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R5-226024</w:t>
        </w:r>
      </w:fldSimple>
    </w:p>
    <w:p w14:paraId="7CB45193" w14:textId="77777777" w:rsidR="001E41F3" w:rsidRDefault="00D9643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964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9643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964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964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964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NSSAI test case 9.1.10.2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964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Inc., 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8D1150" w:rsidR="001E41F3" w:rsidRDefault="001F25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964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eNS-UEConTest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964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964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964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B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02BC4" w:rsidRDefault="00502BC4" w:rsidP="0050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D1564F" w14:textId="77777777" w:rsidR="00502BC4" w:rsidRDefault="00502BC4" w:rsidP="00502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specific message contents NSSAI and S-NSSI IEs are not aligned with TS 24.501.</w:t>
            </w:r>
          </w:p>
          <w:p w14:paraId="44E8E625" w14:textId="77777777" w:rsidR="00502BC4" w:rsidRDefault="00502BC4" w:rsidP="00502B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D2044A" w14:textId="77777777" w:rsidR="00502BC4" w:rsidRDefault="00502BC4" w:rsidP="00502BC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</w:t>
            </w:r>
            <w:r w:rsidRPr="00D70946">
              <w:rPr>
                <w:lang w:eastAsia="zh-CN"/>
              </w:rPr>
              <w:t>NSSAA bit</w:t>
            </w:r>
            <w:r>
              <w:rPr>
                <w:lang w:eastAsia="zh-CN"/>
              </w:rPr>
              <w:t xml:space="preserve"> is checked in step 2, the specific message content shall be updated.</w:t>
            </w:r>
          </w:p>
          <w:p w14:paraId="54FB6578" w14:textId="77777777" w:rsidR="00502BC4" w:rsidRDefault="00502BC4" w:rsidP="00502BC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B709D96" w14:textId="77777777" w:rsidR="00502BC4" w:rsidRDefault="00502BC4" w:rsidP="00502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T3512 is included in step 12, the specific message content shall be updated.</w:t>
            </w:r>
          </w:p>
          <w:p w14:paraId="3A5A5A09" w14:textId="77777777" w:rsidR="00502BC4" w:rsidRDefault="00502BC4" w:rsidP="00502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73CDD3E" w14:textId="77777777" w:rsidR="00502BC4" w:rsidRDefault="00502BC4" w:rsidP="00502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301C">
              <w:rPr>
                <w:noProof/>
                <w:lang w:eastAsia="zh-CN"/>
              </w:rPr>
              <w:t xml:space="preserve">S-NSSAI is included in NETWORK SLICE-SPECIFIC AUTHENTICATION COMMAND at step 17. But, </w:t>
            </w:r>
            <w:r>
              <w:rPr>
                <w:noProof/>
                <w:lang w:eastAsia="zh-CN"/>
              </w:rPr>
              <w:t xml:space="preserve">the </w:t>
            </w:r>
            <w:r w:rsidRPr="0035301C">
              <w:rPr>
                <w:noProof/>
                <w:lang w:eastAsia="zh-CN"/>
              </w:rPr>
              <w:t>S-NSSAI is included in REGISTRATION ACCEPT at step 12 in the allowed NSSAI list which is incorrect as per requirement defined below.</w:t>
            </w:r>
          </w:p>
          <w:p w14:paraId="3500626D" w14:textId="77777777" w:rsidR="00502BC4" w:rsidRDefault="00502BC4" w:rsidP="00502BC4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/24.501 Cl. 4.6.1</w:t>
            </w:r>
          </w:p>
          <w:p w14:paraId="6ACCAD56" w14:textId="77777777" w:rsidR="00502BC4" w:rsidRPr="00BB0EDF" w:rsidRDefault="00502BC4" w:rsidP="00502BC4">
            <w:pPr>
              <w:ind w:leftChars="100" w:left="200"/>
            </w:pPr>
            <w:r w:rsidRPr="00BB0EDF">
              <w:t xml:space="preserve">When the network slice-specific authentication and authorization procedure is to be initiated for one or more S-NSSAIs in the requested NSSAI or the network slice-specific authentication and authorization procedure is ongoing for one or more S-NSSAIs, </w:t>
            </w:r>
            <w:r w:rsidRPr="00767BF1">
              <w:rPr>
                <w:highlight w:val="yellow"/>
              </w:rPr>
              <w:t>these S-NSSAI(s) will be included in the pending NSSAI</w:t>
            </w:r>
            <w:r w:rsidRPr="00BB0EDF">
              <w:t>. When the network slice-specific authentication and authorization procedure is completed for an S-NSSAI that has been in the pending NSSAI, the S-NSSAI will be moved to the allowed NSSAI or rejected NSSAI depending on the outcome of the procedure.</w:t>
            </w:r>
          </w:p>
          <w:p w14:paraId="4922AFDB" w14:textId="77777777" w:rsidR="00502BC4" w:rsidRDefault="00502BC4" w:rsidP="00502BC4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</w:p>
          <w:p w14:paraId="52C148E3" w14:textId="77777777" w:rsidR="00502BC4" w:rsidRPr="00BB0EDF" w:rsidRDefault="00502BC4" w:rsidP="00502BC4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 w:rsidRPr="00BB0EDF">
              <w:rPr>
                <w:rFonts w:hint="eastAsia"/>
                <w:noProof/>
                <w:lang w:eastAsia="zh-CN"/>
              </w:rPr>
              <w:t>/</w:t>
            </w:r>
            <w:r w:rsidRPr="00BB0EDF">
              <w:rPr>
                <w:noProof/>
                <w:lang w:eastAsia="zh-CN"/>
              </w:rPr>
              <w:t>/24.501 Cl. 8.2.7.34</w:t>
            </w:r>
          </w:p>
          <w:p w14:paraId="5C160E9F" w14:textId="77777777" w:rsidR="00502BC4" w:rsidRDefault="00502BC4" w:rsidP="00502BC4">
            <w:pPr>
              <w:ind w:leftChars="100" w:left="200"/>
            </w:pPr>
            <w:r>
              <w:t xml:space="preserve">The network may include this IE to inform the UE of </w:t>
            </w:r>
            <w:r w:rsidRPr="00767BF1">
              <w:rPr>
                <w:highlight w:val="yellow"/>
              </w:rPr>
              <w:t>one or more S-NSSAIs that are pending as the network slice-specific authentication and authorization procedure is not completed</w:t>
            </w:r>
            <w:r>
              <w:t>.</w:t>
            </w:r>
          </w:p>
          <w:p w14:paraId="553BC1A7" w14:textId="77777777" w:rsidR="00502BC4" w:rsidRDefault="00502BC4" w:rsidP="00502BC4">
            <w:pPr>
              <w:ind w:leftChars="100" w:left="200"/>
            </w:pPr>
          </w:p>
          <w:p w14:paraId="7080FFFA" w14:textId="77777777" w:rsidR="00502BC4" w:rsidRDefault="00502BC4" w:rsidP="00502BC4">
            <w:pPr>
              <w:pStyle w:val="CRCoverPage"/>
              <w:spacing w:after="0"/>
              <w:ind w:leftChars="100" w:left="200"/>
            </w:pP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/24.501 Cl. 5.5.1.2.4</w:t>
            </w:r>
          </w:p>
          <w:p w14:paraId="1FE911A2" w14:textId="2FA86A8B" w:rsidR="00502BC4" w:rsidRDefault="00502BC4" w:rsidP="00502BC4">
            <w:pPr>
              <w:ind w:leftChars="100" w:left="200"/>
            </w:pPr>
            <w:r>
              <w:lastRenderedPageBreak/>
              <w:t>If the UE indicated the support for network slice-specific authentication and authorization, an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 </w:t>
            </w:r>
            <w:r>
              <w:t xml:space="preserve">if </w:t>
            </w:r>
            <w:r w:rsidRPr="00B36F7E">
              <w:t xml:space="preserve">the </w:t>
            </w:r>
            <w:r>
              <w:t>R</w:t>
            </w:r>
            <w:r w:rsidRPr="00B36F7E">
              <w:t xml:space="preserve">equested NSSAI IE includes one or more S-NSSAIs subject to network slice-specific authentication and authorization, the AMF </w:t>
            </w:r>
            <w:r w:rsidRPr="00E24B9B">
              <w:t>shall</w:t>
            </w:r>
            <w:r>
              <w:t xml:space="preserve"> </w:t>
            </w:r>
            <w:r w:rsidRPr="00B36F7E">
              <w:t>in the REGISTRATION ACCEPT message include:</w:t>
            </w:r>
          </w:p>
          <w:p w14:paraId="4E8FFA70" w14:textId="77777777" w:rsidR="00FE5752" w:rsidRPr="00B36F7E" w:rsidRDefault="00FE5752" w:rsidP="00FE5752">
            <w:pPr>
              <w:pStyle w:val="B1"/>
              <w:ind w:leftChars="242" w:left="768"/>
            </w:pPr>
            <w:r>
              <w:t>a</w:t>
            </w:r>
            <w:r w:rsidRPr="00B36F7E">
              <w:t>)</w:t>
            </w:r>
            <w:r w:rsidRPr="00B36F7E">
              <w:tab/>
              <w:t>the a</w:t>
            </w:r>
            <w:r w:rsidRPr="00767BF1">
              <w:rPr>
                <w:highlight w:val="yellow"/>
              </w:rPr>
              <w:t>llowed NSSAI containing the S-NSSAI(s)</w:t>
            </w:r>
            <w:r w:rsidRPr="00B36F7E">
              <w:t xml:space="preserve"> or the mapped S-NSSAI</w:t>
            </w:r>
            <w:r>
              <w:t>(</w:t>
            </w:r>
            <w:r w:rsidRPr="00B36F7E">
              <w:t>s</w:t>
            </w:r>
            <w:r>
              <w:t>), if any:</w:t>
            </w:r>
          </w:p>
          <w:p w14:paraId="04877F9F" w14:textId="77777777" w:rsidR="00FE5752" w:rsidRDefault="00FE5752" w:rsidP="00FE5752">
            <w:pPr>
              <w:pStyle w:val="B2"/>
              <w:ind w:leftChars="383" w:left="1050"/>
            </w:pPr>
            <w:r>
              <w:t>1)</w:t>
            </w:r>
            <w:r>
              <w:tab/>
              <w:t xml:space="preserve">which are </w:t>
            </w:r>
            <w:r w:rsidRPr="00767BF1">
              <w:rPr>
                <w:highlight w:val="yellow"/>
              </w:rPr>
              <w:t>not subject to network slice-specific authentication and authorization</w:t>
            </w:r>
            <w:r>
              <w:t xml:space="preserve"> and are allowed by the AMF; or</w:t>
            </w:r>
          </w:p>
          <w:p w14:paraId="5D379D93" w14:textId="77777777" w:rsidR="00FE5752" w:rsidRDefault="00FE5752" w:rsidP="00FE5752">
            <w:pPr>
              <w:pStyle w:val="B2"/>
              <w:ind w:leftChars="383" w:left="1050"/>
            </w:pPr>
            <w:r>
              <w:t>2)</w:t>
            </w:r>
            <w:r>
              <w:tab/>
              <w:t>for which the network slice-specific authentication and authorization has been successfully performed;</w:t>
            </w:r>
          </w:p>
          <w:p w14:paraId="39A4EDB0" w14:textId="77777777" w:rsidR="00FE5752" w:rsidRPr="00B36F7E" w:rsidRDefault="00FE5752" w:rsidP="00FE5752">
            <w:pPr>
              <w:pStyle w:val="B1"/>
              <w:ind w:leftChars="242" w:left="768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ab/>
              <w:t xml:space="preserve">optionally, the </w:t>
            </w:r>
            <w:r w:rsidRPr="004D7E07">
              <w:t>rejected NSSAI</w:t>
            </w:r>
            <w:r>
              <w:rPr>
                <w:rFonts w:hint="eastAsia"/>
                <w:lang w:eastAsia="zh-CN"/>
              </w:rPr>
              <w:t>;</w:t>
            </w:r>
          </w:p>
          <w:p w14:paraId="708AA7DE" w14:textId="70636056" w:rsidR="00502BC4" w:rsidRDefault="00FE5752" w:rsidP="00FE5752">
            <w:pPr>
              <w:pStyle w:val="B1"/>
              <w:ind w:leftChars="242" w:left="768"/>
              <w:rPr>
                <w:noProof/>
              </w:rPr>
            </w:pPr>
            <w:r>
              <w:rPr>
                <w:lang w:eastAsia="zh-CN"/>
              </w:rPr>
              <w:t>c</w:t>
            </w:r>
            <w:r w:rsidRPr="00B36F7E">
              <w:rPr>
                <w:lang w:eastAsia="zh-CN"/>
              </w:rPr>
              <w:t>)</w:t>
            </w:r>
            <w:r w:rsidRPr="00B36F7E">
              <w:rPr>
                <w:lang w:eastAsia="zh-CN"/>
              </w:rPr>
              <w:tab/>
            </w:r>
            <w:r w:rsidRPr="00FE5752">
              <w:rPr>
                <w:highlight w:val="yellow"/>
                <w:lang w:eastAsia="zh-CN"/>
              </w:rPr>
              <w:t>pending NSSAI containing one or more S-NSSAIs for which network slice-specific authentication and authorization (except for re-NSSAA) will be performed or is ongoing</w:t>
            </w:r>
            <w:r>
              <w:rPr>
                <w:lang w:eastAsia="zh-CN"/>
              </w:rPr>
              <w:t>,</w:t>
            </w:r>
            <w:r w:rsidRPr="0075050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 w:rsidRPr="00012B76">
              <w:rPr>
                <w:lang w:eastAsia="zh-CN"/>
              </w:rPr>
              <w:t>one or more S-NSSAIs from the pending NSSAI which the AMF provided to the UE during the previous registration procedure for which network slice-specific authentication and authorization will be performed or is ongoing</w:t>
            </w:r>
            <w:r>
              <w:rPr>
                <w:lang w:eastAsia="zh-CN"/>
              </w:rPr>
              <w:t>, if any; and</w:t>
            </w:r>
          </w:p>
        </w:tc>
      </w:tr>
      <w:tr w:rsidR="00502B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02BC4" w:rsidRDefault="00502BC4" w:rsidP="00502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02BC4" w:rsidRDefault="00502BC4" w:rsidP="00502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B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02BC4" w:rsidRDefault="00502BC4" w:rsidP="0050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2BA470" w14:textId="77777777" w:rsidR="00502BC4" w:rsidRDefault="00502BC4" w:rsidP="00502BC4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>Aligned specific message contents aligned with 24.501.</w:t>
            </w:r>
          </w:p>
          <w:p w14:paraId="045042AB" w14:textId="77777777" w:rsidR="00502BC4" w:rsidRDefault="00502BC4" w:rsidP="00502BC4">
            <w:pPr>
              <w:pStyle w:val="CRCoverPage"/>
              <w:spacing w:after="0"/>
              <w:ind w:left="113"/>
              <w:rPr>
                <w:noProof/>
              </w:rPr>
            </w:pPr>
          </w:p>
          <w:p w14:paraId="161A55D8" w14:textId="77777777" w:rsidR="00502BC4" w:rsidRDefault="00502BC4" w:rsidP="00502BC4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SSAA bit was checked in step 2</w:t>
            </w:r>
            <w:r>
              <w:rPr>
                <w:rFonts w:hint="eastAsia"/>
                <w:noProof/>
              </w:rPr>
              <w:t>.</w:t>
            </w:r>
          </w:p>
          <w:p w14:paraId="0B5BEA08" w14:textId="77777777" w:rsidR="00502BC4" w:rsidRDefault="00502BC4" w:rsidP="00502BC4">
            <w:pPr>
              <w:pStyle w:val="CRCoverPage"/>
              <w:spacing w:after="0"/>
              <w:ind w:left="113"/>
              <w:rPr>
                <w:noProof/>
              </w:rPr>
            </w:pPr>
          </w:p>
          <w:p w14:paraId="602DEEF9" w14:textId="77777777" w:rsidR="00502BC4" w:rsidRDefault="00502BC4" w:rsidP="00502BC4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3512 was updated to present with condition INITIAL.</w:t>
            </w:r>
          </w:p>
          <w:p w14:paraId="5D35BDE4" w14:textId="77777777" w:rsidR="00502BC4" w:rsidRDefault="00502BC4" w:rsidP="00502BC4">
            <w:pPr>
              <w:pStyle w:val="CRCoverPage"/>
              <w:spacing w:after="0"/>
              <w:ind w:left="113"/>
              <w:rPr>
                <w:noProof/>
              </w:rPr>
            </w:pPr>
          </w:p>
          <w:p w14:paraId="71C2C232" w14:textId="77777777" w:rsidR="00502BC4" w:rsidRDefault="00502BC4" w:rsidP="00502BC4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 xml:space="preserve">Remove pending S-NSSAI 1 &amp; 2 from the </w:t>
            </w: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llowed NSSAI.</w:t>
            </w:r>
          </w:p>
          <w:p w14:paraId="57A0E75B" w14:textId="77777777" w:rsidR="00502BC4" w:rsidRDefault="00502BC4" w:rsidP="00502BC4">
            <w:pPr>
              <w:pStyle w:val="CRCoverPage"/>
              <w:spacing w:after="0"/>
              <w:ind w:left="113"/>
              <w:rPr>
                <w:noProof/>
              </w:rPr>
            </w:pPr>
          </w:p>
          <w:p w14:paraId="31C656EC" w14:textId="52D87D2D" w:rsidR="00502BC4" w:rsidRDefault="00502BC4" w:rsidP="00502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E</w:t>
            </w:r>
            <w:r>
              <w:rPr>
                <w:noProof/>
              </w:rPr>
              <w:t>ditorial corrections.</w:t>
            </w:r>
          </w:p>
        </w:tc>
      </w:tr>
      <w:tr w:rsidR="00502B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02BC4" w:rsidRDefault="00502BC4" w:rsidP="00502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02BC4" w:rsidRDefault="00502BC4" w:rsidP="00502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B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2BC4" w:rsidRDefault="00502BC4" w:rsidP="0050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470F7F" w:rsidR="00502BC4" w:rsidRDefault="00502BC4" w:rsidP="00502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will fail a conformant UE.</w:t>
            </w:r>
          </w:p>
        </w:tc>
      </w:tr>
      <w:tr w:rsidR="00502BC4" w14:paraId="034AF533" w14:textId="77777777" w:rsidTr="00547111">
        <w:tc>
          <w:tcPr>
            <w:tcW w:w="2694" w:type="dxa"/>
            <w:gridSpan w:val="2"/>
          </w:tcPr>
          <w:p w14:paraId="39D9EB5B" w14:textId="77777777" w:rsidR="00502BC4" w:rsidRDefault="00502BC4" w:rsidP="00502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02BC4" w:rsidRDefault="00502BC4" w:rsidP="00502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B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02BC4" w:rsidRDefault="00502BC4" w:rsidP="0050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2A6768" w:rsidR="00502BC4" w:rsidRDefault="00502BC4" w:rsidP="00502BC4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9.1.10.2</w:t>
            </w:r>
          </w:p>
        </w:tc>
      </w:tr>
      <w:tr w:rsidR="00502B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02BC4" w:rsidRDefault="00502BC4" w:rsidP="00502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02BC4" w:rsidRDefault="00502BC4" w:rsidP="00502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B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02BC4" w:rsidRDefault="00502BC4" w:rsidP="0050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02BC4" w:rsidRDefault="00502BC4" w:rsidP="00502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02BC4" w:rsidRDefault="00502BC4" w:rsidP="00502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02BC4" w:rsidRDefault="00502BC4" w:rsidP="00502B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02BC4" w:rsidRDefault="00502BC4" w:rsidP="00502B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2B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02BC4" w:rsidRDefault="00502BC4" w:rsidP="0050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02BC4" w:rsidRDefault="00502BC4" w:rsidP="00502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19C8F1" w:rsidR="00502BC4" w:rsidRPr="006D2B95" w:rsidRDefault="006D2B95" w:rsidP="00502BC4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02BC4" w:rsidRDefault="00502BC4" w:rsidP="00502B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02BC4" w:rsidRDefault="00502BC4" w:rsidP="00502B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2B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02BC4" w:rsidRDefault="00502BC4" w:rsidP="00502B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02BC4" w:rsidRDefault="00502BC4" w:rsidP="00502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3EB0C7" w:rsidR="00502BC4" w:rsidRDefault="006D2B95" w:rsidP="00502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02BC4" w:rsidRDefault="00502BC4" w:rsidP="00502B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02BC4" w:rsidRDefault="00502BC4" w:rsidP="00502B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2B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02BC4" w:rsidRDefault="00502BC4" w:rsidP="00502B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02BC4" w:rsidRDefault="00502BC4" w:rsidP="00502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107300" w:rsidR="00502BC4" w:rsidRDefault="006D2B95" w:rsidP="00502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02BC4" w:rsidRDefault="00502BC4" w:rsidP="00502B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02BC4" w:rsidRDefault="00502BC4" w:rsidP="00502B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2B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02BC4" w:rsidRDefault="00502BC4" w:rsidP="00502B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02BC4" w:rsidRDefault="00502BC4" w:rsidP="00502BC4">
            <w:pPr>
              <w:pStyle w:val="CRCoverPage"/>
              <w:spacing w:after="0"/>
              <w:rPr>
                <w:noProof/>
              </w:rPr>
            </w:pPr>
          </w:p>
        </w:tc>
      </w:tr>
      <w:tr w:rsidR="00502B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02BC4" w:rsidRDefault="00502BC4" w:rsidP="0050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02BC4" w:rsidRDefault="00502BC4" w:rsidP="00502B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2B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02BC4" w:rsidRPr="008863B9" w:rsidRDefault="00502BC4" w:rsidP="0050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02BC4" w:rsidRPr="008863B9" w:rsidRDefault="00502BC4" w:rsidP="00502B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2B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02BC4" w:rsidRDefault="00502BC4" w:rsidP="0050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02BC4" w:rsidRDefault="00502BC4" w:rsidP="00502B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4EB8AE" w14:textId="77777777" w:rsidR="00ED51CA" w:rsidRDefault="00ED51CA" w:rsidP="00ED51CA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202AEA6E" w14:textId="77777777" w:rsidR="00FD3F8F" w:rsidRPr="00F511A5" w:rsidRDefault="00FD3F8F" w:rsidP="00FD3F8F">
      <w:pPr>
        <w:pStyle w:val="4"/>
        <w:rPr>
          <w:lang w:eastAsia="ko-KR"/>
        </w:rPr>
      </w:pPr>
      <w:r w:rsidRPr="00F511A5">
        <w:t>9.1.10.2</w:t>
      </w:r>
      <w:r w:rsidRPr="00F511A5">
        <w:tab/>
      </w:r>
      <w:r w:rsidRPr="00F511A5">
        <w:rPr>
          <w:lang w:eastAsia="ko-KR"/>
        </w:rPr>
        <w:t>Network slice-specific authentication and authorization / EAP message transport / Abnormal</w:t>
      </w:r>
    </w:p>
    <w:p w14:paraId="29703748" w14:textId="77777777" w:rsidR="00FD3F8F" w:rsidRPr="00F511A5" w:rsidRDefault="00FD3F8F" w:rsidP="00FD3F8F">
      <w:pPr>
        <w:pStyle w:val="H6"/>
      </w:pPr>
      <w:r w:rsidRPr="00F511A5">
        <w:t>9.1.10.2.1</w:t>
      </w:r>
      <w:r w:rsidRPr="00F511A5">
        <w:tab/>
        <w:t>Test Purpose (TP)</w:t>
      </w:r>
    </w:p>
    <w:p w14:paraId="51059D45" w14:textId="77777777" w:rsidR="00FD3F8F" w:rsidRPr="00F511A5" w:rsidRDefault="00FD3F8F" w:rsidP="00FD3F8F">
      <w:pPr>
        <w:pStyle w:val="H6"/>
        <w:rPr>
          <w:lang w:eastAsia="zh-CN"/>
        </w:rPr>
      </w:pPr>
      <w:r w:rsidRPr="00F511A5">
        <w:t>(1)</w:t>
      </w:r>
    </w:p>
    <w:p w14:paraId="5F6F5148" w14:textId="77777777" w:rsidR="00FD3F8F" w:rsidRPr="00F511A5" w:rsidRDefault="00FD3F8F" w:rsidP="00FD3F8F">
      <w:pPr>
        <w:pStyle w:val="PL"/>
        <w:rPr>
          <w:noProof w:val="0"/>
        </w:rPr>
      </w:pPr>
      <w:r w:rsidRPr="00F511A5">
        <w:rPr>
          <w:b/>
          <w:noProof w:val="0"/>
        </w:rPr>
        <w:t>with</w:t>
      </w:r>
      <w:r w:rsidRPr="00F511A5">
        <w:rPr>
          <w:noProof w:val="0"/>
        </w:rPr>
        <w:t xml:space="preserve"> { the UE in 5GMM-</w:t>
      </w:r>
      <w:r w:rsidRPr="00F511A5">
        <w:rPr>
          <w:noProof w:val="0"/>
          <w:lang w:eastAsia="zh-CN"/>
        </w:rPr>
        <w:t>DE</w:t>
      </w:r>
      <w:r w:rsidRPr="00F511A5">
        <w:rPr>
          <w:noProof w:val="0"/>
        </w:rPr>
        <w:t>REGISTERED</w:t>
      </w:r>
      <w:r w:rsidRPr="00F511A5">
        <w:rPr>
          <w:noProof w:val="0"/>
          <w:lang w:eastAsia="zh-CN"/>
        </w:rPr>
        <w:t>-INITIATED</w:t>
      </w:r>
      <w:r w:rsidRPr="00F511A5">
        <w:rPr>
          <w:noProof w:val="0"/>
        </w:rPr>
        <w:t xml:space="preserve"> state }</w:t>
      </w:r>
    </w:p>
    <w:p w14:paraId="4C8E229A" w14:textId="77777777" w:rsidR="00FD3F8F" w:rsidRPr="00F511A5" w:rsidRDefault="00FD3F8F" w:rsidP="00FD3F8F">
      <w:pPr>
        <w:pStyle w:val="PL"/>
        <w:rPr>
          <w:noProof w:val="0"/>
        </w:rPr>
      </w:pPr>
      <w:r w:rsidRPr="00F511A5">
        <w:rPr>
          <w:b/>
          <w:noProof w:val="0"/>
        </w:rPr>
        <w:t>ensure that</w:t>
      </w:r>
      <w:r w:rsidRPr="00F511A5">
        <w:rPr>
          <w:noProof w:val="0"/>
        </w:rPr>
        <w:t xml:space="preserve"> {</w:t>
      </w:r>
    </w:p>
    <w:p w14:paraId="03D259EC" w14:textId="77777777" w:rsidR="00FD3F8F" w:rsidRPr="00F511A5" w:rsidRDefault="00FD3F8F" w:rsidP="00FD3F8F">
      <w:pPr>
        <w:pStyle w:val="PL"/>
        <w:rPr>
          <w:noProof w:val="0"/>
        </w:rPr>
      </w:pPr>
      <w:r w:rsidRPr="00F511A5">
        <w:rPr>
          <w:noProof w:val="0"/>
        </w:rPr>
        <w:t xml:space="preserve">  </w:t>
      </w:r>
      <w:r w:rsidRPr="00F511A5">
        <w:rPr>
          <w:b/>
          <w:noProof w:val="0"/>
        </w:rPr>
        <w:t>when</w:t>
      </w:r>
      <w:r w:rsidRPr="00F511A5">
        <w:rPr>
          <w:noProof w:val="0"/>
        </w:rPr>
        <w:t xml:space="preserve"> { </w:t>
      </w:r>
      <w:r w:rsidRPr="00F511A5">
        <w:rPr>
          <w:noProof w:val="0"/>
          <w:lang w:eastAsia="zh-CN"/>
        </w:rPr>
        <w:t>SS sends NETWORK SLICE-SPECIFIC AUTHENTICATION COMMAND message</w:t>
      </w:r>
      <w:r w:rsidRPr="00F511A5">
        <w:rPr>
          <w:noProof w:val="0"/>
          <w:szCs w:val="16"/>
        </w:rPr>
        <w:t xml:space="preserve"> </w:t>
      </w:r>
      <w:r w:rsidRPr="00F511A5">
        <w:rPr>
          <w:noProof w:val="0"/>
        </w:rPr>
        <w:t>}</w:t>
      </w:r>
    </w:p>
    <w:p w14:paraId="37D05C65" w14:textId="77777777" w:rsidR="00FD3F8F" w:rsidRPr="00F511A5" w:rsidRDefault="00FD3F8F" w:rsidP="00FD3F8F">
      <w:pPr>
        <w:pStyle w:val="PL"/>
        <w:rPr>
          <w:noProof w:val="0"/>
        </w:rPr>
      </w:pPr>
      <w:r w:rsidRPr="00F511A5">
        <w:rPr>
          <w:noProof w:val="0"/>
        </w:rPr>
        <w:t xml:space="preserve">    </w:t>
      </w:r>
      <w:r w:rsidRPr="00F511A5">
        <w:rPr>
          <w:b/>
          <w:noProof w:val="0"/>
        </w:rPr>
        <w:t>then</w:t>
      </w:r>
      <w:r w:rsidRPr="00F511A5">
        <w:rPr>
          <w:noProof w:val="0"/>
        </w:rPr>
        <w:t xml:space="preserve"> { </w:t>
      </w:r>
      <w:r w:rsidRPr="00F511A5">
        <w:rPr>
          <w:noProof w:val="0"/>
          <w:lang w:eastAsia="zh-CN"/>
        </w:rPr>
        <w:t xml:space="preserve">the UE shall ignore the NETWORK SLICE-SPECIFIC AUTHENTICATION COMMAND message and proceed with the de-registration procedure </w:t>
      </w:r>
      <w:r w:rsidRPr="00F511A5">
        <w:rPr>
          <w:noProof w:val="0"/>
        </w:rPr>
        <w:t>}</w:t>
      </w:r>
    </w:p>
    <w:p w14:paraId="4F75683B" w14:textId="77777777" w:rsidR="00FD3F8F" w:rsidRPr="00F511A5" w:rsidRDefault="00FD3F8F" w:rsidP="00FD3F8F">
      <w:pPr>
        <w:pStyle w:val="PL"/>
        <w:rPr>
          <w:noProof w:val="0"/>
        </w:rPr>
      </w:pPr>
      <w:r w:rsidRPr="00F511A5">
        <w:rPr>
          <w:noProof w:val="0"/>
        </w:rPr>
        <w:t xml:space="preserve">            }</w:t>
      </w:r>
    </w:p>
    <w:p w14:paraId="662C7B98" w14:textId="77777777" w:rsidR="00FD3F8F" w:rsidRPr="00F511A5" w:rsidRDefault="00FD3F8F" w:rsidP="00FD3F8F">
      <w:pPr>
        <w:pStyle w:val="PL"/>
        <w:rPr>
          <w:noProof w:val="0"/>
          <w:lang w:eastAsia="zh-CN"/>
        </w:rPr>
      </w:pPr>
    </w:p>
    <w:p w14:paraId="538E6017" w14:textId="77777777" w:rsidR="00FD3F8F" w:rsidRPr="00F511A5" w:rsidRDefault="00FD3F8F" w:rsidP="00FD3F8F">
      <w:pPr>
        <w:pStyle w:val="H6"/>
      </w:pPr>
      <w:r w:rsidRPr="00F511A5">
        <w:t>9.1.10.2.2</w:t>
      </w:r>
      <w:r w:rsidRPr="00F511A5">
        <w:tab/>
        <w:t>Conformance requirements</w:t>
      </w:r>
    </w:p>
    <w:p w14:paraId="18094573" w14:textId="77777777" w:rsidR="00FD3F8F" w:rsidRPr="00F511A5" w:rsidRDefault="00FD3F8F" w:rsidP="00FD3F8F">
      <w:r w:rsidRPr="00F511A5">
        <w:t xml:space="preserve">References: The conformance requirements covered in the present TC are specified in: TS 24.501, clause </w:t>
      </w:r>
      <w:r w:rsidRPr="00F511A5">
        <w:rPr>
          <w:lang w:eastAsia="zh-CN"/>
        </w:rPr>
        <w:t>5.4.7.2.4</w:t>
      </w:r>
      <w:r w:rsidRPr="00F511A5">
        <w:t>. Unless otherwise stated these are Rel-1</w:t>
      </w:r>
      <w:r w:rsidRPr="00F511A5">
        <w:rPr>
          <w:lang w:eastAsia="zh-CN"/>
        </w:rPr>
        <w:t>6</w:t>
      </w:r>
      <w:r w:rsidRPr="00F511A5">
        <w:t xml:space="preserve"> requirements.</w:t>
      </w:r>
    </w:p>
    <w:p w14:paraId="36BA0041" w14:textId="77777777" w:rsidR="00FD3F8F" w:rsidRPr="00F511A5" w:rsidRDefault="00FD3F8F" w:rsidP="00FD3F8F">
      <w:pPr>
        <w:rPr>
          <w:lang w:eastAsia="zh-CN"/>
        </w:rPr>
      </w:pPr>
      <w:r w:rsidRPr="00F511A5">
        <w:rPr>
          <w:lang w:eastAsia="zh-CN"/>
        </w:rPr>
        <w:t>[TS 24.501 clause 5.4.7.2.4]</w:t>
      </w:r>
    </w:p>
    <w:p w14:paraId="18A88F4A" w14:textId="77777777" w:rsidR="00FD3F8F" w:rsidRPr="00F511A5" w:rsidRDefault="00FD3F8F" w:rsidP="00FD3F8F">
      <w:r w:rsidRPr="00F511A5">
        <w:t>The following abnormal cases can be identified:</w:t>
      </w:r>
    </w:p>
    <w:p w14:paraId="158DBCE9" w14:textId="77777777" w:rsidR="00FD3F8F" w:rsidRPr="00F511A5" w:rsidRDefault="00FD3F8F" w:rsidP="00FD3F8F">
      <w:pPr>
        <w:pStyle w:val="B1"/>
      </w:pPr>
      <w:r w:rsidRPr="00F511A5">
        <w:t>a)</w:t>
      </w:r>
      <w:r w:rsidRPr="00F511A5">
        <w:tab/>
        <w:t>Transmission failure of the NETWORK SLICE-SPECIFIC AUTHENTICATION COMPLETE message with TAI change from lower layers</w:t>
      </w:r>
    </w:p>
    <w:p w14:paraId="799504DE" w14:textId="77777777" w:rsidR="00FD3F8F" w:rsidRPr="00F511A5" w:rsidRDefault="00FD3F8F" w:rsidP="00FD3F8F">
      <w:pPr>
        <w:pStyle w:val="B1"/>
      </w:pPr>
      <w:r w:rsidRPr="00F511A5">
        <w:tab/>
        <w:t>If the current TAI is not in the TAI list, the network slice-specific authentication and authorization procedure shall be aborted and a registration procedure for mobility and periodic registration update indicating "mobility registration updating" in the 5GS registration type IE of the REGISTRATION REQUEST message shall be initiated.</w:t>
      </w:r>
    </w:p>
    <w:p w14:paraId="64E8AAC3" w14:textId="77777777" w:rsidR="00FD3F8F" w:rsidRPr="00F511A5" w:rsidRDefault="00FD3F8F" w:rsidP="00FD3F8F">
      <w:pPr>
        <w:pStyle w:val="B1"/>
      </w:pPr>
      <w:r w:rsidRPr="00F511A5">
        <w:tab/>
        <w:t>If the current TAI is still part of the TAI list, it is up to the UE implementation how to re-run the ongoing procedure that triggered the network slice-specific authentication and authorization procedure.</w:t>
      </w:r>
    </w:p>
    <w:p w14:paraId="4CEBED41" w14:textId="77777777" w:rsidR="00FD3F8F" w:rsidRPr="00F511A5" w:rsidRDefault="00FD3F8F" w:rsidP="00FD3F8F">
      <w:pPr>
        <w:pStyle w:val="B1"/>
      </w:pPr>
      <w:r w:rsidRPr="00F511A5">
        <w:t>b)</w:t>
      </w:r>
      <w:r w:rsidRPr="00F511A5">
        <w:tab/>
        <w:t>Transmission failure of NETWORK SLICE-SPECIFIC AUTHENTICATION COMPLETE message indication without TAI change from lower layers</w:t>
      </w:r>
    </w:p>
    <w:p w14:paraId="11F9BE78" w14:textId="77777777" w:rsidR="00FD3F8F" w:rsidRPr="00F511A5" w:rsidRDefault="00FD3F8F" w:rsidP="00FD3F8F">
      <w:pPr>
        <w:pStyle w:val="B1"/>
      </w:pPr>
      <w:r w:rsidRPr="00F511A5">
        <w:tab/>
        <w:t>It is up to the UE implementation how to re-run the ongoing procedure that triggered the network slice-specific authentication and authorization procedure.</w:t>
      </w:r>
    </w:p>
    <w:p w14:paraId="350CABA1" w14:textId="77777777" w:rsidR="00FD3F8F" w:rsidRPr="00F511A5" w:rsidRDefault="00FD3F8F" w:rsidP="00FD3F8F">
      <w:pPr>
        <w:pStyle w:val="B1"/>
      </w:pPr>
      <w:r w:rsidRPr="00F511A5">
        <w:t>c)</w:t>
      </w:r>
      <w:r w:rsidRPr="00F511A5">
        <w:tab/>
        <w:t>Network slice-specific authentication and authorization procedure and de-registration procedure collision</w:t>
      </w:r>
    </w:p>
    <w:p w14:paraId="42211582" w14:textId="77777777" w:rsidR="00FD3F8F" w:rsidRPr="00F511A5" w:rsidRDefault="00FD3F8F" w:rsidP="00FD3F8F">
      <w:pPr>
        <w:pStyle w:val="B1"/>
      </w:pPr>
      <w:r w:rsidRPr="00F511A5">
        <w:tab/>
        <w:t>If the UE receives NETWORK SLICE-SPECIFIC AUTHENTICATION COMMAND message after sending a DEREGISTRATION REQUEST message and the access type included in the DEREGISTRATION REQUEST message is the same as the access in which the NETWORK SLICE-SPECIFIC AUTHENTICATION COMMAND message is received, then the UE shall ignore the NETWORK SLICE-SPECIFIC AUTHENTICATION COMMAND message and proceed with the de-registration procedure. Otherwise, the UE shall proceed with both procedures.</w:t>
      </w:r>
    </w:p>
    <w:p w14:paraId="0A42E3C9" w14:textId="77777777" w:rsidR="00FD3F8F" w:rsidRPr="00F511A5" w:rsidRDefault="00FD3F8F" w:rsidP="00FD3F8F">
      <w:pPr>
        <w:pStyle w:val="H6"/>
      </w:pPr>
      <w:r w:rsidRPr="00F511A5">
        <w:t>9.1.10.2.3</w:t>
      </w:r>
      <w:r w:rsidRPr="00F511A5">
        <w:tab/>
        <w:t>Test description</w:t>
      </w:r>
    </w:p>
    <w:p w14:paraId="43295B67" w14:textId="77777777" w:rsidR="00FD3F8F" w:rsidRPr="00F511A5" w:rsidRDefault="00FD3F8F" w:rsidP="00FD3F8F">
      <w:pPr>
        <w:pStyle w:val="H6"/>
      </w:pPr>
      <w:r w:rsidRPr="00F511A5">
        <w:t>9.1.10.2.3.1</w:t>
      </w:r>
      <w:r w:rsidRPr="00F511A5">
        <w:tab/>
        <w:t>Pre-test conditions</w:t>
      </w:r>
    </w:p>
    <w:p w14:paraId="24A45FE7" w14:textId="77777777" w:rsidR="00FD3F8F" w:rsidRPr="00F511A5" w:rsidRDefault="00FD3F8F" w:rsidP="00FD3F8F">
      <w:pPr>
        <w:pStyle w:val="H6"/>
      </w:pPr>
      <w:r w:rsidRPr="00F511A5">
        <w:t>System Simulator:</w:t>
      </w:r>
    </w:p>
    <w:p w14:paraId="50FFE075" w14:textId="77777777" w:rsidR="00FD3F8F" w:rsidRPr="00F511A5" w:rsidRDefault="00FD3F8F" w:rsidP="00FD3F8F">
      <w:pPr>
        <w:pStyle w:val="B1"/>
        <w:rPr>
          <w:lang w:eastAsia="zh-CN"/>
        </w:rPr>
      </w:pPr>
      <w:r w:rsidRPr="00F511A5">
        <w:rPr>
          <w:lang w:eastAsia="sv-SE"/>
        </w:rPr>
        <w:tab/>
        <w:t>NGC Cell A;</w:t>
      </w:r>
    </w:p>
    <w:p w14:paraId="0352C38C" w14:textId="77777777" w:rsidR="00FD3F8F" w:rsidRPr="00F511A5" w:rsidRDefault="00FD3F8F" w:rsidP="00FD3F8F">
      <w:pPr>
        <w:pStyle w:val="H6"/>
      </w:pPr>
      <w:r w:rsidRPr="00F511A5">
        <w:t>UE:</w:t>
      </w:r>
    </w:p>
    <w:p w14:paraId="19247993" w14:textId="77777777" w:rsidR="00FD3F8F" w:rsidRPr="00F511A5" w:rsidRDefault="00FD3F8F" w:rsidP="00FD3F8F">
      <w:pPr>
        <w:pStyle w:val="B1"/>
      </w:pPr>
      <w:r w:rsidRPr="00F511A5">
        <w:tab/>
      </w:r>
      <w:r w:rsidRPr="00F511A5">
        <w:rPr>
          <w:lang w:eastAsia="zh-CN"/>
        </w:rPr>
        <w:t>None</w:t>
      </w:r>
      <w:r w:rsidRPr="00F511A5">
        <w:t>.</w:t>
      </w:r>
    </w:p>
    <w:p w14:paraId="2758BA39" w14:textId="77777777" w:rsidR="00FD3F8F" w:rsidRPr="00F511A5" w:rsidRDefault="00FD3F8F" w:rsidP="00FD3F8F">
      <w:pPr>
        <w:pStyle w:val="H6"/>
      </w:pPr>
      <w:r w:rsidRPr="00F511A5">
        <w:t>Preamble:</w:t>
      </w:r>
    </w:p>
    <w:p w14:paraId="11ECE192" w14:textId="77777777" w:rsidR="00FD3F8F" w:rsidRPr="00F511A5" w:rsidRDefault="00FD3F8F" w:rsidP="00FD3F8F">
      <w:pPr>
        <w:pStyle w:val="B1"/>
      </w:pPr>
      <w:r w:rsidRPr="00F511A5">
        <w:tab/>
        <w:t>The UE is in state Switched OFF (state 0N-B) according to TS 38.508-1 [4].</w:t>
      </w:r>
    </w:p>
    <w:p w14:paraId="47964EBE" w14:textId="77777777" w:rsidR="00FD3F8F" w:rsidRPr="00F511A5" w:rsidRDefault="00FD3F8F" w:rsidP="00FD3F8F">
      <w:pPr>
        <w:pStyle w:val="H6"/>
        <w:rPr>
          <w:lang w:eastAsia="zh-CN"/>
        </w:rPr>
      </w:pPr>
      <w:r w:rsidRPr="00F511A5">
        <w:lastRenderedPageBreak/>
        <w:t>9.1.10.2.3.2</w:t>
      </w:r>
      <w:r w:rsidRPr="00F511A5">
        <w:tab/>
        <w:t>Test procedure sequence</w:t>
      </w:r>
    </w:p>
    <w:p w14:paraId="6C57AB68" w14:textId="77777777" w:rsidR="00FD3F8F" w:rsidRPr="00F511A5" w:rsidRDefault="00FD3F8F" w:rsidP="00FD3F8F">
      <w:pPr>
        <w:pStyle w:val="TH"/>
      </w:pPr>
      <w:r w:rsidRPr="00F511A5">
        <w:t>Table 9.1.10.2.3.2-1: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3939"/>
        <w:gridCol w:w="645"/>
        <w:gridCol w:w="3023"/>
        <w:gridCol w:w="565"/>
        <w:gridCol w:w="853"/>
      </w:tblGrid>
      <w:tr w:rsidR="00FD3F8F" w:rsidRPr="00F511A5" w14:paraId="2C74EB5C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57B38F" w14:textId="77777777" w:rsidR="00FD3F8F" w:rsidRPr="00F511A5" w:rsidRDefault="00FD3F8F" w:rsidP="005F5FC6">
            <w:pPr>
              <w:pStyle w:val="TAH"/>
            </w:pPr>
            <w:r w:rsidRPr="00F511A5">
              <w:t>St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5BAE" w14:textId="77777777" w:rsidR="00FD3F8F" w:rsidRPr="00F511A5" w:rsidRDefault="00FD3F8F" w:rsidP="005F5FC6">
            <w:pPr>
              <w:pStyle w:val="TAH"/>
            </w:pPr>
            <w:r w:rsidRPr="00F511A5">
              <w:t>Procedure</w:t>
            </w:r>
          </w:p>
        </w:tc>
        <w:tc>
          <w:tcPr>
            <w:tcW w:w="3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D6E2" w14:textId="77777777" w:rsidR="00FD3F8F" w:rsidRPr="00F511A5" w:rsidRDefault="00FD3F8F" w:rsidP="005F5FC6">
            <w:pPr>
              <w:pStyle w:val="TAH"/>
            </w:pPr>
            <w:r w:rsidRPr="00F511A5">
              <w:t>Message Sequence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559089" w14:textId="77777777" w:rsidR="00FD3F8F" w:rsidRPr="00F511A5" w:rsidRDefault="00FD3F8F" w:rsidP="005F5FC6">
            <w:pPr>
              <w:pStyle w:val="TAH"/>
            </w:pPr>
            <w:r w:rsidRPr="00F511A5">
              <w:t>TP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96E24F" w14:textId="77777777" w:rsidR="00FD3F8F" w:rsidRPr="00F511A5" w:rsidRDefault="00FD3F8F" w:rsidP="005F5FC6">
            <w:pPr>
              <w:pStyle w:val="TAH"/>
            </w:pPr>
            <w:r w:rsidRPr="00F511A5">
              <w:t>Verdict</w:t>
            </w:r>
          </w:p>
        </w:tc>
      </w:tr>
      <w:tr w:rsidR="00FD3F8F" w:rsidRPr="00F511A5" w14:paraId="427EB74B" w14:textId="77777777" w:rsidTr="005F5FC6"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E93D" w14:textId="77777777" w:rsidR="00FD3F8F" w:rsidRPr="00F511A5" w:rsidRDefault="00FD3F8F" w:rsidP="005F5FC6">
            <w:pPr>
              <w:pStyle w:val="TAH"/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8134" w14:textId="77777777" w:rsidR="00FD3F8F" w:rsidRPr="00F511A5" w:rsidRDefault="00FD3F8F" w:rsidP="005F5FC6">
            <w:pPr>
              <w:pStyle w:val="TAH"/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A2FF" w14:textId="77777777" w:rsidR="00FD3F8F" w:rsidRPr="00F511A5" w:rsidRDefault="00FD3F8F" w:rsidP="005F5FC6">
            <w:pPr>
              <w:pStyle w:val="TAH"/>
            </w:pPr>
            <w:r w:rsidRPr="00F511A5">
              <w:t>U - S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FB42" w14:textId="77777777" w:rsidR="00FD3F8F" w:rsidRPr="00F511A5" w:rsidRDefault="00FD3F8F" w:rsidP="005F5FC6">
            <w:pPr>
              <w:pStyle w:val="TAH"/>
            </w:pPr>
            <w:r w:rsidRPr="00F511A5">
              <w:t>Message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FF19" w14:textId="77777777" w:rsidR="00FD3F8F" w:rsidRPr="00F511A5" w:rsidRDefault="00FD3F8F" w:rsidP="005F5FC6">
            <w:pPr>
              <w:pStyle w:val="TAH"/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400A" w14:textId="77777777" w:rsidR="00FD3F8F" w:rsidRPr="00F511A5" w:rsidRDefault="00FD3F8F" w:rsidP="005F5FC6">
            <w:pPr>
              <w:pStyle w:val="TAH"/>
            </w:pPr>
          </w:p>
        </w:tc>
      </w:tr>
      <w:tr w:rsidR="00FD3F8F" w:rsidRPr="00F511A5" w14:paraId="2F8DF2CE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9529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fr-FR"/>
              </w:rPr>
              <w:t>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025C" w14:textId="77777777" w:rsidR="00FD3F8F" w:rsidRPr="00F511A5" w:rsidRDefault="00FD3F8F" w:rsidP="005F5FC6">
            <w:pPr>
              <w:pStyle w:val="TAL"/>
            </w:pPr>
            <w:r w:rsidRPr="00F511A5">
              <w:rPr>
                <w:lang w:eastAsia="fr-FR"/>
              </w:rPr>
              <w:t>The UE is switched on.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73AA" w14:textId="77777777" w:rsidR="00FD3F8F" w:rsidRPr="00F511A5" w:rsidRDefault="00FD3F8F">
            <w:pPr>
              <w:jc w:val="center"/>
              <w:pPrChange w:id="1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1E57" w14:textId="77777777" w:rsidR="00FD3F8F" w:rsidRPr="00F511A5" w:rsidRDefault="00FD3F8F" w:rsidP="005F5FC6">
            <w:r w:rsidRPr="00F511A5">
              <w:rPr>
                <w:lang w:eastAsia="fr-F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EAC9" w14:textId="77777777" w:rsidR="00FD3F8F" w:rsidRPr="00F511A5" w:rsidRDefault="00FD3F8F">
            <w:pPr>
              <w:jc w:val="center"/>
              <w:pPrChange w:id="2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128A" w14:textId="77777777" w:rsidR="00FD3F8F" w:rsidRPr="00F511A5" w:rsidRDefault="00FD3F8F">
            <w:pPr>
              <w:jc w:val="center"/>
              <w:pPrChange w:id="3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</w:tr>
      <w:tr w:rsidR="00FD3F8F" w:rsidRPr="00F511A5" w14:paraId="02CE3524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84ED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fr-FR"/>
              </w:rPr>
              <w:t>2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6BDD" w14:textId="77777777" w:rsidR="00FD3F8F" w:rsidRPr="00F511A5" w:rsidRDefault="00FD3F8F" w:rsidP="005F5FC6">
            <w:pPr>
              <w:pStyle w:val="TAL"/>
            </w:pPr>
            <w:r w:rsidRPr="00F511A5">
              <w:rPr>
                <w:lang w:eastAsia="fr-FR"/>
              </w:rPr>
              <w:t>Check: Does UE transmit a REGISTRATION REQUEST message</w:t>
            </w:r>
            <w:r w:rsidRPr="00F511A5">
              <w:rPr>
                <w:lang w:eastAsia="zh-CN"/>
              </w:rPr>
              <w:t xml:space="preserve"> including NSSAA bit</w:t>
            </w:r>
            <w:r w:rsidRPr="00F511A5">
              <w:rPr>
                <w:lang w:eastAsia="fr-FR"/>
              </w:rPr>
              <w:t>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C930" w14:textId="77777777" w:rsidR="00FD3F8F" w:rsidRPr="00F511A5" w:rsidRDefault="00FD3F8F">
            <w:pPr>
              <w:jc w:val="center"/>
              <w:pPrChange w:id="4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--&gt;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1059" w14:textId="77777777" w:rsidR="00FD3F8F" w:rsidRPr="00F511A5" w:rsidRDefault="00FD3F8F">
            <w:pPr>
              <w:pStyle w:val="TAL"/>
              <w:pPrChange w:id="5" w:author="Daiwei Zhou (周代卫)" w:date="2022-10-28T14:16:00Z">
                <w:pPr/>
              </w:pPrChange>
            </w:pPr>
            <w:r w:rsidRPr="00F511A5">
              <w:t>REGISTRATION REQUEST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2555" w14:textId="77777777" w:rsidR="00FD3F8F" w:rsidRPr="00F511A5" w:rsidRDefault="00FD3F8F">
            <w:pPr>
              <w:pStyle w:val="TAC"/>
              <w:rPr>
                <w:lang w:eastAsia="zh-CN"/>
              </w:rPr>
              <w:pPrChange w:id="6" w:author="Daiwei Zhou (周代卫)" w:date="2022-10-28T14:15:00Z">
                <w:pPr/>
              </w:pPrChange>
            </w:pPr>
            <w:r w:rsidRPr="00F511A5">
              <w:rPr>
                <w:lang w:eastAsia="zh-C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2997" w14:textId="77777777" w:rsidR="00FD3F8F" w:rsidRPr="00F511A5" w:rsidRDefault="00FD3F8F">
            <w:pPr>
              <w:pStyle w:val="TAC"/>
              <w:rPr>
                <w:lang w:eastAsia="zh-CN"/>
              </w:rPr>
              <w:pPrChange w:id="7" w:author="Daiwei Zhou (周代卫)" w:date="2022-10-28T14:15:00Z">
                <w:pPr/>
              </w:pPrChange>
            </w:pPr>
            <w:r w:rsidRPr="00F511A5">
              <w:rPr>
                <w:lang w:eastAsia="zh-CN"/>
              </w:rPr>
              <w:t>P</w:t>
            </w:r>
          </w:p>
        </w:tc>
      </w:tr>
      <w:tr w:rsidR="00FD3F8F" w:rsidRPr="00F511A5" w14:paraId="017ED846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4ACC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fr-FR"/>
              </w:rPr>
              <w:t>3-11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3EBC" w14:textId="77777777" w:rsidR="00FD3F8F" w:rsidRPr="00F511A5" w:rsidRDefault="00FD3F8F" w:rsidP="005F5FC6">
            <w:pPr>
              <w:pStyle w:val="TAL"/>
            </w:pPr>
            <w:r w:rsidRPr="00F511A5">
              <w:rPr>
                <w:lang w:eastAsia="fr-FR"/>
              </w:rPr>
              <w:t>Steps 5 to 13 of the generic procedure for NR RRC_IDLE specified in TS 3</w:t>
            </w:r>
            <w:r w:rsidRPr="00F511A5">
              <w:rPr>
                <w:lang w:eastAsia="zh-CN"/>
              </w:rPr>
              <w:t>8</w:t>
            </w:r>
            <w:r w:rsidRPr="00F511A5">
              <w:rPr>
                <w:lang w:eastAsia="fr-FR"/>
              </w:rPr>
              <w:t>.508</w:t>
            </w:r>
            <w:r w:rsidRPr="00F511A5">
              <w:rPr>
                <w:lang w:eastAsia="zh-CN"/>
              </w:rPr>
              <w:t>-1</w:t>
            </w:r>
            <w:r w:rsidRPr="00F511A5">
              <w:rPr>
                <w:lang w:eastAsia="fr-FR"/>
              </w:rPr>
              <w:t xml:space="preserve"> subclause </w:t>
            </w:r>
            <w:r w:rsidRPr="00F511A5">
              <w:rPr>
                <w:lang w:eastAsia="zh-CN"/>
              </w:rPr>
              <w:t>4.5.2</w:t>
            </w:r>
            <w:r w:rsidRPr="00F511A5">
              <w:rPr>
                <w:lang w:eastAsia="fr-FR"/>
              </w:rPr>
              <w:t xml:space="preserve"> are performed.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8133" w14:textId="77777777" w:rsidR="00FD3F8F" w:rsidRPr="00F511A5" w:rsidRDefault="00FD3F8F">
            <w:pPr>
              <w:jc w:val="center"/>
              <w:pPrChange w:id="8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3F44" w14:textId="77777777" w:rsidR="00FD3F8F" w:rsidRPr="00F511A5" w:rsidRDefault="00FD3F8F">
            <w:pPr>
              <w:pStyle w:val="TAL"/>
              <w:pPrChange w:id="9" w:author="Daiwei Zhou (周代卫)" w:date="2022-10-28T14:16:00Z">
                <w:pPr/>
              </w:pPrChange>
            </w:pPr>
            <w:r w:rsidRPr="00F511A5"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0752" w14:textId="77777777" w:rsidR="00FD3F8F" w:rsidRPr="00F511A5" w:rsidRDefault="00FD3F8F">
            <w:pPr>
              <w:jc w:val="center"/>
              <w:pPrChange w:id="10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92C2" w14:textId="77777777" w:rsidR="00FD3F8F" w:rsidRPr="00F511A5" w:rsidRDefault="00FD3F8F">
            <w:pPr>
              <w:jc w:val="center"/>
              <w:pPrChange w:id="11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</w:tr>
      <w:tr w:rsidR="00FD3F8F" w:rsidRPr="00F511A5" w14:paraId="321111B6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A6F4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fr-FR"/>
              </w:rPr>
              <w:t>12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E151" w14:textId="77777777" w:rsidR="00FD3F8F" w:rsidRPr="00F511A5" w:rsidRDefault="00FD3F8F" w:rsidP="005F5FC6">
            <w:pPr>
              <w:pStyle w:val="TAL"/>
            </w:pPr>
            <w:r w:rsidRPr="00F511A5">
              <w:rPr>
                <w:lang w:eastAsia="fr-FR"/>
              </w:rPr>
              <w:t xml:space="preserve">The SS transmits a REGISTRATION ACCEPT message including </w:t>
            </w:r>
            <w:r w:rsidRPr="00F511A5">
              <w:rPr>
                <w:lang w:eastAsia="zh-CN"/>
              </w:rPr>
              <w:t>Pending</w:t>
            </w:r>
            <w:r w:rsidRPr="00F511A5">
              <w:rPr>
                <w:lang w:eastAsia="fr-FR"/>
              </w:rPr>
              <w:t xml:space="preserve"> NSSAI</w:t>
            </w:r>
            <w:r w:rsidRPr="00F511A5">
              <w:rPr>
                <w:lang w:eastAsia="zh-CN"/>
              </w:rPr>
              <w:t xml:space="preserve"> and </w:t>
            </w:r>
            <w:r w:rsidRPr="00F511A5">
              <w:rPr>
                <w:lang w:eastAsia="fr-FR"/>
              </w:rPr>
              <w:t>T3512 value IE.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BD6A" w14:textId="77777777" w:rsidR="00FD3F8F" w:rsidRPr="00F511A5" w:rsidRDefault="00FD3F8F">
            <w:pPr>
              <w:jc w:val="center"/>
              <w:pPrChange w:id="12" w:author="Daiwei Zhou (周代卫)" w:date="2022-10-28T14:15:00Z">
                <w:pPr/>
              </w:pPrChange>
            </w:pPr>
            <w:r w:rsidRPr="00F511A5">
              <w:rPr>
                <w:lang w:eastAsia="fr-FR"/>
              </w:rPr>
              <w:t>&lt;--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4EF2" w14:textId="77777777" w:rsidR="00FD3F8F" w:rsidRPr="00F511A5" w:rsidRDefault="00FD3F8F">
            <w:pPr>
              <w:pStyle w:val="TAL"/>
              <w:pPrChange w:id="13" w:author="Daiwei Zhou (周代卫)" w:date="2022-10-28T14:16:00Z">
                <w:pPr/>
              </w:pPrChange>
            </w:pPr>
            <w:r w:rsidRPr="00F511A5">
              <w:t>REGISTRATION ACCEPT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5FAC" w14:textId="77777777" w:rsidR="00FD3F8F" w:rsidRPr="00F511A5" w:rsidRDefault="00FD3F8F">
            <w:pPr>
              <w:jc w:val="center"/>
              <w:pPrChange w:id="14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2772" w14:textId="77777777" w:rsidR="00FD3F8F" w:rsidRPr="00F511A5" w:rsidRDefault="00FD3F8F">
            <w:pPr>
              <w:jc w:val="center"/>
              <w:pPrChange w:id="15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</w:tr>
      <w:tr w:rsidR="00FD3F8F" w:rsidRPr="00F511A5" w14:paraId="58F66281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5007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zh-CN"/>
              </w:rPr>
              <w:t>13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FF61" w14:textId="77777777" w:rsidR="00FD3F8F" w:rsidRPr="00F511A5" w:rsidRDefault="00FD3F8F" w:rsidP="005F5FC6">
            <w:pPr>
              <w:pStyle w:val="TAL"/>
            </w:pPr>
            <w:r w:rsidRPr="00F511A5">
              <w:rPr>
                <w:lang w:eastAsia="fr-FR"/>
              </w:rPr>
              <w:t xml:space="preserve">The UE transmits an </w:t>
            </w:r>
            <w:r w:rsidRPr="00F511A5">
              <w:rPr>
                <w:i/>
                <w:lang w:eastAsia="fr-FR"/>
              </w:rPr>
              <w:t>ULInformationTransfer</w:t>
            </w:r>
            <w:r w:rsidRPr="00F511A5">
              <w:rPr>
                <w:lang w:eastAsia="fr-FR"/>
              </w:rPr>
              <w:t xml:space="preserve"> message and a REGISTRATION COMPLETE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CFC1" w14:textId="77777777" w:rsidR="00FD3F8F" w:rsidRPr="00F511A5" w:rsidRDefault="00FD3F8F">
            <w:pPr>
              <w:jc w:val="center"/>
              <w:pPrChange w:id="16" w:author="Daiwei Zhou (周代卫)" w:date="2022-10-28T14:15:00Z">
                <w:pPr/>
              </w:pPrChange>
            </w:pPr>
            <w:r w:rsidRPr="00F511A5">
              <w:rPr>
                <w:lang w:eastAsia="fr-FR"/>
              </w:rPr>
              <w:t>--&gt;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FCB2" w14:textId="77777777" w:rsidR="00FD3F8F" w:rsidRPr="00F511A5" w:rsidRDefault="00FD3F8F">
            <w:pPr>
              <w:pStyle w:val="TAL"/>
              <w:pPrChange w:id="17" w:author="Daiwei Zhou (周代卫)" w:date="2022-10-28T14:16:00Z">
                <w:pPr/>
              </w:pPrChange>
            </w:pPr>
            <w:r w:rsidRPr="00F511A5">
              <w:t>REGISTRATION COMPLETE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33D8" w14:textId="77777777" w:rsidR="00FD3F8F" w:rsidRPr="00F511A5" w:rsidRDefault="00FD3F8F">
            <w:pPr>
              <w:jc w:val="center"/>
              <w:pPrChange w:id="18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D6FD" w14:textId="77777777" w:rsidR="00FD3F8F" w:rsidRPr="00F511A5" w:rsidRDefault="00FD3F8F">
            <w:pPr>
              <w:jc w:val="center"/>
              <w:pPrChange w:id="19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</w:tr>
      <w:tr w:rsidR="00FD3F8F" w:rsidRPr="00F511A5" w14:paraId="13AA653A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CA59" w14:textId="17FD3C17" w:rsidR="00FD3F8F" w:rsidRPr="00F511A5" w:rsidRDefault="0073314D" w:rsidP="005F5FC6">
            <w:pPr>
              <w:pStyle w:val="TAC"/>
            </w:pPr>
            <w:ins w:id="20" w:author="Daiwei Zhou (周代卫)" w:date="2022-10-28T14:15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B038" w14:textId="77777777" w:rsidR="00FD3F8F" w:rsidRPr="00F511A5" w:rsidRDefault="00FD3F8F" w:rsidP="005F5FC6">
            <w:pPr>
              <w:pStyle w:val="TAL"/>
            </w:pPr>
            <w:r w:rsidRPr="00F511A5">
              <w:rPr>
                <w:lang w:eastAsia="fr-FR"/>
              </w:rPr>
              <w:t>EXCEPTION: Step 1</w:t>
            </w:r>
            <w:r w:rsidRPr="00F511A5">
              <w:rPr>
                <w:lang w:eastAsia="zh-CN"/>
              </w:rPr>
              <w:t>4a1</w:t>
            </w:r>
            <w:r w:rsidRPr="00F511A5">
              <w:rPr>
                <w:lang w:eastAsia="fr-FR"/>
              </w:rPr>
              <w:t xml:space="preserve"> is performed </w:t>
            </w:r>
            <w:r w:rsidRPr="00F511A5">
              <w:rPr>
                <w:lang w:eastAsia="zh-CN"/>
              </w:rPr>
              <w:t>if</w:t>
            </w:r>
            <w:r w:rsidRPr="00F511A5">
              <w:rPr>
                <w:lang w:eastAsia="fr-FR"/>
              </w:rPr>
              <w:t xml:space="preserve"> </w:t>
            </w:r>
            <w:proofErr w:type="spellStart"/>
            <w:r w:rsidRPr="00F511A5">
              <w:rPr>
                <w:lang w:eastAsia="fr-FR"/>
              </w:rPr>
              <w:t>pc_noOf_PDUsSameConnection</w:t>
            </w:r>
            <w:proofErr w:type="spellEnd"/>
            <w:r w:rsidRPr="00F511A5">
              <w:rPr>
                <w:lang w:eastAsia="fr-FR"/>
              </w:rPr>
              <w:t xml:space="preserve"> &gt; 0.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1FCC" w14:textId="67238D78" w:rsidR="00FD3F8F" w:rsidRPr="00F511A5" w:rsidRDefault="0073314D">
            <w:pPr>
              <w:jc w:val="center"/>
              <w:pPrChange w:id="21" w:author="Daiwei Zhou (周代卫)" w:date="2022-10-28T14:14:00Z">
                <w:pPr/>
              </w:pPrChange>
            </w:pPr>
            <w:ins w:id="22" w:author="Daiwei Zhou (周代卫)" w:date="2022-10-28T14:15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AB94" w14:textId="68F70263" w:rsidR="00FD3F8F" w:rsidRPr="00F511A5" w:rsidRDefault="0073314D" w:rsidP="005F5FC6">
            <w:ins w:id="23" w:author="Daiwei Zhou (周代卫)" w:date="2022-10-28T14:15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17C5" w14:textId="775E9992" w:rsidR="00FD3F8F" w:rsidRPr="00F511A5" w:rsidRDefault="0073314D">
            <w:pPr>
              <w:jc w:val="center"/>
              <w:pPrChange w:id="24" w:author="Daiwei Zhou (周代卫)" w:date="2022-10-28T14:14:00Z">
                <w:pPr/>
              </w:pPrChange>
            </w:pPr>
            <w:ins w:id="25" w:author="Daiwei Zhou (周代卫)" w:date="2022-10-28T14:15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B397" w14:textId="59F717F3" w:rsidR="00FD3F8F" w:rsidRPr="00F511A5" w:rsidRDefault="0073314D">
            <w:pPr>
              <w:jc w:val="center"/>
              <w:pPrChange w:id="26" w:author="Daiwei Zhou (周代卫)" w:date="2022-10-28T14:14:00Z">
                <w:pPr/>
              </w:pPrChange>
            </w:pPr>
            <w:ins w:id="27" w:author="Daiwei Zhou (周代卫)" w:date="2022-10-28T14:15:00Z">
              <w:r>
                <w:rPr>
                  <w:rFonts w:hint="eastAsia"/>
                </w:rPr>
                <w:t>-</w:t>
              </w:r>
            </w:ins>
          </w:p>
        </w:tc>
      </w:tr>
      <w:tr w:rsidR="00FD3F8F" w:rsidRPr="00F511A5" w14:paraId="04AE103B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0C7C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zh-CN"/>
              </w:rPr>
              <w:t>14a1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9D2E" w14:textId="77777777" w:rsidR="00FD3F8F" w:rsidRPr="00F511A5" w:rsidRDefault="00FD3F8F" w:rsidP="005F5FC6">
            <w:pPr>
              <w:pStyle w:val="TAL"/>
            </w:pPr>
            <w:r w:rsidRPr="00F511A5">
              <w:rPr>
                <w:lang w:eastAsia="zh-CN"/>
              </w:rPr>
              <w:t>T</w:t>
            </w:r>
            <w:r w:rsidRPr="00F511A5">
              <w:rPr>
                <w:lang w:eastAsia="fr-FR"/>
              </w:rPr>
              <w:t xml:space="preserve">he generic procedure for UE-requested PDU session establishment, specified in subclause 4.5A.2, takes place performing establishment of UE-requested PDU session(s) with </w:t>
            </w:r>
            <w:proofErr w:type="spellStart"/>
            <w:r w:rsidRPr="00F511A5">
              <w:rPr>
                <w:lang w:eastAsia="fr-FR"/>
              </w:rPr>
              <w:t>ExpectedNumberOfNewPDUSessions</w:t>
            </w:r>
            <w:proofErr w:type="spellEnd"/>
            <w:r w:rsidRPr="00F511A5">
              <w:rPr>
                <w:lang w:eastAsia="fr-FR"/>
              </w:rPr>
              <w:t xml:space="preserve"> = </w:t>
            </w:r>
            <w:proofErr w:type="spellStart"/>
            <w:r w:rsidRPr="00F511A5">
              <w:rPr>
                <w:lang w:eastAsia="fr-FR"/>
              </w:rPr>
              <w:t>pc_noOf_PDUsSameConnection</w:t>
            </w:r>
            <w:proofErr w:type="spellEnd"/>
            <w:r w:rsidRPr="00F511A5">
              <w:rPr>
                <w:lang w:eastAsia="fr-FR"/>
              </w:rPr>
              <w:t>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C707" w14:textId="77777777" w:rsidR="00FD3F8F" w:rsidRPr="00F511A5" w:rsidRDefault="00FD3F8F">
            <w:pPr>
              <w:jc w:val="center"/>
              <w:pPrChange w:id="28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1ECD" w14:textId="77777777" w:rsidR="00FD3F8F" w:rsidRPr="00F511A5" w:rsidRDefault="00FD3F8F" w:rsidP="005F5FC6">
            <w:r w:rsidRPr="00F511A5">
              <w:rPr>
                <w:lang w:eastAsia="fr-F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6E59" w14:textId="77777777" w:rsidR="00FD3F8F" w:rsidRPr="00F511A5" w:rsidRDefault="00FD3F8F">
            <w:pPr>
              <w:jc w:val="center"/>
              <w:pPrChange w:id="29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17F0" w14:textId="77777777" w:rsidR="00FD3F8F" w:rsidRPr="00F511A5" w:rsidRDefault="00FD3F8F">
            <w:pPr>
              <w:jc w:val="center"/>
              <w:pPrChange w:id="30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</w:tr>
      <w:tr w:rsidR="00FD3F8F" w:rsidRPr="00F511A5" w14:paraId="56985882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6A32" w14:textId="77777777" w:rsidR="00FD3F8F" w:rsidRPr="00F511A5" w:rsidRDefault="00FD3F8F" w:rsidP="005F5FC6">
            <w:pPr>
              <w:pStyle w:val="TAC"/>
            </w:pPr>
            <w:r w:rsidRPr="00F511A5">
              <w:t>15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D3EF" w14:textId="5FB7EB5C" w:rsidR="00FD3F8F" w:rsidRPr="00F511A5" w:rsidRDefault="00FD3F8F" w:rsidP="005F5FC6">
            <w:pPr>
              <w:pStyle w:val="TAL"/>
            </w:pPr>
            <w:r w:rsidRPr="00F511A5">
              <w:t>Cause UE De-Registration by AT or MMI command</w:t>
            </w:r>
            <w:ins w:id="31" w:author="Daiwei Zhou (周代卫)" w:date="2022-10-28T14:16:00Z">
              <w:r w:rsidR="00EF11F7">
                <w:t>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5482" w14:textId="77777777" w:rsidR="00FD3F8F" w:rsidRPr="00F511A5" w:rsidRDefault="00FD3F8F" w:rsidP="005F5FC6">
            <w:pPr>
              <w:pStyle w:val="TAC"/>
            </w:pPr>
            <w:r w:rsidRPr="00F511A5"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F385" w14:textId="77777777" w:rsidR="00FD3F8F" w:rsidRPr="00F511A5" w:rsidRDefault="00FD3F8F" w:rsidP="005F5FC6">
            <w:pPr>
              <w:pStyle w:val="TAL"/>
            </w:pPr>
            <w:r w:rsidRPr="00F511A5"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E532" w14:textId="77777777" w:rsidR="00FD3F8F" w:rsidRPr="00F511A5" w:rsidRDefault="00FD3F8F" w:rsidP="005F5FC6">
            <w:pPr>
              <w:pStyle w:val="TAC"/>
              <w:rPr>
                <w:lang w:eastAsia="zh-CN"/>
              </w:rPr>
            </w:pPr>
            <w:r w:rsidRPr="00F511A5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8BA0" w14:textId="77777777" w:rsidR="00FD3F8F" w:rsidRPr="00F511A5" w:rsidRDefault="00FD3F8F" w:rsidP="005F5FC6">
            <w:pPr>
              <w:pStyle w:val="TAC"/>
              <w:rPr>
                <w:lang w:eastAsia="zh-CN"/>
              </w:rPr>
            </w:pPr>
            <w:r w:rsidRPr="00F511A5">
              <w:t>-</w:t>
            </w:r>
          </w:p>
        </w:tc>
      </w:tr>
      <w:tr w:rsidR="00FD3F8F" w:rsidRPr="00F511A5" w14:paraId="21579ADF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55D5" w14:textId="77777777" w:rsidR="00FD3F8F" w:rsidRPr="00F511A5" w:rsidRDefault="00FD3F8F" w:rsidP="005F5FC6">
            <w:pPr>
              <w:pStyle w:val="TAC"/>
            </w:pPr>
            <w:r w:rsidRPr="00F511A5">
              <w:t>16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A7B7" w14:textId="77777777" w:rsidR="00FD3F8F" w:rsidRPr="00F511A5" w:rsidRDefault="00FD3F8F" w:rsidP="005F5FC6">
            <w:pPr>
              <w:pStyle w:val="TAL"/>
            </w:pPr>
            <w:r w:rsidRPr="00F511A5">
              <w:t>Check: Does the UE transmit a DEREGISTRATION REQUEST with the De-registration type IE indicating "normal de-registration"?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016D" w14:textId="77777777" w:rsidR="00FD3F8F" w:rsidRPr="00F511A5" w:rsidRDefault="00FD3F8F" w:rsidP="005F5FC6">
            <w:pPr>
              <w:pStyle w:val="TAC"/>
            </w:pPr>
            <w:r w:rsidRPr="00F511A5">
              <w:t>--&gt;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ACA9" w14:textId="77777777" w:rsidR="00FD3F8F" w:rsidRPr="00F511A5" w:rsidRDefault="00FD3F8F" w:rsidP="005F5FC6">
            <w:pPr>
              <w:pStyle w:val="TAL"/>
            </w:pPr>
            <w:r w:rsidRPr="00F511A5">
              <w:t>DEREGISTRATION</w:t>
            </w:r>
            <w:r w:rsidRPr="00F511A5">
              <w:rPr>
                <w:lang w:eastAsia="zh-CN"/>
              </w:rPr>
              <w:t xml:space="preserve"> </w:t>
            </w:r>
            <w:r w:rsidRPr="00F511A5">
              <w:t>REQUEST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7ED2" w14:textId="77777777" w:rsidR="00FD3F8F" w:rsidRPr="00F511A5" w:rsidRDefault="00FD3F8F" w:rsidP="005F5FC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13DAA" w14:textId="77777777" w:rsidR="00FD3F8F" w:rsidRPr="00F511A5" w:rsidRDefault="00FD3F8F" w:rsidP="005F5FC6">
            <w:pPr>
              <w:pStyle w:val="TAC"/>
            </w:pPr>
            <w:r w:rsidRPr="00F511A5">
              <w:t>-</w:t>
            </w:r>
          </w:p>
        </w:tc>
      </w:tr>
      <w:tr w:rsidR="00FD3F8F" w:rsidRPr="00F511A5" w14:paraId="57CD81E4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1702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zh-CN"/>
              </w:rPr>
              <w:t>17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71D5" w14:textId="77777777" w:rsidR="00FD3F8F" w:rsidRPr="00F511A5" w:rsidRDefault="00FD3F8F" w:rsidP="005F5FC6">
            <w:pPr>
              <w:pStyle w:val="TAL"/>
              <w:rPr>
                <w:lang w:eastAsia="zh-CN"/>
              </w:rPr>
            </w:pPr>
            <w:r w:rsidRPr="00F511A5">
              <w:t>The SS transmits a</w:t>
            </w:r>
            <w:r w:rsidRPr="00F511A5">
              <w:rPr>
                <w:lang w:eastAsia="zh-CN"/>
              </w:rPr>
              <w:t xml:space="preserve"> </w:t>
            </w:r>
            <w:r w:rsidRPr="00F511A5">
              <w:t>NETWORK SLICE-SPECIFIC AUTHENTICATION COMMAND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C481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zh-CN"/>
              </w:rPr>
              <w:t>&lt;--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77AF" w14:textId="77777777" w:rsidR="00FD3F8F" w:rsidRPr="00F511A5" w:rsidRDefault="00FD3F8F" w:rsidP="005F5FC6">
            <w:pPr>
              <w:pStyle w:val="TAL"/>
            </w:pPr>
            <w:r w:rsidRPr="00F511A5">
              <w:t>NETWORK SLICE-SPECIFIC AUTHENTICATION COMMAND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40DA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C196" w14:textId="77777777" w:rsidR="00FD3F8F" w:rsidRPr="00F511A5" w:rsidRDefault="00FD3F8F" w:rsidP="005F5FC6">
            <w:pPr>
              <w:pStyle w:val="TAC"/>
            </w:pPr>
            <w:r w:rsidRPr="00F511A5">
              <w:t>-</w:t>
            </w:r>
          </w:p>
        </w:tc>
      </w:tr>
      <w:tr w:rsidR="00FD3F8F" w:rsidRPr="00F511A5" w14:paraId="7C55EA5F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DEF9" w14:textId="77777777" w:rsidR="00FD3F8F" w:rsidRPr="00F511A5" w:rsidRDefault="00FD3F8F" w:rsidP="005F5FC6">
            <w:pPr>
              <w:pStyle w:val="TAC"/>
              <w:rPr>
                <w:lang w:eastAsia="zh-CN"/>
              </w:rPr>
            </w:pPr>
            <w:r w:rsidRPr="00F511A5">
              <w:rPr>
                <w:lang w:eastAsia="zh-CN"/>
              </w:rPr>
              <w:t>18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B372" w14:textId="2DCD05A2" w:rsidR="00FD3F8F" w:rsidRPr="00F511A5" w:rsidRDefault="00FD3F8F" w:rsidP="005F5FC6">
            <w:pPr>
              <w:pStyle w:val="TAL"/>
              <w:rPr>
                <w:szCs w:val="18"/>
                <w:lang w:eastAsia="zh-CN"/>
              </w:rPr>
            </w:pPr>
            <w:r w:rsidRPr="00F511A5">
              <w:t xml:space="preserve">Check: Does the UE transmit a NETWORK SLICE-SPECIFIC AUTHENTICATION COMPLETE message </w:t>
            </w:r>
            <w:r w:rsidRPr="00F511A5">
              <w:rPr>
                <w:lang w:eastAsia="zh-CN"/>
              </w:rPr>
              <w:t>within 5 seconds</w:t>
            </w:r>
            <w:ins w:id="32" w:author="Daiwei Zhou (周代卫)" w:date="2022-10-28T14:16:00Z">
              <w:r w:rsidR="00EF11F7">
                <w:rPr>
                  <w:lang w:eastAsia="zh-CN"/>
                </w:rPr>
                <w:t>?</w:t>
              </w:r>
            </w:ins>
            <w:del w:id="33" w:author="Daiwei Zhou (周代卫)" w:date="2022-10-28T14:16:00Z">
              <w:r w:rsidRPr="00F511A5" w:rsidDel="00EF11F7">
                <w:rPr>
                  <w:lang w:eastAsia="zh-CN"/>
                </w:rPr>
                <w:delText xml:space="preserve"> </w:delText>
              </w:r>
            </w:del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1713" w14:textId="77777777" w:rsidR="00FD3F8F" w:rsidRPr="00F511A5" w:rsidRDefault="00FD3F8F" w:rsidP="005F5FC6">
            <w:pPr>
              <w:pStyle w:val="TAC"/>
            </w:pPr>
            <w:r w:rsidRPr="00F511A5">
              <w:t>--&gt;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0BA4" w14:textId="77777777" w:rsidR="00FD3F8F" w:rsidRPr="00F511A5" w:rsidRDefault="00FD3F8F" w:rsidP="005F5FC6">
            <w:pPr>
              <w:pStyle w:val="TAL"/>
            </w:pPr>
            <w:r w:rsidRPr="00F511A5">
              <w:t>NETWORK SLICE-SPECIFIC AUTHENTICATION COMPLETE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8751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zh-C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0844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zh-CN"/>
              </w:rPr>
              <w:t>F</w:t>
            </w:r>
          </w:p>
        </w:tc>
      </w:tr>
      <w:tr w:rsidR="00FD3F8F" w:rsidRPr="00F511A5" w14:paraId="5C58E3EE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3E45" w14:textId="77777777" w:rsidR="00FD3F8F" w:rsidRPr="00F511A5" w:rsidRDefault="00FD3F8F" w:rsidP="005F5FC6">
            <w:pPr>
              <w:pStyle w:val="TAC"/>
              <w:rPr>
                <w:lang w:eastAsia="zh-CN"/>
              </w:rPr>
            </w:pPr>
            <w:r w:rsidRPr="00F511A5">
              <w:rPr>
                <w:lang w:eastAsia="zh-CN"/>
              </w:rPr>
              <w:t>19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8501" w14:textId="77777777" w:rsidR="00FD3F8F" w:rsidRPr="00F511A5" w:rsidRDefault="00FD3F8F" w:rsidP="005F5FC6">
            <w:pPr>
              <w:pStyle w:val="TAL"/>
            </w:pPr>
            <w:r w:rsidRPr="00F511A5">
              <w:t>The SS transmits DEREGISTRATION ACCEPT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4A15" w14:textId="77777777" w:rsidR="00FD3F8F" w:rsidRPr="00F511A5" w:rsidRDefault="00FD3F8F" w:rsidP="005F5FC6">
            <w:pPr>
              <w:pStyle w:val="TAC"/>
            </w:pPr>
            <w:r w:rsidRPr="00F511A5">
              <w:t>&lt;--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F5D9" w14:textId="77777777" w:rsidR="00FD3F8F" w:rsidRPr="00F511A5" w:rsidRDefault="00FD3F8F" w:rsidP="005F5FC6">
            <w:pPr>
              <w:pStyle w:val="TAL"/>
            </w:pPr>
            <w:r w:rsidRPr="00F511A5">
              <w:t>DEREGISTRATION ACCEPT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6729" w14:textId="77777777" w:rsidR="00FD3F8F" w:rsidRPr="00F511A5" w:rsidRDefault="00FD3F8F" w:rsidP="005F5FC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8E4D" w14:textId="77777777" w:rsidR="00FD3F8F" w:rsidRPr="00F511A5" w:rsidRDefault="00FD3F8F" w:rsidP="005F5FC6">
            <w:pPr>
              <w:pStyle w:val="TAC"/>
            </w:pPr>
            <w:r w:rsidRPr="00F511A5">
              <w:t>-</w:t>
            </w:r>
          </w:p>
        </w:tc>
      </w:tr>
      <w:tr w:rsidR="00FD3F8F" w:rsidRPr="00F511A5" w14:paraId="7C729DEB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17FF" w14:textId="77777777" w:rsidR="00FD3F8F" w:rsidRPr="00F511A5" w:rsidRDefault="00FD3F8F" w:rsidP="005F5FC6">
            <w:pPr>
              <w:pStyle w:val="TAC"/>
              <w:rPr>
                <w:lang w:eastAsia="zh-CN"/>
              </w:rPr>
            </w:pPr>
            <w:r w:rsidRPr="00F511A5">
              <w:rPr>
                <w:lang w:eastAsia="zh-CN"/>
              </w:rPr>
              <w:t>20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791D" w14:textId="77777777" w:rsidR="00FD3F8F" w:rsidRPr="00F511A5" w:rsidRDefault="00FD3F8F" w:rsidP="005F5FC6">
            <w:pPr>
              <w:pStyle w:val="TAL"/>
            </w:pPr>
            <w:r w:rsidRPr="00F511A5">
              <w:t xml:space="preserve">The SS transmits an </w:t>
            </w:r>
            <w:r w:rsidRPr="00F511A5">
              <w:rPr>
                <w:i/>
              </w:rPr>
              <w:t>RRCRelease</w:t>
            </w:r>
            <w:r w:rsidRPr="00F511A5">
              <w:t xml:space="preserve">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2175" w14:textId="77777777" w:rsidR="00FD3F8F" w:rsidRPr="00F511A5" w:rsidRDefault="00FD3F8F" w:rsidP="005F5FC6">
            <w:pPr>
              <w:pStyle w:val="TAC"/>
            </w:pPr>
            <w:r w:rsidRPr="00F511A5"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49C3" w14:textId="77777777" w:rsidR="00FD3F8F" w:rsidRPr="00F511A5" w:rsidRDefault="00FD3F8F" w:rsidP="005F5FC6">
            <w:pPr>
              <w:pStyle w:val="TAL"/>
            </w:pPr>
            <w:r w:rsidRPr="00F511A5"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A9E3" w14:textId="77777777" w:rsidR="00FD3F8F" w:rsidRPr="00F511A5" w:rsidRDefault="00FD3F8F" w:rsidP="005F5FC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4075" w14:textId="77777777" w:rsidR="00FD3F8F" w:rsidRPr="00F511A5" w:rsidRDefault="00FD3F8F" w:rsidP="005F5FC6">
            <w:pPr>
              <w:pStyle w:val="TAC"/>
            </w:pPr>
            <w:r w:rsidRPr="00F511A5">
              <w:t>-</w:t>
            </w:r>
          </w:p>
        </w:tc>
      </w:tr>
      <w:tr w:rsidR="00FD3F8F" w:rsidRPr="00F511A5" w14:paraId="1D8358D5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4345" w14:textId="77777777" w:rsidR="00FD3F8F" w:rsidRPr="00F511A5" w:rsidRDefault="00FD3F8F" w:rsidP="005F5FC6">
            <w:pPr>
              <w:pStyle w:val="TAC"/>
              <w:rPr>
                <w:lang w:eastAsia="zh-CN"/>
              </w:rPr>
            </w:pPr>
            <w:r w:rsidRPr="00F511A5">
              <w:rPr>
                <w:lang w:eastAsia="zh-CN"/>
              </w:rPr>
              <w:t>21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947F" w14:textId="77777777" w:rsidR="00FD3F8F" w:rsidRPr="00F511A5" w:rsidRDefault="00FD3F8F" w:rsidP="005F5FC6">
            <w:pPr>
              <w:pStyle w:val="TAL"/>
              <w:rPr>
                <w:lang w:eastAsia="zh-CN"/>
              </w:rPr>
            </w:pPr>
            <w:r w:rsidRPr="00F511A5">
              <w:rPr>
                <w:lang w:eastAsia="fr-FR"/>
              </w:rPr>
              <w:t>Check: Does the test result of the generic procedure in TS 38.508-1 [4] subclause 4.9.13 indicates that the UE doesn’t responds to paging when paged with NG-5G-S-TMSI?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8B39" w14:textId="77777777" w:rsidR="00FD3F8F" w:rsidRPr="00F511A5" w:rsidRDefault="00FD3F8F" w:rsidP="005F5FC6">
            <w:pPr>
              <w:pStyle w:val="TAC"/>
            </w:pPr>
            <w:r w:rsidRPr="00F511A5"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07A9" w14:textId="77777777" w:rsidR="00FD3F8F" w:rsidRPr="00F511A5" w:rsidRDefault="00FD3F8F" w:rsidP="005F5FC6">
            <w:pPr>
              <w:pStyle w:val="TAL"/>
              <w:rPr>
                <w:lang w:eastAsia="zh-CN"/>
              </w:rPr>
            </w:pPr>
            <w:r w:rsidRPr="00F511A5"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C545" w14:textId="77777777" w:rsidR="00FD3F8F" w:rsidRPr="00F511A5" w:rsidRDefault="00FD3F8F" w:rsidP="005F5FC6">
            <w:pPr>
              <w:pStyle w:val="TAC"/>
              <w:rPr>
                <w:lang w:eastAsia="zh-CN"/>
              </w:rPr>
            </w:pPr>
            <w:r w:rsidRPr="00F511A5"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D10B" w14:textId="77777777" w:rsidR="00FD3F8F" w:rsidRPr="00F511A5" w:rsidRDefault="00FD3F8F" w:rsidP="005F5FC6">
            <w:pPr>
              <w:pStyle w:val="TAC"/>
              <w:rPr>
                <w:lang w:eastAsia="zh-CN"/>
              </w:rPr>
            </w:pPr>
            <w:r w:rsidRPr="00F511A5">
              <w:t>P</w:t>
            </w:r>
          </w:p>
        </w:tc>
      </w:tr>
    </w:tbl>
    <w:p w14:paraId="52F3A1F1" w14:textId="77777777" w:rsidR="00FD3F8F" w:rsidRPr="00F511A5" w:rsidRDefault="00FD3F8F" w:rsidP="00FD3F8F">
      <w:pPr>
        <w:rPr>
          <w:lang w:eastAsia="zh-CN"/>
        </w:rPr>
      </w:pPr>
    </w:p>
    <w:p w14:paraId="67988E17" w14:textId="77777777" w:rsidR="00FD3F8F" w:rsidRPr="001679D7" w:rsidRDefault="00FD3F8F" w:rsidP="00FD3F8F">
      <w:pPr>
        <w:rPr>
          <w:rFonts w:ascii="Arial" w:eastAsia="Times New Roman" w:hAnsi="Arial"/>
          <w:lang w:eastAsia="ja-JP"/>
          <w:rPrChange w:id="34" w:author="Daiwei Zhou (周代卫)" w:date="2022-10-28T14:17:00Z">
            <w:rPr/>
          </w:rPrChange>
        </w:rPr>
      </w:pPr>
      <w:r w:rsidRPr="001679D7">
        <w:rPr>
          <w:rFonts w:ascii="Arial" w:eastAsia="Times New Roman" w:hAnsi="Arial"/>
          <w:lang w:eastAsia="ja-JP"/>
          <w:rPrChange w:id="35" w:author="Daiwei Zhou (周代卫)" w:date="2022-10-28T14:17:00Z">
            <w:rPr/>
          </w:rPrChange>
        </w:rPr>
        <w:t>9.1.10.2.3.3</w:t>
      </w:r>
      <w:r w:rsidRPr="001679D7">
        <w:rPr>
          <w:rFonts w:ascii="Arial" w:eastAsia="Times New Roman" w:hAnsi="Arial"/>
          <w:lang w:eastAsia="ja-JP"/>
          <w:rPrChange w:id="36" w:author="Daiwei Zhou (周代卫)" w:date="2022-10-28T14:17:00Z">
            <w:rPr/>
          </w:rPrChange>
        </w:rPr>
        <w:tab/>
        <w:t>Specific message contents</w:t>
      </w:r>
    </w:p>
    <w:p w14:paraId="628FE5A4" w14:textId="77777777" w:rsidR="00FD3F8F" w:rsidRPr="00F511A5" w:rsidRDefault="00FD3F8F" w:rsidP="00FD3F8F">
      <w:pPr>
        <w:pStyle w:val="TH"/>
      </w:pPr>
      <w:r w:rsidRPr="00F511A5">
        <w:lastRenderedPageBreak/>
        <w:t>Table 9.1.10.2.3.3-1: REGISTRATION ACCEPT (step 12, Table 9.1.10.2.3.2-1)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FD3F8F" w:rsidRPr="00F511A5" w14:paraId="00C1171B" w14:textId="77777777" w:rsidTr="005F5FC6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9A3E3" w14:textId="4AC4ECC1" w:rsidR="00FD3F8F" w:rsidRPr="00F511A5" w:rsidRDefault="00FD3F8F" w:rsidP="005F5FC6">
            <w:pPr>
              <w:pStyle w:val="TAHCarNotBold"/>
            </w:pPr>
            <w:r w:rsidRPr="00F511A5">
              <w:t>Derivation path: TS 38.508-1 Table 4.7.1-7</w:t>
            </w:r>
            <w:ins w:id="37" w:author="Daiwei Zhou (周代卫)" w:date="2022-10-28T14:18:00Z">
              <w:r w:rsidR="00E3633D">
                <w:t xml:space="preserve"> with condition INITIAL</w:t>
              </w:r>
            </w:ins>
          </w:p>
        </w:tc>
      </w:tr>
      <w:tr w:rsidR="00FD3F8F" w:rsidRPr="00F511A5" w14:paraId="0D934A41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01FE8" w14:textId="77777777" w:rsidR="00FD3F8F" w:rsidRPr="00F511A5" w:rsidRDefault="00FD3F8F" w:rsidP="005F5FC6">
            <w:pPr>
              <w:pStyle w:val="TAH"/>
              <w:rPr>
                <w:lang w:eastAsia="fr-FR"/>
              </w:rPr>
            </w:pPr>
            <w:r w:rsidRPr="00F511A5">
              <w:rPr>
                <w:lang w:eastAsia="fr-FR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4CA7E" w14:textId="77777777" w:rsidR="00FD3F8F" w:rsidRPr="00F511A5" w:rsidRDefault="00FD3F8F" w:rsidP="005F5FC6">
            <w:pPr>
              <w:pStyle w:val="TAH"/>
              <w:rPr>
                <w:lang w:eastAsia="fr-FR"/>
              </w:rPr>
            </w:pPr>
            <w:r w:rsidRPr="00F511A5">
              <w:rPr>
                <w:lang w:eastAsia="fr-FR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9267E" w14:textId="77777777" w:rsidR="00FD3F8F" w:rsidRPr="00F511A5" w:rsidRDefault="00FD3F8F" w:rsidP="005F5FC6">
            <w:pPr>
              <w:pStyle w:val="TAH"/>
              <w:rPr>
                <w:lang w:eastAsia="fr-FR"/>
              </w:rPr>
            </w:pPr>
            <w:r w:rsidRPr="00F511A5">
              <w:rPr>
                <w:lang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68259" w14:textId="77777777" w:rsidR="00FD3F8F" w:rsidRPr="00F511A5" w:rsidRDefault="00FD3F8F" w:rsidP="005F5FC6">
            <w:pPr>
              <w:pStyle w:val="TAH"/>
              <w:rPr>
                <w:lang w:eastAsia="fr-FR"/>
              </w:rPr>
            </w:pPr>
            <w:r w:rsidRPr="00F511A5">
              <w:rPr>
                <w:lang w:eastAsia="fr-FR"/>
              </w:rPr>
              <w:t>Condition</w:t>
            </w:r>
          </w:p>
        </w:tc>
      </w:tr>
      <w:tr w:rsidR="00FD3F8F" w:rsidRPr="00F511A5" w14:paraId="0C8A3999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462BF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5GS registration result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D2FFF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73814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F4D6D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</w:p>
        </w:tc>
      </w:tr>
      <w:tr w:rsidR="00FD3F8F" w:rsidRPr="00F511A5" w14:paraId="1E8F7E45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064BF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</w:t>
            </w:r>
            <w:del w:id="38" w:author="Daiwei Zhou (周代卫)" w:date="2022-10-28T14:23:00Z">
              <w:r w:rsidRPr="00F511A5" w:rsidDel="006910BC">
                <w:rPr>
                  <w:lang w:eastAsia="fr-FR"/>
                </w:rPr>
                <w:delText xml:space="preserve">   </w:delText>
              </w:r>
            </w:del>
            <w:r w:rsidRPr="00F511A5">
              <w:rPr>
                <w:lang w:eastAsia="fr-FR"/>
              </w:rPr>
              <w:t>5GS registration result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5B5C6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‘001’B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B443A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3GPP access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509A3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</w:p>
        </w:tc>
      </w:tr>
      <w:tr w:rsidR="00FD3F8F" w:rsidRPr="00F511A5" w14:paraId="4C91477A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BDE8F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</w:t>
            </w:r>
            <w:del w:id="39" w:author="Daiwei Zhou (周代卫)" w:date="2022-10-28T14:23:00Z">
              <w:r w:rsidRPr="00F511A5" w:rsidDel="006910BC">
                <w:rPr>
                  <w:lang w:eastAsia="fr-FR"/>
                </w:rPr>
                <w:delText xml:space="preserve">   </w:delText>
              </w:r>
            </w:del>
            <w:r w:rsidRPr="00F511A5">
              <w:rPr>
                <w:lang w:eastAsia="fr-FR"/>
              </w:rPr>
              <w:t>NSSAA Performed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5BDFC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‘1’B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64291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Network slice-specific authentication and authorization is to be performed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4933C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</w:p>
        </w:tc>
      </w:tr>
      <w:tr w:rsidR="006910BC" w:rsidRPr="00F511A5" w14:paraId="42E8F8D6" w14:textId="77777777" w:rsidTr="005F5FC6">
        <w:trPr>
          <w:ins w:id="40" w:author="Daiwei Zhou (周代卫)" w:date="2022-10-28T14:2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02785" w14:textId="7C42E016" w:rsidR="006910BC" w:rsidRPr="00F511A5" w:rsidRDefault="006910BC" w:rsidP="006910BC">
            <w:pPr>
              <w:pStyle w:val="TAL"/>
              <w:rPr>
                <w:ins w:id="41" w:author="Daiwei Zhou (周代卫)" w:date="2022-10-28T14:23:00Z"/>
                <w:lang w:eastAsia="fr-FR"/>
              </w:rPr>
            </w:pPr>
            <w:ins w:id="42" w:author="Daiwei Zhou (周代卫)" w:date="2022-10-28T14:23:00Z">
              <w:r>
                <w:t>Allowed NSSAI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CEBD" w14:textId="77777777" w:rsidR="006910BC" w:rsidRPr="00F511A5" w:rsidRDefault="006910BC" w:rsidP="006910BC">
            <w:pPr>
              <w:pStyle w:val="TAL"/>
              <w:rPr>
                <w:ins w:id="43" w:author="Daiwei Zhou (周代卫)" w:date="2022-10-28T14:23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0160E" w14:textId="77777777" w:rsidR="006910BC" w:rsidRPr="00F511A5" w:rsidRDefault="006910BC" w:rsidP="006910BC">
            <w:pPr>
              <w:pStyle w:val="TAL"/>
              <w:rPr>
                <w:ins w:id="44" w:author="Daiwei Zhou (周代卫)" w:date="2022-10-28T14:23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AF86B" w14:textId="77777777" w:rsidR="006910BC" w:rsidRPr="00F511A5" w:rsidRDefault="006910BC" w:rsidP="006910BC">
            <w:pPr>
              <w:pStyle w:val="TAL"/>
              <w:rPr>
                <w:ins w:id="45" w:author="Daiwei Zhou (周代卫)" w:date="2022-10-28T14:23:00Z"/>
                <w:lang w:eastAsia="fr-FR"/>
              </w:rPr>
            </w:pPr>
          </w:p>
        </w:tc>
      </w:tr>
      <w:tr w:rsidR="006910BC" w:rsidRPr="00F511A5" w14:paraId="65626FF2" w14:textId="77777777" w:rsidTr="005F5FC6">
        <w:trPr>
          <w:ins w:id="46" w:author="Daiwei Zhou (周代卫)" w:date="2022-10-28T14:2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12ED6" w14:textId="2C9B94E5" w:rsidR="006910BC" w:rsidRPr="00F511A5" w:rsidRDefault="006910BC" w:rsidP="006910BC">
            <w:pPr>
              <w:pStyle w:val="TAL"/>
              <w:rPr>
                <w:ins w:id="47" w:author="Daiwei Zhou (周代卫)" w:date="2022-10-28T14:23:00Z"/>
                <w:lang w:eastAsia="fr-FR"/>
              </w:rPr>
            </w:pPr>
            <w:ins w:id="48" w:author="Daiwei Zhou (周代卫)" w:date="2022-10-28T14:23:00Z">
              <w:r>
                <w:t xml:space="preserve">  Length of 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EB729" w14:textId="67ABD40E" w:rsidR="006910BC" w:rsidRPr="00F511A5" w:rsidRDefault="006910BC" w:rsidP="006910BC">
            <w:pPr>
              <w:pStyle w:val="TAL"/>
              <w:rPr>
                <w:ins w:id="49" w:author="Daiwei Zhou (周代卫)" w:date="2022-10-28T14:23:00Z"/>
                <w:lang w:eastAsia="fr-FR"/>
              </w:rPr>
            </w:pPr>
            <w:ins w:id="50" w:author="Daiwei Zhou (周代卫)" w:date="2022-10-28T14:23:00Z">
              <w:r w:rsidRPr="0062004F">
                <w:t>'0000 01</w:t>
              </w:r>
              <w:r>
                <w:t>00</w:t>
              </w:r>
              <w:r w:rsidRPr="0062004F">
                <w:t>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57DA1" w14:textId="45F30623" w:rsidR="006910BC" w:rsidRPr="00F511A5" w:rsidRDefault="006910BC" w:rsidP="006910BC">
            <w:pPr>
              <w:pStyle w:val="TAL"/>
              <w:rPr>
                <w:ins w:id="51" w:author="Daiwei Zhou (周代卫)" w:date="2022-10-28T14:23:00Z"/>
                <w:lang w:eastAsia="fr-FR"/>
              </w:rPr>
            </w:pPr>
            <w:ins w:id="52" w:author="Daiwei Zhou (周代卫)" w:date="2022-10-28T14:23:00Z">
              <w:r>
                <w:t>4</w:t>
              </w:r>
              <w:r w:rsidRPr="0062004F">
                <w:t xml:space="preserve"> octets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16C3F" w14:textId="77777777" w:rsidR="006910BC" w:rsidRPr="00F511A5" w:rsidRDefault="006910BC" w:rsidP="006910BC">
            <w:pPr>
              <w:pStyle w:val="TAL"/>
              <w:rPr>
                <w:ins w:id="53" w:author="Daiwei Zhou (周代卫)" w:date="2022-10-28T14:23:00Z"/>
                <w:lang w:eastAsia="fr-FR"/>
              </w:rPr>
            </w:pPr>
          </w:p>
        </w:tc>
      </w:tr>
      <w:tr w:rsidR="006910BC" w:rsidRPr="00F511A5" w14:paraId="59B3BCF8" w14:textId="77777777" w:rsidTr="005F5FC6">
        <w:trPr>
          <w:ins w:id="54" w:author="Daiwei Zhou (周代卫)" w:date="2022-10-28T14:2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FD3A4" w14:textId="173F3985" w:rsidR="006910BC" w:rsidRPr="00F511A5" w:rsidRDefault="006910BC" w:rsidP="006910BC">
            <w:pPr>
              <w:pStyle w:val="TAL"/>
              <w:rPr>
                <w:ins w:id="55" w:author="Daiwei Zhou (周代卫)" w:date="2022-10-28T14:23:00Z"/>
                <w:lang w:eastAsia="fr-FR"/>
              </w:rPr>
            </w:pPr>
            <w:ins w:id="56" w:author="Daiwei Zhou (周代卫)" w:date="2022-10-28T14:23:00Z">
              <w:r>
                <w:t xml:space="preserve">  S-NSSAI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72175" w14:textId="77777777" w:rsidR="006910BC" w:rsidRPr="00F511A5" w:rsidRDefault="006910BC" w:rsidP="006910BC">
            <w:pPr>
              <w:pStyle w:val="TAL"/>
              <w:rPr>
                <w:ins w:id="57" w:author="Daiwei Zhou (周代卫)" w:date="2022-10-28T14:23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B480B" w14:textId="77777777" w:rsidR="006910BC" w:rsidRPr="00F511A5" w:rsidRDefault="006910BC" w:rsidP="006910BC">
            <w:pPr>
              <w:pStyle w:val="TAL"/>
              <w:rPr>
                <w:ins w:id="58" w:author="Daiwei Zhou (周代卫)" w:date="2022-10-28T14:23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78CDC" w14:textId="77777777" w:rsidR="006910BC" w:rsidRPr="00F511A5" w:rsidRDefault="006910BC" w:rsidP="006910BC">
            <w:pPr>
              <w:pStyle w:val="TAL"/>
              <w:rPr>
                <w:ins w:id="59" w:author="Daiwei Zhou (周代卫)" w:date="2022-10-28T14:23:00Z"/>
                <w:lang w:eastAsia="fr-FR"/>
              </w:rPr>
            </w:pPr>
          </w:p>
        </w:tc>
      </w:tr>
      <w:tr w:rsidR="006910BC" w:rsidRPr="00F511A5" w14:paraId="62F014B0" w14:textId="77777777" w:rsidTr="005F5FC6">
        <w:trPr>
          <w:ins w:id="60" w:author="Daiwei Zhou (周代卫)" w:date="2022-10-28T14:2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56942" w14:textId="6F8E5DC2" w:rsidR="006910BC" w:rsidRPr="00F511A5" w:rsidRDefault="006910BC" w:rsidP="006910BC">
            <w:pPr>
              <w:pStyle w:val="TAL"/>
              <w:rPr>
                <w:ins w:id="61" w:author="Daiwei Zhou (周代卫)" w:date="2022-10-28T14:23:00Z"/>
                <w:lang w:eastAsia="fr-FR"/>
              </w:rPr>
            </w:pPr>
            <w:ins w:id="62" w:author="Daiwei Zhou (周代卫)" w:date="2022-10-28T14:23:00Z">
              <w:r>
                <w:t xml:space="preserve">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3E9C9" w14:textId="43AFCF64" w:rsidR="006910BC" w:rsidRPr="00F511A5" w:rsidRDefault="006910BC" w:rsidP="006910BC">
            <w:pPr>
              <w:pStyle w:val="TAL"/>
              <w:rPr>
                <w:ins w:id="63" w:author="Daiwei Zhou (周代卫)" w:date="2022-10-28T14:23:00Z"/>
                <w:lang w:eastAsia="fr-FR"/>
              </w:rPr>
            </w:pPr>
            <w:ins w:id="64" w:author="Daiwei Zhou (周代卫)" w:date="2022-10-28T14:23:00Z">
              <w:r>
                <w:t>‘0000 0001’B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C9191" w14:textId="4AB4092B" w:rsidR="006910BC" w:rsidRPr="00F511A5" w:rsidRDefault="006910BC" w:rsidP="006910BC">
            <w:pPr>
              <w:pStyle w:val="TAL"/>
              <w:rPr>
                <w:ins w:id="65" w:author="Daiwei Zhou (周代卫)" w:date="2022-10-28T14:23:00Z"/>
                <w:lang w:eastAsia="fr-FR"/>
              </w:rPr>
            </w:pPr>
            <w:ins w:id="66" w:author="Daiwei Zhou (周代卫)" w:date="2022-10-28T14:23:00Z">
              <w:r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967CE" w14:textId="77777777" w:rsidR="006910BC" w:rsidRPr="00F511A5" w:rsidRDefault="006910BC" w:rsidP="006910BC">
            <w:pPr>
              <w:pStyle w:val="TAL"/>
              <w:rPr>
                <w:ins w:id="67" w:author="Daiwei Zhou (周代卫)" w:date="2022-10-28T14:23:00Z"/>
                <w:lang w:eastAsia="fr-FR"/>
              </w:rPr>
            </w:pPr>
          </w:p>
        </w:tc>
      </w:tr>
      <w:tr w:rsidR="006910BC" w:rsidRPr="00F511A5" w14:paraId="4C4C22F5" w14:textId="77777777" w:rsidTr="005F5FC6">
        <w:trPr>
          <w:ins w:id="68" w:author="Daiwei Zhou (周代卫)" w:date="2022-10-28T14:2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1C2E0" w14:textId="77D0884A" w:rsidR="006910BC" w:rsidRPr="00F511A5" w:rsidRDefault="006910BC" w:rsidP="006910BC">
            <w:pPr>
              <w:pStyle w:val="TAL"/>
              <w:rPr>
                <w:ins w:id="69" w:author="Daiwei Zhou (周代卫)" w:date="2022-10-28T14:23:00Z"/>
                <w:lang w:eastAsia="fr-FR"/>
              </w:rPr>
            </w:pPr>
            <w:ins w:id="70" w:author="Daiwei Zhou (周代卫)" w:date="2022-10-28T14:23:00Z">
              <w:r>
                <w:t xml:space="preserve">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DF540" w14:textId="16097EA3" w:rsidR="006910BC" w:rsidRPr="00F511A5" w:rsidRDefault="006910BC" w:rsidP="006910BC">
            <w:pPr>
              <w:pStyle w:val="TAL"/>
              <w:rPr>
                <w:ins w:id="71" w:author="Daiwei Zhou (周代卫)" w:date="2022-10-28T14:23:00Z"/>
                <w:lang w:eastAsia="fr-FR"/>
              </w:rPr>
            </w:pPr>
            <w:ins w:id="72" w:author="Daiwei Zhou (周代卫)" w:date="2022-10-28T14:23:00Z">
              <w:r>
                <w:t>‘0000 0011’B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6650C" w14:textId="1416CDC4" w:rsidR="006910BC" w:rsidRPr="00F511A5" w:rsidRDefault="006910BC" w:rsidP="006910BC">
            <w:pPr>
              <w:pStyle w:val="TAL"/>
              <w:rPr>
                <w:ins w:id="73" w:author="Daiwei Zhou (周代卫)" w:date="2022-10-28T14:23:00Z"/>
                <w:lang w:eastAsia="fr-FR"/>
              </w:rPr>
            </w:pPr>
            <w:ins w:id="74" w:author="Daiwei Zhou (周代卫)" w:date="2022-10-28T14:23:00Z">
              <w:r>
                <w:t>SST value 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F8488" w14:textId="77777777" w:rsidR="006910BC" w:rsidRPr="00F511A5" w:rsidRDefault="006910BC" w:rsidP="006910BC">
            <w:pPr>
              <w:pStyle w:val="TAL"/>
              <w:rPr>
                <w:ins w:id="75" w:author="Daiwei Zhou (周代卫)" w:date="2022-10-28T14:23:00Z"/>
                <w:lang w:eastAsia="fr-FR"/>
              </w:rPr>
            </w:pPr>
          </w:p>
        </w:tc>
      </w:tr>
      <w:tr w:rsidR="006910BC" w:rsidRPr="00F511A5" w14:paraId="2CE519AD" w14:textId="77777777" w:rsidTr="005F5FC6">
        <w:trPr>
          <w:ins w:id="76" w:author="Daiwei Zhou (周代卫)" w:date="2022-10-28T14:2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5EAC5" w14:textId="4FE2F7AC" w:rsidR="006910BC" w:rsidRPr="00F511A5" w:rsidRDefault="006910BC" w:rsidP="006910BC">
            <w:pPr>
              <w:pStyle w:val="TAL"/>
              <w:rPr>
                <w:ins w:id="77" w:author="Daiwei Zhou (周代卫)" w:date="2022-10-28T14:23:00Z"/>
                <w:lang w:eastAsia="fr-FR"/>
              </w:rPr>
            </w:pPr>
            <w:ins w:id="78" w:author="Daiwei Zhou (周代卫)" w:date="2022-10-28T14:23:00Z">
              <w:r>
                <w:t xml:space="preserve">  S-NSSAI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C5245" w14:textId="77777777" w:rsidR="006910BC" w:rsidRPr="00F511A5" w:rsidRDefault="006910BC" w:rsidP="006910BC">
            <w:pPr>
              <w:pStyle w:val="TAL"/>
              <w:rPr>
                <w:ins w:id="79" w:author="Daiwei Zhou (周代卫)" w:date="2022-10-28T14:23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CFE94" w14:textId="77777777" w:rsidR="006910BC" w:rsidRPr="00F511A5" w:rsidRDefault="006910BC" w:rsidP="006910BC">
            <w:pPr>
              <w:pStyle w:val="TAL"/>
              <w:rPr>
                <w:ins w:id="80" w:author="Daiwei Zhou (周代卫)" w:date="2022-10-28T14:23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F419E" w14:textId="77777777" w:rsidR="006910BC" w:rsidRPr="00F511A5" w:rsidRDefault="006910BC" w:rsidP="006910BC">
            <w:pPr>
              <w:pStyle w:val="TAL"/>
              <w:rPr>
                <w:ins w:id="81" w:author="Daiwei Zhou (周代卫)" w:date="2022-10-28T14:23:00Z"/>
                <w:lang w:eastAsia="fr-FR"/>
              </w:rPr>
            </w:pPr>
          </w:p>
        </w:tc>
      </w:tr>
      <w:tr w:rsidR="006910BC" w:rsidRPr="00F511A5" w14:paraId="723E73AB" w14:textId="77777777" w:rsidTr="005F5FC6">
        <w:trPr>
          <w:ins w:id="82" w:author="Daiwei Zhou (周代卫)" w:date="2022-10-28T14:2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6BC11" w14:textId="51446FB4" w:rsidR="006910BC" w:rsidRPr="00F511A5" w:rsidRDefault="006910BC" w:rsidP="006910BC">
            <w:pPr>
              <w:pStyle w:val="TAL"/>
              <w:rPr>
                <w:ins w:id="83" w:author="Daiwei Zhou (周代卫)" w:date="2022-10-28T14:23:00Z"/>
                <w:lang w:eastAsia="fr-FR"/>
              </w:rPr>
            </w:pPr>
            <w:ins w:id="84" w:author="Daiwei Zhou (周代卫)" w:date="2022-10-28T14:23:00Z">
              <w:r>
                <w:t xml:space="preserve">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9B72F" w14:textId="497E2DA6" w:rsidR="006910BC" w:rsidRPr="00F511A5" w:rsidRDefault="006910BC" w:rsidP="006910BC">
            <w:pPr>
              <w:pStyle w:val="TAL"/>
              <w:rPr>
                <w:ins w:id="85" w:author="Daiwei Zhou (周代卫)" w:date="2022-10-28T14:23:00Z"/>
                <w:lang w:eastAsia="fr-FR"/>
              </w:rPr>
            </w:pPr>
            <w:ins w:id="86" w:author="Daiwei Zhou (周代卫)" w:date="2022-10-28T14:23:00Z">
              <w:r>
                <w:t>‘0000 0001’B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56C34" w14:textId="08AA0A4E" w:rsidR="006910BC" w:rsidRPr="00F511A5" w:rsidRDefault="006910BC" w:rsidP="006910BC">
            <w:pPr>
              <w:pStyle w:val="TAL"/>
              <w:rPr>
                <w:ins w:id="87" w:author="Daiwei Zhou (周代卫)" w:date="2022-10-28T14:23:00Z"/>
                <w:lang w:eastAsia="fr-FR"/>
              </w:rPr>
            </w:pPr>
            <w:ins w:id="88" w:author="Daiwei Zhou (周代卫)" w:date="2022-10-28T14:23:00Z">
              <w:r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4D079" w14:textId="77777777" w:rsidR="006910BC" w:rsidRPr="00F511A5" w:rsidRDefault="006910BC" w:rsidP="006910BC">
            <w:pPr>
              <w:pStyle w:val="TAL"/>
              <w:rPr>
                <w:ins w:id="89" w:author="Daiwei Zhou (周代卫)" w:date="2022-10-28T14:23:00Z"/>
                <w:lang w:eastAsia="fr-FR"/>
              </w:rPr>
            </w:pPr>
          </w:p>
        </w:tc>
      </w:tr>
      <w:tr w:rsidR="006910BC" w:rsidRPr="00F511A5" w14:paraId="4FF508FD" w14:textId="77777777" w:rsidTr="005F5FC6">
        <w:trPr>
          <w:ins w:id="90" w:author="Daiwei Zhou (周代卫)" w:date="2022-10-28T14:2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84C6C" w14:textId="7E5A135F" w:rsidR="006910BC" w:rsidRPr="00F511A5" w:rsidRDefault="006910BC" w:rsidP="006910BC">
            <w:pPr>
              <w:pStyle w:val="TAL"/>
              <w:rPr>
                <w:ins w:id="91" w:author="Daiwei Zhou (周代卫)" w:date="2022-10-28T14:23:00Z"/>
                <w:lang w:eastAsia="fr-FR"/>
              </w:rPr>
            </w:pPr>
            <w:ins w:id="92" w:author="Daiwei Zhou (周代卫)" w:date="2022-10-28T14:23:00Z">
              <w:r>
                <w:t xml:space="preserve">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8BB40" w14:textId="60A616D3" w:rsidR="006910BC" w:rsidRPr="00F511A5" w:rsidRDefault="006910BC" w:rsidP="006910BC">
            <w:pPr>
              <w:pStyle w:val="TAL"/>
              <w:rPr>
                <w:ins w:id="93" w:author="Daiwei Zhou (周代卫)" w:date="2022-10-28T14:23:00Z"/>
                <w:lang w:eastAsia="fr-FR"/>
              </w:rPr>
            </w:pPr>
            <w:ins w:id="94" w:author="Daiwei Zhou (周代卫)" w:date="2022-10-28T14:23:00Z">
              <w:r>
                <w:t>‘0000 0100’B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4754C" w14:textId="4B6103C2" w:rsidR="006910BC" w:rsidRPr="00F511A5" w:rsidRDefault="006910BC" w:rsidP="006910BC">
            <w:pPr>
              <w:pStyle w:val="TAL"/>
              <w:rPr>
                <w:ins w:id="95" w:author="Daiwei Zhou (周代卫)" w:date="2022-10-28T14:23:00Z"/>
                <w:lang w:eastAsia="fr-FR"/>
              </w:rPr>
            </w:pPr>
            <w:ins w:id="96" w:author="Daiwei Zhou (周代卫)" w:date="2022-10-28T14:23:00Z">
              <w:r>
                <w:t>SST value 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49F6E" w14:textId="77777777" w:rsidR="006910BC" w:rsidRPr="00F511A5" w:rsidRDefault="006910BC" w:rsidP="006910BC">
            <w:pPr>
              <w:pStyle w:val="TAL"/>
              <w:rPr>
                <w:ins w:id="97" w:author="Daiwei Zhou (周代卫)" w:date="2022-10-28T14:23:00Z"/>
                <w:lang w:eastAsia="fr-FR"/>
              </w:rPr>
            </w:pPr>
          </w:p>
        </w:tc>
      </w:tr>
      <w:tr w:rsidR="006910BC" w:rsidRPr="00F511A5" w14:paraId="2D08C6A1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FF59F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Configured 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EE0F3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8C4CA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22C43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</w:tr>
      <w:tr w:rsidR="006910BC" w:rsidRPr="00F511A5" w14:paraId="38613E41" w14:textId="77777777" w:rsidTr="005F5FC6">
        <w:trPr>
          <w:ins w:id="98" w:author="Daiwei Zhou (周代卫)" w:date="2022-10-28T14:2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382CF" w14:textId="10A19BE5" w:rsidR="006910BC" w:rsidRPr="00F511A5" w:rsidRDefault="006910BC" w:rsidP="006910BC">
            <w:pPr>
              <w:pStyle w:val="TAL"/>
              <w:rPr>
                <w:ins w:id="99" w:author="Daiwei Zhou (周代卫)" w:date="2022-10-28T14:22:00Z"/>
                <w:lang w:eastAsia="fr-FR"/>
              </w:rPr>
            </w:pPr>
            <w:ins w:id="100" w:author="Daiwei Zhou (周代卫)" w:date="2022-10-28T14:2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t>Length of 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E1525" w14:textId="22E668F3" w:rsidR="006910BC" w:rsidRPr="00F511A5" w:rsidRDefault="006910BC" w:rsidP="006910BC">
            <w:pPr>
              <w:pStyle w:val="TAL"/>
              <w:rPr>
                <w:ins w:id="101" w:author="Daiwei Zhou (周代卫)" w:date="2022-10-28T14:22:00Z"/>
                <w:lang w:eastAsia="fr-FR"/>
              </w:rPr>
            </w:pPr>
            <w:ins w:id="102" w:author="Daiwei Zhou (周代卫)" w:date="2022-10-28T14:22:00Z">
              <w:r w:rsidRPr="0062004F">
                <w:t>'0000 01</w:t>
              </w:r>
              <w:r>
                <w:t>00</w:t>
              </w:r>
              <w:r w:rsidRPr="0062004F">
                <w:t>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DED09" w14:textId="7C54F410" w:rsidR="006910BC" w:rsidRPr="00F511A5" w:rsidRDefault="006910BC" w:rsidP="006910BC">
            <w:pPr>
              <w:pStyle w:val="TAL"/>
              <w:rPr>
                <w:ins w:id="103" w:author="Daiwei Zhou (周代卫)" w:date="2022-10-28T14:22:00Z"/>
                <w:lang w:eastAsia="fr-FR"/>
              </w:rPr>
            </w:pPr>
            <w:ins w:id="104" w:author="Daiwei Zhou (周代卫)" w:date="2022-10-28T14:22:00Z">
              <w:r>
                <w:t>4</w:t>
              </w:r>
              <w:r w:rsidRPr="0062004F">
                <w:t xml:space="preserve"> octets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B1569" w14:textId="77777777" w:rsidR="006910BC" w:rsidRPr="00F511A5" w:rsidRDefault="006910BC" w:rsidP="006910BC">
            <w:pPr>
              <w:pStyle w:val="TAL"/>
              <w:rPr>
                <w:ins w:id="105" w:author="Daiwei Zhou (周代卫)" w:date="2022-10-28T14:22:00Z"/>
                <w:lang w:eastAsia="fr-FR"/>
              </w:rPr>
            </w:pPr>
          </w:p>
        </w:tc>
      </w:tr>
      <w:tr w:rsidR="006910BC" w:rsidRPr="00F511A5" w14:paraId="3042287F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8E27C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</w:t>
            </w:r>
            <w:del w:id="106" w:author="Daiwei Zhou (周代卫)" w:date="2022-10-28T14:22:00Z">
              <w:r w:rsidRPr="00F511A5" w:rsidDel="00A6637D">
                <w:rPr>
                  <w:lang w:eastAsia="fr-FR"/>
                </w:rPr>
                <w:delText xml:space="preserve">   </w:delText>
              </w:r>
            </w:del>
            <w:r w:rsidRPr="00F511A5">
              <w:rPr>
                <w:lang w:eastAsia="fr-FR"/>
              </w:rPr>
              <w:t>S-NSSAI</w:t>
            </w:r>
            <w:del w:id="107" w:author="Daiwei Zhou (周代卫)" w:date="2022-10-28T14:22:00Z">
              <w:r w:rsidRPr="00F511A5" w:rsidDel="00A6637D">
                <w:rPr>
                  <w:lang w:eastAsia="fr-FR"/>
                </w:rPr>
                <w:delText xml:space="preserve"> IEI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57A47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0B75B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S-NSSAI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6F56E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</w:tr>
      <w:tr w:rsidR="006910BC" w:rsidRPr="00F511A5" w14:paraId="7643C27F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85811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08" w:author="Daiwei Zhou (周代卫)" w:date="2022-10-28T14:22:00Z">
              <w:r w:rsidRPr="00F511A5" w:rsidDel="00A6637D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76C67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6785E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49CE5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</w:tr>
      <w:tr w:rsidR="006910BC" w:rsidRPr="00F511A5" w14:paraId="5E104B0B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98304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09" w:author="Daiwei Zhou (周代卫)" w:date="2022-10-28T14:22:00Z">
              <w:r w:rsidRPr="00F511A5" w:rsidDel="00A6637D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3F41D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8D733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zh-CN"/>
              </w:rPr>
              <w:t>SST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49121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</w:tr>
      <w:tr w:rsidR="006910BC" w:rsidRPr="00F511A5" w14:paraId="3360B14F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BDDB5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10" w:author="Daiwei Zhou (周代卫)" w:date="2022-10-28T14:22:00Z">
              <w:r w:rsidRPr="00F511A5" w:rsidDel="00A6637D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53421" w14:textId="77777777" w:rsidR="006910BC" w:rsidRPr="00F511A5" w:rsidRDefault="006910BC" w:rsidP="006910BC">
            <w:pPr>
              <w:pStyle w:val="TAL"/>
              <w:rPr>
                <w:lang w:eastAsia="zh-CN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DCBDA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23966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</w:tr>
      <w:tr w:rsidR="006910BC" w:rsidRPr="00F511A5" w14:paraId="497D6731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EE078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11" w:author="Daiwei Zhou (周代卫)" w:date="2022-10-28T14:22:00Z">
              <w:r w:rsidRPr="00F511A5" w:rsidDel="00A6637D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61AFB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602A7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070A0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</w:tr>
      <w:tr w:rsidR="006910BC" w:rsidRPr="00F511A5" w14:paraId="513C927D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C9E10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12" w:author="Daiwei Zhou (周代卫)" w:date="2022-10-28T14:22:00Z">
              <w:r w:rsidRPr="00F511A5" w:rsidDel="00A6637D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8AECC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679A3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53E87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</w:tr>
      <w:tr w:rsidR="006910BC" w:rsidRPr="00F511A5" w14:paraId="0F140AB7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CB043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</w:t>
            </w:r>
            <w:del w:id="113" w:author="Daiwei Zhou (周代卫)" w:date="2022-10-28T14:22:00Z">
              <w:r w:rsidRPr="00F511A5" w:rsidDel="00A6637D">
                <w:rPr>
                  <w:lang w:eastAsia="fr-FR"/>
                </w:rPr>
                <w:delText xml:space="preserve">   </w:delText>
              </w:r>
            </w:del>
            <w:r w:rsidRPr="00F511A5">
              <w:rPr>
                <w:lang w:eastAsia="fr-FR"/>
              </w:rPr>
              <w:t>S-NSSAI</w:t>
            </w:r>
            <w:del w:id="114" w:author="Daiwei Zhou (周代卫)" w:date="2022-10-28T14:22:00Z">
              <w:r w:rsidRPr="00F511A5" w:rsidDel="00A6637D">
                <w:rPr>
                  <w:lang w:eastAsia="fr-FR"/>
                </w:rPr>
                <w:delText xml:space="preserve"> IEI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2AE91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FBB4F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S-NSSAI value </w:t>
            </w:r>
            <w:r w:rsidRPr="00F511A5">
              <w:rPr>
                <w:lang w:eastAsia="zh-CN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175E0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</w:tr>
      <w:tr w:rsidR="006910BC" w:rsidRPr="00F511A5" w14:paraId="207E1596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BB72B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15" w:author="Daiwei Zhou (周代卫)" w:date="2022-10-28T14:22:00Z">
              <w:r w:rsidRPr="00F511A5" w:rsidDel="00A6637D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EB84D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126FC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15030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</w:tr>
      <w:tr w:rsidR="006910BC" w:rsidRPr="00F511A5" w14:paraId="21097CD9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ECE4C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16" w:author="Daiwei Zhou (周代卫)" w:date="2022-10-28T14:22:00Z">
              <w:r w:rsidRPr="00F511A5" w:rsidDel="00A6637D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CF2ED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‘000000</w:t>
            </w:r>
            <w:r w:rsidRPr="00F511A5">
              <w:rPr>
                <w:lang w:eastAsia="zh-CN"/>
              </w:rPr>
              <w:t>10</w:t>
            </w:r>
            <w:r w:rsidRPr="00F511A5">
              <w:rPr>
                <w:lang w:eastAsia="fr-FR"/>
              </w:rPr>
              <w:t>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06C93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zh-CN"/>
              </w:rPr>
              <w:t>SST value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2349F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</w:tr>
      <w:tr w:rsidR="006910BC" w:rsidRPr="00F511A5" w14:paraId="342A737E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75672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17" w:author="Daiwei Zhou (周代卫)" w:date="2022-10-28T14:22:00Z">
              <w:r w:rsidRPr="00F511A5" w:rsidDel="00A6637D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BFD13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89B72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01A37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</w:tr>
      <w:tr w:rsidR="006910BC" w:rsidRPr="00F511A5" w14:paraId="1DA5E24D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D7580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18" w:author="Daiwei Zhou (周代卫)" w:date="2022-10-28T14:22:00Z">
              <w:r w:rsidRPr="00F511A5" w:rsidDel="00A6637D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18957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EA047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79D2E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</w:tr>
      <w:tr w:rsidR="006910BC" w:rsidRPr="00F511A5" w14:paraId="50623FCA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76FB9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19" w:author="Daiwei Zhou (周代卫)" w:date="2022-10-28T14:22:00Z">
              <w:r w:rsidRPr="00F511A5" w:rsidDel="00A6637D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5FE8C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321E5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80A5C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</w:tr>
      <w:tr w:rsidR="006910BC" w:rsidRPr="00F511A5" w14:paraId="64943402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61673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Pending 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83377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B0F1B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F6575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</w:tr>
      <w:tr w:rsidR="006910BC" w:rsidRPr="00F511A5" w14:paraId="0795C683" w14:textId="77777777" w:rsidTr="005F5FC6">
        <w:trPr>
          <w:ins w:id="120" w:author="Daiwei Zhou (周代卫)" w:date="2022-10-28T14:2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51E02" w14:textId="65931E17" w:rsidR="006910BC" w:rsidRPr="00F511A5" w:rsidRDefault="006910BC" w:rsidP="006910BC">
            <w:pPr>
              <w:pStyle w:val="TAL"/>
              <w:rPr>
                <w:ins w:id="121" w:author="Daiwei Zhou (周代卫)" w:date="2022-10-28T14:20:00Z"/>
                <w:lang w:eastAsia="fr-FR"/>
              </w:rPr>
            </w:pPr>
            <w:ins w:id="122" w:author="Daiwei Zhou (周代卫)" w:date="2022-10-28T14:2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t>Length of 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D13FC" w14:textId="57F63F61" w:rsidR="006910BC" w:rsidRPr="00F511A5" w:rsidRDefault="006910BC" w:rsidP="006910BC">
            <w:pPr>
              <w:pStyle w:val="TAL"/>
              <w:rPr>
                <w:ins w:id="123" w:author="Daiwei Zhou (周代卫)" w:date="2022-10-28T14:20:00Z"/>
                <w:lang w:eastAsia="fr-FR"/>
              </w:rPr>
            </w:pPr>
            <w:ins w:id="124" w:author="Daiwei Zhou (周代卫)" w:date="2022-10-28T14:20:00Z">
              <w:r w:rsidRPr="0062004F">
                <w:t>'0000 01</w:t>
              </w:r>
              <w:r>
                <w:t>00</w:t>
              </w:r>
              <w:r w:rsidRPr="0062004F">
                <w:t>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47B8A" w14:textId="1CEA6314" w:rsidR="006910BC" w:rsidRPr="00F511A5" w:rsidRDefault="006910BC" w:rsidP="006910BC">
            <w:pPr>
              <w:pStyle w:val="TAL"/>
              <w:rPr>
                <w:ins w:id="125" w:author="Daiwei Zhou (周代卫)" w:date="2022-10-28T14:20:00Z"/>
                <w:lang w:eastAsia="fr-FR"/>
              </w:rPr>
            </w:pPr>
            <w:ins w:id="126" w:author="Daiwei Zhou (周代卫)" w:date="2022-10-28T14:20:00Z">
              <w:r>
                <w:t>4</w:t>
              </w:r>
              <w:r w:rsidRPr="0062004F">
                <w:t xml:space="preserve"> octets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46AE5" w14:textId="77777777" w:rsidR="006910BC" w:rsidRPr="00F511A5" w:rsidRDefault="006910BC" w:rsidP="006910BC">
            <w:pPr>
              <w:pStyle w:val="TAL"/>
              <w:rPr>
                <w:ins w:id="127" w:author="Daiwei Zhou (周代卫)" w:date="2022-10-28T14:20:00Z"/>
                <w:lang w:eastAsia="fr-FR"/>
              </w:rPr>
            </w:pPr>
          </w:p>
        </w:tc>
      </w:tr>
      <w:tr w:rsidR="006910BC" w:rsidRPr="00F511A5" w14:paraId="0B41480E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C3055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</w:t>
            </w:r>
            <w:del w:id="128" w:author="Daiwei Zhou (周代卫)" w:date="2022-10-28T14:21:00Z">
              <w:r w:rsidRPr="00F511A5" w:rsidDel="00031119">
                <w:rPr>
                  <w:lang w:eastAsia="fr-FR"/>
                </w:rPr>
                <w:delText xml:space="preserve">   </w:delText>
              </w:r>
            </w:del>
            <w:r w:rsidRPr="00F511A5">
              <w:rPr>
                <w:lang w:eastAsia="fr-FR"/>
              </w:rPr>
              <w:t>S-NSSAI</w:t>
            </w:r>
            <w:del w:id="129" w:author="Daiwei Zhou (周代卫)" w:date="2022-10-28T14:21:00Z">
              <w:r w:rsidRPr="00F511A5" w:rsidDel="00031119">
                <w:rPr>
                  <w:lang w:eastAsia="fr-FR"/>
                </w:rPr>
                <w:delText xml:space="preserve"> IEI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6ED2C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55E9E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S-NSSAI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B9EA0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</w:tr>
      <w:tr w:rsidR="006910BC" w:rsidRPr="00F511A5" w14:paraId="7DEBFC73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5F22A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30" w:author="Daiwei Zhou (周代卫)" w:date="2022-10-28T14:21:00Z">
              <w:r w:rsidRPr="00F511A5" w:rsidDel="00031119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80E1F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2A570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17BEC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</w:tr>
      <w:tr w:rsidR="006910BC" w:rsidRPr="00F511A5" w14:paraId="543B502E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0C14F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31" w:author="Daiwei Zhou (周代卫)" w:date="2022-10-28T14:21:00Z">
              <w:r w:rsidRPr="00F511A5" w:rsidDel="00031119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4E585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5CF6C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zh-CN"/>
              </w:rPr>
              <w:t>SST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32D3D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</w:tr>
      <w:tr w:rsidR="006910BC" w:rsidRPr="00F511A5" w14:paraId="55482FD1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FD872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32" w:author="Daiwei Zhou (周代卫)" w:date="2022-10-28T14:21:00Z">
              <w:r w:rsidRPr="00F511A5" w:rsidDel="00031119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F37D2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D6C26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ADE1F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</w:tr>
      <w:tr w:rsidR="006910BC" w:rsidRPr="00F511A5" w14:paraId="0F30C5B3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F35A0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33" w:author="Daiwei Zhou (周代卫)" w:date="2022-10-28T14:21:00Z">
              <w:r w:rsidRPr="00F511A5" w:rsidDel="00031119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906A7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1121C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05CB1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</w:tr>
      <w:tr w:rsidR="006910BC" w:rsidRPr="00F511A5" w14:paraId="06254078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D295F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34" w:author="Daiwei Zhou (周代卫)" w:date="2022-10-28T14:21:00Z">
              <w:r w:rsidRPr="00F511A5" w:rsidDel="00031119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912B1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EE51F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8A16B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</w:tr>
      <w:tr w:rsidR="006910BC" w:rsidRPr="00F511A5" w14:paraId="55603C83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6F0B7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</w:t>
            </w:r>
            <w:del w:id="135" w:author="Daiwei Zhou (周代卫)" w:date="2022-10-28T14:21:00Z">
              <w:r w:rsidRPr="00F511A5" w:rsidDel="00031119">
                <w:rPr>
                  <w:lang w:eastAsia="fr-FR"/>
                </w:rPr>
                <w:delText xml:space="preserve">   </w:delText>
              </w:r>
            </w:del>
            <w:r w:rsidRPr="00F511A5">
              <w:rPr>
                <w:lang w:eastAsia="fr-FR"/>
              </w:rPr>
              <w:t>S-NSSAI</w:t>
            </w:r>
            <w:del w:id="136" w:author="Daiwei Zhou (周代卫)" w:date="2022-10-28T14:21:00Z">
              <w:r w:rsidRPr="00F511A5" w:rsidDel="00031119">
                <w:rPr>
                  <w:lang w:eastAsia="fr-FR"/>
                </w:rPr>
                <w:delText xml:space="preserve"> IEI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945E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1A59A" w14:textId="3F52CA00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S-NSSAI value </w:t>
            </w:r>
            <w:ins w:id="137" w:author="Daiwei Zhou (周代卫)" w:date="2022-10-28T14:21:00Z">
              <w:r>
                <w:rPr>
                  <w:lang w:eastAsia="fr-FR"/>
                </w:rPr>
                <w:t>2</w:t>
              </w:r>
            </w:ins>
            <w:del w:id="138" w:author="Daiwei Zhou (周代卫)" w:date="2022-10-28T14:21:00Z">
              <w:r w:rsidRPr="00F511A5" w:rsidDel="00C37919">
                <w:rPr>
                  <w:lang w:eastAsia="fr-FR"/>
                </w:rPr>
                <w:delText>1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ADB6A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</w:tr>
      <w:tr w:rsidR="006910BC" w:rsidRPr="00F511A5" w14:paraId="6F3D52FF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E409C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39" w:author="Daiwei Zhou (周代卫)" w:date="2022-10-28T14:21:00Z">
              <w:r w:rsidRPr="00F511A5" w:rsidDel="00031119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18467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13430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C0E4C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</w:tr>
      <w:tr w:rsidR="006910BC" w:rsidRPr="00F511A5" w14:paraId="1B2F1909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5F53A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40" w:author="Daiwei Zhou (周代卫)" w:date="2022-10-28T14:21:00Z">
              <w:r w:rsidRPr="00F511A5" w:rsidDel="00031119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D7DD2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‘000000</w:t>
            </w:r>
            <w:r w:rsidRPr="00F511A5">
              <w:rPr>
                <w:lang w:eastAsia="zh-CN"/>
              </w:rPr>
              <w:t>10</w:t>
            </w:r>
            <w:r w:rsidRPr="00F511A5">
              <w:rPr>
                <w:lang w:eastAsia="fr-FR"/>
              </w:rPr>
              <w:t>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0D3A2" w14:textId="77777777" w:rsidR="006910BC" w:rsidRPr="00F511A5" w:rsidRDefault="006910BC" w:rsidP="006910BC">
            <w:pPr>
              <w:pStyle w:val="TAL"/>
              <w:rPr>
                <w:lang w:eastAsia="zh-CN"/>
              </w:rPr>
            </w:pPr>
            <w:r w:rsidRPr="00F511A5">
              <w:rPr>
                <w:lang w:eastAsia="fr-FR"/>
              </w:rPr>
              <w:t xml:space="preserve">SST value </w:t>
            </w:r>
            <w:r w:rsidRPr="00F511A5">
              <w:rPr>
                <w:lang w:eastAsia="zh-CN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3A85E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</w:tr>
      <w:tr w:rsidR="006910BC" w:rsidRPr="00F511A5" w14:paraId="65A16BE6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01D8C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41" w:author="Daiwei Zhou (周代卫)" w:date="2022-10-28T14:21:00Z">
              <w:r w:rsidRPr="00F511A5" w:rsidDel="00031119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A754D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2E51C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C50B7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</w:tr>
      <w:tr w:rsidR="006910BC" w:rsidRPr="00F511A5" w14:paraId="4E2AC5DD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53436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42" w:author="Daiwei Zhou (周代卫)" w:date="2022-10-28T14:21:00Z">
              <w:r w:rsidRPr="00F511A5" w:rsidDel="00031119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0FDC4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435AD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BEFCA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</w:tr>
      <w:tr w:rsidR="006910BC" w:rsidRPr="00F511A5" w14:paraId="74435729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592F0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43" w:author="Daiwei Zhou (周代卫)" w:date="2022-10-28T14:21:00Z">
              <w:r w:rsidRPr="00F511A5" w:rsidDel="00031119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2F15B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206AE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6F3CA" w14:textId="77777777" w:rsidR="006910BC" w:rsidRPr="00F511A5" w:rsidRDefault="006910BC" w:rsidP="006910BC">
            <w:pPr>
              <w:pStyle w:val="TAL"/>
              <w:rPr>
                <w:lang w:eastAsia="fr-FR"/>
              </w:rPr>
            </w:pPr>
          </w:p>
        </w:tc>
      </w:tr>
      <w:tr w:rsidR="006910BC" w:rsidRPr="00F511A5" w:rsidDel="0082013E" w14:paraId="1D933BC9" w14:textId="5597424B" w:rsidTr="005F5FC6">
        <w:trPr>
          <w:del w:id="144" w:author="Daiwei Zhou (周代卫)" w:date="2022-10-28T14:18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3A45F" w14:textId="0D27D817" w:rsidR="006910BC" w:rsidRPr="00F511A5" w:rsidDel="0082013E" w:rsidRDefault="006910BC" w:rsidP="006910BC">
            <w:pPr>
              <w:pStyle w:val="TAL"/>
              <w:rPr>
                <w:del w:id="145" w:author="Daiwei Zhou (周代卫)" w:date="2022-10-28T14:18:00Z"/>
                <w:lang w:eastAsia="fr-FR"/>
              </w:rPr>
            </w:pPr>
            <w:del w:id="146" w:author="Daiwei Zhou (周代卫)" w:date="2022-10-28T14:18:00Z">
              <w:r w:rsidRPr="00F511A5" w:rsidDel="0082013E">
                <w:rPr>
                  <w:lang w:eastAsia="fr-FR"/>
                </w:rPr>
                <w:delText>T3512 value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5C0AE" w14:textId="3C9C224D" w:rsidR="006910BC" w:rsidRPr="00F511A5" w:rsidDel="0082013E" w:rsidRDefault="006910BC" w:rsidP="006910BC">
            <w:pPr>
              <w:pStyle w:val="TAL"/>
              <w:rPr>
                <w:del w:id="147" w:author="Daiwei Zhou (周代卫)" w:date="2022-10-28T14:18:00Z"/>
                <w:lang w:eastAsia="fr-FR"/>
              </w:rPr>
            </w:pPr>
            <w:del w:id="148" w:author="Daiwei Zhou (周代卫)" w:date="2022-10-28T14:18:00Z">
              <w:r w:rsidRPr="00F511A5" w:rsidDel="0082013E">
                <w:rPr>
                  <w:lang w:eastAsia="fr-FR"/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DA9D5" w14:textId="4CDCB8F1" w:rsidR="006910BC" w:rsidRPr="00F511A5" w:rsidDel="0082013E" w:rsidRDefault="006910BC" w:rsidP="006910BC">
            <w:pPr>
              <w:pStyle w:val="TAL"/>
              <w:rPr>
                <w:del w:id="149" w:author="Daiwei Zhou (周代卫)" w:date="2022-10-28T14:18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902F5" w14:textId="4AAFCEA4" w:rsidR="006910BC" w:rsidRPr="00F511A5" w:rsidDel="0082013E" w:rsidRDefault="006910BC" w:rsidP="006910BC">
            <w:pPr>
              <w:pStyle w:val="TAL"/>
              <w:rPr>
                <w:del w:id="150" w:author="Daiwei Zhou (周代卫)" w:date="2022-10-28T14:18:00Z"/>
                <w:lang w:eastAsia="fr-FR"/>
              </w:rPr>
            </w:pPr>
          </w:p>
        </w:tc>
      </w:tr>
    </w:tbl>
    <w:p w14:paraId="34694C23" w14:textId="77777777" w:rsidR="00FD3F8F" w:rsidRPr="00F511A5" w:rsidRDefault="00FD3F8F" w:rsidP="00FD3F8F">
      <w:pPr>
        <w:rPr>
          <w:lang w:eastAsia="zh-CN"/>
        </w:rPr>
      </w:pPr>
    </w:p>
    <w:p w14:paraId="469AA472" w14:textId="77777777" w:rsidR="00FD3F8F" w:rsidRPr="00F511A5" w:rsidRDefault="00FD3F8F" w:rsidP="00FD3F8F">
      <w:pPr>
        <w:pStyle w:val="TH"/>
      </w:pPr>
      <w:r w:rsidRPr="00F511A5">
        <w:t>Table 9.1.10.2.3.3-</w:t>
      </w:r>
      <w:r w:rsidRPr="00F511A5">
        <w:rPr>
          <w:lang w:eastAsia="zh-CN"/>
        </w:rPr>
        <w:t>1A</w:t>
      </w:r>
      <w:r w:rsidRPr="00F511A5">
        <w:t>: DEREGISTRATION</w:t>
      </w:r>
      <w:r w:rsidRPr="00F511A5">
        <w:rPr>
          <w:lang w:eastAsia="zh-CN"/>
        </w:rPr>
        <w:t xml:space="preserve"> </w:t>
      </w:r>
      <w:r w:rsidRPr="00F511A5">
        <w:t xml:space="preserve">REQUEST (step </w:t>
      </w:r>
      <w:r w:rsidRPr="00F511A5">
        <w:rPr>
          <w:lang w:eastAsia="zh-CN"/>
        </w:rPr>
        <w:t>16</w:t>
      </w:r>
      <w:r w:rsidRPr="00F511A5">
        <w:t>, Table 9.1.10.2.3.2-1)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FD3F8F" w:rsidRPr="00F511A5" w14:paraId="5B6837DF" w14:textId="77777777" w:rsidTr="005F5FC6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7910" w14:textId="77777777" w:rsidR="00FD3F8F" w:rsidRPr="00F511A5" w:rsidRDefault="00FD3F8F" w:rsidP="005F5FC6">
            <w:pPr>
              <w:pStyle w:val="TAL"/>
              <w:rPr>
                <w:lang w:eastAsia="zh-CN"/>
              </w:rPr>
            </w:pPr>
            <w:r w:rsidRPr="00F511A5">
              <w:t>Derivation path: TS 38.508-1 [4], Table 4.7.1-12</w:t>
            </w:r>
          </w:p>
        </w:tc>
      </w:tr>
      <w:tr w:rsidR="00FD3F8F" w:rsidRPr="00F511A5" w14:paraId="5D2E9496" w14:textId="77777777" w:rsidTr="005F5FC6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456C7" w14:textId="77777777" w:rsidR="00FD3F8F" w:rsidRPr="00F511A5" w:rsidRDefault="00FD3F8F" w:rsidP="005F5FC6">
            <w:pPr>
              <w:pStyle w:val="TAH"/>
            </w:pPr>
            <w:r w:rsidRPr="00F511A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1F84C" w14:textId="77777777" w:rsidR="00FD3F8F" w:rsidRPr="00F511A5" w:rsidRDefault="00FD3F8F" w:rsidP="005F5FC6">
            <w:pPr>
              <w:pStyle w:val="TAH"/>
            </w:pPr>
            <w:r w:rsidRPr="00F511A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F3395" w14:textId="77777777" w:rsidR="00FD3F8F" w:rsidRPr="00F511A5" w:rsidRDefault="00FD3F8F" w:rsidP="005F5FC6">
            <w:pPr>
              <w:pStyle w:val="TAH"/>
            </w:pPr>
            <w:r w:rsidRPr="00F511A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AA8E7" w14:textId="77777777" w:rsidR="00FD3F8F" w:rsidRPr="00F511A5" w:rsidRDefault="00FD3F8F" w:rsidP="005F5FC6">
            <w:pPr>
              <w:pStyle w:val="TAH"/>
            </w:pPr>
            <w:r w:rsidRPr="00F511A5">
              <w:t>Condition</w:t>
            </w:r>
          </w:p>
        </w:tc>
      </w:tr>
      <w:tr w:rsidR="00FD3F8F" w:rsidRPr="00F511A5" w14:paraId="7E235BAB" w14:textId="77777777" w:rsidTr="005F5FC6">
        <w:trPr>
          <w:trHeight w:val="122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72332" w14:textId="77777777" w:rsidR="00FD3F8F" w:rsidRPr="00F511A5" w:rsidRDefault="00FD3F8F" w:rsidP="005F5FC6">
            <w:pPr>
              <w:pStyle w:val="TAL"/>
            </w:pPr>
            <w:r w:rsidRPr="00F511A5">
              <w:t>De-registration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13CD" w14:textId="77777777" w:rsidR="00FD3F8F" w:rsidRPr="00F511A5" w:rsidRDefault="00FD3F8F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62C1" w14:textId="77777777" w:rsidR="00FD3F8F" w:rsidRPr="00F511A5" w:rsidRDefault="00FD3F8F" w:rsidP="005F5FC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8AAA" w14:textId="77777777" w:rsidR="00FD3F8F" w:rsidRPr="00F511A5" w:rsidRDefault="00FD3F8F" w:rsidP="005F5FC6">
            <w:pPr>
              <w:pStyle w:val="TAL"/>
            </w:pPr>
          </w:p>
        </w:tc>
      </w:tr>
      <w:tr w:rsidR="00FD3F8F" w:rsidRPr="00F511A5" w14:paraId="1B53C206" w14:textId="77777777" w:rsidTr="005F5FC6">
        <w:trPr>
          <w:trHeight w:val="122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0AD01" w14:textId="77777777" w:rsidR="00FD3F8F" w:rsidRPr="00F511A5" w:rsidRDefault="00FD3F8F" w:rsidP="005F5FC6">
            <w:pPr>
              <w:pStyle w:val="TAL"/>
            </w:pPr>
            <w:r w:rsidRPr="00F511A5">
              <w:t>  Switch off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9B8D5" w14:textId="77777777" w:rsidR="00FD3F8F" w:rsidRPr="00F511A5" w:rsidRDefault="00FD3F8F" w:rsidP="005F5FC6">
            <w:pPr>
              <w:pStyle w:val="TAL"/>
            </w:pPr>
            <w:r w:rsidRPr="00F511A5">
              <w:rPr>
                <w:lang w:eastAsia="zh-CN"/>
              </w:rPr>
              <w:t>‘0’B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4A96F" w14:textId="77777777" w:rsidR="00FD3F8F" w:rsidRPr="00F511A5" w:rsidRDefault="00FD3F8F" w:rsidP="005F5FC6">
            <w:pPr>
              <w:pStyle w:val="TAL"/>
            </w:pPr>
            <w:r w:rsidRPr="00F511A5">
              <w:t>Normal de-registration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4C9F0" w14:textId="77777777" w:rsidR="00FD3F8F" w:rsidRPr="00F511A5" w:rsidRDefault="00FD3F8F" w:rsidP="005F5FC6">
            <w:pPr>
              <w:pStyle w:val="TAL"/>
            </w:pPr>
          </w:p>
        </w:tc>
      </w:tr>
      <w:tr w:rsidR="00FD3F8F" w:rsidRPr="00F511A5" w14:paraId="54D0291E" w14:textId="77777777" w:rsidTr="005F5FC6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71EBE" w14:textId="77777777" w:rsidR="00FD3F8F" w:rsidRPr="00F511A5" w:rsidRDefault="00FD3F8F" w:rsidP="005F5FC6">
            <w:pPr>
              <w:pStyle w:val="TAL"/>
            </w:pPr>
            <w:r w:rsidRPr="00F511A5">
              <w:rPr>
                <w:lang w:eastAsia="zh-CN"/>
              </w:rPr>
              <w:t xml:space="preserve">  </w:t>
            </w:r>
            <w:r w:rsidRPr="00F511A5">
              <w:t>Access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3528F" w14:textId="77777777" w:rsidR="00FD3F8F" w:rsidRPr="00F511A5" w:rsidRDefault="00FD3F8F" w:rsidP="005F5FC6">
            <w:pPr>
              <w:pStyle w:val="TAL"/>
            </w:pPr>
            <w:r w:rsidRPr="00F511A5">
              <w:rPr>
                <w:lang w:eastAsia="zh-CN"/>
              </w:rPr>
              <w:t>‘01’B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33BC0" w14:textId="77777777" w:rsidR="00FD3F8F" w:rsidRPr="00F511A5" w:rsidRDefault="00FD3F8F" w:rsidP="005F5FC6">
            <w:pPr>
              <w:pStyle w:val="TAL"/>
            </w:pPr>
            <w:r w:rsidRPr="00F511A5">
              <w:t>3GPP access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7FBB5" w14:textId="77777777" w:rsidR="00FD3F8F" w:rsidRPr="00F511A5" w:rsidRDefault="00FD3F8F" w:rsidP="005F5FC6">
            <w:pPr>
              <w:pStyle w:val="TAL"/>
            </w:pPr>
          </w:p>
        </w:tc>
      </w:tr>
    </w:tbl>
    <w:p w14:paraId="50C63FFC" w14:textId="77777777" w:rsidR="00FD3F8F" w:rsidRPr="00F511A5" w:rsidRDefault="00FD3F8F" w:rsidP="00FD3F8F">
      <w:pPr>
        <w:rPr>
          <w:lang w:eastAsia="zh-CN"/>
        </w:rPr>
      </w:pPr>
    </w:p>
    <w:p w14:paraId="60918973" w14:textId="77777777" w:rsidR="00FD3F8F" w:rsidRPr="00F511A5" w:rsidRDefault="00FD3F8F" w:rsidP="00FD3F8F">
      <w:pPr>
        <w:pStyle w:val="TH"/>
      </w:pPr>
      <w:r w:rsidRPr="00F511A5">
        <w:lastRenderedPageBreak/>
        <w:t>Table 9.1.10.2.3.3-</w:t>
      </w:r>
      <w:r w:rsidRPr="00F511A5">
        <w:rPr>
          <w:lang w:eastAsia="zh-CN"/>
        </w:rPr>
        <w:t>2</w:t>
      </w:r>
      <w:r w:rsidRPr="00F511A5">
        <w:t xml:space="preserve">: NETWORK SLICE-SPECIFIC AUTHENTICATION </w:t>
      </w:r>
      <w:r w:rsidRPr="00F511A5">
        <w:rPr>
          <w:lang w:eastAsia="zh-CN"/>
        </w:rPr>
        <w:t>COMMAND</w:t>
      </w:r>
      <w:r w:rsidRPr="00F511A5">
        <w:t xml:space="preserve"> (step </w:t>
      </w:r>
      <w:r w:rsidRPr="00F511A5">
        <w:rPr>
          <w:lang w:eastAsia="zh-CN"/>
        </w:rPr>
        <w:t>17</w:t>
      </w:r>
      <w:r w:rsidRPr="00F511A5">
        <w:t>, Table 9.1.10.2.3.2-1)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51" w:author="Daiwei Zhou (周代卫)" w:date="2022-10-28T14:18:00Z">
          <w:tblPr>
            <w:tblW w:w="0" w:type="auto"/>
            <w:tblInd w:w="-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"/>
        <w:gridCol w:w="4526"/>
        <w:gridCol w:w="2267"/>
        <w:gridCol w:w="1700"/>
        <w:gridCol w:w="1245"/>
        <w:tblGridChange w:id="152">
          <w:tblGrid>
            <w:gridCol w:w="9"/>
            <w:gridCol w:w="4526"/>
            <w:gridCol w:w="2267"/>
            <w:gridCol w:w="1700"/>
            <w:gridCol w:w="1245"/>
          </w:tblGrid>
        </w:tblGridChange>
      </w:tblGrid>
      <w:tr w:rsidR="00FD3F8F" w:rsidRPr="00F511A5" w14:paraId="6C007E5F" w14:textId="77777777" w:rsidTr="0082013E">
        <w:trPr>
          <w:gridBefore w:val="1"/>
          <w:wBefore w:w="9" w:type="dxa"/>
          <w:trPrChange w:id="153" w:author="Daiwei Zhou (周代卫)" w:date="2022-10-28T14:18:00Z">
            <w:trPr>
              <w:gridBefore w:val="1"/>
              <w:wBefore w:w="9" w:type="dxa"/>
            </w:trPr>
          </w:trPrChange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" w:author="Daiwei Zhou (周代卫)" w:date="2022-10-28T14:18:00Z">
              <w:tcPr>
                <w:tcW w:w="973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52F7FD" w14:textId="77777777" w:rsidR="00FD3F8F" w:rsidRPr="00F511A5" w:rsidRDefault="00FD3F8F" w:rsidP="005F5FC6">
            <w:pPr>
              <w:pStyle w:val="TAL"/>
              <w:rPr>
                <w:lang w:eastAsia="zh-CN"/>
              </w:rPr>
            </w:pPr>
            <w:r w:rsidRPr="00F511A5">
              <w:t>Derivation Path: TS 38.508-1 Table 4.7.1-</w:t>
            </w:r>
            <w:r w:rsidRPr="00F511A5">
              <w:rPr>
                <w:lang w:eastAsia="zh-CN"/>
              </w:rPr>
              <w:t>31</w:t>
            </w:r>
          </w:p>
        </w:tc>
      </w:tr>
      <w:tr w:rsidR="00FD3F8F" w:rsidRPr="00F511A5" w14:paraId="36B34E6D" w14:textId="77777777" w:rsidTr="008201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5" w:author="Daiwei Zhou (周代卫)" w:date="2022-10-28T14:18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9FCFE11" w14:textId="77777777" w:rsidR="00FD3F8F" w:rsidRPr="00F511A5" w:rsidRDefault="00FD3F8F" w:rsidP="005F5FC6">
            <w:pPr>
              <w:pStyle w:val="TAH"/>
            </w:pPr>
            <w:r w:rsidRPr="00F511A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6" w:author="Daiwei Zhou (周代卫)" w:date="2022-10-28T14:18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9ABC03F" w14:textId="77777777" w:rsidR="00FD3F8F" w:rsidRPr="00F511A5" w:rsidRDefault="00FD3F8F" w:rsidP="005F5FC6">
            <w:pPr>
              <w:pStyle w:val="TAH"/>
            </w:pPr>
            <w:r w:rsidRPr="00F511A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7" w:author="Daiwei Zhou (周代卫)" w:date="2022-10-28T14:18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CFB0435" w14:textId="77777777" w:rsidR="00FD3F8F" w:rsidRPr="00F511A5" w:rsidRDefault="00FD3F8F" w:rsidP="005F5FC6">
            <w:pPr>
              <w:pStyle w:val="TAH"/>
            </w:pPr>
            <w:r w:rsidRPr="00F511A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8" w:author="Daiwei Zhou (周代卫)" w:date="2022-10-28T14:18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4DD3E7F" w14:textId="77777777" w:rsidR="00FD3F8F" w:rsidRPr="00F511A5" w:rsidRDefault="00FD3F8F" w:rsidP="005F5FC6">
            <w:pPr>
              <w:pStyle w:val="TAH"/>
            </w:pPr>
            <w:r w:rsidRPr="00F511A5">
              <w:t>Condition</w:t>
            </w:r>
          </w:p>
        </w:tc>
      </w:tr>
      <w:tr w:rsidR="00FD3F8F" w:rsidRPr="00F511A5" w14:paraId="7783B05A" w14:textId="77777777" w:rsidTr="0082013E">
        <w:trPr>
          <w:trHeight w:val="122"/>
          <w:trPrChange w:id="159" w:author="Daiwei Zhou (周代卫)" w:date="2022-10-28T14:18:00Z">
            <w:trPr>
              <w:trHeight w:val="122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Daiwei Zhou (周代卫)" w:date="2022-10-28T14:18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D47F98" w14:textId="77777777" w:rsidR="00FD3F8F" w:rsidRPr="00F511A5" w:rsidRDefault="00FD3F8F" w:rsidP="005F5FC6">
            <w:pPr>
              <w:pStyle w:val="TAL"/>
            </w:pPr>
            <w:r w:rsidRPr="00F511A5">
              <w:t>S-NSSAI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Daiwei Zhou (周代卫)" w:date="2022-10-28T14:18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2FB572" w14:textId="77777777" w:rsidR="00FD3F8F" w:rsidRPr="00F511A5" w:rsidRDefault="00FD3F8F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Daiwei Zhou (周代卫)" w:date="2022-10-28T14:18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0BE58" w14:textId="77777777" w:rsidR="00FD3F8F" w:rsidRPr="00F511A5" w:rsidRDefault="00FD3F8F" w:rsidP="005F5FC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Daiwei Zhou (周代卫)" w:date="2022-10-28T14:18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A2E6FA" w14:textId="77777777" w:rsidR="00FD3F8F" w:rsidRPr="00F511A5" w:rsidRDefault="00FD3F8F" w:rsidP="005F5FC6">
            <w:pPr>
              <w:pStyle w:val="TAL"/>
            </w:pPr>
          </w:p>
        </w:tc>
      </w:tr>
      <w:tr w:rsidR="00FD3F8F" w:rsidRPr="00F511A5" w:rsidDel="0082013E" w14:paraId="52F5AF48" w14:textId="7FBB987C" w:rsidTr="0082013E">
        <w:trPr>
          <w:trHeight w:val="122"/>
          <w:del w:id="164" w:author="Daiwei Zhou (周代卫)" w:date="2022-10-28T14:18:00Z"/>
          <w:trPrChange w:id="165" w:author="Daiwei Zhou (周代卫)" w:date="2022-10-28T14:18:00Z">
            <w:trPr>
              <w:trHeight w:val="122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6" w:author="Daiwei Zhou (周代卫)" w:date="2022-10-28T14:18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2115AFE" w14:textId="24134687" w:rsidR="00FD3F8F" w:rsidRPr="00F511A5" w:rsidDel="0082013E" w:rsidRDefault="00FD3F8F" w:rsidP="005F5FC6">
            <w:pPr>
              <w:pStyle w:val="TAL"/>
              <w:rPr>
                <w:del w:id="167" w:author="Daiwei Zhou (周代卫)" w:date="2022-10-28T14:18:00Z"/>
              </w:rPr>
            </w:pPr>
            <w:del w:id="168" w:author="Daiwei Zhou (周代卫)" w:date="2022-10-28T14:18:00Z">
              <w:r w:rsidRPr="00F511A5" w:rsidDel="0082013E">
                <w:delText xml:space="preserve">     S-NSSAI IEI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9" w:author="Daiwei Zhou (周代卫)" w:date="2022-10-28T14:18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DC8423" w14:textId="128571A7" w:rsidR="00FD3F8F" w:rsidRPr="00F511A5" w:rsidDel="0082013E" w:rsidRDefault="00FD3F8F" w:rsidP="005F5FC6">
            <w:pPr>
              <w:pStyle w:val="TAL"/>
              <w:rPr>
                <w:del w:id="170" w:author="Daiwei Zhou (周代卫)" w:date="2022-10-28T14:1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1" w:author="Daiwei Zhou (周代卫)" w:date="2022-10-28T14:18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CC5FF98" w14:textId="6FA40777" w:rsidR="00FD3F8F" w:rsidRPr="00F511A5" w:rsidDel="0082013E" w:rsidRDefault="00FD3F8F" w:rsidP="005F5FC6">
            <w:pPr>
              <w:pStyle w:val="TAL"/>
              <w:rPr>
                <w:del w:id="172" w:author="Daiwei Zhou (周代卫)" w:date="2022-10-28T14:18:00Z"/>
              </w:rPr>
            </w:pPr>
            <w:del w:id="173" w:author="Daiwei Zhou (周代卫)" w:date="2022-10-28T14:18:00Z">
              <w:r w:rsidRPr="00F511A5" w:rsidDel="0082013E">
                <w:delText>S-NSSAI value 1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4" w:author="Daiwei Zhou (周代卫)" w:date="2022-10-28T14:18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EB2BA2" w14:textId="02BF4B62" w:rsidR="00FD3F8F" w:rsidRPr="00F511A5" w:rsidDel="0082013E" w:rsidRDefault="00FD3F8F" w:rsidP="005F5FC6">
            <w:pPr>
              <w:pStyle w:val="TAL"/>
              <w:rPr>
                <w:del w:id="175" w:author="Daiwei Zhou (周代卫)" w:date="2022-10-28T14:18:00Z"/>
              </w:rPr>
            </w:pPr>
          </w:p>
        </w:tc>
      </w:tr>
      <w:tr w:rsidR="00FD3F8F" w:rsidRPr="00F511A5" w14:paraId="6F772B5B" w14:textId="77777777" w:rsidTr="008201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6" w:author="Daiwei Zhou (周代卫)" w:date="2022-10-28T14:18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652374C" w14:textId="5AD5BB7E" w:rsidR="00FD3F8F" w:rsidRPr="00F511A5" w:rsidRDefault="00FD3F8F" w:rsidP="005F5FC6">
            <w:pPr>
              <w:pStyle w:val="TAL"/>
            </w:pPr>
            <w:r w:rsidRPr="00F511A5">
              <w:t xml:space="preserve">  </w:t>
            </w:r>
            <w:del w:id="177" w:author="Daiwei Zhou (周代卫)" w:date="2022-10-28T14:18:00Z">
              <w:r w:rsidRPr="00F511A5" w:rsidDel="0082013E">
                <w:delText xml:space="preserve">   </w:delText>
              </w:r>
            </w:del>
            <w:r w:rsidRPr="00F511A5">
              <w:t>Length of S-NSSAI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8" w:author="Daiwei Zhou (周代卫)" w:date="2022-10-28T14:18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B2025CB" w14:textId="77777777" w:rsidR="00FD3F8F" w:rsidRPr="00F511A5" w:rsidRDefault="00FD3F8F" w:rsidP="005F5FC6">
            <w:pPr>
              <w:pStyle w:val="TAL"/>
            </w:pPr>
            <w:r w:rsidRPr="00F511A5">
              <w:t>‘00000001’B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9" w:author="Daiwei Zhou (周代卫)" w:date="2022-10-28T14:18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B56A5A6" w14:textId="77777777" w:rsidR="00FD3F8F" w:rsidRPr="00F511A5" w:rsidRDefault="00FD3F8F" w:rsidP="005F5FC6">
            <w:pPr>
              <w:pStyle w:val="TAL"/>
            </w:pPr>
            <w:r w:rsidRPr="00F511A5"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0" w:author="Daiwei Zhou (周代卫)" w:date="2022-10-28T14:18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61DC764" w14:textId="77777777" w:rsidR="00FD3F8F" w:rsidRPr="00F511A5" w:rsidRDefault="00FD3F8F" w:rsidP="005F5FC6">
            <w:pPr>
              <w:pStyle w:val="TAL"/>
            </w:pPr>
          </w:p>
        </w:tc>
      </w:tr>
      <w:tr w:rsidR="00FD3F8F" w:rsidRPr="00F511A5" w14:paraId="0181B068" w14:textId="77777777" w:rsidTr="008201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1" w:author="Daiwei Zhou (周代卫)" w:date="2022-10-28T14:18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9C72EC7" w14:textId="6F85641E" w:rsidR="00FD3F8F" w:rsidRPr="00F511A5" w:rsidRDefault="00FD3F8F" w:rsidP="005F5FC6">
            <w:pPr>
              <w:pStyle w:val="TAL"/>
            </w:pPr>
            <w:r w:rsidRPr="00F511A5">
              <w:t xml:space="preserve">  </w:t>
            </w:r>
            <w:del w:id="182" w:author="Daiwei Zhou (周代卫)" w:date="2022-10-28T14:19:00Z">
              <w:r w:rsidRPr="00F511A5" w:rsidDel="0082013E">
                <w:delText xml:space="preserve">   </w:delText>
              </w:r>
            </w:del>
            <w:r w:rsidRPr="00F511A5">
              <w:t>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3" w:author="Daiwei Zhou (周代卫)" w:date="2022-10-28T14:18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95A77B5" w14:textId="77777777" w:rsidR="00FD3F8F" w:rsidRPr="00F511A5" w:rsidRDefault="00FD3F8F" w:rsidP="005F5FC6">
            <w:pPr>
              <w:pStyle w:val="TAL"/>
            </w:pPr>
            <w:r w:rsidRPr="00F511A5">
              <w:t>‘000000</w:t>
            </w:r>
            <w:r w:rsidRPr="00F511A5">
              <w:rPr>
                <w:lang w:eastAsia="zh-CN"/>
              </w:rPr>
              <w:t>01</w:t>
            </w:r>
            <w:r w:rsidRPr="00F511A5">
              <w:t>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4" w:author="Daiwei Zhou (周代卫)" w:date="2022-10-28T14:18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EAF5EC8" w14:textId="77777777" w:rsidR="00FD3F8F" w:rsidRPr="00F511A5" w:rsidRDefault="00FD3F8F" w:rsidP="005F5FC6">
            <w:pPr>
              <w:pStyle w:val="TAL"/>
            </w:pPr>
            <w:r w:rsidRPr="00F511A5">
              <w:t xml:space="preserve">SST value </w:t>
            </w:r>
            <w:r w:rsidRPr="00F511A5">
              <w:rPr>
                <w:lang w:eastAsia="zh-CN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5" w:author="Daiwei Zhou (周代卫)" w:date="2022-10-28T14:18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8D3D43B" w14:textId="77777777" w:rsidR="00FD3F8F" w:rsidRPr="00F511A5" w:rsidRDefault="00FD3F8F" w:rsidP="005F5FC6">
            <w:pPr>
              <w:pStyle w:val="TAL"/>
            </w:pPr>
          </w:p>
        </w:tc>
      </w:tr>
      <w:tr w:rsidR="00FD3F8F" w:rsidRPr="00F511A5" w14:paraId="05427B2B" w14:textId="77777777" w:rsidTr="008201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6" w:author="Daiwei Zhou (周代卫)" w:date="2022-10-28T14:18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7593881" w14:textId="0C906DE5" w:rsidR="00FD3F8F" w:rsidRPr="00F511A5" w:rsidRDefault="00FD3F8F" w:rsidP="005F5FC6">
            <w:pPr>
              <w:pStyle w:val="TAL"/>
            </w:pPr>
            <w:r w:rsidRPr="00F511A5">
              <w:t xml:space="preserve">  </w:t>
            </w:r>
            <w:del w:id="187" w:author="Daiwei Zhou (周代卫)" w:date="2022-10-28T14:19:00Z">
              <w:r w:rsidRPr="00F511A5" w:rsidDel="0082013E">
                <w:delText xml:space="preserve">   </w:delText>
              </w:r>
            </w:del>
            <w:r w:rsidRPr="00F511A5">
              <w:t>SD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8" w:author="Daiwei Zhou (周代卫)" w:date="2022-10-28T14:18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4D9ABF1" w14:textId="77777777" w:rsidR="00FD3F8F" w:rsidRPr="00F511A5" w:rsidRDefault="00FD3F8F" w:rsidP="005F5FC6">
            <w:pPr>
              <w:pStyle w:val="TAL"/>
            </w:pPr>
            <w:r w:rsidRPr="00F511A5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9" w:author="Daiwei Zhou (周代卫)" w:date="2022-10-28T14:18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A62441" w14:textId="77777777" w:rsidR="00FD3F8F" w:rsidRPr="00F511A5" w:rsidRDefault="00FD3F8F" w:rsidP="005F5FC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0" w:author="Daiwei Zhou (周代卫)" w:date="2022-10-28T14:18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9C99413" w14:textId="77777777" w:rsidR="00FD3F8F" w:rsidRPr="00F511A5" w:rsidRDefault="00FD3F8F" w:rsidP="005F5FC6">
            <w:pPr>
              <w:pStyle w:val="TAL"/>
            </w:pPr>
          </w:p>
        </w:tc>
      </w:tr>
      <w:tr w:rsidR="00FD3F8F" w:rsidRPr="00F511A5" w14:paraId="2DCCD662" w14:textId="77777777" w:rsidTr="008201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1" w:author="Daiwei Zhou (周代卫)" w:date="2022-10-28T14:18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27BC110" w14:textId="29F7B8ED" w:rsidR="00FD3F8F" w:rsidRPr="00F511A5" w:rsidRDefault="00FD3F8F" w:rsidP="005F5FC6">
            <w:pPr>
              <w:pStyle w:val="TAL"/>
            </w:pPr>
            <w:r w:rsidRPr="00F511A5">
              <w:t xml:space="preserve">  </w:t>
            </w:r>
            <w:del w:id="192" w:author="Daiwei Zhou (周代卫)" w:date="2022-10-28T14:19:00Z">
              <w:r w:rsidRPr="00F511A5" w:rsidDel="0082013E">
                <w:delText xml:space="preserve">   </w:delText>
              </w:r>
            </w:del>
            <w:r w:rsidRPr="00F511A5">
              <w:t>Mapped configured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3" w:author="Daiwei Zhou (周代卫)" w:date="2022-10-28T14:18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0AA759A" w14:textId="77777777" w:rsidR="00FD3F8F" w:rsidRPr="00F511A5" w:rsidRDefault="00FD3F8F" w:rsidP="005F5FC6">
            <w:pPr>
              <w:pStyle w:val="TAL"/>
            </w:pPr>
            <w:r w:rsidRPr="00F511A5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4" w:author="Daiwei Zhou (周代卫)" w:date="2022-10-28T14:18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66E7946" w14:textId="77777777" w:rsidR="00FD3F8F" w:rsidRPr="00F511A5" w:rsidRDefault="00FD3F8F" w:rsidP="005F5FC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5" w:author="Daiwei Zhou (周代卫)" w:date="2022-10-28T14:18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72F5496" w14:textId="77777777" w:rsidR="00FD3F8F" w:rsidRPr="00F511A5" w:rsidRDefault="00FD3F8F" w:rsidP="005F5FC6">
            <w:pPr>
              <w:pStyle w:val="TAL"/>
            </w:pPr>
          </w:p>
        </w:tc>
      </w:tr>
      <w:tr w:rsidR="00FD3F8F" w:rsidRPr="00F511A5" w14:paraId="7741DC20" w14:textId="77777777" w:rsidTr="008201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6" w:author="Daiwei Zhou (周代卫)" w:date="2022-10-28T14:18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64949EA" w14:textId="29E83240" w:rsidR="00FD3F8F" w:rsidRPr="00F511A5" w:rsidRDefault="00FD3F8F" w:rsidP="005F5FC6">
            <w:pPr>
              <w:pStyle w:val="TAL"/>
            </w:pPr>
            <w:r w:rsidRPr="00F511A5">
              <w:t xml:space="preserve">  </w:t>
            </w:r>
            <w:del w:id="197" w:author="Daiwei Zhou (周代卫)" w:date="2022-10-28T14:19:00Z">
              <w:r w:rsidRPr="00F511A5" w:rsidDel="0082013E">
                <w:delText xml:space="preserve">   </w:delText>
              </w:r>
            </w:del>
            <w:r w:rsidRPr="00F511A5">
              <w:t>Mapped configured SD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8" w:author="Daiwei Zhou (周代卫)" w:date="2022-10-28T14:18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4A56774" w14:textId="77777777" w:rsidR="00FD3F8F" w:rsidRPr="00F511A5" w:rsidRDefault="00FD3F8F" w:rsidP="005F5FC6">
            <w:pPr>
              <w:pStyle w:val="TAL"/>
            </w:pPr>
            <w:r w:rsidRPr="00F511A5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9" w:author="Daiwei Zhou (周代卫)" w:date="2022-10-28T14:18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7EB7FD" w14:textId="77777777" w:rsidR="00FD3F8F" w:rsidRPr="00F511A5" w:rsidRDefault="00FD3F8F" w:rsidP="005F5FC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0" w:author="Daiwei Zhou (周代卫)" w:date="2022-10-28T14:18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0653F7F" w14:textId="77777777" w:rsidR="00FD3F8F" w:rsidRPr="00F511A5" w:rsidRDefault="00FD3F8F" w:rsidP="005F5FC6">
            <w:pPr>
              <w:pStyle w:val="TAL"/>
            </w:pPr>
          </w:p>
        </w:tc>
      </w:tr>
    </w:tbl>
    <w:p w14:paraId="580FAB93" w14:textId="012631B6" w:rsidR="00ED51CA" w:rsidRDefault="00ED51CA" w:rsidP="00ED51CA">
      <w:pPr>
        <w:rPr>
          <w:ins w:id="201" w:author="Daiwei Zhou (周代卫)" w:date="2022-10-28T14:19:00Z"/>
          <w:noProof/>
        </w:rPr>
      </w:pPr>
    </w:p>
    <w:p w14:paraId="12100CA4" w14:textId="77777777" w:rsidR="00642657" w:rsidRPr="00D70946" w:rsidRDefault="00642657" w:rsidP="00642657">
      <w:pPr>
        <w:pStyle w:val="TH"/>
        <w:rPr>
          <w:ins w:id="202" w:author="Daiwei Zhou (周代卫)" w:date="2022-10-28T14:19:00Z"/>
        </w:rPr>
      </w:pPr>
      <w:ins w:id="203" w:author="Daiwei Zhou (周代卫)" w:date="2022-10-28T14:19:00Z">
        <w:r w:rsidRPr="00D70946">
          <w:t>Table 9.1.10.2.3.3-</w:t>
        </w:r>
        <w:r>
          <w:rPr>
            <w:lang w:eastAsia="zh-CN"/>
          </w:rPr>
          <w:t>3</w:t>
        </w:r>
        <w:r w:rsidRPr="00D70946">
          <w:t>: REGISTRATION</w:t>
        </w:r>
        <w:r w:rsidRPr="00D70946">
          <w:rPr>
            <w:lang w:eastAsia="zh-CN"/>
          </w:rPr>
          <w:t xml:space="preserve"> </w:t>
        </w:r>
        <w:r w:rsidRPr="00D70946">
          <w:t xml:space="preserve">REQUEST (step </w:t>
        </w:r>
        <w:r>
          <w:rPr>
            <w:lang w:eastAsia="zh-CN"/>
          </w:rPr>
          <w:t>2</w:t>
        </w:r>
        <w:r w:rsidRPr="00D70946">
          <w:t>, Table 9.1.10.2.3.2-1)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42657" w:rsidRPr="00D70946" w14:paraId="7E5DB1E0" w14:textId="77777777" w:rsidTr="005F5FC6">
        <w:trPr>
          <w:gridBefore w:val="1"/>
          <w:wBefore w:w="9" w:type="dxa"/>
          <w:ins w:id="204" w:author="Daiwei Zhou (周代卫)" w:date="2022-10-28T14:1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B587" w14:textId="77777777" w:rsidR="00642657" w:rsidRPr="00D70946" w:rsidRDefault="00642657" w:rsidP="005F5FC6">
            <w:pPr>
              <w:pStyle w:val="TAL"/>
              <w:rPr>
                <w:ins w:id="205" w:author="Daiwei Zhou (周代卫)" w:date="2022-10-28T14:19:00Z"/>
                <w:lang w:eastAsia="zh-CN"/>
              </w:rPr>
            </w:pPr>
            <w:ins w:id="206" w:author="Daiwei Zhou (周代卫)" w:date="2022-10-28T14:19:00Z">
              <w:r w:rsidRPr="00D70946">
                <w:t>Derivation path: TS 38.508-1 [4], Table 4.7.1</w:t>
              </w:r>
              <w:r>
                <w:t>-6</w:t>
              </w:r>
            </w:ins>
          </w:p>
        </w:tc>
      </w:tr>
      <w:tr w:rsidR="00642657" w:rsidRPr="00D70946" w14:paraId="50E4ECAE" w14:textId="77777777" w:rsidTr="005F5FC6">
        <w:trPr>
          <w:ins w:id="207" w:author="Daiwei Zhou (周代卫)" w:date="2022-10-28T14:1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DDEEA" w14:textId="77777777" w:rsidR="00642657" w:rsidRPr="00D70946" w:rsidRDefault="00642657" w:rsidP="005F5FC6">
            <w:pPr>
              <w:pStyle w:val="TAH"/>
              <w:rPr>
                <w:ins w:id="208" w:author="Daiwei Zhou (周代卫)" w:date="2022-10-28T14:19:00Z"/>
              </w:rPr>
            </w:pPr>
            <w:ins w:id="209" w:author="Daiwei Zhou (周代卫)" w:date="2022-10-28T14:19:00Z">
              <w:r w:rsidRPr="00D70946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D94E4" w14:textId="77777777" w:rsidR="00642657" w:rsidRPr="00D70946" w:rsidRDefault="00642657" w:rsidP="005F5FC6">
            <w:pPr>
              <w:pStyle w:val="TAH"/>
              <w:rPr>
                <w:ins w:id="210" w:author="Daiwei Zhou (周代卫)" w:date="2022-10-28T14:19:00Z"/>
              </w:rPr>
            </w:pPr>
            <w:ins w:id="211" w:author="Daiwei Zhou (周代卫)" w:date="2022-10-28T14:19:00Z">
              <w:r w:rsidRPr="00D70946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5DF99" w14:textId="77777777" w:rsidR="00642657" w:rsidRPr="00D70946" w:rsidRDefault="00642657" w:rsidP="005F5FC6">
            <w:pPr>
              <w:pStyle w:val="TAH"/>
              <w:rPr>
                <w:ins w:id="212" w:author="Daiwei Zhou (周代卫)" w:date="2022-10-28T14:19:00Z"/>
              </w:rPr>
            </w:pPr>
            <w:ins w:id="213" w:author="Daiwei Zhou (周代卫)" w:date="2022-10-28T14:19:00Z">
              <w:r w:rsidRPr="00D70946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FB238" w14:textId="77777777" w:rsidR="00642657" w:rsidRPr="00D70946" w:rsidRDefault="00642657" w:rsidP="005F5FC6">
            <w:pPr>
              <w:pStyle w:val="TAH"/>
              <w:rPr>
                <w:ins w:id="214" w:author="Daiwei Zhou (周代卫)" w:date="2022-10-28T14:19:00Z"/>
              </w:rPr>
            </w:pPr>
            <w:ins w:id="215" w:author="Daiwei Zhou (周代卫)" w:date="2022-10-28T14:19:00Z">
              <w:r w:rsidRPr="00D70946">
                <w:t>Condition</w:t>
              </w:r>
            </w:ins>
          </w:p>
        </w:tc>
      </w:tr>
      <w:tr w:rsidR="00642657" w:rsidRPr="00D70946" w14:paraId="00F984CC" w14:textId="77777777" w:rsidTr="005F5FC6">
        <w:trPr>
          <w:trHeight w:val="122"/>
          <w:ins w:id="216" w:author="Daiwei Zhou (周代卫)" w:date="2022-10-28T14:1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9CFC" w14:textId="77777777" w:rsidR="00642657" w:rsidRDefault="00642657" w:rsidP="005F5FC6">
            <w:pPr>
              <w:pStyle w:val="TAL"/>
              <w:rPr>
                <w:ins w:id="217" w:author="Daiwei Zhou (周代卫)" w:date="2022-10-28T14:19:00Z"/>
              </w:rPr>
            </w:pPr>
            <w:ins w:id="218" w:author="Daiwei Zhou (周代卫)" w:date="2022-10-28T14:19:00Z">
              <w:r w:rsidRPr="0062004F">
                <w:t>5GS registration type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5E37" w14:textId="77777777" w:rsidR="00642657" w:rsidRPr="00D70946" w:rsidRDefault="00642657" w:rsidP="005F5FC6">
            <w:pPr>
              <w:pStyle w:val="TAL"/>
              <w:rPr>
                <w:ins w:id="219" w:author="Daiwei Zhou (周代卫)" w:date="2022-10-28T14:19:00Z"/>
              </w:rPr>
            </w:pPr>
            <w:ins w:id="220" w:author="Daiwei Zhou (周代卫)" w:date="2022-10-28T14:19:00Z">
              <w:r w:rsidRPr="0062004F">
                <w:t>‘001’B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48C3" w14:textId="77777777" w:rsidR="00642657" w:rsidRPr="00D70946" w:rsidRDefault="00642657" w:rsidP="005F5FC6">
            <w:pPr>
              <w:pStyle w:val="TAL"/>
              <w:rPr>
                <w:ins w:id="221" w:author="Daiwei Zhou (周代卫)" w:date="2022-10-28T14:19:00Z"/>
              </w:rPr>
            </w:pPr>
            <w:ins w:id="222" w:author="Daiwei Zhou (周代卫)" w:date="2022-10-28T14:19:00Z">
              <w:r w:rsidRPr="0062004F">
                <w:t>Initial registration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2014" w14:textId="77777777" w:rsidR="00642657" w:rsidRPr="00D70946" w:rsidRDefault="00642657" w:rsidP="005F5FC6">
            <w:pPr>
              <w:pStyle w:val="TAL"/>
              <w:rPr>
                <w:ins w:id="223" w:author="Daiwei Zhou (周代卫)" w:date="2022-10-28T14:19:00Z"/>
              </w:rPr>
            </w:pPr>
          </w:p>
        </w:tc>
      </w:tr>
      <w:tr w:rsidR="00642657" w:rsidRPr="00D70946" w14:paraId="078DC976" w14:textId="77777777" w:rsidTr="005F5FC6">
        <w:trPr>
          <w:trHeight w:val="122"/>
          <w:ins w:id="224" w:author="Daiwei Zhou (周代卫)" w:date="2022-10-28T14:1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3E4D" w14:textId="77777777" w:rsidR="00642657" w:rsidRDefault="00642657" w:rsidP="005F5FC6">
            <w:pPr>
              <w:pStyle w:val="TAL"/>
              <w:rPr>
                <w:ins w:id="225" w:author="Daiwei Zhou (周代卫)" w:date="2022-10-28T14:19:00Z"/>
              </w:rPr>
            </w:pPr>
            <w:ins w:id="226" w:author="Daiwei Zhou (周代卫)" w:date="2022-10-28T14:19:00Z">
              <w:r>
                <w:t>5GMM capability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1904" w14:textId="77777777" w:rsidR="00642657" w:rsidRPr="00D70946" w:rsidRDefault="00642657" w:rsidP="005F5FC6">
            <w:pPr>
              <w:pStyle w:val="TAL"/>
              <w:rPr>
                <w:ins w:id="227" w:author="Daiwei Zhou (周代卫)" w:date="2022-10-28T14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9C5F" w14:textId="77777777" w:rsidR="00642657" w:rsidRPr="00D70946" w:rsidRDefault="00642657" w:rsidP="005F5FC6">
            <w:pPr>
              <w:pStyle w:val="TAL"/>
              <w:rPr>
                <w:ins w:id="228" w:author="Daiwei Zhou (周代卫)" w:date="2022-10-28T14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D443" w14:textId="77777777" w:rsidR="00642657" w:rsidRPr="00D70946" w:rsidRDefault="00642657" w:rsidP="005F5FC6">
            <w:pPr>
              <w:pStyle w:val="TAL"/>
              <w:rPr>
                <w:ins w:id="229" w:author="Daiwei Zhou (周代卫)" w:date="2022-10-28T14:19:00Z"/>
              </w:rPr>
            </w:pPr>
          </w:p>
        </w:tc>
      </w:tr>
      <w:tr w:rsidR="00642657" w:rsidRPr="00D70946" w14:paraId="1BBA87F4" w14:textId="77777777" w:rsidTr="005F5FC6">
        <w:trPr>
          <w:trHeight w:val="122"/>
          <w:ins w:id="230" w:author="Daiwei Zhou (周代卫)" w:date="2022-10-28T14:1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67368" w14:textId="77777777" w:rsidR="00642657" w:rsidRPr="00D70946" w:rsidRDefault="00642657" w:rsidP="005F5FC6">
            <w:pPr>
              <w:pStyle w:val="TAL"/>
              <w:rPr>
                <w:ins w:id="231" w:author="Daiwei Zhou (周代卫)" w:date="2022-10-28T14:19:00Z"/>
              </w:rPr>
            </w:pPr>
            <w:ins w:id="232" w:author="Daiwei Zhou (周代卫)" w:date="2022-10-28T14:19:00Z">
              <w:r w:rsidRPr="00D70946">
                <w:t xml:space="preserve">  </w:t>
              </w:r>
              <w:r>
                <w:t>NSSAA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637D3" w14:textId="77777777" w:rsidR="00642657" w:rsidRPr="00D70946" w:rsidRDefault="00642657" w:rsidP="005F5FC6">
            <w:pPr>
              <w:pStyle w:val="TAL"/>
              <w:rPr>
                <w:ins w:id="233" w:author="Daiwei Zhou (周代卫)" w:date="2022-10-28T14:19:00Z"/>
              </w:rPr>
            </w:pPr>
            <w:ins w:id="234" w:author="Daiwei Zhou (周代卫)" w:date="2022-10-28T14:19:00Z">
              <w:r w:rsidRPr="00D70946">
                <w:rPr>
                  <w:lang w:eastAsia="zh-CN"/>
                </w:rPr>
                <w:t>‘</w:t>
              </w:r>
              <w:r>
                <w:rPr>
                  <w:lang w:eastAsia="zh-CN"/>
                </w:rPr>
                <w:t>1</w:t>
              </w:r>
              <w:r w:rsidRPr="00D70946">
                <w:rPr>
                  <w:lang w:eastAsia="zh-CN"/>
                </w:rPr>
                <w:t>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8415E" w14:textId="77777777" w:rsidR="00642657" w:rsidRPr="00D70946" w:rsidRDefault="00642657" w:rsidP="005F5FC6">
            <w:pPr>
              <w:pStyle w:val="TAL"/>
              <w:rPr>
                <w:ins w:id="235" w:author="Daiwei Zhou (周代卫)" w:date="2022-10-28T14:19:00Z"/>
              </w:rPr>
            </w:pPr>
            <w:ins w:id="236" w:author="Daiwei Zhou (周代卫)" w:date="2022-10-28T14:19:00Z">
              <w:r>
                <w:t>Network slice-specific authentication and authorization supported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070F7" w14:textId="77777777" w:rsidR="00642657" w:rsidRPr="00D70946" w:rsidRDefault="00642657" w:rsidP="005F5FC6">
            <w:pPr>
              <w:pStyle w:val="TAL"/>
              <w:rPr>
                <w:ins w:id="237" w:author="Daiwei Zhou (周代卫)" w:date="2022-10-28T14:19:00Z"/>
              </w:rPr>
            </w:pPr>
          </w:p>
        </w:tc>
      </w:tr>
    </w:tbl>
    <w:p w14:paraId="314DD5CE" w14:textId="77777777" w:rsidR="00642657" w:rsidRPr="00642657" w:rsidRDefault="00642657" w:rsidP="00ED51CA">
      <w:pPr>
        <w:rPr>
          <w:noProof/>
        </w:rPr>
      </w:pPr>
    </w:p>
    <w:p w14:paraId="68C9CD36" w14:textId="771CFB5C" w:rsidR="001E41F3" w:rsidRPr="00ED51CA" w:rsidRDefault="00ED51CA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RPr="00ED51C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12715" w14:textId="77777777" w:rsidR="00334F77" w:rsidRDefault="00334F77">
      <w:r>
        <w:separator/>
      </w:r>
    </w:p>
  </w:endnote>
  <w:endnote w:type="continuationSeparator" w:id="0">
    <w:p w14:paraId="39A90732" w14:textId="77777777" w:rsidR="00334F77" w:rsidRDefault="00334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DDA369" w14:textId="77777777" w:rsidR="00334F77" w:rsidRDefault="00334F77">
      <w:r>
        <w:separator/>
      </w:r>
    </w:p>
  </w:footnote>
  <w:footnote w:type="continuationSeparator" w:id="0">
    <w:p w14:paraId="72874046" w14:textId="77777777" w:rsidR="00334F77" w:rsidRDefault="00334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F3A4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013FC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3C5C1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119"/>
    <w:rsid w:val="00097739"/>
    <w:rsid w:val="000A6394"/>
    <w:rsid w:val="000B7FED"/>
    <w:rsid w:val="000C038A"/>
    <w:rsid w:val="000C6598"/>
    <w:rsid w:val="000D44B3"/>
    <w:rsid w:val="0011489C"/>
    <w:rsid w:val="00145D43"/>
    <w:rsid w:val="001679D7"/>
    <w:rsid w:val="00192C46"/>
    <w:rsid w:val="001A08B3"/>
    <w:rsid w:val="001A2CA0"/>
    <w:rsid w:val="001A7B60"/>
    <w:rsid w:val="001B52F0"/>
    <w:rsid w:val="001B7A65"/>
    <w:rsid w:val="001E41F3"/>
    <w:rsid w:val="001F25F3"/>
    <w:rsid w:val="0026004D"/>
    <w:rsid w:val="002640DD"/>
    <w:rsid w:val="00275D12"/>
    <w:rsid w:val="00284FEB"/>
    <w:rsid w:val="002860C4"/>
    <w:rsid w:val="002B5741"/>
    <w:rsid w:val="002C13A4"/>
    <w:rsid w:val="002E472E"/>
    <w:rsid w:val="00305409"/>
    <w:rsid w:val="00334F77"/>
    <w:rsid w:val="00355FC7"/>
    <w:rsid w:val="003609EF"/>
    <w:rsid w:val="0036231A"/>
    <w:rsid w:val="00374DD4"/>
    <w:rsid w:val="003E1A36"/>
    <w:rsid w:val="003F0E6E"/>
    <w:rsid w:val="00410371"/>
    <w:rsid w:val="004242F1"/>
    <w:rsid w:val="004B75B7"/>
    <w:rsid w:val="00502BC4"/>
    <w:rsid w:val="0051580D"/>
    <w:rsid w:val="00547111"/>
    <w:rsid w:val="00555F97"/>
    <w:rsid w:val="00592D74"/>
    <w:rsid w:val="005E2C44"/>
    <w:rsid w:val="005F0EE5"/>
    <w:rsid w:val="00621188"/>
    <w:rsid w:val="006257ED"/>
    <w:rsid w:val="00642657"/>
    <w:rsid w:val="00665C47"/>
    <w:rsid w:val="006854DD"/>
    <w:rsid w:val="006910BC"/>
    <w:rsid w:val="00695808"/>
    <w:rsid w:val="006B46FB"/>
    <w:rsid w:val="006D2B95"/>
    <w:rsid w:val="006E21FB"/>
    <w:rsid w:val="007176FF"/>
    <w:rsid w:val="0073314D"/>
    <w:rsid w:val="00751558"/>
    <w:rsid w:val="00792342"/>
    <w:rsid w:val="007977A8"/>
    <w:rsid w:val="007B512A"/>
    <w:rsid w:val="007C2097"/>
    <w:rsid w:val="007D6A07"/>
    <w:rsid w:val="007E1DDE"/>
    <w:rsid w:val="007F7259"/>
    <w:rsid w:val="008040A8"/>
    <w:rsid w:val="0082013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4C3D"/>
    <w:rsid w:val="009A5753"/>
    <w:rsid w:val="009A579D"/>
    <w:rsid w:val="009E3297"/>
    <w:rsid w:val="009F734F"/>
    <w:rsid w:val="00A246B6"/>
    <w:rsid w:val="00A47E70"/>
    <w:rsid w:val="00A50CF0"/>
    <w:rsid w:val="00A52C7D"/>
    <w:rsid w:val="00A6637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6187"/>
    <w:rsid w:val="00C3791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6439"/>
    <w:rsid w:val="00DE34CF"/>
    <w:rsid w:val="00E13F3D"/>
    <w:rsid w:val="00E2148E"/>
    <w:rsid w:val="00E34898"/>
    <w:rsid w:val="00E3633D"/>
    <w:rsid w:val="00EB09B7"/>
    <w:rsid w:val="00ED51CA"/>
    <w:rsid w:val="00EE7D7C"/>
    <w:rsid w:val="00EF11F7"/>
    <w:rsid w:val="00F25D98"/>
    <w:rsid w:val="00F300FB"/>
    <w:rsid w:val="00F736BD"/>
    <w:rsid w:val="00FA659F"/>
    <w:rsid w:val="00FB6386"/>
    <w:rsid w:val="00FD3F8F"/>
    <w:rsid w:val="00FE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02BC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502BC4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02BC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D3F8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D3F8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D3F8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D3F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D3F8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D3F8F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FD3F8F"/>
    <w:pPr>
      <w:keepNext/>
      <w:keepLines/>
      <w:spacing w:after="0"/>
    </w:pPr>
    <w:rPr>
      <w:rFonts w:ascii="Arial" w:eastAsia="Times New Roman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6</Pages>
  <Words>1795</Words>
  <Characters>10236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57</cp:revision>
  <cp:lastPrinted>1899-12-31T23:00:00Z</cp:lastPrinted>
  <dcterms:created xsi:type="dcterms:W3CDTF">2020-02-03T08:32:00Z</dcterms:created>
  <dcterms:modified xsi:type="dcterms:W3CDTF">2022-11-03T05:41:00Z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R5-226024</vt:lpwstr>
  </property>
  <property fmtid="{D5CDD505-2E9C-101B-9397-08002B2CF9AE}" pid="10" name="Spec#">
    <vt:lpwstr>38.523-1</vt:lpwstr>
  </property>
  <property fmtid="{D5CDD505-2E9C-101B-9397-08002B2CF9AE}" pid="11" name="Cr#">
    <vt:lpwstr>3213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NSSAI test case 9.1.10.2</vt:lpwstr>
  </property>
  <property fmtid="{D5CDD505-2E9C-101B-9397-08002B2CF9AE}" pid="15" name="SourceIfWg">
    <vt:lpwstr>MediaTek Inc., Anritsu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2022-10-27</vt:lpwstr>
  </property>
  <property fmtid="{D5CDD505-2E9C-101B-9397-08002B2CF9AE}" pid="20" name="Release">
    <vt:lpwstr>Rel-17</vt:lpwstr>
  </property>
</Properties>
</file>