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16538DE0"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r w:rsidR="007D3DDD">
              <w:t>4</w:t>
            </w:r>
            <w:r w:rsidR="002209ED">
              <w:t>.</w:t>
            </w:r>
            <w:bookmarkEnd w:id="2"/>
            <w:r w:rsidR="00D95889">
              <w:t>0</w:t>
            </w:r>
            <w:r w:rsidRPr="004D3578">
              <w:t xml:space="preserve"> </w:t>
            </w:r>
            <w:r w:rsidRPr="00133525">
              <w:rPr>
                <w:sz w:val="32"/>
              </w:rPr>
              <w:t>(</w:t>
            </w:r>
            <w:bookmarkStart w:id="3" w:name="issueDate"/>
            <w:r w:rsidR="002209ED">
              <w:rPr>
                <w:sz w:val="32"/>
              </w:rPr>
              <w:t>202</w:t>
            </w:r>
            <w:r w:rsidR="004A6A83">
              <w:rPr>
                <w:sz w:val="32"/>
              </w:rPr>
              <w:t>2</w:t>
            </w:r>
            <w:r w:rsidR="002209ED">
              <w:rPr>
                <w:sz w:val="32"/>
              </w:rPr>
              <w:t>-</w:t>
            </w:r>
            <w:r w:rsidR="004A6A83">
              <w:rPr>
                <w:sz w:val="32"/>
              </w:rPr>
              <w:t>0</w:t>
            </w:r>
            <w:r w:rsidR="007D3DDD">
              <w:rPr>
                <w:sz w:val="32"/>
              </w:rPr>
              <w:t>8</w:t>
            </w:r>
            <w:bookmarkEnd w:id="3"/>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7777777"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77777777" w:rsidR="004F0988" w:rsidRPr="004D3578" w:rsidRDefault="004F0988" w:rsidP="00133525">
            <w:pPr>
              <w:pStyle w:val="ZT"/>
              <w:framePr w:wrap="auto" w:hAnchor="text" w:yAlign="inline"/>
            </w:pPr>
            <w:r w:rsidRPr="004D3578">
              <w:t>3rd Generation Partnership Project;</w:t>
            </w:r>
          </w:p>
          <w:p w14:paraId="068039BB" w14:textId="77777777"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003377B4" w14:textId="77777777" w:rsidR="002209ED" w:rsidRPr="00DE184B" w:rsidRDefault="002209ED" w:rsidP="002209ED">
            <w:pPr>
              <w:pStyle w:val="ZT"/>
              <w:framePr w:wrap="auto" w:hAnchor="text" w:yAlign="inline"/>
            </w:pPr>
            <w:r w:rsidRPr="00DE184B">
              <w:t>Permanent Reference Document (PRD);</w:t>
            </w:r>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5"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7"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0" w:name="copyrightaddon"/>
            <w:bookmarkEnd w:id="10"/>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62A31F61" w14:textId="77777777" w:rsidR="00E16509" w:rsidRDefault="00E16509" w:rsidP="00133525"/>
        </w:tc>
      </w:tr>
      <w:bookmarkEnd w:id="7"/>
    </w:tbl>
    <w:p w14:paraId="0668D668" w14:textId="77777777" w:rsidR="00080512" w:rsidRPr="004D3578" w:rsidRDefault="00080512">
      <w:pPr>
        <w:pStyle w:val="TT"/>
      </w:pPr>
      <w:r w:rsidRPr="004D3578">
        <w:br w:type="page"/>
      </w:r>
      <w:bookmarkStart w:id="11" w:name="tableOfContents"/>
      <w:bookmarkEnd w:id="11"/>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2" w:name="foreword"/>
      <w:bookmarkStart w:id="13" w:name="_Toc75160300"/>
      <w:bookmarkEnd w:id="12"/>
      <w:r w:rsidRPr="004D3578">
        <w:lastRenderedPageBreak/>
        <w:t>Foreword</w:t>
      </w:r>
      <w:bookmarkEnd w:id="13"/>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presented to TSG for information;</w:t>
      </w:r>
    </w:p>
    <w:p w14:paraId="4482585D" w14:textId="77777777" w:rsidR="00080512" w:rsidRPr="004D3578" w:rsidRDefault="00080512">
      <w:pPr>
        <w:pStyle w:val="B3"/>
      </w:pPr>
      <w:r w:rsidRPr="004D3578">
        <w:t>2</w:t>
      </w:r>
      <w:r w:rsidRPr="004D3578">
        <w:tab/>
        <w:t>presented to TSG for approval;</w:t>
      </w:r>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14" w:name="introduction"/>
      <w:bookmarkEnd w:id="14"/>
      <w:r w:rsidRPr="004D3578">
        <w:br w:type="page"/>
      </w:r>
      <w:bookmarkStart w:id="15" w:name="scope"/>
      <w:bookmarkStart w:id="16" w:name="_Toc2086434"/>
      <w:bookmarkStart w:id="17" w:name="_Toc75160301"/>
      <w:bookmarkEnd w:id="15"/>
      <w:r w:rsidR="00873F6A">
        <w:lastRenderedPageBreak/>
        <w:t>Introduction</w:t>
      </w:r>
      <w:bookmarkEnd w:id="16"/>
      <w:bookmarkEnd w:id="17"/>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2D0B6945"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w:t>
      </w:r>
      <w:r w:rsidR="007D3DDD">
        <w:rPr>
          <w:rStyle w:val="PLChar"/>
          <w:b/>
          <w:sz w:val="20"/>
        </w:rPr>
        <w:t>x.y-z</w:t>
      </w:r>
      <w:r w:rsidRPr="00387291">
        <w:rPr>
          <w:rStyle w:val="PLChar"/>
          <w:b/>
          <w:sz w:val="20"/>
        </w:rPr>
        <w:t>.xlsm</w:t>
      </w:r>
      <w:r w:rsidR="007D3DDD">
        <w:rPr>
          <w:rStyle w:val="PLChar"/>
          <w:b/>
          <w:sz w:val="20"/>
        </w:rPr>
        <w:t>, where "x.y-z" is the version of the WP template.</w:t>
      </w:r>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1C6799E" w14:textId="1301363D" w:rsidR="00BE10A3" w:rsidRDefault="00873F6A" w:rsidP="007D3DDD">
      <w:pPr>
        <w:pStyle w:val="B1"/>
      </w:pPr>
      <w:r>
        <w:t>-</w:t>
      </w:r>
      <w:r>
        <w:tab/>
        <w:t>SAVE THE SOURCE WP AS MACRO ENABLED WORKBOOK in "xlsm" format</w:t>
      </w:r>
      <w:r w:rsidR="007D3DDD">
        <w:t xml:space="preserve"> locally in a folder o</w:t>
      </w:r>
      <w:r w:rsidR="00BE10A3">
        <w:t>n</w:t>
      </w:r>
      <w:r w:rsidR="007D3DDD">
        <w:t xml:space="preserve"> the computer's harddrive</w:t>
      </w:r>
      <w:r w:rsidR="00BE10A3">
        <w:t xml:space="preserve">. The local folder can be </w:t>
      </w:r>
      <w:r w:rsidR="007D3DDD">
        <w:t>a Microsoft OneDrive folder</w:t>
      </w:r>
      <w:r>
        <w:t xml:space="preserve">. </w:t>
      </w:r>
    </w:p>
    <w:p w14:paraId="5F257EBC" w14:textId="77777777" w:rsidR="00BE10A3" w:rsidRDefault="00BE10A3" w:rsidP="00BE10A3">
      <w:pPr>
        <w:pStyle w:val="B2"/>
      </w:pPr>
      <w:r>
        <w:t>-</w:t>
      </w:r>
      <w:r>
        <w:tab/>
        <w:t xml:space="preserve">Saving the WP source workbook in any other location (e.g. in a Sharepoint Site) will cause error codes. </w:t>
      </w:r>
    </w:p>
    <w:p w14:paraId="23C1E9A6" w14:textId="794D2C6A" w:rsidR="00873F6A" w:rsidRDefault="00BE10A3" w:rsidP="00BE10A3">
      <w:pPr>
        <w:pStyle w:val="B2"/>
      </w:pPr>
      <w:r>
        <w:t>-</w:t>
      </w:r>
      <w:r>
        <w:tab/>
      </w:r>
      <w:r w:rsidR="00873F6A">
        <w:t xml:space="preserve">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rsidR="00873F6A">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14:paraId="3968341C" w14:textId="77777777" w:rsidR="00873F6A" w:rsidRDefault="00873F6A" w:rsidP="00873F6A">
      <w:pPr>
        <w:pStyle w:val="B1"/>
      </w:pPr>
      <w:r>
        <w:lastRenderedPageBreak/>
        <w:t>-</w:t>
      </w:r>
      <w:r>
        <w:tab/>
        <w:t>Switching to worksheet "Cover sheet" from any other worksheet.</w:t>
      </w:r>
    </w:p>
    <w:p w14:paraId="6DA3E85E" w14:textId="77777777" w:rsidR="00873F6A" w:rsidRDefault="00873F6A" w:rsidP="00873F6A">
      <w:pPr>
        <w:pStyle w:val="B1"/>
      </w:pPr>
      <w:r>
        <w:t xml:space="preserve">- </w:t>
      </w:r>
      <w:r>
        <w:tab/>
        <w:t>Content in "WP", "Cover sheet" an "WP configuration" worksheets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18" w:name="_Toc75160302"/>
      <w:r w:rsidRPr="004D3578">
        <w:t>1</w:t>
      </w:r>
      <w:r w:rsidRPr="004D3578">
        <w:tab/>
        <w:t>Scope</w:t>
      </w:r>
      <w:bookmarkEnd w:id="18"/>
    </w:p>
    <w:p w14:paraId="1F2258C9" w14:textId="77777777" w:rsidR="002209ED" w:rsidRDefault="002209ED" w:rsidP="002209ED">
      <w:bookmarkStart w:id="19" w:name="references"/>
      <w:bookmarkEnd w:id="19"/>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20" w:name="_Toc75160303"/>
      <w:r w:rsidRPr="004D3578">
        <w:t>2</w:t>
      </w:r>
      <w:r w:rsidRPr="004D3578">
        <w:tab/>
        <w:t>References</w:t>
      </w:r>
      <w:bookmarkEnd w:id="20"/>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21" w:name="definitions"/>
      <w:bookmarkStart w:id="22" w:name="_Toc75160304"/>
      <w:bookmarkEnd w:id="21"/>
      <w:r w:rsidRPr="004D3578">
        <w:t>3</w:t>
      </w:r>
      <w:r w:rsidRPr="004D3578">
        <w:tab/>
        <w:t>Definitions</w:t>
      </w:r>
      <w:r w:rsidR="00602AEA">
        <w:t xml:space="preserve"> of terms, symbols and abbreviations</w:t>
      </w:r>
      <w:bookmarkEnd w:id="22"/>
    </w:p>
    <w:p w14:paraId="145F6144" w14:textId="77777777" w:rsidR="00CC6518" w:rsidRDefault="00CC6518" w:rsidP="00CC6518">
      <w:pPr>
        <w:pStyle w:val="Heading2"/>
      </w:pPr>
      <w:bookmarkStart w:id="23" w:name="_Toc75160305"/>
      <w:r>
        <w:t>3.1</w:t>
      </w:r>
      <w:r>
        <w:tab/>
        <w:t>Terms</w:t>
      </w:r>
      <w:bookmarkEnd w:id="23"/>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24" w:name="_Toc75160306"/>
      <w:r>
        <w:lastRenderedPageBreak/>
        <w:t>3.2</w:t>
      </w:r>
      <w:r>
        <w:tab/>
        <w:t>Symbols</w:t>
      </w:r>
      <w:bookmarkEnd w:id="24"/>
    </w:p>
    <w:p w14:paraId="66750C81" w14:textId="77777777" w:rsidR="00CC6518" w:rsidRDefault="00CC6518" w:rsidP="00CC6518">
      <w:pPr>
        <w:keepNext/>
      </w:pPr>
      <w:r>
        <w:t>N/A</w:t>
      </w:r>
    </w:p>
    <w:p w14:paraId="336DA3E1" w14:textId="77777777" w:rsidR="00CC6518" w:rsidRDefault="00CC6518" w:rsidP="00CC6518">
      <w:pPr>
        <w:pStyle w:val="Heading2"/>
      </w:pPr>
      <w:bookmarkStart w:id="25" w:name="_Toc75160307"/>
      <w:r>
        <w:t>3.3</w:t>
      </w:r>
      <w:r>
        <w:tab/>
        <w:t>Abbreviations</w:t>
      </w:r>
      <w:bookmarkEnd w:id="25"/>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26" w:name="_Toc75160308"/>
      <w:r>
        <w:t>4</w:t>
      </w:r>
      <w:r w:rsidR="00176CAD" w:rsidRPr="004D3578">
        <w:tab/>
      </w:r>
      <w:r w:rsidR="00D70504">
        <w:t>C</w:t>
      </w:r>
      <w:r w:rsidR="00176CAD">
        <w:t>onfiguring the WP</w:t>
      </w:r>
      <w:bookmarkEnd w:id="26"/>
    </w:p>
    <w:p w14:paraId="3CF81ECD" w14:textId="77777777" w:rsidR="00176CAD" w:rsidRPr="004D3578" w:rsidRDefault="00287D36" w:rsidP="001A7448">
      <w:pPr>
        <w:pStyle w:val="Heading2"/>
      </w:pPr>
      <w:bookmarkStart w:id="27" w:name="_Toc75160309"/>
      <w:r>
        <w:t>4</w:t>
      </w:r>
      <w:r w:rsidR="00176CAD" w:rsidRPr="004D3578">
        <w:t>.</w:t>
      </w:r>
      <w:r w:rsidR="00176CAD">
        <w:t>1</w:t>
      </w:r>
      <w:r w:rsidR="00176CAD" w:rsidRPr="004D3578">
        <w:tab/>
      </w:r>
      <w:r w:rsidR="00176CAD">
        <w:t>General</w:t>
      </w:r>
      <w:bookmarkEnd w:id="27"/>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28"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28"/>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29" w:name="clause4"/>
      <w:bookmarkStart w:id="30" w:name="_Toc75160311"/>
      <w:bookmarkEnd w:id="29"/>
      <w:r>
        <w:lastRenderedPageBreak/>
        <w:t>4</w:t>
      </w:r>
      <w:r w:rsidR="004274B7" w:rsidRPr="004D3578">
        <w:t>.</w:t>
      </w:r>
      <w:r>
        <w:t>3</w:t>
      </w:r>
      <w:r w:rsidR="004274B7" w:rsidRPr="004D3578">
        <w:tab/>
      </w:r>
      <w:r w:rsidR="00873879">
        <w:t>Add</w:t>
      </w:r>
      <w:r w:rsidR="004274B7">
        <w:t xml:space="preserve"> RAN5 target meetings</w:t>
      </w:r>
      <w:bookmarkEnd w:id="30"/>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31" w:name="_Toc75160312"/>
      <w:r>
        <w:t>4</w:t>
      </w:r>
      <w:r w:rsidR="00CD4ADD" w:rsidRPr="004D3578">
        <w:t>.</w:t>
      </w:r>
      <w:r>
        <w:t>4</w:t>
      </w:r>
      <w:r w:rsidR="00CD4ADD" w:rsidRPr="004D3578">
        <w:tab/>
      </w:r>
      <w:r w:rsidR="00CD4ADD">
        <w:t>Add WP areas</w:t>
      </w:r>
      <w:bookmarkEnd w:id="31"/>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32" w:name="_Toc75160313"/>
      <w:r>
        <w:t>4</w:t>
      </w:r>
      <w:r w:rsidR="00CD4ADD" w:rsidRPr="004D3578">
        <w:t>.</w:t>
      </w:r>
      <w:r>
        <w:t>5</w:t>
      </w:r>
      <w:r w:rsidR="00CD4ADD" w:rsidRPr="004D3578">
        <w:tab/>
      </w:r>
      <w:r w:rsidR="00CD4ADD">
        <w:t xml:space="preserve">Add WP </w:t>
      </w:r>
      <w:r w:rsidR="00D70504">
        <w:t>s</w:t>
      </w:r>
      <w:r w:rsidR="00CD4ADD">
        <w:t>ub-areas</w:t>
      </w:r>
      <w:bookmarkEnd w:id="32"/>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33" w:name="_Toc75160314"/>
      <w:r>
        <w:t>4.6</w:t>
      </w:r>
      <w:r w:rsidRPr="004D3578">
        <w:tab/>
      </w:r>
      <w:bookmarkStart w:id="34" w:name="_Hlk61601056"/>
      <w:r w:rsidR="00453FAE">
        <w:t>Completion Compensation Factor</w:t>
      </w:r>
      <w:bookmarkEnd w:id="33"/>
      <w:bookmarkEnd w:id="34"/>
    </w:p>
    <w:p w14:paraId="3CC101DD" w14:textId="77777777" w:rsidR="00453FAE" w:rsidRDefault="00453FAE" w:rsidP="00453FAE">
      <w:pPr>
        <w:pStyle w:val="Heading3"/>
      </w:pPr>
      <w:bookmarkStart w:id="35" w:name="_Toc75160315"/>
      <w:r>
        <w:t>4.6.1</w:t>
      </w:r>
      <w:r w:rsidRPr="004D3578">
        <w:tab/>
      </w:r>
      <w:r>
        <w:t xml:space="preserve">Purpose of the </w:t>
      </w:r>
      <w:r w:rsidRPr="00453FAE">
        <w:t>Completion Compensation Factor</w:t>
      </w:r>
      <w:bookmarkEnd w:id="35"/>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36" w:name="_Toc75160316"/>
      <w:r>
        <w:t>4.6.2</w:t>
      </w:r>
      <w:r w:rsidRPr="004D3578">
        <w:tab/>
      </w:r>
      <w:r>
        <w:t>How to reset the Completion Compensation Factor</w:t>
      </w:r>
      <w:bookmarkEnd w:id="36"/>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37" w:name="_Hlk61599974"/>
      <w:r>
        <w:lastRenderedPageBreak/>
        <w:t xml:space="preserve">Picture </w:t>
      </w:r>
      <w:r w:rsidR="00C957E2">
        <w:t>4.6</w:t>
      </w:r>
      <w:r w:rsidR="00453FAE">
        <w:t>.2</w:t>
      </w:r>
      <w:r>
        <w:t>-1: Button to reset the completion compensation factor.</w:t>
      </w:r>
    </w:p>
    <w:bookmarkEnd w:id="37"/>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38" w:name="_Toc75160317"/>
      <w:r>
        <w:t>5</w:t>
      </w:r>
      <w:r w:rsidR="00D8058B" w:rsidRPr="004D3578">
        <w:tab/>
      </w:r>
      <w:r w:rsidR="00D8058B">
        <w:t>Define and maintain content in the WP</w:t>
      </w:r>
      <w:bookmarkEnd w:id="38"/>
    </w:p>
    <w:p w14:paraId="3D4C7AAE" w14:textId="77777777" w:rsidR="00EF458D" w:rsidRDefault="00EF458D" w:rsidP="00EF458D">
      <w:pPr>
        <w:pStyle w:val="Heading2"/>
      </w:pPr>
      <w:bookmarkStart w:id="39" w:name="_Toc75160318"/>
      <w:r>
        <w:t>5</w:t>
      </w:r>
      <w:r w:rsidRPr="004D3578">
        <w:t>.</w:t>
      </w:r>
      <w:r>
        <w:t>1</w:t>
      </w:r>
      <w:r w:rsidRPr="004D3578">
        <w:tab/>
      </w:r>
      <w:r w:rsidR="000F7B6F">
        <w:t>WP Cover sheet</w:t>
      </w:r>
      <w:bookmarkEnd w:id="39"/>
    </w:p>
    <w:p w14:paraId="3A0B3490" w14:textId="77777777" w:rsidR="00950EF6" w:rsidRDefault="00950EF6" w:rsidP="00950EF6">
      <w:pPr>
        <w:pStyle w:val="Heading3"/>
      </w:pPr>
      <w:bookmarkStart w:id="40" w:name="_Toc75160319"/>
      <w:r>
        <w:t>5</w:t>
      </w:r>
      <w:r w:rsidRPr="004D3578">
        <w:t>.</w:t>
      </w:r>
      <w:r>
        <w:t>1.1</w:t>
      </w:r>
      <w:r w:rsidRPr="004D3578">
        <w:tab/>
      </w:r>
      <w:r>
        <w:t>General</w:t>
      </w:r>
      <w:bookmarkEnd w:id="40"/>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41" w:name="_Toc75160320"/>
      <w:r>
        <w:t>5</w:t>
      </w:r>
      <w:r w:rsidRPr="004D3578">
        <w:t>.</w:t>
      </w:r>
      <w:r>
        <w:t>1.</w:t>
      </w:r>
      <w:r w:rsidR="00950EF6">
        <w:t>2</w:t>
      </w:r>
      <w:r w:rsidRPr="004D3578">
        <w:tab/>
      </w:r>
      <w:r>
        <w:t>Enable</w:t>
      </w:r>
      <w:r w:rsidR="00950EF6">
        <w:t xml:space="preserve"> editing</w:t>
      </w:r>
      <w:r>
        <w:t>/Protect WP cover sheet</w:t>
      </w:r>
      <w:bookmarkEnd w:id="41"/>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25"/>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327CCA"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">
                  <v:imagedata r:id="rId26" o:title=""/>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" filled="f" stroked="f" strokeweight=".5pt">
                  <v:textbo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42" w:name="_Toc75160321"/>
      <w:r>
        <w:t>5</w:t>
      </w:r>
      <w:r w:rsidRPr="004D3578">
        <w:t>.</w:t>
      </w:r>
      <w:r>
        <w:t>1.</w:t>
      </w:r>
      <w:r w:rsidR="00950EF6">
        <w:t>3</w:t>
      </w:r>
      <w:r w:rsidRPr="004D3578">
        <w:tab/>
      </w:r>
      <w:r w:rsidRPr="00196AB9">
        <w:t xml:space="preserve">Populating </w:t>
      </w:r>
      <w:r>
        <w:t>WP cover sheet basic information</w:t>
      </w:r>
      <w:bookmarkEnd w:id="42"/>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43"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3"/>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44" w:name="_Toc75160323"/>
      <w:r>
        <w:t>5</w:t>
      </w:r>
      <w:r w:rsidR="00D8058B" w:rsidRPr="004D3578">
        <w:t>.</w:t>
      </w:r>
      <w:r w:rsidR="00D8058B">
        <w:t>2</w:t>
      </w:r>
      <w:r w:rsidR="00D8058B" w:rsidRPr="004D3578">
        <w:tab/>
      </w:r>
      <w:r w:rsidR="00D8058B">
        <w:t>WP details</w:t>
      </w:r>
      <w:bookmarkEnd w:id="44"/>
    </w:p>
    <w:p w14:paraId="001D94AF" w14:textId="77777777" w:rsidR="00C7324D" w:rsidRDefault="00C7324D" w:rsidP="00C7324D">
      <w:pPr>
        <w:pStyle w:val="Heading3"/>
      </w:pPr>
      <w:bookmarkStart w:id="45" w:name="_Toc75160324"/>
      <w:r>
        <w:t>5.2.1</w:t>
      </w:r>
      <w:r w:rsidRPr="004D3578">
        <w:tab/>
      </w:r>
      <w:r>
        <w:t>General</w:t>
      </w:r>
      <w:bookmarkEnd w:id="45"/>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8"/>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9"/>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38297C"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">
                  <v:imagedata r:id="rId30" o:title=""/>
                </v:shape>
                <v:shape id="Picture 25" o:spid="_x0000_s1034" type="#_x0000_t75" style="position:absolute;left:1228;top:5514;width:30845;height:2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">
                  <v:imagedata r:id="rId31" o:title=""/>
                </v:shape>
                <v:shape id="Text Box 28" o:spid="_x0000_s1035" type="#_x0000_t202" style="position:absolute;left:6381;top:952;width:48959;height:2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46" w:name="_Toc75160325"/>
      <w:r>
        <w:t>5.2.</w:t>
      </w:r>
      <w:r w:rsidR="00976A55">
        <w:t>2</w:t>
      </w:r>
      <w:r w:rsidR="006F5C48" w:rsidRPr="004D3578">
        <w:tab/>
      </w:r>
      <w:r w:rsidR="00E36815" w:rsidRPr="00196AB9">
        <w:t xml:space="preserve">Populating </w:t>
      </w:r>
      <w:r w:rsidR="00E36815">
        <w:t>WP worksheet header information</w:t>
      </w:r>
      <w:bookmarkEnd w:id="46"/>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47"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47"/>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32"/>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3CF4CF"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8bg1jAkEAADWCQAADgAAAAAAAAAAAAAAAAA6&#10;AgAAZHJzL2Uyb0RvYy54bWxQSwECLQAKAAAAAAAAACEALGMGwSwuAAAsLgAAFAAAAAAAAAAAAAAA&#10;AABvBgAAZHJzL21lZGlhL2ltYWdlMS5wbmdQSwECLQAUAAYACAAAACEA0GvNR98AAAAGAQAADwAA&#10;AAAAAAAAAAAAAADNNAAAZHJzL2Rvd25yZXYueG1sUEsBAi0AFAAGAAgAAAAhAKomDr68AAAAIQEA&#10;ABkAAAAAAAAAAAAAAAAA2TUAAGRycy9fcmVscy9lMm9Eb2MueG1sLnJlbHN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">
                  <v:imagedata r:id="rId33" o:title=""/>
                </v:shape>
                <v:shape id="Straight Arrow Connector 40" o:spid="_x0000_s1042" type="#_x0000_t32" style="position:absolute;left:13835;top:24849;width:15743;height:3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" filled="f" stroked="f" strokeweight=".5pt">
                  <v:textbo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48"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48"/>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49" w:name="_Toc75160328"/>
      <w:r>
        <w:t>5.2</w:t>
      </w:r>
      <w:r w:rsidRPr="004D3578">
        <w:t>.</w:t>
      </w:r>
      <w:r w:rsidR="00976A55">
        <w:t>5</w:t>
      </w:r>
      <w:r w:rsidRPr="004D3578">
        <w:tab/>
      </w:r>
      <w:r>
        <w:t>WP item rows</w:t>
      </w:r>
      <w:bookmarkEnd w:id="49"/>
    </w:p>
    <w:p w14:paraId="1E66DD8C" w14:textId="77777777" w:rsidR="00E83BD9" w:rsidRDefault="00E83BD9" w:rsidP="00E83BD9">
      <w:pPr>
        <w:pStyle w:val="Heading4"/>
      </w:pPr>
      <w:bookmarkStart w:id="50" w:name="_Toc75160329"/>
      <w:r>
        <w:t>5.2.</w:t>
      </w:r>
      <w:r w:rsidR="00976A55">
        <w:t>5</w:t>
      </w:r>
      <w:r>
        <w:t>.</w:t>
      </w:r>
      <w:r w:rsidR="00976A55">
        <w:t>1</w:t>
      </w:r>
      <w:r>
        <w:tab/>
        <w:t>Adding new WP item</w:t>
      </w:r>
      <w:bookmarkEnd w:id="50"/>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r>
        <w:t>Include also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51" w:name="_Toc75160330"/>
      <w:r>
        <w:t>5.2.</w:t>
      </w:r>
      <w:r w:rsidR="00976A55">
        <w:t>5</w:t>
      </w:r>
      <w:r>
        <w:t>.2</w:t>
      </w:r>
      <w:r>
        <w:tab/>
      </w:r>
      <w:r w:rsidR="00BE7010">
        <w:t>Using p</w:t>
      </w:r>
      <w:r w:rsidRPr="00E83BD9">
        <w:t>laceholder rows for not yet identified tasks for a TS or TR</w:t>
      </w:r>
      <w:bookmarkEnd w:id="51"/>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When the WP Items for a TS/TR is considered stable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52" w:name="_Toc75160331"/>
      <w:r>
        <w:t>5.2.</w:t>
      </w:r>
      <w:r w:rsidR="00976A55">
        <w:t>5</w:t>
      </w:r>
      <w:r>
        <w:t>.3</w:t>
      </w:r>
      <w:r>
        <w:tab/>
        <w:t>Add separator rows to group WP items</w:t>
      </w:r>
      <w:bookmarkEnd w:id="52"/>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53" w:name="_Toc75160332"/>
      <w:r>
        <w:t>5.2.</w:t>
      </w:r>
      <w:r w:rsidR="00976A55">
        <w:t>5</w:t>
      </w:r>
      <w:r>
        <w:t>.4</w:t>
      </w:r>
      <w:r>
        <w:tab/>
      </w:r>
      <w:r w:rsidRPr="00E83BD9">
        <w:t>WP Items ID numbers</w:t>
      </w:r>
      <w:bookmarkEnd w:id="53"/>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54" w:name="_Hlk61612071"/>
      <w:bookmarkStart w:id="55" w:name="_Toc75160333"/>
      <w:r>
        <w:t>5.</w:t>
      </w:r>
      <w:r w:rsidR="006E5E0A">
        <w:t>2</w:t>
      </w:r>
      <w:r>
        <w:t>.</w:t>
      </w:r>
      <w:r w:rsidR="00976A55">
        <w:t>5</w:t>
      </w:r>
      <w:r>
        <w:t>.5</w:t>
      </w:r>
      <w:bookmarkEnd w:id="54"/>
      <w:r>
        <w:tab/>
      </w:r>
      <w:r w:rsidRPr="00E83BD9">
        <w:t>Weight column</w:t>
      </w:r>
      <w:bookmarkEnd w:id="55"/>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56"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56"/>
    </w:p>
    <w:p w14:paraId="1C3D21C8" w14:textId="77777777" w:rsidR="00C82DBE" w:rsidRPr="00C82DBE" w:rsidRDefault="00C82DBE" w:rsidP="00C82DBE">
      <w:pPr>
        <w:pStyle w:val="Heading5"/>
      </w:pPr>
      <w:bookmarkStart w:id="57" w:name="_Toc75160335"/>
      <w:r>
        <w:t>5.</w:t>
      </w:r>
      <w:r w:rsidR="006E5E0A">
        <w:t>2</w:t>
      </w:r>
      <w:r>
        <w:t>.</w:t>
      </w:r>
      <w:r w:rsidR="00976A55">
        <w:t>5</w:t>
      </w:r>
      <w:r>
        <w:t>.6.1</w:t>
      </w:r>
      <w:r>
        <w:tab/>
        <w:t>Correcting overall status column formulas</w:t>
      </w:r>
      <w:bookmarkEnd w:id="57"/>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6"/>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8FCC1B7"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7"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58" w:name="_Toc75160336"/>
      <w:r>
        <w:t>5.</w:t>
      </w:r>
      <w:r w:rsidR="006E5E0A">
        <w:t>2</w:t>
      </w:r>
      <w:r>
        <w:t>.</w:t>
      </w:r>
      <w:r w:rsidR="00976A55">
        <w:t>5</w:t>
      </w:r>
      <w:r>
        <w:t>.6.2</w:t>
      </w:r>
      <w:r>
        <w:tab/>
        <w:t>Correcting data validation for "Target" column</w:t>
      </w:r>
      <w:bookmarkEnd w:id="58"/>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59" w:name="_Toc75160337"/>
      <w:r>
        <w:t>5.</w:t>
      </w:r>
      <w:r w:rsidR="006E5E0A">
        <w:t>2</w:t>
      </w:r>
      <w:r>
        <w:t>.5.7</w:t>
      </w:r>
      <w:r w:rsidRPr="004D3578">
        <w:tab/>
      </w:r>
      <w:r>
        <w:t>Populating columns with task's details</w:t>
      </w:r>
      <w:bookmarkEnd w:id="59"/>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14:paraId="68096077" w14:textId="77777777" w:rsidR="0007773C" w:rsidRDefault="0007773C" w:rsidP="0007773C">
      <w:pPr>
        <w:pStyle w:val="Heading1"/>
      </w:pPr>
      <w:bookmarkStart w:id="60" w:name="_Toc75160338"/>
      <w:r>
        <w:t>6</w:t>
      </w:r>
      <w:r w:rsidRPr="004D3578">
        <w:tab/>
      </w:r>
      <w:r>
        <w:t xml:space="preserve">Update status of WP </w:t>
      </w:r>
      <w:r w:rsidR="00575387">
        <w:t xml:space="preserve">items </w:t>
      </w:r>
      <w:r>
        <w:t>after each RAN5 meeting</w:t>
      </w:r>
      <w:bookmarkEnd w:id="60"/>
    </w:p>
    <w:p w14:paraId="4AC6B43C" w14:textId="77777777" w:rsidR="0017112F" w:rsidRDefault="0017112F" w:rsidP="0017112F">
      <w:pPr>
        <w:pStyle w:val="Heading2"/>
      </w:pPr>
      <w:bookmarkStart w:id="61" w:name="_Toc75160339"/>
      <w:r>
        <w:t>6.1</w:t>
      </w:r>
      <w:r>
        <w:tab/>
        <w:t>Update of status and TDOCs/CRs</w:t>
      </w:r>
      <w:bookmarkEnd w:id="61"/>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62" w:name="_Toc75160340"/>
      <w:r>
        <w:t>6.</w:t>
      </w:r>
      <w:r w:rsidR="00976A55">
        <w:t>2</w:t>
      </w:r>
      <w:r>
        <w:tab/>
      </w:r>
      <w:r w:rsidRPr="0017112F">
        <w:t>R</w:t>
      </w:r>
      <w:r>
        <w:t>ules for r</w:t>
      </w:r>
      <w:r w:rsidRPr="0017112F">
        <w:t>emoving (void) WP item</w:t>
      </w:r>
      <w:r>
        <w:t>s from the WP</w:t>
      </w:r>
      <w:bookmarkEnd w:id="62"/>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If the task(s) associated with a WP item row no longer is relevant then it should be handled in the WP as:</w:t>
      </w:r>
    </w:p>
    <w:p w14:paraId="2BD6DACE" w14:textId="77777777" w:rsidR="006E72FE" w:rsidRDefault="000A2118" w:rsidP="000A2118">
      <w:r>
        <w:t xml:space="preserve">Case#1: If the task(s) of the WP item has not yet been progressed, i.e.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63"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63"/>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64"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64"/>
    </w:p>
    <w:p w14:paraId="667DA1D3" w14:textId="77777777" w:rsidR="00980E9E" w:rsidRDefault="00676268" w:rsidP="00676268">
      <w:pPr>
        <w:pStyle w:val="Heading2"/>
      </w:pPr>
      <w:bookmarkStart w:id="65" w:name="_Toc75160343"/>
      <w:r>
        <w:t>8.1</w:t>
      </w:r>
      <w:r>
        <w:tab/>
        <w:t>How progress indicators work</w:t>
      </w:r>
      <w:bookmarkEnd w:id="65"/>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r>
        <w:t>Similarly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66" w:name="_Toc75160344"/>
      <w:r>
        <w:t>8.2</w:t>
      </w:r>
      <w:r>
        <w:tab/>
        <w:t>Set new baseline</w:t>
      </w:r>
      <w:bookmarkEnd w:id="66"/>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25"/>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D93F59"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nykPbAUEAADsCQAADgAAAAAA&#10;AAAAAAAAAAA6AgAAZHJzL2Uyb0RvYy54bWxQSwECLQAKAAAAAAAAACEAj1EIn20iAABtIgAAFAAA&#10;AAAAAAAAAAAAAABrBgAAZHJzL21lZGlhL2ltYWdlMS5wbmdQSwECLQAUAAYACAAAACEAjGuW9N4A&#10;AAAGAQAADwAAAAAAAAAAAAAAAAAKKQAAZHJzL2Rvd25yZXYueG1sUEsBAi0AFAAGAAgAAAAhAKom&#10;Dr68AAAAIQEAABkAAAAAAAAAAAAAAAAAFSoAAGRycy9fcmVscy9lMm9Eb2MueG1sLnJlbHN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">
                  <v:imagedata r:id="rId26" o:title=""/>
                </v:shape>
                <v:shape id="Straight Arrow Connector 17" o:spid="_x0000_s1047" type="#_x0000_t32" style="position:absolute;left:11334;top:17228;width:5239;height:2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8" o:spid="_x0000_s1048" type="#_x0000_t202" style="position:absolute;top:12561;width:61283;height:9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67" w:name="_Toc75160345"/>
      <w:r>
        <w:t>9</w:t>
      </w:r>
      <w:r w:rsidR="006D6772" w:rsidRPr="004D3578">
        <w:tab/>
      </w:r>
      <w:r w:rsidR="006D6772">
        <w:t xml:space="preserve">Automatic </w:t>
      </w:r>
      <w:r w:rsidR="00A11E39">
        <w:t xml:space="preserve">WP </w:t>
      </w:r>
      <w:r w:rsidR="006D6772">
        <w:t>backups</w:t>
      </w:r>
      <w:bookmarkEnd w:id="67"/>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7777777" w:rsidR="00080512" w:rsidRPr="004D3578" w:rsidRDefault="00080512">
      <w:pPr>
        <w:pStyle w:val="Heading8"/>
      </w:pPr>
      <w:bookmarkStart w:id="68" w:name="_Toc75160346"/>
      <w:r w:rsidRPr="004D3578">
        <w:lastRenderedPageBreak/>
        <w:t xml:space="preserve">Annex </w:t>
      </w:r>
      <w:r w:rsidR="009436C1">
        <w:t>A</w:t>
      </w:r>
      <w:r w:rsidRPr="004D3578">
        <w:t xml:space="preserve"> (informative):</w:t>
      </w:r>
      <w:r w:rsidRPr="004D3578">
        <w:br/>
        <w:t>Change history</w:t>
      </w:r>
      <w:bookmarkEnd w:id="68"/>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14:paraId="6FBE66B0" w14:textId="77777777" w:rsidTr="001A7448">
        <w:tc>
          <w:tcPr>
            <w:tcW w:w="800" w:type="dxa"/>
            <w:shd w:val="solid" w:color="FFFFFF" w:fill="auto"/>
          </w:tcPr>
          <w:p w14:paraId="7B2C4C93" w14:textId="77777777" w:rsidR="00D04B97" w:rsidRDefault="00D04B97" w:rsidP="00D04B97">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D04B97" w:rsidRDefault="00D04B97" w:rsidP="00D04B97">
            <w:pPr>
              <w:pStyle w:val="TAL"/>
              <w:rPr>
                <w:sz w:val="16"/>
              </w:rPr>
            </w:pPr>
            <w:r>
              <w:rPr>
                <w:sz w:val="16"/>
              </w:rPr>
              <w:t>RAN5#93-e</w:t>
            </w:r>
          </w:p>
        </w:tc>
        <w:tc>
          <w:tcPr>
            <w:tcW w:w="1094" w:type="dxa"/>
            <w:shd w:val="solid" w:color="FFFFFF" w:fill="auto"/>
          </w:tcPr>
          <w:p w14:paraId="4633156B" w14:textId="77777777" w:rsidR="00D04B97" w:rsidRPr="006E0983" w:rsidRDefault="00D04B97" w:rsidP="00D04B97">
            <w:pPr>
              <w:pStyle w:val="TAL"/>
              <w:rPr>
                <w:sz w:val="16"/>
              </w:rPr>
            </w:pPr>
            <w:r>
              <w:rPr>
                <w:sz w:val="16"/>
              </w:rPr>
              <w:t>R5-217764</w:t>
            </w:r>
          </w:p>
        </w:tc>
        <w:tc>
          <w:tcPr>
            <w:tcW w:w="425" w:type="dxa"/>
            <w:shd w:val="solid" w:color="FFFFFF" w:fill="auto"/>
          </w:tcPr>
          <w:p w14:paraId="30C9940C" w14:textId="77777777" w:rsidR="00D04B97" w:rsidRPr="004812A1" w:rsidRDefault="00D04B97" w:rsidP="00D04B97">
            <w:pPr>
              <w:pStyle w:val="TAL"/>
              <w:rPr>
                <w:sz w:val="16"/>
              </w:rPr>
            </w:pPr>
          </w:p>
        </w:tc>
        <w:tc>
          <w:tcPr>
            <w:tcW w:w="425" w:type="dxa"/>
            <w:shd w:val="solid" w:color="FFFFFF" w:fill="auto"/>
          </w:tcPr>
          <w:p w14:paraId="40415299" w14:textId="77777777" w:rsidR="00D04B97" w:rsidRPr="004812A1" w:rsidRDefault="00D04B97" w:rsidP="00D04B97">
            <w:pPr>
              <w:pStyle w:val="TAL"/>
              <w:rPr>
                <w:sz w:val="16"/>
              </w:rPr>
            </w:pPr>
          </w:p>
        </w:tc>
        <w:tc>
          <w:tcPr>
            <w:tcW w:w="425" w:type="dxa"/>
            <w:shd w:val="solid" w:color="FFFFFF" w:fill="auto"/>
          </w:tcPr>
          <w:p w14:paraId="250A80F0" w14:textId="77777777" w:rsidR="00D04B97" w:rsidRPr="004812A1" w:rsidRDefault="00D04B97" w:rsidP="00D04B97">
            <w:pPr>
              <w:pStyle w:val="TAL"/>
              <w:rPr>
                <w:sz w:val="16"/>
              </w:rPr>
            </w:pPr>
          </w:p>
        </w:tc>
        <w:tc>
          <w:tcPr>
            <w:tcW w:w="4962" w:type="dxa"/>
            <w:shd w:val="solid" w:color="FFFFFF" w:fill="auto"/>
          </w:tcPr>
          <w:p w14:paraId="1F014A5C" w14:textId="77777777" w:rsidR="00D04B97" w:rsidRDefault="00D04B97" w:rsidP="00D04B97">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C75F6C" w:rsidRDefault="00D04B97" w:rsidP="00C75F6C">
            <w:pPr>
              <w:pStyle w:val="TAL"/>
              <w:rPr>
                <w:sz w:val="16"/>
                <w:lang w:eastAsia="zh-CN"/>
              </w:rPr>
            </w:pPr>
            <w:r>
              <w:rPr>
                <w:sz w:val="16"/>
                <w:lang w:eastAsia="zh-CN"/>
              </w:rPr>
              <w:t>Editorial update of clause 5.2.5.5.</w:t>
            </w:r>
          </w:p>
          <w:p w14:paraId="0F8E76BA" w14:textId="609970D0" w:rsidR="00D04B97" w:rsidRDefault="00C75F6C" w:rsidP="00C75F6C">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D04B97" w:rsidRDefault="00D04B97" w:rsidP="00D04B97">
            <w:pPr>
              <w:pStyle w:val="TAC"/>
              <w:rPr>
                <w:sz w:val="16"/>
                <w:szCs w:val="16"/>
                <w:lang w:eastAsia="zh-CN"/>
              </w:rPr>
            </w:pPr>
            <w:r>
              <w:rPr>
                <w:rFonts w:hint="eastAsia"/>
                <w:sz w:val="16"/>
                <w:szCs w:val="16"/>
                <w:lang w:eastAsia="zh-CN"/>
              </w:rPr>
              <w:t>1</w:t>
            </w:r>
            <w:r>
              <w:rPr>
                <w:sz w:val="16"/>
                <w:szCs w:val="16"/>
                <w:lang w:eastAsia="zh-CN"/>
              </w:rPr>
              <w:t>.2.0</w:t>
            </w:r>
          </w:p>
        </w:tc>
      </w:tr>
      <w:tr w:rsidR="004A6A83" w:rsidRPr="006B0D02" w14:paraId="6606AE36" w14:textId="77777777" w:rsidTr="001A7448">
        <w:tc>
          <w:tcPr>
            <w:tcW w:w="800" w:type="dxa"/>
            <w:shd w:val="solid" w:color="FFFFFF" w:fill="auto"/>
          </w:tcPr>
          <w:p w14:paraId="0294524E" w14:textId="28BA0088" w:rsidR="004A6A83" w:rsidRDefault="004A6A83" w:rsidP="00D04B97">
            <w:pPr>
              <w:pStyle w:val="TAL"/>
              <w:rPr>
                <w:sz w:val="16"/>
                <w:lang w:eastAsia="zh-CN"/>
              </w:rPr>
            </w:pPr>
            <w:r>
              <w:rPr>
                <w:sz w:val="16"/>
                <w:lang w:eastAsia="zh-CN"/>
              </w:rPr>
              <w:t>2022-05</w:t>
            </w:r>
          </w:p>
        </w:tc>
        <w:tc>
          <w:tcPr>
            <w:tcW w:w="1137" w:type="dxa"/>
            <w:shd w:val="solid" w:color="FFFFFF" w:fill="auto"/>
          </w:tcPr>
          <w:p w14:paraId="0F26390E" w14:textId="2EEB192B" w:rsidR="004A6A83" w:rsidRDefault="004A6A83" w:rsidP="00D04B97">
            <w:pPr>
              <w:pStyle w:val="TAL"/>
              <w:rPr>
                <w:sz w:val="16"/>
              </w:rPr>
            </w:pPr>
            <w:r>
              <w:rPr>
                <w:sz w:val="16"/>
              </w:rPr>
              <w:t>RAN5#95-e</w:t>
            </w:r>
          </w:p>
        </w:tc>
        <w:tc>
          <w:tcPr>
            <w:tcW w:w="1094" w:type="dxa"/>
            <w:shd w:val="solid" w:color="FFFFFF" w:fill="auto"/>
          </w:tcPr>
          <w:p w14:paraId="34938F59" w14:textId="77777777" w:rsidR="00B0412B" w:rsidRDefault="00B0412B" w:rsidP="00B0412B">
            <w:pPr>
              <w:spacing w:after="0"/>
              <w:rPr>
                <w:rFonts w:ascii="Arial" w:hAnsi="Arial" w:cs="Arial"/>
                <w:sz w:val="16"/>
                <w:szCs w:val="16"/>
                <w:lang w:eastAsia="en-SE"/>
              </w:rPr>
            </w:pPr>
            <w:r>
              <w:rPr>
                <w:rFonts w:ascii="Arial" w:hAnsi="Arial" w:cs="Arial"/>
                <w:sz w:val="16"/>
                <w:szCs w:val="16"/>
              </w:rPr>
              <w:t>R5-222243</w:t>
            </w:r>
          </w:p>
          <w:p w14:paraId="486782D6" w14:textId="5D50CFDC" w:rsidR="004A6A83" w:rsidRDefault="004A6A83" w:rsidP="00D04B97">
            <w:pPr>
              <w:pStyle w:val="TAL"/>
              <w:rPr>
                <w:sz w:val="16"/>
              </w:rPr>
            </w:pPr>
          </w:p>
        </w:tc>
        <w:tc>
          <w:tcPr>
            <w:tcW w:w="425" w:type="dxa"/>
            <w:shd w:val="solid" w:color="FFFFFF" w:fill="auto"/>
          </w:tcPr>
          <w:p w14:paraId="461337CA" w14:textId="77777777" w:rsidR="004A6A83" w:rsidRPr="004812A1" w:rsidRDefault="004A6A83" w:rsidP="00D04B97">
            <w:pPr>
              <w:pStyle w:val="TAL"/>
              <w:rPr>
                <w:sz w:val="16"/>
              </w:rPr>
            </w:pPr>
          </w:p>
        </w:tc>
        <w:tc>
          <w:tcPr>
            <w:tcW w:w="425" w:type="dxa"/>
            <w:shd w:val="solid" w:color="FFFFFF" w:fill="auto"/>
          </w:tcPr>
          <w:p w14:paraId="6A50175F" w14:textId="77777777" w:rsidR="004A6A83" w:rsidRPr="004812A1" w:rsidRDefault="004A6A83" w:rsidP="00D04B97">
            <w:pPr>
              <w:pStyle w:val="TAL"/>
              <w:rPr>
                <w:sz w:val="16"/>
              </w:rPr>
            </w:pPr>
          </w:p>
        </w:tc>
        <w:tc>
          <w:tcPr>
            <w:tcW w:w="425" w:type="dxa"/>
            <w:shd w:val="solid" w:color="FFFFFF" w:fill="auto"/>
          </w:tcPr>
          <w:p w14:paraId="1D9D934C" w14:textId="77777777" w:rsidR="004A6A83" w:rsidRPr="004812A1" w:rsidRDefault="004A6A83" w:rsidP="00D04B97">
            <w:pPr>
              <w:pStyle w:val="TAL"/>
              <w:rPr>
                <w:sz w:val="16"/>
              </w:rPr>
            </w:pPr>
          </w:p>
        </w:tc>
        <w:tc>
          <w:tcPr>
            <w:tcW w:w="4962" w:type="dxa"/>
            <w:shd w:val="solid" w:color="FFFFFF" w:fill="auto"/>
          </w:tcPr>
          <w:p w14:paraId="412880C8" w14:textId="51D59E92" w:rsidR="004A6A83" w:rsidRDefault="004A6A83" w:rsidP="00D04B97">
            <w:pPr>
              <w:pStyle w:val="TAL"/>
              <w:rPr>
                <w:sz w:val="16"/>
              </w:rPr>
            </w:pPr>
            <w:r>
              <w:rPr>
                <w:sz w:val="16"/>
                <w:lang w:eastAsia="zh-CN"/>
              </w:rPr>
              <w:t>The generic WP template updated to v2.0-8 fixing issue to save backup of the work plan when it stored in a MicroSoft OneDrive folder.</w:t>
            </w:r>
          </w:p>
        </w:tc>
        <w:tc>
          <w:tcPr>
            <w:tcW w:w="708" w:type="dxa"/>
            <w:shd w:val="solid" w:color="FFFFFF" w:fill="auto"/>
          </w:tcPr>
          <w:p w14:paraId="49E15F02" w14:textId="1AA3CC28" w:rsidR="004A6A83" w:rsidRDefault="004A6A83" w:rsidP="00D04B97">
            <w:pPr>
              <w:pStyle w:val="TAC"/>
              <w:rPr>
                <w:sz w:val="16"/>
                <w:szCs w:val="16"/>
                <w:lang w:eastAsia="zh-CN"/>
              </w:rPr>
            </w:pPr>
            <w:r>
              <w:rPr>
                <w:sz w:val="16"/>
                <w:szCs w:val="16"/>
                <w:lang w:eastAsia="zh-CN"/>
              </w:rPr>
              <w:t>1.3.0</w:t>
            </w:r>
          </w:p>
        </w:tc>
      </w:tr>
      <w:tr w:rsidR="007D3DDD" w:rsidRPr="006B0D02" w14:paraId="3BD4FA60" w14:textId="77777777" w:rsidTr="007D3DDD">
        <w:tc>
          <w:tcPr>
            <w:tcW w:w="800" w:type="dxa"/>
            <w:tcBorders>
              <w:top w:val="single" w:sz="6" w:space="0" w:color="auto"/>
              <w:left w:val="single" w:sz="6" w:space="0" w:color="auto"/>
              <w:bottom w:val="single" w:sz="6" w:space="0" w:color="auto"/>
              <w:right w:val="single" w:sz="6" w:space="0" w:color="auto"/>
            </w:tcBorders>
            <w:shd w:val="solid" w:color="FFFFFF" w:fill="auto"/>
          </w:tcPr>
          <w:p w14:paraId="5A6F5277" w14:textId="05CF1548" w:rsidR="007D3DDD" w:rsidRDefault="007D3DDD" w:rsidP="00EE1AA3">
            <w:pPr>
              <w:pStyle w:val="TAL"/>
              <w:rPr>
                <w:sz w:val="16"/>
                <w:lang w:eastAsia="zh-CN"/>
              </w:rPr>
            </w:pPr>
            <w:r>
              <w:rPr>
                <w:sz w:val="16"/>
                <w:lang w:eastAsia="zh-CN"/>
              </w:rPr>
              <w:t>2022-08</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BBB7458" w14:textId="20D917D6" w:rsidR="007D3DDD" w:rsidRDefault="007D3DDD" w:rsidP="00EE1AA3">
            <w:pPr>
              <w:pStyle w:val="TAL"/>
              <w:rPr>
                <w:sz w:val="16"/>
              </w:rPr>
            </w:pPr>
            <w:r>
              <w:rPr>
                <w:sz w:val="16"/>
              </w:rPr>
              <w:t>RAN5#96-e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2D6F8" w14:textId="2AA3A74F" w:rsidR="007D3DDD" w:rsidRPr="007D3DDD" w:rsidRDefault="00A75029" w:rsidP="007D3DDD">
            <w:pPr>
              <w:rPr>
                <w:rFonts w:ascii="Arial" w:hAnsi="Arial" w:cs="Arial"/>
                <w:sz w:val="16"/>
                <w:szCs w:val="16"/>
              </w:rPr>
            </w:pPr>
            <w:r w:rsidRPr="00A75029">
              <w:rPr>
                <w:rFonts w:ascii="Arial" w:hAnsi="Arial" w:cs="Arial"/>
                <w:sz w:val="16"/>
                <w:szCs w:val="16"/>
              </w:rPr>
              <w:t>R5-224009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DCC0D" w14:textId="77777777" w:rsidR="007D3DDD" w:rsidRPr="004812A1" w:rsidRDefault="007D3DDD" w:rsidP="00EE1AA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9CE30" w14:textId="77777777" w:rsidR="007D3DDD" w:rsidRPr="004812A1" w:rsidRDefault="007D3DDD" w:rsidP="00EE1AA3">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DB82" w14:textId="77777777" w:rsidR="007D3DDD" w:rsidRPr="004812A1" w:rsidRDefault="007D3DDD" w:rsidP="00EE1AA3">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7A554" w14:textId="1F40979A" w:rsidR="00BE10A3" w:rsidRDefault="00BE10A3" w:rsidP="00EE1AA3">
            <w:pPr>
              <w:pStyle w:val="TAL"/>
              <w:rPr>
                <w:sz w:val="16"/>
                <w:lang w:eastAsia="zh-CN"/>
              </w:rPr>
            </w:pPr>
            <w:r>
              <w:rPr>
                <w:sz w:val="16"/>
                <w:lang w:eastAsia="zh-CN"/>
              </w:rPr>
              <w:t xml:space="preserve">Introduction updated to notify that the WP source workbook must be stored in a local folder. </w:t>
            </w:r>
          </w:p>
          <w:p w14:paraId="6AECDC6C" w14:textId="37351D71" w:rsidR="007D3DDD" w:rsidRDefault="007D3DDD" w:rsidP="00EE1AA3">
            <w:pPr>
              <w:pStyle w:val="TAL"/>
              <w:rPr>
                <w:sz w:val="16"/>
                <w:lang w:eastAsia="zh-CN"/>
              </w:rPr>
            </w:pPr>
            <w:r>
              <w:rPr>
                <w:sz w:val="16"/>
                <w:lang w:eastAsia="zh-CN"/>
              </w:rPr>
              <w:t xml:space="preserve">The generic WP template updated to v2.0-9 to handle the case if the work plan is stored in a Sharepoint site </w:t>
            </w:r>
            <w:r w:rsidR="00BE10A3">
              <w:rPr>
                <w:sz w:val="16"/>
                <w:lang w:eastAsia="zh-CN"/>
              </w:rPr>
              <w:t xml:space="preserve">to </w:t>
            </w:r>
            <w:r>
              <w:rPr>
                <w:sz w:val="16"/>
                <w:lang w:eastAsia="zh-CN"/>
              </w:rPr>
              <w:t>giv</w:t>
            </w:r>
            <w:r w:rsidR="00BE10A3">
              <w:rPr>
                <w:sz w:val="16"/>
                <w:lang w:eastAsia="zh-CN"/>
              </w:rPr>
              <w:t>e</w:t>
            </w:r>
            <w:r>
              <w:rPr>
                <w:sz w:val="16"/>
                <w:lang w:eastAsia="zh-CN"/>
              </w:rPr>
              <w:t xml:space="preserve"> an message that the work plan need to be stored locally in the user</w:t>
            </w:r>
            <w:r w:rsidR="00BE10A3">
              <w:rPr>
                <w:sz w:val="16"/>
                <w:lang w:eastAsia="zh-CN"/>
              </w:rPr>
              <w:t>'</w:t>
            </w:r>
            <w:r>
              <w:rPr>
                <w:sz w:val="16"/>
                <w:lang w:eastAsia="zh-CN"/>
              </w:rPr>
              <w:t xml:space="preserve">s </w:t>
            </w:r>
            <w:r w:rsidR="00BE10A3">
              <w:rPr>
                <w:sz w:val="16"/>
                <w:lang w:eastAsia="zh-CN"/>
              </w:rPr>
              <w:t xml:space="preserve">computer </w:t>
            </w:r>
            <w:r>
              <w:rPr>
                <w:sz w:val="16"/>
                <w:lang w:eastAsia="zh-CN"/>
              </w:rPr>
              <w:t xml:space="preserve">harddrive or in a </w:t>
            </w:r>
            <w:r w:rsidR="00BE10A3">
              <w:rPr>
                <w:sz w:val="16"/>
                <w:lang w:eastAsia="zh-CN"/>
              </w:rPr>
              <w:t xml:space="preserve">local </w:t>
            </w:r>
            <w:r>
              <w:rPr>
                <w:sz w:val="16"/>
                <w:lang w:eastAsia="zh-CN"/>
              </w:rPr>
              <w:t>MicroSoft OneDrive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FF0B" w14:textId="40FC3DAB" w:rsidR="007D3DDD" w:rsidRDefault="007D3DDD" w:rsidP="00EE1AA3">
            <w:pPr>
              <w:pStyle w:val="TAC"/>
              <w:rPr>
                <w:sz w:val="16"/>
                <w:szCs w:val="16"/>
                <w:lang w:eastAsia="zh-CN"/>
              </w:rPr>
            </w:pPr>
            <w:r>
              <w:rPr>
                <w:sz w:val="16"/>
                <w:szCs w:val="16"/>
                <w:lang w:eastAsia="zh-CN"/>
              </w:rPr>
              <w:t>1.</w:t>
            </w:r>
            <w:r w:rsidR="00F37822">
              <w:rPr>
                <w:sz w:val="16"/>
                <w:szCs w:val="16"/>
                <w:lang w:eastAsia="zh-CN"/>
              </w:rPr>
              <w:t>4</w:t>
            </w:r>
            <w:r>
              <w:rPr>
                <w:sz w:val="16"/>
                <w:szCs w:val="16"/>
                <w:lang w:eastAsia="zh-CN"/>
              </w:rPr>
              <w:t>.0</w:t>
            </w:r>
          </w:p>
        </w:tc>
      </w:tr>
    </w:tbl>
    <w:p w14:paraId="76766692"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7C61" w14:textId="77777777" w:rsidR="004A6A83" w:rsidRDefault="004A6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696C" w14:textId="77777777" w:rsidR="004A6A83" w:rsidRDefault="004A6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0E57" w14:textId="77777777" w:rsidR="004A6A83" w:rsidRDefault="004A6A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5327" w14:textId="77777777" w:rsidR="004A6A83" w:rsidRDefault="004A6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0E3F" w14:textId="77777777" w:rsidR="004A6A83" w:rsidRDefault="004A6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08E" w14:textId="77777777" w:rsidR="004A6A83" w:rsidRDefault="004A6A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28F8" w14:textId="6221F182"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873">
      <w:rPr>
        <w:rFonts w:ascii="Arial" w:hAnsi="Arial" w:cs="Arial"/>
        <w:b/>
        <w:noProof/>
        <w:sz w:val="18"/>
        <w:szCs w:val="18"/>
      </w:rPr>
      <w:t>3GPP RAN5 PRD 19 V1.4.0 (2022-08)</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2EFF20D4"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873">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D0"/>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E0E3F"/>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3830"/>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9647E"/>
    <w:rsid w:val="004A6A83"/>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D3DDD"/>
    <w:rsid w:val="007F0F4A"/>
    <w:rsid w:val="008028A4"/>
    <w:rsid w:val="0082137C"/>
    <w:rsid w:val="00822184"/>
    <w:rsid w:val="00830747"/>
    <w:rsid w:val="00832974"/>
    <w:rsid w:val="00835EAB"/>
    <w:rsid w:val="00837873"/>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5029"/>
    <w:rsid w:val="00A76332"/>
    <w:rsid w:val="00A81D53"/>
    <w:rsid w:val="00A82346"/>
    <w:rsid w:val="00A92BA1"/>
    <w:rsid w:val="00AA46CE"/>
    <w:rsid w:val="00AC122B"/>
    <w:rsid w:val="00AC6BC6"/>
    <w:rsid w:val="00AC6F69"/>
    <w:rsid w:val="00AE0266"/>
    <w:rsid w:val="00AE65E2"/>
    <w:rsid w:val="00B0412B"/>
    <w:rsid w:val="00B15449"/>
    <w:rsid w:val="00B4514F"/>
    <w:rsid w:val="00B5792E"/>
    <w:rsid w:val="00B61EDE"/>
    <w:rsid w:val="00B93086"/>
    <w:rsid w:val="00BA19ED"/>
    <w:rsid w:val="00BA4B8D"/>
    <w:rsid w:val="00BC0F7D"/>
    <w:rsid w:val="00BD44EC"/>
    <w:rsid w:val="00BD7D31"/>
    <w:rsid w:val="00BE10A3"/>
    <w:rsid w:val="00BE3255"/>
    <w:rsid w:val="00BE6C80"/>
    <w:rsid w:val="00BE7010"/>
    <w:rsid w:val="00BF128E"/>
    <w:rsid w:val="00BF1BF3"/>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4E65"/>
    <w:rsid w:val="00D95889"/>
    <w:rsid w:val="00DA7A03"/>
    <w:rsid w:val="00DB1818"/>
    <w:rsid w:val="00DC309B"/>
    <w:rsid w:val="00DC4BC7"/>
    <w:rsid w:val="00DC4DA2"/>
    <w:rsid w:val="00DD4C17"/>
    <w:rsid w:val="00DD74A5"/>
    <w:rsid w:val="00DF2B1F"/>
    <w:rsid w:val="00DF62CD"/>
    <w:rsid w:val="00DF73C7"/>
    <w:rsid w:val="00E16509"/>
    <w:rsid w:val="00E320B0"/>
    <w:rsid w:val="00E32812"/>
    <w:rsid w:val="00E36815"/>
    <w:rsid w:val="00E44582"/>
    <w:rsid w:val="00E564AE"/>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37822"/>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6245">
      <w:bodyDiv w:val="1"/>
      <w:marLeft w:val="0"/>
      <w:marRight w:val="0"/>
      <w:marTop w:val="0"/>
      <w:marBottom w:val="0"/>
      <w:divBdr>
        <w:top w:val="none" w:sz="0" w:space="0" w:color="auto"/>
        <w:left w:val="none" w:sz="0" w:space="0" w:color="auto"/>
        <w:bottom w:val="none" w:sz="0" w:space="0" w:color="auto"/>
        <w:right w:val="none" w:sz="0" w:space="0" w:color="auto"/>
      </w:divBdr>
    </w:div>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0" Type="http://schemas.openxmlformats.org/officeDocument/2006/relationships/image" Target="media/image6.png"/><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7522</Words>
  <Characters>37602</Characters>
  <Application>Microsoft Office Word</Application>
  <DocSecurity>0</DocSecurity>
  <Lines>313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3</cp:revision>
  <cp:lastPrinted>2019-02-25T14:05:00Z</cp:lastPrinted>
  <dcterms:created xsi:type="dcterms:W3CDTF">2022-08-08T04:18:00Z</dcterms:created>
  <dcterms:modified xsi:type="dcterms:W3CDTF">2022-08-08T04:19:00Z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