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DC567" w14:textId="419DB965" w:rsidR="00091342" w:rsidRPr="005410BD" w:rsidRDefault="00091342" w:rsidP="004A72B8">
      <w:pPr>
        <w:pStyle w:val="CRCoverPage"/>
        <w:tabs>
          <w:tab w:val="right" w:pos="9639"/>
        </w:tabs>
        <w:spacing w:after="0"/>
        <w:rPr>
          <w:b/>
          <w:i/>
          <w:noProof/>
          <w:sz w:val="28"/>
        </w:rPr>
      </w:pPr>
      <w:bookmarkStart w:id="0" w:name="_Hlk93998225"/>
      <w:bookmarkStart w:id="1" w:name="_Hlk93996374"/>
      <w:r w:rsidRPr="005410BD">
        <w:rPr>
          <w:b/>
          <w:noProof/>
          <w:sz w:val="24"/>
        </w:rPr>
        <w:t>3GPP TSG-</w:t>
      </w:r>
      <w:r w:rsidRPr="005410BD">
        <w:rPr>
          <w:b/>
          <w:noProof/>
          <w:sz w:val="24"/>
        </w:rPr>
        <w:fldChar w:fldCharType="begin"/>
      </w:r>
      <w:r w:rsidRPr="005410BD">
        <w:rPr>
          <w:b/>
          <w:noProof/>
          <w:sz w:val="24"/>
        </w:rPr>
        <w:instrText xml:space="preserve"> DOCPROPERTY  TSG/WGRef  \* MERGEFORMAT </w:instrText>
      </w:r>
      <w:r w:rsidRPr="005410BD">
        <w:rPr>
          <w:b/>
          <w:noProof/>
          <w:sz w:val="24"/>
        </w:rPr>
        <w:fldChar w:fldCharType="separate"/>
      </w:r>
      <w:r w:rsidRPr="005410BD">
        <w:rPr>
          <w:b/>
          <w:noProof/>
          <w:sz w:val="24"/>
        </w:rPr>
        <w:t>RAN WG5</w:t>
      </w:r>
      <w:r w:rsidRPr="005410BD">
        <w:rPr>
          <w:b/>
          <w:noProof/>
          <w:sz w:val="24"/>
        </w:rPr>
        <w:fldChar w:fldCharType="end"/>
      </w:r>
      <w:r w:rsidRPr="005410BD">
        <w:rPr>
          <w:b/>
          <w:noProof/>
          <w:sz w:val="24"/>
        </w:rPr>
        <w:t xml:space="preserve"> Meeting #9</w:t>
      </w:r>
      <w:r w:rsidR="00A0772B" w:rsidRPr="005410BD">
        <w:rPr>
          <w:b/>
          <w:noProof/>
          <w:sz w:val="24"/>
        </w:rPr>
        <w:t>5</w:t>
      </w:r>
      <w:r w:rsidRPr="005410BD">
        <w:rPr>
          <w:b/>
          <w:noProof/>
          <w:sz w:val="24"/>
        </w:rPr>
        <w:t>-e</w:t>
      </w:r>
      <w:bookmarkStart w:id="2" w:name="_Hlk93998101"/>
      <w:r w:rsidRPr="005410BD">
        <w:rPr>
          <w:b/>
          <w:i/>
          <w:noProof/>
          <w:sz w:val="28"/>
        </w:rPr>
        <w:tab/>
        <w:t>R5-22</w:t>
      </w:r>
      <w:r w:rsidR="005410BD" w:rsidRPr="005410BD">
        <w:rPr>
          <w:b/>
          <w:i/>
          <w:noProof/>
          <w:sz w:val="28"/>
        </w:rPr>
        <w:t>3479</w:t>
      </w:r>
    </w:p>
    <w:p w14:paraId="52EE31CF" w14:textId="77777777" w:rsidR="00465688" w:rsidRPr="005410BD" w:rsidRDefault="00465688" w:rsidP="00465688">
      <w:pPr>
        <w:pStyle w:val="CRCoverPage"/>
        <w:outlineLvl w:val="0"/>
        <w:rPr>
          <w:b/>
          <w:noProof/>
          <w:sz w:val="24"/>
        </w:rPr>
      </w:pPr>
      <w:r w:rsidRPr="005410BD">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10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10BD" w:rsidRDefault="00305409" w:rsidP="00E34898">
            <w:pPr>
              <w:pStyle w:val="CRCoverPage"/>
              <w:spacing w:after="0"/>
              <w:jc w:val="right"/>
              <w:rPr>
                <w:i/>
                <w:noProof/>
              </w:rPr>
            </w:pPr>
            <w:r w:rsidRPr="005410BD">
              <w:rPr>
                <w:i/>
                <w:noProof/>
                <w:sz w:val="14"/>
              </w:rPr>
              <w:t>CR-Form-v</w:t>
            </w:r>
            <w:r w:rsidR="008863B9" w:rsidRPr="005410BD">
              <w:rPr>
                <w:i/>
                <w:noProof/>
                <w:sz w:val="14"/>
              </w:rPr>
              <w:t>12.</w:t>
            </w:r>
            <w:r w:rsidR="008D3CCC" w:rsidRPr="005410BD">
              <w:rPr>
                <w:i/>
                <w:noProof/>
                <w:sz w:val="14"/>
              </w:rPr>
              <w:t>2</w:t>
            </w:r>
          </w:p>
        </w:tc>
      </w:tr>
      <w:tr w:rsidR="001E41F3" w:rsidRPr="005410BD" w14:paraId="3FBB62B8" w14:textId="77777777" w:rsidTr="00547111">
        <w:tc>
          <w:tcPr>
            <w:tcW w:w="9641" w:type="dxa"/>
            <w:gridSpan w:val="9"/>
            <w:tcBorders>
              <w:left w:val="single" w:sz="4" w:space="0" w:color="auto"/>
              <w:right w:val="single" w:sz="4" w:space="0" w:color="auto"/>
            </w:tcBorders>
          </w:tcPr>
          <w:p w14:paraId="79AB67D6" w14:textId="77777777" w:rsidR="001E41F3" w:rsidRPr="005410BD" w:rsidRDefault="001E41F3">
            <w:pPr>
              <w:pStyle w:val="CRCoverPage"/>
              <w:spacing w:after="0"/>
              <w:jc w:val="center"/>
              <w:rPr>
                <w:noProof/>
              </w:rPr>
            </w:pPr>
            <w:r w:rsidRPr="005410BD">
              <w:rPr>
                <w:b/>
                <w:noProof/>
                <w:sz w:val="32"/>
              </w:rPr>
              <w:t>CHANGE REQUEST</w:t>
            </w:r>
          </w:p>
        </w:tc>
      </w:tr>
      <w:tr w:rsidR="001E41F3" w:rsidRPr="005410BD" w14:paraId="79946B04" w14:textId="77777777" w:rsidTr="00547111">
        <w:tc>
          <w:tcPr>
            <w:tcW w:w="9641" w:type="dxa"/>
            <w:gridSpan w:val="9"/>
            <w:tcBorders>
              <w:left w:val="single" w:sz="4" w:space="0" w:color="auto"/>
              <w:right w:val="single" w:sz="4" w:space="0" w:color="auto"/>
            </w:tcBorders>
          </w:tcPr>
          <w:p w14:paraId="12C70EEE" w14:textId="77777777" w:rsidR="001E41F3" w:rsidRPr="005410BD" w:rsidRDefault="001E41F3">
            <w:pPr>
              <w:pStyle w:val="CRCoverPage"/>
              <w:spacing w:after="0"/>
              <w:rPr>
                <w:noProof/>
                <w:sz w:val="8"/>
                <w:szCs w:val="8"/>
              </w:rPr>
            </w:pPr>
          </w:p>
        </w:tc>
      </w:tr>
      <w:tr w:rsidR="001E41F3" w:rsidRPr="005410BD" w14:paraId="3999489E" w14:textId="77777777" w:rsidTr="00547111">
        <w:tc>
          <w:tcPr>
            <w:tcW w:w="142" w:type="dxa"/>
            <w:tcBorders>
              <w:left w:val="single" w:sz="4" w:space="0" w:color="auto"/>
            </w:tcBorders>
          </w:tcPr>
          <w:p w14:paraId="4DDA7F40" w14:textId="77777777" w:rsidR="001E41F3" w:rsidRPr="005410BD" w:rsidRDefault="001E41F3">
            <w:pPr>
              <w:pStyle w:val="CRCoverPage"/>
              <w:spacing w:after="0"/>
              <w:jc w:val="right"/>
              <w:rPr>
                <w:noProof/>
              </w:rPr>
            </w:pPr>
          </w:p>
        </w:tc>
        <w:tc>
          <w:tcPr>
            <w:tcW w:w="1559" w:type="dxa"/>
            <w:shd w:val="pct30" w:color="FFFF00" w:fill="auto"/>
          </w:tcPr>
          <w:p w14:paraId="52508B66" w14:textId="769F32FA" w:rsidR="001E41F3" w:rsidRPr="005410BD" w:rsidRDefault="00091342" w:rsidP="00E13F3D">
            <w:pPr>
              <w:pStyle w:val="CRCoverPage"/>
              <w:spacing w:after="0"/>
              <w:jc w:val="right"/>
              <w:rPr>
                <w:b/>
                <w:noProof/>
                <w:sz w:val="28"/>
              </w:rPr>
            </w:pPr>
            <w:r w:rsidRPr="005410BD">
              <w:rPr>
                <w:b/>
                <w:noProof/>
                <w:sz w:val="28"/>
              </w:rPr>
              <w:fldChar w:fldCharType="begin"/>
            </w:r>
            <w:r w:rsidRPr="005410BD">
              <w:rPr>
                <w:b/>
                <w:noProof/>
                <w:sz w:val="28"/>
              </w:rPr>
              <w:instrText xml:space="preserve"> DOCPROPERTY  Spec#  \* MERGEFORMAT </w:instrText>
            </w:r>
            <w:r w:rsidRPr="005410BD">
              <w:rPr>
                <w:b/>
                <w:noProof/>
                <w:sz w:val="28"/>
              </w:rPr>
              <w:fldChar w:fldCharType="separate"/>
            </w:r>
            <w:r w:rsidRPr="005410BD">
              <w:rPr>
                <w:b/>
                <w:noProof/>
                <w:sz w:val="28"/>
              </w:rPr>
              <w:t>36.579-</w:t>
            </w:r>
            <w:r w:rsidRPr="005410BD">
              <w:rPr>
                <w:b/>
                <w:noProof/>
                <w:sz w:val="28"/>
              </w:rPr>
              <w:fldChar w:fldCharType="end"/>
            </w:r>
            <w:r w:rsidR="00A0772B" w:rsidRPr="005410BD">
              <w:rPr>
                <w:b/>
                <w:noProof/>
                <w:sz w:val="28"/>
              </w:rPr>
              <w:t>6</w:t>
            </w:r>
          </w:p>
        </w:tc>
        <w:tc>
          <w:tcPr>
            <w:tcW w:w="709" w:type="dxa"/>
          </w:tcPr>
          <w:p w14:paraId="77009707" w14:textId="77777777" w:rsidR="001E41F3" w:rsidRPr="005410BD" w:rsidRDefault="001E41F3">
            <w:pPr>
              <w:pStyle w:val="CRCoverPage"/>
              <w:spacing w:after="0"/>
              <w:jc w:val="center"/>
              <w:rPr>
                <w:noProof/>
              </w:rPr>
            </w:pPr>
            <w:r w:rsidRPr="005410BD">
              <w:rPr>
                <w:b/>
                <w:noProof/>
                <w:sz w:val="28"/>
              </w:rPr>
              <w:t>CR</w:t>
            </w:r>
          </w:p>
        </w:tc>
        <w:tc>
          <w:tcPr>
            <w:tcW w:w="1276" w:type="dxa"/>
            <w:shd w:val="pct30" w:color="FFFF00" w:fill="auto"/>
          </w:tcPr>
          <w:p w14:paraId="6CAED29D" w14:textId="0BD9ED51" w:rsidR="001E41F3" w:rsidRPr="005410BD" w:rsidRDefault="00270654" w:rsidP="00547111">
            <w:pPr>
              <w:pStyle w:val="CRCoverPage"/>
              <w:spacing w:after="0"/>
              <w:rPr>
                <w:noProof/>
              </w:rPr>
            </w:pPr>
            <w:fldSimple w:instr=" DOCPROPERTY  Cr#  \* MERGEFORMAT ">
              <w:r w:rsidR="001A7946" w:rsidRPr="005410BD">
                <w:rPr>
                  <w:b/>
                  <w:noProof/>
                  <w:sz w:val="28"/>
                </w:rPr>
                <w:t>0068</w:t>
              </w:r>
            </w:fldSimple>
          </w:p>
        </w:tc>
        <w:tc>
          <w:tcPr>
            <w:tcW w:w="709" w:type="dxa"/>
          </w:tcPr>
          <w:p w14:paraId="09D2C09B" w14:textId="77777777" w:rsidR="001E41F3" w:rsidRPr="005410BD" w:rsidRDefault="001E41F3" w:rsidP="0051580D">
            <w:pPr>
              <w:pStyle w:val="CRCoverPage"/>
              <w:tabs>
                <w:tab w:val="right" w:pos="625"/>
              </w:tabs>
              <w:spacing w:after="0"/>
              <w:jc w:val="center"/>
              <w:rPr>
                <w:noProof/>
              </w:rPr>
            </w:pPr>
            <w:r w:rsidRPr="005410BD">
              <w:rPr>
                <w:b/>
                <w:bCs/>
                <w:noProof/>
                <w:sz w:val="28"/>
              </w:rPr>
              <w:t>rev</w:t>
            </w:r>
          </w:p>
        </w:tc>
        <w:tc>
          <w:tcPr>
            <w:tcW w:w="992" w:type="dxa"/>
            <w:shd w:val="pct30" w:color="FFFF00" w:fill="auto"/>
          </w:tcPr>
          <w:p w14:paraId="7533BF9D" w14:textId="02337608" w:rsidR="001E41F3" w:rsidRPr="005410BD" w:rsidRDefault="005410BD" w:rsidP="00E13F3D">
            <w:pPr>
              <w:pStyle w:val="CRCoverPage"/>
              <w:spacing w:after="0"/>
              <w:jc w:val="center"/>
              <w:rPr>
                <w:b/>
                <w:noProof/>
              </w:rPr>
            </w:pPr>
            <w:r w:rsidRPr="005410BD">
              <w:rPr>
                <w:b/>
                <w:noProof/>
                <w:sz w:val="28"/>
              </w:rPr>
              <w:t>1</w:t>
            </w:r>
          </w:p>
        </w:tc>
        <w:tc>
          <w:tcPr>
            <w:tcW w:w="2410" w:type="dxa"/>
          </w:tcPr>
          <w:p w14:paraId="5D4AEAE9" w14:textId="77777777" w:rsidR="001E41F3" w:rsidRPr="005410BD" w:rsidRDefault="001E41F3" w:rsidP="0051580D">
            <w:pPr>
              <w:pStyle w:val="CRCoverPage"/>
              <w:tabs>
                <w:tab w:val="right" w:pos="1825"/>
              </w:tabs>
              <w:spacing w:after="0"/>
              <w:jc w:val="center"/>
              <w:rPr>
                <w:noProof/>
              </w:rPr>
            </w:pPr>
            <w:r w:rsidRPr="005410BD">
              <w:rPr>
                <w:b/>
                <w:noProof/>
                <w:sz w:val="28"/>
                <w:szCs w:val="28"/>
              </w:rPr>
              <w:t>Current version:</w:t>
            </w:r>
          </w:p>
        </w:tc>
        <w:tc>
          <w:tcPr>
            <w:tcW w:w="1701" w:type="dxa"/>
            <w:shd w:val="pct30" w:color="FFFF00" w:fill="auto"/>
          </w:tcPr>
          <w:p w14:paraId="1E22D6AC" w14:textId="5B7292CD" w:rsidR="001E41F3" w:rsidRPr="005410BD" w:rsidRDefault="00270654">
            <w:pPr>
              <w:pStyle w:val="CRCoverPage"/>
              <w:spacing w:after="0"/>
              <w:jc w:val="center"/>
              <w:rPr>
                <w:noProof/>
                <w:sz w:val="28"/>
              </w:rPr>
            </w:pPr>
            <w:fldSimple w:instr=" DOCPROPERTY  Version  \* MERGEFORMAT ">
              <w:r w:rsidR="00091342" w:rsidRPr="005410BD">
                <w:rPr>
                  <w:b/>
                  <w:noProof/>
                  <w:sz w:val="28"/>
                </w:rPr>
                <w:fldChar w:fldCharType="begin"/>
              </w:r>
              <w:r w:rsidR="00091342" w:rsidRPr="005410BD">
                <w:rPr>
                  <w:b/>
                  <w:noProof/>
                  <w:sz w:val="28"/>
                </w:rPr>
                <w:instrText xml:space="preserve"> DOCPROPERTY  Version  \* MERGEFORMAT </w:instrText>
              </w:r>
              <w:r w:rsidR="00091342" w:rsidRPr="005410BD">
                <w:rPr>
                  <w:b/>
                  <w:noProof/>
                  <w:sz w:val="28"/>
                </w:rPr>
                <w:fldChar w:fldCharType="separate"/>
              </w:r>
              <w:r w:rsidR="00091342" w:rsidRPr="005410BD">
                <w:rPr>
                  <w:b/>
                  <w:noProof/>
                  <w:sz w:val="28"/>
                </w:rPr>
                <w:t>1</w:t>
              </w:r>
              <w:r w:rsidR="009330D1" w:rsidRPr="005410BD">
                <w:rPr>
                  <w:b/>
                  <w:noProof/>
                  <w:sz w:val="28"/>
                </w:rPr>
                <w:t>5</w:t>
              </w:r>
              <w:r w:rsidR="00091342" w:rsidRPr="005410BD">
                <w:rPr>
                  <w:b/>
                  <w:noProof/>
                  <w:sz w:val="28"/>
                </w:rPr>
                <w:t>.</w:t>
              </w:r>
              <w:r w:rsidR="00091342" w:rsidRPr="005410BD">
                <w:rPr>
                  <w:b/>
                  <w:noProof/>
                  <w:sz w:val="28"/>
                </w:rPr>
                <w:fldChar w:fldCharType="end"/>
              </w:r>
            </w:fldSimple>
            <w:r w:rsidR="00465688" w:rsidRPr="005410BD">
              <w:rPr>
                <w:b/>
                <w:noProof/>
                <w:sz w:val="28"/>
              </w:rPr>
              <w:t>2</w:t>
            </w:r>
            <w:r w:rsidR="00091342" w:rsidRPr="005410BD">
              <w:rPr>
                <w:b/>
                <w:noProof/>
                <w:sz w:val="28"/>
              </w:rPr>
              <w:t>.0</w:t>
            </w:r>
          </w:p>
        </w:tc>
        <w:tc>
          <w:tcPr>
            <w:tcW w:w="143" w:type="dxa"/>
            <w:tcBorders>
              <w:right w:val="single" w:sz="4" w:space="0" w:color="auto"/>
            </w:tcBorders>
          </w:tcPr>
          <w:p w14:paraId="399238C9" w14:textId="77777777" w:rsidR="001E41F3" w:rsidRPr="005410BD" w:rsidRDefault="001E41F3">
            <w:pPr>
              <w:pStyle w:val="CRCoverPage"/>
              <w:spacing w:after="0"/>
              <w:rPr>
                <w:noProof/>
              </w:rPr>
            </w:pPr>
          </w:p>
        </w:tc>
      </w:tr>
      <w:tr w:rsidR="001E41F3" w:rsidRPr="005410BD" w14:paraId="7DC9F5A2" w14:textId="77777777" w:rsidTr="00547111">
        <w:tc>
          <w:tcPr>
            <w:tcW w:w="9641" w:type="dxa"/>
            <w:gridSpan w:val="9"/>
            <w:tcBorders>
              <w:left w:val="single" w:sz="4" w:space="0" w:color="auto"/>
              <w:right w:val="single" w:sz="4" w:space="0" w:color="auto"/>
            </w:tcBorders>
          </w:tcPr>
          <w:p w14:paraId="4883A7D2" w14:textId="77777777" w:rsidR="001E41F3" w:rsidRPr="005410BD" w:rsidRDefault="001E41F3">
            <w:pPr>
              <w:pStyle w:val="CRCoverPage"/>
              <w:spacing w:after="0"/>
              <w:rPr>
                <w:noProof/>
              </w:rPr>
            </w:pPr>
          </w:p>
        </w:tc>
      </w:tr>
      <w:tr w:rsidR="001E41F3" w:rsidRPr="005410BD" w14:paraId="266B4BDF" w14:textId="77777777" w:rsidTr="00547111">
        <w:tc>
          <w:tcPr>
            <w:tcW w:w="9641" w:type="dxa"/>
            <w:gridSpan w:val="9"/>
            <w:tcBorders>
              <w:top w:val="single" w:sz="4" w:space="0" w:color="auto"/>
            </w:tcBorders>
          </w:tcPr>
          <w:p w14:paraId="47E13998" w14:textId="77777777" w:rsidR="001E41F3" w:rsidRPr="005410BD" w:rsidRDefault="001E41F3">
            <w:pPr>
              <w:pStyle w:val="CRCoverPage"/>
              <w:spacing w:after="0"/>
              <w:jc w:val="center"/>
              <w:rPr>
                <w:rFonts w:cs="Arial"/>
                <w:i/>
                <w:noProof/>
              </w:rPr>
            </w:pPr>
            <w:r w:rsidRPr="005410BD">
              <w:rPr>
                <w:rFonts w:cs="Arial"/>
                <w:i/>
                <w:noProof/>
              </w:rPr>
              <w:t xml:space="preserve">For </w:t>
            </w:r>
            <w:hyperlink r:id="rId9" w:anchor="_blank" w:history="1">
              <w:r w:rsidRPr="005410BD">
                <w:rPr>
                  <w:rStyle w:val="Hyperlink"/>
                  <w:rFonts w:cs="Arial"/>
                  <w:b/>
                  <w:i/>
                  <w:noProof/>
                  <w:color w:val="FF0000"/>
                </w:rPr>
                <w:t>HE</w:t>
              </w:r>
              <w:bookmarkStart w:id="3" w:name="_Hlt497126619"/>
              <w:r w:rsidRPr="005410BD">
                <w:rPr>
                  <w:rStyle w:val="Hyperlink"/>
                  <w:rFonts w:cs="Arial"/>
                  <w:b/>
                  <w:i/>
                  <w:noProof/>
                  <w:color w:val="FF0000"/>
                </w:rPr>
                <w:t>L</w:t>
              </w:r>
              <w:bookmarkEnd w:id="3"/>
              <w:r w:rsidRPr="005410BD">
                <w:rPr>
                  <w:rStyle w:val="Hyperlink"/>
                  <w:rFonts w:cs="Arial"/>
                  <w:b/>
                  <w:i/>
                  <w:noProof/>
                  <w:color w:val="FF0000"/>
                </w:rPr>
                <w:t>P</w:t>
              </w:r>
            </w:hyperlink>
            <w:r w:rsidRPr="005410BD">
              <w:rPr>
                <w:rFonts w:cs="Arial"/>
                <w:b/>
                <w:i/>
                <w:noProof/>
                <w:color w:val="FF0000"/>
              </w:rPr>
              <w:t xml:space="preserve"> </w:t>
            </w:r>
            <w:r w:rsidRPr="005410BD">
              <w:rPr>
                <w:rFonts w:cs="Arial"/>
                <w:i/>
                <w:noProof/>
              </w:rPr>
              <w:t>on using this form</w:t>
            </w:r>
            <w:r w:rsidR="0051580D" w:rsidRPr="005410BD">
              <w:rPr>
                <w:rFonts w:cs="Arial"/>
                <w:i/>
                <w:noProof/>
              </w:rPr>
              <w:t>: c</w:t>
            </w:r>
            <w:r w:rsidR="00F25D98" w:rsidRPr="005410BD">
              <w:rPr>
                <w:rFonts w:cs="Arial"/>
                <w:i/>
                <w:noProof/>
              </w:rPr>
              <w:t xml:space="preserve">omprehensive instructions can be found at </w:t>
            </w:r>
            <w:r w:rsidR="001B7A65" w:rsidRPr="005410BD">
              <w:rPr>
                <w:rFonts w:cs="Arial"/>
                <w:i/>
                <w:noProof/>
              </w:rPr>
              <w:br/>
            </w:r>
            <w:hyperlink r:id="rId10" w:history="1">
              <w:r w:rsidR="00DE34CF" w:rsidRPr="005410BD">
                <w:rPr>
                  <w:rStyle w:val="Hyperlink"/>
                  <w:rFonts w:cs="Arial"/>
                  <w:i/>
                  <w:noProof/>
                </w:rPr>
                <w:t>http://www.3gpp.org/Change-Requests</w:t>
              </w:r>
            </w:hyperlink>
            <w:r w:rsidR="00F25D98" w:rsidRPr="005410BD">
              <w:rPr>
                <w:rFonts w:cs="Arial"/>
                <w:i/>
                <w:noProof/>
              </w:rPr>
              <w:t>.</w:t>
            </w:r>
          </w:p>
        </w:tc>
      </w:tr>
      <w:tr w:rsidR="001E41F3" w:rsidRPr="005410BD" w14:paraId="296CF086" w14:textId="77777777" w:rsidTr="00547111">
        <w:tc>
          <w:tcPr>
            <w:tcW w:w="9641" w:type="dxa"/>
            <w:gridSpan w:val="9"/>
          </w:tcPr>
          <w:p w14:paraId="7D4A60B5" w14:textId="77777777" w:rsidR="001E41F3" w:rsidRPr="005410BD" w:rsidRDefault="001E41F3">
            <w:pPr>
              <w:pStyle w:val="CRCoverPage"/>
              <w:spacing w:after="0"/>
              <w:rPr>
                <w:noProof/>
                <w:sz w:val="8"/>
                <w:szCs w:val="8"/>
              </w:rPr>
            </w:pPr>
          </w:p>
        </w:tc>
      </w:tr>
    </w:tbl>
    <w:p w14:paraId="53540664" w14:textId="77777777" w:rsidR="001E41F3" w:rsidRPr="005410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10BD" w14:paraId="0EE45D52" w14:textId="77777777" w:rsidTr="00A7671C">
        <w:tc>
          <w:tcPr>
            <w:tcW w:w="2835" w:type="dxa"/>
          </w:tcPr>
          <w:p w14:paraId="59860FA1" w14:textId="77777777" w:rsidR="00F25D98" w:rsidRPr="005410BD" w:rsidRDefault="00F25D98" w:rsidP="001E41F3">
            <w:pPr>
              <w:pStyle w:val="CRCoverPage"/>
              <w:tabs>
                <w:tab w:val="right" w:pos="2751"/>
              </w:tabs>
              <w:spacing w:after="0"/>
              <w:rPr>
                <w:b/>
                <w:i/>
                <w:noProof/>
              </w:rPr>
            </w:pPr>
            <w:r w:rsidRPr="005410BD">
              <w:rPr>
                <w:b/>
                <w:i/>
                <w:noProof/>
              </w:rPr>
              <w:t>Proposed change</w:t>
            </w:r>
            <w:r w:rsidR="00A7671C" w:rsidRPr="005410BD">
              <w:rPr>
                <w:b/>
                <w:i/>
                <w:noProof/>
              </w:rPr>
              <w:t xml:space="preserve"> </w:t>
            </w:r>
            <w:r w:rsidRPr="005410BD">
              <w:rPr>
                <w:b/>
                <w:i/>
                <w:noProof/>
              </w:rPr>
              <w:t>affects:</w:t>
            </w:r>
          </w:p>
        </w:tc>
        <w:tc>
          <w:tcPr>
            <w:tcW w:w="1418" w:type="dxa"/>
          </w:tcPr>
          <w:p w14:paraId="07128383" w14:textId="77777777" w:rsidR="00F25D98" w:rsidRPr="005410BD" w:rsidRDefault="00F25D98" w:rsidP="001E41F3">
            <w:pPr>
              <w:pStyle w:val="CRCoverPage"/>
              <w:spacing w:after="0"/>
              <w:jc w:val="right"/>
              <w:rPr>
                <w:noProof/>
              </w:rPr>
            </w:pPr>
            <w:r w:rsidRPr="005410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10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10BD" w:rsidRDefault="00F25D98" w:rsidP="001E41F3">
            <w:pPr>
              <w:pStyle w:val="CRCoverPage"/>
              <w:spacing w:after="0"/>
              <w:jc w:val="right"/>
              <w:rPr>
                <w:noProof/>
                <w:u w:val="single"/>
              </w:rPr>
            </w:pPr>
            <w:r w:rsidRPr="005410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10BD" w:rsidRDefault="00F25D98" w:rsidP="001E41F3">
            <w:pPr>
              <w:pStyle w:val="CRCoverPage"/>
              <w:spacing w:after="0"/>
              <w:jc w:val="center"/>
              <w:rPr>
                <w:b/>
                <w:caps/>
                <w:noProof/>
              </w:rPr>
            </w:pPr>
          </w:p>
        </w:tc>
        <w:tc>
          <w:tcPr>
            <w:tcW w:w="2126" w:type="dxa"/>
          </w:tcPr>
          <w:p w14:paraId="2ED8415F" w14:textId="77777777" w:rsidR="00F25D98" w:rsidRPr="005410BD" w:rsidRDefault="00F25D98" w:rsidP="001E41F3">
            <w:pPr>
              <w:pStyle w:val="CRCoverPage"/>
              <w:spacing w:after="0"/>
              <w:jc w:val="right"/>
              <w:rPr>
                <w:noProof/>
                <w:u w:val="single"/>
              </w:rPr>
            </w:pPr>
            <w:r w:rsidRPr="005410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10BD" w:rsidRDefault="00F25D98" w:rsidP="001E41F3">
            <w:pPr>
              <w:pStyle w:val="CRCoverPage"/>
              <w:spacing w:after="0"/>
              <w:jc w:val="center"/>
              <w:rPr>
                <w:b/>
                <w:caps/>
                <w:noProof/>
              </w:rPr>
            </w:pPr>
          </w:p>
        </w:tc>
        <w:tc>
          <w:tcPr>
            <w:tcW w:w="1418" w:type="dxa"/>
            <w:tcBorders>
              <w:left w:val="nil"/>
            </w:tcBorders>
          </w:tcPr>
          <w:p w14:paraId="6562735E" w14:textId="77777777" w:rsidR="00F25D98" w:rsidRPr="005410BD" w:rsidRDefault="00F25D98" w:rsidP="001E41F3">
            <w:pPr>
              <w:pStyle w:val="CRCoverPage"/>
              <w:spacing w:after="0"/>
              <w:jc w:val="right"/>
              <w:rPr>
                <w:noProof/>
              </w:rPr>
            </w:pPr>
            <w:r w:rsidRPr="005410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10BD" w:rsidRDefault="00F25D98" w:rsidP="001E41F3">
            <w:pPr>
              <w:pStyle w:val="CRCoverPage"/>
              <w:spacing w:after="0"/>
              <w:jc w:val="center"/>
              <w:rPr>
                <w:b/>
                <w:bCs/>
                <w:caps/>
                <w:noProof/>
              </w:rPr>
            </w:pPr>
          </w:p>
        </w:tc>
      </w:tr>
    </w:tbl>
    <w:p w14:paraId="69DCC391" w14:textId="77777777" w:rsidR="001E41F3" w:rsidRPr="005410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10BD" w14:paraId="31618834" w14:textId="77777777" w:rsidTr="00547111">
        <w:tc>
          <w:tcPr>
            <w:tcW w:w="9640" w:type="dxa"/>
            <w:gridSpan w:val="11"/>
          </w:tcPr>
          <w:p w14:paraId="55477508" w14:textId="77777777" w:rsidR="001E41F3" w:rsidRPr="005410BD" w:rsidRDefault="001E41F3">
            <w:pPr>
              <w:pStyle w:val="CRCoverPage"/>
              <w:spacing w:after="0"/>
              <w:rPr>
                <w:noProof/>
                <w:sz w:val="8"/>
                <w:szCs w:val="8"/>
              </w:rPr>
            </w:pPr>
          </w:p>
        </w:tc>
      </w:tr>
      <w:tr w:rsidR="001E41F3" w:rsidRPr="005410BD" w14:paraId="58300953" w14:textId="77777777" w:rsidTr="00547111">
        <w:tc>
          <w:tcPr>
            <w:tcW w:w="1843" w:type="dxa"/>
            <w:tcBorders>
              <w:top w:val="single" w:sz="4" w:space="0" w:color="auto"/>
              <w:left w:val="single" w:sz="4" w:space="0" w:color="auto"/>
            </w:tcBorders>
          </w:tcPr>
          <w:p w14:paraId="05B2F3A2" w14:textId="77777777" w:rsidR="001E41F3" w:rsidRPr="005410BD" w:rsidRDefault="001E41F3">
            <w:pPr>
              <w:pStyle w:val="CRCoverPage"/>
              <w:tabs>
                <w:tab w:val="right" w:pos="1759"/>
              </w:tabs>
              <w:spacing w:after="0"/>
              <w:rPr>
                <w:b/>
                <w:i/>
                <w:noProof/>
              </w:rPr>
            </w:pPr>
            <w:r w:rsidRPr="005410BD">
              <w:rPr>
                <w:b/>
                <w:i/>
                <w:noProof/>
              </w:rPr>
              <w:t>Title:</w:t>
            </w:r>
            <w:r w:rsidRPr="005410BD">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22095" w:rsidRPr="005410BD" w14:paraId="16DFEBC8" w14:textId="77777777" w:rsidTr="00004E02">
              <w:tc>
                <w:tcPr>
                  <w:tcW w:w="7797" w:type="dxa"/>
                  <w:tcBorders>
                    <w:top w:val="single" w:sz="4" w:space="0" w:color="auto"/>
                    <w:right w:val="single" w:sz="4" w:space="0" w:color="auto"/>
                  </w:tcBorders>
                  <w:shd w:val="pct30" w:color="FFFF00" w:fill="auto"/>
                </w:tcPr>
                <w:p w14:paraId="64BBE227" w14:textId="72025D7E" w:rsidR="00C22095" w:rsidRPr="005410BD" w:rsidRDefault="00C22095" w:rsidP="00C22095">
                  <w:pPr>
                    <w:spacing w:after="0"/>
                    <w:ind w:left="100"/>
                    <w:rPr>
                      <w:rFonts w:ascii="Arial" w:hAnsi="Arial"/>
                      <w:noProof/>
                    </w:rPr>
                  </w:pPr>
                  <w:r w:rsidRPr="005410BD">
                    <w:rPr>
                      <w:rFonts w:ascii="Arial" w:hAnsi="Arial"/>
                      <w:noProof/>
                    </w:rPr>
                    <w:t xml:space="preserve">Correction of </w:t>
                  </w:r>
                  <w:r w:rsidR="00C83BC7" w:rsidRPr="005410BD">
                    <w:rPr>
                      <w:rFonts w:ascii="Arial" w:hAnsi="Arial"/>
                      <w:noProof/>
                    </w:rPr>
                    <w:t>Private</w:t>
                  </w:r>
                  <w:r w:rsidRPr="005410BD">
                    <w:rPr>
                      <w:rFonts w:ascii="Arial" w:hAnsi="Arial"/>
                      <w:noProof/>
                    </w:rPr>
                    <w:t xml:space="preserve"> Call Test Cases in clause 6.</w:t>
                  </w:r>
                  <w:r w:rsidR="00C83BC7" w:rsidRPr="005410BD">
                    <w:rPr>
                      <w:rFonts w:ascii="Arial" w:hAnsi="Arial"/>
                      <w:noProof/>
                    </w:rPr>
                    <w:t>2</w:t>
                  </w:r>
                </w:p>
              </w:tc>
            </w:tr>
          </w:tbl>
          <w:p w14:paraId="3D393EEE" w14:textId="53F89D9C" w:rsidR="001E41F3" w:rsidRPr="005410BD" w:rsidRDefault="001E41F3">
            <w:pPr>
              <w:pStyle w:val="CRCoverPage"/>
              <w:spacing w:after="0"/>
              <w:ind w:left="100"/>
              <w:rPr>
                <w:noProof/>
              </w:rPr>
            </w:pPr>
          </w:p>
        </w:tc>
      </w:tr>
      <w:tr w:rsidR="001E41F3" w:rsidRPr="005410BD" w14:paraId="05C08479" w14:textId="77777777" w:rsidTr="00547111">
        <w:tc>
          <w:tcPr>
            <w:tcW w:w="1843" w:type="dxa"/>
            <w:tcBorders>
              <w:left w:val="single" w:sz="4" w:space="0" w:color="auto"/>
            </w:tcBorders>
          </w:tcPr>
          <w:p w14:paraId="45E29F53" w14:textId="77777777" w:rsidR="001E41F3" w:rsidRPr="005410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10BD" w:rsidRDefault="001E41F3">
            <w:pPr>
              <w:pStyle w:val="CRCoverPage"/>
              <w:spacing w:after="0"/>
              <w:rPr>
                <w:noProof/>
                <w:sz w:val="8"/>
                <w:szCs w:val="8"/>
              </w:rPr>
            </w:pPr>
          </w:p>
        </w:tc>
      </w:tr>
      <w:tr w:rsidR="001E41F3" w:rsidRPr="005410BD" w14:paraId="46D5D7C2" w14:textId="77777777" w:rsidTr="00547111">
        <w:tc>
          <w:tcPr>
            <w:tcW w:w="1843" w:type="dxa"/>
            <w:tcBorders>
              <w:left w:val="single" w:sz="4" w:space="0" w:color="auto"/>
            </w:tcBorders>
          </w:tcPr>
          <w:p w14:paraId="45A6C2C4" w14:textId="77777777" w:rsidR="001E41F3" w:rsidRPr="005410BD" w:rsidRDefault="001E41F3">
            <w:pPr>
              <w:pStyle w:val="CRCoverPage"/>
              <w:tabs>
                <w:tab w:val="right" w:pos="1759"/>
              </w:tabs>
              <w:spacing w:after="0"/>
              <w:rPr>
                <w:b/>
                <w:i/>
                <w:noProof/>
              </w:rPr>
            </w:pPr>
            <w:r w:rsidRPr="005410BD">
              <w:rPr>
                <w:b/>
                <w:i/>
                <w:noProof/>
              </w:rPr>
              <w:t>Source to WG:</w:t>
            </w:r>
          </w:p>
        </w:tc>
        <w:tc>
          <w:tcPr>
            <w:tcW w:w="7797" w:type="dxa"/>
            <w:gridSpan w:val="10"/>
            <w:tcBorders>
              <w:right w:val="single" w:sz="4" w:space="0" w:color="auto"/>
            </w:tcBorders>
            <w:shd w:val="pct30" w:color="FFFF00" w:fill="auto"/>
          </w:tcPr>
          <w:p w14:paraId="298AA482" w14:textId="4226A953" w:rsidR="001E41F3" w:rsidRPr="005410BD" w:rsidRDefault="00091342">
            <w:pPr>
              <w:pStyle w:val="CRCoverPage"/>
              <w:spacing w:after="0"/>
              <w:ind w:left="100"/>
              <w:rPr>
                <w:noProof/>
              </w:rPr>
            </w:pPr>
            <w:r w:rsidRPr="005410BD">
              <w:rPr>
                <w:noProof/>
              </w:rPr>
              <w:t>MCC TF160</w:t>
            </w:r>
          </w:p>
        </w:tc>
      </w:tr>
      <w:tr w:rsidR="001E41F3" w:rsidRPr="005410BD" w14:paraId="4196B218" w14:textId="77777777" w:rsidTr="00547111">
        <w:tc>
          <w:tcPr>
            <w:tcW w:w="1843" w:type="dxa"/>
            <w:tcBorders>
              <w:left w:val="single" w:sz="4" w:space="0" w:color="auto"/>
            </w:tcBorders>
          </w:tcPr>
          <w:p w14:paraId="14C300BA" w14:textId="77777777" w:rsidR="001E41F3" w:rsidRPr="005410BD" w:rsidRDefault="001E41F3">
            <w:pPr>
              <w:pStyle w:val="CRCoverPage"/>
              <w:tabs>
                <w:tab w:val="right" w:pos="1759"/>
              </w:tabs>
              <w:spacing w:after="0"/>
              <w:rPr>
                <w:b/>
                <w:i/>
                <w:noProof/>
              </w:rPr>
            </w:pPr>
            <w:r w:rsidRPr="005410BD">
              <w:rPr>
                <w:b/>
                <w:i/>
                <w:noProof/>
              </w:rPr>
              <w:t>Source to TSG:</w:t>
            </w:r>
          </w:p>
        </w:tc>
        <w:tc>
          <w:tcPr>
            <w:tcW w:w="7797" w:type="dxa"/>
            <w:gridSpan w:val="10"/>
            <w:tcBorders>
              <w:right w:val="single" w:sz="4" w:space="0" w:color="auto"/>
            </w:tcBorders>
            <w:shd w:val="pct30" w:color="FFFF00" w:fill="auto"/>
          </w:tcPr>
          <w:p w14:paraId="17FF8B7B" w14:textId="2D5DC1D5" w:rsidR="001E41F3" w:rsidRPr="005410BD" w:rsidRDefault="00DC151B" w:rsidP="00547111">
            <w:pPr>
              <w:pStyle w:val="CRCoverPage"/>
              <w:spacing w:after="0"/>
              <w:ind w:left="100"/>
              <w:rPr>
                <w:noProof/>
              </w:rPr>
            </w:pPr>
            <w:r>
              <w:fldChar w:fldCharType="begin"/>
            </w:r>
            <w:r>
              <w:instrText xml:space="preserve"> DOCPROPERTY  SourceIfTsg  \* MERGEFORMAT </w:instrText>
            </w:r>
            <w:r>
              <w:fldChar w:fldCharType="separate"/>
            </w:r>
            <w:r w:rsidR="00091342" w:rsidRPr="005410BD">
              <w:rPr>
                <w:noProof/>
              </w:rPr>
              <w:t>R5</w:t>
            </w:r>
            <w:r>
              <w:rPr>
                <w:noProof/>
              </w:rPr>
              <w:fldChar w:fldCharType="end"/>
            </w:r>
          </w:p>
        </w:tc>
      </w:tr>
      <w:tr w:rsidR="001E41F3" w:rsidRPr="005410BD" w14:paraId="76303739" w14:textId="77777777" w:rsidTr="00547111">
        <w:tc>
          <w:tcPr>
            <w:tcW w:w="1843" w:type="dxa"/>
            <w:tcBorders>
              <w:left w:val="single" w:sz="4" w:space="0" w:color="auto"/>
            </w:tcBorders>
          </w:tcPr>
          <w:p w14:paraId="4D3B1657" w14:textId="77777777" w:rsidR="001E41F3" w:rsidRPr="005410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10BD" w:rsidRDefault="001E41F3">
            <w:pPr>
              <w:pStyle w:val="CRCoverPage"/>
              <w:spacing w:after="0"/>
              <w:rPr>
                <w:noProof/>
                <w:sz w:val="8"/>
                <w:szCs w:val="8"/>
              </w:rPr>
            </w:pPr>
          </w:p>
        </w:tc>
      </w:tr>
      <w:tr w:rsidR="001E41F3" w:rsidRPr="005410BD" w14:paraId="50563E52" w14:textId="77777777" w:rsidTr="00547111">
        <w:tc>
          <w:tcPr>
            <w:tcW w:w="1843" w:type="dxa"/>
            <w:tcBorders>
              <w:left w:val="single" w:sz="4" w:space="0" w:color="auto"/>
            </w:tcBorders>
          </w:tcPr>
          <w:p w14:paraId="32C381B7" w14:textId="77777777" w:rsidR="001E41F3" w:rsidRPr="005410BD" w:rsidRDefault="001E41F3">
            <w:pPr>
              <w:pStyle w:val="CRCoverPage"/>
              <w:tabs>
                <w:tab w:val="right" w:pos="1759"/>
              </w:tabs>
              <w:spacing w:after="0"/>
              <w:rPr>
                <w:b/>
                <w:i/>
                <w:noProof/>
              </w:rPr>
            </w:pPr>
            <w:r w:rsidRPr="005410BD">
              <w:rPr>
                <w:b/>
                <w:i/>
                <w:noProof/>
              </w:rPr>
              <w:t>Work item code</w:t>
            </w:r>
            <w:r w:rsidR="0051580D" w:rsidRPr="005410BD">
              <w:rPr>
                <w:b/>
                <w:i/>
                <w:noProof/>
              </w:rPr>
              <w:t>:</w:t>
            </w:r>
          </w:p>
        </w:tc>
        <w:tc>
          <w:tcPr>
            <w:tcW w:w="3686" w:type="dxa"/>
            <w:gridSpan w:val="5"/>
            <w:shd w:val="pct30" w:color="FFFF00" w:fill="auto"/>
          </w:tcPr>
          <w:p w14:paraId="115414A3" w14:textId="6D9814E7" w:rsidR="001E41F3" w:rsidRPr="005410BD" w:rsidRDefault="00465688">
            <w:pPr>
              <w:pStyle w:val="CRCoverPage"/>
              <w:spacing w:after="0"/>
              <w:ind w:left="100"/>
              <w:rPr>
                <w:noProof/>
              </w:rPr>
            </w:pPr>
            <w:r w:rsidRPr="005410BD">
              <w:rPr>
                <w:noProof/>
              </w:rPr>
              <w:t>TEI14_Test, MCImp-UEConTest</w:t>
            </w:r>
          </w:p>
        </w:tc>
        <w:tc>
          <w:tcPr>
            <w:tcW w:w="567" w:type="dxa"/>
            <w:tcBorders>
              <w:left w:val="nil"/>
            </w:tcBorders>
          </w:tcPr>
          <w:p w14:paraId="61A86BCF" w14:textId="77777777" w:rsidR="001E41F3" w:rsidRPr="005410BD" w:rsidRDefault="001E41F3">
            <w:pPr>
              <w:pStyle w:val="CRCoverPage"/>
              <w:spacing w:after="0"/>
              <w:ind w:right="100"/>
              <w:rPr>
                <w:noProof/>
              </w:rPr>
            </w:pPr>
          </w:p>
        </w:tc>
        <w:tc>
          <w:tcPr>
            <w:tcW w:w="1417" w:type="dxa"/>
            <w:gridSpan w:val="3"/>
            <w:tcBorders>
              <w:left w:val="nil"/>
            </w:tcBorders>
          </w:tcPr>
          <w:p w14:paraId="153CBFB1" w14:textId="77777777" w:rsidR="001E41F3" w:rsidRPr="005410BD" w:rsidRDefault="001E41F3">
            <w:pPr>
              <w:pStyle w:val="CRCoverPage"/>
              <w:spacing w:after="0"/>
              <w:jc w:val="right"/>
              <w:rPr>
                <w:noProof/>
              </w:rPr>
            </w:pPr>
            <w:r w:rsidRPr="005410BD">
              <w:rPr>
                <w:b/>
                <w:i/>
                <w:noProof/>
              </w:rPr>
              <w:t>Date:</w:t>
            </w:r>
          </w:p>
        </w:tc>
        <w:tc>
          <w:tcPr>
            <w:tcW w:w="2127" w:type="dxa"/>
            <w:tcBorders>
              <w:right w:val="single" w:sz="4" w:space="0" w:color="auto"/>
            </w:tcBorders>
            <w:shd w:val="pct30" w:color="FFFF00" w:fill="auto"/>
          </w:tcPr>
          <w:p w14:paraId="56929475" w14:textId="41E1A009" w:rsidR="001E41F3" w:rsidRPr="005410BD" w:rsidRDefault="00270654">
            <w:pPr>
              <w:pStyle w:val="CRCoverPage"/>
              <w:spacing w:after="0"/>
              <w:ind w:left="100"/>
              <w:rPr>
                <w:noProof/>
              </w:rPr>
            </w:pPr>
            <w:fldSimple w:instr=" DOCPROPERTY  ResDate  \* MERGEFORMAT ">
              <w:r w:rsidR="00091342" w:rsidRPr="005410BD">
                <w:rPr>
                  <w:noProof/>
                </w:rPr>
                <w:t>2022-0</w:t>
              </w:r>
              <w:r w:rsidR="00BC10BF" w:rsidRPr="005410BD">
                <w:rPr>
                  <w:noProof/>
                </w:rPr>
                <w:t>4</w:t>
              </w:r>
              <w:r w:rsidR="00091342" w:rsidRPr="005410BD">
                <w:rPr>
                  <w:noProof/>
                </w:rPr>
                <w:t>-</w:t>
              </w:r>
            </w:fldSimple>
            <w:r w:rsidR="00091342" w:rsidRPr="005410BD">
              <w:rPr>
                <w:noProof/>
              </w:rPr>
              <w:t>2</w:t>
            </w:r>
            <w:r w:rsidR="00465688" w:rsidRPr="005410BD">
              <w:rPr>
                <w:noProof/>
              </w:rPr>
              <w:t>2</w:t>
            </w:r>
          </w:p>
        </w:tc>
      </w:tr>
      <w:tr w:rsidR="001E41F3" w:rsidRPr="005410BD" w14:paraId="690C7843" w14:textId="77777777" w:rsidTr="00547111">
        <w:tc>
          <w:tcPr>
            <w:tcW w:w="1843" w:type="dxa"/>
            <w:tcBorders>
              <w:left w:val="single" w:sz="4" w:space="0" w:color="auto"/>
            </w:tcBorders>
          </w:tcPr>
          <w:p w14:paraId="17A1A642" w14:textId="77777777" w:rsidR="001E41F3" w:rsidRPr="005410BD" w:rsidRDefault="001E41F3">
            <w:pPr>
              <w:pStyle w:val="CRCoverPage"/>
              <w:spacing w:after="0"/>
              <w:rPr>
                <w:b/>
                <w:i/>
                <w:noProof/>
                <w:sz w:val="8"/>
                <w:szCs w:val="8"/>
              </w:rPr>
            </w:pPr>
          </w:p>
        </w:tc>
        <w:tc>
          <w:tcPr>
            <w:tcW w:w="1986" w:type="dxa"/>
            <w:gridSpan w:val="4"/>
          </w:tcPr>
          <w:p w14:paraId="2F73FCFB" w14:textId="77777777" w:rsidR="001E41F3" w:rsidRPr="005410BD" w:rsidRDefault="001E41F3">
            <w:pPr>
              <w:pStyle w:val="CRCoverPage"/>
              <w:spacing w:after="0"/>
              <w:rPr>
                <w:noProof/>
                <w:sz w:val="8"/>
                <w:szCs w:val="8"/>
              </w:rPr>
            </w:pPr>
          </w:p>
        </w:tc>
        <w:tc>
          <w:tcPr>
            <w:tcW w:w="2267" w:type="dxa"/>
            <w:gridSpan w:val="2"/>
          </w:tcPr>
          <w:p w14:paraId="0FBCFC35" w14:textId="77777777" w:rsidR="001E41F3" w:rsidRPr="005410BD" w:rsidRDefault="001E41F3">
            <w:pPr>
              <w:pStyle w:val="CRCoverPage"/>
              <w:spacing w:after="0"/>
              <w:rPr>
                <w:noProof/>
                <w:sz w:val="8"/>
                <w:szCs w:val="8"/>
              </w:rPr>
            </w:pPr>
          </w:p>
        </w:tc>
        <w:tc>
          <w:tcPr>
            <w:tcW w:w="1417" w:type="dxa"/>
            <w:gridSpan w:val="3"/>
          </w:tcPr>
          <w:p w14:paraId="60243A9E" w14:textId="77777777" w:rsidR="001E41F3" w:rsidRPr="005410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10BD" w:rsidRDefault="001E41F3">
            <w:pPr>
              <w:pStyle w:val="CRCoverPage"/>
              <w:spacing w:after="0"/>
              <w:rPr>
                <w:noProof/>
                <w:sz w:val="8"/>
                <w:szCs w:val="8"/>
              </w:rPr>
            </w:pPr>
          </w:p>
        </w:tc>
      </w:tr>
      <w:tr w:rsidR="001E41F3" w:rsidRPr="005410BD" w14:paraId="13D4AF59" w14:textId="77777777" w:rsidTr="00547111">
        <w:trPr>
          <w:cantSplit/>
        </w:trPr>
        <w:tc>
          <w:tcPr>
            <w:tcW w:w="1843" w:type="dxa"/>
            <w:tcBorders>
              <w:left w:val="single" w:sz="4" w:space="0" w:color="auto"/>
            </w:tcBorders>
          </w:tcPr>
          <w:p w14:paraId="1E6EA205" w14:textId="77777777" w:rsidR="001E41F3" w:rsidRPr="005410BD" w:rsidRDefault="001E41F3">
            <w:pPr>
              <w:pStyle w:val="CRCoverPage"/>
              <w:tabs>
                <w:tab w:val="right" w:pos="1759"/>
              </w:tabs>
              <w:spacing w:after="0"/>
              <w:rPr>
                <w:b/>
                <w:i/>
                <w:noProof/>
              </w:rPr>
            </w:pPr>
            <w:r w:rsidRPr="005410BD">
              <w:rPr>
                <w:b/>
                <w:i/>
                <w:noProof/>
              </w:rPr>
              <w:t>Category:</w:t>
            </w:r>
          </w:p>
        </w:tc>
        <w:tc>
          <w:tcPr>
            <w:tcW w:w="851" w:type="dxa"/>
            <w:shd w:val="pct30" w:color="FFFF00" w:fill="auto"/>
          </w:tcPr>
          <w:p w14:paraId="154A6113" w14:textId="6275C506" w:rsidR="001E41F3" w:rsidRPr="005410BD" w:rsidRDefault="00465688" w:rsidP="00D24991">
            <w:pPr>
              <w:pStyle w:val="CRCoverPage"/>
              <w:spacing w:after="0"/>
              <w:ind w:left="100" w:right="-609"/>
              <w:rPr>
                <w:b/>
                <w:bCs/>
                <w:noProof/>
              </w:rPr>
            </w:pPr>
            <w:r w:rsidRPr="005410BD">
              <w:rPr>
                <w:b/>
                <w:bCs/>
              </w:rPr>
              <w:t>F</w:t>
            </w:r>
          </w:p>
        </w:tc>
        <w:tc>
          <w:tcPr>
            <w:tcW w:w="3402" w:type="dxa"/>
            <w:gridSpan w:val="5"/>
            <w:tcBorders>
              <w:left w:val="nil"/>
            </w:tcBorders>
          </w:tcPr>
          <w:p w14:paraId="617AE5C6" w14:textId="77777777" w:rsidR="001E41F3" w:rsidRPr="005410BD" w:rsidRDefault="001E41F3">
            <w:pPr>
              <w:pStyle w:val="CRCoverPage"/>
              <w:spacing w:after="0"/>
              <w:rPr>
                <w:noProof/>
              </w:rPr>
            </w:pPr>
          </w:p>
        </w:tc>
        <w:tc>
          <w:tcPr>
            <w:tcW w:w="1417" w:type="dxa"/>
            <w:gridSpan w:val="3"/>
            <w:tcBorders>
              <w:left w:val="nil"/>
            </w:tcBorders>
          </w:tcPr>
          <w:p w14:paraId="42CDCEE5" w14:textId="77777777" w:rsidR="001E41F3" w:rsidRPr="005410BD" w:rsidRDefault="001E41F3">
            <w:pPr>
              <w:pStyle w:val="CRCoverPage"/>
              <w:spacing w:after="0"/>
              <w:jc w:val="right"/>
              <w:rPr>
                <w:b/>
                <w:i/>
                <w:noProof/>
              </w:rPr>
            </w:pPr>
            <w:r w:rsidRPr="005410BD">
              <w:rPr>
                <w:b/>
                <w:i/>
                <w:noProof/>
              </w:rPr>
              <w:t>Release:</w:t>
            </w:r>
          </w:p>
        </w:tc>
        <w:tc>
          <w:tcPr>
            <w:tcW w:w="2127" w:type="dxa"/>
            <w:tcBorders>
              <w:right w:val="single" w:sz="4" w:space="0" w:color="auto"/>
            </w:tcBorders>
            <w:shd w:val="pct30" w:color="FFFF00" w:fill="auto"/>
          </w:tcPr>
          <w:p w14:paraId="6C870B98" w14:textId="414B9DE2" w:rsidR="001E41F3" w:rsidRPr="005410BD" w:rsidRDefault="00465688">
            <w:pPr>
              <w:pStyle w:val="CRCoverPage"/>
              <w:spacing w:after="0"/>
              <w:ind w:left="100"/>
              <w:rPr>
                <w:noProof/>
              </w:rPr>
            </w:pPr>
            <w:r w:rsidRPr="005410BD">
              <w:t>Rel-15</w:t>
            </w:r>
          </w:p>
        </w:tc>
      </w:tr>
      <w:tr w:rsidR="001E41F3" w:rsidRPr="005410BD" w14:paraId="30122F0C" w14:textId="77777777" w:rsidTr="00547111">
        <w:tc>
          <w:tcPr>
            <w:tcW w:w="1843" w:type="dxa"/>
            <w:tcBorders>
              <w:left w:val="single" w:sz="4" w:space="0" w:color="auto"/>
              <w:bottom w:val="single" w:sz="4" w:space="0" w:color="auto"/>
            </w:tcBorders>
          </w:tcPr>
          <w:p w14:paraId="615796D0" w14:textId="77777777" w:rsidR="001E41F3" w:rsidRPr="005410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10BD" w:rsidRDefault="001E41F3">
            <w:pPr>
              <w:pStyle w:val="CRCoverPage"/>
              <w:spacing w:after="0"/>
              <w:ind w:left="383" w:hanging="383"/>
              <w:rPr>
                <w:i/>
                <w:noProof/>
                <w:sz w:val="18"/>
              </w:rPr>
            </w:pPr>
            <w:r w:rsidRPr="005410BD">
              <w:rPr>
                <w:i/>
                <w:noProof/>
                <w:sz w:val="18"/>
              </w:rPr>
              <w:t xml:space="preserve">Use </w:t>
            </w:r>
            <w:r w:rsidRPr="005410BD">
              <w:rPr>
                <w:i/>
                <w:noProof/>
                <w:sz w:val="18"/>
                <w:u w:val="single"/>
              </w:rPr>
              <w:t>one</w:t>
            </w:r>
            <w:r w:rsidRPr="005410BD">
              <w:rPr>
                <w:i/>
                <w:noProof/>
                <w:sz w:val="18"/>
              </w:rPr>
              <w:t xml:space="preserve"> of the following categories:</w:t>
            </w:r>
            <w:r w:rsidRPr="005410BD">
              <w:rPr>
                <w:b/>
                <w:i/>
                <w:noProof/>
                <w:sz w:val="18"/>
              </w:rPr>
              <w:br/>
              <w:t>F</w:t>
            </w:r>
            <w:r w:rsidRPr="005410BD">
              <w:rPr>
                <w:i/>
                <w:noProof/>
                <w:sz w:val="18"/>
              </w:rPr>
              <w:t xml:space="preserve">  (correction)</w:t>
            </w:r>
            <w:r w:rsidRPr="005410BD">
              <w:rPr>
                <w:i/>
                <w:noProof/>
                <w:sz w:val="18"/>
              </w:rPr>
              <w:br/>
            </w:r>
            <w:r w:rsidRPr="005410BD">
              <w:rPr>
                <w:b/>
                <w:i/>
                <w:noProof/>
                <w:sz w:val="18"/>
              </w:rPr>
              <w:t>A</w:t>
            </w:r>
            <w:r w:rsidRPr="005410BD">
              <w:rPr>
                <w:i/>
                <w:noProof/>
                <w:sz w:val="18"/>
              </w:rPr>
              <w:t xml:space="preserve">  (</w:t>
            </w:r>
            <w:r w:rsidR="00DE34CF" w:rsidRPr="005410BD">
              <w:rPr>
                <w:i/>
                <w:noProof/>
                <w:sz w:val="18"/>
              </w:rPr>
              <w:t xml:space="preserve">mirror </w:t>
            </w:r>
            <w:r w:rsidRPr="005410BD">
              <w:rPr>
                <w:i/>
                <w:noProof/>
                <w:sz w:val="18"/>
              </w:rPr>
              <w:t>correspond</w:t>
            </w:r>
            <w:r w:rsidR="00DE34CF" w:rsidRPr="005410BD">
              <w:rPr>
                <w:i/>
                <w:noProof/>
                <w:sz w:val="18"/>
              </w:rPr>
              <w:t xml:space="preserve">ing </w:t>
            </w:r>
            <w:r w:rsidRPr="005410BD">
              <w:rPr>
                <w:i/>
                <w:noProof/>
                <w:sz w:val="18"/>
              </w:rPr>
              <w:t xml:space="preserve">to a </w:t>
            </w:r>
            <w:r w:rsidR="00DE34CF" w:rsidRPr="005410BD">
              <w:rPr>
                <w:i/>
                <w:noProof/>
                <w:sz w:val="18"/>
              </w:rPr>
              <w:t xml:space="preserve">change </w:t>
            </w:r>
            <w:r w:rsidRPr="005410BD">
              <w:rPr>
                <w:i/>
                <w:noProof/>
                <w:sz w:val="18"/>
              </w:rPr>
              <w:t xml:space="preserve">in an earlier </w:t>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00665C47" w:rsidRPr="005410BD">
              <w:rPr>
                <w:i/>
                <w:noProof/>
                <w:sz w:val="18"/>
              </w:rPr>
              <w:tab/>
            </w:r>
            <w:r w:rsidRPr="005410BD">
              <w:rPr>
                <w:i/>
                <w:noProof/>
                <w:sz w:val="18"/>
              </w:rPr>
              <w:t>release)</w:t>
            </w:r>
            <w:r w:rsidRPr="005410BD">
              <w:rPr>
                <w:i/>
                <w:noProof/>
                <w:sz w:val="18"/>
              </w:rPr>
              <w:br/>
            </w:r>
            <w:r w:rsidRPr="005410BD">
              <w:rPr>
                <w:b/>
                <w:i/>
                <w:noProof/>
                <w:sz w:val="18"/>
              </w:rPr>
              <w:t>B</w:t>
            </w:r>
            <w:r w:rsidRPr="005410BD">
              <w:rPr>
                <w:i/>
                <w:noProof/>
                <w:sz w:val="18"/>
              </w:rPr>
              <w:t xml:space="preserve">  (addition of feature), </w:t>
            </w:r>
            <w:r w:rsidRPr="005410BD">
              <w:rPr>
                <w:i/>
                <w:noProof/>
                <w:sz w:val="18"/>
              </w:rPr>
              <w:br/>
            </w:r>
            <w:r w:rsidRPr="005410BD">
              <w:rPr>
                <w:b/>
                <w:i/>
                <w:noProof/>
                <w:sz w:val="18"/>
              </w:rPr>
              <w:t>C</w:t>
            </w:r>
            <w:r w:rsidRPr="005410BD">
              <w:rPr>
                <w:i/>
                <w:noProof/>
                <w:sz w:val="18"/>
              </w:rPr>
              <w:t xml:space="preserve">  (functional modification of feature)</w:t>
            </w:r>
            <w:r w:rsidRPr="005410BD">
              <w:rPr>
                <w:i/>
                <w:noProof/>
                <w:sz w:val="18"/>
              </w:rPr>
              <w:br/>
            </w:r>
            <w:r w:rsidRPr="005410BD">
              <w:rPr>
                <w:b/>
                <w:i/>
                <w:noProof/>
                <w:sz w:val="18"/>
              </w:rPr>
              <w:t>D</w:t>
            </w:r>
            <w:r w:rsidRPr="005410BD">
              <w:rPr>
                <w:i/>
                <w:noProof/>
                <w:sz w:val="18"/>
              </w:rPr>
              <w:t xml:space="preserve">  (editorial modification)</w:t>
            </w:r>
          </w:p>
          <w:p w14:paraId="05D36727" w14:textId="77777777" w:rsidR="001E41F3" w:rsidRPr="005410BD" w:rsidRDefault="001E41F3">
            <w:pPr>
              <w:pStyle w:val="CRCoverPage"/>
              <w:rPr>
                <w:noProof/>
              </w:rPr>
            </w:pPr>
            <w:r w:rsidRPr="005410BD">
              <w:rPr>
                <w:noProof/>
                <w:sz w:val="18"/>
              </w:rPr>
              <w:t>Detailed explanations of the above categories can</w:t>
            </w:r>
            <w:r w:rsidRPr="005410BD">
              <w:rPr>
                <w:noProof/>
                <w:sz w:val="18"/>
              </w:rPr>
              <w:br/>
              <w:t xml:space="preserve">be found in 3GPP </w:t>
            </w:r>
            <w:hyperlink r:id="rId11" w:history="1">
              <w:r w:rsidRPr="005410BD">
                <w:rPr>
                  <w:rStyle w:val="Hyperlink"/>
                  <w:noProof/>
                  <w:sz w:val="18"/>
                </w:rPr>
                <w:t>TR 21.900</w:t>
              </w:r>
            </w:hyperlink>
            <w:r w:rsidRPr="005410BD">
              <w:rPr>
                <w:noProof/>
                <w:sz w:val="18"/>
              </w:rPr>
              <w:t>.</w:t>
            </w:r>
          </w:p>
        </w:tc>
        <w:tc>
          <w:tcPr>
            <w:tcW w:w="3120" w:type="dxa"/>
            <w:gridSpan w:val="2"/>
            <w:tcBorders>
              <w:bottom w:val="single" w:sz="4" w:space="0" w:color="auto"/>
              <w:right w:val="single" w:sz="4" w:space="0" w:color="auto"/>
            </w:tcBorders>
          </w:tcPr>
          <w:p w14:paraId="1A28F380" w14:textId="2B8F7B7C" w:rsidR="000C038A" w:rsidRPr="005410BD" w:rsidRDefault="001E41F3" w:rsidP="00BD6BB8">
            <w:pPr>
              <w:pStyle w:val="CRCoverPage"/>
              <w:tabs>
                <w:tab w:val="left" w:pos="950"/>
              </w:tabs>
              <w:spacing w:after="0"/>
              <w:ind w:left="241" w:hanging="241"/>
              <w:rPr>
                <w:i/>
                <w:noProof/>
                <w:sz w:val="18"/>
              </w:rPr>
            </w:pPr>
            <w:r w:rsidRPr="005410BD">
              <w:rPr>
                <w:i/>
                <w:noProof/>
                <w:sz w:val="18"/>
              </w:rPr>
              <w:t xml:space="preserve">Use </w:t>
            </w:r>
            <w:r w:rsidRPr="005410BD">
              <w:rPr>
                <w:i/>
                <w:noProof/>
                <w:sz w:val="18"/>
                <w:u w:val="single"/>
              </w:rPr>
              <w:t>one</w:t>
            </w:r>
            <w:r w:rsidRPr="005410BD">
              <w:rPr>
                <w:i/>
                <w:noProof/>
                <w:sz w:val="18"/>
              </w:rPr>
              <w:t xml:space="preserve"> of the following releases:</w:t>
            </w:r>
            <w:r w:rsidRPr="005410BD">
              <w:rPr>
                <w:i/>
                <w:noProof/>
                <w:sz w:val="18"/>
              </w:rPr>
              <w:br/>
              <w:t>Rel-8</w:t>
            </w:r>
            <w:r w:rsidRPr="005410BD">
              <w:rPr>
                <w:i/>
                <w:noProof/>
                <w:sz w:val="18"/>
              </w:rPr>
              <w:tab/>
              <w:t>(Release 8)</w:t>
            </w:r>
            <w:r w:rsidR="007C2097" w:rsidRPr="005410BD">
              <w:rPr>
                <w:i/>
                <w:noProof/>
                <w:sz w:val="18"/>
              </w:rPr>
              <w:br/>
              <w:t>Rel-9</w:t>
            </w:r>
            <w:r w:rsidR="007C2097" w:rsidRPr="005410BD">
              <w:rPr>
                <w:i/>
                <w:noProof/>
                <w:sz w:val="18"/>
              </w:rPr>
              <w:tab/>
              <w:t>(Release 9)</w:t>
            </w:r>
            <w:r w:rsidR="009777D9" w:rsidRPr="005410BD">
              <w:rPr>
                <w:i/>
                <w:noProof/>
                <w:sz w:val="18"/>
              </w:rPr>
              <w:br/>
              <w:t>Rel-10</w:t>
            </w:r>
            <w:r w:rsidR="009777D9" w:rsidRPr="005410BD">
              <w:rPr>
                <w:i/>
                <w:noProof/>
                <w:sz w:val="18"/>
              </w:rPr>
              <w:tab/>
              <w:t>(Release 10)</w:t>
            </w:r>
            <w:r w:rsidR="000C038A" w:rsidRPr="005410BD">
              <w:rPr>
                <w:i/>
                <w:noProof/>
                <w:sz w:val="18"/>
              </w:rPr>
              <w:br/>
              <w:t>Rel-11</w:t>
            </w:r>
            <w:r w:rsidR="000C038A" w:rsidRPr="005410BD">
              <w:rPr>
                <w:i/>
                <w:noProof/>
                <w:sz w:val="18"/>
              </w:rPr>
              <w:tab/>
              <w:t>(Release 11)</w:t>
            </w:r>
            <w:r w:rsidR="000C038A" w:rsidRPr="005410BD">
              <w:rPr>
                <w:i/>
                <w:noProof/>
                <w:sz w:val="18"/>
              </w:rPr>
              <w:br/>
            </w:r>
            <w:r w:rsidR="002E472E" w:rsidRPr="005410BD">
              <w:rPr>
                <w:i/>
                <w:noProof/>
                <w:sz w:val="18"/>
              </w:rPr>
              <w:t>…</w:t>
            </w:r>
            <w:r w:rsidR="0051580D" w:rsidRPr="005410BD">
              <w:rPr>
                <w:i/>
                <w:noProof/>
                <w:sz w:val="18"/>
              </w:rPr>
              <w:br/>
            </w:r>
            <w:r w:rsidR="00E34898" w:rsidRPr="005410BD">
              <w:rPr>
                <w:i/>
                <w:noProof/>
                <w:sz w:val="18"/>
              </w:rPr>
              <w:t>Rel-16</w:t>
            </w:r>
            <w:r w:rsidR="00E34898" w:rsidRPr="005410BD">
              <w:rPr>
                <w:i/>
                <w:noProof/>
                <w:sz w:val="18"/>
              </w:rPr>
              <w:tab/>
              <w:t>(Release 16)</w:t>
            </w:r>
            <w:r w:rsidR="002E472E" w:rsidRPr="005410BD">
              <w:rPr>
                <w:i/>
                <w:noProof/>
                <w:sz w:val="18"/>
              </w:rPr>
              <w:br/>
              <w:t>Rel-17</w:t>
            </w:r>
            <w:r w:rsidR="002E472E" w:rsidRPr="005410BD">
              <w:rPr>
                <w:i/>
                <w:noProof/>
                <w:sz w:val="18"/>
              </w:rPr>
              <w:tab/>
              <w:t>(Release 17)</w:t>
            </w:r>
            <w:r w:rsidR="002E472E" w:rsidRPr="005410BD">
              <w:rPr>
                <w:i/>
                <w:noProof/>
                <w:sz w:val="18"/>
              </w:rPr>
              <w:br/>
              <w:t>Rel-18</w:t>
            </w:r>
            <w:r w:rsidR="002E472E" w:rsidRPr="005410BD">
              <w:rPr>
                <w:i/>
                <w:noProof/>
                <w:sz w:val="18"/>
              </w:rPr>
              <w:tab/>
              <w:t>(Release 18)</w:t>
            </w:r>
            <w:r w:rsidR="00C870F6" w:rsidRPr="005410BD">
              <w:rPr>
                <w:i/>
                <w:noProof/>
                <w:sz w:val="18"/>
              </w:rPr>
              <w:br/>
              <w:t>Rel-19</w:t>
            </w:r>
            <w:r w:rsidR="00653DE4" w:rsidRPr="005410BD">
              <w:rPr>
                <w:i/>
                <w:noProof/>
                <w:sz w:val="18"/>
              </w:rPr>
              <w:tab/>
              <w:t>(Release 19)</w:t>
            </w:r>
          </w:p>
        </w:tc>
      </w:tr>
      <w:tr w:rsidR="001E41F3" w:rsidRPr="005410BD" w14:paraId="7FBEB8E7" w14:textId="77777777" w:rsidTr="00547111">
        <w:tc>
          <w:tcPr>
            <w:tcW w:w="1843" w:type="dxa"/>
          </w:tcPr>
          <w:p w14:paraId="44A3A604" w14:textId="77777777" w:rsidR="001E41F3" w:rsidRPr="005410BD" w:rsidRDefault="001E41F3">
            <w:pPr>
              <w:pStyle w:val="CRCoverPage"/>
              <w:spacing w:after="0"/>
              <w:rPr>
                <w:b/>
                <w:i/>
                <w:noProof/>
                <w:sz w:val="8"/>
                <w:szCs w:val="8"/>
              </w:rPr>
            </w:pPr>
          </w:p>
        </w:tc>
        <w:tc>
          <w:tcPr>
            <w:tcW w:w="7797" w:type="dxa"/>
            <w:gridSpan w:val="10"/>
          </w:tcPr>
          <w:p w14:paraId="5524CC4E" w14:textId="77777777" w:rsidR="001E41F3" w:rsidRPr="005410BD" w:rsidRDefault="001E41F3">
            <w:pPr>
              <w:pStyle w:val="CRCoverPage"/>
              <w:spacing w:after="0"/>
              <w:rPr>
                <w:noProof/>
                <w:sz w:val="8"/>
                <w:szCs w:val="8"/>
              </w:rPr>
            </w:pPr>
          </w:p>
        </w:tc>
      </w:tr>
      <w:tr w:rsidR="001E41F3" w:rsidRPr="005410BD" w14:paraId="1256F52C" w14:textId="77777777" w:rsidTr="00547111">
        <w:tc>
          <w:tcPr>
            <w:tcW w:w="2694" w:type="dxa"/>
            <w:gridSpan w:val="2"/>
            <w:tcBorders>
              <w:top w:val="single" w:sz="4" w:space="0" w:color="auto"/>
              <w:left w:val="single" w:sz="4" w:space="0" w:color="auto"/>
            </w:tcBorders>
          </w:tcPr>
          <w:p w14:paraId="52C87DB0" w14:textId="77777777" w:rsidR="001E41F3" w:rsidRPr="005410BD" w:rsidRDefault="001E41F3">
            <w:pPr>
              <w:pStyle w:val="CRCoverPage"/>
              <w:tabs>
                <w:tab w:val="right" w:pos="2184"/>
              </w:tabs>
              <w:spacing w:after="0"/>
              <w:rPr>
                <w:b/>
                <w:i/>
                <w:noProof/>
              </w:rPr>
            </w:pPr>
            <w:r w:rsidRPr="005410BD">
              <w:rPr>
                <w:b/>
                <w:i/>
                <w:noProof/>
              </w:rPr>
              <w:t>Reason for change:</w:t>
            </w:r>
          </w:p>
        </w:tc>
        <w:tc>
          <w:tcPr>
            <w:tcW w:w="6946" w:type="dxa"/>
            <w:gridSpan w:val="9"/>
            <w:tcBorders>
              <w:top w:val="single" w:sz="4" w:space="0" w:color="auto"/>
              <w:right w:val="single" w:sz="4" w:space="0" w:color="auto"/>
            </w:tcBorders>
            <w:shd w:val="pct30" w:color="FFFF00" w:fill="auto"/>
          </w:tcPr>
          <w:p w14:paraId="40843CF1" w14:textId="2F69DE0E" w:rsidR="00874FE9" w:rsidRPr="005410BD" w:rsidRDefault="00874FE9" w:rsidP="00874FE9">
            <w:pPr>
              <w:pStyle w:val="CRCoverPage"/>
              <w:numPr>
                <w:ilvl w:val="0"/>
                <w:numId w:val="24"/>
              </w:numPr>
              <w:spacing w:after="0"/>
            </w:pPr>
            <w:r w:rsidRPr="005410BD">
              <w:t>Generic test procedures were introduced in TS 36.579-1</w:t>
            </w:r>
            <w:r w:rsidR="00CC0D74" w:rsidRPr="005410BD">
              <w:t>.</w:t>
            </w:r>
            <w:r w:rsidRPr="005410BD">
              <w:t xml:space="preserve"> </w:t>
            </w:r>
          </w:p>
          <w:p w14:paraId="2C22CCC2" w14:textId="70166CD7" w:rsidR="00874FE9" w:rsidRPr="005410BD" w:rsidRDefault="00874FE9" w:rsidP="00874FE9">
            <w:pPr>
              <w:pStyle w:val="CRCoverPage"/>
              <w:numPr>
                <w:ilvl w:val="0"/>
                <w:numId w:val="24"/>
              </w:numPr>
              <w:spacing w:after="0"/>
            </w:pPr>
            <w:r w:rsidRPr="005410BD">
              <w:t>Incorrect message flows acc. to TS 24.581 e.g.</w:t>
            </w:r>
          </w:p>
          <w:p w14:paraId="2EF4C785" w14:textId="7DF02F33" w:rsidR="00874FE9" w:rsidRPr="005410BD" w:rsidRDefault="006A43DA" w:rsidP="006A43DA">
            <w:pPr>
              <w:pStyle w:val="CRCoverPage"/>
              <w:numPr>
                <w:ilvl w:val="1"/>
                <w:numId w:val="24"/>
              </w:numPr>
              <w:spacing w:after="0"/>
            </w:pPr>
            <w:r w:rsidRPr="005410BD">
              <w:t xml:space="preserve">TC 6.2.1, Note2 to step 14: Override granted does not exist in TS 24.581, </w:t>
            </w:r>
            <w:r w:rsidRPr="005410BD">
              <w:br/>
              <w:t xml:space="preserve">Media plane end requests before re-INVITE for upgrade or downgrade missing </w:t>
            </w:r>
          </w:p>
          <w:p w14:paraId="60BBB96A" w14:textId="3C3B58D2" w:rsidR="006A0032" w:rsidRPr="005410BD" w:rsidRDefault="006A0032" w:rsidP="006A0032">
            <w:pPr>
              <w:pStyle w:val="CRCoverPage"/>
              <w:numPr>
                <w:ilvl w:val="1"/>
                <w:numId w:val="24"/>
              </w:numPr>
              <w:spacing w:after="0"/>
            </w:pPr>
            <w:r w:rsidRPr="005410BD">
              <w:t xml:space="preserve">TC 6.2.2 </w:t>
            </w:r>
            <w:r w:rsidR="00874FE9" w:rsidRPr="005410BD">
              <w:t>TP</w:t>
            </w:r>
            <w:r w:rsidR="00EA3CCA" w:rsidRPr="005410BD">
              <w:t>1</w:t>
            </w:r>
            <w:r w:rsidR="006A43DA" w:rsidRPr="005410BD">
              <w:t xml:space="preserve"> and TP</w:t>
            </w:r>
            <w:r w:rsidR="00EA3CCA" w:rsidRPr="005410BD">
              <w:t xml:space="preserve">2 </w:t>
            </w:r>
            <w:r w:rsidR="00874FE9" w:rsidRPr="005410BD">
              <w:t>contradict message flow</w:t>
            </w:r>
            <w:r w:rsidR="00EA3CCA" w:rsidRPr="005410BD">
              <w:t xml:space="preserve"> and </w:t>
            </w:r>
            <w:bookmarkStart w:id="4" w:name="_Hlk98238317"/>
            <w:r w:rsidR="00EA3CCA" w:rsidRPr="005410BD">
              <w:t xml:space="preserve">TP 6 is a mixture of group call and manual and automatic commencement </w:t>
            </w:r>
            <w:bookmarkEnd w:id="4"/>
            <w:r w:rsidRPr="005410BD">
              <w:br/>
              <w:t xml:space="preserve">transmission granted message </w:t>
            </w:r>
            <w:r w:rsidR="006A43DA" w:rsidRPr="005410BD">
              <w:t>i</w:t>
            </w:r>
            <w:r w:rsidRPr="005410BD">
              <w:t xml:space="preserve">s received by the MCVideo Client </w:t>
            </w:r>
            <w:r w:rsidR="006A43DA" w:rsidRPr="005410BD">
              <w:t xml:space="preserve">only </w:t>
            </w:r>
            <w:r w:rsidRPr="005410BD">
              <w:t>in 'U: pending request to transmit' or  'U: queued transmission' state.</w:t>
            </w:r>
            <w:r w:rsidR="006A43DA" w:rsidRPr="005410BD">
              <w:br/>
            </w:r>
            <w:r w:rsidR="006A43DA" w:rsidRPr="005410BD">
              <w:rPr>
                <w:rFonts w:cs="Arial"/>
              </w:rPr>
              <w:t>usage of "pc_MCX_DisplayInfoEmergencyCall" missing</w:t>
            </w:r>
            <w:r w:rsidR="006A43DA" w:rsidRPr="005410BD">
              <w:br/>
              <w:t>Media plane end requests before re-INVITE for upgrade or downgrade missing</w:t>
            </w:r>
            <w:r w:rsidR="00397646" w:rsidRPr="005410BD">
              <w:t xml:space="preserve"> </w:t>
            </w:r>
          </w:p>
          <w:p w14:paraId="33D4852B" w14:textId="6AF4C092" w:rsidR="00397646" w:rsidRPr="005410BD" w:rsidRDefault="00397646" w:rsidP="006A0032">
            <w:pPr>
              <w:pStyle w:val="CRCoverPage"/>
              <w:numPr>
                <w:ilvl w:val="1"/>
                <w:numId w:val="24"/>
              </w:numPr>
              <w:spacing w:after="0"/>
            </w:pPr>
            <w:r w:rsidRPr="005410BD">
              <w:t xml:space="preserve">TC 6.2.6 </w:t>
            </w:r>
            <w:r w:rsidRPr="005410BD">
              <w:rPr>
                <w:rFonts w:cs="Arial"/>
              </w:rPr>
              <w:t>user profile adaptations missing</w:t>
            </w:r>
            <w:r w:rsidRPr="005410BD">
              <w:rPr>
                <w:rFonts w:cs="Arial"/>
              </w:rPr>
              <w:br/>
              <w:t>EXCEPTION before step 5a1 - usage of "pc_MCX_DisplayInfoEmergencyCall" - missing</w:t>
            </w:r>
          </w:p>
          <w:p w14:paraId="69160D82" w14:textId="155B0AD8" w:rsidR="00345BD1" w:rsidRPr="005410BD" w:rsidRDefault="00345BD1" w:rsidP="006A0032">
            <w:pPr>
              <w:pStyle w:val="CRCoverPage"/>
              <w:numPr>
                <w:ilvl w:val="0"/>
                <w:numId w:val="24"/>
              </w:numPr>
              <w:spacing w:after="0"/>
            </w:pPr>
            <w:r w:rsidRPr="005410BD">
              <w:t>Conditions</w:t>
            </w:r>
          </w:p>
          <w:p w14:paraId="4A6DD8BC" w14:textId="77777777" w:rsidR="00345BD1" w:rsidRPr="005410BD" w:rsidRDefault="00345BD1" w:rsidP="00345BD1">
            <w:pPr>
              <w:pStyle w:val="CRCoverPage"/>
              <w:numPr>
                <w:ilvl w:val="1"/>
                <w:numId w:val="24"/>
              </w:numPr>
              <w:spacing w:after="0"/>
            </w:pPr>
            <w:r w:rsidRPr="005410BD">
              <w:t>Conditions for default messages partly missing or incorrect due to corrections in TS 36.579-1</w:t>
            </w:r>
          </w:p>
          <w:p w14:paraId="3427E15D" w14:textId="4664D6DA" w:rsidR="00345BD1" w:rsidRPr="005410BD" w:rsidRDefault="00345BD1" w:rsidP="00345BD1">
            <w:pPr>
              <w:pStyle w:val="CRCoverPage"/>
              <w:numPr>
                <w:ilvl w:val="1"/>
                <w:numId w:val="24"/>
              </w:numPr>
              <w:spacing w:after="0"/>
            </w:pPr>
            <w:r w:rsidRPr="005410BD">
              <w:t>MCVIDEO</w:t>
            </w:r>
            <w:r w:rsidR="009D4C6E" w:rsidRPr="005410BD">
              <w:t>, AUTO are</w:t>
            </w:r>
            <w:r w:rsidRPr="005410BD">
              <w:t xml:space="preserve"> default condition</w:t>
            </w:r>
            <w:r w:rsidR="009D4C6E" w:rsidRPr="005410BD">
              <w:t>s</w:t>
            </w:r>
            <w:r w:rsidRPr="005410BD">
              <w:t xml:space="preserve"> in this test specification</w:t>
            </w:r>
          </w:p>
          <w:p w14:paraId="36FB8629" w14:textId="77777777" w:rsidR="00345BD1" w:rsidRPr="005410BD" w:rsidRDefault="00345BD1" w:rsidP="00345BD1">
            <w:pPr>
              <w:pStyle w:val="CRCoverPage"/>
              <w:numPr>
                <w:ilvl w:val="1"/>
                <w:numId w:val="24"/>
              </w:numPr>
              <w:spacing w:after="0"/>
            </w:pPr>
            <w:r w:rsidRPr="005410BD">
              <w:t>Conditions for Media Control messages were introduced</w:t>
            </w:r>
          </w:p>
          <w:p w14:paraId="642D2D18" w14:textId="4E7D87DA" w:rsidR="00345BD1" w:rsidRPr="005410BD" w:rsidRDefault="00914BB5" w:rsidP="00345BD1">
            <w:pPr>
              <w:pStyle w:val="CRCoverPage"/>
              <w:numPr>
                <w:ilvl w:val="1"/>
                <w:numId w:val="24"/>
              </w:numPr>
              <w:spacing w:after="0"/>
            </w:pPr>
            <w:r w:rsidRPr="005410BD">
              <w:t xml:space="preserve">WITHOUT_MEDIACONTROL </w:t>
            </w:r>
            <w:r w:rsidR="00771DA1" w:rsidRPr="005410BD">
              <w:t>was renamed in CR 0261 for TS 36.579-1</w:t>
            </w:r>
          </w:p>
          <w:p w14:paraId="0BEA05E3" w14:textId="0D6ECE75" w:rsidR="00345BD1" w:rsidRPr="005410BD" w:rsidRDefault="00345BD1" w:rsidP="00345BD1">
            <w:pPr>
              <w:pStyle w:val="CRCoverPage"/>
              <w:numPr>
                <w:ilvl w:val="0"/>
                <w:numId w:val="24"/>
              </w:numPr>
              <w:spacing w:after="0"/>
            </w:pPr>
            <w:r w:rsidRPr="005410BD">
              <w:t>Specific message content</w:t>
            </w:r>
          </w:p>
          <w:p w14:paraId="48D62391" w14:textId="77777777" w:rsidR="00791016" w:rsidRPr="005410BD" w:rsidRDefault="00BA416E" w:rsidP="00345BD1">
            <w:pPr>
              <w:pStyle w:val="CRCoverPage"/>
              <w:numPr>
                <w:ilvl w:val="0"/>
                <w:numId w:val="24"/>
              </w:numPr>
              <w:spacing w:after="0"/>
            </w:pPr>
            <w:r w:rsidRPr="005410BD">
              <w:t xml:space="preserve">Editorial corrections like: </w:t>
            </w:r>
          </w:p>
          <w:p w14:paraId="3C3156D2" w14:textId="74EB0A4B" w:rsidR="00791016" w:rsidRPr="005410BD" w:rsidRDefault="00BA416E" w:rsidP="00791016">
            <w:pPr>
              <w:pStyle w:val="CRCoverPage"/>
              <w:numPr>
                <w:ilvl w:val="1"/>
                <w:numId w:val="24"/>
              </w:numPr>
              <w:spacing w:after="0"/>
            </w:pPr>
            <w:r w:rsidRPr="005410BD">
              <w:t>pc_DisplayIfoEmergencyCall to pc_MCX_DisplayInfoEmergencyCall</w:t>
            </w:r>
            <w:r w:rsidR="00791016" w:rsidRPr="005410BD">
              <w:t xml:space="preserve"> </w:t>
            </w:r>
          </w:p>
          <w:p w14:paraId="6EF3211D" w14:textId="5D3124F1" w:rsidR="00BA416E" w:rsidRPr="005410BD" w:rsidRDefault="00791016" w:rsidP="00791016">
            <w:pPr>
              <w:pStyle w:val="CRCoverPage"/>
              <w:numPr>
                <w:ilvl w:val="1"/>
                <w:numId w:val="24"/>
              </w:numPr>
              <w:spacing w:after="0"/>
            </w:pPr>
            <w:r w:rsidRPr="005410BD">
              <w:t>TP: group call and private call, automatic and manual commencement were mixed up</w:t>
            </w:r>
          </w:p>
          <w:p w14:paraId="708AA7DE" w14:textId="2F5ABB0D" w:rsidR="001E41F3" w:rsidRPr="005410BD" w:rsidRDefault="001E41F3" w:rsidP="00874FE9">
            <w:pPr>
              <w:pStyle w:val="CRCoverPage"/>
              <w:spacing w:after="0"/>
            </w:pPr>
          </w:p>
        </w:tc>
      </w:tr>
      <w:tr w:rsidR="001E41F3" w:rsidRPr="005410BD" w14:paraId="4CA74D09" w14:textId="77777777" w:rsidTr="00547111">
        <w:tc>
          <w:tcPr>
            <w:tcW w:w="2694" w:type="dxa"/>
            <w:gridSpan w:val="2"/>
            <w:tcBorders>
              <w:left w:val="single" w:sz="4" w:space="0" w:color="auto"/>
            </w:tcBorders>
          </w:tcPr>
          <w:p w14:paraId="2D0866D6" w14:textId="77777777" w:rsidR="001E41F3" w:rsidRPr="005410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0BD" w:rsidRDefault="001E41F3">
            <w:pPr>
              <w:pStyle w:val="CRCoverPage"/>
              <w:spacing w:after="0"/>
              <w:rPr>
                <w:noProof/>
                <w:sz w:val="8"/>
                <w:szCs w:val="8"/>
              </w:rPr>
            </w:pPr>
          </w:p>
        </w:tc>
      </w:tr>
      <w:tr w:rsidR="001E41F3" w:rsidRPr="005410BD" w14:paraId="21016551" w14:textId="77777777" w:rsidTr="00547111">
        <w:tc>
          <w:tcPr>
            <w:tcW w:w="2694" w:type="dxa"/>
            <w:gridSpan w:val="2"/>
            <w:tcBorders>
              <w:left w:val="single" w:sz="4" w:space="0" w:color="auto"/>
            </w:tcBorders>
          </w:tcPr>
          <w:p w14:paraId="49433147" w14:textId="77777777" w:rsidR="001E41F3" w:rsidRPr="005410BD" w:rsidRDefault="001E41F3">
            <w:pPr>
              <w:pStyle w:val="CRCoverPage"/>
              <w:tabs>
                <w:tab w:val="right" w:pos="2184"/>
              </w:tabs>
              <w:spacing w:after="0"/>
              <w:rPr>
                <w:b/>
                <w:i/>
                <w:noProof/>
              </w:rPr>
            </w:pPr>
            <w:r w:rsidRPr="005410BD">
              <w:rPr>
                <w:b/>
                <w:i/>
                <w:noProof/>
              </w:rPr>
              <w:lastRenderedPageBreak/>
              <w:t>Summary of change</w:t>
            </w:r>
            <w:r w:rsidR="0051580D" w:rsidRPr="005410BD">
              <w:rPr>
                <w:b/>
                <w:i/>
                <w:noProof/>
              </w:rPr>
              <w:t>:</w:t>
            </w:r>
          </w:p>
        </w:tc>
        <w:tc>
          <w:tcPr>
            <w:tcW w:w="6946" w:type="dxa"/>
            <w:gridSpan w:val="9"/>
            <w:tcBorders>
              <w:right w:val="single" w:sz="4" w:space="0" w:color="auto"/>
            </w:tcBorders>
            <w:shd w:val="pct30" w:color="FFFF00" w:fill="auto"/>
          </w:tcPr>
          <w:p w14:paraId="0B2FA8C3" w14:textId="77777777" w:rsidR="00874FE9" w:rsidRPr="005410BD" w:rsidRDefault="00874FE9" w:rsidP="00874FE9">
            <w:pPr>
              <w:pStyle w:val="CRCoverPage"/>
              <w:numPr>
                <w:ilvl w:val="0"/>
                <w:numId w:val="25"/>
              </w:numPr>
              <w:spacing w:after="0"/>
            </w:pPr>
            <w:r w:rsidRPr="005410BD">
              <w:t xml:space="preserve">Generic test procedures applied and </w:t>
            </w:r>
          </w:p>
          <w:p w14:paraId="51596F4F" w14:textId="77777777" w:rsidR="00345BD1" w:rsidRPr="005410BD" w:rsidRDefault="00874FE9" w:rsidP="00345BD1">
            <w:pPr>
              <w:pStyle w:val="CRCoverPage"/>
              <w:numPr>
                <w:ilvl w:val="0"/>
                <w:numId w:val="25"/>
              </w:numPr>
              <w:spacing w:after="0"/>
            </w:pPr>
            <w:r w:rsidRPr="005410BD">
              <w:t xml:space="preserve">Message flows </w:t>
            </w:r>
          </w:p>
          <w:p w14:paraId="09C53DC8" w14:textId="557AB42E" w:rsidR="006A43DA" w:rsidRPr="005410BD" w:rsidRDefault="006A43DA" w:rsidP="006A43DA">
            <w:pPr>
              <w:pStyle w:val="CRCoverPage"/>
              <w:numPr>
                <w:ilvl w:val="1"/>
                <w:numId w:val="25"/>
              </w:numPr>
              <w:spacing w:after="0"/>
            </w:pPr>
            <w:r w:rsidRPr="005410BD">
              <w:t>TC 6.2.1 Steps 16A/B added, Note 2 removed</w:t>
            </w:r>
          </w:p>
          <w:p w14:paraId="77BE9B58" w14:textId="77777777" w:rsidR="006A43DA" w:rsidRPr="005410BD" w:rsidRDefault="006A43DA" w:rsidP="00345BD1">
            <w:pPr>
              <w:pStyle w:val="CRCoverPage"/>
              <w:numPr>
                <w:ilvl w:val="1"/>
                <w:numId w:val="25"/>
              </w:numPr>
              <w:spacing w:after="0"/>
            </w:pPr>
            <w:r w:rsidRPr="005410BD">
              <w:t xml:space="preserve">TC 6.2.2 </w:t>
            </w:r>
            <w:r w:rsidR="00345BD1" w:rsidRPr="005410BD">
              <w:t>TP</w:t>
            </w:r>
            <w:r w:rsidRPr="005410BD">
              <w:t>s</w:t>
            </w:r>
            <w:r w:rsidR="00345BD1" w:rsidRPr="005410BD">
              <w:t xml:space="preserve"> corrected</w:t>
            </w:r>
            <w:r w:rsidRPr="005410BD">
              <w:t xml:space="preserve">, </w:t>
            </w:r>
          </w:p>
          <w:p w14:paraId="3408AB07" w14:textId="3CCEFA2A" w:rsidR="00345BD1" w:rsidRPr="005410BD" w:rsidRDefault="006A43DA" w:rsidP="006A43DA">
            <w:pPr>
              <w:pStyle w:val="CRCoverPage"/>
              <w:spacing w:after="0"/>
              <w:ind w:left="1080"/>
              <w:rPr>
                <w:rFonts w:cs="Arial"/>
              </w:rPr>
            </w:pPr>
            <w:r w:rsidRPr="005410BD">
              <w:t>In step 5 Transmission granted replaced by Media transmission notification from SS</w:t>
            </w:r>
            <w:r w:rsidRPr="005410BD">
              <w:br/>
            </w:r>
            <w:r w:rsidRPr="005410BD">
              <w:rPr>
                <w:rFonts w:cs="Arial"/>
              </w:rPr>
              <w:t>pc_MCX_DisplayInfoEmergencyCall applied in Steps 13a1 and 20a1</w:t>
            </w:r>
            <w:r w:rsidRPr="005410BD">
              <w:rPr>
                <w:rFonts w:cs="Arial"/>
              </w:rPr>
              <w:br/>
              <w:t>Steps 6A and 13A added</w:t>
            </w:r>
          </w:p>
          <w:p w14:paraId="6B5FF2C0" w14:textId="3F76E399" w:rsidR="006A43DA" w:rsidRPr="005410BD" w:rsidRDefault="00397646" w:rsidP="006A43DA">
            <w:pPr>
              <w:pStyle w:val="CRCoverPage"/>
              <w:numPr>
                <w:ilvl w:val="1"/>
                <w:numId w:val="25"/>
              </w:numPr>
              <w:spacing w:after="0"/>
            </w:pPr>
            <w:r w:rsidRPr="005410BD">
              <w:t>TC 6.2.6 user adaptation added for pre-amble</w:t>
            </w:r>
            <w:r w:rsidRPr="005410BD">
              <w:br/>
            </w:r>
            <w:r w:rsidRPr="005410BD">
              <w:rPr>
                <w:rFonts w:cs="Arial"/>
              </w:rPr>
              <w:t>EXCEPTION before Step 5a1 added</w:t>
            </w:r>
          </w:p>
          <w:p w14:paraId="021C359C" w14:textId="5C74161C" w:rsidR="00874FE9" w:rsidRPr="005410BD" w:rsidRDefault="00874FE9" w:rsidP="00874FE9">
            <w:pPr>
              <w:pStyle w:val="CRCoverPage"/>
              <w:numPr>
                <w:ilvl w:val="0"/>
                <w:numId w:val="25"/>
              </w:numPr>
              <w:spacing w:after="0"/>
            </w:pPr>
            <w:r w:rsidRPr="005410BD">
              <w:t>Conditions in specific message contents applied, corrected and adapted</w:t>
            </w:r>
          </w:p>
          <w:p w14:paraId="6C8126DB" w14:textId="60099F39" w:rsidR="00914BB5" w:rsidRPr="005410BD" w:rsidRDefault="00914BB5" w:rsidP="00914BB5">
            <w:pPr>
              <w:pStyle w:val="CRCoverPage"/>
              <w:numPr>
                <w:ilvl w:val="0"/>
                <w:numId w:val="31"/>
              </w:numPr>
              <w:spacing w:after="0"/>
            </w:pPr>
            <w:r w:rsidRPr="005410BD">
              <w:t>WITHOUT_MEDIACONTROL renamed to WITHOUT_TRANSMISSIONCONTROL</w:t>
            </w:r>
          </w:p>
          <w:p w14:paraId="0F415886" w14:textId="141E40F9" w:rsidR="00874FE9" w:rsidRPr="005410BD" w:rsidRDefault="00874FE9" w:rsidP="00874FE9">
            <w:pPr>
              <w:pStyle w:val="CRCoverPage"/>
              <w:numPr>
                <w:ilvl w:val="0"/>
                <w:numId w:val="25"/>
              </w:numPr>
              <w:spacing w:after="0"/>
            </w:pPr>
            <w:r w:rsidRPr="005410BD">
              <w:t>Specific message contents corrected</w:t>
            </w:r>
          </w:p>
          <w:p w14:paraId="67AF5FBB" w14:textId="56305DFD" w:rsidR="00874FE9" w:rsidRPr="005410BD" w:rsidRDefault="00874FE9" w:rsidP="00874FE9">
            <w:pPr>
              <w:pStyle w:val="CRCoverPage"/>
              <w:numPr>
                <w:ilvl w:val="0"/>
                <w:numId w:val="25"/>
              </w:numPr>
              <w:spacing w:after="0"/>
            </w:pPr>
            <w:r w:rsidRPr="005410BD">
              <w:t>Editorial corrections</w:t>
            </w:r>
          </w:p>
          <w:p w14:paraId="31C656EC" w14:textId="46C6A695" w:rsidR="001E41F3" w:rsidRPr="005410BD" w:rsidRDefault="001E41F3" w:rsidP="00874FE9">
            <w:pPr>
              <w:pStyle w:val="CRCoverPage"/>
              <w:spacing w:after="0"/>
              <w:ind w:left="360"/>
            </w:pPr>
          </w:p>
        </w:tc>
      </w:tr>
      <w:tr w:rsidR="001E41F3" w:rsidRPr="005410BD" w14:paraId="1F886379" w14:textId="77777777" w:rsidTr="00547111">
        <w:tc>
          <w:tcPr>
            <w:tcW w:w="2694" w:type="dxa"/>
            <w:gridSpan w:val="2"/>
            <w:tcBorders>
              <w:left w:val="single" w:sz="4" w:space="0" w:color="auto"/>
            </w:tcBorders>
          </w:tcPr>
          <w:p w14:paraId="4D989623" w14:textId="77777777" w:rsidR="001E41F3" w:rsidRPr="005410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0BD" w:rsidRDefault="001E41F3">
            <w:pPr>
              <w:pStyle w:val="CRCoverPage"/>
              <w:spacing w:after="0"/>
              <w:rPr>
                <w:noProof/>
                <w:sz w:val="8"/>
                <w:szCs w:val="8"/>
              </w:rPr>
            </w:pPr>
          </w:p>
        </w:tc>
      </w:tr>
      <w:tr w:rsidR="009330D1" w:rsidRPr="005410BD" w14:paraId="678D7BF9" w14:textId="77777777" w:rsidTr="00547111">
        <w:tc>
          <w:tcPr>
            <w:tcW w:w="2694" w:type="dxa"/>
            <w:gridSpan w:val="2"/>
            <w:tcBorders>
              <w:left w:val="single" w:sz="4" w:space="0" w:color="auto"/>
              <w:bottom w:val="single" w:sz="4" w:space="0" w:color="auto"/>
            </w:tcBorders>
          </w:tcPr>
          <w:p w14:paraId="4E5CE1B6" w14:textId="77777777" w:rsidR="009330D1" w:rsidRPr="005410BD" w:rsidRDefault="009330D1" w:rsidP="009330D1">
            <w:pPr>
              <w:pStyle w:val="CRCoverPage"/>
              <w:tabs>
                <w:tab w:val="right" w:pos="2184"/>
              </w:tabs>
              <w:spacing w:after="0"/>
              <w:rPr>
                <w:b/>
                <w:i/>
                <w:noProof/>
              </w:rPr>
            </w:pPr>
            <w:r w:rsidRPr="005410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CD179" w:rsidR="009330D1" w:rsidRPr="005410BD" w:rsidRDefault="009330D1" w:rsidP="009330D1">
            <w:pPr>
              <w:pStyle w:val="CRCoverPage"/>
              <w:tabs>
                <w:tab w:val="left" w:pos="810"/>
              </w:tabs>
              <w:spacing w:after="0"/>
              <w:ind w:left="100"/>
              <w:rPr>
                <w:noProof/>
              </w:rPr>
            </w:pPr>
            <w:r w:rsidRPr="005410BD">
              <w:rPr>
                <w:noProof/>
              </w:rPr>
              <w:t>Invalid</w:t>
            </w:r>
            <w:r w:rsidR="00EB611F" w:rsidRPr="005410BD">
              <w:rPr>
                <w:noProof/>
              </w:rPr>
              <w:t>, inconsistent</w:t>
            </w:r>
            <w:r w:rsidRPr="005410BD">
              <w:rPr>
                <w:noProof/>
              </w:rPr>
              <w:t xml:space="preserve"> or incomplete test specification</w:t>
            </w:r>
          </w:p>
        </w:tc>
      </w:tr>
      <w:tr w:rsidR="009330D1" w:rsidRPr="005410BD" w14:paraId="034AF533" w14:textId="77777777" w:rsidTr="00547111">
        <w:tc>
          <w:tcPr>
            <w:tcW w:w="2694" w:type="dxa"/>
            <w:gridSpan w:val="2"/>
          </w:tcPr>
          <w:p w14:paraId="39D9EB5B" w14:textId="77777777" w:rsidR="009330D1" w:rsidRPr="005410BD" w:rsidRDefault="009330D1" w:rsidP="009330D1">
            <w:pPr>
              <w:pStyle w:val="CRCoverPage"/>
              <w:spacing w:after="0"/>
              <w:rPr>
                <w:b/>
                <w:i/>
                <w:noProof/>
                <w:sz w:val="8"/>
                <w:szCs w:val="8"/>
              </w:rPr>
            </w:pPr>
          </w:p>
        </w:tc>
        <w:tc>
          <w:tcPr>
            <w:tcW w:w="6946" w:type="dxa"/>
            <w:gridSpan w:val="9"/>
          </w:tcPr>
          <w:p w14:paraId="7826CB1C" w14:textId="77777777" w:rsidR="009330D1" w:rsidRPr="005410BD" w:rsidRDefault="009330D1" w:rsidP="009330D1">
            <w:pPr>
              <w:pStyle w:val="CRCoverPage"/>
              <w:spacing w:after="0"/>
              <w:rPr>
                <w:noProof/>
                <w:sz w:val="8"/>
                <w:szCs w:val="8"/>
              </w:rPr>
            </w:pPr>
          </w:p>
        </w:tc>
      </w:tr>
      <w:tr w:rsidR="009330D1" w:rsidRPr="005410BD" w14:paraId="6A17D7AC" w14:textId="77777777" w:rsidTr="00547111">
        <w:tc>
          <w:tcPr>
            <w:tcW w:w="2694" w:type="dxa"/>
            <w:gridSpan w:val="2"/>
            <w:tcBorders>
              <w:top w:val="single" w:sz="4" w:space="0" w:color="auto"/>
              <w:left w:val="single" w:sz="4" w:space="0" w:color="auto"/>
            </w:tcBorders>
          </w:tcPr>
          <w:p w14:paraId="6DAD5B19" w14:textId="77777777" w:rsidR="009330D1" w:rsidRPr="005410BD" w:rsidRDefault="009330D1" w:rsidP="009330D1">
            <w:pPr>
              <w:pStyle w:val="CRCoverPage"/>
              <w:tabs>
                <w:tab w:val="right" w:pos="2184"/>
              </w:tabs>
              <w:spacing w:after="0"/>
              <w:rPr>
                <w:b/>
                <w:i/>
                <w:noProof/>
              </w:rPr>
            </w:pPr>
            <w:r w:rsidRPr="005410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81207" w:rsidR="009330D1" w:rsidRPr="005410BD" w:rsidRDefault="00AE5AC2" w:rsidP="009330D1">
            <w:pPr>
              <w:pStyle w:val="CRCoverPage"/>
              <w:spacing w:after="0"/>
              <w:rPr>
                <w:noProof/>
              </w:rPr>
            </w:pPr>
            <w:r w:rsidRPr="005410BD">
              <w:rPr>
                <w:noProof/>
              </w:rPr>
              <w:t>6.2</w:t>
            </w:r>
          </w:p>
        </w:tc>
      </w:tr>
      <w:tr w:rsidR="009330D1" w:rsidRPr="005410BD" w14:paraId="56E1E6C3" w14:textId="77777777" w:rsidTr="00547111">
        <w:tc>
          <w:tcPr>
            <w:tcW w:w="2694" w:type="dxa"/>
            <w:gridSpan w:val="2"/>
            <w:tcBorders>
              <w:left w:val="single" w:sz="4" w:space="0" w:color="auto"/>
            </w:tcBorders>
          </w:tcPr>
          <w:p w14:paraId="2FB9DE77" w14:textId="77777777" w:rsidR="009330D1" w:rsidRPr="005410BD" w:rsidRDefault="009330D1" w:rsidP="009330D1">
            <w:pPr>
              <w:pStyle w:val="CRCoverPage"/>
              <w:spacing w:after="0"/>
              <w:rPr>
                <w:b/>
                <w:i/>
                <w:noProof/>
                <w:sz w:val="8"/>
                <w:szCs w:val="8"/>
              </w:rPr>
            </w:pPr>
          </w:p>
        </w:tc>
        <w:tc>
          <w:tcPr>
            <w:tcW w:w="6946" w:type="dxa"/>
            <w:gridSpan w:val="9"/>
            <w:tcBorders>
              <w:right w:val="single" w:sz="4" w:space="0" w:color="auto"/>
            </w:tcBorders>
          </w:tcPr>
          <w:p w14:paraId="0898542D" w14:textId="77777777" w:rsidR="009330D1" w:rsidRPr="005410BD" w:rsidRDefault="009330D1" w:rsidP="009330D1">
            <w:pPr>
              <w:pStyle w:val="CRCoverPage"/>
              <w:spacing w:after="0"/>
              <w:rPr>
                <w:noProof/>
                <w:sz w:val="8"/>
                <w:szCs w:val="8"/>
              </w:rPr>
            </w:pPr>
          </w:p>
        </w:tc>
      </w:tr>
      <w:tr w:rsidR="009330D1" w:rsidRPr="005410BD" w14:paraId="76F95A8B" w14:textId="77777777" w:rsidTr="00547111">
        <w:tc>
          <w:tcPr>
            <w:tcW w:w="2694" w:type="dxa"/>
            <w:gridSpan w:val="2"/>
            <w:tcBorders>
              <w:left w:val="single" w:sz="4" w:space="0" w:color="auto"/>
            </w:tcBorders>
          </w:tcPr>
          <w:p w14:paraId="335EAB52" w14:textId="77777777" w:rsidR="009330D1" w:rsidRPr="005410BD" w:rsidRDefault="009330D1" w:rsidP="00933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0D1" w:rsidRPr="005410BD" w:rsidRDefault="009330D1" w:rsidP="009330D1">
            <w:pPr>
              <w:pStyle w:val="CRCoverPage"/>
              <w:spacing w:after="0"/>
              <w:jc w:val="center"/>
              <w:rPr>
                <w:b/>
                <w:caps/>
                <w:noProof/>
              </w:rPr>
            </w:pPr>
            <w:r w:rsidRPr="005410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0D1" w:rsidRPr="005410BD" w:rsidRDefault="009330D1" w:rsidP="009330D1">
            <w:pPr>
              <w:pStyle w:val="CRCoverPage"/>
              <w:spacing w:after="0"/>
              <w:jc w:val="center"/>
              <w:rPr>
                <w:b/>
                <w:caps/>
                <w:noProof/>
              </w:rPr>
            </w:pPr>
            <w:r w:rsidRPr="005410BD">
              <w:rPr>
                <w:b/>
                <w:caps/>
                <w:noProof/>
              </w:rPr>
              <w:t>N</w:t>
            </w:r>
          </w:p>
        </w:tc>
        <w:tc>
          <w:tcPr>
            <w:tcW w:w="2977" w:type="dxa"/>
            <w:gridSpan w:val="4"/>
          </w:tcPr>
          <w:p w14:paraId="304CCBCB" w14:textId="77777777" w:rsidR="009330D1" w:rsidRPr="005410BD" w:rsidRDefault="009330D1" w:rsidP="009330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0D1" w:rsidRPr="005410BD" w:rsidRDefault="009330D1" w:rsidP="009330D1">
            <w:pPr>
              <w:pStyle w:val="CRCoverPage"/>
              <w:spacing w:after="0"/>
              <w:ind w:left="99"/>
              <w:rPr>
                <w:noProof/>
              </w:rPr>
            </w:pPr>
          </w:p>
        </w:tc>
      </w:tr>
      <w:tr w:rsidR="009330D1" w:rsidRPr="005410BD" w14:paraId="34ACE2EB" w14:textId="77777777" w:rsidTr="00547111">
        <w:tc>
          <w:tcPr>
            <w:tcW w:w="2694" w:type="dxa"/>
            <w:gridSpan w:val="2"/>
            <w:tcBorders>
              <w:left w:val="single" w:sz="4" w:space="0" w:color="auto"/>
            </w:tcBorders>
          </w:tcPr>
          <w:p w14:paraId="571382F3" w14:textId="77777777" w:rsidR="009330D1" w:rsidRPr="005410BD" w:rsidRDefault="009330D1" w:rsidP="009330D1">
            <w:pPr>
              <w:pStyle w:val="CRCoverPage"/>
              <w:tabs>
                <w:tab w:val="right" w:pos="2184"/>
              </w:tabs>
              <w:spacing w:after="0"/>
              <w:rPr>
                <w:b/>
                <w:i/>
                <w:noProof/>
              </w:rPr>
            </w:pPr>
            <w:r w:rsidRPr="005410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0D1" w:rsidRPr="005410BD"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89362" w:rsidR="009330D1" w:rsidRPr="005410BD" w:rsidRDefault="00CC0D74" w:rsidP="009330D1">
            <w:pPr>
              <w:pStyle w:val="CRCoverPage"/>
              <w:spacing w:after="0"/>
              <w:jc w:val="center"/>
              <w:rPr>
                <w:b/>
                <w:caps/>
                <w:noProof/>
              </w:rPr>
            </w:pPr>
            <w:r w:rsidRPr="005410BD">
              <w:rPr>
                <w:b/>
                <w:caps/>
                <w:noProof/>
              </w:rPr>
              <w:t>X</w:t>
            </w:r>
          </w:p>
        </w:tc>
        <w:tc>
          <w:tcPr>
            <w:tcW w:w="2977" w:type="dxa"/>
            <w:gridSpan w:val="4"/>
          </w:tcPr>
          <w:p w14:paraId="7DB274D8" w14:textId="77777777" w:rsidR="009330D1" w:rsidRPr="005410BD" w:rsidRDefault="009330D1" w:rsidP="009330D1">
            <w:pPr>
              <w:pStyle w:val="CRCoverPage"/>
              <w:tabs>
                <w:tab w:val="right" w:pos="2893"/>
              </w:tabs>
              <w:spacing w:after="0"/>
              <w:rPr>
                <w:noProof/>
              </w:rPr>
            </w:pPr>
            <w:r w:rsidRPr="005410BD">
              <w:rPr>
                <w:noProof/>
              </w:rPr>
              <w:t xml:space="preserve"> Other core specifications</w:t>
            </w:r>
            <w:r w:rsidRPr="005410BD">
              <w:rPr>
                <w:noProof/>
              </w:rPr>
              <w:tab/>
            </w:r>
          </w:p>
        </w:tc>
        <w:tc>
          <w:tcPr>
            <w:tcW w:w="3401" w:type="dxa"/>
            <w:gridSpan w:val="3"/>
            <w:tcBorders>
              <w:right w:val="single" w:sz="4" w:space="0" w:color="auto"/>
            </w:tcBorders>
            <w:shd w:val="pct30" w:color="FFFF00" w:fill="auto"/>
          </w:tcPr>
          <w:p w14:paraId="42398B96" w14:textId="77777777" w:rsidR="009330D1" w:rsidRPr="005410BD" w:rsidRDefault="009330D1" w:rsidP="009330D1">
            <w:pPr>
              <w:pStyle w:val="CRCoverPage"/>
              <w:spacing w:after="0"/>
              <w:ind w:left="99"/>
              <w:rPr>
                <w:noProof/>
              </w:rPr>
            </w:pPr>
            <w:r w:rsidRPr="005410BD">
              <w:rPr>
                <w:noProof/>
              </w:rPr>
              <w:t xml:space="preserve">TS/TR ... CR ... </w:t>
            </w:r>
          </w:p>
        </w:tc>
      </w:tr>
      <w:tr w:rsidR="009330D1" w:rsidRPr="005410BD" w14:paraId="446DDBAC" w14:textId="77777777" w:rsidTr="00547111">
        <w:tc>
          <w:tcPr>
            <w:tcW w:w="2694" w:type="dxa"/>
            <w:gridSpan w:val="2"/>
            <w:tcBorders>
              <w:left w:val="single" w:sz="4" w:space="0" w:color="auto"/>
            </w:tcBorders>
          </w:tcPr>
          <w:p w14:paraId="678A1AA6" w14:textId="77777777" w:rsidR="009330D1" w:rsidRPr="005410BD" w:rsidRDefault="009330D1" w:rsidP="009330D1">
            <w:pPr>
              <w:pStyle w:val="CRCoverPage"/>
              <w:spacing w:after="0"/>
              <w:rPr>
                <w:b/>
                <w:i/>
                <w:noProof/>
              </w:rPr>
            </w:pPr>
            <w:r w:rsidRPr="005410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EA323" w:rsidR="009330D1" w:rsidRPr="005410BD" w:rsidRDefault="009F787C" w:rsidP="009330D1">
            <w:pPr>
              <w:pStyle w:val="CRCoverPage"/>
              <w:spacing w:after="0"/>
              <w:jc w:val="center"/>
              <w:rPr>
                <w:b/>
                <w:caps/>
                <w:noProof/>
              </w:rPr>
            </w:pPr>
            <w:r w:rsidRPr="005410B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5284C" w:rsidR="009330D1" w:rsidRPr="005410BD" w:rsidRDefault="009330D1" w:rsidP="009330D1">
            <w:pPr>
              <w:pStyle w:val="CRCoverPage"/>
              <w:spacing w:after="0"/>
              <w:jc w:val="center"/>
              <w:rPr>
                <w:b/>
                <w:caps/>
                <w:noProof/>
              </w:rPr>
            </w:pPr>
          </w:p>
        </w:tc>
        <w:tc>
          <w:tcPr>
            <w:tcW w:w="2977" w:type="dxa"/>
            <w:gridSpan w:val="4"/>
          </w:tcPr>
          <w:p w14:paraId="1A4306D9" w14:textId="77777777" w:rsidR="009330D1" w:rsidRPr="005410BD" w:rsidRDefault="009330D1" w:rsidP="009330D1">
            <w:pPr>
              <w:pStyle w:val="CRCoverPage"/>
              <w:spacing w:after="0"/>
              <w:rPr>
                <w:noProof/>
              </w:rPr>
            </w:pPr>
            <w:r w:rsidRPr="005410BD">
              <w:rPr>
                <w:noProof/>
              </w:rPr>
              <w:t xml:space="preserve"> Test specifications</w:t>
            </w:r>
          </w:p>
        </w:tc>
        <w:tc>
          <w:tcPr>
            <w:tcW w:w="3401" w:type="dxa"/>
            <w:gridSpan w:val="3"/>
            <w:tcBorders>
              <w:right w:val="single" w:sz="4" w:space="0" w:color="auto"/>
            </w:tcBorders>
            <w:shd w:val="pct30" w:color="FFFF00" w:fill="auto"/>
          </w:tcPr>
          <w:p w14:paraId="186A633D" w14:textId="5A7858FD" w:rsidR="009330D1" w:rsidRPr="005410BD" w:rsidRDefault="00BC10BF" w:rsidP="009330D1">
            <w:pPr>
              <w:pStyle w:val="CRCoverPage"/>
              <w:spacing w:after="0"/>
              <w:ind w:left="99"/>
              <w:rPr>
                <w:noProof/>
              </w:rPr>
            </w:pPr>
            <w:r w:rsidRPr="005410BD">
              <w:rPr>
                <w:noProof/>
              </w:rPr>
              <w:t>TS</w:t>
            </w:r>
            <w:r w:rsidR="00914BB5" w:rsidRPr="005410BD">
              <w:rPr>
                <w:noProof/>
              </w:rPr>
              <w:t xml:space="preserve"> 36.579-1</w:t>
            </w:r>
            <w:r w:rsidRPr="005410BD">
              <w:rPr>
                <w:noProof/>
              </w:rPr>
              <w:t xml:space="preserve"> CR </w:t>
            </w:r>
            <w:r w:rsidR="00914BB5" w:rsidRPr="005410BD">
              <w:rPr>
                <w:noProof/>
              </w:rPr>
              <w:t>0261</w:t>
            </w:r>
          </w:p>
        </w:tc>
      </w:tr>
      <w:tr w:rsidR="009330D1" w:rsidRPr="005410BD" w14:paraId="55C714D2" w14:textId="77777777" w:rsidTr="00547111">
        <w:tc>
          <w:tcPr>
            <w:tcW w:w="2694" w:type="dxa"/>
            <w:gridSpan w:val="2"/>
            <w:tcBorders>
              <w:left w:val="single" w:sz="4" w:space="0" w:color="auto"/>
            </w:tcBorders>
          </w:tcPr>
          <w:p w14:paraId="45913E62" w14:textId="77777777" w:rsidR="009330D1" w:rsidRPr="005410BD" w:rsidRDefault="009330D1" w:rsidP="009330D1">
            <w:pPr>
              <w:pStyle w:val="CRCoverPage"/>
              <w:spacing w:after="0"/>
              <w:rPr>
                <w:b/>
                <w:i/>
                <w:noProof/>
              </w:rPr>
            </w:pPr>
            <w:r w:rsidRPr="005410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0D1" w:rsidRPr="005410BD"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3FC0C" w:rsidR="009330D1" w:rsidRPr="005410BD" w:rsidRDefault="00CC0D74" w:rsidP="009330D1">
            <w:pPr>
              <w:pStyle w:val="CRCoverPage"/>
              <w:spacing w:after="0"/>
              <w:jc w:val="center"/>
              <w:rPr>
                <w:b/>
                <w:caps/>
                <w:noProof/>
              </w:rPr>
            </w:pPr>
            <w:r w:rsidRPr="005410BD">
              <w:rPr>
                <w:b/>
                <w:caps/>
                <w:noProof/>
              </w:rPr>
              <w:t>X</w:t>
            </w:r>
          </w:p>
        </w:tc>
        <w:tc>
          <w:tcPr>
            <w:tcW w:w="2977" w:type="dxa"/>
            <w:gridSpan w:val="4"/>
          </w:tcPr>
          <w:p w14:paraId="1B4FF921" w14:textId="77777777" w:rsidR="009330D1" w:rsidRPr="005410BD" w:rsidRDefault="009330D1" w:rsidP="009330D1">
            <w:pPr>
              <w:pStyle w:val="CRCoverPage"/>
              <w:spacing w:after="0"/>
              <w:rPr>
                <w:noProof/>
              </w:rPr>
            </w:pPr>
            <w:r w:rsidRPr="005410BD">
              <w:rPr>
                <w:noProof/>
              </w:rPr>
              <w:t xml:space="preserve"> O&amp;M Specifications</w:t>
            </w:r>
          </w:p>
        </w:tc>
        <w:tc>
          <w:tcPr>
            <w:tcW w:w="3401" w:type="dxa"/>
            <w:gridSpan w:val="3"/>
            <w:tcBorders>
              <w:right w:val="single" w:sz="4" w:space="0" w:color="auto"/>
            </w:tcBorders>
            <w:shd w:val="pct30" w:color="FFFF00" w:fill="auto"/>
          </w:tcPr>
          <w:p w14:paraId="66152F5E" w14:textId="77777777" w:rsidR="009330D1" w:rsidRPr="005410BD" w:rsidRDefault="009330D1" w:rsidP="009330D1">
            <w:pPr>
              <w:pStyle w:val="CRCoverPage"/>
              <w:spacing w:after="0"/>
              <w:ind w:left="99"/>
              <w:rPr>
                <w:noProof/>
              </w:rPr>
            </w:pPr>
            <w:r w:rsidRPr="005410BD">
              <w:rPr>
                <w:noProof/>
              </w:rPr>
              <w:t xml:space="preserve">TS/TR ... CR ... </w:t>
            </w:r>
          </w:p>
        </w:tc>
      </w:tr>
      <w:tr w:rsidR="009330D1" w:rsidRPr="005410BD" w14:paraId="60DF82CC" w14:textId="77777777" w:rsidTr="008863B9">
        <w:tc>
          <w:tcPr>
            <w:tcW w:w="2694" w:type="dxa"/>
            <w:gridSpan w:val="2"/>
            <w:tcBorders>
              <w:left w:val="single" w:sz="4" w:space="0" w:color="auto"/>
            </w:tcBorders>
          </w:tcPr>
          <w:p w14:paraId="517696CD" w14:textId="77777777" w:rsidR="009330D1" w:rsidRPr="005410BD" w:rsidRDefault="009330D1" w:rsidP="009330D1">
            <w:pPr>
              <w:pStyle w:val="CRCoverPage"/>
              <w:spacing w:after="0"/>
              <w:rPr>
                <w:b/>
                <w:i/>
                <w:noProof/>
              </w:rPr>
            </w:pPr>
          </w:p>
        </w:tc>
        <w:tc>
          <w:tcPr>
            <w:tcW w:w="6946" w:type="dxa"/>
            <w:gridSpan w:val="9"/>
            <w:tcBorders>
              <w:right w:val="single" w:sz="4" w:space="0" w:color="auto"/>
            </w:tcBorders>
          </w:tcPr>
          <w:p w14:paraId="4D84207F" w14:textId="77777777" w:rsidR="009330D1" w:rsidRPr="005410BD" w:rsidRDefault="009330D1" w:rsidP="009330D1">
            <w:pPr>
              <w:pStyle w:val="CRCoverPage"/>
              <w:spacing w:after="0"/>
              <w:rPr>
                <w:noProof/>
              </w:rPr>
            </w:pPr>
          </w:p>
        </w:tc>
      </w:tr>
      <w:tr w:rsidR="009330D1" w:rsidRPr="005410BD" w14:paraId="556B87B6" w14:textId="77777777" w:rsidTr="008863B9">
        <w:tc>
          <w:tcPr>
            <w:tcW w:w="2694" w:type="dxa"/>
            <w:gridSpan w:val="2"/>
            <w:tcBorders>
              <w:left w:val="single" w:sz="4" w:space="0" w:color="auto"/>
              <w:bottom w:val="single" w:sz="4" w:space="0" w:color="auto"/>
            </w:tcBorders>
          </w:tcPr>
          <w:p w14:paraId="79A9C411" w14:textId="77777777" w:rsidR="009330D1" w:rsidRPr="005410BD" w:rsidRDefault="009330D1" w:rsidP="009330D1">
            <w:pPr>
              <w:pStyle w:val="CRCoverPage"/>
              <w:tabs>
                <w:tab w:val="right" w:pos="2184"/>
              </w:tabs>
              <w:spacing w:after="0"/>
              <w:rPr>
                <w:b/>
                <w:i/>
                <w:noProof/>
              </w:rPr>
            </w:pPr>
            <w:r w:rsidRPr="005410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0D1" w:rsidRPr="005410BD" w:rsidRDefault="009330D1" w:rsidP="009330D1">
            <w:pPr>
              <w:pStyle w:val="CRCoverPage"/>
              <w:spacing w:after="0"/>
              <w:ind w:left="100"/>
              <w:rPr>
                <w:noProof/>
              </w:rPr>
            </w:pPr>
          </w:p>
        </w:tc>
      </w:tr>
      <w:tr w:rsidR="009330D1" w:rsidRPr="005410BD" w14:paraId="45BFE792" w14:textId="77777777" w:rsidTr="008863B9">
        <w:tc>
          <w:tcPr>
            <w:tcW w:w="2694" w:type="dxa"/>
            <w:gridSpan w:val="2"/>
            <w:tcBorders>
              <w:top w:val="single" w:sz="4" w:space="0" w:color="auto"/>
              <w:bottom w:val="single" w:sz="4" w:space="0" w:color="auto"/>
            </w:tcBorders>
          </w:tcPr>
          <w:p w14:paraId="194242DD" w14:textId="77777777" w:rsidR="009330D1" w:rsidRPr="005410BD" w:rsidRDefault="009330D1" w:rsidP="009330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0D1" w:rsidRPr="005410BD" w:rsidRDefault="009330D1" w:rsidP="009330D1">
            <w:pPr>
              <w:pStyle w:val="CRCoverPage"/>
              <w:spacing w:after="0"/>
              <w:ind w:left="100"/>
              <w:rPr>
                <w:noProof/>
                <w:sz w:val="8"/>
                <w:szCs w:val="8"/>
              </w:rPr>
            </w:pPr>
          </w:p>
        </w:tc>
      </w:tr>
      <w:tr w:rsidR="009330D1" w:rsidRPr="005410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0D1" w:rsidRPr="005410BD" w:rsidRDefault="009330D1" w:rsidP="009330D1">
            <w:pPr>
              <w:pStyle w:val="CRCoverPage"/>
              <w:tabs>
                <w:tab w:val="right" w:pos="2184"/>
              </w:tabs>
              <w:spacing w:after="0"/>
              <w:rPr>
                <w:b/>
                <w:i/>
                <w:noProof/>
              </w:rPr>
            </w:pPr>
            <w:r w:rsidRPr="005410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7A3D1" w:rsidR="009330D1" w:rsidRPr="005410BD" w:rsidRDefault="005410BD" w:rsidP="009330D1">
            <w:pPr>
              <w:pStyle w:val="CRCoverPage"/>
              <w:spacing w:after="0"/>
              <w:ind w:left="100"/>
              <w:rPr>
                <w:noProof/>
              </w:rPr>
            </w:pPr>
            <w:r w:rsidRPr="005410BD">
              <w:rPr>
                <w:noProof/>
              </w:rPr>
              <w:t>This is an update of R5-222405 and the outcome of 1 revision to this document</w:t>
            </w:r>
          </w:p>
        </w:tc>
      </w:tr>
    </w:tbl>
    <w:p w14:paraId="17759814" w14:textId="77777777" w:rsidR="001E41F3" w:rsidRPr="005410BD" w:rsidRDefault="001E41F3">
      <w:pPr>
        <w:pStyle w:val="CRCoverPage"/>
        <w:spacing w:after="0"/>
        <w:rPr>
          <w:noProof/>
          <w:sz w:val="8"/>
          <w:szCs w:val="8"/>
        </w:rPr>
      </w:pPr>
    </w:p>
    <w:bookmarkEnd w:id="0"/>
    <w:p w14:paraId="1557EA72" w14:textId="77777777" w:rsidR="001E41F3" w:rsidRPr="005410BD" w:rsidRDefault="001E41F3">
      <w:pPr>
        <w:rPr>
          <w:noProof/>
        </w:rPr>
        <w:sectPr w:rsidR="001E41F3" w:rsidRPr="005410BD">
          <w:headerReference w:type="even" r:id="rId12"/>
          <w:footnotePr>
            <w:numRestart w:val="eachSect"/>
          </w:footnotePr>
          <w:pgSz w:w="11907" w:h="16840" w:code="9"/>
          <w:pgMar w:top="1418" w:right="1134" w:bottom="1134" w:left="1134" w:header="680" w:footer="567" w:gutter="0"/>
          <w:cols w:space="720"/>
        </w:sectPr>
      </w:pPr>
    </w:p>
    <w:p w14:paraId="7CA2F5C5" w14:textId="77777777" w:rsidR="00AE5AC2" w:rsidRPr="005410BD" w:rsidRDefault="00AE5AC2" w:rsidP="00AE5AC2">
      <w:pPr>
        <w:pStyle w:val="Heading2"/>
      </w:pPr>
      <w:bookmarkStart w:id="5" w:name="_Toc84345732"/>
      <w:bookmarkEnd w:id="1"/>
      <w:bookmarkEnd w:id="2"/>
      <w:r w:rsidRPr="005410BD">
        <w:lastRenderedPageBreak/>
        <w:t>6.2</w:t>
      </w:r>
      <w:r w:rsidRPr="005410BD">
        <w:tab/>
        <w:t>Private Calls</w:t>
      </w:r>
      <w:bookmarkEnd w:id="5"/>
    </w:p>
    <w:p w14:paraId="12BB8F17" w14:textId="77777777" w:rsidR="00AE5AC2" w:rsidRPr="005410BD" w:rsidRDefault="00AE5AC2" w:rsidP="00AE5AC2">
      <w:pPr>
        <w:pStyle w:val="Heading3"/>
        <w:rPr>
          <w:rFonts w:cs="Arial"/>
          <w:szCs w:val="28"/>
        </w:rPr>
      </w:pPr>
      <w:bookmarkStart w:id="6" w:name="_Toc52787542"/>
      <w:bookmarkStart w:id="7" w:name="_Toc52787724"/>
      <w:bookmarkStart w:id="8" w:name="_Toc75906946"/>
      <w:bookmarkStart w:id="9" w:name="_Toc75907283"/>
      <w:bookmarkStart w:id="10" w:name="_Toc84345733"/>
      <w:r w:rsidRPr="005410BD">
        <w:rPr>
          <w:rFonts w:cs="Arial"/>
          <w:szCs w:val="28"/>
        </w:rPr>
        <w:t>6.2.1</w:t>
      </w:r>
      <w:r w:rsidRPr="005410BD">
        <w:rPr>
          <w:rFonts w:cs="Arial"/>
          <w:szCs w:val="28"/>
        </w:rPr>
        <w:tab/>
        <w:t>On-network / Private Call / On-demand / Automatic Commencement Mode / With Transmission Control / Upgrade to Emergency Call / Cancellation of Emergency on User Request / Client Originated (CO)</w:t>
      </w:r>
      <w:bookmarkEnd w:id="6"/>
      <w:bookmarkEnd w:id="7"/>
      <w:bookmarkEnd w:id="8"/>
      <w:bookmarkEnd w:id="9"/>
      <w:bookmarkEnd w:id="10"/>
    </w:p>
    <w:p w14:paraId="406D1709" w14:textId="77777777" w:rsidR="00AE5AC2" w:rsidRPr="005410BD" w:rsidRDefault="00AE5AC2" w:rsidP="00AE5AC2">
      <w:pPr>
        <w:pStyle w:val="H6"/>
      </w:pPr>
      <w:bookmarkStart w:id="11" w:name="_Toc52787543"/>
      <w:bookmarkStart w:id="12" w:name="_Toc52787725"/>
      <w:bookmarkStart w:id="13" w:name="_Toc75906947"/>
      <w:bookmarkStart w:id="14" w:name="_Toc75907284"/>
      <w:r w:rsidRPr="005410BD">
        <w:t>6.2.1.1</w:t>
      </w:r>
      <w:r w:rsidRPr="005410BD">
        <w:tab/>
        <w:t>Test Purpose (TP)</w:t>
      </w:r>
      <w:bookmarkEnd w:id="11"/>
      <w:bookmarkEnd w:id="12"/>
      <w:bookmarkEnd w:id="13"/>
      <w:bookmarkEnd w:id="14"/>
    </w:p>
    <w:p w14:paraId="34197828" w14:textId="77777777" w:rsidR="00AE5AC2" w:rsidRPr="005410BD" w:rsidRDefault="00AE5AC2" w:rsidP="00AE5AC2">
      <w:pPr>
        <w:pStyle w:val="H6"/>
      </w:pPr>
      <w:r w:rsidRPr="005410BD">
        <w:t>(1)</w:t>
      </w:r>
    </w:p>
    <w:p w14:paraId="50235FBC" w14:textId="77777777" w:rsidR="00AE5AC2" w:rsidRPr="005410BD" w:rsidRDefault="00AE5AC2" w:rsidP="00AE5AC2">
      <w:pPr>
        <w:pStyle w:val="PL"/>
        <w:rPr>
          <w:noProof w:val="0"/>
        </w:rPr>
      </w:pPr>
      <w:r w:rsidRPr="005410BD">
        <w:rPr>
          <w:b/>
          <w:noProof w:val="0"/>
        </w:rPr>
        <w:t>with</w:t>
      </w:r>
      <w:r w:rsidRPr="005410BD">
        <w:rPr>
          <w:noProof w:val="0"/>
        </w:rPr>
        <w:t xml:space="preserve"> { the UE (MCVideo Client) registered and authorised for MCVideo Service, including authorised to initiate/cancel Private and Private Emergency Calls with Automatic Commencement }</w:t>
      </w:r>
    </w:p>
    <w:p w14:paraId="781C9AE4"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7C6F16BC"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requests the establishment of a MCVideo Private Call, On-demand  Automatic Commencement Mode, no force of Automatic Commencement, applying end-to-end communication security with Transmission Control }</w:t>
      </w:r>
    </w:p>
    <w:p w14:paraId="4CC81884"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sends a SIP INVITE message requesting Private Call On-demand Automatic Commencement Mode, applying end-to-end communication security, and offering a media-level section for a media-transmission control entity, </w:t>
      </w:r>
      <w:r w:rsidRPr="005410BD">
        <w:rPr>
          <w:b/>
          <w:noProof w:val="0"/>
        </w:rPr>
        <w:t>and</w:t>
      </w:r>
      <w:r w:rsidRPr="005410BD">
        <w:rPr>
          <w:noProof w:val="0"/>
        </w:rPr>
        <w:t>, after indication from the SS (MCVideo Server) that Transmission is granted, the UE (MCVideo Client) provides transmission granted notification to the user, sends an acknowledgement to the SS (MCVideo Server)  }</w:t>
      </w:r>
    </w:p>
    <w:p w14:paraId="33616149" w14:textId="77777777" w:rsidR="00AE5AC2" w:rsidRPr="005410BD" w:rsidRDefault="00AE5AC2" w:rsidP="00AE5AC2">
      <w:pPr>
        <w:pStyle w:val="PL"/>
        <w:rPr>
          <w:noProof w:val="0"/>
        </w:rPr>
      </w:pPr>
      <w:r w:rsidRPr="005410BD">
        <w:rPr>
          <w:noProof w:val="0"/>
        </w:rPr>
        <w:t xml:space="preserve">            }</w:t>
      </w:r>
    </w:p>
    <w:p w14:paraId="39DE057C" w14:textId="77777777" w:rsidR="00AE5AC2" w:rsidRPr="005410BD" w:rsidRDefault="00AE5AC2" w:rsidP="00AE5AC2">
      <w:pPr>
        <w:pStyle w:val="PL"/>
        <w:rPr>
          <w:rFonts w:cs="Courier New"/>
          <w:noProof w:val="0"/>
          <w:szCs w:val="16"/>
        </w:rPr>
      </w:pPr>
    </w:p>
    <w:p w14:paraId="15854954" w14:textId="77777777" w:rsidR="00AE5AC2" w:rsidRPr="005410BD" w:rsidRDefault="00AE5AC2" w:rsidP="00AE5AC2">
      <w:pPr>
        <w:pStyle w:val="H6"/>
      </w:pPr>
      <w:r w:rsidRPr="005410BD">
        <w:t>(2)</w:t>
      </w:r>
    </w:p>
    <w:p w14:paraId="355AE8D8"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established a MCVideo Private Call, On-demand Automatic Commencement Mode with Transmission Control }</w:t>
      </w:r>
    </w:p>
    <w:p w14:paraId="7BA36B53"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47594C95"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engages in communication with the invited MCVideo User }</w:t>
      </w:r>
    </w:p>
    <w:p w14:paraId="47DBCCAA"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respects the Transmission Control imposed by the MCVideo Server (Transmission Granted, Transmission Control ACK, Transmission End Request, Transmission End Response, Transmission Idle) }</w:t>
      </w:r>
    </w:p>
    <w:p w14:paraId="56477C1C" w14:textId="77777777" w:rsidR="00AE5AC2" w:rsidRPr="005410BD" w:rsidRDefault="00AE5AC2" w:rsidP="00AE5AC2">
      <w:pPr>
        <w:pStyle w:val="PL"/>
        <w:rPr>
          <w:noProof w:val="0"/>
        </w:rPr>
      </w:pPr>
      <w:r w:rsidRPr="005410BD">
        <w:rPr>
          <w:noProof w:val="0"/>
        </w:rPr>
        <w:t xml:space="preserve">            }</w:t>
      </w:r>
    </w:p>
    <w:p w14:paraId="0F711CA9" w14:textId="77777777" w:rsidR="00AE5AC2" w:rsidRPr="005410BD" w:rsidRDefault="00AE5AC2" w:rsidP="00AE5AC2">
      <w:pPr>
        <w:pStyle w:val="PL"/>
        <w:rPr>
          <w:rFonts w:cs="Courier New"/>
          <w:noProof w:val="0"/>
          <w:szCs w:val="16"/>
        </w:rPr>
      </w:pPr>
    </w:p>
    <w:p w14:paraId="016534BF" w14:textId="77777777" w:rsidR="00AE5AC2" w:rsidRPr="005410BD" w:rsidRDefault="00AE5AC2" w:rsidP="00AE5AC2">
      <w:pPr>
        <w:pStyle w:val="H6"/>
      </w:pPr>
      <w:r w:rsidRPr="005410BD">
        <w:t>(3)</w:t>
      </w:r>
    </w:p>
    <w:p w14:paraId="22A54374"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established a MCVideo Private Call, On-demand  Automatic Commencement Mode with Transmission Control }</w:t>
      </w:r>
    </w:p>
    <w:p w14:paraId="3919783B"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21265287"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requests to upgrade the ongoing MCVideo Private Call to a MCVideo Emergency Private Call with Transmission Control }</w:t>
      </w:r>
    </w:p>
    <w:p w14:paraId="5638D42B"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sends a SIP re-INVITE message requesting Private Emergency Call On-demand Automatic Commencement Mode offering a media-level section for a media-transmission control entity </w:t>
      </w:r>
      <w:r w:rsidRPr="005410BD">
        <w:rPr>
          <w:b/>
          <w:noProof w:val="0"/>
        </w:rPr>
        <w:t>and</w:t>
      </w:r>
      <w:r w:rsidRPr="005410BD">
        <w:rPr>
          <w:noProof w:val="0"/>
        </w:rPr>
        <w:t>, upon receipt of a SIP 200 (OK) response, considers the call as being upgraded to an Emergency Private Call }</w:t>
      </w:r>
    </w:p>
    <w:p w14:paraId="5D304844" w14:textId="77777777" w:rsidR="00AE5AC2" w:rsidRPr="005410BD" w:rsidRDefault="00AE5AC2" w:rsidP="00AE5AC2">
      <w:pPr>
        <w:pStyle w:val="PL"/>
        <w:rPr>
          <w:noProof w:val="0"/>
        </w:rPr>
      </w:pPr>
      <w:r w:rsidRPr="005410BD">
        <w:rPr>
          <w:noProof w:val="0"/>
        </w:rPr>
        <w:t xml:space="preserve">            }</w:t>
      </w:r>
    </w:p>
    <w:p w14:paraId="20513FF5" w14:textId="77777777" w:rsidR="00AE5AC2" w:rsidRPr="005410BD" w:rsidRDefault="00AE5AC2" w:rsidP="00AE5AC2">
      <w:pPr>
        <w:pStyle w:val="PL"/>
        <w:rPr>
          <w:rFonts w:cs="Courier New"/>
          <w:noProof w:val="0"/>
          <w:szCs w:val="16"/>
        </w:rPr>
      </w:pPr>
    </w:p>
    <w:p w14:paraId="680F5904" w14:textId="77777777" w:rsidR="00AE5AC2" w:rsidRPr="005410BD" w:rsidRDefault="00AE5AC2" w:rsidP="00AE5AC2">
      <w:pPr>
        <w:pStyle w:val="H6"/>
      </w:pPr>
      <w:r w:rsidRPr="005410BD">
        <w:t>(4)</w:t>
      </w:r>
    </w:p>
    <w:p w14:paraId="2FD6E571"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upgraded a MCVideo Private Call, On-demand  Automatic Commencement Mode with Transmission Control to Emergency Private Call with Transmission Control }</w:t>
      </w:r>
    </w:p>
    <w:p w14:paraId="622CE49C"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6F4B163A"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engages in communication with the invited MCVideo User }</w:t>
      </w:r>
    </w:p>
    <w:p w14:paraId="2EA09BF1"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14:paraId="628B438A" w14:textId="77777777" w:rsidR="00AE5AC2" w:rsidRPr="005410BD" w:rsidRDefault="00AE5AC2" w:rsidP="00AE5AC2">
      <w:pPr>
        <w:pStyle w:val="PL"/>
        <w:rPr>
          <w:noProof w:val="0"/>
        </w:rPr>
      </w:pPr>
      <w:r w:rsidRPr="005410BD">
        <w:rPr>
          <w:noProof w:val="0"/>
        </w:rPr>
        <w:t xml:space="preserve">            }</w:t>
      </w:r>
    </w:p>
    <w:p w14:paraId="13AB00EB" w14:textId="77777777" w:rsidR="00AE5AC2" w:rsidRPr="005410BD" w:rsidRDefault="00AE5AC2" w:rsidP="00AE5AC2">
      <w:pPr>
        <w:pStyle w:val="PL"/>
        <w:rPr>
          <w:rFonts w:cs="Courier New"/>
          <w:noProof w:val="0"/>
          <w:szCs w:val="16"/>
        </w:rPr>
      </w:pPr>
    </w:p>
    <w:p w14:paraId="224EED8C" w14:textId="77777777" w:rsidR="00AE5AC2" w:rsidRPr="005410BD" w:rsidRDefault="00AE5AC2" w:rsidP="00AE5AC2">
      <w:pPr>
        <w:pStyle w:val="H6"/>
      </w:pPr>
      <w:r w:rsidRPr="005410BD">
        <w:t>(5)</w:t>
      </w:r>
    </w:p>
    <w:p w14:paraId="48FBD3D9"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upgraded a MCVideo Private Call, On-demand Automatic Commencement Mode with Transmission Control to Emergency Private Call with Transmission Control }</w:t>
      </w:r>
    </w:p>
    <w:p w14:paraId="7FFB0A50"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5CC7A123"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requests to downgrade the ongoing MCVideo Emergency Private Call }</w:t>
      </w:r>
    </w:p>
    <w:p w14:paraId="717DA224"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sends a SIP re-INVITE request  }</w:t>
      </w:r>
    </w:p>
    <w:p w14:paraId="7BC22487" w14:textId="77777777" w:rsidR="00AE5AC2" w:rsidRPr="005410BD" w:rsidRDefault="00AE5AC2" w:rsidP="00AE5AC2">
      <w:pPr>
        <w:pStyle w:val="PL"/>
        <w:rPr>
          <w:noProof w:val="0"/>
        </w:rPr>
      </w:pPr>
      <w:r w:rsidRPr="005410BD">
        <w:rPr>
          <w:noProof w:val="0"/>
        </w:rPr>
        <w:t xml:space="preserve">     </w:t>
      </w:r>
      <w:r w:rsidRPr="005410BD">
        <w:rPr>
          <w:b/>
          <w:noProof w:val="0"/>
        </w:rPr>
        <w:t>and</w:t>
      </w:r>
      <w:r w:rsidRPr="005410BD">
        <w:rPr>
          <w:noProof w:val="0"/>
        </w:rPr>
        <w:t>, upon receipt of a SIP 200 (OK) response, considers the emergency condition ended and the call being reverted back to MCVideo Private Call }</w:t>
      </w:r>
    </w:p>
    <w:p w14:paraId="62004D25" w14:textId="77777777" w:rsidR="00AE5AC2" w:rsidRPr="005410BD" w:rsidRDefault="00AE5AC2" w:rsidP="00AE5AC2">
      <w:pPr>
        <w:pStyle w:val="PL"/>
        <w:rPr>
          <w:noProof w:val="0"/>
        </w:rPr>
      </w:pPr>
      <w:r w:rsidRPr="005410BD">
        <w:rPr>
          <w:noProof w:val="0"/>
        </w:rPr>
        <w:t xml:space="preserve">            }</w:t>
      </w:r>
    </w:p>
    <w:p w14:paraId="409C7941" w14:textId="77777777" w:rsidR="00AE5AC2" w:rsidRPr="005410BD" w:rsidRDefault="00AE5AC2" w:rsidP="00AE5AC2">
      <w:pPr>
        <w:pStyle w:val="PL"/>
        <w:rPr>
          <w:rFonts w:cs="Courier New"/>
          <w:noProof w:val="0"/>
          <w:szCs w:val="16"/>
        </w:rPr>
      </w:pPr>
    </w:p>
    <w:p w14:paraId="4DE49345" w14:textId="77777777" w:rsidR="00AE5AC2" w:rsidRPr="005410BD" w:rsidRDefault="00AE5AC2" w:rsidP="00AE5AC2">
      <w:pPr>
        <w:pStyle w:val="H6"/>
      </w:pPr>
      <w:r w:rsidRPr="005410BD">
        <w:lastRenderedPageBreak/>
        <w:t>(6)</w:t>
      </w:r>
    </w:p>
    <w:p w14:paraId="54F2A40B"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an ongoing MCVideo Private Call, On-demand Automatic Commencement Mode with Transmission Control }</w:t>
      </w:r>
    </w:p>
    <w:p w14:paraId="7B8C1C00"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491B1C51"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requests to terminate the ongoing MCVideo Private Call }</w:t>
      </w:r>
    </w:p>
    <w:p w14:paraId="301A340E"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sends a SIP BYE request and after receiving a SIP 200 (OK) leaves the MCVideo session }</w:t>
      </w:r>
    </w:p>
    <w:p w14:paraId="784BD4C0" w14:textId="77777777" w:rsidR="00AE5AC2" w:rsidRPr="005410BD" w:rsidRDefault="00AE5AC2" w:rsidP="00AE5AC2">
      <w:pPr>
        <w:pStyle w:val="PL"/>
        <w:rPr>
          <w:noProof w:val="0"/>
        </w:rPr>
      </w:pPr>
      <w:r w:rsidRPr="005410BD">
        <w:rPr>
          <w:noProof w:val="0"/>
        </w:rPr>
        <w:t xml:space="preserve">            }</w:t>
      </w:r>
    </w:p>
    <w:p w14:paraId="102DB786" w14:textId="77777777" w:rsidR="00AE5AC2" w:rsidRPr="005410BD" w:rsidRDefault="00AE5AC2" w:rsidP="00AE5AC2">
      <w:pPr>
        <w:pStyle w:val="PL"/>
        <w:rPr>
          <w:rFonts w:cs="Courier New"/>
          <w:noProof w:val="0"/>
          <w:szCs w:val="16"/>
        </w:rPr>
      </w:pPr>
    </w:p>
    <w:p w14:paraId="44E64734" w14:textId="77777777" w:rsidR="00AE5AC2" w:rsidRPr="005410BD" w:rsidRDefault="00AE5AC2" w:rsidP="00AE5AC2">
      <w:pPr>
        <w:pStyle w:val="H6"/>
      </w:pPr>
      <w:r w:rsidRPr="005410BD">
        <w:t>6.2.1.2</w:t>
      </w:r>
      <w:r w:rsidRPr="005410BD">
        <w:tab/>
        <w:t>Conformance requirements</w:t>
      </w:r>
    </w:p>
    <w:p w14:paraId="51466038" w14:textId="77777777" w:rsidR="00AE5AC2" w:rsidRPr="005410BD" w:rsidRDefault="00AE5AC2" w:rsidP="00AE5AC2">
      <w:r w:rsidRPr="005410BD">
        <w:t>References: The conformance requirements covered in the present TC are specified in: TS 24.281, clauses 10.2.2.2.1, 10.2.2.2.4, 10.2.2.2.5, and in TS24.581, clauses 6.2.5.5.3, 6.2.5.5.3a..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3E62561" w14:textId="77777777" w:rsidR="00AE5AC2" w:rsidRPr="005410BD" w:rsidRDefault="00AE5AC2" w:rsidP="00AE5AC2">
      <w:r w:rsidRPr="005410BD">
        <w:t>[TS 24.281, clause 10.2.2.2.1]</w:t>
      </w:r>
    </w:p>
    <w:p w14:paraId="7F34B654" w14:textId="77777777" w:rsidR="00AE5AC2" w:rsidRPr="005410BD" w:rsidRDefault="00AE5AC2" w:rsidP="00AE5AC2">
      <w:r w:rsidRPr="005410B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2443A848" w14:textId="77777777" w:rsidR="00AE5AC2" w:rsidRPr="005410BD" w:rsidRDefault="00AE5AC2" w:rsidP="00AE5AC2">
      <w:r w:rsidRPr="005410BD">
        <w:t>The MCVideo client:</w:t>
      </w:r>
    </w:p>
    <w:p w14:paraId="529B9E0F" w14:textId="77777777" w:rsidR="00AE5AC2" w:rsidRPr="005410BD" w:rsidRDefault="00AE5AC2" w:rsidP="00AE5AC2">
      <w:pPr>
        <w:pStyle w:val="B1"/>
      </w:pPr>
      <w:r w:rsidRPr="005410BD">
        <w:t>1)</w:t>
      </w:r>
      <w:r w:rsidRPr="005410BD">
        <w:tab/>
        <w:t>shall set the Request-URI of the SIP INVITE request to a public service identity of the participating MCVideo function serving the MCVideo user;</w:t>
      </w:r>
    </w:p>
    <w:p w14:paraId="370B7F5D" w14:textId="77777777" w:rsidR="00AE5AC2" w:rsidRPr="005410BD" w:rsidRDefault="00AE5AC2" w:rsidP="00AE5AC2">
      <w:pPr>
        <w:pStyle w:val="B1"/>
      </w:pPr>
      <w:r w:rsidRPr="005410BD">
        <w:t>2)</w:t>
      </w:r>
      <w:r w:rsidRPr="005410BD">
        <w:tab/>
        <w:t>may include a P-Preferred-Identity header field in the SIP INVITE request containing a public user identity as specified in 3GPP TS 24.229 [11];</w:t>
      </w:r>
    </w:p>
    <w:p w14:paraId="4F21EB6D" w14:textId="77777777" w:rsidR="00AE5AC2" w:rsidRPr="005410BD" w:rsidRDefault="00AE5AC2" w:rsidP="00AE5AC2">
      <w:pPr>
        <w:pStyle w:val="B1"/>
      </w:pPr>
      <w:r w:rsidRPr="005410BD">
        <w:t>3)</w:t>
      </w:r>
      <w:r w:rsidRPr="005410BD">
        <w:tab/>
        <w:t>shall include the g.3gpp.mcvideo media feature tag and the g.3gpp.icsi-ref media feature tag with the value of "urn:urn-7:3gpp-service.ims.icsi.mcvideo" in the Contact header field of the SIP INVITE request according to IETF RFC 3840 [22];</w:t>
      </w:r>
    </w:p>
    <w:p w14:paraId="635189DD" w14:textId="77777777" w:rsidR="00AE5AC2" w:rsidRPr="005410BD" w:rsidRDefault="00AE5AC2" w:rsidP="00AE5AC2">
      <w:pPr>
        <w:pStyle w:val="B1"/>
      </w:pPr>
      <w:r w:rsidRPr="005410BD">
        <w:t>4)</w:t>
      </w:r>
      <w:r w:rsidRPr="005410BD">
        <w:tab/>
        <w:t>shall include an Accept-Contact header field containing the g.3gpp.mcvideo media feature tag along with the "require" and "explicit" header field parameters according to IETF RFC 3841 [20];</w:t>
      </w:r>
    </w:p>
    <w:p w14:paraId="4A22D83F" w14:textId="77777777" w:rsidR="00AE5AC2" w:rsidRPr="005410BD" w:rsidRDefault="00AE5AC2" w:rsidP="00AE5AC2">
      <w:pPr>
        <w:pStyle w:val="B1"/>
      </w:pPr>
      <w:r w:rsidRPr="005410BD">
        <w:t>5)</w:t>
      </w:r>
      <w:r w:rsidRPr="005410BD">
        <w:tab/>
        <w:t>shall include the ICSI value "urn:urn-7:3gpp-service.ims.icsi.mcvideo" (coded as specified in 3GPP TS 24.229 [11]), in a P-Preferred-Service header field according to IETF RFC 6050 [14] in the SIP INVITE request;</w:t>
      </w:r>
    </w:p>
    <w:p w14:paraId="35CED77B" w14:textId="77777777" w:rsidR="00AE5AC2" w:rsidRPr="005410BD" w:rsidRDefault="00AE5AC2" w:rsidP="00AE5AC2">
      <w:pPr>
        <w:pStyle w:val="B1"/>
      </w:pPr>
      <w:r w:rsidRPr="005410BD">
        <w:t>6)</w:t>
      </w:r>
      <w:r w:rsidRPr="005410BD">
        <w:tab/>
        <w:t>shall include an Accept-Contact header field with the media feature tag g.3gpp.icsi-ref contain with the value of "urn:urn-7:3gpp-service.ims.icsi.mcvideo" along with parameters "require" and "explicit" according to IETF RFC 3841 [20];</w:t>
      </w:r>
    </w:p>
    <w:p w14:paraId="5B2D676B" w14:textId="77777777" w:rsidR="00AE5AC2" w:rsidRPr="005410BD" w:rsidRDefault="00AE5AC2" w:rsidP="00AE5AC2">
      <w:pPr>
        <w:pStyle w:val="B1"/>
      </w:pPr>
      <w:r w:rsidRPr="005410BD">
        <w:t>7)</w:t>
      </w:r>
      <w:r w:rsidRPr="005410BD">
        <w:tab/>
        <w:t>for the establishment of a private call shall insert in the SIP INVITE request a MIME resource-lists body with the MCVideo ID of the invited MCVideo user, according to rules and procedures of IETF RFC 5366 [37];</w:t>
      </w:r>
    </w:p>
    <w:p w14:paraId="77E556A0" w14:textId="77777777" w:rsidR="00AE5AC2" w:rsidRPr="005410BD" w:rsidRDefault="00AE5AC2" w:rsidP="00AE5AC2">
      <w:pPr>
        <w:pStyle w:val="B1"/>
      </w:pPr>
      <w:r w:rsidRPr="005410BD">
        <w:t>8)</w:t>
      </w:r>
      <w:r w:rsidRPr="005410BD">
        <w:tab/>
        <w:t>if an end-to-end security context needs to be established and if the MCVideo user is initiating a private call then:</w:t>
      </w:r>
    </w:p>
    <w:p w14:paraId="34392166" w14:textId="77777777" w:rsidR="00AE5AC2" w:rsidRPr="005410BD" w:rsidRDefault="00AE5AC2" w:rsidP="00AE5AC2">
      <w:pPr>
        <w:pStyle w:val="B2"/>
      </w:pPr>
      <w:r w:rsidRPr="005410BD">
        <w:t>a)</w:t>
      </w:r>
      <w:r w:rsidRPr="005410BD">
        <w:tab/>
        <w:t>if necessary, shall instruct the key management client to request keying material from the key management server as described in 3GPP TS 33.180 [8];</w:t>
      </w:r>
    </w:p>
    <w:p w14:paraId="0EC327D7" w14:textId="77777777" w:rsidR="00AE5AC2" w:rsidRPr="005410BD" w:rsidRDefault="00AE5AC2" w:rsidP="00AE5AC2">
      <w:pPr>
        <w:pStyle w:val="B2"/>
      </w:pPr>
      <w:r w:rsidRPr="005410BD">
        <w:t>b)</w:t>
      </w:r>
      <w:r w:rsidRPr="005410BD">
        <w:tab/>
        <w:t>shall use the keying material to generate a PCK as described in 3GPP TS 33.180 [8];</w:t>
      </w:r>
    </w:p>
    <w:p w14:paraId="6FDC1827" w14:textId="77777777" w:rsidR="00AE5AC2" w:rsidRPr="005410BD" w:rsidRDefault="00AE5AC2" w:rsidP="00AE5AC2">
      <w:pPr>
        <w:pStyle w:val="B2"/>
      </w:pPr>
      <w:r w:rsidRPr="005410BD">
        <w:t>c)</w:t>
      </w:r>
      <w:r w:rsidRPr="005410B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69978115" w14:textId="77777777" w:rsidR="00AE5AC2" w:rsidRPr="005410BD" w:rsidRDefault="00AE5AC2" w:rsidP="00AE5AC2">
      <w:pPr>
        <w:pStyle w:val="B2"/>
      </w:pPr>
      <w:r w:rsidRPr="005410BD">
        <w:t>d)</w:t>
      </w:r>
      <w:r w:rsidRPr="005410BD">
        <w:tab/>
        <w:t>shall encrypt the PCK to a UID associated to the MCVideo client using the MCVideo ID and KMS URI of the invited user as determined by the procedures of subclause 6.2.8.3.9 and a time related parameter as described in 3GPP TS 33.180 [8];</w:t>
      </w:r>
    </w:p>
    <w:p w14:paraId="743FF8A3" w14:textId="77777777" w:rsidR="00AE5AC2" w:rsidRPr="005410BD" w:rsidRDefault="00AE5AC2" w:rsidP="00AE5AC2">
      <w:pPr>
        <w:pStyle w:val="B2"/>
      </w:pPr>
      <w:r w:rsidRPr="005410BD">
        <w:t>e)</w:t>
      </w:r>
      <w:r w:rsidRPr="005410BD">
        <w:tab/>
        <w:t>shall generate a MIKEY-SAKKE I_MESSAGE using the encapsulated PCK and PCK-ID as specified in 3GPP TS 33.180 [8]; and</w:t>
      </w:r>
    </w:p>
    <w:p w14:paraId="553288A3" w14:textId="77777777" w:rsidR="00AE5AC2" w:rsidRPr="005410BD" w:rsidRDefault="00AE5AC2" w:rsidP="00AE5AC2">
      <w:pPr>
        <w:pStyle w:val="B2"/>
      </w:pPr>
      <w:r w:rsidRPr="005410BD">
        <w:lastRenderedPageBreak/>
        <w:t>g)</w:t>
      </w:r>
      <w:r w:rsidRPr="005410BD">
        <w:tab/>
        <w:t>shall add the MCVideo ID of the originating MCVideo to the initiator field (IDRi) of the I_MESSAGE as described in 3GPP TS 33.180 [8]; and</w:t>
      </w:r>
    </w:p>
    <w:p w14:paraId="0EB0C623" w14:textId="77777777" w:rsidR="00AE5AC2" w:rsidRPr="005410BD" w:rsidRDefault="00AE5AC2" w:rsidP="00AE5AC2">
      <w:pPr>
        <w:pStyle w:val="B2"/>
      </w:pPr>
      <w:r w:rsidRPr="005410BD">
        <w:t>f)</w:t>
      </w:r>
      <w:r w:rsidRPr="005410BD">
        <w:tab/>
        <w:t>shall sign the MIKEY-SAKKE I_MESSAGE using the originating MCVideo user's signing key provided in the keying material together with a time related parameter, and add this to the MIKEY-SAKKE payload, as described in 3GPP TS 33.180 [8].</w:t>
      </w:r>
    </w:p>
    <w:p w14:paraId="2EADD5ED" w14:textId="77777777" w:rsidR="00AE5AC2" w:rsidRPr="005410BD" w:rsidRDefault="00AE5AC2" w:rsidP="00AE5AC2">
      <w:pPr>
        <w:pStyle w:val="B1"/>
      </w:pPr>
      <w:r w:rsidRPr="005410BD">
        <w:t>9)</w:t>
      </w:r>
      <w:r w:rsidRPr="005410BD">
        <w:tab/>
        <w:t>shall include an SDP offer according to 3GPP TS 24.229 [11] with the clarification given in subclause 6.2.1 and with a media stream of the offered media-transmission control entity;</w:t>
      </w:r>
    </w:p>
    <w:p w14:paraId="5DF4BB30" w14:textId="77777777" w:rsidR="00AE5AC2" w:rsidRPr="005410BD" w:rsidRDefault="00AE5AC2" w:rsidP="00AE5AC2">
      <w:pPr>
        <w:pStyle w:val="B1"/>
      </w:pPr>
      <w:r w:rsidRPr="005410BD">
        <w:t>10)</w:t>
      </w:r>
      <w:r w:rsidRPr="005410BD">
        <w:tab/>
        <w:t>if implicit transmission control is required, shall comply with the conditions specified in subclause 6.4;</w:t>
      </w:r>
    </w:p>
    <w:p w14:paraId="10BE1554" w14:textId="77777777" w:rsidR="00AE5AC2" w:rsidRPr="005410BD" w:rsidRDefault="00AE5AC2" w:rsidP="00AE5AC2">
      <w:pPr>
        <w:pStyle w:val="B1"/>
      </w:pPr>
      <w:r w:rsidRPr="005410BD">
        <w:t>11)</w:t>
      </w:r>
      <w:r w:rsidRPr="005410BD">
        <w:tab/>
        <w:t>if the MCVideo user is initiating a private call then:</w:t>
      </w:r>
    </w:p>
    <w:p w14:paraId="6744F8C7" w14:textId="77777777" w:rsidR="00AE5AC2" w:rsidRPr="005410BD" w:rsidRDefault="00AE5AC2" w:rsidP="00AE5AC2">
      <w:pPr>
        <w:pStyle w:val="B2"/>
      </w:pPr>
      <w:r w:rsidRPr="005410BD">
        <w:t>a)</w:t>
      </w:r>
      <w:r w:rsidRPr="005410BD">
        <w:tab/>
        <w:t>if force of automatic commencement mode at the invited MCVideo client is requested by the MCVideo user, shall include in the SIP INVITE request a Priv-Answer-Mode header field with the value "Auto" according to the rules and procedures of IETF RFC 5373 [27];</w:t>
      </w:r>
    </w:p>
    <w:p w14:paraId="5C08CC26" w14:textId="77777777" w:rsidR="00AE5AC2" w:rsidRPr="005410BD" w:rsidRDefault="00AE5AC2" w:rsidP="00AE5AC2">
      <w:pPr>
        <w:pStyle w:val="B2"/>
      </w:pPr>
      <w:r w:rsidRPr="005410BD">
        <w:t>b)</w:t>
      </w:r>
      <w:r w:rsidRPr="005410BD">
        <w:tab/>
        <w:t>if force of automatic commencement mode at the invited MCVideo client is not requested by the MCVideo user and:</w:t>
      </w:r>
    </w:p>
    <w:p w14:paraId="588CB02F" w14:textId="77777777" w:rsidR="00AE5AC2" w:rsidRPr="005410BD" w:rsidRDefault="00AE5AC2" w:rsidP="00AE5AC2">
      <w:pPr>
        <w:pStyle w:val="B3"/>
      </w:pPr>
      <w:r w:rsidRPr="005410BD">
        <w:t>i)</w:t>
      </w:r>
      <w:r w:rsidRPr="005410BD">
        <w:tab/>
        <w:t>if automatic commencement mode at the invited MCVideo client is requested by the MCVideo user, shall include in the SIP INVITE request an Answer-Mode header field with the value "Auto" according to the rules and procedures of IETF RFC 5373 [27]; and</w:t>
      </w:r>
    </w:p>
    <w:p w14:paraId="284FE7DF" w14:textId="77777777" w:rsidR="00AE5AC2" w:rsidRPr="005410BD" w:rsidRDefault="00AE5AC2" w:rsidP="00AE5AC2">
      <w:pPr>
        <w:pStyle w:val="B3"/>
      </w:pPr>
      <w:r w:rsidRPr="005410BD">
        <w:t>ii)</w:t>
      </w:r>
      <w:r w:rsidRPr="005410BD">
        <w:tab/>
        <w:t>if manual commencement mode at the invited MCVideo client is requested by the MCVideo user, shall include in the SIP INVITE request an Answer-Mode header field with the value "Manual" according to the rules and procedures of IETF RFC 5373 [27]; and</w:t>
      </w:r>
    </w:p>
    <w:p w14:paraId="1C7F25F6" w14:textId="77777777" w:rsidR="00AE5AC2" w:rsidRPr="005410BD" w:rsidRDefault="00AE5AC2" w:rsidP="00AE5AC2">
      <w:pPr>
        <w:pStyle w:val="B2"/>
      </w:pPr>
      <w:r w:rsidRPr="005410BD">
        <w:t>c)</w:t>
      </w:r>
      <w:r w:rsidRPr="005410BD">
        <w:tab/>
        <w:t>shall contain an application/vnd.3gpp.mcvideo-info+xml MIME body with the &lt;mcvideoinfo&gt; element containing the &lt;mcvideo-Params&gt; element with the &lt;session-type&gt; element set to a value of "private";</w:t>
      </w:r>
    </w:p>
    <w:p w14:paraId="54E020F0" w14:textId="77777777" w:rsidR="00AE5AC2" w:rsidRPr="005410BD" w:rsidRDefault="00AE5AC2" w:rsidP="00AE5AC2">
      <w:pPr>
        <w:pStyle w:val="B1"/>
      </w:pPr>
      <w:r w:rsidRPr="005410BD">
        <w:t>12)</w:t>
      </w:r>
      <w:r w:rsidRPr="005410B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355C7779" w14:textId="77777777" w:rsidR="00AE5AC2" w:rsidRPr="005410BD" w:rsidRDefault="00AE5AC2" w:rsidP="00AE5AC2">
      <w:pPr>
        <w:pStyle w:val="B1"/>
      </w:pPr>
      <w:r w:rsidRPr="005410BD">
        <w:t>13)</w:t>
      </w:r>
      <w:r w:rsidRPr="005410BD">
        <w:tab/>
        <w:t>shall send SIP INVITE request towards the MCVideo server according to 3GPP TS 24.229 [11].</w:t>
      </w:r>
    </w:p>
    <w:p w14:paraId="37602018" w14:textId="77777777" w:rsidR="00AE5AC2" w:rsidRPr="005410BD" w:rsidRDefault="00AE5AC2" w:rsidP="00AE5AC2">
      <w:r w:rsidRPr="005410BD">
        <w:t>Upon receiving a SIP 183(Session Progress) response to the SIP INVITE request the MCVideo client:</w:t>
      </w:r>
    </w:p>
    <w:p w14:paraId="7DBC08F7" w14:textId="77777777" w:rsidR="00AE5AC2" w:rsidRPr="005410BD" w:rsidRDefault="00AE5AC2" w:rsidP="00AE5AC2">
      <w:pPr>
        <w:pStyle w:val="B1"/>
      </w:pPr>
      <w:r w:rsidRPr="005410BD">
        <w:t>1)</w:t>
      </w:r>
      <w:r w:rsidRPr="005410BD">
        <w:tab/>
        <w:t>may indicate the progress of the session establishment to the inviting MCVideo user.</w:t>
      </w:r>
    </w:p>
    <w:p w14:paraId="31B0DA2D" w14:textId="77777777" w:rsidR="00AE5AC2" w:rsidRPr="005410BD" w:rsidRDefault="00AE5AC2" w:rsidP="00AE5AC2">
      <w:r w:rsidRPr="005410BD">
        <w:t>Upon receiving a SIP 200 (OK) response to the SIP INVITE request the MCVideo client:</w:t>
      </w:r>
    </w:p>
    <w:p w14:paraId="68AEC04B" w14:textId="77777777" w:rsidR="00AE5AC2" w:rsidRPr="005410BD" w:rsidRDefault="00AE5AC2" w:rsidP="00AE5AC2">
      <w:pPr>
        <w:pStyle w:val="B1"/>
      </w:pPr>
      <w:r w:rsidRPr="005410BD">
        <w:t>1)</w:t>
      </w:r>
      <w:r w:rsidRPr="005410BD">
        <w:tab/>
        <w:t xml:space="preserve">shall interact with the media plane as specified in 3GPP TS 24.581 [5]; </w:t>
      </w:r>
    </w:p>
    <w:p w14:paraId="1313F62F" w14:textId="77777777" w:rsidR="00AE5AC2" w:rsidRPr="005410BD" w:rsidRDefault="00AE5AC2" w:rsidP="00AE5AC2">
      <w:pPr>
        <w:pStyle w:val="B1"/>
      </w:pPr>
      <w:r w:rsidRPr="005410BD">
        <w:t>2)</w:t>
      </w:r>
      <w:r w:rsidRPr="005410BD">
        <w:tab/>
        <w:t>if the MCVideo emergency private call state is set to "MVEPC 2: emergency-pc-requested" or "MVEPC 3: emergency-pc-granted", shall perform the actions specified in subclause 6.2.8.3.4; and</w:t>
      </w:r>
    </w:p>
    <w:p w14:paraId="7FD822FD" w14:textId="77777777" w:rsidR="00AE5AC2" w:rsidRPr="005410BD" w:rsidRDefault="00AE5AC2" w:rsidP="00AE5AC2">
      <w:pPr>
        <w:pStyle w:val="B1"/>
        <w:rPr>
          <w:rFonts w:eastAsia="Malgun Gothic"/>
        </w:rPr>
      </w:pPr>
      <w:r w:rsidRPr="005410BD">
        <w:t>3)</w:t>
      </w:r>
      <w:r w:rsidRPr="005410BD">
        <w:tab/>
        <w:t>shall notify the user that the call has been successfully established.</w:t>
      </w:r>
    </w:p>
    <w:p w14:paraId="21C353C6" w14:textId="77777777" w:rsidR="00AE5AC2" w:rsidRPr="005410BD" w:rsidRDefault="00AE5AC2" w:rsidP="00AE5AC2">
      <w:r w:rsidRPr="005410BD">
        <w:t>On receiving a SIP 4xx response, a SIP 5xx response or a SIP 6xx response to the SIP INVITE request:</w:t>
      </w:r>
    </w:p>
    <w:p w14:paraId="5D71A32D" w14:textId="77777777" w:rsidR="00AE5AC2" w:rsidRPr="005410BD" w:rsidRDefault="00AE5AC2" w:rsidP="00AE5AC2">
      <w:pPr>
        <w:pStyle w:val="B1"/>
      </w:pPr>
      <w:r w:rsidRPr="005410BD">
        <w:t>1)</w:t>
      </w:r>
      <w:r w:rsidRPr="005410BD">
        <w:tab/>
        <w:t>if the MCVideo emergency private call state is set to "MVEPC 2: emergency-pc-requested"; or</w:t>
      </w:r>
    </w:p>
    <w:p w14:paraId="6B8DE3CA" w14:textId="77777777" w:rsidR="00AE5AC2" w:rsidRPr="005410BD" w:rsidRDefault="00AE5AC2" w:rsidP="00AE5AC2">
      <w:pPr>
        <w:pStyle w:val="B1"/>
      </w:pPr>
      <w:r w:rsidRPr="005410BD">
        <w:t>2)</w:t>
      </w:r>
      <w:r w:rsidRPr="005410BD">
        <w:tab/>
        <w:t>if the MCVideo emergency private call state is set to "MVEPC 3: emergency-pc-granted";</w:t>
      </w:r>
    </w:p>
    <w:p w14:paraId="3D68B28C" w14:textId="77777777" w:rsidR="00AE5AC2" w:rsidRPr="005410BD" w:rsidRDefault="00AE5AC2" w:rsidP="00AE5AC2">
      <w:pPr>
        <w:pStyle w:val="B1"/>
      </w:pPr>
      <w:r w:rsidRPr="005410BD">
        <w:t>the MCVideo client shall perform the actions specified in subclause 6.2.8.3.5.</w:t>
      </w:r>
    </w:p>
    <w:p w14:paraId="74966991" w14:textId="77777777" w:rsidR="00AE5AC2" w:rsidRPr="005410BD" w:rsidRDefault="00AE5AC2" w:rsidP="00AE5AC2">
      <w:r w:rsidRPr="005410BD">
        <w:rPr>
          <w:rFonts w:eastAsia="SimSun"/>
        </w:rPr>
        <w:t xml:space="preserve">On receiving a </w:t>
      </w:r>
      <w:r w:rsidRPr="005410BD">
        <w:t xml:space="preserve">SIP INFO request where </w:t>
      </w:r>
      <w:r w:rsidRPr="005410BD">
        <w:rPr>
          <w:rFonts w:eastAsia="SimSun"/>
        </w:rPr>
        <w:t xml:space="preserve">the Request-URI contains an MCVideo session ID identifying an ongoing session, </w:t>
      </w:r>
      <w:r w:rsidRPr="005410BD">
        <w:t>the MCVideo client shall follow the actions specified in subclause 6.2.8.3.7.</w:t>
      </w:r>
    </w:p>
    <w:p w14:paraId="495CCF2B" w14:textId="77777777" w:rsidR="00AE5AC2" w:rsidRPr="005410BD" w:rsidRDefault="00AE5AC2" w:rsidP="00AE5AC2">
      <w:r w:rsidRPr="005410BD">
        <w:t>[TS 24.281, clause 10.2.2.2.4]</w:t>
      </w:r>
    </w:p>
    <w:p w14:paraId="08848941" w14:textId="77777777" w:rsidR="00AE5AC2" w:rsidRPr="005410BD" w:rsidRDefault="00AE5AC2" w:rsidP="00AE5AC2">
      <w:r w:rsidRPr="005410BD">
        <w:t>This subclause covers on-demand session.</w:t>
      </w:r>
    </w:p>
    <w:p w14:paraId="5F9233EA" w14:textId="77777777" w:rsidR="00AE5AC2" w:rsidRPr="005410BD" w:rsidRDefault="00AE5AC2" w:rsidP="00AE5AC2">
      <w:r w:rsidRPr="005410BD">
        <w:lastRenderedPageBreak/>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06DE85C8" w14:textId="77777777" w:rsidR="00AE5AC2" w:rsidRPr="005410BD" w:rsidRDefault="00AE5AC2" w:rsidP="00AE5AC2">
      <w:r w:rsidRPr="005410BD">
        <w:t>The MCVideo client:</w:t>
      </w:r>
    </w:p>
    <w:p w14:paraId="21BF011B" w14:textId="77777777" w:rsidR="00AE5AC2" w:rsidRPr="005410BD" w:rsidRDefault="00AE5AC2" w:rsidP="00AE5AC2">
      <w:pPr>
        <w:pStyle w:val="B1"/>
      </w:pPr>
      <w:r w:rsidRPr="005410BD">
        <w:t>1)</w:t>
      </w:r>
      <w:r w:rsidRPr="005410BD">
        <w:tab/>
        <w:t>if the MCVideo user is not authorised to cancel the in-progress emergency condition on an MCVideo emergency private call as determined by the procedures of subclause 6.2.8.3.1.2, the MCVideo client:</w:t>
      </w:r>
    </w:p>
    <w:p w14:paraId="379A2C2C" w14:textId="77777777" w:rsidR="00AE5AC2" w:rsidRPr="005410BD" w:rsidRDefault="00AE5AC2" w:rsidP="00AE5AC2">
      <w:pPr>
        <w:pStyle w:val="B2"/>
      </w:pPr>
      <w:r w:rsidRPr="005410BD">
        <w:t>a)</w:t>
      </w:r>
      <w:r w:rsidRPr="005410BD">
        <w:tab/>
        <w:t>should indicate to the MCVideo user that they are not authorised to cancel the in-progress emergency condition on an MCVideo emergency private call; and</w:t>
      </w:r>
    </w:p>
    <w:p w14:paraId="309D52C7" w14:textId="77777777" w:rsidR="00AE5AC2" w:rsidRPr="005410BD" w:rsidRDefault="00AE5AC2" w:rsidP="00AE5AC2">
      <w:pPr>
        <w:pStyle w:val="B2"/>
      </w:pPr>
      <w:r w:rsidRPr="005410BD">
        <w:t>b)</w:t>
      </w:r>
      <w:r w:rsidRPr="005410BD">
        <w:tab/>
        <w:t>shall skip the remaining steps of the current subclause;</w:t>
      </w:r>
    </w:p>
    <w:p w14:paraId="1E7D5803" w14:textId="77777777" w:rsidR="00AE5AC2" w:rsidRPr="005410BD" w:rsidRDefault="00AE5AC2" w:rsidP="00AE5AC2">
      <w:pPr>
        <w:pStyle w:val="B1"/>
      </w:pPr>
      <w:r w:rsidRPr="005410BD">
        <w:t>2)</w:t>
      </w:r>
      <w:r w:rsidRPr="005410BD">
        <w:tab/>
        <w:t>shall, if the MCVideo user is cancelling an in-progress emergency condition and optionally an MCVideo emergency alert originated by the MCVideo user, include an application/vnd.3gpp.mcvideo-info+xml MIME body populated as specified in subclause 6.2.8.3.6;</w:t>
      </w:r>
    </w:p>
    <w:p w14:paraId="49A63C03" w14:textId="77777777" w:rsidR="00AE5AC2" w:rsidRPr="005410BD" w:rsidRDefault="00AE5AC2" w:rsidP="00AE5AC2">
      <w:pPr>
        <w:pStyle w:val="B1"/>
      </w:pPr>
      <w:r w:rsidRPr="005410BD">
        <w:t>3)</w:t>
      </w:r>
      <w:r w:rsidRPr="005410BD">
        <w:tab/>
        <w:t>shall, if the MCVideo user is cancelling an in-progress emergency condition and optionally an MCVideo emergency alert originated by another MCVideo user, include an application/vnd.3gpp.mcvideo-info+xml MIME body populated as specified in subclause 6.2.8.3.8;</w:t>
      </w:r>
    </w:p>
    <w:p w14:paraId="09591F87" w14:textId="77777777" w:rsidR="00AE5AC2" w:rsidRPr="005410BD" w:rsidRDefault="00AE5AC2" w:rsidP="00AE5AC2">
      <w:pPr>
        <w:pStyle w:val="B1"/>
      </w:pPr>
      <w:r w:rsidRPr="005410BD">
        <w:t>4)</w:t>
      </w:r>
      <w:r w:rsidRPr="005410BD">
        <w:tab/>
        <w:t>shall include a Resource-Priority header field and comply with the procedures in subclause 6.2.8.3.3;</w:t>
      </w:r>
    </w:p>
    <w:p w14:paraId="3B1B28C1" w14:textId="77777777" w:rsidR="00AE5AC2" w:rsidRPr="005410BD" w:rsidRDefault="00AE5AC2" w:rsidP="00AE5AC2">
      <w:pPr>
        <w:pStyle w:val="B1"/>
      </w:pPr>
      <w:r w:rsidRPr="005410BD">
        <w:t>5)</w:t>
      </w:r>
      <w:r w:rsidRPr="005410BD">
        <w:tab/>
        <w:t>shall include in the SIP re-INVITE request an SDP offer the media parameters as currently established;</w:t>
      </w:r>
    </w:p>
    <w:p w14:paraId="1BF73C1F" w14:textId="77777777" w:rsidR="00AE5AC2" w:rsidRPr="005410BD" w:rsidRDefault="00AE5AC2" w:rsidP="00AE5AC2">
      <w:pPr>
        <w:pStyle w:val="NO"/>
      </w:pPr>
      <w:r w:rsidRPr="005410BD">
        <w:t>NOTE 1:</w:t>
      </w:r>
      <w:r w:rsidRPr="005410BD">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6CA3A17" w14:textId="77777777" w:rsidR="00AE5AC2" w:rsidRPr="005410BD" w:rsidRDefault="00AE5AC2" w:rsidP="00AE5AC2">
      <w:pPr>
        <w:pStyle w:val="B1"/>
      </w:pPr>
      <w:r w:rsidRPr="005410BD">
        <w:t>6)</w:t>
      </w:r>
      <w:r w:rsidRPr="005410BD">
        <w:tab/>
        <w:t>if an implicit transmission request is required, shall indicate this as specified in subclause 6.4; and</w:t>
      </w:r>
    </w:p>
    <w:p w14:paraId="47237379" w14:textId="77777777" w:rsidR="00AE5AC2" w:rsidRPr="005410BD" w:rsidRDefault="00AE5AC2" w:rsidP="00AE5AC2">
      <w:pPr>
        <w:pStyle w:val="B1"/>
      </w:pPr>
      <w:r w:rsidRPr="005410BD">
        <w:t>7)</w:t>
      </w:r>
      <w:r w:rsidRPr="005410BD">
        <w:tab/>
        <w:t>shall send the SIP re-INVITE request according to 3GPP TS 24.229 [4].</w:t>
      </w:r>
    </w:p>
    <w:p w14:paraId="3611D12F" w14:textId="77777777" w:rsidR="00AE5AC2" w:rsidRPr="005410BD" w:rsidRDefault="00AE5AC2" w:rsidP="00AE5AC2">
      <w:r w:rsidRPr="005410BD">
        <w:t>On receiving a SIP 2xx response to the SIP re-INVITE request, the MCVideo client:</w:t>
      </w:r>
    </w:p>
    <w:p w14:paraId="6492C4F3" w14:textId="77777777" w:rsidR="00AE5AC2" w:rsidRPr="005410BD" w:rsidRDefault="00AE5AC2" w:rsidP="00AE5AC2">
      <w:pPr>
        <w:pStyle w:val="B1"/>
      </w:pPr>
      <w:r w:rsidRPr="005410BD">
        <w:t>1)</w:t>
      </w:r>
      <w:r w:rsidRPr="005410BD">
        <w:tab/>
        <w:t>shall interact with the user plane as specified in 3GPP TS 24.380 [5];</w:t>
      </w:r>
    </w:p>
    <w:p w14:paraId="6D9A860D" w14:textId="77777777" w:rsidR="00AE5AC2" w:rsidRPr="005410BD" w:rsidRDefault="00AE5AC2" w:rsidP="00AE5AC2">
      <w:pPr>
        <w:pStyle w:val="B1"/>
      </w:pPr>
      <w:r w:rsidRPr="005410BD">
        <w:t>2)</w:t>
      </w:r>
      <w:r w:rsidRPr="005410BD">
        <w:tab/>
        <w:t>shall set the MCVideo emergency private priority state of the MCVideo private call to "MVEPP 1: no-emergency";</w:t>
      </w:r>
    </w:p>
    <w:p w14:paraId="5C159084" w14:textId="77777777" w:rsidR="00AE5AC2" w:rsidRPr="005410BD" w:rsidRDefault="00AE5AC2" w:rsidP="00AE5AC2">
      <w:pPr>
        <w:pStyle w:val="B1"/>
      </w:pPr>
      <w:r w:rsidRPr="005410BD">
        <w:t>3)</w:t>
      </w:r>
      <w:r w:rsidRPr="005410BD">
        <w:tab/>
        <w:t>shall set the MCVideo emergency private call state of the call to "MVEPC 1: emergency-pc-capable"; and</w:t>
      </w:r>
    </w:p>
    <w:p w14:paraId="4255F218" w14:textId="77777777" w:rsidR="00AE5AC2" w:rsidRPr="005410BD" w:rsidRDefault="00AE5AC2" w:rsidP="00AE5AC2">
      <w:pPr>
        <w:pStyle w:val="B1"/>
      </w:pPr>
      <w:r w:rsidRPr="005410BD">
        <w:t>4)</w:t>
      </w:r>
      <w:r w:rsidRPr="005410BD">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763549E6" w14:textId="77777777" w:rsidR="00AE5AC2" w:rsidRPr="005410BD" w:rsidRDefault="00AE5AC2" w:rsidP="00AE5AC2">
      <w:r w:rsidRPr="005410BD">
        <w:t>On receiving a SIP 4xx response, SIP 5xx response or SIP 6xx response to the SIP re-INVITE request:</w:t>
      </w:r>
    </w:p>
    <w:p w14:paraId="7560EBD2" w14:textId="77777777" w:rsidR="00AE5AC2" w:rsidRPr="005410BD" w:rsidRDefault="00AE5AC2" w:rsidP="00AE5AC2">
      <w:pPr>
        <w:pStyle w:val="B1"/>
      </w:pPr>
      <w:r w:rsidRPr="005410BD">
        <w:t>1)</w:t>
      </w:r>
      <w:r w:rsidRPr="005410BD">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2243CD74" w14:textId="77777777" w:rsidR="00AE5AC2" w:rsidRPr="005410BD" w:rsidRDefault="00AE5AC2" w:rsidP="00AE5AC2">
      <w:pPr>
        <w:pStyle w:val="B1"/>
      </w:pPr>
      <w:r w:rsidRPr="005410BD">
        <w:t>2)</w:t>
      </w:r>
      <w:r w:rsidRPr="005410BD">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1E2D9FDA" w14:textId="77777777" w:rsidR="00AE5AC2" w:rsidRPr="005410BD" w:rsidRDefault="00AE5AC2" w:rsidP="00AE5AC2">
      <w:pPr>
        <w:pStyle w:val="B1"/>
      </w:pPr>
      <w:r w:rsidRPr="005410BD">
        <w:rPr>
          <w:rFonts w:eastAsia="Malgun Gothic"/>
        </w:rPr>
        <w:t>3)</w:t>
      </w:r>
      <w:r w:rsidRPr="005410BD">
        <w:rPr>
          <w:rFonts w:eastAsia="Malgun Gothic"/>
        </w:rPr>
        <w:tab/>
      </w:r>
      <w:r w:rsidRPr="005410BD">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575A3753" w14:textId="77777777" w:rsidR="00AE5AC2" w:rsidRPr="005410BD" w:rsidRDefault="00AE5AC2" w:rsidP="00AE5AC2">
      <w:pPr>
        <w:pStyle w:val="NO"/>
        <w:rPr>
          <w:rFonts w:eastAsia="Malgun Gothic"/>
        </w:rPr>
      </w:pPr>
      <w:r w:rsidRPr="005410BD">
        <w:rPr>
          <w:rFonts w:eastAsia="Malgun Gothic"/>
        </w:rPr>
        <w:lastRenderedPageBreak/>
        <w:t>NOTE 2:</w:t>
      </w:r>
      <w:r w:rsidRPr="005410BD">
        <w:rPr>
          <w:rFonts w:eastAsia="Malgun Gothic"/>
        </w:rPr>
        <w:tab/>
        <w:t xml:space="preserve">If the in-progress emergency private priority state cancel request is rejected, the state of the session does not change, i.e. continues with MCVideo emergency </w:t>
      </w:r>
      <w:r w:rsidRPr="005410BD">
        <w:t xml:space="preserve">private call </w:t>
      </w:r>
      <w:r w:rsidRPr="005410BD">
        <w:rPr>
          <w:rFonts w:eastAsia="Malgun Gothic"/>
        </w:rPr>
        <w:t>level priority.</w:t>
      </w:r>
    </w:p>
    <w:p w14:paraId="3B094FC8" w14:textId="77777777" w:rsidR="00AE5AC2" w:rsidRPr="005410BD" w:rsidRDefault="00AE5AC2" w:rsidP="00AE5AC2">
      <w:r w:rsidRPr="005410BD">
        <w:rPr>
          <w:rFonts w:eastAsia="SimSun"/>
        </w:rPr>
        <w:t xml:space="preserve">On receiving a </w:t>
      </w:r>
      <w:r w:rsidRPr="005410BD">
        <w:t xml:space="preserve">SIP INFO request where </w:t>
      </w:r>
      <w:r w:rsidRPr="005410BD">
        <w:rPr>
          <w:rFonts w:eastAsia="SimSun"/>
        </w:rPr>
        <w:t xml:space="preserve">the Request-URI contains an MCVideo session ID identifying an ongoing group session, </w:t>
      </w:r>
      <w:r w:rsidRPr="005410BD">
        <w:t>the MCVideo client shall follow the actions specified in subclause 6.2.8.3.7.</w:t>
      </w:r>
    </w:p>
    <w:p w14:paraId="6F468352" w14:textId="77777777" w:rsidR="00AE5AC2" w:rsidRPr="005410BD" w:rsidRDefault="00AE5AC2" w:rsidP="00AE5AC2">
      <w:r w:rsidRPr="005410BD">
        <w:t>[TS 24.281, clause 10.2.2.2.5]</w:t>
      </w:r>
    </w:p>
    <w:p w14:paraId="7F28CE8E" w14:textId="77777777" w:rsidR="00AE5AC2" w:rsidRPr="005410BD" w:rsidRDefault="00AE5AC2" w:rsidP="00AE5AC2">
      <w:r w:rsidRPr="005410BD">
        <w:t>This subclause covers both on-demand session and pre-established sessions.</w:t>
      </w:r>
    </w:p>
    <w:p w14:paraId="5B8921D5" w14:textId="77777777" w:rsidR="00AE5AC2" w:rsidRPr="005410BD" w:rsidRDefault="00AE5AC2" w:rsidP="00AE5AC2">
      <w:r w:rsidRPr="005410BD">
        <w:t>Upon receiving a request from an MCVideo user to upgrade the ongoing MCVideo private call to an MCVideo emergency private call, the MCVideo client shall generate a SIP re-INVITE request as specified in 3GPP TS 24.229 [4], with the clarifications given below.</w:t>
      </w:r>
    </w:p>
    <w:p w14:paraId="36E3D926" w14:textId="77777777" w:rsidR="00AE5AC2" w:rsidRPr="005410BD" w:rsidRDefault="00AE5AC2" w:rsidP="00AE5AC2">
      <w:pPr>
        <w:pStyle w:val="B1"/>
      </w:pPr>
      <w:r w:rsidRPr="005410BD">
        <w:t>1)</w:t>
      </w:r>
      <w:r w:rsidRPr="005410BD">
        <w:tab/>
        <w:t>shall include an application/vnd.3gpp.mcvideo-info+xml MIME body populated as specified in subclause 6.2.8.3.2;</w:t>
      </w:r>
    </w:p>
    <w:p w14:paraId="5E0E4871" w14:textId="77777777" w:rsidR="00AE5AC2" w:rsidRPr="005410BD" w:rsidRDefault="00AE5AC2" w:rsidP="00AE5AC2">
      <w:pPr>
        <w:pStyle w:val="B1"/>
      </w:pPr>
      <w:r w:rsidRPr="005410BD">
        <w:t>2)</w:t>
      </w:r>
      <w:r w:rsidRPr="005410BD">
        <w:tab/>
        <w:t>shall include a Resource-Priority header field and comply with the procedures in subclause 6.2.8.3.3.</w:t>
      </w:r>
    </w:p>
    <w:p w14:paraId="64FDF562" w14:textId="77777777" w:rsidR="00AE5AC2" w:rsidRPr="005410BD" w:rsidRDefault="00AE5AC2" w:rsidP="00AE5AC2">
      <w:pPr>
        <w:pStyle w:val="B1"/>
      </w:pPr>
      <w:r w:rsidRPr="005410BD">
        <w:t>3)</w:t>
      </w:r>
      <w:r w:rsidRPr="005410BD">
        <w:tab/>
        <w:t>shall include an SDP offer with the media parameters as currently established according to 3GPP TS 24.229 [4];</w:t>
      </w:r>
    </w:p>
    <w:p w14:paraId="7DBBA4BD" w14:textId="77777777" w:rsidR="00AE5AC2" w:rsidRPr="005410BD" w:rsidRDefault="00AE5AC2" w:rsidP="00AE5AC2">
      <w:pPr>
        <w:pStyle w:val="NO"/>
      </w:pPr>
      <w:r w:rsidRPr="005410BD">
        <w:t>NOTE:</w:t>
      </w:r>
      <w:r w:rsidRPr="005410BD">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22ABD555" w14:textId="77777777" w:rsidR="00AE5AC2" w:rsidRPr="005410BD" w:rsidRDefault="00AE5AC2" w:rsidP="00AE5AC2">
      <w:pPr>
        <w:pStyle w:val="B1"/>
      </w:pPr>
      <w:r w:rsidRPr="005410BD">
        <w:t>4)</w:t>
      </w:r>
      <w:r w:rsidRPr="005410BD">
        <w:tab/>
        <w:t>if an implicit transmission request is required, shall indicate this as specified in subclause 6.4; and</w:t>
      </w:r>
    </w:p>
    <w:p w14:paraId="3523DC4C" w14:textId="77777777" w:rsidR="00AE5AC2" w:rsidRPr="005410BD" w:rsidRDefault="00AE5AC2" w:rsidP="00AE5AC2">
      <w:pPr>
        <w:pStyle w:val="B1"/>
      </w:pPr>
      <w:r w:rsidRPr="005410BD">
        <w:t>5)</w:t>
      </w:r>
      <w:r w:rsidRPr="005410BD">
        <w:tab/>
        <w:t>shall send the SIP re-INVITE request according to 3GPP TS 24.229 [4].</w:t>
      </w:r>
    </w:p>
    <w:p w14:paraId="3BC70ED9" w14:textId="77777777" w:rsidR="00AE5AC2" w:rsidRPr="005410BD" w:rsidRDefault="00AE5AC2" w:rsidP="00AE5AC2">
      <w:r w:rsidRPr="005410BD">
        <w:t>On receiving a SIP 2xx response to the SIP re-INVITE request the MCVideo client:</w:t>
      </w:r>
    </w:p>
    <w:p w14:paraId="5E91805C" w14:textId="77777777" w:rsidR="00AE5AC2" w:rsidRPr="005410BD" w:rsidRDefault="00AE5AC2" w:rsidP="00AE5AC2">
      <w:pPr>
        <w:pStyle w:val="B1"/>
      </w:pPr>
      <w:r w:rsidRPr="005410BD">
        <w:t>1)</w:t>
      </w:r>
      <w:r w:rsidRPr="005410BD">
        <w:tab/>
        <w:t>shall interact with the user plane as specified in 3GPP TS 24.380 [5]; and</w:t>
      </w:r>
    </w:p>
    <w:p w14:paraId="0EF627FC" w14:textId="77777777" w:rsidR="00AE5AC2" w:rsidRPr="005410BD" w:rsidRDefault="00AE5AC2" w:rsidP="00AE5AC2">
      <w:pPr>
        <w:pStyle w:val="B1"/>
      </w:pPr>
      <w:r w:rsidRPr="005410BD">
        <w:t>2)</w:t>
      </w:r>
      <w:r w:rsidRPr="005410BD">
        <w:tab/>
        <w:t>shall perform the actions specified in subclause 6.2.8.3.4.</w:t>
      </w:r>
    </w:p>
    <w:p w14:paraId="1468AADE" w14:textId="77777777" w:rsidR="00AE5AC2" w:rsidRPr="005410BD" w:rsidRDefault="00AE5AC2" w:rsidP="00AE5AC2">
      <w:r w:rsidRPr="005410BD">
        <w:t>On receiving a SIP 4xx response, SIP 5xx response or SIP 6xx response to the SIP re-INVITE request, the MCVideo client shall perform the actions specified in subclause 6.2.8.3.5.</w:t>
      </w:r>
    </w:p>
    <w:p w14:paraId="0E6FC298" w14:textId="77777777" w:rsidR="00AE5AC2" w:rsidRPr="005410BD" w:rsidRDefault="00AE5AC2" w:rsidP="00AE5AC2">
      <w:r w:rsidRPr="005410BD">
        <w:rPr>
          <w:rFonts w:eastAsia="SimSun"/>
        </w:rPr>
        <w:t xml:space="preserve">On receiving a </w:t>
      </w:r>
      <w:r w:rsidRPr="005410BD">
        <w:t xml:space="preserve">SIP INFO request where </w:t>
      </w:r>
      <w:r w:rsidRPr="005410BD">
        <w:rPr>
          <w:rFonts w:eastAsia="SimSun"/>
        </w:rPr>
        <w:t xml:space="preserve">the Request-URI contains an MCVideo session ID identifying an ongoing group session, </w:t>
      </w:r>
      <w:r w:rsidRPr="005410BD">
        <w:t>the MCVideo client shall follow the actions specified in subclause 6.2.8.3.7</w:t>
      </w:r>
    </w:p>
    <w:p w14:paraId="708900AE" w14:textId="77777777" w:rsidR="00AE5AC2" w:rsidRPr="005410BD" w:rsidRDefault="00AE5AC2" w:rsidP="00AE5AC2">
      <w:bookmarkStart w:id="15" w:name="_Toc52787544"/>
      <w:bookmarkStart w:id="16" w:name="_Toc52787726"/>
      <w:bookmarkStart w:id="17" w:name="_Toc75906948"/>
      <w:bookmarkStart w:id="18" w:name="_Toc75907285"/>
      <w:r w:rsidRPr="005410BD">
        <w:t>[TS 24.581, clause 6.3.5.5.3]</w:t>
      </w:r>
    </w:p>
    <w:p w14:paraId="52EC0DA5" w14:textId="77777777" w:rsidR="00AE5AC2" w:rsidRPr="005410BD" w:rsidRDefault="00AE5AC2" w:rsidP="00AE5AC2">
      <w:r w:rsidRPr="005410BD">
        <w:t>Upon receiving a Transmission End Request message from the associated transmission participant, the transmission control interface towards the MCVideo client in the transmission control server:</w:t>
      </w:r>
    </w:p>
    <w:p w14:paraId="44D4454A" w14:textId="77777777" w:rsidR="00AE5AC2" w:rsidRPr="005410BD" w:rsidRDefault="00AE5AC2" w:rsidP="00AE5AC2">
      <w:pPr>
        <w:pStyle w:val="B1"/>
      </w:pPr>
      <w:r w:rsidRPr="005410BD">
        <w:t>1.</w:t>
      </w:r>
      <w:r w:rsidRPr="005410BD">
        <w:tab/>
        <w:t>if the first bit in the subtype of the Transmission End Request message is set to '1' (Acknowledgment is required) as described in subclause 9.2.2.1, shall send a Transmission control Ack message. The Transmission control Ack message:</w:t>
      </w:r>
    </w:p>
    <w:p w14:paraId="1E72F343" w14:textId="77777777" w:rsidR="00AE5AC2" w:rsidRPr="005410BD" w:rsidRDefault="00AE5AC2" w:rsidP="00AE5AC2">
      <w:pPr>
        <w:pStyle w:val="B2"/>
      </w:pPr>
      <w:r w:rsidRPr="005410BD">
        <w:t>a.</w:t>
      </w:r>
      <w:r w:rsidRPr="005410BD">
        <w:tab/>
        <w:t>shall include the Message Type field set to '4' (Transmission End Request); and</w:t>
      </w:r>
    </w:p>
    <w:p w14:paraId="3AEB20D7" w14:textId="77777777" w:rsidR="00AE5AC2" w:rsidRPr="005410BD" w:rsidRDefault="00AE5AC2" w:rsidP="00AE5AC2">
      <w:pPr>
        <w:pStyle w:val="B2"/>
      </w:pPr>
      <w:r w:rsidRPr="005410BD">
        <w:t>b.</w:t>
      </w:r>
      <w:r w:rsidRPr="005410BD">
        <w:tab/>
        <w:t>shall include the Source field set to '2' (the controlling MCVideo function is the source);</w:t>
      </w:r>
    </w:p>
    <w:p w14:paraId="6957A73A" w14:textId="77777777" w:rsidR="00AE5AC2" w:rsidRPr="005410BD" w:rsidRDefault="00AE5AC2" w:rsidP="00AE5AC2">
      <w:pPr>
        <w:pStyle w:val="B1"/>
      </w:pPr>
      <w:r w:rsidRPr="005410BD">
        <w:t>2.</w:t>
      </w:r>
      <w:r w:rsidRPr="005410BD">
        <w:tab/>
        <w:t>shall forward the Transmission End Request message to  the general transmission control operation state machine of the transmission control arbitration logic in the MCVideo server with the first bit in the subtype of the Transmission End Request message set to '0' (Acknowledgment is not required), if not already set; and</w:t>
      </w:r>
    </w:p>
    <w:p w14:paraId="62B75514" w14:textId="77777777" w:rsidR="00AE5AC2" w:rsidRPr="005410BD" w:rsidRDefault="00AE5AC2" w:rsidP="00AE5AC2">
      <w:pPr>
        <w:pStyle w:val="B1"/>
      </w:pPr>
      <w:r w:rsidRPr="005410BD">
        <w:t>3.</w:t>
      </w:r>
      <w:r w:rsidRPr="005410BD">
        <w:tab/>
        <w:t>shall remain in the 'U: permitted' state.</w:t>
      </w:r>
    </w:p>
    <w:p w14:paraId="2E47C785" w14:textId="77777777" w:rsidR="00AE5AC2" w:rsidRPr="005410BD" w:rsidRDefault="00AE5AC2" w:rsidP="00AE5AC2">
      <w:r w:rsidRPr="005410BD">
        <w:t>[TS 24.581, clause 6.3.5.5.3a]</w:t>
      </w:r>
    </w:p>
    <w:p w14:paraId="12BDF856" w14:textId="77777777" w:rsidR="00AE5AC2" w:rsidRPr="005410BD" w:rsidRDefault="00AE5AC2" w:rsidP="00AE5AC2">
      <w:r w:rsidRPr="005410BD">
        <w:t>Upon receiving a Transmission End Response message from the transmission control server, the transmission control interface towards the MCVideo client in the transmission control server:</w:t>
      </w:r>
    </w:p>
    <w:p w14:paraId="1CECA581" w14:textId="77777777" w:rsidR="00AE5AC2" w:rsidRPr="005410BD" w:rsidRDefault="00AE5AC2" w:rsidP="00AE5AC2">
      <w:pPr>
        <w:pStyle w:val="B1"/>
      </w:pPr>
      <w:r w:rsidRPr="005410BD">
        <w:lastRenderedPageBreak/>
        <w:t>1.</w:t>
      </w:r>
      <w:r w:rsidRPr="005410BD">
        <w:tab/>
        <w:t>shall forward the Transmission End Response message to the associated transmission participant; and</w:t>
      </w:r>
    </w:p>
    <w:p w14:paraId="3D960A6C" w14:textId="77777777" w:rsidR="00AE5AC2" w:rsidRPr="005410BD" w:rsidRDefault="00AE5AC2" w:rsidP="00AE5AC2">
      <w:pPr>
        <w:pStyle w:val="B1"/>
      </w:pPr>
      <w:r w:rsidRPr="005410BD">
        <w:t>2.</w:t>
      </w:r>
      <w:r w:rsidRPr="005410BD">
        <w:tab/>
        <w:t>shall enter the state 'U: not permitted and Transmit Idle'.</w:t>
      </w:r>
    </w:p>
    <w:p w14:paraId="401AB2CB" w14:textId="77777777" w:rsidR="00AE5AC2" w:rsidRPr="005410BD" w:rsidRDefault="00AE5AC2" w:rsidP="00AE5AC2">
      <w:pPr>
        <w:pStyle w:val="H6"/>
      </w:pPr>
      <w:r w:rsidRPr="005410BD">
        <w:t>6.2.1.3</w:t>
      </w:r>
      <w:r w:rsidRPr="005410BD">
        <w:tab/>
        <w:t>Test description</w:t>
      </w:r>
      <w:bookmarkEnd w:id="15"/>
      <w:bookmarkEnd w:id="16"/>
      <w:bookmarkEnd w:id="17"/>
      <w:bookmarkEnd w:id="18"/>
    </w:p>
    <w:p w14:paraId="5B49DC41" w14:textId="77777777" w:rsidR="00AE5AC2" w:rsidRPr="005410BD" w:rsidRDefault="00AE5AC2" w:rsidP="00AE5AC2">
      <w:pPr>
        <w:pStyle w:val="H6"/>
      </w:pPr>
      <w:bookmarkStart w:id="19" w:name="_Toc52787545"/>
      <w:bookmarkStart w:id="20" w:name="_Toc52787727"/>
      <w:bookmarkStart w:id="21" w:name="_Toc75906949"/>
      <w:bookmarkStart w:id="22" w:name="_Toc75907286"/>
      <w:r w:rsidRPr="005410BD">
        <w:t>6.2.1.3.1</w:t>
      </w:r>
      <w:r w:rsidRPr="005410BD">
        <w:tab/>
        <w:t>Pre-test conditions</w:t>
      </w:r>
      <w:bookmarkEnd w:id="19"/>
      <w:bookmarkEnd w:id="20"/>
      <w:bookmarkEnd w:id="21"/>
      <w:bookmarkEnd w:id="22"/>
    </w:p>
    <w:p w14:paraId="3B938088" w14:textId="77777777" w:rsidR="00AE5AC2" w:rsidRPr="005410BD" w:rsidRDefault="00AE5AC2" w:rsidP="00AE5AC2">
      <w:pPr>
        <w:pStyle w:val="H6"/>
      </w:pPr>
      <w:r w:rsidRPr="005410BD">
        <w:t>System Simulator:</w:t>
      </w:r>
    </w:p>
    <w:p w14:paraId="24B6AFDC" w14:textId="77777777" w:rsidR="00AE5AC2" w:rsidRPr="005410BD" w:rsidRDefault="00AE5AC2" w:rsidP="00AE5AC2">
      <w:pPr>
        <w:pStyle w:val="B1"/>
      </w:pPr>
      <w:r w:rsidRPr="005410BD">
        <w:t>-</w:t>
      </w:r>
      <w:r w:rsidRPr="005410BD">
        <w:tab/>
        <w:t>SS (MCVideo server)</w:t>
      </w:r>
    </w:p>
    <w:p w14:paraId="0F854538" w14:textId="77777777" w:rsidR="00AE5AC2" w:rsidRPr="005410BD" w:rsidRDefault="00AE5AC2" w:rsidP="00AE5AC2">
      <w:pPr>
        <w:pStyle w:val="B1"/>
      </w:pPr>
      <w:r w:rsidRPr="005410BD">
        <w:t>-</w:t>
      </w:r>
      <w:r w:rsidRPr="005410B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6BD34F6" w14:textId="77777777" w:rsidR="00AE5AC2" w:rsidRPr="005410BD" w:rsidRDefault="00AE5AC2" w:rsidP="00AE5AC2">
      <w:pPr>
        <w:pStyle w:val="H6"/>
      </w:pPr>
      <w:r w:rsidRPr="005410BD">
        <w:t>IUT:</w:t>
      </w:r>
    </w:p>
    <w:p w14:paraId="23A57D03" w14:textId="77777777" w:rsidR="00AE5AC2" w:rsidRPr="005410BD" w:rsidRDefault="00AE5AC2" w:rsidP="00AE5AC2">
      <w:pPr>
        <w:pStyle w:val="B1"/>
      </w:pPr>
      <w:r w:rsidRPr="005410BD">
        <w:t>-</w:t>
      </w:r>
      <w:r w:rsidRPr="005410BD">
        <w:tab/>
        <w:t>UE (MCVideo client)</w:t>
      </w:r>
    </w:p>
    <w:p w14:paraId="1EB9A60C" w14:textId="77777777" w:rsidR="00AE5AC2" w:rsidRPr="005410BD" w:rsidRDefault="00AE5AC2" w:rsidP="00AE5AC2">
      <w:pPr>
        <w:pStyle w:val="B1"/>
      </w:pPr>
      <w:r w:rsidRPr="005410BD">
        <w:t>-</w:t>
      </w:r>
      <w:r w:rsidRPr="005410BD">
        <w:tab/>
        <w:t>The test USIM set as defined in TS 36.579-1 [2], subclause 5.5.10 is inserted.</w:t>
      </w:r>
    </w:p>
    <w:p w14:paraId="5323D88D" w14:textId="77777777" w:rsidR="00AE5AC2" w:rsidRPr="005410BD" w:rsidRDefault="00AE5AC2" w:rsidP="00AE5AC2">
      <w:pPr>
        <w:pStyle w:val="H6"/>
      </w:pPr>
      <w:r w:rsidRPr="005410BD">
        <w:t>Preamble:</w:t>
      </w:r>
    </w:p>
    <w:p w14:paraId="213769EC" w14:textId="77777777" w:rsidR="00AE5AC2" w:rsidRPr="005410BD" w:rsidRDefault="00AE5AC2" w:rsidP="00AE5AC2">
      <w:pPr>
        <w:pStyle w:val="B1"/>
      </w:pPr>
      <w:r w:rsidRPr="005410BD">
        <w:t>-</w:t>
      </w:r>
      <w:r w:rsidRPr="005410BD">
        <w:tab/>
        <w:t>The UE has performed the Generic Test Procedure for MCVideo UE registration as specified in TS 36.579-1 [2], subclause 5.4.2A.</w:t>
      </w:r>
    </w:p>
    <w:p w14:paraId="65E74E43" w14:textId="77777777" w:rsidR="00AE5AC2" w:rsidRPr="005410BD" w:rsidRDefault="00AE5AC2" w:rsidP="00AE5AC2">
      <w:pPr>
        <w:pStyle w:val="B1"/>
      </w:pPr>
      <w:r w:rsidRPr="005410BD">
        <w:t>-</w:t>
      </w:r>
      <w:r w:rsidRPr="005410BD">
        <w:tab/>
        <w:t>The MCVideo User performs the Generic Test Procedure for MCVideo Authorization/Configuration and Key Generation as specified in TS 36.579-1 [2], subclause 5.3.2A.</w:t>
      </w:r>
    </w:p>
    <w:p w14:paraId="75B23DC6" w14:textId="77777777" w:rsidR="00AE5AC2" w:rsidRPr="005410BD" w:rsidRDefault="00AE5AC2" w:rsidP="00AE5AC2">
      <w:pPr>
        <w:pStyle w:val="B1"/>
      </w:pPr>
      <w:r w:rsidRPr="005410BD">
        <w:t>-</w:t>
      </w:r>
      <w:r w:rsidRPr="005410BD">
        <w:tab/>
        <w:t>UE States at the end of the preamble</w:t>
      </w:r>
    </w:p>
    <w:p w14:paraId="51F8C22D" w14:textId="77777777" w:rsidR="00AE5AC2" w:rsidRPr="005410BD" w:rsidRDefault="00AE5AC2" w:rsidP="00AE5AC2">
      <w:pPr>
        <w:pStyle w:val="B2"/>
      </w:pPr>
      <w:r w:rsidRPr="005410BD">
        <w:t>-</w:t>
      </w:r>
      <w:r w:rsidRPr="005410BD">
        <w:tab/>
        <w:t>The UE is in E-UTRA Registered, Idle Mode state.</w:t>
      </w:r>
    </w:p>
    <w:p w14:paraId="4F3E0BE4" w14:textId="77777777" w:rsidR="00AE5AC2" w:rsidRPr="005410BD" w:rsidRDefault="00AE5AC2" w:rsidP="00AE5AC2">
      <w:pPr>
        <w:pStyle w:val="B2"/>
      </w:pPr>
      <w:r w:rsidRPr="005410BD">
        <w:t>-</w:t>
      </w:r>
      <w:r w:rsidRPr="005410BD">
        <w:tab/>
        <w:t>The MCVideo Client Application has been activated and User has registered-in as the MCVideo User with the Server as active user at the Client</w:t>
      </w:r>
    </w:p>
    <w:p w14:paraId="1A5B17FA" w14:textId="77777777" w:rsidR="00AE5AC2" w:rsidRPr="005410BD" w:rsidRDefault="00AE5AC2" w:rsidP="00AE5AC2">
      <w:pPr>
        <w:pStyle w:val="H6"/>
      </w:pPr>
      <w:r w:rsidRPr="005410BD">
        <w:t>6.2.1.3.2</w:t>
      </w:r>
      <w:r w:rsidRPr="005410BD">
        <w:tab/>
        <w:t>Test procedure sequence</w:t>
      </w:r>
    </w:p>
    <w:p w14:paraId="33B385BF" w14:textId="77777777" w:rsidR="00AE5AC2" w:rsidRPr="005410BD" w:rsidRDefault="00AE5AC2" w:rsidP="00AE5AC2">
      <w:pPr>
        <w:pStyle w:val="TH"/>
      </w:pPr>
      <w:r w:rsidRPr="005410BD">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E5AC2" w:rsidRPr="005410BD" w14:paraId="242E2161" w14:textId="77777777" w:rsidTr="00004E02">
        <w:trPr>
          <w:tblHeader/>
        </w:trPr>
        <w:tc>
          <w:tcPr>
            <w:tcW w:w="715" w:type="dxa"/>
            <w:tcBorders>
              <w:bottom w:val="nil"/>
            </w:tcBorders>
            <w:shd w:val="clear" w:color="auto" w:fill="auto"/>
          </w:tcPr>
          <w:p w14:paraId="091EC582" w14:textId="77777777" w:rsidR="00AE5AC2" w:rsidRPr="005410BD" w:rsidRDefault="00AE5AC2" w:rsidP="00004E02">
            <w:pPr>
              <w:pStyle w:val="TAH"/>
              <w:keepNext w:val="0"/>
              <w:keepLines w:val="0"/>
              <w:widowControl w:val="0"/>
            </w:pPr>
            <w:r w:rsidRPr="005410BD">
              <w:t>St</w:t>
            </w:r>
          </w:p>
        </w:tc>
        <w:tc>
          <w:tcPr>
            <w:tcW w:w="3787" w:type="dxa"/>
            <w:tcBorders>
              <w:bottom w:val="nil"/>
            </w:tcBorders>
            <w:shd w:val="clear" w:color="auto" w:fill="auto"/>
          </w:tcPr>
          <w:p w14:paraId="7C8BCCE3" w14:textId="77777777" w:rsidR="00AE5AC2" w:rsidRPr="005410BD" w:rsidRDefault="00AE5AC2" w:rsidP="00004E02">
            <w:pPr>
              <w:pStyle w:val="TAH"/>
              <w:keepNext w:val="0"/>
              <w:keepLines w:val="0"/>
              <w:widowControl w:val="0"/>
            </w:pPr>
            <w:r w:rsidRPr="005410BD">
              <w:t>Procedure</w:t>
            </w:r>
          </w:p>
        </w:tc>
        <w:tc>
          <w:tcPr>
            <w:tcW w:w="3686" w:type="dxa"/>
            <w:gridSpan w:val="2"/>
            <w:shd w:val="clear" w:color="auto" w:fill="auto"/>
          </w:tcPr>
          <w:p w14:paraId="1A40174E" w14:textId="77777777" w:rsidR="00AE5AC2" w:rsidRPr="005410BD" w:rsidRDefault="00AE5AC2" w:rsidP="00004E02">
            <w:pPr>
              <w:pStyle w:val="TAH"/>
              <w:keepNext w:val="0"/>
              <w:keepLines w:val="0"/>
              <w:widowControl w:val="0"/>
            </w:pPr>
            <w:r w:rsidRPr="005410BD">
              <w:t>Message Sequence</w:t>
            </w:r>
          </w:p>
        </w:tc>
        <w:tc>
          <w:tcPr>
            <w:tcW w:w="565" w:type="dxa"/>
            <w:tcBorders>
              <w:bottom w:val="nil"/>
            </w:tcBorders>
            <w:shd w:val="clear" w:color="auto" w:fill="auto"/>
          </w:tcPr>
          <w:p w14:paraId="27CAC21C" w14:textId="77777777" w:rsidR="00AE5AC2" w:rsidRPr="005410BD" w:rsidRDefault="00AE5AC2" w:rsidP="00004E02">
            <w:pPr>
              <w:pStyle w:val="TAH"/>
              <w:keepNext w:val="0"/>
              <w:keepLines w:val="0"/>
              <w:widowControl w:val="0"/>
            </w:pPr>
            <w:r w:rsidRPr="005410BD">
              <w:t>TP</w:t>
            </w:r>
          </w:p>
        </w:tc>
        <w:tc>
          <w:tcPr>
            <w:tcW w:w="850" w:type="dxa"/>
            <w:tcBorders>
              <w:bottom w:val="nil"/>
            </w:tcBorders>
            <w:shd w:val="clear" w:color="auto" w:fill="auto"/>
          </w:tcPr>
          <w:p w14:paraId="28857D8C" w14:textId="77777777" w:rsidR="00AE5AC2" w:rsidRPr="005410BD" w:rsidRDefault="00AE5AC2" w:rsidP="00004E02">
            <w:pPr>
              <w:pStyle w:val="TAH"/>
              <w:keepNext w:val="0"/>
              <w:keepLines w:val="0"/>
              <w:widowControl w:val="0"/>
            </w:pPr>
            <w:r w:rsidRPr="005410BD">
              <w:t>Verdict</w:t>
            </w:r>
          </w:p>
        </w:tc>
      </w:tr>
      <w:tr w:rsidR="00AE5AC2" w:rsidRPr="005410BD" w14:paraId="46202528" w14:textId="77777777" w:rsidTr="00004E02">
        <w:trPr>
          <w:tblHeader/>
        </w:trPr>
        <w:tc>
          <w:tcPr>
            <w:tcW w:w="715" w:type="dxa"/>
            <w:tcBorders>
              <w:top w:val="nil"/>
            </w:tcBorders>
            <w:shd w:val="clear" w:color="auto" w:fill="auto"/>
          </w:tcPr>
          <w:p w14:paraId="18C33E96" w14:textId="77777777" w:rsidR="00AE5AC2" w:rsidRPr="005410BD" w:rsidRDefault="00AE5AC2" w:rsidP="00004E02">
            <w:pPr>
              <w:pStyle w:val="TAH"/>
              <w:keepNext w:val="0"/>
              <w:keepLines w:val="0"/>
              <w:widowControl w:val="0"/>
            </w:pPr>
          </w:p>
        </w:tc>
        <w:tc>
          <w:tcPr>
            <w:tcW w:w="3787" w:type="dxa"/>
            <w:tcBorders>
              <w:top w:val="nil"/>
            </w:tcBorders>
            <w:shd w:val="clear" w:color="auto" w:fill="auto"/>
          </w:tcPr>
          <w:p w14:paraId="1544CAC0" w14:textId="77777777" w:rsidR="00AE5AC2" w:rsidRPr="005410BD" w:rsidRDefault="00AE5AC2" w:rsidP="00004E02">
            <w:pPr>
              <w:pStyle w:val="TAH"/>
              <w:keepNext w:val="0"/>
              <w:keepLines w:val="0"/>
              <w:widowControl w:val="0"/>
            </w:pPr>
          </w:p>
        </w:tc>
        <w:tc>
          <w:tcPr>
            <w:tcW w:w="708" w:type="dxa"/>
            <w:shd w:val="clear" w:color="auto" w:fill="auto"/>
          </w:tcPr>
          <w:p w14:paraId="0B22DB74" w14:textId="77777777" w:rsidR="00AE5AC2" w:rsidRPr="005410BD" w:rsidRDefault="00AE5AC2" w:rsidP="00004E02">
            <w:pPr>
              <w:pStyle w:val="TAH"/>
              <w:keepNext w:val="0"/>
              <w:keepLines w:val="0"/>
              <w:widowControl w:val="0"/>
            </w:pPr>
            <w:r w:rsidRPr="005410BD">
              <w:t>U - S</w:t>
            </w:r>
          </w:p>
        </w:tc>
        <w:tc>
          <w:tcPr>
            <w:tcW w:w="2978" w:type="dxa"/>
            <w:shd w:val="clear" w:color="auto" w:fill="auto"/>
          </w:tcPr>
          <w:p w14:paraId="5349B15A" w14:textId="77777777" w:rsidR="00AE5AC2" w:rsidRPr="005410BD" w:rsidRDefault="00AE5AC2" w:rsidP="00004E02">
            <w:pPr>
              <w:pStyle w:val="TAH"/>
              <w:keepNext w:val="0"/>
              <w:keepLines w:val="0"/>
              <w:widowControl w:val="0"/>
            </w:pPr>
            <w:r w:rsidRPr="005410BD">
              <w:t>Message</w:t>
            </w:r>
          </w:p>
        </w:tc>
        <w:tc>
          <w:tcPr>
            <w:tcW w:w="565" w:type="dxa"/>
            <w:tcBorders>
              <w:top w:val="nil"/>
            </w:tcBorders>
            <w:shd w:val="clear" w:color="auto" w:fill="auto"/>
          </w:tcPr>
          <w:p w14:paraId="4D25BD16" w14:textId="77777777" w:rsidR="00AE5AC2" w:rsidRPr="005410BD" w:rsidRDefault="00AE5AC2" w:rsidP="00004E02">
            <w:pPr>
              <w:pStyle w:val="TAH"/>
              <w:keepNext w:val="0"/>
              <w:keepLines w:val="0"/>
              <w:widowControl w:val="0"/>
            </w:pPr>
          </w:p>
        </w:tc>
        <w:tc>
          <w:tcPr>
            <w:tcW w:w="850" w:type="dxa"/>
            <w:tcBorders>
              <w:top w:val="nil"/>
            </w:tcBorders>
            <w:shd w:val="clear" w:color="auto" w:fill="auto"/>
          </w:tcPr>
          <w:p w14:paraId="3BD3C458" w14:textId="77777777" w:rsidR="00AE5AC2" w:rsidRPr="005410BD" w:rsidRDefault="00AE5AC2" w:rsidP="00004E02">
            <w:pPr>
              <w:pStyle w:val="TAH"/>
              <w:keepNext w:val="0"/>
              <w:keepLines w:val="0"/>
              <w:widowControl w:val="0"/>
            </w:pPr>
          </w:p>
        </w:tc>
      </w:tr>
      <w:tr w:rsidR="00AE5AC2" w:rsidRPr="005410BD" w14:paraId="7B0BF81E" w14:textId="77777777" w:rsidTr="00004E02">
        <w:tc>
          <w:tcPr>
            <w:tcW w:w="715" w:type="dxa"/>
            <w:shd w:val="clear" w:color="auto" w:fill="auto"/>
          </w:tcPr>
          <w:p w14:paraId="5A3E4A6B" w14:textId="77777777" w:rsidR="00AE5AC2" w:rsidRPr="005410BD" w:rsidRDefault="00AE5AC2" w:rsidP="00004E02">
            <w:pPr>
              <w:pStyle w:val="TAC"/>
              <w:keepNext w:val="0"/>
              <w:keepLines w:val="0"/>
              <w:widowControl w:val="0"/>
            </w:pPr>
            <w:r w:rsidRPr="005410BD">
              <w:t>1</w:t>
            </w:r>
          </w:p>
        </w:tc>
        <w:tc>
          <w:tcPr>
            <w:tcW w:w="3787" w:type="dxa"/>
            <w:shd w:val="clear" w:color="auto" w:fill="auto"/>
          </w:tcPr>
          <w:p w14:paraId="22B9D160" w14:textId="7A493139" w:rsidR="00AE5AC2" w:rsidRPr="005410BD" w:rsidRDefault="00AE5AC2" w:rsidP="00004E02">
            <w:pPr>
              <w:pStyle w:val="TAL"/>
              <w:keepNext w:val="0"/>
              <w:keepLines w:val="0"/>
              <w:widowControl w:val="0"/>
            </w:pPr>
            <w:r w:rsidRPr="005410BD">
              <w:t xml:space="preserve">Make the MCVideo User request the establishment of a MCVideo Private Call, On-demand </w:t>
            </w:r>
            <w:del w:id="23" w:author="MCC TF160" w:date="2022-04-22T10:02:00Z">
              <w:r w:rsidRPr="005410BD" w:rsidDel="00CC0D74">
                <w:delText xml:space="preserve"> </w:delText>
              </w:r>
            </w:del>
            <w:r w:rsidRPr="005410BD">
              <w:t>Automatic Commencement Mode, no force of Automatic Commencement, applying End-to-end Communication Security with Transmission Control.</w:t>
            </w:r>
          </w:p>
          <w:p w14:paraId="4DA215EF" w14:textId="77777777" w:rsidR="00AE5AC2" w:rsidRPr="005410BD" w:rsidRDefault="00AE5AC2" w:rsidP="00004E02">
            <w:pPr>
              <w:pStyle w:val="TAL"/>
              <w:keepNext w:val="0"/>
              <w:keepLines w:val="0"/>
              <w:widowControl w:val="0"/>
            </w:pPr>
            <w:r w:rsidRPr="005410BD">
              <w:t>(NOTE 1)</w:t>
            </w:r>
          </w:p>
        </w:tc>
        <w:tc>
          <w:tcPr>
            <w:tcW w:w="708" w:type="dxa"/>
            <w:shd w:val="clear" w:color="auto" w:fill="auto"/>
          </w:tcPr>
          <w:p w14:paraId="5E30454B" w14:textId="77777777" w:rsidR="00AE5AC2" w:rsidRPr="005410BD" w:rsidRDefault="00AE5AC2" w:rsidP="00004E02">
            <w:pPr>
              <w:pStyle w:val="TAC"/>
              <w:keepNext w:val="0"/>
              <w:keepLines w:val="0"/>
              <w:widowControl w:val="0"/>
            </w:pPr>
            <w:r w:rsidRPr="005410BD">
              <w:t>-</w:t>
            </w:r>
          </w:p>
        </w:tc>
        <w:tc>
          <w:tcPr>
            <w:tcW w:w="2978" w:type="dxa"/>
            <w:shd w:val="clear" w:color="auto" w:fill="auto"/>
          </w:tcPr>
          <w:p w14:paraId="7CDF356B"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1A114EA6" w14:textId="77777777" w:rsidR="00AE5AC2" w:rsidRPr="005410BD" w:rsidRDefault="00AE5AC2" w:rsidP="00004E02">
            <w:pPr>
              <w:pStyle w:val="TAC"/>
              <w:keepNext w:val="0"/>
              <w:keepLines w:val="0"/>
              <w:widowControl w:val="0"/>
            </w:pPr>
            <w:r w:rsidRPr="005410BD">
              <w:t>-</w:t>
            </w:r>
          </w:p>
        </w:tc>
        <w:tc>
          <w:tcPr>
            <w:tcW w:w="850" w:type="dxa"/>
            <w:shd w:val="clear" w:color="auto" w:fill="auto"/>
          </w:tcPr>
          <w:p w14:paraId="2502E4B0" w14:textId="77777777" w:rsidR="00AE5AC2" w:rsidRPr="005410BD" w:rsidRDefault="00AE5AC2" w:rsidP="00004E02">
            <w:pPr>
              <w:pStyle w:val="TAC"/>
              <w:keepNext w:val="0"/>
              <w:keepLines w:val="0"/>
              <w:widowControl w:val="0"/>
            </w:pPr>
            <w:r w:rsidRPr="005410BD">
              <w:t>-</w:t>
            </w:r>
          </w:p>
        </w:tc>
      </w:tr>
      <w:tr w:rsidR="00AE5AC2" w:rsidRPr="005410BD" w:rsidDel="009D730C" w14:paraId="7861C3DB" w14:textId="1BF5373E" w:rsidTr="00004E02">
        <w:trPr>
          <w:del w:id="24" w:author="MCC160" w:date="2022-03-14T11:08:00Z"/>
        </w:trPr>
        <w:tc>
          <w:tcPr>
            <w:tcW w:w="715" w:type="dxa"/>
            <w:shd w:val="clear" w:color="auto" w:fill="auto"/>
          </w:tcPr>
          <w:p w14:paraId="153AA258" w14:textId="56794977" w:rsidR="00AE5AC2" w:rsidRPr="005410BD" w:rsidDel="009D730C" w:rsidRDefault="00AE5AC2" w:rsidP="00004E02">
            <w:pPr>
              <w:pStyle w:val="TAC"/>
              <w:keepNext w:val="0"/>
              <w:keepLines w:val="0"/>
              <w:widowControl w:val="0"/>
              <w:rPr>
                <w:del w:id="25" w:author="MCC160" w:date="2022-03-14T11:08:00Z"/>
              </w:rPr>
            </w:pPr>
            <w:del w:id="26" w:author="MCC160" w:date="2022-03-14T11:08:00Z">
              <w:r w:rsidRPr="005410BD" w:rsidDel="009D730C">
                <w:delText>-</w:delText>
              </w:r>
            </w:del>
          </w:p>
        </w:tc>
        <w:tc>
          <w:tcPr>
            <w:tcW w:w="3787" w:type="dxa"/>
            <w:shd w:val="clear" w:color="auto" w:fill="auto"/>
          </w:tcPr>
          <w:p w14:paraId="0572BECC" w14:textId="686A1163" w:rsidR="00AE5AC2" w:rsidRPr="005410BD" w:rsidDel="009D730C" w:rsidRDefault="00AE5AC2" w:rsidP="00004E02">
            <w:pPr>
              <w:pStyle w:val="TAL"/>
              <w:keepNext w:val="0"/>
              <w:keepLines w:val="0"/>
              <w:widowControl w:val="0"/>
              <w:rPr>
                <w:del w:id="27" w:author="MCC160" w:date="2022-03-14T11:08:00Z"/>
              </w:rPr>
            </w:pPr>
            <w:del w:id="28" w:author="MCC160" w:date="2022-03-14T11:08:00Z">
              <w:r w:rsidRPr="005410BD" w:rsidDel="009D730C">
                <w:delText>EXCEPTION: The E-UTRA/EPC related actions, which step 1 above will trigger, are described in TS 36.579-1 [2], subclause 5.4.3A 'Generic Test Procedure for MCVideo CO communication in E-UTRA'. The test sequence below shows only the MCVideo relevant messages being exchanged.</w:delText>
              </w:r>
            </w:del>
          </w:p>
        </w:tc>
        <w:tc>
          <w:tcPr>
            <w:tcW w:w="708" w:type="dxa"/>
            <w:shd w:val="clear" w:color="auto" w:fill="auto"/>
          </w:tcPr>
          <w:p w14:paraId="1E0E4DC3" w14:textId="0DAEA6F8" w:rsidR="00AE5AC2" w:rsidRPr="005410BD" w:rsidDel="009D730C" w:rsidRDefault="00AE5AC2" w:rsidP="00004E02">
            <w:pPr>
              <w:pStyle w:val="TAC"/>
              <w:keepNext w:val="0"/>
              <w:keepLines w:val="0"/>
              <w:widowControl w:val="0"/>
              <w:rPr>
                <w:del w:id="29" w:author="MCC160" w:date="2022-03-14T11:08:00Z"/>
              </w:rPr>
            </w:pPr>
            <w:del w:id="30" w:author="MCC160" w:date="2022-03-14T11:08:00Z">
              <w:r w:rsidRPr="005410BD" w:rsidDel="009D730C">
                <w:delText>-</w:delText>
              </w:r>
            </w:del>
          </w:p>
        </w:tc>
        <w:tc>
          <w:tcPr>
            <w:tcW w:w="2978" w:type="dxa"/>
            <w:shd w:val="clear" w:color="auto" w:fill="auto"/>
          </w:tcPr>
          <w:p w14:paraId="25C9E76A" w14:textId="00483F5B" w:rsidR="00AE5AC2" w:rsidRPr="005410BD" w:rsidDel="009D730C" w:rsidRDefault="00AE5AC2" w:rsidP="00004E02">
            <w:pPr>
              <w:pStyle w:val="TAL"/>
              <w:keepNext w:val="0"/>
              <w:keepLines w:val="0"/>
              <w:widowControl w:val="0"/>
              <w:rPr>
                <w:del w:id="31" w:author="MCC160" w:date="2022-03-14T11:08:00Z"/>
              </w:rPr>
            </w:pPr>
          </w:p>
        </w:tc>
        <w:tc>
          <w:tcPr>
            <w:tcW w:w="565" w:type="dxa"/>
            <w:shd w:val="clear" w:color="auto" w:fill="auto"/>
          </w:tcPr>
          <w:p w14:paraId="4DBFA27A" w14:textId="6B34BFA4" w:rsidR="00AE5AC2" w:rsidRPr="005410BD" w:rsidDel="009D730C" w:rsidRDefault="00AE5AC2" w:rsidP="00004E02">
            <w:pPr>
              <w:pStyle w:val="TAC"/>
              <w:keepNext w:val="0"/>
              <w:keepLines w:val="0"/>
              <w:widowControl w:val="0"/>
              <w:rPr>
                <w:del w:id="32" w:author="MCC160" w:date="2022-03-14T11:08:00Z"/>
              </w:rPr>
            </w:pPr>
            <w:del w:id="33" w:author="MCC160" w:date="2022-03-14T11:08:00Z">
              <w:r w:rsidRPr="005410BD" w:rsidDel="009D730C">
                <w:delText>-</w:delText>
              </w:r>
            </w:del>
          </w:p>
        </w:tc>
        <w:tc>
          <w:tcPr>
            <w:tcW w:w="850" w:type="dxa"/>
            <w:shd w:val="clear" w:color="auto" w:fill="auto"/>
          </w:tcPr>
          <w:p w14:paraId="4BC8FB69" w14:textId="28107F6D" w:rsidR="00AE5AC2" w:rsidRPr="005410BD" w:rsidDel="009D730C" w:rsidRDefault="00AE5AC2" w:rsidP="00004E02">
            <w:pPr>
              <w:pStyle w:val="TAC"/>
              <w:keepNext w:val="0"/>
              <w:keepLines w:val="0"/>
              <w:widowControl w:val="0"/>
              <w:rPr>
                <w:del w:id="34" w:author="MCC160" w:date="2022-03-14T11:08:00Z"/>
              </w:rPr>
            </w:pPr>
            <w:del w:id="35" w:author="MCC160" w:date="2022-03-14T11:08:00Z">
              <w:r w:rsidRPr="005410BD" w:rsidDel="009D730C">
                <w:delText>-</w:delText>
              </w:r>
            </w:del>
          </w:p>
        </w:tc>
      </w:tr>
      <w:tr w:rsidR="009D730C" w:rsidRPr="005410BD" w14:paraId="28D2DB8B" w14:textId="77777777" w:rsidTr="00004E02">
        <w:tc>
          <w:tcPr>
            <w:tcW w:w="715" w:type="dxa"/>
            <w:shd w:val="clear" w:color="auto" w:fill="auto"/>
          </w:tcPr>
          <w:p w14:paraId="59A3AB28" w14:textId="77777777" w:rsidR="009D730C" w:rsidRPr="005410BD" w:rsidRDefault="009D730C" w:rsidP="009D730C">
            <w:pPr>
              <w:pStyle w:val="TAC"/>
              <w:keepNext w:val="0"/>
              <w:keepLines w:val="0"/>
              <w:widowControl w:val="0"/>
            </w:pPr>
            <w:r w:rsidRPr="005410BD">
              <w:t>2</w:t>
            </w:r>
          </w:p>
        </w:tc>
        <w:tc>
          <w:tcPr>
            <w:tcW w:w="3787" w:type="dxa"/>
            <w:shd w:val="clear" w:color="auto" w:fill="auto"/>
          </w:tcPr>
          <w:p w14:paraId="76EA0E72" w14:textId="4B932AEA" w:rsidR="009D730C" w:rsidRPr="005410BD" w:rsidRDefault="009D730C" w:rsidP="009D730C">
            <w:pPr>
              <w:pStyle w:val="TAL"/>
              <w:keepNext w:val="0"/>
              <w:keepLines w:val="0"/>
              <w:widowControl w:val="0"/>
            </w:pPr>
            <w:r w:rsidRPr="005410BD">
              <w:t xml:space="preserve">Check: Does the UE (MCVideo Client) </w:t>
            </w:r>
            <w:ins w:id="36" w:author="MCC160" w:date="2022-03-14T11:09:00Z">
              <w:r w:rsidRPr="005410BD">
                <w:rPr>
                  <w:rFonts w:eastAsia="Calibri"/>
                </w:rPr>
                <w:t>correctly perform test procedure '</w:t>
              </w:r>
              <w:r w:rsidRPr="005410BD">
                <w:t>MCVideo CO session establishment/modification without provisional responses other than 100 Trying'</w:t>
              </w:r>
              <w:r w:rsidRPr="005410BD">
                <w:rPr>
                  <w:rFonts w:eastAsia="Calibri"/>
                </w:rPr>
                <w:t xml:space="preserve"> </w:t>
              </w:r>
              <w:r w:rsidRPr="005410BD">
                <w:rPr>
                  <w:rFonts w:eastAsia="Calibri"/>
                  <w:lang w:eastAsia="ko-KR"/>
                </w:rPr>
                <w:t>according to option b,ii of NOTE 1</w:t>
              </w:r>
              <w:r w:rsidRPr="005410BD">
                <w:rPr>
                  <w:rFonts w:eastAsia="Calibri"/>
                </w:rPr>
                <w:t xml:space="preserve"> as described in TS 36.579-1 [2] Table 5.3B.1.3-1</w:t>
              </w:r>
            </w:ins>
            <w:del w:id="37" w:author="MCC160" w:date="2022-03-14T11:09:00Z">
              <w:r w:rsidRPr="005410BD" w:rsidDel="009D730C">
                <w:delText xml:space="preserve">send an initial SIP INVITE message requesting </w:delText>
              </w:r>
            </w:del>
            <w:r w:rsidRPr="005410BD">
              <w:t>t</w:t>
            </w:r>
            <w:ins w:id="38" w:author="MCC160" w:date="2022-03-14T11:09:00Z">
              <w:r w:rsidRPr="005410BD">
                <w:t>o</w:t>
              </w:r>
            </w:ins>
            <w:del w:id="39" w:author="MCC160" w:date="2022-03-14T11:09:00Z">
              <w:r w:rsidRPr="005410BD" w:rsidDel="009D730C">
                <w:delText>he</w:delText>
              </w:r>
            </w:del>
            <w:r w:rsidRPr="005410BD">
              <w:t xml:space="preserve"> establish</w:t>
            </w:r>
            <w:del w:id="40" w:author="MCC160" w:date="2022-03-14T11:09:00Z">
              <w:r w:rsidRPr="005410BD" w:rsidDel="009D730C">
                <w:delText>ment</w:delText>
              </w:r>
            </w:del>
            <w:r w:rsidRPr="005410BD">
              <w:t xml:space="preserve"> of a</w:t>
            </w:r>
            <w:ins w:id="41" w:author="MCC160" w:date="2022-03-14T11:09:00Z">
              <w:r w:rsidRPr="005410BD">
                <w:t>n</w:t>
              </w:r>
            </w:ins>
            <w:r w:rsidRPr="005410BD">
              <w:t xml:space="preserve"> MCVideo Private Call, On-demand </w:t>
            </w:r>
            <w:r w:rsidRPr="005410BD">
              <w:lastRenderedPageBreak/>
              <w:t>Automatic Commencement Mode, no force of Automatic Commencement, applying End-to-End Communication Security with Transmission Control?</w:t>
            </w:r>
          </w:p>
        </w:tc>
        <w:tc>
          <w:tcPr>
            <w:tcW w:w="708" w:type="dxa"/>
            <w:shd w:val="clear" w:color="auto" w:fill="auto"/>
          </w:tcPr>
          <w:p w14:paraId="0C39215B" w14:textId="7298DE34" w:rsidR="009D730C" w:rsidRPr="005410BD" w:rsidRDefault="009D730C" w:rsidP="009D730C">
            <w:pPr>
              <w:pStyle w:val="TAC"/>
              <w:keepNext w:val="0"/>
              <w:keepLines w:val="0"/>
              <w:widowControl w:val="0"/>
            </w:pPr>
            <w:ins w:id="42" w:author="MCC160" w:date="2022-03-14T11:10:00Z">
              <w:r w:rsidRPr="005410BD">
                <w:lastRenderedPageBreak/>
                <w:t>-</w:t>
              </w:r>
            </w:ins>
            <w:del w:id="43" w:author="MCC160" w:date="2022-03-14T11:10:00Z">
              <w:r w:rsidRPr="005410BD" w:rsidDel="00C86C3B">
                <w:delText>--&gt;</w:delText>
              </w:r>
            </w:del>
          </w:p>
        </w:tc>
        <w:tc>
          <w:tcPr>
            <w:tcW w:w="2978" w:type="dxa"/>
            <w:shd w:val="clear" w:color="auto" w:fill="auto"/>
          </w:tcPr>
          <w:p w14:paraId="06C14FF1" w14:textId="7FF45427" w:rsidR="009D730C" w:rsidRPr="005410BD" w:rsidRDefault="009D730C" w:rsidP="009D730C">
            <w:pPr>
              <w:pStyle w:val="TAL"/>
              <w:keepNext w:val="0"/>
              <w:keepLines w:val="0"/>
              <w:widowControl w:val="0"/>
            </w:pPr>
            <w:ins w:id="44" w:author="MCC160" w:date="2022-03-14T11:10:00Z">
              <w:r w:rsidRPr="005410BD">
                <w:t>-</w:t>
              </w:r>
            </w:ins>
            <w:del w:id="45" w:author="MCC160" w:date="2022-03-14T11:10:00Z">
              <w:r w:rsidRPr="005410BD" w:rsidDel="00C86C3B">
                <w:delText>SIP INVITE</w:delText>
              </w:r>
            </w:del>
          </w:p>
        </w:tc>
        <w:tc>
          <w:tcPr>
            <w:tcW w:w="565" w:type="dxa"/>
            <w:shd w:val="clear" w:color="auto" w:fill="auto"/>
          </w:tcPr>
          <w:p w14:paraId="412486A6" w14:textId="1159B2FF" w:rsidR="009D730C" w:rsidRPr="005410BD" w:rsidRDefault="009D730C" w:rsidP="009D730C">
            <w:pPr>
              <w:pStyle w:val="TAC"/>
              <w:keepNext w:val="0"/>
              <w:keepLines w:val="0"/>
              <w:widowControl w:val="0"/>
            </w:pPr>
            <w:r w:rsidRPr="005410BD">
              <w:t>1</w:t>
            </w:r>
            <w:ins w:id="46" w:author="MCC160" w:date="2022-03-14T11:10:00Z">
              <w:r w:rsidRPr="005410BD">
                <w:t>,2</w:t>
              </w:r>
            </w:ins>
          </w:p>
        </w:tc>
        <w:tc>
          <w:tcPr>
            <w:tcW w:w="850" w:type="dxa"/>
            <w:shd w:val="clear" w:color="auto" w:fill="auto"/>
          </w:tcPr>
          <w:p w14:paraId="314E6DB1" w14:textId="77777777" w:rsidR="009D730C" w:rsidRPr="005410BD" w:rsidRDefault="009D730C" w:rsidP="009D730C">
            <w:pPr>
              <w:pStyle w:val="TAC"/>
              <w:keepNext w:val="0"/>
              <w:keepLines w:val="0"/>
              <w:widowControl w:val="0"/>
            </w:pPr>
            <w:r w:rsidRPr="005410BD">
              <w:t>P</w:t>
            </w:r>
          </w:p>
        </w:tc>
      </w:tr>
      <w:tr w:rsidR="009D730C" w:rsidRPr="005410BD" w14:paraId="52F0E8BB" w14:textId="77777777" w:rsidTr="00004E02">
        <w:tc>
          <w:tcPr>
            <w:tcW w:w="715" w:type="dxa"/>
            <w:shd w:val="clear" w:color="auto" w:fill="auto"/>
          </w:tcPr>
          <w:p w14:paraId="3C3D3ED6" w14:textId="62343886" w:rsidR="009D730C" w:rsidRPr="005410BD" w:rsidRDefault="009D730C" w:rsidP="009D730C">
            <w:pPr>
              <w:pStyle w:val="TAC"/>
              <w:keepNext w:val="0"/>
              <w:keepLines w:val="0"/>
              <w:widowControl w:val="0"/>
            </w:pPr>
            <w:r w:rsidRPr="005410BD">
              <w:t>3</w:t>
            </w:r>
            <w:ins w:id="47" w:author="MCC160" w:date="2022-03-14T11:10:00Z">
              <w:r w:rsidRPr="005410BD">
                <w:t>-7</w:t>
              </w:r>
            </w:ins>
          </w:p>
        </w:tc>
        <w:tc>
          <w:tcPr>
            <w:tcW w:w="3787" w:type="dxa"/>
            <w:shd w:val="clear" w:color="auto" w:fill="auto"/>
          </w:tcPr>
          <w:p w14:paraId="14A05B55" w14:textId="2F778C00" w:rsidR="009D730C" w:rsidRPr="005410BD" w:rsidRDefault="009D730C" w:rsidP="009D730C">
            <w:pPr>
              <w:pStyle w:val="TAL"/>
              <w:keepNext w:val="0"/>
              <w:keepLines w:val="0"/>
              <w:widowControl w:val="0"/>
            </w:pPr>
            <w:del w:id="48" w:author="MCC160" w:date="2022-03-14T11:10:00Z">
              <w:r w:rsidRPr="005410BD" w:rsidDel="009D730C">
                <w:delText>The SS (MCVideo Server) responds to the UE (MCVideo Client) with a SIP 100 (Trying) message.</w:delText>
              </w:r>
            </w:del>
            <w:ins w:id="49" w:author="MCC160" w:date="2022-03-14T11:10:00Z">
              <w:r w:rsidRPr="005410BD">
                <w:t>Void</w:t>
              </w:r>
            </w:ins>
          </w:p>
        </w:tc>
        <w:tc>
          <w:tcPr>
            <w:tcW w:w="708" w:type="dxa"/>
            <w:shd w:val="clear" w:color="auto" w:fill="auto"/>
          </w:tcPr>
          <w:p w14:paraId="66DC7935" w14:textId="439DE615" w:rsidR="009D730C" w:rsidRPr="005410BD" w:rsidRDefault="009D730C" w:rsidP="009D730C">
            <w:pPr>
              <w:pStyle w:val="TAC"/>
              <w:keepNext w:val="0"/>
              <w:keepLines w:val="0"/>
              <w:widowControl w:val="0"/>
            </w:pPr>
            <w:ins w:id="50" w:author="MCC160" w:date="2022-03-14T11:10:00Z">
              <w:r w:rsidRPr="005410BD">
                <w:t>-</w:t>
              </w:r>
            </w:ins>
            <w:del w:id="51" w:author="MCC160" w:date="2022-03-14T11:10:00Z">
              <w:r w:rsidRPr="005410BD" w:rsidDel="00C86C3B">
                <w:delText>&lt;--</w:delText>
              </w:r>
            </w:del>
          </w:p>
        </w:tc>
        <w:tc>
          <w:tcPr>
            <w:tcW w:w="2978" w:type="dxa"/>
            <w:shd w:val="clear" w:color="auto" w:fill="auto"/>
          </w:tcPr>
          <w:p w14:paraId="3322E256" w14:textId="15EE8AFB" w:rsidR="009D730C" w:rsidRPr="005410BD" w:rsidRDefault="009D730C" w:rsidP="009D730C">
            <w:pPr>
              <w:pStyle w:val="TAL"/>
              <w:keepNext w:val="0"/>
              <w:keepLines w:val="0"/>
              <w:widowControl w:val="0"/>
            </w:pPr>
            <w:ins w:id="52" w:author="MCC160" w:date="2022-03-14T11:10:00Z">
              <w:r w:rsidRPr="005410BD">
                <w:t>-</w:t>
              </w:r>
            </w:ins>
            <w:del w:id="53" w:author="MCC160" w:date="2022-03-14T11:10:00Z">
              <w:r w:rsidRPr="005410BD" w:rsidDel="00C86C3B">
                <w:delText>SIP 100 (Trying)</w:delText>
              </w:r>
            </w:del>
          </w:p>
        </w:tc>
        <w:tc>
          <w:tcPr>
            <w:tcW w:w="565" w:type="dxa"/>
            <w:shd w:val="clear" w:color="auto" w:fill="auto"/>
          </w:tcPr>
          <w:p w14:paraId="5C51CF4A" w14:textId="77777777" w:rsidR="009D730C" w:rsidRPr="005410BD" w:rsidRDefault="009D730C" w:rsidP="009D730C">
            <w:pPr>
              <w:pStyle w:val="TAC"/>
              <w:keepNext w:val="0"/>
              <w:keepLines w:val="0"/>
              <w:widowControl w:val="0"/>
            </w:pPr>
            <w:r w:rsidRPr="005410BD">
              <w:t>-</w:t>
            </w:r>
          </w:p>
        </w:tc>
        <w:tc>
          <w:tcPr>
            <w:tcW w:w="850" w:type="dxa"/>
            <w:shd w:val="clear" w:color="auto" w:fill="auto"/>
          </w:tcPr>
          <w:p w14:paraId="498A1FC0" w14:textId="77777777" w:rsidR="009D730C" w:rsidRPr="005410BD" w:rsidRDefault="009D730C" w:rsidP="009D730C">
            <w:pPr>
              <w:pStyle w:val="TAC"/>
              <w:keepNext w:val="0"/>
              <w:keepLines w:val="0"/>
              <w:widowControl w:val="0"/>
            </w:pPr>
            <w:r w:rsidRPr="005410BD">
              <w:t>-</w:t>
            </w:r>
          </w:p>
        </w:tc>
      </w:tr>
      <w:tr w:rsidR="00AE5AC2" w:rsidRPr="005410BD" w:rsidDel="009D730C" w14:paraId="09C597DC" w14:textId="77033FCF" w:rsidTr="00004E02">
        <w:trPr>
          <w:del w:id="54" w:author="MCC160" w:date="2022-03-14T11:10:00Z"/>
        </w:trPr>
        <w:tc>
          <w:tcPr>
            <w:tcW w:w="715" w:type="dxa"/>
            <w:shd w:val="clear" w:color="auto" w:fill="auto"/>
          </w:tcPr>
          <w:p w14:paraId="7F1D41EB" w14:textId="729C46F4" w:rsidR="00AE5AC2" w:rsidRPr="005410BD" w:rsidDel="009D730C" w:rsidRDefault="00AE5AC2" w:rsidP="00004E02">
            <w:pPr>
              <w:pStyle w:val="TAC"/>
              <w:keepNext w:val="0"/>
              <w:keepLines w:val="0"/>
              <w:widowControl w:val="0"/>
              <w:rPr>
                <w:del w:id="55" w:author="MCC160" w:date="2022-03-14T11:10:00Z"/>
              </w:rPr>
            </w:pPr>
            <w:del w:id="56" w:author="MCC160" w:date="2022-03-14T11:10:00Z">
              <w:r w:rsidRPr="005410BD" w:rsidDel="009D730C">
                <w:delText>4</w:delText>
              </w:r>
            </w:del>
          </w:p>
        </w:tc>
        <w:tc>
          <w:tcPr>
            <w:tcW w:w="3787" w:type="dxa"/>
            <w:shd w:val="clear" w:color="auto" w:fill="auto"/>
          </w:tcPr>
          <w:p w14:paraId="2076DB78" w14:textId="14D21554" w:rsidR="00AE5AC2" w:rsidRPr="005410BD" w:rsidDel="009D730C" w:rsidRDefault="00AE5AC2" w:rsidP="00004E02">
            <w:pPr>
              <w:pStyle w:val="TAL"/>
              <w:keepNext w:val="0"/>
              <w:keepLines w:val="0"/>
              <w:widowControl w:val="0"/>
              <w:rPr>
                <w:del w:id="57" w:author="MCC160" w:date="2022-03-14T11:10:00Z"/>
              </w:rPr>
            </w:pPr>
            <w:del w:id="58" w:author="MCC160" w:date="2022-03-14T11:10:00Z">
              <w:r w:rsidRPr="005410BD" w:rsidDel="009D730C">
                <w:delText>The SS (MCVideo Server) sends a SIP 200 (OK) message to the UE (MCVideo Client), indicating that it has accepted the SIP INVITE message to establish a MCVideo Private Call.</w:delText>
              </w:r>
            </w:del>
          </w:p>
        </w:tc>
        <w:tc>
          <w:tcPr>
            <w:tcW w:w="708" w:type="dxa"/>
            <w:shd w:val="clear" w:color="auto" w:fill="auto"/>
          </w:tcPr>
          <w:p w14:paraId="0ACE5141" w14:textId="559436F0" w:rsidR="00AE5AC2" w:rsidRPr="005410BD" w:rsidDel="009D730C" w:rsidRDefault="00AE5AC2" w:rsidP="00004E02">
            <w:pPr>
              <w:pStyle w:val="TAC"/>
              <w:keepNext w:val="0"/>
              <w:keepLines w:val="0"/>
              <w:widowControl w:val="0"/>
              <w:rPr>
                <w:del w:id="59" w:author="MCC160" w:date="2022-03-14T11:10:00Z"/>
              </w:rPr>
            </w:pPr>
            <w:del w:id="60" w:author="MCC160" w:date="2022-03-14T11:10:00Z">
              <w:r w:rsidRPr="005410BD" w:rsidDel="009D730C">
                <w:delText>&lt;--</w:delText>
              </w:r>
            </w:del>
          </w:p>
        </w:tc>
        <w:tc>
          <w:tcPr>
            <w:tcW w:w="2978" w:type="dxa"/>
            <w:shd w:val="clear" w:color="auto" w:fill="auto"/>
          </w:tcPr>
          <w:p w14:paraId="280FE91B" w14:textId="25874920" w:rsidR="00AE5AC2" w:rsidRPr="005410BD" w:rsidDel="009D730C" w:rsidRDefault="00AE5AC2" w:rsidP="00004E02">
            <w:pPr>
              <w:pStyle w:val="TAL"/>
              <w:keepNext w:val="0"/>
              <w:keepLines w:val="0"/>
              <w:widowControl w:val="0"/>
              <w:rPr>
                <w:del w:id="61" w:author="MCC160" w:date="2022-03-14T11:10:00Z"/>
              </w:rPr>
            </w:pPr>
            <w:del w:id="62" w:author="MCC160" w:date="2022-03-14T11:10:00Z">
              <w:r w:rsidRPr="005410BD" w:rsidDel="009D730C">
                <w:delText>SIP 200 (OK)</w:delText>
              </w:r>
            </w:del>
          </w:p>
        </w:tc>
        <w:tc>
          <w:tcPr>
            <w:tcW w:w="565" w:type="dxa"/>
            <w:shd w:val="clear" w:color="auto" w:fill="auto"/>
          </w:tcPr>
          <w:p w14:paraId="056E7705" w14:textId="5C56FD98" w:rsidR="00AE5AC2" w:rsidRPr="005410BD" w:rsidDel="009D730C" w:rsidRDefault="00AE5AC2" w:rsidP="00004E02">
            <w:pPr>
              <w:pStyle w:val="TAC"/>
              <w:keepNext w:val="0"/>
              <w:keepLines w:val="0"/>
              <w:widowControl w:val="0"/>
              <w:rPr>
                <w:del w:id="63" w:author="MCC160" w:date="2022-03-14T11:10:00Z"/>
              </w:rPr>
            </w:pPr>
            <w:del w:id="64" w:author="MCC160" w:date="2022-03-14T11:10:00Z">
              <w:r w:rsidRPr="005410BD" w:rsidDel="009D730C">
                <w:delText>-</w:delText>
              </w:r>
            </w:del>
          </w:p>
        </w:tc>
        <w:tc>
          <w:tcPr>
            <w:tcW w:w="850" w:type="dxa"/>
            <w:shd w:val="clear" w:color="auto" w:fill="auto"/>
          </w:tcPr>
          <w:p w14:paraId="79D8B5DB" w14:textId="3DFEE77B" w:rsidR="00AE5AC2" w:rsidRPr="005410BD" w:rsidDel="009D730C" w:rsidRDefault="00AE5AC2" w:rsidP="00004E02">
            <w:pPr>
              <w:pStyle w:val="TAC"/>
              <w:keepNext w:val="0"/>
              <w:keepLines w:val="0"/>
              <w:widowControl w:val="0"/>
              <w:rPr>
                <w:del w:id="65" w:author="MCC160" w:date="2022-03-14T11:10:00Z"/>
              </w:rPr>
            </w:pPr>
            <w:del w:id="66" w:author="MCC160" w:date="2022-03-14T11:10:00Z">
              <w:r w:rsidRPr="005410BD" w:rsidDel="009D730C">
                <w:delText>-</w:delText>
              </w:r>
            </w:del>
          </w:p>
        </w:tc>
      </w:tr>
      <w:tr w:rsidR="00AE5AC2" w:rsidRPr="005410BD" w:rsidDel="009D730C" w14:paraId="37BC1245" w14:textId="3D2256E0" w:rsidTr="00004E02">
        <w:trPr>
          <w:del w:id="67" w:author="MCC160" w:date="2022-03-14T11:10:00Z"/>
        </w:trPr>
        <w:tc>
          <w:tcPr>
            <w:tcW w:w="715" w:type="dxa"/>
            <w:shd w:val="clear" w:color="auto" w:fill="auto"/>
          </w:tcPr>
          <w:p w14:paraId="7C5F8BCA" w14:textId="5877C54D" w:rsidR="00AE5AC2" w:rsidRPr="005410BD" w:rsidDel="009D730C" w:rsidRDefault="00AE5AC2" w:rsidP="00004E02">
            <w:pPr>
              <w:pStyle w:val="TAC"/>
              <w:keepNext w:val="0"/>
              <w:keepLines w:val="0"/>
              <w:widowControl w:val="0"/>
              <w:rPr>
                <w:del w:id="68" w:author="MCC160" w:date="2022-03-14T11:10:00Z"/>
              </w:rPr>
            </w:pPr>
            <w:del w:id="69" w:author="MCC160" w:date="2022-03-14T11:10:00Z">
              <w:r w:rsidRPr="005410BD" w:rsidDel="009D730C">
                <w:delText>5</w:delText>
              </w:r>
            </w:del>
          </w:p>
        </w:tc>
        <w:tc>
          <w:tcPr>
            <w:tcW w:w="3787" w:type="dxa"/>
            <w:shd w:val="clear" w:color="auto" w:fill="auto"/>
          </w:tcPr>
          <w:p w14:paraId="7882BF69" w14:textId="58588D1F" w:rsidR="00AE5AC2" w:rsidRPr="005410BD" w:rsidDel="009D730C" w:rsidRDefault="00AE5AC2" w:rsidP="00004E02">
            <w:pPr>
              <w:pStyle w:val="TAL"/>
              <w:keepNext w:val="0"/>
              <w:keepLines w:val="0"/>
              <w:widowControl w:val="0"/>
              <w:rPr>
                <w:del w:id="70" w:author="MCC160" w:date="2022-03-14T11:10:00Z"/>
              </w:rPr>
            </w:pPr>
            <w:del w:id="71" w:author="MCC160" w:date="2022-03-14T11:10:00Z">
              <w:r w:rsidRPr="005410BD" w:rsidDel="009D730C">
                <w:delText>Check: Does the UE (MCVideo Client) sends an acknowledgement to the SS (MCVideo Server)?</w:delText>
              </w:r>
            </w:del>
          </w:p>
        </w:tc>
        <w:tc>
          <w:tcPr>
            <w:tcW w:w="708" w:type="dxa"/>
            <w:shd w:val="clear" w:color="auto" w:fill="auto"/>
          </w:tcPr>
          <w:p w14:paraId="4AF6293D" w14:textId="79F10E99" w:rsidR="00AE5AC2" w:rsidRPr="005410BD" w:rsidDel="009D730C" w:rsidRDefault="00AE5AC2" w:rsidP="00004E02">
            <w:pPr>
              <w:pStyle w:val="TAC"/>
              <w:keepNext w:val="0"/>
              <w:keepLines w:val="0"/>
              <w:widowControl w:val="0"/>
              <w:rPr>
                <w:del w:id="72" w:author="MCC160" w:date="2022-03-14T11:10:00Z"/>
              </w:rPr>
            </w:pPr>
            <w:del w:id="73" w:author="MCC160" w:date="2022-03-14T11:10:00Z">
              <w:r w:rsidRPr="005410BD" w:rsidDel="009D730C">
                <w:delText>--&gt;</w:delText>
              </w:r>
            </w:del>
          </w:p>
        </w:tc>
        <w:tc>
          <w:tcPr>
            <w:tcW w:w="2978" w:type="dxa"/>
            <w:shd w:val="clear" w:color="auto" w:fill="auto"/>
          </w:tcPr>
          <w:p w14:paraId="6098DA02" w14:textId="717664FE" w:rsidR="00AE5AC2" w:rsidRPr="005410BD" w:rsidDel="009D730C" w:rsidRDefault="00AE5AC2" w:rsidP="00004E02">
            <w:pPr>
              <w:pStyle w:val="TAL"/>
              <w:keepNext w:val="0"/>
              <w:keepLines w:val="0"/>
              <w:widowControl w:val="0"/>
              <w:rPr>
                <w:del w:id="74" w:author="MCC160" w:date="2022-03-14T11:10:00Z"/>
              </w:rPr>
            </w:pPr>
            <w:del w:id="75" w:author="MCC160" w:date="2022-03-14T11:10:00Z">
              <w:r w:rsidRPr="005410BD" w:rsidDel="009D730C">
                <w:delText>SIP ACK</w:delText>
              </w:r>
            </w:del>
          </w:p>
        </w:tc>
        <w:tc>
          <w:tcPr>
            <w:tcW w:w="565" w:type="dxa"/>
            <w:shd w:val="clear" w:color="auto" w:fill="auto"/>
          </w:tcPr>
          <w:p w14:paraId="62F05830" w14:textId="27A6F298" w:rsidR="00AE5AC2" w:rsidRPr="005410BD" w:rsidDel="009D730C" w:rsidRDefault="00AE5AC2" w:rsidP="00004E02">
            <w:pPr>
              <w:pStyle w:val="TAC"/>
              <w:keepNext w:val="0"/>
              <w:keepLines w:val="0"/>
              <w:widowControl w:val="0"/>
              <w:rPr>
                <w:del w:id="76" w:author="MCC160" w:date="2022-03-14T11:10:00Z"/>
              </w:rPr>
            </w:pPr>
            <w:del w:id="77" w:author="MCC160" w:date="2022-03-14T11:10:00Z">
              <w:r w:rsidRPr="005410BD" w:rsidDel="009D730C">
                <w:delText>1</w:delText>
              </w:r>
            </w:del>
          </w:p>
        </w:tc>
        <w:tc>
          <w:tcPr>
            <w:tcW w:w="850" w:type="dxa"/>
            <w:shd w:val="clear" w:color="auto" w:fill="auto"/>
          </w:tcPr>
          <w:p w14:paraId="397424FF" w14:textId="2E20D89A" w:rsidR="00AE5AC2" w:rsidRPr="005410BD" w:rsidDel="009D730C" w:rsidRDefault="00AE5AC2" w:rsidP="00004E02">
            <w:pPr>
              <w:pStyle w:val="TAC"/>
              <w:keepNext w:val="0"/>
              <w:keepLines w:val="0"/>
              <w:widowControl w:val="0"/>
              <w:rPr>
                <w:del w:id="78" w:author="MCC160" w:date="2022-03-14T11:10:00Z"/>
              </w:rPr>
            </w:pPr>
            <w:del w:id="79" w:author="MCC160" w:date="2022-03-14T11:10:00Z">
              <w:r w:rsidRPr="005410BD" w:rsidDel="009D730C">
                <w:delText>P</w:delText>
              </w:r>
            </w:del>
          </w:p>
        </w:tc>
      </w:tr>
      <w:tr w:rsidR="00AE5AC2" w:rsidRPr="005410BD" w:rsidDel="009D730C" w14:paraId="060BFD4E" w14:textId="32F5D2DA" w:rsidTr="00004E02">
        <w:trPr>
          <w:del w:id="80" w:author="MCC160" w:date="2022-03-14T11:10:00Z"/>
        </w:trPr>
        <w:tc>
          <w:tcPr>
            <w:tcW w:w="715" w:type="dxa"/>
            <w:shd w:val="clear" w:color="auto" w:fill="auto"/>
          </w:tcPr>
          <w:p w14:paraId="4515AD6B" w14:textId="60368C72" w:rsidR="00AE5AC2" w:rsidRPr="005410BD" w:rsidDel="009D730C" w:rsidRDefault="00AE5AC2" w:rsidP="00004E02">
            <w:pPr>
              <w:pStyle w:val="TAC"/>
              <w:keepNext w:val="0"/>
              <w:keepLines w:val="0"/>
              <w:widowControl w:val="0"/>
              <w:rPr>
                <w:del w:id="81" w:author="MCC160" w:date="2022-03-14T11:10:00Z"/>
              </w:rPr>
            </w:pPr>
            <w:del w:id="82" w:author="MCC160" w:date="2022-03-14T11:10:00Z">
              <w:r w:rsidRPr="005410BD" w:rsidDel="009D730C">
                <w:delText>6</w:delText>
              </w:r>
            </w:del>
          </w:p>
        </w:tc>
        <w:tc>
          <w:tcPr>
            <w:tcW w:w="3787" w:type="dxa"/>
            <w:shd w:val="clear" w:color="auto" w:fill="auto"/>
          </w:tcPr>
          <w:p w14:paraId="6BAABF3B" w14:textId="2EF5DC5E" w:rsidR="00AE5AC2" w:rsidRPr="005410BD" w:rsidDel="009D730C" w:rsidRDefault="00AE5AC2" w:rsidP="00004E02">
            <w:pPr>
              <w:pStyle w:val="TAL"/>
              <w:keepNext w:val="0"/>
              <w:keepLines w:val="0"/>
              <w:widowControl w:val="0"/>
              <w:rPr>
                <w:del w:id="83" w:author="MCC160" w:date="2022-03-14T11:10:00Z"/>
              </w:rPr>
            </w:pPr>
            <w:del w:id="84" w:author="MCC160" w:date="2022-03-14T11:10:00Z">
              <w:r w:rsidRPr="005410BD" w:rsidDel="009D730C">
                <w:delText>The SS (MCVideo Server) sends a Transmission Granted message to the UE (MCVideo Client).</w:delText>
              </w:r>
            </w:del>
          </w:p>
        </w:tc>
        <w:tc>
          <w:tcPr>
            <w:tcW w:w="708" w:type="dxa"/>
            <w:shd w:val="clear" w:color="auto" w:fill="auto"/>
          </w:tcPr>
          <w:p w14:paraId="107720B7" w14:textId="772DEA22" w:rsidR="00AE5AC2" w:rsidRPr="005410BD" w:rsidDel="009D730C" w:rsidRDefault="00AE5AC2" w:rsidP="00004E02">
            <w:pPr>
              <w:pStyle w:val="TAC"/>
              <w:keepNext w:val="0"/>
              <w:keepLines w:val="0"/>
              <w:widowControl w:val="0"/>
              <w:rPr>
                <w:del w:id="85" w:author="MCC160" w:date="2022-03-14T11:10:00Z"/>
              </w:rPr>
            </w:pPr>
            <w:del w:id="86" w:author="MCC160" w:date="2022-03-14T11:10:00Z">
              <w:r w:rsidRPr="005410BD" w:rsidDel="009D730C">
                <w:delText>&lt;--</w:delText>
              </w:r>
            </w:del>
          </w:p>
        </w:tc>
        <w:tc>
          <w:tcPr>
            <w:tcW w:w="2978" w:type="dxa"/>
            <w:shd w:val="clear" w:color="auto" w:fill="auto"/>
          </w:tcPr>
          <w:p w14:paraId="452EBDB5" w14:textId="3038BE25" w:rsidR="00AE5AC2" w:rsidRPr="005410BD" w:rsidDel="009D730C" w:rsidRDefault="00AE5AC2" w:rsidP="00004E02">
            <w:pPr>
              <w:pStyle w:val="TAL"/>
              <w:keepNext w:val="0"/>
              <w:keepLines w:val="0"/>
              <w:widowControl w:val="0"/>
              <w:rPr>
                <w:del w:id="87" w:author="MCC160" w:date="2022-03-14T11:10:00Z"/>
              </w:rPr>
            </w:pPr>
            <w:del w:id="88" w:author="MCC160" w:date="2022-03-14T11:10:00Z">
              <w:r w:rsidRPr="005410BD" w:rsidDel="009D730C">
                <w:delText>Transmission Granted</w:delText>
              </w:r>
            </w:del>
          </w:p>
        </w:tc>
        <w:tc>
          <w:tcPr>
            <w:tcW w:w="565" w:type="dxa"/>
            <w:shd w:val="clear" w:color="auto" w:fill="auto"/>
          </w:tcPr>
          <w:p w14:paraId="2D30AF8F" w14:textId="2A110EF3" w:rsidR="00AE5AC2" w:rsidRPr="005410BD" w:rsidDel="009D730C" w:rsidRDefault="00AE5AC2" w:rsidP="00004E02">
            <w:pPr>
              <w:pStyle w:val="TAC"/>
              <w:keepNext w:val="0"/>
              <w:keepLines w:val="0"/>
              <w:widowControl w:val="0"/>
              <w:rPr>
                <w:del w:id="89" w:author="MCC160" w:date="2022-03-14T11:10:00Z"/>
              </w:rPr>
            </w:pPr>
            <w:del w:id="90" w:author="MCC160" w:date="2022-03-14T11:10:00Z">
              <w:r w:rsidRPr="005410BD" w:rsidDel="009D730C">
                <w:delText>-</w:delText>
              </w:r>
            </w:del>
          </w:p>
        </w:tc>
        <w:tc>
          <w:tcPr>
            <w:tcW w:w="850" w:type="dxa"/>
            <w:shd w:val="clear" w:color="auto" w:fill="auto"/>
          </w:tcPr>
          <w:p w14:paraId="3FCBBC84" w14:textId="58A4524A" w:rsidR="00AE5AC2" w:rsidRPr="005410BD" w:rsidDel="009D730C" w:rsidRDefault="00AE5AC2" w:rsidP="00004E02">
            <w:pPr>
              <w:pStyle w:val="TAC"/>
              <w:keepNext w:val="0"/>
              <w:keepLines w:val="0"/>
              <w:widowControl w:val="0"/>
              <w:rPr>
                <w:del w:id="91" w:author="MCC160" w:date="2022-03-14T11:10:00Z"/>
              </w:rPr>
            </w:pPr>
            <w:del w:id="92" w:author="MCC160" w:date="2022-03-14T11:10:00Z">
              <w:r w:rsidRPr="005410BD" w:rsidDel="009D730C">
                <w:delText>-</w:delText>
              </w:r>
            </w:del>
          </w:p>
        </w:tc>
      </w:tr>
      <w:tr w:rsidR="00AE5AC2" w:rsidRPr="005410BD" w:rsidDel="009D730C" w14:paraId="130BE163" w14:textId="74C34DB5" w:rsidTr="00004E02">
        <w:trPr>
          <w:del w:id="93" w:author="MCC160" w:date="2022-03-14T11:10:00Z"/>
        </w:trPr>
        <w:tc>
          <w:tcPr>
            <w:tcW w:w="715" w:type="dxa"/>
            <w:shd w:val="clear" w:color="auto" w:fill="auto"/>
          </w:tcPr>
          <w:p w14:paraId="15015BA7" w14:textId="6536EDEB" w:rsidR="00AE5AC2" w:rsidRPr="005410BD" w:rsidDel="009D730C" w:rsidRDefault="00AE5AC2" w:rsidP="00004E02">
            <w:pPr>
              <w:pStyle w:val="TAC"/>
              <w:keepNext w:val="0"/>
              <w:keepLines w:val="0"/>
              <w:widowControl w:val="0"/>
              <w:rPr>
                <w:del w:id="94" w:author="MCC160" w:date="2022-03-14T11:10:00Z"/>
              </w:rPr>
            </w:pPr>
            <w:del w:id="95" w:author="MCC160" w:date="2022-03-14T11:10:00Z">
              <w:r w:rsidRPr="005410BD" w:rsidDel="009D730C">
                <w:delText>7</w:delText>
              </w:r>
            </w:del>
          </w:p>
        </w:tc>
        <w:tc>
          <w:tcPr>
            <w:tcW w:w="3787" w:type="dxa"/>
            <w:shd w:val="clear" w:color="auto" w:fill="auto"/>
          </w:tcPr>
          <w:p w14:paraId="7025BFA0" w14:textId="7357D625" w:rsidR="00AE5AC2" w:rsidRPr="005410BD" w:rsidDel="009D730C" w:rsidRDefault="00AE5AC2" w:rsidP="00004E02">
            <w:pPr>
              <w:pStyle w:val="TAL"/>
              <w:keepNext w:val="0"/>
              <w:keepLines w:val="0"/>
              <w:widowControl w:val="0"/>
              <w:rPr>
                <w:del w:id="96" w:author="MCC160" w:date="2022-03-14T11:10:00Z"/>
              </w:rPr>
            </w:pPr>
            <w:del w:id="97" w:author="MCC160" w:date="2022-03-14T11:10:00Z">
              <w:r w:rsidRPr="005410BD" w:rsidDel="009D730C">
                <w:delText xml:space="preserve">Check: Does the UE (MCVideo Client) send a Transmission Control Ack message </w:delText>
              </w:r>
              <w:r w:rsidRPr="005410BD" w:rsidDel="009D730C">
                <w:rPr>
                  <w:rFonts w:eastAsia="Calibri"/>
                </w:rPr>
                <w:delText>in response to Transmission Granted message from the SS (MCVideo Server)?</w:delText>
              </w:r>
            </w:del>
          </w:p>
        </w:tc>
        <w:tc>
          <w:tcPr>
            <w:tcW w:w="708" w:type="dxa"/>
            <w:shd w:val="clear" w:color="auto" w:fill="auto"/>
          </w:tcPr>
          <w:p w14:paraId="73355289" w14:textId="43EF16E5" w:rsidR="00AE5AC2" w:rsidRPr="005410BD" w:rsidDel="009D730C" w:rsidRDefault="00AE5AC2" w:rsidP="00004E02">
            <w:pPr>
              <w:pStyle w:val="TAC"/>
              <w:keepNext w:val="0"/>
              <w:keepLines w:val="0"/>
              <w:widowControl w:val="0"/>
              <w:rPr>
                <w:del w:id="98" w:author="MCC160" w:date="2022-03-14T11:10:00Z"/>
              </w:rPr>
            </w:pPr>
            <w:del w:id="99" w:author="MCC160" w:date="2022-03-14T11:10:00Z">
              <w:r w:rsidRPr="005410BD" w:rsidDel="009D730C">
                <w:delText>--&gt;</w:delText>
              </w:r>
            </w:del>
          </w:p>
        </w:tc>
        <w:tc>
          <w:tcPr>
            <w:tcW w:w="2978" w:type="dxa"/>
            <w:shd w:val="clear" w:color="auto" w:fill="auto"/>
          </w:tcPr>
          <w:p w14:paraId="5FAC43E2" w14:textId="4168F3FB" w:rsidR="00AE5AC2" w:rsidRPr="005410BD" w:rsidDel="009D730C" w:rsidRDefault="00AE5AC2" w:rsidP="00004E02">
            <w:pPr>
              <w:pStyle w:val="TAL"/>
              <w:keepNext w:val="0"/>
              <w:keepLines w:val="0"/>
              <w:widowControl w:val="0"/>
              <w:rPr>
                <w:del w:id="100" w:author="MCC160" w:date="2022-03-14T11:10:00Z"/>
              </w:rPr>
            </w:pPr>
            <w:del w:id="101" w:author="MCC160" w:date="2022-03-14T11:10:00Z">
              <w:r w:rsidRPr="005410BD" w:rsidDel="009D730C">
                <w:delText>Transmission Control Ack</w:delText>
              </w:r>
            </w:del>
          </w:p>
        </w:tc>
        <w:tc>
          <w:tcPr>
            <w:tcW w:w="565" w:type="dxa"/>
            <w:shd w:val="clear" w:color="auto" w:fill="auto"/>
          </w:tcPr>
          <w:p w14:paraId="6EB52784" w14:textId="1E229A9F" w:rsidR="00AE5AC2" w:rsidRPr="005410BD" w:rsidDel="009D730C" w:rsidRDefault="00AE5AC2" w:rsidP="00004E02">
            <w:pPr>
              <w:pStyle w:val="TAC"/>
              <w:keepNext w:val="0"/>
              <w:keepLines w:val="0"/>
              <w:widowControl w:val="0"/>
              <w:rPr>
                <w:del w:id="102" w:author="MCC160" w:date="2022-03-14T11:10:00Z"/>
              </w:rPr>
            </w:pPr>
            <w:del w:id="103" w:author="MCC160" w:date="2022-03-14T11:10:00Z">
              <w:r w:rsidRPr="005410BD" w:rsidDel="009D730C">
                <w:delText>2</w:delText>
              </w:r>
            </w:del>
          </w:p>
        </w:tc>
        <w:tc>
          <w:tcPr>
            <w:tcW w:w="850" w:type="dxa"/>
            <w:shd w:val="clear" w:color="auto" w:fill="auto"/>
          </w:tcPr>
          <w:p w14:paraId="36B9DACE" w14:textId="000256A9" w:rsidR="00AE5AC2" w:rsidRPr="005410BD" w:rsidDel="009D730C" w:rsidRDefault="00AE5AC2" w:rsidP="00004E02">
            <w:pPr>
              <w:pStyle w:val="TAC"/>
              <w:keepNext w:val="0"/>
              <w:keepLines w:val="0"/>
              <w:widowControl w:val="0"/>
              <w:rPr>
                <w:del w:id="104" w:author="MCC160" w:date="2022-03-14T11:10:00Z"/>
              </w:rPr>
            </w:pPr>
            <w:del w:id="105" w:author="MCC160" w:date="2022-03-14T11:10:00Z">
              <w:r w:rsidRPr="005410BD" w:rsidDel="009D730C">
                <w:delText>P</w:delText>
              </w:r>
            </w:del>
          </w:p>
        </w:tc>
      </w:tr>
      <w:tr w:rsidR="00AE5AC2" w:rsidRPr="005410BD" w14:paraId="35FD547F" w14:textId="77777777" w:rsidTr="00004E02">
        <w:tc>
          <w:tcPr>
            <w:tcW w:w="715" w:type="dxa"/>
            <w:shd w:val="clear" w:color="auto" w:fill="auto"/>
          </w:tcPr>
          <w:p w14:paraId="49D2508E" w14:textId="77777777" w:rsidR="00AE5AC2" w:rsidRPr="005410BD" w:rsidRDefault="00AE5AC2" w:rsidP="00004E02">
            <w:pPr>
              <w:pStyle w:val="TAC"/>
              <w:keepNext w:val="0"/>
              <w:keepLines w:val="0"/>
              <w:widowControl w:val="0"/>
            </w:pPr>
            <w:r w:rsidRPr="005410BD">
              <w:t>8</w:t>
            </w:r>
          </w:p>
        </w:tc>
        <w:tc>
          <w:tcPr>
            <w:tcW w:w="3787" w:type="dxa"/>
            <w:shd w:val="clear" w:color="auto" w:fill="auto"/>
          </w:tcPr>
          <w:p w14:paraId="24693D44" w14:textId="77777777" w:rsidR="00AE5AC2" w:rsidRPr="005410BD" w:rsidRDefault="00AE5AC2" w:rsidP="00004E02">
            <w:pPr>
              <w:pStyle w:val="TAL"/>
              <w:keepNext w:val="0"/>
              <w:keepLines w:val="0"/>
              <w:widowControl w:val="0"/>
            </w:pPr>
            <w:r w:rsidRPr="005410BD">
              <w:t>Check: Does the UE (MCVideo Client) notify the MCVideo User that the call has been successfully established?</w:t>
            </w:r>
          </w:p>
          <w:p w14:paraId="74601FD5" w14:textId="77777777" w:rsidR="00AE5AC2" w:rsidRPr="005410BD" w:rsidRDefault="00AE5AC2" w:rsidP="00004E02">
            <w:pPr>
              <w:pStyle w:val="TAL"/>
              <w:keepNext w:val="0"/>
              <w:keepLines w:val="0"/>
              <w:widowControl w:val="0"/>
            </w:pPr>
            <w:r w:rsidRPr="005410BD">
              <w:t>(NOTE 1)</w:t>
            </w:r>
          </w:p>
        </w:tc>
        <w:tc>
          <w:tcPr>
            <w:tcW w:w="708" w:type="dxa"/>
            <w:shd w:val="clear" w:color="auto" w:fill="auto"/>
          </w:tcPr>
          <w:p w14:paraId="26B22F2F" w14:textId="77777777" w:rsidR="00AE5AC2" w:rsidRPr="005410BD" w:rsidRDefault="00AE5AC2" w:rsidP="00004E02">
            <w:pPr>
              <w:pStyle w:val="TAC"/>
              <w:keepNext w:val="0"/>
              <w:keepLines w:val="0"/>
              <w:widowControl w:val="0"/>
            </w:pPr>
            <w:r w:rsidRPr="005410BD">
              <w:t>-</w:t>
            </w:r>
          </w:p>
        </w:tc>
        <w:tc>
          <w:tcPr>
            <w:tcW w:w="2978" w:type="dxa"/>
            <w:shd w:val="clear" w:color="auto" w:fill="auto"/>
          </w:tcPr>
          <w:p w14:paraId="1CC8DAD8"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60804FDB" w14:textId="77777777" w:rsidR="00AE5AC2" w:rsidRPr="005410BD" w:rsidRDefault="00AE5AC2" w:rsidP="00004E02">
            <w:pPr>
              <w:pStyle w:val="TAC"/>
              <w:keepNext w:val="0"/>
              <w:keepLines w:val="0"/>
              <w:widowControl w:val="0"/>
            </w:pPr>
            <w:r w:rsidRPr="005410BD">
              <w:t>1</w:t>
            </w:r>
          </w:p>
        </w:tc>
        <w:tc>
          <w:tcPr>
            <w:tcW w:w="850" w:type="dxa"/>
            <w:shd w:val="clear" w:color="auto" w:fill="auto"/>
          </w:tcPr>
          <w:p w14:paraId="35847806" w14:textId="77777777" w:rsidR="00AE5AC2" w:rsidRPr="005410BD" w:rsidRDefault="00AE5AC2" w:rsidP="00004E02">
            <w:pPr>
              <w:pStyle w:val="TAC"/>
              <w:keepNext w:val="0"/>
              <w:keepLines w:val="0"/>
              <w:widowControl w:val="0"/>
            </w:pPr>
            <w:r w:rsidRPr="005410BD">
              <w:t>P</w:t>
            </w:r>
          </w:p>
        </w:tc>
      </w:tr>
      <w:tr w:rsidR="009D730C" w:rsidRPr="005410BD" w14:paraId="5759A1D7" w14:textId="77777777" w:rsidTr="00004E02">
        <w:trPr>
          <w:ins w:id="106" w:author="MCC160" w:date="2022-03-14T11:13:00Z"/>
        </w:trPr>
        <w:tc>
          <w:tcPr>
            <w:tcW w:w="715" w:type="dxa"/>
            <w:shd w:val="clear" w:color="auto" w:fill="auto"/>
          </w:tcPr>
          <w:p w14:paraId="1616A5EA" w14:textId="4E27F140" w:rsidR="009D730C" w:rsidRPr="005410BD" w:rsidRDefault="009D730C" w:rsidP="009D730C">
            <w:pPr>
              <w:pStyle w:val="TAC"/>
              <w:keepNext w:val="0"/>
              <w:keepLines w:val="0"/>
              <w:widowControl w:val="0"/>
              <w:rPr>
                <w:ins w:id="107" w:author="MCC160" w:date="2022-03-14T11:13:00Z"/>
              </w:rPr>
            </w:pPr>
            <w:ins w:id="108" w:author="MCC160" w:date="2022-03-14T11:14:00Z">
              <w:r w:rsidRPr="005410BD">
                <w:rPr>
                  <w:rFonts w:eastAsia="Calibri"/>
                  <w:szCs w:val="18"/>
                </w:rPr>
                <w:t>8A</w:t>
              </w:r>
            </w:ins>
          </w:p>
        </w:tc>
        <w:tc>
          <w:tcPr>
            <w:tcW w:w="3787" w:type="dxa"/>
            <w:shd w:val="clear" w:color="auto" w:fill="auto"/>
          </w:tcPr>
          <w:p w14:paraId="6D5F0967" w14:textId="77777777" w:rsidR="009D730C" w:rsidRPr="005410BD" w:rsidRDefault="009D730C" w:rsidP="009D730C">
            <w:pPr>
              <w:pStyle w:val="TAL"/>
              <w:keepNext w:val="0"/>
              <w:keepLines w:val="0"/>
              <w:widowControl w:val="0"/>
              <w:rPr>
                <w:ins w:id="109" w:author="MCC160" w:date="2022-03-14T11:14:00Z"/>
                <w:rFonts w:eastAsia="Calibri"/>
              </w:rPr>
            </w:pPr>
            <w:ins w:id="110" w:author="MCC160" w:date="2022-03-14T11:14:00Z">
              <w:r w:rsidRPr="005410BD">
                <w:rPr>
                  <w:rFonts w:eastAsia="Calibri"/>
                </w:rPr>
                <w:t>Make the MCVideo User request to end the transmission.</w:t>
              </w:r>
            </w:ins>
          </w:p>
          <w:p w14:paraId="7DE7B268" w14:textId="71F8967F" w:rsidR="009D730C" w:rsidRPr="005410BD" w:rsidRDefault="009D730C" w:rsidP="009D730C">
            <w:pPr>
              <w:pStyle w:val="TAL"/>
              <w:keepNext w:val="0"/>
              <w:keepLines w:val="0"/>
              <w:widowControl w:val="0"/>
              <w:rPr>
                <w:ins w:id="111" w:author="MCC160" w:date="2022-03-14T11:13:00Z"/>
              </w:rPr>
            </w:pPr>
            <w:ins w:id="112" w:author="MCC160" w:date="2022-03-14T11:14:00Z">
              <w:r w:rsidRPr="005410BD">
                <w:rPr>
                  <w:rFonts w:eastAsia="Calibri"/>
                </w:rPr>
                <w:t>(NOTE 1)</w:t>
              </w:r>
            </w:ins>
          </w:p>
        </w:tc>
        <w:tc>
          <w:tcPr>
            <w:tcW w:w="708" w:type="dxa"/>
            <w:shd w:val="clear" w:color="auto" w:fill="auto"/>
          </w:tcPr>
          <w:p w14:paraId="3CB44D06" w14:textId="68B27D7F" w:rsidR="009D730C" w:rsidRPr="005410BD" w:rsidRDefault="009D730C" w:rsidP="009D730C">
            <w:pPr>
              <w:pStyle w:val="TAC"/>
              <w:keepNext w:val="0"/>
              <w:keepLines w:val="0"/>
              <w:widowControl w:val="0"/>
              <w:rPr>
                <w:ins w:id="113" w:author="MCC160" w:date="2022-03-14T11:13:00Z"/>
              </w:rPr>
            </w:pPr>
            <w:ins w:id="114" w:author="MCC160" w:date="2022-03-14T11:14:00Z">
              <w:r w:rsidRPr="005410BD">
                <w:rPr>
                  <w:rFonts w:eastAsia="Calibri"/>
                  <w:szCs w:val="18"/>
                </w:rPr>
                <w:t>-</w:t>
              </w:r>
            </w:ins>
          </w:p>
        </w:tc>
        <w:tc>
          <w:tcPr>
            <w:tcW w:w="2978" w:type="dxa"/>
            <w:shd w:val="clear" w:color="auto" w:fill="auto"/>
          </w:tcPr>
          <w:p w14:paraId="6BFBA1CA" w14:textId="2285589D" w:rsidR="009D730C" w:rsidRPr="005410BD" w:rsidRDefault="009D730C" w:rsidP="009D730C">
            <w:pPr>
              <w:pStyle w:val="TAL"/>
              <w:keepNext w:val="0"/>
              <w:keepLines w:val="0"/>
              <w:widowControl w:val="0"/>
              <w:rPr>
                <w:ins w:id="115" w:author="MCC160" w:date="2022-03-14T11:13:00Z"/>
              </w:rPr>
            </w:pPr>
            <w:ins w:id="116" w:author="MCC160" w:date="2022-03-14T11:14:00Z">
              <w:r w:rsidRPr="005410BD">
                <w:rPr>
                  <w:rFonts w:eastAsia="Calibri"/>
                  <w:szCs w:val="18"/>
                </w:rPr>
                <w:t>-</w:t>
              </w:r>
            </w:ins>
          </w:p>
        </w:tc>
        <w:tc>
          <w:tcPr>
            <w:tcW w:w="565" w:type="dxa"/>
            <w:shd w:val="clear" w:color="auto" w:fill="auto"/>
          </w:tcPr>
          <w:p w14:paraId="2F7AAE95" w14:textId="70A552F4" w:rsidR="009D730C" w:rsidRPr="005410BD" w:rsidRDefault="009D730C" w:rsidP="009D730C">
            <w:pPr>
              <w:pStyle w:val="TAC"/>
              <w:keepNext w:val="0"/>
              <w:keepLines w:val="0"/>
              <w:widowControl w:val="0"/>
              <w:rPr>
                <w:ins w:id="117" w:author="MCC160" w:date="2022-03-14T11:13:00Z"/>
              </w:rPr>
            </w:pPr>
            <w:ins w:id="118" w:author="MCC160" w:date="2022-03-14T11:14:00Z">
              <w:r w:rsidRPr="005410BD">
                <w:rPr>
                  <w:rFonts w:eastAsia="Calibri"/>
                  <w:szCs w:val="18"/>
                </w:rPr>
                <w:t>-</w:t>
              </w:r>
            </w:ins>
          </w:p>
        </w:tc>
        <w:tc>
          <w:tcPr>
            <w:tcW w:w="850" w:type="dxa"/>
            <w:shd w:val="clear" w:color="auto" w:fill="auto"/>
          </w:tcPr>
          <w:p w14:paraId="108848B2" w14:textId="116C4544" w:rsidR="009D730C" w:rsidRPr="005410BD" w:rsidRDefault="009D730C" w:rsidP="009D730C">
            <w:pPr>
              <w:pStyle w:val="TAC"/>
              <w:keepNext w:val="0"/>
              <w:keepLines w:val="0"/>
              <w:widowControl w:val="0"/>
              <w:rPr>
                <w:ins w:id="119" w:author="MCC160" w:date="2022-03-14T11:13:00Z"/>
              </w:rPr>
            </w:pPr>
            <w:ins w:id="120" w:author="MCC160" w:date="2022-03-14T11:14:00Z">
              <w:r w:rsidRPr="005410BD">
                <w:rPr>
                  <w:rFonts w:eastAsia="Calibri"/>
                  <w:szCs w:val="18"/>
                </w:rPr>
                <w:t>-</w:t>
              </w:r>
            </w:ins>
          </w:p>
        </w:tc>
      </w:tr>
      <w:tr w:rsidR="009D730C" w:rsidRPr="005410BD" w14:paraId="09590970" w14:textId="77777777" w:rsidTr="00004E02">
        <w:trPr>
          <w:ins w:id="121" w:author="MCC160" w:date="2022-03-14T11:13:00Z"/>
        </w:trPr>
        <w:tc>
          <w:tcPr>
            <w:tcW w:w="715" w:type="dxa"/>
            <w:shd w:val="clear" w:color="auto" w:fill="auto"/>
          </w:tcPr>
          <w:p w14:paraId="6997D4AE" w14:textId="01AA0777" w:rsidR="009D730C" w:rsidRPr="005410BD" w:rsidRDefault="009D730C" w:rsidP="009D730C">
            <w:pPr>
              <w:pStyle w:val="TAC"/>
              <w:keepNext w:val="0"/>
              <w:keepLines w:val="0"/>
              <w:widowControl w:val="0"/>
              <w:rPr>
                <w:ins w:id="122" w:author="MCC160" w:date="2022-03-14T11:13:00Z"/>
              </w:rPr>
            </w:pPr>
            <w:ins w:id="123" w:author="MCC160" w:date="2022-03-14T11:14:00Z">
              <w:r w:rsidRPr="005410BD">
                <w:rPr>
                  <w:rFonts w:eastAsia="Calibri"/>
                  <w:szCs w:val="18"/>
                </w:rPr>
                <w:t>8B</w:t>
              </w:r>
            </w:ins>
          </w:p>
        </w:tc>
        <w:tc>
          <w:tcPr>
            <w:tcW w:w="3787" w:type="dxa"/>
            <w:shd w:val="clear" w:color="auto" w:fill="auto"/>
          </w:tcPr>
          <w:p w14:paraId="00C6FD7E" w14:textId="72ED17D3" w:rsidR="009D730C" w:rsidRPr="005410BD" w:rsidRDefault="009D730C" w:rsidP="009D730C">
            <w:pPr>
              <w:pStyle w:val="TAL"/>
              <w:keepNext w:val="0"/>
              <w:keepLines w:val="0"/>
              <w:widowControl w:val="0"/>
              <w:rPr>
                <w:ins w:id="124" w:author="MCC160" w:date="2022-03-14T11:13:00Z"/>
              </w:rPr>
            </w:pPr>
            <w:ins w:id="125" w:author="MCC160" w:date="2022-03-14T11:14:00Z">
              <w:r w:rsidRPr="005410BD">
                <w:rPr>
                  <w:rFonts w:eastAsia="Calibri"/>
                </w:rPr>
                <w:t xml:space="preserve">Check Does the UE (MCVideo Client) correctly perform test procedure </w:t>
              </w:r>
              <w:r w:rsidRPr="005410BD">
                <w:t>MCVideo transmission End Request CO</w:t>
              </w:r>
              <w:r w:rsidRPr="005410BD" w:rsidDel="00AE0D4B">
                <w:rPr>
                  <w:rFonts w:eastAsia="Calibri"/>
                </w:rPr>
                <w:t xml:space="preserve"> </w:t>
              </w:r>
              <w:r w:rsidRPr="005410BD">
                <w:rPr>
                  <w:rFonts w:eastAsia="Calibri"/>
                </w:rPr>
                <w:t>as described in TS 36.579-1 [2] Table 5.3B.7.3-1?</w:t>
              </w:r>
            </w:ins>
          </w:p>
        </w:tc>
        <w:tc>
          <w:tcPr>
            <w:tcW w:w="708" w:type="dxa"/>
            <w:shd w:val="clear" w:color="auto" w:fill="auto"/>
          </w:tcPr>
          <w:p w14:paraId="6CF77BED" w14:textId="0CB7F151" w:rsidR="009D730C" w:rsidRPr="005410BD" w:rsidRDefault="009D730C" w:rsidP="009D730C">
            <w:pPr>
              <w:pStyle w:val="TAC"/>
              <w:keepNext w:val="0"/>
              <w:keepLines w:val="0"/>
              <w:widowControl w:val="0"/>
              <w:rPr>
                <w:ins w:id="126" w:author="MCC160" w:date="2022-03-14T11:13:00Z"/>
              </w:rPr>
            </w:pPr>
            <w:ins w:id="127" w:author="MCC160" w:date="2022-03-14T11:14:00Z">
              <w:r w:rsidRPr="005410BD">
                <w:rPr>
                  <w:rFonts w:eastAsia="Calibri"/>
                  <w:szCs w:val="18"/>
                </w:rPr>
                <w:t>-</w:t>
              </w:r>
            </w:ins>
          </w:p>
        </w:tc>
        <w:tc>
          <w:tcPr>
            <w:tcW w:w="2978" w:type="dxa"/>
            <w:shd w:val="clear" w:color="auto" w:fill="auto"/>
          </w:tcPr>
          <w:p w14:paraId="6D5A12EE" w14:textId="07B17297" w:rsidR="009D730C" w:rsidRPr="005410BD" w:rsidRDefault="009D730C" w:rsidP="009D730C">
            <w:pPr>
              <w:pStyle w:val="TAL"/>
              <w:keepNext w:val="0"/>
              <w:keepLines w:val="0"/>
              <w:widowControl w:val="0"/>
              <w:rPr>
                <w:ins w:id="128" w:author="MCC160" w:date="2022-03-14T11:13:00Z"/>
              </w:rPr>
            </w:pPr>
            <w:ins w:id="129" w:author="MCC160" w:date="2022-03-14T11:14:00Z">
              <w:r w:rsidRPr="005410BD">
                <w:rPr>
                  <w:rFonts w:eastAsia="Calibri"/>
                  <w:szCs w:val="18"/>
                </w:rPr>
                <w:t>-</w:t>
              </w:r>
            </w:ins>
          </w:p>
        </w:tc>
        <w:tc>
          <w:tcPr>
            <w:tcW w:w="565" w:type="dxa"/>
            <w:shd w:val="clear" w:color="auto" w:fill="auto"/>
          </w:tcPr>
          <w:p w14:paraId="33952621" w14:textId="3D85CD3E" w:rsidR="009D730C" w:rsidRPr="005410BD" w:rsidRDefault="009D730C" w:rsidP="009D730C">
            <w:pPr>
              <w:pStyle w:val="TAC"/>
              <w:keepNext w:val="0"/>
              <w:keepLines w:val="0"/>
              <w:widowControl w:val="0"/>
              <w:rPr>
                <w:ins w:id="130" w:author="MCC160" w:date="2022-03-14T11:13:00Z"/>
              </w:rPr>
            </w:pPr>
            <w:ins w:id="131" w:author="MCC160" w:date="2022-03-14T11:14:00Z">
              <w:r w:rsidRPr="005410BD">
                <w:rPr>
                  <w:rFonts w:eastAsia="Calibri"/>
                  <w:szCs w:val="18"/>
                </w:rPr>
                <w:t>2</w:t>
              </w:r>
            </w:ins>
          </w:p>
        </w:tc>
        <w:tc>
          <w:tcPr>
            <w:tcW w:w="850" w:type="dxa"/>
            <w:shd w:val="clear" w:color="auto" w:fill="auto"/>
          </w:tcPr>
          <w:p w14:paraId="7BE48897" w14:textId="511F9AD0" w:rsidR="009D730C" w:rsidRPr="005410BD" w:rsidRDefault="009D730C" w:rsidP="009D730C">
            <w:pPr>
              <w:pStyle w:val="TAC"/>
              <w:keepNext w:val="0"/>
              <w:keepLines w:val="0"/>
              <w:widowControl w:val="0"/>
              <w:rPr>
                <w:ins w:id="132" w:author="MCC160" w:date="2022-03-14T11:13:00Z"/>
              </w:rPr>
            </w:pPr>
            <w:ins w:id="133" w:author="MCC160" w:date="2022-03-14T11:14:00Z">
              <w:r w:rsidRPr="005410BD">
                <w:rPr>
                  <w:rFonts w:eastAsia="Calibri"/>
                  <w:szCs w:val="18"/>
                </w:rPr>
                <w:t>P</w:t>
              </w:r>
            </w:ins>
          </w:p>
        </w:tc>
      </w:tr>
      <w:tr w:rsidR="009D730C" w:rsidRPr="005410BD" w14:paraId="60522712" w14:textId="77777777" w:rsidTr="00004E02">
        <w:tc>
          <w:tcPr>
            <w:tcW w:w="715" w:type="dxa"/>
            <w:shd w:val="clear" w:color="auto" w:fill="auto"/>
          </w:tcPr>
          <w:p w14:paraId="529F6F91" w14:textId="77777777" w:rsidR="009D730C" w:rsidRPr="005410BD" w:rsidRDefault="009D730C" w:rsidP="009D730C">
            <w:pPr>
              <w:pStyle w:val="TAC"/>
              <w:keepNext w:val="0"/>
              <w:keepLines w:val="0"/>
              <w:widowControl w:val="0"/>
            </w:pPr>
            <w:r w:rsidRPr="005410BD">
              <w:t>9</w:t>
            </w:r>
          </w:p>
        </w:tc>
        <w:tc>
          <w:tcPr>
            <w:tcW w:w="3787" w:type="dxa"/>
            <w:shd w:val="clear" w:color="auto" w:fill="auto"/>
          </w:tcPr>
          <w:p w14:paraId="4987E8F0" w14:textId="2DEC4A99" w:rsidR="009D730C" w:rsidRPr="005410BD" w:rsidRDefault="009D730C" w:rsidP="009D730C">
            <w:pPr>
              <w:pStyle w:val="TAL"/>
              <w:keepNext w:val="0"/>
              <w:keepLines w:val="0"/>
              <w:widowControl w:val="0"/>
            </w:pPr>
            <w:r w:rsidRPr="005410BD">
              <w:t>Make the UE (MCVideo Client) request an upgrade of the MCVideo Private Call to a</w:t>
            </w:r>
            <w:ins w:id="134" w:author="MCC160" w:date="2022-03-14T11:12:00Z">
              <w:r w:rsidRPr="005410BD">
                <w:t>n</w:t>
              </w:r>
            </w:ins>
            <w:r w:rsidRPr="005410BD">
              <w:t xml:space="preserve"> MCVideo Private Emergency</w:t>
            </w:r>
            <w:del w:id="135" w:author="MCC160" w:date="2022-03-16T09:17:00Z">
              <w:r w:rsidRPr="005410BD" w:rsidDel="00791016">
                <w:delText xml:space="preserve"> Group</w:delText>
              </w:r>
            </w:del>
            <w:r w:rsidRPr="005410BD">
              <w:t xml:space="preserve"> Call.</w:t>
            </w:r>
          </w:p>
          <w:p w14:paraId="7E00222A" w14:textId="77777777" w:rsidR="009D730C" w:rsidRPr="005410BD" w:rsidRDefault="009D730C" w:rsidP="009D730C">
            <w:pPr>
              <w:pStyle w:val="TAL"/>
              <w:keepNext w:val="0"/>
              <w:keepLines w:val="0"/>
              <w:widowControl w:val="0"/>
            </w:pPr>
            <w:r w:rsidRPr="005410BD">
              <w:t>(NOTE 1)</w:t>
            </w:r>
          </w:p>
        </w:tc>
        <w:tc>
          <w:tcPr>
            <w:tcW w:w="708" w:type="dxa"/>
            <w:shd w:val="clear" w:color="auto" w:fill="auto"/>
          </w:tcPr>
          <w:p w14:paraId="662BA36F" w14:textId="77777777" w:rsidR="009D730C" w:rsidRPr="005410BD" w:rsidRDefault="009D730C" w:rsidP="009D730C">
            <w:pPr>
              <w:pStyle w:val="TAC"/>
              <w:keepNext w:val="0"/>
              <w:keepLines w:val="0"/>
              <w:widowControl w:val="0"/>
            </w:pPr>
            <w:r w:rsidRPr="005410BD">
              <w:t>-</w:t>
            </w:r>
          </w:p>
        </w:tc>
        <w:tc>
          <w:tcPr>
            <w:tcW w:w="2978" w:type="dxa"/>
            <w:shd w:val="clear" w:color="auto" w:fill="auto"/>
          </w:tcPr>
          <w:p w14:paraId="3329D508" w14:textId="77777777" w:rsidR="009D730C" w:rsidRPr="005410BD" w:rsidRDefault="009D730C" w:rsidP="009D730C">
            <w:pPr>
              <w:pStyle w:val="TAL"/>
              <w:keepNext w:val="0"/>
              <w:keepLines w:val="0"/>
              <w:widowControl w:val="0"/>
            </w:pPr>
            <w:r w:rsidRPr="005410BD">
              <w:t>-</w:t>
            </w:r>
          </w:p>
        </w:tc>
        <w:tc>
          <w:tcPr>
            <w:tcW w:w="565" w:type="dxa"/>
            <w:shd w:val="clear" w:color="auto" w:fill="auto"/>
          </w:tcPr>
          <w:p w14:paraId="66DE6979" w14:textId="77777777" w:rsidR="009D730C" w:rsidRPr="005410BD" w:rsidRDefault="009D730C" w:rsidP="009D730C">
            <w:pPr>
              <w:pStyle w:val="TAC"/>
              <w:keepNext w:val="0"/>
              <w:keepLines w:val="0"/>
              <w:widowControl w:val="0"/>
            </w:pPr>
            <w:r w:rsidRPr="005410BD">
              <w:t>-</w:t>
            </w:r>
          </w:p>
        </w:tc>
        <w:tc>
          <w:tcPr>
            <w:tcW w:w="850" w:type="dxa"/>
            <w:shd w:val="clear" w:color="auto" w:fill="auto"/>
          </w:tcPr>
          <w:p w14:paraId="7D81316D" w14:textId="77777777" w:rsidR="009D730C" w:rsidRPr="005410BD" w:rsidRDefault="009D730C" w:rsidP="009D730C">
            <w:pPr>
              <w:pStyle w:val="TAC"/>
              <w:keepNext w:val="0"/>
              <w:keepLines w:val="0"/>
              <w:widowControl w:val="0"/>
            </w:pPr>
            <w:r w:rsidRPr="005410BD">
              <w:t>-</w:t>
            </w:r>
          </w:p>
        </w:tc>
      </w:tr>
      <w:tr w:rsidR="009D730C" w:rsidRPr="005410BD" w14:paraId="0B67CBD8" w14:textId="77777777" w:rsidTr="00004E02">
        <w:tc>
          <w:tcPr>
            <w:tcW w:w="715" w:type="dxa"/>
            <w:shd w:val="clear" w:color="auto" w:fill="auto"/>
          </w:tcPr>
          <w:p w14:paraId="4AB1BCC6" w14:textId="77777777" w:rsidR="009D730C" w:rsidRPr="005410BD" w:rsidRDefault="009D730C" w:rsidP="009D730C">
            <w:pPr>
              <w:pStyle w:val="TAC"/>
              <w:keepNext w:val="0"/>
              <w:keepLines w:val="0"/>
              <w:widowControl w:val="0"/>
            </w:pPr>
            <w:r w:rsidRPr="005410BD">
              <w:t>10</w:t>
            </w:r>
          </w:p>
        </w:tc>
        <w:tc>
          <w:tcPr>
            <w:tcW w:w="3787" w:type="dxa"/>
            <w:shd w:val="clear" w:color="auto" w:fill="auto"/>
          </w:tcPr>
          <w:p w14:paraId="1FA3CC9A" w14:textId="6BC6A256" w:rsidR="009D730C" w:rsidRPr="005410BD" w:rsidRDefault="009D730C" w:rsidP="009D730C">
            <w:pPr>
              <w:pStyle w:val="TAL"/>
              <w:keepNext w:val="0"/>
              <w:keepLines w:val="0"/>
              <w:widowControl w:val="0"/>
            </w:pPr>
            <w:r w:rsidRPr="005410BD">
              <w:t xml:space="preserve">Check: Does the UE (MCVideo Client) </w:t>
            </w:r>
            <w:ins w:id="136" w:author="MCC160" w:date="2022-03-14T11:15:00Z">
              <w:r w:rsidRPr="005410BD">
                <w:rPr>
                  <w:rFonts w:eastAsia="Calibri"/>
                </w:rPr>
                <w:t>correctly perform test procedure '</w:t>
              </w:r>
            </w:ins>
            <w:ins w:id="137" w:author="MCC160" w:date="2022-03-16T11:15:00Z">
              <w:r w:rsidR="00514F5F" w:rsidRPr="005410BD">
                <w:t>MCVideo CO session modification</w:t>
              </w:r>
              <w:r w:rsidR="00514F5F" w:rsidRPr="005410BD">
                <w:br/>
                <w:t>with implicit TransmissionControl'</w:t>
              </w:r>
            </w:ins>
            <w:ins w:id="138" w:author="MCC160" w:date="2022-03-14T11:15:00Z">
              <w:r w:rsidRPr="005410BD">
                <w:rPr>
                  <w:rFonts w:eastAsia="Calibri"/>
                  <w:lang w:eastAsia="ko-KR"/>
                </w:rPr>
                <w:t xml:space="preserve"> </w:t>
              </w:r>
              <w:r w:rsidRPr="005410BD">
                <w:rPr>
                  <w:rFonts w:eastAsia="Calibri"/>
                </w:rPr>
                <w:t>as described in TS 36.579-1 [2] Table 5.3B.</w:t>
              </w:r>
            </w:ins>
            <w:ins w:id="139" w:author="MCC160" w:date="2022-03-16T11:14:00Z">
              <w:r w:rsidR="00514F5F" w:rsidRPr="005410BD">
                <w:rPr>
                  <w:rFonts w:eastAsia="Calibri"/>
                </w:rPr>
                <w:t>1</w:t>
              </w:r>
            </w:ins>
            <w:ins w:id="140" w:author="MCC160" w:date="2022-03-14T11:15:00Z">
              <w:r w:rsidRPr="005410BD">
                <w:rPr>
                  <w:rFonts w:eastAsia="Calibri"/>
                </w:rPr>
                <w:t>1.3-1</w:t>
              </w:r>
            </w:ins>
            <w:del w:id="141" w:author="MCC160" w:date="2022-03-14T11:15:00Z">
              <w:r w:rsidRPr="005410BD" w:rsidDel="009D730C">
                <w:delText>send a SIP re-INVITE message</w:delText>
              </w:r>
            </w:del>
            <w:r w:rsidRPr="005410BD">
              <w:t xml:space="preserve"> to upgrade a</w:t>
            </w:r>
            <w:ins w:id="142" w:author="MCC160" w:date="2022-03-14T11:12:00Z">
              <w:r w:rsidRPr="005410BD">
                <w:t>n</w:t>
              </w:r>
            </w:ins>
            <w:r w:rsidRPr="005410BD">
              <w:t xml:space="preserve"> MCVideo Private Call to a</w:t>
            </w:r>
            <w:ins w:id="143" w:author="MCC160" w:date="2022-03-14T11:12:00Z">
              <w:r w:rsidRPr="005410BD">
                <w:t>n</w:t>
              </w:r>
            </w:ins>
            <w:r w:rsidRPr="005410BD">
              <w:t xml:space="preserve"> MCVideo Private Emergency</w:t>
            </w:r>
            <w:del w:id="144" w:author="MCC160" w:date="2022-03-16T09:17:00Z">
              <w:r w:rsidRPr="005410BD" w:rsidDel="00791016">
                <w:delText xml:space="preserve"> Group</w:delText>
              </w:r>
            </w:del>
            <w:r w:rsidRPr="005410BD">
              <w:t xml:space="preserve"> Call?</w:t>
            </w:r>
          </w:p>
        </w:tc>
        <w:tc>
          <w:tcPr>
            <w:tcW w:w="708" w:type="dxa"/>
            <w:shd w:val="clear" w:color="auto" w:fill="auto"/>
          </w:tcPr>
          <w:p w14:paraId="69ECED29" w14:textId="664EDC3F" w:rsidR="009D730C" w:rsidRPr="005410BD" w:rsidRDefault="009D730C" w:rsidP="009D730C">
            <w:pPr>
              <w:pStyle w:val="TAC"/>
              <w:keepNext w:val="0"/>
              <w:keepLines w:val="0"/>
              <w:widowControl w:val="0"/>
            </w:pPr>
            <w:ins w:id="145" w:author="MCC160" w:date="2022-03-14T11:15:00Z">
              <w:r w:rsidRPr="005410BD">
                <w:t>-</w:t>
              </w:r>
            </w:ins>
            <w:del w:id="146" w:author="MCC160" w:date="2022-03-14T11:15:00Z">
              <w:r w:rsidRPr="005410BD" w:rsidDel="00E73B65">
                <w:delText>--&gt;</w:delText>
              </w:r>
            </w:del>
          </w:p>
        </w:tc>
        <w:tc>
          <w:tcPr>
            <w:tcW w:w="2978" w:type="dxa"/>
            <w:shd w:val="clear" w:color="auto" w:fill="auto"/>
          </w:tcPr>
          <w:p w14:paraId="41532718" w14:textId="7687F635" w:rsidR="009D730C" w:rsidRPr="005410BD" w:rsidRDefault="009D730C" w:rsidP="009D730C">
            <w:pPr>
              <w:pStyle w:val="TAL"/>
              <w:keepNext w:val="0"/>
              <w:keepLines w:val="0"/>
              <w:widowControl w:val="0"/>
            </w:pPr>
            <w:ins w:id="147" w:author="MCC160" w:date="2022-03-14T11:15:00Z">
              <w:r w:rsidRPr="005410BD">
                <w:t>-</w:t>
              </w:r>
            </w:ins>
            <w:del w:id="148" w:author="MCC160" w:date="2022-03-14T11:15:00Z">
              <w:r w:rsidRPr="005410BD" w:rsidDel="00E73B65">
                <w:delText>SIP re-INVITE</w:delText>
              </w:r>
            </w:del>
          </w:p>
        </w:tc>
        <w:tc>
          <w:tcPr>
            <w:tcW w:w="565" w:type="dxa"/>
            <w:shd w:val="clear" w:color="auto" w:fill="auto"/>
          </w:tcPr>
          <w:p w14:paraId="2E0F9E75" w14:textId="5580E882" w:rsidR="009D730C" w:rsidRPr="005410BD" w:rsidRDefault="009D730C" w:rsidP="009D730C">
            <w:pPr>
              <w:pStyle w:val="TAC"/>
              <w:keepNext w:val="0"/>
              <w:keepLines w:val="0"/>
              <w:widowControl w:val="0"/>
            </w:pPr>
            <w:r w:rsidRPr="005410BD">
              <w:t>3</w:t>
            </w:r>
            <w:ins w:id="149" w:author="MCC160" w:date="2022-03-14T11:16:00Z">
              <w:r w:rsidRPr="005410BD">
                <w:t>,4</w:t>
              </w:r>
            </w:ins>
          </w:p>
        </w:tc>
        <w:tc>
          <w:tcPr>
            <w:tcW w:w="850" w:type="dxa"/>
            <w:shd w:val="clear" w:color="auto" w:fill="auto"/>
          </w:tcPr>
          <w:p w14:paraId="283EC712" w14:textId="77777777" w:rsidR="009D730C" w:rsidRPr="005410BD" w:rsidRDefault="009D730C" w:rsidP="009D730C">
            <w:pPr>
              <w:pStyle w:val="TAC"/>
              <w:keepNext w:val="0"/>
              <w:keepLines w:val="0"/>
              <w:widowControl w:val="0"/>
            </w:pPr>
            <w:r w:rsidRPr="005410BD">
              <w:t>P</w:t>
            </w:r>
          </w:p>
        </w:tc>
      </w:tr>
      <w:tr w:rsidR="009D730C" w:rsidRPr="005410BD" w14:paraId="66FDC134" w14:textId="77777777" w:rsidTr="00004E02">
        <w:tc>
          <w:tcPr>
            <w:tcW w:w="715" w:type="dxa"/>
            <w:shd w:val="clear" w:color="auto" w:fill="auto"/>
          </w:tcPr>
          <w:p w14:paraId="2803C9D4" w14:textId="6888F5D6" w:rsidR="009D730C" w:rsidRPr="005410BD" w:rsidRDefault="009D730C" w:rsidP="009D730C">
            <w:pPr>
              <w:pStyle w:val="TAC"/>
              <w:keepNext w:val="0"/>
              <w:keepLines w:val="0"/>
              <w:widowControl w:val="0"/>
            </w:pPr>
            <w:r w:rsidRPr="005410BD">
              <w:t>11</w:t>
            </w:r>
            <w:ins w:id="150" w:author="MCC160" w:date="2022-03-14T11:15:00Z">
              <w:r w:rsidRPr="005410BD">
                <w:t>-15</w:t>
              </w:r>
            </w:ins>
          </w:p>
        </w:tc>
        <w:tc>
          <w:tcPr>
            <w:tcW w:w="3787" w:type="dxa"/>
            <w:shd w:val="clear" w:color="auto" w:fill="auto"/>
          </w:tcPr>
          <w:p w14:paraId="346291DF" w14:textId="3AB37B70" w:rsidR="009D730C" w:rsidRPr="005410BD" w:rsidRDefault="009D730C" w:rsidP="009D730C">
            <w:pPr>
              <w:pStyle w:val="TAL"/>
              <w:keepNext w:val="0"/>
              <w:keepLines w:val="0"/>
              <w:widowControl w:val="0"/>
            </w:pPr>
            <w:del w:id="151" w:author="MCC160" w:date="2022-03-14T11:16:00Z">
              <w:r w:rsidRPr="005410BD" w:rsidDel="009D730C">
                <w:delText xml:space="preserve">The SS (MCVideo Server) sends a SIP 100 (Trying) message </w:delText>
              </w:r>
              <w:r w:rsidRPr="005410BD" w:rsidDel="009D730C">
                <w:rPr>
                  <w:rFonts w:eastAsia="Calibri"/>
                </w:rPr>
                <w:delText>to the UE (MCVideo Client).</w:delText>
              </w:r>
            </w:del>
            <w:ins w:id="152" w:author="MCC160" w:date="2022-03-14T11:16:00Z">
              <w:r w:rsidRPr="005410BD">
                <w:t>Void</w:t>
              </w:r>
            </w:ins>
          </w:p>
        </w:tc>
        <w:tc>
          <w:tcPr>
            <w:tcW w:w="708" w:type="dxa"/>
            <w:shd w:val="clear" w:color="auto" w:fill="auto"/>
          </w:tcPr>
          <w:p w14:paraId="4482F945" w14:textId="06AAA69A" w:rsidR="009D730C" w:rsidRPr="005410BD" w:rsidRDefault="009D730C" w:rsidP="009D730C">
            <w:pPr>
              <w:pStyle w:val="TAC"/>
              <w:keepNext w:val="0"/>
              <w:keepLines w:val="0"/>
              <w:widowControl w:val="0"/>
            </w:pPr>
            <w:ins w:id="153" w:author="MCC160" w:date="2022-03-14T11:15:00Z">
              <w:r w:rsidRPr="005410BD">
                <w:t>-</w:t>
              </w:r>
            </w:ins>
            <w:del w:id="154" w:author="MCC160" w:date="2022-03-14T11:15:00Z">
              <w:r w:rsidRPr="005410BD" w:rsidDel="00E73B65">
                <w:delText>&lt;--</w:delText>
              </w:r>
            </w:del>
          </w:p>
        </w:tc>
        <w:tc>
          <w:tcPr>
            <w:tcW w:w="2978" w:type="dxa"/>
            <w:shd w:val="clear" w:color="auto" w:fill="auto"/>
          </w:tcPr>
          <w:p w14:paraId="6FA19D10" w14:textId="5A7B3308" w:rsidR="009D730C" w:rsidRPr="005410BD" w:rsidRDefault="009D730C" w:rsidP="009D730C">
            <w:pPr>
              <w:pStyle w:val="TAL"/>
              <w:keepNext w:val="0"/>
              <w:keepLines w:val="0"/>
              <w:widowControl w:val="0"/>
            </w:pPr>
            <w:ins w:id="155" w:author="MCC160" w:date="2022-03-14T11:15:00Z">
              <w:r w:rsidRPr="005410BD">
                <w:t>-</w:t>
              </w:r>
            </w:ins>
            <w:del w:id="156" w:author="MCC160" w:date="2022-03-14T11:15:00Z">
              <w:r w:rsidRPr="005410BD" w:rsidDel="00E73B65">
                <w:delText>SIP 100 (Trying)</w:delText>
              </w:r>
            </w:del>
          </w:p>
        </w:tc>
        <w:tc>
          <w:tcPr>
            <w:tcW w:w="565" w:type="dxa"/>
            <w:shd w:val="clear" w:color="auto" w:fill="auto"/>
          </w:tcPr>
          <w:p w14:paraId="26135637" w14:textId="77777777" w:rsidR="009D730C" w:rsidRPr="005410BD" w:rsidRDefault="009D730C" w:rsidP="009D730C">
            <w:pPr>
              <w:pStyle w:val="TAC"/>
              <w:keepNext w:val="0"/>
              <w:keepLines w:val="0"/>
              <w:widowControl w:val="0"/>
            </w:pPr>
            <w:r w:rsidRPr="005410BD">
              <w:t>-</w:t>
            </w:r>
          </w:p>
        </w:tc>
        <w:tc>
          <w:tcPr>
            <w:tcW w:w="850" w:type="dxa"/>
            <w:shd w:val="clear" w:color="auto" w:fill="auto"/>
          </w:tcPr>
          <w:p w14:paraId="4EDF48EE" w14:textId="77777777" w:rsidR="009D730C" w:rsidRPr="005410BD" w:rsidRDefault="009D730C" w:rsidP="009D730C">
            <w:pPr>
              <w:pStyle w:val="TAC"/>
              <w:keepNext w:val="0"/>
              <w:keepLines w:val="0"/>
              <w:widowControl w:val="0"/>
            </w:pPr>
            <w:r w:rsidRPr="005410BD">
              <w:t>-</w:t>
            </w:r>
          </w:p>
        </w:tc>
      </w:tr>
      <w:tr w:rsidR="009D730C" w:rsidRPr="005410BD" w:rsidDel="009D730C" w14:paraId="5E808844" w14:textId="5C46A566" w:rsidTr="00004E02">
        <w:trPr>
          <w:del w:id="157" w:author="MCC160" w:date="2022-03-14T11:16:00Z"/>
        </w:trPr>
        <w:tc>
          <w:tcPr>
            <w:tcW w:w="715" w:type="dxa"/>
            <w:shd w:val="clear" w:color="auto" w:fill="auto"/>
          </w:tcPr>
          <w:p w14:paraId="2FE9D390" w14:textId="5CB224DA" w:rsidR="009D730C" w:rsidRPr="005410BD" w:rsidDel="009D730C" w:rsidRDefault="009D730C" w:rsidP="009D730C">
            <w:pPr>
              <w:pStyle w:val="TAC"/>
              <w:keepNext w:val="0"/>
              <w:keepLines w:val="0"/>
              <w:widowControl w:val="0"/>
              <w:rPr>
                <w:del w:id="158" w:author="MCC160" w:date="2022-03-14T11:16:00Z"/>
              </w:rPr>
            </w:pPr>
            <w:del w:id="159" w:author="MCC160" w:date="2022-03-14T11:16:00Z">
              <w:r w:rsidRPr="005410BD" w:rsidDel="009D730C">
                <w:delText>12</w:delText>
              </w:r>
            </w:del>
          </w:p>
        </w:tc>
        <w:tc>
          <w:tcPr>
            <w:tcW w:w="3787" w:type="dxa"/>
            <w:shd w:val="clear" w:color="auto" w:fill="auto"/>
          </w:tcPr>
          <w:p w14:paraId="386615D4" w14:textId="6834787F" w:rsidR="009D730C" w:rsidRPr="005410BD" w:rsidDel="009D730C" w:rsidRDefault="009D730C" w:rsidP="009D730C">
            <w:pPr>
              <w:pStyle w:val="TAL"/>
              <w:keepNext w:val="0"/>
              <w:keepLines w:val="0"/>
              <w:widowControl w:val="0"/>
              <w:rPr>
                <w:del w:id="160" w:author="MCC160" w:date="2022-03-14T11:16:00Z"/>
              </w:rPr>
            </w:pPr>
            <w:del w:id="161" w:author="MCC160" w:date="2022-03-14T11:16:00Z">
              <w:r w:rsidRPr="005410BD" w:rsidDel="009D730C">
                <w:delText xml:space="preserve">The SS (MCVideo Server) sends a SIP 200 (OK) message to the UE (MCVideo Client). </w:delText>
              </w:r>
            </w:del>
          </w:p>
        </w:tc>
        <w:tc>
          <w:tcPr>
            <w:tcW w:w="708" w:type="dxa"/>
            <w:shd w:val="clear" w:color="auto" w:fill="auto"/>
          </w:tcPr>
          <w:p w14:paraId="3F6029AD" w14:textId="4841CE9F" w:rsidR="009D730C" w:rsidRPr="005410BD" w:rsidDel="009D730C" w:rsidRDefault="009D730C" w:rsidP="009D730C">
            <w:pPr>
              <w:pStyle w:val="TAC"/>
              <w:keepNext w:val="0"/>
              <w:keepLines w:val="0"/>
              <w:widowControl w:val="0"/>
              <w:rPr>
                <w:del w:id="162" w:author="MCC160" w:date="2022-03-14T11:16:00Z"/>
              </w:rPr>
            </w:pPr>
            <w:del w:id="163" w:author="MCC160" w:date="2022-03-14T11:16:00Z">
              <w:r w:rsidRPr="005410BD" w:rsidDel="009D730C">
                <w:delText>&lt;--</w:delText>
              </w:r>
            </w:del>
          </w:p>
        </w:tc>
        <w:tc>
          <w:tcPr>
            <w:tcW w:w="2978" w:type="dxa"/>
            <w:shd w:val="clear" w:color="auto" w:fill="auto"/>
          </w:tcPr>
          <w:p w14:paraId="672BAC82" w14:textId="69CBF4CD" w:rsidR="009D730C" w:rsidRPr="005410BD" w:rsidDel="009D730C" w:rsidRDefault="009D730C" w:rsidP="009D730C">
            <w:pPr>
              <w:pStyle w:val="TAL"/>
              <w:keepNext w:val="0"/>
              <w:keepLines w:val="0"/>
              <w:widowControl w:val="0"/>
              <w:rPr>
                <w:del w:id="164" w:author="MCC160" w:date="2022-03-14T11:16:00Z"/>
              </w:rPr>
            </w:pPr>
            <w:del w:id="165" w:author="MCC160" w:date="2022-03-14T11:16:00Z">
              <w:r w:rsidRPr="005410BD" w:rsidDel="009D730C">
                <w:delText>SIP 200 (OK)</w:delText>
              </w:r>
            </w:del>
          </w:p>
        </w:tc>
        <w:tc>
          <w:tcPr>
            <w:tcW w:w="565" w:type="dxa"/>
            <w:shd w:val="clear" w:color="auto" w:fill="auto"/>
          </w:tcPr>
          <w:p w14:paraId="1185EF31" w14:textId="224F87B1" w:rsidR="009D730C" w:rsidRPr="005410BD" w:rsidDel="009D730C" w:rsidRDefault="009D730C" w:rsidP="009D730C">
            <w:pPr>
              <w:pStyle w:val="TAC"/>
              <w:keepNext w:val="0"/>
              <w:keepLines w:val="0"/>
              <w:widowControl w:val="0"/>
              <w:rPr>
                <w:del w:id="166" w:author="MCC160" w:date="2022-03-14T11:16:00Z"/>
              </w:rPr>
            </w:pPr>
            <w:del w:id="167" w:author="MCC160" w:date="2022-03-14T11:16:00Z">
              <w:r w:rsidRPr="005410BD" w:rsidDel="009D730C">
                <w:delText>-</w:delText>
              </w:r>
            </w:del>
          </w:p>
        </w:tc>
        <w:tc>
          <w:tcPr>
            <w:tcW w:w="850" w:type="dxa"/>
            <w:shd w:val="clear" w:color="auto" w:fill="auto"/>
          </w:tcPr>
          <w:p w14:paraId="5A35D6DB" w14:textId="2F940312" w:rsidR="009D730C" w:rsidRPr="005410BD" w:rsidDel="009D730C" w:rsidRDefault="009D730C" w:rsidP="009D730C">
            <w:pPr>
              <w:pStyle w:val="TAC"/>
              <w:keepNext w:val="0"/>
              <w:keepLines w:val="0"/>
              <w:widowControl w:val="0"/>
              <w:rPr>
                <w:del w:id="168" w:author="MCC160" w:date="2022-03-14T11:16:00Z"/>
              </w:rPr>
            </w:pPr>
            <w:del w:id="169" w:author="MCC160" w:date="2022-03-14T11:16:00Z">
              <w:r w:rsidRPr="005410BD" w:rsidDel="009D730C">
                <w:delText>-</w:delText>
              </w:r>
            </w:del>
          </w:p>
        </w:tc>
      </w:tr>
      <w:tr w:rsidR="009D730C" w:rsidRPr="005410BD" w:rsidDel="009D730C" w14:paraId="7F8002FB" w14:textId="670292EE" w:rsidTr="00004E02">
        <w:trPr>
          <w:del w:id="170" w:author="MCC160" w:date="2022-03-14T11:16:00Z"/>
        </w:trPr>
        <w:tc>
          <w:tcPr>
            <w:tcW w:w="715" w:type="dxa"/>
            <w:shd w:val="clear" w:color="auto" w:fill="auto"/>
          </w:tcPr>
          <w:p w14:paraId="03F88A73" w14:textId="5BB59C15" w:rsidR="009D730C" w:rsidRPr="005410BD" w:rsidDel="009D730C" w:rsidRDefault="009D730C" w:rsidP="009D730C">
            <w:pPr>
              <w:pStyle w:val="TAC"/>
              <w:keepNext w:val="0"/>
              <w:keepLines w:val="0"/>
              <w:widowControl w:val="0"/>
              <w:rPr>
                <w:del w:id="171" w:author="MCC160" w:date="2022-03-14T11:16:00Z"/>
              </w:rPr>
            </w:pPr>
            <w:del w:id="172" w:author="MCC160" w:date="2022-03-14T11:16:00Z">
              <w:r w:rsidRPr="005410BD" w:rsidDel="009D730C">
                <w:delText>13</w:delText>
              </w:r>
            </w:del>
          </w:p>
        </w:tc>
        <w:tc>
          <w:tcPr>
            <w:tcW w:w="3787" w:type="dxa"/>
            <w:shd w:val="clear" w:color="auto" w:fill="auto"/>
          </w:tcPr>
          <w:p w14:paraId="70E406E9" w14:textId="49526EDA" w:rsidR="009D730C" w:rsidRPr="005410BD" w:rsidDel="009D730C" w:rsidRDefault="009D730C" w:rsidP="009D730C">
            <w:pPr>
              <w:pStyle w:val="TAL"/>
              <w:keepNext w:val="0"/>
              <w:keepLines w:val="0"/>
              <w:widowControl w:val="0"/>
              <w:rPr>
                <w:del w:id="173" w:author="MCC160" w:date="2022-03-14T11:16:00Z"/>
              </w:rPr>
            </w:pPr>
            <w:del w:id="174" w:author="MCC160" w:date="2022-03-14T11:16:00Z">
              <w:r w:rsidRPr="005410BD" w:rsidDel="009D730C">
                <w:delText>Check: Does the UE (MCVideo Client) sends a SIP ACK in acknowledgement to the SS (MCVideo Server)?</w:delText>
              </w:r>
            </w:del>
          </w:p>
        </w:tc>
        <w:tc>
          <w:tcPr>
            <w:tcW w:w="708" w:type="dxa"/>
            <w:shd w:val="clear" w:color="auto" w:fill="auto"/>
          </w:tcPr>
          <w:p w14:paraId="76EA0E21" w14:textId="3C0D10E4" w:rsidR="009D730C" w:rsidRPr="005410BD" w:rsidDel="009D730C" w:rsidRDefault="009D730C" w:rsidP="009D730C">
            <w:pPr>
              <w:pStyle w:val="TAC"/>
              <w:keepNext w:val="0"/>
              <w:keepLines w:val="0"/>
              <w:widowControl w:val="0"/>
              <w:rPr>
                <w:del w:id="175" w:author="MCC160" w:date="2022-03-14T11:16:00Z"/>
              </w:rPr>
            </w:pPr>
            <w:del w:id="176" w:author="MCC160" w:date="2022-03-14T11:16:00Z">
              <w:r w:rsidRPr="005410BD" w:rsidDel="009D730C">
                <w:delText>--&gt;</w:delText>
              </w:r>
            </w:del>
          </w:p>
        </w:tc>
        <w:tc>
          <w:tcPr>
            <w:tcW w:w="2978" w:type="dxa"/>
            <w:shd w:val="clear" w:color="auto" w:fill="auto"/>
          </w:tcPr>
          <w:p w14:paraId="0C2D0100" w14:textId="2DD698F9" w:rsidR="009D730C" w:rsidRPr="005410BD" w:rsidDel="009D730C" w:rsidRDefault="009D730C" w:rsidP="009D730C">
            <w:pPr>
              <w:pStyle w:val="TAL"/>
              <w:keepNext w:val="0"/>
              <w:keepLines w:val="0"/>
              <w:widowControl w:val="0"/>
              <w:rPr>
                <w:del w:id="177" w:author="MCC160" w:date="2022-03-14T11:16:00Z"/>
              </w:rPr>
            </w:pPr>
            <w:del w:id="178" w:author="MCC160" w:date="2022-03-14T11:16:00Z">
              <w:r w:rsidRPr="005410BD" w:rsidDel="009D730C">
                <w:delText>SIP ACK</w:delText>
              </w:r>
            </w:del>
          </w:p>
        </w:tc>
        <w:tc>
          <w:tcPr>
            <w:tcW w:w="565" w:type="dxa"/>
            <w:shd w:val="clear" w:color="auto" w:fill="auto"/>
          </w:tcPr>
          <w:p w14:paraId="358C1DF7" w14:textId="3DB3C3CA" w:rsidR="009D730C" w:rsidRPr="005410BD" w:rsidDel="009D730C" w:rsidRDefault="009D730C" w:rsidP="009D730C">
            <w:pPr>
              <w:pStyle w:val="TAC"/>
              <w:keepNext w:val="0"/>
              <w:keepLines w:val="0"/>
              <w:widowControl w:val="0"/>
              <w:rPr>
                <w:del w:id="179" w:author="MCC160" w:date="2022-03-14T11:16:00Z"/>
              </w:rPr>
            </w:pPr>
            <w:del w:id="180" w:author="MCC160" w:date="2022-03-14T11:16:00Z">
              <w:r w:rsidRPr="005410BD" w:rsidDel="009D730C">
                <w:delText>3</w:delText>
              </w:r>
            </w:del>
          </w:p>
        </w:tc>
        <w:tc>
          <w:tcPr>
            <w:tcW w:w="850" w:type="dxa"/>
            <w:shd w:val="clear" w:color="auto" w:fill="auto"/>
          </w:tcPr>
          <w:p w14:paraId="5B6652B6" w14:textId="042A54C4" w:rsidR="009D730C" w:rsidRPr="005410BD" w:rsidDel="009D730C" w:rsidRDefault="009D730C" w:rsidP="009D730C">
            <w:pPr>
              <w:pStyle w:val="TAC"/>
              <w:keepNext w:val="0"/>
              <w:keepLines w:val="0"/>
              <w:widowControl w:val="0"/>
              <w:rPr>
                <w:del w:id="181" w:author="MCC160" w:date="2022-03-14T11:16:00Z"/>
              </w:rPr>
            </w:pPr>
            <w:del w:id="182" w:author="MCC160" w:date="2022-03-14T11:16:00Z">
              <w:r w:rsidRPr="005410BD" w:rsidDel="009D730C">
                <w:delText>P</w:delText>
              </w:r>
            </w:del>
          </w:p>
        </w:tc>
      </w:tr>
      <w:tr w:rsidR="009D730C" w:rsidRPr="005410BD" w:rsidDel="009D730C" w14:paraId="1DAAB2F7" w14:textId="746251AE" w:rsidTr="00004E02">
        <w:trPr>
          <w:del w:id="183" w:author="MCC160" w:date="2022-03-14T11:16:00Z"/>
        </w:trPr>
        <w:tc>
          <w:tcPr>
            <w:tcW w:w="715" w:type="dxa"/>
            <w:shd w:val="clear" w:color="auto" w:fill="auto"/>
          </w:tcPr>
          <w:p w14:paraId="6CFF427A" w14:textId="682CA2F5" w:rsidR="009D730C" w:rsidRPr="005410BD" w:rsidDel="009D730C" w:rsidRDefault="009D730C" w:rsidP="009D730C">
            <w:pPr>
              <w:pStyle w:val="TAC"/>
              <w:keepNext w:val="0"/>
              <w:keepLines w:val="0"/>
              <w:widowControl w:val="0"/>
              <w:rPr>
                <w:del w:id="184" w:author="MCC160" w:date="2022-03-14T11:16:00Z"/>
              </w:rPr>
            </w:pPr>
            <w:del w:id="185" w:author="MCC160" w:date="2022-03-14T11:16:00Z">
              <w:r w:rsidRPr="005410BD" w:rsidDel="009D730C">
                <w:delText>14</w:delText>
              </w:r>
            </w:del>
          </w:p>
        </w:tc>
        <w:tc>
          <w:tcPr>
            <w:tcW w:w="3787" w:type="dxa"/>
            <w:shd w:val="clear" w:color="auto" w:fill="auto"/>
          </w:tcPr>
          <w:p w14:paraId="17A646B9" w14:textId="15B42AC5" w:rsidR="009D730C" w:rsidRPr="005410BD" w:rsidDel="009D730C" w:rsidRDefault="009D730C" w:rsidP="009D730C">
            <w:pPr>
              <w:pStyle w:val="TAL"/>
              <w:keepNext w:val="0"/>
              <w:keepLines w:val="0"/>
              <w:widowControl w:val="0"/>
              <w:rPr>
                <w:del w:id="186" w:author="MCC160" w:date="2022-03-14T11:16:00Z"/>
              </w:rPr>
            </w:pPr>
            <w:del w:id="187" w:author="MCC160" w:date="2022-03-14T11:16:00Z">
              <w:r w:rsidRPr="005410BD" w:rsidDel="009D730C">
                <w:delText>The SS (MCVideo Server) sends a Transmission Granted message.</w:delText>
              </w:r>
            </w:del>
          </w:p>
          <w:p w14:paraId="60F3D92F" w14:textId="25967587" w:rsidR="009D730C" w:rsidRPr="005410BD" w:rsidDel="009D730C" w:rsidRDefault="009D730C" w:rsidP="009D730C">
            <w:pPr>
              <w:pStyle w:val="TAL"/>
              <w:keepNext w:val="0"/>
              <w:keepLines w:val="0"/>
              <w:widowControl w:val="0"/>
              <w:rPr>
                <w:del w:id="188" w:author="MCC160" w:date="2022-03-14T11:16:00Z"/>
              </w:rPr>
            </w:pPr>
            <w:del w:id="189" w:author="MCC160" w:date="2022-03-14T11:16:00Z">
              <w:r w:rsidRPr="005410BD" w:rsidDel="009D730C">
                <w:delText>(NOTE 2)</w:delText>
              </w:r>
            </w:del>
          </w:p>
        </w:tc>
        <w:tc>
          <w:tcPr>
            <w:tcW w:w="708" w:type="dxa"/>
            <w:shd w:val="clear" w:color="auto" w:fill="auto"/>
          </w:tcPr>
          <w:p w14:paraId="05DFBFD6" w14:textId="3CE547DE" w:rsidR="009D730C" w:rsidRPr="005410BD" w:rsidDel="009D730C" w:rsidRDefault="009D730C" w:rsidP="009D730C">
            <w:pPr>
              <w:pStyle w:val="TAC"/>
              <w:keepNext w:val="0"/>
              <w:keepLines w:val="0"/>
              <w:widowControl w:val="0"/>
              <w:rPr>
                <w:del w:id="190" w:author="MCC160" w:date="2022-03-14T11:16:00Z"/>
              </w:rPr>
            </w:pPr>
            <w:del w:id="191" w:author="MCC160" w:date="2022-03-14T11:16:00Z">
              <w:r w:rsidRPr="005410BD" w:rsidDel="009D730C">
                <w:delText>&lt;--</w:delText>
              </w:r>
            </w:del>
          </w:p>
        </w:tc>
        <w:tc>
          <w:tcPr>
            <w:tcW w:w="2978" w:type="dxa"/>
            <w:shd w:val="clear" w:color="auto" w:fill="auto"/>
          </w:tcPr>
          <w:p w14:paraId="73CF2D76" w14:textId="605442A2" w:rsidR="009D730C" w:rsidRPr="005410BD" w:rsidDel="009D730C" w:rsidRDefault="009D730C" w:rsidP="009D730C">
            <w:pPr>
              <w:pStyle w:val="TAL"/>
              <w:keepNext w:val="0"/>
              <w:keepLines w:val="0"/>
              <w:widowControl w:val="0"/>
              <w:rPr>
                <w:del w:id="192" w:author="MCC160" w:date="2022-03-14T11:16:00Z"/>
              </w:rPr>
            </w:pPr>
            <w:del w:id="193" w:author="MCC160" w:date="2022-03-14T11:16:00Z">
              <w:r w:rsidRPr="005410BD" w:rsidDel="009D730C">
                <w:delText>Transmission Granted</w:delText>
              </w:r>
            </w:del>
          </w:p>
        </w:tc>
        <w:tc>
          <w:tcPr>
            <w:tcW w:w="565" w:type="dxa"/>
            <w:shd w:val="clear" w:color="auto" w:fill="auto"/>
          </w:tcPr>
          <w:p w14:paraId="6E0FF4F6" w14:textId="13845917" w:rsidR="009D730C" w:rsidRPr="005410BD" w:rsidDel="009D730C" w:rsidRDefault="009D730C" w:rsidP="009D730C">
            <w:pPr>
              <w:pStyle w:val="TAC"/>
              <w:keepNext w:val="0"/>
              <w:keepLines w:val="0"/>
              <w:widowControl w:val="0"/>
              <w:rPr>
                <w:del w:id="194" w:author="MCC160" w:date="2022-03-14T11:16:00Z"/>
              </w:rPr>
            </w:pPr>
            <w:del w:id="195" w:author="MCC160" w:date="2022-03-14T11:16:00Z">
              <w:r w:rsidRPr="005410BD" w:rsidDel="009D730C">
                <w:delText>-</w:delText>
              </w:r>
            </w:del>
          </w:p>
        </w:tc>
        <w:tc>
          <w:tcPr>
            <w:tcW w:w="850" w:type="dxa"/>
            <w:shd w:val="clear" w:color="auto" w:fill="auto"/>
          </w:tcPr>
          <w:p w14:paraId="75356D30" w14:textId="475A75B4" w:rsidR="009D730C" w:rsidRPr="005410BD" w:rsidDel="009D730C" w:rsidRDefault="009D730C" w:rsidP="009D730C">
            <w:pPr>
              <w:pStyle w:val="TAC"/>
              <w:keepNext w:val="0"/>
              <w:keepLines w:val="0"/>
              <w:widowControl w:val="0"/>
              <w:rPr>
                <w:del w:id="196" w:author="MCC160" w:date="2022-03-14T11:16:00Z"/>
              </w:rPr>
            </w:pPr>
            <w:del w:id="197" w:author="MCC160" w:date="2022-03-14T11:16:00Z">
              <w:r w:rsidRPr="005410BD" w:rsidDel="009D730C">
                <w:delText>-</w:delText>
              </w:r>
            </w:del>
          </w:p>
        </w:tc>
      </w:tr>
      <w:tr w:rsidR="009D730C" w:rsidRPr="005410BD" w:rsidDel="009D730C" w14:paraId="6A830583" w14:textId="6244920C" w:rsidTr="00004E02">
        <w:trPr>
          <w:del w:id="198" w:author="MCC160" w:date="2022-03-14T11:16:00Z"/>
        </w:trPr>
        <w:tc>
          <w:tcPr>
            <w:tcW w:w="715" w:type="dxa"/>
            <w:shd w:val="clear" w:color="auto" w:fill="auto"/>
          </w:tcPr>
          <w:p w14:paraId="38A07031" w14:textId="28E32DEB" w:rsidR="009D730C" w:rsidRPr="005410BD" w:rsidDel="009D730C" w:rsidRDefault="009D730C" w:rsidP="009D730C">
            <w:pPr>
              <w:pStyle w:val="TAC"/>
              <w:keepNext w:val="0"/>
              <w:keepLines w:val="0"/>
              <w:widowControl w:val="0"/>
              <w:rPr>
                <w:del w:id="199" w:author="MCC160" w:date="2022-03-14T11:16:00Z"/>
              </w:rPr>
            </w:pPr>
            <w:del w:id="200" w:author="MCC160" w:date="2022-03-14T11:16:00Z">
              <w:r w:rsidRPr="005410BD" w:rsidDel="009D730C">
                <w:delText>15</w:delText>
              </w:r>
            </w:del>
          </w:p>
        </w:tc>
        <w:tc>
          <w:tcPr>
            <w:tcW w:w="3787" w:type="dxa"/>
            <w:shd w:val="clear" w:color="auto" w:fill="auto"/>
          </w:tcPr>
          <w:p w14:paraId="7DFCE60F" w14:textId="5F0EFCF5" w:rsidR="009D730C" w:rsidRPr="005410BD" w:rsidDel="009D730C" w:rsidRDefault="009D730C" w:rsidP="009D730C">
            <w:pPr>
              <w:pStyle w:val="TAL"/>
              <w:keepNext w:val="0"/>
              <w:keepLines w:val="0"/>
              <w:widowControl w:val="0"/>
              <w:rPr>
                <w:del w:id="201" w:author="MCC160" w:date="2022-03-14T11:16:00Z"/>
              </w:rPr>
            </w:pPr>
            <w:del w:id="202" w:author="MCC160" w:date="2022-03-14T11:16:00Z">
              <w:r w:rsidRPr="005410BD" w:rsidDel="009D730C">
                <w:delText xml:space="preserve">Check: Does the UE (MCVideo Client) send a Transmission Control Ack message </w:delText>
              </w:r>
              <w:r w:rsidRPr="005410BD" w:rsidDel="009D730C">
                <w:rPr>
                  <w:rFonts w:eastAsia="Calibri"/>
                </w:rPr>
                <w:delText>acknowledging the Transmission Granted message from the SS (MCVideo Server)</w:delText>
              </w:r>
              <w:r w:rsidRPr="005410BD" w:rsidDel="009D730C">
                <w:delText>?</w:delText>
              </w:r>
            </w:del>
          </w:p>
        </w:tc>
        <w:tc>
          <w:tcPr>
            <w:tcW w:w="708" w:type="dxa"/>
            <w:shd w:val="clear" w:color="auto" w:fill="auto"/>
          </w:tcPr>
          <w:p w14:paraId="6A12BA9E" w14:textId="129A0B63" w:rsidR="009D730C" w:rsidRPr="005410BD" w:rsidDel="009D730C" w:rsidRDefault="009D730C" w:rsidP="009D730C">
            <w:pPr>
              <w:pStyle w:val="TAC"/>
              <w:keepNext w:val="0"/>
              <w:keepLines w:val="0"/>
              <w:widowControl w:val="0"/>
              <w:rPr>
                <w:del w:id="203" w:author="MCC160" w:date="2022-03-14T11:16:00Z"/>
              </w:rPr>
            </w:pPr>
            <w:del w:id="204" w:author="MCC160" w:date="2022-03-14T11:16:00Z">
              <w:r w:rsidRPr="005410BD" w:rsidDel="009D730C">
                <w:delText>--&gt;</w:delText>
              </w:r>
            </w:del>
          </w:p>
        </w:tc>
        <w:tc>
          <w:tcPr>
            <w:tcW w:w="2978" w:type="dxa"/>
            <w:shd w:val="clear" w:color="auto" w:fill="auto"/>
          </w:tcPr>
          <w:p w14:paraId="6B8E3243" w14:textId="1757A844" w:rsidR="009D730C" w:rsidRPr="005410BD" w:rsidDel="009D730C" w:rsidRDefault="009D730C" w:rsidP="009D730C">
            <w:pPr>
              <w:pStyle w:val="TAL"/>
              <w:keepNext w:val="0"/>
              <w:keepLines w:val="0"/>
              <w:widowControl w:val="0"/>
              <w:rPr>
                <w:del w:id="205" w:author="MCC160" w:date="2022-03-14T11:16:00Z"/>
              </w:rPr>
            </w:pPr>
            <w:del w:id="206" w:author="MCC160" w:date="2022-03-14T11:16:00Z">
              <w:r w:rsidRPr="005410BD" w:rsidDel="009D730C">
                <w:delText>Transmission Control Ack</w:delText>
              </w:r>
            </w:del>
          </w:p>
        </w:tc>
        <w:tc>
          <w:tcPr>
            <w:tcW w:w="565" w:type="dxa"/>
            <w:shd w:val="clear" w:color="auto" w:fill="auto"/>
          </w:tcPr>
          <w:p w14:paraId="492B1FA3" w14:textId="3B3CD0B4" w:rsidR="009D730C" w:rsidRPr="005410BD" w:rsidDel="009D730C" w:rsidRDefault="009D730C" w:rsidP="009D730C">
            <w:pPr>
              <w:pStyle w:val="TAC"/>
              <w:keepNext w:val="0"/>
              <w:keepLines w:val="0"/>
              <w:widowControl w:val="0"/>
              <w:rPr>
                <w:del w:id="207" w:author="MCC160" w:date="2022-03-14T11:16:00Z"/>
              </w:rPr>
            </w:pPr>
            <w:del w:id="208" w:author="MCC160" w:date="2022-03-14T11:16:00Z">
              <w:r w:rsidRPr="005410BD" w:rsidDel="009D730C">
                <w:delText>4</w:delText>
              </w:r>
            </w:del>
          </w:p>
        </w:tc>
        <w:tc>
          <w:tcPr>
            <w:tcW w:w="850" w:type="dxa"/>
            <w:shd w:val="clear" w:color="auto" w:fill="auto"/>
          </w:tcPr>
          <w:p w14:paraId="16698E41" w14:textId="77D5DB22" w:rsidR="009D730C" w:rsidRPr="005410BD" w:rsidDel="009D730C" w:rsidRDefault="009D730C" w:rsidP="009D730C">
            <w:pPr>
              <w:pStyle w:val="TAC"/>
              <w:keepNext w:val="0"/>
              <w:keepLines w:val="0"/>
              <w:widowControl w:val="0"/>
              <w:rPr>
                <w:del w:id="209" w:author="MCC160" w:date="2022-03-14T11:16:00Z"/>
              </w:rPr>
            </w:pPr>
            <w:del w:id="210" w:author="MCC160" w:date="2022-03-14T11:16:00Z">
              <w:r w:rsidRPr="005410BD" w:rsidDel="009D730C">
                <w:delText>P</w:delText>
              </w:r>
            </w:del>
          </w:p>
        </w:tc>
      </w:tr>
      <w:tr w:rsidR="009D730C" w:rsidRPr="005410BD" w14:paraId="3F66689E" w14:textId="77777777" w:rsidTr="00004E02">
        <w:tc>
          <w:tcPr>
            <w:tcW w:w="715" w:type="dxa"/>
            <w:shd w:val="clear" w:color="auto" w:fill="auto"/>
          </w:tcPr>
          <w:p w14:paraId="3F7771BE" w14:textId="77777777" w:rsidR="009D730C" w:rsidRPr="005410BD" w:rsidRDefault="009D730C" w:rsidP="009D730C">
            <w:pPr>
              <w:pStyle w:val="TAC"/>
              <w:keepNext w:val="0"/>
              <w:keepLines w:val="0"/>
              <w:widowControl w:val="0"/>
            </w:pPr>
            <w:r w:rsidRPr="005410BD">
              <w:t>16</w:t>
            </w:r>
          </w:p>
        </w:tc>
        <w:tc>
          <w:tcPr>
            <w:tcW w:w="3787" w:type="dxa"/>
            <w:shd w:val="clear" w:color="auto" w:fill="auto"/>
          </w:tcPr>
          <w:p w14:paraId="6453693A" w14:textId="77777777" w:rsidR="009D730C" w:rsidRPr="005410BD" w:rsidRDefault="009D730C" w:rsidP="009D730C">
            <w:pPr>
              <w:pStyle w:val="TAL"/>
              <w:keepNext w:val="0"/>
              <w:keepLines w:val="0"/>
              <w:widowControl w:val="0"/>
            </w:pPr>
            <w:r w:rsidRPr="005410BD">
              <w:t xml:space="preserve">Check: Does the UE (MCVideo Client) notify the MCVideo User </w:t>
            </w:r>
            <w:r w:rsidRPr="005410BD">
              <w:rPr>
                <w:rFonts w:eastAsia="Calibri"/>
                <w:szCs w:val="18"/>
              </w:rPr>
              <w:t>that the call has been successfully upgraded to an emergency state</w:t>
            </w:r>
            <w:r w:rsidRPr="005410BD">
              <w:t>?</w:t>
            </w:r>
          </w:p>
          <w:p w14:paraId="6EF8C2CA" w14:textId="77777777" w:rsidR="009D730C" w:rsidRPr="005410BD" w:rsidRDefault="009D730C" w:rsidP="009D730C">
            <w:pPr>
              <w:pStyle w:val="TAL"/>
              <w:keepNext w:val="0"/>
              <w:keepLines w:val="0"/>
              <w:widowControl w:val="0"/>
            </w:pPr>
            <w:r w:rsidRPr="005410BD">
              <w:t>(NOTE 1)</w:t>
            </w:r>
          </w:p>
        </w:tc>
        <w:tc>
          <w:tcPr>
            <w:tcW w:w="708" w:type="dxa"/>
            <w:shd w:val="clear" w:color="auto" w:fill="auto"/>
          </w:tcPr>
          <w:p w14:paraId="5855AEBA" w14:textId="77777777" w:rsidR="009D730C" w:rsidRPr="005410BD" w:rsidRDefault="009D730C" w:rsidP="009D730C">
            <w:pPr>
              <w:pStyle w:val="TAC"/>
              <w:keepNext w:val="0"/>
              <w:keepLines w:val="0"/>
              <w:widowControl w:val="0"/>
            </w:pPr>
            <w:r w:rsidRPr="005410BD">
              <w:t>-</w:t>
            </w:r>
          </w:p>
        </w:tc>
        <w:tc>
          <w:tcPr>
            <w:tcW w:w="2978" w:type="dxa"/>
            <w:shd w:val="clear" w:color="auto" w:fill="auto"/>
          </w:tcPr>
          <w:p w14:paraId="6A1CEC69" w14:textId="77777777" w:rsidR="009D730C" w:rsidRPr="005410BD" w:rsidRDefault="009D730C" w:rsidP="009D730C">
            <w:pPr>
              <w:pStyle w:val="TAL"/>
              <w:keepNext w:val="0"/>
              <w:keepLines w:val="0"/>
              <w:widowControl w:val="0"/>
            </w:pPr>
            <w:r w:rsidRPr="005410BD">
              <w:t>-</w:t>
            </w:r>
          </w:p>
        </w:tc>
        <w:tc>
          <w:tcPr>
            <w:tcW w:w="565" w:type="dxa"/>
            <w:shd w:val="clear" w:color="auto" w:fill="auto"/>
          </w:tcPr>
          <w:p w14:paraId="72A665FD" w14:textId="77777777" w:rsidR="009D730C" w:rsidRPr="005410BD" w:rsidRDefault="009D730C" w:rsidP="009D730C">
            <w:pPr>
              <w:pStyle w:val="TAC"/>
              <w:keepNext w:val="0"/>
              <w:keepLines w:val="0"/>
              <w:widowControl w:val="0"/>
            </w:pPr>
            <w:r w:rsidRPr="005410BD">
              <w:t>3</w:t>
            </w:r>
          </w:p>
        </w:tc>
        <w:tc>
          <w:tcPr>
            <w:tcW w:w="850" w:type="dxa"/>
            <w:shd w:val="clear" w:color="auto" w:fill="auto"/>
          </w:tcPr>
          <w:p w14:paraId="74A37FB0" w14:textId="77777777" w:rsidR="009D730C" w:rsidRPr="005410BD" w:rsidRDefault="009D730C" w:rsidP="009D730C">
            <w:pPr>
              <w:pStyle w:val="TAC"/>
              <w:keepNext w:val="0"/>
              <w:keepLines w:val="0"/>
              <w:widowControl w:val="0"/>
            </w:pPr>
            <w:r w:rsidRPr="005410BD">
              <w:t>P</w:t>
            </w:r>
          </w:p>
        </w:tc>
      </w:tr>
      <w:tr w:rsidR="009D730C" w:rsidRPr="005410BD" w14:paraId="3F06BF78" w14:textId="77777777" w:rsidTr="00004E02">
        <w:trPr>
          <w:ins w:id="211" w:author="MCC160" w:date="2022-03-14T11:16:00Z"/>
        </w:trPr>
        <w:tc>
          <w:tcPr>
            <w:tcW w:w="715" w:type="dxa"/>
            <w:shd w:val="clear" w:color="auto" w:fill="auto"/>
          </w:tcPr>
          <w:p w14:paraId="5E1F9B9E" w14:textId="01CA48C2" w:rsidR="009D730C" w:rsidRPr="005410BD" w:rsidRDefault="009D730C" w:rsidP="009D730C">
            <w:pPr>
              <w:pStyle w:val="TAC"/>
              <w:keepNext w:val="0"/>
              <w:keepLines w:val="0"/>
              <w:widowControl w:val="0"/>
              <w:rPr>
                <w:ins w:id="212" w:author="MCC160" w:date="2022-03-14T11:16:00Z"/>
              </w:rPr>
            </w:pPr>
            <w:ins w:id="213" w:author="MCC160" w:date="2022-03-14T11:16:00Z">
              <w:r w:rsidRPr="005410BD">
                <w:rPr>
                  <w:rFonts w:eastAsia="Calibri"/>
                  <w:szCs w:val="18"/>
                </w:rPr>
                <w:t>16A</w:t>
              </w:r>
            </w:ins>
          </w:p>
        </w:tc>
        <w:tc>
          <w:tcPr>
            <w:tcW w:w="3787" w:type="dxa"/>
            <w:shd w:val="clear" w:color="auto" w:fill="auto"/>
          </w:tcPr>
          <w:p w14:paraId="10A8C9C9" w14:textId="77777777" w:rsidR="009D730C" w:rsidRPr="005410BD" w:rsidRDefault="009D730C" w:rsidP="009D730C">
            <w:pPr>
              <w:pStyle w:val="TAL"/>
              <w:keepNext w:val="0"/>
              <w:keepLines w:val="0"/>
              <w:widowControl w:val="0"/>
              <w:rPr>
                <w:ins w:id="214" w:author="MCC160" w:date="2022-03-14T11:16:00Z"/>
                <w:rFonts w:eastAsia="Calibri"/>
              </w:rPr>
            </w:pPr>
            <w:ins w:id="215" w:author="MCC160" w:date="2022-03-14T11:16:00Z">
              <w:r w:rsidRPr="005410BD">
                <w:rPr>
                  <w:rFonts w:eastAsia="Calibri"/>
                </w:rPr>
                <w:t xml:space="preserve">Make the MCVideo User request to end the </w:t>
              </w:r>
              <w:r w:rsidRPr="005410BD">
                <w:rPr>
                  <w:rFonts w:eastAsia="Calibri"/>
                </w:rPr>
                <w:lastRenderedPageBreak/>
                <w:t>transmission.</w:t>
              </w:r>
            </w:ins>
          </w:p>
          <w:p w14:paraId="7DA1EB10" w14:textId="3651CC7B" w:rsidR="009D730C" w:rsidRPr="005410BD" w:rsidRDefault="009D730C" w:rsidP="009D730C">
            <w:pPr>
              <w:pStyle w:val="TAL"/>
              <w:keepNext w:val="0"/>
              <w:keepLines w:val="0"/>
              <w:widowControl w:val="0"/>
              <w:rPr>
                <w:ins w:id="216" w:author="MCC160" w:date="2022-03-14T11:16:00Z"/>
              </w:rPr>
            </w:pPr>
            <w:ins w:id="217" w:author="MCC160" w:date="2022-03-14T11:16:00Z">
              <w:r w:rsidRPr="005410BD">
                <w:rPr>
                  <w:rFonts w:eastAsia="Calibri"/>
                </w:rPr>
                <w:t>(NOTE 1)</w:t>
              </w:r>
            </w:ins>
          </w:p>
        </w:tc>
        <w:tc>
          <w:tcPr>
            <w:tcW w:w="708" w:type="dxa"/>
            <w:shd w:val="clear" w:color="auto" w:fill="auto"/>
          </w:tcPr>
          <w:p w14:paraId="47C3CFE1" w14:textId="7B1E67D1" w:rsidR="009D730C" w:rsidRPr="005410BD" w:rsidRDefault="009D730C" w:rsidP="009D730C">
            <w:pPr>
              <w:pStyle w:val="TAC"/>
              <w:keepNext w:val="0"/>
              <w:keepLines w:val="0"/>
              <w:widowControl w:val="0"/>
              <w:rPr>
                <w:ins w:id="218" w:author="MCC160" w:date="2022-03-14T11:16:00Z"/>
              </w:rPr>
            </w:pPr>
            <w:ins w:id="219" w:author="MCC160" w:date="2022-03-14T11:16:00Z">
              <w:r w:rsidRPr="005410BD">
                <w:rPr>
                  <w:rFonts w:eastAsia="Calibri"/>
                  <w:szCs w:val="18"/>
                </w:rPr>
                <w:lastRenderedPageBreak/>
                <w:t>-</w:t>
              </w:r>
            </w:ins>
          </w:p>
        </w:tc>
        <w:tc>
          <w:tcPr>
            <w:tcW w:w="2978" w:type="dxa"/>
            <w:shd w:val="clear" w:color="auto" w:fill="auto"/>
          </w:tcPr>
          <w:p w14:paraId="3E0AC960" w14:textId="5881B4A9" w:rsidR="009D730C" w:rsidRPr="005410BD" w:rsidRDefault="009D730C" w:rsidP="009D730C">
            <w:pPr>
              <w:pStyle w:val="TAL"/>
              <w:keepNext w:val="0"/>
              <w:keepLines w:val="0"/>
              <w:widowControl w:val="0"/>
              <w:rPr>
                <w:ins w:id="220" w:author="MCC160" w:date="2022-03-14T11:16:00Z"/>
              </w:rPr>
            </w:pPr>
            <w:ins w:id="221" w:author="MCC160" w:date="2022-03-14T11:16:00Z">
              <w:r w:rsidRPr="005410BD">
                <w:rPr>
                  <w:rFonts w:eastAsia="Calibri"/>
                  <w:szCs w:val="18"/>
                </w:rPr>
                <w:t>-</w:t>
              </w:r>
            </w:ins>
          </w:p>
        </w:tc>
        <w:tc>
          <w:tcPr>
            <w:tcW w:w="565" w:type="dxa"/>
            <w:shd w:val="clear" w:color="auto" w:fill="auto"/>
          </w:tcPr>
          <w:p w14:paraId="3EDC2B29" w14:textId="02FC9B6E" w:rsidR="009D730C" w:rsidRPr="005410BD" w:rsidRDefault="009D730C" w:rsidP="009D730C">
            <w:pPr>
              <w:pStyle w:val="TAC"/>
              <w:keepNext w:val="0"/>
              <w:keepLines w:val="0"/>
              <w:widowControl w:val="0"/>
              <w:rPr>
                <w:ins w:id="222" w:author="MCC160" w:date="2022-03-14T11:16:00Z"/>
              </w:rPr>
            </w:pPr>
            <w:ins w:id="223" w:author="MCC160" w:date="2022-03-14T11:16:00Z">
              <w:r w:rsidRPr="005410BD">
                <w:rPr>
                  <w:rFonts w:eastAsia="Calibri"/>
                  <w:szCs w:val="18"/>
                </w:rPr>
                <w:t>-</w:t>
              </w:r>
            </w:ins>
          </w:p>
        </w:tc>
        <w:tc>
          <w:tcPr>
            <w:tcW w:w="850" w:type="dxa"/>
            <w:shd w:val="clear" w:color="auto" w:fill="auto"/>
          </w:tcPr>
          <w:p w14:paraId="1F70A215" w14:textId="2FE36AE2" w:rsidR="009D730C" w:rsidRPr="005410BD" w:rsidRDefault="009D730C" w:rsidP="009D730C">
            <w:pPr>
              <w:pStyle w:val="TAC"/>
              <w:keepNext w:val="0"/>
              <w:keepLines w:val="0"/>
              <w:widowControl w:val="0"/>
              <w:rPr>
                <w:ins w:id="224" w:author="MCC160" w:date="2022-03-14T11:16:00Z"/>
              </w:rPr>
            </w:pPr>
            <w:ins w:id="225" w:author="MCC160" w:date="2022-03-14T11:16:00Z">
              <w:r w:rsidRPr="005410BD">
                <w:rPr>
                  <w:rFonts w:eastAsia="Calibri"/>
                  <w:szCs w:val="18"/>
                </w:rPr>
                <w:t>-</w:t>
              </w:r>
            </w:ins>
          </w:p>
        </w:tc>
      </w:tr>
      <w:tr w:rsidR="009D730C" w:rsidRPr="005410BD" w14:paraId="28E96448" w14:textId="77777777" w:rsidTr="00004E02">
        <w:trPr>
          <w:ins w:id="226" w:author="MCC160" w:date="2022-03-14T11:16:00Z"/>
        </w:trPr>
        <w:tc>
          <w:tcPr>
            <w:tcW w:w="715" w:type="dxa"/>
            <w:shd w:val="clear" w:color="auto" w:fill="auto"/>
          </w:tcPr>
          <w:p w14:paraId="7682E340" w14:textId="5FB0389B" w:rsidR="009D730C" w:rsidRPr="005410BD" w:rsidRDefault="009D730C" w:rsidP="009D730C">
            <w:pPr>
              <w:pStyle w:val="TAC"/>
              <w:keepNext w:val="0"/>
              <w:keepLines w:val="0"/>
              <w:widowControl w:val="0"/>
              <w:rPr>
                <w:ins w:id="227" w:author="MCC160" w:date="2022-03-14T11:16:00Z"/>
              </w:rPr>
            </w:pPr>
            <w:ins w:id="228" w:author="MCC160" w:date="2022-03-14T11:16:00Z">
              <w:r w:rsidRPr="005410BD">
                <w:rPr>
                  <w:rFonts w:eastAsia="Calibri"/>
                  <w:szCs w:val="18"/>
                </w:rPr>
                <w:t>16B</w:t>
              </w:r>
            </w:ins>
          </w:p>
        </w:tc>
        <w:tc>
          <w:tcPr>
            <w:tcW w:w="3787" w:type="dxa"/>
            <w:shd w:val="clear" w:color="auto" w:fill="auto"/>
          </w:tcPr>
          <w:p w14:paraId="1655052B" w14:textId="7B91A459" w:rsidR="009D730C" w:rsidRPr="005410BD" w:rsidRDefault="009D730C" w:rsidP="009D730C">
            <w:pPr>
              <w:pStyle w:val="TAL"/>
              <w:keepNext w:val="0"/>
              <w:keepLines w:val="0"/>
              <w:widowControl w:val="0"/>
              <w:rPr>
                <w:ins w:id="229" w:author="MCC160" w:date="2022-03-14T11:16:00Z"/>
              </w:rPr>
            </w:pPr>
            <w:ins w:id="230" w:author="MCC160" w:date="2022-03-14T11:16:00Z">
              <w:r w:rsidRPr="005410BD">
                <w:rPr>
                  <w:rFonts w:eastAsia="Calibri"/>
                </w:rPr>
                <w:t xml:space="preserve">Check Does the UE (MCVideo Client) correctly perform test procedure </w:t>
              </w:r>
              <w:r w:rsidRPr="005410BD">
                <w:t>MCVideo transmission End Request CO</w:t>
              </w:r>
              <w:r w:rsidRPr="005410BD" w:rsidDel="00AE0D4B">
                <w:rPr>
                  <w:rFonts w:eastAsia="Calibri"/>
                </w:rPr>
                <w:t xml:space="preserve"> </w:t>
              </w:r>
              <w:r w:rsidRPr="005410BD">
                <w:rPr>
                  <w:rFonts w:eastAsia="Calibri"/>
                </w:rPr>
                <w:t>as described in TS 36.579-1 [2] Table 5.3B.7.3-1?</w:t>
              </w:r>
            </w:ins>
          </w:p>
        </w:tc>
        <w:tc>
          <w:tcPr>
            <w:tcW w:w="708" w:type="dxa"/>
            <w:shd w:val="clear" w:color="auto" w:fill="auto"/>
          </w:tcPr>
          <w:p w14:paraId="56B3F0DA" w14:textId="1D5AE72A" w:rsidR="009D730C" w:rsidRPr="005410BD" w:rsidRDefault="009D730C" w:rsidP="009D730C">
            <w:pPr>
              <w:pStyle w:val="TAC"/>
              <w:keepNext w:val="0"/>
              <w:keepLines w:val="0"/>
              <w:widowControl w:val="0"/>
              <w:rPr>
                <w:ins w:id="231" w:author="MCC160" w:date="2022-03-14T11:16:00Z"/>
              </w:rPr>
            </w:pPr>
            <w:ins w:id="232" w:author="MCC160" w:date="2022-03-14T11:16:00Z">
              <w:r w:rsidRPr="005410BD">
                <w:rPr>
                  <w:rFonts w:eastAsia="Calibri"/>
                  <w:szCs w:val="18"/>
                </w:rPr>
                <w:t>-</w:t>
              </w:r>
            </w:ins>
          </w:p>
        </w:tc>
        <w:tc>
          <w:tcPr>
            <w:tcW w:w="2978" w:type="dxa"/>
            <w:shd w:val="clear" w:color="auto" w:fill="auto"/>
          </w:tcPr>
          <w:p w14:paraId="502BB7CE" w14:textId="43630169" w:rsidR="009D730C" w:rsidRPr="005410BD" w:rsidRDefault="009D730C" w:rsidP="009D730C">
            <w:pPr>
              <w:pStyle w:val="TAL"/>
              <w:keepNext w:val="0"/>
              <w:keepLines w:val="0"/>
              <w:widowControl w:val="0"/>
              <w:rPr>
                <w:ins w:id="233" w:author="MCC160" w:date="2022-03-14T11:16:00Z"/>
              </w:rPr>
            </w:pPr>
            <w:ins w:id="234" w:author="MCC160" w:date="2022-03-14T11:16:00Z">
              <w:r w:rsidRPr="005410BD">
                <w:rPr>
                  <w:rFonts w:eastAsia="Calibri"/>
                  <w:szCs w:val="18"/>
                </w:rPr>
                <w:t>-</w:t>
              </w:r>
            </w:ins>
          </w:p>
        </w:tc>
        <w:tc>
          <w:tcPr>
            <w:tcW w:w="565" w:type="dxa"/>
            <w:shd w:val="clear" w:color="auto" w:fill="auto"/>
          </w:tcPr>
          <w:p w14:paraId="38374728" w14:textId="4839FA1A" w:rsidR="009D730C" w:rsidRPr="005410BD" w:rsidRDefault="009D730C" w:rsidP="009D730C">
            <w:pPr>
              <w:pStyle w:val="TAC"/>
              <w:keepNext w:val="0"/>
              <w:keepLines w:val="0"/>
              <w:widowControl w:val="0"/>
              <w:rPr>
                <w:ins w:id="235" w:author="MCC160" w:date="2022-03-14T11:16:00Z"/>
              </w:rPr>
            </w:pPr>
            <w:ins w:id="236" w:author="MCC160" w:date="2022-03-14T11:16:00Z">
              <w:r w:rsidRPr="005410BD">
                <w:rPr>
                  <w:rFonts w:eastAsia="Calibri"/>
                  <w:szCs w:val="18"/>
                </w:rPr>
                <w:t>2</w:t>
              </w:r>
            </w:ins>
          </w:p>
        </w:tc>
        <w:tc>
          <w:tcPr>
            <w:tcW w:w="850" w:type="dxa"/>
            <w:shd w:val="clear" w:color="auto" w:fill="auto"/>
          </w:tcPr>
          <w:p w14:paraId="3BB1A3E5" w14:textId="733C92EE" w:rsidR="009D730C" w:rsidRPr="005410BD" w:rsidRDefault="009D730C" w:rsidP="009D730C">
            <w:pPr>
              <w:pStyle w:val="TAC"/>
              <w:keepNext w:val="0"/>
              <w:keepLines w:val="0"/>
              <w:widowControl w:val="0"/>
              <w:rPr>
                <w:ins w:id="237" w:author="MCC160" w:date="2022-03-14T11:16:00Z"/>
              </w:rPr>
            </w:pPr>
            <w:ins w:id="238" w:author="MCC160" w:date="2022-03-14T11:16:00Z">
              <w:r w:rsidRPr="005410BD">
                <w:rPr>
                  <w:rFonts w:eastAsia="Calibri"/>
                  <w:szCs w:val="18"/>
                </w:rPr>
                <w:t>P</w:t>
              </w:r>
            </w:ins>
          </w:p>
        </w:tc>
      </w:tr>
      <w:tr w:rsidR="009D730C" w:rsidRPr="005410BD" w14:paraId="5A47868E" w14:textId="77777777" w:rsidTr="00004E02">
        <w:tc>
          <w:tcPr>
            <w:tcW w:w="715" w:type="dxa"/>
            <w:shd w:val="clear" w:color="auto" w:fill="auto"/>
          </w:tcPr>
          <w:p w14:paraId="56C83B9B" w14:textId="77777777" w:rsidR="009D730C" w:rsidRPr="005410BD" w:rsidRDefault="009D730C" w:rsidP="009D730C">
            <w:pPr>
              <w:pStyle w:val="TAC"/>
              <w:keepNext w:val="0"/>
              <w:keepLines w:val="0"/>
              <w:widowControl w:val="0"/>
            </w:pPr>
            <w:r w:rsidRPr="005410BD">
              <w:t>17</w:t>
            </w:r>
          </w:p>
        </w:tc>
        <w:tc>
          <w:tcPr>
            <w:tcW w:w="3787" w:type="dxa"/>
            <w:shd w:val="clear" w:color="auto" w:fill="auto"/>
          </w:tcPr>
          <w:p w14:paraId="5AA38AB7" w14:textId="77777777" w:rsidR="009D730C" w:rsidRPr="005410BD" w:rsidRDefault="009D730C" w:rsidP="009D730C">
            <w:pPr>
              <w:pStyle w:val="TAL"/>
              <w:keepNext w:val="0"/>
              <w:keepLines w:val="0"/>
              <w:widowControl w:val="0"/>
            </w:pPr>
            <w:r w:rsidRPr="005410BD">
              <w:t>Make the UE (MCVideo User) downgrade the MCVideo Emergency Private Call.</w:t>
            </w:r>
          </w:p>
          <w:p w14:paraId="4F0D6D6A" w14:textId="77777777" w:rsidR="009D730C" w:rsidRPr="005410BD" w:rsidRDefault="009D730C" w:rsidP="009D730C">
            <w:pPr>
              <w:pStyle w:val="TAL"/>
              <w:keepNext w:val="0"/>
              <w:keepLines w:val="0"/>
              <w:widowControl w:val="0"/>
            </w:pPr>
            <w:r w:rsidRPr="005410BD">
              <w:t>(NOTE 1)</w:t>
            </w:r>
          </w:p>
        </w:tc>
        <w:tc>
          <w:tcPr>
            <w:tcW w:w="708" w:type="dxa"/>
            <w:shd w:val="clear" w:color="auto" w:fill="auto"/>
          </w:tcPr>
          <w:p w14:paraId="512B5AAB" w14:textId="77777777" w:rsidR="009D730C" w:rsidRPr="005410BD" w:rsidRDefault="009D730C" w:rsidP="009D730C">
            <w:pPr>
              <w:pStyle w:val="TAC"/>
              <w:keepNext w:val="0"/>
              <w:keepLines w:val="0"/>
              <w:widowControl w:val="0"/>
            </w:pPr>
            <w:r w:rsidRPr="005410BD">
              <w:t>-</w:t>
            </w:r>
          </w:p>
        </w:tc>
        <w:tc>
          <w:tcPr>
            <w:tcW w:w="2978" w:type="dxa"/>
            <w:shd w:val="clear" w:color="auto" w:fill="auto"/>
          </w:tcPr>
          <w:p w14:paraId="07421FD3" w14:textId="77777777" w:rsidR="009D730C" w:rsidRPr="005410BD" w:rsidRDefault="009D730C" w:rsidP="009D730C">
            <w:pPr>
              <w:pStyle w:val="TAL"/>
              <w:keepNext w:val="0"/>
              <w:keepLines w:val="0"/>
              <w:widowControl w:val="0"/>
            </w:pPr>
            <w:r w:rsidRPr="005410BD">
              <w:t>-</w:t>
            </w:r>
          </w:p>
        </w:tc>
        <w:tc>
          <w:tcPr>
            <w:tcW w:w="565" w:type="dxa"/>
            <w:shd w:val="clear" w:color="auto" w:fill="auto"/>
          </w:tcPr>
          <w:p w14:paraId="0ECBA2FE" w14:textId="77777777" w:rsidR="009D730C" w:rsidRPr="005410BD" w:rsidRDefault="009D730C" w:rsidP="009D730C">
            <w:pPr>
              <w:pStyle w:val="TAC"/>
              <w:keepNext w:val="0"/>
              <w:keepLines w:val="0"/>
              <w:widowControl w:val="0"/>
            </w:pPr>
          </w:p>
        </w:tc>
        <w:tc>
          <w:tcPr>
            <w:tcW w:w="850" w:type="dxa"/>
            <w:shd w:val="clear" w:color="auto" w:fill="auto"/>
          </w:tcPr>
          <w:p w14:paraId="3538ACBC" w14:textId="77777777" w:rsidR="009D730C" w:rsidRPr="005410BD" w:rsidRDefault="009D730C" w:rsidP="009D730C">
            <w:pPr>
              <w:pStyle w:val="TAC"/>
              <w:keepNext w:val="0"/>
              <w:keepLines w:val="0"/>
              <w:widowControl w:val="0"/>
            </w:pPr>
          </w:p>
        </w:tc>
      </w:tr>
      <w:tr w:rsidR="009D730C" w:rsidRPr="005410BD" w14:paraId="4C1381BD" w14:textId="77777777" w:rsidTr="00004E02">
        <w:tc>
          <w:tcPr>
            <w:tcW w:w="715" w:type="dxa"/>
            <w:shd w:val="clear" w:color="auto" w:fill="auto"/>
          </w:tcPr>
          <w:p w14:paraId="0501E2C3" w14:textId="77777777" w:rsidR="009D730C" w:rsidRPr="005410BD" w:rsidRDefault="009D730C" w:rsidP="009D730C">
            <w:pPr>
              <w:pStyle w:val="TAC"/>
              <w:keepNext w:val="0"/>
              <w:keepLines w:val="0"/>
              <w:widowControl w:val="0"/>
            </w:pPr>
            <w:r w:rsidRPr="005410BD">
              <w:t>18</w:t>
            </w:r>
          </w:p>
        </w:tc>
        <w:tc>
          <w:tcPr>
            <w:tcW w:w="3787" w:type="dxa"/>
            <w:shd w:val="clear" w:color="auto" w:fill="auto"/>
          </w:tcPr>
          <w:p w14:paraId="3464F8E8" w14:textId="7BC0C74D" w:rsidR="009D730C" w:rsidRPr="005410BD" w:rsidRDefault="009D730C" w:rsidP="009D730C">
            <w:pPr>
              <w:pStyle w:val="TAL"/>
              <w:keepNext w:val="0"/>
              <w:keepLines w:val="0"/>
              <w:widowControl w:val="0"/>
            </w:pPr>
            <w:r w:rsidRPr="005410BD">
              <w:t xml:space="preserve">Check: Does the UE (MCVideo Client) </w:t>
            </w:r>
            <w:ins w:id="239" w:author="MCC160" w:date="2022-03-14T11:17:00Z">
              <w:r w:rsidRPr="005410BD">
                <w:rPr>
                  <w:rFonts w:eastAsia="Calibri"/>
                </w:rPr>
                <w:t xml:space="preserve">correctly perform test procedure </w:t>
              </w:r>
            </w:ins>
            <w:ins w:id="240" w:author="MCC160" w:date="2022-03-16T11:16:00Z">
              <w:r w:rsidR="00514F5F" w:rsidRPr="005410BD">
                <w:rPr>
                  <w:rFonts w:eastAsia="Calibri"/>
                </w:rPr>
                <w:t>'</w:t>
              </w:r>
              <w:r w:rsidR="00514F5F" w:rsidRPr="005410BD">
                <w:t>MCVideo CO session modification</w:t>
              </w:r>
              <w:r w:rsidR="00514F5F" w:rsidRPr="005410BD">
                <w:br/>
                <w:t xml:space="preserve">with implicit TransmissionControl' </w:t>
              </w:r>
            </w:ins>
            <w:ins w:id="241" w:author="MCC160" w:date="2022-03-14T11:17:00Z">
              <w:r w:rsidRPr="005410BD">
                <w:rPr>
                  <w:rFonts w:eastAsia="Calibri"/>
                </w:rPr>
                <w:t>as described in TS 36.579-1 [2] Table 5.3B.</w:t>
              </w:r>
            </w:ins>
            <w:ins w:id="242" w:author="MCC160" w:date="2022-03-16T11:16:00Z">
              <w:r w:rsidR="00514F5F" w:rsidRPr="005410BD">
                <w:rPr>
                  <w:rFonts w:eastAsia="Calibri"/>
                </w:rPr>
                <w:t>1</w:t>
              </w:r>
            </w:ins>
            <w:ins w:id="243" w:author="MCC160" w:date="2022-03-14T11:17:00Z">
              <w:r w:rsidRPr="005410BD">
                <w:rPr>
                  <w:rFonts w:eastAsia="Calibri"/>
                </w:rPr>
                <w:t>1.3-1 to</w:t>
              </w:r>
            </w:ins>
            <w:del w:id="244" w:author="MCC160" w:date="2022-03-14T11:17:00Z">
              <w:r w:rsidRPr="005410BD" w:rsidDel="009D730C">
                <w:delText>send a SIP re-INVITE message requesting the</w:delText>
              </w:r>
            </w:del>
            <w:r w:rsidRPr="005410BD">
              <w:t xml:space="preserve"> downgrad</w:t>
            </w:r>
            <w:ins w:id="245" w:author="MCC160" w:date="2022-03-14T11:17:00Z">
              <w:r w:rsidRPr="005410BD">
                <w:t>e</w:t>
              </w:r>
            </w:ins>
            <w:del w:id="246" w:author="MCC160" w:date="2022-03-14T11:17:00Z">
              <w:r w:rsidRPr="005410BD" w:rsidDel="009D730C">
                <w:delText>ing of</w:delText>
              </w:r>
            </w:del>
            <w:r w:rsidRPr="005410BD">
              <w:t xml:space="preserve"> the MCVideo Private Emergency Call?</w:t>
            </w:r>
          </w:p>
        </w:tc>
        <w:tc>
          <w:tcPr>
            <w:tcW w:w="708" w:type="dxa"/>
            <w:shd w:val="clear" w:color="auto" w:fill="auto"/>
          </w:tcPr>
          <w:p w14:paraId="20AD9A40" w14:textId="7F68E74B" w:rsidR="009D730C" w:rsidRPr="005410BD" w:rsidRDefault="009D730C" w:rsidP="009D730C">
            <w:pPr>
              <w:pStyle w:val="TAC"/>
              <w:keepNext w:val="0"/>
              <w:keepLines w:val="0"/>
              <w:widowControl w:val="0"/>
            </w:pPr>
            <w:ins w:id="247" w:author="MCC160" w:date="2022-03-14T11:17:00Z">
              <w:r w:rsidRPr="005410BD">
                <w:rPr>
                  <w:rFonts w:eastAsia="Calibri"/>
                  <w:szCs w:val="18"/>
                </w:rPr>
                <w:t>-</w:t>
              </w:r>
            </w:ins>
            <w:del w:id="248" w:author="MCC160" w:date="2022-03-14T11:17:00Z">
              <w:r w:rsidRPr="005410BD" w:rsidDel="00666946">
                <w:delText>--&gt;</w:delText>
              </w:r>
            </w:del>
          </w:p>
        </w:tc>
        <w:tc>
          <w:tcPr>
            <w:tcW w:w="2978" w:type="dxa"/>
            <w:shd w:val="clear" w:color="auto" w:fill="auto"/>
          </w:tcPr>
          <w:p w14:paraId="3F03450B" w14:textId="5FB7A2F9" w:rsidR="009D730C" w:rsidRPr="005410BD" w:rsidRDefault="009D730C" w:rsidP="009D730C">
            <w:pPr>
              <w:pStyle w:val="TAL"/>
              <w:keepNext w:val="0"/>
              <w:keepLines w:val="0"/>
              <w:widowControl w:val="0"/>
            </w:pPr>
            <w:ins w:id="249" w:author="MCC160" w:date="2022-03-14T11:17:00Z">
              <w:r w:rsidRPr="005410BD">
                <w:rPr>
                  <w:rFonts w:eastAsia="Calibri"/>
                  <w:szCs w:val="18"/>
                </w:rPr>
                <w:t>-</w:t>
              </w:r>
            </w:ins>
            <w:del w:id="250" w:author="MCC160" w:date="2022-03-14T11:17:00Z">
              <w:r w:rsidRPr="005410BD" w:rsidDel="00666946">
                <w:delText>SIP re-INVITE</w:delText>
              </w:r>
            </w:del>
          </w:p>
        </w:tc>
        <w:tc>
          <w:tcPr>
            <w:tcW w:w="565" w:type="dxa"/>
            <w:shd w:val="clear" w:color="auto" w:fill="auto"/>
          </w:tcPr>
          <w:p w14:paraId="7B7C8EE2" w14:textId="77777777" w:rsidR="009D730C" w:rsidRPr="005410BD" w:rsidRDefault="009D730C" w:rsidP="009D730C">
            <w:pPr>
              <w:pStyle w:val="TAC"/>
              <w:keepNext w:val="0"/>
              <w:keepLines w:val="0"/>
              <w:widowControl w:val="0"/>
            </w:pPr>
            <w:r w:rsidRPr="005410BD">
              <w:t>5</w:t>
            </w:r>
          </w:p>
        </w:tc>
        <w:tc>
          <w:tcPr>
            <w:tcW w:w="850" w:type="dxa"/>
            <w:shd w:val="clear" w:color="auto" w:fill="auto"/>
          </w:tcPr>
          <w:p w14:paraId="748276C6" w14:textId="77777777" w:rsidR="009D730C" w:rsidRPr="005410BD" w:rsidRDefault="009D730C" w:rsidP="009D730C">
            <w:pPr>
              <w:spacing w:after="0"/>
              <w:jc w:val="center"/>
              <w:rPr>
                <w:rFonts w:ascii="Arial" w:hAnsi="Arial" w:cs="Arial"/>
                <w:sz w:val="18"/>
                <w:szCs w:val="18"/>
              </w:rPr>
            </w:pPr>
            <w:r w:rsidRPr="005410BD">
              <w:rPr>
                <w:rFonts w:ascii="Arial" w:hAnsi="Arial" w:cs="Arial"/>
                <w:sz w:val="18"/>
                <w:szCs w:val="18"/>
              </w:rPr>
              <w:t>P</w:t>
            </w:r>
          </w:p>
        </w:tc>
      </w:tr>
      <w:tr w:rsidR="009D730C" w:rsidRPr="005410BD" w14:paraId="49B0692A" w14:textId="77777777" w:rsidTr="00004E02">
        <w:tc>
          <w:tcPr>
            <w:tcW w:w="715" w:type="dxa"/>
            <w:shd w:val="clear" w:color="auto" w:fill="auto"/>
          </w:tcPr>
          <w:p w14:paraId="23651A96" w14:textId="08179D88" w:rsidR="009D730C" w:rsidRPr="005410BD" w:rsidRDefault="009D730C" w:rsidP="009D730C">
            <w:pPr>
              <w:pStyle w:val="TAC"/>
              <w:keepNext w:val="0"/>
              <w:keepLines w:val="0"/>
              <w:widowControl w:val="0"/>
            </w:pPr>
            <w:r w:rsidRPr="005410BD">
              <w:t>19</w:t>
            </w:r>
            <w:ins w:id="251" w:author="MCC160" w:date="2022-03-14T11:18:00Z">
              <w:r w:rsidRPr="005410BD">
                <w:t>-23</w:t>
              </w:r>
            </w:ins>
          </w:p>
        </w:tc>
        <w:tc>
          <w:tcPr>
            <w:tcW w:w="3787" w:type="dxa"/>
            <w:shd w:val="clear" w:color="auto" w:fill="auto"/>
          </w:tcPr>
          <w:p w14:paraId="78B9A7AF" w14:textId="1AC00786" w:rsidR="009D730C" w:rsidRPr="005410BD" w:rsidRDefault="009D730C" w:rsidP="009D730C">
            <w:pPr>
              <w:pStyle w:val="TAL"/>
              <w:keepNext w:val="0"/>
              <w:keepLines w:val="0"/>
              <w:widowControl w:val="0"/>
            </w:pPr>
            <w:del w:id="252" w:author="MCC160" w:date="2022-03-14T11:18:00Z">
              <w:r w:rsidRPr="005410BD" w:rsidDel="009D730C">
                <w:delText>The SS (MCVideo Server) sends a SIP 100 (Trying) message to the UE (MCVideo Client).</w:delText>
              </w:r>
            </w:del>
            <w:ins w:id="253" w:author="MCC160" w:date="2022-03-14T11:18:00Z">
              <w:r w:rsidRPr="005410BD">
                <w:t>Void</w:t>
              </w:r>
            </w:ins>
          </w:p>
        </w:tc>
        <w:tc>
          <w:tcPr>
            <w:tcW w:w="708" w:type="dxa"/>
            <w:shd w:val="clear" w:color="auto" w:fill="auto"/>
          </w:tcPr>
          <w:p w14:paraId="0562D173" w14:textId="084F9286" w:rsidR="009D730C" w:rsidRPr="005410BD" w:rsidRDefault="009D730C" w:rsidP="009D730C">
            <w:pPr>
              <w:pStyle w:val="TAC"/>
              <w:keepNext w:val="0"/>
              <w:keepLines w:val="0"/>
              <w:widowControl w:val="0"/>
            </w:pPr>
            <w:ins w:id="254" w:author="MCC160" w:date="2022-03-14T11:17:00Z">
              <w:r w:rsidRPr="005410BD">
                <w:t>-</w:t>
              </w:r>
            </w:ins>
            <w:del w:id="255" w:author="MCC160" w:date="2022-03-14T11:17:00Z">
              <w:r w:rsidRPr="005410BD" w:rsidDel="00666946">
                <w:delText>&lt;--</w:delText>
              </w:r>
            </w:del>
          </w:p>
        </w:tc>
        <w:tc>
          <w:tcPr>
            <w:tcW w:w="2978" w:type="dxa"/>
            <w:shd w:val="clear" w:color="auto" w:fill="auto"/>
          </w:tcPr>
          <w:p w14:paraId="3B09D968" w14:textId="0767D4C6" w:rsidR="009D730C" w:rsidRPr="005410BD" w:rsidRDefault="009D730C" w:rsidP="009D730C">
            <w:pPr>
              <w:pStyle w:val="TAL"/>
              <w:keepNext w:val="0"/>
              <w:keepLines w:val="0"/>
              <w:widowControl w:val="0"/>
            </w:pPr>
            <w:ins w:id="256" w:author="MCC160" w:date="2022-03-14T11:17:00Z">
              <w:r w:rsidRPr="005410BD">
                <w:t>-</w:t>
              </w:r>
            </w:ins>
            <w:del w:id="257" w:author="MCC160" w:date="2022-03-14T11:17:00Z">
              <w:r w:rsidRPr="005410BD" w:rsidDel="00666946">
                <w:delText>SIP 100 (Trying)</w:delText>
              </w:r>
            </w:del>
          </w:p>
        </w:tc>
        <w:tc>
          <w:tcPr>
            <w:tcW w:w="565" w:type="dxa"/>
            <w:shd w:val="clear" w:color="auto" w:fill="auto"/>
          </w:tcPr>
          <w:p w14:paraId="03E64034" w14:textId="77777777" w:rsidR="009D730C" w:rsidRPr="005410BD" w:rsidRDefault="009D730C" w:rsidP="009D730C">
            <w:pPr>
              <w:pStyle w:val="TAC"/>
              <w:keepNext w:val="0"/>
              <w:keepLines w:val="0"/>
              <w:widowControl w:val="0"/>
            </w:pPr>
            <w:r w:rsidRPr="005410BD">
              <w:t>-</w:t>
            </w:r>
          </w:p>
        </w:tc>
        <w:tc>
          <w:tcPr>
            <w:tcW w:w="850" w:type="dxa"/>
            <w:shd w:val="clear" w:color="auto" w:fill="auto"/>
          </w:tcPr>
          <w:p w14:paraId="3339C111" w14:textId="77777777" w:rsidR="009D730C" w:rsidRPr="005410BD" w:rsidRDefault="009D730C" w:rsidP="009D730C">
            <w:pPr>
              <w:spacing w:after="0"/>
              <w:jc w:val="both"/>
              <w:rPr>
                <w:rFonts w:ascii="Arial" w:hAnsi="Arial" w:cs="Arial"/>
                <w:sz w:val="18"/>
                <w:szCs w:val="18"/>
              </w:rPr>
            </w:pPr>
            <w:r w:rsidRPr="005410BD">
              <w:rPr>
                <w:rFonts w:ascii="Arial" w:hAnsi="Arial" w:cs="Arial"/>
                <w:sz w:val="18"/>
                <w:szCs w:val="18"/>
              </w:rPr>
              <w:t>-</w:t>
            </w:r>
          </w:p>
        </w:tc>
      </w:tr>
      <w:tr w:rsidR="009D730C" w:rsidRPr="005410BD" w:rsidDel="009D730C" w14:paraId="5BB91E43" w14:textId="6609F302" w:rsidTr="00004E02">
        <w:trPr>
          <w:del w:id="258" w:author="MCC160" w:date="2022-03-14T11:18:00Z"/>
        </w:trPr>
        <w:tc>
          <w:tcPr>
            <w:tcW w:w="715" w:type="dxa"/>
            <w:shd w:val="clear" w:color="auto" w:fill="auto"/>
          </w:tcPr>
          <w:p w14:paraId="0FBF4EBF" w14:textId="7C13BF2F" w:rsidR="009D730C" w:rsidRPr="005410BD" w:rsidDel="009D730C" w:rsidRDefault="009D730C" w:rsidP="009D730C">
            <w:pPr>
              <w:pStyle w:val="TAC"/>
              <w:keepNext w:val="0"/>
              <w:keepLines w:val="0"/>
              <w:widowControl w:val="0"/>
              <w:rPr>
                <w:del w:id="259" w:author="MCC160" w:date="2022-03-14T11:18:00Z"/>
              </w:rPr>
            </w:pPr>
            <w:del w:id="260" w:author="MCC160" w:date="2022-03-14T11:18:00Z">
              <w:r w:rsidRPr="005410BD" w:rsidDel="009D730C">
                <w:delText>20</w:delText>
              </w:r>
            </w:del>
          </w:p>
        </w:tc>
        <w:tc>
          <w:tcPr>
            <w:tcW w:w="3787" w:type="dxa"/>
            <w:shd w:val="clear" w:color="auto" w:fill="auto"/>
          </w:tcPr>
          <w:p w14:paraId="393CAABD" w14:textId="13D9A605" w:rsidR="009D730C" w:rsidRPr="005410BD" w:rsidDel="009D730C" w:rsidRDefault="009D730C" w:rsidP="009D730C">
            <w:pPr>
              <w:pStyle w:val="TAL"/>
              <w:keepNext w:val="0"/>
              <w:keepLines w:val="0"/>
              <w:widowControl w:val="0"/>
              <w:rPr>
                <w:del w:id="261" w:author="MCC160" w:date="2022-03-14T11:18:00Z"/>
              </w:rPr>
            </w:pPr>
            <w:del w:id="262" w:author="MCC160" w:date="2022-03-14T11:18:00Z">
              <w:r w:rsidRPr="005410BD" w:rsidDel="009D730C">
                <w:delText xml:space="preserve">The SS (MCVideo Server) sends SIP 200 (OK) indicating that it has accepted </w:delText>
              </w:r>
              <w:r w:rsidRPr="005410BD" w:rsidDel="009D730C">
                <w:rPr>
                  <w:rFonts w:eastAsia="Calibri"/>
                </w:rPr>
                <w:delText>the SIP re-INVITE request to cancel the emergency condition</w:delText>
              </w:r>
              <w:r w:rsidRPr="005410BD" w:rsidDel="009D730C">
                <w:delText>.</w:delText>
              </w:r>
            </w:del>
          </w:p>
        </w:tc>
        <w:tc>
          <w:tcPr>
            <w:tcW w:w="708" w:type="dxa"/>
            <w:shd w:val="clear" w:color="auto" w:fill="auto"/>
          </w:tcPr>
          <w:p w14:paraId="676ED4B9" w14:textId="0C5BD8FC" w:rsidR="009D730C" w:rsidRPr="005410BD" w:rsidDel="009D730C" w:rsidRDefault="009D730C" w:rsidP="009D730C">
            <w:pPr>
              <w:pStyle w:val="TAC"/>
              <w:keepNext w:val="0"/>
              <w:keepLines w:val="0"/>
              <w:widowControl w:val="0"/>
              <w:rPr>
                <w:del w:id="263" w:author="MCC160" w:date="2022-03-14T11:18:00Z"/>
              </w:rPr>
            </w:pPr>
            <w:del w:id="264" w:author="MCC160" w:date="2022-03-14T11:18:00Z">
              <w:r w:rsidRPr="005410BD" w:rsidDel="009D730C">
                <w:delText>&lt;--</w:delText>
              </w:r>
            </w:del>
          </w:p>
        </w:tc>
        <w:tc>
          <w:tcPr>
            <w:tcW w:w="2978" w:type="dxa"/>
            <w:shd w:val="clear" w:color="auto" w:fill="auto"/>
          </w:tcPr>
          <w:p w14:paraId="21E3A2A9" w14:textId="23B2F596" w:rsidR="009D730C" w:rsidRPr="005410BD" w:rsidDel="009D730C" w:rsidRDefault="009D730C" w:rsidP="009D730C">
            <w:pPr>
              <w:pStyle w:val="TAL"/>
              <w:keepNext w:val="0"/>
              <w:keepLines w:val="0"/>
              <w:widowControl w:val="0"/>
              <w:rPr>
                <w:del w:id="265" w:author="MCC160" w:date="2022-03-14T11:18:00Z"/>
              </w:rPr>
            </w:pPr>
            <w:del w:id="266" w:author="MCC160" w:date="2022-03-14T11:18:00Z">
              <w:r w:rsidRPr="005410BD" w:rsidDel="009D730C">
                <w:delText>SIP 200 (OK)</w:delText>
              </w:r>
            </w:del>
          </w:p>
        </w:tc>
        <w:tc>
          <w:tcPr>
            <w:tcW w:w="565" w:type="dxa"/>
            <w:shd w:val="clear" w:color="auto" w:fill="auto"/>
          </w:tcPr>
          <w:p w14:paraId="34E404FD" w14:textId="263D95E4" w:rsidR="009D730C" w:rsidRPr="005410BD" w:rsidDel="009D730C" w:rsidRDefault="009D730C" w:rsidP="009D730C">
            <w:pPr>
              <w:pStyle w:val="TAC"/>
              <w:keepNext w:val="0"/>
              <w:keepLines w:val="0"/>
              <w:widowControl w:val="0"/>
              <w:rPr>
                <w:del w:id="267" w:author="MCC160" w:date="2022-03-14T11:18:00Z"/>
              </w:rPr>
            </w:pPr>
            <w:del w:id="268" w:author="MCC160" w:date="2022-03-14T11:18:00Z">
              <w:r w:rsidRPr="005410BD" w:rsidDel="009D730C">
                <w:delText>-</w:delText>
              </w:r>
            </w:del>
          </w:p>
        </w:tc>
        <w:tc>
          <w:tcPr>
            <w:tcW w:w="850" w:type="dxa"/>
            <w:shd w:val="clear" w:color="auto" w:fill="auto"/>
          </w:tcPr>
          <w:p w14:paraId="2AA01E5A" w14:textId="19E0F454" w:rsidR="009D730C" w:rsidRPr="005410BD" w:rsidDel="009D730C" w:rsidRDefault="009D730C" w:rsidP="009D730C">
            <w:pPr>
              <w:rPr>
                <w:del w:id="269" w:author="MCC160" w:date="2022-03-14T11:18:00Z"/>
                <w:rFonts w:ascii="Arial" w:hAnsi="Arial" w:cs="Arial"/>
                <w:sz w:val="18"/>
                <w:szCs w:val="18"/>
              </w:rPr>
            </w:pPr>
            <w:del w:id="270" w:author="MCC160" w:date="2022-03-14T11:18:00Z">
              <w:r w:rsidRPr="005410BD" w:rsidDel="009D730C">
                <w:rPr>
                  <w:rFonts w:ascii="Arial" w:hAnsi="Arial" w:cs="Arial"/>
                  <w:sz w:val="18"/>
                  <w:szCs w:val="18"/>
                </w:rPr>
                <w:delText>-</w:delText>
              </w:r>
            </w:del>
          </w:p>
        </w:tc>
      </w:tr>
      <w:tr w:rsidR="009D730C" w:rsidRPr="005410BD" w:rsidDel="009D730C" w14:paraId="38D9F0C0" w14:textId="2ACA390A" w:rsidTr="00004E02">
        <w:trPr>
          <w:del w:id="271" w:author="MCC160" w:date="2022-03-14T11:18:00Z"/>
        </w:trPr>
        <w:tc>
          <w:tcPr>
            <w:tcW w:w="715" w:type="dxa"/>
            <w:shd w:val="clear" w:color="auto" w:fill="auto"/>
          </w:tcPr>
          <w:p w14:paraId="67CAD9B0" w14:textId="2B44A5FB" w:rsidR="009D730C" w:rsidRPr="005410BD" w:rsidDel="009D730C" w:rsidRDefault="009D730C" w:rsidP="009D730C">
            <w:pPr>
              <w:pStyle w:val="TAC"/>
              <w:keepNext w:val="0"/>
              <w:keepLines w:val="0"/>
              <w:widowControl w:val="0"/>
              <w:rPr>
                <w:del w:id="272" w:author="MCC160" w:date="2022-03-14T11:18:00Z"/>
              </w:rPr>
            </w:pPr>
            <w:del w:id="273" w:author="MCC160" w:date="2022-03-14T11:18:00Z">
              <w:r w:rsidRPr="005410BD" w:rsidDel="009D730C">
                <w:delText>21</w:delText>
              </w:r>
            </w:del>
          </w:p>
        </w:tc>
        <w:tc>
          <w:tcPr>
            <w:tcW w:w="3787" w:type="dxa"/>
            <w:shd w:val="clear" w:color="auto" w:fill="auto"/>
          </w:tcPr>
          <w:p w14:paraId="6C0E1D9C" w14:textId="52BB53E2" w:rsidR="009D730C" w:rsidRPr="005410BD" w:rsidDel="009D730C" w:rsidRDefault="009D730C" w:rsidP="009D730C">
            <w:pPr>
              <w:pStyle w:val="TAL"/>
              <w:keepNext w:val="0"/>
              <w:keepLines w:val="0"/>
              <w:widowControl w:val="0"/>
              <w:rPr>
                <w:del w:id="274" w:author="MCC160" w:date="2022-03-14T11:18:00Z"/>
              </w:rPr>
            </w:pPr>
            <w:del w:id="275" w:author="MCC160" w:date="2022-03-14T11:18:00Z">
              <w:r w:rsidRPr="005410BD" w:rsidDel="009D730C">
                <w:delText>Check: Does the UE (MCVideo Client) sends a SIP ACK in acknowledgement?</w:delText>
              </w:r>
            </w:del>
          </w:p>
        </w:tc>
        <w:tc>
          <w:tcPr>
            <w:tcW w:w="708" w:type="dxa"/>
            <w:shd w:val="clear" w:color="auto" w:fill="auto"/>
          </w:tcPr>
          <w:p w14:paraId="7492E05B" w14:textId="1B4C5718" w:rsidR="009D730C" w:rsidRPr="005410BD" w:rsidDel="009D730C" w:rsidRDefault="009D730C" w:rsidP="009D730C">
            <w:pPr>
              <w:pStyle w:val="TAC"/>
              <w:keepNext w:val="0"/>
              <w:keepLines w:val="0"/>
              <w:widowControl w:val="0"/>
              <w:rPr>
                <w:del w:id="276" w:author="MCC160" w:date="2022-03-14T11:18:00Z"/>
              </w:rPr>
            </w:pPr>
            <w:del w:id="277" w:author="MCC160" w:date="2022-03-14T11:18:00Z">
              <w:r w:rsidRPr="005410BD" w:rsidDel="009D730C">
                <w:delText>--&gt;</w:delText>
              </w:r>
            </w:del>
          </w:p>
        </w:tc>
        <w:tc>
          <w:tcPr>
            <w:tcW w:w="2978" w:type="dxa"/>
            <w:shd w:val="clear" w:color="auto" w:fill="auto"/>
          </w:tcPr>
          <w:p w14:paraId="41B5F879" w14:textId="0F39BD6D" w:rsidR="009D730C" w:rsidRPr="005410BD" w:rsidDel="009D730C" w:rsidRDefault="009D730C" w:rsidP="009D730C">
            <w:pPr>
              <w:pStyle w:val="TAL"/>
              <w:keepNext w:val="0"/>
              <w:keepLines w:val="0"/>
              <w:widowControl w:val="0"/>
              <w:rPr>
                <w:del w:id="278" w:author="MCC160" w:date="2022-03-14T11:18:00Z"/>
              </w:rPr>
            </w:pPr>
            <w:del w:id="279" w:author="MCC160" w:date="2022-03-14T11:18:00Z">
              <w:r w:rsidRPr="005410BD" w:rsidDel="009D730C">
                <w:delText>SIP ACK</w:delText>
              </w:r>
            </w:del>
          </w:p>
        </w:tc>
        <w:tc>
          <w:tcPr>
            <w:tcW w:w="565" w:type="dxa"/>
            <w:shd w:val="clear" w:color="auto" w:fill="auto"/>
          </w:tcPr>
          <w:p w14:paraId="7D0A05B5" w14:textId="5C998B85" w:rsidR="009D730C" w:rsidRPr="005410BD" w:rsidDel="009D730C" w:rsidRDefault="009D730C" w:rsidP="009D730C">
            <w:pPr>
              <w:pStyle w:val="TAC"/>
              <w:keepNext w:val="0"/>
              <w:keepLines w:val="0"/>
              <w:widowControl w:val="0"/>
              <w:rPr>
                <w:del w:id="280" w:author="MCC160" w:date="2022-03-14T11:18:00Z"/>
              </w:rPr>
            </w:pPr>
            <w:del w:id="281" w:author="MCC160" w:date="2022-03-14T11:18:00Z">
              <w:r w:rsidRPr="005410BD" w:rsidDel="009D730C">
                <w:delText>5</w:delText>
              </w:r>
            </w:del>
          </w:p>
        </w:tc>
        <w:tc>
          <w:tcPr>
            <w:tcW w:w="850" w:type="dxa"/>
            <w:shd w:val="clear" w:color="auto" w:fill="auto"/>
          </w:tcPr>
          <w:p w14:paraId="0489E319" w14:textId="1B8A7C2B" w:rsidR="009D730C" w:rsidRPr="005410BD" w:rsidDel="009D730C" w:rsidRDefault="009D730C" w:rsidP="009D730C">
            <w:pPr>
              <w:rPr>
                <w:del w:id="282" w:author="MCC160" w:date="2022-03-14T11:18:00Z"/>
                <w:rFonts w:ascii="Arial" w:hAnsi="Arial" w:cs="Arial"/>
                <w:sz w:val="18"/>
                <w:szCs w:val="18"/>
              </w:rPr>
            </w:pPr>
            <w:del w:id="283" w:author="MCC160" w:date="2022-03-14T11:18:00Z">
              <w:r w:rsidRPr="005410BD" w:rsidDel="009D730C">
                <w:rPr>
                  <w:rFonts w:ascii="Arial" w:hAnsi="Arial" w:cs="Arial"/>
                  <w:sz w:val="18"/>
                  <w:szCs w:val="18"/>
                </w:rPr>
                <w:delText>P</w:delText>
              </w:r>
            </w:del>
          </w:p>
        </w:tc>
      </w:tr>
      <w:tr w:rsidR="009D730C" w:rsidRPr="005410BD" w:rsidDel="009D730C" w14:paraId="17444FC2" w14:textId="361B4DF3" w:rsidTr="00004E02">
        <w:trPr>
          <w:del w:id="284" w:author="MCC160" w:date="2022-03-14T11:18:00Z"/>
        </w:trPr>
        <w:tc>
          <w:tcPr>
            <w:tcW w:w="715" w:type="dxa"/>
            <w:shd w:val="clear" w:color="auto" w:fill="auto"/>
          </w:tcPr>
          <w:p w14:paraId="1BF5D835" w14:textId="7CA366E9" w:rsidR="009D730C" w:rsidRPr="005410BD" w:rsidDel="009D730C" w:rsidRDefault="009D730C" w:rsidP="009D730C">
            <w:pPr>
              <w:pStyle w:val="TAC"/>
              <w:keepNext w:val="0"/>
              <w:keepLines w:val="0"/>
              <w:widowControl w:val="0"/>
              <w:rPr>
                <w:del w:id="285" w:author="MCC160" w:date="2022-03-14T11:18:00Z"/>
              </w:rPr>
            </w:pPr>
            <w:del w:id="286" w:author="MCC160" w:date="2022-03-14T11:18:00Z">
              <w:r w:rsidRPr="005410BD" w:rsidDel="009D730C">
                <w:delText>22</w:delText>
              </w:r>
            </w:del>
          </w:p>
        </w:tc>
        <w:tc>
          <w:tcPr>
            <w:tcW w:w="3787" w:type="dxa"/>
            <w:shd w:val="clear" w:color="auto" w:fill="auto"/>
          </w:tcPr>
          <w:p w14:paraId="417436A8" w14:textId="2F60A05F" w:rsidR="009D730C" w:rsidRPr="005410BD" w:rsidDel="009D730C" w:rsidRDefault="009D730C" w:rsidP="009D730C">
            <w:pPr>
              <w:pStyle w:val="TAL"/>
              <w:keepNext w:val="0"/>
              <w:keepLines w:val="0"/>
              <w:widowControl w:val="0"/>
              <w:rPr>
                <w:del w:id="287" w:author="MCC160" w:date="2022-03-14T11:18:00Z"/>
              </w:rPr>
            </w:pPr>
            <w:del w:id="288" w:author="MCC160" w:date="2022-03-14T11:18:00Z">
              <w:r w:rsidRPr="005410BD" w:rsidDel="009D730C">
                <w:delText>The SS (MCVideo Server) sends a Transmission Granted message to the UE (MCVideo Client).</w:delText>
              </w:r>
            </w:del>
          </w:p>
        </w:tc>
        <w:tc>
          <w:tcPr>
            <w:tcW w:w="708" w:type="dxa"/>
            <w:shd w:val="clear" w:color="auto" w:fill="auto"/>
          </w:tcPr>
          <w:p w14:paraId="226196DC" w14:textId="629787D7" w:rsidR="009D730C" w:rsidRPr="005410BD" w:rsidDel="009D730C" w:rsidRDefault="009D730C" w:rsidP="009D730C">
            <w:pPr>
              <w:pStyle w:val="TAC"/>
              <w:keepNext w:val="0"/>
              <w:keepLines w:val="0"/>
              <w:widowControl w:val="0"/>
              <w:rPr>
                <w:del w:id="289" w:author="MCC160" w:date="2022-03-14T11:18:00Z"/>
              </w:rPr>
            </w:pPr>
            <w:del w:id="290" w:author="MCC160" w:date="2022-03-14T11:18:00Z">
              <w:r w:rsidRPr="005410BD" w:rsidDel="009D730C">
                <w:delText>&lt;--</w:delText>
              </w:r>
            </w:del>
          </w:p>
        </w:tc>
        <w:tc>
          <w:tcPr>
            <w:tcW w:w="2978" w:type="dxa"/>
            <w:shd w:val="clear" w:color="auto" w:fill="auto"/>
          </w:tcPr>
          <w:p w14:paraId="14E548DF" w14:textId="2D0A9275" w:rsidR="009D730C" w:rsidRPr="005410BD" w:rsidDel="009D730C" w:rsidRDefault="009D730C" w:rsidP="009D730C">
            <w:pPr>
              <w:pStyle w:val="TAL"/>
              <w:keepNext w:val="0"/>
              <w:keepLines w:val="0"/>
              <w:widowControl w:val="0"/>
              <w:rPr>
                <w:del w:id="291" w:author="MCC160" w:date="2022-03-14T11:18:00Z"/>
              </w:rPr>
            </w:pPr>
            <w:del w:id="292" w:author="MCC160" w:date="2022-03-14T11:18:00Z">
              <w:r w:rsidRPr="005410BD" w:rsidDel="009D730C">
                <w:delText>Transmission Granted</w:delText>
              </w:r>
            </w:del>
          </w:p>
        </w:tc>
        <w:tc>
          <w:tcPr>
            <w:tcW w:w="565" w:type="dxa"/>
            <w:shd w:val="clear" w:color="auto" w:fill="auto"/>
          </w:tcPr>
          <w:p w14:paraId="3B294969" w14:textId="0D70840E" w:rsidR="009D730C" w:rsidRPr="005410BD" w:rsidDel="009D730C" w:rsidRDefault="009D730C" w:rsidP="009D730C">
            <w:pPr>
              <w:pStyle w:val="TAC"/>
              <w:keepNext w:val="0"/>
              <w:keepLines w:val="0"/>
              <w:widowControl w:val="0"/>
              <w:rPr>
                <w:del w:id="293" w:author="MCC160" w:date="2022-03-14T11:18:00Z"/>
              </w:rPr>
            </w:pPr>
            <w:del w:id="294" w:author="MCC160" w:date="2022-03-14T11:18:00Z">
              <w:r w:rsidRPr="005410BD" w:rsidDel="009D730C">
                <w:delText>-</w:delText>
              </w:r>
            </w:del>
          </w:p>
        </w:tc>
        <w:tc>
          <w:tcPr>
            <w:tcW w:w="850" w:type="dxa"/>
            <w:shd w:val="clear" w:color="auto" w:fill="auto"/>
          </w:tcPr>
          <w:p w14:paraId="39F2160A" w14:textId="3BF80D19" w:rsidR="009D730C" w:rsidRPr="005410BD" w:rsidDel="009D730C" w:rsidRDefault="009D730C" w:rsidP="009D730C">
            <w:pPr>
              <w:rPr>
                <w:del w:id="295" w:author="MCC160" w:date="2022-03-14T11:18:00Z"/>
                <w:rFonts w:ascii="Arial" w:hAnsi="Arial" w:cs="Arial"/>
                <w:sz w:val="18"/>
                <w:szCs w:val="18"/>
              </w:rPr>
            </w:pPr>
            <w:del w:id="296" w:author="MCC160" w:date="2022-03-14T11:18:00Z">
              <w:r w:rsidRPr="005410BD" w:rsidDel="009D730C">
                <w:rPr>
                  <w:rFonts w:ascii="Arial" w:hAnsi="Arial" w:cs="Arial"/>
                  <w:sz w:val="18"/>
                  <w:szCs w:val="18"/>
                </w:rPr>
                <w:delText>-</w:delText>
              </w:r>
            </w:del>
          </w:p>
        </w:tc>
      </w:tr>
      <w:tr w:rsidR="009D730C" w:rsidRPr="005410BD" w:rsidDel="009D730C" w14:paraId="43BDFE1F" w14:textId="080E1307" w:rsidTr="00004E02">
        <w:trPr>
          <w:del w:id="297" w:author="MCC160" w:date="2022-03-14T11:18:00Z"/>
        </w:trPr>
        <w:tc>
          <w:tcPr>
            <w:tcW w:w="715" w:type="dxa"/>
            <w:shd w:val="clear" w:color="auto" w:fill="auto"/>
          </w:tcPr>
          <w:p w14:paraId="32B47BF3" w14:textId="63432EF7" w:rsidR="009D730C" w:rsidRPr="005410BD" w:rsidDel="009D730C" w:rsidRDefault="009D730C" w:rsidP="009D730C">
            <w:pPr>
              <w:pStyle w:val="TAC"/>
              <w:keepNext w:val="0"/>
              <w:keepLines w:val="0"/>
              <w:widowControl w:val="0"/>
              <w:rPr>
                <w:del w:id="298" w:author="MCC160" w:date="2022-03-14T11:18:00Z"/>
              </w:rPr>
            </w:pPr>
            <w:del w:id="299" w:author="MCC160" w:date="2022-03-14T11:18:00Z">
              <w:r w:rsidRPr="005410BD" w:rsidDel="009D730C">
                <w:delText>23</w:delText>
              </w:r>
            </w:del>
          </w:p>
        </w:tc>
        <w:tc>
          <w:tcPr>
            <w:tcW w:w="3787" w:type="dxa"/>
            <w:shd w:val="clear" w:color="auto" w:fill="auto"/>
          </w:tcPr>
          <w:p w14:paraId="5103F524" w14:textId="3ECB8DD0" w:rsidR="009D730C" w:rsidRPr="005410BD" w:rsidDel="009D730C" w:rsidRDefault="009D730C" w:rsidP="009D730C">
            <w:pPr>
              <w:pStyle w:val="TAL"/>
              <w:keepNext w:val="0"/>
              <w:keepLines w:val="0"/>
              <w:widowControl w:val="0"/>
              <w:rPr>
                <w:del w:id="300" w:author="MCC160" w:date="2022-03-14T11:18:00Z"/>
              </w:rPr>
            </w:pPr>
            <w:del w:id="301" w:author="MCC160" w:date="2022-03-14T11:18:00Z">
              <w:r w:rsidRPr="005410BD" w:rsidDel="009D730C">
                <w:delText>Check: Does the UE (MCVideo Client) send a Transmission Control Ack message?</w:delText>
              </w:r>
            </w:del>
          </w:p>
        </w:tc>
        <w:tc>
          <w:tcPr>
            <w:tcW w:w="708" w:type="dxa"/>
            <w:shd w:val="clear" w:color="auto" w:fill="auto"/>
          </w:tcPr>
          <w:p w14:paraId="1FE03415" w14:textId="4B5E001B" w:rsidR="009D730C" w:rsidRPr="005410BD" w:rsidDel="009D730C" w:rsidRDefault="009D730C" w:rsidP="009D730C">
            <w:pPr>
              <w:pStyle w:val="TAC"/>
              <w:keepNext w:val="0"/>
              <w:keepLines w:val="0"/>
              <w:widowControl w:val="0"/>
              <w:ind w:left="-29"/>
              <w:rPr>
                <w:del w:id="302" w:author="MCC160" w:date="2022-03-14T11:18:00Z"/>
              </w:rPr>
            </w:pPr>
            <w:del w:id="303" w:author="MCC160" w:date="2022-03-14T11:18:00Z">
              <w:r w:rsidRPr="005410BD" w:rsidDel="009D730C">
                <w:delText>--&gt;</w:delText>
              </w:r>
            </w:del>
          </w:p>
        </w:tc>
        <w:tc>
          <w:tcPr>
            <w:tcW w:w="2978" w:type="dxa"/>
            <w:shd w:val="clear" w:color="auto" w:fill="auto"/>
          </w:tcPr>
          <w:p w14:paraId="773AC079" w14:textId="0628D691" w:rsidR="009D730C" w:rsidRPr="005410BD" w:rsidDel="009D730C" w:rsidRDefault="009D730C" w:rsidP="009D730C">
            <w:pPr>
              <w:pStyle w:val="TAL"/>
              <w:keepNext w:val="0"/>
              <w:keepLines w:val="0"/>
              <w:widowControl w:val="0"/>
              <w:rPr>
                <w:del w:id="304" w:author="MCC160" w:date="2022-03-14T11:18:00Z"/>
              </w:rPr>
            </w:pPr>
            <w:del w:id="305" w:author="MCC160" w:date="2022-03-14T11:18:00Z">
              <w:r w:rsidRPr="005410BD" w:rsidDel="009D730C">
                <w:delText>Transmission Control Ack</w:delText>
              </w:r>
            </w:del>
          </w:p>
        </w:tc>
        <w:tc>
          <w:tcPr>
            <w:tcW w:w="565" w:type="dxa"/>
            <w:shd w:val="clear" w:color="auto" w:fill="auto"/>
          </w:tcPr>
          <w:p w14:paraId="23F6E0AA" w14:textId="371F3B0D" w:rsidR="009D730C" w:rsidRPr="005410BD" w:rsidDel="009D730C" w:rsidRDefault="009D730C" w:rsidP="009D730C">
            <w:pPr>
              <w:pStyle w:val="TAC"/>
              <w:keepNext w:val="0"/>
              <w:keepLines w:val="0"/>
              <w:widowControl w:val="0"/>
              <w:rPr>
                <w:del w:id="306" w:author="MCC160" w:date="2022-03-14T11:18:00Z"/>
              </w:rPr>
            </w:pPr>
            <w:del w:id="307" w:author="MCC160" w:date="2022-03-14T11:18:00Z">
              <w:r w:rsidRPr="005410BD" w:rsidDel="009D730C">
                <w:delText>5</w:delText>
              </w:r>
            </w:del>
          </w:p>
        </w:tc>
        <w:tc>
          <w:tcPr>
            <w:tcW w:w="850" w:type="dxa"/>
            <w:shd w:val="clear" w:color="auto" w:fill="auto"/>
          </w:tcPr>
          <w:p w14:paraId="5115933A" w14:textId="7A9A2F1B" w:rsidR="009D730C" w:rsidRPr="005410BD" w:rsidDel="009D730C" w:rsidRDefault="009D730C" w:rsidP="009D730C">
            <w:pPr>
              <w:rPr>
                <w:del w:id="308" w:author="MCC160" w:date="2022-03-14T11:18:00Z"/>
                <w:rFonts w:ascii="Arial" w:hAnsi="Arial" w:cs="Arial"/>
                <w:sz w:val="18"/>
                <w:szCs w:val="18"/>
              </w:rPr>
            </w:pPr>
            <w:del w:id="309" w:author="MCC160" w:date="2022-03-14T11:18:00Z">
              <w:r w:rsidRPr="005410BD" w:rsidDel="009D730C">
                <w:rPr>
                  <w:rFonts w:ascii="Arial" w:hAnsi="Arial" w:cs="Arial"/>
                  <w:sz w:val="18"/>
                  <w:szCs w:val="18"/>
                </w:rPr>
                <w:delText>P</w:delText>
              </w:r>
            </w:del>
          </w:p>
        </w:tc>
      </w:tr>
      <w:tr w:rsidR="009D730C" w:rsidRPr="005410BD" w14:paraId="18944F76" w14:textId="77777777" w:rsidTr="00004E02">
        <w:tc>
          <w:tcPr>
            <w:tcW w:w="715" w:type="dxa"/>
            <w:shd w:val="clear" w:color="auto" w:fill="auto"/>
          </w:tcPr>
          <w:p w14:paraId="6ACAD43C" w14:textId="77777777" w:rsidR="009D730C" w:rsidRPr="005410BD" w:rsidRDefault="009D730C" w:rsidP="009D730C">
            <w:pPr>
              <w:pStyle w:val="TAC"/>
              <w:keepNext w:val="0"/>
              <w:keepLines w:val="0"/>
              <w:widowControl w:val="0"/>
            </w:pPr>
            <w:r w:rsidRPr="005410BD">
              <w:t>24</w:t>
            </w:r>
          </w:p>
        </w:tc>
        <w:tc>
          <w:tcPr>
            <w:tcW w:w="3787" w:type="dxa"/>
            <w:shd w:val="clear" w:color="auto" w:fill="auto"/>
          </w:tcPr>
          <w:p w14:paraId="023CEDFF" w14:textId="77777777" w:rsidR="009D730C" w:rsidRPr="005410BD" w:rsidRDefault="009D730C" w:rsidP="009D730C">
            <w:pPr>
              <w:pStyle w:val="TAL"/>
              <w:keepNext w:val="0"/>
              <w:keepLines w:val="0"/>
              <w:widowControl w:val="0"/>
            </w:pPr>
            <w:r w:rsidRPr="005410BD">
              <w:t>Check: Does the UE (MCVideo Client) notify the MCVideo User that the call has been successfully downgraded?</w:t>
            </w:r>
          </w:p>
          <w:p w14:paraId="76830E33" w14:textId="77777777" w:rsidR="009D730C" w:rsidRPr="005410BD" w:rsidRDefault="009D730C" w:rsidP="009D730C">
            <w:pPr>
              <w:pStyle w:val="TAL"/>
              <w:keepNext w:val="0"/>
              <w:keepLines w:val="0"/>
              <w:widowControl w:val="0"/>
            </w:pPr>
            <w:r w:rsidRPr="005410BD">
              <w:t>(NOTE 1)</w:t>
            </w:r>
          </w:p>
        </w:tc>
        <w:tc>
          <w:tcPr>
            <w:tcW w:w="708" w:type="dxa"/>
            <w:shd w:val="clear" w:color="auto" w:fill="auto"/>
          </w:tcPr>
          <w:p w14:paraId="1CC4AE12" w14:textId="77777777" w:rsidR="009D730C" w:rsidRPr="005410BD" w:rsidRDefault="009D730C" w:rsidP="009D730C">
            <w:pPr>
              <w:pStyle w:val="TAC"/>
              <w:keepNext w:val="0"/>
              <w:keepLines w:val="0"/>
              <w:widowControl w:val="0"/>
            </w:pPr>
            <w:r w:rsidRPr="005410BD">
              <w:t>-</w:t>
            </w:r>
          </w:p>
        </w:tc>
        <w:tc>
          <w:tcPr>
            <w:tcW w:w="2978" w:type="dxa"/>
            <w:shd w:val="clear" w:color="auto" w:fill="auto"/>
          </w:tcPr>
          <w:p w14:paraId="4056B68A" w14:textId="77777777" w:rsidR="009D730C" w:rsidRPr="005410BD" w:rsidRDefault="009D730C" w:rsidP="009D730C">
            <w:pPr>
              <w:pStyle w:val="TAL"/>
              <w:keepNext w:val="0"/>
              <w:keepLines w:val="0"/>
              <w:widowControl w:val="0"/>
            </w:pPr>
            <w:r w:rsidRPr="005410BD">
              <w:t>-</w:t>
            </w:r>
          </w:p>
        </w:tc>
        <w:tc>
          <w:tcPr>
            <w:tcW w:w="565" w:type="dxa"/>
            <w:shd w:val="clear" w:color="auto" w:fill="auto"/>
          </w:tcPr>
          <w:p w14:paraId="59A5A958" w14:textId="77777777" w:rsidR="009D730C" w:rsidRPr="005410BD" w:rsidRDefault="009D730C" w:rsidP="009D730C">
            <w:pPr>
              <w:pStyle w:val="TAC"/>
              <w:keepNext w:val="0"/>
              <w:keepLines w:val="0"/>
              <w:widowControl w:val="0"/>
            </w:pPr>
            <w:r w:rsidRPr="005410BD">
              <w:t>5</w:t>
            </w:r>
          </w:p>
        </w:tc>
        <w:tc>
          <w:tcPr>
            <w:tcW w:w="850" w:type="dxa"/>
            <w:shd w:val="clear" w:color="auto" w:fill="auto"/>
          </w:tcPr>
          <w:p w14:paraId="435E6D4F" w14:textId="77777777" w:rsidR="009D730C" w:rsidRPr="005410BD" w:rsidRDefault="009D730C" w:rsidP="009D730C">
            <w:pPr>
              <w:rPr>
                <w:rFonts w:ascii="Arial" w:hAnsi="Arial" w:cs="Arial"/>
                <w:sz w:val="18"/>
                <w:szCs w:val="18"/>
              </w:rPr>
            </w:pPr>
            <w:r w:rsidRPr="005410BD">
              <w:rPr>
                <w:rFonts w:ascii="Arial" w:hAnsi="Arial" w:cs="Arial"/>
                <w:sz w:val="18"/>
                <w:szCs w:val="18"/>
              </w:rPr>
              <w:t>P</w:t>
            </w:r>
          </w:p>
        </w:tc>
      </w:tr>
      <w:tr w:rsidR="009D730C" w:rsidRPr="005410BD" w14:paraId="4CFE5E3E" w14:textId="77777777" w:rsidTr="00004E02">
        <w:tc>
          <w:tcPr>
            <w:tcW w:w="715" w:type="dxa"/>
            <w:shd w:val="clear" w:color="auto" w:fill="auto"/>
          </w:tcPr>
          <w:p w14:paraId="0CB91A97" w14:textId="77777777" w:rsidR="009D730C" w:rsidRPr="005410BD" w:rsidRDefault="009D730C" w:rsidP="009D730C">
            <w:pPr>
              <w:pStyle w:val="TAC"/>
              <w:keepNext w:val="0"/>
              <w:keepLines w:val="0"/>
              <w:widowControl w:val="0"/>
            </w:pPr>
            <w:r w:rsidRPr="005410BD">
              <w:t>25</w:t>
            </w:r>
          </w:p>
        </w:tc>
        <w:tc>
          <w:tcPr>
            <w:tcW w:w="3787" w:type="dxa"/>
            <w:shd w:val="clear" w:color="auto" w:fill="auto"/>
          </w:tcPr>
          <w:p w14:paraId="343DD997" w14:textId="77777777" w:rsidR="009D730C" w:rsidRPr="005410BD" w:rsidRDefault="009D730C" w:rsidP="009D730C">
            <w:pPr>
              <w:pStyle w:val="TAL"/>
              <w:keepNext w:val="0"/>
              <w:keepLines w:val="0"/>
              <w:widowControl w:val="0"/>
            </w:pPr>
            <w:r w:rsidRPr="005410BD">
              <w:t>Make the MCVideo User request to release transmission.</w:t>
            </w:r>
          </w:p>
          <w:p w14:paraId="43D13B50" w14:textId="77777777" w:rsidR="009D730C" w:rsidRPr="005410BD" w:rsidRDefault="009D730C" w:rsidP="009D730C">
            <w:pPr>
              <w:pStyle w:val="TAL"/>
              <w:keepNext w:val="0"/>
              <w:keepLines w:val="0"/>
              <w:widowControl w:val="0"/>
            </w:pPr>
            <w:r w:rsidRPr="005410BD">
              <w:t>(NOTE 1)</w:t>
            </w:r>
          </w:p>
        </w:tc>
        <w:tc>
          <w:tcPr>
            <w:tcW w:w="708" w:type="dxa"/>
            <w:shd w:val="clear" w:color="auto" w:fill="auto"/>
          </w:tcPr>
          <w:p w14:paraId="4CDD5483" w14:textId="77777777" w:rsidR="009D730C" w:rsidRPr="005410BD" w:rsidRDefault="009D730C" w:rsidP="009D730C">
            <w:pPr>
              <w:pStyle w:val="TAC"/>
              <w:keepNext w:val="0"/>
              <w:keepLines w:val="0"/>
              <w:widowControl w:val="0"/>
            </w:pPr>
            <w:r w:rsidRPr="005410BD">
              <w:t>-</w:t>
            </w:r>
          </w:p>
        </w:tc>
        <w:tc>
          <w:tcPr>
            <w:tcW w:w="2978" w:type="dxa"/>
            <w:shd w:val="clear" w:color="auto" w:fill="auto"/>
          </w:tcPr>
          <w:p w14:paraId="6200075F" w14:textId="77777777" w:rsidR="009D730C" w:rsidRPr="005410BD" w:rsidRDefault="009D730C" w:rsidP="009D730C">
            <w:pPr>
              <w:pStyle w:val="TAL"/>
              <w:keepNext w:val="0"/>
              <w:keepLines w:val="0"/>
              <w:widowControl w:val="0"/>
            </w:pPr>
            <w:r w:rsidRPr="005410BD">
              <w:t>-</w:t>
            </w:r>
          </w:p>
        </w:tc>
        <w:tc>
          <w:tcPr>
            <w:tcW w:w="565" w:type="dxa"/>
            <w:shd w:val="clear" w:color="auto" w:fill="auto"/>
          </w:tcPr>
          <w:p w14:paraId="3627A2ED" w14:textId="77777777" w:rsidR="009D730C" w:rsidRPr="005410BD" w:rsidRDefault="009D730C" w:rsidP="009D730C">
            <w:pPr>
              <w:pStyle w:val="TAC"/>
              <w:keepNext w:val="0"/>
              <w:keepLines w:val="0"/>
              <w:widowControl w:val="0"/>
            </w:pPr>
            <w:r w:rsidRPr="005410BD">
              <w:t>-</w:t>
            </w:r>
          </w:p>
        </w:tc>
        <w:tc>
          <w:tcPr>
            <w:tcW w:w="850" w:type="dxa"/>
            <w:shd w:val="clear" w:color="auto" w:fill="auto"/>
          </w:tcPr>
          <w:p w14:paraId="29A228A7" w14:textId="77777777" w:rsidR="009D730C" w:rsidRPr="005410BD" w:rsidRDefault="009D730C" w:rsidP="009D730C">
            <w:pPr>
              <w:rPr>
                <w:rFonts w:ascii="Arial" w:hAnsi="Arial" w:cs="Arial"/>
                <w:sz w:val="18"/>
                <w:szCs w:val="18"/>
              </w:rPr>
            </w:pPr>
            <w:r w:rsidRPr="005410BD">
              <w:rPr>
                <w:rFonts w:ascii="Arial" w:hAnsi="Arial" w:cs="Arial"/>
                <w:sz w:val="18"/>
                <w:szCs w:val="18"/>
              </w:rPr>
              <w:t>-</w:t>
            </w:r>
          </w:p>
        </w:tc>
      </w:tr>
      <w:tr w:rsidR="009D730C" w:rsidRPr="005410BD" w14:paraId="14AB539C" w14:textId="77777777" w:rsidTr="00004E02">
        <w:tc>
          <w:tcPr>
            <w:tcW w:w="715" w:type="dxa"/>
            <w:shd w:val="clear" w:color="auto" w:fill="auto"/>
          </w:tcPr>
          <w:p w14:paraId="5572469D" w14:textId="77777777" w:rsidR="009D730C" w:rsidRPr="005410BD" w:rsidRDefault="009D730C" w:rsidP="009D730C">
            <w:pPr>
              <w:pStyle w:val="TAC"/>
              <w:keepNext w:val="0"/>
              <w:keepLines w:val="0"/>
              <w:widowControl w:val="0"/>
            </w:pPr>
            <w:r w:rsidRPr="005410BD">
              <w:t>26</w:t>
            </w:r>
          </w:p>
        </w:tc>
        <w:tc>
          <w:tcPr>
            <w:tcW w:w="3787" w:type="dxa"/>
            <w:shd w:val="clear" w:color="auto" w:fill="auto"/>
          </w:tcPr>
          <w:p w14:paraId="1C0BE9ED" w14:textId="3A703B8C" w:rsidR="009D730C" w:rsidRPr="005410BD" w:rsidRDefault="009D730C" w:rsidP="009D730C">
            <w:pPr>
              <w:pStyle w:val="TAL"/>
              <w:keepNext w:val="0"/>
              <w:keepLines w:val="0"/>
              <w:widowControl w:val="0"/>
            </w:pPr>
            <w:ins w:id="310" w:author="MCC160" w:date="2022-03-14T11:18:00Z">
              <w:r w:rsidRPr="005410BD">
                <w:rPr>
                  <w:rFonts w:eastAsia="Calibri"/>
                </w:rPr>
                <w:t xml:space="preserve">Check Does the UE (MCVideo Client) correctly perform test procedure </w:t>
              </w:r>
              <w:r w:rsidRPr="005410BD">
                <w:t>MCVideo transmission End Request CO</w:t>
              </w:r>
              <w:r w:rsidRPr="005410BD" w:rsidDel="00AE0D4B">
                <w:rPr>
                  <w:rFonts w:eastAsia="Calibri"/>
                </w:rPr>
                <w:t xml:space="preserve"> </w:t>
              </w:r>
              <w:r w:rsidRPr="005410BD">
                <w:rPr>
                  <w:rFonts w:eastAsia="Calibri"/>
                </w:rPr>
                <w:t>as described in TS 36.579-1 [2] Table 5.3B.7.3-1?</w:t>
              </w:r>
            </w:ins>
            <w:del w:id="311" w:author="MCC160" w:date="2022-03-14T11:18:00Z">
              <w:r w:rsidRPr="005410BD" w:rsidDel="009D730C">
                <w:delText>Check: Does the UE (MCVideo Client) request termination of the MCVideo Private Call?</w:delText>
              </w:r>
            </w:del>
          </w:p>
        </w:tc>
        <w:tc>
          <w:tcPr>
            <w:tcW w:w="708" w:type="dxa"/>
            <w:shd w:val="clear" w:color="auto" w:fill="auto"/>
          </w:tcPr>
          <w:p w14:paraId="1019EA5D" w14:textId="562E68D1" w:rsidR="009D730C" w:rsidRPr="005410BD" w:rsidRDefault="009D730C" w:rsidP="009D730C">
            <w:pPr>
              <w:pStyle w:val="TAC"/>
              <w:keepNext w:val="0"/>
              <w:keepLines w:val="0"/>
              <w:widowControl w:val="0"/>
            </w:pPr>
            <w:ins w:id="312" w:author="MCC160" w:date="2022-03-14T11:18:00Z">
              <w:r w:rsidRPr="005410BD">
                <w:t>-</w:t>
              </w:r>
            </w:ins>
            <w:del w:id="313" w:author="MCC160" w:date="2022-03-14T11:18:00Z">
              <w:r w:rsidRPr="005410BD" w:rsidDel="00814FA5">
                <w:delText>--&gt;</w:delText>
              </w:r>
            </w:del>
          </w:p>
        </w:tc>
        <w:tc>
          <w:tcPr>
            <w:tcW w:w="2978" w:type="dxa"/>
            <w:shd w:val="clear" w:color="auto" w:fill="auto"/>
          </w:tcPr>
          <w:p w14:paraId="4D40AD47" w14:textId="0F8FE3B4" w:rsidR="009D730C" w:rsidRPr="005410BD" w:rsidRDefault="009D730C" w:rsidP="009D730C">
            <w:pPr>
              <w:pStyle w:val="TAL"/>
              <w:keepNext w:val="0"/>
              <w:keepLines w:val="0"/>
              <w:widowControl w:val="0"/>
            </w:pPr>
            <w:ins w:id="314" w:author="MCC160" w:date="2022-03-14T11:18:00Z">
              <w:r w:rsidRPr="005410BD">
                <w:t>-</w:t>
              </w:r>
            </w:ins>
            <w:del w:id="315" w:author="MCC160" w:date="2022-03-14T11:18:00Z">
              <w:r w:rsidRPr="005410BD" w:rsidDel="00814FA5">
                <w:delText>Transmission End Request</w:delText>
              </w:r>
            </w:del>
          </w:p>
        </w:tc>
        <w:tc>
          <w:tcPr>
            <w:tcW w:w="565" w:type="dxa"/>
            <w:shd w:val="clear" w:color="auto" w:fill="auto"/>
          </w:tcPr>
          <w:p w14:paraId="45445F2C" w14:textId="77777777" w:rsidR="009D730C" w:rsidRPr="005410BD" w:rsidRDefault="009D730C" w:rsidP="009D730C">
            <w:pPr>
              <w:pStyle w:val="TAC"/>
              <w:keepNext w:val="0"/>
              <w:keepLines w:val="0"/>
              <w:widowControl w:val="0"/>
            </w:pPr>
            <w:r w:rsidRPr="005410BD">
              <w:t>6</w:t>
            </w:r>
          </w:p>
        </w:tc>
        <w:tc>
          <w:tcPr>
            <w:tcW w:w="850" w:type="dxa"/>
            <w:shd w:val="clear" w:color="auto" w:fill="auto"/>
          </w:tcPr>
          <w:p w14:paraId="6B0407C7" w14:textId="77777777" w:rsidR="009D730C" w:rsidRPr="005410BD" w:rsidRDefault="009D730C" w:rsidP="009D730C">
            <w:pPr>
              <w:rPr>
                <w:rFonts w:ascii="Arial" w:hAnsi="Arial" w:cs="Arial"/>
                <w:sz w:val="18"/>
                <w:szCs w:val="18"/>
              </w:rPr>
            </w:pPr>
            <w:r w:rsidRPr="005410BD">
              <w:rPr>
                <w:rFonts w:ascii="Arial" w:hAnsi="Arial" w:cs="Arial"/>
                <w:sz w:val="18"/>
                <w:szCs w:val="18"/>
              </w:rPr>
              <w:t>P</w:t>
            </w:r>
          </w:p>
        </w:tc>
      </w:tr>
      <w:tr w:rsidR="009D730C" w:rsidRPr="005410BD" w14:paraId="4EA4F055" w14:textId="77777777" w:rsidTr="00004E02">
        <w:tc>
          <w:tcPr>
            <w:tcW w:w="715" w:type="dxa"/>
            <w:shd w:val="clear" w:color="auto" w:fill="auto"/>
          </w:tcPr>
          <w:p w14:paraId="0BB333F5" w14:textId="11289542" w:rsidR="009D730C" w:rsidRPr="005410BD" w:rsidRDefault="009D730C" w:rsidP="009D730C">
            <w:pPr>
              <w:pStyle w:val="TAC"/>
              <w:keepNext w:val="0"/>
              <w:keepLines w:val="0"/>
              <w:widowControl w:val="0"/>
            </w:pPr>
            <w:r w:rsidRPr="005410BD">
              <w:t>27</w:t>
            </w:r>
            <w:ins w:id="316" w:author="MCC160" w:date="2022-03-14T11:18:00Z">
              <w:r w:rsidRPr="005410BD">
                <w:t>-2</w:t>
              </w:r>
            </w:ins>
            <w:ins w:id="317" w:author="MCC160" w:date="2022-03-14T11:19:00Z">
              <w:r w:rsidRPr="005410BD">
                <w:t>9</w:t>
              </w:r>
            </w:ins>
          </w:p>
        </w:tc>
        <w:tc>
          <w:tcPr>
            <w:tcW w:w="3787" w:type="dxa"/>
            <w:shd w:val="clear" w:color="auto" w:fill="auto"/>
          </w:tcPr>
          <w:p w14:paraId="74DCFEE4" w14:textId="40D553F2" w:rsidR="009D730C" w:rsidRPr="005410BD" w:rsidRDefault="009D730C" w:rsidP="009D730C">
            <w:pPr>
              <w:pStyle w:val="TAL"/>
              <w:keepNext w:val="0"/>
              <w:keepLines w:val="0"/>
              <w:widowControl w:val="0"/>
            </w:pPr>
            <w:del w:id="318" w:author="MCC160" w:date="2022-03-14T11:18:00Z">
              <w:r w:rsidRPr="005410BD" w:rsidDel="009D730C">
                <w:delText>The SS (MCVideo Server) sends a response to the Transmission End Request.</w:delText>
              </w:r>
            </w:del>
            <w:ins w:id="319" w:author="MCC160" w:date="2022-03-14T11:18:00Z">
              <w:r w:rsidRPr="005410BD">
                <w:t>Void</w:t>
              </w:r>
            </w:ins>
          </w:p>
        </w:tc>
        <w:tc>
          <w:tcPr>
            <w:tcW w:w="708" w:type="dxa"/>
            <w:shd w:val="clear" w:color="auto" w:fill="auto"/>
          </w:tcPr>
          <w:p w14:paraId="5D2B5634" w14:textId="2D02FE10" w:rsidR="009D730C" w:rsidRPr="005410BD" w:rsidRDefault="009D730C" w:rsidP="009D730C">
            <w:pPr>
              <w:pStyle w:val="TAC"/>
              <w:keepNext w:val="0"/>
              <w:keepLines w:val="0"/>
              <w:widowControl w:val="0"/>
            </w:pPr>
            <w:ins w:id="320" w:author="MCC160" w:date="2022-03-14T11:18:00Z">
              <w:r w:rsidRPr="005410BD">
                <w:t>-</w:t>
              </w:r>
            </w:ins>
            <w:del w:id="321" w:author="MCC160" w:date="2022-03-14T11:18:00Z">
              <w:r w:rsidRPr="005410BD" w:rsidDel="00814FA5">
                <w:delText>&lt;--</w:delText>
              </w:r>
            </w:del>
          </w:p>
        </w:tc>
        <w:tc>
          <w:tcPr>
            <w:tcW w:w="2978" w:type="dxa"/>
            <w:shd w:val="clear" w:color="auto" w:fill="auto"/>
          </w:tcPr>
          <w:p w14:paraId="6296FFF3" w14:textId="3DF556DD" w:rsidR="009D730C" w:rsidRPr="005410BD" w:rsidRDefault="009D730C" w:rsidP="009D730C">
            <w:pPr>
              <w:pStyle w:val="TAL"/>
              <w:keepNext w:val="0"/>
              <w:keepLines w:val="0"/>
              <w:widowControl w:val="0"/>
            </w:pPr>
            <w:ins w:id="322" w:author="MCC160" w:date="2022-03-14T11:18:00Z">
              <w:r w:rsidRPr="005410BD">
                <w:t>-</w:t>
              </w:r>
            </w:ins>
            <w:del w:id="323" w:author="MCC160" w:date="2022-03-14T11:18:00Z">
              <w:r w:rsidRPr="005410BD" w:rsidDel="00814FA5">
                <w:delText>Transmission End Response</w:delText>
              </w:r>
            </w:del>
          </w:p>
        </w:tc>
        <w:tc>
          <w:tcPr>
            <w:tcW w:w="565" w:type="dxa"/>
            <w:shd w:val="clear" w:color="auto" w:fill="auto"/>
          </w:tcPr>
          <w:p w14:paraId="55E5FF2B" w14:textId="77777777" w:rsidR="009D730C" w:rsidRPr="005410BD" w:rsidRDefault="009D730C" w:rsidP="009D730C">
            <w:pPr>
              <w:pStyle w:val="TAC"/>
              <w:keepNext w:val="0"/>
              <w:keepLines w:val="0"/>
              <w:widowControl w:val="0"/>
            </w:pPr>
            <w:r w:rsidRPr="005410BD">
              <w:t>-</w:t>
            </w:r>
          </w:p>
        </w:tc>
        <w:tc>
          <w:tcPr>
            <w:tcW w:w="850" w:type="dxa"/>
            <w:shd w:val="clear" w:color="auto" w:fill="auto"/>
          </w:tcPr>
          <w:p w14:paraId="737AF20E" w14:textId="77777777" w:rsidR="009D730C" w:rsidRPr="005410BD" w:rsidRDefault="009D730C" w:rsidP="009D730C">
            <w:pPr>
              <w:rPr>
                <w:rFonts w:ascii="Arial" w:hAnsi="Arial" w:cs="Arial"/>
                <w:sz w:val="18"/>
                <w:szCs w:val="18"/>
              </w:rPr>
            </w:pPr>
            <w:r w:rsidRPr="005410BD">
              <w:rPr>
                <w:rFonts w:ascii="Arial" w:hAnsi="Arial" w:cs="Arial"/>
                <w:sz w:val="18"/>
                <w:szCs w:val="18"/>
              </w:rPr>
              <w:t>-</w:t>
            </w:r>
          </w:p>
        </w:tc>
      </w:tr>
      <w:tr w:rsidR="009D730C" w:rsidRPr="005410BD" w:rsidDel="009D730C" w14:paraId="0028E33E" w14:textId="58FD4FBF" w:rsidTr="00004E02">
        <w:trPr>
          <w:del w:id="324" w:author="MCC160" w:date="2022-03-14T11:19:00Z"/>
        </w:trPr>
        <w:tc>
          <w:tcPr>
            <w:tcW w:w="715" w:type="dxa"/>
            <w:shd w:val="clear" w:color="auto" w:fill="auto"/>
          </w:tcPr>
          <w:p w14:paraId="28A4C06D" w14:textId="45BBC4B9" w:rsidR="009D730C" w:rsidRPr="005410BD" w:rsidDel="009D730C" w:rsidRDefault="009D730C" w:rsidP="009D730C">
            <w:pPr>
              <w:pStyle w:val="TAC"/>
              <w:keepNext w:val="0"/>
              <w:keepLines w:val="0"/>
              <w:widowControl w:val="0"/>
              <w:rPr>
                <w:del w:id="325" w:author="MCC160" w:date="2022-03-14T11:19:00Z"/>
              </w:rPr>
            </w:pPr>
            <w:del w:id="326" w:author="MCC160" w:date="2022-03-14T11:19:00Z">
              <w:r w:rsidRPr="005410BD" w:rsidDel="009D730C">
                <w:delText>28</w:delText>
              </w:r>
            </w:del>
          </w:p>
        </w:tc>
        <w:tc>
          <w:tcPr>
            <w:tcW w:w="3787" w:type="dxa"/>
            <w:shd w:val="clear" w:color="auto" w:fill="auto"/>
          </w:tcPr>
          <w:p w14:paraId="5376DD61" w14:textId="72486239" w:rsidR="009D730C" w:rsidRPr="005410BD" w:rsidDel="009D730C" w:rsidRDefault="009D730C" w:rsidP="009D730C">
            <w:pPr>
              <w:pStyle w:val="TAL"/>
              <w:keepNext w:val="0"/>
              <w:keepLines w:val="0"/>
              <w:widowControl w:val="0"/>
              <w:rPr>
                <w:del w:id="327" w:author="MCC160" w:date="2022-03-14T11:19:00Z"/>
              </w:rPr>
            </w:pPr>
            <w:del w:id="328" w:author="MCC160" w:date="2022-03-14T11:19:00Z">
              <w:r w:rsidRPr="005410BD" w:rsidDel="009D730C">
                <w:delText>Check: Does the UE (MCVideo Client) send a Transmission Control Ack message to acknowledge the Transmission End Request?</w:delText>
              </w:r>
            </w:del>
          </w:p>
        </w:tc>
        <w:tc>
          <w:tcPr>
            <w:tcW w:w="708" w:type="dxa"/>
            <w:shd w:val="clear" w:color="auto" w:fill="auto"/>
          </w:tcPr>
          <w:p w14:paraId="1217AC88" w14:textId="6AA2D35D" w:rsidR="009D730C" w:rsidRPr="005410BD" w:rsidDel="009D730C" w:rsidRDefault="009D730C" w:rsidP="009D730C">
            <w:pPr>
              <w:pStyle w:val="TAC"/>
              <w:keepNext w:val="0"/>
              <w:keepLines w:val="0"/>
              <w:widowControl w:val="0"/>
              <w:ind w:left="-29"/>
              <w:rPr>
                <w:del w:id="329" w:author="MCC160" w:date="2022-03-14T11:19:00Z"/>
              </w:rPr>
            </w:pPr>
            <w:del w:id="330" w:author="MCC160" w:date="2022-03-14T11:19:00Z">
              <w:r w:rsidRPr="005410BD" w:rsidDel="009D730C">
                <w:delText>--&gt;</w:delText>
              </w:r>
            </w:del>
          </w:p>
        </w:tc>
        <w:tc>
          <w:tcPr>
            <w:tcW w:w="2978" w:type="dxa"/>
            <w:shd w:val="clear" w:color="auto" w:fill="auto"/>
          </w:tcPr>
          <w:p w14:paraId="31428C2A" w14:textId="4AE71533" w:rsidR="009D730C" w:rsidRPr="005410BD" w:rsidDel="009D730C" w:rsidRDefault="009D730C" w:rsidP="009D730C">
            <w:pPr>
              <w:pStyle w:val="TAL"/>
              <w:keepNext w:val="0"/>
              <w:keepLines w:val="0"/>
              <w:widowControl w:val="0"/>
              <w:rPr>
                <w:del w:id="331" w:author="MCC160" w:date="2022-03-14T11:19:00Z"/>
              </w:rPr>
            </w:pPr>
            <w:del w:id="332" w:author="MCC160" w:date="2022-03-14T11:19:00Z">
              <w:r w:rsidRPr="005410BD" w:rsidDel="009D730C">
                <w:delText>Transmission Control Ack</w:delText>
              </w:r>
            </w:del>
          </w:p>
        </w:tc>
        <w:tc>
          <w:tcPr>
            <w:tcW w:w="565" w:type="dxa"/>
            <w:shd w:val="clear" w:color="auto" w:fill="auto"/>
          </w:tcPr>
          <w:p w14:paraId="6107E7EB" w14:textId="141F6912" w:rsidR="009D730C" w:rsidRPr="005410BD" w:rsidDel="009D730C" w:rsidRDefault="009D730C" w:rsidP="009D730C">
            <w:pPr>
              <w:pStyle w:val="TAC"/>
              <w:keepNext w:val="0"/>
              <w:keepLines w:val="0"/>
              <w:widowControl w:val="0"/>
              <w:rPr>
                <w:del w:id="333" w:author="MCC160" w:date="2022-03-14T11:19:00Z"/>
              </w:rPr>
            </w:pPr>
            <w:del w:id="334" w:author="MCC160" w:date="2022-03-14T11:19:00Z">
              <w:r w:rsidRPr="005410BD" w:rsidDel="009D730C">
                <w:delText>6</w:delText>
              </w:r>
            </w:del>
          </w:p>
        </w:tc>
        <w:tc>
          <w:tcPr>
            <w:tcW w:w="850" w:type="dxa"/>
            <w:shd w:val="clear" w:color="auto" w:fill="auto"/>
          </w:tcPr>
          <w:p w14:paraId="07591936" w14:textId="0CB00D5D" w:rsidR="009D730C" w:rsidRPr="005410BD" w:rsidDel="009D730C" w:rsidRDefault="009D730C" w:rsidP="009D730C">
            <w:pPr>
              <w:rPr>
                <w:del w:id="335" w:author="MCC160" w:date="2022-03-14T11:19:00Z"/>
                <w:rFonts w:ascii="Arial" w:hAnsi="Arial" w:cs="Arial"/>
                <w:sz w:val="18"/>
                <w:szCs w:val="18"/>
              </w:rPr>
            </w:pPr>
            <w:del w:id="336" w:author="MCC160" w:date="2022-03-14T11:19:00Z">
              <w:r w:rsidRPr="005410BD" w:rsidDel="009D730C">
                <w:rPr>
                  <w:rFonts w:ascii="Arial" w:hAnsi="Arial" w:cs="Arial"/>
                  <w:sz w:val="18"/>
                  <w:szCs w:val="18"/>
                </w:rPr>
                <w:delText>P</w:delText>
              </w:r>
            </w:del>
          </w:p>
        </w:tc>
      </w:tr>
      <w:tr w:rsidR="009D730C" w:rsidRPr="005410BD" w:rsidDel="009D730C" w14:paraId="27A5DCFE" w14:textId="7474EC02" w:rsidTr="00004E02">
        <w:trPr>
          <w:del w:id="337" w:author="MCC160" w:date="2022-03-14T11:19:00Z"/>
        </w:trPr>
        <w:tc>
          <w:tcPr>
            <w:tcW w:w="715" w:type="dxa"/>
            <w:shd w:val="clear" w:color="auto" w:fill="auto"/>
          </w:tcPr>
          <w:p w14:paraId="3BA284F6" w14:textId="326F0D3F" w:rsidR="009D730C" w:rsidRPr="005410BD" w:rsidDel="009D730C" w:rsidRDefault="009D730C" w:rsidP="009D730C">
            <w:pPr>
              <w:pStyle w:val="TAC"/>
              <w:keepNext w:val="0"/>
              <w:keepLines w:val="0"/>
              <w:widowControl w:val="0"/>
              <w:rPr>
                <w:del w:id="338" w:author="MCC160" w:date="2022-03-14T11:19:00Z"/>
              </w:rPr>
            </w:pPr>
            <w:del w:id="339" w:author="MCC160" w:date="2022-03-14T11:19:00Z">
              <w:r w:rsidRPr="005410BD" w:rsidDel="009D730C">
                <w:delText>29</w:delText>
              </w:r>
            </w:del>
          </w:p>
        </w:tc>
        <w:tc>
          <w:tcPr>
            <w:tcW w:w="3787" w:type="dxa"/>
            <w:shd w:val="clear" w:color="auto" w:fill="auto"/>
          </w:tcPr>
          <w:p w14:paraId="64D39720" w14:textId="082A9DB7" w:rsidR="009D730C" w:rsidRPr="005410BD" w:rsidDel="009D730C" w:rsidRDefault="009D730C" w:rsidP="009D730C">
            <w:pPr>
              <w:pStyle w:val="TAL"/>
              <w:keepNext w:val="0"/>
              <w:keepLines w:val="0"/>
              <w:widowControl w:val="0"/>
              <w:rPr>
                <w:del w:id="340" w:author="MCC160" w:date="2022-03-14T11:19:00Z"/>
              </w:rPr>
            </w:pPr>
            <w:del w:id="341" w:author="MCC160" w:date="2022-03-14T11:19:00Z">
              <w:r w:rsidRPr="005410BD" w:rsidDel="009D730C">
                <w:delText>Void</w:delText>
              </w:r>
            </w:del>
          </w:p>
        </w:tc>
        <w:tc>
          <w:tcPr>
            <w:tcW w:w="708" w:type="dxa"/>
            <w:shd w:val="clear" w:color="auto" w:fill="auto"/>
          </w:tcPr>
          <w:p w14:paraId="245992F9" w14:textId="6EB49C92" w:rsidR="009D730C" w:rsidRPr="005410BD" w:rsidDel="009D730C" w:rsidRDefault="009D730C" w:rsidP="009D730C">
            <w:pPr>
              <w:pStyle w:val="TAC"/>
              <w:keepNext w:val="0"/>
              <w:keepLines w:val="0"/>
              <w:widowControl w:val="0"/>
              <w:rPr>
                <w:del w:id="342" w:author="MCC160" w:date="2022-03-14T11:19:00Z"/>
              </w:rPr>
            </w:pPr>
            <w:del w:id="343" w:author="MCC160" w:date="2022-03-14T11:19:00Z">
              <w:r w:rsidRPr="005410BD" w:rsidDel="009D730C">
                <w:delText>-</w:delText>
              </w:r>
            </w:del>
          </w:p>
        </w:tc>
        <w:tc>
          <w:tcPr>
            <w:tcW w:w="2978" w:type="dxa"/>
            <w:shd w:val="clear" w:color="auto" w:fill="auto"/>
          </w:tcPr>
          <w:p w14:paraId="1B6826F6" w14:textId="4A649DCE" w:rsidR="009D730C" w:rsidRPr="005410BD" w:rsidDel="009D730C" w:rsidRDefault="009D730C" w:rsidP="009D730C">
            <w:pPr>
              <w:pStyle w:val="TAL"/>
              <w:keepNext w:val="0"/>
              <w:keepLines w:val="0"/>
              <w:widowControl w:val="0"/>
              <w:rPr>
                <w:del w:id="344" w:author="MCC160" w:date="2022-03-14T11:19:00Z"/>
              </w:rPr>
            </w:pPr>
            <w:del w:id="345" w:author="MCC160" w:date="2022-03-14T11:19:00Z">
              <w:r w:rsidRPr="005410BD" w:rsidDel="009D730C">
                <w:delText>-</w:delText>
              </w:r>
            </w:del>
          </w:p>
        </w:tc>
        <w:tc>
          <w:tcPr>
            <w:tcW w:w="565" w:type="dxa"/>
            <w:shd w:val="clear" w:color="auto" w:fill="auto"/>
          </w:tcPr>
          <w:p w14:paraId="05AB704E" w14:textId="4CBF2A52" w:rsidR="009D730C" w:rsidRPr="005410BD" w:rsidDel="009D730C" w:rsidRDefault="009D730C" w:rsidP="009D730C">
            <w:pPr>
              <w:pStyle w:val="TAC"/>
              <w:keepNext w:val="0"/>
              <w:keepLines w:val="0"/>
              <w:widowControl w:val="0"/>
              <w:rPr>
                <w:del w:id="346" w:author="MCC160" w:date="2022-03-14T11:19:00Z"/>
              </w:rPr>
            </w:pPr>
            <w:del w:id="347" w:author="MCC160" w:date="2022-03-14T11:19:00Z">
              <w:r w:rsidRPr="005410BD" w:rsidDel="009D730C">
                <w:delText>-</w:delText>
              </w:r>
            </w:del>
          </w:p>
        </w:tc>
        <w:tc>
          <w:tcPr>
            <w:tcW w:w="850" w:type="dxa"/>
            <w:shd w:val="clear" w:color="auto" w:fill="auto"/>
          </w:tcPr>
          <w:p w14:paraId="1D001803" w14:textId="66DAD6F2" w:rsidR="009D730C" w:rsidRPr="005410BD" w:rsidDel="009D730C" w:rsidRDefault="009D730C" w:rsidP="009D730C">
            <w:pPr>
              <w:rPr>
                <w:del w:id="348" w:author="MCC160" w:date="2022-03-14T11:19:00Z"/>
                <w:rFonts w:ascii="Arial" w:hAnsi="Arial" w:cs="Arial"/>
                <w:sz w:val="18"/>
                <w:szCs w:val="18"/>
              </w:rPr>
            </w:pPr>
            <w:del w:id="349" w:author="MCC160" w:date="2022-03-14T11:19:00Z">
              <w:r w:rsidRPr="005410BD" w:rsidDel="009D730C">
                <w:rPr>
                  <w:rFonts w:ascii="Arial" w:hAnsi="Arial" w:cs="Arial"/>
                  <w:sz w:val="18"/>
                  <w:szCs w:val="18"/>
                </w:rPr>
                <w:delText>-</w:delText>
              </w:r>
            </w:del>
          </w:p>
        </w:tc>
      </w:tr>
      <w:tr w:rsidR="009D730C" w:rsidRPr="005410BD" w14:paraId="40F03BDD" w14:textId="77777777" w:rsidTr="00004E02">
        <w:tc>
          <w:tcPr>
            <w:tcW w:w="715" w:type="dxa"/>
            <w:shd w:val="clear" w:color="auto" w:fill="auto"/>
          </w:tcPr>
          <w:p w14:paraId="211BD511" w14:textId="77777777" w:rsidR="009D730C" w:rsidRPr="005410BD" w:rsidRDefault="009D730C" w:rsidP="009D730C">
            <w:pPr>
              <w:pStyle w:val="TAC"/>
              <w:keepNext w:val="0"/>
              <w:keepLines w:val="0"/>
              <w:widowControl w:val="0"/>
            </w:pPr>
            <w:r w:rsidRPr="005410BD">
              <w:t>30</w:t>
            </w:r>
          </w:p>
        </w:tc>
        <w:tc>
          <w:tcPr>
            <w:tcW w:w="3787" w:type="dxa"/>
            <w:shd w:val="clear" w:color="auto" w:fill="auto"/>
          </w:tcPr>
          <w:p w14:paraId="43C9AA05" w14:textId="77777777" w:rsidR="009D730C" w:rsidRPr="005410BD" w:rsidRDefault="009D730C" w:rsidP="009D730C">
            <w:pPr>
              <w:pStyle w:val="TAL"/>
              <w:keepNext w:val="0"/>
              <w:keepLines w:val="0"/>
              <w:widowControl w:val="0"/>
            </w:pPr>
            <w:r w:rsidRPr="005410BD">
              <w:t>Make the UE (MCVideo Client) request to end the Private Call.</w:t>
            </w:r>
          </w:p>
          <w:p w14:paraId="2A8C482D" w14:textId="77777777" w:rsidR="009D730C" w:rsidRPr="005410BD" w:rsidRDefault="009D730C" w:rsidP="009D730C">
            <w:pPr>
              <w:pStyle w:val="TAL"/>
              <w:keepNext w:val="0"/>
              <w:keepLines w:val="0"/>
              <w:widowControl w:val="0"/>
            </w:pPr>
            <w:r w:rsidRPr="005410BD">
              <w:t>(NOTE 1)</w:t>
            </w:r>
          </w:p>
        </w:tc>
        <w:tc>
          <w:tcPr>
            <w:tcW w:w="708" w:type="dxa"/>
            <w:shd w:val="clear" w:color="auto" w:fill="auto"/>
          </w:tcPr>
          <w:p w14:paraId="62B9AF53" w14:textId="77777777" w:rsidR="009D730C" w:rsidRPr="005410BD" w:rsidRDefault="009D730C" w:rsidP="009D730C">
            <w:pPr>
              <w:pStyle w:val="TAC"/>
              <w:keepNext w:val="0"/>
              <w:keepLines w:val="0"/>
              <w:widowControl w:val="0"/>
            </w:pPr>
            <w:r w:rsidRPr="005410BD">
              <w:t>-</w:t>
            </w:r>
          </w:p>
        </w:tc>
        <w:tc>
          <w:tcPr>
            <w:tcW w:w="2978" w:type="dxa"/>
            <w:shd w:val="clear" w:color="auto" w:fill="auto"/>
          </w:tcPr>
          <w:p w14:paraId="08880036" w14:textId="77777777" w:rsidR="009D730C" w:rsidRPr="005410BD" w:rsidRDefault="009D730C" w:rsidP="009D730C">
            <w:pPr>
              <w:pStyle w:val="TAL"/>
              <w:keepNext w:val="0"/>
              <w:keepLines w:val="0"/>
              <w:widowControl w:val="0"/>
            </w:pPr>
            <w:r w:rsidRPr="005410BD">
              <w:t>-</w:t>
            </w:r>
          </w:p>
        </w:tc>
        <w:tc>
          <w:tcPr>
            <w:tcW w:w="565" w:type="dxa"/>
            <w:shd w:val="clear" w:color="auto" w:fill="auto"/>
          </w:tcPr>
          <w:p w14:paraId="647CD129" w14:textId="77777777" w:rsidR="009D730C" w:rsidRPr="005410BD" w:rsidRDefault="009D730C" w:rsidP="009D730C">
            <w:pPr>
              <w:pStyle w:val="TAC"/>
              <w:keepNext w:val="0"/>
              <w:keepLines w:val="0"/>
              <w:widowControl w:val="0"/>
            </w:pPr>
            <w:r w:rsidRPr="005410BD">
              <w:t>-</w:t>
            </w:r>
          </w:p>
        </w:tc>
        <w:tc>
          <w:tcPr>
            <w:tcW w:w="850" w:type="dxa"/>
            <w:shd w:val="clear" w:color="auto" w:fill="auto"/>
          </w:tcPr>
          <w:p w14:paraId="2370FEEB" w14:textId="77777777" w:rsidR="009D730C" w:rsidRPr="005410BD" w:rsidRDefault="009D730C" w:rsidP="009D730C">
            <w:pPr>
              <w:rPr>
                <w:rFonts w:ascii="Arial" w:hAnsi="Arial" w:cs="Arial"/>
                <w:sz w:val="18"/>
                <w:szCs w:val="18"/>
              </w:rPr>
            </w:pPr>
            <w:r w:rsidRPr="005410BD">
              <w:rPr>
                <w:rFonts w:ascii="Arial" w:hAnsi="Arial" w:cs="Arial"/>
                <w:sz w:val="18"/>
                <w:szCs w:val="18"/>
              </w:rPr>
              <w:t>-</w:t>
            </w:r>
          </w:p>
        </w:tc>
      </w:tr>
      <w:tr w:rsidR="009D730C" w:rsidRPr="005410BD" w14:paraId="143A51C7" w14:textId="77777777" w:rsidTr="00004E02">
        <w:tc>
          <w:tcPr>
            <w:tcW w:w="715" w:type="dxa"/>
            <w:shd w:val="clear" w:color="auto" w:fill="auto"/>
          </w:tcPr>
          <w:p w14:paraId="5B35537E" w14:textId="77777777" w:rsidR="009D730C" w:rsidRPr="005410BD" w:rsidRDefault="009D730C" w:rsidP="009D730C">
            <w:pPr>
              <w:pStyle w:val="TAC"/>
              <w:keepNext w:val="0"/>
              <w:keepLines w:val="0"/>
              <w:widowControl w:val="0"/>
            </w:pPr>
            <w:r w:rsidRPr="005410BD">
              <w:t>31</w:t>
            </w:r>
          </w:p>
        </w:tc>
        <w:tc>
          <w:tcPr>
            <w:tcW w:w="3787" w:type="dxa"/>
            <w:shd w:val="clear" w:color="auto" w:fill="auto"/>
          </w:tcPr>
          <w:p w14:paraId="27D0EA2F" w14:textId="7496C1E2" w:rsidR="009D730C" w:rsidRPr="005410BD" w:rsidRDefault="009D730C" w:rsidP="009D730C">
            <w:pPr>
              <w:pStyle w:val="TAL"/>
              <w:keepNext w:val="0"/>
              <w:keepLines w:val="0"/>
              <w:widowControl w:val="0"/>
            </w:pPr>
            <w:r w:rsidRPr="005410BD">
              <w:t xml:space="preserve">Check: Does the UE (MCVideo Client) </w:t>
            </w:r>
            <w:ins w:id="350" w:author="MCC160" w:date="2022-03-14T11:19:00Z">
              <w:r w:rsidRPr="005410BD">
                <w:rPr>
                  <w:rFonts w:eastAsia="Calibri"/>
                </w:rPr>
                <w:t xml:space="preserve">correctly </w:t>
              </w:r>
              <w:r w:rsidRPr="005410BD">
                <w:t>perform test procedure for MCX CO call release as described in TS 36.579-1 [2] Table 5.3.10.3-1</w:t>
              </w:r>
            </w:ins>
            <w:del w:id="351" w:author="MCC160" w:date="2022-03-14T11:19:00Z">
              <w:r w:rsidRPr="005410BD" w:rsidDel="009D730C">
                <w:delText>send a SIP BYE message</w:delText>
              </w:r>
            </w:del>
            <w:ins w:id="352" w:author="MCC160" w:date="2022-03-14T11:19:00Z">
              <w:r w:rsidRPr="005410BD">
                <w:t xml:space="preserve"> to end the Private Call</w:t>
              </w:r>
            </w:ins>
            <w:r w:rsidRPr="005410BD">
              <w:t>?</w:t>
            </w:r>
          </w:p>
        </w:tc>
        <w:tc>
          <w:tcPr>
            <w:tcW w:w="708" w:type="dxa"/>
            <w:shd w:val="clear" w:color="auto" w:fill="auto"/>
          </w:tcPr>
          <w:p w14:paraId="14B4C5A6" w14:textId="5026925B" w:rsidR="009D730C" w:rsidRPr="005410BD" w:rsidRDefault="009D730C" w:rsidP="009D730C">
            <w:pPr>
              <w:pStyle w:val="TAC"/>
              <w:keepNext w:val="0"/>
              <w:keepLines w:val="0"/>
              <w:widowControl w:val="0"/>
            </w:pPr>
            <w:ins w:id="353" w:author="MCC160" w:date="2022-03-14T11:20:00Z">
              <w:r w:rsidRPr="005410BD">
                <w:t>-</w:t>
              </w:r>
            </w:ins>
            <w:del w:id="354" w:author="MCC160" w:date="2022-03-14T11:20:00Z">
              <w:r w:rsidRPr="005410BD" w:rsidDel="00BA0EB2">
                <w:delText>--&gt;</w:delText>
              </w:r>
            </w:del>
          </w:p>
        </w:tc>
        <w:tc>
          <w:tcPr>
            <w:tcW w:w="2978" w:type="dxa"/>
            <w:shd w:val="clear" w:color="auto" w:fill="auto"/>
          </w:tcPr>
          <w:p w14:paraId="760F2A19" w14:textId="38C7888A" w:rsidR="009D730C" w:rsidRPr="005410BD" w:rsidRDefault="009D730C" w:rsidP="009D730C">
            <w:pPr>
              <w:pStyle w:val="TAL"/>
              <w:keepNext w:val="0"/>
              <w:keepLines w:val="0"/>
              <w:widowControl w:val="0"/>
            </w:pPr>
            <w:ins w:id="355" w:author="MCC160" w:date="2022-03-14T11:20:00Z">
              <w:r w:rsidRPr="005410BD">
                <w:t>-</w:t>
              </w:r>
            </w:ins>
            <w:del w:id="356" w:author="MCC160" w:date="2022-03-14T11:20:00Z">
              <w:r w:rsidRPr="005410BD" w:rsidDel="00BA0EB2">
                <w:delText>SIP BYE</w:delText>
              </w:r>
            </w:del>
          </w:p>
        </w:tc>
        <w:tc>
          <w:tcPr>
            <w:tcW w:w="565" w:type="dxa"/>
            <w:shd w:val="clear" w:color="auto" w:fill="auto"/>
          </w:tcPr>
          <w:p w14:paraId="3ECEF525" w14:textId="77777777" w:rsidR="009D730C" w:rsidRPr="005410BD" w:rsidRDefault="009D730C" w:rsidP="009D730C">
            <w:pPr>
              <w:pStyle w:val="TAC"/>
              <w:keepNext w:val="0"/>
              <w:keepLines w:val="0"/>
              <w:widowControl w:val="0"/>
            </w:pPr>
            <w:r w:rsidRPr="005410BD">
              <w:t>6</w:t>
            </w:r>
          </w:p>
        </w:tc>
        <w:tc>
          <w:tcPr>
            <w:tcW w:w="850" w:type="dxa"/>
            <w:shd w:val="clear" w:color="auto" w:fill="auto"/>
          </w:tcPr>
          <w:p w14:paraId="249F7438" w14:textId="77777777" w:rsidR="009D730C" w:rsidRPr="005410BD" w:rsidRDefault="009D730C" w:rsidP="009D730C">
            <w:pPr>
              <w:rPr>
                <w:rFonts w:ascii="Arial" w:hAnsi="Arial" w:cs="Arial"/>
                <w:sz w:val="18"/>
                <w:szCs w:val="18"/>
              </w:rPr>
            </w:pPr>
            <w:r w:rsidRPr="005410BD">
              <w:rPr>
                <w:rFonts w:ascii="Arial" w:hAnsi="Arial" w:cs="Arial"/>
                <w:sz w:val="18"/>
                <w:szCs w:val="18"/>
              </w:rPr>
              <w:t>P</w:t>
            </w:r>
          </w:p>
        </w:tc>
      </w:tr>
      <w:tr w:rsidR="009D730C" w:rsidRPr="005410BD" w14:paraId="6F1DCE19" w14:textId="77777777" w:rsidTr="00004E02">
        <w:tc>
          <w:tcPr>
            <w:tcW w:w="715" w:type="dxa"/>
            <w:shd w:val="clear" w:color="auto" w:fill="auto"/>
          </w:tcPr>
          <w:p w14:paraId="1C5FF312" w14:textId="77777777" w:rsidR="009D730C" w:rsidRPr="005410BD" w:rsidRDefault="009D730C" w:rsidP="009D730C">
            <w:pPr>
              <w:pStyle w:val="TAC"/>
              <w:keepNext w:val="0"/>
              <w:keepLines w:val="0"/>
              <w:widowControl w:val="0"/>
            </w:pPr>
            <w:r w:rsidRPr="005410BD">
              <w:t>32</w:t>
            </w:r>
          </w:p>
        </w:tc>
        <w:tc>
          <w:tcPr>
            <w:tcW w:w="3787" w:type="dxa"/>
            <w:shd w:val="clear" w:color="auto" w:fill="auto"/>
          </w:tcPr>
          <w:p w14:paraId="27FCC0B9" w14:textId="37EEC559" w:rsidR="009D730C" w:rsidRPr="005410BD" w:rsidRDefault="009D730C" w:rsidP="009D730C">
            <w:pPr>
              <w:pStyle w:val="TAL"/>
              <w:keepNext w:val="0"/>
              <w:keepLines w:val="0"/>
              <w:widowControl w:val="0"/>
            </w:pPr>
            <w:del w:id="357" w:author="MCC160" w:date="2022-03-14T11:19:00Z">
              <w:r w:rsidRPr="005410BD" w:rsidDel="009D730C">
                <w:delText>The SS (MCVideo Server) sends a SIP 200 (OK) message.</w:delText>
              </w:r>
            </w:del>
            <w:ins w:id="358" w:author="MCC160" w:date="2022-03-14T11:19:00Z">
              <w:r w:rsidRPr="005410BD">
                <w:t>Void</w:t>
              </w:r>
            </w:ins>
          </w:p>
        </w:tc>
        <w:tc>
          <w:tcPr>
            <w:tcW w:w="708" w:type="dxa"/>
            <w:shd w:val="clear" w:color="auto" w:fill="auto"/>
          </w:tcPr>
          <w:p w14:paraId="267A421D" w14:textId="4CA43351" w:rsidR="009D730C" w:rsidRPr="005410BD" w:rsidRDefault="009D730C" w:rsidP="009D730C">
            <w:pPr>
              <w:pStyle w:val="TAC"/>
              <w:keepNext w:val="0"/>
              <w:keepLines w:val="0"/>
              <w:widowControl w:val="0"/>
            </w:pPr>
            <w:ins w:id="359" w:author="MCC160" w:date="2022-03-14T11:20:00Z">
              <w:r w:rsidRPr="005410BD">
                <w:t>-</w:t>
              </w:r>
            </w:ins>
            <w:del w:id="360" w:author="MCC160" w:date="2022-03-14T11:20:00Z">
              <w:r w:rsidRPr="005410BD" w:rsidDel="00BA0EB2">
                <w:delText>&lt;--</w:delText>
              </w:r>
            </w:del>
          </w:p>
        </w:tc>
        <w:tc>
          <w:tcPr>
            <w:tcW w:w="2978" w:type="dxa"/>
            <w:shd w:val="clear" w:color="auto" w:fill="auto"/>
          </w:tcPr>
          <w:p w14:paraId="3B472242" w14:textId="1F14D64E" w:rsidR="009D730C" w:rsidRPr="005410BD" w:rsidRDefault="009D730C" w:rsidP="009D730C">
            <w:pPr>
              <w:pStyle w:val="TAL"/>
              <w:keepNext w:val="0"/>
              <w:keepLines w:val="0"/>
              <w:widowControl w:val="0"/>
            </w:pPr>
            <w:ins w:id="361" w:author="MCC160" w:date="2022-03-14T11:20:00Z">
              <w:r w:rsidRPr="005410BD">
                <w:t>-</w:t>
              </w:r>
            </w:ins>
            <w:del w:id="362" w:author="MCC160" w:date="2022-03-14T11:20:00Z">
              <w:r w:rsidRPr="005410BD" w:rsidDel="00BA0EB2">
                <w:delText>SIP 200 (OK)</w:delText>
              </w:r>
            </w:del>
          </w:p>
        </w:tc>
        <w:tc>
          <w:tcPr>
            <w:tcW w:w="565" w:type="dxa"/>
            <w:shd w:val="clear" w:color="auto" w:fill="auto"/>
          </w:tcPr>
          <w:p w14:paraId="32FA2202" w14:textId="77777777" w:rsidR="009D730C" w:rsidRPr="005410BD" w:rsidRDefault="009D730C" w:rsidP="009D730C">
            <w:pPr>
              <w:pStyle w:val="TAC"/>
              <w:keepNext w:val="0"/>
              <w:keepLines w:val="0"/>
              <w:widowControl w:val="0"/>
            </w:pPr>
            <w:r w:rsidRPr="005410BD">
              <w:t>-</w:t>
            </w:r>
          </w:p>
        </w:tc>
        <w:tc>
          <w:tcPr>
            <w:tcW w:w="850" w:type="dxa"/>
            <w:shd w:val="clear" w:color="auto" w:fill="auto"/>
          </w:tcPr>
          <w:p w14:paraId="40F76D02" w14:textId="77777777" w:rsidR="009D730C" w:rsidRPr="005410BD" w:rsidRDefault="009D730C" w:rsidP="009D730C">
            <w:pPr>
              <w:rPr>
                <w:rFonts w:ascii="Arial" w:hAnsi="Arial" w:cs="Arial"/>
                <w:sz w:val="18"/>
                <w:szCs w:val="18"/>
              </w:rPr>
            </w:pPr>
            <w:r w:rsidRPr="005410BD">
              <w:rPr>
                <w:rFonts w:ascii="Arial" w:hAnsi="Arial" w:cs="Arial"/>
                <w:sz w:val="18"/>
                <w:szCs w:val="18"/>
              </w:rPr>
              <w:t>-</w:t>
            </w:r>
          </w:p>
        </w:tc>
      </w:tr>
      <w:tr w:rsidR="009D730C" w:rsidRPr="005410BD" w:rsidDel="009D730C" w14:paraId="0B7E0B9A" w14:textId="0A194A88" w:rsidTr="00004E02">
        <w:trPr>
          <w:del w:id="363" w:author="MCC160" w:date="2022-03-14T11:20:00Z"/>
        </w:trPr>
        <w:tc>
          <w:tcPr>
            <w:tcW w:w="715" w:type="dxa"/>
            <w:shd w:val="clear" w:color="auto" w:fill="auto"/>
          </w:tcPr>
          <w:p w14:paraId="65789642" w14:textId="618F43AD" w:rsidR="009D730C" w:rsidRPr="005410BD" w:rsidDel="009D730C" w:rsidRDefault="009D730C" w:rsidP="009D730C">
            <w:pPr>
              <w:pStyle w:val="TAC"/>
              <w:keepNext w:val="0"/>
              <w:keepLines w:val="0"/>
              <w:widowControl w:val="0"/>
              <w:rPr>
                <w:del w:id="364" w:author="MCC160" w:date="2022-03-14T11:20:00Z"/>
              </w:rPr>
            </w:pPr>
            <w:del w:id="365" w:author="MCC160" w:date="2022-03-14T11:20:00Z">
              <w:r w:rsidRPr="005410BD" w:rsidDel="009D730C">
                <w:lastRenderedPageBreak/>
                <w:delText>-</w:delText>
              </w:r>
            </w:del>
          </w:p>
        </w:tc>
        <w:tc>
          <w:tcPr>
            <w:tcW w:w="3787" w:type="dxa"/>
            <w:shd w:val="clear" w:color="auto" w:fill="auto"/>
          </w:tcPr>
          <w:p w14:paraId="5E294182" w14:textId="1E396DEB" w:rsidR="009D730C" w:rsidRPr="005410BD" w:rsidDel="009D730C" w:rsidRDefault="009D730C" w:rsidP="009D730C">
            <w:pPr>
              <w:pStyle w:val="TAL"/>
              <w:rPr>
                <w:del w:id="366" w:author="MCC160" w:date="2022-03-14T11:20:00Z"/>
              </w:rPr>
            </w:pPr>
            <w:del w:id="367" w:author="MCC160" w:date="2022-03-14T11:20:00Z">
              <w:r w:rsidRPr="005410BD" w:rsidDel="009D730C">
                <w:delText xml:space="preserve">EXCEPTION: The SS </w:delText>
              </w:r>
              <w:r w:rsidRPr="005410BD" w:rsidDel="009D730C">
                <w:rPr>
                  <w:color w:val="000000"/>
                </w:rPr>
                <w:delText xml:space="preserve">(MCVideo Server) </w:delText>
              </w:r>
              <w:r w:rsidRPr="005410BD" w:rsidDel="009D730C">
                <w:delText xml:space="preserve">waits 2 seconds before the SS </w:delText>
              </w:r>
              <w:r w:rsidRPr="005410BD" w:rsidDel="009D730C">
                <w:rPr>
                  <w:color w:val="000000"/>
                </w:rPr>
                <w:delText xml:space="preserve">(MCVideo Server) </w:delText>
              </w:r>
              <w:r w:rsidRPr="005410BD" w:rsidDel="009D730C">
                <w:delText>deactivates the dedicated EPS bearer and releases the RRC connection.</w:delText>
              </w:r>
            </w:del>
          </w:p>
          <w:p w14:paraId="6FC308C4" w14:textId="0D22DF06" w:rsidR="009D730C" w:rsidRPr="005410BD" w:rsidDel="009D730C" w:rsidRDefault="009D730C" w:rsidP="009D730C">
            <w:pPr>
              <w:pStyle w:val="TAL"/>
              <w:rPr>
                <w:del w:id="368" w:author="MCC160" w:date="2022-03-14T11:20:00Z"/>
              </w:rPr>
            </w:pPr>
            <w:del w:id="369" w:author="MCC160" w:date="2022-03-14T11:20:00Z">
              <w:r w:rsidRPr="005410BD" w:rsidDel="009D730C">
                <w:delText>(NOTE 3)</w:delText>
              </w:r>
            </w:del>
          </w:p>
        </w:tc>
        <w:tc>
          <w:tcPr>
            <w:tcW w:w="708" w:type="dxa"/>
            <w:shd w:val="clear" w:color="auto" w:fill="auto"/>
          </w:tcPr>
          <w:p w14:paraId="283440AA" w14:textId="63916D8C" w:rsidR="009D730C" w:rsidRPr="005410BD" w:rsidDel="009D730C" w:rsidRDefault="009D730C" w:rsidP="009D730C">
            <w:pPr>
              <w:pStyle w:val="TAC"/>
              <w:keepNext w:val="0"/>
              <w:keepLines w:val="0"/>
              <w:widowControl w:val="0"/>
              <w:rPr>
                <w:del w:id="370" w:author="MCC160" w:date="2022-03-14T11:20:00Z"/>
              </w:rPr>
            </w:pPr>
            <w:del w:id="371" w:author="MCC160" w:date="2022-03-14T11:20:00Z">
              <w:r w:rsidRPr="005410BD" w:rsidDel="009D730C">
                <w:delText>-</w:delText>
              </w:r>
            </w:del>
          </w:p>
        </w:tc>
        <w:tc>
          <w:tcPr>
            <w:tcW w:w="2978" w:type="dxa"/>
            <w:shd w:val="clear" w:color="auto" w:fill="auto"/>
          </w:tcPr>
          <w:p w14:paraId="77A17E2A" w14:textId="5B96A66B" w:rsidR="009D730C" w:rsidRPr="005410BD" w:rsidDel="009D730C" w:rsidRDefault="009D730C" w:rsidP="009D730C">
            <w:pPr>
              <w:pStyle w:val="TAL"/>
              <w:keepNext w:val="0"/>
              <w:keepLines w:val="0"/>
              <w:widowControl w:val="0"/>
              <w:rPr>
                <w:del w:id="372" w:author="MCC160" w:date="2022-03-14T11:20:00Z"/>
              </w:rPr>
            </w:pPr>
            <w:del w:id="373" w:author="MCC160" w:date="2022-03-14T11:20:00Z">
              <w:r w:rsidRPr="005410BD" w:rsidDel="009D730C">
                <w:delText>-</w:delText>
              </w:r>
            </w:del>
          </w:p>
        </w:tc>
        <w:tc>
          <w:tcPr>
            <w:tcW w:w="565" w:type="dxa"/>
            <w:shd w:val="clear" w:color="auto" w:fill="auto"/>
          </w:tcPr>
          <w:p w14:paraId="09720B3F" w14:textId="3DC89C98" w:rsidR="009D730C" w:rsidRPr="005410BD" w:rsidDel="009D730C" w:rsidRDefault="009D730C" w:rsidP="009D730C">
            <w:pPr>
              <w:pStyle w:val="TAC"/>
              <w:keepNext w:val="0"/>
              <w:keepLines w:val="0"/>
              <w:widowControl w:val="0"/>
              <w:rPr>
                <w:del w:id="374" w:author="MCC160" w:date="2022-03-14T11:20:00Z"/>
              </w:rPr>
            </w:pPr>
            <w:del w:id="375" w:author="MCC160" w:date="2022-03-14T11:20:00Z">
              <w:r w:rsidRPr="005410BD" w:rsidDel="009D730C">
                <w:delText>-</w:delText>
              </w:r>
            </w:del>
          </w:p>
        </w:tc>
        <w:tc>
          <w:tcPr>
            <w:tcW w:w="850" w:type="dxa"/>
            <w:shd w:val="clear" w:color="auto" w:fill="auto"/>
          </w:tcPr>
          <w:p w14:paraId="77261845" w14:textId="433602E1" w:rsidR="009D730C" w:rsidRPr="005410BD" w:rsidDel="009D730C" w:rsidRDefault="009D730C" w:rsidP="009D730C">
            <w:pPr>
              <w:pStyle w:val="TAC"/>
              <w:keepNext w:val="0"/>
              <w:keepLines w:val="0"/>
              <w:widowControl w:val="0"/>
              <w:rPr>
                <w:del w:id="376" w:author="MCC160" w:date="2022-03-14T11:20:00Z"/>
                <w:rFonts w:cs="Arial"/>
                <w:szCs w:val="18"/>
              </w:rPr>
            </w:pPr>
            <w:del w:id="377" w:author="MCC160" w:date="2022-03-14T11:20:00Z">
              <w:r w:rsidRPr="005410BD" w:rsidDel="009D730C">
                <w:rPr>
                  <w:rFonts w:cs="Arial"/>
                  <w:szCs w:val="18"/>
                </w:rPr>
                <w:delText>-</w:delText>
              </w:r>
            </w:del>
          </w:p>
        </w:tc>
      </w:tr>
      <w:tr w:rsidR="009D730C" w:rsidRPr="005410BD" w:rsidDel="00555CBD" w14:paraId="7F58B018" w14:textId="77777777" w:rsidTr="00004E02">
        <w:tc>
          <w:tcPr>
            <w:tcW w:w="9603" w:type="dxa"/>
            <w:gridSpan w:val="6"/>
            <w:shd w:val="clear" w:color="auto" w:fill="auto"/>
          </w:tcPr>
          <w:p w14:paraId="7D8FC239" w14:textId="20014157" w:rsidR="009D730C" w:rsidRPr="005410BD" w:rsidDel="009D730C" w:rsidRDefault="009D730C" w:rsidP="009D730C">
            <w:pPr>
              <w:pStyle w:val="TAN"/>
              <w:rPr>
                <w:del w:id="378" w:author="MCC160" w:date="2022-03-14T11:23:00Z"/>
              </w:rPr>
            </w:pPr>
            <w:r w:rsidRPr="005410BD">
              <w:t>NOTE 1: This action is expected to be done via a suitable implementation-dependent MMI.</w:t>
            </w:r>
          </w:p>
          <w:p w14:paraId="0F1AF627" w14:textId="638500D6" w:rsidR="009D730C" w:rsidRPr="005410BD" w:rsidDel="009D730C" w:rsidRDefault="009D730C" w:rsidP="009D730C">
            <w:pPr>
              <w:pStyle w:val="TAN"/>
              <w:rPr>
                <w:del w:id="379" w:author="MCC160" w:date="2022-03-14T11:20:00Z"/>
                <w:rFonts w:cs="Arial"/>
                <w:szCs w:val="18"/>
              </w:rPr>
            </w:pPr>
            <w:del w:id="380" w:author="MCC160" w:date="2022-03-14T11:22:00Z">
              <w:r w:rsidRPr="005410BD" w:rsidDel="009D730C">
                <w:rPr>
                  <w:rFonts w:cs="Arial"/>
                  <w:szCs w:val="18"/>
                </w:rPr>
                <w:delText>NOTE 2: Override granted</w:delText>
              </w:r>
            </w:del>
            <w:r w:rsidRPr="005410BD">
              <w:rPr>
                <w:rFonts w:cs="Arial"/>
                <w:szCs w:val="18"/>
              </w:rPr>
              <w:t>.</w:t>
            </w:r>
          </w:p>
          <w:p w14:paraId="1861E9F2" w14:textId="77A1202C" w:rsidR="009D730C" w:rsidRPr="005410BD" w:rsidDel="00555CBD" w:rsidRDefault="009D730C" w:rsidP="009D730C">
            <w:pPr>
              <w:pStyle w:val="TAN"/>
              <w:rPr>
                <w:rFonts w:cs="Arial"/>
                <w:szCs w:val="18"/>
              </w:rPr>
            </w:pPr>
            <w:del w:id="381" w:author="MCC160" w:date="2022-03-14T11:20:00Z">
              <w:r w:rsidRPr="005410BD" w:rsidDel="009D730C">
                <w:rPr>
                  <w:rFonts w:cs="Arial"/>
                  <w:szCs w:val="18"/>
                </w:rPr>
                <w:delText xml:space="preserve">NOTE 3: </w:delText>
              </w:r>
              <w:r w:rsidRPr="005410BD" w:rsidDel="009D730C">
                <w:delText>The specified wait period of 2s shall ensure that lower layer signalling (TCP) is finished and any not allowed behaviour captured.</w:delText>
              </w:r>
            </w:del>
          </w:p>
        </w:tc>
      </w:tr>
    </w:tbl>
    <w:p w14:paraId="086877FE" w14:textId="77777777" w:rsidR="00AE5AC2" w:rsidRPr="005410BD" w:rsidRDefault="00AE5AC2" w:rsidP="00AE5AC2"/>
    <w:p w14:paraId="2ACFF4B6" w14:textId="77777777" w:rsidR="00AE5AC2" w:rsidRPr="005410BD" w:rsidRDefault="00AE5AC2" w:rsidP="00AE5AC2">
      <w:pPr>
        <w:pStyle w:val="H6"/>
      </w:pPr>
      <w:bookmarkStart w:id="382" w:name="_Toc52787546"/>
      <w:bookmarkStart w:id="383" w:name="_Toc52787728"/>
      <w:bookmarkStart w:id="384" w:name="_Toc75906950"/>
      <w:bookmarkStart w:id="385" w:name="_Toc75907287"/>
      <w:r w:rsidRPr="005410BD">
        <w:t>6.2.1.3.3</w:t>
      </w:r>
      <w:r w:rsidRPr="005410BD">
        <w:tab/>
        <w:t>Specific message contents</w:t>
      </w:r>
      <w:bookmarkEnd w:id="382"/>
      <w:bookmarkEnd w:id="383"/>
      <w:bookmarkEnd w:id="384"/>
      <w:bookmarkEnd w:id="385"/>
    </w:p>
    <w:p w14:paraId="06EBAEC1" w14:textId="23C6AEBE" w:rsidR="00AE5AC2" w:rsidRPr="005410BD" w:rsidRDefault="00AE5AC2" w:rsidP="00AE5AC2">
      <w:pPr>
        <w:pStyle w:val="TH"/>
      </w:pPr>
      <w:r w:rsidRPr="005410BD">
        <w:t>Table 6.2.1.3.3-1: SIP INVITE (Step 2, Table 6.2.1.3.2-1</w:t>
      </w:r>
      <w:ins w:id="386" w:author="MCC160" w:date="2022-03-15T14:44:00Z">
        <w:r w:rsidR="00831107" w:rsidRPr="005410BD">
          <w:t>; Step 2, TS 36.579-1 [2] Table 5.3B.1.3-1</w:t>
        </w:r>
      </w:ins>
      <w:r w:rsidRPr="005410BD">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Change w:id="387">
          <w:tblGrid>
            <w:gridCol w:w="2973"/>
            <w:gridCol w:w="1824"/>
            <w:gridCol w:w="2189"/>
            <w:gridCol w:w="1460"/>
            <w:gridCol w:w="1188"/>
          </w:tblGrid>
        </w:tblGridChange>
      </w:tblGrid>
      <w:tr w:rsidR="00AE5AC2" w:rsidRPr="005410BD" w14:paraId="69913A2D" w14:textId="77777777" w:rsidTr="00004E02">
        <w:trPr>
          <w:tblHeader/>
        </w:trPr>
        <w:tc>
          <w:tcPr>
            <w:tcW w:w="9634" w:type="dxa"/>
            <w:gridSpan w:val="5"/>
          </w:tcPr>
          <w:p w14:paraId="1A9BE447" w14:textId="4A195641" w:rsidR="00AE5AC2" w:rsidRPr="005410BD" w:rsidRDefault="00AE5AC2" w:rsidP="00004E02">
            <w:pPr>
              <w:pStyle w:val="TAL"/>
            </w:pPr>
            <w:r w:rsidRPr="005410BD">
              <w:t>Derivation Path: TS 36.579-1 [2], Table 5.5.2.5.1-1, condition</w:t>
            </w:r>
            <w:del w:id="388" w:author="MCC160" w:date="2022-03-15T14:41:00Z">
              <w:r w:rsidRPr="005410BD" w:rsidDel="00831107">
                <w:delText>s MCVIDEO,</w:delText>
              </w:r>
            </w:del>
            <w:r w:rsidRPr="005410BD">
              <w:t xml:space="preserve"> PRIVATE-CALL</w:t>
            </w:r>
          </w:p>
        </w:tc>
      </w:tr>
      <w:tr w:rsidR="00AE5AC2" w:rsidRPr="005410BD" w14:paraId="1222B0B9" w14:textId="77777777" w:rsidTr="00004E02">
        <w:trPr>
          <w:tblHeader/>
        </w:trPr>
        <w:tc>
          <w:tcPr>
            <w:tcW w:w="2973" w:type="dxa"/>
          </w:tcPr>
          <w:p w14:paraId="0371CE02" w14:textId="77777777" w:rsidR="00AE5AC2" w:rsidRPr="005410BD" w:rsidRDefault="00AE5AC2" w:rsidP="00004E02">
            <w:pPr>
              <w:pStyle w:val="TAH"/>
              <w:keepLines w:val="0"/>
              <w:widowControl w:val="0"/>
            </w:pPr>
            <w:r w:rsidRPr="005410BD">
              <w:t>Information Element</w:t>
            </w:r>
          </w:p>
        </w:tc>
        <w:tc>
          <w:tcPr>
            <w:tcW w:w="1824" w:type="dxa"/>
          </w:tcPr>
          <w:p w14:paraId="3FF8C74B" w14:textId="77777777" w:rsidR="00AE5AC2" w:rsidRPr="005410BD" w:rsidRDefault="00AE5AC2" w:rsidP="00004E02">
            <w:pPr>
              <w:pStyle w:val="TAH"/>
              <w:keepLines w:val="0"/>
              <w:widowControl w:val="0"/>
            </w:pPr>
            <w:r w:rsidRPr="005410BD">
              <w:t>Value/remark</w:t>
            </w:r>
          </w:p>
        </w:tc>
        <w:tc>
          <w:tcPr>
            <w:tcW w:w="2189" w:type="dxa"/>
            <w:tcBorders>
              <w:bottom w:val="single" w:sz="4" w:space="0" w:color="auto"/>
            </w:tcBorders>
          </w:tcPr>
          <w:p w14:paraId="4602544C" w14:textId="77777777" w:rsidR="00AE5AC2" w:rsidRPr="005410BD" w:rsidRDefault="00AE5AC2" w:rsidP="00004E02">
            <w:pPr>
              <w:pStyle w:val="TAH"/>
              <w:keepLines w:val="0"/>
              <w:widowControl w:val="0"/>
            </w:pPr>
            <w:r w:rsidRPr="005410BD">
              <w:t>Comment</w:t>
            </w:r>
          </w:p>
        </w:tc>
        <w:tc>
          <w:tcPr>
            <w:tcW w:w="1460" w:type="dxa"/>
          </w:tcPr>
          <w:p w14:paraId="6268CF75" w14:textId="77777777" w:rsidR="00AE5AC2" w:rsidRPr="005410BD" w:rsidRDefault="00AE5AC2" w:rsidP="00004E02">
            <w:pPr>
              <w:pStyle w:val="TAH"/>
              <w:keepLines w:val="0"/>
              <w:widowControl w:val="0"/>
            </w:pPr>
            <w:r w:rsidRPr="005410BD">
              <w:t>Reference</w:t>
            </w:r>
          </w:p>
        </w:tc>
        <w:tc>
          <w:tcPr>
            <w:tcW w:w="1188" w:type="dxa"/>
          </w:tcPr>
          <w:p w14:paraId="69EBB243" w14:textId="77777777" w:rsidR="00AE5AC2" w:rsidRPr="005410BD" w:rsidRDefault="00AE5AC2" w:rsidP="00004E02">
            <w:pPr>
              <w:pStyle w:val="TAH"/>
              <w:keepLines w:val="0"/>
              <w:widowControl w:val="0"/>
            </w:pPr>
            <w:r w:rsidRPr="005410BD">
              <w:t>Condition</w:t>
            </w:r>
          </w:p>
        </w:tc>
      </w:tr>
      <w:tr w:rsidR="00AE5AC2" w:rsidRPr="005410BD" w14:paraId="2EFC5205" w14:textId="77777777" w:rsidTr="00004E02">
        <w:tc>
          <w:tcPr>
            <w:tcW w:w="2973" w:type="dxa"/>
            <w:vAlign w:val="center"/>
          </w:tcPr>
          <w:p w14:paraId="57E270C3" w14:textId="77777777" w:rsidR="00AE5AC2" w:rsidRPr="005410BD" w:rsidRDefault="00AE5AC2" w:rsidP="00004E02">
            <w:pPr>
              <w:pStyle w:val="TAL"/>
              <w:rPr>
                <w:b/>
                <w:bCs/>
                <w:color w:val="000000"/>
              </w:rPr>
            </w:pPr>
            <w:r w:rsidRPr="005410BD">
              <w:rPr>
                <w:b/>
                <w:bCs/>
                <w:color w:val="000000"/>
              </w:rPr>
              <w:t>Message-body</w:t>
            </w:r>
          </w:p>
        </w:tc>
        <w:tc>
          <w:tcPr>
            <w:tcW w:w="1824" w:type="dxa"/>
          </w:tcPr>
          <w:p w14:paraId="250CD497" w14:textId="77777777" w:rsidR="00AE5AC2" w:rsidRPr="005410BD" w:rsidRDefault="00AE5AC2" w:rsidP="00004E02">
            <w:pPr>
              <w:pStyle w:val="TAL"/>
              <w:rPr>
                <w:color w:val="000000"/>
              </w:rPr>
            </w:pPr>
          </w:p>
        </w:tc>
        <w:tc>
          <w:tcPr>
            <w:tcW w:w="2189" w:type="dxa"/>
            <w:tcBorders>
              <w:top w:val="single" w:sz="4" w:space="0" w:color="auto"/>
              <w:bottom w:val="single" w:sz="4" w:space="0" w:color="auto"/>
            </w:tcBorders>
          </w:tcPr>
          <w:p w14:paraId="78445FF9" w14:textId="77777777" w:rsidR="00AE5AC2" w:rsidRPr="005410BD" w:rsidRDefault="00AE5AC2" w:rsidP="00004E02">
            <w:pPr>
              <w:pStyle w:val="TAL"/>
              <w:rPr>
                <w:color w:val="000000"/>
              </w:rPr>
            </w:pPr>
          </w:p>
        </w:tc>
        <w:tc>
          <w:tcPr>
            <w:tcW w:w="1460" w:type="dxa"/>
          </w:tcPr>
          <w:p w14:paraId="7222B95B" w14:textId="77777777" w:rsidR="00AE5AC2" w:rsidRPr="005410BD" w:rsidRDefault="00AE5AC2" w:rsidP="00004E02">
            <w:pPr>
              <w:pStyle w:val="TAL"/>
              <w:rPr>
                <w:color w:val="000000"/>
              </w:rPr>
            </w:pPr>
          </w:p>
        </w:tc>
        <w:tc>
          <w:tcPr>
            <w:tcW w:w="1188" w:type="dxa"/>
            <w:vAlign w:val="bottom"/>
          </w:tcPr>
          <w:p w14:paraId="392DD976" w14:textId="77777777" w:rsidR="00AE5AC2" w:rsidRPr="005410BD" w:rsidRDefault="00AE5AC2" w:rsidP="00004E02">
            <w:pPr>
              <w:pStyle w:val="TAL"/>
              <w:rPr>
                <w:color w:val="000000"/>
              </w:rPr>
            </w:pPr>
          </w:p>
        </w:tc>
      </w:tr>
      <w:tr w:rsidR="00831107" w:rsidRPr="005410BD" w14:paraId="744B37FE" w14:textId="77777777" w:rsidTr="007C54CA">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89" w:author="MCC160" w:date="2022-03-15T14:42: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90" w:author="MCC160" w:date="2022-03-15T14:42:00Z"/>
        </w:trPr>
        <w:tc>
          <w:tcPr>
            <w:tcW w:w="2973" w:type="dxa"/>
            <w:tcPrChange w:id="391" w:author="MCC160" w:date="2022-03-15T14:42:00Z">
              <w:tcPr>
                <w:tcW w:w="2973" w:type="dxa"/>
                <w:vAlign w:val="center"/>
              </w:tcPr>
            </w:tcPrChange>
          </w:tcPr>
          <w:p w14:paraId="799A81C3" w14:textId="00835454" w:rsidR="00831107" w:rsidRPr="005410BD" w:rsidRDefault="00831107" w:rsidP="00831107">
            <w:pPr>
              <w:pStyle w:val="TAL"/>
              <w:rPr>
                <w:ins w:id="392" w:author="MCC160" w:date="2022-03-15T14:42:00Z"/>
                <w:b/>
                <w:bCs/>
                <w:color w:val="000000"/>
              </w:rPr>
            </w:pPr>
            <w:ins w:id="393" w:author="MCC160" w:date="2022-03-15T14:42:00Z">
              <w:r w:rsidRPr="005410BD">
                <w:t xml:space="preserve">  MIME body part</w:t>
              </w:r>
            </w:ins>
          </w:p>
        </w:tc>
        <w:tc>
          <w:tcPr>
            <w:tcW w:w="1824" w:type="dxa"/>
            <w:tcPrChange w:id="394" w:author="MCC160" w:date="2022-03-15T14:42:00Z">
              <w:tcPr>
                <w:tcW w:w="1824" w:type="dxa"/>
              </w:tcPr>
            </w:tcPrChange>
          </w:tcPr>
          <w:p w14:paraId="37711DFC" w14:textId="77777777" w:rsidR="00831107" w:rsidRPr="005410BD" w:rsidRDefault="00831107" w:rsidP="00831107">
            <w:pPr>
              <w:pStyle w:val="TAL"/>
              <w:rPr>
                <w:ins w:id="395" w:author="MCC160" w:date="2022-03-15T14:42:00Z"/>
                <w:color w:val="000000"/>
              </w:rPr>
            </w:pPr>
          </w:p>
        </w:tc>
        <w:tc>
          <w:tcPr>
            <w:tcW w:w="2189" w:type="dxa"/>
            <w:tcBorders>
              <w:top w:val="single" w:sz="4" w:space="0" w:color="auto"/>
              <w:bottom w:val="single" w:sz="4" w:space="0" w:color="auto"/>
            </w:tcBorders>
            <w:tcPrChange w:id="396" w:author="MCC160" w:date="2022-03-15T14:42:00Z">
              <w:tcPr>
                <w:tcW w:w="2189" w:type="dxa"/>
                <w:tcBorders>
                  <w:top w:val="single" w:sz="4" w:space="0" w:color="auto"/>
                  <w:bottom w:val="single" w:sz="4" w:space="0" w:color="auto"/>
                </w:tcBorders>
              </w:tcPr>
            </w:tcPrChange>
          </w:tcPr>
          <w:p w14:paraId="0998280A" w14:textId="4946D70F" w:rsidR="00831107" w:rsidRPr="005410BD" w:rsidRDefault="00831107" w:rsidP="00831107">
            <w:pPr>
              <w:pStyle w:val="TAL"/>
              <w:rPr>
                <w:ins w:id="397" w:author="MCC160" w:date="2022-03-15T14:42:00Z"/>
                <w:color w:val="000000"/>
              </w:rPr>
            </w:pPr>
            <w:ins w:id="398" w:author="MCC160" w:date="2022-03-15T14:42:00Z">
              <w:r w:rsidRPr="005410BD">
                <w:rPr>
                  <w:b/>
                </w:rPr>
                <w:t>SDP message</w:t>
              </w:r>
            </w:ins>
          </w:p>
        </w:tc>
        <w:tc>
          <w:tcPr>
            <w:tcW w:w="1460" w:type="dxa"/>
            <w:tcPrChange w:id="399" w:author="MCC160" w:date="2022-03-15T14:42:00Z">
              <w:tcPr>
                <w:tcW w:w="1460" w:type="dxa"/>
              </w:tcPr>
            </w:tcPrChange>
          </w:tcPr>
          <w:p w14:paraId="2D44B2CB" w14:textId="77777777" w:rsidR="00831107" w:rsidRPr="005410BD" w:rsidRDefault="00831107" w:rsidP="00831107">
            <w:pPr>
              <w:pStyle w:val="TAL"/>
              <w:rPr>
                <w:ins w:id="400" w:author="MCC160" w:date="2022-03-15T14:42:00Z"/>
                <w:color w:val="000000"/>
              </w:rPr>
            </w:pPr>
          </w:p>
        </w:tc>
        <w:tc>
          <w:tcPr>
            <w:tcW w:w="1188" w:type="dxa"/>
            <w:vAlign w:val="bottom"/>
            <w:tcPrChange w:id="401" w:author="MCC160" w:date="2022-03-15T14:42:00Z">
              <w:tcPr>
                <w:tcW w:w="1188" w:type="dxa"/>
                <w:vAlign w:val="bottom"/>
              </w:tcPr>
            </w:tcPrChange>
          </w:tcPr>
          <w:p w14:paraId="3F8BE133" w14:textId="77777777" w:rsidR="00831107" w:rsidRPr="005410BD" w:rsidRDefault="00831107" w:rsidP="00831107">
            <w:pPr>
              <w:pStyle w:val="TAL"/>
              <w:rPr>
                <w:ins w:id="402" w:author="MCC160" w:date="2022-03-15T14:42:00Z"/>
                <w:color w:val="000000"/>
              </w:rPr>
            </w:pPr>
          </w:p>
        </w:tc>
      </w:tr>
      <w:tr w:rsidR="00831107" w:rsidRPr="005410BD" w14:paraId="5DAE371D" w14:textId="77777777" w:rsidTr="00004E02">
        <w:trPr>
          <w:ins w:id="403" w:author="MCC160" w:date="2022-03-15T14:42:00Z"/>
        </w:trPr>
        <w:tc>
          <w:tcPr>
            <w:tcW w:w="2973" w:type="dxa"/>
            <w:vAlign w:val="center"/>
          </w:tcPr>
          <w:p w14:paraId="6EFD6D63" w14:textId="42C0BC73" w:rsidR="00831107" w:rsidRPr="005410BD" w:rsidRDefault="00831107" w:rsidP="00831107">
            <w:pPr>
              <w:pStyle w:val="TAL"/>
              <w:rPr>
                <w:ins w:id="404" w:author="MCC160" w:date="2022-03-15T14:42:00Z"/>
                <w:b/>
                <w:bCs/>
                <w:color w:val="000000"/>
              </w:rPr>
            </w:pPr>
            <w:ins w:id="405" w:author="MCC160" w:date="2022-03-15T14:43:00Z">
              <w:r w:rsidRPr="005410BD">
                <w:t xml:space="preserve">    MIME-part-body</w:t>
              </w:r>
            </w:ins>
          </w:p>
        </w:tc>
        <w:tc>
          <w:tcPr>
            <w:tcW w:w="1824" w:type="dxa"/>
          </w:tcPr>
          <w:p w14:paraId="0B5A5B17" w14:textId="42809865" w:rsidR="00831107" w:rsidRPr="005410BD" w:rsidRDefault="00831107" w:rsidP="00831107">
            <w:pPr>
              <w:pStyle w:val="TAL"/>
              <w:rPr>
                <w:ins w:id="406" w:author="MCC160" w:date="2022-03-15T14:42:00Z"/>
                <w:color w:val="000000"/>
              </w:rPr>
            </w:pPr>
            <w:ins w:id="407" w:author="MCC160" w:date="2022-03-15T14:43:00Z">
              <w:r w:rsidRPr="005410BD">
                <w:t xml:space="preserve">SDP Message as described in </w:t>
              </w:r>
              <w:r w:rsidRPr="005410BD">
                <w:rPr>
                  <w:color w:val="000000"/>
                </w:rPr>
                <w:t xml:space="preserve">Table </w:t>
              </w:r>
            </w:ins>
            <w:ins w:id="408" w:author="MCC160" w:date="2022-03-15T14:50:00Z">
              <w:r w:rsidRPr="005410BD">
                <w:t>6.2.1.3.3-1A</w:t>
              </w:r>
            </w:ins>
          </w:p>
        </w:tc>
        <w:tc>
          <w:tcPr>
            <w:tcW w:w="2189" w:type="dxa"/>
            <w:tcBorders>
              <w:top w:val="single" w:sz="4" w:space="0" w:color="auto"/>
              <w:bottom w:val="single" w:sz="4" w:space="0" w:color="auto"/>
            </w:tcBorders>
          </w:tcPr>
          <w:p w14:paraId="24653907" w14:textId="77777777" w:rsidR="00831107" w:rsidRPr="005410BD" w:rsidRDefault="00831107" w:rsidP="00831107">
            <w:pPr>
              <w:pStyle w:val="TAL"/>
              <w:rPr>
                <w:ins w:id="409" w:author="MCC160" w:date="2022-03-15T14:42:00Z"/>
                <w:color w:val="000000"/>
              </w:rPr>
            </w:pPr>
          </w:p>
        </w:tc>
        <w:tc>
          <w:tcPr>
            <w:tcW w:w="1460" w:type="dxa"/>
          </w:tcPr>
          <w:p w14:paraId="5A4999CF" w14:textId="77777777" w:rsidR="00831107" w:rsidRPr="005410BD" w:rsidRDefault="00831107" w:rsidP="00831107">
            <w:pPr>
              <w:pStyle w:val="TAL"/>
              <w:rPr>
                <w:ins w:id="410" w:author="MCC160" w:date="2022-03-15T14:42:00Z"/>
                <w:color w:val="000000"/>
              </w:rPr>
            </w:pPr>
          </w:p>
        </w:tc>
        <w:tc>
          <w:tcPr>
            <w:tcW w:w="1188" w:type="dxa"/>
            <w:vAlign w:val="bottom"/>
          </w:tcPr>
          <w:p w14:paraId="549E72FD" w14:textId="77777777" w:rsidR="00831107" w:rsidRPr="005410BD" w:rsidRDefault="00831107" w:rsidP="00831107">
            <w:pPr>
              <w:pStyle w:val="TAL"/>
              <w:rPr>
                <w:ins w:id="411" w:author="MCC160" w:date="2022-03-15T14:42:00Z"/>
                <w:color w:val="000000"/>
              </w:rPr>
            </w:pPr>
          </w:p>
        </w:tc>
      </w:tr>
      <w:tr w:rsidR="00831107" w:rsidRPr="005410BD" w14:paraId="38FF26D4" w14:textId="77777777" w:rsidTr="00004E02">
        <w:tc>
          <w:tcPr>
            <w:tcW w:w="2973" w:type="dxa"/>
            <w:shd w:val="clear" w:color="auto" w:fill="auto"/>
            <w:vAlign w:val="center"/>
          </w:tcPr>
          <w:p w14:paraId="20E34E9A" w14:textId="77777777" w:rsidR="00831107" w:rsidRPr="005410BD" w:rsidRDefault="00831107" w:rsidP="00831107">
            <w:pPr>
              <w:pStyle w:val="TAL"/>
              <w:rPr>
                <w:color w:val="000000"/>
              </w:rPr>
            </w:pPr>
            <w:r w:rsidRPr="005410BD">
              <w:rPr>
                <w:color w:val="000000"/>
              </w:rPr>
              <w:t xml:space="preserve">  MIME body part</w:t>
            </w:r>
          </w:p>
        </w:tc>
        <w:tc>
          <w:tcPr>
            <w:tcW w:w="1824" w:type="dxa"/>
            <w:shd w:val="clear" w:color="auto" w:fill="auto"/>
            <w:vAlign w:val="center"/>
          </w:tcPr>
          <w:p w14:paraId="4B4B3A0B" w14:textId="77777777" w:rsidR="00831107" w:rsidRPr="005410BD" w:rsidRDefault="00831107" w:rsidP="00831107">
            <w:pPr>
              <w:pStyle w:val="TAL"/>
              <w:rPr>
                <w:color w:val="000000"/>
              </w:rPr>
            </w:pPr>
          </w:p>
        </w:tc>
        <w:tc>
          <w:tcPr>
            <w:tcW w:w="2189" w:type="dxa"/>
            <w:tcBorders>
              <w:top w:val="single" w:sz="4" w:space="0" w:color="auto"/>
              <w:bottom w:val="single" w:sz="4" w:space="0" w:color="auto"/>
            </w:tcBorders>
            <w:shd w:val="clear" w:color="auto" w:fill="auto"/>
          </w:tcPr>
          <w:p w14:paraId="1FFE9882" w14:textId="77777777" w:rsidR="00831107" w:rsidRPr="005410BD" w:rsidRDefault="00831107" w:rsidP="00831107">
            <w:pPr>
              <w:pStyle w:val="TAL"/>
              <w:rPr>
                <w:color w:val="000000"/>
              </w:rPr>
            </w:pPr>
            <w:r w:rsidRPr="005410BD">
              <w:rPr>
                <w:color w:val="000000"/>
              </w:rPr>
              <w:t>MCVideo Info</w:t>
            </w:r>
          </w:p>
        </w:tc>
        <w:tc>
          <w:tcPr>
            <w:tcW w:w="1460" w:type="dxa"/>
            <w:shd w:val="clear" w:color="auto" w:fill="auto"/>
          </w:tcPr>
          <w:p w14:paraId="052D64E8" w14:textId="77777777" w:rsidR="00831107" w:rsidRPr="005410BD" w:rsidRDefault="00831107" w:rsidP="00831107">
            <w:pPr>
              <w:pStyle w:val="TAL"/>
              <w:rPr>
                <w:color w:val="000000"/>
              </w:rPr>
            </w:pPr>
          </w:p>
        </w:tc>
        <w:tc>
          <w:tcPr>
            <w:tcW w:w="1188" w:type="dxa"/>
            <w:shd w:val="clear" w:color="auto" w:fill="auto"/>
            <w:vAlign w:val="bottom"/>
          </w:tcPr>
          <w:p w14:paraId="3984DC2B" w14:textId="77777777" w:rsidR="00831107" w:rsidRPr="005410BD" w:rsidRDefault="00831107" w:rsidP="00831107">
            <w:pPr>
              <w:pStyle w:val="TAL"/>
              <w:rPr>
                <w:color w:val="000000"/>
              </w:rPr>
            </w:pPr>
          </w:p>
        </w:tc>
      </w:tr>
      <w:tr w:rsidR="00831107" w:rsidRPr="005410BD" w:rsidDel="00831107" w14:paraId="361EB07B" w14:textId="522B6E03" w:rsidTr="00004E02">
        <w:trPr>
          <w:del w:id="412" w:author="MCC160" w:date="2022-03-15T14:40:00Z"/>
        </w:trPr>
        <w:tc>
          <w:tcPr>
            <w:tcW w:w="2973" w:type="dxa"/>
            <w:shd w:val="clear" w:color="auto" w:fill="auto"/>
            <w:vAlign w:val="center"/>
          </w:tcPr>
          <w:p w14:paraId="2F815840" w14:textId="7FC6E50F" w:rsidR="00831107" w:rsidRPr="005410BD" w:rsidDel="00831107" w:rsidRDefault="00831107" w:rsidP="00831107">
            <w:pPr>
              <w:pStyle w:val="TAL"/>
              <w:rPr>
                <w:del w:id="413" w:author="MCC160" w:date="2022-03-15T14:40:00Z"/>
                <w:color w:val="000000"/>
              </w:rPr>
            </w:pPr>
            <w:del w:id="414" w:author="MCC160" w:date="2022-03-15T14:40:00Z">
              <w:r w:rsidRPr="005410BD" w:rsidDel="00831107">
                <w:rPr>
                  <w:color w:val="000000"/>
                </w:rPr>
                <w:delText xml:space="preserve">    MIME-part-headers</w:delText>
              </w:r>
            </w:del>
          </w:p>
        </w:tc>
        <w:tc>
          <w:tcPr>
            <w:tcW w:w="1824" w:type="dxa"/>
            <w:shd w:val="clear" w:color="auto" w:fill="auto"/>
            <w:vAlign w:val="center"/>
          </w:tcPr>
          <w:p w14:paraId="102362CC" w14:textId="0C4E60C5" w:rsidR="00831107" w:rsidRPr="005410BD" w:rsidDel="00831107" w:rsidRDefault="00831107" w:rsidP="00831107">
            <w:pPr>
              <w:pStyle w:val="TAL"/>
              <w:rPr>
                <w:del w:id="415" w:author="MCC160" w:date="2022-03-15T14:40:00Z"/>
                <w:color w:val="000000"/>
              </w:rPr>
            </w:pPr>
          </w:p>
        </w:tc>
        <w:tc>
          <w:tcPr>
            <w:tcW w:w="2189" w:type="dxa"/>
            <w:tcBorders>
              <w:top w:val="single" w:sz="4" w:space="0" w:color="auto"/>
              <w:bottom w:val="single" w:sz="4" w:space="0" w:color="auto"/>
            </w:tcBorders>
            <w:shd w:val="clear" w:color="auto" w:fill="auto"/>
          </w:tcPr>
          <w:p w14:paraId="3891F3E4" w14:textId="35E323D5" w:rsidR="00831107" w:rsidRPr="005410BD" w:rsidDel="00831107" w:rsidRDefault="00831107" w:rsidP="00831107">
            <w:pPr>
              <w:pStyle w:val="TAL"/>
              <w:rPr>
                <w:del w:id="416" w:author="MCC160" w:date="2022-03-15T14:40:00Z"/>
                <w:color w:val="000000"/>
              </w:rPr>
            </w:pPr>
          </w:p>
        </w:tc>
        <w:tc>
          <w:tcPr>
            <w:tcW w:w="1460" w:type="dxa"/>
            <w:shd w:val="clear" w:color="auto" w:fill="auto"/>
          </w:tcPr>
          <w:p w14:paraId="52464C1E" w14:textId="65E27A0B" w:rsidR="00831107" w:rsidRPr="005410BD" w:rsidDel="00831107" w:rsidRDefault="00831107" w:rsidP="00831107">
            <w:pPr>
              <w:pStyle w:val="TAL"/>
              <w:rPr>
                <w:del w:id="417" w:author="MCC160" w:date="2022-03-15T14:40:00Z"/>
                <w:color w:val="000000"/>
              </w:rPr>
            </w:pPr>
          </w:p>
        </w:tc>
        <w:tc>
          <w:tcPr>
            <w:tcW w:w="1188" w:type="dxa"/>
            <w:shd w:val="clear" w:color="auto" w:fill="auto"/>
            <w:vAlign w:val="bottom"/>
          </w:tcPr>
          <w:p w14:paraId="6DE2F004" w14:textId="3C70E5C4" w:rsidR="00831107" w:rsidRPr="005410BD" w:rsidDel="00831107" w:rsidRDefault="00831107" w:rsidP="00831107">
            <w:pPr>
              <w:pStyle w:val="TAL"/>
              <w:rPr>
                <w:del w:id="418" w:author="MCC160" w:date="2022-03-15T14:40:00Z"/>
                <w:color w:val="000000"/>
              </w:rPr>
            </w:pPr>
          </w:p>
        </w:tc>
      </w:tr>
      <w:tr w:rsidR="00831107" w:rsidRPr="005410BD" w14:paraId="5A1F48A9" w14:textId="77777777" w:rsidTr="00004E02">
        <w:tc>
          <w:tcPr>
            <w:tcW w:w="2973" w:type="dxa"/>
            <w:shd w:val="clear" w:color="auto" w:fill="auto"/>
            <w:vAlign w:val="center"/>
          </w:tcPr>
          <w:p w14:paraId="52652F3B" w14:textId="77777777" w:rsidR="00831107" w:rsidRPr="005410BD" w:rsidRDefault="00831107" w:rsidP="00831107">
            <w:pPr>
              <w:pStyle w:val="TAL"/>
              <w:rPr>
                <w:b/>
                <w:color w:val="000000"/>
              </w:rPr>
            </w:pPr>
            <w:r w:rsidRPr="005410BD">
              <w:rPr>
                <w:color w:val="000000"/>
              </w:rPr>
              <w:t xml:space="preserve">    MIME-part-body</w:t>
            </w:r>
          </w:p>
        </w:tc>
        <w:tc>
          <w:tcPr>
            <w:tcW w:w="1824" w:type="dxa"/>
            <w:shd w:val="clear" w:color="auto" w:fill="auto"/>
          </w:tcPr>
          <w:p w14:paraId="0ED1CE64" w14:textId="77777777" w:rsidR="00831107" w:rsidRPr="005410BD" w:rsidRDefault="00831107" w:rsidP="00831107">
            <w:pPr>
              <w:pStyle w:val="TAL"/>
              <w:rPr>
                <w:color w:val="000000"/>
              </w:rPr>
            </w:pPr>
            <w:r w:rsidRPr="005410BD">
              <w:rPr>
                <w:color w:val="000000"/>
              </w:rPr>
              <w:t>MCVideo-Info as described in Table 6.2.1.3.3-2</w:t>
            </w:r>
          </w:p>
        </w:tc>
        <w:tc>
          <w:tcPr>
            <w:tcW w:w="2189" w:type="dxa"/>
            <w:tcBorders>
              <w:top w:val="single" w:sz="4" w:space="0" w:color="auto"/>
              <w:bottom w:val="single" w:sz="4" w:space="0" w:color="auto"/>
            </w:tcBorders>
            <w:shd w:val="clear" w:color="auto" w:fill="auto"/>
          </w:tcPr>
          <w:p w14:paraId="21E791A5" w14:textId="77777777" w:rsidR="00831107" w:rsidRPr="005410BD" w:rsidRDefault="00831107" w:rsidP="00831107">
            <w:pPr>
              <w:pStyle w:val="TAL"/>
              <w:rPr>
                <w:color w:val="000000"/>
              </w:rPr>
            </w:pPr>
          </w:p>
        </w:tc>
        <w:tc>
          <w:tcPr>
            <w:tcW w:w="1460" w:type="dxa"/>
            <w:shd w:val="clear" w:color="auto" w:fill="auto"/>
          </w:tcPr>
          <w:p w14:paraId="4BCB2D13" w14:textId="77777777" w:rsidR="00831107" w:rsidRPr="005410BD" w:rsidRDefault="00831107" w:rsidP="00831107">
            <w:pPr>
              <w:pStyle w:val="TAL"/>
              <w:rPr>
                <w:color w:val="000000"/>
              </w:rPr>
            </w:pPr>
          </w:p>
        </w:tc>
        <w:tc>
          <w:tcPr>
            <w:tcW w:w="1188" w:type="dxa"/>
            <w:shd w:val="clear" w:color="auto" w:fill="auto"/>
            <w:vAlign w:val="bottom"/>
          </w:tcPr>
          <w:p w14:paraId="4C8D0C57" w14:textId="77777777" w:rsidR="00831107" w:rsidRPr="005410BD" w:rsidRDefault="00831107" w:rsidP="00831107">
            <w:pPr>
              <w:pStyle w:val="TAL"/>
              <w:rPr>
                <w:color w:val="000000"/>
              </w:rPr>
            </w:pPr>
          </w:p>
        </w:tc>
      </w:tr>
    </w:tbl>
    <w:p w14:paraId="1E75B7FE" w14:textId="77777777" w:rsidR="00831107" w:rsidRPr="005410BD" w:rsidRDefault="00831107" w:rsidP="00831107">
      <w:pPr>
        <w:rPr>
          <w:ins w:id="419" w:author="MCC160" w:date="2022-03-15T14:43:00Z"/>
        </w:rPr>
      </w:pPr>
    </w:p>
    <w:p w14:paraId="2520421F" w14:textId="62106F0D" w:rsidR="00831107" w:rsidRPr="005410BD" w:rsidRDefault="00831107" w:rsidP="00831107">
      <w:pPr>
        <w:pStyle w:val="TH"/>
        <w:rPr>
          <w:ins w:id="420" w:author="MCC160" w:date="2022-03-15T14:43:00Z"/>
        </w:rPr>
      </w:pPr>
      <w:ins w:id="421" w:author="MCC160" w:date="2022-03-15T14:43:00Z">
        <w:r w:rsidRPr="005410BD">
          <w:t xml:space="preserve">Table 6.2.1.3.3-1A: SDP </w:t>
        </w:r>
      </w:ins>
      <w:ins w:id="422" w:author="MCC160" w:date="2022-03-16T15:31:00Z">
        <w:r w:rsidR="00656898" w:rsidRPr="005410BD">
          <w:t xml:space="preserve">message </w:t>
        </w:r>
      </w:ins>
      <w:ins w:id="423" w:author="MCC160" w:date="2022-03-15T14:43:00Z">
        <w:r w:rsidRPr="005410BD">
          <w:t>in SIP INVITE (Table 6.2.1.3.</w:t>
        </w:r>
      </w:ins>
      <w:ins w:id="424" w:author="MCC160" w:date="2022-03-15T14:51:00Z">
        <w:r w:rsidRPr="005410BD">
          <w:t>3</w:t>
        </w:r>
      </w:ins>
      <w:ins w:id="425" w:author="MCC160" w:date="2022-03-15T14:43:00Z">
        <w:r w:rsidRPr="005410BD">
          <w:t>-1)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107" w:rsidRPr="005410BD" w14:paraId="3E1A2EB4" w14:textId="77777777" w:rsidTr="003E36CA">
        <w:trPr>
          <w:tblHeader/>
          <w:ins w:id="426" w:author="MCC160" w:date="2022-03-15T14:43:00Z"/>
        </w:trPr>
        <w:tc>
          <w:tcPr>
            <w:tcW w:w="9531" w:type="dxa"/>
          </w:tcPr>
          <w:p w14:paraId="6195779A" w14:textId="65D64F09" w:rsidR="00831107" w:rsidRPr="005410BD" w:rsidRDefault="00831107" w:rsidP="003E36CA">
            <w:pPr>
              <w:pStyle w:val="TAL"/>
              <w:keepNext w:val="0"/>
              <w:keepLines w:val="0"/>
              <w:widowControl w:val="0"/>
              <w:rPr>
                <w:ins w:id="427" w:author="MCC160" w:date="2022-03-15T14:43:00Z"/>
                <w:color w:val="000000"/>
              </w:rPr>
            </w:pPr>
            <w:ins w:id="428" w:author="MCC160" w:date="2022-03-15T14:43:00Z">
              <w:r w:rsidRPr="005410BD">
                <w:rPr>
                  <w:color w:val="000000"/>
                </w:rPr>
                <w:t xml:space="preserve">Derivation Path: TS 36.579-1 [2], Table 5.5.3.1.1-2, condition </w:t>
              </w:r>
              <w:r w:rsidRPr="005410BD">
                <w:t xml:space="preserve">FIRST_SDP_FROM_UE, INITIAL_SDP_OFFER, </w:t>
              </w:r>
            </w:ins>
            <w:ins w:id="429" w:author="MCC160" w:date="2022-03-15T14:45:00Z">
              <w:r w:rsidRPr="005410BD">
                <w:t xml:space="preserve">PRIVATE-CALL, </w:t>
              </w:r>
            </w:ins>
            <w:ins w:id="430" w:author="MCC160" w:date="2022-03-15T14:43:00Z">
              <w:r w:rsidRPr="005410BD">
                <w:t>IMPLICIT_GRANT_REQUESTED</w:t>
              </w:r>
            </w:ins>
          </w:p>
        </w:tc>
      </w:tr>
    </w:tbl>
    <w:p w14:paraId="7D335A2D" w14:textId="77777777" w:rsidR="00AE5AC2" w:rsidRPr="005410BD" w:rsidRDefault="00AE5AC2" w:rsidP="00AE5AC2"/>
    <w:p w14:paraId="361767EF" w14:textId="77777777" w:rsidR="00AE5AC2" w:rsidRPr="005410BD" w:rsidRDefault="00AE5AC2" w:rsidP="00AE5AC2">
      <w:pPr>
        <w:pStyle w:val="TH"/>
      </w:pPr>
      <w:r w:rsidRPr="005410BD">
        <w:t>Table 6.2.1.3.3-2: MCVideo-Info in SIP INVITE (Table 6.2.1.3.3-1)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14:paraId="4CE57327" w14:textId="77777777" w:rsidTr="00004E02">
        <w:trPr>
          <w:tblHeader/>
        </w:trPr>
        <w:tc>
          <w:tcPr>
            <w:tcW w:w="9634" w:type="dxa"/>
          </w:tcPr>
          <w:p w14:paraId="3AFB11C5" w14:textId="68582B1B" w:rsidR="00AE5AC2" w:rsidRPr="005410BD" w:rsidRDefault="00AE5AC2" w:rsidP="00004E02">
            <w:pPr>
              <w:pStyle w:val="TAL"/>
            </w:pPr>
            <w:r w:rsidRPr="005410BD">
              <w:t>Derivation Path: TS 36.579-1 [2], Table 5.5.3.2.1-2, condition PRIVATE-CALL</w:t>
            </w:r>
            <w:ins w:id="431" w:author="MCC160" w:date="2022-03-15T14:46:00Z">
              <w:r w:rsidR="00831107" w:rsidRPr="005410BD">
                <w:t>, INVITE_REFER</w:t>
              </w:r>
            </w:ins>
          </w:p>
        </w:tc>
      </w:tr>
    </w:tbl>
    <w:p w14:paraId="197F8F0A" w14:textId="77777777" w:rsidR="00AE5AC2" w:rsidRPr="005410BD" w:rsidRDefault="00AE5AC2" w:rsidP="00AE5AC2"/>
    <w:p w14:paraId="4D9F2D60" w14:textId="1B1D8556" w:rsidR="00AE5AC2" w:rsidRPr="005410BD" w:rsidRDefault="00AE5AC2" w:rsidP="00AE5AC2">
      <w:pPr>
        <w:pStyle w:val="TH"/>
      </w:pPr>
      <w:r w:rsidRPr="005410BD">
        <w:t>Table 6.2.1.3.3-3: SIP 200 (OK) (Step</w:t>
      </w:r>
      <w:del w:id="432" w:author="MCC160" w:date="2022-03-15T14:53:00Z">
        <w:r w:rsidRPr="005410BD" w:rsidDel="00831107">
          <w:delText>s</w:delText>
        </w:r>
      </w:del>
      <w:r w:rsidRPr="005410BD">
        <w:t xml:space="preserve"> </w:t>
      </w:r>
      <w:ins w:id="433" w:author="MCC160" w:date="2022-03-15T14:44:00Z">
        <w:r w:rsidR="00831107" w:rsidRPr="005410BD">
          <w:t>2</w:t>
        </w:r>
      </w:ins>
      <w:del w:id="434" w:author="MCC160" w:date="2022-03-15T14:44:00Z">
        <w:r w:rsidRPr="005410BD" w:rsidDel="00831107">
          <w:delText>4</w:delText>
        </w:r>
      </w:del>
      <w:del w:id="435" w:author="MCC160" w:date="2022-03-15T14:53:00Z">
        <w:r w:rsidRPr="005410BD" w:rsidDel="00831107">
          <w:delText xml:space="preserve">, </w:delText>
        </w:r>
      </w:del>
      <w:del w:id="436" w:author="MCC160" w:date="2022-03-15T14:44:00Z">
        <w:r w:rsidRPr="005410BD" w:rsidDel="00831107">
          <w:delText>20</w:delText>
        </w:r>
      </w:del>
      <w:del w:id="437" w:author="MCC160" w:date="2022-03-15T14:53:00Z">
        <w:r w:rsidRPr="005410BD" w:rsidDel="00831107">
          <w:delText>, 3</w:delText>
        </w:r>
      </w:del>
      <w:del w:id="438" w:author="MCC160" w:date="2022-03-15T14:45:00Z">
        <w:r w:rsidRPr="005410BD" w:rsidDel="00831107">
          <w:delText>2</w:delText>
        </w:r>
      </w:del>
      <w:r w:rsidRPr="005410BD">
        <w:t>, Table 6.2.1.3.2-1</w:t>
      </w:r>
      <w:ins w:id="439" w:author="MCC160" w:date="2022-03-15T14:44:00Z">
        <w:r w:rsidR="00831107" w:rsidRPr="005410BD">
          <w:t>; Step 4, TS 36.579-1 [2] Table 5.3B.1.3-1</w:t>
        </w:r>
      </w:ins>
      <w:r w:rsidRPr="005410BD">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40" w:author="MCC160" w:date="2022-03-15T14:47: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441">
          <w:tblGrid>
            <w:gridCol w:w="2709"/>
            <w:gridCol w:w="2187"/>
            <w:gridCol w:w="2187"/>
            <w:gridCol w:w="1367"/>
            <w:gridCol w:w="1184"/>
          </w:tblGrid>
        </w:tblGridChange>
      </w:tblGrid>
      <w:tr w:rsidR="00AE5AC2" w:rsidRPr="005410BD" w14:paraId="0A7E4442" w14:textId="77777777" w:rsidTr="00831107">
        <w:trPr>
          <w:tblHeader/>
          <w:trPrChange w:id="442" w:author="MCC160" w:date="2022-03-15T14:47:00Z">
            <w:trPr>
              <w:tblHeader/>
            </w:trPr>
          </w:trPrChange>
        </w:trPr>
        <w:tc>
          <w:tcPr>
            <w:tcW w:w="9634" w:type="dxa"/>
            <w:gridSpan w:val="5"/>
            <w:tcPrChange w:id="443" w:author="MCC160" w:date="2022-03-15T14:47:00Z">
              <w:tcPr>
                <w:tcW w:w="9517" w:type="dxa"/>
                <w:gridSpan w:val="5"/>
              </w:tcPr>
            </w:tcPrChange>
          </w:tcPr>
          <w:p w14:paraId="6E9CA54C" w14:textId="77777777" w:rsidR="00AE5AC2" w:rsidRPr="005410BD" w:rsidRDefault="00AE5AC2" w:rsidP="00004E02">
            <w:pPr>
              <w:pStyle w:val="TAL"/>
              <w:keepLines w:val="0"/>
              <w:widowControl w:val="0"/>
              <w:rPr>
                <w:bCs/>
                <w:color w:val="000000"/>
              </w:rPr>
            </w:pPr>
            <w:r w:rsidRPr="005410BD">
              <w:rPr>
                <w:bCs/>
                <w:color w:val="000000"/>
              </w:rPr>
              <w:t>Derivation Path: TS 36.579-1 [2], Table 5.5.2.17.1.2-1, condition</w:t>
            </w:r>
            <w:del w:id="444" w:author="MCC160" w:date="2022-03-15T14:46:00Z">
              <w:r w:rsidRPr="005410BD" w:rsidDel="00831107">
                <w:rPr>
                  <w:bCs/>
                  <w:color w:val="000000"/>
                </w:rPr>
                <w:delText>s MCVIDEO,</w:delText>
              </w:r>
            </w:del>
            <w:r w:rsidRPr="005410BD">
              <w:rPr>
                <w:bCs/>
                <w:color w:val="000000"/>
              </w:rPr>
              <w:t xml:space="preserve"> INVITE-RSP</w:t>
            </w:r>
          </w:p>
        </w:tc>
      </w:tr>
      <w:tr w:rsidR="00AE5AC2" w:rsidRPr="005410BD" w14:paraId="654B5E20" w14:textId="7D4D7124" w:rsidTr="00831107">
        <w:trPr>
          <w:tblHeader/>
          <w:trPrChange w:id="445" w:author="MCC160" w:date="2022-03-15T14:47:00Z">
            <w:trPr>
              <w:tblHeader/>
            </w:trPr>
          </w:trPrChange>
        </w:trPr>
        <w:tc>
          <w:tcPr>
            <w:tcW w:w="2709" w:type="dxa"/>
            <w:tcPrChange w:id="446" w:author="MCC160" w:date="2022-03-15T14:47:00Z">
              <w:tcPr>
                <w:tcW w:w="2677" w:type="dxa"/>
              </w:tcPr>
            </w:tcPrChange>
          </w:tcPr>
          <w:p w14:paraId="290D3DF8" w14:textId="34EC46E8" w:rsidR="00AE5AC2" w:rsidRPr="005410BD" w:rsidRDefault="00AE5AC2" w:rsidP="00004E02">
            <w:pPr>
              <w:pStyle w:val="TAH"/>
              <w:keepLines w:val="0"/>
              <w:widowControl w:val="0"/>
              <w:rPr>
                <w:color w:val="000000"/>
              </w:rPr>
            </w:pPr>
            <w:r w:rsidRPr="005410BD">
              <w:rPr>
                <w:color w:val="000000"/>
              </w:rPr>
              <w:t>Information Element</w:t>
            </w:r>
          </w:p>
        </w:tc>
        <w:tc>
          <w:tcPr>
            <w:tcW w:w="2187" w:type="dxa"/>
            <w:tcPrChange w:id="447" w:author="MCC160" w:date="2022-03-15T14:47:00Z">
              <w:tcPr>
                <w:tcW w:w="2160" w:type="dxa"/>
              </w:tcPr>
            </w:tcPrChange>
          </w:tcPr>
          <w:p w14:paraId="7C0F0A16" w14:textId="412B93A7" w:rsidR="00AE5AC2" w:rsidRPr="005410BD" w:rsidRDefault="00AE5AC2" w:rsidP="00004E02">
            <w:pPr>
              <w:pStyle w:val="TAH"/>
              <w:keepLines w:val="0"/>
              <w:widowControl w:val="0"/>
              <w:rPr>
                <w:color w:val="000000"/>
              </w:rPr>
            </w:pPr>
            <w:r w:rsidRPr="005410BD">
              <w:rPr>
                <w:color w:val="000000"/>
              </w:rPr>
              <w:t>Value/remark</w:t>
            </w:r>
          </w:p>
        </w:tc>
        <w:tc>
          <w:tcPr>
            <w:tcW w:w="2187" w:type="dxa"/>
            <w:tcBorders>
              <w:bottom w:val="single" w:sz="4" w:space="0" w:color="auto"/>
            </w:tcBorders>
            <w:tcPrChange w:id="448" w:author="MCC160" w:date="2022-03-15T14:47:00Z">
              <w:tcPr>
                <w:tcW w:w="2160" w:type="dxa"/>
                <w:tcBorders>
                  <w:bottom w:val="single" w:sz="4" w:space="0" w:color="auto"/>
                </w:tcBorders>
              </w:tcPr>
            </w:tcPrChange>
          </w:tcPr>
          <w:p w14:paraId="6802FAA1" w14:textId="1BD46CE9" w:rsidR="00AE5AC2" w:rsidRPr="005410BD" w:rsidRDefault="00AE5AC2" w:rsidP="00004E02">
            <w:pPr>
              <w:pStyle w:val="TAH"/>
              <w:keepLines w:val="0"/>
              <w:widowControl w:val="0"/>
              <w:rPr>
                <w:color w:val="000000"/>
              </w:rPr>
            </w:pPr>
            <w:r w:rsidRPr="005410BD">
              <w:rPr>
                <w:color w:val="000000"/>
              </w:rPr>
              <w:t>Comment</w:t>
            </w:r>
          </w:p>
        </w:tc>
        <w:tc>
          <w:tcPr>
            <w:tcW w:w="1367" w:type="dxa"/>
            <w:tcPrChange w:id="449" w:author="MCC160" w:date="2022-03-15T14:47:00Z">
              <w:tcPr>
                <w:tcW w:w="1350" w:type="dxa"/>
              </w:tcPr>
            </w:tcPrChange>
          </w:tcPr>
          <w:p w14:paraId="5555F071" w14:textId="4D84D260" w:rsidR="00AE5AC2" w:rsidRPr="005410BD" w:rsidRDefault="00AE5AC2" w:rsidP="00004E02">
            <w:pPr>
              <w:pStyle w:val="TAH"/>
              <w:keepLines w:val="0"/>
              <w:widowControl w:val="0"/>
              <w:rPr>
                <w:color w:val="000000"/>
              </w:rPr>
            </w:pPr>
            <w:r w:rsidRPr="005410BD">
              <w:rPr>
                <w:color w:val="000000"/>
              </w:rPr>
              <w:t>Reference</w:t>
            </w:r>
          </w:p>
        </w:tc>
        <w:tc>
          <w:tcPr>
            <w:tcW w:w="1184" w:type="dxa"/>
            <w:tcPrChange w:id="450" w:author="MCC160" w:date="2022-03-15T14:47:00Z">
              <w:tcPr>
                <w:tcW w:w="1170" w:type="dxa"/>
              </w:tcPr>
            </w:tcPrChange>
          </w:tcPr>
          <w:p w14:paraId="5CF605DA" w14:textId="184DD768" w:rsidR="00AE5AC2" w:rsidRPr="005410BD" w:rsidRDefault="00AE5AC2" w:rsidP="00004E02">
            <w:pPr>
              <w:pStyle w:val="TAH"/>
              <w:keepLines w:val="0"/>
              <w:widowControl w:val="0"/>
              <w:rPr>
                <w:color w:val="000000"/>
              </w:rPr>
            </w:pPr>
            <w:r w:rsidRPr="005410BD">
              <w:rPr>
                <w:color w:val="000000"/>
              </w:rPr>
              <w:t>Condition</w:t>
            </w:r>
          </w:p>
        </w:tc>
      </w:tr>
      <w:tr w:rsidR="00AE5AC2" w:rsidRPr="005410BD" w14:paraId="1183CFCF" w14:textId="358E7968" w:rsidTr="00831107">
        <w:tc>
          <w:tcPr>
            <w:tcW w:w="2709" w:type="dxa"/>
            <w:vAlign w:val="center"/>
            <w:tcPrChange w:id="451" w:author="MCC160" w:date="2022-03-15T14:47:00Z">
              <w:tcPr>
                <w:tcW w:w="2677" w:type="dxa"/>
                <w:vAlign w:val="center"/>
              </w:tcPr>
            </w:tcPrChange>
          </w:tcPr>
          <w:p w14:paraId="1766DAFA" w14:textId="092A240B" w:rsidR="00AE5AC2" w:rsidRPr="005410BD" w:rsidRDefault="00AE5AC2" w:rsidP="00004E02">
            <w:pPr>
              <w:pStyle w:val="TAL"/>
              <w:keepNext w:val="0"/>
              <w:keepLines w:val="0"/>
              <w:widowControl w:val="0"/>
              <w:rPr>
                <w:rFonts w:cs="Arial"/>
                <w:b/>
                <w:bCs/>
                <w:color w:val="000000"/>
                <w:szCs w:val="18"/>
              </w:rPr>
            </w:pPr>
            <w:r w:rsidRPr="005410BD">
              <w:rPr>
                <w:rFonts w:cs="Arial"/>
                <w:b/>
                <w:color w:val="000000"/>
                <w:szCs w:val="18"/>
              </w:rPr>
              <w:t>Message-body</w:t>
            </w:r>
          </w:p>
        </w:tc>
        <w:tc>
          <w:tcPr>
            <w:tcW w:w="2187" w:type="dxa"/>
            <w:tcPrChange w:id="452" w:author="MCC160" w:date="2022-03-15T14:47:00Z">
              <w:tcPr>
                <w:tcW w:w="2160" w:type="dxa"/>
              </w:tcPr>
            </w:tcPrChange>
          </w:tcPr>
          <w:p w14:paraId="5FEB6B21" w14:textId="30B56382" w:rsidR="00AE5AC2" w:rsidRPr="005410BD" w:rsidRDefault="00AE5AC2" w:rsidP="00004E02">
            <w:pPr>
              <w:pStyle w:val="TAL"/>
              <w:keepNext w:val="0"/>
              <w:keepLines w:val="0"/>
              <w:widowControl w:val="0"/>
              <w:rPr>
                <w:b/>
                <w:color w:val="000000"/>
              </w:rPr>
            </w:pPr>
          </w:p>
        </w:tc>
        <w:tc>
          <w:tcPr>
            <w:tcW w:w="2187" w:type="dxa"/>
            <w:tcBorders>
              <w:bottom w:val="single" w:sz="4" w:space="0" w:color="auto"/>
            </w:tcBorders>
            <w:tcPrChange w:id="453" w:author="MCC160" w:date="2022-03-15T14:47:00Z">
              <w:tcPr>
                <w:tcW w:w="2160" w:type="dxa"/>
                <w:tcBorders>
                  <w:bottom w:val="single" w:sz="4" w:space="0" w:color="auto"/>
                </w:tcBorders>
              </w:tcPr>
            </w:tcPrChange>
          </w:tcPr>
          <w:p w14:paraId="6579C7AC" w14:textId="39B73DD4" w:rsidR="00AE5AC2" w:rsidRPr="005410BD" w:rsidRDefault="00AE5AC2" w:rsidP="00004E02">
            <w:pPr>
              <w:pStyle w:val="TAL"/>
              <w:keepNext w:val="0"/>
              <w:keepLines w:val="0"/>
              <w:widowControl w:val="0"/>
              <w:rPr>
                <w:b/>
                <w:color w:val="000000"/>
              </w:rPr>
            </w:pPr>
          </w:p>
        </w:tc>
        <w:tc>
          <w:tcPr>
            <w:tcW w:w="1367" w:type="dxa"/>
            <w:tcPrChange w:id="454" w:author="MCC160" w:date="2022-03-15T14:47:00Z">
              <w:tcPr>
                <w:tcW w:w="1350" w:type="dxa"/>
              </w:tcPr>
            </w:tcPrChange>
          </w:tcPr>
          <w:p w14:paraId="0BEE06E7" w14:textId="45CBD26B" w:rsidR="00AE5AC2" w:rsidRPr="005410BD" w:rsidRDefault="00AE5AC2" w:rsidP="00004E02">
            <w:pPr>
              <w:pStyle w:val="TAL"/>
              <w:keepNext w:val="0"/>
              <w:keepLines w:val="0"/>
              <w:widowControl w:val="0"/>
              <w:rPr>
                <w:bCs/>
                <w:color w:val="000000"/>
              </w:rPr>
            </w:pPr>
          </w:p>
        </w:tc>
        <w:tc>
          <w:tcPr>
            <w:tcW w:w="1184" w:type="dxa"/>
            <w:vAlign w:val="bottom"/>
            <w:tcPrChange w:id="455" w:author="MCC160" w:date="2022-03-15T14:47:00Z">
              <w:tcPr>
                <w:tcW w:w="1170" w:type="dxa"/>
                <w:vAlign w:val="bottom"/>
              </w:tcPr>
            </w:tcPrChange>
          </w:tcPr>
          <w:p w14:paraId="458B713B" w14:textId="37543BFF" w:rsidR="00AE5AC2" w:rsidRPr="005410BD" w:rsidRDefault="00AE5AC2" w:rsidP="00004E02">
            <w:pPr>
              <w:pStyle w:val="TAL"/>
              <w:keepNext w:val="0"/>
              <w:keepLines w:val="0"/>
              <w:widowControl w:val="0"/>
              <w:rPr>
                <w:b/>
                <w:color w:val="000000"/>
              </w:rPr>
            </w:pPr>
          </w:p>
        </w:tc>
      </w:tr>
      <w:tr w:rsidR="00AE5AC2" w:rsidRPr="005410BD" w:rsidDel="00831107" w14:paraId="6C2BF527" w14:textId="36E77743" w:rsidTr="00831107">
        <w:trPr>
          <w:del w:id="456" w:author="MCC160" w:date="2022-03-15T14:49:00Z"/>
        </w:trPr>
        <w:tc>
          <w:tcPr>
            <w:tcW w:w="2709" w:type="dxa"/>
            <w:vAlign w:val="center"/>
            <w:tcPrChange w:id="457" w:author="MCC160" w:date="2022-03-15T14:47:00Z">
              <w:tcPr>
                <w:tcW w:w="2677" w:type="dxa"/>
                <w:vAlign w:val="center"/>
              </w:tcPr>
            </w:tcPrChange>
          </w:tcPr>
          <w:p w14:paraId="08C7F6D8" w14:textId="44503104" w:rsidR="00AE5AC2" w:rsidRPr="005410BD" w:rsidDel="00831107" w:rsidRDefault="00AE5AC2" w:rsidP="00004E02">
            <w:pPr>
              <w:pStyle w:val="TAL"/>
              <w:keepNext w:val="0"/>
              <w:keepLines w:val="0"/>
              <w:widowControl w:val="0"/>
              <w:rPr>
                <w:del w:id="458" w:author="MCC160" w:date="2022-03-15T14:49:00Z"/>
                <w:rFonts w:cs="Arial"/>
                <w:bCs/>
                <w:color w:val="000000"/>
                <w:szCs w:val="18"/>
              </w:rPr>
            </w:pPr>
            <w:del w:id="459" w:author="MCC160" w:date="2022-03-15T14:49:00Z">
              <w:r w:rsidRPr="005410BD" w:rsidDel="00831107">
                <w:rPr>
                  <w:bCs/>
                  <w:color w:val="000000"/>
                </w:rPr>
                <w:delText xml:space="preserve">  MIME body part</w:delText>
              </w:r>
            </w:del>
          </w:p>
        </w:tc>
        <w:tc>
          <w:tcPr>
            <w:tcW w:w="2187" w:type="dxa"/>
            <w:vAlign w:val="center"/>
            <w:tcPrChange w:id="460" w:author="MCC160" w:date="2022-03-15T14:47:00Z">
              <w:tcPr>
                <w:tcW w:w="2160" w:type="dxa"/>
                <w:vAlign w:val="center"/>
              </w:tcPr>
            </w:tcPrChange>
          </w:tcPr>
          <w:p w14:paraId="7A556A3F" w14:textId="53753FB1" w:rsidR="00AE5AC2" w:rsidRPr="005410BD" w:rsidDel="00831107" w:rsidRDefault="00AE5AC2" w:rsidP="00004E02">
            <w:pPr>
              <w:pStyle w:val="TAL"/>
              <w:keepNext w:val="0"/>
              <w:keepLines w:val="0"/>
              <w:widowControl w:val="0"/>
              <w:rPr>
                <w:del w:id="461" w:author="MCC160" w:date="2022-03-15T14:49:00Z"/>
                <w:bCs/>
                <w:color w:val="000000"/>
              </w:rPr>
            </w:pPr>
          </w:p>
        </w:tc>
        <w:tc>
          <w:tcPr>
            <w:tcW w:w="2187" w:type="dxa"/>
            <w:tcBorders>
              <w:top w:val="single" w:sz="4" w:space="0" w:color="auto"/>
              <w:bottom w:val="single" w:sz="4" w:space="0" w:color="auto"/>
            </w:tcBorders>
            <w:tcPrChange w:id="462" w:author="MCC160" w:date="2022-03-15T14:47:00Z">
              <w:tcPr>
                <w:tcW w:w="2160" w:type="dxa"/>
                <w:tcBorders>
                  <w:top w:val="single" w:sz="4" w:space="0" w:color="auto"/>
                  <w:bottom w:val="single" w:sz="4" w:space="0" w:color="auto"/>
                </w:tcBorders>
              </w:tcPr>
            </w:tcPrChange>
          </w:tcPr>
          <w:p w14:paraId="39D9F26A" w14:textId="6A1D17A2" w:rsidR="00AE5AC2" w:rsidRPr="005410BD" w:rsidDel="00831107" w:rsidRDefault="00AE5AC2" w:rsidP="00004E02">
            <w:pPr>
              <w:pStyle w:val="TAL"/>
              <w:keepNext w:val="0"/>
              <w:keepLines w:val="0"/>
              <w:widowControl w:val="0"/>
              <w:rPr>
                <w:del w:id="463" w:author="MCC160" w:date="2022-03-15T14:49:00Z"/>
                <w:bCs/>
                <w:color w:val="000000"/>
              </w:rPr>
            </w:pPr>
            <w:del w:id="464" w:author="MCC160" w:date="2022-03-15T14:49:00Z">
              <w:r w:rsidRPr="005410BD" w:rsidDel="00831107">
                <w:rPr>
                  <w:bCs/>
                  <w:color w:val="000000"/>
                </w:rPr>
                <w:delText>MCVideo</w:delText>
              </w:r>
            </w:del>
          </w:p>
        </w:tc>
        <w:tc>
          <w:tcPr>
            <w:tcW w:w="1367" w:type="dxa"/>
            <w:tcPrChange w:id="465" w:author="MCC160" w:date="2022-03-15T14:47:00Z">
              <w:tcPr>
                <w:tcW w:w="1350" w:type="dxa"/>
              </w:tcPr>
            </w:tcPrChange>
          </w:tcPr>
          <w:p w14:paraId="7935AC57" w14:textId="79209371" w:rsidR="00AE5AC2" w:rsidRPr="005410BD" w:rsidDel="00831107" w:rsidRDefault="00AE5AC2" w:rsidP="00004E02">
            <w:pPr>
              <w:pStyle w:val="TAL"/>
              <w:keepNext w:val="0"/>
              <w:keepLines w:val="0"/>
              <w:widowControl w:val="0"/>
              <w:rPr>
                <w:del w:id="466" w:author="MCC160" w:date="2022-03-15T14:49:00Z"/>
                <w:bCs/>
                <w:color w:val="000000"/>
              </w:rPr>
            </w:pPr>
          </w:p>
        </w:tc>
        <w:tc>
          <w:tcPr>
            <w:tcW w:w="1184" w:type="dxa"/>
            <w:vAlign w:val="bottom"/>
            <w:tcPrChange w:id="467" w:author="MCC160" w:date="2022-03-15T14:47:00Z">
              <w:tcPr>
                <w:tcW w:w="1170" w:type="dxa"/>
                <w:vAlign w:val="bottom"/>
              </w:tcPr>
            </w:tcPrChange>
          </w:tcPr>
          <w:p w14:paraId="1B216BA9" w14:textId="71C53DF9" w:rsidR="00AE5AC2" w:rsidRPr="005410BD" w:rsidDel="00831107" w:rsidRDefault="00AE5AC2" w:rsidP="00004E02">
            <w:pPr>
              <w:pStyle w:val="TAL"/>
              <w:keepNext w:val="0"/>
              <w:keepLines w:val="0"/>
              <w:widowControl w:val="0"/>
              <w:rPr>
                <w:del w:id="468" w:author="MCC160" w:date="2022-03-15T14:49:00Z"/>
                <w:bCs/>
                <w:color w:val="000000"/>
              </w:rPr>
            </w:pPr>
          </w:p>
        </w:tc>
      </w:tr>
      <w:tr w:rsidR="00AE5AC2" w:rsidRPr="005410BD" w:rsidDel="00831107" w14:paraId="2CD3C979" w14:textId="7A902C15" w:rsidTr="00831107">
        <w:trPr>
          <w:del w:id="469" w:author="MCC160" w:date="2022-03-15T14:49:00Z"/>
        </w:trPr>
        <w:tc>
          <w:tcPr>
            <w:tcW w:w="2709" w:type="dxa"/>
            <w:vAlign w:val="center"/>
            <w:tcPrChange w:id="470" w:author="MCC160" w:date="2022-03-15T14:47:00Z">
              <w:tcPr>
                <w:tcW w:w="2677" w:type="dxa"/>
                <w:vAlign w:val="center"/>
              </w:tcPr>
            </w:tcPrChange>
          </w:tcPr>
          <w:p w14:paraId="6D68D34C" w14:textId="3BBA5855" w:rsidR="00AE5AC2" w:rsidRPr="005410BD" w:rsidDel="00831107" w:rsidRDefault="00AE5AC2" w:rsidP="00004E02">
            <w:pPr>
              <w:pStyle w:val="TAL"/>
              <w:keepNext w:val="0"/>
              <w:keepLines w:val="0"/>
              <w:widowControl w:val="0"/>
              <w:rPr>
                <w:del w:id="471" w:author="MCC160" w:date="2022-03-15T14:49:00Z"/>
                <w:bCs/>
                <w:color w:val="000000"/>
              </w:rPr>
            </w:pPr>
            <w:del w:id="472" w:author="MCC160" w:date="2022-03-15T14:49:00Z">
              <w:r w:rsidRPr="005410BD" w:rsidDel="00831107">
                <w:rPr>
                  <w:bCs/>
                  <w:color w:val="000000"/>
                </w:rPr>
                <w:delText xml:space="preserve">    MIME-part-header</w:delText>
              </w:r>
            </w:del>
          </w:p>
        </w:tc>
        <w:tc>
          <w:tcPr>
            <w:tcW w:w="2187" w:type="dxa"/>
            <w:vAlign w:val="center"/>
            <w:tcPrChange w:id="473" w:author="MCC160" w:date="2022-03-15T14:47:00Z">
              <w:tcPr>
                <w:tcW w:w="2160" w:type="dxa"/>
                <w:vAlign w:val="center"/>
              </w:tcPr>
            </w:tcPrChange>
          </w:tcPr>
          <w:p w14:paraId="697F0DCE" w14:textId="76DB83A0" w:rsidR="00AE5AC2" w:rsidRPr="005410BD" w:rsidDel="00831107" w:rsidRDefault="00AE5AC2" w:rsidP="00004E02">
            <w:pPr>
              <w:pStyle w:val="TAL"/>
              <w:keepNext w:val="0"/>
              <w:keepLines w:val="0"/>
              <w:widowControl w:val="0"/>
              <w:rPr>
                <w:del w:id="474" w:author="MCC160" w:date="2022-03-15T14:49:00Z"/>
                <w:bCs/>
                <w:color w:val="000000"/>
              </w:rPr>
            </w:pPr>
          </w:p>
        </w:tc>
        <w:tc>
          <w:tcPr>
            <w:tcW w:w="2187" w:type="dxa"/>
            <w:tcBorders>
              <w:top w:val="single" w:sz="4" w:space="0" w:color="auto"/>
              <w:bottom w:val="single" w:sz="4" w:space="0" w:color="auto"/>
            </w:tcBorders>
            <w:tcPrChange w:id="475" w:author="MCC160" w:date="2022-03-15T14:47:00Z">
              <w:tcPr>
                <w:tcW w:w="2160" w:type="dxa"/>
                <w:tcBorders>
                  <w:top w:val="single" w:sz="4" w:space="0" w:color="auto"/>
                  <w:bottom w:val="single" w:sz="4" w:space="0" w:color="auto"/>
                </w:tcBorders>
              </w:tcPr>
            </w:tcPrChange>
          </w:tcPr>
          <w:p w14:paraId="4A419A23" w14:textId="5E558DA8" w:rsidR="00AE5AC2" w:rsidRPr="005410BD" w:rsidDel="00831107" w:rsidRDefault="00AE5AC2" w:rsidP="00004E02">
            <w:pPr>
              <w:pStyle w:val="TAL"/>
              <w:keepNext w:val="0"/>
              <w:keepLines w:val="0"/>
              <w:widowControl w:val="0"/>
              <w:rPr>
                <w:del w:id="476" w:author="MCC160" w:date="2022-03-15T14:49:00Z"/>
                <w:bCs/>
                <w:color w:val="000000"/>
              </w:rPr>
            </w:pPr>
          </w:p>
        </w:tc>
        <w:tc>
          <w:tcPr>
            <w:tcW w:w="1367" w:type="dxa"/>
            <w:tcPrChange w:id="477" w:author="MCC160" w:date="2022-03-15T14:47:00Z">
              <w:tcPr>
                <w:tcW w:w="1350" w:type="dxa"/>
              </w:tcPr>
            </w:tcPrChange>
          </w:tcPr>
          <w:p w14:paraId="51C305AF" w14:textId="13283BAD" w:rsidR="00AE5AC2" w:rsidRPr="005410BD" w:rsidDel="00831107" w:rsidRDefault="00AE5AC2" w:rsidP="00004E02">
            <w:pPr>
              <w:pStyle w:val="TAL"/>
              <w:keepNext w:val="0"/>
              <w:keepLines w:val="0"/>
              <w:widowControl w:val="0"/>
              <w:rPr>
                <w:del w:id="478" w:author="MCC160" w:date="2022-03-15T14:49:00Z"/>
                <w:bCs/>
                <w:color w:val="000000"/>
              </w:rPr>
            </w:pPr>
          </w:p>
        </w:tc>
        <w:tc>
          <w:tcPr>
            <w:tcW w:w="1184" w:type="dxa"/>
            <w:vAlign w:val="bottom"/>
            <w:tcPrChange w:id="479" w:author="MCC160" w:date="2022-03-15T14:47:00Z">
              <w:tcPr>
                <w:tcW w:w="1170" w:type="dxa"/>
                <w:vAlign w:val="bottom"/>
              </w:tcPr>
            </w:tcPrChange>
          </w:tcPr>
          <w:p w14:paraId="41BDE3AA" w14:textId="098626EE" w:rsidR="00AE5AC2" w:rsidRPr="005410BD" w:rsidDel="00831107" w:rsidRDefault="00AE5AC2" w:rsidP="00004E02">
            <w:pPr>
              <w:pStyle w:val="TAL"/>
              <w:keepNext w:val="0"/>
              <w:keepLines w:val="0"/>
              <w:widowControl w:val="0"/>
              <w:rPr>
                <w:del w:id="480" w:author="MCC160" w:date="2022-03-15T14:49:00Z"/>
                <w:bCs/>
                <w:color w:val="000000"/>
              </w:rPr>
            </w:pPr>
          </w:p>
        </w:tc>
      </w:tr>
      <w:tr w:rsidR="00831107" w:rsidRPr="005410BD" w14:paraId="1863DEDF" w14:textId="7FD95880" w:rsidTr="003D5DBB">
        <w:trPr>
          <w:trHeight w:val="647"/>
          <w:trPrChange w:id="481" w:author="MCC160" w:date="2022-03-15T14:50:00Z">
            <w:trPr>
              <w:trHeight w:val="647"/>
            </w:trPr>
          </w:trPrChange>
        </w:trPr>
        <w:tc>
          <w:tcPr>
            <w:tcW w:w="2709" w:type="dxa"/>
            <w:vAlign w:val="center"/>
            <w:tcPrChange w:id="482" w:author="MCC160" w:date="2022-03-15T14:50:00Z">
              <w:tcPr>
                <w:tcW w:w="2677" w:type="dxa"/>
                <w:vAlign w:val="center"/>
              </w:tcPr>
            </w:tcPrChange>
          </w:tcPr>
          <w:p w14:paraId="53E50331" w14:textId="4F1647CF" w:rsidR="00831107" w:rsidRPr="005410BD" w:rsidRDefault="00831107" w:rsidP="00831107">
            <w:pPr>
              <w:pStyle w:val="TAL"/>
              <w:keepNext w:val="0"/>
              <w:keepLines w:val="0"/>
              <w:widowControl w:val="0"/>
              <w:rPr>
                <w:rFonts w:cs="Arial"/>
                <w:bCs/>
                <w:color w:val="000000"/>
                <w:szCs w:val="18"/>
              </w:rPr>
            </w:pPr>
            <w:ins w:id="483" w:author="MCC160" w:date="2022-03-15T14:49:00Z">
              <w:r w:rsidRPr="005410BD">
                <w:t xml:space="preserve">  SDP Message</w:t>
              </w:r>
            </w:ins>
            <w:del w:id="484" w:author="MCC160" w:date="2022-03-15T14:49:00Z">
              <w:r w:rsidRPr="005410BD" w:rsidDel="00831107">
                <w:rPr>
                  <w:bCs/>
                  <w:color w:val="000000"/>
                </w:rPr>
                <w:delText xml:space="preserve">    MIME-part-body</w:delText>
              </w:r>
            </w:del>
          </w:p>
        </w:tc>
        <w:tc>
          <w:tcPr>
            <w:tcW w:w="2187" w:type="dxa"/>
            <w:tcPrChange w:id="485" w:author="MCC160" w:date="2022-03-15T14:50:00Z">
              <w:tcPr>
                <w:tcW w:w="2160" w:type="dxa"/>
                <w:vAlign w:val="center"/>
              </w:tcPr>
            </w:tcPrChange>
          </w:tcPr>
          <w:p w14:paraId="13B85FA5" w14:textId="0A861761" w:rsidR="00831107" w:rsidRPr="005410BD" w:rsidRDefault="00831107" w:rsidP="00831107">
            <w:pPr>
              <w:pStyle w:val="TAL"/>
              <w:keepNext w:val="0"/>
              <w:keepLines w:val="0"/>
              <w:widowControl w:val="0"/>
              <w:rPr>
                <w:bCs/>
                <w:color w:val="000000"/>
              </w:rPr>
            </w:pPr>
            <w:ins w:id="486" w:author="MCC160" w:date="2022-03-15T14:50:00Z">
              <w:r w:rsidRPr="005410BD">
                <w:t xml:space="preserve">SDP Message as described in </w:t>
              </w:r>
              <w:r w:rsidRPr="005410BD">
                <w:rPr>
                  <w:color w:val="000000"/>
                </w:rPr>
                <w:t xml:space="preserve">Table </w:t>
              </w:r>
              <w:r w:rsidRPr="005410BD">
                <w:t>6.2.1.3.3-3A</w:t>
              </w:r>
            </w:ins>
            <w:del w:id="487" w:author="MCC160" w:date="2022-03-15T14:50:00Z">
              <w:r w:rsidRPr="005410BD" w:rsidDel="003D5DBB">
                <w:rPr>
                  <w:bCs/>
                  <w:color w:val="000000"/>
                </w:rPr>
                <w:delText>MCVideo-Info as described in Table 6.2.1.3.3-2</w:delText>
              </w:r>
            </w:del>
          </w:p>
        </w:tc>
        <w:tc>
          <w:tcPr>
            <w:tcW w:w="2187" w:type="dxa"/>
            <w:tcBorders>
              <w:top w:val="single" w:sz="4" w:space="0" w:color="auto"/>
              <w:bottom w:val="single" w:sz="4" w:space="0" w:color="auto"/>
            </w:tcBorders>
            <w:tcPrChange w:id="488" w:author="MCC160" w:date="2022-03-15T14:50:00Z">
              <w:tcPr>
                <w:tcW w:w="2160" w:type="dxa"/>
                <w:tcBorders>
                  <w:top w:val="single" w:sz="4" w:space="0" w:color="auto"/>
                  <w:bottom w:val="single" w:sz="4" w:space="0" w:color="auto"/>
                </w:tcBorders>
              </w:tcPr>
            </w:tcPrChange>
          </w:tcPr>
          <w:p w14:paraId="233A058D" w14:textId="44AA7E3C" w:rsidR="00831107" w:rsidRPr="005410BD" w:rsidRDefault="00831107" w:rsidP="00831107">
            <w:pPr>
              <w:pStyle w:val="TAL"/>
              <w:keepNext w:val="0"/>
              <w:keepLines w:val="0"/>
              <w:widowControl w:val="0"/>
              <w:rPr>
                <w:bCs/>
                <w:color w:val="000000"/>
              </w:rPr>
            </w:pPr>
          </w:p>
        </w:tc>
        <w:tc>
          <w:tcPr>
            <w:tcW w:w="1367" w:type="dxa"/>
            <w:tcPrChange w:id="489" w:author="MCC160" w:date="2022-03-15T14:50:00Z">
              <w:tcPr>
                <w:tcW w:w="1350" w:type="dxa"/>
              </w:tcPr>
            </w:tcPrChange>
          </w:tcPr>
          <w:p w14:paraId="03F3A614" w14:textId="5BB9AFB1" w:rsidR="00831107" w:rsidRPr="005410BD" w:rsidRDefault="00831107" w:rsidP="00831107">
            <w:pPr>
              <w:pStyle w:val="TAL"/>
              <w:keepNext w:val="0"/>
              <w:keepLines w:val="0"/>
              <w:widowControl w:val="0"/>
              <w:rPr>
                <w:bCs/>
                <w:color w:val="000000"/>
              </w:rPr>
            </w:pPr>
          </w:p>
        </w:tc>
        <w:tc>
          <w:tcPr>
            <w:tcW w:w="1184" w:type="dxa"/>
            <w:vAlign w:val="bottom"/>
            <w:tcPrChange w:id="490" w:author="MCC160" w:date="2022-03-15T14:50:00Z">
              <w:tcPr>
                <w:tcW w:w="1170" w:type="dxa"/>
                <w:vAlign w:val="bottom"/>
              </w:tcPr>
            </w:tcPrChange>
          </w:tcPr>
          <w:p w14:paraId="3536F50E" w14:textId="7D9608B7" w:rsidR="00831107" w:rsidRPr="005410BD" w:rsidRDefault="00831107" w:rsidP="00831107">
            <w:pPr>
              <w:pStyle w:val="TAL"/>
              <w:keepNext w:val="0"/>
              <w:keepLines w:val="0"/>
              <w:widowControl w:val="0"/>
              <w:rPr>
                <w:bCs/>
                <w:color w:val="000000"/>
              </w:rPr>
            </w:pPr>
          </w:p>
        </w:tc>
      </w:tr>
    </w:tbl>
    <w:p w14:paraId="0DBF49D8" w14:textId="77777777" w:rsidR="00831107" w:rsidRPr="005410BD" w:rsidRDefault="00831107" w:rsidP="00831107">
      <w:pPr>
        <w:rPr>
          <w:ins w:id="491" w:author="MCC160" w:date="2022-03-15T14:51:00Z"/>
        </w:rPr>
      </w:pPr>
    </w:p>
    <w:p w14:paraId="7E809CB6" w14:textId="750A45D5" w:rsidR="00831107" w:rsidRPr="005410BD" w:rsidRDefault="00831107" w:rsidP="00831107">
      <w:pPr>
        <w:pStyle w:val="TH"/>
        <w:rPr>
          <w:ins w:id="492" w:author="MCC160" w:date="2022-03-15T14:51:00Z"/>
        </w:rPr>
      </w:pPr>
      <w:ins w:id="493" w:author="MCC160" w:date="2022-03-15T14:51:00Z">
        <w:r w:rsidRPr="005410BD">
          <w:t>Table 6.2.1.3.3-3A: SDP</w:t>
        </w:r>
      </w:ins>
      <w:ins w:id="494" w:author="MCC160" w:date="2022-03-16T15:31:00Z">
        <w:r w:rsidR="00656898" w:rsidRPr="005410BD">
          <w:t xml:space="preserve"> message</w:t>
        </w:r>
      </w:ins>
      <w:ins w:id="495" w:author="MCC160" w:date="2022-03-15T14:51:00Z">
        <w:r w:rsidRPr="005410BD">
          <w:t xml:space="preserve"> in SIP </w:t>
        </w:r>
      </w:ins>
      <w:ins w:id="496" w:author="MCC160" w:date="2022-03-15T15:04:00Z">
        <w:r w:rsidR="004456D3" w:rsidRPr="005410BD">
          <w:t>200 (OK)</w:t>
        </w:r>
      </w:ins>
      <w:ins w:id="497" w:author="MCC160" w:date="2022-03-15T14:51:00Z">
        <w:r w:rsidRPr="005410BD">
          <w:t xml:space="preserve"> (Table 6.2.1.3.3-3)</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107" w:rsidRPr="005410BD" w14:paraId="1BF7948A" w14:textId="77777777" w:rsidTr="003E36CA">
        <w:trPr>
          <w:tblHeader/>
          <w:ins w:id="498" w:author="MCC160" w:date="2022-03-15T14:51:00Z"/>
        </w:trPr>
        <w:tc>
          <w:tcPr>
            <w:tcW w:w="9531" w:type="dxa"/>
          </w:tcPr>
          <w:p w14:paraId="2708E9A1" w14:textId="6E9B1414" w:rsidR="00831107" w:rsidRPr="005410BD" w:rsidRDefault="00831107" w:rsidP="003E36CA">
            <w:pPr>
              <w:pStyle w:val="TAL"/>
              <w:keepNext w:val="0"/>
              <w:keepLines w:val="0"/>
              <w:widowControl w:val="0"/>
              <w:rPr>
                <w:ins w:id="499" w:author="MCC160" w:date="2022-03-15T14:51:00Z"/>
                <w:color w:val="000000"/>
              </w:rPr>
            </w:pPr>
            <w:ins w:id="500" w:author="MCC160" w:date="2022-03-15T14:51:00Z">
              <w:r w:rsidRPr="005410BD">
                <w:rPr>
                  <w:color w:val="000000"/>
                </w:rPr>
                <w:t xml:space="preserve">Derivation Path: TS 36.579-1 [2], Table 5.5.3.1.2-2, condition </w:t>
              </w:r>
              <w:r w:rsidRPr="005410BD">
                <w:t>FIRST_SDP_FROM_SS, SDP_</w:t>
              </w:r>
            </w:ins>
            <w:ins w:id="501" w:author="MCC160" w:date="2022-03-15T14:52:00Z">
              <w:r w:rsidRPr="005410BD">
                <w:t>ANSWER</w:t>
              </w:r>
            </w:ins>
            <w:ins w:id="502" w:author="MCC160" w:date="2022-03-15T14:51:00Z">
              <w:r w:rsidRPr="005410BD">
                <w:t>, PRIVATE-CALL, IMPLICIT_GRANT_REQUESTED</w:t>
              </w:r>
            </w:ins>
          </w:p>
        </w:tc>
      </w:tr>
    </w:tbl>
    <w:p w14:paraId="4A69E11C" w14:textId="77777777" w:rsidR="00AE5AC2" w:rsidRPr="005410BD" w:rsidRDefault="00AE5AC2" w:rsidP="00AE5AC2"/>
    <w:p w14:paraId="5AEDCFAE" w14:textId="7F2A1C6D" w:rsidR="00AE5AC2" w:rsidRPr="005410BD" w:rsidRDefault="00AE5AC2" w:rsidP="00AE5AC2">
      <w:pPr>
        <w:pStyle w:val="TH"/>
      </w:pPr>
      <w:r w:rsidRPr="005410BD">
        <w:lastRenderedPageBreak/>
        <w:t>Table 6.2.1.3.3-4</w:t>
      </w:r>
      <w:ins w:id="503" w:author="MCC160" w:date="2022-03-15T14:48:00Z">
        <w:r w:rsidR="00831107" w:rsidRPr="005410BD">
          <w:t>-5</w:t>
        </w:r>
      </w:ins>
      <w:r w:rsidRPr="005410BD">
        <w:t xml:space="preserve">: </w:t>
      </w:r>
      <w:del w:id="504" w:author="MCC160" w:date="2022-03-15T14:48:00Z">
        <w:r w:rsidRPr="005410BD" w:rsidDel="00831107">
          <w:delText>Transmission Granted (Steps 6, 22, Table 6.2.1.3.2-1)</w:delText>
        </w:r>
      </w:del>
      <w:ins w:id="505" w:author="MCC160" w:date="2022-03-15T14:48:00Z">
        <w:r w:rsidR="00831107" w:rsidRPr="005410BD">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E5AC2" w:rsidRPr="005410BD" w:rsidDel="00831107" w14:paraId="26A66780" w14:textId="0429D288" w:rsidTr="00004E02">
        <w:trPr>
          <w:tblHeader/>
          <w:del w:id="506" w:author="MCC160" w:date="2022-03-15T14:48:00Z"/>
        </w:trPr>
        <w:tc>
          <w:tcPr>
            <w:tcW w:w="9531" w:type="dxa"/>
            <w:gridSpan w:val="5"/>
          </w:tcPr>
          <w:p w14:paraId="70451E40" w14:textId="3AEF29F8" w:rsidR="00AE5AC2" w:rsidRPr="005410BD" w:rsidDel="00831107" w:rsidRDefault="00AE5AC2" w:rsidP="00004E02">
            <w:pPr>
              <w:pStyle w:val="TAL"/>
              <w:keepLines w:val="0"/>
              <w:widowControl w:val="0"/>
              <w:rPr>
                <w:del w:id="507" w:author="MCC160" w:date="2022-03-15T14:48:00Z"/>
                <w:color w:val="000000"/>
              </w:rPr>
            </w:pPr>
            <w:del w:id="508" w:author="MCC160" w:date="2022-03-15T14:48:00Z">
              <w:r w:rsidRPr="005410BD" w:rsidDel="00831107">
                <w:rPr>
                  <w:color w:val="000000"/>
                </w:rPr>
                <w:delText>Derivation Path: TS 36.579-1 [2], Table 5.5.11.2.1-1</w:delText>
              </w:r>
            </w:del>
          </w:p>
        </w:tc>
      </w:tr>
      <w:tr w:rsidR="00AE5AC2" w:rsidRPr="005410BD" w:rsidDel="00831107" w14:paraId="07542122" w14:textId="5DEB3FC5" w:rsidTr="00004E02">
        <w:trPr>
          <w:tblHeader/>
          <w:del w:id="509" w:author="MCC160" w:date="2022-03-15T14:48:00Z"/>
        </w:trPr>
        <w:tc>
          <w:tcPr>
            <w:tcW w:w="2381" w:type="dxa"/>
          </w:tcPr>
          <w:p w14:paraId="58DD62DB" w14:textId="34C83638" w:rsidR="00AE5AC2" w:rsidRPr="005410BD" w:rsidDel="00831107" w:rsidRDefault="00AE5AC2" w:rsidP="00004E02">
            <w:pPr>
              <w:pStyle w:val="TAH"/>
              <w:rPr>
                <w:del w:id="510" w:author="MCC160" w:date="2022-03-15T14:48:00Z"/>
              </w:rPr>
            </w:pPr>
            <w:del w:id="511" w:author="MCC160" w:date="2022-03-15T14:48:00Z">
              <w:r w:rsidRPr="005410BD" w:rsidDel="00831107">
                <w:delText>Information Element</w:delText>
              </w:r>
            </w:del>
          </w:p>
        </w:tc>
        <w:tc>
          <w:tcPr>
            <w:tcW w:w="2382" w:type="dxa"/>
          </w:tcPr>
          <w:p w14:paraId="40263EBB" w14:textId="22C8177E" w:rsidR="00AE5AC2" w:rsidRPr="005410BD" w:rsidDel="00831107" w:rsidRDefault="00AE5AC2" w:rsidP="00004E02">
            <w:pPr>
              <w:pStyle w:val="TAH"/>
              <w:rPr>
                <w:del w:id="512" w:author="MCC160" w:date="2022-03-15T14:48:00Z"/>
              </w:rPr>
            </w:pPr>
            <w:del w:id="513" w:author="MCC160" w:date="2022-03-15T14:48:00Z">
              <w:r w:rsidRPr="005410BD" w:rsidDel="00831107">
                <w:delText>Value/remark</w:delText>
              </w:r>
            </w:del>
          </w:p>
        </w:tc>
        <w:tc>
          <w:tcPr>
            <w:tcW w:w="2254" w:type="dxa"/>
          </w:tcPr>
          <w:p w14:paraId="1641573D" w14:textId="581B8967" w:rsidR="00AE5AC2" w:rsidRPr="005410BD" w:rsidDel="00831107" w:rsidRDefault="00AE5AC2" w:rsidP="00004E02">
            <w:pPr>
              <w:pStyle w:val="TAH"/>
              <w:rPr>
                <w:del w:id="514" w:author="MCC160" w:date="2022-03-15T14:48:00Z"/>
              </w:rPr>
            </w:pPr>
            <w:del w:id="515" w:author="MCC160" w:date="2022-03-15T14:48:00Z">
              <w:r w:rsidRPr="005410BD" w:rsidDel="00831107">
                <w:delText>Comment</w:delText>
              </w:r>
            </w:del>
          </w:p>
        </w:tc>
        <w:tc>
          <w:tcPr>
            <w:tcW w:w="1322" w:type="dxa"/>
          </w:tcPr>
          <w:p w14:paraId="63BC87B0" w14:textId="608C44EC" w:rsidR="00AE5AC2" w:rsidRPr="005410BD" w:rsidDel="00831107" w:rsidRDefault="00AE5AC2" w:rsidP="00004E02">
            <w:pPr>
              <w:pStyle w:val="TAH"/>
              <w:rPr>
                <w:del w:id="516" w:author="MCC160" w:date="2022-03-15T14:48:00Z"/>
              </w:rPr>
            </w:pPr>
            <w:del w:id="517" w:author="MCC160" w:date="2022-03-15T14:48:00Z">
              <w:r w:rsidRPr="005410BD" w:rsidDel="00831107">
                <w:delText>Reference</w:delText>
              </w:r>
            </w:del>
          </w:p>
        </w:tc>
        <w:tc>
          <w:tcPr>
            <w:tcW w:w="1192" w:type="dxa"/>
          </w:tcPr>
          <w:p w14:paraId="52AE648C" w14:textId="3E765D6F" w:rsidR="00AE5AC2" w:rsidRPr="005410BD" w:rsidDel="00831107" w:rsidRDefault="00AE5AC2" w:rsidP="00004E02">
            <w:pPr>
              <w:pStyle w:val="TAH"/>
              <w:rPr>
                <w:del w:id="518" w:author="MCC160" w:date="2022-03-15T14:48:00Z"/>
              </w:rPr>
            </w:pPr>
            <w:del w:id="519" w:author="MCC160" w:date="2022-03-15T14:48:00Z">
              <w:r w:rsidRPr="005410BD" w:rsidDel="00831107">
                <w:delText>Condition</w:delText>
              </w:r>
            </w:del>
          </w:p>
        </w:tc>
      </w:tr>
      <w:tr w:rsidR="00AE5AC2" w:rsidRPr="005410BD" w:rsidDel="00831107" w14:paraId="7DEBA21F" w14:textId="6FB132C1" w:rsidTr="00004E02">
        <w:trPr>
          <w:tblHeader/>
          <w:del w:id="520" w:author="MCC160" w:date="2022-03-15T14:48:00Z"/>
        </w:trPr>
        <w:tc>
          <w:tcPr>
            <w:tcW w:w="2381" w:type="dxa"/>
            <w:tcBorders>
              <w:top w:val="single" w:sz="4" w:space="0" w:color="auto"/>
              <w:left w:val="single" w:sz="4" w:space="0" w:color="auto"/>
              <w:bottom w:val="single" w:sz="4" w:space="0" w:color="auto"/>
              <w:right w:val="single" w:sz="4" w:space="0" w:color="auto"/>
            </w:tcBorders>
          </w:tcPr>
          <w:p w14:paraId="4187D9C3" w14:textId="304DFBE5" w:rsidR="00AE5AC2" w:rsidRPr="005410BD" w:rsidDel="00831107" w:rsidRDefault="00AE5AC2" w:rsidP="00004E02">
            <w:pPr>
              <w:pStyle w:val="TAL"/>
              <w:keepLines w:val="0"/>
              <w:widowControl w:val="0"/>
              <w:rPr>
                <w:del w:id="521" w:author="MCC160" w:date="2022-03-15T14:48:00Z"/>
                <w:rFonts w:eastAsia="Yu Gothic"/>
                <w:color w:val="000000"/>
              </w:rPr>
            </w:pPr>
            <w:del w:id="522" w:author="MCC160" w:date="2022-03-15T14:48:00Z">
              <w:r w:rsidRPr="005410BD" w:rsidDel="00831107">
                <w:rPr>
                  <w:rFonts w:eastAsia="Calibri" w:cs="Arial"/>
                  <w:color w:val="000000"/>
                  <w:szCs w:val="18"/>
                </w:rPr>
                <w:delText>Subtype</w:delText>
              </w:r>
            </w:del>
          </w:p>
        </w:tc>
        <w:tc>
          <w:tcPr>
            <w:tcW w:w="2382" w:type="dxa"/>
            <w:tcBorders>
              <w:top w:val="single" w:sz="4" w:space="0" w:color="auto"/>
              <w:left w:val="single" w:sz="4" w:space="0" w:color="auto"/>
              <w:bottom w:val="single" w:sz="4" w:space="0" w:color="auto"/>
              <w:right w:val="single" w:sz="4" w:space="0" w:color="auto"/>
            </w:tcBorders>
          </w:tcPr>
          <w:p w14:paraId="13B9E176" w14:textId="3C7B405A" w:rsidR="00AE5AC2" w:rsidRPr="005410BD" w:rsidDel="00831107" w:rsidRDefault="00AE5AC2" w:rsidP="00004E02">
            <w:pPr>
              <w:pStyle w:val="TAL"/>
              <w:keepLines w:val="0"/>
              <w:widowControl w:val="0"/>
              <w:rPr>
                <w:del w:id="523" w:author="MCC160" w:date="2022-03-15T14:48:00Z"/>
                <w:color w:val="000000"/>
              </w:rPr>
            </w:pPr>
            <w:del w:id="524" w:author="MCC160" w:date="2022-03-15T14:48:00Z">
              <w:r w:rsidRPr="005410BD" w:rsidDel="00831107">
                <w:delText>'10000'</w:delText>
              </w:r>
            </w:del>
          </w:p>
        </w:tc>
        <w:tc>
          <w:tcPr>
            <w:tcW w:w="2254" w:type="dxa"/>
            <w:tcBorders>
              <w:top w:val="single" w:sz="4" w:space="0" w:color="auto"/>
              <w:left w:val="single" w:sz="4" w:space="0" w:color="auto"/>
              <w:bottom w:val="single" w:sz="4" w:space="0" w:color="auto"/>
              <w:right w:val="single" w:sz="4" w:space="0" w:color="auto"/>
            </w:tcBorders>
          </w:tcPr>
          <w:p w14:paraId="5D0B3A9E" w14:textId="1497C3A2" w:rsidR="00AE5AC2" w:rsidRPr="005410BD" w:rsidDel="00831107" w:rsidRDefault="00AE5AC2" w:rsidP="00004E02">
            <w:pPr>
              <w:pStyle w:val="TAL"/>
              <w:keepLines w:val="0"/>
              <w:widowControl w:val="0"/>
              <w:rPr>
                <w:del w:id="525" w:author="MCC160" w:date="2022-03-15T14:48:00Z"/>
                <w:rFonts w:eastAsia="MS PGothic"/>
                <w:color w:val="000000"/>
              </w:rPr>
            </w:pPr>
            <w:del w:id="526" w:author="MCC160" w:date="2022-03-15T14:48:00Z">
              <w:r w:rsidRPr="005410BD" w:rsidDel="00831107">
                <w:rPr>
                  <w:color w:val="000000"/>
                </w:rPr>
                <w:delText xml:space="preserve">Server </w:delText>
              </w:r>
              <w:r w:rsidRPr="005410BD" w:rsidDel="00831107">
                <w:rPr>
                  <w:color w:val="000000"/>
                </w:rPr>
                <w:sym w:font="Wingdings" w:char="F0E0"/>
              </w:r>
              <w:r w:rsidRPr="005410BD" w:rsidDel="00831107">
                <w:rPr>
                  <w:color w:val="000000"/>
                </w:rPr>
                <w:delText xml:space="preserve"> client</w:delText>
              </w:r>
            </w:del>
          </w:p>
        </w:tc>
        <w:tc>
          <w:tcPr>
            <w:tcW w:w="1322" w:type="dxa"/>
            <w:tcBorders>
              <w:top w:val="single" w:sz="4" w:space="0" w:color="auto"/>
              <w:left w:val="single" w:sz="4" w:space="0" w:color="auto"/>
              <w:bottom w:val="single" w:sz="4" w:space="0" w:color="auto"/>
              <w:right w:val="single" w:sz="4" w:space="0" w:color="auto"/>
            </w:tcBorders>
          </w:tcPr>
          <w:p w14:paraId="12D49592" w14:textId="1D38E124" w:rsidR="00AE5AC2" w:rsidRPr="005410BD" w:rsidDel="00831107" w:rsidRDefault="00AE5AC2" w:rsidP="00004E02">
            <w:pPr>
              <w:pStyle w:val="TAL"/>
              <w:keepLines w:val="0"/>
              <w:widowControl w:val="0"/>
              <w:rPr>
                <w:del w:id="527" w:author="MCC160" w:date="2022-03-15T14:48:00Z"/>
                <w:color w:val="000000"/>
              </w:rPr>
            </w:pPr>
          </w:p>
        </w:tc>
        <w:tc>
          <w:tcPr>
            <w:tcW w:w="1192" w:type="dxa"/>
            <w:tcBorders>
              <w:top w:val="single" w:sz="4" w:space="0" w:color="auto"/>
              <w:left w:val="single" w:sz="4" w:space="0" w:color="auto"/>
              <w:bottom w:val="single" w:sz="4" w:space="0" w:color="auto"/>
              <w:right w:val="single" w:sz="4" w:space="0" w:color="auto"/>
            </w:tcBorders>
          </w:tcPr>
          <w:p w14:paraId="007AB12C" w14:textId="2A21D9E7" w:rsidR="00AE5AC2" w:rsidRPr="005410BD" w:rsidDel="00831107" w:rsidRDefault="00AE5AC2" w:rsidP="00004E02">
            <w:pPr>
              <w:pStyle w:val="TAL"/>
              <w:keepLines w:val="0"/>
              <w:widowControl w:val="0"/>
              <w:rPr>
                <w:del w:id="528" w:author="MCC160" w:date="2022-03-15T14:48:00Z"/>
                <w:color w:val="000000"/>
              </w:rPr>
            </w:pPr>
          </w:p>
        </w:tc>
      </w:tr>
      <w:tr w:rsidR="00AE5AC2" w:rsidRPr="005410BD" w:rsidDel="00831107" w14:paraId="29DA05E4" w14:textId="6AAA739A" w:rsidTr="00004E02">
        <w:trPr>
          <w:tblHeader/>
          <w:del w:id="529" w:author="MCC160" w:date="2022-03-15T14:48:00Z"/>
        </w:trPr>
        <w:tc>
          <w:tcPr>
            <w:tcW w:w="2381" w:type="dxa"/>
            <w:tcBorders>
              <w:top w:val="single" w:sz="4" w:space="0" w:color="auto"/>
              <w:left w:val="single" w:sz="4" w:space="0" w:color="auto"/>
              <w:bottom w:val="single" w:sz="4" w:space="0" w:color="auto"/>
              <w:right w:val="single" w:sz="4" w:space="0" w:color="auto"/>
            </w:tcBorders>
          </w:tcPr>
          <w:p w14:paraId="53B787DB" w14:textId="03018337" w:rsidR="00AE5AC2" w:rsidRPr="005410BD" w:rsidDel="00831107" w:rsidRDefault="00AE5AC2" w:rsidP="00004E02">
            <w:pPr>
              <w:pStyle w:val="TAL"/>
              <w:keepNext w:val="0"/>
              <w:keepLines w:val="0"/>
              <w:widowControl w:val="0"/>
              <w:rPr>
                <w:del w:id="530" w:author="MCC160" w:date="2022-03-15T14:48:00Z"/>
                <w:color w:val="000000"/>
              </w:rPr>
            </w:pPr>
            <w:del w:id="531" w:author="MCC160" w:date="2022-03-15T14:48:00Z">
              <w:r w:rsidRPr="005410BD" w:rsidDel="00831107">
                <w:rPr>
                  <w:color w:val="000000"/>
                </w:rPr>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42E3C708" w14:textId="6C1374F9" w:rsidR="00AE5AC2" w:rsidRPr="005410BD" w:rsidDel="00831107" w:rsidRDefault="00AE5AC2" w:rsidP="00004E02">
            <w:pPr>
              <w:pStyle w:val="TAL"/>
              <w:keepNext w:val="0"/>
              <w:keepLines w:val="0"/>
              <w:widowControl w:val="0"/>
              <w:rPr>
                <w:del w:id="532" w:author="MCC160" w:date="2022-03-15T14:48:00Z"/>
                <w:color w:val="000000"/>
              </w:rPr>
            </w:pPr>
          </w:p>
        </w:tc>
        <w:tc>
          <w:tcPr>
            <w:tcW w:w="2254" w:type="dxa"/>
            <w:tcBorders>
              <w:top w:val="single" w:sz="4" w:space="0" w:color="auto"/>
              <w:left w:val="single" w:sz="4" w:space="0" w:color="auto"/>
              <w:bottom w:val="single" w:sz="4" w:space="0" w:color="auto"/>
              <w:right w:val="single" w:sz="4" w:space="0" w:color="auto"/>
            </w:tcBorders>
          </w:tcPr>
          <w:p w14:paraId="37575C04" w14:textId="417B63CE" w:rsidR="00AE5AC2" w:rsidRPr="005410BD" w:rsidDel="00831107" w:rsidRDefault="00AE5AC2" w:rsidP="00004E02">
            <w:pPr>
              <w:pStyle w:val="TAL"/>
              <w:keepNext w:val="0"/>
              <w:keepLines w:val="0"/>
              <w:widowControl w:val="0"/>
              <w:rPr>
                <w:del w:id="533" w:author="MCC160" w:date="2022-03-15T14:48:00Z"/>
                <w:color w:val="000000"/>
              </w:rPr>
            </w:pPr>
          </w:p>
        </w:tc>
        <w:tc>
          <w:tcPr>
            <w:tcW w:w="1322" w:type="dxa"/>
            <w:tcBorders>
              <w:top w:val="single" w:sz="4" w:space="0" w:color="auto"/>
              <w:left w:val="single" w:sz="4" w:space="0" w:color="auto"/>
              <w:bottom w:val="single" w:sz="4" w:space="0" w:color="auto"/>
              <w:right w:val="single" w:sz="4" w:space="0" w:color="auto"/>
            </w:tcBorders>
          </w:tcPr>
          <w:p w14:paraId="2D71E4B0" w14:textId="35B09D3E" w:rsidR="00AE5AC2" w:rsidRPr="005410BD" w:rsidDel="00831107" w:rsidRDefault="00AE5AC2" w:rsidP="00004E02">
            <w:pPr>
              <w:pStyle w:val="TAL"/>
              <w:keepNext w:val="0"/>
              <w:keepLines w:val="0"/>
              <w:widowControl w:val="0"/>
              <w:rPr>
                <w:del w:id="534" w:author="MCC160" w:date="2022-03-15T14:48:00Z"/>
                <w:color w:val="000000"/>
              </w:rPr>
            </w:pPr>
          </w:p>
        </w:tc>
        <w:tc>
          <w:tcPr>
            <w:tcW w:w="1192" w:type="dxa"/>
            <w:tcBorders>
              <w:top w:val="single" w:sz="4" w:space="0" w:color="auto"/>
              <w:left w:val="single" w:sz="4" w:space="0" w:color="auto"/>
              <w:bottom w:val="single" w:sz="4" w:space="0" w:color="auto"/>
              <w:right w:val="single" w:sz="4" w:space="0" w:color="auto"/>
            </w:tcBorders>
          </w:tcPr>
          <w:p w14:paraId="055F089C" w14:textId="538D3155" w:rsidR="00AE5AC2" w:rsidRPr="005410BD" w:rsidDel="00831107" w:rsidRDefault="00AE5AC2" w:rsidP="00004E02">
            <w:pPr>
              <w:pStyle w:val="TAL"/>
              <w:keepNext w:val="0"/>
              <w:keepLines w:val="0"/>
              <w:widowControl w:val="0"/>
              <w:rPr>
                <w:del w:id="535" w:author="MCC160" w:date="2022-03-15T14:48:00Z"/>
                <w:color w:val="000000"/>
              </w:rPr>
            </w:pPr>
          </w:p>
        </w:tc>
      </w:tr>
      <w:tr w:rsidR="00AE5AC2" w:rsidRPr="005410BD" w:rsidDel="00831107" w14:paraId="5B300701" w14:textId="0CF38E9C" w:rsidTr="00004E02">
        <w:trPr>
          <w:tblHeader/>
          <w:del w:id="536" w:author="MCC160" w:date="2022-03-15T14:48:00Z"/>
        </w:trPr>
        <w:tc>
          <w:tcPr>
            <w:tcW w:w="2381" w:type="dxa"/>
            <w:tcBorders>
              <w:top w:val="single" w:sz="4" w:space="0" w:color="auto"/>
              <w:left w:val="single" w:sz="4" w:space="0" w:color="auto"/>
              <w:bottom w:val="single" w:sz="4" w:space="0" w:color="auto"/>
              <w:right w:val="single" w:sz="4" w:space="0" w:color="auto"/>
            </w:tcBorders>
          </w:tcPr>
          <w:p w14:paraId="2C20BEAA" w14:textId="31D3612A" w:rsidR="00AE5AC2" w:rsidRPr="005410BD" w:rsidDel="00831107" w:rsidRDefault="00AE5AC2" w:rsidP="00004E02">
            <w:pPr>
              <w:pStyle w:val="TAL"/>
              <w:keepNext w:val="0"/>
              <w:keepLines w:val="0"/>
              <w:widowControl w:val="0"/>
              <w:rPr>
                <w:del w:id="537" w:author="MCC160" w:date="2022-03-15T14:48:00Z"/>
                <w:color w:val="000000"/>
              </w:rPr>
            </w:pPr>
            <w:del w:id="538" w:author="MCC160" w:date="2022-03-15T14:48:00Z">
              <w:r w:rsidRPr="005410BD" w:rsidDel="00831107">
                <w:rPr>
                  <w:color w:val="000000"/>
                </w:rPr>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7F3F5A7E" w14:textId="53C11A25" w:rsidR="00AE5AC2" w:rsidRPr="005410BD" w:rsidDel="00831107" w:rsidRDefault="00AE5AC2" w:rsidP="00004E02">
            <w:pPr>
              <w:pStyle w:val="TAL"/>
              <w:keepNext w:val="0"/>
              <w:keepLines w:val="0"/>
              <w:widowControl w:val="0"/>
              <w:rPr>
                <w:del w:id="539" w:author="MCC160" w:date="2022-03-15T14:48:00Z"/>
                <w:color w:val="000000"/>
              </w:rPr>
            </w:pPr>
            <w:del w:id="540" w:author="MCC160" w:date="2022-03-15T14:48:00Z">
              <w:r w:rsidRPr="005410BD" w:rsidDel="00831107">
                <w:rPr>
                  <w:color w:val="000000"/>
                </w:rPr>
                <w:delText>'1000000000000000'</w:delText>
              </w:r>
            </w:del>
          </w:p>
          <w:p w14:paraId="3C7F92B4" w14:textId="3214CE84" w:rsidR="00AE5AC2" w:rsidRPr="005410BD" w:rsidDel="00831107" w:rsidRDefault="00AE5AC2" w:rsidP="00004E02">
            <w:pPr>
              <w:pStyle w:val="TAL"/>
              <w:keepNext w:val="0"/>
              <w:keepLines w:val="0"/>
              <w:widowControl w:val="0"/>
              <w:rPr>
                <w:del w:id="541" w:author="MCC160" w:date="2022-03-15T14:48:00Z"/>
                <w:color w:val="000000"/>
              </w:rPr>
            </w:pPr>
          </w:p>
        </w:tc>
        <w:tc>
          <w:tcPr>
            <w:tcW w:w="2254" w:type="dxa"/>
            <w:tcBorders>
              <w:top w:val="single" w:sz="4" w:space="0" w:color="auto"/>
              <w:left w:val="single" w:sz="4" w:space="0" w:color="auto"/>
              <w:bottom w:val="single" w:sz="4" w:space="0" w:color="auto"/>
              <w:right w:val="single" w:sz="4" w:space="0" w:color="auto"/>
            </w:tcBorders>
          </w:tcPr>
          <w:p w14:paraId="052BD1D8" w14:textId="2BAB5733" w:rsidR="00AE5AC2" w:rsidRPr="005410BD" w:rsidDel="00831107" w:rsidRDefault="00AE5AC2" w:rsidP="00004E02">
            <w:pPr>
              <w:pStyle w:val="TAL"/>
              <w:keepNext w:val="0"/>
              <w:keepLines w:val="0"/>
              <w:widowControl w:val="0"/>
              <w:rPr>
                <w:del w:id="542" w:author="MCC160" w:date="2022-03-15T14:48:00Z"/>
                <w:color w:val="000000"/>
              </w:rPr>
            </w:pPr>
            <w:del w:id="543" w:author="MCC160" w:date="2022-03-15T14:48:00Z">
              <w:r w:rsidRPr="005410BD" w:rsidDel="00831107">
                <w:rPr>
                  <w:color w:val="000000"/>
                </w:rPr>
                <w:delText>A = normal call</w:delText>
              </w:r>
            </w:del>
          </w:p>
        </w:tc>
        <w:tc>
          <w:tcPr>
            <w:tcW w:w="1322" w:type="dxa"/>
            <w:tcBorders>
              <w:top w:val="single" w:sz="4" w:space="0" w:color="auto"/>
              <w:left w:val="single" w:sz="4" w:space="0" w:color="auto"/>
              <w:bottom w:val="single" w:sz="4" w:space="0" w:color="auto"/>
              <w:right w:val="single" w:sz="4" w:space="0" w:color="auto"/>
            </w:tcBorders>
          </w:tcPr>
          <w:p w14:paraId="7D1E05C2" w14:textId="673D0848" w:rsidR="00AE5AC2" w:rsidRPr="005410BD" w:rsidDel="00831107" w:rsidRDefault="00AE5AC2" w:rsidP="00004E02">
            <w:pPr>
              <w:pStyle w:val="TAL"/>
              <w:keepNext w:val="0"/>
              <w:keepLines w:val="0"/>
              <w:widowControl w:val="0"/>
              <w:rPr>
                <w:del w:id="544" w:author="MCC160" w:date="2022-03-15T14:48:00Z"/>
                <w:color w:val="000000"/>
              </w:rPr>
            </w:pPr>
          </w:p>
        </w:tc>
        <w:tc>
          <w:tcPr>
            <w:tcW w:w="1192" w:type="dxa"/>
            <w:tcBorders>
              <w:top w:val="single" w:sz="4" w:space="0" w:color="auto"/>
              <w:left w:val="single" w:sz="4" w:space="0" w:color="auto"/>
              <w:bottom w:val="single" w:sz="4" w:space="0" w:color="auto"/>
              <w:right w:val="single" w:sz="4" w:space="0" w:color="auto"/>
            </w:tcBorders>
          </w:tcPr>
          <w:p w14:paraId="03CFEFD2" w14:textId="2B739A4F" w:rsidR="00AE5AC2" w:rsidRPr="005410BD" w:rsidDel="00831107" w:rsidRDefault="00AE5AC2" w:rsidP="00004E02">
            <w:pPr>
              <w:pStyle w:val="TAL"/>
              <w:keepNext w:val="0"/>
              <w:keepLines w:val="0"/>
              <w:widowControl w:val="0"/>
              <w:rPr>
                <w:del w:id="545" w:author="MCC160" w:date="2022-03-15T14:48:00Z"/>
                <w:color w:val="000000"/>
              </w:rPr>
            </w:pPr>
          </w:p>
        </w:tc>
      </w:tr>
    </w:tbl>
    <w:p w14:paraId="5C89A8A6" w14:textId="0F40E9C4" w:rsidR="00AE5AC2" w:rsidRPr="005410BD" w:rsidDel="00831107" w:rsidRDefault="00AE5AC2" w:rsidP="00AE5AC2">
      <w:pPr>
        <w:rPr>
          <w:del w:id="546" w:author="MCC160" w:date="2022-03-15T14:48:00Z"/>
        </w:rPr>
      </w:pPr>
    </w:p>
    <w:p w14:paraId="2817C8BD" w14:textId="754B1D8D" w:rsidR="00AE5AC2" w:rsidRPr="005410BD" w:rsidDel="00831107" w:rsidRDefault="00AE5AC2" w:rsidP="00AE5AC2">
      <w:pPr>
        <w:pStyle w:val="TH"/>
        <w:rPr>
          <w:del w:id="547" w:author="MCC160" w:date="2022-03-15T14:48:00Z"/>
        </w:rPr>
      </w:pPr>
      <w:del w:id="548" w:author="MCC160" w:date="2022-03-15T14:48:00Z">
        <w:r w:rsidRPr="005410BD" w:rsidDel="00831107">
          <w:delText>Table 6.2.1.3.3-5: Void</w:delText>
        </w:r>
      </w:del>
    </w:p>
    <w:p w14:paraId="337CCBBC" w14:textId="77777777" w:rsidR="00AE5AC2" w:rsidRPr="005410BD" w:rsidRDefault="00AE5AC2" w:rsidP="00AE5AC2"/>
    <w:p w14:paraId="55A0B34D" w14:textId="75C8628D" w:rsidR="00AE5AC2" w:rsidRPr="005410BD" w:rsidRDefault="00AE5AC2" w:rsidP="00AE5AC2">
      <w:pPr>
        <w:pStyle w:val="TH"/>
      </w:pPr>
      <w:r w:rsidRPr="005410BD">
        <w:t xml:space="preserve">Table 6.2.1.3.3-6: SIP </w:t>
      </w:r>
      <w:del w:id="549" w:author="MCC160" w:date="2022-03-15T14:48:00Z">
        <w:r w:rsidRPr="005410BD" w:rsidDel="00831107">
          <w:delText>re-</w:delText>
        </w:r>
      </w:del>
      <w:r w:rsidRPr="005410BD">
        <w:t>INVITE (Step 10, Table 6.2.1.3.2-1</w:t>
      </w:r>
      <w:ins w:id="550" w:author="MCC160" w:date="2022-03-15T15:06:00Z">
        <w:r w:rsidR="004456D3" w:rsidRPr="005410BD">
          <w:t>; Step 2, TS 36.579-1 [2] Table 5.3B.1</w:t>
        </w:r>
      </w:ins>
      <w:ins w:id="551" w:author="MCC160" w:date="2022-03-16T11:19:00Z">
        <w:r w:rsidR="00514F5F" w:rsidRPr="005410BD">
          <w:t>1</w:t>
        </w:r>
      </w:ins>
      <w:ins w:id="552" w:author="MCC160" w:date="2022-03-15T15:06:00Z">
        <w:r w:rsidR="004456D3" w:rsidRPr="005410BD">
          <w:t>.3-1</w:t>
        </w:r>
      </w:ins>
      <w:r w:rsidRPr="005410BD">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5410BD" w14:paraId="0140BA61" w14:textId="77777777" w:rsidTr="00004E02">
        <w:trPr>
          <w:tblHeader/>
        </w:trPr>
        <w:tc>
          <w:tcPr>
            <w:tcW w:w="9639" w:type="dxa"/>
            <w:gridSpan w:val="5"/>
          </w:tcPr>
          <w:p w14:paraId="110B802B" w14:textId="651DCEB8" w:rsidR="00AE5AC2" w:rsidRPr="005410BD" w:rsidRDefault="00AE5AC2" w:rsidP="00004E02">
            <w:pPr>
              <w:pStyle w:val="TAL"/>
            </w:pPr>
            <w:r w:rsidRPr="005410BD">
              <w:t>Derivation Path: TS 36.579-1</w:t>
            </w:r>
            <w:ins w:id="553" w:author="MCC160" w:date="2022-03-17T11:25:00Z">
              <w:r w:rsidR="00621625" w:rsidRPr="005410BD">
                <w:t xml:space="preserve"> [2]</w:t>
              </w:r>
            </w:ins>
            <w:r w:rsidRPr="005410BD">
              <w:t xml:space="preserve">, Table 5.5.2.5.1-1, condition </w:t>
            </w:r>
            <w:del w:id="554" w:author="MCC160" w:date="2022-03-15T14:48:00Z">
              <w:r w:rsidRPr="005410BD" w:rsidDel="00831107">
                <w:delText>MCVIDEO,</w:delText>
              </w:r>
            </w:del>
            <w:r w:rsidRPr="005410BD">
              <w:t xml:space="preserve"> PRIVATE-CALL, EMERGENCY-CALL</w:t>
            </w:r>
            <w:ins w:id="555" w:author="MCC160" w:date="2022-03-15T15:08:00Z">
              <w:r w:rsidR="00DE6997" w:rsidRPr="005410BD">
                <w:t>, re_INVITE</w:t>
              </w:r>
            </w:ins>
          </w:p>
        </w:tc>
      </w:tr>
      <w:tr w:rsidR="00AE5AC2" w:rsidRPr="005410BD" w14:paraId="488D2A9D" w14:textId="77777777" w:rsidTr="00004E02">
        <w:trPr>
          <w:tblHeader/>
        </w:trPr>
        <w:tc>
          <w:tcPr>
            <w:tcW w:w="2835" w:type="dxa"/>
          </w:tcPr>
          <w:p w14:paraId="2B3ADD07" w14:textId="77777777" w:rsidR="00AE5AC2" w:rsidRPr="005410BD" w:rsidRDefault="00AE5AC2" w:rsidP="00004E02">
            <w:pPr>
              <w:pStyle w:val="TAH"/>
              <w:keepNext w:val="0"/>
              <w:keepLines w:val="0"/>
              <w:widowControl w:val="0"/>
              <w:rPr>
                <w:bCs/>
                <w:color w:val="000000"/>
              </w:rPr>
            </w:pPr>
            <w:r w:rsidRPr="005410BD">
              <w:rPr>
                <w:bCs/>
                <w:color w:val="000000"/>
              </w:rPr>
              <w:t>Information Element</w:t>
            </w:r>
          </w:p>
        </w:tc>
        <w:tc>
          <w:tcPr>
            <w:tcW w:w="2126" w:type="dxa"/>
          </w:tcPr>
          <w:p w14:paraId="0C3E1B75" w14:textId="77777777" w:rsidR="00AE5AC2" w:rsidRPr="005410BD" w:rsidRDefault="00AE5AC2" w:rsidP="00004E02">
            <w:pPr>
              <w:pStyle w:val="TAH"/>
              <w:keepNext w:val="0"/>
              <w:keepLines w:val="0"/>
              <w:widowControl w:val="0"/>
              <w:rPr>
                <w:bCs/>
                <w:color w:val="000000"/>
              </w:rPr>
            </w:pPr>
            <w:r w:rsidRPr="005410BD">
              <w:rPr>
                <w:bCs/>
                <w:color w:val="000000"/>
              </w:rPr>
              <w:t>Value/remark</w:t>
            </w:r>
          </w:p>
        </w:tc>
        <w:tc>
          <w:tcPr>
            <w:tcW w:w="2126" w:type="dxa"/>
            <w:tcBorders>
              <w:bottom w:val="single" w:sz="4" w:space="0" w:color="auto"/>
            </w:tcBorders>
          </w:tcPr>
          <w:p w14:paraId="45B0022D" w14:textId="77777777" w:rsidR="00AE5AC2" w:rsidRPr="005410BD" w:rsidRDefault="00AE5AC2" w:rsidP="00004E02">
            <w:pPr>
              <w:pStyle w:val="TAH"/>
              <w:keepNext w:val="0"/>
              <w:keepLines w:val="0"/>
              <w:widowControl w:val="0"/>
              <w:rPr>
                <w:bCs/>
                <w:color w:val="000000"/>
              </w:rPr>
            </w:pPr>
            <w:r w:rsidRPr="005410BD">
              <w:rPr>
                <w:bCs/>
                <w:color w:val="000000"/>
              </w:rPr>
              <w:t>Comment</w:t>
            </w:r>
          </w:p>
        </w:tc>
        <w:tc>
          <w:tcPr>
            <w:tcW w:w="1418" w:type="dxa"/>
          </w:tcPr>
          <w:p w14:paraId="0C50500E" w14:textId="77777777" w:rsidR="00AE5AC2" w:rsidRPr="005410BD" w:rsidRDefault="00AE5AC2" w:rsidP="00004E02">
            <w:pPr>
              <w:pStyle w:val="TAH"/>
              <w:keepNext w:val="0"/>
              <w:keepLines w:val="0"/>
              <w:widowControl w:val="0"/>
              <w:rPr>
                <w:bCs/>
                <w:color w:val="000000"/>
              </w:rPr>
            </w:pPr>
            <w:r w:rsidRPr="005410BD">
              <w:rPr>
                <w:bCs/>
                <w:color w:val="000000"/>
              </w:rPr>
              <w:t>Reference</w:t>
            </w:r>
          </w:p>
        </w:tc>
        <w:tc>
          <w:tcPr>
            <w:tcW w:w="1134" w:type="dxa"/>
          </w:tcPr>
          <w:p w14:paraId="001BE0D6" w14:textId="77777777" w:rsidR="00AE5AC2" w:rsidRPr="005410BD" w:rsidRDefault="00AE5AC2" w:rsidP="00004E02">
            <w:pPr>
              <w:pStyle w:val="TAH"/>
              <w:keepNext w:val="0"/>
              <w:keepLines w:val="0"/>
              <w:widowControl w:val="0"/>
              <w:rPr>
                <w:bCs/>
                <w:color w:val="000000"/>
              </w:rPr>
            </w:pPr>
            <w:r w:rsidRPr="005410BD">
              <w:rPr>
                <w:bCs/>
                <w:color w:val="000000"/>
              </w:rPr>
              <w:t>Condition</w:t>
            </w:r>
          </w:p>
        </w:tc>
      </w:tr>
      <w:tr w:rsidR="00AE5AC2" w:rsidRPr="005410BD" w14:paraId="7C68BCAE" w14:textId="77777777" w:rsidTr="00004E02">
        <w:tc>
          <w:tcPr>
            <w:tcW w:w="2835" w:type="dxa"/>
            <w:vAlign w:val="center"/>
          </w:tcPr>
          <w:p w14:paraId="6AA89DB4" w14:textId="77777777" w:rsidR="00AE5AC2" w:rsidRPr="005410BD" w:rsidRDefault="00AE5AC2" w:rsidP="00004E02">
            <w:pPr>
              <w:pStyle w:val="TAL"/>
              <w:keepNext w:val="0"/>
              <w:keepLines w:val="0"/>
              <w:widowControl w:val="0"/>
              <w:rPr>
                <w:b/>
                <w:bCs/>
                <w:color w:val="000000"/>
              </w:rPr>
            </w:pPr>
            <w:r w:rsidRPr="005410BD">
              <w:rPr>
                <w:b/>
                <w:bCs/>
                <w:color w:val="000000"/>
              </w:rPr>
              <w:t>Message-body</w:t>
            </w:r>
          </w:p>
        </w:tc>
        <w:tc>
          <w:tcPr>
            <w:tcW w:w="2126" w:type="dxa"/>
          </w:tcPr>
          <w:p w14:paraId="61B6F45B" w14:textId="77777777" w:rsidR="00AE5AC2" w:rsidRPr="005410BD" w:rsidRDefault="00AE5AC2" w:rsidP="00004E02">
            <w:pPr>
              <w:pStyle w:val="TAL"/>
              <w:keepNext w:val="0"/>
              <w:keepLines w:val="0"/>
              <w:widowControl w:val="0"/>
              <w:rPr>
                <w:color w:val="000000"/>
              </w:rPr>
            </w:pPr>
          </w:p>
        </w:tc>
        <w:tc>
          <w:tcPr>
            <w:tcW w:w="2126" w:type="dxa"/>
            <w:tcBorders>
              <w:top w:val="single" w:sz="4" w:space="0" w:color="auto"/>
              <w:bottom w:val="single" w:sz="4" w:space="0" w:color="auto"/>
            </w:tcBorders>
          </w:tcPr>
          <w:p w14:paraId="42C92B76" w14:textId="77777777" w:rsidR="00AE5AC2" w:rsidRPr="005410BD" w:rsidRDefault="00AE5AC2" w:rsidP="00004E02">
            <w:pPr>
              <w:pStyle w:val="TAL"/>
              <w:keepNext w:val="0"/>
              <w:keepLines w:val="0"/>
              <w:widowControl w:val="0"/>
              <w:rPr>
                <w:color w:val="000000"/>
              </w:rPr>
            </w:pPr>
          </w:p>
        </w:tc>
        <w:tc>
          <w:tcPr>
            <w:tcW w:w="1418" w:type="dxa"/>
          </w:tcPr>
          <w:p w14:paraId="3A9536FE" w14:textId="77777777" w:rsidR="00AE5AC2" w:rsidRPr="005410BD" w:rsidRDefault="00AE5AC2" w:rsidP="00004E02">
            <w:pPr>
              <w:pStyle w:val="TAL"/>
              <w:keepNext w:val="0"/>
              <w:keepLines w:val="0"/>
              <w:widowControl w:val="0"/>
              <w:rPr>
                <w:color w:val="000000"/>
              </w:rPr>
            </w:pPr>
          </w:p>
        </w:tc>
        <w:tc>
          <w:tcPr>
            <w:tcW w:w="1134" w:type="dxa"/>
            <w:vAlign w:val="bottom"/>
          </w:tcPr>
          <w:p w14:paraId="096B820C" w14:textId="77777777" w:rsidR="00AE5AC2" w:rsidRPr="005410BD" w:rsidRDefault="00AE5AC2" w:rsidP="00004E02">
            <w:pPr>
              <w:pStyle w:val="TAL"/>
              <w:keepNext w:val="0"/>
              <w:keepLines w:val="0"/>
              <w:widowControl w:val="0"/>
              <w:rPr>
                <w:color w:val="000000"/>
              </w:rPr>
            </w:pPr>
          </w:p>
        </w:tc>
      </w:tr>
      <w:tr w:rsidR="00831107" w:rsidRPr="005410BD" w14:paraId="424D9403" w14:textId="77777777" w:rsidTr="00004E02">
        <w:tc>
          <w:tcPr>
            <w:tcW w:w="2835" w:type="dxa"/>
            <w:tcBorders>
              <w:top w:val="single" w:sz="4" w:space="0" w:color="auto"/>
              <w:left w:val="single" w:sz="4" w:space="0" w:color="auto"/>
              <w:bottom w:val="single" w:sz="4" w:space="0" w:color="auto"/>
              <w:right w:val="single" w:sz="4" w:space="0" w:color="auto"/>
            </w:tcBorders>
            <w:vAlign w:val="center"/>
          </w:tcPr>
          <w:p w14:paraId="591B5380" w14:textId="77777777" w:rsidR="00831107" w:rsidRPr="005410BD" w:rsidRDefault="00831107" w:rsidP="00831107">
            <w:pPr>
              <w:pStyle w:val="TAL"/>
              <w:keepNext w:val="0"/>
              <w:keepLines w:val="0"/>
              <w:widowControl w:val="0"/>
              <w:rPr>
                <w:color w:val="000000"/>
              </w:rPr>
            </w:pPr>
            <w:r w:rsidRPr="005410BD">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85F2BBF" w14:textId="77777777" w:rsidR="00831107" w:rsidRPr="005410BD" w:rsidRDefault="00831107" w:rsidP="0083110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61DF47C" w14:textId="77777777" w:rsidR="00831107" w:rsidRPr="005410BD" w:rsidRDefault="00831107" w:rsidP="00831107">
            <w:pPr>
              <w:pStyle w:val="TAL"/>
              <w:keepNext w:val="0"/>
              <w:keepLines w:val="0"/>
              <w:widowControl w:val="0"/>
              <w:rPr>
                <w:color w:val="000000"/>
              </w:rPr>
            </w:pPr>
            <w:r w:rsidRPr="005410BD">
              <w:rPr>
                <w:color w:val="000000"/>
              </w:rPr>
              <w:t>MCVideo Info</w:t>
            </w:r>
          </w:p>
        </w:tc>
        <w:tc>
          <w:tcPr>
            <w:tcW w:w="1418" w:type="dxa"/>
            <w:tcBorders>
              <w:top w:val="single" w:sz="4" w:space="0" w:color="auto"/>
              <w:left w:val="single" w:sz="4" w:space="0" w:color="auto"/>
              <w:bottom w:val="single" w:sz="4" w:space="0" w:color="auto"/>
              <w:right w:val="single" w:sz="4" w:space="0" w:color="auto"/>
            </w:tcBorders>
          </w:tcPr>
          <w:p w14:paraId="0639186F" w14:textId="77777777" w:rsidR="00831107" w:rsidRPr="005410BD" w:rsidRDefault="00831107" w:rsidP="0083110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576B1691" w14:textId="77777777" w:rsidR="00831107" w:rsidRPr="005410BD" w:rsidRDefault="00831107" w:rsidP="00831107">
            <w:pPr>
              <w:pStyle w:val="TAL"/>
              <w:keepNext w:val="0"/>
              <w:keepLines w:val="0"/>
              <w:widowControl w:val="0"/>
              <w:rPr>
                <w:color w:val="000000"/>
              </w:rPr>
            </w:pPr>
          </w:p>
        </w:tc>
      </w:tr>
      <w:tr w:rsidR="00831107" w:rsidRPr="005410BD" w:rsidDel="00831107" w14:paraId="18A77A2C" w14:textId="41D5DA61" w:rsidTr="00004E02">
        <w:trPr>
          <w:del w:id="556" w:author="MCC160" w:date="2022-03-15T14:48:00Z"/>
        </w:trPr>
        <w:tc>
          <w:tcPr>
            <w:tcW w:w="2835" w:type="dxa"/>
            <w:tcBorders>
              <w:top w:val="single" w:sz="4" w:space="0" w:color="auto"/>
              <w:left w:val="single" w:sz="4" w:space="0" w:color="auto"/>
              <w:bottom w:val="single" w:sz="4" w:space="0" w:color="auto"/>
              <w:right w:val="single" w:sz="4" w:space="0" w:color="auto"/>
            </w:tcBorders>
            <w:vAlign w:val="center"/>
          </w:tcPr>
          <w:p w14:paraId="3534210A" w14:textId="0419E461" w:rsidR="00831107" w:rsidRPr="005410BD" w:rsidDel="00831107" w:rsidRDefault="00831107" w:rsidP="00831107">
            <w:pPr>
              <w:pStyle w:val="TAL"/>
              <w:keepNext w:val="0"/>
              <w:keepLines w:val="0"/>
              <w:widowControl w:val="0"/>
              <w:rPr>
                <w:del w:id="557" w:author="MCC160" w:date="2022-03-15T14:48:00Z"/>
                <w:color w:val="000000"/>
              </w:rPr>
            </w:pPr>
            <w:del w:id="558" w:author="MCC160" w:date="2022-03-15T14:48:00Z">
              <w:r w:rsidRPr="005410BD" w:rsidDel="00831107">
                <w:rPr>
                  <w:color w:val="000000"/>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BE45054" w14:textId="705B08B2" w:rsidR="00831107" w:rsidRPr="005410BD" w:rsidDel="00831107" w:rsidRDefault="00831107" w:rsidP="00831107">
            <w:pPr>
              <w:pStyle w:val="TAL"/>
              <w:keepNext w:val="0"/>
              <w:keepLines w:val="0"/>
              <w:widowControl w:val="0"/>
              <w:rPr>
                <w:del w:id="559" w:author="MCC160" w:date="2022-03-15T14:48:00Z"/>
                <w:color w:val="000000"/>
              </w:rPr>
            </w:pPr>
          </w:p>
        </w:tc>
        <w:tc>
          <w:tcPr>
            <w:tcW w:w="2126" w:type="dxa"/>
            <w:tcBorders>
              <w:top w:val="single" w:sz="4" w:space="0" w:color="auto"/>
              <w:left w:val="single" w:sz="4" w:space="0" w:color="auto"/>
              <w:bottom w:val="single" w:sz="4" w:space="0" w:color="auto"/>
              <w:right w:val="single" w:sz="4" w:space="0" w:color="auto"/>
            </w:tcBorders>
          </w:tcPr>
          <w:p w14:paraId="70EA7C3B" w14:textId="6F697BFD" w:rsidR="00831107" w:rsidRPr="005410BD" w:rsidDel="00831107" w:rsidRDefault="00831107" w:rsidP="00831107">
            <w:pPr>
              <w:pStyle w:val="TAL"/>
              <w:keepNext w:val="0"/>
              <w:keepLines w:val="0"/>
              <w:widowControl w:val="0"/>
              <w:rPr>
                <w:del w:id="560" w:author="MCC160" w:date="2022-03-15T14:48:00Z"/>
                <w:color w:val="000000"/>
              </w:rPr>
            </w:pPr>
          </w:p>
        </w:tc>
        <w:tc>
          <w:tcPr>
            <w:tcW w:w="1418" w:type="dxa"/>
            <w:tcBorders>
              <w:top w:val="single" w:sz="4" w:space="0" w:color="auto"/>
              <w:left w:val="single" w:sz="4" w:space="0" w:color="auto"/>
              <w:bottom w:val="single" w:sz="4" w:space="0" w:color="auto"/>
              <w:right w:val="single" w:sz="4" w:space="0" w:color="auto"/>
            </w:tcBorders>
          </w:tcPr>
          <w:p w14:paraId="6EACDBD7" w14:textId="3CC68555" w:rsidR="00831107" w:rsidRPr="005410BD" w:rsidDel="00831107" w:rsidRDefault="00831107" w:rsidP="00831107">
            <w:pPr>
              <w:pStyle w:val="TAL"/>
              <w:keepNext w:val="0"/>
              <w:keepLines w:val="0"/>
              <w:widowControl w:val="0"/>
              <w:rPr>
                <w:del w:id="561" w:author="MCC160" w:date="2022-03-15T14:48:00Z"/>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787AC369" w14:textId="26F5E16D" w:rsidR="00831107" w:rsidRPr="005410BD" w:rsidDel="00831107" w:rsidRDefault="00831107" w:rsidP="00831107">
            <w:pPr>
              <w:pStyle w:val="TAL"/>
              <w:keepNext w:val="0"/>
              <w:keepLines w:val="0"/>
              <w:widowControl w:val="0"/>
              <w:rPr>
                <w:del w:id="562" w:author="MCC160" w:date="2022-03-15T14:48:00Z"/>
                <w:color w:val="000000"/>
              </w:rPr>
            </w:pPr>
          </w:p>
        </w:tc>
      </w:tr>
      <w:tr w:rsidR="00831107" w:rsidRPr="005410BD" w:rsidDel="00831107" w14:paraId="78EE2B2A" w14:textId="10C57919" w:rsidTr="00004E02">
        <w:trPr>
          <w:del w:id="563" w:author="MCC160" w:date="2022-03-15T14:54:00Z"/>
        </w:trPr>
        <w:tc>
          <w:tcPr>
            <w:tcW w:w="2835" w:type="dxa"/>
            <w:vAlign w:val="center"/>
          </w:tcPr>
          <w:p w14:paraId="6C06BA88" w14:textId="79A8E9B6" w:rsidR="00831107" w:rsidRPr="005410BD" w:rsidDel="00831107" w:rsidRDefault="00831107" w:rsidP="00831107">
            <w:pPr>
              <w:pStyle w:val="TAL"/>
              <w:keepNext w:val="0"/>
              <w:keepLines w:val="0"/>
              <w:widowControl w:val="0"/>
              <w:rPr>
                <w:del w:id="564" w:author="MCC160" w:date="2022-03-15T14:54:00Z"/>
                <w:b/>
                <w:color w:val="000000"/>
              </w:rPr>
            </w:pPr>
            <w:del w:id="565" w:author="MCC160" w:date="2022-03-15T14:54:00Z">
              <w:r w:rsidRPr="005410BD" w:rsidDel="00831107">
                <w:rPr>
                  <w:b/>
                  <w:color w:val="000000"/>
                </w:rPr>
                <w:delText xml:space="preserve">      Content-Type</w:delText>
              </w:r>
            </w:del>
          </w:p>
        </w:tc>
        <w:tc>
          <w:tcPr>
            <w:tcW w:w="2126" w:type="dxa"/>
          </w:tcPr>
          <w:p w14:paraId="592ED75C" w14:textId="04F04CE3" w:rsidR="00831107" w:rsidRPr="005410BD" w:rsidDel="00831107" w:rsidRDefault="00831107" w:rsidP="00831107">
            <w:pPr>
              <w:pStyle w:val="TAL"/>
              <w:keepNext w:val="0"/>
              <w:keepLines w:val="0"/>
              <w:widowControl w:val="0"/>
              <w:rPr>
                <w:del w:id="566" w:author="MCC160" w:date="2022-03-15T14:54:00Z"/>
                <w:color w:val="000000"/>
              </w:rPr>
            </w:pPr>
            <w:del w:id="567" w:author="MCC160" w:date="2022-03-15T14:54:00Z">
              <w:r w:rsidRPr="005410BD" w:rsidDel="00831107">
                <w:rPr>
                  <w:color w:val="000000"/>
                </w:rPr>
                <w:delText>"application/vnd.3gpp.mcvideo-info+xml"</w:delText>
              </w:r>
            </w:del>
          </w:p>
        </w:tc>
        <w:tc>
          <w:tcPr>
            <w:tcW w:w="2126" w:type="dxa"/>
            <w:tcBorders>
              <w:top w:val="single" w:sz="4" w:space="0" w:color="auto"/>
              <w:bottom w:val="single" w:sz="4" w:space="0" w:color="auto"/>
            </w:tcBorders>
          </w:tcPr>
          <w:p w14:paraId="7508CA3F" w14:textId="11C248C8" w:rsidR="00831107" w:rsidRPr="005410BD" w:rsidDel="00831107" w:rsidRDefault="00831107" w:rsidP="00831107">
            <w:pPr>
              <w:pStyle w:val="TAL"/>
              <w:keepNext w:val="0"/>
              <w:keepLines w:val="0"/>
              <w:widowControl w:val="0"/>
              <w:rPr>
                <w:del w:id="568" w:author="MCC160" w:date="2022-03-15T14:54:00Z"/>
                <w:color w:val="000000"/>
              </w:rPr>
            </w:pPr>
          </w:p>
        </w:tc>
        <w:tc>
          <w:tcPr>
            <w:tcW w:w="1418" w:type="dxa"/>
          </w:tcPr>
          <w:p w14:paraId="6D43CD51" w14:textId="656EC97D" w:rsidR="00831107" w:rsidRPr="005410BD" w:rsidDel="00831107" w:rsidRDefault="00831107" w:rsidP="00831107">
            <w:pPr>
              <w:pStyle w:val="TAL"/>
              <w:keepNext w:val="0"/>
              <w:keepLines w:val="0"/>
              <w:widowControl w:val="0"/>
              <w:rPr>
                <w:del w:id="569" w:author="MCC160" w:date="2022-03-15T14:54:00Z"/>
                <w:color w:val="000000"/>
              </w:rPr>
            </w:pPr>
          </w:p>
        </w:tc>
        <w:tc>
          <w:tcPr>
            <w:tcW w:w="1134" w:type="dxa"/>
            <w:vAlign w:val="bottom"/>
          </w:tcPr>
          <w:p w14:paraId="5D289522" w14:textId="6634C063" w:rsidR="00831107" w:rsidRPr="005410BD" w:rsidDel="00831107" w:rsidRDefault="00831107" w:rsidP="00831107">
            <w:pPr>
              <w:pStyle w:val="TAL"/>
              <w:keepNext w:val="0"/>
              <w:keepLines w:val="0"/>
              <w:widowControl w:val="0"/>
              <w:rPr>
                <w:del w:id="570" w:author="MCC160" w:date="2022-03-15T14:54:00Z"/>
                <w:color w:val="000000"/>
              </w:rPr>
            </w:pPr>
          </w:p>
        </w:tc>
      </w:tr>
      <w:tr w:rsidR="00831107" w:rsidRPr="005410BD" w14:paraId="56547811" w14:textId="77777777" w:rsidTr="00004E02">
        <w:tc>
          <w:tcPr>
            <w:tcW w:w="2835" w:type="dxa"/>
            <w:vAlign w:val="center"/>
          </w:tcPr>
          <w:p w14:paraId="63FAE716" w14:textId="77777777" w:rsidR="00831107" w:rsidRPr="005410BD" w:rsidRDefault="00831107" w:rsidP="00831107">
            <w:pPr>
              <w:pStyle w:val="TAL"/>
              <w:keepNext w:val="0"/>
              <w:keepLines w:val="0"/>
              <w:widowControl w:val="0"/>
              <w:rPr>
                <w:b/>
                <w:color w:val="000000"/>
              </w:rPr>
            </w:pPr>
            <w:r w:rsidRPr="005410BD">
              <w:rPr>
                <w:color w:val="000000"/>
              </w:rPr>
              <w:t xml:space="preserve">    MIME-part-body</w:t>
            </w:r>
          </w:p>
        </w:tc>
        <w:tc>
          <w:tcPr>
            <w:tcW w:w="2126" w:type="dxa"/>
          </w:tcPr>
          <w:p w14:paraId="2B802883" w14:textId="77777777" w:rsidR="00831107" w:rsidRPr="005410BD" w:rsidRDefault="00831107" w:rsidP="00831107">
            <w:pPr>
              <w:pStyle w:val="TAL"/>
              <w:keepNext w:val="0"/>
              <w:keepLines w:val="0"/>
              <w:widowControl w:val="0"/>
              <w:rPr>
                <w:color w:val="000000"/>
              </w:rPr>
            </w:pPr>
            <w:r w:rsidRPr="005410BD">
              <w:rPr>
                <w:color w:val="000000"/>
              </w:rPr>
              <w:t>As described in Table 6.2.1.3.3-7</w:t>
            </w:r>
          </w:p>
        </w:tc>
        <w:tc>
          <w:tcPr>
            <w:tcW w:w="2126" w:type="dxa"/>
            <w:tcBorders>
              <w:top w:val="single" w:sz="4" w:space="0" w:color="auto"/>
              <w:bottom w:val="single" w:sz="4" w:space="0" w:color="auto"/>
            </w:tcBorders>
          </w:tcPr>
          <w:p w14:paraId="6E9EE42E" w14:textId="77777777" w:rsidR="00831107" w:rsidRPr="005410BD" w:rsidRDefault="00831107" w:rsidP="00831107">
            <w:pPr>
              <w:pStyle w:val="TAL"/>
              <w:keepNext w:val="0"/>
              <w:keepLines w:val="0"/>
              <w:widowControl w:val="0"/>
              <w:rPr>
                <w:color w:val="000000"/>
              </w:rPr>
            </w:pPr>
          </w:p>
        </w:tc>
        <w:tc>
          <w:tcPr>
            <w:tcW w:w="1418" w:type="dxa"/>
          </w:tcPr>
          <w:p w14:paraId="60A4BA8F" w14:textId="77777777" w:rsidR="00831107" w:rsidRPr="005410BD" w:rsidRDefault="00831107" w:rsidP="00831107">
            <w:pPr>
              <w:pStyle w:val="TAL"/>
              <w:keepNext w:val="0"/>
              <w:keepLines w:val="0"/>
              <w:widowControl w:val="0"/>
              <w:rPr>
                <w:color w:val="000000"/>
              </w:rPr>
            </w:pPr>
          </w:p>
        </w:tc>
        <w:tc>
          <w:tcPr>
            <w:tcW w:w="1134" w:type="dxa"/>
            <w:vAlign w:val="bottom"/>
          </w:tcPr>
          <w:p w14:paraId="2A95F7E9" w14:textId="77777777" w:rsidR="00831107" w:rsidRPr="005410BD" w:rsidRDefault="00831107" w:rsidP="00831107">
            <w:pPr>
              <w:pStyle w:val="TAL"/>
              <w:keepNext w:val="0"/>
              <w:keepLines w:val="0"/>
              <w:widowControl w:val="0"/>
              <w:rPr>
                <w:color w:val="000000"/>
              </w:rPr>
            </w:pPr>
          </w:p>
        </w:tc>
      </w:tr>
    </w:tbl>
    <w:p w14:paraId="018EF687" w14:textId="77777777" w:rsidR="00AE5AC2" w:rsidRPr="005410BD" w:rsidRDefault="00AE5AC2" w:rsidP="00AE5AC2"/>
    <w:p w14:paraId="64943E0E" w14:textId="2202EB00" w:rsidR="00AE5AC2" w:rsidRPr="005410BD" w:rsidRDefault="00AE5AC2" w:rsidP="00AE5AC2">
      <w:pPr>
        <w:pStyle w:val="TH"/>
      </w:pPr>
      <w:r w:rsidRPr="005410BD">
        <w:t xml:space="preserve">Table 6.2.1.3.3-7: MCVideo-Info in SIP </w:t>
      </w:r>
      <w:del w:id="571" w:author="MCC160" w:date="2022-03-15T15:08:00Z">
        <w:r w:rsidRPr="005410BD" w:rsidDel="00DE6997">
          <w:delText>re_</w:delText>
        </w:r>
      </w:del>
      <w:r w:rsidRPr="005410BD">
        <w:t>INVITE (Table 6.2.1.3.3-</w:t>
      </w:r>
      <w:del w:id="572" w:author="MCC160" w:date="2022-03-16T11:21:00Z">
        <w:r w:rsidRPr="005410BD" w:rsidDel="00514F5F">
          <w:delText>7</w:delText>
        </w:r>
      </w:del>
      <w:ins w:id="573" w:author="MCC160" w:date="2022-03-16T11:21:00Z">
        <w:r w:rsidR="00514F5F" w:rsidRPr="005410BD">
          <w:t>6</w:t>
        </w:r>
      </w:ins>
      <w:r w:rsidRPr="005410BD">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14:paraId="57E808DD" w14:textId="77777777" w:rsidTr="00004E02">
        <w:trPr>
          <w:tblHeader/>
        </w:trPr>
        <w:tc>
          <w:tcPr>
            <w:tcW w:w="9531" w:type="dxa"/>
            <w:vAlign w:val="center"/>
          </w:tcPr>
          <w:p w14:paraId="261D94F4" w14:textId="1BAB6EC2" w:rsidR="00AE5AC2" w:rsidRPr="005410BD" w:rsidRDefault="00AE5AC2" w:rsidP="00004E02">
            <w:pPr>
              <w:pStyle w:val="TAL"/>
              <w:keepLines w:val="0"/>
              <w:widowControl w:val="0"/>
            </w:pPr>
            <w:r w:rsidRPr="005410BD">
              <w:t>Derivation Path: TS 36.579-1 [2], Table 5.5.3.2.1-2, condition</w:t>
            </w:r>
            <w:del w:id="574" w:author="MCC160" w:date="2022-03-15T15:05:00Z">
              <w:r w:rsidRPr="005410BD" w:rsidDel="004456D3">
                <w:delText>s</w:delText>
              </w:r>
            </w:del>
            <w:r w:rsidRPr="005410BD">
              <w:t xml:space="preserve"> PRIVATE-CALL, EMERGENCY-CALL</w:t>
            </w:r>
            <w:ins w:id="575" w:author="MCC160" w:date="2022-03-15T15:08:00Z">
              <w:r w:rsidR="00DE6997" w:rsidRPr="005410BD">
                <w:t>, INVITE_REFER</w:t>
              </w:r>
            </w:ins>
          </w:p>
        </w:tc>
      </w:tr>
    </w:tbl>
    <w:p w14:paraId="7BA8F746" w14:textId="77777777" w:rsidR="00AE5AC2" w:rsidRPr="005410BD" w:rsidRDefault="00AE5AC2" w:rsidP="00AE5AC2"/>
    <w:p w14:paraId="1C233556" w14:textId="133501F3" w:rsidR="00AE5AC2" w:rsidRPr="005410BD" w:rsidRDefault="00AE5AC2" w:rsidP="00AE5AC2">
      <w:pPr>
        <w:pStyle w:val="TH"/>
      </w:pPr>
      <w:r w:rsidRPr="005410BD">
        <w:t xml:space="preserve">Table 6.2.1.3.3-8: </w:t>
      </w:r>
      <w:del w:id="576" w:author="MCC160" w:date="2022-03-16T11:22:00Z">
        <w:r w:rsidRPr="005410BD" w:rsidDel="00514F5F">
          <w:delText>SIP 200 (OK) (Step 1</w:delText>
        </w:r>
      </w:del>
      <w:del w:id="577" w:author="MCC160" w:date="2022-03-15T15:10:00Z">
        <w:r w:rsidRPr="005410BD" w:rsidDel="00DE6997">
          <w:delText>2</w:delText>
        </w:r>
      </w:del>
      <w:del w:id="578" w:author="MCC160" w:date="2022-03-16T11:22:00Z">
        <w:r w:rsidRPr="005410BD" w:rsidDel="00514F5F">
          <w:delText>, Table 6.2.1.3.2-1)</w:delText>
        </w:r>
      </w:del>
      <w:ins w:id="579" w:author="MCC160" w:date="2022-03-16T11:22:00Z">
        <w:r w:rsidR="00514F5F" w:rsidRPr="005410BD">
          <w:t xml:space="preserve"> 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80" w:author="MCC160" w:date="2022-03-15T15:03: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90"/>
        <w:gridCol w:w="1161"/>
        <w:tblGridChange w:id="581">
          <w:tblGrid>
            <w:gridCol w:w="2709"/>
            <w:gridCol w:w="2187"/>
            <w:gridCol w:w="2187"/>
            <w:gridCol w:w="1390"/>
            <w:gridCol w:w="1161"/>
          </w:tblGrid>
        </w:tblGridChange>
      </w:tblGrid>
      <w:tr w:rsidR="00AE5AC2" w:rsidRPr="005410BD" w:rsidDel="00514F5F" w14:paraId="65124AC0" w14:textId="2F8ACD04" w:rsidTr="004456D3">
        <w:trPr>
          <w:tblHeader/>
          <w:del w:id="582" w:author="MCC160" w:date="2022-03-16T11:23:00Z"/>
          <w:trPrChange w:id="583" w:author="MCC160" w:date="2022-03-15T15:03:00Z">
            <w:trPr>
              <w:tblHeader/>
            </w:trPr>
          </w:trPrChange>
        </w:trPr>
        <w:tc>
          <w:tcPr>
            <w:tcW w:w="9634" w:type="dxa"/>
            <w:gridSpan w:val="5"/>
            <w:tcPrChange w:id="584" w:author="MCC160" w:date="2022-03-15T15:03:00Z">
              <w:tcPr>
                <w:tcW w:w="9517" w:type="dxa"/>
                <w:gridSpan w:val="5"/>
              </w:tcPr>
            </w:tcPrChange>
          </w:tcPr>
          <w:p w14:paraId="0DC1F64B" w14:textId="591C58E2" w:rsidR="00AE5AC2" w:rsidRPr="005410BD" w:rsidDel="00514F5F" w:rsidRDefault="00AE5AC2" w:rsidP="00004E02">
            <w:pPr>
              <w:pStyle w:val="TAL"/>
              <w:keepLines w:val="0"/>
              <w:widowControl w:val="0"/>
              <w:rPr>
                <w:del w:id="585" w:author="MCC160" w:date="2022-03-16T11:23:00Z"/>
                <w:color w:val="000000"/>
              </w:rPr>
            </w:pPr>
            <w:del w:id="586" w:author="MCC160" w:date="2022-03-16T11:23:00Z">
              <w:r w:rsidRPr="005410BD" w:rsidDel="00514F5F">
                <w:rPr>
                  <w:color w:val="000000"/>
                </w:rPr>
                <w:delText>Derivation Path: TS 36.579-1 [2], Table 5.5.2.17.1.2-1, condition</w:delText>
              </w:r>
            </w:del>
            <w:del w:id="587" w:author="MCC160" w:date="2022-03-15T15:05:00Z">
              <w:r w:rsidRPr="005410BD" w:rsidDel="004456D3">
                <w:rPr>
                  <w:color w:val="000000"/>
                </w:rPr>
                <w:delText>s MCVIDEO,</w:delText>
              </w:r>
            </w:del>
            <w:del w:id="588" w:author="MCC160" w:date="2022-03-16T11:23:00Z">
              <w:r w:rsidRPr="005410BD" w:rsidDel="00514F5F">
                <w:rPr>
                  <w:color w:val="000000"/>
                </w:rPr>
                <w:delText xml:space="preserve"> EMERGENCY-CALL, INVITE-RSP</w:delText>
              </w:r>
            </w:del>
          </w:p>
        </w:tc>
      </w:tr>
      <w:tr w:rsidR="00AE5AC2" w:rsidRPr="005410BD" w:rsidDel="00514F5F" w14:paraId="4169FFDE" w14:textId="70C63583" w:rsidTr="004456D3">
        <w:trPr>
          <w:trHeight w:val="260"/>
          <w:tblHeader/>
          <w:del w:id="589" w:author="MCC160" w:date="2022-03-16T11:23:00Z"/>
          <w:trPrChange w:id="590" w:author="MCC160" w:date="2022-03-15T15:03:00Z">
            <w:trPr>
              <w:trHeight w:val="260"/>
              <w:tblHeader/>
            </w:trPr>
          </w:trPrChange>
        </w:trPr>
        <w:tc>
          <w:tcPr>
            <w:tcW w:w="2709" w:type="dxa"/>
            <w:tcPrChange w:id="591" w:author="MCC160" w:date="2022-03-15T15:03:00Z">
              <w:tcPr>
                <w:tcW w:w="2677" w:type="dxa"/>
              </w:tcPr>
            </w:tcPrChange>
          </w:tcPr>
          <w:p w14:paraId="09CA87BD" w14:textId="2A251BAD" w:rsidR="00AE5AC2" w:rsidRPr="005410BD" w:rsidDel="00514F5F" w:rsidRDefault="00AE5AC2" w:rsidP="00004E02">
            <w:pPr>
              <w:pStyle w:val="TAH"/>
              <w:keepLines w:val="0"/>
              <w:widowControl w:val="0"/>
              <w:rPr>
                <w:del w:id="592" w:author="MCC160" w:date="2022-03-16T11:23:00Z"/>
                <w:color w:val="000000"/>
              </w:rPr>
            </w:pPr>
            <w:del w:id="593" w:author="MCC160" w:date="2022-03-16T11:23:00Z">
              <w:r w:rsidRPr="005410BD" w:rsidDel="00514F5F">
                <w:rPr>
                  <w:color w:val="000000"/>
                </w:rPr>
                <w:delText>Information Element</w:delText>
              </w:r>
            </w:del>
          </w:p>
        </w:tc>
        <w:tc>
          <w:tcPr>
            <w:tcW w:w="2187" w:type="dxa"/>
            <w:tcPrChange w:id="594" w:author="MCC160" w:date="2022-03-15T15:03:00Z">
              <w:tcPr>
                <w:tcW w:w="2160" w:type="dxa"/>
              </w:tcPr>
            </w:tcPrChange>
          </w:tcPr>
          <w:p w14:paraId="39C604EC" w14:textId="57C1347E" w:rsidR="00AE5AC2" w:rsidRPr="005410BD" w:rsidDel="00514F5F" w:rsidRDefault="00AE5AC2" w:rsidP="00004E02">
            <w:pPr>
              <w:pStyle w:val="TAH"/>
              <w:keepLines w:val="0"/>
              <w:widowControl w:val="0"/>
              <w:rPr>
                <w:del w:id="595" w:author="MCC160" w:date="2022-03-16T11:23:00Z"/>
                <w:color w:val="000000"/>
              </w:rPr>
            </w:pPr>
            <w:del w:id="596" w:author="MCC160" w:date="2022-03-16T11:23:00Z">
              <w:r w:rsidRPr="005410BD" w:rsidDel="00514F5F">
                <w:rPr>
                  <w:color w:val="000000"/>
                </w:rPr>
                <w:delText>Value/remark</w:delText>
              </w:r>
            </w:del>
          </w:p>
        </w:tc>
        <w:tc>
          <w:tcPr>
            <w:tcW w:w="2187" w:type="dxa"/>
            <w:tcBorders>
              <w:bottom w:val="single" w:sz="4" w:space="0" w:color="auto"/>
            </w:tcBorders>
            <w:tcPrChange w:id="597" w:author="MCC160" w:date="2022-03-15T15:03:00Z">
              <w:tcPr>
                <w:tcW w:w="2160" w:type="dxa"/>
                <w:tcBorders>
                  <w:bottom w:val="single" w:sz="4" w:space="0" w:color="auto"/>
                </w:tcBorders>
              </w:tcPr>
            </w:tcPrChange>
          </w:tcPr>
          <w:p w14:paraId="7CB7B277" w14:textId="024692EB" w:rsidR="00AE5AC2" w:rsidRPr="005410BD" w:rsidDel="00514F5F" w:rsidRDefault="00AE5AC2" w:rsidP="00004E02">
            <w:pPr>
              <w:pStyle w:val="TAH"/>
              <w:keepLines w:val="0"/>
              <w:widowControl w:val="0"/>
              <w:rPr>
                <w:del w:id="598" w:author="MCC160" w:date="2022-03-16T11:23:00Z"/>
                <w:color w:val="000000"/>
              </w:rPr>
            </w:pPr>
            <w:del w:id="599" w:author="MCC160" w:date="2022-03-16T11:23:00Z">
              <w:r w:rsidRPr="005410BD" w:rsidDel="00514F5F">
                <w:rPr>
                  <w:color w:val="000000"/>
                </w:rPr>
                <w:delText>Comment</w:delText>
              </w:r>
            </w:del>
          </w:p>
        </w:tc>
        <w:tc>
          <w:tcPr>
            <w:tcW w:w="1390" w:type="dxa"/>
            <w:tcPrChange w:id="600" w:author="MCC160" w:date="2022-03-15T15:03:00Z">
              <w:tcPr>
                <w:tcW w:w="1373" w:type="dxa"/>
              </w:tcPr>
            </w:tcPrChange>
          </w:tcPr>
          <w:p w14:paraId="2E466C2D" w14:textId="67B24F74" w:rsidR="00AE5AC2" w:rsidRPr="005410BD" w:rsidDel="00514F5F" w:rsidRDefault="00AE5AC2" w:rsidP="00004E02">
            <w:pPr>
              <w:pStyle w:val="TAH"/>
              <w:keepLines w:val="0"/>
              <w:widowControl w:val="0"/>
              <w:rPr>
                <w:del w:id="601" w:author="MCC160" w:date="2022-03-16T11:23:00Z"/>
                <w:color w:val="000000"/>
              </w:rPr>
            </w:pPr>
            <w:del w:id="602" w:author="MCC160" w:date="2022-03-16T11:23:00Z">
              <w:r w:rsidRPr="005410BD" w:rsidDel="00514F5F">
                <w:rPr>
                  <w:color w:val="000000"/>
                </w:rPr>
                <w:delText>Reference</w:delText>
              </w:r>
            </w:del>
          </w:p>
        </w:tc>
        <w:tc>
          <w:tcPr>
            <w:tcW w:w="1161" w:type="dxa"/>
            <w:tcPrChange w:id="603" w:author="MCC160" w:date="2022-03-15T15:03:00Z">
              <w:tcPr>
                <w:tcW w:w="1147" w:type="dxa"/>
              </w:tcPr>
            </w:tcPrChange>
          </w:tcPr>
          <w:p w14:paraId="5EB0D862" w14:textId="77F44349" w:rsidR="00AE5AC2" w:rsidRPr="005410BD" w:rsidDel="00514F5F" w:rsidRDefault="00AE5AC2" w:rsidP="00004E02">
            <w:pPr>
              <w:pStyle w:val="TAH"/>
              <w:keepLines w:val="0"/>
              <w:widowControl w:val="0"/>
              <w:rPr>
                <w:del w:id="604" w:author="MCC160" w:date="2022-03-16T11:23:00Z"/>
                <w:color w:val="000000"/>
              </w:rPr>
            </w:pPr>
            <w:del w:id="605" w:author="MCC160" w:date="2022-03-16T11:23:00Z">
              <w:r w:rsidRPr="005410BD" w:rsidDel="00514F5F">
                <w:rPr>
                  <w:color w:val="000000"/>
                </w:rPr>
                <w:delText>Condition</w:delText>
              </w:r>
            </w:del>
          </w:p>
        </w:tc>
      </w:tr>
      <w:tr w:rsidR="00AE5AC2" w:rsidRPr="005410BD" w:rsidDel="00514F5F" w14:paraId="635A3909" w14:textId="56FC1C8B" w:rsidTr="004456D3">
        <w:trPr>
          <w:del w:id="606" w:author="MCC160" w:date="2022-03-16T11:23:00Z"/>
        </w:trPr>
        <w:tc>
          <w:tcPr>
            <w:tcW w:w="2709" w:type="dxa"/>
            <w:vAlign w:val="center"/>
            <w:tcPrChange w:id="607" w:author="MCC160" w:date="2022-03-15T15:03:00Z">
              <w:tcPr>
                <w:tcW w:w="2677" w:type="dxa"/>
                <w:vAlign w:val="center"/>
              </w:tcPr>
            </w:tcPrChange>
          </w:tcPr>
          <w:p w14:paraId="1A89C071" w14:textId="37A6EEC6" w:rsidR="00AE5AC2" w:rsidRPr="005410BD" w:rsidDel="00514F5F" w:rsidRDefault="00AE5AC2" w:rsidP="00004E02">
            <w:pPr>
              <w:pStyle w:val="TAL"/>
              <w:keepNext w:val="0"/>
              <w:keepLines w:val="0"/>
              <w:widowControl w:val="0"/>
              <w:rPr>
                <w:del w:id="608" w:author="MCC160" w:date="2022-03-16T11:23:00Z"/>
                <w:rFonts w:cs="Arial"/>
                <w:b/>
                <w:bCs/>
                <w:color w:val="000000"/>
                <w:szCs w:val="18"/>
              </w:rPr>
            </w:pPr>
            <w:del w:id="609" w:author="MCC160" w:date="2022-03-16T11:23:00Z">
              <w:r w:rsidRPr="005410BD" w:rsidDel="00514F5F">
                <w:rPr>
                  <w:rFonts w:cs="Arial"/>
                  <w:b/>
                  <w:color w:val="000000"/>
                  <w:szCs w:val="18"/>
                </w:rPr>
                <w:delText>Message-body</w:delText>
              </w:r>
            </w:del>
          </w:p>
        </w:tc>
        <w:tc>
          <w:tcPr>
            <w:tcW w:w="2187" w:type="dxa"/>
            <w:tcPrChange w:id="610" w:author="MCC160" w:date="2022-03-15T15:03:00Z">
              <w:tcPr>
                <w:tcW w:w="2160" w:type="dxa"/>
              </w:tcPr>
            </w:tcPrChange>
          </w:tcPr>
          <w:p w14:paraId="31A86BE5" w14:textId="1A22E8E4" w:rsidR="00AE5AC2" w:rsidRPr="005410BD" w:rsidDel="00514F5F" w:rsidRDefault="00AE5AC2" w:rsidP="00004E02">
            <w:pPr>
              <w:pStyle w:val="TAL"/>
              <w:keepNext w:val="0"/>
              <w:keepLines w:val="0"/>
              <w:widowControl w:val="0"/>
              <w:rPr>
                <w:del w:id="611" w:author="MCC160" w:date="2022-03-16T11:23:00Z"/>
                <w:color w:val="000000"/>
              </w:rPr>
            </w:pPr>
          </w:p>
        </w:tc>
        <w:tc>
          <w:tcPr>
            <w:tcW w:w="2187" w:type="dxa"/>
            <w:tcBorders>
              <w:bottom w:val="single" w:sz="4" w:space="0" w:color="auto"/>
            </w:tcBorders>
            <w:tcPrChange w:id="612" w:author="MCC160" w:date="2022-03-15T15:03:00Z">
              <w:tcPr>
                <w:tcW w:w="2160" w:type="dxa"/>
                <w:tcBorders>
                  <w:bottom w:val="single" w:sz="4" w:space="0" w:color="auto"/>
                </w:tcBorders>
              </w:tcPr>
            </w:tcPrChange>
          </w:tcPr>
          <w:p w14:paraId="253FF68D" w14:textId="484D26D4" w:rsidR="00AE5AC2" w:rsidRPr="005410BD" w:rsidDel="00514F5F" w:rsidRDefault="00AE5AC2" w:rsidP="00004E02">
            <w:pPr>
              <w:pStyle w:val="TAL"/>
              <w:keepNext w:val="0"/>
              <w:keepLines w:val="0"/>
              <w:widowControl w:val="0"/>
              <w:rPr>
                <w:del w:id="613" w:author="MCC160" w:date="2022-03-16T11:23:00Z"/>
                <w:color w:val="000000"/>
              </w:rPr>
            </w:pPr>
          </w:p>
        </w:tc>
        <w:tc>
          <w:tcPr>
            <w:tcW w:w="1390" w:type="dxa"/>
            <w:tcPrChange w:id="614" w:author="MCC160" w:date="2022-03-15T15:03:00Z">
              <w:tcPr>
                <w:tcW w:w="1373" w:type="dxa"/>
              </w:tcPr>
            </w:tcPrChange>
          </w:tcPr>
          <w:p w14:paraId="21E24834" w14:textId="52D76F1A" w:rsidR="00AE5AC2" w:rsidRPr="005410BD" w:rsidDel="00514F5F" w:rsidRDefault="00AE5AC2" w:rsidP="00004E02">
            <w:pPr>
              <w:pStyle w:val="TAL"/>
              <w:keepNext w:val="0"/>
              <w:keepLines w:val="0"/>
              <w:widowControl w:val="0"/>
              <w:rPr>
                <w:del w:id="615" w:author="MCC160" w:date="2022-03-16T11:23:00Z"/>
                <w:color w:val="000000"/>
              </w:rPr>
            </w:pPr>
          </w:p>
        </w:tc>
        <w:tc>
          <w:tcPr>
            <w:tcW w:w="1161" w:type="dxa"/>
            <w:vAlign w:val="bottom"/>
            <w:tcPrChange w:id="616" w:author="MCC160" w:date="2022-03-15T15:03:00Z">
              <w:tcPr>
                <w:tcW w:w="1147" w:type="dxa"/>
                <w:vAlign w:val="bottom"/>
              </w:tcPr>
            </w:tcPrChange>
          </w:tcPr>
          <w:p w14:paraId="00F8C996" w14:textId="2DCE1B5A" w:rsidR="00AE5AC2" w:rsidRPr="005410BD" w:rsidDel="00514F5F" w:rsidRDefault="00AE5AC2" w:rsidP="00004E02">
            <w:pPr>
              <w:pStyle w:val="TAL"/>
              <w:keepNext w:val="0"/>
              <w:keepLines w:val="0"/>
              <w:widowControl w:val="0"/>
              <w:rPr>
                <w:del w:id="617" w:author="MCC160" w:date="2022-03-16T11:23:00Z"/>
                <w:color w:val="000000"/>
              </w:rPr>
            </w:pPr>
          </w:p>
        </w:tc>
      </w:tr>
      <w:tr w:rsidR="00AE5AC2" w:rsidRPr="005410BD" w:rsidDel="004456D3" w14:paraId="2B97E64E" w14:textId="3D9CAEC4" w:rsidTr="004456D3">
        <w:trPr>
          <w:del w:id="618" w:author="MCC160" w:date="2022-03-15T15:03:00Z"/>
        </w:trPr>
        <w:tc>
          <w:tcPr>
            <w:tcW w:w="2709" w:type="dxa"/>
            <w:vAlign w:val="center"/>
            <w:tcPrChange w:id="619" w:author="MCC160" w:date="2022-03-15T15:03:00Z">
              <w:tcPr>
                <w:tcW w:w="2677" w:type="dxa"/>
                <w:vAlign w:val="center"/>
              </w:tcPr>
            </w:tcPrChange>
          </w:tcPr>
          <w:p w14:paraId="174AFB4B" w14:textId="6A9A2E7D" w:rsidR="00AE5AC2" w:rsidRPr="005410BD" w:rsidDel="004456D3" w:rsidRDefault="00AE5AC2" w:rsidP="00004E02">
            <w:pPr>
              <w:pStyle w:val="TAL"/>
              <w:keepNext w:val="0"/>
              <w:keepLines w:val="0"/>
              <w:widowControl w:val="0"/>
              <w:rPr>
                <w:del w:id="620" w:author="MCC160" w:date="2022-03-15T15:03:00Z"/>
                <w:rFonts w:cs="Arial"/>
                <w:b/>
                <w:color w:val="000000"/>
                <w:szCs w:val="18"/>
              </w:rPr>
            </w:pPr>
            <w:del w:id="621" w:author="MCC160" w:date="2022-03-15T15:03:00Z">
              <w:r w:rsidRPr="005410BD" w:rsidDel="004456D3">
                <w:rPr>
                  <w:color w:val="000000"/>
                </w:rPr>
                <w:delText xml:space="preserve">  MIME body part</w:delText>
              </w:r>
            </w:del>
          </w:p>
        </w:tc>
        <w:tc>
          <w:tcPr>
            <w:tcW w:w="2187" w:type="dxa"/>
            <w:vAlign w:val="center"/>
            <w:tcPrChange w:id="622" w:author="MCC160" w:date="2022-03-15T15:03:00Z">
              <w:tcPr>
                <w:tcW w:w="2160" w:type="dxa"/>
                <w:vAlign w:val="center"/>
              </w:tcPr>
            </w:tcPrChange>
          </w:tcPr>
          <w:p w14:paraId="32973634" w14:textId="37F65631" w:rsidR="00AE5AC2" w:rsidRPr="005410BD" w:rsidDel="004456D3" w:rsidRDefault="00AE5AC2" w:rsidP="00004E02">
            <w:pPr>
              <w:pStyle w:val="TAL"/>
              <w:keepNext w:val="0"/>
              <w:keepLines w:val="0"/>
              <w:widowControl w:val="0"/>
              <w:rPr>
                <w:del w:id="623" w:author="MCC160" w:date="2022-03-15T15:03:00Z"/>
                <w:color w:val="000000"/>
              </w:rPr>
            </w:pPr>
          </w:p>
        </w:tc>
        <w:tc>
          <w:tcPr>
            <w:tcW w:w="2187" w:type="dxa"/>
            <w:tcBorders>
              <w:top w:val="single" w:sz="4" w:space="0" w:color="auto"/>
              <w:bottom w:val="single" w:sz="4" w:space="0" w:color="auto"/>
            </w:tcBorders>
            <w:tcPrChange w:id="624" w:author="MCC160" w:date="2022-03-15T15:03:00Z">
              <w:tcPr>
                <w:tcW w:w="2160" w:type="dxa"/>
                <w:tcBorders>
                  <w:top w:val="single" w:sz="4" w:space="0" w:color="auto"/>
                  <w:bottom w:val="single" w:sz="4" w:space="0" w:color="auto"/>
                </w:tcBorders>
              </w:tcPr>
            </w:tcPrChange>
          </w:tcPr>
          <w:p w14:paraId="6E072714" w14:textId="64AC4629" w:rsidR="00AE5AC2" w:rsidRPr="005410BD" w:rsidDel="004456D3" w:rsidRDefault="00AE5AC2" w:rsidP="00004E02">
            <w:pPr>
              <w:pStyle w:val="TAL"/>
              <w:keepNext w:val="0"/>
              <w:keepLines w:val="0"/>
              <w:widowControl w:val="0"/>
              <w:rPr>
                <w:del w:id="625" w:author="MCC160" w:date="2022-03-15T15:03:00Z"/>
                <w:color w:val="000000"/>
              </w:rPr>
            </w:pPr>
            <w:del w:id="626" w:author="MCC160" w:date="2022-03-15T15:03:00Z">
              <w:r w:rsidRPr="005410BD" w:rsidDel="004456D3">
                <w:rPr>
                  <w:color w:val="000000"/>
                </w:rPr>
                <w:delText>MCVideo Info</w:delText>
              </w:r>
            </w:del>
          </w:p>
        </w:tc>
        <w:tc>
          <w:tcPr>
            <w:tcW w:w="1390" w:type="dxa"/>
            <w:tcPrChange w:id="627" w:author="MCC160" w:date="2022-03-15T15:03:00Z">
              <w:tcPr>
                <w:tcW w:w="1373" w:type="dxa"/>
              </w:tcPr>
            </w:tcPrChange>
          </w:tcPr>
          <w:p w14:paraId="23732154" w14:textId="400C7175" w:rsidR="00AE5AC2" w:rsidRPr="005410BD" w:rsidDel="004456D3" w:rsidRDefault="00AE5AC2" w:rsidP="00004E02">
            <w:pPr>
              <w:pStyle w:val="TAL"/>
              <w:keepNext w:val="0"/>
              <w:keepLines w:val="0"/>
              <w:widowControl w:val="0"/>
              <w:rPr>
                <w:del w:id="628" w:author="MCC160" w:date="2022-03-15T15:03:00Z"/>
                <w:color w:val="000000"/>
              </w:rPr>
            </w:pPr>
          </w:p>
        </w:tc>
        <w:tc>
          <w:tcPr>
            <w:tcW w:w="1161" w:type="dxa"/>
            <w:vAlign w:val="bottom"/>
            <w:tcPrChange w:id="629" w:author="MCC160" w:date="2022-03-15T15:03:00Z">
              <w:tcPr>
                <w:tcW w:w="1147" w:type="dxa"/>
                <w:vAlign w:val="bottom"/>
              </w:tcPr>
            </w:tcPrChange>
          </w:tcPr>
          <w:p w14:paraId="12D25F1F" w14:textId="38696035" w:rsidR="00AE5AC2" w:rsidRPr="005410BD" w:rsidDel="004456D3" w:rsidRDefault="00AE5AC2" w:rsidP="00004E02">
            <w:pPr>
              <w:pStyle w:val="TAL"/>
              <w:keepNext w:val="0"/>
              <w:keepLines w:val="0"/>
              <w:widowControl w:val="0"/>
              <w:rPr>
                <w:del w:id="630" w:author="MCC160" w:date="2022-03-15T15:03:00Z"/>
                <w:color w:val="000000"/>
              </w:rPr>
            </w:pPr>
          </w:p>
        </w:tc>
      </w:tr>
      <w:tr w:rsidR="00AE5AC2" w:rsidRPr="005410BD" w:rsidDel="004456D3" w14:paraId="666883E2" w14:textId="0296B79C" w:rsidTr="004456D3">
        <w:trPr>
          <w:del w:id="631" w:author="MCC160" w:date="2022-03-15T15:03:00Z"/>
        </w:trPr>
        <w:tc>
          <w:tcPr>
            <w:tcW w:w="2709" w:type="dxa"/>
            <w:vAlign w:val="center"/>
            <w:tcPrChange w:id="632" w:author="MCC160" w:date="2022-03-15T15:03:00Z">
              <w:tcPr>
                <w:tcW w:w="2677" w:type="dxa"/>
                <w:vAlign w:val="center"/>
              </w:tcPr>
            </w:tcPrChange>
          </w:tcPr>
          <w:p w14:paraId="7D6B0118" w14:textId="1A89DF5D" w:rsidR="00AE5AC2" w:rsidRPr="005410BD" w:rsidDel="004456D3" w:rsidRDefault="00AE5AC2" w:rsidP="00004E02">
            <w:pPr>
              <w:pStyle w:val="TAL"/>
              <w:keepNext w:val="0"/>
              <w:keepLines w:val="0"/>
              <w:widowControl w:val="0"/>
              <w:rPr>
                <w:del w:id="633" w:author="MCC160" w:date="2022-03-15T15:03:00Z"/>
                <w:b/>
                <w:color w:val="000000"/>
              </w:rPr>
            </w:pPr>
            <w:del w:id="634" w:author="MCC160" w:date="2022-03-15T15:03:00Z">
              <w:r w:rsidRPr="005410BD" w:rsidDel="004456D3">
                <w:rPr>
                  <w:color w:val="000000"/>
                </w:rPr>
                <w:delText xml:space="preserve">    MIME-part-header</w:delText>
              </w:r>
            </w:del>
          </w:p>
        </w:tc>
        <w:tc>
          <w:tcPr>
            <w:tcW w:w="2187" w:type="dxa"/>
            <w:vAlign w:val="center"/>
            <w:tcPrChange w:id="635" w:author="MCC160" w:date="2022-03-15T15:03:00Z">
              <w:tcPr>
                <w:tcW w:w="2160" w:type="dxa"/>
                <w:vAlign w:val="center"/>
              </w:tcPr>
            </w:tcPrChange>
          </w:tcPr>
          <w:p w14:paraId="0D15EFDB" w14:textId="364AAD01" w:rsidR="00AE5AC2" w:rsidRPr="005410BD" w:rsidDel="004456D3" w:rsidRDefault="00AE5AC2" w:rsidP="00004E02">
            <w:pPr>
              <w:pStyle w:val="TAL"/>
              <w:keepNext w:val="0"/>
              <w:keepLines w:val="0"/>
              <w:widowControl w:val="0"/>
              <w:rPr>
                <w:del w:id="636" w:author="MCC160" w:date="2022-03-15T15:03:00Z"/>
                <w:color w:val="000000"/>
              </w:rPr>
            </w:pPr>
          </w:p>
        </w:tc>
        <w:tc>
          <w:tcPr>
            <w:tcW w:w="2187" w:type="dxa"/>
            <w:tcBorders>
              <w:top w:val="single" w:sz="4" w:space="0" w:color="auto"/>
              <w:bottom w:val="single" w:sz="4" w:space="0" w:color="auto"/>
            </w:tcBorders>
            <w:tcPrChange w:id="637" w:author="MCC160" w:date="2022-03-15T15:03:00Z">
              <w:tcPr>
                <w:tcW w:w="2160" w:type="dxa"/>
                <w:tcBorders>
                  <w:top w:val="single" w:sz="4" w:space="0" w:color="auto"/>
                  <w:bottom w:val="single" w:sz="4" w:space="0" w:color="auto"/>
                </w:tcBorders>
              </w:tcPr>
            </w:tcPrChange>
          </w:tcPr>
          <w:p w14:paraId="1D9F5B09" w14:textId="69DBDE5F" w:rsidR="00AE5AC2" w:rsidRPr="005410BD" w:rsidDel="004456D3" w:rsidRDefault="00AE5AC2" w:rsidP="00004E02">
            <w:pPr>
              <w:pStyle w:val="TAL"/>
              <w:keepNext w:val="0"/>
              <w:keepLines w:val="0"/>
              <w:widowControl w:val="0"/>
              <w:rPr>
                <w:del w:id="638" w:author="MCC160" w:date="2022-03-15T15:03:00Z"/>
                <w:color w:val="000000"/>
              </w:rPr>
            </w:pPr>
          </w:p>
        </w:tc>
        <w:tc>
          <w:tcPr>
            <w:tcW w:w="1390" w:type="dxa"/>
            <w:tcPrChange w:id="639" w:author="MCC160" w:date="2022-03-15T15:03:00Z">
              <w:tcPr>
                <w:tcW w:w="1373" w:type="dxa"/>
              </w:tcPr>
            </w:tcPrChange>
          </w:tcPr>
          <w:p w14:paraId="05741DC6" w14:textId="32EEC8A4" w:rsidR="00AE5AC2" w:rsidRPr="005410BD" w:rsidDel="004456D3" w:rsidRDefault="00AE5AC2" w:rsidP="00004E02">
            <w:pPr>
              <w:pStyle w:val="TAL"/>
              <w:keepNext w:val="0"/>
              <w:keepLines w:val="0"/>
              <w:widowControl w:val="0"/>
              <w:rPr>
                <w:del w:id="640" w:author="MCC160" w:date="2022-03-15T15:03:00Z"/>
                <w:color w:val="000000"/>
              </w:rPr>
            </w:pPr>
          </w:p>
        </w:tc>
        <w:tc>
          <w:tcPr>
            <w:tcW w:w="1161" w:type="dxa"/>
            <w:vAlign w:val="bottom"/>
            <w:tcPrChange w:id="641" w:author="MCC160" w:date="2022-03-15T15:03:00Z">
              <w:tcPr>
                <w:tcW w:w="1147" w:type="dxa"/>
                <w:vAlign w:val="bottom"/>
              </w:tcPr>
            </w:tcPrChange>
          </w:tcPr>
          <w:p w14:paraId="52A6DC91" w14:textId="0D940529" w:rsidR="00AE5AC2" w:rsidRPr="005410BD" w:rsidDel="004456D3" w:rsidRDefault="00AE5AC2" w:rsidP="00004E02">
            <w:pPr>
              <w:pStyle w:val="TAL"/>
              <w:keepNext w:val="0"/>
              <w:keepLines w:val="0"/>
              <w:widowControl w:val="0"/>
              <w:rPr>
                <w:del w:id="642" w:author="MCC160" w:date="2022-03-15T15:03:00Z"/>
                <w:color w:val="000000"/>
              </w:rPr>
            </w:pPr>
          </w:p>
        </w:tc>
      </w:tr>
      <w:tr w:rsidR="00AE5AC2" w:rsidRPr="005410BD" w:rsidDel="00514F5F" w14:paraId="2BAC9C17" w14:textId="25EE87E4" w:rsidTr="004456D3">
        <w:trPr>
          <w:del w:id="643" w:author="MCC160" w:date="2022-03-16T11:23:00Z"/>
        </w:trPr>
        <w:tc>
          <w:tcPr>
            <w:tcW w:w="2709" w:type="dxa"/>
            <w:vAlign w:val="center"/>
            <w:tcPrChange w:id="644" w:author="MCC160" w:date="2022-03-15T15:03:00Z">
              <w:tcPr>
                <w:tcW w:w="2677" w:type="dxa"/>
                <w:vAlign w:val="center"/>
              </w:tcPr>
            </w:tcPrChange>
          </w:tcPr>
          <w:p w14:paraId="529873CE" w14:textId="46B98790" w:rsidR="00AE5AC2" w:rsidRPr="005410BD" w:rsidDel="00514F5F" w:rsidRDefault="00AE5AC2" w:rsidP="00004E02">
            <w:pPr>
              <w:pStyle w:val="TAL"/>
              <w:keepNext w:val="0"/>
              <w:keepLines w:val="0"/>
              <w:widowControl w:val="0"/>
              <w:rPr>
                <w:del w:id="645" w:author="MCC160" w:date="2022-03-16T11:23:00Z"/>
                <w:rFonts w:cs="Arial"/>
                <w:color w:val="000000"/>
                <w:szCs w:val="18"/>
              </w:rPr>
            </w:pPr>
            <w:del w:id="646" w:author="MCC160" w:date="2022-03-15T15:03:00Z">
              <w:r w:rsidRPr="005410BD" w:rsidDel="004456D3">
                <w:rPr>
                  <w:color w:val="000000"/>
                </w:rPr>
                <w:delText xml:space="preserve">    MIME-part-body</w:delText>
              </w:r>
            </w:del>
          </w:p>
        </w:tc>
        <w:tc>
          <w:tcPr>
            <w:tcW w:w="2187" w:type="dxa"/>
            <w:vAlign w:val="center"/>
            <w:tcPrChange w:id="647" w:author="MCC160" w:date="2022-03-15T15:03:00Z">
              <w:tcPr>
                <w:tcW w:w="2160" w:type="dxa"/>
                <w:vAlign w:val="center"/>
              </w:tcPr>
            </w:tcPrChange>
          </w:tcPr>
          <w:p w14:paraId="3D9F8598" w14:textId="3D42527F" w:rsidR="00AE5AC2" w:rsidRPr="005410BD" w:rsidDel="00514F5F" w:rsidRDefault="00AE5AC2" w:rsidP="00004E02">
            <w:pPr>
              <w:pStyle w:val="TAL"/>
              <w:keepNext w:val="0"/>
              <w:keepLines w:val="0"/>
              <w:widowControl w:val="0"/>
              <w:rPr>
                <w:del w:id="648" w:author="MCC160" w:date="2022-03-16T11:23:00Z"/>
                <w:color w:val="000000"/>
              </w:rPr>
            </w:pPr>
            <w:del w:id="649" w:author="MCC160" w:date="2022-03-15T15:04:00Z">
              <w:r w:rsidRPr="005410BD" w:rsidDel="004456D3">
                <w:rPr>
                  <w:color w:val="000000"/>
                </w:rPr>
                <w:delText>MCVideo-Info as described in Table 6.1.1.1.3.3-7</w:delText>
              </w:r>
            </w:del>
          </w:p>
        </w:tc>
        <w:tc>
          <w:tcPr>
            <w:tcW w:w="2187" w:type="dxa"/>
            <w:tcBorders>
              <w:top w:val="single" w:sz="4" w:space="0" w:color="auto"/>
              <w:bottom w:val="single" w:sz="4" w:space="0" w:color="auto"/>
            </w:tcBorders>
            <w:tcPrChange w:id="650" w:author="MCC160" w:date="2022-03-15T15:03:00Z">
              <w:tcPr>
                <w:tcW w:w="2160" w:type="dxa"/>
                <w:tcBorders>
                  <w:top w:val="single" w:sz="4" w:space="0" w:color="auto"/>
                  <w:bottom w:val="single" w:sz="4" w:space="0" w:color="auto"/>
                </w:tcBorders>
              </w:tcPr>
            </w:tcPrChange>
          </w:tcPr>
          <w:p w14:paraId="2BD4F74E" w14:textId="34639473" w:rsidR="00AE5AC2" w:rsidRPr="005410BD" w:rsidDel="00514F5F" w:rsidRDefault="00AE5AC2" w:rsidP="00004E02">
            <w:pPr>
              <w:pStyle w:val="TAL"/>
              <w:keepNext w:val="0"/>
              <w:keepLines w:val="0"/>
              <w:widowControl w:val="0"/>
              <w:rPr>
                <w:del w:id="651" w:author="MCC160" w:date="2022-03-16T11:23:00Z"/>
                <w:color w:val="000000"/>
              </w:rPr>
            </w:pPr>
          </w:p>
        </w:tc>
        <w:tc>
          <w:tcPr>
            <w:tcW w:w="1390" w:type="dxa"/>
            <w:tcPrChange w:id="652" w:author="MCC160" w:date="2022-03-15T15:03:00Z">
              <w:tcPr>
                <w:tcW w:w="1373" w:type="dxa"/>
              </w:tcPr>
            </w:tcPrChange>
          </w:tcPr>
          <w:p w14:paraId="24203212" w14:textId="6B42D019" w:rsidR="00AE5AC2" w:rsidRPr="005410BD" w:rsidDel="00514F5F" w:rsidRDefault="00AE5AC2" w:rsidP="00004E02">
            <w:pPr>
              <w:pStyle w:val="TAL"/>
              <w:keepNext w:val="0"/>
              <w:keepLines w:val="0"/>
              <w:widowControl w:val="0"/>
              <w:rPr>
                <w:del w:id="653" w:author="MCC160" w:date="2022-03-16T11:23:00Z"/>
                <w:color w:val="000000"/>
              </w:rPr>
            </w:pPr>
          </w:p>
        </w:tc>
        <w:tc>
          <w:tcPr>
            <w:tcW w:w="1161" w:type="dxa"/>
            <w:vAlign w:val="bottom"/>
            <w:tcPrChange w:id="654" w:author="MCC160" w:date="2022-03-15T15:03:00Z">
              <w:tcPr>
                <w:tcW w:w="1147" w:type="dxa"/>
                <w:vAlign w:val="bottom"/>
              </w:tcPr>
            </w:tcPrChange>
          </w:tcPr>
          <w:p w14:paraId="022DA200" w14:textId="7D36447E" w:rsidR="00AE5AC2" w:rsidRPr="005410BD" w:rsidDel="00514F5F" w:rsidRDefault="00AE5AC2" w:rsidP="00004E02">
            <w:pPr>
              <w:pStyle w:val="TAL"/>
              <w:keepNext w:val="0"/>
              <w:keepLines w:val="0"/>
              <w:widowControl w:val="0"/>
              <w:rPr>
                <w:del w:id="655" w:author="MCC160" w:date="2022-03-16T11:23:00Z"/>
                <w:color w:val="000000"/>
              </w:rPr>
            </w:pPr>
          </w:p>
        </w:tc>
      </w:tr>
    </w:tbl>
    <w:p w14:paraId="17ECD9C7" w14:textId="77777777" w:rsidR="00AE5AC2" w:rsidRPr="005410BD" w:rsidRDefault="00AE5AC2" w:rsidP="00AE5AC2"/>
    <w:p w14:paraId="746B7358" w14:textId="38148E5A" w:rsidR="00AE5AC2" w:rsidRPr="005410BD" w:rsidRDefault="00AE5AC2" w:rsidP="00AE5AC2">
      <w:pPr>
        <w:pStyle w:val="TH"/>
      </w:pPr>
      <w:r w:rsidRPr="005410BD">
        <w:rPr>
          <w:color w:val="000000"/>
        </w:rPr>
        <w:t>Table 6.2.1.1.3.3-9: Transmission Granted (Step 1</w:t>
      </w:r>
      <w:ins w:id="656" w:author="MCC160" w:date="2022-03-15T15:06:00Z">
        <w:r w:rsidR="004456D3" w:rsidRPr="005410BD">
          <w:rPr>
            <w:color w:val="000000"/>
          </w:rPr>
          <w:t>0</w:t>
        </w:r>
      </w:ins>
      <w:del w:id="657" w:author="MCC160" w:date="2022-03-15T15:05:00Z">
        <w:r w:rsidRPr="005410BD" w:rsidDel="004456D3">
          <w:rPr>
            <w:color w:val="000000"/>
          </w:rPr>
          <w:delText>4</w:delText>
        </w:r>
      </w:del>
      <w:r w:rsidRPr="005410BD">
        <w:rPr>
          <w:color w:val="000000"/>
        </w:rPr>
        <w:t>, Table 6.2.1.1.3.2-1</w:t>
      </w:r>
      <w:ins w:id="658" w:author="MCC160" w:date="2022-03-15T15:06:00Z">
        <w:r w:rsidR="004456D3" w:rsidRPr="005410BD">
          <w:t xml:space="preserve">; Step </w:t>
        </w:r>
      </w:ins>
      <w:ins w:id="659" w:author="MCC160" w:date="2022-03-16T11:23:00Z">
        <w:r w:rsidR="00514F5F" w:rsidRPr="005410BD">
          <w:t>5</w:t>
        </w:r>
      </w:ins>
      <w:ins w:id="660" w:author="MCC160" w:date="2022-03-15T15:06:00Z">
        <w:r w:rsidR="004456D3" w:rsidRPr="005410BD">
          <w:t>, TS 36.579-1 [2] Table 5.3B.</w:t>
        </w:r>
      </w:ins>
      <w:ins w:id="661" w:author="MCC160" w:date="2022-03-16T11:23:00Z">
        <w:r w:rsidR="00514F5F" w:rsidRPr="005410BD">
          <w:t>1</w:t>
        </w:r>
      </w:ins>
      <w:ins w:id="662" w:author="MCC160" w:date="2022-03-15T15:06:00Z">
        <w:r w:rsidR="004456D3" w:rsidRPr="005410BD">
          <w:t>1.3-1</w:t>
        </w:r>
      </w:ins>
      <w:r w:rsidRPr="005410B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663" w:author="MCC160" w:date="2022-03-15T15:05:00Z">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407"/>
        <w:gridCol w:w="2408"/>
        <w:gridCol w:w="2278"/>
        <w:gridCol w:w="1336"/>
        <w:gridCol w:w="1205"/>
        <w:tblGridChange w:id="664">
          <w:tblGrid>
            <w:gridCol w:w="2407"/>
            <w:gridCol w:w="2408"/>
            <w:gridCol w:w="2278"/>
            <w:gridCol w:w="1336"/>
            <w:gridCol w:w="1205"/>
          </w:tblGrid>
        </w:tblGridChange>
      </w:tblGrid>
      <w:tr w:rsidR="00AE5AC2" w:rsidRPr="005410BD" w14:paraId="5C54EED6" w14:textId="77777777" w:rsidTr="004456D3">
        <w:trPr>
          <w:tblHeader/>
          <w:trPrChange w:id="665" w:author="MCC160" w:date="2022-03-15T15:05:00Z">
            <w:trPr>
              <w:tblHeader/>
            </w:trPr>
          </w:trPrChange>
        </w:trPr>
        <w:tc>
          <w:tcPr>
            <w:tcW w:w="9634" w:type="dxa"/>
            <w:gridSpan w:val="5"/>
            <w:tcPrChange w:id="666" w:author="MCC160" w:date="2022-03-15T15:05:00Z">
              <w:tcPr>
                <w:tcW w:w="9531" w:type="dxa"/>
                <w:gridSpan w:val="5"/>
              </w:tcPr>
            </w:tcPrChange>
          </w:tcPr>
          <w:p w14:paraId="5934DED1" w14:textId="370CCBF2" w:rsidR="00AE5AC2" w:rsidRPr="005410BD" w:rsidRDefault="00AE5AC2" w:rsidP="00004E02">
            <w:pPr>
              <w:pStyle w:val="TAL"/>
              <w:keepNext w:val="0"/>
              <w:keepLines w:val="0"/>
              <w:widowControl w:val="0"/>
              <w:rPr>
                <w:color w:val="000000"/>
              </w:rPr>
            </w:pPr>
            <w:r w:rsidRPr="005410BD">
              <w:rPr>
                <w:color w:val="000000"/>
              </w:rPr>
              <w:t>Derivation Path: TS 36.579-1</w:t>
            </w:r>
            <w:ins w:id="667" w:author="MCC160" w:date="2022-03-17T11:25:00Z">
              <w:r w:rsidR="00621625" w:rsidRPr="005410BD">
                <w:t xml:space="preserve"> [2]</w:t>
              </w:r>
            </w:ins>
            <w:r w:rsidRPr="005410BD">
              <w:rPr>
                <w:color w:val="000000"/>
              </w:rPr>
              <w:t>, Table 5.5.11.2.1-1</w:t>
            </w:r>
            <w:ins w:id="668" w:author="MCC160" w:date="2022-03-15T15:05:00Z">
              <w:r w:rsidR="004456D3" w:rsidRPr="005410BD">
                <w:rPr>
                  <w:color w:val="000000"/>
                </w:rPr>
                <w:t xml:space="preserve"> condition </w:t>
              </w:r>
            </w:ins>
            <w:ins w:id="669" w:author="MCC160" w:date="2022-03-15T15:06:00Z">
              <w:r w:rsidR="004456D3" w:rsidRPr="005410BD">
                <w:rPr>
                  <w:color w:val="000000"/>
                </w:rPr>
                <w:t xml:space="preserve">ACK, </w:t>
              </w:r>
            </w:ins>
            <w:ins w:id="670" w:author="MCC160" w:date="2022-03-15T15:05:00Z">
              <w:r w:rsidR="004456D3" w:rsidRPr="005410BD">
                <w:rPr>
                  <w:color w:val="000000"/>
                </w:rPr>
                <w:t>EMERGENCY-CALL</w:t>
              </w:r>
            </w:ins>
          </w:p>
        </w:tc>
      </w:tr>
      <w:tr w:rsidR="00AE5AC2" w:rsidRPr="005410BD" w:rsidDel="004456D3" w14:paraId="50D4E02F" w14:textId="42D1EA4B" w:rsidTr="004456D3">
        <w:trPr>
          <w:tblHeader/>
          <w:del w:id="671" w:author="MCC160" w:date="2022-03-15T15:05:00Z"/>
          <w:trPrChange w:id="672" w:author="MCC160" w:date="2022-03-15T15:05:00Z">
            <w:trPr>
              <w:tblHeader/>
            </w:trPr>
          </w:trPrChange>
        </w:trPr>
        <w:tc>
          <w:tcPr>
            <w:tcW w:w="2407" w:type="dxa"/>
            <w:tcPrChange w:id="673" w:author="MCC160" w:date="2022-03-15T15:05:00Z">
              <w:tcPr>
                <w:tcW w:w="2381" w:type="dxa"/>
              </w:tcPr>
            </w:tcPrChange>
          </w:tcPr>
          <w:p w14:paraId="415B6BB2" w14:textId="7EA1A516" w:rsidR="00AE5AC2" w:rsidRPr="005410BD" w:rsidDel="004456D3" w:rsidRDefault="00AE5AC2" w:rsidP="00004E02">
            <w:pPr>
              <w:pStyle w:val="TAH"/>
              <w:rPr>
                <w:del w:id="674" w:author="MCC160" w:date="2022-03-15T15:05:00Z"/>
              </w:rPr>
            </w:pPr>
            <w:del w:id="675" w:author="MCC160" w:date="2022-03-15T15:05:00Z">
              <w:r w:rsidRPr="005410BD" w:rsidDel="004456D3">
                <w:delText>Information Element</w:delText>
              </w:r>
            </w:del>
          </w:p>
        </w:tc>
        <w:tc>
          <w:tcPr>
            <w:tcW w:w="2408" w:type="dxa"/>
            <w:tcPrChange w:id="676" w:author="MCC160" w:date="2022-03-15T15:05:00Z">
              <w:tcPr>
                <w:tcW w:w="2382" w:type="dxa"/>
              </w:tcPr>
            </w:tcPrChange>
          </w:tcPr>
          <w:p w14:paraId="6B3F7157" w14:textId="3709BB42" w:rsidR="00AE5AC2" w:rsidRPr="005410BD" w:rsidDel="004456D3" w:rsidRDefault="00AE5AC2" w:rsidP="00004E02">
            <w:pPr>
              <w:pStyle w:val="TAH"/>
              <w:rPr>
                <w:del w:id="677" w:author="MCC160" w:date="2022-03-15T15:05:00Z"/>
              </w:rPr>
            </w:pPr>
            <w:del w:id="678" w:author="MCC160" w:date="2022-03-15T15:05:00Z">
              <w:r w:rsidRPr="005410BD" w:rsidDel="004456D3">
                <w:delText>Value/remark</w:delText>
              </w:r>
            </w:del>
          </w:p>
        </w:tc>
        <w:tc>
          <w:tcPr>
            <w:tcW w:w="2278" w:type="dxa"/>
            <w:tcPrChange w:id="679" w:author="MCC160" w:date="2022-03-15T15:05:00Z">
              <w:tcPr>
                <w:tcW w:w="2254" w:type="dxa"/>
              </w:tcPr>
            </w:tcPrChange>
          </w:tcPr>
          <w:p w14:paraId="7BEC0319" w14:textId="3C244BA0" w:rsidR="00AE5AC2" w:rsidRPr="005410BD" w:rsidDel="004456D3" w:rsidRDefault="00AE5AC2" w:rsidP="00004E02">
            <w:pPr>
              <w:pStyle w:val="TAH"/>
              <w:rPr>
                <w:del w:id="680" w:author="MCC160" w:date="2022-03-15T15:05:00Z"/>
              </w:rPr>
            </w:pPr>
            <w:del w:id="681" w:author="MCC160" w:date="2022-03-15T15:05:00Z">
              <w:r w:rsidRPr="005410BD" w:rsidDel="004456D3">
                <w:delText>Comment</w:delText>
              </w:r>
            </w:del>
          </w:p>
        </w:tc>
        <w:tc>
          <w:tcPr>
            <w:tcW w:w="1336" w:type="dxa"/>
            <w:tcPrChange w:id="682" w:author="MCC160" w:date="2022-03-15T15:05:00Z">
              <w:tcPr>
                <w:tcW w:w="1322" w:type="dxa"/>
              </w:tcPr>
            </w:tcPrChange>
          </w:tcPr>
          <w:p w14:paraId="283FD6E3" w14:textId="67A2C0D3" w:rsidR="00AE5AC2" w:rsidRPr="005410BD" w:rsidDel="004456D3" w:rsidRDefault="00AE5AC2" w:rsidP="00004E02">
            <w:pPr>
              <w:pStyle w:val="TAH"/>
              <w:rPr>
                <w:del w:id="683" w:author="MCC160" w:date="2022-03-15T15:05:00Z"/>
              </w:rPr>
            </w:pPr>
            <w:del w:id="684" w:author="MCC160" w:date="2022-03-15T15:05:00Z">
              <w:r w:rsidRPr="005410BD" w:rsidDel="004456D3">
                <w:delText>Reference</w:delText>
              </w:r>
            </w:del>
          </w:p>
        </w:tc>
        <w:tc>
          <w:tcPr>
            <w:tcW w:w="1205" w:type="dxa"/>
            <w:tcPrChange w:id="685" w:author="MCC160" w:date="2022-03-15T15:05:00Z">
              <w:tcPr>
                <w:tcW w:w="1192" w:type="dxa"/>
              </w:tcPr>
            </w:tcPrChange>
          </w:tcPr>
          <w:p w14:paraId="34237F3C" w14:textId="5B9A2031" w:rsidR="00AE5AC2" w:rsidRPr="005410BD" w:rsidDel="004456D3" w:rsidRDefault="00AE5AC2" w:rsidP="00004E02">
            <w:pPr>
              <w:pStyle w:val="TAH"/>
              <w:rPr>
                <w:del w:id="686" w:author="MCC160" w:date="2022-03-15T15:05:00Z"/>
              </w:rPr>
            </w:pPr>
            <w:del w:id="687" w:author="MCC160" w:date="2022-03-15T15:05:00Z">
              <w:r w:rsidRPr="005410BD" w:rsidDel="004456D3">
                <w:delText>Condition</w:delText>
              </w:r>
            </w:del>
          </w:p>
        </w:tc>
      </w:tr>
      <w:tr w:rsidR="00AE5AC2" w:rsidRPr="005410BD" w:rsidDel="004456D3" w14:paraId="7F5BBB61" w14:textId="16208DD2" w:rsidTr="004456D3">
        <w:trPr>
          <w:tblHeader/>
          <w:del w:id="688" w:author="MCC160" w:date="2022-03-15T15:05:00Z"/>
          <w:trPrChange w:id="689" w:author="MCC160" w:date="2022-03-15T15:05:00Z">
            <w:trPr>
              <w:tblHeader/>
            </w:trPr>
          </w:trPrChange>
        </w:trPr>
        <w:tc>
          <w:tcPr>
            <w:tcW w:w="2407" w:type="dxa"/>
            <w:tcBorders>
              <w:top w:val="single" w:sz="4" w:space="0" w:color="auto"/>
              <w:left w:val="single" w:sz="4" w:space="0" w:color="auto"/>
              <w:bottom w:val="single" w:sz="4" w:space="0" w:color="auto"/>
              <w:right w:val="single" w:sz="4" w:space="0" w:color="auto"/>
            </w:tcBorders>
            <w:tcPrChange w:id="690" w:author="MCC160" w:date="2022-03-15T15:05:00Z">
              <w:tcPr>
                <w:tcW w:w="2381" w:type="dxa"/>
                <w:tcBorders>
                  <w:top w:val="single" w:sz="4" w:space="0" w:color="auto"/>
                  <w:left w:val="single" w:sz="4" w:space="0" w:color="auto"/>
                  <w:bottom w:val="single" w:sz="4" w:space="0" w:color="auto"/>
                  <w:right w:val="single" w:sz="4" w:space="0" w:color="auto"/>
                </w:tcBorders>
              </w:tcPr>
            </w:tcPrChange>
          </w:tcPr>
          <w:p w14:paraId="11A95E8B" w14:textId="0A3250AC" w:rsidR="00AE5AC2" w:rsidRPr="005410BD" w:rsidDel="004456D3" w:rsidRDefault="00AE5AC2" w:rsidP="00004E02">
            <w:pPr>
              <w:pStyle w:val="TAL"/>
              <w:keepNext w:val="0"/>
              <w:keepLines w:val="0"/>
              <w:widowControl w:val="0"/>
              <w:rPr>
                <w:del w:id="691" w:author="MCC160" w:date="2022-03-15T15:05:00Z"/>
                <w:color w:val="000000"/>
              </w:rPr>
            </w:pPr>
            <w:del w:id="692" w:author="MCC160" w:date="2022-03-15T15:05:00Z">
              <w:r w:rsidRPr="005410BD" w:rsidDel="004456D3">
                <w:rPr>
                  <w:rFonts w:eastAsia="Calibri" w:cs="Arial"/>
                  <w:color w:val="000000"/>
                  <w:szCs w:val="18"/>
                </w:rPr>
                <w:delText>Subtype</w:delText>
              </w:r>
            </w:del>
          </w:p>
        </w:tc>
        <w:tc>
          <w:tcPr>
            <w:tcW w:w="2408" w:type="dxa"/>
            <w:tcBorders>
              <w:top w:val="single" w:sz="4" w:space="0" w:color="auto"/>
              <w:left w:val="single" w:sz="4" w:space="0" w:color="auto"/>
              <w:bottom w:val="single" w:sz="4" w:space="0" w:color="auto"/>
              <w:right w:val="single" w:sz="4" w:space="0" w:color="auto"/>
            </w:tcBorders>
            <w:tcPrChange w:id="693" w:author="MCC160" w:date="2022-03-15T15:05:00Z">
              <w:tcPr>
                <w:tcW w:w="2382" w:type="dxa"/>
                <w:tcBorders>
                  <w:top w:val="single" w:sz="4" w:space="0" w:color="auto"/>
                  <w:left w:val="single" w:sz="4" w:space="0" w:color="auto"/>
                  <w:bottom w:val="single" w:sz="4" w:space="0" w:color="auto"/>
                  <w:right w:val="single" w:sz="4" w:space="0" w:color="auto"/>
                </w:tcBorders>
              </w:tcPr>
            </w:tcPrChange>
          </w:tcPr>
          <w:p w14:paraId="299CAA74" w14:textId="042E39FE" w:rsidR="00AE5AC2" w:rsidRPr="005410BD" w:rsidDel="004456D3" w:rsidRDefault="00AE5AC2" w:rsidP="00004E02">
            <w:pPr>
              <w:pStyle w:val="TAL"/>
              <w:rPr>
                <w:del w:id="694" w:author="MCC160" w:date="2022-03-15T15:05:00Z"/>
              </w:rPr>
            </w:pPr>
            <w:del w:id="695" w:author="MCC160" w:date="2022-03-15T15:05:00Z">
              <w:r w:rsidRPr="005410BD" w:rsidDel="004456D3">
                <w:delText>'10000'</w:delText>
              </w:r>
            </w:del>
          </w:p>
        </w:tc>
        <w:tc>
          <w:tcPr>
            <w:tcW w:w="2278" w:type="dxa"/>
            <w:tcBorders>
              <w:top w:val="single" w:sz="4" w:space="0" w:color="auto"/>
              <w:left w:val="single" w:sz="4" w:space="0" w:color="auto"/>
              <w:bottom w:val="single" w:sz="4" w:space="0" w:color="auto"/>
              <w:right w:val="single" w:sz="4" w:space="0" w:color="auto"/>
            </w:tcBorders>
            <w:tcPrChange w:id="696" w:author="MCC160" w:date="2022-03-15T15:05:00Z">
              <w:tcPr>
                <w:tcW w:w="2254" w:type="dxa"/>
                <w:tcBorders>
                  <w:top w:val="single" w:sz="4" w:space="0" w:color="auto"/>
                  <w:left w:val="single" w:sz="4" w:space="0" w:color="auto"/>
                  <w:bottom w:val="single" w:sz="4" w:space="0" w:color="auto"/>
                  <w:right w:val="single" w:sz="4" w:space="0" w:color="auto"/>
                </w:tcBorders>
              </w:tcPr>
            </w:tcPrChange>
          </w:tcPr>
          <w:p w14:paraId="7A43E134" w14:textId="7484B413" w:rsidR="00AE5AC2" w:rsidRPr="005410BD" w:rsidDel="004456D3" w:rsidRDefault="00AE5AC2" w:rsidP="00004E02">
            <w:pPr>
              <w:pStyle w:val="TAL"/>
              <w:rPr>
                <w:del w:id="697" w:author="MCC160" w:date="2022-03-15T15:05:00Z"/>
              </w:rPr>
            </w:pPr>
            <w:del w:id="698" w:author="MCC160" w:date="2022-03-15T15:05:00Z">
              <w:r w:rsidRPr="005410BD" w:rsidDel="004456D3">
                <w:delText>Server -&gt; client</w:delText>
              </w:r>
            </w:del>
          </w:p>
        </w:tc>
        <w:tc>
          <w:tcPr>
            <w:tcW w:w="1336" w:type="dxa"/>
            <w:tcBorders>
              <w:top w:val="single" w:sz="4" w:space="0" w:color="auto"/>
              <w:left w:val="single" w:sz="4" w:space="0" w:color="auto"/>
              <w:bottom w:val="single" w:sz="4" w:space="0" w:color="auto"/>
              <w:right w:val="single" w:sz="4" w:space="0" w:color="auto"/>
            </w:tcBorders>
            <w:tcPrChange w:id="699" w:author="MCC160" w:date="2022-03-15T15:05:00Z">
              <w:tcPr>
                <w:tcW w:w="1322" w:type="dxa"/>
                <w:tcBorders>
                  <w:top w:val="single" w:sz="4" w:space="0" w:color="auto"/>
                  <w:left w:val="single" w:sz="4" w:space="0" w:color="auto"/>
                  <w:bottom w:val="single" w:sz="4" w:space="0" w:color="auto"/>
                  <w:right w:val="single" w:sz="4" w:space="0" w:color="auto"/>
                </w:tcBorders>
              </w:tcPr>
            </w:tcPrChange>
          </w:tcPr>
          <w:p w14:paraId="19238985" w14:textId="21FD37B6" w:rsidR="00AE5AC2" w:rsidRPr="005410BD" w:rsidDel="004456D3" w:rsidRDefault="00AE5AC2" w:rsidP="00004E02">
            <w:pPr>
              <w:pStyle w:val="TAL"/>
              <w:keepNext w:val="0"/>
              <w:keepLines w:val="0"/>
              <w:widowControl w:val="0"/>
              <w:rPr>
                <w:del w:id="700" w:author="MCC160" w:date="2022-03-15T15:05:00Z"/>
                <w:color w:val="000000"/>
              </w:rPr>
            </w:pPr>
          </w:p>
        </w:tc>
        <w:tc>
          <w:tcPr>
            <w:tcW w:w="1205" w:type="dxa"/>
            <w:tcBorders>
              <w:top w:val="single" w:sz="4" w:space="0" w:color="auto"/>
              <w:left w:val="single" w:sz="4" w:space="0" w:color="auto"/>
              <w:bottom w:val="single" w:sz="4" w:space="0" w:color="auto"/>
              <w:right w:val="single" w:sz="4" w:space="0" w:color="auto"/>
            </w:tcBorders>
            <w:tcPrChange w:id="701" w:author="MCC160" w:date="2022-03-15T15:05:00Z">
              <w:tcPr>
                <w:tcW w:w="1192" w:type="dxa"/>
                <w:tcBorders>
                  <w:top w:val="single" w:sz="4" w:space="0" w:color="auto"/>
                  <w:left w:val="single" w:sz="4" w:space="0" w:color="auto"/>
                  <w:bottom w:val="single" w:sz="4" w:space="0" w:color="auto"/>
                  <w:right w:val="single" w:sz="4" w:space="0" w:color="auto"/>
                </w:tcBorders>
              </w:tcPr>
            </w:tcPrChange>
          </w:tcPr>
          <w:p w14:paraId="035F7016" w14:textId="0A4F0FDF" w:rsidR="00AE5AC2" w:rsidRPr="005410BD" w:rsidDel="004456D3" w:rsidRDefault="00AE5AC2" w:rsidP="00004E02">
            <w:pPr>
              <w:pStyle w:val="TAL"/>
              <w:keepNext w:val="0"/>
              <w:keepLines w:val="0"/>
              <w:widowControl w:val="0"/>
              <w:rPr>
                <w:del w:id="702" w:author="MCC160" w:date="2022-03-15T15:05:00Z"/>
                <w:color w:val="000000"/>
              </w:rPr>
            </w:pPr>
          </w:p>
        </w:tc>
      </w:tr>
      <w:tr w:rsidR="00AE5AC2" w:rsidRPr="005410BD" w:rsidDel="004456D3" w14:paraId="5F812B2B" w14:textId="1D01966E" w:rsidTr="004456D3">
        <w:trPr>
          <w:trHeight w:val="50"/>
          <w:tblHeader/>
          <w:del w:id="703" w:author="MCC160" w:date="2022-03-15T15:05:00Z"/>
          <w:trPrChange w:id="704" w:author="MCC160" w:date="2022-03-15T15:05:00Z">
            <w:trPr>
              <w:trHeight w:val="50"/>
              <w:tblHeader/>
            </w:trPr>
          </w:trPrChange>
        </w:trPr>
        <w:tc>
          <w:tcPr>
            <w:tcW w:w="2407" w:type="dxa"/>
            <w:tcBorders>
              <w:top w:val="single" w:sz="4" w:space="0" w:color="auto"/>
              <w:left w:val="single" w:sz="4" w:space="0" w:color="auto"/>
              <w:bottom w:val="single" w:sz="4" w:space="0" w:color="auto"/>
              <w:right w:val="single" w:sz="4" w:space="0" w:color="auto"/>
            </w:tcBorders>
            <w:tcPrChange w:id="705" w:author="MCC160" w:date="2022-03-15T15:05:00Z">
              <w:tcPr>
                <w:tcW w:w="2381" w:type="dxa"/>
                <w:tcBorders>
                  <w:top w:val="single" w:sz="4" w:space="0" w:color="auto"/>
                  <w:left w:val="single" w:sz="4" w:space="0" w:color="auto"/>
                  <w:bottom w:val="single" w:sz="4" w:space="0" w:color="auto"/>
                  <w:right w:val="single" w:sz="4" w:space="0" w:color="auto"/>
                </w:tcBorders>
              </w:tcPr>
            </w:tcPrChange>
          </w:tcPr>
          <w:p w14:paraId="7D306BB3" w14:textId="2298CC61" w:rsidR="00AE5AC2" w:rsidRPr="005410BD" w:rsidDel="004456D3" w:rsidRDefault="00AE5AC2" w:rsidP="00004E02">
            <w:pPr>
              <w:pStyle w:val="TAL"/>
              <w:keepNext w:val="0"/>
              <w:keepLines w:val="0"/>
              <w:widowControl w:val="0"/>
              <w:rPr>
                <w:del w:id="706" w:author="MCC160" w:date="2022-03-15T15:05:00Z"/>
                <w:color w:val="000000"/>
              </w:rPr>
            </w:pPr>
            <w:del w:id="707" w:author="MCC160" w:date="2022-03-15T15:05:00Z">
              <w:r w:rsidRPr="005410BD" w:rsidDel="004456D3">
                <w:rPr>
                  <w:color w:val="000000"/>
                </w:rPr>
                <w:delText>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708" w:author="MCC160" w:date="2022-03-15T15:05:00Z">
              <w:tcPr>
                <w:tcW w:w="2382" w:type="dxa"/>
                <w:tcBorders>
                  <w:top w:val="single" w:sz="4" w:space="0" w:color="auto"/>
                  <w:left w:val="single" w:sz="4" w:space="0" w:color="auto"/>
                  <w:bottom w:val="single" w:sz="4" w:space="0" w:color="auto"/>
                  <w:right w:val="single" w:sz="4" w:space="0" w:color="auto"/>
                </w:tcBorders>
              </w:tcPr>
            </w:tcPrChange>
          </w:tcPr>
          <w:p w14:paraId="45A0AEC8" w14:textId="5AE5611B" w:rsidR="00AE5AC2" w:rsidRPr="005410BD" w:rsidDel="004456D3" w:rsidRDefault="00AE5AC2" w:rsidP="00004E02">
            <w:pPr>
              <w:pStyle w:val="TAL"/>
              <w:rPr>
                <w:del w:id="709" w:author="MCC160" w:date="2022-03-15T15:05:00Z"/>
              </w:rPr>
            </w:pPr>
          </w:p>
        </w:tc>
        <w:tc>
          <w:tcPr>
            <w:tcW w:w="2278" w:type="dxa"/>
            <w:tcBorders>
              <w:top w:val="single" w:sz="4" w:space="0" w:color="auto"/>
              <w:left w:val="single" w:sz="4" w:space="0" w:color="auto"/>
              <w:bottom w:val="single" w:sz="4" w:space="0" w:color="auto"/>
              <w:right w:val="single" w:sz="4" w:space="0" w:color="auto"/>
            </w:tcBorders>
            <w:tcPrChange w:id="710" w:author="MCC160" w:date="2022-03-15T15:05:00Z">
              <w:tcPr>
                <w:tcW w:w="2254" w:type="dxa"/>
                <w:tcBorders>
                  <w:top w:val="single" w:sz="4" w:space="0" w:color="auto"/>
                  <w:left w:val="single" w:sz="4" w:space="0" w:color="auto"/>
                  <w:bottom w:val="single" w:sz="4" w:space="0" w:color="auto"/>
                  <w:right w:val="single" w:sz="4" w:space="0" w:color="auto"/>
                </w:tcBorders>
              </w:tcPr>
            </w:tcPrChange>
          </w:tcPr>
          <w:p w14:paraId="405E1921" w14:textId="2CCB27AB" w:rsidR="00AE5AC2" w:rsidRPr="005410BD" w:rsidDel="004456D3" w:rsidRDefault="00AE5AC2" w:rsidP="00004E02">
            <w:pPr>
              <w:pStyle w:val="TAL"/>
              <w:rPr>
                <w:del w:id="711" w:author="MCC160" w:date="2022-03-15T15:05:00Z"/>
              </w:rPr>
            </w:pPr>
          </w:p>
        </w:tc>
        <w:tc>
          <w:tcPr>
            <w:tcW w:w="1336" w:type="dxa"/>
            <w:tcBorders>
              <w:top w:val="single" w:sz="4" w:space="0" w:color="auto"/>
              <w:left w:val="single" w:sz="4" w:space="0" w:color="auto"/>
              <w:bottom w:val="single" w:sz="4" w:space="0" w:color="auto"/>
              <w:right w:val="single" w:sz="4" w:space="0" w:color="auto"/>
            </w:tcBorders>
            <w:tcPrChange w:id="712" w:author="MCC160" w:date="2022-03-15T15:05:00Z">
              <w:tcPr>
                <w:tcW w:w="1322" w:type="dxa"/>
                <w:tcBorders>
                  <w:top w:val="single" w:sz="4" w:space="0" w:color="auto"/>
                  <w:left w:val="single" w:sz="4" w:space="0" w:color="auto"/>
                  <w:bottom w:val="single" w:sz="4" w:space="0" w:color="auto"/>
                  <w:right w:val="single" w:sz="4" w:space="0" w:color="auto"/>
                </w:tcBorders>
              </w:tcPr>
            </w:tcPrChange>
          </w:tcPr>
          <w:p w14:paraId="74F6E518" w14:textId="08BDA351" w:rsidR="00AE5AC2" w:rsidRPr="005410BD" w:rsidDel="004456D3" w:rsidRDefault="00AE5AC2" w:rsidP="00004E02">
            <w:pPr>
              <w:pStyle w:val="TAL"/>
              <w:keepNext w:val="0"/>
              <w:keepLines w:val="0"/>
              <w:widowControl w:val="0"/>
              <w:rPr>
                <w:del w:id="713" w:author="MCC160" w:date="2022-03-15T15:05:00Z"/>
                <w:color w:val="000000"/>
              </w:rPr>
            </w:pPr>
          </w:p>
        </w:tc>
        <w:tc>
          <w:tcPr>
            <w:tcW w:w="1205" w:type="dxa"/>
            <w:tcBorders>
              <w:top w:val="single" w:sz="4" w:space="0" w:color="auto"/>
              <w:left w:val="single" w:sz="4" w:space="0" w:color="auto"/>
              <w:bottom w:val="single" w:sz="4" w:space="0" w:color="auto"/>
              <w:right w:val="single" w:sz="4" w:space="0" w:color="auto"/>
            </w:tcBorders>
            <w:tcPrChange w:id="714" w:author="MCC160" w:date="2022-03-15T15:05:00Z">
              <w:tcPr>
                <w:tcW w:w="1192" w:type="dxa"/>
                <w:tcBorders>
                  <w:top w:val="single" w:sz="4" w:space="0" w:color="auto"/>
                  <w:left w:val="single" w:sz="4" w:space="0" w:color="auto"/>
                  <w:bottom w:val="single" w:sz="4" w:space="0" w:color="auto"/>
                  <w:right w:val="single" w:sz="4" w:space="0" w:color="auto"/>
                </w:tcBorders>
              </w:tcPr>
            </w:tcPrChange>
          </w:tcPr>
          <w:p w14:paraId="3EBFCF51" w14:textId="6E2F05E2" w:rsidR="00AE5AC2" w:rsidRPr="005410BD" w:rsidDel="004456D3" w:rsidRDefault="00AE5AC2" w:rsidP="00004E02">
            <w:pPr>
              <w:pStyle w:val="TAL"/>
              <w:keepNext w:val="0"/>
              <w:keepLines w:val="0"/>
              <w:widowControl w:val="0"/>
              <w:rPr>
                <w:del w:id="715" w:author="MCC160" w:date="2022-03-15T15:05:00Z"/>
                <w:color w:val="000000"/>
              </w:rPr>
            </w:pPr>
          </w:p>
        </w:tc>
      </w:tr>
      <w:tr w:rsidR="00AE5AC2" w:rsidRPr="005410BD" w:rsidDel="004456D3" w14:paraId="0BC54497" w14:textId="5030F5B9" w:rsidTr="004456D3">
        <w:trPr>
          <w:tblHeader/>
          <w:del w:id="716" w:author="MCC160" w:date="2022-03-15T15:05:00Z"/>
          <w:trPrChange w:id="717" w:author="MCC160" w:date="2022-03-15T15:05:00Z">
            <w:trPr>
              <w:tblHeader/>
            </w:trPr>
          </w:trPrChange>
        </w:trPr>
        <w:tc>
          <w:tcPr>
            <w:tcW w:w="2407" w:type="dxa"/>
            <w:tcBorders>
              <w:top w:val="single" w:sz="4" w:space="0" w:color="auto"/>
              <w:left w:val="single" w:sz="4" w:space="0" w:color="auto"/>
              <w:bottom w:val="single" w:sz="4" w:space="0" w:color="auto"/>
              <w:right w:val="single" w:sz="4" w:space="0" w:color="auto"/>
            </w:tcBorders>
            <w:tcPrChange w:id="718" w:author="MCC160" w:date="2022-03-15T15:05:00Z">
              <w:tcPr>
                <w:tcW w:w="2381" w:type="dxa"/>
                <w:tcBorders>
                  <w:top w:val="single" w:sz="4" w:space="0" w:color="auto"/>
                  <w:left w:val="single" w:sz="4" w:space="0" w:color="auto"/>
                  <w:bottom w:val="single" w:sz="4" w:space="0" w:color="auto"/>
                  <w:right w:val="single" w:sz="4" w:space="0" w:color="auto"/>
                </w:tcBorders>
              </w:tcPr>
            </w:tcPrChange>
          </w:tcPr>
          <w:p w14:paraId="7961FB2A" w14:textId="2877534A" w:rsidR="00AE5AC2" w:rsidRPr="005410BD" w:rsidDel="004456D3" w:rsidRDefault="00AE5AC2" w:rsidP="00004E02">
            <w:pPr>
              <w:pStyle w:val="TAL"/>
              <w:keepNext w:val="0"/>
              <w:keepLines w:val="0"/>
              <w:widowControl w:val="0"/>
              <w:rPr>
                <w:del w:id="719" w:author="MCC160" w:date="2022-03-15T15:05:00Z"/>
                <w:color w:val="000000"/>
              </w:rPr>
            </w:pPr>
            <w:del w:id="720" w:author="MCC160" w:date="2022-03-15T15:05:00Z">
              <w:r w:rsidRPr="005410BD" w:rsidDel="004456D3">
                <w:rPr>
                  <w:color w:val="000000"/>
                </w:rPr>
                <w:delText xml:space="preserve">  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721" w:author="MCC160" w:date="2022-03-15T15:05:00Z">
              <w:tcPr>
                <w:tcW w:w="2382" w:type="dxa"/>
                <w:tcBorders>
                  <w:top w:val="single" w:sz="4" w:space="0" w:color="auto"/>
                  <w:left w:val="single" w:sz="4" w:space="0" w:color="auto"/>
                  <w:bottom w:val="single" w:sz="4" w:space="0" w:color="auto"/>
                  <w:right w:val="single" w:sz="4" w:space="0" w:color="auto"/>
                </w:tcBorders>
              </w:tcPr>
            </w:tcPrChange>
          </w:tcPr>
          <w:p w14:paraId="3EED85B3" w14:textId="47B1D113" w:rsidR="00AE5AC2" w:rsidRPr="005410BD" w:rsidDel="004456D3" w:rsidRDefault="00AE5AC2" w:rsidP="00004E02">
            <w:pPr>
              <w:pStyle w:val="TAL"/>
              <w:rPr>
                <w:del w:id="722" w:author="MCC160" w:date="2022-03-15T15:05:00Z"/>
              </w:rPr>
            </w:pPr>
            <w:del w:id="723" w:author="MCC160" w:date="2022-03-15T15:05:00Z">
              <w:r w:rsidRPr="005410BD" w:rsidDel="004456D3">
                <w:delText>'0001000000000000'</w:delText>
              </w:r>
            </w:del>
          </w:p>
        </w:tc>
        <w:tc>
          <w:tcPr>
            <w:tcW w:w="2278" w:type="dxa"/>
            <w:tcBorders>
              <w:top w:val="single" w:sz="4" w:space="0" w:color="auto"/>
              <w:left w:val="single" w:sz="4" w:space="0" w:color="auto"/>
              <w:bottom w:val="single" w:sz="4" w:space="0" w:color="auto"/>
              <w:right w:val="single" w:sz="4" w:space="0" w:color="auto"/>
            </w:tcBorders>
            <w:tcPrChange w:id="724" w:author="MCC160" w:date="2022-03-15T15:05:00Z">
              <w:tcPr>
                <w:tcW w:w="2254" w:type="dxa"/>
                <w:tcBorders>
                  <w:top w:val="single" w:sz="4" w:space="0" w:color="auto"/>
                  <w:left w:val="single" w:sz="4" w:space="0" w:color="auto"/>
                  <w:bottom w:val="single" w:sz="4" w:space="0" w:color="auto"/>
                  <w:right w:val="single" w:sz="4" w:space="0" w:color="auto"/>
                </w:tcBorders>
              </w:tcPr>
            </w:tcPrChange>
          </w:tcPr>
          <w:p w14:paraId="392EFF37" w14:textId="446F967D" w:rsidR="00AE5AC2" w:rsidRPr="005410BD" w:rsidDel="004456D3" w:rsidRDefault="00AE5AC2" w:rsidP="00004E02">
            <w:pPr>
              <w:pStyle w:val="TAL"/>
              <w:rPr>
                <w:del w:id="725" w:author="MCC160" w:date="2022-03-15T15:05:00Z"/>
              </w:rPr>
            </w:pPr>
            <w:del w:id="726" w:author="MCC160" w:date="2022-03-15T15:05:00Z">
              <w:r w:rsidRPr="005410BD" w:rsidDel="004456D3">
                <w:delText>D = Emergency Call</w:delText>
              </w:r>
            </w:del>
          </w:p>
        </w:tc>
        <w:tc>
          <w:tcPr>
            <w:tcW w:w="1336" w:type="dxa"/>
            <w:tcBorders>
              <w:top w:val="single" w:sz="4" w:space="0" w:color="auto"/>
              <w:left w:val="single" w:sz="4" w:space="0" w:color="auto"/>
              <w:bottom w:val="single" w:sz="4" w:space="0" w:color="auto"/>
              <w:right w:val="single" w:sz="4" w:space="0" w:color="auto"/>
            </w:tcBorders>
            <w:tcPrChange w:id="727" w:author="MCC160" w:date="2022-03-15T15:05:00Z">
              <w:tcPr>
                <w:tcW w:w="1322" w:type="dxa"/>
                <w:tcBorders>
                  <w:top w:val="single" w:sz="4" w:space="0" w:color="auto"/>
                  <w:left w:val="single" w:sz="4" w:space="0" w:color="auto"/>
                  <w:bottom w:val="single" w:sz="4" w:space="0" w:color="auto"/>
                  <w:right w:val="single" w:sz="4" w:space="0" w:color="auto"/>
                </w:tcBorders>
              </w:tcPr>
            </w:tcPrChange>
          </w:tcPr>
          <w:p w14:paraId="5B01BCFE" w14:textId="07ED1E7E" w:rsidR="00AE5AC2" w:rsidRPr="005410BD" w:rsidDel="004456D3" w:rsidRDefault="00AE5AC2" w:rsidP="00004E02">
            <w:pPr>
              <w:pStyle w:val="TAL"/>
              <w:keepNext w:val="0"/>
              <w:keepLines w:val="0"/>
              <w:widowControl w:val="0"/>
              <w:rPr>
                <w:del w:id="728" w:author="MCC160" w:date="2022-03-15T15:05:00Z"/>
                <w:color w:val="000000"/>
              </w:rPr>
            </w:pPr>
          </w:p>
        </w:tc>
        <w:tc>
          <w:tcPr>
            <w:tcW w:w="1205" w:type="dxa"/>
            <w:tcBorders>
              <w:top w:val="single" w:sz="4" w:space="0" w:color="auto"/>
              <w:left w:val="single" w:sz="4" w:space="0" w:color="auto"/>
              <w:bottom w:val="single" w:sz="4" w:space="0" w:color="auto"/>
              <w:right w:val="single" w:sz="4" w:space="0" w:color="auto"/>
            </w:tcBorders>
            <w:tcPrChange w:id="729" w:author="MCC160" w:date="2022-03-15T15:05:00Z">
              <w:tcPr>
                <w:tcW w:w="1192" w:type="dxa"/>
                <w:tcBorders>
                  <w:top w:val="single" w:sz="4" w:space="0" w:color="auto"/>
                  <w:left w:val="single" w:sz="4" w:space="0" w:color="auto"/>
                  <w:bottom w:val="single" w:sz="4" w:space="0" w:color="auto"/>
                  <w:right w:val="single" w:sz="4" w:space="0" w:color="auto"/>
                </w:tcBorders>
              </w:tcPr>
            </w:tcPrChange>
          </w:tcPr>
          <w:p w14:paraId="6CBC3835" w14:textId="2EB77C86" w:rsidR="00AE5AC2" w:rsidRPr="005410BD" w:rsidDel="004456D3" w:rsidRDefault="00AE5AC2" w:rsidP="00004E02">
            <w:pPr>
              <w:pStyle w:val="TAL"/>
              <w:keepNext w:val="0"/>
              <w:keepLines w:val="0"/>
              <w:widowControl w:val="0"/>
              <w:rPr>
                <w:del w:id="730" w:author="MCC160" w:date="2022-03-15T15:05:00Z"/>
                <w:color w:val="000000"/>
              </w:rPr>
            </w:pPr>
          </w:p>
        </w:tc>
      </w:tr>
    </w:tbl>
    <w:p w14:paraId="29E507BC" w14:textId="77777777" w:rsidR="00AE5AC2" w:rsidRPr="005410BD" w:rsidRDefault="00AE5AC2" w:rsidP="00AE5AC2"/>
    <w:p w14:paraId="52667796" w14:textId="608A4EFB" w:rsidR="00AE5AC2" w:rsidRPr="005410BD" w:rsidRDefault="00AE5AC2" w:rsidP="00AE5AC2">
      <w:pPr>
        <w:pStyle w:val="TH"/>
      </w:pPr>
      <w:r w:rsidRPr="005410BD">
        <w:t xml:space="preserve">Table 6.2.1.3.3-10: SIP </w:t>
      </w:r>
      <w:del w:id="731" w:author="MCC160" w:date="2022-03-15T15:09:00Z">
        <w:r w:rsidRPr="005410BD" w:rsidDel="00DE6997">
          <w:delText>re-</w:delText>
        </w:r>
      </w:del>
      <w:r w:rsidRPr="005410BD">
        <w:t>INVITE (Step 18, Table 6.2.1.3.2-1</w:t>
      </w:r>
      <w:ins w:id="732" w:author="MCC160" w:date="2022-03-15T15:45:00Z">
        <w:r w:rsidR="009D4C6E" w:rsidRPr="005410BD">
          <w:t>; Step 2, TS 36.579-1 [2] Table 5.3B.</w:t>
        </w:r>
      </w:ins>
      <w:ins w:id="733" w:author="MCC160" w:date="2022-03-16T11:24:00Z">
        <w:r w:rsidR="00514F5F" w:rsidRPr="005410BD">
          <w:t>1</w:t>
        </w:r>
      </w:ins>
      <w:ins w:id="734" w:author="MCC160" w:date="2022-03-15T15:45:00Z">
        <w:r w:rsidR="009D4C6E" w:rsidRPr="005410BD">
          <w:t>1.3-1</w:t>
        </w:r>
      </w:ins>
      <w:r w:rsidRPr="005410BD">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5410BD" w14:paraId="55D54BA3" w14:textId="77777777" w:rsidTr="00004E02">
        <w:trPr>
          <w:tblHeader/>
        </w:trPr>
        <w:tc>
          <w:tcPr>
            <w:tcW w:w="9639" w:type="dxa"/>
            <w:gridSpan w:val="5"/>
          </w:tcPr>
          <w:p w14:paraId="4006897D" w14:textId="7BB81928" w:rsidR="00AE5AC2" w:rsidRPr="005410BD" w:rsidRDefault="00AE5AC2" w:rsidP="00004E02">
            <w:pPr>
              <w:pStyle w:val="TAL"/>
            </w:pPr>
            <w:r w:rsidRPr="005410BD">
              <w:t>Derivation Path:</w:t>
            </w:r>
            <w:r w:rsidRPr="005410BD">
              <w:rPr>
                <w:color w:val="FF0000"/>
              </w:rPr>
              <w:t xml:space="preserve"> </w:t>
            </w:r>
            <w:r w:rsidRPr="005410BD">
              <w:rPr>
                <w:color w:val="000000"/>
              </w:rPr>
              <w:t>TS 36.579-1</w:t>
            </w:r>
            <w:ins w:id="735" w:author="MCC160" w:date="2022-03-17T11:25:00Z">
              <w:r w:rsidR="00621625" w:rsidRPr="005410BD">
                <w:t xml:space="preserve"> [2]</w:t>
              </w:r>
            </w:ins>
            <w:r w:rsidRPr="005410BD">
              <w:rPr>
                <w:color w:val="000000"/>
              </w:rPr>
              <w:t xml:space="preserve">, Table 5.5.2.5.1-1, </w:t>
            </w:r>
            <w:r w:rsidRPr="005410BD">
              <w:t xml:space="preserve">condition </w:t>
            </w:r>
            <w:del w:id="736" w:author="MCC160" w:date="2022-03-15T15:09:00Z">
              <w:r w:rsidRPr="005410BD" w:rsidDel="00DE6997">
                <w:delText>MCVIDEO,</w:delText>
              </w:r>
            </w:del>
            <w:r w:rsidRPr="005410BD">
              <w:t xml:space="preserve"> PRIVATE-CALL</w:t>
            </w:r>
            <w:ins w:id="737" w:author="MCC160" w:date="2022-03-15T15:09:00Z">
              <w:r w:rsidR="00DE6997" w:rsidRPr="005410BD">
                <w:t>, re_INVITE</w:t>
              </w:r>
            </w:ins>
          </w:p>
        </w:tc>
      </w:tr>
      <w:tr w:rsidR="00AE5AC2" w:rsidRPr="005410BD" w14:paraId="10071AC9" w14:textId="77777777" w:rsidTr="00004E02">
        <w:trPr>
          <w:tblHeader/>
        </w:trPr>
        <w:tc>
          <w:tcPr>
            <w:tcW w:w="2835" w:type="dxa"/>
          </w:tcPr>
          <w:p w14:paraId="72C39423" w14:textId="77777777" w:rsidR="00AE5AC2" w:rsidRPr="005410BD" w:rsidRDefault="00AE5AC2" w:rsidP="00004E02">
            <w:pPr>
              <w:pStyle w:val="TAH"/>
              <w:keepLines w:val="0"/>
              <w:widowControl w:val="0"/>
              <w:rPr>
                <w:bCs/>
              </w:rPr>
            </w:pPr>
            <w:r w:rsidRPr="005410BD">
              <w:rPr>
                <w:bCs/>
              </w:rPr>
              <w:t>Information Element</w:t>
            </w:r>
          </w:p>
        </w:tc>
        <w:tc>
          <w:tcPr>
            <w:tcW w:w="2126" w:type="dxa"/>
          </w:tcPr>
          <w:p w14:paraId="54170072" w14:textId="77777777" w:rsidR="00AE5AC2" w:rsidRPr="005410BD" w:rsidRDefault="00AE5AC2" w:rsidP="00004E02">
            <w:pPr>
              <w:pStyle w:val="TAH"/>
              <w:keepLines w:val="0"/>
              <w:widowControl w:val="0"/>
              <w:rPr>
                <w:bCs/>
              </w:rPr>
            </w:pPr>
            <w:r w:rsidRPr="005410BD">
              <w:rPr>
                <w:bCs/>
              </w:rPr>
              <w:t>Value/remark</w:t>
            </w:r>
          </w:p>
        </w:tc>
        <w:tc>
          <w:tcPr>
            <w:tcW w:w="2126" w:type="dxa"/>
            <w:tcBorders>
              <w:bottom w:val="single" w:sz="4" w:space="0" w:color="auto"/>
            </w:tcBorders>
          </w:tcPr>
          <w:p w14:paraId="1178E777" w14:textId="77777777" w:rsidR="00AE5AC2" w:rsidRPr="005410BD" w:rsidRDefault="00AE5AC2" w:rsidP="00004E02">
            <w:pPr>
              <w:pStyle w:val="TAH"/>
              <w:keepLines w:val="0"/>
              <w:widowControl w:val="0"/>
              <w:rPr>
                <w:bCs/>
              </w:rPr>
            </w:pPr>
            <w:r w:rsidRPr="005410BD">
              <w:rPr>
                <w:bCs/>
              </w:rPr>
              <w:t>Comment</w:t>
            </w:r>
          </w:p>
        </w:tc>
        <w:tc>
          <w:tcPr>
            <w:tcW w:w="1418" w:type="dxa"/>
          </w:tcPr>
          <w:p w14:paraId="66546FBC" w14:textId="77777777" w:rsidR="00AE5AC2" w:rsidRPr="005410BD" w:rsidRDefault="00AE5AC2" w:rsidP="00004E02">
            <w:pPr>
              <w:pStyle w:val="TAH"/>
              <w:keepLines w:val="0"/>
              <w:widowControl w:val="0"/>
              <w:rPr>
                <w:bCs/>
              </w:rPr>
            </w:pPr>
            <w:r w:rsidRPr="005410BD">
              <w:rPr>
                <w:bCs/>
              </w:rPr>
              <w:t>Reference</w:t>
            </w:r>
          </w:p>
        </w:tc>
        <w:tc>
          <w:tcPr>
            <w:tcW w:w="1134" w:type="dxa"/>
          </w:tcPr>
          <w:p w14:paraId="504F5F48" w14:textId="77777777" w:rsidR="00AE5AC2" w:rsidRPr="005410BD" w:rsidRDefault="00AE5AC2" w:rsidP="00004E02">
            <w:pPr>
              <w:pStyle w:val="TAH"/>
              <w:keepLines w:val="0"/>
              <w:widowControl w:val="0"/>
              <w:rPr>
                <w:bCs/>
              </w:rPr>
            </w:pPr>
            <w:r w:rsidRPr="005410BD">
              <w:rPr>
                <w:bCs/>
              </w:rPr>
              <w:t>Condition</w:t>
            </w:r>
          </w:p>
        </w:tc>
      </w:tr>
      <w:tr w:rsidR="00AE5AC2" w:rsidRPr="005410BD" w14:paraId="2B124E61" w14:textId="77777777" w:rsidTr="00004E02">
        <w:tc>
          <w:tcPr>
            <w:tcW w:w="2835" w:type="dxa"/>
            <w:tcBorders>
              <w:top w:val="single" w:sz="4" w:space="0" w:color="auto"/>
              <w:left w:val="single" w:sz="4" w:space="0" w:color="auto"/>
              <w:bottom w:val="single" w:sz="4" w:space="0" w:color="auto"/>
              <w:right w:val="single" w:sz="4" w:space="0" w:color="auto"/>
            </w:tcBorders>
          </w:tcPr>
          <w:p w14:paraId="7B9B4B63" w14:textId="77777777" w:rsidR="00AE5AC2" w:rsidRPr="005410BD" w:rsidRDefault="00AE5AC2" w:rsidP="00004E02">
            <w:pPr>
              <w:pStyle w:val="TAL"/>
              <w:keepLines w:val="0"/>
              <w:widowControl w:val="0"/>
              <w:rPr>
                <w:bCs/>
              </w:rPr>
            </w:pPr>
            <w:r w:rsidRPr="005410BD">
              <w:rPr>
                <w:bCs/>
              </w:rPr>
              <w:t>Message-body</w:t>
            </w:r>
          </w:p>
        </w:tc>
        <w:tc>
          <w:tcPr>
            <w:tcW w:w="2126" w:type="dxa"/>
            <w:tcBorders>
              <w:top w:val="single" w:sz="4" w:space="0" w:color="auto"/>
              <w:left w:val="single" w:sz="4" w:space="0" w:color="auto"/>
              <w:bottom w:val="single" w:sz="4" w:space="0" w:color="auto"/>
              <w:right w:val="single" w:sz="4" w:space="0" w:color="auto"/>
            </w:tcBorders>
          </w:tcPr>
          <w:p w14:paraId="0FA801EA" w14:textId="77777777" w:rsidR="00AE5AC2" w:rsidRPr="005410BD" w:rsidRDefault="00AE5AC2" w:rsidP="00004E02">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B5E25AE" w14:textId="77777777" w:rsidR="00AE5AC2" w:rsidRPr="005410BD" w:rsidRDefault="00AE5AC2" w:rsidP="00004E02">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5D85C7A" w14:textId="77777777" w:rsidR="00AE5AC2" w:rsidRPr="005410BD" w:rsidRDefault="00AE5AC2" w:rsidP="00004E02">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8608D1B" w14:textId="77777777" w:rsidR="00AE5AC2" w:rsidRPr="005410BD" w:rsidRDefault="00AE5AC2" w:rsidP="00004E02">
            <w:pPr>
              <w:pStyle w:val="TAL"/>
              <w:keepLines w:val="0"/>
              <w:widowControl w:val="0"/>
            </w:pPr>
          </w:p>
        </w:tc>
      </w:tr>
      <w:tr w:rsidR="00DE6997" w:rsidRPr="005410BD" w14:paraId="16F7A941" w14:textId="77777777" w:rsidTr="00004E02">
        <w:tc>
          <w:tcPr>
            <w:tcW w:w="2835" w:type="dxa"/>
            <w:tcBorders>
              <w:top w:val="single" w:sz="4" w:space="0" w:color="auto"/>
              <w:left w:val="single" w:sz="4" w:space="0" w:color="auto"/>
              <w:bottom w:val="single" w:sz="4" w:space="0" w:color="auto"/>
              <w:right w:val="single" w:sz="4" w:space="0" w:color="auto"/>
            </w:tcBorders>
          </w:tcPr>
          <w:p w14:paraId="7855A598" w14:textId="77777777" w:rsidR="00DE6997" w:rsidRPr="005410BD" w:rsidRDefault="00DE6997" w:rsidP="00DE6997">
            <w:pPr>
              <w:pStyle w:val="TAL"/>
              <w:keepLines w:val="0"/>
              <w:widowControl w:val="0"/>
              <w:rPr>
                <w:bCs/>
              </w:rPr>
            </w:pPr>
            <w:r w:rsidRPr="005410BD">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BEA791" w14:textId="77777777" w:rsidR="00DE6997" w:rsidRPr="005410BD" w:rsidRDefault="00DE6997" w:rsidP="00DE699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52F1628" w14:textId="77777777" w:rsidR="00DE6997" w:rsidRPr="005410BD" w:rsidRDefault="00DE6997" w:rsidP="00DE6997">
            <w:pPr>
              <w:pStyle w:val="TAL"/>
              <w:keepLines w:val="0"/>
              <w:widowControl w:val="0"/>
            </w:pPr>
            <w:r w:rsidRPr="005410BD">
              <w:t>MCVideo</w:t>
            </w:r>
          </w:p>
        </w:tc>
        <w:tc>
          <w:tcPr>
            <w:tcW w:w="1418" w:type="dxa"/>
            <w:tcBorders>
              <w:top w:val="single" w:sz="4" w:space="0" w:color="auto"/>
              <w:left w:val="single" w:sz="4" w:space="0" w:color="auto"/>
              <w:bottom w:val="single" w:sz="4" w:space="0" w:color="auto"/>
              <w:right w:val="single" w:sz="4" w:space="0" w:color="auto"/>
            </w:tcBorders>
          </w:tcPr>
          <w:p w14:paraId="4A71C403" w14:textId="77777777" w:rsidR="00DE6997" w:rsidRPr="005410BD" w:rsidRDefault="00DE6997" w:rsidP="00DE699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9798BDF" w14:textId="77777777" w:rsidR="00DE6997" w:rsidRPr="005410BD" w:rsidRDefault="00DE6997" w:rsidP="00DE6997">
            <w:pPr>
              <w:pStyle w:val="TAL"/>
              <w:keepLines w:val="0"/>
              <w:widowControl w:val="0"/>
            </w:pPr>
          </w:p>
        </w:tc>
      </w:tr>
      <w:tr w:rsidR="00DE6997" w:rsidRPr="005410BD" w:rsidDel="00DE6997" w14:paraId="03A1D1B5" w14:textId="4421F228" w:rsidTr="00004E02">
        <w:trPr>
          <w:del w:id="738" w:author="MCC160" w:date="2022-03-15T15:10:00Z"/>
        </w:trPr>
        <w:tc>
          <w:tcPr>
            <w:tcW w:w="2835" w:type="dxa"/>
            <w:tcBorders>
              <w:top w:val="single" w:sz="4" w:space="0" w:color="auto"/>
              <w:left w:val="single" w:sz="4" w:space="0" w:color="auto"/>
              <w:bottom w:val="single" w:sz="4" w:space="0" w:color="auto"/>
              <w:right w:val="single" w:sz="4" w:space="0" w:color="auto"/>
            </w:tcBorders>
          </w:tcPr>
          <w:p w14:paraId="3624E1C7" w14:textId="468AC3FD" w:rsidR="00DE6997" w:rsidRPr="005410BD" w:rsidDel="00DE6997" w:rsidRDefault="00DE6997" w:rsidP="00DE6997">
            <w:pPr>
              <w:pStyle w:val="TAL"/>
              <w:keepLines w:val="0"/>
              <w:widowControl w:val="0"/>
              <w:rPr>
                <w:del w:id="739" w:author="MCC160" w:date="2022-03-15T15:10:00Z"/>
                <w:bCs/>
              </w:rPr>
            </w:pPr>
            <w:del w:id="740" w:author="MCC160" w:date="2022-03-15T15:10:00Z">
              <w:r w:rsidRPr="005410BD" w:rsidDel="00DE6997">
                <w:rPr>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3FF66DDA" w14:textId="548DA4A4" w:rsidR="00DE6997" w:rsidRPr="005410BD" w:rsidDel="00DE6997" w:rsidRDefault="00DE6997" w:rsidP="00DE6997">
            <w:pPr>
              <w:pStyle w:val="TAL"/>
              <w:keepLines w:val="0"/>
              <w:widowControl w:val="0"/>
              <w:rPr>
                <w:del w:id="741" w:author="MCC160" w:date="2022-03-15T15:10:00Z"/>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BE126E0" w14:textId="58F1F85A" w:rsidR="00DE6997" w:rsidRPr="005410BD" w:rsidDel="00DE6997" w:rsidRDefault="00DE6997" w:rsidP="00DE6997">
            <w:pPr>
              <w:pStyle w:val="TAL"/>
              <w:keepLines w:val="0"/>
              <w:widowControl w:val="0"/>
              <w:rPr>
                <w:del w:id="742" w:author="MCC160" w:date="2022-03-15T15:10:00Z"/>
              </w:rPr>
            </w:pPr>
          </w:p>
        </w:tc>
        <w:tc>
          <w:tcPr>
            <w:tcW w:w="1418" w:type="dxa"/>
            <w:tcBorders>
              <w:top w:val="single" w:sz="4" w:space="0" w:color="auto"/>
              <w:left w:val="single" w:sz="4" w:space="0" w:color="auto"/>
              <w:bottom w:val="single" w:sz="4" w:space="0" w:color="auto"/>
              <w:right w:val="single" w:sz="4" w:space="0" w:color="auto"/>
            </w:tcBorders>
          </w:tcPr>
          <w:p w14:paraId="379D41AF" w14:textId="55D16731" w:rsidR="00DE6997" w:rsidRPr="005410BD" w:rsidDel="00DE6997" w:rsidRDefault="00DE6997" w:rsidP="00DE6997">
            <w:pPr>
              <w:pStyle w:val="TAL"/>
              <w:keepLines w:val="0"/>
              <w:widowControl w:val="0"/>
              <w:rPr>
                <w:del w:id="743" w:author="MCC160" w:date="2022-03-15T15:10:00Z"/>
              </w:rPr>
            </w:pPr>
          </w:p>
        </w:tc>
        <w:tc>
          <w:tcPr>
            <w:tcW w:w="1134" w:type="dxa"/>
            <w:tcBorders>
              <w:top w:val="single" w:sz="4" w:space="0" w:color="auto"/>
              <w:left w:val="single" w:sz="4" w:space="0" w:color="auto"/>
              <w:bottom w:val="single" w:sz="4" w:space="0" w:color="auto"/>
              <w:right w:val="single" w:sz="4" w:space="0" w:color="auto"/>
            </w:tcBorders>
          </w:tcPr>
          <w:p w14:paraId="26ED960A" w14:textId="5D709C1D" w:rsidR="00DE6997" w:rsidRPr="005410BD" w:rsidDel="00DE6997" w:rsidRDefault="00DE6997" w:rsidP="00DE6997">
            <w:pPr>
              <w:pStyle w:val="TAL"/>
              <w:keepLines w:val="0"/>
              <w:widowControl w:val="0"/>
              <w:rPr>
                <w:del w:id="744" w:author="MCC160" w:date="2022-03-15T15:10:00Z"/>
              </w:rPr>
            </w:pPr>
          </w:p>
        </w:tc>
      </w:tr>
      <w:tr w:rsidR="00DE6997" w:rsidRPr="005410BD" w14:paraId="5E52972B" w14:textId="77777777" w:rsidTr="00004E02">
        <w:tc>
          <w:tcPr>
            <w:tcW w:w="2835" w:type="dxa"/>
            <w:tcBorders>
              <w:top w:val="single" w:sz="4" w:space="0" w:color="auto"/>
              <w:left w:val="single" w:sz="4" w:space="0" w:color="auto"/>
              <w:bottom w:val="single" w:sz="4" w:space="0" w:color="auto"/>
              <w:right w:val="single" w:sz="4" w:space="0" w:color="auto"/>
            </w:tcBorders>
          </w:tcPr>
          <w:p w14:paraId="71F6B896" w14:textId="77777777" w:rsidR="00DE6997" w:rsidRPr="005410BD" w:rsidRDefault="00DE6997" w:rsidP="00DE6997">
            <w:pPr>
              <w:pStyle w:val="TAL"/>
              <w:keepLines w:val="0"/>
              <w:widowControl w:val="0"/>
              <w:rPr>
                <w:bCs/>
              </w:rPr>
            </w:pPr>
            <w:r w:rsidRPr="005410BD">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114364D" w14:textId="77777777" w:rsidR="00DE6997" w:rsidRPr="005410BD" w:rsidRDefault="00DE6997" w:rsidP="00DE6997">
            <w:pPr>
              <w:pStyle w:val="TAL"/>
              <w:keepLines w:val="0"/>
              <w:widowControl w:val="0"/>
              <w:rPr>
                <w:rFonts w:eastAsia="Calibri"/>
              </w:rPr>
            </w:pPr>
            <w:r w:rsidRPr="005410BD">
              <w:rPr>
                <w:rFonts w:eastAsia="Calibri"/>
              </w:rPr>
              <w:t>MCVideo-Info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1F73D95A" w14:textId="77777777" w:rsidR="00DE6997" w:rsidRPr="005410BD" w:rsidRDefault="00DE6997" w:rsidP="00DE699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A662012" w14:textId="77777777" w:rsidR="00DE6997" w:rsidRPr="005410BD" w:rsidRDefault="00DE6997" w:rsidP="00DE699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AE92C3A" w14:textId="77777777" w:rsidR="00DE6997" w:rsidRPr="005410BD" w:rsidRDefault="00DE6997" w:rsidP="00DE6997">
            <w:pPr>
              <w:pStyle w:val="TAL"/>
              <w:keepLines w:val="0"/>
              <w:widowControl w:val="0"/>
            </w:pPr>
          </w:p>
        </w:tc>
      </w:tr>
    </w:tbl>
    <w:p w14:paraId="217E2E41" w14:textId="77777777" w:rsidR="00AE5AC2" w:rsidRPr="005410BD" w:rsidRDefault="00AE5AC2" w:rsidP="00AE5AC2"/>
    <w:p w14:paraId="00C14118" w14:textId="77777777" w:rsidR="00AE5AC2" w:rsidRPr="005410BD" w:rsidRDefault="00AE5AC2" w:rsidP="00AE5AC2">
      <w:pPr>
        <w:pStyle w:val="TH"/>
      </w:pPr>
      <w:r w:rsidRPr="005410BD">
        <w:lastRenderedPageBreak/>
        <w:t xml:space="preserve">Table 6.2.1.3.3-11: MCVideo-Info in SIP </w:t>
      </w:r>
      <w:del w:id="745" w:author="MCC160" w:date="2022-03-16T09:38:00Z">
        <w:r w:rsidRPr="005410BD" w:rsidDel="007D4877">
          <w:delText>re-</w:delText>
        </w:r>
      </w:del>
      <w:r w:rsidRPr="005410BD">
        <w:t>INVITE (Table 6.2.1.3.3-11)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14:paraId="1DF2C0FF" w14:textId="77777777" w:rsidTr="005C4A12">
        <w:trPr>
          <w:tblHeader/>
        </w:trPr>
        <w:tc>
          <w:tcPr>
            <w:tcW w:w="9634" w:type="dxa"/>
            <w:vAlign w:val="center"/>
          </w:tcPr>
          <w:p w14:paraId="10EAE228" w14:textId="6083B20C" w:rsidR="00AE5AC2" w:rsidRPr="005410BD" w:rsidRDefault="00AE5AC2" w:rsidP="00004E02">
            <w:pPr>
              <w:pStyle w:val="TAL"/>
              <w:keepLines w:val="0"/>
              <w:widowControl w:val="0"/>
            </w:pPr>
            <w:r w:rsidRPr="005410BD">
              <w:t>Derivation Path: TS 36.579-1 [2], Table 5.5.3.2.1-2,</w:t>
            </w:r>
            <w:del w:id="746" w:author="MCC160" w:date="2022-03-15T15:11:00Z">
              <w:r w:rsidRPr="005410BD" w:rsidDel="00DE6997">
                <w:delText>,</w:delText>
              </w:r>
            </w:del>
            <w:r w:rsidRPr="005410BD">
              <w:t xml:space="preserve"> condition PRIVATE-CALL</w:t>
            </w:r>
            <w:ins w:id="747" w:author="MCC160" w:date="2022-03-15T15:44:00Z">
              <w:r w:rsidR="005C4A12" w:rsidRPr="005410BD">
                <w:t>, INVITE_REFER</w:t>
              </w:r>
            </w:ins>
          </w:p>
        </w:tc>
      </w:tr>
    </w:tbl>
    <w:p w14:paraId="4BB90222" w14:textId="77777777" w:rsidR="005C4A12" w:rsidRPr="005410BD" w:rsidRDefault="005C4A12" w:rsidP="005C4A12">
      <w:pPr>
        <w:rPr>
          <w:ins w:id="748" w:author="MCC160" w:date="2022-03-15T15:42:00Z"/>
        </w:rPr>
      </w:pPr>
    </w:p>
    <w:p w14:paraId="1393AEAB" w14:textId="3685BA48" w:rsidR="005C4A12" w:rsidRPr="005410BD" w:rsidRDefault="005C4A12" w:rsidP="005C4A12">
      <w:pPr>
        <w:pStyle w:val="TH"/>
        <w:rPr>
          <w:ins w:id="749" w:author="MCC160" w:date="2022-03-15T15:42:00Z"/>
        </w:rPr>
      </w:pPr>
      <w:ins w:id="750" w:author="MCC160" w:date="2022-03-15T15:42:00Z">
        <w:r w:rsidRPr="005410BD">
          <w:t>Table 6.2.1.3.3-11A: SIP 200 (OK) (Step 18, Table 6.2.1.3.2-1; Step 4, TS 36.579-1 [2] Table 5.3B.1.3-1)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C4A12" w:rsidRPr="005410BD" w14:paraId="5F8992BD" w14:textId="77777777" w:rsidTr="003E36CA">
        <w:trPr>
          <w:tblHeader/>
          <w:ins w:id="751" w:author="MCC160" w:date="2022-03-15T15:42:00Z"/>
        </w:trPr>
        <w:tc>
          <w:tcPr>
            <w:tcW w:w="9634" w:type="dxa"/>
            <w:gridSpan w:val="5"/>
          </w:tcPr>
          <w:p w14:paraId="23A08135" w14:textId="3D890951" w:rsidR="005C4A12" w:rsidRPr="005410BD" w:rsidRDefault="005C4A12" w:rsidP="003E36CA">
            <w:pPr>
              <w:pStyle w:val="TAL"/>
              <w:keepLines w:val="0"/>
              <w:widowControl w:val="0"/>
              <w:rPr>
                <w:ins w:id="752" w:author="MCC160" w:date="2022-03-15T15:42:00Z"/>
                <w:color w:val="000000"/>
              </w:rPr>
            </w:pPr>
            <w:ins w:id="753" w:author="MCC160" w:date="2022-03-15T15:42:00Z">
              <w:r w:rsidRPr="005410BD">
                <w:rPr>
                  <w:color w:val="000000"/>
                </w:rPr>
                <w:t>Derivation Path: TS 36.579-1 [2], Table 5.5.2.17.1.2-1, condition INVITE-RSP</w:t>
              </w:r>
            </w:ins>
          </w:p>
        </w:tc>
      </w:tr>
      <w:tr w:rsidR="005C4A12" w:rsidRPr="005410BD" w14:paraId="473606A5" w14:textId="77777777" w:rsidTr="003E36CA">
        <w:trPr>
          <w:trHeight w:val="260"/>
          <w:tblHeader/>
          <w:ins w:id="754" w:author="MCC160" w:date="2022-03-15T15:42:00Z"/>
        </w:trPr>
        <w:tc>
          <w:tcPr>
            <w:tcW w:w="2709" w:type="dxa"/>
          </w:tcPr>
          <w:p w14:paraId="3BCF3740" w14:textId="77777777" w:rsidR="005C4A12" w:rsidRPr="005410BD" w:rsidRDefault="005C4A12" w:rsidP="003E36CA">
            <w:pPr>
              <w:pStyle w:val="TAH"/>
              <w:keepLines w:val="0"/>
              <w:widowControl w:val="0"/>
              <w:rPr>
                <w:ins w:id="755" w:author="MCC160" w:date="2022-03-15T15:42:00Z"/>
                <w:color w:val="000000"/>
              </w:rPr>
            </w:pPr>
            <w:ins w:id="756" w:author="MCC160" w:date="2022-03-15T15:42:00Z">
              <w:r w:rsidRPr="005410BD">
                <w:rPr>
                  <w:color w:val="000000"/>
                </w:rPr>
                <w:t>Information Element</w:t>
              </w:r>
            </w:ins>
          </w:p>
        </w:tc>
        <w:tc>
          <w:tcPr>
            <w:tcW w:w="2187" w:type="dxa"/>
          </w:tcPr>
          <w:p w14:paraId="17875CE2" w14:textId="77777777" w:rsidR="005C4A12" w:rsidRPr="005410BD" w:rsidRDefault="005C4A12" w:rsidP="003E36CA">
            <w:pPr>
              <w:pStyle w:val="TAH"/>
              <w:keepLines w:val="0"/>
              <w:widowControl w:val="0"/>
              <w:rPr>
                <w:ins w:id="757" w:author="MCC160" w:date="2022-03-15T15:42:00Z"/>
                <w:color w:val="000000"/>
              </w:rPr>
            </w:pPr>
            <w:ins w:id="758" w:author="MCC160" w:date="2022-03-15T15:42:00Z">
              <w:r w:rsidRPr="005410BD">
                <w:rPr>
                  <w:color w:val="000000"/>
                </w:rPr>
                <w:t>Value/remark</w:t>
              </w:r>
            </w:ins>
          </w:p>
        </w:tc>
        <w:tc>
          <w:tcPr>
            <w:tcW w:w="2187" w:type="dxa"/>
            <w:tcBorders>
              <w:bottom w:val="single" w:sz="4" w:space="0" w:color="auto"/>
            </w:tcBorders>
          </w:tcPr>
          <w:p w14:paraId="3F02FA48" w14:textId="77777777" w:rsidR="005C4A12" w:rsidRPr="005410BD" w:rsidRDefault="005C4A12" w:rsidP="003E36CA">
            <w:pPr>
              <w:pStyle w:val="TAH"/>
              <w:keepLines w:val="0"/>
              <w:widowControl w:val="0"/>
              <w:rPr>
                <w:ins w:id="759" w:author="MCC160" w:date="2022-03-15T15:42:00Z"/>
                <w:color w:val="000000"/>
              </w:rPr>
            </w:pPr>
            <w:ins w:id="760" w:author="MCC160" w:date="2022-03-15T15:42:00Z">
              <w:r w:rsidRPr="005410BD">
                <w:rPr>
                  <w:color w:val="000000"/>
                </w:rPr>
                <w:t>Comment</w:t>
              </w:r>
            </w:ins>
          </w:p>
        </w:tc>
        <w:tc>
          <w:tcPr>
            <w:tcW w:w="1390" w:type="dxa"/>
          </w:tcPr>
          <w:p w14:paraId="70486E20" w14:textId="77777777" w:rsidR="005C4A12" w:rsidRPr="005410BD" w:rsidRDefault="005C4A12" w:rsidP="003E36CA">
            <w:pPr>
              <w:pStyle w:val="TAH"/>
              <w:keepLines w:val="0"/>
              <w:widowControl w:val="0"/>
              <w:rPr>
                <w:ins w:id="761" w:author="MCC160" w:date="2022-03-15T15:42:00Z"/>
                <w:color w:val="000000"/>
              </w:rPr>
            </w:pPr>
            <w:ins w:id="762" w:author="MCC160" w:date="2022-03-15T15:42:00Z">
              <w:r w:rsidRPr="005410BD">
                <w:rPr>
                  <w:color w:val="000000"/>
                </w:rPr>
                <w:t>Reference</w:t>
              </w:r>
            </w:ins>
          </w:p>
        </w:tc>
        <w:tc>
          <w:tcPr>
            <w:tcW w:w="1161" w:type="dxa"/>
          </w:tcPr>
          <w:p w14:paraId="25B5B6E4" w14:textId="77777777" w:rsidR="005C4A12" w:rsidRPr="005410BD" w:rsidRDefault="005C4A12" w:rsidP="003E36CA">
            <w:pPr>
              <w:pStyle w:val="TAH"/>
              <w:keepLines w:val="0"/>
              <w:widowControl w:val="0"/>
              <w:rPr>
                <w:ins w:id="763" w:author="MCC160" w:date="2022-03-15T15:42:00Z"/>
                <w:color w:val="000000"/>
              </w:rPr>
            </w:pPr>
            <w:ins w:id="764" w:author="MCC160" w:date="2022-03-15T15:42:00Z">
              <w:r w:rsidRPr="005410BD">
                <w:rPr>
                  <w:color w:val="000000"/>
                </w:rPr>
                <w:t>Condition</w:t>
              </w:r>
            </w:ins>
          </w:p>
        </w:tc>
      </w:tr>
      <w:tr w:rsidR="005C4A12" w:rsidRPr="005410BD" w14:paraId="1619F162" w14:textId="77777777" w:rsidTr="003E36CA">
        <w:trPr>
          <w:ins w:id="765" w:author="MCC160" w:date="2022-03-15T15:42:00Z"/>
        </w:trPr>
        <w:tc>
          <w:tcPr>
            <w:tcW w:w="2709" w:type="dxa"/>
            <w:vAlign w:val="center"/>
          </w:tcPr>
          <w:p w14:paraId="7EA9BC28" w14:textId="77777777" w:rsidR="005C4A12" w:rsidRPr="005410BD" w:rsidRDefault="005C4A12" w:rsidP="003E36CA">
            <w:pPr>
              <w:pStyle w:val="TAL"/>
              <w:keepNext w:val="0"/>
              <w:keepLines w:val="0"/>
              <w:widowControl w:val="0"/>
              <w:rPr>
                <w:ins w:id="766" w:author="MCC160" w:date="2022-03-15T15:42:00Z"/>
                <w:rFonts w:cs="Arial"/>
                <w:b/>
                <w:bCs/>
                <w:color w:val="000000"/>
                <w:szCs w:val="18"/>
              </w:rPr>
            </w:pPr>
            <w:ins w:id="767" w:author="MCC160" w:date="2022-03-15T15:42:00Z">
              <w:r w:rsidRPr="005410BD">
                <w:rPr>
                  <w:rFonts w:cs="Arial"/>
                  <w:b/>
                  <w:color w:val="000000"/>
                  <w:szCs w:val="18"/>
                </w:rPr>
                <w:t>Message-body</w:t>
              </w:r>
            </w:ins>
          </w:p>
        </w:tc>
        <w:tc>
          <w:tcPr>
            <w:tcW w:w="2187" w:type="dxa"/>
          </w:tcPr>
          <w:p w14:paraId="50A45107" w14:textId="77777777" w:rsidR="005C4A12" w:rsidRPr="005410BD" w:rsidRDefault="005C4A12" w:rsidP="003E36CA">
            <w:pPr>
              <w:pStyle w:val="TAL"/>
              <w:keepNext w:val="0"/>
              <w:keepLines w:val="0"/>
              <w:widowControl w:val="0"/>
              <w:rPr>
                <w:ins w:id="768" w:author="MCC160" w:date="2022-03-15T15:42:00Z"/>
                <w:color w:val="000000"/>
              </w:rPr>
            </w:pPr>
          </w:p>
        </w:tc>
        <w:tc>
          <w:tcPr>
            <w:tcW w:w="2187" w:type="dxa"/>
            <w:tcBorders>
              <w:bottom w:val="single" w:sz="4" w:space="0" w:color="auto"/>
            </w:tcBorders>
          </w:tcPr>
          <w:p w14:paraId="4AC5552E" w14:textId="77777777" w:rsidR="005C4A12" w:rsidRPr="005410BD" w:rsidRDefault="005C4A12" w:rsidP="003E36CA">
            <w:pPr>
              <w:pStyle w:val="TAL"/>
              <w:keepNext w:val="0"/>
              <w:keepLines w:val="0"/>
              <w:widowControl w:val="0"/>
              <w:rPr>
                <w:ins w:id="769" w:author="MCC160" w:date="2022-03-15T15:42:00Z"/>
                <w:color w:val="000000"/>
              </w:rPr>
            </w:pPr>
          </w:p>
        </w:tc>
        <w:tc>
          <w:tcPr>
            <w:tcW w:w="1390" w:type="dxa"/>
          </w:tcPr>
          <w:p w14:paraId="0F61A52C" w14:textId="77777777" w:rsidR="005C4A12" w:rsidRPr="005410BD" w:rsidRDefault="005C4A12" w:rsidP="003E36CA">
            <w:pPr>
              <w:pStyle w:val="TAL"/>
              <w:keepNext w:val="0"/>
              <w:keepLines w:val="0"/>
              <w:widowControl w:val="0"/>
              <w:rPr>
                <w:ins w:id="770" w:author="MCC160" w:date="2022-03-15T15:42:00Z"/>
                <w:color w:val="000000"/>
              </w:rPr>
            </w:pPr>
          </w:p>
        </w:tc>
        <w:tc>
          <w:tcPr>
            <w:tcW w:w="1161" w:type="dxa"/>
            <w:vAlign w:val="bottom"/>
          </w:tcPr>
          <w:p w14:paraId="300A4C32" w14:textId="77777777" w:rsidR="005C4A12" w:rsidRPr="005410BD" w:rsidRDefault="005C4A12" w:rsidP="003E36CA">
            <w:pPr>
              <w:pStyle w:val="TAL"/>
              <w:keepNext w:val="0"/>
              <w:keepLines w:val="0"/>
              <w:widowControl w:val="0"/>
              <w:rPr>
                <w:ins w:id="771" w:author="MCC160" w:date="2022-03-15T15:42:00Z"/>
                <w:color w:val="000000"/>
              </w:rPr>
            </w:pPr>
          </w:p>
        </w:tc>
      </w:tr>
      <w:tr w:rsidR="005C4A12" w:rsidRPr="005410BD" w14:paraId="2DE40758" w14:textId="77777777" w:rsidTr="003E36CA">
        <w:trPr>
          <w:ins w:id="772" w:author="MCC160" w:date="2022-03-15T15:42:00Z"/>
        </w:trPr>
        <w:tc>
          <w:tcPr>
            <w:tcW w:w="2709" w:type="dxa"/>
            <w:vAlign w:val="center"/>
          </w:tcPr>
          <w:p w14:paraId="7C4E008F" w14:textId="77777777" w:rsidR="005C4A12" w:rsidRPr="005410BD" w:rsidRDefault="005C4A12" w:rsidP="003E36CA">
            <w:pPr>
              <w:pStyle w:val="TAL"/>
              <w:keepNext w:val="0"/>
              <w:keepLines w:val="0"/>
              <w:widowControl w:val="0"/>
              <w:rPr>
                <w:ins w:id="773" w:author="MCC160" w:date="2022-03-15T15:42:00Z"/>
                <w:rFonts w:cs="Arial"/>
                <w:color w:val="000000"/>
                <w:szCs w:val="18"/>
              </w:rPr>
            </w:pPr>
            <w:ins w:id="774" w:author="MCC160" w:date="2022-03-15T15:42:00Z">
              <w:r w:rsidRPr="005410BD">
                <w:t xml:space="preserve">  SDP Message</w:t>
              </w:r>
            </w:ins>
          </w:p>
        </w:tc>
        <w:tc>
          <w:tcPr>
            <w:tcW w:w="2187" w:type="dxa"/>
            <w:vAlign w:val="center"/>
          </w:tcPr>
          <w:p w14:paraId="5778647C" w14:textId="77777777" w:rsidR="005C4A12" w:rsidRPr="005410BD" w:rsidRDefault="005C4A12" w:rsidP="003E36CA">
            <w:pPr>
              <w:pStyle w:val="TAL"/>
              <w:keepNext w:val="0"/>
              <w:keepLines w:val="0"/>
              <w:widowControl w:val="0"/>
              <w:rPr>
                <w:ins w:id="775" w:author="MCC160" w:date="2022-03-15T15:42:00Z"/>
                <w:color w:val="000000"/>
              </w:rPr>
            </w:pPr>
            <w:ins w:id="776" w:author="MCC160" w:date="2022-03-15T15:42:00Z">
              <w:r w:rsidRPr="005410BD">
                <w:t xml:space="preserve">SDP Message as described in </w:t>
              </w:r>
              <w:r w:rsidRPr="005410BD">
                <w:rPr>
                  <w:color w:val="000000"/>
                </w:rPr>
                <w:t xml:space="preserve">Table </w:t>
              </w:r>
              <w:r w:rsidRPr="005410BD">
                <w:t>6.2.1.3.3-8A</w:t>
              </w:r>
            </w:ins>
          </w:p>
        </w:tc>
        <w:tc>
          <w:tcPr>
            <w:tcW w:w="2187" w:type="dxa"/>
            <w:tcBorders>
              <w:top w:val="single" w:sz="4" w:space="0" w:color="auto"/>
              <w:bottom w:val="single" w:sz="4" w:space="0" w:color="auto"/>
            </w:tcBorders>
          </w:tcPr>
          <w:p w14:paraId="40B3D0AC" w14:textId="77777777" w:rsidR="005C4A12" w:rsidRPr="005410BD" w:rsidRDefault="005C4A12" w:rsidP="003E36CA">
            <w:pPr>
              <w:pStyle w:val="TAL"/>
              <w:keepNext w:val="0"/>
              <w:keepLines w:val="0"/>
              <w:widowControl w:val="0"/>
              <w:rPr>
                <w:ins w:id="777" w:author="MCC160" w:date="2022-03-15T15:42:00Z"/>
                <w:color w:val="000000"/>
              </w:rPr>
            </w:pPr>
          </w:p>
        </w:tc>
        <w:tc>
          <w:tcPr>
            <w:tcW w:w="1390" w:type="dxa"/>
          </w:tcPr>
          <w:p w14:paraId="4D593857" w14:textId="77777777" w:rsidR="005C4A12" w:rsidRPr="005410BD" w:rsidRDefault="005C4A12" w:rsidP="003E36CA">
            <w:pPr>
              <w:pStyle w:val="TAL"/>
              <w:keepNext w:val="0"/>
              <w:keepLines w:val="0"/>
              <w:widowControl w:val="0"/>
              <w:rPr>
                <w:ins w:id="778" w:author="MCC160" w:date="2022-03-15T15:42:00Z"/>
                <w:color w:val="000000"/>
              </w:rPr>
            </w:pPr>
          </w:p>
        </w:tc>
        <w:tc>
          <w:tcPr>
            <w:tcW w:w="1161" w:type="dxa"/>
            <w:vAlign w:val="bottom"/>
          </w:tcPr>
          <w:p w14:paraId="72D343FC" w14:textId="77777777" w:rsidR="005C4A12" w:rsidRPr="005410BD" w:rsidRDefault="005C4A12" w:rsidP="003E36CA">
            <w:pPr>
              <w:pStyle w:val="TAL"/>
              <w:keepNext w:val="0"/>
              <w:keepLines w:val="0"/>
              <w:widowControl w:val="0"/>
              <w:rPr>
                <w:ins w:id="779" w:author="MCC160" w:date="2022-03-15T15:42:00Z"/>
                <w:color w:val="000000"/>
              </w:rPr>
            </w:pPr>
          </w:p>
        </w:tc>
      </w:tr>
    </w:tbl>
    <w:p w14:paraId="04E2B8EA" w14:textId="77777777" w:rsidR="00AE5AC2" w:rsidRPr="005410BD" w:rsidRDefault="00AE5AC2" w:rsidP="00AE5AC2"/>
    <w:p w14:paraId="08DCA2AB" w14:textId="5F9889ED" w:rsidR="00AE5AC2" w:rsidRPr="005410BD" w:rsidRDefault="00AE5AC2" w:rsidP="00AE5AC2">
      <w:pPr>
        <w:pStyle w:val="TH"/>
      </w:pPr>
      <w:r w:rsidRPr="005410BD">
        <w:rPr>
          <w:color w:val="000000"/>
        </w:rPr>
        <w:t>Table 6.2.1.3.3-12</w:t>
      </w:r>
      <w:ins w:id="780" w:author="MCC160" w:date="2022-03-15T15:11:00Z">
        <w:r w:rsidR="00DE6997" w:rsidRPr="005410BD">
          <w:rPr>
            <w:color w:val="000000"/>
          </w:rPr>
          <w:t>-14</w:t>
        </w:r>
      </w:ins>
      <w:r w:rsidRPr="005410BD">
        <w:rPr>
          <w:color w:val="000000"/>
        </w:rPr>
        <w:t>: T</w:t>
      </w:r>
      <w:del w:id="781" w:author="MCC160" w:date="2022-03-15T15:12:00Z">
        <w:r w:rsidRPr="005410BD" w:rsidDel="00DE6997">
          <w:rPr>
            <w:color w:val="000000"/>
          </w:rPr>
          <w:delText>ransmission End Response (Step 27, Table 6.2.1.3.2-1)</w:delText>
        </w:r>
      </w:del>
      <w:ins w:id="782" w:author="MCC160" w:date="2022-03-15T15:12:00Z">
        <w:r w:rsidR="00DE6997" w:rsidRPr="005410BD">
          <w:rPr>
            <w:color w:val="000000"/>
          </w:rPr>
          <w:t>Void</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AE5AC2" w:rsidRPr="005410BD" w:rsidDel="00DE6997" w14:paraId="60C81636" w14:textId="5576B882" w:rsidTr="00004E02">
        <w:trPr>
          <w:trHeight w:val="70"/>
          <w:tblHeader/>
          <w:del w:id="783" w:author="MCC160" w:date="2022-03-15T15:12:00Z"/>
        </w:trPr>
        <w:tc>
          <w:tcPr>
            <w:tcW w:w="9644" w:type="dxa"/>
            <w:gridSpan w:val="6"/>
          </w:tcPr>
          <w:p w14:paraId="1359380D" w14:textId="3EF19891" w:rsidR="00AE5AC2" w:rsidRPr="005410BD" w:rsidDel="00DE6997" w:rsidRDefault="00AE5AC2" w:rsidP="00004E02">
            <w:pPr>
              <w:pStyle w:val="TAL"/>
              <w:keepLines w:val="0"/>
              <w:widowControl w:val="0"/>
              <w:rPr>
                <w:del w:id="784" w:author="MCC160" w:date="2022-03-15T15:12:00Z"/>
                <w:color w:val="000000"/>
              </w:rPr>
            </w:pPr>
            <w:del w:id="785" w:author="MCC160" w:date="2022-03-15T15:12:00Z">
              <w:r w:rsidRPr="005410BD" w:rsidDel="00DE6997">
                <w:rPr>
                  <w:color w:val="000000"/>
                </w:rPr>
                <w:delText>Derivation Path: TS 36.579-1 [2], Table  5.5.11.3.2-1</w:delText>
              </w:r>
            </w:del>
          </w:p>
        </w:tc>
      </w:tr>
      <w:tr w:rsidR="00AE5AC2" w:rsidRPr="005410BD" w:rsidDel="00DE6997" w14:paraId="73C6E8D1" w14:textId="7723A19F" w:rsidTr="00004E02">
        <w:trPr>
          <w:tblHeader/>
          <w:del w:id="786" w:author="MCC160" w:date="2022-03-15T15:12:00Z"/>
        </w:trPr>
        <w:tc>
          <w:tcPr>
            <w:tcW w:w="2790" w:type="dxa"/>
          </w:tcPr>
          <w:p w14:paraId="770902BF" w14:textId="4C2423B5" w:rsidR="00AE5AC2" w:rsidRPr="005410BD" w:rsidDel="00DE6997" w:rsidRDefault="00AE5AC2" w:rsidP="00004E02">
            <w:pPr>
              <w:pStyle w:val="TAH"/>
              <w:keepLines w:val="0"/>
              <w:widowControl w:val="0"/>
              <w:rPr>
                <w:del w:id="787" w:author="MCC160" w:date="2022-03-15T15:12:00Z"/>
                <w:color w:val="000000"/>
              </w:rPr>
            </w:pPr>
            <w:del w:id="788" w:author="MCC160" w:date="2022-03-15T15:12:00Z">
              <w:r w:rsidRPr="005410BD" w:rsidDel="00DE6997">
                <w:rPr>
                  <w:color w:val="000000"/>
                </w:rPr>
                <w:delText>Information Element</w:delText>
              </w:r>
            </w:del>
          </w:p>
        </w:tc>
        <w:tc>
          <w:tcPr>
            <w:tcW w:w="2160" w:type="dxa"/>
          </w:tcPr>
          <w:p w14:paraId="2FBB5BEA" w14:textId="7B59C2F0" w:rsidR="00AE5AC2" w:rsidRPr="005410BD" w:rsidDel="00DE6997" w:rsidRDefault="00AE5AC2" w:rsidP="00004E02">
            <w:pPr>
              <w:pStyle w:val="TAH"/>
              <w:keepLines w:val="0"/>
              <w:widowControl w:val="0"/>
              <w:rPr>
                <w:del w:id="789" w:author="MCC160" w:date="2022-03-15T15:12:00Z"/>
                <w:color w:val="000000"/>
              </w:rPr>
            </w:pPr>
            <w:del w:id="790" w:author="MCC160" w:date="2022-03-15T15:12:00Z">
              <w:r w:rsidRPr="005410BD" w:rsidDel="00DE6997">
                <w:rPr>
                  <w:color w:val="000000"/>
                </w:rPr>
                <w:delText>Value/remark</w:delText>
              </w:r>
            </w:del>
          </w:p>
        </w:tc>
        <w:tc>
          <w:tcPr>
            <w:tcW w:w="2160" w:type="dxa"/>
            <w:tcBorders>
              <w:bottom w:val="single" w:sz="4" w:space="0" w:color="auto"/>
            </w:tcBorders>
          </w:tcPr>
          <w:p w14:paraId="41C1E3AB" w14:textId="1C87D7F9" w:rsidR="00AE5AC2" w:rsidRPr="005410BD" w:rsidDel="00DE6997" w:rsidRDefault="00AE5AC2" w:rsidP="00004E02">
            <w:pPr>
              <w:pStyle w:val="TAH"/>
              <w:keepLines w:val="0"/>
              <w:widowControl w:val="0"/>
              <w:rPr>
                <w:del w:id="791" w:author="MCC160" w:date="2022-03-15T15:12:00Z"/>
                <w:color w:val="000000"/>
              </w:rPr>
            </w:pPr>
            <w:del w:id="792" w:author="MCC160" w:date="2022-03-15T15:12:00Z">
              <w:r w:rsidRPr="005410BD" w:rsidDel="00DE6997">
                <w:rPr>
                  <w:color w:val="000000"/>
                </w:rPr>
                <w:delText>Comment</w:delText>
              </w:r>
            </w:del>
          </w:p>
        </w:tc>
        <w:tc>
          <w:tcPr>
            <w:tcW w:w="1350" w:type="dxa"/>
          </w:tcPr>
          <w:p w14:paraId="4647F1C9" w14:textId="05978150" w:rsidR="00AE5AC2" w:rsidRPr="005410BD" w:rsidDel="00DE6997" w:rsidRDefault="00AE5AC2" w:rsidP="00004E02">
            <w:pPr>
              <w:pStyle w:val="TAH"/>
              <w:keepLines w:val="0"/>
              <w:widowControl w:val="0"/>
              <w:rPr>
                <w:del w:id="793" w:author="MCC160" w:date="2022-03-15T15:12:00Z"/>
                <w:color w:val="000000"/>
              </w:rPr>
            </w:pPr>
            <w:del w:id="794" w:author="MCC160" w:date="2022-03-15T15:12:00Z">
              <w:r w:rsidRPr="005410BD" w:rsidDel="00DE6997">
                <w:rPr>
                  <w:color w:val="000000"/>
                </w:rPr>
                <w:delText>Reference</w:delText>
              </w:r>
            </w:del>
          </w:p>
        </w:tc>
        <w:tc>
          <w:tcPr>
            <w:tcW w:w="1184" w:type="dxa"/>
            <w:gridSpan w:val="2"/>
          </w:tcPr>
          <w:p w14:paraId="51137D9E" w14:textId="1CF17BB5" w:rsidR="00AE5AC2" w:rsidRPr="005410BD" w:rsidDel="00DE6997" w:rsidRDefault="00AE5AC2" w:rsidP="00004E02">
            <w:pPr>
              <w:pStyle w:val="TAH"/>
              <w:keepLines w:val="0"/>
              <w:widowControl w:val="0"/>
              <w:rPr>
                <w:del w:id="795" w:author="MCC160" w:date="2022-03-15T15:12:00Z"/>
                <w:color w:val="000000"/>
              </w:rPr>
            </w:pPr>
            <w:del w:id="796" w:author="MCC160" w:date="2022-03-15T15:12:00Z">
              <w:r w:rsidRPr="005410BD" w:rsidDel="00DE6997">
                <w:rPr>
                  <w:color w:val="000000"/>
                </w:rPr>
                <w:delText>Condition</w:delText>
              </w:r>
            </w:del>
          </w:p>
        </w:tc>
      </w:tr>
      <w:tr w:rsidR="00AE5AC2" w:rsidRPr="005410BD" w:rsidDel="00DE6997" w14:paraId="76BD9647" w14:textId="17E550FA" w:rsidTr="00004E02">
        <w:trPr>
          <w:gridAfter w:val="1"/>
          <w:wAfter w:w="14" w:type="dxa"/>
          <w:trHeight w:val="2123"/>
          <w:del w:id="797" w:author="MCC160" w:date="2022-03-15T15:12:00Z"/>
        </w:trPr>
        <w:tc>
          <w:tcPr>
            <w:tcW w:w="2790" w:type="dxa"/>
          </w:tcPr>
          <w:p w14:paraId="30DE92A3" w14:textId="661FAC75" w:rsidR="00AE5AC2" w:rsidRPr="005410BD" w:rsidDel="00DE6997" w:rsidRDefault="00AE5AC2" w:rsidP="00004E02">
            <w:pPr>
              <w:pStyle w:val="TAL"/>
              <w:keepLines w:val="0"/>
              <w:widowControl w:val="0"/>
              <w:rPr>
                <w:del w:id="798" w:author="MCC160" w:date="2022-03-15T15:12:00Z"/>
                <w:rFonts w:eastAsia="Yu Gothic"/>
                <w:b/>
                <w:color w:val="000000"/>
              </w:rPr>
            </w:pPr>
            <w:del w:id="799" w:author="MCC160" w:date="2022-03-15T15:12:00Z">
              <w:r w:rsidRPr="005410BD" w:rsidDel="00DE6997">
                <w:rPr>
                  <w:rFonts w:eastAsia="Yu Gothic"/>
                  <w:b/>
                  <w:color w:val="000000"/>
                </w:rPr>
                <w:delText>Subtype</w:delText>
              </w:r>
            </w:del>
          </w:p>
        </w:tc>
        <w:tc>
          <w:tcPr>
            <w:tcW w:w="2160" w:type="dxa"/>
          </w:tcPr>
          <w:p w14:paraId="65AC42AA" w14:textId="621E475D" w:rsidR="00AE5AC2" w:rsidRPr="005410BD" w:rsidDel="00DE6997" w:rsidRDefault="00AE5AC2" w:rsidP="00004E02">
            <w:pPr>
              <w:pStyle w:val="TAL"/>
              <w:keepLines w:val="0"/>
              <w:widowControl w:val="0"/>
              <w:rPr>
                <w:del w:id="800" w:author="MCC160" w:date="2022-03-15T15:12:00Z"/>
                <w:color w:val="000000"/>
              </w:rPr>
            </w:pPr>
            <w:del w:id="801" w:author="MCC160" w:date="2022-03-15T15:12:00Z">
              <w:r w:rsidRPr="005410BD" w:rsidDel="00DE6997">
                <w:delText>'10001'</w:delText>
              </w:r>
            </w:del>
          </w:p>
        </w:tc>
        <w:tc>
          <w:tcPr>
            <w:tcW w:w="2160" w:type="dxa"/>
          </w:tcPr>
          <w:p w14:paraId="1C867097" w14:textId="3EA4ABA1" w:rsidR="00AE5AC2" w:rsidRPr="005410BD" w:rsidDel="00DE6997" w:rsidRDefault="00AE5AC2" w:rsidP="00004E02">
            <w:pPr>
              <w:pStyle w:val="TAL"/>
              <w:keepLines w:val="0"/>
              <w:widowControl w:val="0"/>
              <w:rPr>
                <w:del w:id="802" w:author="MCC160" w:date="2022-03-15T15:12:00Z"/>
                <w:rFonts w:eastAsia="MS PGothic"/>
                <w:color w:val="000000"/>
              </w:rPr>
            </w:pPr>
          </w:p>
        </w:tc>
        <w:tc>
          <w:tcPr>
            <w:tcW w:w="1350" w:type="dxa"/>
          </w:tcPr>
          <w:p w14:paraId="6C9A1BDB" w14:textId="4E590818" w:rsidR="00AE5AC2" w:rsidRPr="005410BD" w:rsidDel="00DE6997" w:rsidRDefault="00AE5AC2" w:rsidP="00004E02">
            <w:pPr>
              <w:pStyle w:val="TAL"/>
              <w:keepLines w:val="0"/>
              <w:widowControl w:val="0"/>
              <w:rPr>
                <w:del w:id="803" w:author="MCC160" w:date="2022-03-15T15:12:00Z"/>
                <w:rFonts w:eastAsia="Yu Gothic"/>
                <w:color w:val="000000"/>
              </w:rPr>
            </w:pPr>
          </w:p>
        </w:tc>
        <w:tc>
          <w:tcPr>
            <w:tcW w:w="1170" w:type="dxa"/>
          </w:tcPr>
          <w:p w14:paraId="6F2B99F1" w14:textId="48985AEF" w:rsidR="00AE5AC2" w:rsidRPr="005410BD" w:rsidDel="00DE6997" w:rsidRDefault="00AE5AC2" w:rsidP="00004E02">
            <w:pPr>
              <w:pStyle w:val="TAL"/>
              <w:keepLines w:val="0"/>
              <w:widowControl w:val="0"/>
              <w:rPr>
                <w:del w:id="804" w:author="MCC160" w:date="2022-03-15T15:12:00Z"/>
                <w:rFonts w:eastAsia="Yu Gothic"/>
                <w:color w:val="000000"/>
              </w:rPr>
            </w:pPr>
          </w:p>
        </w:tc>
      </w:tr>
    </w:tbl>
    <w:p w14:paraId="623B1901" w14:textId="53604B9B" w:rsidR="00AE5AC2" w:rsidRPr="005410BD" w:rsidDel="00DE6997" w:rsidRDefault="00AE5AC2" w:rsidP="00AE5AC2">
      <w:pPr>
        <w:rPr>
          <w:del w:id="805" w:author="MCC160" w:date="2022-03-15T15:12:00Z"/>
        </w:rPr>
      </w:pPr>
    </w:p>
    <w:p w14:paraId="103B14E8" w14:textId="53A9FB4A" w:rsidR="00AE5AC2" w:rsidRPr="005410BD" w:rsidDel="00DE6997" w:rsidRDefault="00AE5AC2" w:rsidP="00AE5AC2">
      <w:pPr>
        <w:pStyle w:val="TH"/>
        <w:rPr>
          <w:del w:id="806" w:author="MCC160" w:date="2022-03-15T15:12:00Z"/>
        </w:rPr>
      </w:pPr>
      <w:del w:id="807" w:author="MCC160" w:date="2022-03-15T15:12:00Z">
        <w:r w:rsidRPr="005410BD" w:rsidDel="00DE6997">
          <w:delText>Table 6.2.1.3.3-13: Void</w:delText>
        </w:r>
      </w:del>
    </w:p>
    <w:p w14:paraId="459DBE14" w14:textId="73FAD0FB" w:rsidR="00AE5AC2" w:rsidRPr="005410BD" w:rsidDel="00DE6997" w:rsidRDefault="00AE5AC2" w:rsidP="00AE5AC2">
      <w:pPr>
        <w:pStyle w:val="TH"/>
        <w:rPr>
          <w:del w:id="808" w:author="MCC160" w:date="2022-03-15T15:12:00Z"/>
        </w:rPr>
      </w:pPr>
      <w:del w:id="809" w:author="MCC160" w:date="2022-03-15T15:12:00Z">
        <w:r w:rsidRPr="005410BD" w:rsidDel="00DE6997">
          <w:delText>Table 6.2.1.3.3-14: Void</w:delText>
        </w:r>
      </w:del>
    </w:p>
    <w:p w14:paraId="4F91EF24" w14:textId="77777777" w:rsidR="00AE5AC2" w:rsidRPr="005410BD" w:rsidRDefault="00AE5AC2" w:rsidP="00AE5AC2"/>
    <w:p w14:paraId="2C9004CE" w14:textId="6E38B9D2" w:rsidR="00AE5AC2" w:rsidRPr="005410BD" w:rsidRDefault="00AE5AC2" w:rsidP="00AE5AC2">
      <w:pPr>
        <w:pStyle w:val="TH"/>
      </w:pPr>
      <w:r w:rsidRPr="005410BD">
        <w:rPr>
          <w:color w:val="000000"/>
        </w:rPr>
        <w:t>Table 6.2.1.3.3-15: SIP BYE (Step 31, Table 6.2.1.3.2-1</w:t>
      </w:r>
      <w:ins w:id="810" w:author="MCC160" w:date="2022-03-15T15:45:00Z">
        <w:r w:rsidR="009D4C6E" w:rsidRPr="005410BD">
          <w:t>; Step 1, TS 36.579-1 [2] Table 5.3.1</w:t>
        </w:r>
      </w:ins>
      <w:ins w:id="811" w:author="MCC160" w:date="2022-03-15T15:46:00Z">
        <w:r w:rsidR="009D4C6E" w:rsidRPr="005410BD">
          <w:t>0</w:t>
        </w:r>
      </w:ins>
      <w:ins w:id="812" w:author="MCC160" w:date="2022-03-15T15:45:00Z">
        <w:r w:rsidR="009D4C6E" w:rsidRPr="005410BD">
          <w:t>.3-1</w:t>
        </w:r>
      </w:ins>
      <w:r w:rsidRPr="005410BD">
        <w:rPr>
          <w:color w:val="000000"/>
        </w:rPr>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E5AC2" w:rsidRPr="005410BD" w:rsidDel="00127C5D" w14:paraId="435FBA85" w14:textId="77777777" w:rsidTr="00004E02">
        <w:trPr>
          <w:tblHeader/>
          <w:jc w:val="center"/>
        </w:trPr>
        <w:tc>
          <w:tcPr>
            <w:tcW w:w="9531" w:type="dxa"/>
          </w:tcPr>
          <w:p w14:paraId="2C152CAD" w14:textId="31264CE2" w:rsidR="00AE5AC2" w:rsidRPr="005410BD" w:rsidDel="00127C5D" w:rsidRDefault="00AE5AC2" w:rsidP="00004E02">
            <w:pPr>
              <w:pStyle w:val="TAL"/>
              <w:keepLines w:val="0"/>
              <w:widowControl w:val="0"/>
              <w:rPr>
                <w:color w:val="000000"/>
              </w:rPr>
            </w:pPr>
            <w:r w:rsidRPr="005410BD">
              <w:rPr>
                <w:color w:val="000000"/>
              </w:rPr>
              <w:t>Derivation Path: TS 36.579-1</w:t>
            </w:r>
            <w:ins w:id="813" w:author="MCC160" w:date="2022-03-17T11:26:00Z">
              <w:r w:rsidR="00621625" w:rsidRPr="005410BD">
                <w:t xml:space="preserve"> [2]</w:t>
              </w:r>
            </w:ins>
            <w:r w:rsidRPr="005410BD">
              <w:rPr>
                <w:color w:val="000000"/>
              </w:rPr>
              <w:t xml:space="preserve">, Table 5.5.2.2-1, </w:t>
            </w:r>
            <w:r w:rsidRPr="005410BD">
              <w:t>condition MO_CALL</w:t>
            </w:r>
          </w:p>
        </w:tc>
      </w:tr>
    </w:tbl>
    <w:p w14:paraId="4A8359B5" w14:textId="77777777" w:rsidR="00AE5AC2" w:rsidRPr="005410BD" w:rsidRDefault="00AE5AC2" w:rsidP="00AE5AC2"/>
    <w:p w14:paraId="2C1542FB" w14:textId="77777777" w:rsidR="00AE5AC2" w:rsidRPr="005410BD" w:rsidRDefault="00AE5AC2" w:rsidP="00AE5AC2">
      <w:pPr>
        <w:pStyle w:val="TH"/>
      </w:pPr>
      <w:r w:rsidRPr="005410BD">
        <w:t>Table 6.2.1.3.3-16: Void</w:t>
      </w:r>
    </w:p>
    <w:p w14:paraId="46B762F0" w14:textId="77777777" w:rsidR="00AE5AC2" w:rsidRPr="005410BD" w:rsidRDefault="00AE5AC2" w:rsidP="00AE5AC2"/>
    <w:p w14:paraId="045B5D2B" w14:textId="77777777" w:rsidR="00AE5AC2" w:rsidRPr="005410BD" w:rsidRDefault="00AE5AC2" w:rsidP="00AE5AC2">
      <w:pPr>
        <w:pStyle w:val="Heading3"/>
      </w:pPr>
      <w:bookmarkStart w:id="814" w:name="_Toc52787547"/>
      <w:bookmarkStart w:id="815" w:name="_Toc52787729"/>
      <w:bookmarkStart w:id="816" w:name="_Toc75906951"/>
      <w:bookmarkStart w:id="817" w:name="_Toc75907288"/>
      <w:bookmarkStart w:id="818" w:name="_Toc84345734"/>
      <w:r w:rsidRPr="005410BD">
        <w:t>6.2.2</w:t>
      </w:r>
      <w:r w:rsidRPr="005410BD">
        <w:tab/>
        <w:t>On-network / Private Call / On-demand / Automatic Commencement Mode / With Transmission Control / Upgrade to Emergency Call / Cancellation of Emergency on User request / Client Terminated (CT)</w:t>
      </w:r>
      <w:bookmarkEnd w:id="814"/>
      <w:bookmarkEnd w:id="815"/>
      <w:bookmarkEnd w:id="816"/>
      <w:bookmarkEnd w:id="817"/>
      <w:bookmarkEnd w:id="818"/>
    </w:p>
    <w:p w14:paraId="4011F524" w14:textId="77777777" w:rsidR="00AE5AC2" w:rsidRPr="005410BD" w:rsidRDefault="00AE5AC2" w:rsidP="00AE5AC2">
      <w:pPr>
        <w:pStyle w:val="H6"/>
      </w:pPr>
      <w:bookmarkStart w:id="819" w:name="_Toc52787548"/>
      <w:bookmarkStart w:id="820" w:name="_Toc52787730"/>
      <w:bookmarkStart w:id="821" w:name="_Toc75906952"/>
      <w:bookmarkStart w:id="822" w:name="_Toc75907289"/>
      <w:r w:rsidRPr="005410BD">
        <w:t>6.2.2.1</w:t>
      </w:r>
      <w:r w:rsidRPr="005410BD">
        <w:tab/>
        <w:t>Test Purpose (TP)</w:t>
      </w:r>
      <w:bookmarkEnd w:id="819"/>
      <w:bookmarkEnd w:id="820"/>
      <w:bookmarkEnd w:id="821"/>
      <w:bookmarkEnd w:id="822"/>
    </w:p>
    <w:p w14:paraId="0BF63A9A" w14:textId="77777777" w:rsidR="00AE5AC2" w:rsidRPr="005410BD" w:rsidRDefault="00AE5AC2" w:rsidP="00AE5AC2">
      <w:pPr>
        <w:pStyle w:val="H6"/>
      </w:pPr>
      <w:r w:rsidRPr="005410BD">
        <w:t>(1)</w:t>
      </w:r>
    </w:p>
    <w:p w14:paraId="0032D53B"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registered and authorised for MCVideo Service, including authorised to receive private and private emergency calls with Automatic Commencement }</w:t>
      </w:r>
    </w:p>
    <w:p w14:paraId="392ADD26"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3C72D4CC" w14:textId="5191EB85"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w:t>
      </w:r>
      <w:ins w:id="823" w:author="MCC160" w:date="2022-03-14T14:10:00Z">
        <w:r w:rsidR="00345BD1" w:rsidRPr="005410BD">
          <w:rPr>
            <w:noProof w:val="0"/>
          </w:rPr>
          <w:t xml:space="preserve">receives a </w:t>
        </w:r>
      </w:ins>
      <w:r w:rsidRPr="005410BD">
        <w:rPr>
          <w:noProof w:val="0"/>
        </w:rPr>
        <w:t>request</w:t>
      </w:r>
      <w:del w:id="824" w:author="MCC160" w:date="2022-03-15T09:02:00Z">
        <w:r w:rsidRPr="005410BD" w:rsidDel="00BA416E">
          <w:rPr>
            <w:noProof w:val="0"/>
          </w:rPr>
          <w:delText>s</w:delText>
        </w:r>
      </w:del>
      <w:r w:rsidRPr="005410BD">
        <w:rPr>
          <w:noProof w:val="0"/>
        </w:rPr>
        <w:t xml:space="preserve"> to establish a MCVideo private call, On-demand Automatic Commencement Mode, no force of Automatic Commencement, applying End-to-end communication security with Transmission Control }</w:t>
      </w:r>
    </w:p>
    <w:p w14:paraId="1C5A5DBE" w14:textId="7463D81F"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w:t>
      </w:r>
      <w:del w:id="825" w:author="MCC160" w:date="2022-03-15T09:02:00Z">
        <w:r w:rsidRPr="005410BD" w:rsidDel="00BA416E">
          <w:rPr>
            <w:noProof w:val="0"/>
          </w:rPr>
          <w:delText xml:space="preserve"> </w:delText>
        </w:r>
      </w:del>
      <w:ins w:id="826" w:author="MCC160" w:date="2022-03-14T14:12:00Z">
        <w:r w:rsidR="00345BD1" w:rsidRPr="005410BD">
          <w:rPr>
            <w:noProof w:val="0"/>
          </w:rPr>
          <w:t xml:space="preserve"> responds by sending a SIP 200 (OK)</w:t>
        </w:r>
      </w:ins>
      <w:ins w:id="827" w:author="MCC160" w:date="2022-03-15T09:03:00Z">
        <w:r w:rsidR="00BA416E" w:rsidRPr="005410BD">
          <w:rPr>
            <w:noProof w:val="0"/>
          </w:rPr>
          <w:t xml:space="preserve"> accepting the establishment of the MCVideo private call</w:t>
        </w:r>
      </w:ins>
      <w:del w:id="828" w:author="MCC160" w:date="2022-03-15T09:04:00Z">
        <w:r w:rsidRPr="005410BD" w:rsidDel="00BA416E">
          <w:rPr>
            <w:noProof w:val="0"/>
          </w:rPr>
          <w:delText>sends a SIP INVITE message to establish the Private Call and receives a SIP 200 (OK) from the SS (MCVideo Server that accepts the establishment of an MCVideo private call</w:delText>
        </w:r>
      </w:del>
      <w:r w:rsidRPr="005410BD">
        <w:rPr>
          <w:noProof w:val="0"/>
        </w:rPr>
        <w:t xml:space="preserve">, On-demand Automatic Commencement Mode applying End-to-end communication security with Transmission Control, </w:t>
      </w:r>
      <w:r w:rsidRPr="005410BD">
        <w:rPr>
          <w:bCs/>
          <w:noProof w:val="0"/>
        </w:rPr>
        <w:t>and</w:t>
      </w:r>
      <w:r w:rsidRPr="005410BD">
        <w:rPr>
          <w:noProof w:val="0"/>
        </w:rPr>
        <w:t xml:space="preserve"> notifies the user of the call establishment }</w:t>
      </w:r>
    </w:p>
    <w:p w14:paraId="51CB0E60" w14:textId="77777777" w:rsidR="00AE5AC2" w:rsidRPr="005410BD" w:rsidRDefault="00AE5AC2" w:rsidP="00AE5AC2">
      <w:pPr>
        <w:pStyle w:val="PL"/>
        <w:rPr>
          <w:noProof w:val="0"/>
        </w:rPr>
      </w:pPr>
      <w:r w:rsidRPr="005410BD">
        <w:rPr>
          <w:noProof w:val="0"/>
        </w:rPr>
        <w:t xml:space="preserve">            }</w:t>
      </w:r>
    </w:p>
    <w:p w14:paraId="75F3563C" w14:textId="77777777" w:rsidR="00AE5AC2" w:rsidRPr="005410BD" w:rsidRDefault="00AE5AC2" w:rsidP="00AE5AC2">
      <w:pPr>
        <w:pStyle w:val="PL"/>
        <w:rPr>
          <w:rFonts w:cs="Courier New"/>
          <w:noProof w:val="0"/>
          <w:szCs w:val="16"/>
        </w:rPr>
      </w:pPr>
    </w:p>
    <w:p w14:paraId="13402214" w14:textId="77777777" w:rsidR="00AE5AC2" w:rsidRPr="005410BD" w:rsidRDefault="00AE5AC2" w:rsidP="00AE5AC2">
      <w:pPr>
        <w:pStyle w:val="H6"/>
      </w:pPr>
      <w:r w:rsidRPr="005410BD">
        <w:lastRenderedPageBreak/>
        <w:t>(2)</w:t>
      </w:r>
    </w:p>
    <w:p w14:paraId="1E680A7F"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an ongoing On-demand Automatic Commencement Mode private call with Transmission Control }</w:t>
      </w:r>
    </w:p>
    <w:p w14:paraId="18676A94"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52706B55"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engages in communication with the inviting MCVideo User }</w:t>
      </w:r>
    </w:p>
    <w:p w14:paraId="3DD2853B" w14:textId="5EB41974"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respects the </w:t>
      </w:r>
      <w:ins w:id="829" w:author="MCC160" w:date="2022-03-15T09:17:00Z">
        <w:r w:rsidR="00BA416E" w:rsidRPr="005410BD">
          <w:rPr>
            <w:noProof w:val="0"/>
          </w:rPr>
          <w:t>Reception Control imposed by the SS (MCVideo Server) (Media Transmission Notification, Receive Media Request, Receive Media Response, Media Reception End Request, Media Reception End Response</w:t>
        </w:r>
      </w:ins>
      <w:del w:id="830" w:author="MCC160" w:date="2022-03-15T09:17:00Z">
        <w:r w:rsidRPr="005410BD" w:rsidDel="00BA416E">
          <w:rPr>
            <w:noProof w:val="0"/>
          </w:rPr>
          <w:delText>Transmission Control imposed by the MCVideo Server (Transmission granting/release/reject/revoke) applying Transmission Control confidentiality and integrity protection</w:delText>
        </w:r>
      </w:del>
      <w:r w:rsidRPr="005410BD">
        <w:rPr>
          <w:noProof w:val="0"/>
        </w:rPr>
        <w:t xml:space="preserve"> }</w:t>
      </w:r>
    </w:p>
    <w:p w14:paraId="504DEABF" w14:textId="77777777" w:rsidR="00AE5AC2" w:rsidRPr="005410BD" w:rsidRDefault="00AE5AC2" w:rsidP="00AE5AC2">
      <w:pPr>
        <w:pStyle w:val="PL"/>
        <w:rPr>
          <w:noProof w:val="0"/>
        </w:rPr>
      </w:pPr>
      <w:r w:rsidRPr="005410BD">
        <w:rPr>
          <w:noProof w:val="0"/>
        </w:rPr>
        <w:t xml:space="preserve">            }</w:t>
      </w:r>
    </w:p>
    <w:p w14:paraId="583371B5" w14:textId="77777777" w:rsidR="00AE5AC2" w:rsidRPr="005410BD" w:rsidRDefault="00AE5AC2" w:rsidP="00AE5AC2">
      <w:pPr>
        <w:pStyle w:val="PL"/>
        <w:rPr>
          <w:rFonts w:cs="Courier New"/>
          <w:noProof w:val="0"/>
          <w:szCs w:val="16"/>
        </w:rPr>
      </w:pPr>
    </w:p>
    <w:p w14:paraId="489E222B" w14:textId="77777777" w:rsidR="00AE5AC2" w:rsidRPr="005410BD" w:rsidRDefault="00AE5AC2" w:rsidP="00AE5AC2">
      <w:pPr>
        <w:pStyle w:val="H6"/>
      </w:pPr>
      <w:r w:rsidRPr="005410BD">
        <w:t>(3)</w:t>
      </w:r>
    </w:p>
    <w:p w14:paraId="7591974C"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an ongoing On-demand Automatic Commencement Mode private call with Transmission Control }</w:t>
      </w:r>
    </w:p>
    <w:p w14:paraId="6D6629FB"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03656744"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receives a request for upgrade of the ongoing MCVideo private call to a MCVideo emergency private call with Transmission Control }</w:t>
      </w:r>
    </w:p>
    <w:p w14:paraId="64375087" w14:textId="566B4498"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accepts the request and, upon sending SIP 200 (OK) message, considers the call as being upgraded to emergency private call (emergency private call state = "MEPC 3: emergency-pc-granted") </w:t>
      </w:r>
      <w:r w:rsidRPr="005410BD">
        <w:rPr>
          <w:b/>
          <w:bCs/>
          <w:noProof w:val="0"/>
        </w:rPr>
        <w:t>and</w:t>
      </w:r>
      <w:r w:rsidRPr="005410BD">
        <w:rPr>
          <w:noProof w:val="0"/>
        </w:rPr>
        <w:t xml:space="preserve"> notifies the MCVideo User of the upgraded call if pc_</w:t>
      </w:r>
      <w:ins w:id="831" w:author="MCC160" w:date="2022-03-15T09:23:00Z">
        <w:r w:rsidR="00BA416E" w:rsidRPr="005410BD">
          <w:rPr>
            <w:noProof w:val="0"/>
          </w:rPr>
          <w:t>MCX_</w:t>
        </w:r>
      </w:ins>
      <w:r w:rsidRPr="005410BD">
        <w:rPr>
          <w:noProof w:val="0"/>
        </w:rPr>
        <w:t>DisplayI</w:t>
      </w:r>
      <w:ins w:id="832" w:author="MCC160" w:date="2022-03-15T09:23:00Z">
        <w:r w:rsidR="00BA416E" w:rsidRPr="005410BD">
          <w:rPr>
            <w:noProof w:val="0"/>
          </w:rPr>
          <w:t>n</w:t>
        </w:r>
      </w:ins>
      <w:r w:rsidRPr="005410BD">
        <w:rPr>
          <w:noProof w:val="0"/>
        </w:rPr>
        <w:t>foEmergencyCall }</w:t>
      </w:r>
    </w:p>
    <w:p w14:paraId="3919270E" w14:textId="77777777" w:rsidR="00AE5AC2" w:rsidRPr="005410BD" w:rsidRDefault="00AE5AC2" w:rsidP="00AE5AC2">
      <w:pPr>
        <w:pStyle w:val="PL"/>
        <w:rPr>
          <w:noProof w:val="0"/>
        </w:rPr>
      </w:pPr>
      <w:r w:rsidRPr="005410BD">
        <w:rPr>
          <w:noProof w:val="0"/>
        </w:rPr>
        <w:t xml:space="preserve">            }</w:t>
      </w:r>
    </w:p>
    <w:p w14:paraId="14FC2007" w14:textId="77777777" w:rsidR="00AE5AC2" w:rsidRPr="005410BD" w:rsidRDefault="00AE5AC2" w:rsidP="00AE5AC2">
      <w:pPr>
        <w:pStyle w:val="PL"/>
        <w:rPr>
          <w:rFonts w:cs="Courier New"/>
          <w:noProof w:val="0"/>
          <w:szCs w:val="16"/>
        </w:rPr>
      </w:pPr>
    </w:p>
    <w:p w14:paraId="27655B26" w14:textId="77777777" w:rsidR="00AE5AC2" w:rsidRPr="005410BD" w:rsidRDefault="00AE5AC2" w:rsidP="00AE5AC2">
      <w:pPr>
        <w:pStyle w:val="H6"/>
      </w:pPr>
      <w:r w:rsidRPr="005410BD">
        <w:t>(4)</w:t>
      </w:r>
    </w:p>
    <w:p w14:paraId="766699E4"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an On-demand Automatic Commencement Mode private call with Transmission Control upgraded to an emergency private call }</w:t>
      </w:r>
    </w:p>
    <w:p w14:paraId="592ABEE8"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57EAA684"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continues communication with the invited MCVideo User }</w:t>
      </w:r>
    </w:p>
    <w:p w14:paraId="600306CB"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6F2888B6" w14:textId="77777777" w:rsidR="00AE5AC2" w:rsidRPr="005410BD" w:rsidRDefault="00AE5AC2" w:rsidP="00AE5AC2">
      <w:pPr>
        <w:pStyle w:val="PL"/>
        <w:rPr>
          <w:noProof w:val="0"/>
        </w:rPr>
      </w:pPr>
      <w:r w:rsidRPr="005410BD">
        <w:rPr>
          <w:noProof w:val="0"/>
        </w:rPr>
        <w:t xml:space="preserve">            }</w:t>
      </w:r>
    </w:p>
    <w:p w14:paraId="0111AEB3" w14:textId="77777777" w:rsidR="00AE5AC2" w:rsidRPr="005410BD" w:rsidRDefault="00AE5AC2" w:rsidP="00AE5AC2">
      <w:pPr>
        <w:pStyle w:val="PL"/>
        <w:rPr>
          <w:rFonts w:cs="Courier New"/>
          <w:noProof w:val="0"/>
          <w:szCs w:val="16"/>
        </w:rPr>
      </w:pPr>
    </w:p>
    <w:p w14:paraId="1E67B0D1" w14:textId="77777777" w:rsidR="00AE5AC2" w:rsidRPr="005410BD" w:rsidRDefault="00AE5AC2" w:rsidP="00AE5AC2">
      <w:pPr>
        <w:pStyle w:val="H6"/>
      </w:pPr>
      <w:r w:rsidRPr="005410BD">
        <w:t>(5)</w:t>
      </w:r>
    </w:p>
    <w:p w14:paraId="0AF706B7"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an On-demand Automatic Commencement Mode private call with Transmission Control that was upgraded to an emergency private call }</w:t>
      </w:r>
    </w:p>
    <w:p w14:paraId="41C94FB8"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63040EA3"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receives a request to cancel the ongoing MCVideo emergency condition on a private call }</w:t>
      </w:r>
    </w:p>
    <w:p w14:paraId="2DB25BA2"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accepts the request and after sending a SIP 200 (OK) response considers the emergency condition cancelled and the call being reverted back to MCVideo private call </w:t>
      </w:r>
      <w:r w:rsidRPr="005410BD">
        <w:rPr>
          <w:b/>
          <w:bCs/>
          <w:noProof w:val="0"/>
        </w:rPr>
        <w:t>and</w:t>
      </w:r>
      <w:r w:rsidRPr="005410BD">
        <w:rPr>
          <w:noProof w:val="0"/>
        </w:rPr>
        <w:t xml:space="preserve"> notifies the MCVideo User of the downgraded call, and respects Reception Control (Transmission }</w:t>
      </w:r>
    </w:p>
    <w:p w14:paraId="2E721637" w14:textId="77777777" w:rsidR="00AE5AC2" w:rsidRPr="005410BD" w:rsidRDefault="00AE5AC2" w:rsidP="00AE5AC2">
      <w:pPr>
        <w:pStyle w:val="PL"/>
        <w:rPr>
          <w:noProof w:val="0"/>
        </w:rPr>
      </w:pPr>
      <w:r w:rsidRPr="005410BD">
        <w:rPr>
          <w:noProof w:val="0"/>
        </w:rPr>
        <w:t xml:space="preserve">            }</w:t>
      </w:r>
    </w:p>
    <w:p w14:paraId="69CB16F1" w14:textId="77777777" w:rsidR="00AE5AC2" w:rsidRPr="005410BD" w:rsidRDefault="00AE5AC2" w:rsidP="00AE5AC2">
      <w:pPr>
        <w:pStyle w:val="PL"/>
        <w:rPr>
          <w:rFonts w:cs="Courier New"/>
          <w:noProof w:val="0"/>
          <w:szCs w:val="16"/>
        </w:rPr>
      </w:pPr>
    </w:p>
    <w:p w14:paraId="2F3C0906" w14:textId="77777777" w:rsidR="00AE5AC2" w:rsidRPr="005410BD" w:rsidRDefault="00AE5AC2" w:rsidP="00AE5AC2">
      <w:pPr>
        <w:pStyle w:val="H6"/>
      </w:pPr>
      <w:r w:rsidRPr="005410BD">
        <w:t>(6)</w:t>
      </w:r>
    </w:p>
    <w:p w14:paraId="2D32ED1E" w14:textId="62B96EAE" w:rsidR="00AE5AC2" w:rsidRPr="005410BD" w:rsidRDefault="00AE5AC2" w:rsidP="00AE5AC2">
      <w:pPr>
        <w:pStyle w:val="PL"/>
        <w:rPr>
          <w:noProof w:val="0"/>
        </w:rPr>
      </w:pPr>
      <w:r w:rsidRPr="005410BD">
        <w:rPr>
          <w:b/>
          <w:noProof w:val="0"/>
        </w:rPr>
        <w:t>with</w:t>
      </w:r>
      <w:r w:rsidRPr="005410BD">
        <w:rPr>
          <w:noProof w:val="0"/>
        </w:rPr>
        <w:t xml:space="preserve"> { UE (MCVideo Client) having an ongoing On-demand </w:t>
      </w:r>
      <w:ins w:id="833" w:author="MCC160" w:date="2022-03-15T12:06:00Z">
        <w:r w:rsidR="00EA3CCA" w:rsidRPr="005410BD">
          <w:rPr>
            <w:noProof w:val="0"/>
          </w:rPr>
          <w:t>Automatic Commencement Mode private call</w:t>
        </w:r>
        <w:r w:rsidR="00EA3CCA" w:rsidRPr="005410BD" w:rsidDel="00EA3CCA">
          <w:rPr>
            <w:noProof w:val="0"/>
          </w:rPr>
          <w:t xml:space="preserve"> </w:t>
        </w:r>
      </w:ins>
      <w:del w:id="834" w:author="MCC160" w:date="2022-03-15T12:06:00Z">
        <w:r w:rsidRPr="005410BD" w:rsidDel="00EA3CCA">
          <w:rPr>
            <w:noProof w:val="0"/>
          </w:rPr>
          <w:delText xml:space="preserve">Pre-arranged Group Call with Manual  Commencement Mode </w:delText>
        </w:r>
      </w:del>
      <w:r w:rsidRPr="005410BD">
        <w:rPr>
          <w:noProof w:val="0"/>
        </w:rPr>
        <w:t>}</w:t>
      </w:r>
    </w:p>
    <w:p w14:paraId="15BF6BBF"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6B953BAD"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requests to end the Private Call, the UE (MCVideo Client) sends a Transmission End Request message and, upon receiving a Transmission End Response from the SS (MCVideo Server) }</w:t>
      </w:r>
    </w:p>
    <w:p w14:paraId="571F4C04"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the UE (MCVideo Client) sends a SIP BYE request and the SS (MCVideo Server) responds with a SIP 200 (OK) and leaves the MCVideo  session }</w:t>
      </w:r>
    </w:p>
    <w:p w14:paraId="66B40C25" w14:textId="77777777" w:rsidR="00AE5AC2" w:rsidRPr="005410BD" w:rsidRDefault="00AE5AC2" w:rsidP="00AE5AC2">
      <w:pPr>
        <w:pStyle w:val="PL"/>
        <w:rPr>
          <w:noProof w:val="0"/>
        </w:rPr>
      </w:pPr>
      <w:r w:rsidRPr="005410BD">
        <w:rPr>
          <w:noProof w:val="0"/>
        </w:rPr>
        <w:t xml:space="preserve">            }</w:t>
      </w:r>
    </w:p>
    <w:p w14:paraId="2442C75A" w14:textId="77777777" w:rsidR="00AE5AC2" w:rsidRPr="005410BD" w:rsidRDefault="00AE5AC2" w:rsidP="00AE5AC2">
      <w:pPr>
        <w:pStyle w:val="PL"/>
        <w:rPr>
          <w:rFonts w:cs="Courier New"/>
          <w:noProof w:val="0"/>
          <w:szCs w:val="16"/>
        </w:rPr>
      </w:pPr>
    </w:p>
    <w:p w14:paraId="30E68E5B" w14:textId="77777777" w:rsidR="00AE5AC2" w:rsidRPr="005410BD" w:rsidRDefault="00AE5AC2" w:rsidP="00AE5AC2">
      <w:pPr>
        <w:pStyle w:val="H6"/>
      </w:pPr>
      <w:bookmarkStart w:id="835" w:name="_Toc52787549"/>
      <w:bookmarkStart w:id="836" w:name="_Toc52787731"/>
      <w:bookmarkStart w:id="837" w:name="_Toc75906953"/>
      <w:bookmarkStart w:id="838" w:name="_Toc75907290"/>
      <w:r w:rsidRPr="005410BD">
        <w:t>6.2.2.2</w:t>
      </w:r>
      <w:r w:rsidRPr="005410BD">
        <w:tab/>
        <w:t>Conformance requirements</w:t>
      </w:r>
      <w:bookmarkEnd w:id="835"/>
      <w:bookmarkEnd w:id="836"/>
      <w:bookmarkEnd w:id="837"/>
      <w:bookmarkEnd w:id="838"/>
    </w:p>
    <w:p w14:paraId="17EFF78D" w14:textId="77777777" w:rsidR="00AE5AC2" w:rsidRPr="005410BD" w:rsidRDefault="00AE5AC2" w:rsidP="00AE5AC2">
      <w:r w:rsidRPr="005410BD">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BF8A26E" w14:textId="77777777" w:rsidR="00AE5AC2" w:rsidRPr="005410BD" w:rsidRDefault="00AE5AC2" w:rsidP="00AE5AC2">
      <w:pPr>
        <w:spacing w:before="120"/>
      </w:pPr>
      <w:r w:rsidRPr="005410BD">
        <w:t>[TS 24.281, clause 10.2.2.2.1]</w:t>
      </w:r>
    </w:p>
    <w:p w14:paraId="3C7C375E" w14:textId="77777777" w:rsidR="00AE5AC2" w:rsidRPr="005410BD" w:rsidRDefault="00AE5AC2" w:rsidP="00AE5AC2">
      <w:pPr>
        <w:spacing w:before="120"/>
      </w:pPr>
      <w:r w:rsidRPr="005410BD">
        <w:lastRenderedPageBreak/>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464F016" w14:textId="77777777" w:rsidR="00AE5AC2" w:rsidRPr="005410BD" w:rsidRDefault="00AE5AC2" w:rsidP="00AE5AC2">
      <w:pPr>
        <w:spacing w:before="120"/>
      </w:pPr>
      <w:r w:rsidRPr="005410BD">
        <w:t>The MCVideo client:</w:t>
      </w:r>
    </w:p>
    <w:p w14:paraId="2F5B34CA" w14:textId="77777777" w:rsidR="00AE5AC2" w:rsidRPr="005410BD" w:rsidRDefault="00AE5AC2" w:rsidP="00AE5AC2">
      <w:pPr>
        <w:pStyle w:val="B1"/>
      </w:pPr>
      <w:r w:rsidRPr="005410BD">
        <w:t>1)</w:t>
      </w:r>
      <w:r w:rsidRPr="005410BD">
        <w:tab/>
        <w:t>shall set the Request-URI of the SIP INVITE request to a public service identity of the participating MCVideo function serving the MCVideo user;</w:t>
      </w:r>
    </w:p>
    <w:p w14:paraId="5904F715" w14:textId="77777777" w:rsidR="00AE5AC2" w:rsidRPr="005410BD" w:rsidRDefault="00AE5AC2" w:rsidP="00AE5AC2">
      <w:pPr>
        <w:pStyle w:val="B1"/>
      </w:pPr>
      <w:r w:rsidRPr="005410BD">
        <w:t>2)</w:t>
      </w:r>
      <w:r w:rsidRPr="005410BD">
        <w:tab/>
        <w:t>may include a P-Preferred-Identity header field in the SIP INVITE request containing a public user identity as specified in 3GPP TS 24.229 [11];</w:t>
      </w:r>
    </w:p>
    <w:p w14:paraId="2E87C855" w14:textId="77777777" w:rsidR="00AE5AC2" w:rsidRPr="005410BD" w:rsidRDefault="00AE5AC2" w:rsidP="00AE5AC2">
      <w:pPr>
        <w:pStyle w:val="B1"/>
      </w:pPr>
      <w:r w:rsidRPr="005410BD">
        <w:t>3)</w:t>
      </w:r>
      <w:r w:rsidRPr="005410BD">
        <w:tab/>
        <w:t>shall include the g.3gpp.mcvideo media feature tag and the g.3gpp.icsi-ref media feature tag with the value of "urn:urn-7:3gpp-service.ims.icsi.mcvideo" in the Contact header field of the SIP INVITE request according to IETF RFC 3840 [22];</w:t>
      </w:r>
    </w:p>
    <w:p w14:paraId="2A1D2758" w14:textId="77777777" w:rsidR="00AE5AC2" w:rsidRPr="005410BD" w:rsidRDefault="00AE5AC2" w:rsidP="00AE5AC2">
      <w:pPr>
        <w:pStyle w:val="B1"/>
      </w:pPr>
      <w:r w:rsidRPr="005410BD">
        <w:t>4)</w:t>
      </w:r>
      <w:r w:rsidRPr="005410BD">
        <w:tab/>
        <w:t>shall include an Accept-Contact header field containing the g.3gpp.mcvideo media feature tag along with the "require" and "explicit" header field parameters according to IETF RFC 3841 [20];</w:t>
      </w:r>
    </w:p>
    <w:p w14:paraId="3B7B12DE" w14:textId="77777777" w:rsidR="00AE5AC2" w:rsidRPr="005410BD" w:rsidRDefault="00AE5AC2" w:rsidP="00AE5AC2">
      <w:pPr>
        <w:pStyle w:val="B1"/>
      </w:pPr>
      <w:r w:rsidRPr="005410BD">
        <w:t>5)</w:t>
      </w:r>
      <w:r w:rsidRPr="005410BD">
        <w:tab/>
        <w:t>shall include the ICSI value "urn:urn-7:3gpp-service.ims.icsi.mcvideo" (coded as specified in 3GPP TS 24.229 [11]), in a P-Preferred-Service header field according to IETF RFC 6050 [14] in the SIP INVITE request;</w:t>
      </w:r>
    </w:p>
    <w:p w14:paraId="7B8F9574" w14:textId="77777777" w:rsidR="00AE5AC2" w:rsidRPr="005410BD" w:rsidRDefault="00AE5AC2" w:rsidP="00AE5AC2">
      <w:pPr>
        <w:pStyle w:val="B1"/>
      </w:pPr>
      <w:r w:rsidRPr="005410BD">
        <w:t>6)</w:t>
      </w:r>
      <w:r w:rsidRPr="005410BD">
        <w:tab/>
        <w:t>shall include an Accept-Contact header field with the media feature tag g.3gpp.icsi-ref contain with the value of "urn:urn-7:3gpp-service.ims.icsi.mcvideo" along with parameters "require" and "explicit" according to IETF RFC 3841 [20];</w:t>
      </w:r>
    </w:p>
    <w:p w14:paraId="4E6575EE" w14:textId="77777777" w:rsidR="00AE5AC2" w:rsidRPr="005410BD" w:rsidRDefault="00AE5AC2" w:rsidP="00AE5AC2">
      <w:pPr>
        <w:pStyle w:val="B1"/>
      </w:pPr>
      <w:r w:rsidRPr="005410BD">
        <w:t>7)</w:t>
      </w:r>
      <w:r w:rsidRPr="005410BD">
        <w:tab/>
        <w:t>for the establishment of a private call shall insert in the SIP INVITE request a MIME resource-lists body with the MCVideo ID of the invited MCVideo user, according to rules and procedures of IETF RFC 5366 [37];</w:t>
      </w:r>
    </w:p>
    <w:p w14:paraId="256A0FCB" w14:textId="77777777" w:rsidR="00AE5AC2" w:rsidRPr="005410BD" w:rsidRDefault="00AE5AC2" w:rsidP="00AE5AC2">
      <w:pPr>
        <w:pStyle w:val="B1"/>
      </w:pPr>
      <w:r w:rsidRPr="005410BD">
        <w:t>8)</w:t>
      </w:r>
      <w:r w:rsidRPr="005410BD">
        <w:tab/>
        <w:t>if an end-to-end security context needs to be established and if the MCVideo user is initiating a private call then:</w:t>
      </w:r>
    </w:p>
    <w:p w14:paraId="70EC9A89" w14:textId="77777777" w:rsidR="00AE5AC2" w:rsidRPr="005410BD" w:rsidRDefault="00AE5AC2" w:rsidP="00AE5AC2">
      <w:pPr>
        <w:pStyle w:val="B2"/>
      </w:pPr>
      <w:r w:rsidRPr="005410BD">
        <w:t>a)</w:t>
      </w:r>
      <w:r w:rsidRPr="005410BD">
        <w:tab/>
        <w:t>if necessary, shall instruct the key management client to request keying material from the key management server as described in 3GPP TS 33.180 [8];</w:t>
      </w:r>
    </w:p>
    <w:p w14:paraId="3FF17806" w14:textId="77777777" w:rsidR="00AE5AC2" w:rsidRPr="005410BD" w:rsidRDefault="00AE5AC2" w:rsidP="00AE5AC2">
      <w:pPr>
        <w:pStyle w:val="B2"/>
      </w:pPr>
      <w:r w:rsidRPr="005410BD">
        <w:t>b)</w:t>
      </w:r>
      <w:r w:rsidRPr="005410BD">
        <w:tab/>
        <w:t>shall use the keying material to generate a PCK as described in 3GPP TS 33.180 [8];</w:t>
      </w:r>
    </w:p>
    <w:p w14:paraId="2D965A91" w14:textId="77777777" w:rsidR="00AE5AC2" w:rsidRPr="005410BD" w:rsidRDefault="00AE5AC2" w:rsidP="00AE5AC2">
      <w:pPr>
        <w:pStyle w:val="B2"/>
      </w:pPr>
      <w:r w:rsidRPr="005410BD">
        <w:t>c)</w:t>
      </w:r>
      <w:r w:rsidRPr="005410B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7C1D4516" w14:textId="77777777" w:rsidR="00AE5AC2" w:rsidRPr="005410BD" w:rsidRDefault="00AE5AC2" w:rsidP="00AE5AC2">
      <w:pPr>
        <w:pStyle w:val="B2"/>
      </w:pPr>
      <w:r w:rsidRPr="005410BD">
        <w:t>d)</w:t>
      </w:r>
      <w:r w:rsidRPr="005410BD">
        <w:tab/>
        <w:t>shall encrypt the PCK to a UID associated to the MCVideo client using the MCVideo ID and KMS URI of the invited user as determined by the procedures of subclause 6.2.8.3.9 and a time related parameter as described in 3GPP TS 33.180 [8];</w:t>
      </w:r>
    </w:p>
    <w:p w14:paraId="09F06A16" w14:textId="77777777" w:rsidR="00AE5AC2" w:rsidRPr="005410BD" w:rsidRDefault="00AE5AC2" w:rsidP="00AE5AC2">
      <w:pPr>
        <w:pStyle w:val="B2"/>
      </w:pPr>
      <w:r w:rsidRPr="005410BD">
        <w:t>e)</w:t>
      </w:r>
      <w:r w:rsidRPr="005410BD">
        <w:tab/>
        <w:t>shall generate a MIKEY-SAKKE I_MESSAGE using the encapsulated PCK and PCK-ID as specified in 3GPP TS 33.180 [8]; and</w:t>
      </w:r>
    </w:p>
    <w:p w14:paraId="672282AA" w14:textId="77777777" w:rsidR="00AE5AC2" w:rsidRPr="005410BD" w:rsidRDefault="00AE5AC2" w:rsidP="00AE5AC2">
      <w:pPr>
        <w:pStyle w:val="B2"/>
      </w:pPr>
      <w:r w:rsidRPr="005410BD">
        <w:t>g)</w:t>
      </w:r>
      <w:r w:rsidRPr="005410BD">
        <w:tab/>
        <w:t>shall add the MCVideo ID of the originating MCVideo to the initiator field (IDRi) of the I_MESSAGE as described in 3GPP TS 33.180 [8]; and</w:t>
      </w:r>
    </w:p>
    <w:p w14:paraId="31FBA833" w14:textId="77777777" w:rsidR="00AE5AC2" w:rsidRPr="005410BD" w:rsidRDefault="00AE5AC2" w:rsidP="00AE5AC2">
      <w:pPr>
        <w:pStyle w:val="B2"/>
      </w:pPr>
      <w:r w:rsidRPr="005410BD">
        <w:t>f)</w:t>
      </w:r>
      <w:r w:rsidRPr="005410BD">
        <w:tab/>
        <w:t>shall sign the MIKEY-SAKKE I_MESSAGE using the originating MCVideo user's signing key provided in the keying material together with a time related parameter, and add this to the MIKEY-SAKKE payload, as described in 3GPP TS 33.180 [8].</w:t>
      </w:r>
    </w:p>
    <w:p w14:paraId="1E706A58" w14:textId="77777777" w:rsidR="00AE5AC2" w:rsidRPr="005410BD" w:rsidRDefault="00AE5AC2" w:rsidP="00AE5AC2">
      <w:pPr>
        <w:pStyle w:val="B1"/>
      </w:pPr>
      <w:r w:rsidRPr="005410BD">
        <w:t>9)</w:t>
      </w:r>
      <w:r w:rsidRPr="005410BD">
        <w:tab/>
        <w:t>shall include an SDP offer according to 3GPP TS 24.229 [11] with the clarification given in subclause 6.2.1 and with a media stream of the offered media-transmission control entity;</w:t>
      </w:r>
    </w:p>
    <w:p w14:paraId="59AC8630" w14:textId="77777777" w:rsidR="00AE5AC2" w:rsidRPr="005410BD" w:rsidRDefault="00AE5AC2" w:rsidP="00AE5AC2">
      <w:pPr>
        <w:pStyle w:val="B1"/>
      </w:pPr>
      <w:r w:rsidRPr="005410BD">
        <w:t>10)</w:t>
      </w:r>
      <w:r w:rsidRPr="005410BD">
        <w:tab/>
        <w:t>if implicit transmission control is required, shall comply with the conditions specified in subclause 6.4;</w:t>
      </w:r>
    </w:p>
    <w:p w14:paraId="4AA4BF92" w14:textId="77777777" w:rsidR="00AE5AC2" w:rsidRPr="005410BD" w:rsidRDefault="00AE5AC2" w:rsidP="00AE5AC2">
      <w:pPr>
        <w:pStyle w:val="B1"/>
      </w:pPr>
      <w:r w:rsidRPr="005410BD">
        <w:t>11)</w:t>
      </w:r>
      <w:r w:rsidRPr="005410BD">
        <w:tab/>
        <w:t>if the MCVideo user is initiating a private call then:</w:t>
      </w:r>
    </w:p>
    <w:p w14:paraId="2D561F9A" w14:textId="77777777" w:rsidR="00AE5AC2" w:rsidRPr="005410BD" w:rsidRDefault="00AE5AC2" w:rsidP="00AE5AC2">
      <w:pPr>
        <w:pStyle w:val="B2"/>
      </w:pPr>
      <w:r w:rsidRPr="005410BD">
        <w:t>a)</w:t>
      </w:r>
      <w:r w:rsidRPr="005410BD">
        <w:tab/>
        <w:t>if force of automatic commencement mode at the invited MCVideo client is requested by the MCVideo user, shall include in the SIP INVITE request a Priv-Answer-Mode header field with the value "Auto" according to the rules and procedures of IETF RFC 5373 [27];</w:t>
      </w:r>
    </w:p>
    <w:p w14:paraId="5C072F6F" w14:textId="77777777" w:rsidR="00AE5AC2" w:rsidRPr="005410BD" w:rsidRDefault="00AE5AC2" w:rsidP="00AE5AC2">
      <w:pPr>
        <w:pStyle w:val="B2"/>
      </w:pPr>
      <w:r w:rsidRPr="005410BD">
        <w:lastRenderedPageBreak/>
        <w:t>b)</w:t>
      </w:r>
      <w:r w:rsidRPr="005410BD">
        <w:tab/>
        <w:t>if force of automatic commencement mode at the invited MCVideo client is not requested by the MCVideo user and:</w:t>
      </w:r>
    </w:p>
    <w:p w14:paraId="1AB3A306" w14:textId="77777777" w:rsidR="00AE5AC2" w:rsidRPr="005410BD" w:rsidRDefault="00AE5AC2" w:rsidP="00AE5AC2">
      <w:pPr>
        <w:pStyle w:val="B3"/>
      </w:pPr>
      <w:r w:rsidRPr="005410BD">
        <w:t>i)</w:t>
      </w:r>
      <w:r w:rsidRPr="005410BD">
        <w:tab/>
        <w:t>if automatic commencement mode at the invited MCVideo client is requested by the MCVideo user, shall include in the SIP INVITE request an Answer-Mode header field with the value "Auto" according to the rules and procedures of IETF RFC 5373 [27]; and</w:t>
      </w:r>
    </w:p>
    <w:p w14:paraId="7881CDA8" w14:textId="77777777" w:rsidR="00AE5AC2" w:rsidRPr="005410BD" w:rsidRDefault="00AE5AC2" w:rsidP="00AE5AC2">
      <w:pPr>
        <w:pStyle w:val="B3"/>
      </w:pPr>
      <w:r w:rsidRPr="005410BD">
        <w:t>ii)</w:t>
      </w:r>
      <w:r w:rsidRPr="005410BD">
        <w:tab/>
        <w:t>if manual commencement mode at the invited MCVideo client is requested by the MCVideo user, shall include in the SIP INVITE request an Answer-Mode header field with the value "Manual" according to the rules and procedures of IETF RFC 5373 [27]; and</w:t>
      </w:r>
    </w:p>
    <w:p w14:paraId="26BB93E1" w14:textId="77777777" w:rsidR="00AE5AC2" w:rsidRPr="005410BD" w:rsidRDefault="00AE5AC2" w:rsidP="00AE5AC2">
      <w:pPr>
        <w:pStyle w:val="B2"/>
      </w:pPr>
      <w:r w:rsidRPr="005410BD">
        <w:t>c)</w:t>
      </w:r>
      <w:r w:rsidRPr="005410BD">
        <w:tab/>
        <w:t>shall contain an application/vnd.3gpp.mcvideo-info+xml MIME body with the &lt;mcvideoinfo&gt; element containing the &lt;mcvideo-Params&gt; element with the &lt;session-type&gt; element set to a value of "private";</w:t>
      </w:r>
    </w:p>
    <w:p w14:paraId="0524DD4F" w14:textId="77777777" w:rsidR="00AE5AC2" w:rsidRPr="005410BD" w:rsidRDefault="00AE5AC2" w:rsidP="00AE5AC2">
      <w:pPr>
        <w:pStyle w:val="B1"/>
      </w:pPr>
      <w:r w:rsidRPr="005410BD">
        <w:t>12)</w:t>
      </w:r>
      <w:r w:rsidRPr="005410B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724AC682" w14:textId="77777777" w:rsidR="00AE5AC2" w:rsidRPr="005410BD" w:rsidRDefault="00AE5AC2" w:rsidP="00AE5AC2">
      <w:pPr>
        <w:pStyle w:val="B1"/>
      </w:pPr>
      <w:r w:rsidRPr="005410BD">
        <w:t>13)</w:t>
      </w:r>
      <w:r w:rsidRPr="005410BD">
        <w:tab/>
        <w:t>shall send SIP INVITE request towards the MCVideo server according to 3GPP TS 24.229 [11].</w:t>
      </w:r>
    </w:p>
    <w:p w14:paraId="39AE6CE0" w14:textId="77777777" w:rsidR="00AE5AC2" w:rsidRPr="005410BD" w:rsidRDefault="00AE5AC2" w:rsidP="00AE5AC2">
      <w:r w:rsidRPr="005410BD">
        <w:t>Upon receiving a SIP 183(Session Progress) response to the SIP INVITE request the MCVideo client:</w:t>
      </w:r>
    </w:p>
    <w:p w14:paraId="7393ACC2" w14:textId="2CB0DC39" w:rsidR="00AE5AC2" w:rsidRPr="005410BD" w:rsidRDefault="00AE5AC2" w:rsidP="00A61DD9">
      <w:pPr>
        <w:pStyle w:val="B1"/>
      </w:pPr>
      <w:r w:rsidRPr="005410BD">
        <w:t>1)</w:t>
      </w:r>
      <w:r w:rsidR="00A61DD9" w:rsidRPr="005410BD">
        <w:tab/>
      </w:r>
      <w:r w:rsidRPr="005410BD">
        <w:t>may indicate the progress of the session establishment to the inviting MCVideo user.</w:t>
      </w:r>
    </w:p>
    <w:p w14:paraId="03577116" w14:textId="77777777" w:rsidR="00AE5AC2" w:rsidRPr="005410BD" w:rsidRDefault="00AE5AC2" w:rsidP="00AE5AC2">
      <w:r w:rsidRPr="005410BD">
        <w:t>Upon receiving a SIP 200 (OK) response to the SIP INVITE request the MCVideo client:</w:t>
      </w:r>
    </w:p>
    <w:p w14:paraId="4C9A0DF7" w14:textId="77777777" w:rsidR="00AE5AC2" w:rsidRPr="005410BD" w:rsidRDefault="00AE5AC2" w:rsidP="00AE5AC2">
      <w:pPr>
        <w:pStyle w:val="B1"/>
      </w:pPr>
      <w:r w:rsidRPr="005410BD">
        <w:t>1)</w:t>
      </w:r>
      <w:r w:rsidRPr="005410BD">
        <w:tab/>
        <w:t xml:space="preserve">shall interact with the media plane as specified in 3GPP TS 24.581 [5]; </w:t>
      </w:r>
    </w:p>
    <w:p w14:paraId="4D16A6AE" w14:textId="77777777" w:rsidR="00AE5AC2" w:rsidRPr="005410BD" w:rsidRDefault="00AE5AC2" w:rsidP="00AE5AC2">
      <w:pPr>
        <w:pStyle w:val="B1"/>
      </w:pPr>
      <w:r w:rsidRPr="005410BD">
        <w:t>2)</w:t>
      </w:r>
      <w:r w:rsidRPr="005410BD">
        <w:tab/>
        <w:t>if the MCVideo emergency private call state is set to "MVEPC 2: emergency-pc-requested" or "MVEPC 3: emergency-pc-granted", shall perform the actions specified in subclause 6.2.8.3.4; and</w:t>
      </w:r>
    </w:p>
    <w:p w14:paraId="790534E7" w14:textId="77777777" w:rsidR="00AE5AC2" w:rsidRPr="005410BD" w:rsidRDefault="00AE5AC2" w:rsidP="00AE5AC2">
      <w:pPr>
        <w:pStyle w:val="B1"/>
        <w:rPr>
          <w:rFonts w:eastAsia="Malgun Gothic"/>
        </w:rPr>
      </w:pPr>
      <w:r w:rsidRPr="005410BD">
        <w:t>3)</w:t>
      </w:r>
      <w:r w:rsidRPr="005410BD">
        <w:tab/>
        <w:t>shall notify the user that the call has been successfully established.</w:t>
      </w:r>
    </w:p>
    <w:p w14:paraId="57CB7E00" w14:textId="77777777" w:rsidR="00AE5AC2" w:rsidRPr="005410BD" w:rsidRDefault="00AE5AC2" w:rsidP="00AE5AC2">
      <w:pPr>
        <w:rPr>
          <w:rFonts w:eastAsia="Calibri"/>
        </w:rPr>
      </w:pPr>
      <w:r w:rsidRPr="005410BD">
        <w:t>On receiving a SIP 4xx response, a SIP 5xx response or a SIP 6xx response to the SIP INVITE request:</w:t>
      </w:r>
    </w:p>
    <w:p w14:paraId="34AD980C" w14:textId="77777777" w:rsidR="00AE5AC2" w:rsidRPr="005410BD" w:rsidRDefault="00AE5AC2" w:rsidP="00AE5AC2">
      <w:pPr>
        <w:pStyle w:val="B1"/>
      </w:pPr>
      <w:r w:rsidRPr="005410BD">
        <w:t>1)</w:t>
      </w:r>
      <w:r w:rsidRPr="005410BD">
        <w:tab/>
        <w:t>if the MCVideo emergency private call state is set to "MVEPC 2: emergency-pc-requested"; or</w:t>
      </w:r>
    </w:p>
    <w:p w14:paraId="02AEDA3B" w14:textId="77777777" w:rsidR="00AE5AC2" w:rsidRPr="005410BD" w:rsidRDefault="00AE5AC2" w:rsidP="00AE5AC2">
      <w:pPr>
        <w:pStyle w:val="B1"/>
      </w:pPr>
      <w:r w:rsidRPr="005410BD">
        <w:t>2)</w:t>
      </w:r>
      <w:r w:rsidRPr="005410BD">
        <w:tab/>
        <w:t>if the MCVideo emergency private call state is set to "MVEPC 3: emergency-pc-granted";</w:t>
      </w:r>
    </w:p>
    <w:p w14:paraId="08F6C30F" w14:textId="77777777" w:rsidR="00AE5AC2" w:rsidRPr="005410BD" w:rsidRDefault="00AE5AC2" w:rsidP="00AE5AC2">
      <w:pPr>
        <w:pStyle w:val="B1"/>
      </w:pPr>
      <w:r w:rsidRPr="005410BD">
        <w:t>the MCVideo client shall perform the actions specified in subclause 6.2.8.3.5.</w:t>
      </w:r>
    </w:p>
    <w:p w14:paraId="7DA5BDB6" w14:textId="77777777" w:rsidR="00AE5AC2" w:rsidRPr="005410BD" w:rsidRDefault="00AE5AC2" w:rsidP="00AE5AC2">
      <w:r w:rsidRPr="005410BD">
        <w:rPr>
          <w:rFonts w:eastAsia="SimSun"/>
        </w:rPr>
        <w:t xml:space="preserve">On receiving a </w:t>
      </w:r>
      <w:r w:rsidRPr="005410BD">
        <w:t xml:space="preserve">SIP INFO request where </w:t>
      </w:r>
      <w:r w:rsidRPr="005410BD">
        <w:rPr>
          <w:rFonts w:eastAsia="SimSun"/>
        </w:rPr>
        <w:t xml:space="preserve">the Request-URI contains an MCVideo session ID identifying an ongoing session, </w:t>
      </w:r>
      <w:r w:rsidRPr="005410BD">
        <w:t>the MCVideo client shall follow the actions specified in subclause 6.2.8.3.7.</w:t>
      </w:r>
    </w:p>
    <w:p w14:paraId="5A6BE6D8" w14:textId="77777777" w:rsidR="00AE5AC2" w:rsidRPr="005410BD" w:rsidRDefault="00AE5AC2" w:rsidP="00AE5AC2">
      <w:r w:rsidRPr="005410BD">
        <w:t>[TS 24.281, clause 10.2.2.2.2]</w:t>
      </w:r>
    </w:p>
    <w:p w14:paraId="7883C136" w14:textId="77777777" w:rsidR="00AE5AC2" w:rsidRPr="005410BD" w:rsidRDefault="00AE5AC2" w:rsidP="00AE5AC2">
      <w:r w:rsidRPr="005410BD">
        <w:t>Upon receipt of an initial SIP INVITE request, the MCVideo client shall follow the procedures for termination of multimedia sessions in the IM CN subsystem as specified in 3GPP TS 24.229 [11] with the clarifications below.</w:t>
      </w:r>
    </w:p>
    <w:p w14:paraId="71981F2A" w14:textId="77777777" w:rsidR="00AE5AC2" w:rsidRPr="005410BD" w:rsidRDefault="00AE5AC2" w:rsidP="00AE5AC2">
      <w:r w:rsidRPr="005410BD">
        <w:t>The MCVideo client:</w:t>
      </w:r>
    </w:p>
    <w:p w14:paraId="73F0737C" w14:textId="77777777" w:rsidR="00AE5AC2" w:rsidRPr="005410BD" w:rsidRDefault="00AE5AC2" w:rsidP="00AE5AC2">
      <w:pPr>
        <w:pStyle w:val="B1"/>
      </w:pPr>
      <w:r w:rsidRPr="005410BD">
        <w:t>1)</w:t>
      </w:r>
      <w:r w:rsidRPr="005410BD">
        <w:tab/>
        <w:t>may reject the SIP INVITE request if any of the following conditions are met:</w:t>
      </w:r>
    </w:p>
    <w:p w14:paraId="6A8B452B" w14:textId="77777777" w:rsidR="00AE5AC2" w:rsidRPr="005410BD" w:rsidRDefault="00AE5AC2" w:rsidP="00AE5AC2">
      <w:pPr>
        <w:pStyle w:val="B2"/>
      </w:pPr>
      <w:r w:rsidRPr="005410BD">
        <w:t>a)</w:t>
      </w:r>
      <w:r w:rsidRPr="005410BD">
        <w:tab/>
        <w:t>MCVideo client is already occupied in another session and the number of simultaneous sessions exceeds &lt;MaxCall&gt;, the maximum simultaneous MCVideo session for private call, as specified in TS 24.484 [25];</w:t>
      </w:r>
    </w:p>
    <w:p w14:paraId="7BE97CD3" w14:textId="77777777" w:rsidR="00AE5AC2" w:rsidRPr="005410BD" w:rsidRDefault="00AE5AC2" w:rsidP="00AE5AC2">
      <w:pPr>
        <w:pStyle w:val="B2"/>
      </w:pPr>
      <w:r w:rsidRPr="005410BD">
        <w:t>b)</w:t>
      </w:r>
      <w:r w:rsidRPr="005410BD">
        <w:tab/>
        <w:t>MCVideo client does not have enough resources to handle the call; or</w:t>
      </w:r>
    </w:p>
    <w:p w14:paraId="4766B4AC" w14:textId="77777777" w:rsidR="00AE5AC2" w:rsidRPr="005410BD" w:rsidRDefault="00AE5AC2" w:rsidP="00AE5AC2">
      <w:pPr>
        <w:pStyle w:val="B2"/>
      </w:pPr>
      <w:r w:rsidRPr="005410BD">
        <w:t>c)</w:t>
      </w:r>
      <w:r w:rsidRPr="005410BD">
        <w:tab/>
        <w:t>any other reason outside the scope of this specification;</w:t>
      </w:r>
    </w:p>
    <w:p w14:paraId="4A2DF470" w14:textId="77777777" w:rsidR="00AE5AC2" w:rsidRPr="005410BD" w:rsidRDefault="00AE5AC2" w:rsidP="00AE5AC2">
      <w:pPr>
        <w:pStyle w:val="B2"/>
      </w:pPr>
      <w:r w:rsidRPr="005410BD">
        <w:t>otherwise, continue with the rest of the steps.</w:t>
      </w:r>
    </w:p>
    <w:p w14:paraId="6007513D" w14:textId="77777777" w:rsidR="00AE5AC2" w:rsidRPr="005410BD" w:rsidRDefault="00AE5AC2" w:rsidP="00AE5AC2">
      <w:pPr>
        <w:pStyle w:val="NO"/>
      </w:pPr>
      <w:r w:rsidRPr="005410BD">
        <w:t>NOTE 1:</w:t>
      </w:r>
      <w:r w:rsidRPr="005410BD">
        <w:tab/>
        <w:t>If the SIP INVITE request contains an application/vnd.3gpp.mcvideo-info+xml MIME body with the &lt;emergency-ind&gt; element set to a value of "true", the participating MCVideo function can choose to accept the request.</w:t>
      </w:r>
    </w:p>
    <w:p w14:paraId="13C48839" w14:textId="77777777" w:rsidR="00AE5AC2" w:rsidRPr="005410BD" w:rsidRDefault="00AE5AC2" w:rsidP="00AE5AC2">
      <w:pPr>
        <w:pStyle w:val="B1"/>
      </w:pPr>
      <w:r w:rsidRPr="005410BD">
        <w:lastRenderedPageBreak/>
        <w:t>2)</w:t>
      </w:r>
      <w:r w:rsidRPr="005410B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5AABE3B" w14:textId="77777777" w:rsidR="00AE5AC2" w:rsidRPr="005410BD" w:rsidRDefault="00AE5AC2" w:rsidP="00AE5AC2">
      <w:pPr>
        <w:pStyle w:val="B1"/>
      </w:pPr>
      <w:r w:rsidRPr="005410BD">
        <w:t>3)</w:t>
      </w:r>
      <w:r w:rsidRPr="005410BD">
        <w:tab/>
        <w:t>if the SIP INVITE request contains an application/vnd.3gpp.mcvideo-info+xml MIME body with the &lt;mcvideoinfo&gt; element containing the &lt;mcvideo-Params&gt; element with the &lt;emergency-ind&gt; element set to a value of "true":</w:t>
      </w:r>
    </w:p>
    <w:p w14:paraId="3250E13C" w14:textId="77777777" w:rsidR="00AE5AC2" w:rsidRPr="005410BD" w:rsidRDefault="00AE5AC2" w:rsidP="00AE5AC2">
      <w:pPr>
        <w:pStyle w:val="B2"/>
      </w:pPr>
      <w:r w:rsidRPr="005410BD">
        <w:t>a)</w:t>
      </w:r>
      <w:r w:rsidRPr="005410BD">
        <w:tab/>
        <w:t>should display to the MCVideo user an indication that this is a SIP INVITE request for an MCVideo emergency private call and:</w:t>
      </w:r>
    </w:p>
    <w:p w14:paraId="63DD81C1" w14:textId="77777777" w:rsidR="00AE5AC2" w:rsidRPr="005410BD" w:rsidRDefault="00AE5AC2" w:rsidP="00AE5AC2">
      <w:pPr>
        <w:pStyle w:val="B3"/>
      </w:pPr>
      <w:r w:rsidRPr="005410BD">
        <w:t>i)</w:t>
      </w:r>
      <w:r w:rsidRPr="005410BD">
        <w:tab/>
        <w:t>should display the MCVideo ID of the originator of the MCVideo emergency private call contained in the &lt;mcvideo-calling-user-id&gt; element of the application/vnd.3gpp.mcvideo-info+xml MIME body; and</w:t>
      </w:r>
    </w:p>
    <w:p w14:paraId="43C7A37A" w14:textId="77777777" w:rsidR="00AE5AC2" w:rsidRPr="005410BD" w:rsidRDefault="00AE5AC2" w:rsidP="00AE5AC2">
      <w:pPr>
        <w:pStyle w:val="B3"/>
      </w:pPr>
      <w:r w:rsidRPr="005410BD">
        <w:t>ii)</w:t>
      </w:r>
      <w:r w:rsidRPr="005410BD">
        <w:tab/>
        <w:t>if the &lt;alert-ind&gt; element is set to "true", should display to the MCVideo user an indication of the MCVideo emergency alert and associated information; and</w:t>
      </w:r>
    </w:p>
    <w:p w14:paraId="5CD75B68" w14:textId="77777777" w:rsidR="00AE5AC2" w:rsidRPr="005410BD" w:rsidRDefault="00AE5AC2" w:rsidP="00AE5AC2">
      <w:pPr>
        <w:pStyle w:val="B2"/>
      </w:pPr>
      <w:r w:rsidRPr="005410BD">
        <w:t>b)</w:t>
      </w:r>
      <w:r w:rsidRPr="005410BD">
        <w:tab/>
        <w:t>shall set the MCVideo emergency private priority state to "MVEPP 2: in-progress" for this private call;</w:t>
      </w:r>
    </w:p>
    <w:p w14:paraId="4CDA87B0" w14:textId="77777777" w:rsidR="00AE5AC2" w:rsidRPr="005410BD" w:rsidRDefault="00AE5AC2" w:rsidP="00AE5AC2">
      <w:pPr>
        <w:pStyle w:val="B1"/>
      </w:pPr>
      <w:r w:rsidRPr="005410BD">
        <w:t>4)</w:t>
      </w:r>
      <w:r w:rsidRPr="005410BD">
        <w:tab/>
        <w:t>if the SDP offer of the SIP INVITE request contains an "a=key-mgmt" attribute field with a "mikey" attribute value containing a MIKEY-SAKKE I_MESSAGE:</w:t>
      </w:r>
    </w:p>
    <w:p w14:paraId="76943BC8" w14:textId="77777777" w:rsidR="00AE5AC2" w:rsidRPr="005410BD" w:rsidRDefault="00AE5AC2" w:rsidP="00AE5AC2">
      <w:pPr>
        <w:pStyle w:val="B2"/>
      </w:pPr>
      <w:r w:rsidRPr="005410BD">
        <w:t>a)</w:t>
      </w:r>
      <w:r w:rsidRPr="005410BD">
        <w:tab/>
        <w:t>shall extract the MCVideo ID of the originating MCVideo client from the initiator field (IDRi) of the I_MESSAGE as described in 3GPP TS 33.180 [8];</w:t>
      </w:r>
    </w:p>
    <w:p w14:paraId="2FC6677C" w14:textId="77777777" w:rsidR="00AE5AC2" w:rsidRPr="005410BD" w:rsidRDefault="00AE5AC2" w:rsidP="00AE5AC2">
      <w:pPr>
        <w:pStyle w:val="B2"/>
      </w:pPr>
      <w:r w:rsidRPr="005410BD">
        <w:t>b)</w:t>
      </w:r>
      <w:r w:rsidRPr="005410BD">
        <w:tab/>
        <w:t>shall convert the MCVideo ID to a UID as described in 3GPP TS 33.180 [8];</w:t>
      </w:r>
    </w:p>
    <w:p w14:paraId="697CD563" w14:textId="77777777" w:rsidR="00AE5AC2" w:rsidRPr="005410BD" w:rsidRDefault="00AE5AC2" w:rsidP="00AE5AC2">
      <w:pPr>
        <w:pStyle w:val="B2"/>
      </w:pPr>
      <w:r w:rsidRPr="005410BD">
        <w:t>c)</w:t>
      </w:r>
      <w:r w:rsidRPr="005410BD">
        <w:tab/>
        <w:t>shall use the UID to validate the signature of the MIKEY-SAKKE I_MESSAGE as described in 3GPP TS 33.180 [8];</w:t>
      </w:r>
    </w:p>
    <w:p w14:paraId="751332E5" w14:textId="77777777" w:rsidR="00AE5AC2" w:rsidRPr="005410BD" w:rsidRDefault="00AE5AC2" w:rsidP="00AE5AC2">
      <w:pPr>
        <w:pStyle w:val="B2"/>
      </w:pPr>
      <w:r w:rsidRPr="005410BD">
        <w:t>d)</w:t>
      </w:r>
      <w:r w:rsidRPr="005410B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C9465A9" w14:textId="77777777" w:rsidR="00AE5AC2" w:rsidRPr="005410BD" w:rsidRDefault="00AE5AC2" w:rsidP="00AE5AC2">
      <w:pPr>
        <w:pStyle w:val="B2"/>
      </w:pPr>
      <w:r w:rsidRPr="005410BD">
        <w:t>e)</w:t>
      </w:r>
      <w:r w:rsidRPr="005410BD">
        <w:tab/>
        <w:t>if the signature of the MIKEY-SAKKE I_MESSAGE was successfully validated:</w:t>
      </w:r>
    </w:p>
    <w:p w14:paraId="640D08F1" w14:textId="77777777" w:rsidR="00AE5AC2" w:rsidRPr="005410BD" w:rsidRDefault="00AE5AC2" w:rsidP="00AE5AC2">
      <w:pPr>
        <w:pStyle w:val="B3"/>
      </w:pPr>
      <w:r w:rsidRPr="005410BD">
        <w:t>i)</w:t>
      </w:r>
      <w:r w:rsidRPr="005410BD">
        <w:tab/>
        <w:t>shall extract and decrypt the encapsulated PCK using the terminating user's (KMS provisioned) UID key as described in 3GPP TS 33.180 [8]; and</w:t>
      </w:r>
    </w:p>
    <w:p w14:paraId="631CEBD3" w14:textId="77777777" w:rsidR="00AE5AC2" w:rsidRPr="005410BD" w:rsidRDefault="00AE5AC2" w:rsidP="00AE5AC2">
      <w:pPr>
        <w:pStyle w:val="B3"/>
      </w:pPr>
      <w:r w:rsidRPr="005410BD">
        <w:t>ii)</w:t>
      </w:r>
      <w:r w:rsidRPr="005410BD">
        <w:tab/>
        <w:t>shall extract the PCK-ID, from the payload as specified in 3GPP TS 33.180 [8];</w:t>
      </w:r>
    </w:p>
    <w:p w14:paraId="678FFB88" w14:textId="77777777" w:rsidR="00AE5AC2" w:rsidRPr="005410BD" w:rsidRDefault="00AE5AC2" w:rsidP="00AE5AC2">
      <w:pPr>
        <w:pStyle w:val="NO"/>
      </w:pPr>
      <w:r w:rsidRPr="005410BD">
        <w:t>NOTE 2:</w:t>
      </w:r>
      <w:r w:rsidRPr="005410BD">
        <w:tab/>
        <w:t>With the PCK successfully shared between the originating MCVideo client and the terminating MCVideo client, both clients are able to use SRTP/SRTCP to create an end-to-end secure session.</w:t>
      </w:r>
    </w:p>
    <w:p w14:paraId="19B1703E" w14:textId="77777777" w:rsidR="00AE5AC2" w:rsidRPr="005410BD" w:rsidRDefault="00AE5AC2" w:rsidP="00AE5AC2">
      <w:pPr>
        <w:pStyle w:val="B1"/>
      </w:pPr>
      <w:r w:rsidRPr="005410BD">
        <w:t>5)</w:t>
      </w:r>
      <w:r w:rsidRPr="005410B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72BBA36" w14:textId="77777777" w:rsidR="00AE5AC2" w:rsidRPr="005410BD" w:rsidRDefault="00AE5AC2" w:rsidP="00AE5AC2">
      <w:pPr>
        <w:pStyle w:val="B1"/>
      </w:pPr>
      <w:r w:rsidRPr="005410BD">
        <w:t>6)</w:t>
      </w:r>
      <w:r w:rsidRPr="005410BD">
        <w:tab/>
        <w:t>may display to the MCVideo user the MCVideo ID of the inviting MCVideo user;</w:t>
      </w:r>
    </w:p>
    <w:p w14:paraId="73939297" w14:textId="77777777" w:rsidR="00AE5AC2" w:rsidRPr="005410BD" w:rsidRDefault="00AE5AC2" w:rsidP="00AE5AC2">
      <w:pPr>
        <w:pStyle w:val="B1"/>
      </w:pPr>
      <w:r w:rsidRPr="005410BD">
        <w:t>7)</w:t>
      </w:r>
      <w:r w:rsidRPr="005410BD">
        <w:tab/>
        <w:t>shall perform the automatic commencement procedures specified in subclause 6.2.3.1.1 if one of the following conditions are met:</w:t>
      </w:r>
    </w:p>
    <w:p w14:paraId="7F6B970C" w14:textId="77777777" w:rsidR="00AE5AC2" w:rsidRPr="005410BD" w:rsidRDefault="00AE5AC2" w:rsidP="00AE5AC2">
      <w:pPr>
        <w:pStyle w:val="B2"/>
      </w:pPr>
      <w:r w:rsidRPr="005410BD">
        <w:t>a)</w:t>
      </w:r>
      <w:r w:rsidRPr="005410BD">
        <w:tab/>
        <w:t>SIP INVITE request contains an Answer-Mode header field with the value "Auto" and the MCVideo service setting at the invited MCVideo client for answering the call is set to automatic commencement mode;</w:t>
      </w:r>
    </w:p>
    <w:p w14:paraId="5D8EB2A6" w14:textId="77777777" w:rsidR="00AE5AC2" w:rsidRPr="005410BD" w:rsidRDefault="00AE5AC2" w:rsidP="00AE5AC2">
      <w:pPr>
        <w:pStyle w:val="B2"/>
      </w:pPr>
      <w:r w:rsidRPr="005410BD">
        <w:t>b)</w:t>
      </w:r>
      <w:r w:rsidRPr="005410B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6687DEB" w14:textId="77777777" w:rsidR="00AE5AC2" w:rsidRPr="005410BD" w:rsidRDefault="00AE5AC2" w:rsidP="00AE5AC2">
      <w:pPr>
        <w:pStyle w:val="B2"/>
      </w:pPr>
      <w:r w:rsidRPr="005410BD">
        <w:t>c)</w:t>
      </w:r>
      <w:r w:rsidRPr="005410BD">
        <w:tab/>
        <w:t>SIP INVITE request contains a Priv-Answer-Mode header field with the value of "Auto"; and</w:t>
      </w:r>
    </w:p>
    <w:p w14:paraId="31B384A0" w14:textId="77777777" w:rsidR="00AE5AC2" w:rsidRPr="005410BD" w:rsidRDefault="00AE5AC2" w:rsidP="00AE5AC2">
      <w:pPr>
        <w:pStyle w:val="B1"/>
      </w:pPr>
      <w:r w:rsidRPr="005410BD">
        <w:lastRenderedPageBreak/>
        <w:t>8)</w:t>
      </w:r>
      <w:r w:rsidRPr="005410BD">
        <w:tab/>
        <w:t>shall perform the manual commencement procedures specified in subclause 6.2.3.2.1 if either of the following conditions are met:</w:t>
      </w:r>
    </w:p>
    <w:p w14:paraId="4EF3C950" w14:textId="77777777" w:rsidR="00AE5AC2" w:rsidRPr="005410BD" w:rsidRDefault="00AE5AC2" w:rsidP="00AE5AC2">
      <w:pPr>
        <w:pStyle w:val="B2"/>
      </w:pPr>
      <w:r w:rsidRPr="005410BD">
        <w:t>a)</w:t>
      </w:r>
      <w:r w:rsidRPr="005410BD">
        <w:tab/>
        <w:t>SIP INVITE request contains an Answer-Mode header field with the value "Manual" and the MCVideo service setting at the invited MCVideo client for answering the call is set to manual commencement mode;</w:t>
      </w:r>
    </w:p>
    <w:p w14:paraId="797EDE12" w14:textId="77777777" w:rsidR="00AE5AC2" w:rsidRPr="005410BD" w:rsidRDefault="00AE5AC2" w:rsidP="00AE5AC2">
      <w:pPr>
        <w:pStyle w:val="B2"/>
      </w:pPr>
      <w:r w:rsidRPr="005410BD">
        <w:t>b)</w:t>
      </w:r>
      <w:r w:rsidRPr="005410B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131A5AD8" w14:textId="77777777" w:rsidR="00AE5AC2" w:rsidRPr="005410BD" w:rsidRDefault="00AE5AC2" w:rsidP="00AE5AC2">
      <w:pPr>
        <w:pStyle w:val="B2"/>
      </w:pPr>
      <w:r w:rsidRPr="005410BD">
        <w:t>c)</w:t>
      </w:r>
      <w:r w:rsidRPr="005410BD">
        <w:tab/>
        <w:t>SIP INVITE request contains a Priv-Answer-Mode header field with the value of "Manual".</w:t>
      </w:r>
    </w:p>
    <w:p w14:paraId="751BBF25" w14:textId="77777777" w:rsidR="00AE5AC2" w:rsidRPr="005410BD" w:rsidRDefault="00AE5AC2" w:rsidP="00AE5AC2">
      <w:r w:rsidRPr="005410BD">
        <w:t>Upon receiving the SIP CANCEL request cancelling a SIP INVITE request for which a dialog exists at the MCVideo client and a SIP 200 (OK) response has not yet been sent to the SIP INVITE request then the MCVideo client:</w:t>
      </w:r>
    </w:p>
    <w:p w14:paraId="4480F4DD" w14:textId="77777777" w:rsidR="00AE5AC2" w:rsidRPr="005410BD" w:rsidRDefault="00AE5AC2" w:rsidP="00AE5AC2">
      <w:pPr>
        <w:pStyle w:val="B1"/>
      </w:pPr>
      <w:r w:rsidRPr="005410BD">
        <w:t>1)</w:t>
      </w:r>
      <w:r w:rsidRPr="005410BD">
        <w:tab/>
        <w:t>shall send a SIP 200 (OK) response to the SIP CANCEL request according to 3GPP TS 24.229 [11]; and</w:t>
      </w:r>
    </w:p>
    <w:p w14:paraId="223E9708" w14:textId="77777777" w:rsidR="00AE5AC2" w:rsidRPr="005410BD" w:rsidRDefault="00AE5AC2" w:rsidP="00AE5AC2">
      <w:pPr>
        <w:pStyle w:val="B1"/>
      </w:pPr>
      <w:r w:rsidRPr="005410BD">
        <w:t>2)</w:t>
      </w:r>
      <w:r w:rsidRPr="005410BD">
        <w:tab/>
        <w:t>shall send a SIP 487 (Request Terminated) response to the SIP INVITE request according to 3GPP TS 24.229 [11].</w:t>
      </w:r>
    </w:p>
    <w:p w14:paraId="5634D217" w14:textId="77777777" w:rsidR="00AE5AC2" w:rsidRPr="005410BD" w:rsidRDefault="00AE5AC2" w:rsidP="00AE5AC2">
      <w:r w:rsidRPr="005410BD">
        <w:t>Upon receiving a SIP BYE request for an established dialog, the MCVideo client:</w:t>
      </w:r>
    </w:p>
    <w:p w14:paraId="436CA16F" w14:textId="1020B39D" w:rsidR="00AE5AC2" w:rsidRPr="005410BD" w:rsidRDefault="00AE5AC2" w:rsidP="009D12D3">
      <w:pPr>
        <w:pStyle w:val="B1"/>
      </w:pPr>
      <w:r w:rsidRPr="005410BD">
        <w:t>1)</w:t>
      </w:r>
      <w:r w:rsidRPr="005410BD">
        <w:tab/>
        <w:t>shall follow the procedures in clause 10.2.5.2.</w:t>
      </w:r>
    </w:p>
    <w:p w14:paraId="3979FA70" w14:textId="77777777" w:rsidR="00AE5AC2" w:rsidRPr="005410BD" w:rsidRDefault="00AE5AC2" w:rsidP="00AE5AC2">
      <w:r w:rsidRPr="005410BD">
        <w:t>[TS 24.281, clause 10.2.2.2.3]</w:t>
      </w:r>
    </w:p>
    <w:p w14:paraId="17896FBC" w14:textId="77777777" w:rsidR="00AE5AC2" w:rsidRPr="005410BD" w:rsidRDefault="00AE5AC2" w:rsidP="00AE5AC2">
      <w:r w:rsidRPr="005410BD">
        <w:t>This subclause covers on-demand session.</w:t>
      </w:r>
    </w:p>
    <w:p w14:paraId="0E9038FF" w14:textId="77777777" w:rsidR="00AE5AC2" w:rsidRPr="005410BD" w:rsidRDefault="00AE5AC2" w:rsidP="00AE5AC2">
      <w:r w:rsidRPr="005410BD">
        <w:t>Upon receipt of a SIP re-INVITE request for an existing private call session, the MCVideo client shall:</w:t>
      </w:r>
    </w:p>
    <w:p w14:paraId="4DE73CDE" w14:textId="77777777" w:rsidR="00AE5AC2" w:rsidRPr="005410BD" w:rsidRDefault="00AE5AC2" w:rsidP="00AE5AC2">
      <w:pPr>
        <w:pStyle w:val="B1"/>
      </w:pPr>
      <w:r w:rsidRPr="005410BD">
        <w:t>1)</w:t>
      </w:r>
      <w:r w:rsidRPr="005410BD">
        <w:tab/>
        <w:t>if the SIP re-INVITE request contains an application/vnd.3gpp.mcvideo-info+xml MIME body with the &lt;mcvideoinfo&gt; element containing the &lt;mcvideo-Params&gt; element with the &lt;emergency-ind&gt; element set to a value of "true":</w:t>
      </w:r>
    </w:p>
    <w:p w14:paraId="3B16ED43" w14:textId="77777777" w:rsidR="00AE5AC2" w:rsidRPr="005410BD" w:rsidRDefault="00AE5AC2" w:rsidP="00AE5AC2">
      <w:pPr>
        <w:pStyle w:val="B2"/>
      </w:pPr>
      <w:r w:rsidRPr="005410BD">
        <w:t>a)</w:t>
      </w:r>
      <w:r w:rsidRPr="005410BD">
        <w:tab/>
        <w:t>should display to the MCVideo user an indication that this is a SIP re-INVITE request to upgrade this call to an MCVideo emergency private call and:</w:t>
      </w:r>
    </w:p>
    <w:p w14:paraId="7998EA4B" w14:textId="77777777" w:rsidR="00AE5AC2" w:rsidRPr="005410BD" w:rsidRDefault="00AE5AC2" w:rsidP="00AE5AC2">
      <w:pPr>
        <w:pStyle w:val="B3"/>
      </w:pPr>
      <w:r w:rsidRPr="005410BD">
        <w:t>i)</w:t>
      </w:r>
      <w:r w:rsidRPr="005410BD">
        <w:tab/>
        <w:t>should display the MCVideo ID of the originator of the MCVideo emergency private call contained in the &lt;mcvideo-calling-user-id&gt; element of the application/vnd.3gpp.mcvideo-info+xml MIME body; and</w:t>
      </w:r>
    </w:p>
    <w:p w14:paraId="7A613FF8" w14:textId="77777777" w:rsidR="00AE5AC2" w:rsidRPr="005410BD" w:rsidRDefault="00AE5AC2" w:rsidP="00AE5AC2">
      <w:pPr>
        <w:pStyle w:val="B3"/>
      </w:pPr>
      <w:r w:rsidRPr="005410BD">
        <w:t>ii)</w:t>
      </w:r>
      <w:r w:rsidRPr="005410BD">
        <w:tab/>
        <w:t>if the &lt;alert-ind&gt; element is set to "true", should display to the MCVideo user an indication of the MCVideo emergency alert and associated information; and</w:t>
      </w:r>
    </w:p>
    <w:p w14:paraId="7FE00FB1" w14:textId="77777777" w:rsidR="00AE5AC2" w:rsidRPr="005410BD" w:rsidRDefault="00AE5AC2" w:rsidP="00AE5AC2">
      <w:pPr>
        <w:pStyle w:val="B2"/>
      </w:pPr>
      <w:r w:rsidRPr="005410BD">
        <w:t>b)</w:t>
      </w:r>
      <w:r w:rsidRPr="005410BD">
        <w:tab/>
        <w:t>shall set the MCVideo emergency private priority state to "MVEPP 2: in-progress" for this private call;</w:t>
      </w:r>
    </w:p>
    <w:p w14:paraId="51C6EA38" w14:textId="77777777" w:rsidR="00AE5AC2" w:rsidRPr="005410BD" w:rsidRDefault="00AE5AC2" w:rsidP="00AE5AC2">
      <w:pPr>
        <w:pStyle w:val="B1"/>
      </w:pPr>
      <w:r w:rsidRPr="005410BD">
        <w:t>2)</w:t>
      </w:r>
      <w:r w:rsidRPr="005410BD">
        <w:tab/>
        <w:t>if the SIP re-INVITE request contains an application/vnd.3gpp.mcvideo-info+xml MIME body with the &lt;mcvideoinfo&gt; element containing the &lt;mcvideo-Params&gt; element with the &lt;emergency-ind&gt; element set to a value of "false":</w:t>
      </w:r>
    </w:p>
    <w:p w14:paraId="571435FE" w14:textId="77777777" w:rsidR="00AE5AC2" w:rsidRPr="005410BD" w:rsidRDefault="00AE5AC2" w:rsidP="00AE5AC2">
      <w:pPr>
        <w:pStyle w:val="B2"/>
      </w:pPr>
      <w:r w:rsidRPr="005410BD">
        <w:t>a)</w:t>
      </w:r>
      <w:r w:rsidRPr="005410BD">
        <w:tab/>
        <w:t>should display to the MCVideo user an indication that this is a SIP re-INVITE request to downgrade this emergency private call to a normal priority private call and:</w:t>
      </w:r>
    </w:p>
    <w:p w14:paraId="3D682E56" w14:textId="77777777" w:rsidR="00AE5AC2" w:rsidRPr="005410BD" w:rsidRDefault="00AE5AC2" w:rsidP="00AE5AC2">
      <w:pPr>
        <w:pStyle w:val="B3"/>
      </w:pPr>
      <w:r w:rsidRPr="005410BD">
        <w:t>i)</w:t>
      </w:r>
      <w:r w:rsidRPr="005410BD">
        <w:tab/>
        <w:t>should display the MCVideo ID of the sender of the SIP re-INVITE request contained in the &lt;mcvideo-calling-user-id&gt; element of the application/vnd.3gpp.mcvideo-info+xml MIME body; and</w:t>
      </w:r>
    </w:p>
    <w:p w14:paraId="60C663A5" w14:textId="77777777" w:rsidR="00AE5AC2" w:rsidRPr="005410BD" w:rsidRDefault="00AE5AC2" w:rsidP="00AE5AC2">
      <w:pPr>
        <w:pStyle w:val="B3"/>
      </w:pPr>
      <w:r w:rsidRPr="005410BD">
        <w:t>ii)</w:t>
      </w:r>
      <w:r w:rsidRPr="005410BD">
        <w:tab/>
        <w:t>if the &lt;alert-ind&gt; element is set to "false" should display to the MCVideo user an indication that the MCVideo emergency alert is cancelled;</w:t>
      </w:r>
    </w:p>
    <w:p w14:paraId="35E998F1" w14:textId="77777777" w:rsidR="00AE5AC2" w:rsidRPr="005410BD" w:rsidRDefault="00AE5AC2" w:rsidP="00AE5AC2">
      <w:pPr>
        <w:pStyle w:val="B3"/>
      </w:pPr>
      <w:r w:rsidRPr="005410BD">
        <w:t>iii)</w:t>
      </w:r>
      <w:r w:rsidRPr="005410BD">
        <w:tab/>
        <w:t>if the SIP re-INVITE request contains an application/vnd.3gpp.mcvideo-info+xml MIME body including an &lt;originated-by&gt; element:</w:t>
      </w:r>
    </w:p>
    <w:p w14:paraId="5D9D33E2" w14:textId="77777777" w:rsidR="00AE5AC2" w:rsidRPr="005410BD" w:rsidRDefault="00AE5AC2" w:rsidP="00AE5AC2">
      <w:pPr>
        <w:pStyle w:val="B4"/>
      </w:pPr>
      <w:r w:rsidRPr="005410BD">
        <w:t>A)</w:t>
      </w:r>
      <w:r w:rsidRPr="005410BD">
        <w:tab/>
        <w:t>should display to the MCVideo user the MCVideo ID contained in the &lt;originated-by&gt; element of the MCVideo user that originated the MCVideo emergency alert; and</w:t>
      </w:r>
    </w:p>
    <w:p w14:paraId="72DC593D" w14:textId="77777777" w:rsidR="00AE5AC2" w:rsidRPr="005410BD" w:rsidRDefault="00AE5AC2" w:rsidP="00AE5AC2">
      <w:pPr>
        <w:pStyle w:val="B4"/>
      </w:pPr>
      <w:r w:rsidRPr="005410BD">
        <w:t>B)</w:t>
      </w:r>
      <w:r w:rsidRPr="005410BD">
        <w:tab/>
        <w:t>if the MCVideo ID contained in the &lt;originated-by&gt; element is the MCVideo ID of the receiving MCVideo user, shall set the MCVideo emergency alert state to "MVPEA 1: no-alert";</w:t>
      </w:r>
    </w:p>
    <w:p w14:paraId="0A5867D5" w14:textId="77777777" w:rsidR="00AE5AC2" w:rsidRPr="005410BD" w:rsidRDefault="00AE5AC2" w:rsidP="00AE5AC2">
      <w:pPr>
        <w:pStyle w:val="B2"/>
      </w:pPr>
      <w:r w:rsidRPr="005410BD">
        <w:lastRenderedPageBreak/>
        <w:t>b)</w:t>
      </w:r>
      <w:r w:rsidRPr="005410BD">
        <w:tab/>
        <w:t>shall set the MCVideo emergency private priority state to "MVEPP 1: no-emergency" for this private call; and</w:t>
      </w:r>
    </w:p>
    <w:p w14:paraId="7C9414CA" w14:textId="77777777" w:rsidR="00AE5AC2" w:rsidRPr="005410BD" w:rsidRDefault="00AE5AC2" w:rsidP="00AE5AC2">
      <w:pPr>
        <w:pStyle w:val="B2"/>
      </w:pPr>
      <w:r w:rsidRPr="005410BD">
        <w:t>c)</w:t>
      </w:r>
      <w:r w:rsidRPr="005410BD">
        <w:tab/>
        <w:t>if the MCVideo emergency private call state of the call is set to "MVEPC 3: emergency-call-granted", shall set the MCVideo emergency private call state of the call to "MVEPC 1: emergency-pc-capable";</w:t>
      </w:r>
    </w:p>
    <w:p w14:paraId="57EE9559" w14:textId="77777777" w:rsidR="00AE5AC2" w:rsidRPr="005410BD" w:rsidRDefault="00AE5AC2" w:rsidP="00AE5AC2">
      <w:pPr>
        <w:pStyle w:val="B1"/>
      </w:pPr>
      <w:r w:rsidRPr="005410BD">
        <w:t>3)</w:t>
      </w:r>
      <w:r w:rsidRPr="005410B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6E45CDB" w14:textId="77777777" w:rsidR="00AE5AC2" w:rsidRPr="005410BD" w:rsidRDefault="00AE5AC2" w:rsidP="00AE5AC2">
      <w:pPr>
        <w:pStyle w:val="B1"/>
      </w:pPr>
      <w:r w:rsidRPr="005410BD">
        <w:t>4)</w:t>
      </w:r>
      <w:r w:rsidRPr="005410BD">
        <w:tab/>
        <w:t>may display to the MCVideo user the MCVideo ID of the inviting MCVideo user;</w:t>
      </w:r>
    </w:p>
    <w:p w14:paraId="31CB427C" w14:textId="77777777" w:rsidR="00AE5AC2" w:rsidRPr="005410BD" w:rsidRDefault="00AE5AC2" w:rsidP="00AE5AC2">
      <w:pPr>
        <w:pStyle w:val="NO"/>
      </w:pPr>
      <w:r w:rsidRPr="005410BD">
        <w:t>NOTE 1:</w:t>
      </w:r>
      <w:r w:rsidRPr="005410BD">
        <w:tab/>
        <w:t>As this is a re-INVITE for an existing MCVideo private call session, there is no attempt made to change the answer-mode from its current state.</w:t>
      </w:r>
    </w:p>
    <w:p w14:paraId="5DC24B83" w14:textId="77777777" w:rsidR="00AE5AC2" w:rsidRPr="005410BD" w:rsidRDefault="00AE5AC2" w:rsidP="00AE5AC2">
      <w:pPr>
        <w:pStyle w:val="B1"/>
      </w:pPr>
      <w:r w:rsidRPr="005410BD">
        <w:t>5)</w:t>
      </w:r>
      <w:r w:rsidRPr="005410BD">
        <w:tab/>
        <w:t>shall accept the SIP re-INVITE request and generate a SIP 200 (OK) response according to rules and procedures of 3GPP TS 24.229 [11];</w:t>
      </w:r>
    </w:p>
    <w:p w14:paraId="01D7D0D6" w14:textId="77777777" w:rsidR="00AE5AC2" w:rsidRPr="005410BD" w:rsidRDefault="00AE5AC2" w:rsidP="00AE5AC2">
      <w:pPr>
        <w:pStyle w:val="B1"/>
      </w:pPr>
      <w:r w:rsidRPr="005410BD">
        <w:t>6)</w:t>
      </w:r>
      <w:r w:rsidRPr="005410BD">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4F7358F7" w14:textId="77777777" w:rsidR="00AE5AC2" w:rsidRPr="005410BD" w:rsidRDefault="00AE5AC2" w:rsidP="00AE5AC2">
      <w:pPr>
        <w:pStyle w:val="B1"/>
      </w:pPr>
      <w:r w:rsidRPr="005410BD">
        <w:t>7)</w:t>
      </w:r>
      <w:r w:rsidRPr="005410BD">
        <w:tab/>
        <w:t>shall send the SIP 200 (OK) response towards the MCVideo server according to rules and procedures of 3GPP TS 24.229 [11]; and</w:t>
      </w:r>
    </w:p>
    <w:p w14:paraId="1728D08E" w14:textId="77777777" w:rsidR="00AE5AC2" w:rsidRPr="005410BD" w:rsidRDefault="00AE5AC2" w:rsidP="00AE5AC2">
      <w:pPr>
        <w:pStyle w:val="B1"/>
      </w:pPr>
      <w:r w:rsidRPr="005410BD">
        <w:t>8)</w:t>
      </w:r>
      <w:r w:rsidRPr="005410BD">
        <w:tab/>
        <w:t>shall interact with the media plane as specified in 3GPP TS 24.581 [5].</w:t>
      </w:r>
    </w:p>
    <w:p w14:paraId="13D59362" w14:textId="77777777" w:rsidR="00AE5AC2" w:rsidRPr="005410BD" w:rsidRDefault="00AE5AC2" w:rsidP="00AE5AC2">
      <w:pPr>
        <w:pStyle w:val="B1"/>
        <w:ind w:left="0" w:firstLine="0"/>
      </w:pPr>
      <w:r w:rsidRPr="005410BD">
        <w:t>[TS 24.281, clause 10.2.2.3.1.3]</w:t>
      </w:r>
    </w:p>
    <w:p w14:paraId="0383C822" w14:textId="77777777" w:rsidR="00AE5AC2" w:rsidRPr="005410BD" w:rsidRDefault="00AE5AC2" w:rsidP="00AE5AC2">
      <w:pPr>
        <w:spacing w:before="120"/>
      </w:pPr>
      <w:r w:rsidRPr="005410BD">
        <w:t>This clause covers both on-demand session and pre-established sessions.</w:t>
      </w:r>
    </w:p>
    <w:p w14:paraId="71A1764C" w14:textId="77777777" w:rsidR="00AE5AC2" w:rsidRPr="005410BD" w:rsidRDefault="00AE5AC2" w:rsidP="00AE5AC2">
      <w:pPr>
        <w:spacing w:before="120"/>
      </w:pPr>
      <w:r w:rsidRPr="005410BD">
        <w:t>Upon receipt of a SIP re-INVITE request for an existing MCVideo private call session the participating MCVideo function:</w:t>
      </w:r>
    </w:p>
    <w:p w14:paraId="5A44396B" w14:textId="77777777" w:rsidR="00AE5AC2" w:rsidRPr="005410BD" w:rsidRDefault="00AE5AC2" w:rsidP="00AE5AC2">
      <w:pPr>
        <w:pStyle w:val="B1"/>
      </w:pPr>
      <w:r w:rsidRPr="005410BD">
        <w:t>1)</w:t>
      </w:r>
      <w:r w:rsidRPr="005410BD">
        <w:tab/>
      </w:r>
      <w:r w:rsidRPr="005410BD">
        <w:rPr>
          <w:lang w:eastAsia="ko-KR"/>
        </w:rPr>
        <w:t>may reject the SIP re-INVITE request depending on the value of the Resource-Priority header field</w:t>
      </w:r>
      <w:r w:rsidRPr="005410BD">
        <w:t xml:space="preserve"> if </w:t>
      </w:r>
      <w:r w:rsidRPr="005410BD">
        <w:rPr>
          <w:lang w:eastAsia="ko-KR"/>
        </w:rPr>
        <w:t>the</w:t>
      </w:r>
      <w:r w:rsidRPr="005410BD">
        <w:t xml:space="preserve"> Resource-Priority header field is included </w:t>
      </w:r>
      <w:r w:rsidRPr="005410BD">
        <w:rPr>
          <w:lang w:eastAsia="ko-KR"/>
        </w:rPr>
        <w:t xml:space="preserve">in the received SIP re-INVITE request </w:t>
      </w:r>
      <w:r w:rsidRPr="005410BD">
        <w:t>according to rules and procedures specified in IETF RFC 4412 [33] and skip the rest of the steps;</w:t>
      </w:r>
    </w:p>
    <w:p w14:paraId="065BA8CC" w14:textId="77777777" w:rsidR="00AE5AC2" w:rsidRPr="005410BD" w:rsidRDefault="00AE5AC2" w:rsidP="00AE5AC2">
      <w:pPr>
        <w:pStyle w:val="B1"/>
      </w:pPr>
      <w:r w:rsidRPr="005410BD">
        <w:t>2)</w:t>
      </w:r>
      <w:r w:rsidRPr="005410BD">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w:t>
      </w:r>
    </w:p>
    <w:p w14:paraId="0567554E" w14:textId="77777777" w:rsidR="00AE5AC2" w:rsidRPr="005410BD" w:rsidRDefault="00AE5AC2" w:rsidP="00AE5AC2">
      <w:pPr>
        <w:pStyle w:val="NO"/>
      </w:pPr>
      <w:r w:rsidRPr="005410BD">
        <w:t>NOTE 1:</w:t>
      </w:r>
      <w:r w:rsidRPr="005410BD">
        <w:tab/>
        <w:t>If the SIP re-INVITE request contains an emergency indication, the participating MCVideo function can choose to accept the request.</w:t>
      </w:r>
    </w:p>
    <w:p w14:paraId="684057D7" w14:textId="77777777" w:rsidR="00AE5AC2" w:rsidRPr="005410BD" w:rsidRDefault="00AE5AC2" w:rsidP="00AE5AC2">
      <w:pPr>
        <w:pStyle w:val="B1"/>
      </w:pPr>
      <w:r w:rsidRPr="005410BD">
        <w:t>3)</w:t>
      </w:r>
      <w:r w:rsidRPr="005410BD">
        <w:tab/>
        <w:t>shall determine the MCVideo ID of the calling user from public user identity in the P-Asserted-Identity header field of the SIP INVITE request and shall authorise the user;</w:t>
      </w:r>
    </w:p>
    <w:p w14:paraId="0776D064" w14:textId="77777777" w:rsidR="00AE5AC2" w:rsidRPr="005410BD" w:rsidRDefault="00AE5AC2" w:rsidP="00AE5AC2">
      <w:pPr>
        <w:pStyle w:val="NO"/>
      </w:pPr>
      <w:r w:rsidRPr="005410BD">
        <w:t>NOTE 2:</w:t>
      </w:r>
      <w:r w:rsidRPr="005410BD">
        <w:tab/>
        <w:t>The MCVideo ID of the calling user is bound to the public user identity at the time of service authorisation, as documented in clause 7.3.</w:t>
      </w:r>
    </w:p>
    <w:p w14:paraId="74253469" w14:textId="77777777" w:rsidR="00AE5AC2" w:rsidRPr="005410BD" w:rsidRDefault="00AE5AC2" w:rsidP="00AE5AC2">
      <w:pPr>
        <w:pStyle w:val="B1"/>
      </w:pPr>
      <w:r w:rsidRPr="005410BD">
        <w:t>4)</w:t>
      </w:r>
      <w:r w:rsidRPr="005410BD">
        <w:tab/>
        <w:t>shall validate the media parameters and if the MCVideo video media codec is not offered in the SIP re-INVITE request shall reject the request with a SIP 488 (Not Acceptable Here) response and skip the rest of the steps;</w:t>
      </w:r>
    </w:p>
    <w:p w14:paraId="5258A72A" w14:textId="77777777" w:rsidR="00AE5AC2" w:rsidRPr="005410BD" w:rsidRDefault="00AE5AC2" w:rsidP="00AE5AC2">
      <w:pPr>
        <w:pStyle w:val="NO"/>
      </w:pPr>
      <w:r w:rsidRPr="005410BD">
        <w:t>NOTE 3:</w:t>
      </w:r>
      <w:r w:rsidRPr="005410BD">
        <w:tab/>
        <w:t>If the received SIP re-INVITE request is received within a pre-established session, associated with an MCVideo private call, the media-level section for the offered MCVideo video media stream and the media-level section of the offered media-transmission control entity are expected to be the same as was negotiated in the existing pre-established session.</w:t>
      </w:r>
    </w:p>
    <w:p w14:paraId="2E11DC63" w14:textId="77777777" w:rsidR="00AE5AC2" w:rsidRPr="005410BD" w:rsidRDefault="00AE5AC2" w:rsidP="00AE5AC2">
      <w:pPr>
        <w:pStyle w:val="B1"/>
      </w:pPr>
      <w:r w:rsidRPr="005410BD">
        <w:rPr>
          <w:lang w:eastAsia="ko-KR"/>
        </w:rPr>
        <w:t>5)</w:t>
      </w:r>
      <w:r w:rsidRPr="005410BD">
        <w:tab/>
        <w:t>shall generate a SIP re-INVITE request as specified in clause 6.3.2.1.9;</w:t>
      </w:r>
    </w:p>
    <w:p w14:paraId="7E408B8A" w14:textId="77777777" w:rsidR="00AE5AC2" w:rsidRPr="005410BD" w:rsidRDefault="00AE5AC2" w:rsidP="00AE5AC2">
      <w:pPr>
        <w:pStyle w:val="B1"/>
      </w:pPr>
      <w:r w:rsidRPr="005410BD">
        <w:t>6)</w:t>
      </w:r>
      <w:r w:rsidRPr="005410BD">
        <w:tab/>
        <w:t>shall set the &lt;mcvideo-calling-user-id&gt; element in an application/vnd.3gpp.mcvideo-info+xml MIME body of the SIP re-INVITE request to the MCVideo ID of the calling user;</w:t>
      </w:r>
    </w:p>
    <w:p w14:paraId="0D363B93" w14:textId="77777777" w:rsidR="00AE5AC2" w:rsidRPr="005410BD" w:rsidRDefault="00AE5AC2" w:rsidP="00AE5AC2">
      <w:pPr>
        <w:pStyle w:val="B1"/>
      </w:pPr>
      <w:r w:rsidRPr="005410BD">
        <w:lastRenderedPageBreak/>
        <w:t>7)</w:t>
      </w:r>
      <w:r w:rsidRPr="005410BD">
        <w:rPr>
          <w:lang w:eastAsia="ko-KR"/>
        </w:rPr>
        <w:tab/>
      </w:r>
      <w:r w:rsidRPr="005410BD">
        <w:t>shall, if the SIP re-INVITE request was received within an on-demand session include in the SIP re-INVITE request an SDP containing the current media parameters used by the existing session;</w:t>
      </w:r>
    </w:p>
    <w:p w14:paraId="7498356A" w14:textId="77777777" w:rsidR="00AE5AC2" w:rsidRPr="005410BD" w:rsidRDefault="00AE5AC2" w:rsidP="00AE5AC2">
      <w:pPr>
        <w:pStyle w:val="B1"/>
      </w:pPr>
      <w:r w:rsidRPr="005410BD">
        <w:rPr>
          <w:lang w:eastAsia="ko-KR"/>
        </w:rPr>
        <w:t>8</w:t>
      </w:r>
      <w:r w:rsidRPr="005410BD">
        <w:t>)</w:t>
      </w:r>
      <w:r w:rsidRPr="005410BD">
        <w:tab/>
        <w:t>shall, if the SIP re-INVITE request was received within a pre-established session, include in the SIP re-INVITE request an SDP offer based upon the previously negotiated SDP for the pre-established session as specified in clause 6.3.2.1.1.2;</w:t>
      </w:r>
    </w:p>
    <w:p w14:paraId="0E461A7F" w14:textId="77777777" w:rsidR="00AE5AC2" w:rsidRPr="005410BD" w:rsidRDefault="00AE5AC2" w:rsidP="00AE5AC2">
      <w:pPr>
        <w:pStyle w:val="B1"/>
      </w:pPr>
      <w:r w:rsidRPr="005410BD">
        <w:t>9)</w:t>
      </w:r>
      <w:r w:rsidRPr="005410BD">
        <w:tab/>
        <w:t xml:space="preserve">shall include a Resource-Priority header field according to rules and procedures of 3GPP TS 24.229 [11] set to the value indicated in the Resource-Priority header field </w:t>
      </w:r>
      <w:r w:rsidRPr="005410BD">
        <w:rPr>
          <w:lang w:eastAsia="ko-KR"/>
        </w:rPr>
        <w:t xml:space="preserve">if included in </w:t>
      </w:r>
      <w:r w:rsidRPr="005410BD">
        <w:t xml:space="preserve">the SIP re-INVITE request from the MCVideo </w:t>
      </w:r>
      <w:r w:rsidRPr="005410BD">
        <w:rPr>
          <w:lang w:eastAsia="ko-KR"/>
        </w:rPr>
        <w:t>c</w:t>
      </w:r>
      <w:r w:rsidRPr="005410BD">
        <w:t>lient; and</w:t>
      </w:r>
    </w:p>
    <w:p w14:paraId="32733EB2" w14:textId="77777777" w:rsidR="00AE5AC2" w:rsidRPr="005410BD" w:rsidRDefault="00AE5AC2" w:rsidP="00AE5AC2">
      <w:pPr>
        <w:pStyle w:val="B1"/>
      </w:pPr>
      <w:r w:rsidRPr="005410BD">
        <w:t>10)</w:t>
      </w:r>
      <w:r w:rsidRPr="005410BD">
        <w:rPr>
          <w:lang w:eastAsia="ko-KR"/>
        </w:rPr>
        <w:tab/>
      </w:r>
      <w:r w:rsidRPr="005410BD">
        <w:t>shall forward the SIP re-INVITE request, according to 3GPP TS 24.229 [11].</w:t>
      </w:r>
    </w:p>
    <w:p w14:paraId="0A391439" w14:textId="77777777" w:rsidR="00AE5AC2" w:rsidRPr="005410BD" w:rsidRDefault="00AE5AC2" w:rsidP="00AE5AC2">
      <w:r w:rsidRPr="005410BD">
        <w:t>Upon receiving a SIP 200 (OK) response, the participating MCVideo function:</w:t>
      </w:r>
    </w:p>
    <w:p w14:paraId="4AC99537" w14:textId="77777777" w:rsidR="00AE5AC2" w:rsidRPr="005410BD" w:rsidRDefault="00AE5AC2" w:rsidP="00AE5AC2">
      <w:pPr>
        <w:pStyle w:val="B1"/>
      </w:pPr>
      <w:r w:rsidRPr="005410BD">
        <w:rPr>
          <w:lang w:eastAsia="ko-KR"/>
        </w:rPr>
        <w:t>1)</w:t>
      </w:r>
      <w:r w:rsidRPr="005410BD">
        <w:tab/>
        <w:t>shall generate a SIP 200 (OK) response as specified in the clause 6.3.2.1.5.2;</w:t>
      </w:r>
    </w:p>
    <w:p w14:paraId="326E35E6" w14:textId="77777777" w:rsidR="00AE5AC2" w:rsidRPr="005410BD" w:rsidRDefault="00AE5AC2" w:rsidP="00AE5AC2">
      <w:pPr>
        <w:pStyle w:val="B1"/>
      </w:pPr>
      <w:r w:rsidRPr="005410BD">
        <w:t>2)</w:t>
      </w:r>
      <w:r w:rsidRPr="005410BD">
        <w:tab/>
        <w:t>if the SIP 200 (OK) response is to be sent within an on-demand session shall include in the SIP 200 (OK) response an SDP answer as specified in the clause 6.3.2.1.2.1;</w:t>
      </w:r>
    </w:p>
    <w:p w14:paraId="49168701" w14:textId="77777777" w:rsidR="00AE5AC2" w:rsidRPr="005410BD" w:rsidRDefault="00AE5AC2" w:rsidP="00AE5AC2">
      <w:pPr>
        <w:pStyle w:val="B1"/>
      </w:pPr>
      <w:r w:rsidRPr="005410BD">
        <w:t>3)</w:t>
      </w:r>
      <w:r w:rsidRPr="005410BD">
        <w:tab/>
        <w:t>if the SIP 200 (OK) response is to be sent within a pre-established session shall include in the SIP 200 (OK) response an SDP answer based upon the previously negotiated SDP for the pre-established session;</w:t>
      </w:r>
    </w:p>
    <w:p w14:paraId="00461206" w14:textId="77777777" w:rsidR="00AE5AC2" w:rsidRPr="005410BD" w:rsidRDefault="00AE5AC2" w:rsidP="00AE5AC2">
      <w:pPr>
        <w:pStyle w:val="B1"/>
        <w:rPr>
          <w:lang w:eastAsia="ko-KR"/>
        </w:rPr>
      </w:pPr>
      <w:r w:rsidRPr="005410BD">
        <w:t>4)</w:t>
      </w:r>
      <w:r w:rsidRPr="005410BD">
        <w:tab/>
        <w:t>shall include Warning header field(s) received in the incoming SIP 200 (OK) response</w:t>
      </w:r>
      <w:r w:rsidRPr="005410BD">
        <w:rPr>
          <w:lang w:eastAsia="ko-KR"/>
        </w:rPr>
        <w:t>;</w:t>
      </w:r>
    </w:p>
    <w:p w14:paraId="1B2E2FCC" w14:textId="77777777" w:rsidR="00AE5AC2" w:rsidRPr="005410BD" w:rsidRDefault="00AE5AC2" w:rsidP="00AE5AC2">
      <w:pPr>
        <w:pStyle w:val="B1"/>
      </w:pPr>
      <w:r w:rsidRPr="005410BD">
        <w:t>5)</w:t>
      </w:r>
      <w:r w:rsidRPr="005410BD">
        <w:tab/>
        <w:t>shall include the P-Asserted-Identity header field received in the incoming SIP 200 (OK) response into the outgoing SIP 200 (OK) response;</w:t>
      </w:r>
    </w:p>
    <w:p w14:paraId="55EC60C1" w14:textId="77777777" w:rsidR="00AE5AC2" w:rsidRPr="005410BD" w:rsidRDefault="00AE5AC2" w:rsidP="00AE5AC2">
      <w:pPr>
        <w:pStyle w:val="B1"/>
      </w:pPr>
      <w:r w:rsidRPr="005410BD">
        <w:t>6)</w:t>
      </w:r>
      <w:r w:rsidRPr="005410BD">
        <w:tab/>
        <w:t xml:space="preserve">shall send the SIP 200 (OK) response to the MCVideo </w:t>
      </w:r>
      <w:r w:rsidRPr="005410BD">
        <w:rPr>
          <w:lang w:eastAsia="ko-KR"/>
        </w:rPr>
        <w:t>c</w:t>
      </w:r>
      <w:r w:rsidRPr="005410BD">
        <w:t>lient according to 3GPP TS 24.229 [11]; and</w:t>
      </w:r>
    </w:p>
    <w:p w14:paraId="6848A474" w14:textId="77777777" w:rsidR="00AE5AC2" w:rsidRPr="005410BD" w:rsidRDefault="00AE5AC2" w:rsidP="00AE5AC2">
      <w:pPr>
        <w:pStyle w:val="B1"/>
      </w:pPr>
      <w:r w:rsidRPr="005410BD">
        <w:t>7)</w:t>
      </w:r>
      <w:r w:rsidRPr="005410BD">
        <w:tab/>
        <w:t xml:space="preserve">shall interact with the </w:t>
      </w:r>
      <w:r w:rsidRPr="005410BD">
        <w:rPr>
          <w:lang w:eastAsia="ko-KR"/>
        </w:rPr>
        <w:t>media plane</w:t>
      </w:r>
      <w:r w:rsidRPr="005410BD">
        <w:t xml:space="preserve"> as specified in </w:t>
      </w:r>
      <w:r w:rsidRPr="005410BD">
        <w:rPr>
          <w:lang w:eastAsia="ko-KR"/>
        </w:rPr>
        <w:t>3GPP TS 24.581 [5].</w:t>
      </w:r>
    </w:p>
    <w:p w14:paraId="45D9D5E6" w14:textId="77777777" w:rsidR="00AE5AC2" w:rsidRPr="005410BD" w:rsidRDefault="00AE5AC2" w:rsidP="00AE5AC2">
      <w:pPr>
        <w:rPr>
          <w:lang w:eastAsia="ko-KR"/>
        </w:rPr>
      </w:pPr>
      <w:r w:rsidRPr="005410BD">
        <w:t>The participating MCVideo function shall forward any other SIP response that does not contain SDP, including any MIME bodies contained therein, along the signalling path to the originating network according to 3GPP TS 24.229 [11]</w:t>
      </w:r>
      <w:r w:rsidRPr="005410BD">
        <w:rPr>
          <w:lang w:eastAsia="ko-KR"/>
        </w:rPr>
        <w:t>.</w:t>
      </w:r>
    </w:p>
    <w:p w14:paraId="50EFB7A3" w14:textId="77777777" w:rsidR="00AE5AC2" w:rsidRPr="005410BD" w:rsidRDefault="00AE5AC2" w:rsidP="00AE5AC2">
      <w:pPr>
        <w:pStyle w:val="B1"/>
        <w:ind w:left="0" w:firstLine="0"/>
      </w:pPr>
      <w:r w:rsidRPr="005410BD">
        <w:t>[TS 24.281, clause 6.2.3.1.1]</w:t>
      </w:r>
    </w:p>
    <w:p w14:paraId="1764D550" w14:textId="77777777" w:rsidR="00AE5AC2" w:rsidRPr="005410BD" w:rsidRDefault="00AE5AC2" w:rsidP="00AE5AC2">
      <w:r w:rsidRPr="005410BD">
        <w:t>When performing the automatic commencement mode procedures, the MCVideo client:</w:t>
      </w:r>
    </w:p>
    <w:p w14:paraId="12582386" w14:textId="77777777" w:rsidR="00AE5AC2" w:rsidRPr="005410BD" w:rsidRDefault="00AE5AC2" w:rsidP="00AE5AC2">
      <w:pPr>
        <w:pStyle w:val="B1"/>
      </w:pPr>
      <w:r w:rsidRPr="005410BD">
        <w:t>1)</w:t>
      </w:r>
      <w:r w:rsidRPr="005410BD">
        <w:tab/>
        <w:t>shall accept the SIP INVITE request and generate a SIP 200 (OK) response according to rules and procedures of 3GPP TS 24.229 [11];</w:t>
      </w:r>
    </w:p>
    <w:p w14:paraId="5A578DC4" w14:textId="77777777" w:rsidR="00AE5AC2" w:rsidRPr="005410BD" w:rsidRDefault="00AE5AC2" w:rsidP="00AE5AC2">
      <w:pPr>
        <w:pStyle w:val="B1"/>
      </w:pPr>
      <w:r w:rsidRPr="005410BD">
        <w:t>2)</w:t>
      </w:r>
      <w:r w:rsidRPr="005410BD">
        <w:tab/>
        <w:t>shall include the option tag "timer" in a Require header field of the SIP 200 (OK) response;</w:t>
      </w:r>
    </w:p>
    <w:p w14:paraId="6BE679FB" w14:textId="77777777" w:rsidR="00AE5AC2" w:rsidRPr="005410BD" w:rsidRDefault="00AE5AC2" w:rsidP="00AE5AC2">
      <w:pPr>
        <w:pStyle w:val="B1"/>
      </w:pPr>
      <w:r w:rsidRPr="005410BD">
        <w:t>3)</w:t>
      </w:r>
      <w:r w:rsidRPr="005410BD">
        <w:tab/>
        <w:t>shall include the g.3gpp.mc</w:t>
      </w:r>
      <w:r w:rsidRPr="005410BD">
        <w:rPr>
          <w:lang w:eastAsia="zh-CN"/>
        </w:rPr>
        <w:t>video</w:t>
      </w:r>
      <w:r w:rsidRPr="005410BD">
        <w:t xml:space="preserve"> media feature tag in the Contact header field of the SIP 200 (OK) response;</w:t>
      </w:r>
    </w:p>
    <w:p w14:paraId="03E293F7" w14:textId="77777777" w:rsidR="00AE5AC2" w:rsidRPr="005410BD" w:rsidRDefault="00AE5AC2" w:rsidP="00AE5AC2">
      <w:pPr>
        <w:pStyle w:val="B1"/>
      </w:pPr>
      <w:r w:rsidRPr="005410BD">
        <w:t>4)</w:t>
      </w:r>
      <w:r w:rsidRPr="005410BD">
        <w:tab/>
        <w:t xml:space="preserve">shall include the </w:t>
      </w:r>
      <w:r w:rsidRPr="005410BD">
        <w:rPr>
          <w:lang w:eastAsia="zh-CN"/>
        </w:rPr>
        <w:t>g.3gpp.icsi-ref</w:t>
      </w:r>
      <w:r w:rsidRPr="005410BD">
        <w:t xml:space="preserve"> media feature tag containing the value of "urn:urn-7:3gpp-service.ims.icsi.mc</w:t>
      </w:r>
      <w:r w:rsidRPr="005410BD">
        <w:rPr>
          <w:lang w:eastAsia="zh-CN"/>
        </w:rPr>
        <w:t>video</w:t>
      </w:r>
      <w:r w:rsidRPr="005410BD">
        <w:t>" in the Contact header field of the SIP 200 (OK) response;</w:t>
      </w:r>
    </w:p>
    <w:p w14:paraId="26530EEC" w14:textId="77777777" w:rsidR="00AE5AC2" w:rsidRPr="005410BD" w:rsidRDefault="00AE5AC2" w:rsidP="00AE5AC2">
      <w:pPr>
        <w:pStyle w:val="B1"/>
      </w:pPr>
      <w:r w:rsidRPr="005410BD">
        <w:t>5)</w:t>
      </w:r>
      <w:r w:rsidRPr="005410BD">
        <w:tab/>
        <w:t>shall include the Session-Expires header field in the SIP 200 (OK) response and start the SIP session timer according to IETF RFC 4028 [23]. The "refresher" parameter in the Session-Expires header field shall be set to "uas";</w:t>
      </w:r>
    </w:p>
    <w:p w14:paraId="5B70434F" w14:textId="77777777" w:rsidR="00AE5AC2" w:rsidRPr="005410BD" w:rsidRDefault="00AE5AC2" w:rsidP="00AE5AC2">
      <w:pPr>
        <w:pStyle w:val="B1"/>
      </w:pPr>
      <w:r w:rsidRPr="005410BD">
        <w:t>6)</w:t>
      </w:r>
      <w:r w:rsidRPr="005410B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CD303CA" w14:textId="77777777" w:rsidR="00AE5AC2" w:rsidRPr="005410BD" w:rsidRDefault="00AE5AC2" w:rsidP="00AE5AC2">
      <w:pPr>
        <w:pStyle w:val="B1"/>
      </w:pPr>
      <w:r w:rsidRPr="005410BD">
        <w:t>7)</w:t>
      </w:r>
      <w:r w:rsidRPr="005410B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6455145" w14:textId="77777777" w:rsidR="00AE5AC2" w:rsidRPr="005410BD" w:rsidRDefault="00AE5AC2" w:rsidP="00AE5AC2">
      <w:pPr>
        <w:pStyle w:val="NO"/>
      </w:pPr>
      <w:r w:rsidRPr="005410BD">
        <w:t>NOTE:</w:t>
      </w:r>
      <w:r w:rsidRPr="005410BD">
        <w:tab/>
        <w:t>In the case of a new emergency call where the terminating client is using a pre-established session, the SIP INVITE request containing a Replaces header is used to replace the pre-established session.</w:t>
      </w:r>
    </w:p>
    <w:p w14:paraId="6C4BABB1" w14:textId="77777777" w:rsidR="00AE5AC2" w:rsidRPr="005410BD" w:rsidRDefault="00AE5AC2" w:rsidP="00AE5AC2">
      <w:pPr>
        <w:pStyle w:val="B1"/>
      </w:pPr>
      <w:r w:rsidRPr="005410BD">
        <w:t>8)</w:t>
      </w:r>
      <w:r w:rsidRPr="005410BD">
        <w:tab/>
        <w:t>shall send the SIP 200 (OK) response towards the MCVideo server according to rules and procedures of 3GPP TS 24.229 [11];</w:t>
      </w:r>
    </w:p>
    <w:p w14:paraId="2E068729" w14:textId="77777777" w:rsidR="00AE5AC2" w:rsidRPr="005410BD" w:rsidRDefault="00AE5AC2" w:rsidP="00AE5AC2">
      <w:pPr>
        <w:pStyle w:val="B1"/>
      </w:pPr>
      <w:r w:rsidRPr="005410BD">
        <w:lastRenderedPageBreak/>
        <w:t>9)</w:t>
      </w:r>
      <w:r w:rsidRPr="005410BD">
        <w:tab/>
        <w:t>shall, if the incoming SIP INVITE request contains a Replaces header field, release the pre-established session identified by the contents of the Replaces header field; and</w:t>
      </w:r>
    </w:p>
    <w:p w14:paraId="4B7BEC10" w14:textId="77777777" w:rsidR="00AE5AC2" w:rsidRPr="005410BD" w:rsidRDefault="00AE5AC2" w:rsidP="00AE5AC2">
      <w:pPr>
        <w:pStyle w:val="B1"/>
      </w:pPr>
      <w:r w:rsidRPr="005410BD">
        <w:t>10)</w:t>
      </w:r>
      <w:r w:rsidRPr="005410BD">
        <w:tab/>
        <w:t>shall interact with the media plane as specified in 3GPP TS 24.</w:t>
      </w:r>
      <w:r w:rsidRPr="005410BD">
        <w:rPr>
          <w:lang w:eastAsia="zh-CN"/>
        </w:rPr>
        <w:t>581</w:t>
      </w:r>
      <w:r w:rsidRPr="005410BD">
        <w:t xml:space="preserve"> [5]. </w:t>
      </w:r>
    </w:p>
    <w:p w14:paraId="6C1BF62E" w14:textId="77777777" w:rsidR="00AE5AC2" w:rsidRPr="005410BD" w:rsidRDefault="00AE5AC2" w:rsidP="00AE5AC2">
      <w:pPr>
        <w:spacing w:before="120"/>
      </w:pPr>
      <w:r w:rsidRPr="005410BD">
        <w:t>When NAT traversal is supported by the MCVideo client and when the MCVideo client is behind a NAT, generation of SIP responses is done as specified in this subclause and as specified in IETF RFC 5626 [35].</w:t>
      </w:r>
    </w:p>
    <w:p w14:paraId="07C030C9" w14:textId="77777777" w:rsidR="00AE5AC2" w:rsidRPr="005410BD" w:rsidRDefault="00AE5AC2" w:rsidP="00AE5AC2">
      <w:pPr>
        <w:spacing w:before="120"/>
      </w:pPr>
      <w:r w:rsidRPr="005410BD">
        <w:t>[TS 24.581, clause 6.3.5.4.9]</w:t>
      </w:r>
    </w:p>
    <w:p w14:paraId="731C3C0C" w14:textId="77777777" w:rsidR="00AE5AC2" w:rsidRPr="005410BD" w:rsidRDefault="00AE5AC2" w:rsidP="00AE5AC2">
      <w:pPr>
        <w:spacing w:before="120"/>
      </w:pPr>
      <w:r w:rsidRPr="005410BD">
        <w:t>When a Transmission Grant message is received from the transmission control arbitration logic in the MCVideo server, the transmission control interface towards the MCVideo client in the transmission control server:</w:t>
      </w:r>
    </w:p>
    <w:p w14:paraId="1D389EEF" w14:textId="77777777" w:rsidR="00AE5AC2" w:rsidRPr="005410BD" w:rsidRDefault="00AE5AC2" w:rsidP="00AE5AC2">
      <w:pPr>
        <w:pStyle w:val="B1"/>
        <w:spacing w:before="120" w:after="0"/>
      </w:pPr>
      <w:r w:rsidRPr="005410BD">
        <w:t>1.</w:t>
      </w:r>
      <w:r w:rsidRPr="005410BD">
        <w:tab/>
        <w:t>shall forward the Transmission Grant messages to the associated transmission participant;</w:t>
      </w:r>
    </w:p>
    <w:p w14:paraId="2035F2FE" w14:textId="77777777" w:rsidR="00AE5AC2" w:rsidRPr="005410BD" w:rsidRDefault="00AE5AC2" w:rsidP="00AE5AC2">
      <w:pPr>
        <w:pStyle w:val="B1"/>
        <w:spacing w:before="120" w:after="0"/>
      </w:pPr>
      <w:r w:rsidRPr="005410BD">
        <w:t>2.</w:t>
      </w:r>
      <w:r w:rsidRPr="005410BD">
        <w:tab/>
        <w:t>may set the first bit in the subtype of the Transmission Grant message to '1' (Acknowledgment is required) as described in subclause 9.2.2.1;</w:t>
      </w:r>
    </w:p>
    <w:p w14:paraId="50B7CEA4" w14:textId="77777777" w:rsidR="00AE5AC2" w:rsidRPr="005410BD" w:rsidRDefault="00AE5AC2" w:rsidP="00AE5AC2">
      <w:pPr>
        <w:pStyle w:val="NO"/>
        <w:spacing w:before="120" w:after="0"/>
      </w:pPr>
      <w:r w:rsidRPr="005410BD">
        <w:t>NOTE:</w:t>
      </w:r>
      <w:r w:rsidRPr="005410BD">
        <w:tab/>
        <w:t>It is an implementation option to handle the receipt of the Transmission control Ack message and what action to take if the Transmission control Ack message is not received.</w:t>
      </w:r>
    </w:p>
    <w:p w14:paraId="367F57A6" w14:textId="77777777" w:rsidR="00AE5AC2" w:rsidRPr="005410BD" w:rsidRDefault="00AE5AC2" w:rsidP="00AE5AC2">
      <w:pPr>
        <w:pStyle w:val="B1"/>
        <w:spacing w:before="120" w:after="0"/>
      </w:pPr>
      <w:r w:rsidRPr="005410BD">
        <w:t>3.</w:t>
      </w:r>
      <w:r w:rsidRPr="005410BD">
        <w:tab/>
        <w:t>shall enter the state 'U: permitted' as specified in subclause 6.3.5.5.2.</w:t>
      </w:r>
    </w:p>
    <w:p w14:paraId="4E524EA0" w14:textId="77777777" w:rsidR="00AE5AC2" w:rsidRPr="005410BD" w:rsidRDefault="00AE5AC2" w:rsidP="00AE5AC2">
      <w:pPr>
        <w:pStyle w:val="H6"/>
      </w:pPr>
      <w:bookmarkStart w:id="839" w:name="_Toc52787550"/>
      <w:bookmarkStart w:id="840" w:name="_Toc52787732"/>
      <w:bookmarkStart w:id="841" w:name="_Toc75906954"/>
      <w:bookmarkStart w:id="842" w:name="_Toc75907291"/>
      <w:r w:rsidRPr="005410BD">
        <w:t>6.2.2.3</w:t>
      </w:r>
      <w:r w:rsidRPr="005410BD">
        <w:tab/>
        <w:t>Test description</w:t>
      </w:r>
      <w:bookmarkEnd w:id="839"/>
      <w:bookmarkEnd w:id="840"/>
      <w:bookmarkEnd w:id="841"/>
      <w:bookmarkEnd w:id="842"/>
    </w:p>
    <w:p w14:paraId="469F295D" w14:textId="77777777" w:rsidR="00AE5AC2" w:rsidRPr="005410BD" w:rsidRDefault="00AE5AC2" w:rsidP="00AE5AC2">
      <w:pPr>
        <w:pStyle w:val="H6"/>
      </w:pPr>
      <w:bookmarkStart w:id="843" w:name="_Toc52787551"/>
      <w:bookmarkStart w:id="844" w:name="_Toc52787733"/>
      <w:bookmarkStart w:id="845" w:name="_Toc75906955"/>
      <w:bookmarkStart w:id="846" w:name="_Toc75907292"/>
      <w:r w:rsidRPr="005410BD">
        <w:t>6.2.2.3.1</w:t>
      </w:r>
      <w:r w:rsidRPr="005410BD">
        <w:tab/>
        <w:t>Pre-test conditions</w:t>
      </w:r>
      <w:bookmarkEnd w:id="843"/>
      <w:bookmarkEnd w:id="844"/>
      <w:bookmarkEnd w:id="845"/>
      <w:bookmarkEnd w:id="846"/>
    </w:p>
    <w:p w14:paraId="6302BB6F" w14:textId="77777777" w:rsidR="00AE5AC2" w:rsidRPr="005410BD" w:rsidRDefault="00AE5AC2" w:rsidP="00AE5AC2">
      <w:pPr>
        <w:pStyle w:val="H6"/>
      </w:pPr>
      <w:r w:rsidRPr="005410BD">
        <w:t>System Simulator:</w:t>
      </w:r>
    </w:p>
    <w:p w14:paraId="7ADD8BAE" w14:textId="77777777" w:rsidR="00AE5AC2" w:rsidRPr="005410BD" w:rsidRDefault="00AE5AC2" w:rsidP="00AE5AC2">
      <w:pPr>
        <w:pStyle w:val="B1"/>
      </w:pPr>
      <w:r w:rsidRPr="005410BD">
        <w:t>-</w:t>
      </w:r>
      <w:r w:rsidRPr="005410BD">
        <w:tab/>
        <w:t>SS (MCVideo server)</w:t>
      </w:r>
    </w:p>
    <w:p w14:paraId="204483CE" w14:textId="77777777" w:rsidR="00AE5AC2" w:rsidRPr="005410BD" w:rsidRDefault="00AE5AC2" w:rsidP="00AE5AC2">
      <w:pPr>
        <w:pStyle w:val="B1"/>
      </w:pPr>
      <w:r w:rsidRPr="005410BD">
        <w:t>-</w:t>
      </w:r>
      <w:r w:rsidRPr="005410B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7F813765" w14:textId="77777777" w:rsidR="00AE5AC2" w:rsidRPr="005410BD" w:rsidRDefault="00AE5AC2" w:rsidP="00AE5AC2">
      <w:pPr>
        <w:pStyle w:val="H6"/>
      </w:pPr>
      <w:r w:rsidRPr="005410BD">
        <w:t>IUT:</w:t>
      </w:r>
    </w:p>
    <w:p w14:paraId="1B371B6C" w14:textId="77777777" w:rsidR="00AE5AC2" w:rsidRPr="005410BD" w:rsidRDefault="00AE5AC2" w:rsidP="00AE5AC2">
      <w:pPr>
        <w:pStyle w:val="B1"/>
      </w:pPr>
      <w:r w:rsidRPr="005410BD">
        <w:t>-</w:t>
      </w:r>
      <w:r w:rsidRPr="005410BD">
        <w:tab/>
        <w:t>UE (MCVideo client)</w:t>
      </w:r>
    </w:p>
    <w:p w14:paraId="2C23D048" w14:textId="77777777" w:rsidR="00AE5AC2" w:rsidRPr="005410BD" w:rsidRDefault="00AE5AC2" w:rsidP="00AE5AC2">
      <w:pPr>
        <w:pStyle w:val="B1"/>
      </w:pPr>
      <w:r w:rsidRPr="005410BD">
        <w:t>-</w:t>
      </w:r>
      <w:r w:rsidRPr="005410BD">
        <w:tab/>
        <w:t>The test USIM set as defined in TS 36.579-1 [2], subclause 5.5.10 is inserted.</w:t>
      </w:r>
    </w:p>
    <w:p w14:paraId="74FA3005" w14:textId="77777777" w:rsidR="00AE5AC2" w:rsidRPr="005410BD" w:rsidRDefault="00AE5AC2" w:rsidP="00AE5AC2">
      <w:pPr>
        <w:pStyle w:val="H6"/>
      </w:pPr>
      <w:r w:rsidRPr="005410BD">
        <w:t>Preamble:</w:t>
      </w:r>
    </w:p>
    <w:p w14:paraId="3D11362A" w14:textId="77777777" w:rsidR="00AE5AC2" w:rsidRPr="005410BD" w:rsidRDefault="00AE5AC2" w:rsidP="00AE5AC2">
      <w:pPr>
        <w:pStyle w:val="B1"/>
      </w:pPr>
      <w:r w:rsidRPr="005410BD">
        <w:t>-</w:t>
      </w:r>
      <w:r w:rsidRPr="005410BD">
        <w:tab/>
        <w:t>The UE has performed the Generic Test Procedure for MCVideo UE registration as specified in TS 36.579-1 [2], subclause 5.4.2A.</w:t>
      </w:r>
    </w:p>
    <w:p w14:paraId="5857B6F5" w14:textId="77777777" w:rsidR="00AE5AC2" w:rsidRPr="005410BD" w:rsidRDefault="00AE5AC2" w:rsidP="00AE5AC2">
      <w:pPr>
        <w:pStyle w:val="B1"/>
      </w:pPr>
      <w:r w:rsidRPr="005410BD">
        <w:t>-</w:t>
      </w:r>
      <w:r w:rsidRPr="005410BD">
        <w:tab/>
        <w:t>The MCVideo User performs the Generic Test Procedure for MCVideo Authorization/Configuration and Key Generation as specified in TS 36.579-1 [2], subclause 5.3.2A.</w:t>
      </w:r>
    </w:p>
    <w:p w14:paraId="3812BCB5" w14:textId="77777777" w:rsidR="00AE5AC2" w:rsidRPr="005410BD" w:rsidRDefault="00AE5AC2" w:rsidP="00AE5AC2">
      <w:pPr>
        <w:pStyle w:val="B1"/>
      </w:pPr>
      <w:r w:rsidRPr="005410BD">
        <w:t>-</w:t>
      </w:r>
      <w:r w:rsidRPr="005410BD">
        <w:tab/>
        <w:t>UE States at the end of the preamble</w:t>
      </w:r>
    </w:p>
    <w:p w14:paraId="41DE2E37" w14:textId="77777777" w:rsidR="00AE5AC2" w:rsidRPr="005410BD" w:rsidRDefault="00AE5AC2" w:rsidP="00AE5AC2">
      <w:pPr>
        <w:pStyle w:val="B2"/>
      </w:pPr>
      <w:r w:rsidRPr="005410BD">
        <w:t>-</w:t>
      </w:r>
      <w:r w:rsidRPr="005410BD">
        <w:tab/>
        <w:t>The UE is in E-UTRA Registered, Idle Mode state.</w:t>
      </w:r>
    </w:p>
    <w:p w14:paraId="039FD23F" w14:textId="77777777" w:rsidR="00AE5AC2" w:rsidRPr="005410BD" w:rsidRDefault="00AE5AC2" w:rsidP="00AE5AC2">
      <w:pPr>
        <w:pStyle w:val="B2"/>
      </w:pPr>
      <w:r w:rsidRPr="005410BD">
        <w:t>-</w:t>
      </w:r>
      <w:r w:rsidRPr="005410BD">
        <w:tab/>
        <w:t>The MCVideo Client Application has been activated and User has registered-in as the MCVideo User with the Server as active user at the Client.</w:t>
      </w:r>
    </w:p>
    <w:p w14:paraId="25515B55" w14:textId="77777777" w:rsidR="00AE5AC2" w:rsidRPr="005410BD" w:rsidRDefault="00AE5AC2" w:rsidP="00AE5AC2">
      <w:pPr>
        <w:pStyle w:val="H6"/>
      </w:pPr>
      <w:bookmarkStart w:id="847" w:name="_Toc52787552"/>
      <w:bookmarkStart w:id="848" w:name="_Toc52787734"/>
      <w:bookmarkStart w:id="849" w:name="_Toc75906956"/>
      <w:bookmarkStart w:id="850" w:name="_Toc75907293"/>
      <w:r w:rsidRPr="005410BD">
        <w:lastRenderedPageBreak/>
        <w:t>6.2.2.3.2</w:t>
      </w:r>
      <w:r w:rsidRPr="005410BD">
        <w:tab/>
        <w:t>Test procedure sequence</w:t>
      </w:r>
      <w:bookmarkEnd w:id="847"/>
      <w:bookmarkEnd w:id="848"/>
      <w:bookmarkEnd w:id="849"/>
      <w:bookmarkEnd w:id="850"/>
    </w:p>
    <w:p w14:paraId="3D29984E" w14:textId="77777777" w:rsidR="00AE5AC2" w:rsidRPr="005410BD" w:rsidRDefault="00AE5AC2" w:rsidP="00AE5AC2">
      <w:pPr>
        <w:pStyle w:val="TH"/>
        <w:keepLines w:val="0"/>
        <w:widowControl w:val="0"/>
      </w:pPr>
      <w:r w:rsidRPr="005410BD">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5410BD" w14:paraId="2B3DBBB7" w14:textId="77777777" w:rsidTr="00004E02">
        <w:trPr>
          <w:tblHeader/>
        </w:trPr>
        <w:tc>
          <w:tcPr>
            <w:tcW w:w="534" w:type="dxa"/>
            <w:tcBorders>
              <w:bottom w:val="nil"/>
            </w:tcBorders>
            <w:shd w:val="clear" w:color="auto" w:fill="auto"/>
          </w:tcPr>
          <w:p w14:paraId="7FC4CCA9" w14:textId="77777777" w:rsidR="00AE5AC2" w:rsidRPr="005410BD" w:rsidRDefault="00AE5AC2" w:rsidP="00004E02">
            <w:pPr>
              <w:pStyle w:val="TAH"/>
              <w:keepLines w:val="0"/>
              <w:widowControl w:val="0"/>
            </w:pPr>
            <w:r w:rsidRPr="005410BD">
              <w:t>St</w:t>
            </w:r>
          </w:p>
        </w:tc>
        <w:tc>
          <w:tcPr>
            <w:tcW w:w="3968" w:type="dxa"/>
            <w:tcBorders>
              <w:bottom w:val="nil"/>
            </w:tcBorders>
            <w:shd w:val="clear" w:color="auto" w:fill="auto"/>
          </w:tcPr>
          <w:p w14:paraId="3BEC77EA" w14:textId="77777777" w:rsidR="00AE5AC2" w:rsidRPr="005410BD" w:rsidRDefault="00AE5AC2" w:rsidP="00004E02">
            <w:pPr>
              <w:pStyle w:val="TAH"/>
              <w:keepLines w:val="0"/>
              <w:widowControl w:val="0"/>
            </w:pPr>
            <w:r w:rsidRPr="005410BD">
              <w:t>Procedure</w:t>
            </w:r>
          </w:p>
        </w:tc>
        <w:tc>
          <w:tcPr>
            <w:tcW w:w="3686" w:type="dxa"/>
            <w:gridSpan w:val="2"/>
            <w:shd w:val="clear" w:color="auto" w:fill="auto"/>
          </w:tcPr>
          <w:p w14:paraId="79C1240C" w14:textId="77777777" w:rsidR="00AE5AC2" w:rsidRPr="005410BD" w:rsidRDefault="00AE5AC2" w:rsidP="00004E02">
            <w:pPr>
              <w:pStyle w:val="TAH"/>
              <w:keepLines w:val="0"/>
              <w:widowControl w:val="0"/>
            </w:pPr>
            <w:r w:rsidRPr="005410BD">
              <w:t>Message Sequence</w:t>
            </w:r>
          </w:p>
        </w:tc>
        <w:tc>
          <w:tcPr>
            <w:tcW w:w="565" w:type="dxa"/>
            <w:tcBorders>
              <w:bottom w:val="nil"/>
            </w:tcBorders>
            <w:shd w:val="clear" w:color="auto" w:fill="auto"/>
          </w:tcPr>
          <w:p w14:paraId="0190CA9D" w14:textId="77777777" w:rsidR="00AE5AC2" w:rsidRPr="005410BD" w:rsidRDefault="00AE5AC2" w:rsidP="00004E02">
            <w:pPr>
              <w:pStyle w:val="TAH"/>
              <w:keepLines w:val="0"/>
              <w:widowControl w:val="0"/>
            </w:pPr>
            <w:r w:rsidRPr="005410BD">
              <w:t>TP</w:t>
            </w:r>
          </w:p>
        </w:tc>
        <w:tc>
          <w:tcPr>
            <w:tcW w:w="850" w:type="dxa"/>
            <w:tcBorders>
              <w:bottom w:val="nil"/>
            </w:tcBorders>
            <w:shd w:val="clear" w:color="auto" w:fill="auto"/>
          </w:tcPr>
          <w:p w14:paraId="2AB98C07" w14:textId="77777777" w:rsidR="00AE5AC2" w:rsidRPr="005410BD" w:rsidRDefault="00AE5AC2" w:rsidP="00004E02">
            <w:pPr>
              <w:pStyle w:val="TAH"/>
              <w:keepLines w:val="0"/>
              <w:widowControl w:val="0"/>
            </w:pPr>
            <w:r w:rsidRPr="005410BD">
              <w:t>Verdict</w:t>
            </w:r>
          </w:p>
        </w:tc>
      </w:tr>
      <w:tr w:rsidR="00AE5AC2" w:rsidRPr="005410BD" w14:paraId="131832E3" w14:textId="77777777" w:rsidTr="00004E02">
        <w:trPr>
          <w:tblHeader/>
        </w:trPr>
        <w:tc>
          <w:tcPr>
            <w:tcW w:w="534" w:type="dxa"/>
            <w:tcBorders>
              <w:top w:val="nil"/>
            </w:tcBorders>
            <w:shd w:val="clear" w:color="auto" w:fill="auto"/>
          </w:tcPr>
          <w:p w14:paraId="7A573248" w14:textId="77777777" w:rsidR="00AE5AC2" w:rsidRPr="005410BD" w:rsidRDefault="00AE5AC2" w:rsidP="00004E02">
            <w:pPr>
              <w:pStyle w:val="TAH"/>
              <w:keepLines w:val="0"/>
              <w:widowControl w:val="0"/>
            </w:pPr>
          </w:p>
        </w:tc>
        <w:tc>
          <w:tcPr>
            <w:tcW w:w="3968" w:type="dxa"/>
            <w:tcBorders>
              <w:top w:val="nil"/>
            </w:tcBorders>
            <w:shd w:val="clear" w:color="auto" w:fill="auto"/>
          </w:tcPr>
          <w:p w14:paraId="7E30F1B2" w14:textId="77777777" w:rsidR="00AE5AC2" w:rsidRPr="005410BD" w:rsidRDefault="00AE5AC2" w:rsidP="00004E02">
            <w:pPr>
              <w:pStyle w:val="TAH"/>
              <w:keepLines w:val="0"/>
              <w:widowControl w:val="0"/>
            </w:pPr>
          </w:p>
        </w:tc>
        <w:tc>
          <w:tcPr>
            <w:tcW w:w="708" w:type="dxa"/>
            <w:shd w:val="clear" w:color="auto" w:fill="auto"/>
          </w:tcPr>
          <w:p w14:paraId="36B533B9" w14:textId="77777777" w:rsidR="00AE5AC2" w:rsidRPr="005410BD" w:rsidRDefault="00AE5AC2" w:rsidP="00004E02">
            <w:pPr>
              <w:pStyle w:val="TAH"/>
              <w:keepLines w:val="0"/>
              <w:widowControl w:val="0"/>
            </w:pPr>
            <w:r w:rsidRPr="005410BD">
              <w:t>U - S</w:t>
            </w:r>
          </w:p>
        </w:tc>
        <w:tc>
          <w:tcPr>
            <w:tcW w:w="2978" w:type="dxa"/>
            <w:shd w:val="clear" w:color="auto" w:fill="auto"/>
          </w:tcPr>
          <w:p w14:paraId="608E1600" w14:textId="77777777" w:rsidR="00AE5AC2" w:rsidRPr="005410BD" w:rsidRDefault="00AE5AC2" w:rsidP="00004E02">
            <w:pPr>
              <w:pStyle w:val="TAH"/>
              <w:keepLines w:val="0"/>
              <w:widowControl w:val="0"/>
            </w:pPr>
            <w:r w:rsidRPr="005410BD">
              <w:t>Message</w:t>
            </w:r>
          </w:p>
        </w:tc>
        <w:tc>
          <w:tcPr>
            <w:tcW w:w="565" w:type="dxa"/>
            <w:tcBorders>
              <w:top w:val="nil"/>
            </w:tcBorders>
            <w:shd w:val="clear" w:color="auto" w:fill="auto"/>
          </w:tcPr>
          <w:p w14:paraId="45EED704" w14:textId="77777777" w:rsidR="00AE5AC2" w:rsidRPr="005410BD" w:rsidRDefault="00AE5AC2" w:rsidP="00004E02">
            <w:pPr>
              <w:pStyle w:val="TAH"/>
              <w:keepLines w:val="0"/>
              <w:widowControl w:val="0"/>
            </w:pPr>
          </w:p>
        </w:tc>
        <w:tc>
          <w:tcPr>
            <w:tcW w:w="850" w:type="dxa"/>
            <w:tcBorders>
              <w:top w:val="nil"/>
            </w:tcBorders>
            <w:shd w:val="clear" w:color="auto" w:fill="auto"/>
          </w:tcPr>
          <w:p w14:paraId="76BB8632" w14:textId="77777777" w:rsidR="00AE5AC2" w:rsidRPr="005410BD" w:rsidRDefault="00AE5AC2" w:rsidP="00004E02">
            <w:pPr>
              <w:pStyle w:val="TAH"/>
              <w:keepLines w:val="0"/>
              <w:widowControl w:val="0"/>
            </w:pPr>
          </w:p>
        </w:tc>
      </w:tr>
      <w:tr w:rsidR="00AE5AC2" w:rsidRPr="005410BD" w:rsidDel="00F74FDE" w14:paraId="161A17E3" w14:textId="45445D48" w:rsidTr="00004E02">
        <w:trPr>
          <w:del w:id="851" w:author="MCC160" w:date="2022-03-14T13:04:00Z"/>
        </w:trPr>
        <w:tc>
          <w:tcPr>
            <w:tcW w:w="534" w:type="dxa"/>
            <w:shd w:val="clear" w:color="auto" w:fill="auto"/>
          </w:tcPr>
          <w:p w14:paraId="2264F8B9" w14:textId="690FDC8F" w:rsidR="00AE5AC2" w:rsidRPr="005410BD" w:rsidDel="00F74FDE" w:rsidRDefault="00AE5AC2" w:rsidP="00004E02">
            <w:pPr>
              <w:pStyle w:val="TAC"/>
              <w:keepLines w:val="0"/>
              <w:widowControl w:val="0"/>
              <w:rPr>
                <w:del w:id="852" w:author="MCC160" w:date="2022-03-14T13:04:00Z"/>
              </w:rPr>
            </w:pPr>
            <w:del w:id="853" w:author="MCC160" w:date="2022-03-14T13:04:00Z">
              <w:r w:rsidRPr="005410BD" w:rsidDel="00F74FDE">
                <w:delText>-</w:delText>
              </w:r>
            </w:del>
          </w:p>
        </w:tc>
        <w:tc>
          <w:tcPr>
            <w:tcW w:w="3968" w:type="dxa"/>
            <w:shd w:val="clear" w:color="auto" w:fill="auto"/>
          </w:tcPr>
          <w:p w14:paraId="16A684E9" w14:textId="5AB42C34" w:rsidR="00AE5AC2" w:rsidRPr="005410BD" w:rsidDel="00F74FDE" w:rsidRDefault="00AE5AC2" w:rsidP="00004E02">
            <w:pPr>
              <w:pStyle w:val="TAL"/>
              <w:keepLines w:val="0"/>
              <w:widowControl w:val="0"/>
              <w:rPr>
                <w:del w:id="854" w:author="MCC160" w:date="2022-03-14T13:04:00Z"/>
              </w:rPr>
            </w:pPr>
            <w:del w:id="855" w:author="MCC160" w:date="2022-03-14T13:04:00Z">
              <w:r w:rsidRPr="005410BD" w:rsidDel="00F74FDE">
                <w:rPr>
                  <w:rFonts w:cs="Arial"/>
                  <w:szCs w:val="18"/>
                </w:rPr>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0D459EDD" w14:textId="112CA088" w:rsidR="00AE5AC2" w:rsidRPr="005410BD" w:rsidDel="00F74FDE" w:rsidRDefault="00AE5AC2" w:rsidP="00004E02">
            <w:pPr>
              <w:pStyle w:val="TAC"/>
              <w:keepLines w:val="0"/>
              <w:widowControl w:val="0"/>
              <w:rPr>
                <w:del w:id="856" w:author="MCC160" w:date="2022-03-14T13:04:00Z"/>
              </w:rPr>
            </w:pPr>
            <w:del w:id="857" w:author="MCC160" w:date="2022-03-14T13:04:00Z">
              <w:r w:rsidRPr="005410BD" w:rsidDel="00F74FDE">
                <w:delText>-</w:delText>
              </w:r>
            </w:del>
          </w:p>
        </w:tc>
        <w:tc>
          <w:tcPr>
            <w:tcW w:w="2978" w:type="dxa"/>
            <w:shd w:val="clear" w:color="auto" w:fill="auto"/>
          </w:tcPr>
          <w:p w14:paraId="42EC2AF3" w14:textId="2FA1D943" w:rsidR="00AE5AC2" w:rsidRPr="005410BD" w:rsidDel="00F74FDE" w:rsidRDefault="00AE5AC2" w:rsidP="00004E02">
            <w:pPr>
              <w:pStyle w:val="TAL"/>
              <w:keepLines w:val="0"/>
              <w:widowControl w:val="0"/>
              <w:rPr>
                <w:del w:id="858" w:author="MCC160" w:date="2022-03-14T13:04:00Z"/>
              </w:rPr>
            </w:pPr>
            <w:del w:id="859" w:author="MCC160" w:date="2022-03-14T13:04:00Z">
              <w:r w:rsidRPr="005410BD" w:rsidDel="00F74FDE">
                <w:delText>-</w:delText>
              </w:r>
            </w:del>
          </w:p>
        </w:tc>
        <w:tc>
          <w:tcPr>
            <w:tcW w:w="565" w:type="dxa"/>
            <w:shd w:val="clear" w:color="auto" w:fill="auto"/>
          </w:tcPr>
          <w:p w14:paraId="79387BA0" w14:textId="2256ED74" w:rsidR="00AE5AC2" w:rsidRPr="005410BD" w:rsidDel="00F74FDE" w:rsidRDefault="00AE5AC2" w:rsidP="00004E02">
            <w:pPr>
              <w:pStyle w:val="TAC"/>
              <w:keepLines w:val="0"/>
              <w:widowControl w:val="0"/>
              <w:rPr>
                <w:del w:id="860" w:author="MCC160" w:date="2022-03-14T13:04:00Z"/>
              </w:rPr>
            </w:pPr>
            <w:del w:id="861" w:author="MCC160" w:date="2022-03-14T13:04:00Z">
              <w:r w:rsidRPr="005410BD" w:rsidDel="00F74FDE">
                <w:delText>-</w:delText>
              </w:r>
            </w:del>
          </w:p>
        </w:tc>
        <w:tc>
          <w:tcPr>
            <w:tcW w:w="850" w:type="dxa"/>
            <w:shd w:val="clear" w:color="auto" w:fill="auto"/>
          </w:tcPr>
          <w:p w14:paraId="06EB90AE" w14:textId="667F85FE" w:rsidR="00AE5AC2" w:rsidRPr="005410BD" w:rsidDel="00F74FDE" w:rsidRDefault="00AE5AC2" w:rsidP="00004E02">
            <w:pPr>
              <w:keepNext/>
              <w:widowControl w:val="0"/>
              <w:rPr>
                <w:del w:id="862" w:author="MCC160" w:date="2022-03-14T13:04:00Z"/>
                <w:rFonts w:ascii="Arial" w:hAnsi="Arial" w:cs="Arial"/>
                <w:sz w:val="18"/>
                <w:szCs w:val="18"/>
              </w:rPr>
            </w:pPr>
            <w:del w:id="863" w:author="MCC160" w:date="2022-03-14T13:04:00Z">
              <w:r w:rsidRPr="005410BD" w:rsidDel="00F74FDE">
                <w:rPr>
                  <w:rFonts w:ascii="Arial" w:hAnsi="Arial" w:cs="Arial"/>
                  <w:sz w:val="18"/>
                  <w:szCs w:val="18"/>
                </w:rPr>
                <w:delText>-</w:delText>
              </w:r>
            </w:del>
          </w:p>
        </w:tc>
      </w:tr>
      <w:tr w:rsidR="00874FE9" w:rsidRPr="005410BD" w14:paraId="649356DC" w14:textId="77777777" w:rsidTr="00004E02">
        <w:tc>
          <w:tcPr>
            <w:tcW w:w="534" w:type="dxa"/>
            <w:shd w:val="clear" w:color="auto" w:fill="auto"/>
          </w:tcPr>
          <w:p w14:paraId="02132D8B" w14:textId="77777777" w:rsidR="00874FE9" w:rsidRPr="005410BD" w:rsidRDefault="00874FE9" w:rsidP="00874FE9">
            <w:pPr>
              <w:pStyle w:val="TAC"/>
              <w:keepLines w:val="0"/>
              <w:widowControl w:val="0"/>
            </w:pPr>
            <w:r w:rsidRPr="005410BD">
              <w:t>1</w:t>
            </w:r>
          </w:p>
        </w:tc>
        <w:tc>
          <w:tcPr>
            <w:tcW w:w="3968" w:type="dxa"/>
            <w:shd w:val="clear" w:color="auto" w:fill="auto"/>
          </w:tcPr>
          <w:p w14:paraId="34C6EB50" w14:textId="7EB927C3" w:rsidR="00874FE9" w:rsidRPr="005410BD" w:rsidRDefault="00874FE9" w:rsidP="00874FE9">
            <w:pPr>
              <w:pStyle w:val="TAL"/>
              <w:keepLines w:val="0"/>
              <w:widowControl w:val="0"/>
            </w:pPr>
            <w:ins w:id="864" w:author="MCC160" w:date="2022-03-14T13:55:00Z">
              <w:r w:rsidRPr="005410BD">
                <w:rPr>
                  <w:lang w:eastAsia="ko-KR"/>
                </w:rPr>
                <w:t xml:space="preserve">Check: Is the test procedure for MCX CT session establishment/modification without provisional responses other than 100 Trying as described in TS 36.579-1 [2] Table 5.3.4.3-1 </w:t>
              </w:r>
            </w:ins>
            <w:del w:id="865" w:author="MCC160" w:date="2022-03-14T13:55:00Z">
              <w:r w:rsidRPr="005410BD" w:rsidDel="00874FE9">
                <w:delText xml:space="preserve">The SS (MCVideo server) sends SIP INVITE to request </w:delText>
              </w:r>
            </w:del>
            <w:ins w:id="866" w:author="MCC160" w:date="2022-03-14T13:55:00Z">
              <w:r w:rsidRPr="005410BD">
                <w:t xml:space="preserve"> to </w:t>
              </w:r>
            </w:ins>
            <w:r w:rsidRPr="005410BD">
              <w:t>establish</w:t>
            </w:r>
            <w:del w:id="867" w:author="MCC160" w:date="2022-03-14T13:55:00Z">
              <w:r w:rsidRPr="005410BD" w:rsidDel="00874FE9">
                <w:delText>ment of</w:delText>
              </w:r>
            </w:del>
            <w:r w:rsidRPr="005410BD">
              <w:t xml:space="preserve"> an MCVideo private call, On-demand Automatic Commencement Mode, no force of Automatic Commencement, applying End-to-end communication security with Transmission Control including a "text/plain" MIME body</w:t>
            </w:r>
            <w:ins w:id="868" w:author="MCC160" w:date="2022-03-14T13:55:00Z">
              <w:r w:rsidRPr="005410BD">
                <w:t xml:space="preserve"> correctly </w:t>
              </w:r>
            </w:ins>
            <w:ins w:id="869" w:author="MCC160" w:date="2022-03-14T13:56:00Z">
              <w:r w:rsidRPr="005410BD">
                <w:t>performed?</w:t>
              </w:r>
            </w:ins>
            <w:del w:id="870" w:author="MCC160" w:date="2022-03-14T13:55:00Z">
              <w:r w:rsidRPr="005410BD" w:rsidDel="00874FE9">
                <w:delText>.</w:delText>
              </w:r>
            </w:del>
          </w:p>
        </w:tc>
        <w:tc>
          <w:tcPr>
            <w:tcW w:w="708" w:type="dxa"/>
            <w:shd w:val="clear" w:color="auto" w:fill="auto"/>
          </w:tcPr>
          <w:p w14:paraId="4E3E3049" w14:textId="59DCBBA9" w:rsidR="00874FE9" w:rsidRPr="005410BD" w:rsidRDefault="00874FE9" w:rsidP="00874FE9">
            <w:pPr>
              <w:pStyle w:val="TAC"/>
              <w:keepLines w:val="0"/>
              <w:widowControl w:val="0"/>
            </w:pPr>
            <w:ins w:id="871" w:author="MCC160" w:date="2022-03-14T13:56:00Z">
              <w:r w:rsidRPr="005410BD">
                <w:t>-</w:t>
              </w:r>
            </w:ins>
            <w:del w:id="872" w:author="MCC160" w:date="2022-03-14T13:56:00Z">
              <w:r w:rsidRPr="005410BD" w:rsidDel="00283F67">
                <w:delText>&lt;--</w:delText>
              </w:r>
            </w:del>
          </w:p>
        </w:tc>
        <w:tc>
          <w:tcPr>
            <w:tcW w:w="2978" w:type="dxa"/>
            <w:shd w:val="clear" w:color="auto" w:fill="auto"/>
          </w:tcPr>
          <w:p w14:paraId="42CF314B" w14:textId="2FB770AA" w:rsidR="00874FE9" w:rsidRPr="005410BD" w:rsidRDefault="00874FE9" w:rsidP="00874FE9">
            <w:pPr>
              <w:pStyle w:val="TAL"/>
              <w:keepLines w:val="0"/>
              <w:widowControl w:val="0"/>
            </w:pPr>
            <w:ins w:id="873" w:author="MCC160" w:date="2022-03-14T13:56:00Z">
              <w:r w:rsidRPr="005410BD">
                <w:t>-</w:t>
              </w:r>
            </w:ins>
            <w:del w:id="874" w:author="MCC160" w:date="2022-03-14T13:56:00Z">
              <w:r w:rsidRPr="005410BD" w:rsidDel="00283F67">
                <w:delText>SIP INVITE</w:delText>
              </w:r>
            </w:del>
          </w:p>
        </w:tc>
        <w:tc>
          <w:tcPr>
            <w:tcW w:w="565" w:type="dxa"/>
            <w:shd w:val="clear" w:color="auto" w:fill="auto"/>
          </w:tcPr>
          <w:p w14:paraId="21A2DCBF" w14:textId="036457CD" w:rsidR="00874FE9" w:rsidRPr="005410BD" w:rsidRDefault="00874FE9" w:rsidP="00874FE9">
            <w:pPr>
              <w:pStyle w:val="TAC"/>
              <w:keepLines w:val="0"/>
              <w:widowControl w:val="0"/>
            </w:pPr>
            <w:ins w:id="875" w:author="MCC160" w:date="2022-03-14T13:56:00Z">
              <w:r w:rsidRPr="005410BD">
                <w:t>1</w:t>
              </w:r>
            </w:ins>
            <w:del w:id="876" w:author="MCC160" w:date="2022-03-14T13:56:00Z">
              <w:r w:rsidRPr="005410BD" w:rsidDel="00D524C6">
                <w:delText>-</w:delText>
              </w:r>
            </w:del>
          </w:p>
        </w:tc>
        <w:tc>
          <w:tcPr>
            <w:tcW w:w="850" w:type="dxa"/>
            <w:shd w:val="clear" w:color="auto" w:fill="auto"/>
          </w:tcPr>
          <w:p w14:paraId="7FFB3E56" w14:textId="15324F0D" w:rsidR="00874FE9" w:rsidRPr="005410BD" w:rsidRDefault="00874FE9" w:rsidP="00874FE9">
            <w:pPr>
              <w:keepNext/>
              <w:widowControl w:val="0"/>
              <w:rPr>
                <w:rFonts w:ascii="Arial" w:hAnsi="Arial" w:cs="Arial"/>
                <w:sz w:val="18"/>
                <w:szCs w:val="18"/>
              </w:rPr>
            </w:pPr>
            <w:ins w:id="877" w:author="MCC160" w:date="2022-03-14T13:56:00Z">
              <w:r w:rsidRPr="005410BD">
                <w:rPr>
                  <w:rFonts w:ascii="Arial" w:hAnsi="Arial" w:cs="Arial"/>
                  <w:sz w:val="18"/>
                  <w:szCs w:val="18"/>
                </w:rPr>
                <w:t>P</w:t>
              </w:r>
            </w:ins>
            <w:del w:id="878" w:author="MCC160" w:date="2022-03-14T13:56:00Z">
              <w:r w:rsidRPr="005410BD" w:rsidDel="00D524C6">
                <w:rPr>
                  <w:rFonts w:ascii="Arial" w:hAnsi="Arial" w:cs="Arial"/>
                  <w:sz w:val="18"/>
                  <w:szCs w:val="18"/>
                </w:rPr>
                <w:delText>-</w:delText>
              </w:r>
            </w:del>
          </w:p>
        </w:tc>
      </w:tr>
      <w:tr w:rsidR="00AE5AC2" w:rsidRPr="005410BD" w14:paraId="56773CFB" w14:textId="77777777" w:rsidTr="00004E02">
        <w:trPr>
          <w:trHeight w:val="233"/>
        </w:trPr>
        <w:tc>
          <w:tcPr>
            <w:tcW w:w="534" w:type="dxa"/>
            <w:shd w:val="clear" w:color="auto" w:fill="auto"/>
          </w:tcPr>
          <w:p w14:paraId="03782C3D" w14:textId="1318CFCA" w:rsidR="00AE5AC2" w:rsidRPr="005410BD" w:rsidRDefault="00874FE9" w:rsidP="00004E02">
            <w:pPr>
              <w:pStyle w:val="TAC"/>
              <w:keepNext w:val="0"/>
              <w:keepLines w:val="0"/>
              <w:widowControl w:val="0"/>
            </w:pPr>
            <w:ins w:id="879" w:author="MCC160" w:date="2022-03-14T13:56:00Z">
              <w:r w:rsidRPr="005410BD">
                <w:t>2a1-4</w:t>
              </w:r>
            </w:ins>
            <w:del w:id="880" w:author="MCC160" w:date="2022-03-14T13:56:00Z">
              <w:r w:rsidR="00AE5AC2" w:rsidRPr="005410BD" w:rsidDel="00874FE9">
                <w:delText>-</w:delText>
              </w:r>
            </w:del>
          </w:p>
        </w:tc>
        <w:tc>
          <w:tcPr>
            <w:tcW w:w="3968" w:type="dxa"/>
            <w:shd w:val="clear" w:color="auto" w:fill="auto"/>
          </w:tcPr>
          <w:p w14:paraId="3445CC5E" w14:textId="1D830A2D" w:rsidR="00AE5AC2" w:rsidRPr="005410BD" w:rsidRDefault="00AE5AC2" w:rsidP="00004E02">
            <w:pPr>
              <w:spacing w:after="0"/>
              <w:rPr>
                <w:rFonts w:cs="Calibri"/>
                <w:color w:val="000000"/>
                <w:sz w:val="18"/>
                <w:szCs w:val="18"/>
              </w:rPr>
            </w:pPr>
            <w:del w:id="881" w:author="MCC160" w:date="2022-03-14T13:56:00Z">
              <w:r w:rsidRPr="005410BD" w:rsidDel="00874FE9">
                <w:rPr>
                  <w:rFonts w:ascii="Arial" w:hAnsi="Arial" w:cs="Arial"/>
                  <w:sz w:val="18"/>
                  <w:szCs w:val="18"/>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ins w:id="882" w:author="MCC160" w:date="2022-03-14T13:56:00Z">
              <w:r w:rsidR="00874FE9" w:rsidRPr="005410BD">
                <w:rPr>
                  <w:rFonts w:ascii="Arial" w:hAnsi="Arial" w:cs="Arial"/>
                  <w:sz w:val="18"/>
                  <w:szCs w:val="18"/>
                  <w:bdr w:val="none" w:sz="0" w:space="0" w:color="auto" w:frame="1"/>
                  <w:shd w:val="clear" w:color="auto" w:fill="FFFFFF"/>
                </w:rPr>
                <w:t>Void</w:t>
              </w:r>
            </w:ins>
          </w:p>
        </w:tc>
        <w:tc>
          <w:tcPr>
            <w:tcW w:w="708" w:type="dxa"/>
            <w:shd w:val="clear" w:color="auto" w:fill="auto"/>
          </w:tcPr>
          <w:p w14:paraId="74BE126E" w14:textId="77777777" w:rsidR="00AE5AC2" w:rsidRPr="005410BD" w:rsidRDefault="00AE5AC2" w:rsidP="00004E02">
            <w:pPr>
              <w:pStyle w:val="TAC"/>
              <w:keepNext w:val="0"/>
              <w:keepLines w:val="0"/>
              <w:widowControl w:val="0"/>
            </w:pPr>
            <w:r w:rsidRPr="005410BD">
              <w:t>-</w:t>
            </w:r>
          </w:p>
        </w:tc>
        <w:tc>
          <w:tcPr>
            <w:tcW w:w="2978" w:type="dxa"/>
            <w:shd w:val="clear" w:color="auto" w:fill="auto"/>
          </w:tcPr>
          <w:p w14:paraId="3AD5EF76"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3C50521E" w14:textId="77777777" w:rsidR="00AE5AC2" w:rsidRPr="005410BD" w:rsidRDefault="00AE5AC2" w:rsidP="00004E02">
            <w:pPr>
              <w:pStyle w:val="TAC"/>
              <w:keepNext w:val="0"/>
              <w:keepLines w:val="0"/>
              <w:widowControl w:val="0"/>
            </w:pPr>
            <w:r w:rsidRPr="005410BD">
              <w:t>-</w:t>
            </w:r>
          </w:p>
        </w:tc>
        <w:tc>
          <w:tcPr>
            <w:tcW w:w="850" w:type="dxa"/>
            <w:shd w:val="clear" w:color="auto" w:fill="auto"/>
          </w:tcPr>
          <w:p w14:paraId="706B10FA" w14:textId="77777777" w:rsidR="00AE5AC2" w:rsidRPr="005410BD" w:rsidRDefault="00AE5AC2" w:rsidP="00004E02">
            <w:pPr>
              <w:rPr>
                <w:rFonts w:ascii="Arial" w:hAnsi="Arial" w:cs="Arial"/>
                <w:sz w:val="18"/>
                <w:szCs w:val="18"/>
              </w:rPr>
            </w:pPr>
            <w:r w:rsidRPr="005410BD">
              <w:rPr>
                <w:rFonts w:ascii="Arial" w:hAnsi="Arial" w:cs="Arial"/>
                <w:sz w:val="18"/>
                <w:szCs w:val="18"/>
              </w:rPr>
              <w:t>-</w:t>
            </w:r>
          </w:p>
        </w:tc>
      </w:tr>
      <w:tr w:rsidR="00AE5AC2" w:rsidRPr="005410BD" w:rsidDel="00874FE9" w14:paraId="6A84175B" w14:textId="1CDEF965" w:rsidTr="00004E02">
        <w:trPr>
          <w:del w:id="883" w:author="MCC160" w:date="2022-03-14T13:58:00Z"/>
        </w:trPr>
        <w:tc>
          <w:tcPr>
            <w:tcW w:w="534" w:type="dxa"/>
            <w:shd w:val="clear" w:color="auto" w:fill="auto"/>
          </w:tcPr>
          <w:p w14:paraId="376B5442" w14:textId="1688621C" w:rsidR="00AE5AC2" w:rsidRPr="005410BD" w:rsidDel="00874FE9" w:rsidRDefault="00AE5AC2" w:rsidP="00004E02">
            <w:pPr>
              <w:pStyle w:val="TAC"/>
              <w:keepNext w:val="0"/>
              <w:keepLines w:val="0"/>
              <w:widowControl w:val="0"/>
              <w:rPr>
                <w:del w:id="884" w:author="MCC160" w:date="2022-03-14T13:58:00Z"/>
              </w:rPr>
            </w:pPr>
            <w:del w:id="885" w:author="MCC160" w:date="2022-03-14T13:58:00Z">
              <w:r w:rsidRPr="005410BD" w:rsidDel="00874FE9">
                <w:delText>2a1</w:delText>
              </w:r>
            </w:del>
          </w:p>
        </w:tc>
        <w:tc>
          <w:tcPr>
            <w:tcW w:w="3968" w:type="dxa"/>
            <w:shd w:val="clear" w:color="auto" w:fill="auto"/>
          </w:tcPr>
          <w:p w14:paraId="2B8C311C" w14:textId="70E6DE49" w:rsidR="00AE5AC2" w:rsidRPr="005410BD" w:rsidDel="00874FE9" w:rsidRDefault="00AE5AC2" w:rsidP="00004E02">
            <w:pPr>
              <w:pStyle w:val="TAL"/>
              <w:keepNext w:val="0"/>
              <w:keepLines w:val="0"/>
              <w:widowControl w:val="0"/>
              <w:rPr>
                <w:del w:id="886" w:author="MCC160" w:date="2022-03-14T13:58:00Z"/>
              </w:rPr>
            </w:pPr>
            <w:del w:id="887" w:author="MCC160" w:date="2022-03-14T13:58:00Z">
              <w:r w:rsidRPr="005410BD" w:rsidDel="00874FE9">
                <w:delText>The UE (MCVideo Client) sends a SIP 100 (Trying) message.</w:delText>
              </w:r>
            </w:del>
          </w:p>
        </w:tc>
        <w:tc>
          <w:tcPr>
            <w:tcW w:w="708" w:type="dxa"/>
            <w:shd w:val="clear" w:color="auto" w:fill="auto"/>
          </w:tcPr>
          <w:p w14:paraId="3C44BD70" w14:textId="380CDB52" w:rsidR="00AE5AC2" w:rsidRPr="005410BD" w:rsidDel="00874FE9" w:rsidRDefault="00AE5AC2" w:rsidP="00004E02">
            <w:pPr>
              <w:pStyle w:val="TAC"/>
              <w:keepNext w:val="0"/>
              <w:keepLines w:val="0"/>
              <w:widowControl w:val="0"/>
              <w:rPr>
                <w:del w:id="888" w:author="MCC160" w:date="2022-03-14T13:58:00Z"/>
              </w:rPr>
            </w:pPr>
            <w:del w:id="889" w:author="MCC160" w:date="2022-03-14T13:58:00Z">
              <w:r w:rsidRPr="005410BD" w:rsidDel="00874FE9">
                <w:delText>--&gt;</w:delText>
              </w:r>
            </w:del>
          </w:p>
        </w:tc>
        <w:tc>
          <w:tcPr>
            <w:tcW w:w="2978" w:type="dxa"/>
            <w:shd w:val="clear" w:color="auto" w:fill="auto"/>
          </w:tcPr>
          <w:p w14:paraId="3424495B" w14:textId="7732A489" w:rsidR="00AE5AC2" w:rsidRPr="005410BD" w:rsidDel="00874FE9" w:rsidRDefault="00AE5AC2" w:rsidP="00004E02">
            <w:pPr>
              <w:pStyle w:val="TAL"/>
              <w:keepNext w:val="0"/>
              <w:keepLines w:val="0"/>
              <w:widowControl w:val="0"/>
              <w:rPr>
                <w:del w:id="890" w:author="MCC160" w:date="2022-03-14T13:58:00Z"/>
              </w:rPr>
            </w:pPr>
            <w:del w:id="891" w:author="MCC160" w:date="2022-03-14T13:58:00Z">
              <w:r w:rsidRPr="005410BD" w:rsidDel="00874FE9">
                <w:delText>SIP 100 (Trying)</w:delText>
              </w:r>
            </w:del>
          </w:p>
        </w:tc>
        <w:tc>
          <w:tcPr>
            <w:tcW w:w="565" w:type="dxa"/>
            <w:shd w:val="clear" w:color="auto" w:fill="auto"/>
          </w:tcPr>
          <w:p w14:paraId="6F1EEF76" w14:textId="4532BD5C" w:rsidR="00AE5AC2" w:rsidRPr="005410BD" w:rsidDel="00874FE9" w:rsidRDefault="00AE5AC2" w:rsidP="00004E02">
            <w:pPr>
              <w:pStyle w:val="TAC"/>
              <w:keepNext w:val="0"/>
              <w:keepLines w:val="0"/>
              <w:widowControl w:val="0"/>
              <w:rPr>
                <w:del w:id="892" w:author="MCC160" w:date="2022-03-14T13:58:00Z"/>
              </w:rPr>
            </w:pPr>
            <w:del w:id="893" w:author="MCC160" w:date="2022-03-14T13:58:00Z">
              <w:r w:rsidRPr="005410BD" w:rsidDel="00874FE9">
                <w:delText>-</w:delText>
              </w:r>
            </w:del>
          </w:p>
        </w:tc>
        <w:tc>
          <w:tcPr>
            <w:tcW w:w="850" w:type="dxa"/>
            <w:shd w:val="clear" w:color="auto" w:fill="auto"/>
          </w:tcPr>
          <w:p w14:paraId="10D5860B" w14:textId="36E2262A" w:rsidR="00AE5AC2" w:rsidRPr="005410BD" w:rsidDel="00874FE9" w:rsidRDefault="00AE5AC2" w:rsidP="00004E02">
            <w:pPr>
              <w:rPr>
                <w:del w:id="894" w:author="MCC160" w:date="2022-03-14T13:58:00Z"/>
                <w:rFonts w:ascii="Arial" w:hAnsi="Arial" w:cs="Arial"/>
                <w:sz w:val="18"/>
                <w:szCs w:val="18"/>
              </w:rPr>
            </w:pPr>
            <w:del w:id="895" w:author="MCC160" w:date="2022-03-14T13:58:00Z">
              <w:r w:rsidRPr="005410BD" w:rsidDel="00874FE9">
                <w:rPr>
                  <w:rFonts w:ascii="Arial" w:hAnsi="Arial" w:cs="Arial"/>
                  <w:sz w:val="18"/>
                  <w:szCs w:val="18"/>
                </w:rPr>
                <w:delText>-</w:delText>
              </w:r>
            </w:del>
          </w:p>
        </w:tc>
      </w:tr>
      <w:tr w:rsidR="00AE5AC2" w:rsidRPr="005410BD" w:rsidDel="00874FE9" w14:paraId="1B8E5508" w14:textId="28D1D55B" w:rsidTr="00004E02">
        <w:trPr>
          <w:del w:id="896" w:author="MCC160" w:date="2022-03-14T13:58:00Z"/>
        </w:trPr>
        <w:tc>
          <w:tcPr>
            <w:tcW w:w="534" w:type="dxa"/>
            <w:shd w:val="clear" w:color="auto" w:fill="auto"/>
          </w:tcPr>
          <w:p w14:paraId="6880E336" w14:textId="261C9F52" w:rsidR="00AE5AC2" w:rsidRPr="005410BD" w:rsidDel="00874FE9" w:rsidRDefault="00AE5AC2" w:rsidP="00004E02">
            <w:pPr>
              <w:pStyle w:val="TAC"/>
              <w:keepNext w:val="0"/>
              <w:keepLines w:val="0"/>
              <w:widowControl w:val="0"/>
              <w:rPr>
                <w:del w:id="897" w:author="MCC160" w:date="2022-03-14T13:58:00Z"/>
              </w:rPr>
            </w:pPr>
            <w:del w:id="898" w:author="MCC160" w:date="2022-03-14T13:58:00Z">
              <w:r w:rsidRPr="005410BD" w:rsidDel="00874FE9">
                <w:delText>3</w:delText>
              </w:r>
            </w:del>
          </w:p>
        </w:tc>
        <w:tc>
          <w:tcPr>
            <w:tcW w:w="3968" w:type="dxa"/>
            <w:shd w:val="clear" w:color="auto" w:fill="auto"/>
          </w:tcPr>
          <w:p w14:paraId="339970B3" w14:textId="5A8E801A" w:rsidR="00AE5AC2" w:rsidRPr="005410BD" w:rsidDel="00874FE9" w:rsidRDefault="00AE5AC2" w:rsidP="00004E02">
            <w:pPr>
              <w:pStyle w:val="TAL"/>
              <w:keepNext w:val="0"/>
              <w:keepLines w:val="0"/>
              <w:widowControl w:val="0"/>
              <w:rPr>
                <w:del w:id="899" w:author="MCC160" w:date="2022-03-14T13:58:00Z"/>
              </w:rPr>
            </w:pPr>
            <w:del w:id="900" w:author="MCC160" w:date="2022-03-14T13:58:00Z">
              <w:r w:rsidRPr="005410BD" w:rsidDel="00874FE9">
                <w:delText>Check: Does the UE (MCVideo client) send a SIP 200 (OK) accepting the establishment of an MCVideo private call, On-demand Automatic Commencement Mode applying End-to-end communication security with Transmission Control?</w:delText>
              </w:r>
            </w:del>
          </w:p>
        </w:tc>
        <w:tc>
          <w:tcPr>
            <w:tcW w:w="708" w:type="dxa"/>
            <w:shd w:val="clear" w:color="auto" w:fill="auto"/>
          </w:tcPr>
          <w:p w14:paraId="208553F4" w14:textId="3DE922A9" w:rsidR="00AE5AC2" w:rsidRPr="005410BD" w:rsidDel="00874FE9" w:rsidRDefault="00AE5AC2" w:rsidP="00004E02">
            <w:pPr>
              <w:pStyle w:val="TAC"/>
              <w:keepNext w:val="0"/>
              <w:keepLines w:val="0"/>
              <w:widowControl w:val="0"/>
              <w:rPr>
                <w:del w:id="901" w:author="MCC160" w:date="2022-03-14T13:58:00Z"/>
              </w:rPr>
            </w:pPr>
            <w:del w:id="902" w:author="MCC160" w:date="2022-03-14T13:58:00Z">
              <w:r w:rsidRPr="005410BD" w:rsidDel="00874FE9">
                <w:delText>--&gt;</w:delText>
              </w:r>
            </w:del>
          </w:p>
        </w:tc>
        <w:tc>
          <w:tcPr>
            <w:tcW w:w="2978" w:type="dxa"/>
            <w:shd w:val="clear" w:color="auto" w:fill="auto"/>
          </w:tcPr>
          <w:p w14:paraId="35F271B6" w14:textId="3C8B262A" w:rsidR="00AE5AC2" w:rsidRPr="005410BD" w:rsidDel="00874FE9" w:rsidRDefault="00AE5AC2" w:rsidP="00004E02">
            <w:pPr>
              <w:pStyle w:val="TAL"/>
              <w:keepNext w:val="0"/>
              <w:keepLines w:val="0"/>
              <w:widowControl w:val="0"/>
              <w:rPr>
                <w:del w:id="903" w:author="MCC160" w:date="2022-03-14T13:58:00Z"/>
              </w:rPr>
            </w:pPr>
            <w:del w:id="904" w:author="MCC160" w:date="2022-03-14T13:58:00Z">
              <w:r w:rsidRPr="005410BD" w:rsidDel="00874FE9">
                <w:delText>SIP 200 (OK)</w:delText>
              </w:r>
            </w:del>
          </w:p>
        </w:tc>
        <w:tc>
          <w:tcPr>
            <w:tcW w:w="565" w:type="dxa"/>
            <w:shd w:val="clear" w:color="auto" w:fill="auto"/>
          </w:tcPr>
          <w:p w14:paraId="31012431" w14:textId="6786EF9B" w:rsidR="00AE5AC2" w:rsidRPr="005410BD" w:rsidDel="00874FE9" w:rsidRDefault="00AE5AC2" w:rsidP="00004E02">
            <w:pPr>
              <w:pStyle w:val="TAC"/>
              <w:keepNext w:val="0"/>
              <w:keepLines w:val="0"/>
              <w:widowControl w:val="0"/>
              <w:rPr>
                <w:del w:id="905" w:author="MCC160" w:date="2022-03-14T13:58:00Z"/>
              </w:rPr>
            </w:pPr>
            <w:del w:id="906" w:author="MCC160" w:date="2022-03-14T13:58:00Z">
              <w:r w:rsidRPr="005410BD" w:rsidDel="00874FE9">
                <w:delText>1</w:delText>
              </w:r>
            </w:del>
          </w:p>
        </w:tc>
        <w:tc>
          <w:tcPr>
            <w:tcW w:w="850" w:type="dxa"/>
            <w:shd w:val="clear" w:color="auto" w:fill="auto"/>
          </w:tcPr>
          <w:p w14:paraId="13D633CF" w14:textId="0BCF3FDE" w:rsidR="00AE5AC2" w:rsidRPr="005410BD" w:rsidDel="00874FE9" w:rsidRDefault="00AE5AC2" w:rsidP="00004E02">
            <w:pPr>
              <w:rPr>
                <w:del w:id="907" w:author="MCC160" w:date="2022-03-14T13:58:00Z"/>
                <w:rFonts w:ascii="Arial" w:hAnsi="Arial" w:cs="Arial"/>
                <w:sz w:val="18"/>
                <w:szCs w:val="18"/>
              </w:rPr>
            </w:pPr>
            <w:del w:id="908" w:author="MCC160" w:date="2022-03-14T13:58:00Z">
              <w:r w:rsidRPr="005410BD" w:rsidDel="00874FE9">
                <w:rPr>
                  <w:rFonts w:ascii="Arial" w:hAnsi="Arial" w:cs="Arial"/>
                  <w:sz w:val="18"/>
                  <w:szCs w:val="18"/>
                </w:rPr>
                <w:delText>P</w:delText>
              </w:r>
            </w:del>
          </w:p>
        </w:tc>
      </w:tr>
      <w:tr w:rsidR="00AE5AC2" w:rsidRPr="005410BD" w:rsidDel="00874FE9" w14:paraId="7DCB9C9A" w14:textId="163397C5" w:rsidTr="00004E02">
        <w:trPr>
          <w:del w:id="909" w:author="MCC160" w:date="2022-03-14T13:58:00Z"/>
        </w:trPr>
        <w:tc>
          <w:tcPr>
            <w:tcW w:w="534" w:type="dxa"/>
            <w:shd w:val="clear" w:color="auto" w:fill="auto"/>
          </w:tcPr>
          <w:p w14:paraId="3E60DCA9" w14:textId="43125F6B" w:rsidR="00AE5AC2" w:rsidRPr="005410BD" w:rsidDel="00874FE9" w:rsidRDefault="00AE5AC2" w:rsidP="00004E02">
            <w:pPr>
              <w:pStyle w:val="TAC"/>
              <w:keepNext w:val="0"/>
              <w:keepLines w:val="0"/>
              <w:widowControl w:val="0"/>
              <w:rPr>
                <w:del w:id="910" w:author="MCC160" w:date="2022-03-14T13:58:00Z"/>
              </w:rPr>
            </w:pPr>
            <w:del w:id="911" w:author="MCC160" w:date="2022-03-14T13:58:00Z">
              <w:r w:rsidRPr="005410BD" w:rsidDel="00874FE9">
                <w:delText>4</w:delText>
              </w:r>
            </w:del>
          </w:p>
        </w:tc>
        <w:tc>
          <w:tcPr>
            <w:tcW w:w="3968" w:type="dxa"/>
            <w:shd w:val="clear" w:color="auto" w:fill="auto"/>
          </w:tcPr>
          <w:p w14:paraId="24FE278C" w14:textId="58714C69" w:rsidR="00AE5AC2" w:rsidRPr="005410BD" w:rsidDel="00874FE9" w:rsidRDefault="00AE5AC2" w:rsidP="00004E02">
            <w:pPr>
              <w:pStyle w:val="TAL"/>
              <w:keepNext w:val="0"/>
              <w:keepLines w:val="0"/>
              <w:widowControl w:val="0"/>
              <w:rPr>
                <w:del w:id="912" w:author="MCC160" w:date="2022-03-14T13:58:00Z"/>
              </w:rPr>
            </w:pPr>
            <w:del w:id="913" w:author="MCC160" w:date="2022-03-14T13:58:00Z">
              <w:r w:rsidRPr="005410BD" w:rsidDel="00874FE9">
                <w:delText>The SS responds with a SIP ACK to acknowledge the SIP 200 (OK) message?</w:delText>
              </w:r>
            </w:del>
          </w:p>
          <w:p w14:paraId="453FEBC4" w14:textId="65177531" w:rsidR="00AE5AC2" w:rsidRPr="005410BD" w:rsidDel="00874FE9" w:rsidRDefault="00AE5AC2" w:rsidP="00004E02">
            <w:pPr>
              <w:pStyle w:val="TAL"/>
              <w:keepNext w:val="0"/>
              <w:keepLines w:val="0"/>
              <w:widowControl w:val="0"/>
              <w:rPr>
                <w:del w:id="914" w:author="MCC160" w:date="2022-03-14T13:58:00Z"/>
                <w:color w:val="FF0000"/>
              </w:rPr>
            </w:pPr>
            <w:del w:id="915" w:author="MCC160" w:date="2022-03-14T13:58:00Z">
              <w:r w:rsidRPr="005410BD" w:rsidDel="00874FE9">
                <w:rPr>
                  <w:color w:val="FF0000"/>
                </w:rPr>
                <w:delText>Editor's note: may need a fix using 'Does..' or a verdict.</w:delText>
              </w:r>
            </w:del>
          </w:p>
        </w:tc>
        <w:tc>
          <w:tcPr>
            <w:tcW w:w="708" w:type="dxa"/>
            <w:shd w:val="clear" w:color="auto" w:fill="auto"/>
          </w:tcPr>
          <w:p w14:paraId="4044AA1A" w14:textId="6C8A2F60" w:rsidR="00AE5AC2" w:rsidRPr="005410BD" w:rsidDel="00874FE9" w:rsidRDefault="00AE5AC2" w:rsidP="00004E02">
            <w:pPr>
              <w:pStyle w:val="TAC"/>
              <w:keepNext w:val="0"/>
              <w:keepLines w:val="0"/>
              <w:widowControl w:val="0"/>
              <w:rPr>
                <w:del w:id="916" w:author="MCC160" w:date="2022-03-14T13:58:00Z"/>
              </w:rPr>
            </w:pPr>
            <w:del w:id="917" w:author="MCC160" w:date="2022-03-14T13:58:00Z">
              <w:r w:rsidRPr="005410BD" w:rsidDel="00874FE9">
                <w:delText>&lt;--</w:delText>
              </w:r>
            </w:del>
          </w:p>
        </w:tc>
        <w:tc>
          <w:tcPr>
            <w:tcW w:w="2978" w:type="dxa"/>
            <w:shd w:val="clear" w:color="auto" w:fill="auto"/>
          </w:tcPr>
          <w:p w14:paraId="253E7081" w14:textId="5373889A" w:rsidR="00AE5AC2" w:rsidRPr="005410BD" w:rsidDel="00874FE9" w:rsidRDefault="00AE5AC2" w:rsidP="00004E02">
            <w:pPr>
              <w:pStyle w:val="TAL"/>
              <w:keepNext w:val="0"/>
              <w:keepLines w:val="0"/>
              <w:widowControl w:val="0"/>
              <w:rPr>
                <w:del w:id="918" w:author="MCC160" w:date="2022-03-14T13:58:00Z"/>
              </w:rPr>
            </w:pPr>
            <w:del w:id="919" w:author="MCC160" w:date="2022-03-14T13:58:00Z">
              <w:r w:rsidRPr="005410BD" w:rsidDel="00874FE9">
                <w:delText>SIP ACK</w:delText>
              </w:r>
            </w:del>
          </w:p>
        </w:tc>
        <w:tc>
          <w:tcPr>
            <w:tcW w:w="565" w:type="dxa"/>
            <w:shd w:val="clear" w:color="auto" w:fill="auto"/>
          </w:tcPr>
          <w:p w14:paraId="676EBC29" w14:textId="13EE83EE" w:rsidR="00AE5AC2" w:rsidRPr="005410BD" w:rsidDel="00874FE9" w:rsidRDefault="00AE5AC2" w:rsidP="00004E02">
            <w:pPr>
              <w:pStyle w:val="TAC"/>
              <w:keepNext w:val="0"/>
              <w:keepLines w:val="0"/>
              <w:widowControl w:val="0"/>
              <w:rPr>
                <w:del w:id="920" w:author="MCC160" w:date="2022-03-14T13:58:00Z"/>
              </w:rPr>
            </w:pPr>
            <w:del w:id="921" w:author="MCC160" w:date="2022-03-14T13:58:00Z">
              <w:r w:rsidRPr="005410BD" w:rsidDel="00874FE9">
                <w:delText>-</w:delText>
              </w:r>
            </w:del>
          </w:p>
        </w:tc>
        <w:tc>
          <w:tcPr>
            <w:tcW w:w="850" w:type="dxa"/>
            <w:shd w:val="clear" w:color="auto" w:fill="auto"/>
          </w:tcPr>
          <w:p w14:paraId="1E354CAF" w14:textId="2452C3F0" w:rsidR="00AE5AC2" w:rsidRPr="005410BD" w:rsidDel="00874FE9" w:rsidRDefault="00AE5AC2" w:rsidP="00004E02">
            <w:pPr>
              <w:rPr>
                <w:del w:id="922" w:author="MCC160" w:date="2022-03-14T13:58:00Z"/>
                <w:rFonts w:ascii="Arial" w:hAnsi="Arial" w:cs="Arial"/>
                <w:sz w:val="18"/>
                <w:szCs w:val="18"/>
              </w:rPr>
            </w:pPr>
            <w:del w:id="923" w:author="MCC160" w:date="2022-03-14T13:58:00Z">
              <w:r w:rsidRPr="005410BD" w:rsidDel="00874FE9">
                <w:rPr>
                  <w:rFonts w:ascii="Arial" w:hAnsi="Arial" w:cs="Arial"/>
                  <w:sz w:val="18"/>
                  <w:szCs w:val="18"/>
                </w:rPr>
                <w:delText>-</w:delText>
              </w:r>
            </w:del>
          </w:p>
        </w:tc>
      </w:tr>
      <w:tr w:rsidR="00BA416E" w:rsidRPr="005410BD" w14:paraId="65CEFE4F" w14:textId="77777777" w:rsidTr="00004E02">
        <w:tc>
          <w:tcPr>
            <w:tcW w:w="534" w:type="dxa"/>
            <w:shd w:val="clear" w:color="auto" w:fill="auto"/>
          </w:tcPr>
          <w:p w14:paraId="0743C7A5" w14:textId="77777777" w:rsidR="00BA416E" w:rsidRPr="005410BD" w:rsidRDefault="00BA416E" w:rsidP="00BA416E">
            <w:pPr>
              <w:pStyle w:val="TAC"/>
              <w:keepNext w:val="0"/>
              <w:keepLines w:val="0"/>
              <w:widowControl w:val="0"/>
            </w:pPr>
            <w:r w:rsidRPr="005410BD">
              <w:t xml:space="preserve">5 </w:t>
            </w:r>
          </w:p>
        </w:tc>
        <w:tc>
          <w:tcPr>
            <w:tcW w:w="3968" w:type="dxa"/>
            <w:shd w:val="clear" w:color="auto" w:fill="auto"/>
          </w:tcPr>
          <w:p w14:paraId="4E4EB69E" w14:textId="11812E2F" w:rsidR="00BA416E" w:rsidRPr="005410BD" w:rsidRDefault="00BA416E" w:rsidP="00BA416E">
            <w:pPr>
              <w:pStyle w:val="TAL"/>
              <w:keepNext w:val="0"/>
              <w:keepLines w:val="0"/>
              <w:widowControl w:val="0"/>
            </w:pPr>
            <w:ins w:id="924" w:author="MCC160" w:date="2022-03-15T09:12:00Z">
              <w:r w:rsidRPr="005410BD">
                <w:t xml:space="preserve">Check: Is the test procedure MCVideo Media Transmission Notification and Request CT as described in </w:t>
              </w:r>
              <w:r w:rsidRPr="005410BD">
                <w:rPr>
                  <w:lang w:eastAsia="ko-KR"/>
                </w:rPr>
                <w:t>TS 36.579-1 [2] Table 5.3B.3.3-1 correctly performed?</w:t>
              </w:r>
            </w:ins>
            <w:del w:id="925" w:author="MCC160" w:date="2022-03-15T09:12:00Z">
              <w:r w:rsidRPr="005410BD" w:rsidDel="00BA416E">
                <w:delText>The SS sends a Transmission Granted message.</w:delText>
              </w:r>
            </w:del>
          </w:p>
        </w:tc>
        <w:tc>
          <w:tcPr>
            <w:tcW w:w="708" w:type="dxa"/>
            <w:shd w:val="clear" w:color="auto" w:fill="auto"/>
          </w:tcPr>
          <w:p w14:paraId="3CC0B5A6" w14:textId="1468F29F" w:rsidR="00BA416E" w:rsidRPr="005410BD" w:rsidRDefault="00BA416E" w:rsidP="00BA416E">
            <w:pPr>
              <w:pStyle w:val="TAC"/>
              <w:keepNext w:val="0"/>
              <w:keepLines w:val="0"/>
              <w:widowControl w:val="0"/>
            </w:pPr>
            <w:ins w:id="926" w:author="MCC160" w:date="2022-03-15T09:13:00Z">
              <w:r w:rsidRPr="005410BD">
                <w:t>-</w:t>
              </w:r>
            </w:ins>
            <w:del w:id="927" w:author="MCC160" w:date="2022-03-15T09:13:00Z">
              <w:r w:rsidRPr="005410BD" w:rsidDel="00A5729D">
                <w:delText>&lt;--</w:delText>
              </w:r>
            </w:del>
          </w:p>
        </w:tc>
        <w:tc>
          <w:tcPr>
            <w:tcW w:w="2978" w:type="dxa"/>
            <w:shd w:val="clear" w:color="auto" w:fill="auto"/>
          </w:tcPr>
          <w:p w14:paraId="48056A82" w14:textId="73639818" w:rsidR="00BA416E" w:rsidRPr="005410BD" w:rsidRDefault="00BA416E" w:rsidP="00BA416E">
            <w:pPr>
              <w:pStyle w:val="TAL"/>
              <w:keepNext w:val="0"/>
              <w:keepLines w:val="0"/>
              <w:widowControl w:val="0"/>
            </w:pPr>
            <w:ins w:id="928" w:author="MCC160" w:date="2022-03-15T09:13:00Z">
              <w:r w:rsidRPr="005410BD">
                <w:t>-</w:t>
              </w:r>
            </w:ins>
            <w:del w:id="929" w:author="MCC160" w:date="2022-03-15T09:13:00Z">
              <w:r w:rsidRPr="005410BD" w:rsidDel="00A5729D">
                <w:delText>Transmission Granted</w:delText>
              </w:r>
            </w:del>
          </w:p>
        </w:tc>
        <w:tc>
          <w:tcPr>
            <w:tcW w:w="565" w:type="dxa"/>
            <w:shd w:val="clear" w:color="auto" w:fill="auto"/>
          </w:tcPr>
          <w:p w14:paraId="12D3E8D4" w14:textId="26ABAD10" w:rsidR="00BA416E" w:rsidRPr="005410BD" w:rsidRDefault="00BA416E" w:rsidP="00BA416E">
            <w:pPr>
              <w:pStyle w:val="TAC"/>
              <w:keepNext w:val="0"/>
              <w:keepLines w:val="0"/>
              <w:widowControl w:val="0"/>
            </w:pPr>
            <w:ins w:id="930" w:author="MCC160" w:date="2022-03-15T09:13:00Z">
              <w:r w:rsidRPr="005410BD">
                <w:t>1</w:t>
              </w:r>
            </w:ins>
            <w:del w:id="931" w:author="MCC160" w:date="2022-03-15T09:13:00Z">
              <w:r w:rsidRPr="005410BD" w:rsidDel="006C6055">
                <w:delText>-</w:delText>
              </w:r>
            </w:del>
          </w:p>
        </w:tc>
        <w:tc>
          <w:tcPr>
            <w:tcW w:w="850" w:type="dxa"/>
            <w:shd w:val="clear" w:color="auto" w:fill="auto"/>
          </w:tcPr>
          <w:p w14:paraId="6697BA32" w14:textId="615412ED" w:rsidR="00BA416E" w:rsidRPr="005410BD" w:rsidRDefault="00BA416E" w:rsidP="00BA416E">
            <w:pPr>
              <w:pStyle w:val="TAC"/>
            </w:pPr>
            <w:ins w:id="932" w:author="MCC160" w:date="2022-03-15T09:13:00Z">
              <w:r w:rsidRPr="005410BD">
                <w:t>P</w:t>
              </w:r>
            </w:ins>
            <w:del w:id="933" w:author="MCC160" w:date="2022-03-15T09:13:00Z">
              <w:r w:rsidRPr="005410BD" w:rsidDel="006C6055">
                <w:delText>-</w:delText>
              </w:r>
            </w:del>
          </w:p>
        </w:tc>
      </w:tr>
      <w:tr w:rsidR="00BA416E" w:rsidRPr="005410BD" w14:paraId="2D37BCA6" w14:textId="77777777" w:rsidTr="00004E02">
        <w:tc>
          <w:tcPr>
            <w:tcW w:w="534" w:type="dxa"/>
            <w:shd w:val="clear" w:color="auto" w:fill="auto"/>
          </w:tcPr>
          <w:p w14:paraId="50FEF6FD" w14:textId="77777777" w:rsidR="00BA416E" w:rsidRPr="005410BD" w:rsidRDefault="00BA416E" w:rsidP="00BA416E">
            <w:pPr>
              <w:pStyle w:val="TAC"/>
              <w:keepNext w:val="0"/>
              <w:keepLines w:val="0"/>
              <w:widowControl w:val="0"/>
            </w:pPr>
            <w:r w:rsidRPr="005410BD">
              <w:t>6</w:t>
            </w:r>
          </w:p>
        </w:tc>
        <w:tc>
          <w:tcPr>
            <w:tcW w:w="3968" w:type="dxa"/>
            <w:shd w:val="clear" w:color="auto" w:fill="auto"/>
          </w:tcPr>
          <w:p w14:paraId="60561D07" w14:textId="49610B22" w:rsidR="00BA416E" w:rsidRPr="005410BD" w:rsidRDefault="00BA416E" w:rsidP="00BA416E">
            <w:pPr>
              <w:pStyle w:val="TAL"/>
              <w:keepNext w:val="0"/>
              <w:keepLines w:val="0"/>
              <w:widowControl w:val="0"/>
            </w:pPr>
            <w:del w:id="934" w:author="MCC160" w:date="2022-03-15T09:13:00Z">
              <w:r w:rsidRPr="005410BD" w:rsidDel="00BA416E">
                <w:delText>Check: Does the UE send a Transmission Control ACK message?</w:delText>
              </w:r>
            </w:del>
            <w:ins w:id="935" w:author="MCC160" w:date="2022-03-15T09:13:00Z">
              <w:r w:rsidRPr="005410BD">
                <w:t>Void</w:t>
              </w:r>
            </w:ins>
          </w:p>
        </w:tc>
        <w:tc>
          <w:tcPr>
            <w:tcW w:w="708" w:type="dxa"/>
            <w:shd w:val="clear" w:color="auto" w:fill="auto"/>
          </w:tcPr>
          <w:p w14:paraId="62A47C91" w14:textId="6F9C1A9E" w:rsidR="00BA416E" w:rsidRPr="005410BD" w:rsidRDefault="00BA416E" w:rsidP="00BA416E">
            <w:pPr>
              <w:pStyle w:val="TAC"/>
              <w:keepNext w:val="0"/>
              <w:keepLines w:val="0"/>
              <w:widowControl w:val="0"/>
            </w:pPr>
            <w:ins w:id="936" w:author="MCC160" w:date="2022-03-15T09:13:00Z">
              <w:r w:rsidRPr="005410BD">
                <w:t>-</w:t>
              </w:r>
            </w:ins>
            <w:del w:id="937" w:author="MCC160" w:date="2022-03-15T09:13:00Z">
              <w:r w:rsidRPr="005410BD" w:rsidDel="00A5729D">
                <w:delText>--&gt;</w:delText>
              </w:r>
            </w:del>
          </w:p>
        </w:tc>
        <w:tc>
          <w:tcPr>
            <w:tcW w:w="2978" w:type="dxa"/>
            <w:shd w:val="clear" w:color="auto" w:fill="auto"/>
          </w:tcPr>
          <w:p w14:paraId="5B4BBD83" w14:textId="2FFB47DD" w:rsidR="00BA416E" w:rsidRPr="005410BD" w:rsidRDefault="00BA416E" w:rsidP="00BA416E">
            <w:pPr>
              <w:pStyle w:val="TAL"/>
              <w:keepNext w:val="0"/>
              <w:keepLines w:val="0"/>
              <w:widowControl w:val="0"/>
            </w:pPr>
            <w:ins w:id="938" w:author="MCC160" w:date="2022-03-15T09:13:00Z">
              <w:r w:rsidRPr="005410BD">
                <w:t>-</w:t>
              </w:r>
            </w:ins>
            <w:del w:id="939" w:author="MCC160" w:date="2022-03-15T09:13:00Z">
              <w:r w:rsidRPr="005410BD" w:rsidDel="00A5729D">
                <w:delText>Transmission Control ACK</w:delText>
              </w:r>
            </w:del>
          </w:p>
        </w:tc>
        <w:tc>
          <w:tcPr>
            <w:tcW w:w="565" w:type="dxa"/>
            <w:shd w:val="clear" w:color="auto" w:fill="auto"/>
          </w:tcPr>
          <w:p w14:paraId="03B22794" w14:textId="13D72A96" w:rsidR="00BA416E" w:rsidRPr="005410BD" w:rsidRDefault="00BA416E" w:rsidP="00BA416E">
            <w:pPr>
              <w:pStyle w:val="TAC"/>
              <w:keepNext w:val="0"/>
              <w:keepLines w:val="0"/>
              <w:widowControl w:val="0"/>
            </w:pPr>
            <w:ins w:id="940" w:author="MCC160" w:date="2022-03-15T09:13:00Z">
              <w:r w:rsidRPr="005410BD">
                <w:t>-</w:t>
              </w:r>
            </w:ins>
            <w:del w:id="941" w:author="MCC160" w:date="2022-03-15T09:13:00Z">
              <w:r w:rsidRPr="005410BD" w:rsidDel="00D5471C">
                <w:delText>1</w:delText>
              </w:r>
            </w:del>
          </w:p>
        </w:tc>
        <w:tc>
          <w:tcPr>
            <w:tcW w:w="850" w:type="dxa"/>
            <w:shd w:val="clear" w:color="auto" w:fill="auto"/>
          </w:tcPr>
          <w:p w14:paraId="64A51C33" w14:textId="745FA5D7" w:rsidR="00BA416E" w:rsidRPr="005410BD" w:rsidRDefault="00BA416E" w:rsidP="00BA416E">
            <w:pPr>
              <w:pStyle w:val="TAC"/>
            </w:pPr>
            <w:ins w:id="942" w:author="MCC160" w:date="2022-03-15T09:13:00Z">
              <w:r w:rsidRPr="005410BD">
                <w:rPr>
                  <w:rFonts w:cs="Arial"/>
                  <w:szCs w:val="18"/>
                </w:rPr>
                <w:t>-</w:t>
              </w:r>
            </w:ins>
            <w:del w:id="943" w:author="MCC160" w:date="2022-03-15T09:13:00Z">
              <w:r w:rsidRPr="005410BD" w:rsidDel="00D5471C">
                <w:delText>P</w:delText>
              </w:r>
            </w:del>
          </w:p>
        </w:tc>
      </w:tr>
      <w:tr w:rsidR="00BA416E" w:rsidRPr="005410BD" w14:paraId="1740BB1A" w14:textId="77777777" w:rsidTr="00004E02">
        <w:trPr>
          <w:ins w:id="944" w:author="MCC160" w:date="2022-03-15T09:13:00Z"/>
        </w:trPr>
        <w:tc>
          <w:tcPr>
            <w:tcW w:w="534" w:type="dxa"/>
            <w:shd w:val="clear" w:color="auto" w:fill="auto"/>
          </w:tcPr>
          <w:p w14:paraId="646AA648" w14:textId="4A166168" w:rsidR="00BA416E" w:rsidRPr="005410BD" w:rsidRDefault="00BA416E" w:rsidP="00BA416E">
            <w:pPr>
              <w:pStyle w:val="TAC"/>
              <w:keepNext w:val="0"/>
              <w:keepLines w:val="0"/>
              <w:widowControl w:val="0"/>
              <w:rPr>
                <w:ins w:id="945" w:author="MCC160" w:date="2022-03-15T09:13:00Z"/>
              </w:rPr>
            </w:pPr>
            <w:ins w:id="946" w:author="MCC160" w:date="2022-03-15T09:14:00Z">
              <w:r w:rsidRPr="005410BD">
                <w:t>6</w:t>
              </w:r>
            </w:ins>
            <w:ins w:id="947" w:author="MCC160" w:date="2022-03-15T09:28:00Z">
              <w:r w:rsidRPr="005410BD">
                <w:t>A</w:t>
              </w:r>
            </w:ins>
          </w:p>
        </w:tc>
        <w:tc>
          <w:tcPr>
            <w:tcW w:w="3968" w:type="dxa"/>
            <w:shd w:val="clear" w:color="auto" w:fill="auto"/>
          </w:tcPr>
          <w:p w14:paraId="6A7A12D0" w14:textId="075C07AC" w:rsidR="00BA416E" w:rsidRPr="005410BD" w:rsidDel="00BA416E" w:rsidRDefault="00BA416E" w:rsidP="00BA416E">
            <w:pPr>
              <w:pStyle w:val="TAL"/>
              <w:keepNext w:val="0"/>
              <w:keepLines w:val="0"/>
              <w:widowControl w:val="0"/>
              <w:rPr>
                <w:ins w:id="948" w:author="MCC160" w:date="2022-03-15T09:13:00Z"/>
              </w:rPr>
            </w:pPr>
            <w:ins w:id="949" w:author="MCC160" w:date="2022-03-15T09:14:00Z">
              <w:r w:rsidRPr="005410BD">
                <w:t>Check: Is the test procedure MCVideo Media Reception End Request CT</w:t>
              </w:r>
              <w:r w:rsidRPr="005410BD" w:rsidDel="00C50873">
                <w:t xml:space="preserve"> </w:t>
              </w:r>
              <w:r w:rsidRPr="005410BD">
                <w:t xml:space="preserve">as described in </w:t>
              </w:r>
              <w:r w:rsidRPr="005410BD">
                <w:rPr>
                  <w:lang w:eastAsia="ko-KR"/>
                </w:rPr>
                <w:t>TS 36.579-1 [2] Table 5.3B.10.3-1 correctly performed?</w:t>
              </w:r>
            </w:ins>
          </w:p>
        </w:tc>
        <w:tc>
          <w:tcPr>
            <w:tcW w:w="708" w:type="dxa"/>
            <w:shd w:val="clear" w:color="auto" w:fill="auto"/>
          </w:tcPr>
          <w:p w14:paraId="68309CA9" w14:textId="709F0316" w:rsidR="00BA416E" w:rsidRPr="005410BD" w:rsidRDefault="00BA416E" w:rsidP="00BA416E">
            <w:pPr>
              <w:pStyle w:val="TAC"/>
              <w:keepNext w:val="0"/>
              <w:keepLines w:val="0"/>
              <w:widowControl w:val="0"/>
              <w:rPr>
                <w:ins w:id="950" w:author="MCC160" w:date="2022-03-15T09:13:00Z"/>
              </w:rPr>
            </w:pPr>
            <w:ins w:id="951" w:author="MCC160" w:date="2022-03-15T09:14:00Z">
              <w:r w:rsidRPr="005410BD">
                <w:t>-</w:t>
              </w:r>
            </w:ins>
          </w:p>
        </w:tc>
        <w:tc>
          <w:tcPr>
            <w:tcW w:w="2978" w:type="dxa"/>
            <w:shd w:val="clear" w:color="auto" w:fill="auto"/>
          </w:tcPr>
          <w:p w14:paraId="2BF6FD33" w14:textId="1F464646" w:rsidR="00BA416E" w:rsidRPr="005410BD" w:rsidRDefault="00BA416E" w:rsidP="00BA416E">
            <w:pPr>
              <w:pStyle w:val="TAL"/>
              <w:keepNext w:val="0"/>
              <w:keepLines w:val="0"/>
              <w:widowControl w:val="0"/>
              <w:rPr>
                <w:ins w:id="952" w:author="MCC160" w:date="2022-03-15T09:13:00Z"/>
              </w:rPr>
            </w:pPr>
            <w:ins w:id="953" w:author="MCC160" w:date="2022-03-15T09:14:00Z">
              <w:r w:rsidRPr="005410BD">
                <w:t>-</w:t>
              </w:r>
            </w:ins>
          </w:p>
        </w:tc>
        <w:tc>
          <w:tcPr>
            <w:tcW w:w="565" w:type="dxa"/>
            <w:shd w:val="clear" w:color="auto" w:fill="auto"/>
          </w:tcPr>
          <w:p w14:paraId="3D5C6665" w14:textId="767C33B7" w:rsidR="00BA416E" w:rsidRPr="005410BD" w:rsidRDefault="00BA416E" w:rsidP="00BA416E">
            <w:pPr>
              <w:pStyle w:val="TAC"/>
              <w:keepNext w:val="0"/>
              <w:keepLines w:val="0"/>
              <w:widowControl w:val="0"/>
              <w:rPr>
                <w:ins w:id="954" w:author="MCC160" w:date="2022-03-15T09:13:00Z"/>
              </w:rPr>
            </w:pPr>
            <w:ins w:id="955" w:author="MCC160" w:date="2022-03-15T09:30:00Z">
              <w:r w:rsidRPr="005410BD">
                <w:t>2</w:t>
              </w:r>
            </w:ins>
          </w:p>
        </w:tc>
        <w:tc>
          <w:tcPr>
            <w:tcW w:w="850" w:type="dxa"/>
            <w:shd w:val="clear" w:color="auto" w:fill="auto"/>
          </w:tcPr>
          <w:p w14:paraId="1CD0F481" w14:textId="11798F36" w:rsidR="00BA416E" w:rsidRPr="005410BD" w:rsidRDefault="00BA416E" w:rsidP="00BA416E">
            <w:pPr>
              <w:pStyle w:val="TAC"/>
              <w:rPr>
                <w:ins w:id="956" w:author="MCC160" w:date="2022-03-15T09:13:00Z"/>
                <w:rFonts w:cs="Arial"/>
                <w:szCs w:val="18"/>
              </w:rPr>
            </w:pPr>
            <w:ins w:id="957" w:author="MCC160" w:date="2022-03-15T09:14:00Z">
              <w:r w:rsidRPr="005410BD">
                <w:t>P</w:t>
              </w:r>
            </w:ins>
          </w:p>
        </w:tc>
      </w:tr>
      <w:tr w:rsidR="00BA416E" w:rsidRPr="005410BD" w14:paraId="0504FA5C" w14:textId="77777777" w:rsidTr="00004E02">
        <w:tc>
          <w:tcPr>
            <w:tcW w:w="534" w:type="dxa"/>
            <w:shd w:val="clear" w:color="auto" w:fill="auto"/>
          </w:tcPr>
          <w:p w14:paraId="4E4D0A44" w14:textId="77777777" w:rsidR="00BA416E" w:rsidRPr="005410BD" w:rsidRDefault="00BA416E" w:rsidP="00BA416E">
            <w:pPr>
              <w:pStyle w:val="TAC"/>
              <w:keepNext w:val="0"/>
              <w:keepLines w:val="0"/>
              <w:widowControl w:val="0"/>
            </w:pPr>
            <w:r w:rsidRPr="005410BD">
              <w:t>7</w:t>
            </w:r>
          </w:p>
        </w:tc>
        <w:tc>
          <w:tcPr>
            <w:tcW w:w="3968" w:type="dxa"/>
            <w:shd w:val="clear" w:color="auto" w:fill="auto"/>
          </w:tcPr>
          <w:p w14:paraId="7C8FA3FF" w14:textId="14681A10" w:rsidR="00BA416E" w:rsidRPr="005410BD" w:rsidRDefault="00BA416E" w:rsidP="00BA416E">
            <w:pPr>
              <w:pStyle w:val="TAL"/>
              <w:keepNext w:val="0"/>
              <w:keepLines w:val="0"/>
              <w:widowControl w:val="0"/>
            </w:pPr>
            <w:ins w:id="958" w:author="MCC160" w:date="2022-03-15T09:28:00Z">
              <w:r w:rsidRPr="005410BD">
                <w:rPr>
                  <w:lang w:eastAsia="ko-KR"/>
                </w:rPr>
                <w:t>Check: Is the test procedure for MCX CT session establishment/modification without provisional responses other than 100 Trying as described in TS 36.579-1 [2] Table 5.3.4.3-1</w:t>
              </w:r>
              <w:r w:rsidRPr="005410BD" w:rsidDel="00BA416E">
                <w:t xml:space="preserve"> </w:t>
              </w:r>
            </w:ins>
            <w:del w:id="959" w:author="MCC160" w:date="2022-03-15T09:28:00Z">
              <w:r w:rsidRPr="005410BD" w:rsidDel="00BA416E">
                <w:delText xml:space="preserve">The SS (MCVideo server) sends SIP re-INVITE requesting the establishment </w:delText>
              </w:r>
            </w:del>
            <w:r w:rsidRPr="005410BD">
              <w:t>(upgrade) of an MCVideo private emergency call on-demand Automatic Commencement Mode offering a media-level section for a media-transmission control entity.</w:t>
            </w:r>
          </w:p>
        </w:tc>
        <w:tc>
          <w:tcPr>
            <w:tcW w:w="708" w:type="dxa"/>
            <w:shd w:val="clear" w:color="auto" w:fill="auto"/>
          </w:tcPr>
          <w:p w14:paraId="2D9370EA" w14:textId="5047F02D" w:rsidR="00BA416E" w:rsidRPr="005410BD" w:rsidRDefault="00BA416E" w:rsidP="00BA416E">
            <w:pPr>
              <w:pStyle w:val="TAC"/>
              <w:keepNext w:val="0"/>
              <w:keepLines w:val="0"/>
              <w:widowControl w:val="0"/>
            </w:pPr>
            <w:ins w:id="960" w:author="MCC160" w:date="2022-03-15T09:30:00Z">
              <w:r w:rsidRPr="005410BD">
                <w:t>-</w:t>
              </w:r>
            </w:ins>
            <w:del w:id="961" w:author="MCC160" w:date="2022-03-15T09:30:00Z">
              <w:r w:rsidRPr="005410BD" w:rsidDel="00380902">
                <w:delText>&lt;--</w:delText>
              </w:r>
            </w:del>
          </w:p>
        </w:tc>
        <w:tc>
          <w:tcPr>
            <w:tcW w:w="2978" w:type="dxa"/>
            <w:shd w:val="clear" w:color="auto" w:fill="auto"/>
          </w:tcPr>
          <w:p w14:paraId="0C5F7D7A" w14:textId="109E31E5" w:rsidR="00BA416E" w:rsidRPr="005410BD" w:rsidRDefault="00BA416E" w:rsidP="00BA416E">
            <w:pPr>
              <w:pStyle w:val="TAL"/>
              <w:keepNext w:val="0"/>
              <w:keepLines w:val="0"/>
              <w:widowControl w:val="0"/>
            </w:pPr>
            <w:ins w:id="962" w:author="MCC160" w:date="2022-03-15T09:30:00Z">
              <w:r w:rsidRPr="005410BD">
                <w:t>-</w:t>
              </w:r>
            </w:ins>
            <w:del w:id="963" w:author="MCC160" w:date="2022-03-15T09:30:00Z">
              <w:r w:rsidRPr="005410BD" w:rsidDel="00380902">
                <w:delText>SIP re-INVITE</w:delText>
              </w:r>
            </w:del>
          </w:p>
        </w:tc>
        <w:tc>
          <w:tcPr>
            <w:tcW w:w="565" w:type="dxa"/>
            <w:shd w:val="clear" w:color="auto" w:fill="auto"/>
          </w:tcPr>
          <w:p w14:paraId="465D7B33" w14:textId="68745425" w:rsidR="00BA416E" w:rsidRPr="005410BD" w:rsidRDefault="00BA416E" w:rsidP="00BA416E">
            <w:pPr>
              <w:pStyle w:val="TAC"/>
              <w:keepNext w:val="0"/>
              <w:keepLines w:val="0"/>
              <w:widowControl w:val="0"/>
            </w:pPr>
            <w:ins w:id="964" w:author="MCC160" w:date="2022-03-15T09:31:00Z">
              <w:r w:rsidRPr="005410BD">
                <w:t>3</w:t>
              </w:r>
            </w:ins>
            <w:del w:id="965" w:author="MCC160" w:date="2022-03-15T09:31:00Z">
              <w:r w:rsidRPr="005410BD" w:rsidDel="00BA416E">
                <w:delText>-</w:delText>
              </w:r>
            </w:del>
          </w:p>
        </w:tc>
        <w:tc>
          <w:tcPr>
            <w:tcW w:w="850" w:type="dxa"/>
            <w:shd w:val="clear" w:color="auto" w:fill="auto"/>
          </w:tcPr>
          <w:p w14:paraId="0B4C311E" w14:textId="77777777" w:rsidR="00BA416E" w:rsidRPr="005410BD" w:rsidRDefault="00BA416E" w:rsidP="00BA416E">
            <w:pPr>
              <w:rPr>
                <w:rFonts w:ascii="Arial" w:hAnsi="Arial" w:cs="Arial"/>
                <w:sz w:val="18"/>
                <w:szCs w:val="18"/>
              </w:rPr>
            </w:pPr>
            <w:r w:rsidRPr="005410BD">
              <w:rPr>
                <w:rFonts w:ascii="Arial" w:hAnsi="Arial" w:cs="Arial"/>
                <w:sz w:val="18"/>
                <w:szCs w:val="18"/>
              </w:rPr>
              <w:t>-</w:t>
            </w:r>
          </w:p>
        </w:tc>
      </w:tr>
      <w:tr w:rsidR="00BA416E" w:rsidRPr="005410BD" w14:paraId="390D7E6F" w14:textId="77777777" w:rsidTr="00004E02">
        <w:tc>
          <w:tcPr>
            <w:tcW w:w="534" w:type="dxa"/>
            <w:shd w:val="clear" w:color="auto" w:fill="auto"/>
          </w:tcPr>
          <w:p w14:paraId="2B054037" w14:textId="32F67648" w:rsidR="00BA416E" w:rsidRPr="005410BD" w:rsidRDefault="00BA416E" w:rsidP="00BA416E">
            <w:pPr>
              <w:pStyle w:val="TAC"/>
              <w:keepNext w:val="0"/>
              <w:keepLines w:val="0"/>
              <w:widowControl w:val="0"/>
            </w:pPr>
            <w:ins w:id="966" w:author="MCC160" w:date="2022-03-15T09:31:00Z">
              <w:r w:rsidRPr="005410BD">
                <w:t>8a1-1</w:t>
              </w:r>
            </w:ins>
            <w:ins w:id="967" w:author="MCC160" w:date="2022-03-15T11:58:00Z">
              <w:r w:rsidR="009D54DE" w:rsidRPr="005410BD">
                <w:t>0</w:t>
              </w:r>
            </w:ins>
            <w:del w:id="968" w:author="MCC160" w:date="2022-03-15T09:31:00Z">
              <w:r w:rsidRPr="005410BD" w:rsidDel="00BA416E">
                <w:delText>-</w:delText>
              </w:r>
            </w:del>
          </w:p>
        </w:tc>
        <w:tc>
          <w:tcPr>
            <w:tcW w:w="3968" w:type="dxa"/>
            <w:shd w:val="clear" w:color="auto" w:fill="auto"/>
          </w:tcPr>
          <w:p w14:paraId="037D3894" w14:textId="1F9E1C49" w:rsidR="00BA416E" w:rsidRPr="005410BD" w:rsidRDefault="00BA416E" w:rsidP="00BA416E">
            <w:pPr>
              <w:spacing w:after="0"/>
              <w:rPr>
                <w:rFonts w:cs="Calibri"/>
                <w:sz w:val="18"/>
                <w:szCs w:val="18"/>
              </w:rPr>
            </w:pPr>
            <w:del w:id="969" w:author="MCC160" w:date="2022-03-15T09:31:00Z">
              <w:r w:rsidRPr="005410BD" w:rsidDel="00BA416E">
                <w:rPr>
                  <w:rFonts w:ascii="Arial" w:hAnsi="Arial" w:cs="Arial"/>
                  <w:sz w:val="18"/>
                  <w:szCs w:val="18"/>
                  <w:bdr w:val="none" w:sz="0" w:space="0" w:color="auto" w:frame="1"/>
                  <w:shd w:val="clear" w:color="auto" w:fill="FFFFFF"/>
                </w:rPr>
                <w:delText xml:space="preserve">EXCEPTION: Step 8a1 describes behaviour that depends on the UE implementation; the "lower case letter" identifies a step sequence that take place if the UE responds to a SIP </w:delText>
              </w:r>
              <w:r w:rsidRPr="005410BD" w:rsidDel="00BA416E">
                <w:rPr>
                  <w:rFonts w:ascii="Arial" w:hAnsi="Arial" w:cs="Arial"/>
                  <w:sz w:val="18"/>
                  <w:szCs w:val="18"/>
                  <w:bdr w:val="none" w:sz="0" w:space="0" w:color="auto" w:frame="1"/>
                  <w:shd w:val="clear" w:color="auto" w:fill="FFFFFF"/>
                </w:rPr>
                <w:lastRenderedPageBreak/>
                <w:delText>INVITE message with a SIP 100 (Trying) message.</w:delText>
              </w:r>
            </w:del>
            <w:ins w:id="970" w:author="MCC160" w:date="2022-03-15T09:31:00Z">
              <w:r w:rsidRPr="005410BD">
                <w:rPr>
                  <w:rFonts w:ascii="Arial" w:hAnsi="Arial" w:cs="Arial"/>
                  <w:sz w:val="18"/>
                  <w:szCs w:val="18"/>
                  <w:bdr w:val="none" w:sz="0" w:space="0" w:color="auto" w:frame="1"/>
                  <w:shd w:val="clear" w:color="auto" w:fill="FFFFFF"/>
                </w:rPr>
                <w:t>Void</w:t>
              </w:r>
            </w:ins>
          </w:p>
        </w:tc>
        <w:tc>
          <w:tcPr>
            <w:tcW w:w="708" w:type="dxa"/>
            <w:shd w:val="clear" w:color="auto" w:fill="auto"/>
          </w:tcPr>
          <w:p w14:paraId="75F03AE3" w14:textId="77777777" w:rsidR="00BA416E" w:rsidRPr="005410BD" w:rsidRDefault="00BA416E" w:rsidP="00BA416E">
            <w:pPr>
              <w:pStyle w:val="TAC"/>
              <w:keepNext w:val="0"/>
              <w:keepLines w:val="0"/>
              <w:widowControl w:val="0"/>
            </w:pPr>
            <w:r w:rsidRPr="005410BD">
              <w:lastRenderedPageBreak/>
              <w:t>-</w:t>
            </w:r>
          </w:p>
        </w:tc>
        <w:tc>
          <w:tcPr>
            <w:tcW w:w="2978" w:type="dxa"/>
            <w:shd w:val="clear" w:color="auto" w:fill="auto"/>
          </w:tcPr>
          <w:p w14:paraId="1C100E5A" w14:textId="77777777" w:rsidR="00BA416E" w:rsidRPr="005410BD" w:rsidRDefault="00BA416E" w:rsidP="00BA416E">
            <w:pPr>
              <w:pStyle w:val="TAL"/>
              <w:keepNext w:val="0"/>
              <w:keepLines w:val="0"/>
              <w:widowControl w:val="0"/>
            </w:pPr>
            <w:r w:rsidRPr="005410BD">
              <w:t>-</w:t>
            </w:r>
          </w:p>
        </w:tc>
        <w:tc>
          <w:tcPr>
            <w:tcW w:w="565" w:type="dxa"/>
            <w:shd w:val="clear" w:color="auto" w:fill="auto"/>
          </w:tcPr>
          <w:p w14:paraId="2F035E26" w14:textId="77777777" w:rsidR="00BA416E" w:rsidRPr="005410BD" w:rsidRDefault="00BA416E" w:rsidP="00BA416E">
            <w:pPr>
              <w:pStyle w:val="TAC"/>
              <w:keepNext w:val="0"/>
              <w:keepLines w:val="0"/>
              <w:widowControl w:val="0"/>
            </w:pPr>
            <w:r w:rsidRPr="005410BD">
              <w:t>-</w:t>
            </w:r>
          </w:p>
        </w:tc>
        <w:tc>
          <w:tcPr>
            <w:tcW w:w="850" w:type="dxa"/>
            <w:shd w:val="clear" w:color="auto" w:fill="auto"/>
          </w:tcPr>
          <w:p w14:paraId="2F3FAE46" w14:textId="77777777" w:rsidR="00BA416E" w:rsidRPr="005410BD" w:rsidRDefault="00BA416E" w:rsidP="00BA416E">
            <w:pPr>
              <w:rPr>
                <w:rFonts w:ascii="Arial" w:hAnsi="Arial" w:cs="Arial"/>
                <w:sz w:val="18"/>
                <w:szCs w:val="18"/>
              </w:rPr>
            </w:pPr>
            <w:r w:rsidRPr="005410BD">
              <w:rPr>
                <w:rFonts w:ascii="Arial" w:hAnsi="Arial" w:cs="Arial"/>
                <w:sz w:val="18"/>
                <w:szCs w:val="18"/>
              </w:rPr>
              <w:t>-</w:t>
            </w:r>
          </w:p>
        </w:tc>
      </w:tr>
      <w:tr w:rsidR="00BA416E" w:rsidRPr="005410BD" w:rsidDel="009D54DE" w14:paraId="5805504A" w14:textId="5295746E" w:rsidTr="00004E02">
        <w:trPr>
          <w:del w:id="971" w:author="MCC160" w:date="2022-03-15T11:59:00Z"/>
        </w:trPr>
        <w:tc>
          <w:tcPr>
            <w:tcW w:w="534" w:type="dxa"/>
            <w:shd w:val="clear" w:color="auto" w:fill="auto"/>
          </w:tcPr>
          <w:p w14:paraId="55B83B58" w14:textId="507F98AA" w:rsidR="00BA416E" w:rsidRPr="005410BD" w:rsidDel="009D54DE" w:rsidRDefault="00BA416E" w:rsidP="00BA416E">
            <w:pPr>
              <w:pStyle w:val="TAC"/>
              <w:keepNext w:val="0"/>
              <w:keepLines w:val="0"/>
              <w:widowControl w:val="0"/>
              <w:rPr>
                <w:del w:id="972" w:author="MCC160" w:date="2022-03-15T11:59:00Z"/>
              </w:rPr>
            </w:pPr>
            <w:del w:id="973" w:author="MCC160" w:date="2022-03-15T11:59:00Z">
              <w:r w:rsidRPr="005410BD" w:rsidDel="009D54DE">
                <w:delText>8a1</w:delText>
              </w:r>
            </w:del>
          </w:p>
        </w:tc>
        <w:tc>
          <w:tcPr>
            <w:tcW w:w="3968" w:type="dxa"/>
            <w:shd w:val="clear" w:color="auto" w:fill="auto"/>
          </w:tcPr>
          <w:p w14:paraId="17C982B3" w14:textId="77F91C0D" w:rsidR="00BA416E" w:rsidRPr="005410BD" w:rsidDel="009D54DE" w:rsidRDefault="00BA416E" w:rsidP="00BA416E">
            <w:pPr>
              <w:pStyle w:val="TAL"/>
              <w:keepNext w:val="0"/>
              <w:keepLines w:val="0"/>
              <w:widowControl w:val="0"/>
              <w:rPr>
                <w:del w:id="974" w:author="MCC160" w:date="2022-03-15T11:59:00Z"/>
              </w:rPr>
            </w:pPr>
            <w:del w:id="975" w:author="MCC160" w:date="2022-03-15T11:59:00Z">
              <w:r w:rsidRPr="005410BD" w:rsidDel="009D54DE">
                <w:delText>The UE (MCVideo Client) sends a SIP 100 (Trying) message.</w:delText>
              </w:r>
            </w:del>
          </w:p>
        </w:tc>
        <w:tc>
          <w:tcPr>
            <w:tcW w:w="708" w:type="dxa"/>
            <w:shd w:val="clear" w:color="auto" w:fill="auto"/>
          </w:tcPr>
          <w:p w14:paraId="28A7DDCD" w14:textId="28BBD130" w:rsidR="00BA416E" w:rsidRPr="005410BD" w:rsidDel="009D54DE" w:rsidRDefault="00BA416E" w:rsidP="00BA416E">
            <w:pPr>
              <w:pStyle w:val="TAC"/>
              <w:keepNext w:val="0"/>
              <w:keepLines w:val="0"/>
              <w:widowControl w:val="0"/>
              <w:rPr>
                <w:del w:id="976" w:author="MCC160" w:date="2022-03-15T11:59:00Z"/>
              </w:rPr>
            </w:pPr>
            <w:del w:id="977" w:author="MCC160" w:date="2022-03-15T11:59:00Z">
              <w:r w:rsidRPr="005410BD" w:rsidDel="009D54DE">
                <w:delText>--&gt;</w:delText>
              </w:r>
            </w:del>
          </w:p>
        </w:tc>
        <w:tc>
          <w:tcPr>
            <w:tcW w:w="2978" w:type="dxa"/>
            <w:shd w:val="clear" w:color="auto" w:fill="auto"/>
          </w:tcPr>
          <w:p w14:paraId="4AF4D3F8" w14:textId="7B86D2D6" w:rsidR="00BA416E" w:rsidRPr="005410BD" w:rsidDel="009D54DE" w:rsidRDefault="00BA416E" w:rsidP="00BA416E">
            <w:pPr>
              <w:pStyle w:val="TAL"/>
              <w:keepNext w:val="0"/>
              <w:keepLines w:val="0"/>
              <w:widowControl w:val="0"/>
              <w:rPr>
                <w:del w:id="978" w:author="MCC160" w:date="2022-03-15T11:59:00Z"/>
              </w:rPr>
            </w:pPr>
            <w:del w:id="979" w:author="MCC160" w:date="2022-03-15T11:59:00Z">
              <w:r w:rsidRPr="005410BD" w:rsidDel="009D54DE">
                <w:delText>SIP 100 (Trying)</w:delText>
              </w:r>
            </w:del>
          </w:p>
        </w:tc>
        <w:tc>
          <w:tcPr>
            <w:tcW w:w="565" w:type="dxa"/>
            <w:shd w:val="clear" w:color="auto" w:fill="auto"/>
          </w:tcPr>
          <w:p w14:paraId="2D74AA69" w14:textId="5F2C0263" w:rsidR="00BA416E" w:rsidRPr="005410BD" w:rsidDel="009D54DE" w:rsidRDefault="00BA416E" w:rsidP="00BA416E">
            <w:pPr>
              <w:pStyle w:val="TAC"/>
              <w:keepNext w:val="0"/>
              <w:keepLines w:val="0"/>
              <w:widowControl w:val="0"/>
              <w:rPr>
                <w:del w:id="980" w:author="MCC160" w:date="2022-03-15T11:59:00Z"/>
              </w:rPr>
            </w:pPr>
            <w:del w:id="981" w:author="MCC160" w:date="2022-03-15T11:59:00Z">
              <w:r w:rsidRPr="005410BD" w:rsidDel="009D54DE">
                <w:delText>-</w:delText>
              </w:r>
            </w:del>
          </w:p>
        </w:tc>
        <w:tc>
          <w:tcPr>
            <w:tcW w:w="850" w:type="dxa"/>
            <w:shd w:val="clear" w:color="auto" w:fill="auto"/>
          </w:tcPr>
          <w:p w14:paraId="6FBA4566" w14:textId="462D4AA5" w:rsidR="00BA416E" w:rsidRPr="005410BD" w:rsidDel="009D54DE" w:rsidRDefault="00BA416E" w:rsidP="00BA416E">
            <w:pPr>
              <w:rPr>
                <w:del w:id="982" w:author="MCC160" w:date="2022-03-15T11:59:00Z"/>
                <w:rFonts w:ascii="Arial" w:hAnsi="Arial" w:cs="Arial"/>
                <w:sz w:val="18"/>
                <w:szCs w:val="18"/>
              </w:rPr>
            </w:pPr>
            <w:del w:id="983" w:author="MCC160" w:date="2022-03-15T11:59:00Z">
              <w:r w:rsidRPr="005410BD" w:rsidDel="009D54DE">
                <w:rPr>
                  <w:rFonts w:ascii="Arial" w:hAnsi="Arial" w:cs="Arial"/>
                  <w:sz w:val="18"/>
                  <w:szCs w:val="18"/>
                </w:rPr>
                <w:delText>-</w:delText>
              </w:r>
            </w:del>
          </w:p>
        </w:tc>
      </w:tr>
      <w:tr w:rsidR="00BA416E" w:rsidRPr="005410BD" w:rsidDel="009D54DE" w14:paraId="633F9C5B" w14:textId="5C3F2CE4" w:rsidTr="00004E02">
        <w:trPr>
          <w:del w:id="984" w:author="MCC160" w:date="2022-03-15T11:59:00Z"/>
        </w:trPr>
        <w:tc>
          <w:tcPr>
            <w:tcW w:w="534" w:type="dxa"/>
            <w:shd w:val="clear" w:color="auto" w:fill="auto"/>
          </w:tcPr>
          <w:p w14:paraId="5EE618FF" w14:textId="0C673CE0" w:rsidR="00BA416E" w:rsidRPr="005410BD" w:rsidDel="009D54DE" w:rsidRDefault="00BA416E" w:rsidP="00BA416E">
            <w:pPr>
              <w:pStyle w:val="TAC"/>
              <w:keepNext w:val="0"/>
              <w:keepLines w:val="0"/>
              <w:widowControl w:val="0"/>
              <w:rPr>
                <w:del w:id="985" w:author="MCC160" w:date="2022-03-15T11:59:00Z"/>
              </w:rPr>
            </w:pPr>
            <w:del w:id="986" w:author="MCC160" w:date="2022-03-15T11:59:00Z">
              <w:r w:rsidRPr="005410BD" w:rsidDel="009D54DE">
                <w:delText>9</w:delText>
              </w:r>
            </w:del>
          </w:p>
        </w:tc>
        <w:tc>
          <w:tcPr>
            <w:tcW w:w="3968" w:type="dxa"/>
            <w:shd w:val="clear" w:color="auto" w:fill="auto"/>
          </w:tcPr>
          <w:p w14:paraId="3C59E0FA" w14:textId="146DCA57" w:rsidR="00BA416E" w:rsidRPr="005410BD" w:rsidDel="009D54DE" w:rsidRDefault="00BA416E" w:rsidP="00BA416E">
            <w:pPr>
              <w:pStyle w:val="TAL"/>
              <w:keepNext w:val="0"/>
              <w:keepLines w:val="0"/>
              <w:widowControl w:val="0"/>
              <w:rPr>
                <w:del w:id="987" w:author="MCC160" w:date="2022-03-15T11:59:00Z"/>
              </w:rPr>
            </w:pPr>
            <w:del w:id="988" w:author="MCC160" w:date="2022-03-15T11:59:00Z">
              <w:r w:rsidRPr="005410BD" w:rsidDel="009D54DE">
                <w:delText>Check: Does the UE MCVideo client) sends a SIP 200 (OK)?</w:delText>
              </w:r>
            </w:del>
          </w:p>
        </w:tc>
        <w:tc>
          <w:tcPr>
            <w:tcW w:w="708" w:type="dxa"/>
            <w:shd w:val="clear" w:color="auto" w:fill="auto"/>
          </w:tcPr>
          <w:p w14:paraId="5F18B7B3" w14:textId="159365DF" w:rsidR="00BA416E" w:rsidRPr="005410BD" w:rsidDel="009D54DE" w:rsidRDefault="00BA416E" w:rsidP="00BA416E">
            <w:pPr>
              <w:pStyle w:val="TAC"/>
              <w:keepNext w:val="0"/>
              <w:keepLines w:val="0"/>
              <w:widowControl w:val="0"/>
              <w:rPr>
                <w:del w:id="989" w:author="MCC160" w:date="2022-03-15T11:59:00Z"/>
              </w:rPr>
            </w:pPr>
            <w:del w:id="990" w:author="MCC160" w:date="2022-03-15T11:59:00Z">
              <w:r w:rsidRPr="005410BD" w:rsidDel="009D54DE">
                <w:delText>--&gt;</w:delText>
              </w:r>
            </w:del>
          </w:p>
        </w:tc>
        <w:tc>
          <w:tcPr>
            <w:tcW w:w="2978" w:type="dxa"/>
            <w:shd w:val="clear" w:color="auto" w:fill="auto"/>
          </w:tcPr>
          <w:p w14:paraId="524C48E9" w14:textId="70B6BF0B" w:rsidR="00BA416E" w:rsidRPr="005410BD" w:rsidDel="009D54DE" w:rsidRDefault="00BA416E" w:rsidP="00BA416E">
            <w:pPr>
              <w:pStyle w:val="TAL"/>
              <w:keepNext w:val="0"/>
              <w:keepLines w:val="0"/>
              <w:widowControl w:val="0"/>
              <w:rPr>
                <w:del w:id="991" w:author="MCC160" w:date="2022-03-15T11:59:00Z"/>
              </w:rPr>
            </w:pPr>
            <w:del w:id="992" w:author="MCC160" w:date="2022-03-15T11:59:00Z">
              <w:r w:rsidRPr="005410BD" w:rsidDel="009D54DE">
                <w:delText>SIP 200 (OK)</w:delText>
              </w:r>
            </w:del>
          </w:p>
        </w:tc>
        <w:tc>
          <w:tcPr>
            <w:tcW w:w="565" w:type="dxa"/>
            <w:shd w:val="clear" w:color="auto" w:fill="auto"/>
          </w:tcPr>
          <w:p w14:paraId="5395E849" w14:textId="084772BE" w:rsidR="00BA416E" w:rsidRPr="005410BD" w:rsidDel="009D54DE" w:rsidRDefault="00BA416E" w:rsidP="00BA416E">
            <w:pPr>
              <w:pStyle w:val="TAC"/>
              <w:keepNext w:val="0"/>
              <w:keepLines w:val="0"/>
              <w:widowControl w:val="0"/>
              <w:rPr>
                <w:del w:id="993" w:author="MCC160" w:date="2022-03-15T11:59:00Z"/>
              </w:rPr>
            </w:pPr>
            <w:del w:id="994" w:author="MCC160" w:date="2022-03-15T11:59:00Z">
              <w:r w:rsidRPr="005410BD" w:rsidDel="009D54DE">
                <w:delText>3</w:delText>
              </w:r>
            </w:del>
          </w:p>
        </w:tc>
        <w:tc>
          <w:tcPr>
            <w:tcW w:w="850" w:type="dxa"/>
            <w:shd w:val="clear" w:color="auto" w:fill="auto"/>
          </w:tcPr>
          <w:p w14:paraId="38FD29F6" w14:textId="635558DE" w:rsidR="00BA416E" w:rsidRPr="005410BD" w:rsidDel="009D54DE" w:rsidRDefault="00BA416E" w:rsidP="00BA416E">
            <w:pPr>
              <w:rPr>
                <w:del w:id="995" w:author="MCC160" w:date="2022-03-15T11:59:00Z"/>
                <w:rFonts w:ascii="Arial" w:hAnsi="Arial" w:cs="Arial"/>
                <w:sz w:val="18"/>
                <w:szCs w:val="18"/>
              </w:rPr>
            </w:pPr>
            <w:del w:id="996" w:author="MCC160" w:date="2022-03-15T11:59:00Z">
              <w:r w:rsidRPr="005410BD" w:rsidDel="009D54DE">
                <w:rPr>
                  <w:rFonts w:ascii="Arial" w:hAnsi="Arial" w:cs="Arial"/>
                  <w:sz w:val="18"/>
                  <w:szCs w:val="18"/>
                </w:rPr>
                <w:delText>P</w:delText>
              </w:r>
            </w:del>
          </w:p>
        </w:tc>
      </w:tr>
      <w:tr w:rsidR="00BA416E" w:rsidRPr="005410BD" w:rsidDel="009D54DE" w14:paraId="4CFBB299" w14:textId="1C2F266E" w:rsidTr="00004E02">
        <w:trPr>
          <w:del w:id="997" w:author="MCC160" w:date="2022-03-15T11:59:00Z"/>
        </w:trPr>
        <w:tc>
          <w:tcPr>
            <w:tcW w:w="534" w:type="dxa"/>
            <w:shd w:val="clear" w:color="auto" w:fill="auto"/>
          </w:tcPr>
          <w:p w14:paraId="1A5E2EAB" w14:textId="5B782B53" w:rsidR="00BA416E" w:rsidRPr="005410BD" w:rsidDel="009D54DE" w:rsidRDefault="00BA416E" w:rsidP="00BA416E">
            <w:pPr>
              <w:pStyle w:val="TAC"/>
              <w:keepNext w:val="0"/>
              <w:keepLines w:val="0"/>
              <w:widowControl w:val="0"/>
              <w:rPr>
                <w:del w:id="998" w:author="MCC160" w:date="2022-03-15T11:59:00Z"/>
              </w:rPr>
            </w:pPr>
            <w:del w:id="999" w:author="MCC160" w:date="2022-03-15T11:59:00Z">
              <w:r w:rsidRPr="005410BD" w:rsidDel="009D54DE">
                <w:delText>10</w:delText>
              </w:r>
            </w:del>
          </w:p>
        </w:tc>
        <w:tc>
          <w:tcPr>
            <w:tcW w:w="3968" w:type="dxa"/>
            <w:shd w:val="clear" w:color="auto" w:fill="auto"/>
          </w:tcPr>
          <w:p w14:paraId="2A312745" w14:textId="2DADB7C1" w:rsidR="00BA416E" w:rsidRPr="005410BD" w:rsidDel="009D54DE" w:rsidRDefault="00BA416E" w:rsidP="00BA416E">
            <w:pPr>
              <w:pStyle w:val="TAL"/>
              <w:keepNext w:val="0"/>
              <w:keepLines w:val="0"/>
              <w:widowControl w:val="0"/>
              <w:rPr>
                <w:del w:id="1000" w:author="MCC160" w:date="2022-03-15T11:59:00Z"/>
              </w:rPr>
            </w:pPr>
            <w:del w:id="1001" w:author="MCC160" w:date="2022-03-15T11:59:00Z">
              <w:r w:rsidRPr="005410BD" w:rsidDel="009D54DE">
                <w:delText>The SS sends a SIP ACK in acknowledgement of the SIP 200 (OK) from the UE.</w:delText>
              </w:r>
            </w:del>
          </w:p>
        </w:tc>
        <w:tc>
          <w:tcPr>
            <w:tcW w:w="708" w:type="dxa"/>
            <w:shd w:val="clear" w:color="auto" w:fill="auto"/>
          </w:tcPr>
          <w:p w14:paraId="3ABC510B" w14:textId="51DC90AB" w:rsidR="00BA416E" w:rsidRPr="005410BD" w:rsidDel="009D54DE" w:rsidRDefault="00BA416E" w:rsidP="00BA416E">
            <w:pPr>
              <w:pStyle w:val="TAC"/>
              <w:keepNext w:val="0"/>
              <w:keepLines w:val="0"/>
              <w:widowControl w:val="0"/>
              <w:rPr>
                <w:del w:id="1002" w:author="MCC160" w:date="2022-03-15T11:59:00Z"/>
              </w:rPr>
            </w:pPr>
            <w:del w:id="1003" w:author="MCC160" w:date="2022-03-15T11:59:00Z">
              <w:r w:rsidRPr="005410BD" w:rsidDel="009D54DE">
                <w:delText>&lt;--</w:delText>
              </w:r>
            </w:del>
          </w:p>
        </w:tc>
        <w:tc>
          <w:tcPr>
            <w:tcW w:w="2978" w:type="dxa"/>
            <w:shd w:val="clear" w:color="auto" w:fill="auto"/>
          </w:tcPr>
          <w:p w14:paraId="657DD7B4" w14:textId="3A2039BB" w:rsidR="00BA416E" w:rsidRPr="005410BD" w:rsidDel="009D54DE" w:rsidRDefault="00BA416E" w:rsidP="00BA416E">
            <w:pPr>
              <w:pStyle w:val="TAL"/>
              <w:keepNext w:val="0"/>
              <w:keepLines w:val="0"/>
              <w:widowControl w:val="0"/>
              <w:rPr>
                <w:del w:id="1004" w:author="MCC160" w:date="2022-03-15T11:59:00Z"/>
              </w:rPr>
            </w:pPr>
            <w:del w:id="1005" w:author="MCC160" w:date="2022-03-15T11:59:00Z">
              <w:r w:rsidRPr="005410BD" w:rsidDel="009D54DE">
                <w:delText>SIP ACK</w:delText>
              </w:r>
            </w:del>
          </w:p>
        </w:tc>
        <w:tc>
          <w:tcPr>
            <w:tcW w:w="565" w:type="dxa"/>
            <w:shd w:val="clear" w:color="auto" w:fill="auto"/>
          </w:tcPr>
          <w:p w14:paraId="27C903E3" w14:textId="7CDB947B" w:rsidR="00BA416E" w:rsidRPr="005410BD" w:rsidDel="009D54DE" w:rsidRDefault="00BA416E" w:rsidP="00BA416E">
            <w:pPr>
              <w:pStyle w:val="TAC"/>
              <w:keepNext w:val="0"/>
              <w:keepLines w:val="0"/>
              <w:widowControl w:val="0"/>
              <w:rPr>
                <w:del w:id="1006" w:author="MCC160" w:date="2022-03-15T11:59:00Z"/>
              </w:rPr>
            </w:pPr>
            <w:del w:id="1007" w:author="MCC160" w:date="2022-03-15T11:59:00Z">
              <w:r w:rsidRPr="005410BD" w:rsidDel="009D54DE">
                <w:delText>-</w:delText>
              </w:r>
            </w:del>
          </w:p>
        </w:tc>
        <w:tc>
          <w:tcPr>
            <w:tcW w:w="850" w:type="dxa"/>
            <w:shd w:val="clear" w:color="auto" w:fill="auto"/>
          </w:tcPr>
          <w:p w14:paraId="65A6D9BA" w14:textId="2EB6217B" w:rsidR="00BA416E" w:rsidRPr="005410BD" w:rsidDel="009D54DE" w:rsidRDefault="00BA416E" w:rsidP="00BA416E">
            <w:pPr>
              <w:rPr>
                <w:del w:id="1008" w:author="MCC160" w:date="2022-03-15T11:59:00Z"/>
                <w:rFonts w:ascii="Arial" w:hAnsi="Arial" w:cs="Arial"/>
                <w:sz w:val="18"/>
                <w:szCs w:val="18"/>
              </w:rPr>
            </w:pPr>
            <w:del w:id="1009" w:author="MCC160" w:date="2022-03-15T11:59:00Z">
              <w:r w:rsidRPr="005410BD" w:rsidDel="009D54DE">
                <w:rPr>
                  <w:rFonts w:ascii="Arial" w:hAnsi="Arial" w:cs="Arial"/>
                  <w:sz w:val="18"/>
                  <w:szCs w:val="18"/>
                </w:rPr>
                <w:delText>-</w:delText>
              </w:r>
            </w:del>
          </w:p>
        </w:tc>
      </w:tr>
      <w:tr w:rsidR="009D54DE" w:rsidRPr="005410BD" w14:paraId="6F9884E0" w14:textId="5B66DE4A" w:rsidTr="00004E02">
        <w:tc>
          <w:tcPr>
            <w:tcW w:w="534" w:type="dxa"/>
            <w:shd w:val="clear" w:color="auto" w:fill="auto"/>
          </w:tcPr>
          <w:p w14:paraId="6EFF8559" w14:textId="59591A93" w:rsidR="009D54DE" w:rsidRPr="005410BD" w:rsidRDefault="009D54DE" w:rsidP="009D54DE">
            <w:pPr>
              <w:pStyle w:val="TAC"/>
              <w:keepNext w:val="0"/>
              <w:keepLines w:val="0"/>
              <w:widowControl w:val="0"/>
            </w:pPr>
            <w:r w:rsidRPr="005410BD">
              <w:t>11</w:t>
            </w:r>
          </w:p>
        </w:tc>
        <w:tc>
          <w:tcPr>
            <w:tcW w:w="3968" w:type="dxa"/>
            <w:shd w:val="clear" w:color="auto" w:fill="auto"/>
          </w:tcPr>
          <w:p w14:paraId="5BABAB81" w14:textId="4694A0A2" w:rsidR="009D54DE" w:rsidRPr="005410BD" w:rsidRDefault="009D54DE" w:rsidP="009D54DE">
            <w:pPr>
              <w:pStyle w:val="TAL"/>
              <w:keepNext w:val="0"/>
              <w:keepLines w:val="0"/>
              <w:widowControl w:val="0"/>
            </w:pPr>
            <w:ins w:id="1010" w:author="MCC160" w:date="2022-03-15T11:59:00Z">
              <w:r w:rsidRPr="005410BD">
                <w:t xml:space="preserve">Check: Is the test procedure MCVideo Media Transmission Notification and Request CT as described in </w:t>
              </w:r>
              <w:r w:rsidRPr="005410BD">
                <w:rPr>
                  <w:lang w:eastAsia="ko-KR"/>
                </w:rPr>
                <w:t>TS 36.579-1 [2] Table 5.3B.3.3-1 correctly performed?</w:t>
              </w:r>
            </w:ins>
            <w:del w:id="1011" w:author="MCC160" w:date="2022-03-15T11:59:00Z">
              <w:r w:rsidRPr="005410BD" w:rsidDel="009D54DE">
                <w:delText>The SS sends a Transmission Granted message</w:delText>
              </w:r>
            </w:del>
          </w:p>
        </w:tc>
        <w:tc>
          <w:tcPr>
            <w:tcW w:w="708" w:type="dxa"/>
            <w:shd w:val="clear" w:color="auto" w:fill="auto"/>
          </w:tcPr>
          <w:p w14:paraId="63DF5D96" w14:textId="258DC12A" w:rsidR="009D54DE" w:rsidRPr="005410BD" w:rsidRDefault="009D54DE" w:rsidP="009D54DE">
            <w:pPr>
              <w:pStyle w:val="TAC"/>
              <w:keepNext w:val="0"/>
              <w:keepLines w:val="0"/>
              <w:widowControl w:val="0"/>
            </w:pPr>
            <w:ins w:id="1012" w:author="MCC160" w:date="2022-03-15T11:59:00Z">
              <w:r w:rsidRPr="005410BD">
                <w:t>-</w:t>
              </w:r>
            </w:ins>
            <w:del w:id="1013" w:author="MCC160" w:date="2022-03-15T11:59:00Z">
              <w:r w:rsidRPr="005410BD" w:rsidDel="00975396">
                <w:delText>&lt;--</w:delText>
              </w:r>
            </w:del>
          </w:p>
        </w:tc>
        <w:tc>
          <w:tcPr>
            <w:tcW w:w="2978" w:type="dxa"/>
            <w:shd w:val="clear" w:color="auto" w:fill="auto"/>
          </w:tcPr>
          <w:p w14:paraId="0B1628A6" w14:textId="6B0A6DBA" w:rsidR="009D54DE" w:rsidRPr="005410BD" w:rsidRDefault="009D54DE" w:rsidP="009D54DE">
            <w:pPr>
              <w:pStyle w:val="TAL"/>
              <w:keepNext w:val="0"/>
              <w:keepLines w:val="0"/>
              <w:widowControl w:val="0"/>
            </w:pPr>
            <w:ins w:id="1014" w:author="MCC160" w:date="2022-03-15T11:59:00Z">
              <w:r w:rsidRPr="005410BD">
                <w:t>-</w:t>
              </w:r>
            </w:ins>
            <w:del w:id="1015" w:author="MCC160" w:date="2022-03-15T11:59:00Z">
              <w:r w:rsidRPr="005410BD" w:rsidDel="00975396">
                <w:delText>Transmission Granted</w:delText>
              </w:r>
            </w:del>
          </w:p>
        </w:tc>
        <w:tc>
          <w:tcPr>
            <w:tcW w:w="565" w:type="dxa"/>
            <w:shd w:val="clear" w:color="auto" w:fill="auto"/>
          </w:tcPr>
          <w:p w14:paraId="6C222405" w14:textId="156CC598" w:rsidR="009D54DE" w:rsidRPr="005410BD" w:rsidRDefault="009D54DE" w:rsidP="009D54DE">
            <w:pPr>
              <w:pStyle w:val="TAC"/>
              <w:keepNext w:val="0"/>
              <w:keepLines w:val="0"/>
              <w:widowControl w:val="0"/>
            </w:pPr>
            <w:ins w:id="1016" w:author="MCC160" w:date="2022-03-15T11:59:00Z">
              <w:r w:rsidRPr="005410BD">
                <w:t>4</w:t>
              </w:r>
            </w:ins>
            <w:del w:id="1017" w:author="MCC160" w:date="2022-03-15T11:59:00Z">
              <w:r w:rsidRPr="005410BD" w:rsidDel="002167A5">
                <w:delText>-</w:delText>
              </w:r>
            </w:del>
          </w:p>
        </w:tc>
        <w:tc>
          <w:tcPr>
            <w:tcW w:w="850" w:type="dxa"/>
            <w:shd w:val="clear" w:color="auto" w:fill="auto"/>
          </w:tcPr>
          <w:p w14:paraId="74CCCB19" w14:textId="5574838B" w:rsidR="009D54DE" w:rsidRPr="005410BD" w:rsidRDefault="009D54DE" w:rsidP="009D54DE">
            <w:pPr>
              <w:pStyle w:val="TAC"/>
            </w:pPr>
            <w:ins w:id="1018" w:author="MCC160" w:date="2022-03-15T11:59:00Z">
              <w:r w:rsidRPr="005410BD">
                <w:t>P</w:t>
              </w:r>
            </w:ins>
            <w:del w:id="1019" w:author="MCC160" w:date="2022-03-15T11:59:00Z">
              <w:r w:rsidRPr="005410BD" w:rsidDel="002167A5">
                <w:delText>-</w:delText>
              </w:r>
            </w:del>
          </w:p>
        </w:tc>
      </w:tr>
      <w:tr w:rsidR="009D54DE" w:rsidRPr="005410BD" w14:paraId="76C984C3" w14:textId="12288348" w:rsidTr="00004E02">
        <w:tc>
          <w:tcPr>
            <w:tcW w:w="534" w:type="dxa"/>
            <w:shd w:val="clear" w:color="auto" w:fill="auto"/>
          </w:tcPr>
          <w:p w14:paraId="492E7CE3" w14:textId="592D7CFB" w:rsidR="009D54DE" w:rsidRPr="005410BD" w:rsidRDefault="009D54DE" w:rsidP="009D54DE">
            <w:pPr>
              <w:pStyle w:val="TAC"/>
              <w:keepNext w:val="0"/>
              <w:keepLines w:val="0"/>
              <w:widowControl w:val="0"/>
            </w:pPr>
            <w:r w:rsidRPr="005410BD">
              <w:t>12</w:t>
            </w:r>
          </w:p>
        </w:tc>
        <w:tc>
          <w:tcPr>
            <w:tcW w:w="3968" w:type="dxa"/>
            <w:shd w:val="clear" w:color="auto" w:fill="auto"/>
          </w:tcPr>
          <w:p w14:paraId="1779DF84" w14:textId="61C2BE0D" w:rsidR="009D54DE" w:rsidRPr="005410BD" w:rsidRDefault="009D54DE" w:rsidP="009D54DE">
            <w:pPr>
              <w:pStyle w:val="TAL"/>
              <w:keepNext w:val="0"/>
              <w:keepLines w:val="0"/>
              <w:widowControl w:val="0"/>
            </w:pPr>
            <w:del w:id="1020" w:author="MCC160" w:date="2022-03-15T11:59:00Z">
              <w:r w:rsidRPr="005410BD" w:rsidDel="009D54DE">
                <w:delText>Check: Does the UE send a Transmission Control ACK message?</w:delText>
              </w:r>
            </w:del>
            <w:ins w:id="1021" w:author="MCC160" w:date="2022-03-15T11:59:00Z">
              <w:r w:rsidRPr="005410BD">
                <w:t>Void</w:t>
              </w:r>
            </w:ins>
          </w:p>
        </w:tc>
        <w:tc>
          <w:tcPr>
            <w:tcW w:w="708" w:type="dxa"/>
            <w:shd w:val="clear" w:color="auto" w:fill="auto"/>
          </w:tcPr>
          <w:p w14:paraId="398096A2" w14:textId="17A9D994" w:rsidR="009D54DE" w:rsidRPr="005410BD" w:rsidRDefault="009D54DE" w:rsidP="009D54DE">
            <w:pPr>
              <w:pStyle w:val="TAC"/>
              <w:keepNext w:val="0"/>
              <w:keepLines w:val="0"/>
              <w:widowControl w:val="0"/>
            </w:pPr>
            <w:ins w:id="1022" w:author="MCC160" w:date="2022-03-15T11:59:00Z">
              <w:r w:rsidRPr="005410BD">
                <w:t>-</w:t>
              </w:r>
            </w:ins>
            <w:del w:id="1023" w:author="MCC160" w:date="2022-03-15T11:59:00Z">
              <w:r w:rsidRPr="005410BD" w:rsidDel="00975396">
                <w:delText>--&gt;</w:delText>
              </w:r>
            </w:del>
          </w:p>
        </w:tc>
        <w:tc>
          <w:tcPr>
            <w:tcW w:w="2978" w:type="dxa"/>
            <w:shd w:val="clear" w:color="auto" w:fill="auto"/>
          </w:tcPr>
          <w:p w14:paraId="151F89DD" w14:textId="05565316" w:rsidR="009D54DE" w:rsidRPr="005410BD" w:rsidRDefault="009D54DE" w:rsidP="009D54DE">
            <w:pPr>
              <w:pStyle w:val="TAL"/>
              <w:keepNext w:val="0"/>
              <w:keepLines w:val="0"/>
              <w:widowControl w:val="0"/>
            </w:pPr>
            <w:ins w:id="1024" w:author="MCC160" w:date="2022-03-15T11:59:00Z">
              <w:r w:rsidRPr="005410BD">
                <w:t>-</w:t>
              </w:r>
            </w:ins>
            <w:del w:id="1025" w:author="MCC160" w:date="2022-03-15T11:59:00Z">
              <w:r w:rsidRPr="005410BD" w:rsidDel="00975396">
                <w:delText>Transmission Control ACK</w:delText>
              </w:r>
            </w:del>
          </w:p>
        </w:tc>
        <w:tc>
          <w:tcPr>
            <w:tcW w:w="565" w:type="dxa"/>
            <w:shd w:val="clear" w:color="auto" w:fill="auto"/>
          </w:tcPr>
          <w:p w14:paraId="75F8A1EC" w14:textId="0045F9F0" w:rsidR="009D54DE" w:rsidRPr="005410BD" w:rsidRDefault="009D54DE" w:rsidP="009D54DE">
            <w:pPr>
              <w:pStyle w:val="TAC"/>
              <w:keepNext w:val="0"/>
              <w:keepLines w:val="0"/>
              <w:widowControl w:val="0"/>
            </w:pPr>
            <w:ins w:id="1026" w:author="MCC160" w:date="2022-03-15T11:59:00Z">
              <w:r w:rsidRPr="005410BD">
                <w:t>-</w:t>
              </w:r>
            </w:ins>
            <w:del w:id="1027" w:author="MCC160" w:date="2022-03-15T11:59:00Z">
              <w:r w:rsidRPr="005410BD" w:rsidDel="0053780F">
                <w:delText>4</w:delText>
              </w:r>
            </w:del>
          </w:p>
        </w:tc>
        <w:tc>
          <w:tcPr>
            <w:tcW w:w="850" w:type="dxa"/>
            <w:shd w:val="clear" w:color="auto" w:fill="auto"/>
          </w:tcPr>
          <w:p w14:paraId="5E68D53E" w14:textId="5C5CA85A" w:rsidR="009D54DE" w:rsidRPr="005410BD" w:rsidRDefault="009D54DE" w:rsidP="009D54DE">
            <w:pPr>
              <w:pStyle w:val="TAC"/>
            </w:pPr>
            <w:ins w:id="1028" w:author="MCC160" w:date="2022-03-15T11:59:00Z">
              <w:r w:rsidRPr="005410BD">
                <w:t>-</w:t>
              </w:r>
            </w:ins>
            <w:del w:id="1029" w:author="MCC160" w:date="2022-03-15T11:59:00Z">
              <w:r w:rsidRPr="005410BD" w:rsidDel="0053780F">
                <w:delText>P</w:delText>
              </w:r>
            </w:del>
          </w:p>
        </w:tc>
      </w:tr>
      <w:tr w:rsidR="00BA416E" w:rsidRPr="005410BD" w14:paraId="14A386FE" w14:textId="77777777" w:rsidTr="00004E02">
        <w:trPr>
          <w:ins w:id="1030" w:author="MCC160" w:date="2022-03-15T09:28:00Z"/>
        </w:trPr>
        <w:tc>
          <w:tcPr>
            <w:tcW w:w="534" w:type="dxa"/>
            <w:shd w:val="clear" w:color="auto" w:fill="auto"/>
          </w:tcPr>
          <w:p w14:paraId="6F445AD1" w14:textId="041F3689" w:rsidR="00BA416E" w:rsidRPr="005410BD" w:rsidRDefault="006A0032" w:rsidP="00BA416E">
            <w:pPr>
              <w:pStyle w:val="TAC"/>
              <w:keepNext w:val="0"/>
              <w:keepLines w:val="0"/>
              <w:widowControl w:val="0"/>
              <w:rPr>
                <w:ins w:id="1031" w:author="MCC160" w:date="2022-03-15T09:28:00Z"/>
              </w:rPr>
            </w:pPr>
            <w:ins w:id="1032" w:author="MCC160" w:date="2022-03-15T11:47:00Z">
              <w:r w:rsidRPr="005410BD">
                <w:t>-</w:t>
              </w:r>
            </w:ins>
          </w:p>
        </w:tc>
        <w:tc>
          <w:tcPr>
            <w:tcW w:w="3968" w:type="dxa"/>
            <w:shd w:val="clear" w:color="auto" w:fill="auto"/>
          </w:tcPr>
          <w:p w14:paraId="2C5D051B" w14:textId="7C37FCDA" w:rsidR="00BA416E" w:rsidRPr="005410BD" w:rsidRDefault="00BA416E" w:rsidP="00BA416E">
            <w:pPr>
              <w:pStyle w:val="TAL"/>
              <w:keepNext w:val="0"/>
              <w:keepLines w:val="0"/>
              <w:widowControl w:val="0"/>
              <w:rPr>
                <w:ins w:id="1033" w:author="MCC160" w:date="2022-03-15T09:28:00Z"/>
              </w:rPr>
            </w:pPr>
            <w:ins w:id="1034" w:author="MCC160" w:date="2022-03-15T09:28:00Z">
              <w:r w:rsidRPr="005410BD">
                <w:t>EXCEPTION: Step 13a1 describes behaviour that depends on the UE implementation; the "lower case letter" identifies a step sequence that take place if the UE displays information to the User upon accepting establishment/releasing of Emergency call.</w:t>
              </w:r>
            </w:ins>
          </w:p>
        </w:tc>
        <w:tc>
          <w:tcPr>
            <w:tcW w:w="708" w:type="dxa"/>
            <w:shd w:val="clear" w:color="auto" w:fill="auto"/>
          </w:tcPr>
          <w:p w14:paraId="0799AD10" w14:textId="7EFE71E7" w:rsidR="00BA416E" w:rsidRPr="005410BD" w:rsidRDefault="00BA416E" w:rsidP="00BA416E">
            <w:pPr>
              <w:pStyle w:val="TAC"/>
              <w:keepNext w:val="0"/>
              <w:keepLines w:val="0"/>
              <w:widowControl w:val="0"/>
              <w:rPr>
                <w:ins w:id="1035" w:author="MCC160" w:date="2022-03-15T09:28:00Z"/>
              </w:rPr>
            </w:pPr>
            <w:ins w:id="1036" w:author="MCC160" w:date="2022-03-15T09:28:00Z">
              <w:r w:rsidRPr="005410BD">
                <w:t>-</w:t>
              </w:r>
            </w:ins>
          </w:p>
        </w:tc>
        <w:tc>
          <w:tcPr>
            <w:tcW w:w="2978" w:type="dxa"/>
            <w:shd w:val="clear" w:color="auto" w:fill="auto"/>
          </w:tcPr>
          <w:p w14:paraId="2D90E088" w14:textId="0264B77D" w:rsidR="00BA416E" w:rsidRPr="005410BD" w:rsidRDefault="00BA416E" w:rsidP="00BA416E">
            <w:pPr>
              <w:pStyle w:val="TAL"/>
              <w:keepNext w:val="0"/>
              <w:keepLines w:val="0"/>
              <w:widowControl w:val="0"/>
              <w:rPr>
                <w:ins w:id="1037" w:author="MCC160" w:date="2022-03-15T09:28:00Z"/>
              </w:rPr>
            </w:pPr>
            <w:ins w:id="1038" w:author="MCC160" w:date="2022-03-15T09:28:00Z">
              <w:r w:rsidRPr="005410BD">
                <w:t>-</w:t>
              </w:r>
            </w:ins>
          </w:p>
        </w:tc>
        <w:tc>
          <w:tcPr>
            <w:tcW w:w="565" w:type="dxa"/>
            <w:shd w:val="clear" w:color="auto" w:fill="auto"/>
          </w:tcPr>
          <w:p w14:paraId="2A029135" w14:textId="6CDFF7AC" w:rsidR="00BA416E" w:rsidRPr="005410BD" w:rsidRDefault="00BA416E" w:rsidP="00BA416E">
            <w:pPr>
              <w:pStyle w:val="TAC"/>
              <w:keepNext w:val="0"/>
              <w:keepLines w:val="0"/>
              <w:widowControl w:val="0"/>
              <w:rPr>
                <w:ins w:id="1039" w:author="MCC160" w:date="2022-03-15T09:28:00Z"/>
              </w:rPr>
            </w:pPr>
            <w:ins w:id="1040" w:author="MCC160" w:date="2022-03-15T09:28:00Z">
              <w:r w:rsidRPr="005410BD">
                <w:t>-</w:t>
              </w:r>
            </w:ins>
          </w:p>
        </w:tc>
        <w:tc>
          <w:tcPr>
            <w:tcW w:w="850" w:type="dxa"/>
            <w:shd w:val="clear" w:color="auto" w:fill="auto"/>
          </w:tcPr>
          <w:p w14:paraId="3F8962E3" w14:textId="672D6357" w:rsidR="00BA416E" w:rsidRPr="005410BD" w:rsidRDefault="00BA416E" w:rsidP="00BA416E">
            <w:pPr>
              <w:pStyle w:val="TAC"/>
              <w:rPr>
                <w:ins w:id="1041" w:author="MCC160" w:date="2022-03-15T09:28:00Z"/>
              </w:rPr>
            </w:pPr>
            <w:ins w:id="1042" w:author="MCC160" w:date="2022-03-15T09:28:00Z">
              <w:r w:rsidRPr="005410BD">
                <w:t>-</w:t>
              </w:r>
            </w:ins>
          </w:p>
        </w:tc>
      </w:tr>
      <w:tr w:rsidR="00BA416E" w:rsidRPr="005410BD" w14:paraId="42B3A121" w14:textId="77777777" w:rsidTr="00004E02">
        <w:tc>
          <w:tcPr>
            <w:tcW w:w="534" w:type="dxa"/>
            <w:shd w:val="clear" w:color="auto" w:fill="auto"/>
          </w:tcPr>
          <w:p w14:paraId="2BF7137E" w14:textId="7A60D8D4" w:rsidR="00BA416E" w:rsidRPr="005410BD" w:rsidRDefault="00BA416E" w:rsidP="00BA416E">
            <w:pPr>
              <w:pStyle w:val="TAC"/>
              <w:keepNext w:val="0"/>
              <w:keepLines w:val="0"/>
              <w:widowControl w:val="0"/>
            </w:pPr>
            <w:r w:rsidRPr="005410BD">
              <w:t>13</w:t>
            </w:r>
            <w:ins w:id="1043" w:author="MCC160" w:date="2022-03-15T09:28:00Z">
              <w:r w:rsidRPr="005410BD">
                <w:t>a1</w:t>
              </w:r>
            </w:ins>
          </w:p>
        </w:tc>
        <w:tc>
          <w:tcPr>
            <w:tcW w:w="3968" w:type="dxa"/>
            <w:shd w:val="clear" w:color="auto" w:fill="auto"/>
          </w:tcPr>
          <w:p w14:paraId="40B39CEB" w14:textId="1B2BF4BA" w:rsidR="00BA416E" w:rsidRPr="005410BD" w:rsidRDefault="00BA416E" w:rsidP="00BA416E">
            <w:pPr>
              <w:pStyle w:val="TAL"/>
              <w:keepNext w:val="0"/>
              <w:keepLines w:val="0"/>
              <w:widowControl w:val="0"/>
            </w:pPr>
            <w:ins w:id="1044" w:author="MCC160" w:date="2022-03-15T09:29:00Z">
              <w:r w:rsidRPr="005410BD">
                <w:t xml:space="preserve">IF pc_MCX_DisplayInfoEmergencyCall THEN </w:t>
              </w:r>
            </w:ins>
            <w:r w:rsidRPr="005410BD">
              <w:t>Check: Does the UE (McVideo client) notify the user about the upgrade of the private call to an emergency private call?</w:t>
            </w:r>
          </w:p>
          <w:p w14:paraId="4597BC89" w14:textId="77777777" w:rsidR="00BA416E" w:rsidRPr="005410BD" w:rsidRDefault="00BA416E" w:rsidP="00BA416E">
            <w:pPr>
              <w:pStyle w:val="TAL"/>
              <w:keepNext w:val="0"/>
              <w:keepLines w:val="0"/>
              <w:widowControl w:val="0"/>
            </w:pPr>
            <w:r w:rsidRPr="005410BD">
              <w:t>(NOTE 1)</w:t>
            </w:r>
          </w:p>
          <w:p w14:paraId="6928B373" w14:textId="77777777" w:rsidR="00BA416E" w:rsidRPr="005410BD" w:rsidRDefault="00BA416E" w:rsidP="00BA416E">
            <w:pPr>
              <w:pStyle w:val="TAL"/>
              <w:keepNext w:val="0"/>
              <w:keepLines w:val="0"/>
              <w:widowControl w:val="0"/>
            </w:pPr>
            <w:r w:rsidRPr="005410BD">
              <w:t>(NOTE 2)</w:t>
            </w:r>
          </w:p>
        </w:tc>
        <w:tc>
          <w:tcPr>
            <w:tcW w:w="708" w:type="dxa"/>
            <w:shd w:val="clear" w:color="auto" w:fill="auto"/>
          </w:tcPr>
          <w:p w14:paraId="59794141" w14:textId="77777777" w:rsidR="00BA416E" w:rsidRPr="005410BD" w:rsidRDefault="00BA416E" w:rsidP="00BA416E">
            <w:pPr>
              <w:pStyle w:val="TAC"/>
              <w:keepNext w:val="0"/>
              <w:keepLines w:val="0"/>
              <w:widowControl w:val="0"/>
            </w:pPr>
            <w:r w:rsidRPr="005410BD">
              <w:t>-</w:t>
            </w:r>
          </w:p>
        </w:tc>
        <w:tc>
          <w:tcPr>
            <w:tcW w:w="2978" w:type="dxa"/>
            <w:shd w:val="clear" w:color="auto" w:fill="auto"/>
          </w:tcPr>
          <w:p w14:paraId="1BC94BD5" w14:textId="77777777" w:rsidR="00BA416E" w:rsidRPr="005410BD" w:rsidRDefault="00BA416E" w:rsidP="00BA416E">
            <w:pPr>
              <w:pStyle w:val="TAL"/>
              <w:keepNext w:val="0"/>
              <w:keepLines w:val="0"/>
              <w:widowControl w:val="0"/>
            </w:pPr>
            <w:r w:rsidRPr="005410BD">
              <w:t>-</w:t>
            </w:r>
          </w:p>
        </w:tc>
        <w:tc>
          <w:tcPr>
            <w:tcW w:w="565" w:type="dxa"/>
            <w:shd w:val="clear" w:color="auto" w:fill="auto"/>
          </w:tcPr>
          <w:p w14:paraId="146EEF77" w14:textId="77777777" w:rsidR="00BA416E" w:rsidRPr="005410BD" w:rsidRDefault="00BA416E" w:rsidP="00BA416E">
            <w:pPr>
              <w:pStyle w:val="TAC"/>
              <w:keepNext w:val="0"/>
              <w:keepLines w:val="0"/>
              <w:widowControl w:val="0"/>
            </w:pPr>
            <w:r w:rsidRPr="005410BD">
              <w:t>3</w:t>
            </w:r>
          </w:p>
        </w:tc>
        <w:tc>
          <w:tcPr>
            <w:tcW w:w="850" w:type="dxa"/>
            <w:shd w:val="clear" w:color="auto" w:fill="auto"/>
          </w:tcPr>
          <w:p w14:paraId="7EE56DD6" w14:textId="77777777" w:rsidR="00BA416E" w:rsidRPr="005410BD" w:rsidRDefault="00BA416E" w:rsidP="00BA416E">
            <w:pPr>
              <w:pStyle w:val="TAC"/>
              <w:keepNext w:val="0"/>
              <w:keepLines w:val="0"/>
              <w:widowControl w:val="0"/>
              <w:rPr>
                <w:rFonts w:cs="Arial"/>
                <w:szCs w:val="18"/>
              </w:rPr>
            </w:pPr>
            <w:r w:rsidRPr="005410BD">
              <w:t>P</w:t>
            </w:r>
          </w:p>
        </w:tc>
      </w:tr>
      <w:tr w:rsidR="006A0032" w:rsidRPr="005410BD" w14:paraId="5897624A" w14:textId="77777777" w:rsidTr="00004E02">
        <w:trPr>
          <w:ins w:id="1045" w:author="MCC160" w:date="2022-03-15T11:48:00Z"/>
        </w:trPr>
        <w:tc>
          <w:tcPr>
            <w:tcW w:w="534" w:type="dxa"/>
            <w:shd w:val="clear" w:color="auto" w:fill="auto"/>
          </w:tcPr>
          <w:p w14:paraId="1C411C67" w14:textId="3E3AC66D" w:rsidR="006A0032" w:rsidRPr="005410BD" w:rsidRDefault="006A0032" w:rsidP="006A0032">
            <w:pPr>
              <w:pStyle w:val="TAC"/>
              <w:keepNext w:val="0"/>
              <w:keepLines w:val="0"/>
              <w:widowControl w:val="0"/>
              <w:rPr>
                <w:ins w:id="1046" w:author="MCC160" w:date="2022-03-15T11:48:00Z"/>
              </w:rPr>
            </w:pPr>
            <w:ins w:id="1047" w:author="MCC160" w:date="2022-03-15T11:49:00Z">
              <w:r w:rsidRPr="005410BD">
                <w:t>13A</w:t>
              </w:r>
            </w:ins>
          </w:p>
        </w:tc>
        <w:tc>
          <w:tcPr>
            <w:tcW w:w="3968" w:type="dxa"/>
            <w:shd w:val="clear" w:color="auto" w:fill="auto"/>
          </w:tcPr>
          <w:p w14:paraId="08EB4EAC" w14:textId="106D753E" w:rsidR="006A0032" w:rsidRPr="005410BD" w:rsidRDefault="006A0032" w:rsidP="006A0032">
            <w:pPr>
              <w:pStyle w:val="TAL"/>
              <w:keepNext w:val="0"/>
              <w:keepLines w:val="0"/>
              <w:widowControl w:val="0"/>
              <w:rPr>
                <w:ins w:id="1048" w:author="MCC160" w:date="2022-03-15T11:48:00Z"/>
              </w:rPr>
            </w:pPr>
            <w:ins w:id="1049" w:author="MCC160" w:date="2022-03-15T11:48:00Z">
              <w:r w:rsidRPr="005410BD">
                <w:t>Check: Is the test procedure MCVideo Media Reception End Request CT</w:t>
              </w:r>
              <w:r w:rsidRPr="005410BD" w:rsidDel="00C50873">
                <w:t xml:space="preserve"> </w:t>
              </w:r>
              <w:r w:rsidRPr="005410BD">
                <w:t xml:space="preserve">as described in </w:t>
              </w:r>
              <w:r w:rsidRPr="005410BD">
                <w:rPr>
                  <w:lang w:eastAsia="ko-KR"/>
                </w:rPr>
                <w:t>TS 36.579-1 [2] Table 5.3B.10.3-1 correctly performed?</w:t>
              </w:r>
            </w:ins>
          </w:p>
        </w:tc>
        <w:tc>
          <w:tcPr>
            <w:tcW w:w="708" w:type="dxa"/>
            <w:shd w:val="clear" w:color="auto" w:fill="auto"/>
          </w:tcPr>
          <w:p w14:paraId="4635D940" w14:textId="5237812C" w:rsidR="006A0032" w:rsidRPr="005410BD" w:rsidRDefault="006A0032" w:rsidP="006A0032">
            <w:pPr>
              <w:pStyle w:val="TAC"/>
              <w:keepNext w:val="0"/>
              <w:keepLines w:val="0"/>
              <w:widowControl w:val="0"/>
              <w:rPr>
                <w:ins w:id="1050" w:author="MCC160" w:date="2022-03-15T11:48:00Z"/>
              </w:rPr>
            </w:pPr>
            <w:ins w:id="1051" w:author="MCC160" w:date="2022-03-15T11:48:00Z">
              <w:r w:rsidRPr="005410BD">
                <w:t>-</w:t>
              </w:r>
            </w:ins>
          </w:p>
        </w:tc>
        <w:tc>
          <w:tcPr>
            <w:tcW w:w="2978" w:type="dxa"/>
            <w:shd w:val="clear" w:color="auto" w:fill="auto"/>
          </w:tcPr>
          <w:p w14:paraId="1ADC5201" w14:textId="366350EC" w:rsidR="006A0032" w:rsidRPr="005410BD" w:rsidRDefault="006A0032" w:rsidP="006A0032">
            <w:pPr>
              <w:pStyle w:val="TAL"/>
              <w:keepNext w:val="0"/>
              <w:keepLines w:val="0"/>
              <w:widowControl w:val="0"/>
              <w:rPr>
                <w:ins w:id="1052" w:author="MCC160" w:date="2022-03-15T11:48:00Z"/>
              </w:rPr>
            </w:pPr>
            <w:ins w:id="1053" w:author="MCC160" w:date="2022-03-15T11:48:00Z">
              <w:r w:rsidRPr="005410BD">
                <w:t>-</w:t>
              </w:r>
            </w:ins>
          </w:p>
        </w:tc>
        <w:tc>
          <w:tcPr>
            <w:tcW w:w="565" w:type="dxa"/>
            <w:shd w:val="clear" w:color="auto" w:fill="auto"/>
          </w:tcPr>
          <w:p w14:paraId="1142BD78" w14:textId="1B2442B5" w:rsidR="006A0032" w:rsidRPr="005410BD" w:rsidRDefault="006A0032" w:rsidP="006A0032">
            <w:pPr>
              <w:pStyle w:val="TAC"/>
              <w:keepNext w:val="0"/>
              <w:keepLines w:val="0"/>
              <w:widowControl w:val="0"/>
              <w:rPr>
                <w:ins w:id="1054" w:author="MCC160" w:date="2022-03-15T11:48:00Z"/>
              </w:rPr>
            </w:pPr>
            <w:ins w:id="1055" w:author="MCC160" w:date="2022-03-15T11:48:00Z">
              <w:r w:rsidRPr="005410BD">
                <w:t>2</w:t>
              </w:r>
            </w:ins>
          </w:p>
        </w:tc>
        <w:tc>
          <w:tcPr>
            <w:tcW w:w="850" w:type="dxa"/>
            <w:shd w:val="clear" w:color="auto" w:fill="auto"/>
          </w:tcPr>
          <w:p w14:paraId="486B548C" w14:textId="591FCC7B" w:rsidR="006A0032" w:rsidRPr="005410BD" w:rsidRDefault="006A0032" w:rsidP="006A0032">
            <w:pPr>
              <w:pStyle w:val="TAC"/>
              <w:keepNext w:val="0"/>
              <w:keepLines w:val="0"/>
              <w:widowControl w:val="0"/>
              <w:rPr>
                <w:ins w:id="1056" w:author="MCC160" w:date="2022-03-15T11:48:00Z"/>
              </w:rPr>
            </w:pPr>
            <w:ins w:id="1057" w:author="MCC160" w:date="2022-03-15T11:48:00Z">
              <w:r w:rsidRPr="005410BD">
                <w:t>P</w:t>
              </w:r>
            </w:ins>
          </w:p>
        </w:tc>
      </w:tr>
      <w:tr w:rsidR="006A0032" w:rsidRPr="005410BD" w14:paraId="0FA4A245" w14:textId="77777777" w:rsidTr="00004E02">
        <w:tc>
          <w:tcPr>
            <w:tcW w:w="534" w:type="dxa"/>
            <w:shd w:val="clear" w:color="auto" w:fill="auto"/>
          </w:tcPr>
          <w:p w14:paraId="00394888" w14:textId="77777777" w:rsidR="006A0032" w:rsidRPr="005410BD" w:rsidRDefault="006A0032" w:rsidP="006A0032">
            <w:pPr>
              <w:pStyle w:val="TAC"/>
              <w:keepNext w:val="0"/>
              <w:keepLines w:val="0"/>
              <w:widowControl w:val="0"/>
            </w:pPr>
            <w:r w:rsidRPr="005410BD">
              <w:t>14</w:t>
            </w:r>
          </w:p>
        </w:tc>
        <w:tc>
          <w:tcPr>
            <w:tcW w:w="3968" w:type="dxa"/>
            <w:shd w:val="clear" w:color="auto" w:fill="auto"/>
          </w:tcPr>
          <w:p w14:paraId="30A03F35" w14:textId="7E391897" w:rsidR="006A0032" w:rsidRPr="005410BD" w:rsidRDefault="006A0032" w:rsidP="006A0032">
            <w:pPr>
              <w:pStyle w:val="TAL"/>
              <w:keepNext w:val="0"/>
              <w:keepLines w:val="0"/>
              <w:widowControl w:val="0"/>
            </w:pPr>
            <w:ins w:id="1058" w:author="MCC160" w:date="2022-03-15T11:50:00Z">
              <w:r w:rsidRPr="005410BD">
                <w:rPr>
                  <w:lang w:eastAsia="ko-KR"/>
                </w:rPr>
                <w:t>Check: Is the test procedure for MCX CT session establishment/modification without provisional responses other than 100 Trying as described in TS 36.579-1 [2] Table 5.3.4.3-1</w:t>
              </w:r>
              <w:r w:rsidRPr="005410BD" w:rsidDel="00BA416E">
                <w:t xml:space="preserve"> </w:t>
              </w:r>
            </w:ins>
            <w:del w:id="1059" w:author="MCC160" w:date="2022-03-15T11:50:00Z">
              <w:r w:rsidRPr="005410BD" w:rsidDel="006A0032">
                <w:delText>The SS (MCVideo server) sends SIP re-INVITE</w:delText>
              </w:r>
            </w:del>
            <w:r w:rsidRPr="005410BD">
              <w:t xml:space="preserve"> to downgrade the emergency</w:t>
            </w:r>
            <w:ins w:id="1060" w:author="MCC160" w:date="2022-03-15T11:50:00Z">
              <w:r w:rsidRPr="005410BD">
                <w:t xml:space="preserve"> </w:t>
              </w:r>
            </w:ins>
            <w:ins w:id="1061" w:author="MCC160" w:date="2022-03-15T11:51:00Z">
              <w:r w:rsidRPr="005410BD">
                <w:t>state correctly performed?</w:t>
              </w:r>
            </w:ins>
            <w:r w:rsidRPr="005410BD">
              <w:t>.</w:t>
            </w:r>
          </w:p>
        </w:tc>
        <w:tc>
          <w:tcPr>
            <w:tcW w:w="708" w:type="dxa"/>
            <w:shd w:val="clear" w:color="auto" w:fill="auto"/>
          </w:tcPr>
          <w:p w14:paraId="0EA597C5" w14:textId="731BFF2C" w:rsidR="006A0032" w:rsidRPr="005410BD" w:rsidRDefault="006A0032" w:rsidP="006A0032">
            <w:pPr>
              <w:pStyle w:val="TAC"/>
              <w:keepNext w:val="0"/>
              <w:keepLines w:val="0"/>
              <w:widowControl w:val="0"/>
            </w:pPr>
            <w:ins w:id="1062" w:author="MCC160" w:date="2022-03-15T11:51:00Z">
              <w:r w:rsidRPr="005410BD">
                <w:t>-</w:t>
              </w:r>
            </w:ins>
            <w:del w:id="1063" w:author="MCC160" w:date="2022-03-15T11:51:00Z">
              <w:r w:rsidRPr="005410BD" w:rsidDel="00ED6175">
                <w:delText>&lt;--</w:delText>
              </w:r>
            </w:del>
          </w:p>
        </w:tc>
        <w:tc>
          <w:tcPr>
            <w:tcW w:w="2978" w:type="dxa"/>
            <w:shd w:val="clear" w:color="auto" w:fill="auto"/>
          </w:tcPr>
          <w:p w14:paraId="01BC1552" w14:textId="24C18C0D" w:rsidR="006A0032" w:rsidRPr="005410BD" w:rsidRDefault="006A0032" w:rsidP="006A0032">
            <w:pPr>
              <w:pStyle w:val="TAL"/>
              <w:keepNext w:val="0"/>
              <w:keepLines w:val="0"/>
              <w:widowControl w:val="0"/>
            </w:pPr>
            <w:ins w:id="1064" w:author="MCC160" w:date="2022-03-15T11:51:00Z">
              <w:r w:rsidRPr="005410BD">
                <w:t>-</w:t>
              </w:r>
            </w:ins>
            <w:del w:id="1065" w:author="MCC160" w:date="2022-03-15T11:51:00Z">
              <w:r w:rsidRPr="005410BD" w:rsidDel="00ED6175">
                <w:delText>SIP re-INVITE</w:delText>
              </w:r>
            </w:del>
          </w:p>
        </w:tc>
        <w:tc>
          <w:tcPr>
            <w:tcW w:w="565" w:type="dxa"/>
            <w:shd w:val="clear" w:color="auto" w:fill="auto"/>
          </w:tcPr>
          <w:p w14:paraId="278A9979" w14:textId="18FBF67E" w:rsidR="006A0032" w:rsidRPr="005410BD" w:rsidRDefault="006A0032" w:rsidP="006A0032">
            <w:pPr>
              <w:pStyle w:val="TAC"/>
              <w:keepNext w:val="0"/>
              <w:keepLines w:val="0"/>
              <w:widowControl w:val="0"/>
            </w:pPr>
            <w:ins w:id="1066" w:author="MCC160" w:date="2022-03-15T11:51:00Z">
              <w:r w:rsidRPr="005410BD">
                <w:t>5</w:t>
              </w:r>
            </w:ins>
            <w:del w:id="1067" w:author="MCC160" w:date="2022-03-15T11:51:00Z">
              <w:r w:rsidRPr="005410BD" w:rsidDel="00B96DC4">
                <w:delText>-</w:delText>
              </w:r>
            </w:del>
          </w:p>
        </w:tc>
        <w:tc>
          <w:tcPr>
            <w:tcW w:w="850" w:type="dxa"/>
            <w:shd w:val="clear" w:color="auto" w:fill="auto"/>
          </w:tcPr>
          <w:p w14:paraId="0B2E70A8" w14:textId="536A410C" w:rsidR="006A0032" w:rsidRPr="005410BD" w:rsidRDefault="006A0032" w:rsidP="006A0032">
            <w:pPr>
              <w:rPr>
                <w:rFonts w:ascii="Arial" w:hAnsi="Arial" w:cs="Arial"/>
                <w:sz w:val="18"/>
                <w:szCs w:val="18"/>
              </w:rPr>
            </w:pPr>
            <w:ins w:id="1068" w:author="MCC160" w:date="2022-03-15T11:51:00Z">
              <w:r w:rsidRPr="005410BD">
                <w:rPr>
                  <w:rFonts w:ascii="Arial" w:hAnsi="Arial" w:cs="Arial"/>
                  <w:sz w:val="18"/>
                  <w:szCs w:val="18"/>
                </w:rPr>
                <w:t>P</w:t>
              </w:r>
            </w:ins>
            <w:del w:id="1069" w:author="MCC160" w:date="2022-03-15T11:51:00Z">
              <w:r w:rsidRPr="005410BD" w:rsidDel="00B96DC4">
                <w:rPr>
                  <w:rFonts w:ascii="Arial" w:hAnsi="Arial" w:cs="Arial"/>
                  <w:sz w:val="18"/>
                  <w:szCs w:val="18"/>
                </w:rPr>
                <w:delText>-</w:delText>
              </w:r>
            </w:del>
          </w:p>
        </w:tc>
      </w:tr>
      <w:tr w:rsidR="00BA416E" w:rsidRPr="005410BD" w14:paraId="7B8B3CFE" w14:textId="77777777" w:rsidTr="00004E02">
        <w:tc>
          <w:tcPr>
            <w:tcW w:w="534" w:type="dxa"/>
            <w:shd w:val="clear" w:color="auto" w:fill="auto"/>
          </w:tcPr>
          <w:p w14:paraId="39F1DE40" w14:textId="42634CA3" w:rsidR="00BA416E" w:rsidRPr="005410BD" w:rsidRDefault="006A0032" w:rsidP="00BA416E">
            <w:pPr>
              <w:pStyle w:val="TAC"/>
              <w:keepNext w:val="0"/>
              <w:keepLines w:val="0"/>
              <w:widowControl w:val="0"/>
            </w:pPr>
            <w:ins w:id="1070" w:author="MCC160" w:date="2022-03-15T11:51:00Z">
              <w:r w:rsidRPr="005410BD">
                <w:t>15a1-17</w:t>
              </w:r>
            </w:ins>
            <w:del w:id="1071" w:author="MCC160" w:date="2022-03-15T11:51:00Z">
              <w:r w:rsidR="00BA416E" w:rsidRPr="005410BD" w:rsidDel="006A0032">
                <w:delText>-</w:delText>
              </w:r>
            </w:del>
          </w:p>
        </w:tc>
        <w:tc>
          <w:tcPr>
            <w:tcW w:w="3968" w:type="dxa"/>
            <w:shd w:val="clear" w:color="auto" w:fill="auto"/>
          </w:tcPr>
          <w:p w14:paraId="0EE80509" w14:textId="7FF0580A" w:rsidR="00BA416E" w:rsidRPr="005410BD" w:rsidRDefault="00BA416E" w:rsidP="00BA416E">
            <w:pPr>
              <w:pStyle w:val="TAL"/>
              <w:keepNext w:val="0"/>
              <w:keepLines w:val="0"/>
              <w:widowControl w:val="0"/>
            </w:pPr>
            <w:del w:id="1072" w:author="MCC160" w:date="2022-03-15T11:51:00Z">
              <w:r w:rsidRPr="005410BD" w:rsidDel="006A0032">
                <w:rPr>
                  <w:rFonts w:cs="Arial"/>
                  <w:szCs w:val="18"/>
                  <w:bdr w:val="none" w:sz="0" w:space="0" w:color="auto" w:frame="1"/>
                  <w:shd w:val="clear" w:color="auto" w:fill="FFFFFF"/>
                </w:rPr>
                <w:delText>EXCEPTION: Step 15a1 describes behaviour that depends on the UE implementation; the "lower case letter" identifies a step sequence that take place if the UE responds to a SIP INVITE message with a SIP 100 (Trying) message</w:delText>
              </w:r>
            </w:del>
            <w:ins w:id="1073" w:author="MCC160" w:date="2022-03-15T11:51:00Z">
              <w:r w:rsidR="006A0032" w:rsidRPr="005410BD">
                <w:rPr>
                  <w:rFonts w:cs="Arial"/>
                  <w:szCs w:val="18"/>
                  <w:bdr w:val="none" w:sz="0" w:space="0" w:color="auto" w:frame="1"/>
                  <w:shd w:val="clear" w:color="auto" w:fill="FFFFFF"/>
                </w:rPr>
                <w:t>Void</w:t>
              </w:r>
            </w:ins>
            <w:r w:rsidRPr="005410BD">
              <w:rPr>
                <w:rFonts w:cs="Arial"/>
                <w:szCs w:val="18"/>
                <w:bdr w:val="none" w:sz="0" w:space="0" w:color="auto" w:frame="1"/>
                <w:shd w:val="clear" w:color="auto" w:fill="FFFFFF"/>
              </w:rPr>
              <w:t>.</w:t>
            </w:r>
          </w:p>
        </w:tc>
        <w:tc>
          <w:tcPr>
            <w:tcW w:w="708" w:type="dxa"/>
            <w:shd w:val="clear" w:color="auto" w:fill="auto"/>
          </w:tcPr>
          <w:p w14:paraId="7615DE31" w14:textId="77777777" w:rsidR="00BA416E" w:rsidRPr="005410BD" w:rsidRDefault="00BA416E" w:rsidP="00BA416E">
            <w:pPr>
              <w:pStyle w:val="TAC"/>
              <w:keepNext w:val="0"/>
              <w:keepLines w:val="0"/>
              <w:widowControl w:val="0"/>
            </w:pPr>
          </w:p>
        </w:tc>
        <w:tc>
          <w:tcPr>
            <w:tcW w:w="2978" w:type="dxa"/>
            <w:shd w:val="clear" w:color="auto" w:fill="auto"/>
          </w:tcPr>
          <w:p w14:paraId="3FF9F948" w14:textId="77777777" w:rsidR="00BA416E" w:rsidRPr="005410BD" w:rsidRDefault="00BA416E" w:rsidP="00BA416E">
            <w:pPr>
              <w:pStyle w:val="TAL"/>
              <w:keepNext w:val="0"/>
              <w:keepLines w:val="0"/>
              <w:widowControl w:val="0"/>
            </w:pPr>
          </w:p>
        </w:tc>
        <w:tc>
          <w:tcPr>
            <w:tcW w:w="565" w:type="dxa"/>
            <w:shd w:val="clear" w:color="auto" w:fill="auto"/>
          </w:tcPr>
          <w:p w14:paraId="73DD262E" w14:textId="77777777" w:rsidR="00BA416E" w:rsidRPr="005410BD" w:rsidRDefault="00BA416E" w:rsidP="00BA416E">
            <w:pPr>
              <w:pStyle w:val="TAC"/>
              <w:keepNext w:val="0"/>
              <w:keepLines w:val="0"/>
              <w:widowControl w:val="0"/>
            </w:pPr>
          </w:p>
        </w:tc>
        <w:tc>
          <w:tcPr>
            <w:tcW w:w="850" w:type="dxa"/>
            <w:shd w:val="clear" w:color="auto" w:fill="auto"/>
          </w:tcPr>
          <w:p w14:paraId="060EA98D" w14:textId="77777777" w:rsidR="00BA416E" w:rsidRPr="005410BD" w:rsidRDefault="00BA416E" w:rsidP="00BA416E">
            <w:pPr>
              <w:rPr>
                <w:rFonts w:ascii="Arial" w:hAnsi="Arial" w:cs="Arial"/>
                <w:sz w:val="18"/>
                <w:szCs w:val="18"/>
              </w:rPr>
            </w:pPr>
          </w:p>
        </w:tc>
      </w:tr>
      <w:tr w:rsidR="00BA416E" w:rsidRPr="005410BD" w:rsidDel="006A0032" w14:paraId="6F286484" w14:textId="32891183" w:rsidTr="00004E02">
        <w:trPr>
          <w:del w:id="1074" w:author="MCC160" w:date="2022-03-15T11:52:00Z"/>
        </w:trPr>
        <w:tc>
          <w:tcPr>
            <w:tcW w:w="534" w:type="dxa"/>
            <w:shd w:val="clear" w:color="auto" w:fill="auto"/>
          </w:tcPr>
          <w:p w14:paraId="27AFD403" w14:textId="52FC9FA8" w:rsidR="00BA416E" w:rsidRPr="005410BD" w:rsidDel="006A0032" w:rsidRDefault="00BA416E" w:rsidP="00BA416E">
            <w:pPr>
              <w:pStyle w:val="TAC"/>
              <w:keepNext w:val="0"/>
              <w:keepLines w:val="0"/>
              <w:widowControl w:val="0"/>
              <w:rPr>
                <w:del w:id="1075" w:author="MCC160" w:date="2022-03-15T11:52:00Z"/>
              </w:rPr>
            </w:pPr>
            <w:del w:id="1076" w:author="MCC160" w:date="2022-03-15T11:52:00Z">
              <w:r w:rsidRPr="005410BD" w:rsidDel="006A0032">
                <w:delText>15a1</w:delText>
              </w:r>
            </w:del>
          </w:p>
        </w:tc>
        <w:tc>
          <w:tcPr>
            <w:tcW w:w="3968" w:type="dxa"/>
            <w:shd w:val="clear" w:color="auto" w:fill="auto"/>
          </w:tcPr>
          <w:p w14:paraId="1F6534C2" w14:textId="604167C1" w:rsidR="00BA416E" w:rsidRPr="005410BD" w:rsidDel="006A0032" w:rsidRDefault="00BA416E" w:rsidP="00BA416E">
            <w:pPr>
              <w:pStyle w:val="TAL"/>
              <w:keepNext w:val="0"/>
              <w:keepLines w:val="0"/>
              <w:widowControl w:val="0"/>
              <w:rPr>
                <w:del w:id="1077" w:author="MCC160" w:date="2022-03-15T11:52:00Z"/>
              </w:rPr>
            </w:pPr>
            <w:del w:id="1078" w:author="MCC160" w:date="2022-03-15T11:52:00Z">
              <w:r w:rsidRPr="005410BD" w:rsidDel="006A0032">
                <w:delText>The UE (MCVideo Client) sends a SIP 100 (Trying) message.</w:delText>
              </w:r>
            </w:del>
          </w:p>
        </w:tc>
        <w:tc>
          <w:tcPr>
            <w:tcW w:w="708" w:type="dxa"/>
            <w:shd w:val="clear" w:color="auto" w:fill="auto"/>
          </w:tcPr>
          <w:p w14:paraId="08A5BCC3" w14:textId="633FE3F5" w:rsidR="00BA416E" w:rsidRPr="005410BD" w:rsidDel="006A0032" w:rsidRDefault="00BA416E" w:rsidP="00BA416E">
            <w:pPr>
              <w:pStyle w:val="TAC"/>
              <w:keepNext w:val="0"/>
              <w:keepLines w:val="0"/>
              <w:widowControl w:val="0"/>
              <w:rPr>
                <w:del w:id="1079" w:author="MCC160" w:date="2022-03-15T11:52:00Z"/>
              </w:rPr>
            </w:pPr>
            <w:del w:id="1080" w:author="MCC160" w:date="2022-03-15T11:52:00Z">
              <w:r w:rsidRPr="005410BD" w:rsidDel="006A0032">
                <w:delText>--&gt;</w:delText>
              </w:r>
            </w:del>
          </w:p>
        </w:tc>
        <w:tc>
          <w:tcPr>
            <w:tcW w:w="2978" w:type="dxa"/>
            <w:shd w:val="clear" w:color="auto" w:fill="auto"/>
          </w:tcPr>
          <w:p w14:paraId="594746DA" w14:textId="4CAD96DF" w:rsidR="00BA416E" w:rsidRPr="005410BD" w:rsidDel="006A0032" w:rsidRDefault="00BA416E" w:rsidP="00BA416E">
            <w:pPr>
              <w:pStyle w:val="TAL"/>
              <w:keepNext w:val="0"/>
              <w:keepLines w:val="0"/>
              <w:widowControl w:val="0"/>
              <w:rPr>
                <w:del w:id="1081" w:author="MCC160" w:date="2022-03-15T11:52:00Z"/>
              </w:rPr>
            </w:pPr>
            <w:del w:id="1082" w:author="MCC160" w:date="2022-03-15T11:52:00Z">
              <w:r w:rsidRPr="005410BD" w:rsidDel="006A0032">
                <w:delText>SIP 100 (Trying)</w:delText>
              </w:r>
            </w:del>
          </w:p>
        </w:tc>
        <w:tc>
          <w:tcPr>
            <w:tcW w:w="565" w:type="dxa"/>
            <w:shd w:val="clear" w:color="auto" w:fill="auto"/>
          </w:tcPr>
          <w:p w14:paraId="1E75F403" w14:textId="21A97983" w:rsidR="00BA416E" w:rsidRPr="005410BD" w:rsidDel="006A0032" w:rsidRDefault="00BA416E" w:rsidP="00BA416E">
            <w:pPr>
              <w:pStyle w:val="TAC"/>
              <w:keepNext w:val="0"/>
              <w:keepLines w:val="0"/>
              <w:widowControl w:val="0"/>
              <w:rPr>
                <w:del w:id="1083" w:author="MCC160" w:date="2022-03-15T11:52:00Z"/>
              </w:rPr>
            </w:pPr>
            <w:del w:id="1084" w:author="MCC160" w:date="2022-03-15T11:52:00Z">
              <w:r w:rsidRPr="005410BD" w:rsidDel="006A0032">
                <w:delText>5</w:delText>
              </w:r>
            </w:del>
          </w:p>
        </w:tc>
        <w:tc>
          <w:tcPr>
            <w:tcW w:w="850" w:type="dxa"/>
            <w:shd w:val="clear" w:color="auto" w:fill="auto"/>
          </w:tcPr>
          <w:p w14:paraId="2E1ED043" w14:textId="194977E3" w:rsidR="00BA416E" w:rsidRPr="005410BD" w:rsidDel="006A0032" w:rsidRDefault="00BA416E" w:rsidP="00BA416E">
            <w:pPr>
              <w:rPr>
                <w:del w:id="1085" w:author="MCC160" w:date="2022-03-15T11:52:00Z"/>
                <w:rFonts w:ascii="Arial" w:hAnsi="Arial" w:cs="Arial"/>
                <w:sz w:val="18"/>
                <w:szCs w:val="18"/>
              </w:rPr>
            </w:pPr>
            <w:del w:id="1086" w:author="MCC160" w:date="2022-03-15T11:52:00Z">
              <w:r w:rsidRPr="005410BD" w:rsidDel="006A0032">
                <w:rPr>
                  <w:rFonts w:ascii="Arial" w:hAnsi="Arial" w:cs="Arial"/>
                  <w:sz w:val="18"/>
                  <w:szCs w:val="18"/>
                </w:rPr>
                <w:delText>P</w:delText>
              </w:r>
            </w:del>
          </w:p>
        </w:tc>
      </w:tr>
      <w:tr w:rsidR="00BA416E" w:rsidRPr="005410BD" w:rsidDel="006A0032" w14:paraId="7056D4AC" w14:textId="5795CAD3" w:rsidTr="00004E02">
        <w:trPr>
          <w:del w:id="1087" w:author="MCC160" w:date="2022-03-15T11:52:00Z"/>
        </w:trPr>
        <w:tc>
          <w:tcPr>
            <w:tcW w:w="534" w:type="dxa"/>
            <w:shd w:val="clear" w:color="auto" w:fill="auto"/>
          </w:tcPr>
          <w:p w14:paraId="7BA51569" w14:textId="55BEFC7C" w:rsidR="00BA416E" w:rsidRPr="005410BD" w:rsidDel="006A0032" w:rsidRDefault="00BA416E" w:rsidP="00BA416E">
            <w:pPr>
              <w:pStyle w:val="TAC"/>
              <w:keepNext w:val="0"/>
              <w:keepLines w:val="0"/>
              <w:widowControl w:val="0"/>
              <w:rPr>
                <w:del w:id="1088" w:author="MCC160" w:date="2022-03-15T11:52:00Z"/>
              </w:rPr>
            </w:pPr>
            <w:del w:id="1089" w:author="MCC160" w:date="2022-03-15T11:52:00Z">
              <w:r w:rsidRPr="005410BD" w:rsidDel="006A0032">
                <w:delText>16</w:delText>
              </w:r>
            </w:del>
          </w:p>
        </w:tc>
        <w:tc>
          <w:tcPr>
            <w:tcW w:w="3968" w:type="dxa"/>
            <w:shd w:val="clear" w:color="auto" w:fill="auto"/>
          </w:tcPr>
          <w:p w14:paraId="073347EC" w14:textId="7AD8DB00" w:rsidR="00BA416E" w:rsidRPr="005410BD" w:rsidDel="006A0032" w:rsidRDefault="00BA416E" w:rsidP="00BA416E">
            <w:pPr>
              <w:pStyle w:val="TAL"/>
              <w:keepNext w:val="0"/>
              <w:keepLines w:val="0"/>
              <w:widowControl w:val="0"/>
              <w:rPr>
                <w:del w:id="1090" w:author="MCC160" w:date="2022-03-15T11:52:00Z"/>
              </w:rPr>
            </w:pPr>
            <w:del w:id="1091" w:author="MCC160" w:date="2022-03-15T11:52:00Z">
              <w:r w:rsidRPr="005410BD" w:rsidDel="006A0032">
                <w:delText>Check: Does the UE (MCVideo client) send a SIP 200 (OK)?</w:delText>
              </w:r>
            </w:del>
          </w:p>
        </w:tc>
        <w:tc>
          <w:tcPr>
            <w:tcW w:w="708" w:type="dxa"/>
            <w:shd w:val="clear" w:color="auto" w:fill="auto"/>
          </w:tcPr>
          <w:p w14:paraId="555AD611" w14:textId="4CDDD0F3" w:rsidR="00BA416E" w:rsidRPr="005410BD" w:rsidDel="006A0032" w:rsidRDefault="00BA416E" w:rsidP="00BA416E">
            <w:pPr>
              <w:pStyle w:val="TAC"/>
              <w:keepNext w:val="0"/>
              <w:keepLines w:val="0"/>
              <w:widowControl w:val="0"/>
              <w:rPr>
                <w:del w:id="1092" w:author="MCC160" w:date="2022-03-15T11:52:00Z"/>
              </w:rPr>
            </w:pPr>
            <w:del w:id="1093" w:author="MCC160" w:date="2022-03-15T11:52:00Z">
              <w:r w:rsidRPr="005410BD" w:rsidDel="006A0032">
                <w:delText>--&gt;</w:delText>
              </w:r>
            </w:del>
          </w:p>
        </w:tc>
        <w:tc>
          <w:tcPr>
            <w:tcW w:w="2978" w:type="dxa"/>
            <w:shd w:val="clear" w:color="auto" w:fill="auto"/>
          </w:tcPr>
          <w:p w14:paraId="18D31FE5" w14:textId="188DD729" w:rsidR="00BA416E" w:rsidRPr="005410BD" w:rsidDel="006A0032" w:rsidRDefault="00BA416E" w:rsidP="00BA416E">
            <w:pPr>
              <w:pStyle w:val="TAL"/>
              <w:keepNext w:val="0"/>
              <w:keepLines w:val="0"/>
              <w:widowControl w:val="0"/>
              <w:rPr>
                <w:del w:id="1094" w:author="MCC160" w:date="2022-03-15T11:52:00Z"/>
              </w:rPr>
            </w:pPr>
            <w:del w:id="1095" w:author="MCC160" w:date="2022-03-15T11:52:00Z">
              <w:r w:rsidRPr="005410BD" w:rsidDel="006A0032">
                <w:delText>SIP 200 (OK)</w:delText>
              </w:r>
            </w:del>
          </w:p>
        </w:tc>
        <w:tc>
          <w:tcPr>
            <w:tcW w:w="565" w:type="dxa"/>
            <w:shd w:val="clear" w:color="auto" w:fill="auto"/>
          </w:tcPr>
          <w:p w14:paraId="767B663C" w14:textId="25EB4BE0" w:rsidR="00BA416E" w:rsidRPr="005410BD" w:rsidDel="006A0032" w:rsidRDefault="00BA416E" w:rsidP="00BA416E">
            <w:pPr>
              <w:pStyle w:val="TAC"/>
              <w:keepNext w:val="0"/>
              <w:keepLines w:val="0"/>
              <w:widowControl w:val="0"/>
              <w:rPr>
                <w:del w:id="1096" w:author="MCC160" w:date="2022-03-15T11:52:00Z"/>
              </w:rPr>
            </w:pPr>
            <w:del w:id="1097" w:author="MCC160" w:date="2022-03-15T11:52:00Z">
              <w:r w:rsidRPr="005410BD" w:rsidDel="006A0032">
                <w:delText>5</w:delText>
              </w:r>
            </w:del>
          </w:p>
        </w:tc>
        <w:tc>
          <w:tcPr>
            <w:tcW w:w="850" w:type="dxa"/>
            <w:shd w:val="clear" w:color="auto" w:fill="auto"/>
          </w:tcPr>
          <w:p w14:paraId="770E0806" w14:textId="4BA6C30E" w:rsidR="00BA416E" w:rsidRPr="005410BD" w:rsidDel="006A0032" w:rsidRDefault="00BA416E" w:rsidP="00BA416E">
            <w:pPr>
              <w:rPr>
                <w:del w:id="1098" w:author="MCC160" w:date="2022-03-15T11:52:00Z"/>
                <w:rFonts w:ascii="Arial" w:hAnsi="Arial" w:cs="Arial"/>
                <w:sz w:val="18"/>
                <w:szCs w:val="18"/>
              </w:rPr>
            </w:pPr>
            <w:del w:id="1099" w:author="MCC160" w:date="2022-03-15T11:52:00Z">
              <w:r w:rsidRPr="005410BD" w:rsidDel="006A0032">
                <w:rPr>
                  <w:rFonts w:ascii="Arial" w:hAnsi="Arial" w:cs="Arial"/>
                  <w:sz w:val="18"/>
                  <w:szCs w:val="18"/>
                </w:rPr>
                <w:delText>P</w:delText>
              </w:r>
            </w:del>
          </w:p>
        </w:tc>
      </w:tr>
      <w:tr w:rsidR="00BA416E" w:rsidRPr="005410BD" w:rsidDel="006A0032" w14:paraId="225F1A0C" w14:textId="5FAEC594" w:rsidTr="00004E02">
        <w:trPr>
          <w:trHeight w:val="206"/>
          <w:del w:id="1100" w:author="MCC160" w:date="2022-03-15T11:52:00Z"/>
        </w:trPr>
        <w:tc>
          <w:tcPr>
            <w:tcW w:w="534" w:type="dxa"/>
            <w:shd w:val="clear" w:color="auto" w:fill="auto"/>
          </w:tcPr>
          <w:p w14:paraId="4E29CC7C" w14:textId="24A407A5" w:rsidR="00BA416E" w:rsidRPr="005410BD" w:rsidDel="006A0032" w:rsidRDefault="00BA416E" w:rsidP="00BA416E">
            <w:pPr>
              <w:pStyle w:val="TAC"/>
              <w:keepNext w:val="0"/>
              <w:keepLines w:val="0"/>
              <w:widowControl w:val="0"/>
              <w:rPr>
                <w:del w:id="1101" w:author="MCC160" w:date="2022-03-15T11:52:00Z"/>
              </w:rPr>
            </w:pPr>
            <w:del w:id="1102" w:author="MCC160" w:date="2022-03-15T11:52:00Z">
              <w:r w:rsidRPr="005410BD" w:rsidDel="006A0032">
                <w:delText>17</w:delText>
              </w:r>
            </w:del>
          </w:p>
        </w:tc>
        <w:tc>
          <w:tcPr>
            <w:tcW w:w="3968" w:type="dxa"/>
            <w:shd w:val="clear" w:color="auto" w:fill="auto"/>
          </w:tcPr>
          <w:p w14:paraId="34969095" w14:textId="21869C9E" w:rsidR="00BA416E" w:rsidRPr="005410BD" w:rsidDel="006A0032" w:rsidRDefault="00BA416E" w:rsidP="00BA416E">
            <w:pPr>
              <w:pStyle w:val="TAL"/>
              <w:keepNext w:val="0"/>
              <w:keepLines w:val="0"/>
              <w:widowControl w:val="0"/>
              <w:rPr>
                <w:del w:id="1103" w:author="MCC160" w:date="2022-03-15T11:52:00Z"/>
              </w:rPr>
            </w:pPr>
            <w:del w:id="1104" w:author="MCC160" w:date="2022-03-15T11:52:00Z">
              <w:r w:rsidRPr="005410BD" w:rsidDel="006A0032">
                <w:delText>The SS responds with a SIP ACK to the UE (MCVideo Client).</w:delText>
              </w:r>
            </w:del>
          </w:p>
        </w:tc>
        <w:tc>
          <w:tcPr>
            <w:tcW w:w="708" w:type="dxa"/>
            <w:shd w:val="clear" w:color="auto" w:fill="auto"/>
          </w:tcPr>
          <w:p w14:paraId="0F356E50" w14:textId="769E523E" w:rsidR="00BA416E" w:rsidRPr="005410BD" w:rsidDel="006A0032" w:rsidRDefault="00BA416E" w:rsidP="00BA416E">
            <w:pPr>
              <w:pStyle w:val="TAC"/>
              <w:keepNext w:val="0"/>
              <w:keepLines w:val="0"/>
              <w:widowControl w:val="0"/>
              <w:rPr>
                <w:del w:id="1105" w:author="MCC160" w:date="2022-03-15T11:52:00Z"/>
              </w:rPr>
            </w:pPr>
            <w:del w:id="1106" w:author="MCC160" w:date="2022-03-15T11:52:00Z">
              <w:r w:rsidRPr="005410BD" w:rsidDel="006A0032">
                <w:delText>&lt;--</w:delText>
              </w:r>
            </w:del>
          </w:p>
        </w:tc>
        <w:tc>
          <w:tcPr>
            <w:tcW w:w="2978" w:type="dxa"/>
            <w:shd w:val="clear" w:color="auto" w:fill="auto"/>
          </w:tcPr>
          <w:p w14:paraId="0FD59FCC" w14:textId="705E800C" w:rsidR="00BA416E" w:rsidRPr="005410BD" w:rsidDel="006A0032" w:rsidRDefault="00BA416E" w:rsidP="00BA416E">
            <w:pPr>
              <w:pStyle w:val="TAL"/>
              <w:keepNext w:val="0"/>
              <w:keepLines w:val="0"/>
              <w:widowControl w:val="0"/>
              <w:rPr>
                <w:del w:id="1107" w:author="MCC160" w:date="2022-03-15T11:52:00Z"/>
              </w:rPr>
            </w:pPr>
            <w:del w:id="1108" w:author="MCC160" w:date="2022-03-15T11:52:00Z">
              <w:r w:rsidRPr="005410BD" w:rsidDel="006A0032">
                <w:delText>SIP ACK</w:delText>
              </w:r>
            </w:del>
          </w:p>
        </w:tc>
        <w:tc>
          <w:tcPr>
            <w:tcW w:w="565" w:type="dxa"/>
            <w:shd w:val="clear" w:color="auto" w:fill="auto"/>
          </w:tcPr>
          <w:p w14:paraId="11601972" w14:textId="1DDF4045" w:rsidR="00BA416E" w:rsidRPr="005410BD" w:rsidDel="006A0032" w:rsidRDefault="00BA416E" w:rsidP="00BA416E">
            <w:pPr>
              <w:pStyle w:val="TAC"/>
              <w:keepNext w:val="0"/>
              <w:keepLines w:val="0"/>
              <w:widowControl w:val="0"/>
              <w:rPr>
                <w:del w:id="1109" w:author="MCC160" w:date="2022-03-15T11:52:00Z"/>
              </w:rPr>
            </w:pPr>
            <w:del w:id="1110" w:author="MCC160" w:date="2022-03-15T11:52:00Z">
              <w:r w:rsidRPr="005410BD" w:rsidDel="006A0032">
                <w:delText>-</w:delText>
              </w:r>
            </w:del>
          </w:p>
        </w:tc>
        <w:tc>
          <w:tcPr>
            <w:tcW w:w="850" w:type="dxa"/>
            <w:shd w:val="clear" w:color="auto" w:fill="auto"/>
          </w:tcPr>
          <w:p w14:paraId="2EBCF711" w14:textId="66B8EED1" w:rsidR="00BA416E" w:rsidRPr="005410BD" w:rsidDel="006A0032" w:rsidRDefault="00BA416E" w:rsidP="00BA416E">
            <w:pPr>
              <w:rPr>
                <w:del w:id="1111" w:author="MCC160" w:date="2022-03-15T11:52:00Z"/>
                <w:rFonts w:ascii="Arial" w:hAnsi="Arial" w:cs="Arial"/>
                <w:sz w:val="18"/>
                <w:szCs w:val="18"/>
              </w:rPr>
            </w:pPr>
            <w:del w:id="1112" w:author="MCC160" w:date="2022-03-15T11:52:00Z">
              <w:r w:rsidRPr="005410BD" w:rsidDel="006A0032">
                <w:rPr>
                  <w:rFonts w:ascii="Arial" w:hAnsi="Arial" w:cs="Arial"/>
                  <w:sz w:val="18"/>
                  <w:szCs w:val="18"/>
                </w:rPr>
                <w:delText>-</w:delText>
              </w:r>
            </w:del>
          </w:p>
        </w:tc>
      </w:tr>
      <w:tr w:rsidR="009D54DE" w:rsidRPr="005410BD" w14:paraId="683C4CE2" w14:textId="77777777" w:rsidTr="00004E02">
        <w:tc>
          <w:tcPr>
            <w:tcW w:w="534" w:type="dxa"/>
            <w:shd w:val="clear" w:color="auto" w:fill="auto"/>
          </w:tcPr>
          <w:p w14:paraId="35771427" w14:textId="77777777" w:rsidR="009D54DE" w:rsidRPr="005410BD" w:rsidRDefault="009D54DE" w:rsidP="009D54DE">
            <w:pPr>
              <w:pStyle w:val="TAC"/>
              <w:keepNext w:val="0"/>
              <w:keepLines w:val="0"/>
              <w:widowControl w:val="0"/>
            </w:pPr>
            <w:r w:rsidRPr="005410BD">
              <w:t>18</w:t>
            </w:r>
          </w:p>
        </w:tc>
        <w:tc>
          <w:tcPr>
            <w:tcW w:w="3968" w:type="dxa"/>
            <w:shd w:val="clear" w:color="auto" w:fill="auto"/>
          </w:tcPr>
          <w:p w14:paraId="344CF52F" w14:textId="34168DD4" w:rsidR="009D54DE" w:rsidRPr="005410BD" w:rsidRDefault="009D54DE" w:rsidP="009D54DE">
            <w:pPr>
              <w:pStyle w:val="TAL"/>
              <w:keepNext w:val="0"/>
              <w:keepLines w:val="0"/>
              <w:widowControl w:val="0"/>
            </w:pPr>
            <w:ins w:id="1113" w:author="MCC160" w:date="2022-03-15T12:00:00Z">
              <w:r w:rsidRPr="005410BD">
                <w:t xml:space="preserve">Check: Is the test procedure MCVideo Media Transmission Notification and Request CT as described in </w:t>
              </w:r>
              <w:r w:rsidRPr="005410BD">
                <w:rPr>
                  <w:lang w:eastAsia="ko-KR"/>
                </w:rPr>
                <w:t>TS 36.579-1 [2] Table 5.3B.3.3-1 correctly performed?</w:t>
              </w:r>
            </w:ins>
            <w:del w:id="1114" w:author="MCC160" w:date="2022-03-15T12:00:00Z">
              <w:r w:rsidRPr="005410BD" w:rsidDel="00B55C42">
                <w:delText>The SS sends a Transmission Granted message</w:delText>
              </w:r>
            </w:del>
          </w:p>
        </w:tc>
        <w:tc>
          <w:tcPr>
            <w:tcW w:w="708" w:type="dxa"/>
            <w:shd w:val="clear" w:color="auto" w:fill="auto"/>
          </w:tcPr>
          <w:p w14:paraId="0766DDD3" w14:textId="5CE8B950" w:rsidR="009D54DE" w:rsidRPr="005410BD" w:rsidRDefault="009D54DE" w:rsidP="009D54DE">
            <w:pPr>
              <w:pStyle w:val="TAC"/>
              <w:keepNext w:val="0"/>
              <w:keepLines w:val="0"/>
              <w:widowControl w:val="0"/>
            </w:pPr>
            <w:ins w:id="1115" w:author="MCC160" w:date="2022-03-15T12:00:00Z">
              <w:r w:rsidRPr="005410BD">
                <w:t>-</w:t>
              </w:r>
            </w:ins>
            <w:del w:id="1116" w:author="MCC160" w:date="2022-03-15T12:00:00Z">
              <w:r w:rsidRPr="005410BD" w:rsidDel="00B55C42">
                <w:delText>&lt;--</w:delText>
              </w:r>
            </w:del>
          </w:p>
        </w:tc>
        <w:tc>
          <w:tcPr>
            <w:tcW w:w="2978" w:type="dxa"/>
            <w:shd w:val="clear" w:color="auto" w:fill="auto"/>
          </w:tcPr>
          <w:p w14:paraId="1058A1A6" w14:textId="6FEDD011" w:rsidR="009D54DE" w:rsidRPr="005410BD" w:rsidRDefault="009D54DE" w:rsidP="009D54DE">
            <w:pPr>
              <w:pStyle w:val="TAL"/>
              <w:keepNext w:val="0"/>
              <w:keepLines w:val="0"/>
              <w:widowControl w:val="0"/>
            </w:pPr>
            <w:ins w:id="1117" w:author="MCC160" w:date="2022-03-15T12:00:00Z">
              <w:r w:rsidRPr="005410BD">
                <w:t>-</w:t>
              </w:r>
            </w:ins>
            <w:del w:id="1118" w:author="MCC160" w:date="2022-03-15T12:00:00Z">
              <w:r w:rsidRPr="005410BD" w:rsidDel="00FE44EC">
                <w:delText>Transmission Granted</w:delText>
              </w:r>
            </w:del>
          </w:p>
        </w:tc>
        <w:tc>
          <w:tcPr>
            <w:tcW w:w="565" w:type="dxa"/>
            <w:shd w:val="clear" w:color="auto" w:fill="auto"/>
          </w:tcPr>
          <w:p w14:paraId="333E2769" w14:textId="530F2C8C" w:rsidR="009D54DE" w:rsidRPr="005410BD" w:rsidRDefault="009D54DE" w:rsidP="009D54DE">
            <w:pPr>
              <w:pStyle w:val="TAC"/>
              <w:keepNext w:val="0"/>
              <w:keepLines w:val="0"/>
              <w:widowControl w:val="0"/>
            </w:pPr>
            <w:ins w:id="1119" w:author="MCC160" w:date="2022-03-15T12:00:00Z">
              <w:r w:rsidRPr="005410BD">
                <w:t>4</w:t>
              </w:r>
            </w:ins>
            <w:del w:id="1120" w:author="MCC160" w:date="2022-03-15T12:00:00Z">
              <w:r w:rsidRPr="005410BD" w:rsidDel="009D54DE">
                <w:delText>-</w:delText>
              </w:r>
            </w:del>
          </w:p>
        </w:tc>
        <w:tc>
          <w:tcPr>
            <w:tcW w:w="850" w:type="dxa"/>
            <w:shd w:val="clear" w:color="auto" w:fill="auto"/>
          </w:tcPr>
          <w:p w14:paraId="727AB345" w14:textId="7D3111D8" w:rsidR="009D54DE" w:rsidRPr="005410BD" w:rsidRDefault="009D54DE" w:rsidP="009D54DE">
            <w:pPr>
              <w:pStyle w:val="TAC"/>
            </w:pPr>
            <w:ins w:id="1121" w:author="MCC160" w:date="2022-03-15T12:00:00Z">
              <w:r w:rsidRPr="005410BD">
                <w:t>P</w:t>
              </w:r>
            </w:ins>
            <w:del w:id="1122" w:author="MCC160" w:date="2022-03-15T12:00:00Z">
              <w:r w:rsidRPr="005410BD" w:rsidDel="009D54DE">
                <w:delText>-</w:delText>
              </w:r>
            </w:del>
          </w:p>
        </w:tc>
      </w:tr>
      <w:tr w:rsidR="009D54DE" w:rsidRPr="005410BD" w14:paraId="3CE93D00" w14:textId="77777777" w:rsidTr="00004E02">
        <w:tc>
          <w:tcPr>
            <w:tcW w:w="534" w:type="dxa"/>
            <w:shd w:val="clear" w:color="auto" w:fill="auto"/>
          </w:tcPr>
          <w:p w14:paraId="6C5E6CD0" w14:textId="77777777" w:rsidR="009D54DE" w:rsidRPr="005410BD" w:rsidRDefault="009D54DE" w:rsidP="009D54DE">
            <w:pPr>
              <w:pStyle w:val="TAC"/>
              <w:keepNext w:val="0"/>
              <w:keepLines w:val="0"/>
              <w:widowControl w:val="0"/>
            </w:pPr>
            <w:r w:rsidRPr="005410BD">
              <w:t>19</w:t>
            </w:r>
          </w:p>
        </w:tc>
        <w:tc>
          <w:tcPr>
            <w:tcW w:w="3968" w:type="dxa"/>
            <w:shd w:val="clear" w:color="auto" w:fill="auto"/>
          </w:tcPr>
          <w:p w14:paraId="7D816B48" w14:textId="2E70F984" w:rsidR="009D54DE" w:rsidRPr="005410BD" w:rsidRDefault="009D54DE" w:rsidP="009D54DE">
            <w:pPr>
              <w:pStyle w:val="TAL"/>
              <w:keepNext w:val="0"/>
              <w:keepLines w:val="0"/>
              <w:widowControl w:val="0"/>
            </w:pPr>
            <w:del w:id="1123" w:author="MCC160" w:date="2022-03-15T12:00:00Z">
              <w:r w:rsidRPr="005410BD" w:rsidDel="009D54DE">
                <w:delText>Check: Does the UE send a Transmission Control ACK message?</w:delText>
              </w:r>
            </w:del>
            <w:ins w:id="1124" w:author="MCC160" w:date="2022-03-15T12:00:00Z">
              <w:r w:rsidRPr="005410BD">
                <w:t>Void</w:t>
              </w:r>
            </w:ins>
          </w:p>
        </w:tc>
        <w:tc>
          <w:tcPr>
            <w:tcW w:w="708" w:type="dxa"/>
            <w:shd w:val="clear" w:color="auto" w:fill="auto"/>
          </w:tcPr>
          <w:p w14:paraId="68FDB5F2" w14:textId="60BADF0A" w:rsidR="009D54DE" w:rsidRPr="005410BD" w:rsidRDefault="009D54DE" w:rsidP="009D54DE">
            <w:pPr>
              <w:pStyle w:val="TAC"/>
              <w:keepNext w:val="0"/>
              <w:keepLines w:val="0"/>
              <w:widowControl w:val="0"/>
            </w:pPr>
            <w:ins w:id="1125" w:author="MCC160" w:date="2022-03-15T12:00:00Z">
              <w:r w:rsidRPr="005410BD">
                <w:t>-</w:t>
              </w:r>
            </w:ins>
            <w:del w:id="1126" w:author="MCC160" w:date="2022-03-15T12:00:00Z">
              <w:r w:rsidRPr="005410BD" w:rsidDel="00FE44EC">
                <w:delText>--&gt;</w:delText>
              </w:r>
            </w:del>
          </w:p>
        </w:tc>
        <w:tc>
          <w:tcPr>
            <w:tcW w:w="2978" w:type="dxa"/>
            <w:shd w:val="clear" w:color="auto" w:fill="auto"/>
          </w:tcPr>
          <w:p w14:paraId="6839EA71" w14:textId="5BC4B5AB" w:rsidR="009D54DE" w:rsidRPr="005410BD" w:rsidRDefault="009D54DE" w:rsidP="009D54DE">
            <w:pPr>
              <w:pStyle w:val="TAL"/>
              <w:keepNext w:val="0"/>
              <w:keepLines w:val="0"/>
              <w:widowControl w:val="0"/>
            </w:pPr>
            <w:ins w:id="1127" w:author="MCC160" w:date="2022-03-15T12:00:00Z">
              <w:r w:rsidRPr="005410BD">
                <w:t>-</w:t>
              </w:r>
            </w:ins>
            <w:del w:id="1128" w:author="MCC160" w:date="2022-03-15T12:00:00Z">
              <w:r w:rsidRPr="005410BD" w:rsidDel="00FE44EC">
                <w:delText>Transmission Control ACK</w:delText>
              </w:r>
            </w:del>
          </w:p>
        </w:tc>
        <w:tc>
          <w:tcPr>
            <w:tcW w:w="565" w:type="dxa"/>
            <w:shd w:val="clear" w:color="auto" w:fill="auto"/>
          </w:tcPr>
          <w:p w14:paraId="10E3CF9D" w14:textId="6A483B70" w:rsidR="009D54DE" w:rsidRPr="005410BD" w:rsidRDefault="009D54DE" w:rsidP="009D54DE">
            <w:pPr>
              <w:pStyle w:val="TAC"/>
              <w:keepNext w:val="0"/>
              <w:keepLines w:val="0"/>
              <w:widowControl w:val="0"/>
            </w:pPr>
            <w:ins w:id="1129" w:author="MCC160" w:date="2022-03-15T12:01:00Z">
              <w:r w:rsidRPr="005410BD">
                <w:t>-</w:t>
              </w:r>
            </w:ins>
            <w:del w:id="1130" w:author="MCC160" w:date="2022-03-15T12:01:00Z">
              <w:r w:rsidRPr="005410BD" w:rsidDel="004D57B8">
                <w:delText>4</w:delText>
              </w:r>
            </w:del>
          </w:p>
        </w:tc>
        <w:tc>
          <w:tcPr>
            <w:tcW w:w="850" w:type="dxa"/>
            <w:shd w:val="clear" w:color="auto" w:fill="auto"/>
          </w:tcPr>
          <w:p w14:paraId="0EA0765B" w14:textId="27670303" w:rsidR="009D54DE" w:rsidRPr="005410BD" w:rsidRDefault="009D54DE" w:rsidP="009D54DE">
            <w:pPr>
              <w:pStyle w:val="TAC"/>
            </w:pPr>
            <w:ins w:id="1131" w:author="MCC160" w:date="2022-03-15T12:01:00Z">
              <w:r w:rsidRPr="005410BD">
                <w:t>-</w:t>
              </w:r>
            </w:ins>
            <w:del w:id="1132" w:author="MCC160" w:date="2022-03-15T12:01:00Z">
              <w:r w:rsidRPr="005410BD" w:rsidDel="004D57B8">
                <w:delText>P</w:delText>
              </w:r>
            </w:del>
          </w:p>
        </w:tc>
      </w:tr>
      <w:tr w:rsidR="00EA3CCA" w:rsidRPr="005410BD" w14:paraId="0967FC70" w14:textId="77777777" w:rsidTr="00004E02">
        <w:trPr>
          <w:ins w:id="1133" w:author="MCC160" w:date="2022-03-15T12:01:00Z"/>
        </w:trPr>
        <w:tc>
          <w:tcPr>
            <w:tcW w:w="534" w:type="dxa"/>
            <w:shd w:val="clear" w:color="auto" w:fill="auto"/>
          </w:tcPr>
          <w:p w14:paraId="15C355CD" w14:textId="3EADC15A" w:rsidR="00EA3CCA" w:rsidRPr="005410BD" w:rsidRDefault="00EA3CCA" w:rsidP="00EA3CCA">
            <w:pPr>
              <w:pStyle w:val="TAC"/>
              <w:keepNext w:val="0"/>
              <w:keepLines w:val="0"/>
              <w:widowControl w:val="0"/>
              <w:rPr>
                <w:ins w:id="1134" w:author="MCC160" w:date="2022-03-15T12:01:00Z"/>
              </w:rPr>
            </w:pPr>
            <w:ins w:id="1135" w:author="MCC160" w:date="2022-03-15T12:01:00Z">
              <w:r w:rsidRPr="005410BD">
                <w:t>-</w:t>
              </w:r>
            </w:ins>
          </w:p>
        </w:tc>
        <w:tc>
          <w:tcPr>
            <w:tcW w:w="3968" w:type="dxa"/>
            <w:shd w:val="clear" w:color="auto" w:fill="auto"/>
          </w:tcPr>
          <w:p w14:paraId="01BF4BFA" w14:textId="7F2A4867" w:rsidR="00EA3CCA" w:rsidRPr="005410BD" w:rsidDel="009D54DE" w:rsidRDefault="00EA3CCA" w:rsidP="00EA3CCA">
            <w:pPr>
              <w:pStyle w:val="TAL"/>
              <w:keepNext w:val="0"/>
              <w:keepLines w:val="0"/>
              <w:widowControl w:val="0"/>
              <w:rPr>
                <w:ins w:id="1136" w:author="MCC160" w:date="2022-03-15T12:01:00Z"/>
              </w:rPr>
            </w:pPr>
            <w:ins w:id="1137" w:author="MCC160" w:date="2022-03-15T12:01:00Z">
              <w:r w:rsidRPr="005410BD">
                <w:t>EXCEPTION: Step 20a1 describes behaviour that depends on the UE implementation; the "lower case letter" identifies a step sequence that take place if the UE displays information to the User upon accepting establishment/releasing of Emergency call.</w:t>
              </w:r>
            </w:ins>
          </w:p>
        </w:tc>
        <w:tc>
          <w:tcPr>
            <w:tcW w:w="708" w:type="dxa"/>
            <w:shd w:val="clear" w:color="auto" w:fill="auto"/>
          </w:tcPr>
          <w:p w14:paraId="22D279A2" w14:textId="598E1E5F" w:rsidR="00EA3CCA" w:rsidRPr="005410BD" w:rsidRDefault="00EA3CCA" w:rsidP="00EA3CCA">
            <w:pPr>
              <w:pStyle w:val="TAC"/>
              <w:keepNext w:val="0"/>
              <w:keepLines w:val="0"/>
              <w:widowControl w:val="0"/>
              <w:rPr>
                <w:ins w:id="1138" w:author="MCC160" w:date="2022-03-15T12:01:00Z"/>
              </w:rPr>
            </w:pPr>
            <w:ins w:id="1139" w:author="MCC160" w:date="2022-03-15T12:01:00Z">
              <w:r w:rsidRPr="005410BD">
                <w:t>-</w:t>
              </w:r>
            </w:ins>
          </w:p>
        </w:tc>
        <w:tc>
          <w:tcPr>
            <w:tcW w:w="2978" w:type="dxa"/>
            <w:shd w:val="clear" w:color="auto" w:fill="auto"/>
          </w:tcPr>
          <w:p w14:paraId="7F90FE16" w14:textId="3C3006B1" w:rsidR="00EA3CCA" w:rsidRPr="005410BD" w:rsidRDefault="00EA3CCA" w:rsidP="00EA3CCA">
            <w:pPr>
              <w:pStyle w:val="TAL"/>
              <w:keepNext w:val="0"/>
              <w:keepLines w:val="0"/>
              <w:widowControl w:val="0"/>
              <w:rPr>
                <w:ins w:id="1140" w:author="MCC160" w:date="2022-03-15T12:01:00Z"/>
              </w:rPr>
            </w:pPr>
            <w:ins w:id="1141" w:author="MCC160" w:date="2022-03-15T12:01:00Z">
              <w:r w:rsidRPr="005410BD">
                <w:t>-</w:t>
              </w:r>
            </w:ins>
          </w:p>
        </w:tc>
        <w:tc>
          <w:tcPr>
            <w:tcW w:w="565" w:type="dxa"/>
            <w:shd w:val="clear" w:color="auto" w:fill="auto"/>
          </w:tcPr>
          <w:p w14:paraId="787098B6" w14:textId="197D8886" w:rsidR="00EA3CCA" w:rsidRPr="005410BD" w:rsidRDefault="00EA3CCA" w:rsidP="00EA3CCA">
            <w:pPr>
              <w:pStyle w:val="TAC"/>
              <w:keepNext w:val="0"/>
              <w:keepLines w:val="0"/>
              <w:widowControl w:val="0"/>
              <w:rPr>
                <w:ins w:id="1142" w:author="MCC160" w:date="2022-03-15T12:01:00Z"/>
              </w:rPr>
            </w:pPr>
            <w:ins w:id="1143" w:author="MCC160" w:date="2022-03-15T12:01:00Z">
              <w:r w:rsidRPr="005410BD">
                <w:t>-</w:t>
              </w:r>
            </w:ins>
          </w:p>
        </w:tc>
        <w:tc>
          <w:tcPr>
            <w:tcW w:w="850" w:type="dxa"/>
            <w:shd w:val="clear" w:color="auto" w:fill="auto"/>
          </w:tcPr>
          <w:p w14:paraId="129F6EBD" w14:textId="7FEB3672" w:rsidR="00EA3CCA" w:rsidRPr="005410BD" w:rsidRDefault="00EA3CCA" w:rsidP="00EA3CCA">
            <w:pPr>
              <w:pStyle w:val="TAC"/>
              <w:rPr>
                <w:ins w:id="1144" w:author="MCC160" w:date="2022-03-15T12:01:00Z"/>
              </w:rPr>
            </w:pPr>
            <w:ins w:id="1145" w:author="MCC160" w:date="2022-03-15T12:01:00Z">
              <w:r w:rsidRPr="005410BD">
                <w:t>-</w:t>
              </w:r>
            </w:ins>
          </w:p>
        </w:tc>
      </w:tr>
      <w:tr w:rsidR="00EA3CCA" w:rsidRPr="005410BD" w14:paraId="3D636913" w14:textId="77777777" w:rsidTr="00004E02">
        <w:tc>
          <w:tcPr>
            <w:tcW w:w="534" w:type="dxa"/>
            <w:shd w:val="clear" w:color="auto" w:fill="auto"/>
          </w:tcPr>
          <w:p w14:paraId="5AD60ED4" w14:textId="77777777" w:rsidR="00EA3CCA" w:rsidRPr="005410BD" w:rsidRDefault="00EA3CCA" w:rsidP="00EA3CCA">
            <w:pPr>
              <w:pStyle w:val="TAC"/>
              <w:keepNext w:val="0"/>
              <w:keepLines w:val="0"/>
              <w:widowControl w:val="0"/>
            </w:pPr>
            <w:r w:rsidRPr="005410BD">
              <w:t>20a1</w:t>
            </w:r>
          </w:p>
        </w:tc>
        <w:tc>
          <w:tcPr>
            <w:tcW w:w="3968" w:type="dxa"/>
            <w:shd w:val="clear" w:color="auto" w:fill="auto"/>
          </w:tcPr>
          <w:p w14:paraId="6103AF15" w14:textId="2D16A5E1" w:rsidR="00EA3CCA" w:rsidRPr="005410BD" w:rsidRDefault="00A222E4" w:rsidP="00EA3CCA">
            <w:pPr>
              <w:pStyle w:val="TAL"/>
              <w:keepNext w:val="0"/>
              <w:keepLines w:val="0"/>
              <w:widowControl w:val="0"/>
            </w:pPr>
            <w:ins w:id="1146" w:author="MCC160" w:date="2022-03-15T14:21:00Z">
              <w:r w:rsidRPr="005410BD">
                <w:t xml:space="preserve">IF pc_MCX_DisplayInfoEmergencyCall THEN </w:t>
              </w:r>
            </w:ins>
            <w:r w:rsidR="00EA3CCA" w:rsidRPr="005410BD">
              <w:t xml:space="preserve">Check: Does the UE (MCVideo client) notify the user about the downgrade of the </w:t>
            </w:r>
            <w:r w:rsidR="00EA3CCA" w:rsidRPr="005410BD">
              <w:lastRenderedPageBreak/>
              <w:t>emergency private call to a normal priority private call?</w:t>
            </w:r>
          </w:p>
          <w:p w14:paraId="6560B130" w14:textId="77777777" w:rsidR="00EA3CCA" w:rsidRPr="005410BD" w:rsidRDefault="00EA3CCA" w:rsidP="00EA3CCA">
            <w:pPr>
              <w:pStyle w:val="TAL"/>
              <w:keepNext w:val="0"/>
              <w:keepLines w:val="0"/>
              <w:widowControl w:val="0"/>
            </w:pPr>
            <w:r w:rsidRPr="005410BD">
              <w:t>(NOTE 1)</w:t>
            </w:r>
          </w:p>
          <w:p w14:paraId="497A623E" w14:textId="77777777" w:rsidR="00EA3CCA" w:rsidRPr="005410BD" w:rsidRDefault="00EA3CCA" w:rsidP="00EA3CCA">
            <w:pPr>
              <w:pStyle w:val="TAL"/>
              <w:keepNext w:val="0"/>
              <w:keepLines w:val="0"/>
              <w:widowControl w:val="0"/>
            </w:pPr>
            <w:r w:rsidRPr="005410BD">
              <w:t>(NOTE 2)</w:t>
            </w:r>
          </w:p>
        </w:tc>
        <w:tc>
          <w:tcPr>
            <w:tcW w:w="708" w:type="dxa"/>
            <w:shd w:val="clear" w:color="auto" w:fill="auto"/>
          </w:tcPr>
          <w:p w14:paraId="7717BC43" w14:textId="77777777" w:rsidR="00EA3CCA" w:rsidRPr="005410BD" w:rsidRDefault="00EA3CCA" w:rsidP="00EA3CCA">
            <w:pPr>
              <w:pStyle w:val="TAC"/>
              <w:keepNext w:val="0"/>
              <w:keepLines w:val="0"/>
              <w:widowControl w:val="0"/>
            </w:pPr>
            <w:r w:rsidRPr="005410BD">
              <w:lastRenderedPageBreak/>
              <w:t>-</w:t>
            </w:r>
          </w:p>
        </w:tc>
        <w:tc>
          <w:tcPr>
            <w:tcW w:w="2978" w:type="dxa"/>
            <w:shd w:val="clear" w:color="auto" w:fill="auto"/>
          </w:tcPr>
          <w:p w14:paraId="649E4B14" w14:textId="77777777" w:rsidR="00EA3CCA" w:rsidRPr="005410BD" w:rsidRDefault="00EA3CCA" w:rsidP="00EA3CCA">
            <w:pPr>
              <w:pStyle w:val="TAL"/>
              <w:keepNext w:val="0"/>
              <w:keepLines w:val="0"/>
              <w:widowControl w:val="0"/>
            </w:pPr>
            <w:r w:rsidRPr="005410BD">
              <w:t>-</w:t>
            </w:r>
          </w:p>
        </w:tc>
        <w:tc>
          <w:tcPr>
            <w:tcW w:w="565" w:type="dxa"/>
            <w:shd w:val="clear" w:color="auto" w:fill="auto"/>
          </w:tcPr>
          <w:p w14:paraId="27B3181B" w14:textId="77777777" w:rsidR="00EA3CCA" w:rsidRPr="005410BD" w:rsidRDefault="00EA3CCA" w:rsidP="00EA3CCA">
            <w:pPr>
              <w:pStyle w:val="TAC"/>
              <w:keepNext w:val="0"/>
              <w:keepLines w:val="0"/>
              <w:widowControl w:val="0"/>
            </w:pPr>
            <w:r w:rsidRPr="005410BD">
              <w:t>5</w:t>
            </w:r>
          </w:p>
        </w:tc>
        <w:tc>
          <w:tcPr>
            <w:tcW w:w="850" w:type="dxa"/>
            <w:shd w:val="clear" w:color="auto" w:fill="auto"/>
          </w:tcPr>
          <w:p w14:paraId="1CB0957C" w14:textId="77777777" w:rsidR="00EA3CCA" w:rsidRPr="005410BD" w:rsidRDefault="00EA3CCA" w:rsidP="00EA3CCA">
            <w:pPr>
              <w:pStyle w:val="TAC"/>
              <w:keepNext w:val="0"/>
              <w:keepLines w:val="0"/>
              <w:widowControl w:val="0"/>
              <w:rPr>
                <w:rFonts w:cs="Arial"/>
                <w:szCs w:val="18"/>
              </w:rPr>
            </w:pPr>
            <w:r w:rsidRPr="005410BD">
              <w:rPr>
                <w:rFonts w:cs="Arial"/>
                <w:szCs w:val="18"/>
              </w:rPr>
              <w:t>P</w:t>
            </w:r>
          </w:p>
        </w:tc>
      </w:tr>
      <w:tr w:rsidR="00EA3CCA" w:rsidRPr="005410BD" w14:paraId="074A21DD" w14:textId="77777777" w:rsidTr="00004E02">
        <w:tc>
          <w:tcPr>
            <w:tcW w:w="534" w:type="dxa"/>
            <w:shd w:val="clear" w:color="auto" w:fill="auto"/>
          </w:tcPr>
          <w:p w14:paraId="29C2CC21" w14:textId="77777777" w:rsidR="00EA3CCA" w:rsidRPr="005410BD" w:rsidRDefault="00EA3CCA" w:rsidP="00EA3CCA">
            <w:pPr>
              <w:pStyle w:val="TAC"/>
              <w:keepNext w:val="0"/>
              <w:keepLines w:val="0"/>
              <w:widowControl w:val="0"/>
            </w:pPr>
            <w:r w:rsidRPr="005410BD">
              <w:t>21</w:t>
            </w:r>
          </w:p>
        </w:tc>
        <w:tc>
          <w:tcPr>
            <w:tcW w:w="3968" w:type="dxa"/>
            <w:shd w:val="clear" w:color="auto" w:fill="auto"/>
          </w:tcPr>
          <w:p w14:paraId="311DD9BE" w14:textId="77777777" w:rsidR="00EA3CCA" w:rsidRPr="005410BD" w:rsidRDefault="00EA3CCA" w:rsidP="00EA3CCA">
            <w:pPr>
              <w:pStyle w:val="TAL"/>
              <w:keepNext w:val="0"/>
              <w:keepLines w:val="0"/>
              <w:widowControl w:val="0"/>
            </w:pPr>
            <w:r w:rsidRPr="005410BD">
              <w:t>Void</w:t>
            </w:r>
          </w:p>
        </w:tc>
        <w:tc>
          <w:tcPr>
            <w:tcW w:w="708" w:type="dxa"/>
            <w:shd w:val="clear" w:color="auto" w:fill="auto"/>
          </w:tcPr>
          <w:p w14:paraId="61371A00" w14:textId="77777777" w:rsidR="00EA3CCA" w:rsidRPr="005410BD" w:rsidRDefault="00EA3CCA" w:rsidP="00EA3CCA">
            <w:pPr>
              <w:pStyle w:val="TAC"/>
              <w:keepNext w:val="0"/>
              <w:keepLines w:val="0"/>
              <w:widowControl w:val="0"/>
            </w:pPr>
            <w:r w:rsidRPr="005410BD">
              <w:t>-</w:t>
            </w:r>
          </w:p>
        </w:tc>
        <w:tc>
          <w:tcPr>
            <w:tcW w:w="2978" w:type="dxa"/>
            <w:shd w:val="clear" w:color="auto" w:fill="auto"/>
          </w:tcPr>
          <w:p w14:paraId="19ED52E3" w14:textId="77777777" w:rsidR="00EA3CCA" w:rsidRPr="005410BD" w:rsidRDefault="00EA3CCA" w:rsidP="00EA3CCA">
            <w:pPr>
              <w:pStyle w:val="TAL"/>
              <w:keepNext w:val="0"/>
              <w:keepLines w:val="0"/>
              <w:widowControl w:val="0"/>
            </w:pPr>
            <w:r w:rsidRPr="005410BD">
              <w:t>-</w:t>
            </w:r>
          </w:p>
        </w:tc>
        <w:tc>
          <w:tcPr>
            <w:tcW w:w="565" w:type="dxa"/>
            <w:shd w:val="clear" w:color="auto" w:fill="auto"/>
          </w:tcPr>
          <w:p w14:paraId="40917C9F" w14:textId="77777777" w:rsidR="00EA3CCA" w:rsidRPr="005410BD" w:rsidRDefault="00EA3CCA" w:rsidP="00EA3CCA">
            <w:pPr>
              <w:pStyle w:val="TAC"/>
              <w:keepNext w:val="0"/>
              <w:keepLines w:val="0"/>
              <w:widowControl w:val="0"/>
            </w:pPr>
            <w:r w:rsidRPr="005410BD">
              <w:t>-</w:t>
            </w:r>
          </w:p>
        </w:tc>
        <w:tc>
          <w:tcPr>
            <w:tcW w:w="850" w:type="dxa"/>
            <w:shd w:val="clear" w:color="auto" w:fill="auto"/>
          </w:tcPr>
          <w:p w14:paraId="2866B568" w14:textId="77777777" w:rsidR="00EA3CCA" w:rsidRPr="005410BD" w:rsidRDefault="00EA3CCA" w:rsidP="00EA3CCA">
            <w:pPr>
              <w:pStyle w:val="TAC"/>
              <w:keepNext w:val="0"/>
              <w:keepLines w:val="0"/>
              <w:widowControl w:val="0"/>
              <w:rPr>
                <w:rFonts w:cs="Arial"/>
                <w:szCs w:val="18"/>
              </w:rPr>
            </w:pPr>
            <w:r w:rsidRPr="005410BD">
              <w:rPr>
                <w:rFonts w:cs="Arial"/>
                <w:szCs w:val="18"/>
              </w:rPr>
              <w:t>-</w:t>
            </w:r>
          </w:p>
        </w:tc>
      </w:tr>
      <w:tr w:rsidR="00EA3CCA" w:rsidRPr="005410BD" w14:paraId="0C1C4AA8" w14:textId="77777777" w:rsidTr="00004E02">
        <w:tc>
          <w:tcPr>
            <w:tcW w:w="534" w:type="dxa"/>
            <w:shd w:val="clear" w:color="auto" w:fill="auto"/>
          </w:tcPr>
          <w:p w14:paraId="4201CEE9" w14:textId="77777777" w:rsidR="00EA3CCA" w:rsidRPr="005410BD" w:rsidRDefault="00EA3CCA" w:rsidP="00EA3CCA">
            <w:pPr>
              <w:pStyle w:val="TAC"/>
              <w:keepNext w:val="0"/>
              <w:keepLines w:val="0"/>
              <w:widowControl w:val="0"/>
            </w:pPr>
            <w:r w:rsidRPr="005410BD">
              <w:t>22</w:t>
            </w:r>
          </w:p>
        </w:tc>
        <w:tc>
          <w:tcPr>
            <w:tcW w:w="3968" w:type="dxa"/>
            <w:shd w:val="clear" w:color="auto" w:fill="auto"/>
          </w:tcPr>
          <w:p w14:paraId="5A6BA040" w14:textId="15CBB436" w:rsidR="00EA3CCA" w:rsidRPr="005410BD" w:rsidRDefault="00EA3CCA" w:rsidP="00EA3CCA">
            <w:pPr>
              <w:pStyle w:val="TAL"/>
              <w:keepNext w:val="0"/>
              <w:keepLines w:val="0"/>
              <w:widowControl w:val="0"/>
            </w:pPr>
            <w:r w:rsidRPr="005410BD">
              <w:t xml:space="preserve">Make the UE (MCVideo Client) end the </w:t>
            </w:r>
            <w:del w:id="1147" w:author="MCC160" w:date="2022-03-15T12:02:00Z">
              <w:r w:rsidRPr="005410BD" w:rsidDel="00EA3CCA">
                <w:delText xml:space="preserve">Group </w:delText>
              </w:r>
            </w:del>
            <w:ins w:id="1148" w:author="MCC160" w:date="2022-03-15T12:02:00Z">
              <w:r w:rsidRPr="005410BD">
                <w:t xml:space="preserve">Private </w:t>
              </w:r>
            </w:ins>
            <w:r w:rsidRPr="005410BD">
              <w:t>Call.</w:t>
            </w:r>
          </w:p>
          <w:p w14:paraId="6DEFAEC2" w14:textId="77777777" w:rsidR="00EA3CCA" w:rsidRPr="005410BD" w:rsidRDefault="00EA3CCA" w:rsidP="00EA3CCA">
            <w:pPr>
              <w:pStyle w:val="TAL"/>
              <w:keepNext w:val="0"/>
              <w:keepLines w:val="0"/>
              <w:widowControl w:val="0"/>
            </w:pPr>
            <w:r w:rsidRPr="005410BD">
              <w:t>(NOTE 1)</w:t>
            </w:r>
          </w:p>
        </w:tc>
        <w:tc>
          <w:tcPr>
            <w:tcW w:w="708" w:type="dxa"/>
            <w:shd w:val="clear" w:color="auto" w:fill="auto"/>
          </w:tcPr>
          <w:p w14:paraId="1F103DD1" w14:textId="77777777" w:rsidR="00EA3CCA" w:rsidRPr="005410BD" w:rsidRDefault="00EA3CCA" w:rsidP="00EA3CCA">
            <w:pPr>
              <w:pStyle w:val="TAC"/>
              <w:keepNext w:val="0"/>
              <w:keepLines w:val="0"/>
              <w:widowControl w:val="0"/>
            </w:pPr>
            <w:r w:rsidRPr="005410BD">
              <w:t>-</w:t>
            </w:r>
          </w:p>
        </w:tc>
        <w:tc>
          <w:tcPr>
            <w:tcW w:w="2978" w:type="dxa"/>
            <w:shd w:val="clear" w:color="auto" w:fill="auto"/>
          </w:tcPr>
          <w:p w14:paraId="4D203FC9" w14:textId="77777777" w:rsidR="00EA3CCA" w:rsidRPr="005410BD" w:rsidRDefault="00EA3CCA" w:rsidP="00EA3CCA">
            <w:pPr>
              <w:pStyle w:val="TAL"/>
              <w:keepNext w:val="0"/>
              <w:keepLines w:val="0"/>
              <w:widowControl w:val="0"/>
            </w:pPr>
            <w:r w:rsidRPr="005410BD">
              <w:t>-</w:t>
            </w:r>
          </w:p>
        </w:tc>
        <w:tc>
          <w:tcPr>
            <w:tcW w:w="565" w:type="dxa"/>
            <w:shd w:val="clear" w:color="auto" w:fill="auto"/>
          </w:tcPr>
          <w:p w14:paraId="693BD916" w14:textId="77777777" w:rsidR="00EA3CCA" w:rsidRPr="005410BD" w:rsidRDefault="00EA3CCA" w:rsidP="00EA3CCA">
            <w:pPr>
              <w:pStyle w:val="TAC"/>
              <w:keepNext w:val="0"/>
              <w:keepLines w:val="0"/>
              <w:widowControl w:val="0"/>
            </w:pPr>
            <w:r w:rsidRPr="005410BD">
              <w:t>-</w:t>
            </w:r>
          </w:p>
        </w:tc>
        <w:tc>
          <w:tcPr>
            <w:tcW w:w="850" w:type="dxa"/>
            <w:shd w:val="clear" w:color="auto" w:fill="auto"/>
          </w:tcPr>
          <w:p w14:paraId="3803FD61" w14:textId="77777777" w:rsidR="00EA3CCA" w:rsidRPr="005410BD" w:rsidRDefault="00EA3CCA" w:rsidP="00EA3CCA">
            <w:pPr>
              <w:pStyle w:val="TAC"/>
              <w:keepNext w:val="0"/>
              <w:keepLines w:val="0"/>
              <w:widowControl w:val="0"/>
              <w:rPr>
                <w:rFonts w:cs="Arial"/>
                <w:szCs w:val="18"/>
              </w:rPr>
            </w:pPr>
            <w:r w:rsidRPr="005410BD">
              <w:rPr>
                <w:rFonts w:cs="Arial"/>
                <w:szCs w:val="18"/>
              </w:rPr>
              <w:t>-</w:t>
            </w:r>
          </w:p>
        </w:tc>
      </w:tr>
      <w:tr w:rsidR="00680AD1" w:rsidRPr="005410BD" w14:paraId="3F92C182" w14:textId="77777777" w:rsidTr="00004E02">
        <w:tc>
          <w:tcPr>
            <w:tcW w:w="534" w:type="dxa"/>
            <w:shd w:val="clear" w:color="auto" w:fill="auto"/>
          </w:tcPr>
          <w:p w14:paraId="3468CF65" w14:textId="77777777" w:rsidR="00680AD1" w:rsidRPr="005410BD" w:rsidRDefault="00680AD1" w:rsidP="00680AD1">
            <w:pPr>
              <w:pStyle w:val="TAC"/>
              <w:keepNext w:val="0"/>
              <w:keepLines w:val="0"/>
              <w:widowControl w:val="0"/>
            </w:pPr>
            <w:r w:rsidRPr="005410BD">
              <w:t>22A</w:t>
            </w:r>
          </w:p>
        </w:tc>
        <w:tc>
          <w:tcPr>
            <w:tcW w:w="3968" w:type="dxa"/>
            <w:shd w:val="clear" w:color="auto" w:fill="auto"/>
          </w:tcPr>
          <w:p w14:paraId="33E930A8" w14:textId="2B5E76CF" w:rsidR="00680AD1" w:rsidRPr="005410BD" w:rsidRDefault="00680AD1" w:rsidP="00680AD1">
            <w:pPr>
              <w:pStyle w:val="TAL"/>
              <w:keepNext w:val="0"/>
              <w:keepLines w:val="0"/>
              <w:widowControl w:val="0"/>
            </w:pPr>
            <w:ins w:id="1149" w:author="MCC160" w:date="2022-03-15T12:41:00Z">
              <w:r w:rsidRPr="005410BD">
                <w:t>Check: Is the test procedure MCVideo Media Reception End Request CO</w:t>
              </w:r>
              <w:r w:rsidRPr="005410BD" w:rsidDel="00C50873">
                <w:t xml:space="preserve"> </w:t>
              </w:r>
              <w:r w:rsidRPr="005410BD">
                <w:t xml:space="preserve">as described in </w:t>
              </w:r>
              <w:r w:rsidRPr="005410BD">
                <w:rPr>
                  <w:lang w:eastAsia="ko-KR"/>
                </w:rPr>
                <w:t>TS 36.579-1 [2] Table 5.3B.8.3-1 correctly performed?</w:t>
              </w:r>
            </w:ins>
            <w:del w:id="1150" w:author="MCC160" w:date="2022-03-15T12:41:00Z">
              <w:r w:rsidRPr="005410BD" w:rsidDel="005E7B14">
                <w:delText>Does the UE (MCVideo Client) send the Transmission End Request message?</w:delText>
              </w:r>
            </w:del>
          </w:p>
        </w:tc>
        <w:tc>
          <w:tcPr>
            <w:tcW w:w="708" w:type="dxa"/>
            <w:shd w:val="clear" w:color="auto" w:fill="auto"/>
          </w:tcPr>
          <w:p w14:paraId="13FC6424" w14:textId="5B63AEF8" w:rsidR="00680AD1" w:rsidRPr="005410BD" w:rsidRDefault="00680AD1" w:rsidP="00680AD1">
            <w:pPr>
              <w:pStyle w:val="TAC"/>
              <w:keepNext w:val="0"/>
              <w:keepLines w:val="0"/>
              <w:widowControl w:val="0"/>
            </w:pPr>
            <w:ins w:id="1151" w:author="MCC160" w:date="2022-03-15T12:41:00Z">
              <w:r w:rsidRPr="005410BD">
                <w:t>-</w:t>
              </w:r>
            </w:ins>
            <w:del w:id="1152" w:author="MCC160" w:date="2022-03-15T12:41:00Z">
              <w:r w:rsidRPr="005410BD" w:rsidDel="00382F4A">
                <w:delText>--&gt;</w:delText>
              </w:r>
            </w:del>
          </w:p>
        </w:tc>
        <w:tc>
          <w:tcPr>
            <w:tcW w:w="2978" w:type="dxa"/>
            <w:shd w:val="clear" w:color="auto" w:fill="auto"/>
          </w:tcPr>
          <w:p w14:paraId="549A7B04" w14:textId="15DD3C99" w:rsidR="00680AD1" w:rsidRPr="005410BD" w:rsidRDefault="00680AD1" w:rsidP="00680AD1">
            <w:pPr>
              <w:pStyle w:val="TAL"/>
              <w:keepNext w:val="0"/>
              <w:keepLines w:val="0"/>
              <w:widowControl w:val="0"/>
            </w:pPr>
            <w:ins w:id="1153" w:author="MCC160" w:date="2022-03-15T12:41:00Z">
              <w:r w:rsidRPr="005410BD">
                <w:t>-</w:t>
              </w:r>
            </w:ins>
            <w:del w:id="1154" w:author="MCC160" w:date="2022-03-15T12:41:00Z">
              <w:r w:rsidRPr="005410BD" w:rsidDel="00382F4A">
                <w:delText>Transmission End Request</w:delText>
              </w:r>
            </w:del>
          </w:p>
        </w:tc>
        <w:tc>
          <w:tcPr>
            <w:tcW w:w="565" w:type="dxa"/>
            <w:shd w:val="clear" w:color="auto" w:fill="auto"/>
          </w:tcPr>
          <w:p w14:paraId="456E1C4C" w14:textId="77777777" w:rsidR="00680AD1" w:rsidRPr="005410BD" w:rsidRDefault="00680AD1" w:rsidP="00680AD1">
            <w:pPr>
              <w:pStyle w:val="TAC"/>
              <w:keepNext w:val="0"/>
              <w:keepLines w:val="0"/>
              <w:widowControl w:val="0"/>
            </w:pPr>
            <w:r w:rsidRPr="005410BD">
              <w:t>6</w:t>
            </w:r>
          </w:p>
        </w:tc>
        <w:tc>
          <w:tcPr>
            <w:tcW w:w="850" w:type="dxa"/>
            <w:shd w:val="clear" w:color="auto" w:fill="auto"/>
          </w:tcPr>
          <w:p w14:paraId="2C407344" w14:textId="77777777" w:rsidR="00680AD1" w:rsidRPr="005410BD" w:rsidRDefault="00680AD1" w:rsidP="00680AD1">
            <w:pPr>
              <w:pStyle w:val="TAC"/>
              <w:keepNext w:val="0"/>
              <w:keepLines w:val="0"/>
              <w:widowControl w:val="0"/>
              <w:rPr>
                <w:rFonts w:cs="Arial"/>
                <w:szCs w:val="18"/>
              </w:rPr>
            </w:pPr>
            <w:r w:rsidRPr="005410BD">
              <w:rPr>
                <w:rFonts w:cs="Arial"/>
                <w:szCs w:val="18"/>
              </w:rPr>
              <w:t>P</w:t>
            </w:r>
          </w:p>
        </w:tc>
      </w:tr>
      <w:tr w:rsidR="00680AD1" w:rsidRPr="005410BD" w14:paraId="2FAB8CA2" w14:textId="77777777" w:rsidTr="00004E02">
        <w:tc>
          <w:tcPr>
            <w:tcW w:w="534" w:type="dxa"/>
            <w:shd w:val="clear" w:color="auto" w:fill="auto"/>
          </w:tcPr>
          <w:p w14:paraId="7C166ED7" w14:textId="77777777" w:rsidR="00680AD1" w:rsidRPr="005410BD" w:rsidRDefault="00680AD1" w:rsidP="00680AD1">
            <w:pPr>
              <w:pStyle w:val="TAC"/>
              <w:keepNext w:val="0"/>
              <w:keepLines w:val="0"/>
              <w:widowControl w:val="0"/>
            </w:pPr>
            <w:r w:rsidRPr="005410BD">
              <w:t>22B</w:t>
            </w:r>
          </w:p>
        </w:tc>
        <w:tc>
          <w:tcPr>
            <w:tcW w:w="3968" w:type="dxa"/>
            <w:shd w:val="clear" w:color="auto" w:fill="auto"/>
          </w:tcPr>
          <w:p w14:paraId="03A72D6A" w14:textId="333610F5" w:rsidR="00680AD1" w:rsidRPr="005410BD" w:rsidRDefault="00680AD1" w:rsidP="00680AD1">
            <w:pPr>
              <w:pStyle w:val="TAL"/>
              <w:keepNext w:val="0"/>
              <w:keepLines w:val="0"/>
              <w:widowControl w:val="0"/>
            </w:pPr>
            <w:del w:id="1155" w:author="MCC160" w:date="2022-03-15T12:42:00Z">
              <w:r w:rsidRPr="005410BD" w:rsidDel="00680AD1">
                <w:delText>The SS (MCVideo Server) sends a Transmission End Response,</w:delText>
              </w:r>
            </w:del>
            <w:ins w:id="1156" w:author="MCC160" w:date="2022-03-15T12:42:00Z">
              <w:r w:rsidRPr="005410BD">
                <w:t>Void</w:t>
              </w:r>
            </w:ins>
          </w:p>
        </w:tc>
        <w:tc>
          <w:tcPr>
            <w:tcW w:w="708" w:type="dxa"/>
            <w:shd w:val="clear" w:color="auto" w:fill="auto"/>
          </w:tcPr>
          <w:p w14:paraId="3F85E000" w14:textId="089B3F72" w:rsidR="00680AD1" w:rsidRPr="005410BD" w:rsidRDefault="00680AD1" w:rsidP="00680AD1">
            <w:pPr>
              <w:pStyle w:val="TAC"/>
              <w:keepNext w:val="0"/>
              <w:keepLines w:val="0"/>
              <w:widowControl w:val="0"/>
            </w:pPr>
            <w:ins w:id="1157" w:author="MCC160" w:date="2022-03-15T12:41:00Z">
              <w:r w:rsidRPr="005410BD">
                <w:t>-</w:t>
              </w:r>
            </w:ins>
            <w:del w:id="1158" w:author="MCC160" w:date="2022-03-15T12:41:00Z">
              <w:r w:rsidRPr="005410BD" w:rsidDel="00382F4A">
                <w:delText>&lt;--</w:delText>
              </w:r>
            </w:del>
          </w:p>
        </w:tc>
        <w:tc>
          <w:tcPr>
            <w:tcW w:w="2978" w:type="dxa"/>
            <w:shd w:val="clear" w:color="auto" w:fill="auto"/>
          </w:tcPr>
          <w:p w14:paraId="0DEF2516" w14:textId="443177CE" w:rsidR="00680AD1" w:rsidRPr="005410BD" w:rsidRDefault="00680AD1" w:rsidP="00680AD1">
            <w:pPr>
              <w:pStyle w:val="TAL"/>
              <w:keepNext w:val="0"/>
              <w:keepLines w:val="0"/>
              <w:widowControl w:val="0"/>
            </w:pPr>
            <w:ins w:id="1159" w:author="MCC160" w:date="2022-03-15T12:41:00Z">
              <w:r w:rsidRPr="005410BD">
                <w:t>-</w:t>
              </w:r>
            </w:ins>
            <w:del w:id="1160" w:author="MCC160" w:date="2022-03-15T12:41:00Z">
              <w:r w:rsidRPr="005410BD" w:rsidDel="00382F4A">
                <w:delText>Transmission End Response</w:delText>
              </w:r>
            </w:del>
          </w:p>
        </w:tc>
        <w:tc>
          <w:tcPr>
            <w:tcW w:w="565" w:type="dxa"/>
            <w:shd w:val="clear" w:color="auto" w:fill="auto"/>
          </w:tcPr>
          <w:p w14:paraId="2A6E829A" w14:textId="77777777" w:rsidR="00680AD1" w:rsidRPr="005410BD" w:rsidRDefault="00680AD1" w:rsidP="00680AD1">
            <w:pPr>
              <w:pStyle w:val="TAC"/>
              <w:keepNext w:val="0"/>
              <w:keepLines w:val="0"/>
              <w:widowControl w:val="0"/>
            </w:pPr>
            <w:r w:rsidRPr="005410BD">
              <w:t>-</w:t>
            </w:r>
          </w:p>
        </w:tc>
        <w:tc>
          <w:tcPr>
            <w:tcW w:w="850" w:type="dxa"/>
            <w:shd w:val="clear" w:color="auto" w:fill="auto"/>
          </w:tcPr>
          <w:p w14:paraId="6C951DF7" w14:textId="77777777" w:rsidR="00680AD1" w:rsidRPr="005410BD" w:rsidRDefault="00680AD1" w:rsidP="00680AD1">
            <w:pPr>
              <w:pStyle w:val="TAC"/>
              <w:keepNext w:val="0"/>
              <w:keepLines w:val="0"/>
              <w:widowControl w:val="0"/>
              <w:rPr>
                <w:rFonts w:cs="Arial"/>
                <w:szCs w:val="18"/>
              </w:rPr>
            </w:pPr>
            <w:r w:rsidRPr="005410BD">
              <w:rPr>
                <w:rFonts w:cs="Arial"/>
                <w:szCs w:val="18"/>
              </w:rPr>
              <w:t>-</w:t>
            </w:r>
          </w:p>
        </w:tc>
      </w:tr>
      <w:tr w:rsidR="00680AD1" w:rsidRPr="005410BD" w14:paraId="71836575" w14:textId="77777777" w:rsidTr="00004E02">
        <w:tc>
          <w:tcPr>
            <w:tcW w:w="534" w:type="dxa"/>
            <w:shd w:val="clear" w:color="auto" w:fill="auto"/>
          </w:tcPr>
          <w:p w14:paraId="633EFF16" w14:textId="77777777" w:rsidR="00680AD1" w:rsidRPr="005410BD" w:rsidRDefault="00680AD1" w:rsidP="00680AD1">
            <w:pPr>
              <w:pStyle w:val="TAC"/>
              <w:keepNext w:val="0"/>
              <w:keepLines w:val="0"/>
              <w:widowControl w:val="0"/>
            </w:pPr>
            <w:r w:rsidRPr="005410BD">
              <w:t>23</w:t>
            </w:r>
          </w:p>
        </w:tc>
        <w:tc>
          <w:tcPr>
            <w:tcW w:w="3968" w:type="dxa"/>
            <w:shd w:val="clear" w:color="auto" w:fill="auto"/>
          </w:tcPr>
          <w:p w14:paraId="02CCDFD7" w14:textId="1DC628A5" w:rsidR="00680AD1" w:rsidRPr="005410BD" w:rsidRDefault="00680AD1" w:rsidP="00680AD1">
            <w:pPr>
              <w:pStyle w:val="TAL"/>
              <w:keepNext w:val="0"/>
              <w:keepLines w:val="0"/>
              <w:widowControl w:val="0"/>
            </w:pPr>
            <w:r w:rsidRPr="005410BD">
              <w:t>Check: Does the UE (MCVideo Client) s</w:t>
            </w:r>
            <w:ins w:id="1161" w:author="MCC160" w:date="2022-03-15T12:43:00Z">
              <w:r w:rsidRPr="005410BD">
                <w:rPr>
                  <w:rFonts w:eastAsia="Calibri"/>
                </w:rPr>
                <w:t xml:space="preserve"> correctly </w:t>
              </w:r>
              <w:r w:rsidRPr="005410BD">
                <w:t>perform test procedure for MCX CO call release as described in TS 36.579-1 [2] Table 5.3.10.3-1</w:t>
              </w:r>
            </w:ins>
            <w:del w:id="1162" w:author="MCC160" w:date="2022-03-15T12:43:00Z">
              <w:r w:rsidRPr="005410BD" w:rsidDel="00680AD1">
                <w:delText>end a SIP BYE request</w:delText>
              </w:r>
            </w:del>
            <w:r w:rsidRPr="005410BD">
              <w:t>?</w:t>
            </w:r>
          </w:p>
        </w:tc>
        <w:tc>
          <w:tcPr>
            <w:tcW w:w="708" w:type="dxa"/>
            <w:shd w:val="clear" w:color="auto" w:fill="auto"/>
          </w:tcPr>
          <w:p w14:paraId="08B3DD5A" w14:textId="3C17301A" w:rsidR="00680AD1" w:rsidRPr="005410BD" w:rsidRDefault="00680AD1" w:rsidP="00680AD1">
            <w:pPr>
              <w:pStyle w:val="TAC"/>
              <w:keepNext w:val="0"/>
              <w:keepLines w:val="0"/>
              <w:widowControl w:val="0"/>
            </w:pPr>
            <w:ins w:id="1163" w:author="MCC160" w:date="2022-03-15T12:43:00Z">
              <w:r w:rsidRPr="005410BD">
                <w:t>-</w:t>
              </w:r>
            </w:ins>
            <w:del w:id="1164" w:author="MCC160" w:date="2022-03-15T12:43:00Z">
              <w:r w:rsidRPr="005410BD" w:rsidDel="006638DB">
                <w:delText>--&gt;</w:delText>
              </w:r>
            </w:del>
          </w:p>
        </w:tc>
        <w:tc>
          <w:tcPr>
            <w:tcW w:w="2978" w:type="dxa"/>
            <w:shd w:val="clear" w:color="auto" w:fill="auto"/>
          </w:tcPr>
          <w:p w14:paraId="773F798C" w14:textId="0A0EEAFA" w:rsidR="00680AD1" w:rsidRPr="005410BD" w:rsidRDefault="00680AD1" w:rsidP="00680AD1">
            <w:pPr>
              <w:pStyle w:val="TAL"/>
              <w:keepNext w:val="0"/>
              <w:keepLines w:val="0"/>
              <w:widowControl w:val="0"/>
            </w:pPr>
            <w:ins w:id="1165" w:author="MCC160" w:date="2022-03-15T12:43:00Z">
              <w:r w:rsidRPr="005410BD">
                <w:t>-</w:t>
              </w:r>
            </w:ins>
            <w:del w:id="1166" w:author="MCC160" w:date="2022-03-15T12:43:00Z">
              <w:r w:rsidRPr="005410BD" w:rsidDel="006638DB">
                <w:delText>SIP BYE</w:delText>
              </w:r>
            </w:del>
          </w:p>
        </w:tc>
        <w:tc>
          <w:tcPr>
            <w:tcW w:w="565" w:type="dxa"/>
            <w:shd w:val="clear" w:color="auto" w:fill="auto"/>
          </w:tcPr>
          <w:p w14:paraId="5926D501" w14:textId="77777777" w:rsidR="00680AD1" w:rsidRPr="005410BD" w:rsidRDefault="00680AD1" w:rsidP="00680AD1">
            <w:pPr>
              <w:pStyle w:val="TAC"/>
              <w:keepNext w:val="0"/>
              <w:keepLines w:val="0"/>
              <w:widowControl w:val="0"/>
            </w:pPr>
            <w:r w:rsidRPr="005410BD">
              <w:t>6</w:t>
            </w:r>
          </w:p>
        </w:tc>
        <w:tc>
          <w:tcPr>
            <w:tcW w:w="850" w:type="dxa"/>
            <w:shd w:val="clear" w:color="auto" w:fill="auto"/>
          </w:tcPr>
          <w:p w14:paraId="41C65A4F" w14:textId="77777777" w:rsidR="00680AD1" w:rsidRPr="005410BD" w:rsidRDefault="00680AD1" w:rsidP="00680AD1">
            <w:pPr>
              <w:pStyle w:val="TAC"/>
              <w:keepNext w:val="0"/>
              <w:keepLines w:val="0"/>
              <w:widowControl w:val="0"/>
              <w:rPr>
                <w:rFonts w:cs="Arial"/>
                <w:szCs w:val="18"/>
              </w:rPr>
            </w:pPr>
            <w:r w:rsidRPr="005410BD">
              <w:rPr>
                <w:rFonts w:cs="Arial"/>
                <w:szCs w:val="18"/>
              </w:rPr>
              <w:t>P</w:t>
            </w:r>
          </w:p>
        </w:tc>
      </w:tr>
      <w:tr w:rsidR="00680AD1" w:rsidRPr="005410BD" w14:paraId="4BE973B5" w14:textId="77777777" w:rsidTr="00004E02">
        <w:tc>
          <w:tcPr>
            <w:tcW w:w="534" w:type="dxa"/>
            <w:shd w:val="clear" w:color="auto" w:fill="auto"/>
          </w:tcPr>
          <w:p w14:paraId="58D834C2" w14:textId="77777777" w:rsidR="00680AD1" w:rsidRPr="005410BD" w:rsidRDefault="00680AD1" w:rsidP="00680AD1">
            <w:pPr>
              <w:pStyle w:val="TAC"/>
              <w:keepNext w:val="0"/>
              <w:keepLines w:val="0"/>
              <w:widowControl w:val="0"/>
            </w:pPr>
            <w:r w:rsidRPr="005410BD">
              <w:t>24</w:t>
            </w:r>
          </w:p>
        </w:tc>
        <w:tc>
          <w:tcPr>
            <w:tcW w:w="3968" w:type="dxa"/>
            <w:shd w:val="clear" w:color="auto" w:fill="auto"/>
          </w:tcPr>
          <w:p w14:paraId="796CEF08" w14:textId="0DEC3D0E" w:rsidR="00680AD1" w:rsidRPr="005410BD" w:rsidRDefault="00680AD1" w:rsidP="00680AD1">
            <w:pPr>
              <w:pStyle w:val="TAL"/>
              <w:keepNext w:val="0"/>
              <w:keepLines w:val="0"/>
              <w:widowControl w:val="0"/>
            </w:pPr>
            <w:del w:id="1167" w:author="MCC160" w:date="2022-03-15T12:43:00Z">
              <w:r w:rsidRPr="005410BD" w:rsidDel="00680AD1">
                <w:delText>The SS (MCVideo Server) sends a SIP 200 (OK).</w:delText>
              </w:r>
            </w:del>
            <w:ins w:id="1168" w:author="MCC160" w:date="2022-03-15T12:43:00Z">
              <w:r w:rsidRPr="005410BD">
                <w:t>Void</w:t>
              </w:r>
            </w:ins>
          </w:p>
        </w:tc>
        <w:tc>
          <w:tcPr>
            <w:tcW w:w="708" w:type="dxa"/>
            <w:shd w:val="clear" w:color="auto" w:fill="auto"/>
          </w:tcPr>
          <w:p w14:paraId="631B1012" w14:textId="6FE7F00B" w:rsidR="00680AD1" w:rsidRPr="005410BD" w:rsidRDefault="00680AD1" w:rsidP="00680AD1">
            <w:pPr>
              <w:pStyle w:val="TAC"/>
              <w:keepNext w:val="0"/>
              <w:keepLines w:val="0"/>
              <w:widowControl w:val="0"/>
            </w:pPr>
            <w:ins w:id="1169" w:author="MCC160" w:date="2022-03-15T12:43:00Z">
              <w:r w:rsidRPr="005410BD">
                <w:t>-</w:t>
              </w:r>
            </w:ins>
            <w:del w:id="1170" w:author="MCC160" w:date="2022-03-15T12:43:00Z">
              <w:r w:rsidRPr="005410BD" w:rsidDel="006638DB">
                <w:delText>&lt;--</w:delText>
              </w:r>
            </w:del>
          </w:p>
        </w:tc>
        <w:tc>
          <w:tcPr>
            <w:tcW w:w="2978" w:type="dxa"/>
            <w:shd w:val="clear" w:color="auto" w:fill="auto"/>
          </w:tcPr>
          <w:p w14:paraId="204480A5" w14:textId="41C9DD24" w:rsidR="00680AD1" w:rsidRPr="005410BD" w:rsidRDefault="00680AD1" w:rsidP="00680AD1">
            <w:pPr>
              <w:pStyle w:val="TAL"/>
              <w:keepNext w:val="0"/>
              <w:keepLines w:val="0"/>
              <w:widowControl w:val="0"/>
            </w:pPr>
            <w:ins w:id="1171" w:author="MCC160" w:date="2022-03-15T12:43:00Z">
              <w:r w:rsidRPr="005410BD">
                <w:t>-</w:t>
              </w:r>
            </w:ins>
            <w:del w:id="1172" w:author="MCC160" w:date="2022-03-15T12:43:00Z">
              <w:r w:rsidRPr="005410BD" w:rsidDel="006638DB">
                <w:delText>SIP 200 (OK)</w:delText>
              </w:r>
            </w:del>
          </w:p>
        </w:tc>
        <w:tc>
          <w:tcPr>
            <w:tcW w:w="565" w:type="dxa"/>
            <w:shd w:val="clear" w:color="auto" w:fill="auto"/>
          </w:tcPr>
          <w:p w14:paraId="7F080850" w14:textId="77777777" w:rsidR="00680AD1" w:rsidRPr="005410BD" w:rsidRDefault="00680AD1" w:rsidP="00680AD1">
            <w:pPr>
              <w:pStyle w:val="TAC"/>
              <w:keepNext w:val="0"/>
              <w:keepLines w:val="0"/>
              <w:widowControl w:val="0"/>
            </w:pPr>
            <w:r w:rsidRPr="005410BD">
              <w:t>-</w:t>
            </w:r>
          </w:p>
        </w:tc>
        <w:tc>
          <w:tcPr>
            <w:tcW w:w="850" w:type="dxa"/>
            <w:shd w:val="clear" w:color="auto" w:fill="auto"/>
          </w:tcPr>
          <w:p w14:paraId="7233E51D" w14:textId="77777777" w:rsidR="00680AD1" w:rsidRPr="005410BD" w:rsidRDefault="00680AD1" w:rsidP="00680AD1">
            <w:pPr>
              <w:pStyle w:val="TAC"/>
              <w:keepNext w:val="0"/>
              <w:keepLines w:val="0"/>
              <w:widowControl w:val="0"/>
              <w:rPr>
                <w:rFonts w:cs="Arial"/>
                <w:szCs w:val="18"/>
              </w:rPr>
            </w:pPr>
            <w:r w:rsidRPr="005410BD">
              <w:rPr>
                <w:rFonts w:cs="Arial"/>
                <w:szCs w:val="18"/>
              </w:rPr>
              <w:t>-</w:t>
            </w:r>
          </w:p>
        </w:tc>
      </w:tr>
      <w:tr w:rsidR="00EA3CCA" w:rsidRPr="005410BD" w:rsidDel="00680AD1" w14:paraId="4E36A0B9" w14:textId="75FA3E5B" w:rsidTr="00004E02">
        <w:trPr>
          <w:del w:id="1173" w:author="MCC160" w:date="2022-03-15T12:43:00Z"/>
        </w:trPr>
        <w:tc>
          <w:tcPr>
            <w:tcW w:w="534" w:type="dxa"/>
            <w:shd w:val="clear" w:color="auto" w:fill="auto"/>
          </w:tcPr>
          <w:p w14:paraId="5608CF6D" w14:textId="191D1626" w:rsidR="00EA3CCA" w:rsidRPr="005410BD" w:rsidDel="00680AD1" w:rsidRDefault="00EA3CCA" w:rsidP="00EA3CCA">
            <w:pPr>
              <w:pStyle w:val="TAC"/>
              <w:keepNext w:val="0"/>
              <w:keepLines w:val="0"/>
              <w:widowControl w:val="0"/>
              <w:rPr>
                <w:del w:id="1174" w:author="MCC160" w:date="2022-03-15T12:43:00Z"/>
              </w:rPr>
            </w:pPr>
            <w:del w:id="1175" w:author="MCC160" w:date="2022-03-15T12:43:00Z">
              <w:r w:rsidRPr="005410BD" w:rsidDel="00680AD1">
                <w:delText>-</w:delText>
              </w:r>
            </w:del>
          </w:p>
        </w:tc>
        <w:tc>
          <w:tcPr>
            <w:tcW w:w="3968" w:type="dxa"/>
            <w:shd w:val="clear" w:color="auto" w:fill="auto"/>
          </w:tcPr>
          <w:p w14:paraId="2B0A7F49" w14:textId="08BF49F1" w:rsidR="00EA3CCA" w:rsidRPr="005410BD" w:rsidDel="00680AD1" w:rsidRDefault="00EA3CCA" w:rsidP="00EA3CCA">
            <w:pPr>
              <w:pStyle w:val="TAL"/>
              <w:rPr>
                <w:del w:id="1176" w:author="MCC160" w:date="2022-03-15T12:43:00Z"/>
              </w:rPr>
            </w:pPr>
            <w:del w:id="1177" w:author="MCC160" w:date="2022-03-15T12:43:00Z">
              <w:r w:rsidRPr="005410BD" w:rsidDel="00680AD1">
                <w:delText xml:space="preserve">EXCEPTION: The SS </w:delText>
              </w:r>
              <w:r w:rsidRPr="005410BD" w:rsidDel="00680AD1">
                <w:rPr>
                  <w:color w:val="000000"/>
                </w:rPr>
                <w:delText xml:space="preserve">(MCVideo Server) </w:delText>
              </w:r>
              <w:r w:rsidRPr="005410BD" w:rsidDel="00680AD1">
                <w:delText xml:space="preserve">waits 2 seconds before the SS </w:delText>
              </w:r>
              <w:r w:rsidRPr="005410BD" w:rsidDel="00680AD1">
                <w:rPr>
                  <w:color w:val="000000"/>
                </w:rPr>
                <w:delText xml:space="preserve">(MCVideo Server) </w:delText>
              </w:r>
              <w:r w:rsidRPr="005410BD" w:rsidDel="00680AD1">
                <w:delText>deactivates the dedicated EPS bearer and releases the RRC connection.</w:delText>
              </w:r>
            </w:del>
          </w:p>
          <w:p w14:paraId="4CC1E292" w14:textId="47E267DB" w:rsidR="00EA3CCA" w:rsidRPr="005410BD" w:rsidDel="00680AD1" w:rsidRDefault="00EA3CCA" w:rsidP="00EA3CCA">
            <w:pPr>
              <w:pStyle w:val="TAL"/>
              <w:rPr>
                <w:del w:id="1178" w:author="MCC160" w:date="2022-03-15T12:43:00Z"/>
              </w:rPr>
            </w:pPr>
            <w:del w:id="1179" w:author="MCC160" w:date="2022-03-15T12:43:00Z">
              <w:r w:rsidRPr="005410BD" w:rsidDel="00680AD1">
                <w:delText>(NOTE 3)</w:delText>
              </w:r>
            </w:del>
          </w:p>
        </w:tc>
        <w:tc>
          <w:tcPr>
            <w:tcW w:w="708" w:type="dxa"/>
            <w:shd w:val="clear" w:color="auto" w:fill="auto"/>
          </w:tcPr>
          <w:p w14:paraId="451DC6B7" w14:textId="2FE92F7D" w:rsidR="00EA3CCA" w:rsidRPr="005410BD" w:rsidDel="00680AD1" w:rsidRDefault="00EA3CCA" w:rsidP="00EA3CCA">
            <w:pPr>
              <w:pStyle w:val="TAC"/>
              <w:keepNext w:val="0"/>
              <w:keepLines w:val="0"/>
              <w:widowControl w:val="0"/>
              <w:rPr>
                <w:del w:id="1180" w:author="MCC160" w:date="2022-03-15T12:43:00Z"/>
              </w:rPr>
            </w:pPr>
            <w:del w:id="1181" w:author="MCC160" w:date="2022-03-15T12:43:00Z">
              <w:r w:rsidRPr="005410BD" w:rsidDel="00680AD1">
                <w:delText>-</w:delText>
              </w:r>
            </w:del>
          </w:p>
        </w:tc>
        <w:tc>
          <w:tcPr>
            <w:tcW w:w="2978" w:type="dxa"/>
            <w:shd w:val="clear" w:color="auto" w:fill="auto"/>
          </w:tcPr>
          <w:p w14:paraId="225D45DB" w14:textId="7BDB37E7" w:rsidR="00EA3CCA" w:rsidRPr="005410BD" w:rsidDel="00680AD1" w:rsidRDefault="00EA3CCA" w:rsidP="00EA3CCA">
            <w:pPr>
              <w:pStyle w:val="TAL"/>
              <w:keepNext w:val="0"/>
              <w:keepLines w:val="0"/>
              <w:widowControl w:val="0"/>
              <w:rPr>
                <w:del w:id="1182" w:author="MCC160" w:date="2022-03-15T12:43:00Z"/>
              </w:rPr>
            </w:pPr>
            <w:del w:id="1183" w:author="MCC160" w:date="2022-03-15T12:43:00Z">
              <w:r w:rsidRPr="005410BD" w:rsidDel="00680AD1">
                <w:delText>-</w:delText>
              </w:r>
            </w:del>
          </w:p>
        </w:tc>
        <w:tc>
          <w:tcPr>
            <w:tcW w:w="565" w:type="dxa"/>
            <w:shd w:val="clear" w:color="auto" w:fill="auto"/>
          </w:tcPr>
          <w:p w14:paraId="6F4DA132" w14:textId="2B5499FA" w:rsidR="00EA3CCA" w:rsidRPr="005410BD" w:rsidDel="00680AD1" w:rsidRDefault="00EA3CCA" w:rsidP="00EA3CCA">
            <w:pPr>
              <w:pStyle w:val="TAC"/>
              <w:keepNext w:val="0"/>
              <w:keepLines w:val="0"/>
              <w:widowControl w:val="0"/>
              <w:rPr>
                <w:del w:id="1184" w:author="MCC160" w:date="2022-03-15T12:43:00Z"/>
              </w:rPr>
            </w:pPr>
            <w:del w:id="1185" w:author="MCC160" w:date="2022-03-15T12:43:00Z">
              <w:r w:rsidRPr="005410BD" w:rsidDel="00680AD1">
                <w:delText>-</w:delText>
              </w:r>
            </w:del>
          </w:p>
        </w:tc>
        <w:tc>
          <w:tcPr>
            <w:tcW w:w="850" w:type="dxa"/>
            <w:shd w:val="clear" w:color="auto" w:fill="auto"/>
          </w:tcPr>
          <w:p w14:paraId="102DF5AD" w14:textId="145E0533" w:rsidR="00EA3CCA" w:rsidRPr="005410BD" w:rsidDel="00680AD1" w:rsidRDefault="00EA3CCA" w:rsidP="00EA3CCA">
            <w:pPr>
              <w:pStyle w:val="TAC"/>
              <w:keepNext w:val="0"/>
              <w:keepLines w:val="0"/>
              <w:widowControl w:val="0"/>
              <w:rPr>
                <w:del w:id="1186" w:author="MCC160" w:date="2022-03-15T12:43:00Z"/>
                <w:rFonts w:cs="Arial"/>
                <w:szCs w:val="18"/>
              </w:rPr>
            </w:pPr>
            <w:del w:id="1187" w:author="MCC160" w:date="2022-03-15T12:43:00Z">
              <w:r w:rsidRPr="005410BD" w:rsidDel="00680AD1">
                <w:rPr>
                  <w:rFonts w:cs="Arial"/>
                  <w:szCs w:val="18"/>
                </w:rPr>
                <w:delText>-</w:delText>
              </w:r>
            </w:del>
          </w:p>
        </w:tc>
      </w:tr>
      <w:tr w:rsidR="00EA3CCA" w:rsidRPr="005410BD" w14:paraId="5CAFAD82" w14:textId="77777777" w:rsidTr="00004E02">
        <w:tc>
          <w:tcPr>
            <w:tcW w:w="9603" w:type="dxa"/>
            <w:gridSpan w:val="6"/>
            <w:shd w:val="clear" w:color="auto" w:fill="auto"/>
          </w:tcPr>
          <w:p w14:paraId="20C0BFDC" w14:textId="77777777" w:rsidR="00EA3CCA" w:rsidRPr="005410BD" w:rsidRDefault="00EA3CCA" w:rsidP="00EA3CCA">
            <w:pPr>
              <w:pStyle w:val="TAN"/>
            </w:pPr>
            <w:r w:rsidRPr="005410BD">
              <w:t>NOTE 1: This action is expected to be done via a suitable implementation-dependent MMI.</w:t>
            </w:r>
          </w:p>
          <w:p w14:paraId="1D8D2EEB" w14:textId="77777777" w:rsidR="00EA3CCA" w:rsidRPr="005410BD" w:rsidRDefault="00EA3CCA" w:rsidP="00EA3CCA">
            <w:pPr>
              <w:pStyle w:val="TAN"/>
            </w:pPr>
            <w:r w:rsidRPr="005410BD">
              <w:t>NOTE 2: The display information may include</w:t>
            </w:r>
            <w:r w:rsidRPr="005410BD">
              <w:br/>
              <w:t>- indication for upgrade of the private call to an emergency private call</w:t>
            </w:r>
            <w:r w:rsidRPr="005410BD">
              <w:br/>
              <w:t>- the MCVideo ID of the sender of the SIP re-INVITE request.</w:t>
            </w:r>
          </w:p>
          <w:p w14:paraId="4C4DB899" w14:textId="511C6620" w:rsidR="00EA3CCA" w:rsidRPr="005410BD" w:rsidRDefault="00EA3CCA" w:rsidP="00EA3CCA">
            <w:pPr>
              <w:pStyle w:val="TAN"/>
              <w:rPr>
                <w:rFonts w:cs="Arial"/>
                <w:szCs w:val="18"/>
              </w:rPr>
            </w:pPr>
            <w:del w:id="1188" w:author="MCC160" w:date="2022-03-15T09:30:00Z">
              <w:r w:rsidRPr="005410BD" w:rsidDel="00BA416E">
                <w:rPr>
                  <w:rFonts w:cs="Arial"/>
                  <w:szCs w:val="18"/>
                </w:rPr>
                <w:delText xml:space="preserve">NOTE 3: </w:delText>
              </w:r>
              <w:r w:rsidRPr="005410BD" w:rsidDel="00BA416E">
                <w:delText>The specified wait period of 2s shall ensure that lower layer signalling (TCP) is finished and any not allowed behaviour captured.</w:delText>
              </w:r>
            </w:del>
          </w:p>
        </w:tc>
      </w:tr>
    </w:tbl>
    <w:p w14:paraId="5AA02B97" w14:textId="77777777" w:rsidR="00AE5AC2" w:rsidRPr="005410BD" w:rsidRDefault="00AE5AC2" w:rsidP="00AE5AC2"/>
    <w:p w14:paraId="4DB5381D" w14:textId="77777777" w:rsidR="00AE5AC2" w:rsidRPr="005410BD" w:rsidRDefault="00AE5AC2" w:rsidP="00AE5AC2">
      <w:pPr>
        <w:pStyle w:val="H6"/>
      </w:pPr>
      <w:bookmarkStart w:id="1189" w:name="_Toc52787553"/>
      <w:bookmarkStart w:id="1190" w:name="_Toc52787735"/>
      <w:bookmarkStart w:id="1191" w:name="_Toc75906957"/>
      <w:bookmarkStart w:id="1192" w:name="_Toc75907294"/>
      <w:r w:rsidRPr="005410BD">
        <w:t>6.2.2.3.3</w:t>
      </w:r>
      <w:r w:rsidRPr="005410BD">
        <w:tab/>
        <w:t>Specific message contents</w:t>
      </w:r>
      <w:bookmarkEnd w:id="1189"/>
      <w:bookmarkEnd w:id="1190"/>
      <w:bookmarkEnd w:id="1191"/>
      <w:bookmarkEnd w:id="1192"/>
    </w:p>
    <w:p w14:paraId="3C369ED5" w14:textId="3FDAF6BA" w:rsidR="00AE5AC2" w:rsidRPr="005410BD" w:rsidRDefault="00AE5AC2" w:rsidP="00AE5AC2">
      <w:pPr>
        <w:pStyle w:val="TH"/>
      </w:pPr>
      <w:r w:rsidRPr="005410BD">
        <w:t>Table 6.2.2.3.3-1: SIP INVITE (Step 1, Table 6.2.2.3.2-1</w:t>
      </w:r>
      <w:ins w:id="1193" w:author="MCC160" w:date="2022-03-15T15:47:00Z">
        <w:r w:rsidR="009D4C6E" w:rsidRPr="005410BD">
          <w:t>; Step 2, TS 36.579-1 [2] Table 5.3.4.3-1</w:t>
        </w:r>
      </w:ins>
      <w:r w:rsidRPr="005410BD">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AE5AC2" w:rsidRPr="005410BD" w14:paraId="1786FE67" w14:textId="77777777" w:rsidTr="00004E02">
        <w:trPr>
          <w:tblHeader/>
        </w:trPr>
        <w:tc>
          <w:tcPr>
            <w:tcW w:w="9639" w:type="dxa"/>
            <w:gridSpan w:val="5"/>
          </w:tcPr>
          <w:p w14:paraId="1678133E" w14:textId="72842383" w:rsidR="00AE5AC2" w:rsidRPr="005410BD" w:rsidRDefault="00AE5AC2" w:rsidP="00004E02">
            <w:pPr>
              <w:pStyle w:val="TAL"/>
              <w:keepNext w:val="0"/>
              <w:rPr>
                <w:color w:val="000000"/>
              </w:rPr>
            </w:pPr>
            <w:r w:rsidRPr="005410BD">
              <w:rPr>
                <w:color w:val="000000"/>
              </w:rPr>
              <w:t>Derivation Path: TS 36.579-1</w:t>
            </w:r>
            <w:ins w:id="1194" w:author="MCC160" w:date="2022-03-17T11:26:00Z">
              <w:r w:rsidR="00621625" w:rsidRPr="005410BD">
                <w:t xml:space="preserve"> [2]</w:t>
              </w:r>
            </w:ins>
            <w:r w:rsidRPr="005410BD">
              <w:rPr>
                <w:color w:val="000000"/>
              </w:rPr>
              <w:t>, Table 5.5.2.5.2-1</w:t>
            </w:r>
            <w:del w:id="1195" w:author="MCC160" w:date="2022-03-16T11:30:00Z">
              <w:r w:rsidRPr="005410BD" w:rsidDel="007C6C54">
                <w:rPr>
                  <w:color w:val="000000"/>
                </w:rPr>
                <w:delText>, condition</w:delText>
              </w:r>
            </w:del>
            <w:del w:id="1196" w:author="MCC160" w:date="2022-03-15T15:49:00Z">
              <w:r w:rsidRPr="005410BD" w:rsidDel="009D4C6E">
                <w:rPr>
                  <w:color w:val="000000"/>
                </w:rPr>
                <w:delText>s MCVIDEO,</w:delText>
              </w:r>
            </w:del>
            <w:del w:id="1197" w:author="MCC160" w:date="2022-03-16T11:30:00Z">
              <w:r w:rsidRPr="005410BD" w:rsidDel="007C6C54">
                <w:rPr>
                  <w:color w:val="000000"/>
                </w:rPr>
                <w:delText xml:space="preserve"> PRIVATE-CALL</w:delText>
              </w:r>
            </w:del>
            <w:del w:id="1198" w:author="MCC160" w:date="2022-03-15T15:50:00Z">
              <w:r w:rsidRPr="005410BD" w:rsidDel="009D4C6E">
                <w:rPr>
                  <w:color w:val="000000"/>
                </w:rPr>
                <w:delText>, AUTO</w:delText>
              </w:r>
            </w:del>
          </w:p>
        </w:tc>
      </w:tr>
      <w:tr w:rsidR="00AE5AC2" w:rsidRPr="005410BD" w14:paraId="0789D99D" w14:textId="77777777" w:rsidTr="00004E02">
        <w:trPr>
          <w:tblHeader/>
        </w:trPr>
        <w:tc>
          <w:tcPr>
            <w:tcW w:w="2833" w:type="dxa"/>
          </w:tcPr>
          <w:p w14:paraId="30DA76D5" w14:textId="77777777" w:rsidR="00AE5AC2" w:rsidRPr="005410BD" w:rsidRDefault="00AE5AC2" w:rsidP="00004E02">
            <w:pPr>
              <w:pStyle w:val="TAH"/>
              <w:keepNext w:val="0"/>
              <w:rPr>
                <w:bCs/>
                <w:color w:val="000000"/>
              </w:rPr>
            </w:pPr>
            <w:r w:rsidRPr="005410BD">
              <w:rPr>
                <w:bCs/>
                <w:color w:val="000000"/>
              </w:rPr>
              <w:t>Information Element</w:t>
            </w:r>
          </w:p>
        </w:tc>
        <w:tc>
          <w:tcPr>
            <w:tcW w:w="2127" w:type="dxa"/>
          </w:tcPr>
          <w:p w14:paraId="480D92CF" w14:textId="77777777" w:rsidR="00AE5AC2" w:rsidRPr="005410BD" w:rsidRDefault="00AE5AC2" w:rsidP="00004E02">
            <w:pPr>
              <w:pStyle w:val="TAH"/>
              <w:keepNext w:val="0"/>
              <w:rPr>
                <w:bCs/>
                <w:color w:val="000000"/>
              </w:rPr>
            </w:pPr>
            <w:r w:rsidRPr="005410BD">
              <w:rPr>
                <w:bCs/>
                <w:color w:val="000000"/>
              </w:rPr>
              <w:t>Value/remark</w:t>
            </w:r>
          </w:p>
        </w:tc>
        <w:tc>
          <w:tcPr>
            <w:tcW w:w="2126" w:type="dxa"/>
          </w:tcPr>
          <w:p w14:paraId="4BC5E956" w14:textId="77777777" w:rsidR="00AE5AC2" w:rsidRPr="005410BD" w:rsidRDefault="00AE5AC2" w:rsidP="00004E02">
            <w:pPr>
              <w:pStyle w:val="TAH"/>
              <w:keepNext w:val="0"/>
              <w:rPr>
                <w:bCs/>
                <w:color w:val="000000"/>
              </w:rPr>
            </w:pPr>
            <w:r w:rsidRPr="005410BD">
              <w:rPr>
                <w:bCs/>
                <w:color w:val="000000"/>
              </w:rPr>
              <w:t>Comment</w:t>
            </w:r>
          </w:p>
        </w:tc>
        <w:tc>
          <w:tcPr>
            <w:tcW w:w="1418" w:type="dxa"/>
          </w:tcPr>
          <w:p w14:paraId="029575CB" w14:textId="77777777" w:rsidR="00AE5AC2" w:rsidRPr="005410BD" w:rsidRDefault="00AE5AC2" w:rsidP="00004E02">
            <w:pPr>
              <w:pStyle w:val="TAH"/>
              <w:keepNext w:val="0"/>
              <w:rPr>
                <w:bCs/>
                <w:color w:val="000000"/>
              </w:rPr>
            </w:pPr>
            <w:r w:rsidRPr="005410BD">
              <w:rPr>
                <w:bCs/>
                <w:color w:val="000000"/>
              </w:rPr>
              <w:t>Reference</w:t>
            </w:r>
          </w:p>
        </w:tc>
        <w:tc>
          <w:tcPr>
            <w:tcW w:w="1135" w:type="dxa"/>
          </w:tcPr>
          <w:p w14:paraId="3AD48F4A" w14:textId="77777777" w:rsidR="00AE5AC2" w:rsidRPr="005410BD" w:rsidRDefault="00AE5AC2" w:rsidP="00004E02">
            <w:pPr>
              <w:pStyle w:val="TAH"/>
              <w:keepNext w:val="0"/>
              <w:rPr>
                <w:bCs/>
                <w:color w:val="000000"/>
              </w:rPr>
            </w:pPr>
            <w:r w:rsidRPr="005410BD">
              <w:rPr>
                <w:bCs/>
                <w:color w:val="000000"/>
              </w:rPr>
              <w:t>Condition</w:t>
            </w:r>
          </w:p>
        </w:tc>
      </w:tr>
      <w:tr w:rsidR="00AE5AC2" w:rsidRPr="005410BD" w14:paraId="171E7CBE" w14:textId="77777777" w:rsidTr="00004E02">
        <w:tc>
          <w:tcPr>
            <w:tcW w:w="2833" w:type="dxa"/>
            <w:vAlign w:val="center"/>
          </w:tcPr>
          <w:p w14:paraId="4E6E0A57" w14:textId="77777777" w:rsidR="00AE5AC2" w:rsidRPr="005410BD" w:rsidRDefault="00AE5AC2" w:rsidP="00004E02">
            <w:pPr>
              <w:pStyle w:val="TAL"/>
              <w:rPr>
                <w:b/>
              </w:rPr>
            </w:pPr>
            <w:r w:rsidRPr="005410BD">
              <w:rPr>
                <w:b/>
              </w:rPr>
              <w:t>Message-body</w:t>
            </w:r>
          </w:p>
        </w:tc>
        <w:tc>
          <w:tcPr>
            <w:tcW w:w="2127" w:type="dxa"/>
          </w:tcPr>
          <w:p w14:paraId="6E8F8F2F" w14:textId="77777777" w:rsidR="00AE5AC2" w:rsidRPr="005410BD" w:rsidRDefault="00AE5AC2" w:rsidP="00004E02">
            <w:pPr>
              <w:pStyle w:val="TAL"/>
            </w:pPr>
          </w:p>
        </w:tc>
        <w:tc>
          <w:tcPr>
            <w:tcW w:w="2126" w:type="dxa"/>
          </w:tcPr>
          <w:p w14:paraId="1474E747" w14:textId="77777777" w:rsidR="00AE5AC2" w:rsidRPr="005410BD" w:rsidRDefault="00AE5AC2" w:rsidP="00004E02">
            <w:pPr>
              <w:pStyle w:val="TAL"/>
            </w:pPr>
          </w:p>
        </w:tc>
        <w:tc>
          <w:tcPr>
            <w:tcW w:w="1418" w:type="dxa"/>
          </w:tcPr>
          <w:p w14:paraId="63D9432A" w14:textId="77777777" w:rsidR="00AE5AC2" w:rsidRPr="005410BD" w:rsidRDefault="00AE5AC2" w:rsidP="00004E02">
            <w:pPr>
              <w:pStyle w:val="TAL"/>
            </w:pPr>
          </w:p>
        </w:tc>
        <w:tc>
          <w:tcPr>
            <w:tcW w:w="1135" w:type="dxa"/>
            <w:vAlign w:val="bottom"/>
          </w:tcPr>
          <w:p w14:paraId="20F2A130" w14:textId="77777777" w:rsidR="00AE5AC2" w:rsidRPr="005410BD" w:rsidRDefault="00AE5AC2" w:rsidP="00004E02">
            <w:pPr>
              <w:pStyle w:val="TAL"/>
            </w:pPr>
          </w:p>
        </w:tc>
      </w:tr>
      <w:tr w:rsidR="00AE5AC2" w:rsidRPr="005410BD" w14:paraId="12EF6F65" w14:textId="77777777" w:rsidTr="00004E02">
        <w:tc>
          <w:tcPr>
            <w:tcW w:w="2833" w:type="dxa"/>
            <w:vAlign w:val="center"/>
          </w:tcPr>
          <w:p w14:paraId="07A43162" w14:textId="77777777" w:rsidR="00AE5AC2" w:rsidRPr="005410BD" w:rsidRDefault="00AE5AC2" w:rsidP="00004E02">
            <w:pPr>
              <w:pStyle w:val="TAL"/>
            </w:pPr>
            <w:r w:rsidRPr="005410BD">
              <w:t xml:space="preserve">  MIME body part</w:t>
            </w:r>
          </w:p>
        </w:tc>
        <w:tc>
          <w:tcPr>
            <w:tcW w:w="2127" w:type="dxa"/>
            <w:vAlign w:val="center"/>
          </w:tcPr>
          <w:p w14:paraId="41074475" w14:textId="77777777" w:rsidR="00AE5AC2" w:rsidRPr="005410BD" w:rsidRDefault="00AE5AC2" w:rsidP="00004E02">
            <w:pPr>
              <w:pStyle w:val="TAL"/>
            </w:pPr>
          </w:p>
        </w:tc>
        <w:tc>
          <w:tcPr>
            <w:tcW w:w="2126" w:type="dxa"/>
          </w:tcPr>
          <w:p w14:paraId="4EDA1DC3" w14:textId="77777777" w:rsidR="00AE5AC2" w:rsidRPr="005410BD" w:rsidRDefault="00AE5AC2" w:rsidP="00004E02">
            <w:pPr>
              <w:pStyle w:val="TAL"/>
            </w:pPr>
            <w:r w:rsidRPr="005410BD">
              <w:t>MCVideo</w:t>
            </w:r>
          </w:p>
        </w:tc>
        <w:tc>
          <w:tcPr>
            <w:tcW w:w="1418" w:type="dxa"/>
          </w:tcPr>
          <w:p w14:paraId="20B492D7" w14:textId="77777777" w:rsidR="00AE5AC2" w:rsidRPr="005410BD" w:rsidRDefault="00AE5AC2" w:rsidP="00004E02">
            <w:pPr>
              <w:pStyle w:val="TAL"/>
            </w:pPr>
          </w:p>
        </w:tc>
        <w:tc>
          <w:tcPr>
            <w:tcW w:w="1135" w:type="dxa"/>
            <w:vAlign w:val="bottom"/>
          </w:tcPr>
          <w:p w14:paraId="4A720325" w14:textId="77777777" w:rsidR="00AE5AC2" w:rsidRPr="005410BD" w:rsidRDefault="00AE5AC2" w:rsidP="00004E02">
            <w:pPr>
              <w:pStyle w:val="TAL"/>
            </w:pPr>
          </w:p>
        </w:tc>
      </w:tr>
      <w:tr w:rsidR="00AE5AC2" w:rsidRPr="005410BD" w:rsidDel="009D4C6E" w14:paraId="59A790B5" w14:textId="1A7DB2F7" w:rsidTr="00004E02">
        <w:trPr>
          <w:del w:id="1199" w:author="MCC160" w:date="2022-03-15T15:48:00Z"/>
        </w:trPr>
        <w:tc>
          <w:tcPr>
            <w:tcW w:w="2833" w:type="dxa"/>
            <w:vAlign w:val="center"/>
          </w:tcPr>
          <w:p w14:paraId="06913E13" w14:textId="1A5028DD" w:rsidR="00AE5AC2" w:rsidRPr="005410BD" w:rsidDel="009D4C6E" w:rsidRDefault="00AE5AC2" w:rsidP="00004E02">
            <w:pPr>
              <w:pStyle w:val="TAL"/>
              <w:rPr>
                <w:del w:id="1200" w:author="MCC160" w:date="2022-03-15T15:48:00Z"/>
              </w:rPr>
            </w:pPr>
            <w:del w:id="1201" w:author="MCC160" w:date="2022-03-15T15:48:00Z">
              <w:r w:rsidRPr="005410BD" w:rsidDel="009D4C6E">
                <w:delText xml:space="preserve">    MIME-part-headers</w:delText>
              </w:r>
            </w:del>
          </w:p>
        </w:tc>
        <w:tc>
          <w:tcPr>
            <w:tcW w:w="2127" w:type="dxa"/>
            <w:vAlign w:val="center"/>
          </w:tcPr>
          <w:p w14:paraId="0D072437" w14:textId="103C5425" w:rsidR="00AE5AC2" w:rsidRPr="005410BD" w:rsidDel="009D4C6E" w:rsidRDefault="00AE5AC2" w:rsidP="00004E02">
            <w:pPr>
              <w:pStyle w:val="TAL"/>
              <w:rPr>
                <w:del w:id="1202" w:author="MCC160" w:date="2022-03-15T15:48:00Z"/>
              </w:rPr>
            </w:pPr>
          </w:p>
        </w:tc>
        <w:tc>
          <w:tcPr>
            <w:tcW w:w="2126" w:type="dxa"/>
          </w:tcPr>
          <w:p w14:paraId="66050621" w14:textId="7574C935" w:rsidR="00AE5AC2" w:rsidRPr="005410BD" w:rsidDel="009D4C6E" w:rsidRDefault="00AE5AC2" w:rsidP="00004E02">
            <w:pPr>
              <w:pStyle w:val="TAL"/>
              <w:rPr>
                <w:del w:id="1203" w:author="MCC160" w:date="2022-03-15T15:48:00Z"/>
              </w:rPr>
            </w:pPr>
          </w:p>
        </w:tc>
        <w:tc>
          <w:tcPr>
            <w:tcW w:w="1418" w:type="dxa"/>
          </w:tcPr>
          <w:p w14:paraId="69C90A02" w14:textId="1C57F82F" w:rsidR="00AE5AC2" w:rsidRPr="005410BD" w:rsidDel="009D4C6E" w:rsidRDefault="00AE5AC2" w:rsidP="00004E02">
            <w:pPr>
              <w:pStyle w:val="TAL"/>
              <w:rPr>
                <w:del w:id="1204" w:author="MCC160" w:date="2022-03-15T15:48:00Z"/>
              </w:rPr>
            </w:pPr>
          </w:p>
        </w:tc>
        <w:tc>
          <w:tcPr>
            <w:tcW w:w="1135" w:type="dxa"/>
            <w:vAlign w:val="bottom"/>
          </w:tcPr>
          <w:p w14:paraId="6091EFC0" w14:textId="75D8D559" w:rsidR="00AE5AC2" w:rsidRPr="005410BD" w:rsidDel="009D4C6E" w:rsidRDefault="00AE5AC2" w:rsidP="00004E02">
            <w:pPr>
              <w:pStyle w:val="TAL"/>
              <w:rPr>
                <w:del w:id="1205" w:author="MCC160" w:date="2022-03-15T15:48:00Z"/>
              </w:rPr>
            </w:pPr>
          </w:p>
        </w:tc>
      </w:tr>
      <w:tr w:rsidR="00AE5AC2" w:rsidRPr="005410BD" w14:paraId="79DD7ADD" w14:textId="77777777" w:rsidTr="00004E02">
        <w:tc>
          <w:tcPr>
            <w:tcW w:w="2833" w:type="dxa"/>
            <w:vAlign w:val="center"/>
          </w:tcPr>
          <w:p w14:paraId="0C67688B" w14:textId="77777777" w:rsidR="00AE5AC2" w:rsidRPr="005410BD" w:rsidRDefault="00AE5AC2" w:rsidP="00004E02">
            <w:pPr>
              <w:pStyle w:val="TAL"/>
            </w:pPr>
            <w:r w:rsidRPr="005410BD">
              <w:t xml:space="preserve">    MIME-part-body</w:t>
            </w:r>
          </w:p>
        </w:tc>
        <w:tc>
          <w:tcPr>
            <w:tcW w:w="2127" w:type="dxa"/>
          </w:tcPr>
          <w:p w14:paraId="7622487A" w14:textId="77777777" w:rsidR="00AE5AC2" w:rsidRPr="005410BD" w:rsidRDefault="00AE5AC2" w:rsidP="00004E02">
            <w:pPr>
              <w:pStyle w:val="TAL"/>
            </w:pPr>
            <w:r w:rsidRPr="005410BD">
              <w:t>MCVideo-Info as described in Table 6.2.2.3.3-2</w:t>
            </w:r>
          </w:p>
        </w:tc>
        <w:tc>
          <w:tcPr>
            <w:tcW w:w="2126" w:type="dxa"/>
          </w:tcPr>
          <w:p w14:paraId="1C436210" w14:textId="77777777" w:rsidR="00AE5AC2" w:rsidRPr="005410BD" w:rsidRDefault="00AE5AC2" w:rsidP="00004E02">
            <w:pPr>
              <w:pStyle w:val="TAL"/>
            </w:pPr>
          </w:p>
        </w:tc>
        <w:tc>
          <w:tcPr>
            <w:tcW w:w="1418" w:type="dxa"/>
          </w:tcPr>
          <w:p w14:paraId="6015CF76" w14:textId="77777777" w:rsidR="00AE5AC2" w:rsidRPr="005410BD" w:rsidRDefault="00AE5AC2" w:rsidP="00004E02">
            <w:pPr>
              <w:pStyle w:val="TAL"/>
            </w:pPr>
          </w:p>
        </w:tc>
        <w:tc>
          <w:tcPr>
            <w:tcW w:w="1135" w:type="dxa"/>
          </w:tcPr>
          <w:p w14:paraId="3FC4BEEE" w14:textId="77777777" w:rsidR="00AE5AC2" w:rsidRPr="005410BD" w:rsidRDefault="00AE5AC2" w:rsidP="00004E02">
            <w:pPr>
              <w:pStyle w:val="TAL"/>
            </w:pPr>
          </w:p>
        </w:tc>
      </w:tr>
    </w:tbl>
    <w:p w14:paraId="40BF5849" w14:textId="77777777" w:rsidR="00AE5AC2" w:rsidRPr="005410BD" w:rsidRDefault="00AE5AC2" w:rsidP="00AE5AC2"/>
    <w:p w14:paraId="07AAC6DC" w14:textId="77777777" w:rsidR="00AE5AC2" w:rsidRPr="005410BD" w:rsidRDefault="00AE5AC2" w:rsidP="00AE5AC2">
      <w:pPr>
        <w:pStyle w:val="TH"/>
      </w:pPr>
      <w:r w:rsidRPr="005410BD">
        <w:t>Table 6.2.2.3.3-2: MCVideo-Info in SIP INVITE (Table 6.2.2.3.3-1)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14:paraId="1389E48D" w14:textId="77777777" w:rsidTr="00004E02">
        <w:trPr>
          <w:tblHeader/>
        </w:trPr>
        <w:tc>
          <w:tcPr>
            <w:tcW w:w="9634" w:type="dxa"/>
          </w:tcPr>
          <w:p w14:paraId="3D9B8D56" w14:textId="1EDB3B88" w:rsidR="00AE5AC2" w:rsidRPr="005410BD" w:rsidRDefault="00AE5AC2" w:rsidP="00004E02">
            <w:pPr>
              <w:pStyle w:val="TAL"/>
            </w:pPr>
            <w:r w:rsidRPr="005410BD">
              <w:t>Derivation Path: TS 36.579-1 [2], Table 5.5.</w:t>
            </w:r>
            <w:ins w:id="1206" w:author="MCC160" w:date="2022-03-16T15:29:00Z">
              <w:r w:rsidR="00200E48" w:rsidRPr="005410BD">
                <w:t>3.2.</w:t>
              </w:r>
            </w:ins>
            <w:del w:id="1207" w:author="MCC160" w:date="2022-03-16T15:29:00Z">
              <w:r w:rsidRPr="005410BD" w:rsidDel="00200E48">
                <w:delText>2.5</w:delText>
              </w:r>
            </w:del>
            <w:r w:rsidRPr="005410BD">
              <w:t>.</w:t>
            </w:r>
            <w:ins w:id="1208" w:author="MCC160" w:date="2022-03-16T15:25:00Z">
              <w:r w:rsidR="00200E48" w:rsidRPr="005410BD">
                <w:t>2</w:t>
              </w:r>
            </w:ins>
            <w:del w:id="1209" w:author="MCC160" w:date="2022-03-16T15:25:00Z">
              <w:r w:rsidRPr="005410BD" w:rsidDel="00200E48">
                <w:delText>1</w:delText>
              </w:r>
            </w:del>
            <w:r w:rsidRPr="005410BD">
              <w:t>-</w:t>
            </w:r>
            <w:ins w:id="1210" w:author="MCC160" w:date="2022-03-16T15:25:00Z">
              <w:r w:rsidR="00200E48" w:rsidRPr="005410BD">
                <w:t>2</w:t>
              </w:r>
            </w:ins>
            <w:del w:id="1211" w:author="MCC160" w:date="2022-03-16T15:25:00Z">
              <w:r w:rsidRPr="005410BD" w:rsidDel="00200E48">
                <w:delText>1</w:delText>
              </w:r>
            </w:del>
            <w:r w:rsidRPr="005410BD">
              <w:t>, condition PRIVATE-CALL</w:t>
            </w:r>
            <w:ins w:id="1212" w:author="MCC160" w:date="2022-03-17T11:07:00Z">
              <w:r w:rsidR="00621625" w:rsidRPr="005410BD">
                <w:t>, INVITE_REFER</w:t>
              </w:r>
            </w:ins>
          </w:p>
        </w:tc>
      </w:tr>
    </w:tbl>
    <w:p w14:paraId="2C11B391" w14:textId="77777777" w:rsidR="00AE5AC2" w:rsidRPr="005410BD" w:rsidRDefault="00AE5AC2" w:rsidP="00AE5AC2"/>
    <w:p w14:paraId="3E2279F3" w14:textId="0EB1F17D" w:rsidR="00AE5AC2" w:rsidRPr="005410BD" w:rsidRDefault="00AE5AC2" w:rsidP="00AE5AC2">
      <w:pPr>
        <w:pStyle w:val="TH"/>
      </w:pPr>
      <w:r w:rsidRPr="005410BD">
        <w:t xml:space="preserve">Table 6.2.2.3.3-3: SIP 200 (OK) (Step </w:t>
      </w:r>
      <w:ins w:id="1213" w:author="MCC160" w:date="2022-03-15T16:02:00Z">
        <w:r w:rsidR="009D4C6E" w:rsidRPr="005410BD">
          <w:t>1</w:t>
        </w:r>
      </w:ins>
      <w:del w:id="1214" w:author="MCC160" w:date="2022-03-15T16:02:00Z">
        <w:r w:rsidRPr="005410BD" w:rsidDel="009D4C6E">
          <w:delText>3</w:delText>
        </w:r>
      </w:del>
      <w:r w:rsidRPr="005410BD">
        <w:t>, 16, Table 6.2.2.3.2-1</w:t>
      </w:r>
      <w:ins w:id="1215" w:author="MCC160" w:date="2022-03-15T15:53:00Z">
        <w:r w:rsidR="009D4C6E" w:rsidRPr="005410BD">
          <w:t xml:space="preserve">; </w:t>
        </w:r>
      </w:ins>
      <w:ins w:id="1216" w:author="MCC160" w:date="2022-03-15T15:55:00Z">
        <w:r w:rsidR="009D4C6E" w:rsidRPr="005410BD">
          <w:t>S</w:t>
        </w:r>
      </w:ins>
      <w:ins w:id="1217" w:author="MCC160" w:date="2022-03-15T15:53:00Z">
        <w:r w:rsidR="009D4C6E" w:rsidRPr="005410BD">
          <w:t>tep 4, TS 36.579-1 [2] Table 5.3.4.3-1</w:t>
        </w:r>
      </w:ins>
      <w:r w:rsidRPr="005410BD">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218" w:author="MCC160" w:date="2022-03-16T11:33: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219">
          <w:tblGrid>
            <w:gridCol w:w="2709"/>
            <w:gridCol w:w="2187"/>
            <w:gridCol w:w="2187"/>
            <w:gridCol w:w="1367"/>
            <w:gridCol w:w="1184"/>
          </w:tblGrid>
        </w:tblGridChange>
      </w:tblGrid>
      <w:tr w:rsidR="00AE5AC2" w:rsidRPr="005410BD" w14:paraId="4C13CC7F" w14:textId="77777777" w:rsidTr="007C6C54">
        <w:trPr>
          <w:tblHeader/>
          <w:trPrChange w:id="1220" w:author="MCC160" w:date="2022-03-16T11:33:00Z">
            <w:trPr>
              <w:tblHeader/>
            </w:trPr>
          </w:trPrChange>
        </w:trPr>
        <w:tc>
          <w:tcPr>
            <w:tcW w:w="9634" w:type="dxa"/>
            <w:gridSpan w:val="5"/>
            <w:tcPrChange w:id="1221" w:author="MCC160" w:date="2022-03-16T11:33:00Z">
              <w:tcPr>
                <w:tcW w:w="9517" w:type="dxa"/>
                <w:gridSpan w:val="5"/>
              </w:tcPr>
            </w:tcPrChange>
          </w:tcPr>
          <w:p w14:paraId="4BAD2290" w14:textId="79E74F61" w:rsidR="00AE5AC2" w:rsidRPr="005410BD" w:rsidRDefault="00AE5AC2" w:rsidP="00004E02">
            <w:pPr>
              <w:pStyle w:val="TAL"/>
              <w:keepNext w:val="0"/>
              <w:keepLines w:val="0"/>
              <w:widowControl w:val="0"/>
              <w:rPr>
                <w:color w:val="000000"/>
              </w:rPr>
            </w:pPr>
            <w:r w:rsidRPr="005410BD">
              <w:rPr>
                <w:color w:val="000000"/>
              </w:rPr>
              <w:t>Derivation Path: TS 36.579-1 [2], Table 5.5.2.17.1.2-1, condition</w:t>
            </w:r>
            <w:ins w:id="1222" w:author="MCC160" w:date="2022-03-15T15:52:00Z">
              <w:r w:rsidR="009D4C6E" w:rsidRPr="005410BD">
                <w:rPr>
                  <w:color w:val="000000"/>
                </w:rPr>
                <w:t xml:space="preserve"> INVITE-RSP</w:t>
              </w:r>
            </w:ins>
            <w:del w:id="1223" w:author="MCC160" w:date="2022-03-15T15:52:00Z">
              <w:r w:rsidRPr="005410BD" w:rsidDel="009D4C6E">
                <w:rPr>
                  <w:color w:val="000000"/>
                </w:rPr>
                <w:delText xml:space="preserve"> MCVIDEO</w:delText>
              </w:r>
            </w:del>
          </w:p>
        </w:tc>
      </w:tr>
      <w:tr w:rsidR="00AE5AC2" w:rsidRPr="005410BD" w:rsidDel="007C6C54" w14:paraId="1F57CD04" w14:textId="59BA6F26" w:rsidTr="007C6C54">
        <w:trPr>
          <w:tblHeader/>
          <w:del w:id="1224" w:author="MCC160" w:date="2022-03-16T11:33:00Z"/>
          <w:trPrChange w:id="1225" w:author="MCC160" w:date="2022-03-16T11:33:00Z">
            <w:trPr>
              <w:tblHeader/>
            </w:trPr>
          </w:trPrChange>
        </w:trPr>
        <w:tc>
          <w:tcPr>
            <w:tcW w:w="2709" w:type="dxa"/>
            <w:tcPrChange w:id="1226" w:author="MCC160" w:date="2022-03-16T11:33:00Z">
              <w:tcPr>
                <w:tcW w:w="2677" w:type="dxa"/>
              </w:tcPr>
            </w:tcPrChange>
          </w:tcPr>
          <w:p w14:paraId="2E990A57" w14:textId="7D66C20E" w:rsidR="00AE5AC2" w:rsidRPr="005410BD" w:rsidDel="007C6C54" w:rsidRDefault="00AE5AC2" w:rsidP="00004E02">
            <w:pPr>
              <w:pStyle w:val="TAH"/>
              <w:keepNext w:val="0"/>
              <w:keepLines w:val="0"/>
              <w:widowControl w:val="0"/>
              <w:rPr>
                <w:del w:id="1227" w:author="MCC160" w:date="2022-03-16T11:33:00Z"/>
                <w:color w:val="000000"/>
              </w:rPr>
            </w:pPr>
            <w:del w:id="1228" w:author="MCC160" w:date="2022-03-16T11:33:00Z">
              <w:r w:rsidRPr="005410BD" w:rsidDel="007C6C54">
                <w:rPr>
                  <w:color w:val="000000"/>
                </w:rPr>
                <w:delText>Information Element</w:delText>
              </w:r>
            </w:del>
          </w:p>
        </w:tc>
        <w:tc>
          <w:tcPr>
            <w:tcW w:w="2187" w:type="dxa"/>
            <w:tcPrChange w:id="1229" w:author="MCC160" w:date="2022-03-16T11:33:00Z">
              <w:tcPr>
                <w:tcW w:w="2160" w:type="dxa"/>
              </w:tcPr>
            </w:tcPrChange>
          </w:tcPr>
          <w:p w14:paraId="402E7C27" w14:textId="3EE1A7AB" w:rsidR="00AE5AC2" w:rsidRPr="005410BD" w:rsidDel="007C6C54" w:rsidRDefault="00AE5AC2" w:rsidP="00004E02">
            <w:pPr>
              <w:pStyle w:val="TAH"/>
              <w:keepNext w:val="0"/>
              <w:keepLines w:val="0"/>
              <w:widowControl w:val="0"/>
              <w:rPr>
                <w:del w:id="1230" w:author="MCC160" w:date="2022-03-16T11:33:00Z"/>
                <w:color w:val="000000"/>
              </w:rPr>
            </w:pPr>
            <w:del w:id="1231" w:author="MCC160" w:date="2022-03-16T11:33:00Z">
              <w:r w:rsidRPr="005410BD" w:rsidDel="007C6C54">
                <w:rPr>
                  <w:color w:val="000000"/>
                </w:rPr>
                <w:delText>Value/remark</w:delText>
              </w:r>
            </w:del>
          </w:p>
        </w:tc>
        <w:tc>
          <w:tcPr>
            <w:tcW w:w="2187" w:type="dxa"/>
            <w:tcBorders>
              <w:bottom w:val="single" w:sz="4" w:space="0" w:color="auto"/>
            </w:tcBorders>
            <w:tcPrChange w:id="1232" w:author="MCC160" w:date="2022-03-16T11:33:00Z">
              <w:tcPr>
                <w:tcW w:w="2160" w:type="dxa"/>
                <w:tcBorders>
                  <w:bottom w:val="single" w:sz="4" w:space="0" w:color="auto"/>
                </w:tcBorders>
              </w:tcPr>
            </w:tcPrChange>
          </w:tcPr>
          <w:p w14:paraId="525DC81F" w14:textId="3B5A086A" w:rsidR="00AE5AC2" w:rsidRPr="005410BD" w:rsidDel="007C6C54" w:rsidRDefault="00AE5AC2" w:rsidP="00004E02">
            <w:pPr>
              <w:pStyle w:val="TAH"/>
              <w:keepNext w:val="0"/>
              <w:keepLines w:val="0"/>
              <w:widowControl w:val="0"/>
              <w:rPr>
                <w:del w:id="1233" w:author="MCC160" w:date="2022-03-16T11:33:00Z"/>
                <w:color w:val="000000"/>
              </w:rPr>
            </w:pPr>
            <w:del w:id="1234" w:author="MCC160" w:date="2022-03-16T11:33:00Z">
              <w:r w:rsidRPr="005410BD" w:rsidDel="007C6C54">
                <w:rPr>
                  <w:color w:val="000000"/>
                </w:rPr>
                <w:delText>Comment</w:delText>
              </w:r>
            </w:del>
          </w:p>
        </w:tc>
        <w:tc>
          <w:tcPr>
            <w:tcW w:w="1367" w:type="dxa"/>
            <w:tcPrChange w:id="1235" w:author="MCC160" w:date="2022-03-16T11:33:00Z">
              <w:tcPr>
                <w:tcW w:w="1350" w:type="dxa"/>
              </w:tcPr>
            </w:tcPrChange>
          </w:tcPr>
          <w:p w14:paraId="72D332F0" w14:textId="423E79AD" w:rsidR="00AE5AC2" w:rsidRPr="005410BD" w:rsidDel="007C6C54" w:rsidRDefault="00AE5AC2" w:rsidP="00004E02">
            <w:pPr>
              <w:pStyle w:val="TAH"/>
              <w:keepNext w:val="0"/>
              <w:keepLines w:val="0"/>
              <w:widowControl w:val="0"/>
              <w:rPr>
                <w:del w:id="1236" w:author="MCC160" w:date="2022-03-16T11:33:00Z"/>
                <w:color w:val="000000"/>
              </w:rPr>
            </w:pPr>
            <w:del w:id="1237" w:author="MCC160" w:date="2022-03-16T11:33:00Z">
              <w:r w:rsidRPr="005410BD" w:rsidDel="007C6C54">
                <w:rPr>
                  <w:color w:val="000000"/>
                </w:rPr>
                <w:delText>Reference</w:delText>
              </w:r>
            </w:del>
          </w:p>
        </w:tc>
        <w:tc>
          <w:tcPr>
            <w:tcW w:w="1184" w:type="dxa"/>
            <w:tcPrChange w:id="1238" w:author="MCC160" w:date="2022-03-16T11:33:00Z">
              <w:tcPr>
                <w:tcW w:w="1170" w:type="dxa"/>
              </w:tcPr>
            </w:tcPrChange>
          </w:tcPr>
          <w:p w14:paraId="2B560DAF" w14:textId="23539CFE" w:rsidR="00AE5AC2" w:rsidRPr="005410BD" w:rsidDel="007C6C54" w:rsidRDefault="00AE5AC2" w:rsidP="00004E02">
            <w:pPr>
              <w:pStyle w:val="TAH"/>
              <w:keepNext w:val="0"/>
              <w:keepLines w:val="0"/>
              <w:widowControl w:val="0"/>
              <w:rPr>
                <w:del w:id="1239" w:author="MCC160" w:date="2022-03-16T11:33:00Z"/>
                <w:color w:val="000000"/>
              </w:rPr>
            </w:pPr>
            <w:del w:id="1240" w:author="MCC160" w:date="2022-03-16T11:33:00Z">
              <w:r w:rsidRPr="005410BD" w:rsidDel="007C6C54">
                <w:rPr>
                  <w:color w:val="000000"/>
                </w:rPr>
                <w:delText>Condition</w:delText>
              </w:r>
            </w:del>
          </w:p>
        </w:tc>
      </w:tr>
      <w:tr w:rsidR="00AE5AC2" w:rsidRPr="005410BD" w:rsidDel="007C6C54" w14:paraId="15341FFC" w14:textId="063A30C6" w:rsidTr="007C6C54">
        <w:trPr>
          <w:del w:id="1241" w:author="MCC160" w:date="2022-03-16T11:33:00Z"/>
        </w:trPr>
        <w:tc>
          <w:tcPr>
            <w:tcW w:w="2709" w:type="dxa"/>
            <w:vAlign w:val="center"/>
            <w:tcPrChange w:id="1242" w:author="MCC160" w:date="2022-03-16T11:33:00Z">
              <w:tcPr>
                <w:tcW w:w="2677" w:type="dxa"/>
                <w:vAlign w:val="center"/>
              </w:tcPr>
            </w:tcPrChange>
          </w:tcPr>
          <w:p w14:paraId="0660CF26" w14:textId="1BC3BB80" w:rsidR="00AE5AC2" w:rsidRPr="005410BD" w:rsidDel="007C6C54" w:rsidRDefault="00AE5AC2" w:rsidP="00004E02">
            <w:pPr>
              <w:pStyle w:val="TAL"/>
              <w:keepNext w:val="0"/>
              <w:keepLines w:val="0"/>
              <w:widowControl w:val="0"/>
              <w:rPr>
                <w:del w:id="1243" w:author="MCC160" w:date="2022-03-16T11:33:00Z"/>
                <w:rFonts w:cs="Arial"/>
                <w:b/>
                <w:color w:val="000000"/>
                <w:szCs w:val="18"/>
              </w:rPr>
            </w:pPr>
            <w:del w:id="1244" w:author="MCC160" w:date="2022-03-16T11:33:00Z">
              <w:r w:rsidRPr="005410BD" w:rsidDel="007C6C54">
                <w:rPr>
                  <w:rFonts w:cs="Arial"/>
                  <w:b/>
                  <w:color w:val="000000"/>
                  <w:szCs w:val="18"/>
                </w:rPr>
                <w:delText>Message-body</w:delText>
              </w:r>
            </w:del>
          </w:p>
        </w:tc>
        <w:tc>
          <w:tcPr>
            <w:tcW w:w="2187" w:type="dxa"/>
            <w:tcPrChange w:id="1245" w:author="MCC160" w:date="2022-03-16T11:33:00Z">
              <w:tcPr>
                <w:tcW w:w="2160" w:type="dxa"/>
              </w:tcPr>
            </w:tcPrChange>
          </w:tcPr>
          <w:p w14:paraId="4AF79D3A" w14:textId="3EFCE8BA" w:rsidR="00AE5AC2" w:rsidRPr="005410BD" w:rsidDel="007C6C54" w:rsidRDefault="00AE5AC2" w:rsidP="00004E02">
            <w:pPr>
              <w:pStyle w:val="TAL"/>
              <w:keepNext w:val="0"/>
              <w:keepLines w:val="0"/>
              <w:widowControl w:val="0"/>
              <w:rPr>
                <w:del w:id="1246" w:author="MCC160" w:date="2022-03-16T11:33:00Z"/>
                <w:color w:val="000000"/>
              </w:rPr>
            </w:pPr>
          </w:p>
        </w:tc>
        <w:tc>
          <w:tcPr>
            <w:tcW w:w="2187" w:type="dxa"/>
            <w:tcBorders>
              <w:top w:val="single" w:sz="4" w:space="0" w:color="auto"/>
              <w:bottom w:val="single" w:sz="4" w:space="0" w:color="auto"/>
            </w:tcBorders>
            <w:tcPrChange w:id="1247" w:author="MCC160" w:date="2022-03-16T11:33:00Z">
              <w:tcPr>
                <w:tcW w:w="2160" w:type="dxa"/>
                <w:tcBorders>
                  <w:top w:val="single" w:sz="4" w:space="0" w:color="auto"/>
                  <w:bottom w:val="single" w:sz="4" w:space="0" w:color="auto"/>
                </w:tcBorders>
              </w:tcPr>
            </w:tcPrChange>
          </w:tcPr>
          <w:p w14:paraId="18578B4C" w14:textId="07790F80" w:rsidR="00AE5AC2" w:rsidRPr="005410BD" w:rsidDel="007C6C54" w:rsidRDefault="00AE5AC2" w:rsidP="00004E02">
            <w:pPr>
              <w:pStyle w:val="TAL"/>
              <w:keepNext w:val="0"/>
              <w:keepLines w:val="0"/>
              <w:widowControl w:val="0"/>
              <w:rPr>
                <w:del w:id="1248" w:author="MCC160" w:date="2022-03-16T11:33:00Z"/>
                <w:color w:val="000000"/>
              </w:rPr>
            </w:pPr>
          </w:p>
        </w:tc>
        <w:tc>
          <w:tcPr>
            <w:tcW w:w="1367" w:type="dxa"/>
            <w:tcPrChange w:id="1249" w:author="MCC160" w:date="2022-03-16T11:33:00Z">
              <w:tcPr>
                <w:tcW w:w="1350" w:type="dxa"/>
              </w:tcPr>
            </w:tcPrChange>
          </w:tcPr>
          <w:p w14:paraId="71879230" w14:textId="4A545281" w:rsidR="00AE5AC2" w:rsidRPr="005410BD" w:rsidDel="007C6C54" w:rsidRDefault="00AE5AC2" w:rsidP="00004E02">
            <w:pPr>
              <w:pStyle w:val="TAL"/>
              <w:keepNext w:val="0"/>
              <w:keepLines w:val="0"/>
              <w:widowControl w:val="0"/>
              <w:rPr>
                <w:del w:id="1250" w:author="MCC160" w:date="2022-03-16T11:33:00Z"/>
                <w:color w:val="000000"/>
              </w:rPr>
            </w:pPr>
          </w:p>
        </w:tc>
        <w:tc>
          <w:tcPr>
            <w:tcW w:w="1184" w:type="dxa"/>
            <w:vAlign w:val="bottom"/>
            <w:tcPrChange w:id="1251" w:author="MCC160" w:date="2022-03-16T11:33:00Z">
              <w:tcPr>
                <w:tcW w:w="1170" w:type="dxa"/>
                <w:vAlign w:val="bottom"/>
              </w:tcPr>
            </w:tcPrChange>
          </w:tcPr>
          <w:p w14:paraId="79002263" w14:textId="1FEDF0C3" w:rsidR="00AE5AC2" w:rsidRPr="005410BD" w:rsidDel="007C6C54" w:rsidRDefault="00AE5AC2" w:rsidP="00004E02">
            <w:pPr>
              <w:pStyle w:val="TAL"/>
              <w:keepNext w:val="0"/>
              <w:keepLines w:val="0"/>
              <w:widowControl w:val="0"/>
              <w:rPr>
                <w:del w:id="1252" w:author="MCC160" w:date="2022-03-16T11:33:00Z"/>
                <w:color w:val="000000"/>
              </w:rPr>
            </w:pPr>
          </w:p>
        </w:tc>
      </w:tr>
      <w:tr w:rsidR="00AE5AC2" w:rsidRPr="005410BD" w:rsidDel="007C6C54" w14:paraId="5E49CE10" w14:textId="32CEC6B1" w:rsidTr="007C6C54">
        <w:trPr>
          <w:del w:id="1253" w:author="MCC160" w:date="2022-03-16T11:33:00Z"/>
        </w:trPr>
        <w:tc>
          <w:tcPr>
            <w:tcW w:w="2709" w:type="dxa"/>
            <w:vAlign w:val="center"/>
            <w:tcPrChange w:id="1254" w:author="MCC160" w:date="2022-03-16T11:33:00Z">
              <w:tcPr>
                <w:tcW w:w="2677" w:type="dxa"/>
                <w:vAlign w:val="center"/>
              </w:tcPr>
            </w:tcPrChange>
          </w:tcPr>
          <w:p w14:paraId="0BBBCF4E" w14:textId="6EE2819F" w:rsidR="00AE5AC2" w:rsidRPr="005410BD" w:rsidDel="007C6C54" w:rsidRDefault="00AE5AC2" w:rsidP="00004E02">
            <w:pPr>
              <w:pStyle w:val="TAL"/>
              <w:rPr>
                <w:del w:id="1255" w:author="MCC160" w:date="2022-03-16T11:33:00Z"/>
                <w:color w:val="000000"/>
              </w:rPr>
            </w:pPr>
            <w:del w:id="1256" w:author="MCC160" w:date="2022-03-16T11:33:00Z">
              <w:r w:rsidRPr="005410BD" w:rsidDel="007C6C54">
                <w:rPr>
                  <w:color w:val="000000"/>
                </w:rPr>
                <w:delText xml:space="preserve">  MIME body part</w:delText>
              </w:r>
            </w:del>
          </w:p>
        </w:tc>
        <w:tc>
          <w:tcPr>
            <w:tcW w:w="2187" w:type="dxa"/>
            <w:vAlign w:val="center"/>
            <w:tcPrChange w:id="1257" w:author="MCC160" w:date="2022-03-16T11:33:00Z">
              <w:tcPr>
                <w:tcW w:w="2160" w:type="dxa"/>
                <w:vAlign w:val="center"/>
              </w:tcPr>
            </w:tcPrChange>
          </w:tcPr>
          <w:p w14:paraId="3F0CA520" w14:textId="0293988B" w:rsidR="00AE5AC2" w:rsidRPr="005410BD" w:rsidDel="007C6C54" w:rsidRDefault="00AE5AC2" w:rsidP="00004E02">
            <w:pPr>
              <w:pStyle w:val="TAL"/>
              <w:rPr>
                <w:del w:id="1258" w:author="MCC160" w:date="2022-03-16T11:33:00Z"/>
                <w:color w:val="000000"/>
              </w:rPr>
            </w:pPr>
          </w:p>
        </w:tc>
        <w:tc>
          <w:tcPr>
            <w:tcW w:w="2187" w:type="dxa"/>
            <w:tcBorders>
              <w:top w:val="single" w:sz="4" w:space="0" w:color="auto"/>
              <w:bottom w:val="single" w:sz="4" w:space="0" w:color="auto"/>
            </w:tcBorders>
            <w:tcPrChange w:id="1259" w:author="MCC160" w:date="2022-03-16T11:33:00Z">
              <w:tcPr>
                <w:tcW w:w="2160" w:type="dxa"/>
                <w:tcBorders>
                  <w:top w:val="single" w:sz="4" w:space="0" w:color="auto"/>
                  <w:bottom w:val="single" w:sz="4" w:space="0" w:color="auto"/>
                </w:tcBorders>
              </w:tcPr>
            </w:tcPrChange>
          </w:tcPr>
          <w:p w14:paraId="63278288" w14:textId="54CC8D68" w:rsidR="00AE5AC2" w:rsidRPr="005410BD" w:rsidDel="007C6C54" w:rsidRDefault="00AE5AC2" w:rsidP="00004E02">
            <w:pPr>
              <w:pStyle w:val="TAL"/>
              <w:rPr>
                <w:del w:id="1260" w:author="MCC160" w:date="2022-03-16T11:33:00Z"/>
                <w:color w:val="000000"/>
              </w:rPr>
            </w:pPr>
            <w:del w:id="1261" w:author="MCC160" w:date="2022-03-16T11:33:00Z">
              <w:r w:rsidRPr="005410BD" w:rsidDel="007C6C54">
                <w:rPr>
                  <w:color w:val="000000"/>
                </w:rPr>
                <w:delText>MCVIDEO-Info</w:delText>
              </w:r>
            </w:del>
          </w:p>
        </w:tc>
        <w:tc>
          <w:tcPr>
            <w:tcW w:w="1367" w:type="dxa"/>
            <w:tcPrChange w:id="1262" w:author="MCC160" w:date="2022-03-16T11:33:00Z">
              <w:tcPr>
                <w:tcW w:w="1350" w:type="dxa"/>
              </w:tcPr>
            </w:tcPrChange>
          </w:tcPr>
          <w:p w14:paraId="7DC7874D" w14:textId="4659BA74" w:rsidR="00AE5AC2" w:rsidRPr="005410BD" w:rsidDel="007C6C54" w:rsidRDefault="00AE5AC2" w:rsidP="00004E02">
            <w:pPr>
              <w:pStyle w:val="TAL"/>
              <w:rPr>
                <w:del w:id="1263" w:author="MCC160" w:date="2022-03-16T11:33:00Z"/>
                <w:color w:val="000000"/>
              </w:rPr>
            </w:pPr>
          </w:p>
        </w:tc>
        <w:tc>
          <w:tcPr>
            <w:tcW w:w="1184" w:type="dxa"/>
            <w:vAlign w:val="bottom"/>
            <w:tcPrChange w:id="1264" w:author="MCC160" w:date="2022-03-16T11:33:00Z">
              <w:tcPr>
                <w:tcW w:w="1170" w:type="dxa"/>
                <w:vAlign w:val="bottom"/>
              </w:tcPr>
            </w:tcPrChange>
          </w:tcPr>
          <w:p w14:paraId="6A9E8464" w14:textId="7B52CEA7" w:rsidR="00AE5AC2" w:rsidRPr="005410BD" w:rsidDel="007C6C54" w:rsidRDefault="00AE5AC2" w:rsidP="00004E02">
            <w:pPr>
              <w:pStyle w:val="TAL"/>
              <w:rPr>
                <w:del w:id="1265" w:author="MCC160" w:date="2022-03-16T11:33:00Z"/>
                <w:color w:val="000000"/>
              </w:rPr>
            </w:pPr>
          </w:p>
        </w:tc>
      </w:tr>
      <w:tr w:rsidR="00AE5AC2" w:rsidRPr="005410BD" w:rsidDel="007C6C54" w14:paraId="21D8BE7B" w14:textId="3E520EA4" w:rsidTr="007C6C54">
        <w:trPr>
          <w:del w:id="1266" w:author="MCC160" w:date="2022-03-16T11:33:00Z"/>
        </w:trPr>
        <w:tc>
          <w:tcPr>
            <w:tcW w:w="2709" w:type="dxa"/>
            <w:tcBorders>
              <w:top w:val="single" w:sz="4" w:space="0" w:color="auto"/>
              <w:left w:val="single" w:sz="4" w:space="0" w:color="auto"/>
              <w:bottom w:val="single" w:sz="4" w:space="0" w:color="auto"/>
              <w:right w:val="single" w:sz="4" w:space="0" w:color="auto"/>
            </w:tcBorders>
            <w:vAlign w:val="center"/>
            <w:tcPrChange w:id="1267" w:author="MCC160" w:date="2022-03-16T11:33:00Z">
              <w:tcPr>
                <w:tcW w:w="2677" w:type="dxa"/>
                <w:tcBorders>
                  <w:top w:val="single" w:sz="4" w:space="0" w:color="auto"/>
                  <w:left w:val="single" w:sz="4" w:space="0" w:color="auto"/>
                  <w:bottom w:val="single" w:sz="4" w:space="0" w:color="auto"/>
                  <w:right w:val="single" w:sz="4" w:space="0" w:color="auto"/>
                </w:tcBorders>
                <w:vAlign w:val="center"/>
              </w:tcPr>
            </w:tcPrChange>
          </w:tcPr>
          <w:p w14:paraId="50731E91" w14:textId="174A0B33" w:rsidR="00AE5AC2" w:rsidRPr="005410BD" w:rsidDel="007C6C54" w:rsidRDefault="00AE5AC2" w:rsidP="00004E02">
            <w:pPr>
              <w:pStyle w:val="TAL"/>
              <w:keepNext w:val="0"/>
              <w:keepLines w:val="0"/>
              <w:widowControl w:val="0"/>
              <w:rPr>
                <w:del w:id="1268" w:author="MCC160" w:date="2022-03-16T11:33:00Z"/>
                <w:color w:val="000000"/>
              </w:rPr>
            </w:pPr>
            <w:del w:id="1269" w:author="MCC160" w:date="2022-03-16T11:33:00Z">
              <w:r w:rsidRPr="005410BD" w:rsidDel="007C6C54">
                <w:rPr>
                  <w:color w:val="000000"/>
                </w:rPr>
                <w:delText xml:space="preserve">    MIME-part-body</w:delText>
              </w:r>
            </w:del>
          </w:p>
        </w:tc>
        <w:tc>
          <w:tcPr>
            <w:tcW w:w="2187" w:type="dxa"/>
            <w:tcBorders>
              <w:top w:val="single" w:sz="4" w:space="0" w:color="auto"/>
              <w:left w:val="single" w:sz="4" w:space="0" w:color="auto"/>
              <w:bottom w:val="single" w:sz="4" w:space="0" w:color="auto"/>
              <w:right w:val="single" w:sz="4" w:space="0" w:color="auto"/>
            </w:tcBorders>
            <w:vAlign w:val="center"/>
            <w:tcPrChange w:id="1270" w:author="MCC160" w:date="2022-03-16T11:33:00Z">
              <w:tcPr>
                <w:tcW w:w="2160" w:type="dxa"/>
                <w:tcBorders>
                  <w:top w:val="single" w:sz="4" w:space="0" w:color="auto"/>
                  <w:left w:val="single" w:sz="4" w:space="0" w:color="auto"/>
                  <w:bottom w:val="single" w:sz="4" w:space="0" w:color="auto"/>
                  <w:right w:val="single" w:sz="4" w:space="0" w:color="auto"/>
                </w:tcBorders>
                <w:vAlign w:val="center"/>
              </w:tcPr>
            </w:tcPrChange>
          </w:tcPr>
          <w:p w14:paraId="6B6889F3" w14:textId="6007AE84" w:rsidR="00AE5AC2" w:rsidRPr="005410BD" w:rsidDel="007C6C54" w:rsidRDefault="00AE5AC2" w:rsidP="00004E02">
            <w:pPr>
              <w:pStyle w:val="TAL"/>
              <w:keepNext w:val="0"/>
              <w:keepLines w:val="0"/>
              <w:widowControl w:val="0"/>
              <w:rPr>
                <w:del w:id="1271" w:author="MCC160" w:date="2022-03-16T11:33:00Z"/>
                <w:color w:val="000000"/>
              </w:rPr>
            </w:pPr>
            <w:del w:id="1272" w:author="MCC160" w:date="2022-03-16T11:33:00Z">
              <w:r w:rsidRPr="005410BD" w:rsidDel="007C6C54">
                <w:rPr>
                  <w:color w:val="000000"/>
                </w:rPr>
                <w:delText>MCVideo-Info as described in Table  6.2.2.3.3-</w:delText>
              </w:r>
            </w:del>
            <w:del w:id="1273" w:author="MCC160" w:date="2022-03-16T11:32:00Z">
              <w:r w:rsidRPr="005410BD" w:rsidDel="007C6C54">
                <w:rPr>
                  <w:color w:val="000000"/>
                </w:rPr>
                <w:delText>2</w:delText>
              </w:r>
            </w:del>
          </w:p>
        </w:tc>
        <w:tc>
          <w:tcPr>
            <w:tcW w:w="2187" w:type="dxa"/>
            <w:tcBorders>
              <w:top w:val="single" w:sz="4" w:space="0" w:color="auto"/>
              <w:left w:val="single" w:sz="4" w:space="0" w:color="auto"/>
              <w:bottom w:val="single" w:sz="4" w:space="0" w:color="auto"/>
              <w:right w:val="single" w:sz="4" w:space="0" w:color="auto"/>
            </w:tcBorders>
            <w:tcPrChange w:id="1274" w:author="MCC160" w:date="2022-03-16T11:33:00Z">
              <w:tcPr>
                <w:tcW w:w="2160" w:type="dxa"/>
                <w:tcBorders>
                  <w:top w:val="single" w:sz="4" w:space="0" w:color="auto"/>
                  <w:left w:val="single" w:sz="4" w:space="0" w:color="auto"/>
                  <w:bottom w:val="single" w:sz="4" w:space="0" w:color="auto"/>
                  <w:right w:val="single" w:sz="4" w:space="0" w:color="auto"/>
                </w:tcBorders>
              </w:tcPr>
            </w:tcPrChange>
          </w:tcPr>
          <w:p w14:paraId="248110FC" w14:textId="21BEDF36" w:rsidR="00AE5AC2" w:rsidRPr="005410BD" w:rsidDel="007C6C54" w:rsidRDefault="00AE5AC2" w:rsidP="00004E02">
            <w:pPr>
              <w:pStyle w:val="TAL"/>
              <w:keepNext w:val="0"/>
              <w:keepLines w:val="0"/>
              <w:widowControl w:val="0"/>
              <w:rPr>
                <w:del w:id="1275" w:author="MCC160" w:date="2022-03-16T11:33:00Z"/>
                <w:color w:val="000000"/>
              </w:rPr>
            </w:pPr>
          </w:p>
        </w:tc>
        <w:tc>
          <w:tcPr>
            <w:tcW w:w="1367" w:type="dxa"/>
            <w:tcBorders>
              <w:top w:val="single" w:sz="4" w:space="0" w:color="auto"/>
              <w:left w:val="single" w:sz="4" w:space="0" w:color="auto"/>
              <w:bottom w:val="single" w:sz="4" w:space="0" w:color="auto"/>
              <w:right w:val="single" w:sz="4" w:space="0" w:color="auto"/>
            </w:tcBorders>
            <w:tcPrChange w:id="1276" w:author="MCC160" w:date="2022-03-16T11:33:00Z">
              <w:tcPr>
                <w:tcW w:w="1350" w:type="dxa"/>
                <w:tcBorders>
                  <w:top w:val="single" w:sz="4" w:space="0" w:color="auto"/>
                  <w:left w:val="single" w:sz="4" w:space="0" w:color="auto"/>
                  <w:bottom w:val="single" w:sz="4" w:space="0" w:color="auto"/>
                  <w:right w:val="single" w:sz="4" w:space="0" w:color="auto"/>
                </w:tcBorders>
              </w:tcPr>
            </w:tcPrChange>
          </w:tcPr>
          <w:p w14:paraId="067567FF" w14:textId="3285EB9E" w:rsidR="00AE5AC2" w:rsidRPr="005410BD" w:rsidDel="007C6C54" w:rsidRDefault="00AE5AC2" w:rsidP="00004E02">
            <w:pPr>
              <w:pStyle w:val="TAL"/>
              <w:keepNext w:val="0"/>
              <w:keepLines w:val="0"/>
              <w:widowControl w:val="0"/>
              <w:rPr>
                <w:del w:id="1277" w:author="MCC160" w:date="2022-03-16T11:33: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Change w:id="1278" w:author="MCC160" w:date="2022-03-16T11:33:00Z">
              <w:tcPr>
                <w:tcW w:w="1170" w:type="dxa"/>
                <w:tcBorders>
                  <w:top w:val="single" w:sz="4" w:space="0" w:color="auto"/>
                  <w:left w:val="single" w:sz="4" w:space="0" w:color="auto"/>
                  <w:bottom w:val="single" w:sz="4" w:space="0" w:color="auto"/>
                  <w:right w:val="single" w:sz="4" w:space="0" w:color="auto"/>
                </w:tcBorders>
                <w:vAlign w:val="bottom"/>
              </w:tcPr>
            </w:tcPrChange>
          </w:tcPr>
          <w:p w14:paraId="612349F2" w14:textId="56ACCD6F" w:rsidR="00AE5AC2" w:rsidRPr="005410BD" w:rsidDel="007C6C54" w:rsidRDefault="00AE5AC2" w:rsidP="00004E02">
            <w:pPr>
              <w:pStyle w:val="TAL"/>
              <w:keepNext w:val="0"/>
              <w:keepLines w:val="0"/>
              <w:widowControl w:val="0"/>
              <w:rPr>
                <w:del w:id="1279" w:author="MCC160" w:date="2022-03-16T11:33:00Z"/>
                <w:color w:val="000000"/>
              </w:rPr>
            </w:pPr>
          </w:p>
        </w:tc>
      </w:tr>
    </w:tbl>
    <w:p w14:paraId="131027F0" w14:textId="77777777" w:rsidR="00AE5AC2" w:rsidRPr="005410BD" w:rsidRDefault="00AE5AC2" w:rsidP="00AE5AC2">
      <w:pPr>
        <w:rPr>
          <w:color w:val="000000"/>
        </w:rPr>
      </w:pPr>
    </w:p>
    <w:p w14:paraId="6DD8DEF4" w14:textId="3319AE01" w:rsidR="00AE5AC2" w:rsidRPr="005410BD" w:rsidRDefault="00AE5AC2" w:rsidP="00AE5AC2">
      <w:pPr>
        <w:pStyle w:val="TH"/>
        <w:keepLines w:val="0"/>
        <w:widowControl w:val="0"/>
      </w:pPr>
      <w:r w:rsidRPr="005410BD">
        <w:rPr>
          <w:color w:val="000000"/>
        </w:rPr>
        <w:lastRenderedPageBreak/>
        <w:t xml:space="preserve">Table 6.2.2.3.3-4: SIP </w:t>
      </w:r>
      <w:del w:id="1280" w:author="MCC160" w:date="2022-03-15T15:53:00Z">
        <w:r w:rsidRPr="005410BD" w:rsidDel="009D4C6E">
          <w:rPr>
            <w:color w:val="000000"/>
          </w:rPr>
          <w:delText>re-</w:delText>
        </w:r>
      </w:del>
      <w:r w:rsidRPr="005410BD">
        <w:rPr>
          <w:color w:val="000000"/>
        </w:rPr>
        <w:t>INVITE (Step 7, Table 6.2.2.3.2-1</w:t>
      </w:r>
      <w:ins w:id="1281" w:author="MCC160" w:date="2022-03-15T16:02:00Z">
        <w:r w:rsidR="009D4C6E" w:rsidRPr="005410BD">
          <w:t>; Step 2, TS 36.579-1 [2] Table 5.3.4.3-1</w:t>
        </w:r>
      </w:ins>
      <w:r w:rsidRPr="005410BD">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5410BD" w14:paraId="50C41BF1" w14:textId="77777777" w:rsidTr="00004E02">
        <w:trPr>
          <w:tblHeader/>
        </w:trPr>
        <w:tc>
          <w:tcPr>
            <w:tcW w:w="9639" w:type="dxa"/>
            <w:gridSpan w:val="5"/>
          </w:tcPr>
          <w:p w14:paraId="33EE1C65" w14:textId="70852370" w:rsidR="00AE5AC2" w:rsidRPr="005410BD" w:rsidRDefault="00AE5AC2" w:rsidP="00004E02">
            <w:pPr>
              <w:pStyle w:val="TAL"/>
              <w:keepLines w:val="0"/>
              <w:widowControl w:val="0"/>
              <w:rPr>
                <w:color w:val="000000"/>
              </w:rPr>
            </w:pPr>
            <w:r w:rsidRPr="005410BD">
              <w:rPr>
                <w:color w:val="000000"/>
              </w:rPr>
              <w:t>Derivation Path: TS 36.579-1 [2], Table 5.5.2.5.2-1, condition</w:t>
            </w:r>
            <w:del w:id="1282" w:author="MCC160" w:date="2022-03-15T15:54:00Z">
              <w:r w:rsidRPr="005410BD" w:rsidDel="009D4C6E">
                <w:rPr>
                  <w:color w:val="000000"/>
                </w:rPr>
                <w:delText>s MC</w:delText>
              </w:r>
            </w:del>
            <w:del w:id="1283" w:author="MCC160" w:date="2022-03-15T15:53:00Z">
              <w:r w:rsidRPr="005410BD" w:rsidDel="009D4C6E">
                <w:rPr>
                  <w:color w:val="000000"/>
                </w:rPr>
                <w:delText>VIDEO,</w:delText>
              </w:r>
            </w:del>
            <w:r w:rsidRPr="005410BD">
              <w:rPr>
                <w:color w:val="000000"/>
              </w:rPr>
              <w:t xml:space="preserve"> EMERGENCY-CALL</w:t>
            </w:r>
            <w:ins w:id="1284" w:author="MCC160" w:date="2022-03-15T15:54:00Z">
              <w:r w:rsidR="009D4C6E" w:rsidRPr="005410BD">
                <w:rPr>
                  <w:color w:val="000000"/>
                </w:rPr>
                <w:t>, re_INVITE</w:t>
              </w:r>
            </w:ins>
            <w:del w:id="1285" w:author="MCC160" w:date="2022-03-15T15:54:00Z">
              <w:r w:rsidRPr="005410BD" w:rsidDel="009D4C6E">
                <w:rPr>
                  <w:color w:val="000000"/>
                </w:rPr>
                <w:delText>, AUTO</w:delText>
              </w:r>
            </w:del>
          </w:p>
        </w:tc>
      </w:tr>
      <w:tr w:rsidR="00AE5AC2" w:rsidRPr="005410BD" w14:paraId="18F36395" w14:textId="77777777" w:rsidTr="00004E02">
        <w:trPr>
          <w:tblHeader/>
        </w:trPr>
        <w:tc>
          <w:tcPr>
            <w:tcW w:w="2835" w:type="dxa"/>
          </w:tcPr>
          <w:p w14:paraId="0E70D0CF" w14:textId="77777777" w:rsidR="00AE5AC2" w:rsidRPr="005410BD" w:rsidRDefault="00AE5AC2" w:rsidP="00004E02">
            <w:pPr>
              <w:pStyle w:val="TAH"/>
              <w:keepLines w:val="0"/>
              <w:widowControl w:val="0"/>
              <w:rPr>
                <w:bCs/>
                <w:color w:val="000000"/>
              </w:rPr>
            </w:pPr>
            <w:r w:rsidRPr="005410BD">
              <w:rPr>
                <w:bCs/>
                <w:color w:val="000000"/>
              </w:rPr>
              <w:t>Information Element</w:t>
            </w:r>
          </w:p>
        </w:tc>
        <w:tc>
          <w:tcPr>
            <w:tcW w:w="2126" w:type="dxa"/>
          </w:tcPr>
          <w:p w14:paraId="19074A07" w14:textId="77777777" w:rsidR="00AE5AC2" w:rsidRPr="005410BD" w:rsidRDefault="00AE5AC2" w:rsidP="00004E02">
            <w:pPr>
              <w:pStyle w:val="TAH"/>
              <w:keepLines w:val="0"/>
              <w:widowControl w:val="0"/>
              <w:rPr>
                <w:bCs/>
                <w:color w:val="000000"/>
              </w:rPr>
            </w:pPr>
            <w:r w:rsidRPr="005410BD">
              <w:rPr>
                <w:bCs/>
                <w:color w:val="000000"/>
              </w:rPr>
              <w:t>Value/remark</w:t>
            </w:r>
          </w:p>
        </w:tc>
        <w:tc>
          <w:tcPr>
            <w:tcW w:w="2126" w:type="dxa"/>
            <w:tcBorders>
              <w:bottom w:val="single" w:sz="4" w:space="0" w:color="auto"/>
            </w:tcBorders>
          </w:tcPr>
          <w:p w14:paraId="47AFA431" w14:textId="77777777" w:rsidR="00AE5AC2" w:rsidRPr="005410BD" w:rsidRDefault="00AE5AC2" w:rsidP="00004E02">
            <w:pPr>
              <w:pStyle w:val="TAH"/>
              <w:keepLines w:val="0"/>
              <w:widowControl w:val="0"/>
              <w:rPr>
                <w:bCs/>
                <w:color w:val="000000"/>
              </w:rPr>
            </w:pPr>
            <w:r w:rsidRPr="005410BD">
              <w:rPr>
                <w:bCs/>
                <w:color w:val="000000"/>
              </w:rPr>
              <w:t>Comment</w:t>
            </w:r>
          </w:p>
        </w:tc>
        <w:tc>
          <w:tcPr>
            <w:tcW w:w="1418" w:type="dxa"/>
          </w:tcPr>
          <w:p w14:paraId="383AC7BD" w14:textId="77777777" w:rsidR="00AE5AC2" w:rsidRPr="005410BD" w:rsidRDefault="00AE5AC2" w:rsidP="00004E02">
            <w:pPr>
              <w:pStyle w:val="TAH"/>
              <w:keepLines w:val="0"/>
              <w:widowControl w:val="0"/>
              <w:rPr>
                <w:bCs/>
                <w:color w:val="000000"/>
              </w:rPr>
            </w:pPr>
            <w:r w:rsidRPr="005410BD">
              <w:rPr>
                <w:bCs/>
                <w:color w:val="000000"/>
              </w:rPr>
              <w:t>Reference</w:t>
            </w:r>
          </w:p>
        </w:tc>
        <w:tc>
          <w:tcPr>
            <w:tcW w:w="1134" w:type="dxa"/>
          </w:tcPr>
          <w:p w14:paraId="420D72A1" w14:textId="77777777" w:rsidR="00AE5AC2" w:rsidRPr="005410BD" w:rsidRDefault="00AE5AC2" w:rsidP="00004E02">
            <w:pPr>
              <w:pStyle w:val="TAH"/>
              <w:keepLines w:val="0"/>
              <w:widowControl w:val="0"/>
              <w:rPr>
                <w:bCs/>
                <w:color w:val="000000"/>
              </w:rPr>
            </w:pPr>
            <w:r w:rsidRPr="005410BD">
              <w:rPr>
                <w:bCs/>
                <w:color w:val="000000"/>
              </w:rPr>
              <w:t>Condition</w:t>
            </w:r>
          </w:p>
        </w:tc>
      </w:tr>
      <w:tr w:rsidR="00AE5AC2" w:rsidRPr="005410BD" w14:paraId="1DF372C7" w14:textId="77777777" w:rsidTr="00004E02">
        <w:tc>
          <w:tcPr>
            <w:tcW w:w="2835" w:type="dxa"/>
            <w:vAlign w:val="center"/>
          </w:tcPr>
          <w:p w14:paraId="4C3FFD7B" w14:textId="77777777" w:rsidR="00AE5AC2" w:rsidRPr="005410BD" w:rsidRDefault="00AE5AC2" w:rsidP="00004E02">
            <w:pPr>
              <w:pStyle w:val="TAL"/>
              <w:keepLines w:val="0"/>
              <w:widowControl w:val="0"/>
              <w:rPr>
                <w:b/>
                <w:bCs/>
                <w:color w:val="000000"/>
              </w:rPr>
            </w:pPr>
            <w:r w:rsidRPr="005410BD">
              <w:rPr>
                <w:b/>
                <w:bCs/>
                <w:color w:val="000000"/>
              </w:rPr>
              <w:t>Message-body</w:t>
            </w:r>
          </w:p>
        </w:tc>
        <w:tc>
          <w:tcPr>
            <w:tcW w:w="2126" w:type="dxa"/>
          </w:tcPr>
          <w:p w14:paraId="4DEC33EB" w14:textId="77777777" w:rsidR="00AE5AC2" w:rsidRPr="005410BD" w:rsidRDefault="00AE5AC2" w:rsidP="00004E02">
            <w:pPr>
              <w:pStyle w:val="TAL"/>
              <w:keepLines w:val="0"/>
              <w:widowControl w:val="0"/>
              <w:rPr>
                <w:color w:val="000000"/>
              </w:rPr>
            </w:pPr>
          </w:p>
        </w:tc>
        <w:tc>
          <w:tcPr>
            <w:tcW w:w="2126" w:type="dxa"/>
            <w:tcBorders>
              <w:top w:val="single" w:sz="4" w:space="0" w:color="auto"/>
              <w:bottom w:val="single" w:sz="4" w:space="0" w:color="auto"/>
            </w:tcBorders>
          </w:tcPr>
          <w:p w14:paraId="7990AF36" w14:textId="77777777" w:rsidR="00AE5AC2" w:rsidRPr="005410BD" w:rsidRDefault="00AE5AC2" w:rsidP="00004E02">
            <w:pPr>
              <w:pStyle w:val="TAL"/>
              <w:keepLines w:val="0"/>
              <w:widowControl w:val="0"/>
              <w:rPr>
                <w:color w:val="000000"/>
              </w:rPr>
            </w:pPr>
            <w:r w:rsidRPr="005410BD">
              <w:rPr>
                <w:color w:val="000000"/>
              </w:rPr>
              <w:t>MCVideo-Info</w:t>
            </w:r>
          </w:p>
        </w:tc>
        <w:tc>
          <w:tcPr>
            <w:tcW w:w="1418" w:type="dxa"/>
          </w:tcPr>
          <w:p w14:paraId="3E9E9996" w14:textId="77777777" w:rsidR="00AE5AC2" w:rsidRPr="005410BD" w:rsidRDefault="00AE5AC2" w:rsidP="00004E02">
            <w:pPr>
              <w:pStyle w:val="TAL"/>
              <w:keepLines w:val="0"/>
              <w:widowControl w:val="0"/>
              <w:rPr>
                <w:color w:val="000000"/>
              </w:rPr>
            </w:pPr>
          </w:p>
        </w:tc>
        <w:tc>
          <w:tcPr>
            <w:tcW w:w="1134" w:type="dxa"/>
            <w:vAlign w:val="bottom"/>
          </w:tcPr>
          <w:p w14:paraId="6576E9C7" w14:textId="77777777" w:rsidR="00AE5AC2" w:rsidRPr="005410BD" w:rsidRDefault="00AE5AC2" w:rsidP="00004E02">
            <w:pPr>
              <w:pStyle w:val="TAL"/>
              <w:keepLines w:val="0"/>
              <w:widowControl w:val="0"/>
              <w:rPr>
                <w:color w:val="000000"/>
              </w:rPr>
            </w:pPr>
          </w:p>
        </w:tc>
      </w:tr>
      <w:tr w:rsidR="00AE5AC2" w:rsidRPr="005410BD" w:rsidDel="009D4C6E" w14:paraId="689099FD" w14:textId="3A143F91" w:rsidTr="00004E02">
        <w:trPr>
          <w:del w:id="1286" w:author="MCC160" w:date="2022-03-15T15:54:00Z"/>
        </w:trPr>
        <w:tc>
          <w:tcPr>
            <w:tcW w:w="2835" w:type="dxa"/>
            <w:vAlign w:val="center"/>
          </w:tcPr>
          <w:p w14:paraId="1F86FCF5" w14:textId="5669847A" w:rsidR="00AE5AC2" w:rsidRPr="005410BD" w:rsidDel="009D4C6E" w:rsidRDefault="00AE5AC2" w:rsidP="00004E02">
            <w:pPr>
              <w:pStyle w:val="TAL"/>
              <w:keepLines w:val="0"/>
              <w:widowControl w:val="0"/>
              <w:rPr>
                <w:del w:id="1287" w:author="MCC160" w:date="2022-03-15T15:54:00Z"/>
                <w:b/>
                <w:color w:val="000000"/>
              </w:rPr>
            </w:pPr>
            <w:del w:id="1288" w:author="MCC160" w:date="2022-03-15T15:54:00Z">
              <w:r w:rsidRPr="005410BD" w:rsidDel="009D4C6E">
                <w:rPr>
                  <w:b/>
                  <w:color w:val="000000"/>
                </w:rPr>
                <w:delText xml:space="preserve">  MIME-Content-Type</w:delText>
              </w:r>
            </w:del>
          </w:p>
        </w:tc>
        <w:tc>
          <w:tcPr>
            <w:tcW w:w="2126" w:type="dxa"/>
          </w:tcPr>
          <w:p w14:paraId="18A3137B" w14:textId="54192242" w:rsidR="00AE5AC2" w:rsidRPr="005410BD" w:rsidDel="009D4C6E" w:rsidRDefault="00AE5AC2" w:rsidP="00004E02">
            <w:pPr>
              <w:pStyle w:val="TAL"/>
              <w:keepLines w:val="0"/>
              <w:widowControl w:val="0"/>
              <w:rPr>
                <w:del w:id="1289" w:author="MCC160" w:date="2022-03-15T15:54:00Z"/>
                <w:color w:val="000000"/>
              </w:rPr>
            </w:pPr>
            <w:del w:id="1290" w:author="MCC160" w:date="2022-03-15T15:54:00Z">
              <w:r w:rsidRPr="005410BD" w:rsidDel="009D4C6E">
                <w:rPr>
                  <w:color w:val="000000"/>
                </w:rPr>
                <w:delText>"application/vnd.3gpp.mcvideo-info+xml"</w:delText>
              </w:r>
            </w:del>
          </w:p>
        </w:tc>
        <w:tc>
          <w:tcPr>
            <w:tcW w:w="2126" w:type="dxa"/>
            <w:tcBorders>
              <w:top w:val="single" w:sz="4" w:space="0" w:color="auto"/>
              <w:bottom w:val="single" w:sz="4" w:space="0" w:color="auto"/>
            </w:tcBorders>
          </w:tcPr>
          <w:p w14:paraId="432F0C4E" w14:textId="63441F88" w:rsidR="00AE5AC2" w:rsidRPr="005410BD" w:rsidDel="009D4C6E" w:rsidRDefault="00AE5AC2" w:rsidP="00004E02">
            <w:pPr>
              <w:pStyle w:val="TAL"/>
              <w:keepLines w:val="0"/>
              <w:widowControl w:val="0"/>
              <w:rPr>
                <w:del w:id="1291" w:author="MCC160" w:date="2022-03-15T15:54:00Z"/>
                <w:color w:val="000000"/>
              </w:rPr>
            </w:pPr>
          </w:p>
        </w:tc>
        <w:tc>
          <w:tcPr>
            <w:tcW w:w="1418" w:type="dxa"/>
          </w:tcPr>
          <w:p w14:paraId="7EF7F622" w14:textId="477A9147" w:rsidR="00AE5AC2" w:rsidRPr="005410BD" w:rsidDel="009D4C6E" w:rsidRDefault="00AE5AC2" w:rsidP="00004E02">
            <w:pPr>
              <w:pStyle w:val="TAL"/>
              <w:keepLines w:val="0"/>
              <w:widowControl w:val="0"/>
              <w:rPr>
                <w:del w:id="1292" w:author="MCC160" w:date="2022-03-15T15:54:00Z"/>
                <w:color w:val="000000"/>
              </w:rPr>
            </w:pPr>
          </w:p>
        </w:tc>
        <w:tc>
          <w:tcPr>
            <w:tcW w:w="1134" w:type="dxa"/>
            <w:vAlign w:val="bottom"/>
          </w:tcPr>
          <w:p w14:paraId="09AA627A" w14:textId="442427B6" w:rsidR="00AE5AC2" w:rsidRPr="005410BD" w:rsidDel="009D4C6E" w:rsidRDefault="00AE5AC2" w:rsidP="00004E02">
            <w:pPr>
              <w:pStyle w:val="TAL"/>
              <w:keepLines w:val="0"/>
              <w:widowControl w:val="0"/>
              <w:rPr>
                <w:del w:id="1293" w:author="MCC160" w:date="2022-03-15T15:54:00Z"/>
                <w:color w:val="000000"/>
              </w:rPr>
            </w:pPr>
          </w:p>
        </w:tc>
      </w:tr>
      <w:tr w:rsidR="00AE5AC2" w:rsidRPr="005410BD" w14:paraId="2B2D71D2" w14:textId="77777777" w:rsidTr="00004E02">
        <w:tc>
          <w:tcPr>
            <w:tcW w:w="2835" w:type="dxa"/>
            <w:vAlign w:val="center"/>
          </w:tcPr>
          <w:p w14:paraId="0E707D8B" w14:textId="77777777" w:rsidR="00AE5AC2" w:rsidRPr="005410BD" w:rsidRDefault="00AE5AC2" w:rsidP="00004E02">
            <w:pPr>
              <w:pStyle w:val="TAL"/>
              <w:keepLines w:val="0"/>
              <w:widowControl w:val="0"/>
              <w:rPr>
                <w:b/>
                <w:color w:val="000000"/>
              </w:rPr>
            </w:pPr>
            <w:r w:rsidRPr="005410BD">
              <w:rPr>
                <w:color w:val="000000"/>
              </w:rPr>
              <w:t xml:space="preserve">    MCVideo-Info</w:t>
            </w:r>
          </w:p>
        </w:tc>
        <w:tc>
          <w:tcPr>
            <w:tcW w:w="2126" w:type="dxa"/>
          </w:tcPr>
          <w:p w14:paraId="0C8CEFED" w14:textId="77777777" w:rsidR="00AE5AC2" w:rsidRPr="005410BD" w:rsidRDefault="00AE5AC2" w:rsidP="00004E02">
            <w:pPr>
              <w:pStyle w:val="TAL"/>
              <w:keepLines w:val="0"/>
              <w:widowControl w:val="0"/>
              <w:rPr>
                <w:color w:val="000000"/>
              </w:rPr>
            </w:pPr>
            <w:r w:rsidRPr="005410BD">
              <w:rPr>
                <w:color w:val="000000"/>
              </w:rPr>
              <w:t>As described in Table 6.2.2.3.3-5</w:t>
            </w:r>
          </w:p>
        </w:tc>
        <w:tc>
          <w:tcPr>
            <w:tcW w:w="2126" w:type="dxa"/>
            <w:tcBorders>
              <w:top w:val="single" w:sz="4" w:space="0" w:color="auto"/>
              <w:bottom w:val="single" w:sz="4" w:space="0" w:color="auto"/>
            </w:tcBorders>
          </w:tcPr>
          <w:p w14:paraId="15DD13F1" w14:textId="77777777" w:rsidR="00AE5AC2" w:rsidRPr="005410BD" w:rsidRDefault="00AE5AC2" w:rsidP="00004E02">
            <w:pPr>
              <w:pStyle w:val="TAL"/>
              <w:keepLines w:val="0"/>
              <w:widowControl w:val="0"/>
              <w:rPr>
                <w:color w:val="000000"/>
              </w:rPr>
            </w:pPr>
          </w:p>
        </w:tc>
        <w:tc>
          <w:tcPr>
            <w:tcW w:w="1418" w:type="dxa"/>
          </w:tcPr>
          <w:p w14:paraId="5D52CAE8" w14:textId="77777777" w:rsidR="00AE5AC2" w:rsidRPr="005410BD" w:rsidRDefault="00AE5AC2" w:rsidP="00004E02">
            <w:pPr>
              <w:pStyle w:val="TAL"/>
              <w:keepLines w:val="0"/>
              <w:widowControl w:val="0"/>
              <w:rPr>
                <w:color w:val="000000"/>
              </w:rPr>
            </w:pPr>
          </w:p>
        </w:tc>
        <w:tc>
          <w:tcPr>
            <w:tcW w:w="1134" w:type="dxa"/>
            <w:vAlign w:val="bottom"/>
          </w:tcPr>
          <w:p w14:paraId="4C3F15A0" w14:textId="77777777" w:rsidR="00AE5AC2" w:rsidRPr="005410BD" w:rsidRDefault="00AE5AC2" w:rsidP="00004E02">
            <w:pPr>
              <w:pStyle w:val="TAL"/>
              <w:keepLines w:val="0"/>
              <w:widowControl w:val="0"/>
              <w:rPr>
                <w:color w:val="000000"/>
              </w:rPr>
            </w:pPr>
          </w:p>
        </w:tc>
      </w:tr>
    </w:tbl>
    <w:p w14:paraId="09743ED6" w14:textId="77777777" w:rsidR="00AE5AC2" w:rsidRPr="005410BD" w:rsidRDefault="00AE5AC2" w:rsidP="00AE5AC2">
      <w:pPr>
        <w:rPr>
          <w:color w:val="000000"/>
        </w:rPr>
      </w:pPr>
    </w:p>
    <w:p w14:paraId="4B9B5E66" w14:textId="77777777" w:rsidR="00AE5AC2" w:rsidRPr="005410BD" w:rsidRDefault="00AE5AC2" w:rsidP="00AE5AC2">
      <w:pPr>
        <w:pStyle w:val="TH"/>
      </w:pPr>
      <w:r w:rsidRPr="005410BD">
        <w:rPr>
          <w:color w:val="000000"/>
        </w:rPr>
        <w:t xml:space="preserve">Table 6.2.2.3.3-5: MCVideo-INFO in SIP </w:t>
      </w:r>
      <w:del w:id="1294" w:author="MCC160" w:date="2022-03-15T15:56:00Z">
        <w:r w:rsidRPr="005410BD" w:rsidDel="009D4C6E">
          <w:rPr>
            <w:color w:val="000000"/>
          </w:rPr>
          <w:delText>re-</w:delText>
        </w:r>
      </w:del>
      <w:r w:rsidRPr="005410BD">
        <w:rPr>
          <w:color w:val="000000"/>
        </w:rPr>
        <w:t>INVITE (Table 6.2.2.3.3-5)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5AC2" w:rsidRPr="005410BD" w14:paraId="567CD7DA"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28153E9" w14:textId="7CBB0E99" w:rsidR="00AE5AC2" w:rsidRPr="005410BD" w:rsidRDefault="00AE5AC2" w:rsidP="00004E02">
            <w:pPr>
              <w:pStyle w:val="TAL"/>
              <w:keepNext w:val="0"/>
              <w:keepLines w:val="0"/>
              <w:widowControl w:val="0"/>
              <w:rPr>
                <w:color w:val="000000"/>
              </w:rPr>
            </w:pPr>
            <w:r w:rsidRPr="005410BD">
              <w:rPr>
                <w:color w:val="000000"/>
              </w:rPr>
              <w:t>Derivation Path: TS 36.579-1 [2], Table 5.5.3.2.2-</w:t>
            </w:r>
            <w:ins w:id="1295" w:author="MCC160" w:date="2022-03-16T15:25:00Z">
              <w:r w:rsidR="00200E48" w:rsidRPr="005410BD">
                <w:rPr>
                  <w:color w:val="000000"/>
                </w:rPr>
                <w:t>2</w:t>
              </w:r>
            </w:ins>
            <w:del w:id="1296" w:author="MCC160" w:date="2022-03-16T15:25:00Z">
              <w:r w:rsidRPr="005410BD" w:rsidDel="00200E48">
                <w:rPr>
                  <w:color w:val="000000"/>
                </w:rPr>
                <w:delText>1</w:delText>
              </w:r>
            </w:del>
            <w:r w:rsidRPr="005410BD">
              <w:rPr>
                <w:color w:val="000000"/>
              </w:rPr>
              <w:t>, condition</w:t>
            </w:r>
            <w:del w:id="1297" w:author="MCC160" w:date="2022-03-15T15:54:00Z">
              <w:r w:rsidRPr="005410BD" w:rsidDel="009D4C6E">
                <w:rPr>
                  <w:color w:val="000000"/>
                </w:rPr>
                <w:delText>s</w:delText>
              </w:r>
            </w:del>
            <w:r w:rsidRPr="005410BD">
              <w:rPr>
                <w:color w:val="000000"/>
              </w:rPr>
              <w:t xml:space="preserve"> EMERGENCY-CALL</w:t>
            </w:r>
            <w:ins w:id="1298" w:author="MCC160" w:date="2022-03-15T15:54:00Z">
              <w:r w:rsidR="009D4C6E" w:rsidRPr="005410BD">
                <w:rPr>
                  <w:color w:val="000000"/>
                </w:rPr>
                <w:t>, PRIVATE-CAL</w:t>
              </w:r>
            </w:ins>
            <w:ins w:id="1299" w:author="MCC160" w:date="2022-03-15T15:55:00Z">
              <w:r w:rsidR="009D4C6E" w:rsidRPr="005410BD">
                <w:rPr>
                  <w:color w:val="000000"/>
                </w:rPr>
                <w:t>L</w:t>
              </w:r>
            </w:ins>
          </w:p>
        </w:tc>
      </w:tr>
    </w:tbl>
    <w:p w14:paraId="0E71A79B" w14:textId="77777777" w:rsidR="00AE5AC2" w:rsidRPr="005410BD" w:rsidRDefault="00AE5AC2" w:rsidP="00AE5AC2"/>
    <w:p w14:paraId="39379DE1" w14:textId="01D33756" w:rsidR="00AE5AC2" w:rsidRPr="005410BD" w:rsidRDefault="00AE5AC2" w:rsidP="00AE5AC2">
      <w:pPr>
        <w:pStyle w:val="TH"/>
      </w:pPr>
      <w:r w:rsidRPr="005410BD">
        <w:t xml:space="preserve">Table 6.2.2.3.3-6: SIP 200 (OK) (Step </w:t>
      </w:r>
      <w:ins w:id="1300" w:author="MCC160" w:date="2022-03-15T16:02:00Z">
        <w:r w:rsidR="009D4C6E" w:rsidRPr="005410BD">
          <w:t>7</w:t>
        </w:r>
      </w:ins>
      <w:ins w:id="1301" w:author="MCC160" w:date="2022-03-15T16:05:00Z">
        <w:r w:rsidR="00155A01" w:rsidRPr="005410BD">
          <w:t>, 14</w:t>
        </w:r>
      </w:ins>
      <w:del w:id="1302" w:author="MCC160" w:date="2022-03-15T16:02:00Z">
        <w:r w:rsidRPr="005410BD" w:rsidDel="009D4C6E">
          <w:delText>9</w:delText>
        </w:r>
      </w:del>
      <w:r w:rsidRPr="005410BD">
        <w:t>, Table 6.2.2.3.2-1</w:t>
      </w:r>
      <w:ins w:id="1303" w:author="MCC160" w:date="2022-03-15T15:55:00Z">
        <w:r w:rsidR="009D4C6E" w:rsidRPr="005410BD">
          <w:t>; Step 4, TS 36.579-1 [2] Table 5.3.4.3-1</w:t>
        </w:r>
      </w:ins>
      <w:r w:rsidRPr="005410BD">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304" w:author="MCC160" w:date="2022-03-16T11:36: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305">
          <w:tblGrid>
            <w:gridCol w:w="2709"/>
            <w:gridCol w:w="2187"/>
            <w:gridCol w:w="2187"/>
            <w:gridCol w:w="1367"/>
            <w:gridCol w:w="1184"/>
          </w:tblGrid>
        </w:tblGridChange>
      </w:tblGrid>
      <w:tr w:rsidR="00AE5AC2" w:rsidRPr="005410BD" w14:paraId="03F30842" w14:textId="77777777" w:rsidTr="007C6C54">
        <w:trPr>
          <w:trHeight w:val="307"/>
          <w:tblHeader/>
          <w:trPrChange w:id="1306" w:author="MCC160" w:date="2022-03-16T11:36:00Z">
            <w:trPr>
              <w:tblHeader/>
            </w:trPr>
          </w:trPrChange>
        </w:trPr>
        <w:tc>
          <w:tcPr>
            <w:tcW w:w="9634" w:type="dxa"/>
            <w:gridSpan w:val="5"/>
            <w:tcPrChange w:id="1307" w:author="MCC160" w:date="2022-03-16T11:36:00Z">
              <w:tcPr>
                <w:tcW w:w="9634" w:type="dxa"/>
                <w:gridSpan w:val="5"/>
              </w:tcPr>
            </w:tcPrChange>
          </w:tcPr>
          <w:p w14:paraId="25B09FE6" w14:textId="25FDD184" w:rsidR="00AE5AC2" w:rsidRPr="005410BD" w:rsidRDefault="00AE5AC2" w:rsidP="00004E02">
            <w:pPr>
              <w:pStyle w:val="TAL"/>
              <w:keepNext w:val="0"/>
              <w:keepLines w:val="0"/>
              <w:widowControl w:val="0"/>
              <w:rPr>
                <w:color w:val="000000"/>
              </w:rPr>
            </w:pPr>
            <w:r w:rsidRPr="005410BD">
              <w:rPr>
                <w:color w:val="000000"/>
              </w:rPr>
              <w:t xml:space="preserve">Derivation Path: TS 36.579-1 [2], Table 5.5.2.17.1.1-1, condition </w:t>
            </w:r>
            <w:del w:id="1308" w:author="MCC160" w:date="2022-03-15T15:55:00Z">
              <w:r w:rsidRPr="005410BD" w:rsidDel="009D4C6E">
                <w:rPr>
                  <w:color w:val="000000"/>
                </w:rPr>
                <w:delText>MCVIDEO,</w:delText>
              </w:r>
            </w:del>
            <w:ins w:id="1309" w:author="MCC160" w:date="2022-03-15T15:59:00Z">
              <w:r w:rsidR="009D4C6E" w:rsidRPr="005410BD" w:rsidDel="009D4C6E">
                <w:rPr>
                  <w:color w:val="000000"/>
                </w:rPr>
                <w:t xml:space="preserve"> </w:t>
              </w:r>
            </w:ins>
            <w:del w:id="1310" w:author="MCC160" w:date="2022-03-15T15:59:00Z">
              <w:r w:rsidRPr="005410BD" w:rsidDel="009D4C6E">
                <w:rPr>
                  <w:color w:val="000000"/>
                </w:rPr>
                <w:delText xml:space="preserve"> EMERGENCY-CALL</w:delText>
              </w:r>
            </w:del>
            <w:ins w:id="1311" w:author="MCC160" w:date="2022-03-15T15:55:00Z">
              <w:r w:rsidR="009D4C6E" w:rsidRPr="005410BD">
                <w:rPr>
                  <w:color w:val="000000"/>
                </w:rPr>
                <w:t>, INVITE-RSP</w:t>
              </w:r>
            </w:ins>
          </w:p>
        </w:tc>
      </w:tr>
      <w:tr w:rsidR="00AE5AC2" w:rsidRPr="005410BD" w14:paraId="40797D16" w14:textId="77777777" w:rsidTr="009D4C6E">
        <w:trPr>
          <w:tblHeader/>
        </w:trPr>
        <w:tc>
          <w:tcPr>
            <w:tcW w:w="2709" w:type="dxa"/>
          </w:tcPr>
          <w:p w14:paraId="1D908D51" w14:textId="77777777" w:rsidR="00AE5AC2" w:rsidRPr="005410BD" w:rsidRDefault="00AE5AC2" w:rsidP="00004E02">
            <w:pPr>
              <w:pStyle w:val="TAH"/>
              <w:keepNext w:val="0"/>
              <w:keepLines w:val="0"/>
              <w:widowControl w:val="0"/>
              <w:rPr>
                <w:color w:val="000000"/>
              </w:rPr>
            </w:pPr>
            <w:r w:rsidRPr="005410BD">
              <w:rPr>
                <w:color w:val="000000"/>
              </w:rPr>
              <w:t>Information Element</w:t>
            </w:r>
          </w:p>
        </w:tc>
        <w:tc>
          <w:tcPr>
            <w:tcW w:w="2187" w:type="dxa"/>
          </w:tcPr>
          <w:p w14:paraId="4D8A1EE3" w14:textId="77777777" w:rsidR="00AE5AC2" w:rsidRPr="005410BD" w:rsidRDefault="00AE5AC2" w:rsidP="00004E02">
            <w:pPr>
              <w:pStyle w:val="TAH"/>
              <w:keepNext w:val="0"/>
              <w:keepLines w:val="0"/>
              <w:widowControl w:val="0"/>
              <w:rPr>
                <w:color w:val="000000"/>
              </w:rPr>
            </w:pPr>
            <w:r w:rsidRPr="005410BD">
              <w:rPr>
                <w:color w:val="000000"/>
              </w:rPr>
              <w:t>Value/remark</w:t>
            </w:r>
          </w:p>
        </w:tc>
        <w:tc>
          <w:tcPr>
            <w:tcW w:w="2187" w:type="dxa"/>
            <w:tcBorders>
              <w:bottom w:val="single" w:sz="4" w:space="0" w:color="auto"/>
            </w:tcBorders>
          </w:tcPr>
          <w:p w14:paraId="46CFC8B9" w14:textId="77777777" w:rsidR="00AE5AC2" w:rsidRPr="005410BD" w:rsidRDefault="00AE5AC2" w:rsidP="00004E02">
            <w:pPr>
              <w:pStyle w:val="TAH"/>
              <w:keepNext w:val="0"/>
              <w:keepLines w:val="0"/>
              <w:widowControl w:val="0"/>
              <w:rPr>
                <w:color w:val="000000"/>
              </w:rPr>
            </w:pPr>
            <w:r w:rsidRPr="005410BD">
              <w:rPr>
                <w:color w:val="000000"/>
              </w:rPr>
              <w:t>Comment</w:t>
            </w:r>
          </w:p>
        </w:tc>
        <w:tc>
          <w:tcPr>
            <w:tcW w:w="1367" w:type="dxa"/>
          </w:tcPr>
          <w:p w14:paraId="2C544E61" w14:textId="77777777" w:rsidR="00AE5AC2" w:rsidRPr="005410BD" w:rsidRDefault="00AE5AC2" w:rsidP="00004E02">
            <w:pPr>
              <w:pStyle w:val="TAH"/>
              <w:keepNext w:val="0"/>
              <w:keepLines w:val="0"/>
              <w:widowControl w:val="0"/>
              <w:rPr>
                <w:color w:val="000000"/>
              </w:rPr>
            </w:pPr>
            <w:r w:rsidRPr="005410BD">
              <w:rPr>
                <w:color w:val="000000"/>
              </w:rPr>
              <w:t>Reference</w:t>
            </w:r>
          </w:p>
        </w:tc>
        <w:tc>
          <w:tcPr>
            <w:tcW w:w="1184" w:type="dxa"/>
          </w:tcPr>
          <w:p w14:paraId="394FABAA" w14:textId="77777777" w:rsidR="00AE5AC2" w:rsidRPr="005410BD" w:rsidRDefault="00AE5AC2" w:rsidP="00004E02">
            <w:pPr>
              <w:pStyle w:val="TAH"/>
              <w:keepNext w:val="0"/>
              <w:keepLines w:val="0"/>
              <w:widowControl w:val="0"/>
              <w:rPr>
                <w:color w:val="000000"/>
              </w:rPr>
            </w:pPr>
            <w:r w:rsidRPr="005410BD">
              <w:rPr>
                <w:color w:val="000000"/>
              </w:rPr>
              <w:t>Condition</w:t>
            </w:r>
          </w:p>
        </w:tc>
      </w:tr>
      <w:tr w:rsidR="00AE5AC2" w:rsidRPr="005410BD" w14:paraId="69A19ECF" w14:textId="77777777" w:rsidTr="009D4C6E">
        <w:tc>
          <w:tcPr>
            <w:tcW w:w="2709" w:type="dxa"/>
            <w:vAlign w:val="center"/>
          </w:tcPr>
          <w:p w14:paraId="0FC09727" w14:textId="77777777" w:rsidR="00AE5AC2" w:rsidRPr="005410BD" w:rsidRDefault="00AE5AC2" w:rsidP="00004E02">
            <w:pPr>
              <w:pStyle w:val="TAL"/>
              <w:keepNext w:val="0"/>
              <w:keepLines w:val="0"/>
              <w:widowControl w:val="0"/>
              <w:rPr>
                <w:rFonts w:cs="Arial"/>
                <w:b/>
                <w:color w:val="000000"/>
                <w:szCs w:val="18"/>
              </w:rPr>
            </w:pPr>
            <w:r w:rsidRPr="005410BD">
              <w:rPr>
                <w:rFonts w:cs="Arial"/>
                <w:b/>
                <w:color w:val="000000"/>
                <w:szCs w:val="18"/>
              </w:rPr>
              <w:t>Message-body</w:t>
            </w:r>
          </w:p>
        </w:tc>
        <w:tc>
          <w:tcPr>
            <w:tcW w:w="2187" w:type="dxa"/>
          </w:tcPr>
          <w:p w14:paraId="6A7364B1" w14:textId="77777777" w:rsidR="00AE5AC2" w:rsidRPr="005410BD" w:rsidRDefault="00AE5AC2" w:rsidP="00004E02">
            <w:pPr>
              <w:pStyle w:val="TAL"/>
              <w:keepNext w:val="0"/>
              <w:keepLines w:val="0"/>
              <w:widowControl w:val="0"/>
              <w:rPr>
                <w:color w:val="000000"/>
              </w:rPr>
            </w:pPr>
          </w:p>
        </w:tc>
        <w:tc>
          <w:tcPr>
            <w:tcW w:w="2187" w:type="dxa"/>
            <w:tcBorders>
              <w:top w:val="single" w:sz="4" w:space="0" w:color="auto"/>
              <w:bottom w:val="single" w:sz="4" w:space="0" w:color="auto"/>
            </w:tcBorders>
          </w:tcPr>
          <w:p w14:paraId="67EADCF9" w14:textId="77777777" w:rsidR="00AE5AC2" w:rsidRPr="005410BD" w:rsidRDefault="00AE5AC2" w:rsidP="00004E02">
            <w:pPr>
              <w:pStyle w:val="TAL"/>
              <w:keepNext w:val="0"/>
              <w:keepLines w:val="0"/>
              <w:widowControl w:val="0"/>
              <w:rPr>
                <w:color w:val="000000"/>
              </w:rPr>
            </w:pPr>
          </w:p>
        </w:tc>
        <w:tc>
          <w:tcPr>
            <w:tcW w:w="1367" w:type="dxa"/>
          </w:tcPr>
          <w:p w14:paraId="382C3445" w14:textId="77777777" w:rsidR="00AE5AC2" w:rsidRPr="005410BD" w:rsidRDefault="00AE5AC2" w:rsidP="00004E02">
            <w:pPr>
              <w:pStyle w:val="TAL"/>
              <w:keepNext w:val="0"/>
              <w:keepLines w:val="0"/>
              <w:widowControl w:val="0"/>
              <w:rPr>
                <w:color w:val="000000"/>
              </w:rPr>
            </w:pPr>
          </w:p>
        </w:tc>
        <w:tc>
          <w:tcPr>
            <w:tcW w:w="1184" w:type="dxa"/>
            <w:vAlign w:val="bottom"/>
          </w:tcPr>
          <w:p w14:paraId="12DDFF8E" w14:textId="77777777" w:rsidR="00AE5AC2" w:rsidRPr="005410BD" w:rsidRDefault="00AE5AC2" w:rsidP="00004E02">
            <w:pPr>
              <w:pStyle w:val="TAL"/>
              <w:keepNext w:val="0"/>
              <w:keepLines w:val="0"/>
              <w:widowControl w:val="0"/>
              <w:rPr>
                <w:color w:val="000000"/>
              </w:rPr>
            </w:pPr>
          </w:p>
        </w:tc>
      </w:tr>
      <w:tr w:rsidR="00AE5AC2" w:rsidRPr="005410BD" w14:paraId="7D7449A0" w14:textId="77777777" w:rsidTr="009D4C6E">
        <w:tc>
          <w:tcPr>
            <w:tcW w:w="2709" w:type="dxa"/>
            <w:vAlign w:val="center"/>
          </w:tcPr>
          <w:p w14:paraId="78565C30" w14:textId="77777777" w:rsidR="00AE5AC2" w:rsidRPr="005410BD" w:rsidDel="006C0DA3" w:rsidRDefault="00AE5AC2" w:rsidP="00004E02">
            <w:pPr>
              <w:pStyle w:val="TAL"/>
              <w:rPr>
                <w:color w:val="000000"/>
              </w:rPr>
            </w:pPr>
            <w:r w:rsidRPr="005410BD">
              <w:rPr>
                <w:color w:val="000000"/>
              </w:rPr>
              <w:t xml:space="preserve">  MIME body part</w:t>
            </w:r>
          </w:p>
        </w:tc>
        <w:tc>
          <w:tcPr>
            <w:tcW w:w="2187" w:type="dxa"/>
            <w:vAlign w:val="center"/>
          </w:tcPr>
          <w:p w14:paraId="241B9A58" w14:textId="77777777" w:rsidR="00AE5AC2" w:rsidRPr="005410BD" w:rsidRDefault="00AE5AC2" w:rsidP="00004E02">
            <w:pPr>
              <w:pStyle w:val="TAL"/>
              <w:rPr>
                <w:color w:val="000000"/>
              </w:rPr>
            </w:pPr>
          </w:p>
        </w:tc>
        <w:tc>
          <w:tcPr>
            <w:tcW w:w="2187" w:type="dxa"/>
            <w:tcBorders>
              <w:top w:val="single" w:sz="4" w:space="0" w:color="auto"/>
              <w:bottom w:val="single" w:sz="4" w:space="0" w:color="auto"/>
            </w:tcBorders>
          </w:tcPr>
          <w:p w14:paraId="51FCF404" w14:textId="77777777" w:rsidR="00AE5AC2" w:rsidRPr="005410BD" w:rsidRDefault="00AE5AC2" w:rsidP="00004E02">
            <w:pPr>
              <w:pStyle w:val="TAL"/>
              <w:rPr>
                <w:color w:val="000000"/>
              </w:rPr>
            </w:pPr>
            <w:r w:rsidRPr="005410BD">
              <w:rPr>
                <w:color w:val="000000"/>
              </w:rPr>
              <w:t>MCVIDEO-Info</w:t>
            </w:r>
          </w:p>
        </w:tc>
        <w:tc>
          <w:tcPr>
            <w:tcW w:w="1367" w:type="dxa"/>
          </w:tcPr>
          <w:p w14:paraId="702A1351" w14:textId="77777777" w:rsidR="00AE5AC2" w:rsidRPr="005410BD" w:rsidRDefault="00AE5AC2" w:rsidP="00004E02">
            <w:pPr>
              <w:pStyle w:val="TAL"/>
              <w:rPr>
                <w:color w:val="000000"/>
              </w:rPr>
            </w:pPr>
          </w:p>
        </w:tc>
        <w:tc>
          <w:tcPr>
            <w:tcW w:w="1184" w:type="dxa"/>
            <w:vAlign w:val="bottom"/>
          </w:tcPr>
          <w:p w14:paraId="193410C6" w14:textId="77777777" w:rsidR="00AE5AC2" w:rsidRPr="005410BD" w:rsidRDefault="00AE5AC2" w:rsidP="00004E02">
            <w:pPr>
              <w:pStyle w:val="TAL"/>
              <w:rPr>
                <w:color w:val="000000"/>
              </w:rPr>
            </w:pPr>
          </w:p>
        </w:tc>
      </w:tr>
      <w:tr w:rsidR="00AE5AC2" w:rsidRPr="005410BD" w14:paraId="1D632FAB" w14:textId="77777777" w:rsidTr="009D4C6E">
        <w:tc>
          <w:tcPr>
            <w:tcW w:w="2709" w:type="dxa"/>
            <w:tcBorders>
              <w:top w:val="single" w:sz="4" w:space="0" w:color="auto"/>
              <w:left w:val="single" w:sz="4" w:space="0" w:color="auto"/>
              <w:bottom w:val="single" w:sz="4" w:space="0" w:color="auto"/>
              <w:right w:val="single" w:sz="4" w:space="0" w:color="auto"/>
            </w:tcBorders>
            <w:vAlign w:val="center"/>
          </w:tcPr>
          <w:p w14:paraId="71398D30" w14:textId="77777777" w:rsidR="00AE5AC2" w:rsidRPr="005410BD" w:rsidRDefault="00AE5AC2" w:rsidP="00004E02">
            <w:pPr>
              <w:pStyle w:val="TAL"/>
              <w:keepNext w:val="0"/>
              <w:keepLines w:val="0"/>
              <w:widowControl w:val="0"/>
              <w:rPr>
                <w:color w:val="000000"/>
              </w:rPr>
            </w:pPr>
            <w:r w:rsidRPr="005410BD">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tcPr>
          <w:p w14:paraId="47EA5343" w14:textId="22511D6C" w:rsidR="00AE5AC2" w:rsidRPr="005410BD" w:rsidRDefault="00AE5AC2" w:rsidP="00004E02">
            <w:pPr>
              <w:pStyle w:val="TAL"/>
              <w:keepNext w:val="0"/>
              <w:keepLines w:val="0"/>
              <w:widowControl w:val="0"/>
              <w:rPr>
                <w:color w:val="000000"/>
              </w:rPr>
            </w:pPr>
            <w:r w:rsidRPr="005410BD">
              <w:rPr>
                <w:color w:val="000000"/>
              </w:rPr>
              <w:t>MCVideo-Info as described in Table  6.2.2.3.3-</w:t>
            </w:r>
            <w:ins w:id="1312" w:author="MCC160" w:date="2022-03-15T16:00:00Z">
              <w:r w:rsidR="009D4C6E" w:rsidRPr="005410BD">
                <w:rPr>
                  <w:color w:val="000000"/>
                </w:rPr>
                <w:t>6A</w:t>
              </w:r>
            </w:ins>
            <w:del w:id="1313" w:author="MCC160" w:date="2022-03-15T16:00:00Z">
              <w:r w:rsidRPr="005410BD" w:rsidDel="009D4C6E">
                <w:rPr>
                  <w:color w:val="000000"/>
                </w:rPr>
                <w:delText>5</w:delText>
              </w:r>
            </w:del>
          </w:p>
        </w:tc>
        <w:tc>
          <w:tcPr>
            <w:tcW w:w="2187" w:type="dxa"/>
            <w:tcBorders>
              <w:top w:val="single" w:sz="4" w:space="0" w:color="auto"/>
              <w:left w:val="single" w:sz="4" w:space="0" w:color="auto"/>
              <w:bottom w:val="single" w:sz="4" w:space="0" w:color="auto"/>
              <w:right w:val="single" w:sz="4" w:space="0" w:color="auto"/>
            </w:tcBorders>
          </w:tcPr>
          <w:p w14:paraId="03890FAE" w14:textId="77777777" w:rsidR="00AE5AC2" w:rsidRPr="005410BD" w:rsidDel="00D16089" w:rsidRDefault="00AE5AC2" w:rsidP="00004E02">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C2B2DA0" w14:textId="77777777" w:rsidR="00AE5AC2" w:rsidRPr="005410BD" w:rsidRDefault="00AE5AC2" w:rsidP="00004E02">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F821B6E" w14:textId="77777777" w:rsidR="00AE5AC2" w:rsidRPr="005410BD" w:rsidRDefault="00AE5AC2" w:rsidP="00004E02">
            <w:pPr>
              <w:pStyle w:val="TAL"/>
              <w:keepNext w:val="0"/>
              <w:keepLines w:val="0"/>
              <w:widowControl w:val="0"/>
              <w:rPr>
                <w:color w:val="000000"/>
              </w:rPr>
            </w:pPr>
          </w:p>
        </w:tc>
      </w:tr>
    </w:tbl>
    <w:p w14:paraId="52A378D6" w14:textId="77777777" w:rsidR="009D4C6E" w:rsidRPr="005410BD" w:rsidRDefault="009D4C6E" w:rsidP="009D4C6E">
      <w:pPr>
        <w:rPr>
          <w:ins w:id="1314" w:author="MCC160" w:date="2022-03-15T16:00:00Z"/>
        </w:rPr>
      </w:pPr>
    </w:p>
    <w:p w14:paraId="645F812E" w14:textId="1870CDB3" w:rsidR="009D4C6E" w:rsidRPr="005410BD" w:rsidRDefault="009D4C6E" w:rsidP="009D4C6E">
      <w:pPr>
        <w:pStyle w:val="TH"/>
        <w:rPr>
          <w:ins w:id="1315" w:author="MCC160" w:date="2022-03-15T16:00:00Z"/>
        </w:rPr>
      </w:pPr>
      <w:ins w:id="1316" w:author="MCC160" w:date="2022-03-15T16:00:00Z">
        <w:r w:rsidRPr="005410BD">
          <w:rPr>
            <w:color w:val="000000"/>
          </w:rPr>
          <w:t xml:space="preserve">Table </w:t>
        </w:r>
      </w:ins>
      <w:ins w:id="1317" w:author="MCC160" w:date="2022-03-15T16:01:00Z">
        <w:r w:rsidRPr="005410BD">
          <w:rPr>
            <w:color w:val="000000"/>
          </w:rPr>
          <w:t>6.2.2.3.3-6A</w:t>
        </w:r>
      </w:ins>
      <w:ins w:id="1318" w:author="MCC160" w:date="2022-03-15T16:00:00Z">
        <w:r w:rsidRPr="005410BD">
          <w:rPr>
            <w:color w:val="000000"/>
          </w:rPr>
          <w:t xml:space="preserve">: MCVideo-Info in SIP 200 (OK) (Table </w:t>
        </w:r>
      </w:ins>
      <w:ins w:id="1319" w:author="MCC160" w:date="2022-03-15T16:01:00Z">
        <w:r w:rsidRPr="005410BD">
          <w:rPr>
            <w:color w:val="000000"/>
          </w:rPr>
          <w:t>6.2.2.3.3-6</w:t>
        </w:r>
      </w:ins>
      <w:ins w:id="1320" w:author="MCC160" w:date="2022-03-15T16:00:00Z">
        <w:r w:rsidRPr="005410BD">
          <w:rPr>
            <w:color w:val="000000"/>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D4C6E" w:rsidRPr="005410BD" w14:paraId="7555A15C" w14:textId="77777777" w:rsidTr="003E36CA">
        <w:trPr>
          <w:tblHeader/>
          <w:ins w:id="1321" w:author="MCC160" w:date="2022-03-15T16:00:00Z"/>
        </w:trPr>
        <w:tc>
          <w:tcPr>
            <w:tcW w:w="9639" w:type="dxa"/>
            <w:tcBorders>
              <w:top w:val="single" w:sz="4" w:space="0" w:color="auto"/>
              <w:left w:val="single" w:sz="4" w:space="0" w:color="auto"/>
              <w:bottom w:val="single" w:sz="4" w:space="0" w:color="auto"/>
              <w:right w:val="single" w:sz="4" w:space="0" w:color="auto"/>
            </w:tcBorders>
            <w:vAlign w:val="center"/>
          </w:tcPr>
          <w:p w14:paraId="3EEBC0F1" w14:textId="1BAF62B1" w:rsidR="009D4C6E" w:rsidRPr="005410BD" w:rsidRDefault="009D4C6E" w:rsidP="003E36CA">
            <w:pPr>
              <w:pStyle w:val="TAL"/>
              <w:keepNext w:val="0"/>
              <w:keepLines w:val="0"/>
              <w:widowControl w:val="0"/>
              <w:rPr>
                <w:ins w:id="1322" w:author="MCC160" w:date="2022-03-15T16:00:00Z"/>
                <w:color w:val="000000"/>
              </w:rPr>
            </w:pPr>
            <w:ins w:id="1323" w:author="MCC160" w:date="2022-03-15T16:00:00Z">
              <w:r w:rsidRPr="005410BD">
                <w:t xml:space="preserve">Derivation Path: TS 56.379-1 [2], Table 5.5.3.2.1-2, </w:t>
              </w:r>
              <w:r w:rsidRPr="005410BD">
                <w:rPr>
                  <w:color w:val="000000"/>
                </w:rPr>
                <w:t>condition INVITE</w:t>
              </w:r>
            </w:ins>
            <w:ins w:id="1324" w:author="MCC160" w:date="2022-03-16T15:53:00Z">
              <w:r w:rsidR="00BD151F" w:rsidRPr="005410BD">
                <w:rPr>
                  <w:color w:val="000000"/>
                </w:rPr>
                <w:t>-</w:t>
              </w:r>
            </w:ins>
            <w:ins w:id="1325" w:author="MCC160" w:date="2022-03-15T16:00:00Z">
              <w:r w:rsidRPr="005410BD">
                <w:rPr>
                  <w:color w:val="000000"/>
                </w:rPr>
                <w:t>RSP</w:t>
              </w:r>
            </w:ins>
          </w:p>
        </w:tc>
      </w:tr>
    </w:tbl>
    <w:p w14:paraId="01286B65" w14:textId="77777777" w:rsidR="00AE5AC2" w:rsidRPr="005410BD" w:rsidRDefault="00AE5AC2" w:rsidP="00AE5AC2">
      <w:pPr>
        <w:rPr>
          <w:color w:val="000000"/>
        </w:rPr>
      </w:pPr>
    </w:p>
    <w:p w14:paraId="06ACC4FB" w14:textId="727DE4C7" w:rsidR="00AE5AC2" w:rsidRPr="005410BD" w:rsidRDefault="00AE5AC2" w:rsidP="00AE5AC2">
      <w:pPr>
        <w:pStyle w:val="TH"/>
      </w:pPr>
      <w:r w:rsidRPr="005410BD">
        <w:rPr>
          <w:color w:val="000000"/>
        </w:rPr>
        <w:t xml:space="preserve">Table 6.2.2.3.3-7: SIP </w:t>
      </w:r>
      <w:del w:id="1326" w:author="MCC160" w:date="2022-03-15T16:05:00Z">
        <w:r w:rsidRPr="005410BD" w:rsidDel="00155A01">
          <w:rPr>
            <w:color w:val="000000"/>
          </w:rPr>
          <w:delText>re-</w:delText>
        </w:r>
      </w:del>
      <w:r w:rsidRPr="005410BD">
        <w:rPr>
          <w:color w:val="000000"/>
        </w:rPr>
        <w:t>INVITE (Step 14, Table 6.2.2.3.2-1</w:t>
      </w:r>
      <w:ins w:id="1327" w:author="MCC160" w:date="2022-03-15T16:03:00Z">
        <w:r w:rsidR="009D4C6E" w:rsidRPr="005410BD">
          <w:t>; Step 2, TS 36.579-1 [2] Table 5.3.4.3-1</w:t>
        </w:r>
      </w:ins>
      <w:r w:rsidRPr="005410BD">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5410BD" w14:paraId="7B4DDD10" w14:textId="77777777" w:rsidTr="00004E02">
        <w:trPr>
          <w:tblHeader/>
        </w:trPr>
        <w:tc>
          <w:tcPr>
            <w:tcW w:w="9639" w:type="dxa"/>
            <w:gridSpan w:val="5"/>
          </w:tcPr>
          <w:p w14:paraId="2D0D8902" w14:textId="08D3DEC5" w:rsidR="00AE5AC2" w:rsidRPr="005410BD" w:rsidRDefault="00AE5AC2" w:rsidP="00004E02">
            <w:pPr>
              <w:pStyle w:val="TAL"/>
              <w:keepNext w:val="0"/>
            </w:pPr>
            <w:r w:rsidRPr="005410BD">
              <w:rPr>
                <w:color w:val="000000"/>
              </w:rPr>
              <w:t xml:space="preserve">Derivation Path: TS 36.579-1 [2], Table 5.5.2.5.2-1, condition </w:t>
            </w:r>
            <w:del w:id="1328" w:author="MCC160" w:date="2022-03-15T16:04:00Z">
              <w:r w:rsidRPr="005410BD" w:rsidDel="009D4C6E">
                <w:rPr>
                  <w:color w:val="000000"/>
                </w:rPr>
                <w:delText>MCVIDEO, AUTO</w:delText>
              </w:r>
            </w:del>
            <w:ins w:id="1329" w:author="MCC160" w:date="2022-03-15T16:04:00Z">
              <w:r w:rsidR="009D4C6E" w:rsidRPr="005410BD">
                <w:rPr>
                  <w:color w:val="000000"/>
                </w:rPr>
                <w:t>re_INVITE, PRIVATE-CALL</w:t>
              </w:r>
            </w:ins>
          </w:p>
        </w:tc>
      </w:tr>
      <w:tr w:rsidR="00AE5AC2" w:rsidRPr="005410BD" w14:paraId="79382EC5" w14:textId="77777777" w:rsidTr="00004E02">
        <w:trPr>
          <w:tblHeader/>
        </w:trPr>
        <w:tc>
          <w:tcPr>
            <w:tcW w:w="2835" w:type="dxa"/>
          </w:tcPr>
          <w:p w14:paraId="7526B45F" w14:textId="77777777" w:rsidR="00AE5AC2" w:rsidRPr="005410BD" w:rsidRDefault="00AE5AC2" w:rsidP="00004E02">
            <w:pPr>
              <w:pStyle w:val="TAH"/>
              <w:keepNext w:val="0"/>
              <w:rPr>
                <w:bCs/>
                <w:color w:val="000000"/>
              </w:rPr>
            </w:pPr>
            <w:r w:rsidRPr="005410BD">
              <w:rPr>
                <w:bCs/>
                <w:color w:val="000000"/>
              </w:rPr>
              <w:t>Information Element</w:t>
            </w:r>
          </w:p>
        </w:tc>
        <w:tc>
          <w:tcPr>
            <w:tcW w:w="2126" w:type="dxa"/>
          </w:tcPr>
          <w:p w14:paraId="68E284FD" w14:textId="77777777" w:rsidR="00AE5AC2" w:rsidRPr="005410BD" w:rsidRDefault="00AE5AC2" w:rsidP="00004E02">
            <w:pPr>
              <w:pStyle w:val="TAH"/>
              <w:keepNext w:val="0"/>
              <w:rPr>
                <w:bCs/>
                <w:color w:val="000000"/>
              </w:rPr>
            </w:pPr>
            <w:r w:rsidRPr="005410BD">
              <w:rPr>
                <w:bCs/>
                <w:color w:val="000000"/>
              </w:rPr>
              <w:t>Value/remark</w:t>
            </w:r>
          </w:p>
        </w:tc>
        <w:tc>
          <w:tcPr>
            <w:tcW w:w="2126" w:type="dxa"/>
            <w:tcBorders>
              <w:bottom w:val="single" w:sz="4" w:space="0" w:color="auto"/>
            </w:tcBorders>
          </w:tcPr>
          <w:p w14:paraId="5514CE14" w14:textId="77777777" w:rsidR="00AE5AC2" w:rsidRPr="005410BD" w:rsidRDefault="00AE5AC2" w:rsidP="00004E02">
            <w:pPr>
              <w:pStyle w:val="TAH"/>
              <w:keepNext w:val="0"/>
              <w:rPr>
                <w:bCs/>
                <w:color w:val="000000"/>
              </w:rPr>
            </w:pPr>
            <w:r w:rsidRPr="005410BD">
              <w:rPr>
                <w:bCs/>
                <w:color w:val="000000"/>
              </w:rPr>
              <w:t>Comment</w:t>
            </w:r>
          </w:p>
        </w:tc>
        <w:tc>
          <w:tcPr>
            <w:tcW w:w="1418" w:type="dxa"/>
          </w:tcPr>
          <w:p w14:paraId="1A32ABE3" w14:textId="77777777" w:rsidR="00AE5AC2" w:rsidRPr="005410BD" w:rsidRDefault="00AE5AC2" w:rsidP="00004E02">
            <w:pPr>
              <w:pStyle w:val="TAH"/>
              <w:keepNext w:val="0"/>
              <w:rPr>
                <w:bCs/>
                <w:color w:val="000000"/>
              </w:rPr>
            </w:pPr>
            <w:r w:rsidRPr="005410BD">
              <w:rPr>
                <w:bCs/>
                <w:color w:val="000000"/>
              </w:rPr>
              <w:t>Reference</w:t>
            </w:r>
          </w:p>
        </w:tc>
        <w:tc>
          <w:tcPr>
            <w:tcW w:w="1134" w:type="dxa"/>
          </w:tcPr>
          <w:p w14:paraId="24F8D60B" w14:textId="77777777" w:rsidR="00AE5AC2" w:rsidRPr="005410BD" w:rsidRDefault="00AE5AC2" w:rsidP="00004E02">
            <w:pPr>
              <w:pStyle w:val="TAH"/>
              <w:keepNext w:val="0"/>
              <w:rPr>
                <w:bCs/>
                <w:color w:val="000000"/>
              </w:rPr>
            </w:pPr>
            <w:r w:rsidRPr="005410BD">
              <w:rPr>
                <w:bCs/>
                <w:color w:val="000000"/>
              </w:rPr>
              <w:t>Condition</w:t>
            </w:r>
          </w:p>
        </w:tc>
      </w:tr>
      <w:tr w:rsidR="00AE5AC2" w:rsidRPr="005410BD" w14:paraId="435F3AAC" w14:textId="77777777" w:rsidTr="00004E02">
        <w:tc>
          <w:tcPr>
            <w:tcW w:w="2835" w:type="dxa"/>
            <w:vAlign w:val="center"/>
          </w:tcPr>
          <w:p w14:paraId="7B674668" w14:textId="77777777" w:rsidR="00AE5AC2" w:rsidRPr="005410BD" w:rsidRDefault="00AE5AC2" w:rsidP="00004E02">
            <w:pPr>
              <w:pStyle w:val="TAL"/>
              <w:keepNext w:val="0"/>
              <w:rPr>
                <w:b/>
                <w:bCs/>
                <w:color w:val="000000"/>
              </w:rPr>
            </w:pPr>
            <w:r w:rsidRPr="005410BD">
              <w:rPr>
                <w:b/>
                <w:bCs/>
                <w:color w:val="000000"/>
              </w:rPr>
              <w:t>Message-body</w:t>
            </w:r>
          </w:p>
        </w:tc>
        <w:tc>
          <w:tcPr>
            <w:tcW w:w="2126" w:type="dxa"/>
          </w:tcPr>
          <w:p w14:paraId="4404F3F3" w14:textId="77777777" w:rsidR="00AE5AC2" w:rsidRPr="005410BD" w:rsidRDefault="00AE5AC2" w:rsidP="00004E02">
            <w:pPr>
              <w:pStyle w:val="TAL"/>
              <w:keepNext w:val="0"/>
              <w:rPr>
                <w:color w:val="000000"/>
              </w:rPr>
            </w:pPr>
          </w:p>
        </w:tc>
        <w:tc>
          <w:tcPr>
            <w:tcW w:w="2126" w:type="dxa"/>
            <w:tcBorders>
              <w:top w:val="single" w:sz="4" w:space="0" w:color="auto"/>
              <w:bottom w:val="single" w:sz="4" w:space="0" w:color="auto"/>
            </w:tcBorders>
          </w:tcPr>
          <w:p w14:paraId="0D0F87F9" w14:textId="77777777" w:rsidR="00AE5AC2" w:rsidRPr="005410BD" w:rsidRDefault="00AE5AC2" w:rsidP="00004E02">
            <w:pPr>
              <w:pStyle w:val="TAL"/>
              <w:keepNext w:val="0"/>
              <w:rPr>
                <w:color w:val="000000"/>
              </w:rPr>
            </w:pPr>
            <w:r w:rsidRPr="005410BD">
              <w:rPr>
                <w:color w:val="000000"/>
              </w:rPr>
              <w:t>MCVideo-Info</w:t>
            </w:r>
          </w:p>
        </w:tc>
        <w:tc>
          <w:tcPr>
            <w:tcW w:w="1418" w:type="dxa"/>
          </w:tcPr>
          <w:p w14:paraId="27E01501" w14:textId="77777777" w:rsidR="00AE5AC2" w:rsidRPr="005410BD" w:rsidRDefault="00AE5AC2" w:rsidP="00004E02">
            <w:pPr>
              <w:pStyle w:val="TAL"/>
              <w:keepNext w:val="0"/>
              <w:rPr>
                <w:color w:val="000000"/>
              </w:rPr>
            </w:pPr>
          </w:p>
        </w:tc>
        <w:tc>
          <w:tcPr>
            <w:tcW w:w="1134" w:type="dxa"/>
            <w:vAlign w:val="bottom"/>
          </w:tcPr>
          <w:p w14:paraId="5A928E05" w14:textId="77777777" w:rsidR="00AE5AC2" w:rsidRPr="005410BD" w:rsidRDefault="00AE5AC2" w:rsidP="00004E02">
            <w:pPr>
              <w:pStyle w:val="TAL"/>
              <w:keepNext w:val="0"/>
              <w:rPr>
                <w:color w:val="000000"/>
              </w:rPr>
            </w:pPr>
          </w:p>
        </w:tc>
      </w:tr>
      <w:tr w:rsidR="00AE5AC2" w:rsidRPr="005410BD" w:rsidDel="00EA7D78" w14:paraId="6609865B" w14:textId="22F854FB" w:rsidTr="00004E02">
        <w:trPr>
          <w:del w:id="1330" w:author="MCC160" w:date="2022-03-16T13:19:00Z"/>
        </w:trPr>
        <w:tc>
          <w:tcPr>
            <w:tcW w:w="2835" w:type="dxa"/>
            <w:vAlign w:val="center"/>
          </w:tcPr>
          <w:p w14:paraId="375A9EB1" w14:textId="3BA2C404" w:rsidR="00AE5AC2" w:rsidRPr="005410BD" w:rsidDel="00EA7D78" w:rsidRDefault="00AE5AC2" w:rsidP="00004E02">
            <w:pPr>
              <w:pStyle w:val="TAL"/>
              <w:keepNext w:val="0"/>
              <w:rPr>
                <w:del w:id="1331" w:author="MCC160" w:date="2022-03-16T13:19:00Z"/>
                <w:b/>
                <w:color w:val="000000"/>
              </w:rPr>
            </w:pPr>
            <w:del w:id="1332" w:author="MCC160" w:date="2022-03-16T13:19:00Z">
              <w:r w:rsidRPr="005410BD" w:rsidDel="00EA7D78">
                <w:rPr>
                  <w:b/>
                  <w:color w:val="000000"/>
                </w:rPr>
                <w:delText xml:space="preserve">  MIME-Content-Type</w:delText>
              </w:r>
            </w:del>
          </w:p>
        </w:tc>
        <w:tc>
          <w:tcPr>
            <w:tcW w:w="2126" w:type="dxa"/>
          </w:tcPr>
          <w:p w14:paraId="2A86CDB6" w14:textId="28952E06" w:rsidR="00AE5AC2" w:rsidRPr="005410BD" w:rsidDel="00EA7D78" w:rsidRDefault="00AE5AC2" w:rsidP="00004E02">
            <w:pPr>
              <w:pStyle w:val="TAL"/>
              <w:keepNext w:val="0"/>
              <w:rPr>
                <w:del w:id="1333" w:author="MCC160" w:date="2022-03-16T13:19:00Z"/>
                <w:color w:val="000000"/>
              </w:rPr>
            </w:pPr>
            <w:del w:id="1334" w:author="MCC160" w:date="2022-03-16T13:19:00Z">
              <w:r w:rsidRPr="005410BD" w:rsidDel="00EA7D78">
                <w:rPr>
                  <w:color w:val="000000"/>
                </w:rPr>
                <w:delText>"application/vnd.3gpp.mcvideo-info+xml"</w:delText>
              </w:r>
            </w:del>
          </w:p>
        </w:tc>
        <w:tc>
          <w:tcPr>
            <w:tcW w:w="2126" w:type="dxa"/>
            <w:tcBorders>
              <w:top w:val="single" w:sz="4" w:space="0" w:color="auto"/>
              <w:bottom w:val="single" w:sz="4" w:space="0" w:color="auto"/>
            </w:tcBorders>
          </w:tcPr>
          <w:p w14:paraId="108E77B1" w14:textId="7E1353D9" w:rsidR="00AE5AC2" w:rsidRPr="005410BD" w:rsidDel="00EA7D78" w:rsidRDefault="00AE5AC2" w:rsidP="00004E02">
            <w:pPr>
              <w:pStyle w:val="TAL"/>
              <w:keepNext w:val="0"/>
              <w:rPr>
                <w:del w:id="1335" w:author="MCC160" w:date="2022-03-16T13:19:00Z"/>
                <w:color w:val="000000"/>
              </w:rPr>
            </w:pPr>
          </w:p>
        </w:tc>
        <w:tc>
          <w:tcPr>
            <w:tcW w:w="1418" w:type="dxa"/>
          </w:tcPr>
          <w:p w14:paraId="44927A19" w14:textId="4684AA76" w:rsidR="00AE5AC2" w:rsidRPr="005410BD" w:rsidDel="00EA7D78" w:rsidRDefault="00AE5AC2" w:rsidP="00004E02">
            <w:pPr>
              <w:pStyle w:val="TAL"/>
              <w:keepNext w:val="0"/>
              <w:rPr>
                <w:del w:id="1336" w:author="MCC160" w:date="2022-03-16T13:19:00Z"/>
                <w:color w:val="000000"/>
              </w:rPr>
            </w:pPr>
          </w:p>
        </w:tc>
        <w:tc>
          <w:tcPr>
            <w:tcW w:w="1134" w:type="dxa"/>
            <w:vAlign w:val="bottom"/>
          </w:tcPr>
          <w:p w14:paraId="4262DEC8" w14:textId="6A8C49CE" w:rsidR="00AE5AC2" w:rsidRPr="005410BD" w:rsidDel="00EA7D78" w:rsidRDefault="00AE5AC2" w:rsidP="00004E02">
            <w:pPr>
              <w:pStyle w:val="TAL"/>
              <w:keepNext w:val="0"/>
              <w:rPr>
                <w:del w:id="1337" w:author="MCC160" w:date="2022-03-16T13:19:00Z"/>
                <w:color w:val="000000"/>
              </w:rPr>
            </w:pPr>
          </w:p>
        </w:tc>
      </w:tr>
      <w:tr w:rsidR="00AE5AC2" w:rsidRPr="005410BD" w14:paraId="14A0D93A" w14:textId="77777777" w:rsidTr="00004E02">
        <w:tc>
          <w:tcPr>
            <w:tcW w:w="2835" w:type="dxa"/>
            <w:vAlign w:val="center"/>
          </w:tcPr>
          <w:p w14:paraId="167439E3" w14:textId="77777777" w:rsidR="00AE5AC2" w:rsidRPr="005410BD" w:rsidRDefault="00AE5AC2" w:rsidP="00004E02">
            <w:pPr>
              <w:pStyle w:val="TAL"/>
              <w:keepNext w:val="0"/>
              <w:rPr>
                <w:b/>
                <w:color w:val="000000"/>
              </w:rPr>
            </w:pPr>
            <w:r w:rsidRPr="005410BD">
              <w:rPr>
                <w:color w:val="000000"/>
              </w:rPr>
              <w:t xml:space="preserve">    MCVideo-Info</w:t>
            </w:r>
          </w:p>
        </w:tc>
        <w:tc>
          <w:tcPr>
            <w:tcW w:w="2126" w:type="dxa"/>
          </w:tcPr>
          <w:p w14:paraId="03DD715E" w14:textId="77777777" w:rsidR="00AE5AC2" w:rsidRPr="005410BD" w:rsidRDefault="00AE5AC2" w:rsidP="00004E02">
            <w:pPr>
              <w:pStyle w:val="TAL"/>
              <w:keepNext w:val="0"/>
              <w:rPr>
                <w:color w:val="000000"/>
              </w:rPr>
            </w:pPr>
            <w:r w:rsidRPr="005410BD">
              <w:rPr>
                <w:color w:val="000000"/>
              </w:rPr>
              <w:t>As described in Table 6.2.2.3.3-8</w:t>
            </w:r>
          </w:p>
        </w:tc>
        <w:tc>
          <w:tcPr>
            <w:tcW w:w="2126" w:type="dxa"/>
            <w:tcBorders>
              <w:top w:val="single" w:sz="4" w:space="0" w:color="auto"/>
              <w:bottom w:val="single" w:sz="4" w:space="0" w:color="auto"/>
            </w:tcBorders>
          </w:tcPr>
          <w:p w14:paraId="6152C397" w14:textId="77777777" w:rsidR="00AE5AC2" w:rsidRPr="005410BD" w:rsidRDefault="00AE5AC2" w:rsidP="00004E02">
            <w:pPr>
              <w:pStyle w:val="TAL"/>
              <w:keepNext w:val="0"/>
              <w:rPr>
                <w:color w:val="000000"/>
              </w:rPr>
            </w:pPr>
          </w:p>
        </w:tc>
        <w:tc>
          <w:tcPr>
            <w:tcW w:w="1418" w:type="dxa"/>
          </w:tcPr>
          <w:p w14:paraId="3F266AA5" w14:textId="77777777" w:rsidR="00AE5AC2" w:rsidRPr="005410BD" w:rsidRDefault="00AE5AC2" w:rsidP="00004E02">
            <w:pPr>
              <w:pStyle w:val="TAL"/>
              <w:keepNext w:val="0"/>
              <w:rPr>
                <w:color w:val="000000"/>
              </w:rPr>
            </w:pPr>
          </w:p>
        </w:tc>
        <w:tc>
          <w:tcPr>
            <w:tcW w:w="1134" w:type="dxa"/>
            <w:vAlign w:val="bottom"/>
          </w:tcPr>
          <w:p w14:paraId="3FD62045" w14:textId="77777777" w:rsidR="00AE5AC2" w:rsidRPr="005410BD" w:rsidRDefault="00AE5AC2" w:rsidP="00004E02">
            <w:pPr>
              <w:pStyle w:val="TAL"/>
              <w:keepNext w:val="0"/>
              <w:rPr>
                <w:color w:val="000000"/>
              </w:rPr>
            </w:pPr>
          </w:p>
        </w:tc>
      </w:tr>
    </w:tbl>
    <w:p w14:paraId="79BA3798" w14:textId="77777777" w:rsidR="00AE5AC2" w:rsidRPr="005410BD" w:rsidRDefault="00AE5AC2" w:rsidP="00AE5AC2">
      <w:pPr>
        <w:rPr>
          <w:color w:val="000000"/>
        </w:rPr>
      </w:pPr>
    </w:p>
    <w:p w14:paraId="77F3C4E4" w14:textId="77777777" w:rsidR="00AE5AC2" w:rsidRPr="005410BD" w:rsidRDefault="00AE5AC2" w:rsidP="00AE5AC2">
      <w:pPr>
        <w:pStyle w:val="TH"/>
      </w:pPr>
      <w:r w:rsidRPr="005410BD">
        <w:t>Table 6.2.2.3.3-8: MCVideo-Info in SIP INVITE (Table 6.2.2.3.3-7)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14:paraId="5C699623" w14:textId="77777777" w:rsidTr="00004E02">
        <w:trPr>
          <w:tblHeader/>
        </w:trPr>
        <w:tc>
          <w:tcPr>
            <w:tcW w:w="9634" w:type="dxa"/>
          </w:tcPr>
          <w:p w14:paraId="5DD556A3" w14:textId="0F4303BB" w:rsidR="00AE5AC2" w:rsidRPr="005410BD" w:rsidRDefault="00AE5AC2" w:rsidP="00004E02">
            <w:pPr>
              <w:pStyle w:val="TAL"/>
            </w:pPr>
            <w:r w:rsidRPr="005410BD">
              <w:t>Derivation Path: TS 36.579-1 [2], Table 5.5.</w:t>
            </w:r>
            <w:ins w:id="1338" w:author="MCC160" w:date="2022-03-16T15:30:00Z">
              <w:r w:rsidR="00200E48" w:rsidRPr="005410BD">
                <w:t>3.2</w:t>
              </w:r>
            </w:ins>
            <w:del w:id="1339" w:author="MCC160" w:date="2022-03-16T15:30:00Z">
              <w:r w:rsidRPr="005410BD" w:rsidDel="00200E48">
                <w:delText>2.5</w:delText>
              </w:r>
            </w:del>
            <w:r w:rsidRPr="005410BD">
              <w:t>.</w:t>
            </w:r>
            <w:ins w:id="1340" w:author="MCC160" w:date="2022-03-16T15:26:00Z">
              <w:r w:rsidR="00200E48" w:rsidRPr="005410BD">
                <w:t>2</w:t>
              </w:r>
            </w:ins>
            <w:del w:id="1341" w:author="MCC160" w:date="2022-03-16T15:26:00Z">
              <w:r w:rsidRPr="005410BD" w:rsidDel="00200E48">
                <w:delText>1</w:delText>
              </w:r>
            </w:del>
            <w:r w:rsidRPr="005410BD">
              <w:t>-</w:t>
            </w:r>
            <w:ins w:id="1342" w:author="MCC160" w:date="2022-03-16T15:26:00Z">
              <w:r w:rsidR="00200E48" w:rsidRPr="005410BD">
                <w:t>2</w:t>
              </w:r>
            </w:ins>
            <w:del w:id="1343" w:author="MCC160" w:date="2022-03-16T15:26:00Z">
              <w:r w:rsidRPr="005410BD" w:rsidDel="00200E48">
                <w:delText>1</w:delText>
              </w:r>
            </w:del>
            <w:r w:rsidRPr="005410BD">
              <w:t>, condition PRIVATE-CALL</w:t>
            </w:r>
          </w:p>
        </w:tc>
      </w:tr>
    </w:tbl>
    <w:p w14:paraId="59B19E45" w14:textId="77777777" w:rsidR="00AE5AC2" w:rsidRPr="005410BD" w:rsidRDefault="00AE5AC2" w:rsidP="00AE5AC2"/>
    <w:p w14:paraId="0E11A9F1" w14:textId="77777777" w:rsidR="00AE5AC2" w:rsidRPr="005410BD" w:rsidRDefault="00AE5AC2" w:rsidP="00AE5AC2">
      <w:pPr>
        <w:pStyle w:val="TH"/>
        <w:keepLines w:val="0"/>
        <w:widowControl w:val="0"/>
      </w:pPr>
      <w:r w:rsidRPr="005410BD">
        <w:rPr>
          <w:color w:val="000000"/>
        </w:rPr>
        <w:t>Table 6.2.2.3.3-9: Void</w:t>
      </w:r>
    </w:p>
    <w:p w14:paraId="56B1331A" w14:textId="77777777" w:rsidR="00AE5AC2" w:rsidRPr="005410BD" w:rsidRDefault="00AE5AC2" w:rsidP="00AE5AC2">
      <w:pPr>
        <w:rPr>
          <w:color w:val="000000"/>
        </w:rPr>
      </w:pPr>
    </w:p>
    <w:p w14:paraId="67026142" w14:textId="1AA7ED73" w:rsidR="00AE5AC2" w:rsidRPr="005410BD" w:rsidRDefault="00AE5AC2" w:rsidP="00AE5AC2">
      <w:pPr>
        <w:pStyle w:val="TH"/>
        <w:widowControl w:val="0"/>
      </w:pPr>
      <w:r w:rsidRPr="005410BD">
        <w:rPr>
          <w:color w:val="000000"/>
        </w:rPr>
        <w:t>Table 6.2.2.3.3-10: SIP BYE (Step 23, Table 6.2.2.3.2-1</w:t>
      </w:r>
      <w:ins w:id="1344" w:author="MCC160" w:date="2022-03-15T16:06:00Z">
        <w:r w:rsidR="00155A01" w:rsidRPr="005410BD">
          <w:t>; Step 1, TS 36.579-1 [2] Table 5.3.10.3-1</w:t>
        </w:r>
      </w:ins>
      <w:r w:rsidRPr="005410B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rsidDel="00127C5D" w14:paraId="54FD89D4" w14:textId="77777777" w:rsidTr="00004E02">
        <w:trPr>
          <w:tblHeader/>
        </w:trPr>
        <w:tc>
          <w:tcPr>
            <w:tcW w:w="9634" w:type="dxa"/>
          </w:tcPr>
          <w:p w14:paraId="615A01A2" w14:textId="0E322497" w:rsidR="00AE5AC2" w:rsidRPr="005410BD" w:rsidDel="00127C5D" w:rsidRDefault="00AE5AC2" w:rsidP="00004E02">
            <w:pPr>
              <w:pStyle w:val="TAL"/>
              <w:keepLines w:val="0"/>
              <w:widowControl w:val="0"/>
              <w:rPr>
                <w:color w:val="000000"/>
              </w:rPr>
            </w:pPr>
            <w:r w:rsidRPr="005410BD">
              <w:rPr>
                <w:color w:val="000000"/>
              </w:rPr>
              <w:t>Derivation Path: TS 36.579-1</w:t>
            </w:r>
            <w:ins w:id="1345" w:author="MCC160" w:date="2022-03-17T11:26:00Z">
              <w:r w:rsidR="00621625" w:rsidRPr="005410BD">
                <w:t xml:space="preserve"> [2]</w:t>
              </w:r>
            </w:ins>
            <w:r w:rsidRPr="005410BD">
              <w:rPr>
                <w:color w:val="000000"/>
              </w:rPr>
              <w:t xml:space="preserve">, Table 5.5.2.2.1-1, </w:t>
            </w:r>
            <w:r w:rsidRPr="005410BD">
              <w:t>condition M</w:t>
            </w:r>
            <w:ins w:id="1346" w:author="MCC160" w:date="2022-03-16T14:43:00Z">
              <w:r w:rsidR="00284774" w:rsidRPr="005410BD">
                <w:t>T</w:t>
              </w:r>
            </w:ins>
            <w:del w:id="1347" w:author="MCC160" w:date="2022-03-16T14:43:00Z">
              <w:r w:rsidRPr="005410BD" w:rsidDel="00284774">
                <w:delText>O</w:delText>
              </w:r>
            </w:del>
            <w:r w:rsidRPr="005410BD">
              <w:t>_CALL</w:t>
            </w:r>
          </w:p>
        </w:tc>
      </w:tr>
    </w:tbl>
    <w:p w14:paraId="1D9D6C06" w14:textId="77777777" w:rsidR="00AE5AC2" w:rsidRPr="005410BD" w:rsidRDefault="00AE5AC2" w:rsidP="00AE5AC2"/>
    <w:p w14:paraId="3B45EC22" w14:textId="77777777" w:rsidR="00AE5AC2" w:rsidRPr="005410BD" w:rsidRDefault="00AE5AC2" w:rsidP="00AE5AC2">
      <w:pPr>
        <w:pStyle w:val="TH"/>
      </w:pPr>
      <w:r w:rsidRPr="005410BD">
        <w:t>Table 6.2.2.3.3-11: Void</w:t>
      </w:r>
    </w:p>
    <w:p w14:paraId="0480B8E9" w14:textId="77777777" w:rsidR="00AE5AC2" w:rsidRPr="005410BD" w:rsidRDefault="00AE5AC2" w:rsidP="00AE5AC2"/>
    <w:p w14:paraId="59426CFA" w14:textId="77777777" w:rsidR="00AE5AC2" w:rsidRPr="005410BD" w:rsidRDefault="00AE5AC2" w:rsidP="00AE5AC2">
      <w:pPr>
        <w:pStyle w:val="Heading3"/>
      </w:pPr>
      <w:bookmarkStart w:id="1348" w:name="_Toc52787554"/>
      <w:bookmarkStart w:id="1349" w:name="_Toc52787736"/>
      <w:bookmarkStart w:id="1350" w:name="_Toc75906958"/>
      <w:bookmarkStart w:id="1351" w:name="_Toc75907295"/>
      <w:bookmarkStart w:id="1352" w:name="_Toc84345735"/>
      <w:r w:rsidRPr="005410BD">
        <w:lastRenderedPageBreak/>
        <w:t>6.2.3</w:t>
      </w:r>
      <w:r w:rsidRPr="005410BD">
        <w:tab/>
        <w:t>On-network / Private Call / On-demand / Automatic Commencement Mode / Without Transmission Control / Client Originated (CO)</w:t>
      </w:r>
      <w:bookmarkEnd w:id="1348"/>
      <w:bookmarkEnd w:id="1349"/>
      <w:bookmarkEnd w:id="1350"/>
      <w:bookmarkEnd w:id="1351"/>
      <w:bookmarkEnd w:id="1352"/>
    </w:p>
    <w:p w14:paraId="645BA4B6" w14:textId="77777777" w:rsidR="00AE5AC2" w:rsidRPr="005410BD" w:rsidRDefault="00AE5AC2" w:rsidP="00AE5AC2">
      <w:pPr>
        <w:pStyle w:val="H6"/>
      </w:pPr>
      <w:bookmarkStart w:id="1353" w:name="_Toc52787555"/>
      <w:bookmarkStart w:id="1354" w:name="_Toc52787737"/>
      <w:bookmarkStart w:id="1355" w:name="_Toc75906959"/>
      <w:bookmarkStart w:id="1356" w:name="_Toc75907296"/>
      <w:r w:rsidRPr="005410BD">
        <w:t>6.2.3.1</w:t>
      </w:r>
      <w:r w:rsidRPr="005410BD">
        <w:tab/>
        <w:t>Test Purpose (TP)</w:t>
      </w:r>
      <w:bookmarkEnd w:id="1353"/>
      <w:bookmarkEnd w:id="1354"/>
      <w:bookmarkEnd w:id="1355"/>
      <w:bookmarkEnd w:id="1356"/>
    </w:p>
    <w:p w14:paraId="2ACAB78E" w14:textId="77777777" w:rsidR="00AE5AC2" w:rsidRPr="005410BD" w:rsidRDefault="00AE5AC2" w:rsidP="00AE5AC2">
      <w:pPr>
        <w:pStyle w:val="H6"/>
      </w:pPr>
      <w:r w:rsidRPr="005410BD">
        <w:t>(1)</w:t>
      </w:r>
    </w:p>
    <w:p w14:paraId="3DF08978"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registered and authorised for MCVideo Service, including authorised to initiate/cancel private calls with Automatic Commencement }</w:t>
      </w:r>
    </w:p>
    <w:p w14:paraId="4FD693FD"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75F8311D"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requests the establishment of a MCVideo private call, On-demand Automatic Commencement Mode, no force of Automatic Commencement, without Transmission Control }</w:t>
      </w:r>
    </w:p>
    <w:p w14:paraId="4D812E6E"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sends a SIP INVITE message requesting On-demand Automatic Commencement Mode and not offering a media-level section for a media-transmission control entity, </w:t>
      </w:r>
      <w:r w:rsidRPr="005410BD">
        <w:rPr>
          <w:b/>
          <w:noProof w:val="0"/>
        </w:rPr>
        <w:t>and</w:t>
      </w:r>
      <w:r w:rsidRPr="005410BD">
        <w:rPr>
          <w:noProof w:val="0"/>
        </w:rPr>
        <w:t xml:space="preserve">, after indication from the MCVideo Server that the call was established, notifies the MCVideo User </w:t>
      </w:r>
      <w:r w:rsidRPr="005410BD">
        <w:rPr>
          <w:b/>
          <w:noProof w:val="0"/>
        </w:rPr>
        <w:t>and</w:t>
      </w:r>
      <w:r w:rsidRPr="005410BD">
        <w:rPr>
          <w:noProof w:val="0"/>
        </w:rPr>
        <w:t>, does not apply Transmission Control }</w:t>
      </w:r>
    </w:p>
    <w:p w14:paraId="6FDF0667" w14:textId="77777777" w:rsidR="00AE5AC2" w:rsidRPr="005410BD" w:rsidRDefault="00AE5AC2" w:rsidP="00AE5AC2">
      <w:pPr>
        <w:pStyle w:val="PL"/>
        <w:rPr>
          <w:rFonts w:cs="Courier New"/>
          <w:noProof w:val="0"/>
          <w:szCs w:val="16"/>
        </w:rPr>
      </w:pPr>
      <w:r w:rsidRPr="005410BD">
        <w:rPr>
          <w:rFonts w:cs="Courier New"/>
          <w:noProof w:val="0"/>
          <w:szCs w:val="16"/>
        </w:rPr>
        <w:t xml:space="preserve">            }</w:t>
      </w:r>
    </w:p>
    <w:p w14:paraId="5A059274" w14:textId="77777777" w:rsidR="00AE5AC2" w:rsidRPr="005410BD" w:rsidRDefault="00AE5AC2" w:rsidP="00AE5AC2">
      <w:pPr>
        <w:pStyle w:val="PL"/>
        <w:rPr>
          <w:rFonts w:cs="Courier New"/>
          <w:noProof w:val="0"/>
          <w:szCs w:val="16"/>
        </w:rPr>
      </w:pPr>
    </w:p>
    <w:p w14:paraId="22D061DB" w14:textId="77777777" w:rsidR="00AE5AC2" w:rsidRPr="005410BD" w:rsidRDefault="00AE5AC2" w:rsidP="00AE5AC2">
      <w:pPr>
        <w:pStyle w:val="H6"/>
      </w:pPr>
      <w:r w:rsidRPr="005410BD">
        <w:t>(2)</w:t>
      </w:r>
    </w:p>
    <w:p w14:paraId="2F46CFBF"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an ongoing On-demand Automatic Commencement Mode private call without Transmission Control }</w:t>
      </w:r>
    </w:p>
    <w:p w14:paraId="4A9CAD46"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77B03CEE"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requests to terminate the ongoing MCVideo private call }</w:t>
      </w:r>
    </w:p>
    <w:p w14:paraId="3F1E62E2"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sends a SIP BYE request and, after receiving a SIP 200 (OK), leaves the MCVideo session }</w:t>
      </w:r>
    </w:p>
    <w:p w14:paraId="0BC44BA6" w14:textId="77777777" w:rsidR="00AE5AC2" w:rsidRPr="005410BD" w:rsidRDefault="00AE5AC2" w:rsidP="00AE5AC2">
      <w:pPr>
        <w:pStyle w:val="PL"/>
        <w:rPr>
          <w:rFonts w:cs="Courier New"/>
          <w:noProof w:val="0"/>
          <w:szCs w:val="16"/>
        </w:rPr>
      </w:pPr>
      <w:r w:rsidRPr="005410BD">
        <w:rPr>
          <w:rFonts w:cs="Courier New"/>
          <w:noProof w:val="0"/>
          <w:szCs w:val="16"/>
        </w:rPr>
        <w:t xml:space="preserve">            }</w:t>
      </w:r>
    </w:p>
    <w:p w14:paraId="0496E717" w14:textId="77777777" w:rsidR="00AE5AC2" w:rsidRPr="005410BD" w:rsidRDefault="00AE5AC2" w:rsidP="00AE5AC2">
      <w:pPr>
        <w:pStyle w:val="PL"/>
        <w:rPr>
          <w:rFonts w:cs="Courier New"/>
          <w:noProof w:val="0"/>
          <w:szCs w:val="16"/>
        </w:rPr>
      </w:pPr>
    </w:p>
    <w:p w14:paraId="2C2C1148" w14:textId="77777777" w:rsidR="00AE5AC2" w:rsidRPr="005410BD" w:rsidRDefault="00AE5AC2" w:rsidP="00AE5AC2">
      <w:pPr>
        <w:pStyle w:val="H6"/>
      </w:pPr>
      <w:bookmarkStart w:id="1357" w:name="_Toc52787556"/>
      <w:bookmarkStart w:id="1358" w:name="_Toc52787738"/>
      <w:bookmarkStart w:id="1359" w:name="_Toc75906960"/>
      <w:bookmarkStart w:id="1360" w:name="_Toc75907297"/>
      <w:r w:rsidRPr="005410BD">
        <w:t>6.2.3.2</w:t>
      </w:r>
      <w:r w:rsidRPr="005410BD">
        <w:tab/>
        <w:t>Conformance requirements</w:t>
      </w:r>
      <w:bookmarkEnd w:id="1357"/>
      <w:bookmarkEnd w:id="1358"/>
      <w:bookmarkEnd w:id="1359"/>
      <w:bookmarkEnd w:id="1360"/>
    </w:p>
    <w:p w14:paraId="319FCC47" w14:textId="77777777" w:rsidR="00AE5AC2" w:rsidRPr="005410BD" w:rsidRDefault="00AE5AC2" w:rsidP="00AE5AC2">
      <w:r w:rsidRPr="005410BD">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A6C8074" w14:textId="77777777" w:rsidR="00AE5AC2" w:rsidRPr="005410BD" w:rsidRDefault="00AE5AC2" w:rsidP="00AE5AC2">
      <w:r w:rsidRPr="005410BD">
        <w:t>[TS 24.281, clause 10.2.1]</w:t>
      </w:r>
    </w:p>
    <w:p w14:paraId="0F88D8FB" w14:textId="77777777" w:rsidR="00AE5AC2" w:rsidRPr="005410BD" w:rsidRDefault="00AE5AC2" w:rsidP="00AE5AC2">
      <w:pPr>
        <w:rPr>
          <w:rFonts w:eastAsia="Malgun Gothic"/>
        </w:rPr>
      </w:pPr>
      <w:r w:rsidRPr="005410BD">
        <w:rPr>
          <w:rFonts w:eastAsia="Malgun Gothic"/>
        </w:rPr>
        <w:t>For on-network, the procedures for private call with transmission control are specified in subclause 10.2.2.</w:t>
      </w:r>
    </w:p>
    <w:p w14:paraId="0FF8CBCF" w14:textId="77777777" w:rsidR="00AE5AC2" w:rsidRPr="005410BD" w:rsidRDefault="00AE5AC2" w:rsidP="00AE5AC2">
      <w:pPr>
        <w:rPr>
          <w:rFonts w:eastAsia="Malgun Gothic"/>
        </w:rPr>
      </w:pPr>
      <w:r w:rsidRPr="005410BD">
        <w:rPr>
          <w:rFonts w:eastAsia="Malgun Gothic"/>
        </w:rPr>
        <w:t>For on-network, the procedures for private call without transmission control are specified in subclause 10.2.3.</w:t>
      </w:r>
    </w:p>
    <w:p w14:paraId="56AF87A2" w14:textId="77777777" w:rsidR="00AE5AC2" w:rsidRPr="005410BD" w:rsidRDefault="00AE5AC2" w:rsidP="00AE5AC2">
      <w:pPr>
        <w:rPr>
          <w:rFonts w:eastAsia="Malgun Gothic"/>
        </w:rPr>
      </w:pPr>
      <w:r w:rsidRPr="005410BD">
        <w:rPr>
          <w:rFonts w:eastAsia="Malgun Gothic"/>
        </w:rPr>
        <w:t>For on-network, the procedures for ending the private call initiated by MCVideo client are specified in subclause 10.2.4.</w:t>
      </w:r>
    </w:p>
    <w:p w14:paraId="26F33DFA" w14:textId="77777777" w:rsidR="00AE5AC2" w:rsidRPr="005410BD" w:rsidRDefault="00AE5AC2" w:rsidP="00AE5AC2">
      <w:pPr>
        <w:rPr>
          <w:rFonts w:eastAsia="Malgun Gothic"/>
        </w:rPr>
      </w:pPr>
      <w:r w:rsidRPr="005410BD">
        <w:rPr>
          <w:rFonts w:eastAsia="Malgun Gothic"/>
        </w:rPr>
        <w:t>For on-network, the procedures for ending the private call initiated by MCVideo server are specified in subclause 10.2.5.</w:t>
      </w:r>
    </w:p>
    <w:p w14:paraId="5C9D576A" w14:textId="77777777" w:rsidR="00AE5AC2" w:rsidRPr="005410BD" w:rsidRDefault="00AE5AC2" w:rsidP="00AE5AC2">
      <w:r w:rsidRPr="005410BD">
        <w:t>[TS 24.281, clause 10.2.2.2.1]</w:t>
      </w:r>
    </w:p>
    <w:p w14:paraId="1B2F752C" w14:textId="77777777" w:rsidR="00AE5AC2" w:rsidRPr="005410BD" w:rsidRDefault="00AE5AC2" w:rsidP="00AE5AC2">
      <w:r w:rsidRPr="005410B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6AECF89" w14:textId="77777777" w:rsidR="00AE5AC2" w:rsidRPr="005410BD" w:rsidRDefault="00AE5AC2" w:rsidP="00AE5AC2">
      <w:r w:rsidRPr="005410BD">
        <w:t>The MCVideo client:</w:t>
      </w:r>
    </w:p>
    <w:p w14:paraId="7B5C773C" w14:textId="77777777" w:rsidR="00AE5AC2" w:rsidRPr="005410BD" w:rsidRDefault="00AE5AC2" w:rsidP="00AE5AC2">
      <w:pPr>
        <w:pStyle w:val="B1"/>
      </w:pPr>
      <w:r w:rsidRPr="005410BD">
        <w:t>1)</w:t>
      </w:r>
      <w:r w:rsidRPr="005410BD">
        <w:tab/>
        <w:t>shall set the Request-URI of the SIP INVITE request to a public service identity of the participating MCVideo function serving the MCVideo user;</w:t>
      </w:r>
    </w:p>
    <w:p w14:paraId="2557290B" w14:textId="77777777" w:rsidR="00AE5AC2" w:rsidRPr="005410BD" w:rsidRDefault="00AE5AC2" w:rsidP="00AE5AC2">
      <w:pPr>
        <w:pStyle w:val="B1"/>
      </w:pPr>
      <w:r w:rsidRPr="005410BD">
        <w:t>2)</w:t>
      </w:r>
      <w:r w:rsidRPr="005410BD">
        <w:tab/>
        <w:t>may include a P-Preferred-Identity header field in the SIP INVITE request containing a public user identity as specified in 3GPP TS 24.229 [11];</w:t>
      </w:r>
    </w:p>
    <w:p w14:paraId="1BCE425F" w14:textId="77777777" w:rsidR="00AE5AC2" w:rsidRPr="005410BD" w:rsidRDefault="00AE5AC2" w:rsidP="00AE5AC2">
      <w:pPr>
        <w:pStyle w:val="B1"/>
      </w:pPr>
      <w:r w:rsidRPr="005410BD">
        <w:t>3)</w:t>
      </w:r>
      <w:r w:rsidRPr="005410BD">
        <w:tab/>
        <w:t>shall include the g.3gpp.mcvideo media feature tag and the g.3gpp.icsi-ref media feature tag with the value of "urn:urn-7:3gpp-service.ims.icsi.mcvideo" in the Contact header field of the SIP INVITE request according to IETF RFC 3840 [22];</w:t>
      </w:r>
    </w:p>
    <w:p w14:paraId="52D4F2E7" w14:textId="77777777" w:rsidR="00AE5AC2" w:rsidRPr="005410BD" w:rsidRDefault="00AE5AC2" w:rsidP="00AE5AC2">
      <w:pPr>
        <w:pStyle w:val="B1"/>
      </w:pPr>
      <w:r w:rsidRPr="005410BD">
        <w:t>4)</w:t>
      </w:r>
      <w:r w:rsidRPr="005410BD">
        <w:tab/>
        <w:t>shall include an Accept-Contact header field containing the g.3gpp.mcvideo media feature tag along with the "require" and "explicit" header field parameters according to IETF RFC 3841 [20];</w:t>
      </w:r>
    </w:p>
    <w:p w14:paraId="4E777131" w14:textId="77777777" w:rsidR="00AE5AC2" w:rsidRPr="005410BD" w:rsidRDefault="00AE5AC2" w:rsidP="00AE5AC2">
      <w:pPr>
        <w:pStyle w:val="B1"/>
      </w:pPr>
      <w:r w:rsidRPr="005410BD">
        <w:lastRenderedPageBreak/>
        <w:t>5)</w:t>
      </w:r>
      <w:r w:rsidRPr="005410BD">
        <w:tab/>
        <w:t>shall include the ICSI value "urn:urn-7:3gpp-service.ims.icsi.mcvideo" (coded as specified in 3GPP TS 24.229 [11]), in a P-Preferred-Service header field according to IETF RFC 6050 [14] in the SIP INVITE request;</w:t>
      </w:r>
    </w:p>
    <w:p w14:paraId="573E4682" w14:textId="77777777" w:rsidR="00AE5AC2" w:rsidRPr="005410BD" w:rsidRDefault="00AE5AC2" w:rsidP="00AE5AC2">
      <w:pPr>
        <w:pStyle w:val="B1"/>
      </w:pPr>
      <w:r w:rsidRPr="005410BD">
        <w:t>6)</w:t>
      </w:r>
      <w:r w:rsidRPr="005410BD">
        <w:tab/>
        <w:t>shall include an Accept-Contact header field with the media feature tag g.3gpp.icsi-ref contain with the value of "urn:urn-7:3gpp-service.ims.icsi.mcvideo" along with parameters "require" and "explicit" according to IETF RFC 3841 [20];</w:t>
      </w:r>
    </w:p>
    <w:p w14:paraId="0B23BDAD" w14:textId="77777777" w:rsidR="00AE5AC2" w:rsidRPr="005410BD" w:rsidRDefault="00AE5AC2" w:rsidP="00AE5AC2">
      <w:pPr>
        <w:pStyle w:val="B1"/>
      </w:pPr>
      <w:r w:rsidRPr="005410BD">
        <w:t>7)</w:t>
      </w:r>
      <w:r w:rsidRPr="005410BD">
        <w:tab/>
        <w:t>for the establishment of a private call shall insert in the SIP INVITE request a MIME resource-lists body with the MCVideo ID of the invited MCVideo user, according to rules and procedures of IETF RFC 5366 [37];</w:t>
      </w:r>
    </w:p>
    <w:p w14:paraId="75303E28" w14:textId="77777777" w:rsidR="00AE5AC2" w:rsidRPr="005410BD" w:rsidRDefault="00AE5AC2" w:rsidP="00AE5AC2">
      <w:pPr>
        <w:pStyle w:val="B1"/>
      </w:pPr>
      <w:r w:rsidRPr="005410BD">
        <w:t>8)</w:t>
      </w:r>
      <w:r w:rsidRPr="005410BD">
        <w:tab/>
        <w:t>if an end-to-end security context needs to be established and if the MCVideo user is initiating a private call then:</w:t>
      </w:r>
    </w:p>
    <w:p w14:paraId="56CD7A18" w14:textId="77777777" w:rsidR="00AE5AC2" w:rsidRPr="005410BD" w:rsidRDefault="00AE5AC2" w:rsidP="00AE5AC2">
      <w:pPr>
        <w:pStyle w:val="B2"/>
      </w:pPr>
      <w:r w:rsidRPr="005410BD">
        <w:t>a)</w:t>
      </w:r>
      <w:r w:rsidRPr="005410BD">
        <w:tab/>
        <w:t>if necessary, shall instruct the key management client to request keying material from the key management server as described in 3GPP TS 33.180 [8];</w:t>
      </w:r>
    </w:p>
    <w:p w14:paraId="23D1C469" w14:textId="77777777" w:rsidR="00AE5AC2" w:rsidRPr="005410BD" w:rsidRDefault="00AE5AC2" w:rsidP="00AE5AC2">
      <w:pPr>
        <w:pStyle w:val="B2"/>
      </w:pPr>
      <w:r w:rsidRPr="005410BD">
        <w:t>b)</w:t>
      </w:r>
      <w:r w:rsidRPr="005410BD">
        <w:tab/>
        <w:t>shall use the keying material to generate a PCK as described in 3GPP TS 33.180 [8];</w:t>
      </w:r>
    </w:p>
    <w:p w14:paraId="4168B3E1" w14:textId="77777777" w:rsidR="00AE5AC2" w:rsidRPr="005410BD" w:rsidRDefault="00AE5AC2" w:rsidP="00AE5AC2">
      <w:pPr>
        <w:pStyle w:val="B2"/>
      </w:pPr>
      <w:r w:rsidRPr="005410BD">
        <w:t>c)</w:t>
      </w:r>
      <w:r w:rsidRPr="005410BD">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68C9A05E" w14:textId="77777777" w:rsidR="00AE5AC2" w:rsidRPr="005410BD" w:rsidRDefault="00AE5AC2" w:rsidP="00AE5AC2">
      <w:pPr>
        <w:pStyle w:val="B2"/>
      </w:pPr>
      <w:r w:rsidRPr="005410BD">
        <w:t>d)</w:t>
      </w:r>
      <w:r w:rsidRPr="005410BD">
        <w:tab/>
        <w:t>shall encrypt the PCK to a UID associated to the MCVideo client using the MCVideo ID and KMS URI of the invited user as determined by the procedures of subclause 6.2.8.3.9 and a time related parameter as described in 3GPP TS 33.180 [8];</w:t>
      </w:r>
    </w:p>
    <w:p w14:paraId="1A1A29FD" w14:textId="77777777" w:rsidR="00AE5AC2" w:rsidRPr="005410BD" w:rsidRDefault="00AE5AC2" w:rsidP="00AE5AC2">
      <w:pPr>
        <w:pStyle w:val="B2"/>
      </w:pPr>
      <w:r w:rsidRPr="005410BD">
        <w:t>e)</w:t>
      </w:r>
      <w:r w:rsidRPr="005410BD">
        <w:tab/>
        <w:t>shall generate a MIKEY-SAKKE I_MESSAGE using the encapsulated PCK and PCK-ID as specified in 3GPP TS 33.180 [8]; and</w:t>
      </w:r>
    </w:p>
    <w:p w14:paraId="78C9A1B4" w14:textId="77777777" w:rsidR="00AE5AC2" w:rsidRPr="005410BD" w:rsidRDefault="00AE5AC2" w:rsidP="00AE5AC2">
      <w:pPr>
        <w:pStyle w:val="B2"/>
      </w:pPr>
      <w:r w:rsidRPr="005410BD">
        <w:t>g)</w:t>
      </w:r>
      <w:r w:rsidRPr="005410BD">
        <w:tab/>
        <w:t>shall add the MCVideo ID of the originating MCVideo to the initiator field (IDRi) of the I_MESSAGE as described in 3GPP TS 33.180 [8]; and</w:t>
      </w:r>
    </w:p>
    <w:p w14:paraId="6A4D6B94" w14:textId="77777777" w:rsidR="00AE5AC2" w:rsidRPr="005410BD" w:rsidRDefault="00AE5AC2" w:rsidP="00AE5AC2">
      <w:pPr>
        <w:pStyle w:val="B2"/>
      </w:pPr>
      <w:r w:rsidRPr="005410BD">
        <w:t>f)</w:t>
      </w:r>
      <w:r w:rsidRPr="005410BD">
        <w:tab/>
        <w:t>shall sign the MIKEY-SAKKE I_MESSAGE using the originating MCVideo user's signing key provided in the keying material together with a time related parameter, and add this to the MIKEY-SAKKE payload, as described in 3GPP TS 33.180 [8].</w:t>
      </w:r>
    </w:p>
    <w:p w14:paraId="3724E9E7" w14:textId="77777777" w:rsidR="00AE5AC2" w:rsidRPr="005410BD" w:rsidRDefault="00AE5AC2" w:rsidP="00AE5AC2">
      <w:pPr>
        <w:pStyle w:val="B1"/>
      </w:pPr>
      <w:r w:rsidRPr="005410BD">
        <w:t>9)</w:t>
      </w:r>
      <w:r w:rsidRPr="005410BD">
        <w:tab/>
        <w:t>shall include an SDP offer according to 3GPP TS 24.229 [11] with the clarification given in subclause 6.2.1 and with a media stream of the offered media-transmission control entity;</w:t>
      </w:r>
    </w:p>
    <w:p w14:paraId="1E2E144B" w14:textId="77777777" w:rsidR="00AE5AC2" w:rsidRPr="005410BD" w:rsidRDefault="00AE5AC2" w:rsidP="00AE5AC2">
      <w:pPr>
        <w:pStyle w:val="B1"/>
      </w:pPr>
      <w:r w:rsidRPr="005410BD">
        <w:t>10)</w:t>
      </w:r>
      <w:r w:rsidRPr="005410BD">
        <w:tab/>
        <w:t>if implicit transmission control is required, shall comply with the conditions specified in subclause 6.4;</w:t>
      </w:r>
    </w:p>
    <w:p w14:paraId="68CD3EC3" w14:textId="77777777" w:rsidR="00AE5AC2" w:rsidRPr="005410BD" w:rsidRDefault="00AE5AC2" w:rsidP="00AE5AC2">
      <w:pPr>
        <w:pStyle w:val="B1"/>
      </w:pPr>
      <w:r w:rsidRPr="005410BD">
        <w:t>11)</w:t>
      </w:r>
      <w:r w:rsidRPr="005410BD">
        <w:tab/>
        <w:t>if the MCVideo user is initiating a private call then:</w:t>
      </w:r>
    </w:p>
    <w:p w14:paraId="24ED9D8D" w14:textId="77777777" w:rsidR="00AE5AC2" w:rsidRPr="005410BD" w:rsidRDefault="00AE5AC2" w:rsidP="00AE5AC2">
      <w:pPr>
        <w:pStyle w:val="B2"/>
      </w:pPr>
      <w:r w:rsidRPr="005410BD">
        <w:t>a)</w:t>
      </w:r>
      <w:r w:rsidRPr="005410BD">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AC1F47A" w14:textId="77777777" w:rsidR="00AE5AC2" w:rsidRPr="005410BD" w:rsidRDefault="00AE5AC2" w:rsidP="00AE5AC2">
      <w:pPr>
        <w:pStyle w:val="B2"/>
      </w:pPr>
      <w:r w:rsidRPr="005410BD">
        <w:t>b)</w:t>
      </w:r>
      <w:r w:rsidRPr="005410BD">
        <w:tab/>
        <w:t>if force of automatic commencement mode at the invited MCVideo client is not requested by the MCVideo user and:</w:t>
      </w:r>
    </w:p>
    <w:p w14:paraId="0DCCC663" w14:textId="77777777" w:rsidR="00AE5AC2" w:rsidRPr="005410BD" w:rsidRDefault="00AE5AC2" w:rsidP="00AE5AC2">
      <w:pPr>
        <w:pStyle w:val="B3"/>
      </w:pPr>
      <w:r w:rsidRPr="005410BD">
        <w:t>i)</w:t>
      </w:r>
      <w:r w:rsidRPr="005410BD">
        <w:tab/>
        <w:t>if automatic commencement mode at the invited MCVideo client is requested by the MCVideo user, shall include in the SIP INVITE request an Answer-Mode header field with the value "Auto" according to the rules and procedures of IETF RFC 5373 [27]; and</w:t>
      </w:r>
    </w:p>
    <w:p w14:paraId="03E3842F" w14:textId="77777777" w:rsidR="00AE5AC2" w:rsidRPr="005410BD" w:rsidRDefault="00AE5AC2" w:rsidP="00AE5AC2">
      <w:pPr>
        <w:pStyle w:val="B3"/>
      </w:pPr>
      <w:r w:rsidRPr="005410BD">
        <w:t>ii)</w:t>
      </w:r>
      <w:r w:rsidRPr="005410BD">
        <w:tab/>
        <w:t>if manual commencement mode at the invited MCVideo client is requested by the MCVideo user, shall include in the SIP INVITE request an Answer-Mode header field with the value "Manual" according to the rules and procedures of IETF RFC 5373 [27]; and</w:t>
      </w:r>
    </w:p>
    <w:p w14:paraId="4A52A5BD" w14:textId="77777777" w:rsidR="00AE5AC2" w:rsidRPr="005410BD" w:rsidRDefault="00AE5AC2" w:rsidP="00AE5AC2">
      <w:pPr>
        <w:pStyle w:val="B2"/>
      </w:pPr>
      <w:r w:rsidRPr="005410BD">
        <w:t>c)</w:t>
      </w:r>
      <w:r w:rsidRPr="005410BD">
        <w:tab/>
        <w:t>shall contain an application/vnd.3gpp.mcvideo-info+xml MIME body with the &lt;mcvideoinfo&gt; element containing the &lt;mcvideo-Params&gt; element with the &lt;session-type&gt; element set to a value of "private";</w:t>
      </w:r>
    </w:p>
    <w:p w14:paraId="5FAD1302" w14:textId="77777777" w:rsidR="00AE5AC2" w:rsidRPr="005410BD" w:rsidRDefault="00AE5AC2" w:rsidP="00AE5AC2">
      <w:pPr>
        <w:pStyle w:val="B1"/>
      </w:pPr>
      <w:r w:rsidRPr="005410BD">
        <w:t>12)</w:t>
      </w:r>
      <w:r w:rsidRPr="005410B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0DBF1B48" w14:textId="77777777" w:rsidR="00AE5AC2" w:rsidRPr="005410BD" w:rsidRDefault="00AE5AC2" w:rsidP="00AE5AC2">
      <w:pPr>
        <w:pStyle w:val="B1"/>
      </w:pPr>
      <w:r w:rsidRPr="005410BD">
        <w:t>13)</w:t>
      </w:r>
      <w:r w:rsidRPr="005410BD">
        <w:tab/>
        <w:t>shall send SIP INVITE request towards the MCVideo server according to 3GPP TS 24.229 [11].</w:t>
      </w:r>
    </w:p>
    <w:p w14:paraId="77864DAE" w14:textId="77777777" w:rsidR="00AE5AC2" w:rsidRPr="005410BD" w:rsidRDefault="00AE5AC2" w:rsidP="00AE5AC2">
      <w:r w:rsidRPr="005410BD">
        <w:lastRenderedPageBreak/>
        <w:t>Upon receiving a SIP 183(Session Progress) response to the SIP INVITE request the MCVideo client:</w:t>
      </w:r>
    </w:p>
    <w:p w14:paraId="765EF2B6" w14:textId="03A48B89" w:rsidR="00AE5AC2" w:rsidRPr="005410BD" w:rsidRDefault="00AE5AC2" w:rsidP="00890536">
      <w:pPr>
        <w:pStyle w:val="B1"/>
      </w:pPr>
      <w:r w:rsidRPr="005410BD">
        <w:t>1)</w:t>
      </w:r>
      <w:del w:id="1361" w:author="MCC160" w:date="2022-03-16T15:31:00Z">
        <w:r w:rsidRPr="005410BD" w:rsidDel="00656898">
          <w:tab/>
        </w:r>
      </w:del>
      <w:r w:rsidRPr="005410BD">
        <w:t>may indicate the progress of the session establishment to the inviting MCVideo user.</w:t>
      </w:r>
    </w:p>
    <w:p w14:paraId="33921C8A" w14:textId="77777777" w:rsidR="00AE5AC2" w:rsidRPr="005410BD" w:rsidRDefault="00AE5AC2" w:rsidP="00AE5AC2">
      <w:r w:rsidRPr="005410BD">
        <w:t>Upon receiving a SIP 200 (OK) response to the SIP INVITE request the MCVideo client:</w:t>
      </w:r>
    </w:p>
    <w:p w14:paraId="075DADAF" w14:textId="77777777" w:rsidR="00AE5AC2" w:rsidRPr="005410BD" w:rsidRDefault="00AE5AC2" w:rsidP="00AE5AC2">
      <w:pPr>
        <w:pStyle w:val="B1"/>
      </w:pPr>
      <w:r w:rsidRPr="005410BD">
        <w:t>1)</w:t>
      </w:r>
      <w:r w:rsidRPr="005410BD">
        <w:tab/>
        <w:t xml:space="preserve">shall interact with the media plane as specified in 3GPP TS 24.581 [5]; </w:t>
      </w:r>
    </w:p>
    <w:p w14:paraId="2FDCB3FE" w14:textId="77777777" w:rsidR="00AE5AC2" w:rsidRPr="005410BD" w:rsidRDefault="00AE5AC2" w:rsidP="00AE5AC2">
      <w:pPr>
        <w:pStyle w:val="B1"/>
      </w:pPr>
      <w:r w:rsidRPr="005410BD">
        <w:t>2)</w:t>
      </w:r>
      <w:r w:rsidRPr="005410BD">
        <w:tab/>
        <w:t>if the MCVideo emergency private call state is set to "MVEPC 2: emergency-pc-requested" or "MVEPC 3: emergency-pc-granted", shall perform the actions specified in subclause 6.2.8.3.4; and</w:t>
      </w:r>
    </w:p>
    <w:p w14:paraId="40F1F190" w14:textId="77777777" w:rsidR="00AE5AC2" w:rsidRPr="005410BD" w:rsidRDefault="00AE5AC2" w:rsidP="00AE5AC2">
      <w:pPr>
        <w:pStyle w:val="B1"/>
        <w:rPr>
          <w:rFonts w:eastAsia="Malgun Gothic"/>
        </w:rPr>
      </w:pPr>
      <w:r w:rsidRPr="005410BD">
        <w:t>3)</w:t>
      </w:r>
      <w:r w:rsidRPr="005410BD">
        <w:tab/>
        <w:t>shall notify the user that the call has been successfully established.</w:t>
      </w:r>
    </w:p>
    <w:p w14:paraId="1CCCF66F" w14:textId="77777777" w:rsidR="00AE5AC2" w:rsidRPr="005410BD" w:rsidRDefault="00AE5AC2" w:rsidP="00AE5AC2">
      <w:r w:rsidRPr="005410BD">
        <w:t>On receiving a SIP 4xx response, a SIP 5xx response or a SIP 6xx response to the SIP INVITE request:</w:t>
      </w:r>
    </w:p>
    <w:p w14:paraId="7E16C0FC" w14:textId="77777777" w:rsidR="00AE5AC2" w:rsidRPr="005410BD" w:rsidRDefault="00AE5AC2" w:rsidP="00AE5AC2">
      <w:pPr>
        <w:pStyle w:val="B1"/>
      </w:pPr>
      <w:r w:rsidRPr="005410BD">
        <w:t>1)</w:t>
      </w:r>
      <w:r w:rsidRPr="005410BD">
        <w:tab/>
        <w:t>if the MCVideo emergency private call state is set to "MVEPC 2: emergency-pc-requested"; or</w:t>
      </w:r>
    </w:p>
    <w:p w14:paraId="49F67A62" w14:textId="77777777" w:rsidR="00AE5AC2" w:rsidRPr="005410BD" w:rsidRDefault="00AE5AC2" w:rsidP="00AE5AC2">
      <w:pPr>
        <w:pStyle w:val="B1"/>
      </w:pPr>
      <w:r w:rsidRPr="005410BD">
        <w:t>2)</w:t>
      </w:r>
      <w:r w:rsidRPr="005410BD">
        <w:tab/>
        <w:t>if the MCVideo emergency private call state is set to "MVEPC 3: emergency-pc-granted";</w:t>
      </w:r>
    </w:p>
    <w:p w14:paraId="0FC1DEBE" w14:textId="77777777" w:rsidR="00AE5AC2" w:rsidRPr="005410BD" w:rsidRDefault="00AE5AC2" w:rsidP="00AE5AC2">
      <w:pPr>
        <w:pStyle w:val="B1"/>
      </w:pPr>
      <w:r w:rsidRPr="005410BD">
        <w:t>the MCVideo client shall perform the actions specified in subclause 6.2.8.3.5.</w:t>
      </w:r>
    </w:p>
    <w:p w14:paraId="1B8ACA09" w14:textId="77777777" w:rsidR="00AE5AC2" w:rsidRPr="005410BD" w:rsidRDefault="00AE5AC2" w:rsidP="00AE5AC2">
      <w:r w:rsidRPr="005410BD">
        <w:rPr>
          <w:rFonts w:eastAsia="SimSun"/>
        </w:rPr>
        <w:t xml:space="preserve">On receiving a </w:t>
      </w:r>
      <w:r w:rsidRPr="005410BD">
        <w:t xml:space="preserve">SIP INFO request where </w:t>
      </w:r>
      <w:r w:rsidRPr="005410BD">
        <w:rPr>
          <w:rFonts w:eastAsia="SimSun"/>
        </w:rPr>
        <w:t xml:space="preserve">the Request-URI contains an MCVideo session ID identifying an ongoing session, </w:t>
      </w:r>
      <w:r w:rsidRPr="005410BD">
        <w:t>the MCVideo client shall follow the actions specified in subclause 6.2.8.3.7.</w:t>
      </w:r>
    </w:p>
    <w:p w14:paraId="367578C9" w14:textId="77777777" w:rsidR="00AE5AC2" w:rsidRPr="005410BD" w:rsidRDefault="00AE5AC2" w:rsidP="00AE5AC2">
      <w:pPr>
        <w:spacing w:before="120"/>
        <w:rPr>
          <w:lang w:eastAsia="ko-KR"/>
        </w:rPr>
      </w:pPr>
      <w:bookmarkStart w:id="1362" w:name="_Toc20151816"/>
      <w:bookmarkStart w:id="1363" w:name="_Toc27494481"/>
      <w:bookmarkStart w:id="1364" w:name="_Toc73953155"/>
      <w:r w:rsidRPr="005410BD">
        <w:rPr>
          <w:lang w:eastAsia="ko-KR"/>
        </w:rPr>
        <w:t>[TS 24.281, clause 10.2.4.1.1.1]</w:t>
      </w:r>
    </w:p>
    <w:bookmarkEnd w:id="1362"/>
    <w:bookmarkEnd w:id="1363"/>
    <w:bookmarkEnd w:id="1364"/>
    <w:p w14:paraId="53A795BA" w14:textId="77777777" w:rsidR="00AE5AC2" w:rsidRPr="005410BD" w:rsidRDefault="00AE5AC2" w:rsidP="00AE5AC2">
      <w:pPr>
        <w:spacing w:before="120"/>
      </w:pPr>
      <w:r w:rsidRPr="005410BD">
        <w:rPr>
          <w:lang w:eastAsia="ko-KR"/>
        </w:rPr>
        <w:t>Upon receiving a request from an MCVideo user to release an MCVideo private call session established using on-demand session signalling, the MCVideo client shall follow the procedures as specified in clause 6.2.5.1.</w:t>
      </w:r>
    </w:p>
    <w:p w14:paraId="5F27F130" w14:textId="77777777" w:rsidR="00AE5AC2" w:rsidRPr="005410BD" w:rsidRDefault="00AE5AC2" w:rsidP="00AE5AC2">
      <w:pPr>
        <w:spacing w:before="120"/>
        <w:rPr>
          <w:lang w:eastAsia="ko-KR"/>
        </w:rPr>
      </w:pPr>
      <w:bookmarkStart w:id="1365" w:name="_Toc20151817"/>
      <w:bookmarkStart w:id="1366" w:name="_Toc27494482"/>
      <w:bookmarkStart w:id="1367" w:name="_Toc73953156"/>
      <w:r w:rsidRPr="005410BD">
        <w:rPr>
          <w:lang w:eastAsia="ko-KR"/>
        </w:rPr>
        <w:t>[TS 24.281, clause 10.2.4.1.1.2]</w:t>
      </w:r>
    </w:p>
    <w:bookmarkEnd w:id="1365"/>
    <w:bookmarkEnd w:id="1366"/>
    <w:bookmarkEnd w:id="1367"/>
    <w:p w14:paraId="1A5C9881" w14:textId="77777777" w:rsidR="00AE5AC2" w:rsidRPr="005410BD" w:rsidRDefault="00AE5AC2" w:rsidP="00AE5AC2">
      <w:pPr>
        <w:spacing w:before="120"/>
        <w:rPr>
          <w:lang w:eastAsia="ko-KR"/>
        </w:rPr>
      </w:pPr>
      <w:r w:rsidRPr="005410BD">
        <w:t>Upon receiving a SIP BYE request</w:t>
      </w:r>
      <w:r w:rsidRPr="005410BD">
        <w:rPr>
          <w:lang w:eastAsia="ko-KR"/>
        </w:rPr>
        <w:t xml:space="preserve"> for private call session</w:t>
      </w:r>
      <w:r w:rsidRPr="005410BD">
        <w:t>, the MCVideo client</w:t>
      </w:r>
      <w:r w:rsidRPr="005410BD">
        <w:rPr>
          <w:lang w:eastAsia="ko-KR"/>
        </w:rPr>
        <w:t xml:space="preserve"> shall follow the procedures as specified </w:t>
      </w:r>
      <w:bookmarkStart w:id="1368" w:name="_Toc20151820"/>
      <w:bookmarkStart w:id="1369" w:name="_Toc27494485"/>
      <w:bookmarkStart w:id="1370" w:name="_Toc73953159"/>
      <w:r w:rsidRPr="005410BD">
        <w:rPr>
          <w:lang w:eastAsia="ko-KR"/>
        </w:rPr>
        <w:t>[TS 24.281, clause 10.2.4.1.1.1]</w:t>
      </w:r>
    </w:p>
    <w:p w14:paraId="6D534D13" w14:textId="77777777" w:rsidR="00AE5AC2" w:rsidRPr="005410BD" w:rsidRDefault="00AE5AC2" w:rsidP="00AE5AC2">
      <w:pPr>
        <w:spacing w:before="120"/>
        <w:rPr>
          <w:lang w:eastAsia="ko-KR"/>
        </w:rPr>
      </w:pPr>
      <w:r w:rsidRPr="005410BD">
        <w:rPr>
          <w:lang w:eastAsia="ko-KR"/>
        </w:rPr>
        <w:t>[TS 24.281, clause 10.2.4.2.1.1]</w:t>
      </w:r>
    </w:p>
    <w:bookmarkEnd w:id="1368"/>
    <w:bookmarkEnd w:id="1369"/>
    <w:bookmarkEnd w:id="1370"/>
    <w:p w14:paraId="2FC0C54B" w14:textId="77777777" w:rsidR="00AE5AC2" w:rsidRPr="005410BD" w:rsidRDefault="00AE5AC2" w:rsidP="00AE5AC2">
      <w:pPr>
        <w:spacing w:before="120"/>
        <w:rPr>
          <w:lang w:eastAsia="ko-KR"/>
        </w:rPr>
      </w:pPr>
      <w:r w:rsidRPr="005410BD">
        <w:t xml:space="preserve">Upon receiving from the MCVideo </w:t>
      </w:r>
      <w:r w:rsidRPr="005410BD">
        <w:rPr>
          <w:lang w:eastAsia="ko-KR"/>
        </w:rPr>
        <w:t>c</w:t>
      </w:r>
      <w:r w:rsidRPr="005410BD">
        <w:t xml:space="preserve">lient a SIP </w:t>
      </w:r>
      <w:r w:rsidRPr="005410BD">
        <w:rPr>
          <w:lang w:eastAsia="ko-KR"/>
        </w:rPr>
        <w:t>BYE</w:t>
      </w:r>
      <w:r w:rsidRPr="005410BD">
        <w:t xml:space="preserve"> request the </w:t>
      </w:r>
      <w:r w:rsidRPr="005410BD">
        <w:rPr>
          <w:lang w:eastAsia="ko-KR"/>
        </w:rPr>
        <w:t xml:space="preserve">participating </w:t>
      </w:r>
      <w:r w:rsidRPr="005410BD">
        <w:t xml:space="preserve">MCVideo </w:t>
      </w:r>
      <w:r w:rsidRPr="005410BD">
        <w:rPr>
          <w:lang w:eastAsia="ko-KR"/>
        </w:rPr>
        <w:t>function shall follow the procedures as specified in clause 6.3.2.1.6.</w:t>
      </w:r>
    </w:p>
    <w:p w14:paraId="115D9D99" w14:textId="77777777" w:rsidR="00AE5AC2" w:rsidRPr="005410BD" w:rsidRDefault="00AE5AC2" w:rsidP="00AE5AC2">
      <w:pPr>
        <w:spacing w:before="120"/>
        <w:rPr>
          <w:lang w:eastAsia="ko-KR"/>
        </w:rPr>
      </w:pPr>
      <w:bookmarkStart w:id="1371" w:name="_Toc20151822"/>
      <w:bookmarkStart w:id="1372" w:name="_Toc27494487"/>
      <w:bookmarkStart w:id="1373" w:name="_Toc73953161"/>
      <w:r w:rsidRPr="005410BD">
        <w:rPr>
          <w:lang w:eastAsia="ko-KR"/>
        </w:rPr>
        <w:t>[TS 24.281, clause 10.2.4.2.2.1]</w:t>
      </w:r>
    </w:p>
    <w:bookmarkEnd w:id="1371"/>
    <w:bookmarkEnd w:id="1372"/>
    <w:bookmarkEnd w:id="1373"/>
    <w:p w14:paraId="4F73B7C5" w14:textId="77777777" w:rsidR="00AE5AC2" w:rsidRPr="005410BD" w:rsidRDefault="00AE5AC2" w:rsidP="00AE5AC2">
      <w:pPr>
        <w:spacing w:before="120"/>
        <w:rPr>
          <w:lang w:eastAsia="ko-KR"/>
        </w:rPr>
      </w:pPr>
      <w:r w:rsidRPr="005410BD">
        <w:t xml:space="preserve">Upon receiving a SIP BYE request from the </w:t>
      </w:r>
      <w:r w:rsidRPr="005410BD">
        <w:rPr>
          <w:lang w:eastAsia="ko-KR"/>
        </w:rPr>
        <w:t>controlling MCVideo function, the participating MCVideo function shall follow the procedures as specified in clause 6.3.2.2.8.1.</w:t>
      </w:r>
    </w:p>
    <w:p w14:paraId="255DDB75" w14:textId="77777777" w:rsidR="00AE5AC2" w:rsidRPr="005410BD" w:rsidRDefault="00AE5AC2" w:rsidP="00AE5AC2">
      <w:pPr>
        <w:spacing w:before="120"/>
        <w:rPr>
          <w:lang w:eastAsia="ko-KR"/>
        </w:rPr>
      </w:pPr>
      <w:bookmarkStart w:id="1374" w:name="_Toc20151824"/>
      <w:bookmarkStart w:id="1375" w:name="_Toc27494489"/>
      <w:bookmarkStart w:id="1376" w:name="_Toc73953163"/>
      <w:r w:rsidRPr="005410BD">
        <w:rPr>
          <w:lang w:eastAsia="ko-KR"/>
        </w:rPr>
        <w:t>[TS 24.281, clause 10.2.4.3.1]</w:t>
      </w:r>
    </w:p>
    <w:bookmarkEnd w:id="1374"/>
    <w:bookmarkEnd w:id="1375"/>
    <w:bookmarkEnd w:id="1376"/>
    <w:p w14:paraId="1CB8D7A5" w14:textId="77777777" w:rsidR="00AE5AC2" w:rsidRPr="005410BD" w:rsidRDefault="00AE5AC2" w:rsidP="00AE5AC2">
      <w:pPr>
        <w:spacing w:before="120"/>
        <w:rPr>
          <w:lang w:eastAsia="ko-KR"/>
        </w:rPr>
      </w:pPr>
      <w:r w:rsidRPr="005410BD">
        <w:rPr>
          <w:lang w:eastAsia="ko-KR"/>
        </w:rPr>
        <w:t>U</w:t>
      </w:r>
      <w:r w:rsidRPr="005410BD">
        <w:t xml:space="preserve">pon receiving a SIP BYE request the </w:t>
      </w:r>
      <w:r w:rsidRPr="005410BD">
        <w:rPr>
          <w:lang w:eastAsia="ko-KR"/>
        </w:rPr>
        <w:t xml:space="preserve">controlling </w:t>
      </w:r>
      <w:r w:rsidRPr="005410BD">
        <w:t xml:space="preserve">MCVideo </w:t>
      </w:r>
      <w:r w:rsidRPr="005410BD">
        <w:rPr>
          <w:lang w:eastAsia="ko-KR"/>
        </w:rPr>
        <w:t>function shall follow the procedures as specified in clause 6.3.3.2.4.</w:t>
      </w:r>
    </w:p>
    <w:p w14:paraId="7A359AFF" w14:textId="77777777" w:rsidR="00AE5AC2" w:rsidRPr="005410BD" w:rsidRDefault="00AE5AC2" w:rsidP="00AE5AC2">
      <w:r w:rsidRPr="005410BD">
        <w:t>[TS 24.281, clause 6.2.5.1]</w:t>
      </w:r>
    </w:p>
    <w:p w14:paraId="75882278" w14:textId="77777777" w:rsidR="00AE5AC2" w:rsidRPr="005410BD" w:rsidRDefault="00AE5AC2" w:rsidP="00AE5AC2">
      <w:r w:rsidRPr="005410BD">
        <w:t>When the MCVideo client wants to release an MCVideo session established using on-demand session signalling, the MCVideo client:</w:t>
      </w:r>
    </w:p>
    <w:p w14:paraId="029F3CED" w14:textId="77777777" w:rsidR="00AE5AC2" w:rsidRPr="005410BD" w:rsidRDefault="00AE5AC2" w:rsidP="00AE5AC2">
      <w:pPr>
        <w:pStyle w:val="B1"/>
      </w:pPr>
      <w:r w:rsidRPr="005410BD">
        <w:t>1)</w:t>
      </w:r>
      <w:r w:rsidRPr="005410BD">
        <w:tab/>
        <w:t>shall interact with the media plane as specified in 3GPP TS 24.</w:t>
      </w:r>
      <w:r w:rsidRPr="005410BD">
        <w:rPr>
          <w:lang w:eastAsia="zh-CN"/>
        </w:rPr>
        <w:t>581</w:t>
      </w:r>
      <w:r w:rsidRPr="005410BD">
        <w:t> [5];</w:t>
      </w:r>
    </w:p>
    <w:p w14:paraId="31F0EFCB" w14:textId="77777777" w:rsidR="00AE5AC2" w:rsidRPr="005410BD" w:rsidRDefault="00AE5AC2" w:rsidP="00AE5AC2">
      <w:pPr>
        <w:pStyle w:val="B1"/>
      </w:pPr>
      <w:r w:rsidRPr="005410BD">
        <w:t>2)</w:t>
      </w:r>
      <w:r w:rsidRPr="005410BD">
        <w:tab/>
        <w:t>shall generate a SIP BYE request according to 3GPP TS 24.229 [11];</w:t>
      </w:r>
    </w:p>
    <w:p w14:paraId="032C1239" w14:textId="77777777" w:rsidR="00AE5AC2" w:rsidRPr="005410BD" w:rsidRDefault="00AE5AC2" w:rsidP="00AE5AC2">
      <w:pPr>
        <w:pStyle w:val="B1"/>
      </w:pPr>
      <w:r w:rsidRPr="005410BD">
        <w:t>3)</w:t>
      </w:r>
      <w:r w:rsidRPr="005410BD">
        <w:tab/>
        <w:t>shall set the Request-URI to the MCVideo session identity to release; and</w:t>
      </w:r>
    </w:p>
    <w:p w14:paraId="4CC3C629" w14:textId="77777777" w:rsidR="00AE5AC2" w:rsidRPr="005410BD" w:rsidRDefault="00AE5AC2" w:rsidP="00AE5AC2">
      <w:pPr>
        <w:pStyle w:val="B1"/>
      </w:pPr>
      <w:r w:rsidRPr="005410BD">
        <w:t>4)</w:t>
      </w:r>
      <w:r w:rsidRPr="005410BD">
        <w:tab/>
        <w:t>shall send a SIP BYE request towards MCVideo server according to 3GPP TS 24.229 [11].</w:t>
      </w:r>
    </w:p>
    <w:p w14:paraId="0D95E83E" w14:textId="77777777" w:rsidR="00AE5AC2" w:rsidRPr="005410BD" w:rsidRDefault="00AE5AC2" w:rsidP="00AE5AC2">
      <w:pPr>
        <w:spacing w:before="120"/>
      </w:pPr>
      <w:r w:rsidRPr="005410BD">
        <w:t>Upon receiving a SIP 200 (OK) response to the SIP BYE request, the MCVideo client shall interact with the media plane as specified in 3GPP TS 24.</w:t>
      </w:r>
      <w:r w:rsidRPr="005410BD">
        <w:rPr>
          <w:lang w:eastAsia="zh-CN"/>
        </w:rPr>
        <w:t>581</w:t>
      </w:r>
      <w:r w:rsidRPr="005410BD">
        <w:t> [5].</w:t>
      </w:r>
    </w:p>
    <w:p w14:paraId="4AFB58BB" w14:textId="77777777" w:rsidR="00AE5AC2" w:rsidRPr="005410BD" w:rsidRDefault="00AE5AC2" w:rsidP="00AE5AC2">
      <w:pPr>
        <w:spacing w:before="120"/>
      </w:pPr>
      <w:r w:rsidRPr="005410BD">
        <w:t>[TS 24.281, clause 6.3.3.2.4]</w:t>
      </w:r>
    </w:p>
    <w:p w14:paraId="2787DF58" w14:textId="77777777" w:rsidR="00AE5AC2" w:rsidRPr="005410BD" w:rsidRDefault="00AE5AC2" w:rsidP="00AE5AC2">
      <w:pPr>
        <w:spacing w:before="120"/>
      </w:pPr>
      <w:r w:rsidRPr="005410BD">
        <w:t xml:space="preserve">Upon receiving a SIP BYE request the </w:t>
      </w:r>
      <w:r w:rsidRPr="005410BD">
        <w:rPr>
          <w:lang w:eastAsia="ko-KR"/>
        </w:rPr>
        <w:t xml:space="preserve">controlling </w:t>
      </w:r>
      <w:r w:rsidRPr="005410BD">
        <w:t xml:space="preserve">MCVideo </w:t>
      </w:r>
      <w:r w:rsidRPr="005410BD">
        <w:rPr>
          <w:lang w:eastAsia="ko-KR"/>
        </w:rPr>
        <w:t>function</w:t>
      </w:r>
      <w:r w:rsidRPr="005410BD">
        <w:t>:</w:t>
      </w:r>
    </w:p>
    <w:p w14:paraId="228FEB8B" w14:textId="70EE7C9F" w:rsidR="00AE5AC2" w:rsidRPr="005410BD" w:rsidRDefault="00AE5AC2" w:rsidP="00890536">
      <w:pPr>
        <w:pStyle w:val="B1"/>
        <w:spacing w:before="120"/>
      </w:pPr>
      <w:r w:rsidRPr="005410BD">
        <w:rPr>
          <w:lang w:eastAsia="ko-KR"/>
        </w:rPr>
        <w:lastRenderedPageBreak/>
        <w:t>1)</w:t>
      </w:r>
      <w:r w:rsidRPr="005410BD">
        <w:rPr>
          <w:lang w:eastAsia="ko-KR"/>
        </w:rPr>
        <w:tab/>
      </w:r>
      <w:r w:rsidRPr="005410BD">
        <w:t xml:space="preserve">shall interact with the </w:t>
      </w:r>
      <w:r w:rsidRPr="005410BD">
        <w:rPr>
          <w:lang w:eastAsia="ko-KR"/>
        </w:rPr>
        <w:t xml:space="preserve">media plane </w:t>
      </w:r>
      <w:r w:rsidRPr="005410BD">
        <w:t>as specified in s</w:t>
      </w:r>
      <w:r w:rsidRPr="005410BD">
        <w:rPr>
          <w:lang w:eastAsia="ko-KR"/>
        </w:rPr>
        <w:t>ubclause 6.3 in 3GPP TS 24.581 [5]</w:t>
      </w:r>
      <w:r w:rsidRPr="005410BD">
        <w:t xml:space="preserve"> for releasing the </w:t>
      </w:r>
      <w:r w:rsidRPr="005410BD">
        <w:rPr>
          <w:lang w:eastAsia="ko-KR"/>
        </w:rPr>
        <w:t>media plane</w:t>
      </w:r>
      <w:r w:rsidRPr="005410BD">
        <w:t xml:space="preserve"> resource associated with the SIP </w:t>
      </w:r>
      <w:r w:rsidRPr="005410BD">
        <w:rPr>
          <w:lang w:eastAsia="ko-KR"/>
        </w:rPr>
        <w:t>s</w:t>
      </w:r>
      <w:r w:rsidRPr="005410BD">
        <w:t xml:space="preserve">ession towards the </w:t>
      </w:r>
      <w:r w:rsidRPr="005410BD">
        <w:rPr>
          <w:lang w:eastAsia="ko-KR"/>
        </w:rPr>
        <w:t>MCVideo client</w:t>
      </w:r>
      <w:r w:rsidRPr="005410BD">
        <w:t>;</w:t>
      </w:r>
    </w:p>
    <w:p w14:paraId="064BEC4C" w14:textId="77777777" w:rsidR="00AE5AC2" w:rsidRPr="005410BD" w:rsidRDefault="00AE5AC2" w:rsidP="00AE5AC2">
      <w:pPr>
        <w:pStyle w:val="NO"/>
        <w:spacing w:before="120"/>
      </w:pPr>
      <w:r w:rsidRPr="005410BD">
        <w:t>NOTE:</w:t>
      </w:r>
      <w:r w:rsidRPr="005410BD">
        <w:tab/>
        <w:t>The non-controlling MCVideo function is also regarded as a MCVideo client in a temporary MCVideo group session.</w:t>
      </w:r>
    </w:p>
    <w:p w14:paraId="29B4C6F3" w14:textId="77777777" w:rsidR="00AE5AC2" w:rsidRPr="005410BD" w:rsidRDefault="00AE5AC2" w:rsidP="00AE5AC2">
      <w:pPr>
        <w:pStyle w:val="B1"/>
        <w:spacing w:before="120"/>
        <w:rPr>
          <w:lang w:eastAsia="ko-KR"/>
        </w:rPr>
      </w:pPr>
      <w:r w:rsidRPr="005410BD">
        <w:rPr>
          <w:lang w:eastAsia="ko-KR"/>
        </w:rPr>
        <w:t>2)</w:t>
      </w:r>
      <w:r w:rsidRPr="005410BD">
        <w:rPr>
          <w:lang w:eastAsia="ko-KR"/>
        </w:rPr>
        <w:tab/>
        <w:t xml:space="preserve">shall </w:t>
      </w:r>
      <w:r w:rsidRPr="005410BD">
        <w:t xml:space="preserve">generate a SIP 200 </w:t>
      </w:r>
      <w:r w:rsidRPr="005410BD">
        <w:rPr>
          <w:lang w:eastAsia="ko-KR"/>
        </w:rPr>
        <w:t>(OK)</w:t>
      </w:r>
      <w:r w:rsidRPr="005410BD">
        <w:t xml:space="preserve"> response and send the SIP response </w:t>
      </w:r>
      <w:r w:rsidRPr="005410BD">
        <w:rPr>
          <w:lang w:eastAsia="ko-KR"/>
        </w:rPr>
        <w:t>towards the MCVideo client according to 3GPP TS 24.229 [11];</w:t>
      </w:r>
    </w:p>
    <w:p w14:paraId="1741199E" w14:textId="77777777" w:rsidR="00AE5AC2" w:rsidRPr="005410BD" w:rsidRDefault="00AE5AC2" w:rsidP="00AE5AC2">
      <w:pPr>
        <w:pStyle w:val="B1"/>
        <w:spacing w:before="120"/>
      </w:pPr>
      <w:r w:rsidRPr="005410BD">
        <w:t>3)</w:t>
      </w:r>
      <w:r w:rsidRPr="005410BD">
        <w:tab/>
        <w:t xml:space="preserve">shall check the MCVideo session release policy </w:t>
      </w:r>
      <w:r w:rsidRPr="005410BD">
        <w:rPr>
          <w:lang w:eastAsia="ko-KR"/>
        </w:rPr>
        <w:t>as specified in subclause 6.3.8.1 and subclause 6.3.8.2</w:t>
      </w:r>
      <w:r w:rsidRPr="005410BD">
        <w:t xml:space="preserve"> whether the MCVideo session needs to be released for each participant of the MCVideo session;</w:t>
      </w:r>
    </w:p>
    <w:p w14:paraId="378084DC" w14:textId="77777777" w:rsidR="00AE5AC2" w:rsidRPr="005410BD" w:rsidRDefault="00AE5AC2" w:rsidP="00AE5AC2">
      <w:pPr>
        <w:pStyle w:val="B1"/>
        <w:spacing w:before="120"/>
      </w:pPr>
      <w:r w:rsidRPr="005410BD">
        <w:t>4)</w:t>
      </w:r>
      <w:r w:rsidRPr="005410BD">
        <w:tab/>
        <w:t>if release of the MCVideo session is required:</w:t>
      </w:r>
    </w:p>
    <w:p w14:paraId="5875CA2E" w14:textId="77777777" w:rsidR="00AE5AC2" w:rsidRPr="005410BD" w:rsidRDefault="00AE5AC2" w:rsidP="00AE5AC2">
      <w:pPr>
        <w:pStyle w:val="B2"/>
        <w:spacing w:before="120"/>
      </w:pPr>
      <w:r w:rsidRPr="005410BD">
        <w:t>a)</w:t>
      </w:r>
      <w:r w:rsidRPr="005410BD">
        <w:tab/>
        <w:t xml:space="preserve">shall perform the procedures as specified in the subclause 6.3.3.1.4 with the clarification that if the received SIP BYE request </w:t>
      </w:r>
      <w:r w:rsidRPr="005410BD">
        <w:rPr>
          <w:lang w:eastAsia="ko-KR"/>
        </w:rPr>
        <w:t xml:space="preserve">contains an </w:t>
      </w:r>
      <w:r w:rsidRPr="005410BD">
        <w:t xml:space="preserve">application/vnd.3gpp.mcvideo-info+xml MIME body, copy the application/vnd.3gpp.mcvideo-info+xml MIME body into the </w:t>
      </w:r>
      <w:r w:rsidRPr="005410BD">
        <w:rPr>
          <w:lang w:eastAsia="ko-KR"/>
        </w:rPr>
        <w:t>outgoing SIP BYE request</w:t>
      </w:r>
      <w:r w:rsidRPr="005410BD">
        <w:t>; and</w:t>
      </w:r>
    </w:p>
    <w:p w14:paraId="39DA33E2" w14:textId="77777777" w:rsidR="00AE5AC2" w:rsidRPr="005410BD" w:rsidRDefault="00AE5AC2" w:rsidP="00AE5AC2">
      <w:pPr>
        <w:pStyle w:val="B1"/>
        <w:spacing w:before="120"/>
      </w:pPr>
      <w:r w:rsidRPr="005410BD">
        <w:t>5)</w:t>
      </w:r>
      <w:r w:rsidRPr="005410BD">
        <w:tab/>
        <w:t>if a release of the MCVideo session is not required, shall send a SIP NOTIFY request to all remaining MCVideo clients in the MCVideo session with a subscription to the conference event package as specified in subclause </w:t>
      </w:r>
      <w:r w:rsidRPr="005410BD">
        <w:rPr>
          <w:rFonts w:eastAsia="SimSun"/>
        </w:rPr>
        <w:t>9.2.3.4.2</w:t>
      </w:r>
      <w:r w:rsidRPr="005410BD">
        <w:t>.</w:t>
      </w:r>
    </w:p>
    <w:p w14:paraId="03053188" w14:textId="77777777" w:rsidR="00AE5AC2" w:rsidRPr="005410BD" w:rsidRDefault="00AE5AC2" w:rsidP="00AE5AC2">
      <w:pPr>
        <w:spacing w:before="120"/>
        <w:rPr>
          <w:lang w:eastAsia="ko-KR"/>
        </w:rPr>
      </w:pPr>
      <w:r w:rsidRPr="005410BD">
        <w:t xml:space="preserve">Upon receiving a SIP 200 </w:t>
      </w:r>
      <w:r w:rsidRPr="005410BD">
        <w:rPr>
          <w:lang w:eastAsia="ko-KR"/>
        </w:rPr>
        <w:t>(OK)</w:t>
      </w:r>
      <w:r w:rsidRPr="005410BD">
        <w:t xml:space="preserve"> response to the SIP BYE request the </w:t>
      </w:r>
      <w:r w:rsidRPr="005410BD">
        <w:rPr>
          <w:lang w:eastAsia="ko-KR"/>
        </w:rPr>
        <w:t xml:space="preserve">controlling MCVideo function </w:t>
      </w:r>
      <w:r w:rsidRPr="005410BD">
        <w:t xml:space="preserve">shall interact with the </w:t>
      </w:r>
      <w:r w:rsidRPr="005410BD">
        <w:rPr>
          <w:lang w:eastAsia="ko-KR"/>
        </w:rPr>
        <w:t xml:space="preserve">media plane as </w:t>
      </w:r>
      <w:r w:rsidRPr="005410BD">
        <w:t>specified in s</w:t>
      </w:r>
      <w:r w:rsidRPr="005410BD">
        <w:rPr>
          <w:lang w:eastAsia="ko-KR"/>
        </w:rPr>
        <w:t xml:space="preserve">ubclause 6.3 in 3GPP TS 24.581 [5] </w:t>
      </w:r>
      <w:r w:rsidRPr="005410BD">
        <w:t>for releasing m</w:t>
      </w:r>
      <w:r w:rsidRPr="005410BD">
        <w:rPr>
          <w:lang w:eastAsia="ko-KR"/>
        </w:rPr>
        <w:t>edia plane</w:t>
      </w:r>
      <w:r w:rsidRPr="005410BD">
        <w:t xml:space="preserve"> resources associated with the SIP </w:t>
      </w:r>
      <w:r w:rsidRPr="005410BD">
        <w:rPr>
          <w:lang w:eastAsia="ko-KR"/>
        </w:rPr>
        <w:t>s</w:t>
      </w:r>
      <w:r w:rsidRPr="005410BD">
        <w:t xml:space="preserve">ession with the MCVideo </w:t>
      </w:r>
      <w:r w:rsidRPr="005410BD">
        <w:rPr>
          <w:lang w:eastAsia="ko-KR"/>
        </w:rPr>
        <w:t>participant</w:t>
      </w:r>
      <w:r w:rsidRPr="005410BD">
        <w:t>.</w:t>
      </w:r>
    </w:p>
    <w:p w14:paraId="7949EC5E" w14:textId="77777777" w:rsidR="00AE5AC2" w:rsidRPr="005410BD" w:rsidRDefault="00AE5AC2" w:rsidP="00AE5AC2">
      <w:pPr>
        <w:pStyle w:val="H6"/>
      </w:pPr>
      <w:bookmarkStart w:id="1377" w:name="_Toc52787557"/>
      <w:bookmarkStart w:id="1378" w:name="_Toc52787739"/>
      <w:bookmarkStart w:id="1379" w:name="_Toc75906961"/>
      <w:bookmarkStart w:id="1380" w:name="_Toc75907298"/>
      <w:r w:rsidRPr="005410BD">
        <w:t>6.4.3.3</w:t>
      </w:r>
      <w:r w:rsidRPr="005410BD">
        <w:tab/>
        <w:t>Test description</w:t>
      </w:r>
      <w:bookmarkEnd w:id="1377"/>
      <w:bookmarkEnd w:id="1378"/>
      <w:bookmarkEnd w:id="1379"/>
      <w:bookmarkEnd w:id="1380"/>
    </w:p>
    <w:p w14:paraId="23FDDAAC" w14:textId="77777777" w:rsidR="00AE5AC2" w:rsidRPr="005410BD" w:rsidRDefault="00AE5AC2" w:rsidP="00AE5AC2">
      <w:pPr>
        <w:pStyle w:val="H6"/>
      </w:pPr>
      <w:bookmarkStart w:id="1381" w:name="_Toc52787558"/>
      <w:bookmarkStart w:id="1382" w:name="_Toc52787740"/>
      <w:bookmarkStart w:id="1383" w:name="_Toc75906962"/>
      <w:bookmarkStart w:id="1384" w:name="_Toc75907299"/>
      <w:r w:rsidRPr="005410BD">
        <w:t>6.4.3.3.1</w:t>
      </w:r>
      <w:r w:rsidRPr="005410BD">
        <w:tab/>
        <w:t>Pre-test conditions</w:t>
      </w:r>
      <w:bookmarkEnd w:id="1381"/>
      <w:bookmarkEnd w:id="1382"/>
      <w:bookmarkEnd w:id="1383"/>
      <w:bookmarkEnd w:id="1384"/>
    </w:p>
    <w:p w14:paraId="5CBAC117" w14:textId="77777777" w:rsidR="00AE5AC2" w:rsidRPr="005410BD" w:rsidRDefault="00AE5AC2" w:rsidP="00AE5AC2">
      <w:pPr>
        <w:pStyle w:val="H6"/>
      </w:pPr>
      <w:r w:rsidRPr="005410BD">
        <w:t>System Simulator:</w:t>
      </w:r>
    </w:p>
    <w:p w14:paraId="038E6993" w14:textId="77777777" w:rsidR="00AE5AC2" w:rsidRPr="005410BD" w:rsidRDefault="00AE5AC2" w:rsidP="00AE5AC2">
      <w:pPr>
        <w:pStyle w:val="B1"/>
      </w:pPr>
      <w:r w:rsidRPr="005410BD">
        <w:t>-</w:t>
      </w:r>
      <w:r w:rsidRPr="005410BD">
        <w:tab/>
        <w:t>SS (MCVideo server)</w:t>
      </w:r>
    </w:p>
    <w:p w14:paraId="0974D431" w14:textId="77777777" w:rsidR="00AE5AC2" w:rsidRPr="005410BD" w:rsidRDefault="00AE5AC2" w:rsidP="00AE5AC2">
      <w:pPr>
        <w:pStyle w:val="B1"/>
      </w:pPr>
      <w:r w:rsidRPr="005410BD">
        <w:t>-</w:t>
      </w:r>
      <w:r w:rsidRPr="005410B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61FD2095" w14:textId="77777777" w:rsidR="00AE5AC2" w:rsidRPr="005410BD" w:rsidRDefault="00AE5AC2" w:rsidP="00AE5AC2">
      <w:pPr>
        <w:pStyle w:val="H6"/>
      </w:pPr>
      <w:r w:rsidRPr="005410BD">
        <w:t>IUT:</w:t>
      </w:r>
    </w:p>
    <w:p w14:paraId="46D7EA97" w14:textId="77777777" w:rsidR="00AE5AC2" w:rsidRPr="005410BD" w:rsidRDefault="00AE5AC2" w:rsidP="00AE5AC2">
      <w:pPr>
        <w:pStyle w:val="B1"/>
      </w:pPr>
      <w:r w:rsidRPr="005410BD">
        <w:t>-</w:t>
      </w:r>
      <w:r w:rsidRPr="005410BD">
        <w:tab/>
        <w:t>UE (MCVideo client)</w:t>
      </w:r>
    </w:p>
    <w:p w14:paraId="644F835C" w14:textId="77777777" w:rsidR="00AE5AC2" w:rsidRPr="005410BD" w:rsidRDefault="00AE5AC2" w:rsidP="00AE5AC2">
      <w:pPr>
        <w:pStyle w:val="B1"/>
      </w:pPr>
      <w:r w:rsidRPr="005410BD">
        <w:t>-</w:t>
      </w:r>
      <w:r w:rsidRPr="005410BD">
        <w:tab/>
        <w:t>The test USIM set as defined in TS 36.579-1 [2], subclause 5.5.10 is inserted.</w:t>
      </w:r>
    </w:p>
    <w:p w14:paraId="596F5ED3" w14:textId="77777777" w:rsidR="00AE5AC2" w:rsidRPr="005410BD" w:rsidRDefault="00AE5AC2" w:rsidP="00AE5AC2">
      <w:pPr>
        <w:pStyle w:val="H6"/>
      </w:pPr>
      <w:r w:rsidRPr="005410BD">
        <w:t>Preamble:</w:t>
      </w:r>
    </w:p>
    <w:p w14:paraId="2095AEE7" w14:textId="77777777" w:rsidR="00AE5AC2" w:rsidRPr="005410BD" w:rsidRDefault="00AE5AC2" w:rsidP="00AE5AC2">
      <w:pPr>
        <w:pStyle w:val="B1"/>
      </w:pPr>
      <w:r w:rsidRPr="005410BD">
        <w:t>-</w:t>
      </w:r>
      <w:r w:rsidRPr="005410BD">
        <w:tab/>
        <w:t>The UE has performed the Generic Test Procedure for MCVideo UE registration as specified in TS 36.579-1 [2], subclause 5.4.2A.</w:t>
      </w:r>
    </w:p>
    <w:p w14:paraId="29639D20" w14:textId="77777777" w:rsidR="00AE5AC2" w:rsidRPr="005410BD" w:rsidRDefault="00AE5AC2" w:rsidP="00AE5AC2">
      <w:pPr>
        <w:pStyle w:val="B1"/>
      </w:pPr>
      <w:r w:rsidRPr="005410BD">
        <w:t>-</w:t>
      </w:r>
      <w:r w:rsidRPr="005410BD">
        <w:tab/>
        <w:t>The MCVideo User performs the Generic Test Procedure for MCVideo Authorization/Configuration and Key Generation as specified in TS 36.579-1 [2], subclause 5.3.2A.</w:t>
      </w:r>
    </w:p>
    <w:p w14:paraId="6D8F99DB" w14:textId="77777777" w:rsidR="00AE5AC2" w:rsidRPr="005410BD" w:rsidRDefault="00AE5AC2" w:rsidP="00AE5AC2">
      <w:pPr>
        <w:pStyle w:val="B1"/>
      </w:pPr>
      <w:r w:rsidRPr="005410BD">
        <w:t>-</w:t>
      </w:r>
      <w:r w:rsidRPr="005410BD">
        <w:tab/>
        <w:t>UE States at the end of the preamble</w:t>
      </w:r>
    </w:p>
    <w:p w14:paraId="390E6078" w14:textId="77777777" w:rsidR="00AE5AC2" w:rsidRPr="005410BD" w:rsidRDefault="00AE5AC2" w:rsidP="00AE5AC2">
      <w:pPr>
        <w:pStyle w:val="B2"/>
      </w:pPr>
      <w:r w:rsidRPr="005410BD">
        <w:t>-</w:t>
      </w:r>
      <w:r w:rsidRPr="005410BD">
        <w:tab/>
        <w:t>The UE is in E-UTRA Registered, Idle Mode state.</w:t>
      </w:r>
    </w:p>
    <w:p w14:paraId="7797A372" w14:textId="77777777" w:rsidR="00AE5AC2" w:rsidRPr="005410BD" w:rsidRDefault="00AE5AC2" w:rsidP="00AE5AC2">
      <w:pPr>
        <w:pStyle w:val="B2"/>
      </w:pPr>
      <w:r w:rsidRPr="005410BD">
        <w:t>-</w:t>
      </w:r>
      <w:r w:rsidRPr="005410BD">
        <w:tab/>
        <w:t>The MCPTT Client Application has been activated and User has registered-in as the MCVideo User with the Server as active user at the Client.</w:t>
      </w:r>
    </w:p>
    <w:p w14:paraId="0F66540A" w14:textId="77777777" w:rsidR="00AE5AC2" w:rsidRPr="005410BD" w:rsidRDefault="00AE5AC2" w:rsidP="00AE5AC2">
      <w:pPr>
        <w:pStyle w:val="H6"/>
      </w:pPr>
      <w:bookmarkStart w:id="1385" w:name="_Toc52787559"/>
      <w:bookmarkStart w:id="1386" w:name="_Toc52787741"/>
      <w:bookmarkStart w:id="1387" w:name="_Toc75906963"/>
      <w:bookmarkStart w:id="1388" w:name="_Toc75907300"/>
      <w:r w:rsidRPr="005410BD">
        <w:t>6.2.3.3.2</w:t>
      </w:r>
      <w:r w:rsidRPr="005410BD">
        <w:tab/>
        <w:t>Test procedure sequence</w:t>
      </w:r>
      <w:bookmarkEnd w:id="1385"/>
      <w:bookmarkEnd w:id="1386"/>
      <w:bookmarkEnd w:id="1387"/>
      <w:bookmarkEnd w:id="1388"/>
    </w:p>
    <w:p w14:paraId="63B2AE6A" w14:textId="77777777" w:rsidR="00AE5AC2" w:rsidRPr="005410BD" w:rsidRDefault="00AE5AC2" w:rsidP="00AE5AC2">
      <w:pPr>
        <w:pStyle w:val="TH"/>
        <w:keepNext w:val="0"/>
        <w:keepLines w:val="0"/>
        <w:widowControl w:val="0"/>
      </w:pPr>
      <w:r w:rsidRPr="005410BD">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1389">
          <w:tblGrid>
            <w:gridCol w:w="534"/>
            <w:gridCol w:w="3968"/>
            <w:gridCol w:w="708"/>
            <w:gridCol w:w="2978"/>
            <w:gridCol w:w="565"/>
            <w:gridCol w:w="850"/>
          </w:tblGrid>
        </w:tblGridChange>
      </w:tblGrid>
      <w:tr w:rsidR="00AE5AC2" w:rsidRPr="005410BD" w14:paraId="49329836" w14:textId="77777777" w:rsidTr="00004E02">
        <w:trPr>
          <w:tblHeader/>
        </w:trPr>
        <w:tc>
          <w:tcPr>
            <w:tcW w:w="534" w:type="dxa"/>
            <w:tcBorders>
              <w:bottom w:val="nil"/>
            </w:tcBorders>
            <w:shd w:val="clear" w:color="auto" w:fill="auto"/>
          </w:tcPr>
          <w:p w14:paraId="58DA0DD8" w14:textId="77777777" w:rsidR="00AE5AC2" w:rsidRPr="005410BD" w:rsidRDefault="00AE5AC2" w:rsidP="00004E02">
            <w:pPr>
              <w:pStyle w:val="TAH"/>
              <w:keepNext w:val="0"/>
              <w:keepLines w:val="0"/>
              <w:widowControl w:val="0"/>
            </w:pPr>
          </w:p>
        </w:tc>
        <w:tc>
          <w:tcPr>
            <w:tcW w:w="3968" w:type="dxa"/>
            <w:tcBorders>
              <w:bottom w:val="nil"/>
            </w:tcBorders>
            <w:shd w:val="clear" w:color="auto" w:fill="auto"/>
          </w:tcPr>
          <w:p w14:paraId="4052028B" w14:textId="77777777" w:rsidR="00AE5AC2" w:rsidRPr="005410BD" w:rsidRDefault="00AE5AC2" w:rsidP="00004E02">
            <w:pPr>
              <w:pStyle w:val="TAH"/>
              <w:keepNext w:val="0"/>
              <w:keepLines w:val="0"/>
              <w:widowControl w:val="0"/>
            </w:pPr>
            <w:r w:rsidRPr="005410BD">
              <w:t>Procedure</w:t>
            </w:r>
          </w:p>
        </w:tc>
        <w:tc>
          <w:tcPr>
            <w:tcW w:w="3686" w:type="dxa"/>
            <w:gridSpan w:val="2"/>
            <w:shd w:val="clear" w:color="auto" w:fill="auto"/>
          </w:tcPr>
          <w:p w14:paraId="253857A1" w14:textId="77777777" w:rsidR="00AE5AC2" w:rsidRPr="005410BD" w:rsidRDefault="00AE5AC2" w:rsidP="00004E02">
            <w:pPr>
              <w:pStyle w:val="TAH"/>
              <w:keepNext w:val="0"/>
              <w:keepLines w:val="0"/>
              <w:widowControl w:val="0"/>
            </w:pPr>
            <w:r w:rsidRPr="005410BD">
              <w:t>Message Sequence</w:t>
            </w:r>
          </w:p>
        </w:tc>
        <w:tc>
          <w:tcPr>
            <w:tcW w:w="565" w:type="dxa"/>
            <w:tcBorders>
              <w:bottom w:val="nil"/>
            </w:tcBorders>
            <w:shd w:val="clear" w:color="auto" w:fill="auto"/>
          </w:tcPr>
          <w:p w14:paraId="7D8679C0" w14:textId="77777777" w:rsidR="00AE5AC2" w:rsidRPr="005410BD" w:rsidRDefault="00AE5AC2" w:rsidP="00004E02">
            <w:pPr>
              <w:pStyle w:val="TAH"/>
              <w:keepNext w:val="0"/>
              <w:keepLines w:val="0"/>
              <w:widowControl w:val="0"/>
            </w:pPr>
            <w:r w:rsidRPr="005410BD">
              <w:t>TP</w:t>
            </w:r>
          </w:p>
        </w:tc>
        <w:tc>
          <w:tcPr>
            <w:tcW w:w="850" w:type="dxa"/>
            <w:tcBorders>
              <w:bottom w:val="nil"/>
            </w:tcBorders>
            <w:shd w:val="clear" w:color="auto" w:fill="auto"/>
          </w:tcPr>
          <w:p w14:paraId="2AF9B8C8" w14:textId="77777777" w:rsidR="00AE5AC2" w:rsidRPr="005410BD" w:rsidRDefault="00AE5AC2" w:rsidP="00004E02">
            <w:pPr>
              <w:pStyle w:val="TAH"/>
              <w:keepNext w:val="0"/>
              <w:keepLines w:val="0"/>
              <w:widowControl w:val="0"/>
            </w:pPr>
            <w:r w:rsidRPr="005410BD">
              <w:t>Verdict</w:t>
            </w:r>
          </w:p>
        </w:tc>
      </w:tr>
      <w:tr w:rsidR="00AE5AC2" w:rsidRPr="005410BD" w14:paraId="094A4968" w14:textId="77777777" w:rsidTr="00004E02">
        <w:trPr>
          <w:tblHeader/>
        </w:trPr>
        <w:tc>
          <w:tcPr>
            <w:tcW w:w="534" w:type="dxa"/>
            <w:tcBorders>
              <w:top w:val="nil"/>
            </w:tcBorders>
            <w:shd w:val="clear" w:color="auto" w:fill="auto"/>
          </w:tcPr>
          <w:p w14:paraId="35063B5D" w14:textId="77777777" w:rsidR="00AE5AC2" w:rsidRPr="005410BD" w:rsidRDefault="00AE5AC2" w:rsidP="00004E02">
            <w:pPr>
              <w:pStyle w:val="TAH"/>
              <w:keepNext w:val="0"/>
              <w:keepLines w:val="0"/>
              <w:widowControl w:val="0"/>
            </w:pPr>
          </w:p>
        </w:tc>
        <w:tc>
          <w:tcPr>
            <w:tcW w:w="3968" w:type="dxa"/>
            <w:tcBorders>
              <w:top w:val="nil"/>
            </w:tcBorders>
            <w:shd w:val="clear" w:color="auto" w:fill="auto"/>
          </w:tcPr>
          <w:p w14:paraId="4B204044" w14:textId="77777777" w:rsidR="00AE5AC2" w:rsidRPr="005410BD" w:rsidRDefault="00AE5AC2" w:rsidP="00004E02">
            <w:pPr>
              <w:pStyle w:val="TAH"/>
              <w:keepNext w:val="0"/>
              <w:keepLines w:val="0"/>
              <w:widowControl w:val="0"/>
            </w:pPr>
          </w:p>
        </w:tc>
        <w:tc>
          <w:tcPr>
            <w:tcW w:w="708" w:type="dxa"/>
            <w:shd w:val="clear" w:color="auto" w:fill="auto"/>
          </w:tcPr>
          <w:p w14:paraId="2F4E569B" w14:textId="77777777" w:rsidR="00AE5AC2" w:rsidRPr="005410BD" w:rsidRDefault="00AE5AC2" w:rsidP="00004E02">
            <w:pPr>
              <w:pStyle w:val="TAH"/>
              <w:keepNext w:val="0"/>
              <w:keepLines w:val="0"/>
              <w:widowControl w:val="0"/>
            </w:pPr>
            <w:r w:rsidRPr="005410BD">
              <w:t>U - S</w:t>
            </w:r>
          </w:p>
        </w:tc>
        <w:tc>
          <w:tcPr>
            <w:tcW w:w="2978" w:type="dxa"/>
            <w:shd w:val="clear" w:color="auto" w:fill="auto"/>
          </w:tcPr>
          <w:p w14:paraId="6B5D5358" w14:textId="77777777" w:rsidR="00AE5AC2" w:rsidRPr="005410BD" w:rsidRDefault="00AE5AC2" w:rsidP="00004E02">
            <w:pPr>
              <w:pStyle w:val="TAH"/>
              <w:keepNext w:val="0"/>
              <w:keepLines w:val="0"/>
              <w:widowControl w:val="0"/>
            </w:pPr>
            <w:r w:rsidRPr="005410BD">
              <w:t>Message</w:t>
            </w:r>
          </w:p>
        </w:tc>
        <w:tc>
          <w:tcPr>
            <w:tcW w:w="565" w:type="dxa"/>
            <w:tcBorders>
              <w:top w:val="nil"/>
            </w:tcBorders>
            <w:shd w:val="clear" w:color="auto" w:fill="auto"/>
          </w:tcPr>
          <w:p w14:paraId="76534B68" w14:textId="77777777" w:rsidR="00AE5AC2" w:rsidRPr="005410BD" w:rsidRDefault="00AE5AC2" w:rsidP="00004E02">
            <w:pPr>
              <w:pStyle w:val="TAH"/>
              <w:keepNext w:val="0"/>
              <w:keepLines w:val="0"/>
              <w:widowControl w:val="0"/>
            </w:pPr>
          </w:p>
        </w:tc>
        <w:tc>
          <w:tcPr>
            <w:tcW w:w="850" w:type="dxa"/>
            <w:tcBorders>
              <w:top w:val="nil"/>
            </w:tcBorders>
            <w:shd w:val="clear" w:color="auto" w:fill="auto"/>
          </w:tcPr>
          <w:p w14:paraId="7480B91B" w14:textId="77777777" w:rsidR="00AE5AC2" w:rsidRPr="005410BD" w:rsidRDefault="00AE5AC2" w:rsidP="00004E02">
            <w:pPr>
              <w:pStyle w:val="TAH"/>
              <w:keepNext w:val="0"/>
              <w:keepLines w:val="0"/>
              <w:widowControl w:val="0"/>
            </w:pPr>
          </w:p>
        </w:tc>
      </w:tr>
      <w:tr w:rsidR="00AE5AC2" w:rsidRPr="005410BD" w14:paraId="4A39ABDF" w14:textId="77777777" w:rsidTr="00004E02">
        <w:tc>
          <w:tcPr>
            <w:tcW w:w="534" w:type="dxa"/>
            <w:shd w:val="clear" w:color="auto" w:fill="auto"/>
          </w:tcPr>
          <w:p w14:paraId="01EED35B" w14:textId="77777777" w:rsidR="00AE5AC2" w:rsidRPr="005410BD" w:rsidRDefault="00AE5AC2" w:rsidP="00004E02">
            <w:pPr>
              <w:pStyle w:val="TAC"/>
              <w:keepNext w:val="0"/>
              <w:keepLines w:val="0"/>
              <w:widowControl w:val="0"/>
            </w:pPr>
            <w:r w:rsidRPr="005410BD">
              <w:t>1</w:t>
            </w:r>
          </w:p>
        </w:tc>
        <w:tc>
          <w:tcPr>
            <w:tcW w:w="3968" w:type="dxa"/>
            <w:shd w:val="clear" w:color="auto" w:fill="auto"/>
          </w:tcPr>
          <w:p w14:paraId="422F02DB" w14:textId="151F6AED" w:rsidR="00AE5AC2" w:rsidRPr="005410BD" w:rsidRDefault="00AE5AC2" w:rsidP="00004E02">
            <w:pPr>
              <w:pStyle w:val="TAL"/>
              <w:keepNext w:val="0"/>
              <w:keepLines w:val="0"/>
              <w:widowControl w:val="0"/>
            </w:pPr>
            <w:r w:rsidRPr="005410BD">
              <w:t xml:space="preserve">Make the UE (MCVideo User) request the </w:t>
            </w:r>
            <w:r w:rsidRPr="005410BD">
              <w:lastRenderedPageBreak/>
              <w:t>establishment of a</w:t>
            </w:r>
            <w:ins w:id="1390" w:author="MCC160" w:date="2022-03-14T11:12:00Z">
              <w:r w:rsidR="009D730C" w:rsidRPr="005410BD">
                <w:t>n</w:t>
              </w:r>
            </w:ins>
            <w:r w:rsidRPr="005410BD">
              <w:t xml:space="preserve"> MCVideo private call, on-demand Automatic Commencement Mode, no force of automatic commencement, without Transmission Control.</w:t>
            </w:r>
          </w:p>
          <w:p w14:paraId="208D5944" w14:textId="77777777" w:rsidR="00AE5AC2" w:rsidRPr="005410BD" w:rsidRDefault="00AE5AC2" w:rsidP="00004E02">
            <w:pPr>
              <w:pStyle w:val="TAL"/>
              <w:keepNext w:val="0"/>
              <w:keepLines w:val="0"/>
              <w:widowControl w:val="0"/>
            </w:pPr>
            <w:r w:rsidRPr="005410BD">
              <w:t>(NOTE 1)</w:t>
            </w:r>
          </w:p>
        </w:tc>
        <w:tc>
          <w:tcPr>
            <w:tcW w:w="708" w:type="dxa"/>
            <w:shd w:val="clear" w:color="auto" w:fill="auto"/>
          </w:tcPr>
          <w:p w14:paraId="69A637AE" w14:textId="77777777" w:rsidR="00AE5AC2" w:rsidRPr="005410BD" w:rsidRDefault="00AE5AC2" w:rsidP="00004E02">
            <w:pPr>
              <w:pStyle w:val="TAC"/>
              <w:keepNext w:val="0"/>
              <w:keepLines w:val="0"/>
              <w:widowControl w:val="0"/>
            </w:pPr>
            <w:r w:rsidRPr="005410BD">
              <w:lastRenderedPageBreak/>
              <w:t>-</w:t>
            </w:r>
          </w:p>
        </w:tc>
        <w:tc>
          <w:tcPr>
            <w:tcW w:w="2978" w:type="dxa"/>
            <w:shd w:val="clear" w:color="auto" w:fill="auto"/>
          </w:tcPr>
          <w:p w14:paraId="28B2EDF9"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7360222D" w14:textId="77777777" w:rsidR="00AE5AC2" w:rsidRPr="005410BD" w:rsidRDefault="00AE5AC2" w:rsidP="00004E02">
            <w:pPr>
              <w:pStyle w:val="TAC"/>
              <w:keepNext w:val="0"/>
              <w:keepLines w:val="0"/>
              <w:widowControl w:val="0"/>
            </w:pPr>
            <w:r w:rsidRPr="005410BD">
              <w:t>-</w:t>
            </w:r>
          </w:p>
        </w:tc>
        <w:tc>
          <w:tcPr>
            <w:tcW w:w="850" w:type="dxa"/>
            <w:shd w:val="clear" w:color="auto" w:fill="auto"/>
          </w:tcPr>
          <w:p w14:paraId="4A0C0571" w14:textId="77777777" w:rsidR="00AE5AC2" w:rsidRPr="005410BD" w:rsidRDefault="00AE5AC2" w:rsidP="00004E02">
            <w:pPr>
              <w:pStyle w:val="TAC"/>
              <w:keepNext w:val="0"/>
              <w:keepLines w:val="0"/>
              <w:widowControl w:val="0"/>
            </w:pPr>
            <w:r w:rsidRPr="005410BD">
              <w:t>-</w:t>
            </w:r>
          </w:p>
        </w:tc>
      </w:tr>
      <w:tr w:rsidR="00AE5AC2" w:rsidRPr="005410BD" w:rsidDel="00761A6E" w14:paraId="0BD946A8" w14:textId="150E9606" w:rsidTr="00004E02">
        <w:trPr>
          <w:del w:id="1391" w:author="MCC160" w:date="2022-03-15T13:55:00Z"/>
        </w:trPr>
        <w:tc>
          <w:tcPr>
            <w:tcW w:w="534" w:type="dxa"/>
            <w:shd w:val="clear" w:color="auto" w:fill="auto"/>
          </w:tcPr>
          <w:p w14:paraId="21837277" w14:textId="6CA5B1EE" w:rsidR="00AE5AC2" w:rsidRPr="005410BD" w:rsidDel="00761A6E" w:rsidRDefault="00AE5AC2" w:rsidP="00004E02">
            <w:pPr>
              <w:pStyle w:val="TAC"/>
              <w:keepNext w:val="0"/>
              <w:keepLines w:val="0"/>
              <w:widowControl w:val="0"/>
              <w:rPr>
                <w:del w:id="1392" w:author="MCC160" w:date="2022-03-15T13:55:00Z"/>
              </w:rPr>
            </w:pPr>
            <w:del w:id="1393" w:author="MCC160" w:date="2022-03-15T13:55:00Z">
              <w:r w:rsidRPr="005410BD" w:rsidDel="00761A6E">
                <w:delText>-</w:delText>
              </w:r>
            </w:del>
          </w:p>
        </w:tc>
        <w:tc>
          <w:tcPr>
            <w:tcW w:w="3968" w:type="dxa"/>
            <w:shd w:val="clear" w:color="auto" w:fill="auto"/>
          </w:tcPr>
          <w:p w14:paraId="4ACAFAA6" w14:textId="780CA2DA" w:rsidR="00AE5AC2" w:rsidRPr="005410BD" w:rsidDel="00761A6E" w:rsidRDefault="00AE5AC2" w:rsidP="00004E02">
            <w:pPr>
              <w:pStyle w:val="TAL"/>
              <w:keepNext w:val="0"/>
              <w:keepLines w:val="0"/>
              <w:widowControl w:val="0"/>
              <w:rPr>
                <w:del w:id="1394" w:author="MCC160" w:date="2022-03-15T13:55:00Z"/>
              </w:rPr>
            </w:pPr>
            <w:del w:id="1395" w:author="MCC160" w:date="2022-03-15T13:55:00Z">
              <w:r w:rsidRPr="005410BD" w:rsidDel="00761A6E">
                <w:delText>EXCEPTION: The E-UTRA/EPC actions that are related to the MCVIDEO call establishment are described in TS 36.579-1 [2], subclause 5.4.3A 'Generic Test Procedure for MCVideo CO communication in E-UTRA'.. The test sequence below shows only the MCVideo relevant messages exchanged.</w:delText>
              </w:r>
            </w:del>
          </w:p>
        </w:tc>
        <w:tc>
          <w:tcPr>
            <w:tcW w:w="708" w:type="dxa"/>
            <w:shd w:val="clear" w:color="auto" w:fill="auto"/>
          </w:tcPr>
          <w:p w14:paraId="67FE8DB7" w14:textId="31DA56FF" w:rsidR="00AE5AC2" w:rsidRPr="005410BD" w:rsidDel="00761A6E" w:rsidRDefault="00AE5AC2" w:rsidP="00004E02">
            <w:pPr>
              <w:pStyle w:val="TAC"/>
              <w:keepNext w:val="0"/>
              <w:keepLines w:val="0"/>
              <w:widowControl w:val="0"/>
              <w:rPr>
                <w:del w:id="1396" w:author="MCC160" w:date="2022-03-15T13:55:00Z"/>
              </w:rPr>
            </w:pPr>
            <w:del w:id="1397" w:author="MCC160" w:date="2022-03-15T13:55:00Z">
              <w:r w:rsidRPr="005410BD" w:rsidDel="00761A6E">
                <w:delText>-</w:delText>
              </w:r>
            </w:del>
          </w:p>
        </w:tc>
        <w:tc>
          <w:tcPr>
            <w:tcW w:w="2978" w:type="dxa"/>
            <w:shd w:val="clear" w:color="auto" w:fill="auto"/>
          </w:tcPr>
          <w:p w14:paraId="2B8F9666" w14:textId="113F4CC3" w:rsidR="00AE5AC2" w:rsidRPr="005410BD" w:rsidDel="00761A6E" w:rsidRDefault="00AE5AC2" w:rsidP="00004E02">
            <w:pPr>
              <w:pStyle w:val="TAL"/>
              <w:keepNext w:val="0"/>
              <w:keepLines w:val="0"/>
              <w:widowControl w:val="0"/>
              <w:rPr>
                <w:del w:id="1398" w:author="MCC160" w:date="2022-03-15T13:55:00Z"/>
              </w:rPr>
            </w:pPr>
            <w:del w:id="1399" w:author="MCC160" w:date="2022-03-15T13:55:00Z">
              <w:r w:rsidRPr="005410BD" w:rsidDel="00761A6E">
                <w:delText>-</w:delText>
              </w:r>
            </w:del>
          </w:p>
        </w:tc>
        <w:tc>
          <w:tcPr>
            <w:tcW w:w="565" w:type="dxa"/>
            <w:shd w:val="clear" w:color="auto" w:fill="auto"/>
          </w:tcPr>
          <w:p w14:paraId="3E8996A1" w14:textId="2DE7E90E" w:rsidR="00AE5AC2" w:rsidRPr="005410BD" w:rsidDel="00761A6E" w:rsidRDefault="00AE5AC2" w:rsidP="00004E02">
            <w:pPr>
              <w:pStyle w:val="TAC"/>
              <w:keepNext w:val="0"/>
              <w:keepLines w:val="0"/>
              <w:widowControl w:val="0"/>
              <w:rPr>
                <w:del w:id="1400" w:author="MCC160" w:date="2022-03-15T13:55:00Z"/>
              </w:rPr>
            </w:pPr>
            <w:del w:id="1401" w:author="MCC160" w:date="2022-03-15T13:55:00Z">
              <w:r w:rsidRPr="005410BD" w:rsidDel="00761A6E">
                <w:delText>-</w:delText>
              </w:r>
            </w:del>
          </w:p>
        </w:tc>
        <w:tc>
          <w:tcPr>
            <w:tcW w:w="850" w:type="dxa"/>
            <w:shd w:val="clear" w:color="auto" w:fill="auto"/>
          </w:tcPr>
          <w:p w14:paraId="3F647495" w14:textId="3CD6BC9D" w:rsidR="00AE5AC2" w:rsidRPr="005410BD" w:rsidDel="00761A6E" w:rsidRDefault="00AE5AC2" w:rsidP="00004E02">
            <w:pPr>
              <w:pStyle w:val="TAC"/>
              <w:keepNext w:val="0"/>
              <w:keepLines w:val="0"/>
              <w:widowControl w:val="0"/>
              <w:rPr>
                <w:del w:id="1402" w:author="MCC160" w:date="2022-03-15T13:55:00Z"/>
              </w:rPr>
            </w:pPr>
            <w:del w:id="1403" w:author="MCC160" w:date="2022-03-15T13:55:00Z">
              <w:r w:rsidRPr="005410BD" w:rsidDel="00761A6E">
                <w:delText>-</w:delText>
              </w:r>
            </w:del>
          </w:p>
        </w:tc>
      </w:tr>
      <w:tr w:rsidR="00761A6E" w:rsidRPr="005410BD" w14:paraId="50D06F5C" w14:textId="77777777" w:rsidTr="00004E02">
        <w:tc>
          <w:tcPr>
            <w:tcW w:w="534" w:type="dxa"/>
            <w:shd w:val="clear" w:color="auto" w:fill="auto"/>
          </w:tcPr>
          <w:p w14:paraId="29785C4C" w14:textId="77777777" w:rsidR="00761A6E" w:rsidRPr="005410BD" w:rsidRDefault="00761A6E" w:rsidP="00761A6E">
            <w:pPr>
              <w:pStyle w:val="TAC"/>
              <w:keepNext w:val="0"/>
              <w:keepLines w:val="0"/>
              <w:widowControl w:val="0"/>
            </w:pPr>
            <w:r w:rsidRPr="005410BD">
              <w:t>2</w:t>
            </w:r>
          </w:p>
        </w:tc>
        <w:tc>
          <w:tcPr>
            <w:tcW w:w="3968" w:type="dxa"/>
            <w:shd w:val="clear" w:color="auto" w:fill="auto"/>
          </w:tcPr>
          <w:p w14:paraId="09798B1B" w14:textId="73F82ACD" w:rsidR="00761A6E" w:rsidRPr="005410BD" w:rsidRDefault="00761A6E" w:rsidP="00761A6E">
            <w:pPr>
              <w:pStyle w:val="TAL"/>
              <w:keepNext w:val="0"/>
              <w:keepLines w:val="0"/>
              <w:widowControl w:val="0"/>
            </w:pPr>
            <w:r w:rsidRPr="005410BD">
              <w:t xml:space="preserve">Check: Does the UE (MCVideo client) </w:t>
            </w:r>
            <w:ins w:id="1404" w:author="MCC160" w:date="2022-03-15T13:56:00Z">
              <w:r w:rsidRPr="005410BD">
                <w:rPr>
                  <w:rFonts w:eastAsia="Calibri"/>
                </w:rPr>
                <w:t>correctly perform test procedure '</w:t>
              </w:r>
              <w:r w:rsidRPr="005410BD">
                <w:t>MCVideo CO session establishment/modification without provisional responses other than 100 Trying'</w:t>
              </w:r>
              <w:r w:rsidRPr="005410BD">
                <w:rPr>
                  <w:rFonts w:eastAsia="Calibri"/>
                </w:rPr>
                <w:t xml:space="preserve"> </w:t>
              </w:r>
              <w:r w:rsidRPr="005410BD">
                <w:rPr>
                  <w:rFonts w:eastAsia="Calibri"/>
                  <w:lang w:eastAsia="ko-KR"/>
                </w:rPr>
                <w:t xml:space="preserve">according to option </w:t>
              </w:r>
            </w:ins>
            <w:ins w:id="1405" w:author="MCC160" w:date="2022-03-15T13:57:00Z">
              <w:r w:rsidRPr="005410BD">
                <w:rPr>
                  <w:rFonts w:eastAsia="Calibri"/>
                  <w:lang w:eastAsia="ko-KR"/>
                </w:rPr>
                <w:t>a</w:t>
              </w:r>
            </w:ins>
            <w:ins w:id="1406" w:author="MCC160" w:date="2022-03-15T13:56:00Z">
              <w:r w:rsidRPr="005410BD">
                <w:rPr>
                  <w:rFonts w:eastAsia="Calibri"/>
                  <w:lang w:eastAsia="ko-KR"/>
                </w:rPr>
                <w:t xml:space="preserve"> of NOTE 1 </w:t>
              </w:r>
              <w:r w:rsidRPr="005410BD">
                <w:rPr>
                  <w:rFonts w:eastAsia="Calibri"/>
                </w:rPr>
                <w:t>as described in TS 36.579-1 [2] Table 5.3B.1.3-1</w:t>
              </w:r>
            </w:ins>
            <w:del w:id="1407" w:author="MCC160" w:date="2022-03-15T13:56:00Z">
              <w:r w:rsidRPr="005410BD" w:rsidDel="00761A6E">
                <w:delText>send an initial SIP INVITE message requesting the</w:delText>
              </w:r>
            </w:del>
            <w:r w:rsidRPr="005410BD">
              <w:t xml:space="preserve"> </w:t>
            </w:r>
            <w:ins w:id="1408" w:author="MCC160" w:date="2022-03-15T13:56:00Z">
              <w:r w:rsidRPr="005410BD">
                <w:t xml:space="preserve">to </w:t>
              </w:r>
            </w:ins>
            <w:r w:rsidRPr="005410BD">
              <w:t>establish</w:t>
            </w:r>
            <w:del w:id="1409" w:author="MCC160" w:date="2022-03-15T13:56:00Z">
              <w:r w:rsidRPr="005410BD" w:rsidDel="00761A6E">
                <w:delText xml:space="preserve">ment of </w:delText>
              </w:r>
            </w:del>
            <w:ins w:id="1410" w:author="MCC160" w:date="2022-03-15T13:56:00Z">
              <w:r w:rsidRPr="005410BD">
                <w:t xml:space="preserve"> </w:t>
              </w:r>
            </w:ins>
            <w:r w:rsidRPr="005410BD">
              <w:t>an MCVideo private call, on-demand Automatic Commencement Mode, no force of automatic commencement, without Transmission Control?</w:t>
            </w:r>
          </w:p>
        </w:tc>
        <w:tc>
          <w:tcPr>
            <w:tcW w:w="708" w:type="dxa"/>
            <w:shd w:val="clear" w:color="auto" w:fill="auto"/>
          </w:tcPr>
          <w:p w14:paraId="16DA46D4" w14:textId="0740B407" w:rsidR="00761A6E" w:rsidRPr="005410BD" w:rsidRDefault="00761A6E" w:rsidP="00761A6E">
            <w:pPr>
              <w:pStyle w:val="TAC"/>
              <w:keepNext w:val="0"/>
              <w:keepLines w:val="0"/>
              <w:widowControl w:val="0"/>
            </w:pPr>
            <w:ins w:id="1411" w:author="MCC160" w:date="2022-03-15T13:57:00Z">
              <w:r w:rsidRPr="005410BD">
                <w:t>-</w:t>
              </w:r>
            </w:ins>
            <w:del w:id="1412" w:author="MCC160" w:date="2022-03-15T13:57:00Z">
              <w:r w:rsidRPr="005410BD" w:rsidDel="00E225E6">
                <w:delText>--&gt;</w:delText>
              </w:r>
            </w:del>
          </w:p>
        </w:tc>
        <w:tc>
          <w:tcPr>
            <w:tcW w:w="2978" w:type="dxa"/>
            <w:shd w:val="clear" w:color="auto" w:fill="auto"/>
          </w:tcPr>
          <w:p w14:paraId="4EDBF973" w14:textId="39DC40E8" w:rsidR="00761A6E" w:rsidRPr="005410BD" w:rsidRDefault="00761A6E" w:rsidP="00761A6E">
            <w:pPr>
              <w:pStyle w:val="TAL"/>
              <w:keepNext w:val="0"/>
              <w:keepLines w:val="0"/>
              <w:widowControl w:val="0"/>
            </w:pPr>
            <w:ins w:id="1413" w:author="MCC160" w:date="2022-03-15T13:57:00Z">
              <w:r w:rsidRPr="005410BD">
                <w:t>-</w:t>
              </w:r>
            </w:ins>
            <w:del w:id="1414" w:author="MCC160" w:date="2022-03-15T13:57:00Z">
              <w:r w:rsidRPr="005410BD" w:rsidDel="00E225E6">
                <w:delText>SIP INVITE</w:delText>
              </w:r>
            </w:del>
          </w:p>
        </w:tc>
        <w:tc>
          <w:tcPr>
            <w:tcW w:w="565" w:type="dxa"/>
            <w:shd w:val="clear" w:color="auto" w:fill="auto"/>
          </w:tcPr>
          <w:p w14:paraId="67FD80B9" w14:textId="77777777" w:rsidR="00761A6E" w:rsidRPr="005410BD" w:rsidRDefault="00761A6E" w:rsidP="00761A6E">
            <w:pPr>
              <w:pStyle w:val="TAC"/>
              <w:keepNext w:val="0"/>
              <w:keepLines w:val="0"/>
              <w:widowControl w:val="0"/>
            </w:pPr>
            <w:r w:rsidRPr="005410BD">
              <w:t>1</w:t>
            </w:r>
          </w:p>
        </w:tc>
        <w:tc>
          <w:tcPr>
            <w:tcW w:w="850" w:type="dxa"/>
            <w:shd w:val="clear" w:color="auto" w:fill="auto"/>
          </w:tcPr>
          <w:p w14:paraId="03403225" w14:textId="77777777" w:rsidR="00761A6E" w:rsidRPr="005410BD" w:rsidRDefault="00761A6E" w:rsidP="00761A6E">
            <w:pPr>
              <w:pStyle w:val="TAC"/>
              <w:keepNext w:val="0"/>
              <w:keepLines w:val="0"/>
              <w:widowControl w:val="0"/>
            </w:pPr>
            <w:r w:rsidRPr="005410BD">
              <w:t>P</w:t>
            </w:r>
          </w:p>
        </w:tc>
      </w:tr>
      <w:tr w:rsidR="00761A6E" w:rsidRPr="005410BD" w14:paraId="6DCFA17F" w14:textId="77777777" w:rsidTr="00004E02">
        <w:tc>
          <w:tcPr>
            <w:tcW w:w="534" w:type="dxa"/>
            <w:shd w:val="clear" w:color="auto" w:fill="auto"/>
          </w:tcPr>
          <w:p w14:paraId="674D05EC" w14:textId="3E222818" w:rsidR="00761A6E" w:rsidRPr="005410BD" w:rsidRDefault="00761A6E" w:rsidP="00761A6E">
            <w:pPr>
              <w:pStyle w:val="TAC"/>
              <w:keepNext w:val="0"/>
              <w:keepLines w:val="0"/>
              <w:widowControl w:val="0"/>
            </w:pPr>
            <w:r w:rsidRPr="005410BD">
              <w:t>3</w:t>
            </w:r>
            <w:ins w:id="1415" w:author="MCC160" w:date="2022-03-15T13:57:00Z">
              <w:r w:rsidRPr="005410BD">
                <w:t>-5</w:t>
              </w:r>
            </w:ins>
          </w:p>
        </w:tc>
        <w:tc>
          <w:tcPr>
            <w:tcW w:w="3968" w:type="dxa"/>
            <w:shd w:val="clear" w:color="auto" w:fill="auto"/>
          </w:tcPr>
          <w:p w14:paraId="10E915FD" w14:textId="5C779CE5" w:rsidR="00761A6E" w:rsidRPr="005410BD" w:rsidRDefault="00761A6E" w:rsidP="00761A6E">
            <w:pPr>
              <w:pStyle w:val="TAL"/>
              <w:keepNext w:val="0"/>
              <w:keepLines w:val="0"/>
              <w:widowControl w:val="0"/>
            </w:pPr>
            <w:del w:id="1416" w:author="MCC160" w:date="2022-03-15T13:57:00Z">
              <w:r w:rsidRPr="005410BD" w:rsidDel="00761A6E">
                <w:delText>The SS (MCVideo Server) sends a SIP 100 (Trying) message</w:delText>
              </w:r>
            </w:del>
            <w:ins w:id="1417" w:author="MCC160" w:date="2022-03-15T13:57:00Z">
              <w:r w:rsidRPr="005410BD">
                <w:t>Void</w:t>
              </w:r>
            </w:ins>
          </w:p>
        </w:tc>
        <w:tc>
          <w:tcPr>
            <w:tcW w:w="708" w:type="dxa"/>
            <w:shd w:val="clear" w:color="auto" w:fill="auto"/>
          </w:tcPr>
          <w:p w14:paraId="58FD49EC" w14:textId="54A16CB6" w:rsidR="00761A6E" w:rsidRPr="005410BD" w:rsidRDefault="00761A6E" w:rsidP="00761A6E">
            <w:pPr>
              <w:pStyle w:val="TAC"/>
              <w:keepNext w:val="0"/>
              <w:keepLines w:val="0"/>
              <w:widowControl w:val="0"/>
            </w:pPr>
            <w:ins w:id="1418" w:author="MCC160" w:date="2022-03-15T13:57:00Z">
              <w:r w:rsidRPr="005410BD">
                <w:t>-</w:t>
              </w:r>
            </w:ins>
            <w:del w:id="1419" w:author="MCC160" w:date="2022-03-15T13:57:00Z">
              <w:r w:rsidRPr="005410BD" w:rsidDel="00E225E6">
                <w:delText>&lt;--</w:delText>
              </w:r>
            </w:del>
          </w:p>
        </w:tc>
        <w:tc>
          <w:tcPr>
            <w:tcW w:w="2978" w:type="dxa"/>
            <w:shd w:val="clear" w:color="auto" w:fill="auto"/>
          </w:tcPr>
          <w:p w14:paraId="0809D9B9" w14:textId="21629178" w:rsidR="00761A6E" w:rsidRPr="005410BD" w:rsidRDefault="00761A6E" w:rsidP="00761A6E">
            <w:pPr>
              <w:pStyle w:val="TAL"/>
              <w:keepNext w:val="0"/>
              <w:keepLines w:val="0"/>
              <w:widowControl w:val="0"/>
            </w:pPr>
            <w:ins w:id="1420" w:author="MCC160" w:date="2022-03-15T13:57:00Z">
              <w:r w:rsidRPr="005410BD">
                <w:t>-</w:t>
              </w:r>
            </w:ins>
            <w:del w:id="1421" w:author="MCC160" w:date="2022-03-15T13:57:00Z">
              <w:r w:rsidRPr="005410BD" w:rsidDel="00E225E6">
                <w:delText>SIP 100 (Trying)</w:delText>
              </w:r>
            </w:del>
          </w:p>
        </w:tc>
        <w:tc>
          <w:tcPr>
            <w:tcW w:w="565" w:type="dxa"/>
            <w:shd w:val="clear" w:color="auto" w:fill="auto"/>
          </w:tcPr>
          <w:p w14:paraId="7CF252C3" w14:textId="77777777" w:rsidR="00761A6E" w:rsidRPr="005410BD" w:rsidRDefault="00761A6E" w:rsidP="00761A6E">
            <w:pPr>
              <w:pStyle w:val="TAC"/>
              <w:keepNext w:val="0"/>
              <w:keepLines w:val="0"/>
              <w:widowControl w:val="0"/>
            </w:pPr>
            <w:r w:rsidRPr="005410BD">
              <w:t>-</w:t>
            </w:r>
          </w:p>
        </w:tc>
        <w:tc>
          <w:tcPr>
            <w:tcW w:w="850" w:type="dxa"/>
            <w:shd w:val="clear" w:color="auto" w:fill="auto"/>
          </w:tcPr>
          <w:p w14:paraId="775E0AC2" w14:textId="77777777" w:rsidR="00761A6E" w:rsidRPr="005410BD" w:rsidRDefault="00761A6E" w:rsidP="00761A6E">
            <w:pPr>
              <w:pStyle w:val="TAC"/>
              <w:keepNext w:val="0"/>
              <w:keepLines w:val="0"/>
              <w:widowControl w:val="0"/>
            </w:pPr>
            <w:r w:rsidRPr="005410BD">
              <w:t>-</w:t>
            </w:r>
          </w:p>
        </w:tc>
      </w:tr>
      <w:tr w:rsidR="00AE5AC2" w:rsidRPr="005410BD" w:rsidDel="00761A6E" w14:paraId="4BD03251" w14:textId="479957EF" w:rsidTr="00761A6E">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2" w:author="MCC160" w:date="2022-03-15T13:5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7"/>
          <w:del w:id="1423" w:author="MCC160" w:date="2022-03-15T13:57:00Z"/>
        </w:trPr>
        <w:tc>
          <w:tcPr>
            <w:tcW w:w="534" w:type="dxa"/>
            <w:shd w:val="clear" w:color="auto" w:fill="auto"/>
            <w:tcPrChange w:id="1424" w:author="MCC160" w:date="2022-03-15T13:57:00Z">
              <w:tcPr>
                <w:tcW w:w="534" w:type="dxa"/>
                <w:shd w:val="clear" w:color="auto" w:fill="auto"/>
              </w:tcPr>
            </w:tcPrChange>
          </w:tcPr>
          <w:p w14:paraId="51736A10" w14:textId="6735BE65" w:rsidR="00AE5AC2" w:rsidRPr="005410BD" w:rsidDel="00761A6E" w:rsidRDefault="00AE5AC2" w:rsidP="00004E02">
            <w:pPr>
              <w:pStyle w:val="TAC"/>
              <w:keepNext w:val="0"/>
              <w:keepLines w:val="0"/>
              <w:widowControl w:val="0"/>
              <w:rPr>
                <w:del w:id="1425" w:author="MCC160" w:date="2022-03-15T13:57:00Z"/>
              </w:rPr>
            </w:pPr>
            <w:del w:id="1426" w:author="MCC160" w:date="2022-03-15T13:57:00Z">
              <w:r w:rsidRPr="005410BD" w:rsidDel="00761A6E">
                <w:delText>4</w:delText>
              </w:r>
            </w:del>
          </w:p>
        </w:tc>
        <w:tc>
          <w:tcPr>
            <w:tcW w:w="3968" w:type="dxa"/>
            <w:shd w:val="clear" w:color="auto" w:fill="auto"/>
            <w:tcPrChange w:id="1427" w:author="MCC160" w:date="2022-03-15T13:57:00Z">
              <w:tcPr>
                <w:tcW w:w="3968" w:type="dxa"/>
                <w:shd w:val="clear" w:color="auto" w:fill="auto"/>
              </w:tcPr>
            </w:tcPrChange>
          </w:tcPr>
          <w:p w14:paraId="53B8DB6D" w14:textId="19A98DD7" w:rsidR="00AE5AC2" w:rsidRPr="005410BD" w:rsidDel="00761A6E" w:rsidRDefault="00AE5AC2" w:rsidP="00004E02">
            <w:pPr>
              <w:pStyle w:val="TAL"/>
              <w:keepNext w:val="0"/>
              <w:keepLines w:val="0"/>
              <w:widowControl w:val="0"/>
              <w:rPr>
                <w:del w:id="1428" w:author="MCC160" w:date="2022-03-15T13:57:00Z"/>
              </w:rPr>
            </w:pPr>
            <w:del w:id="1429" w:author="MCC160" w:date="2022-03-15T13:57:00Z">
              <w:r w:rsidRPr="005410BD" w:rsidDel="00761A6E">
                <w:delText>The SS responds with a SIP (OK).</w:delText>
              </w:r>
            </w:del>
          </w:p>
        </w:tc>
        <w:tc>
          <w:tcPr>
            <w:tcW w:w="708" w:type="dxa"/>
            <w:shd w:val="clear" w:color="auto" w:fill="auto"/>
            <w:tcPrChange w:id="1430" w:author="MCC160" w:date="2022-03-15T13:57:00Z">
              <w:tcPr>
                <w:tcW w:w="708" w:type="dxa"/>
                <w:shd w:val="clear" w:color="auto" w:fill="auto"/>
              </w:tcPr>
            </w:tcPrChange>
          </w:tcPr>
          <w:p w14:paraId="75C6C8D9" w14:textId="2E32BB69" w:rsidR="00AE5AC2" w:rsidRPr="005410BD" w:rsidDel="00761A6E" w:rsidRDefault="00AE5AC2" w:rsidP="00004E02">
            <w:pPr>
              <w:pStyle w:val="TAC"/>
              <w:keepNext w:val="0"/>
              <w:keepLines w:val="0"/>
              <w:widowControl w:val="0"/>
              <w:rPr>
                <w:del w:id="1431" w:author="MCC160" w:date="2022-03-15T13:57:00Z"/>
              </w:rPr>
            </w:pPr>
            <w:del w:id="1432" w:author="MCC160" w:date="2022-03-15T13:57:00Z">
              <w:r w:rsidRPr="005410BD" w:rsidDel="00761A6E">
                <w:delText>&lt;--</w:delText>
              </w:r>
            </w:del>
          </w:p>
        </w:tc>
        <w:tc>
          <w:tcPr>
            <w:tcW w:w="2978" w:type="dxa"/>
            <w:shd w:val="clear" w:color="auto" w:fill="auto"/>
            <w:tcPrChange w:id="1433" w:author="MCC160" w:date="2022-03-15T13:57:00Z">
              <w:tcPr>
                <w:tcW w:w="2978" w:type="dxa"/>
                <w:shd w:val="clear" w:color="auto" w:fill="auto"/>
              </w:tcPr>
            </w:tcPrChange>
          </w:tcPr>
          <w:p w14:paraId="66142E62" w14:textId="701DFA28" w:rsidR="00AE5AC2" w:rsidRPr="005410BD" w:rsidDel="00761A6E" w:rsidRDefault="00AE5AC2" w:rsidP="00004E02">
            <w:pPr>
              <w:pStyle w:val="TAL"/>
              <w:keepNext w:val="0"/>
              <w:keepLines w:val="0"/>
              <w:widowControl w:val="0"/>
              <w:rPr>
                <w:del w:id="1434" w:author="MCC160" w:date="2022-03-15T13:57:00Z"/>
              </w:rPr>
            </w:pPr>
            <w:del w:id="1435" w:author="MCC160" w:date="2022-03-15T13:57:00Z">
              <w:r w:rsidRPr="005410BD" w:rsidDel="00761A6E">
                <w:delText>SIP 200 (OK)</w:delText>
              </w:r>
            </w:del>
          </w:p>
        </w:tc>
        <w:tc>
          <w:tcPr>
            <w:tcW w:w="565" w:type="dxa"/>
            <w:shd w:val="clear" w:color="auto" w:fill="auto"/>
            <w:tcPrChange w:id="1436" w:author="MCC160" w:date="2022-03-15T13:57:00Z">
              <w:tcPr>
                <w:tcW w:w="565" w:type="dxa"/>
                <w:shd w:val="clear" w:color="auto" w:fill="auto"/>
              </w:tcPr>
            </w:tcPrChange>
          </w:tcPr>
          <w:p w14:paraId="2F4441B1" w14:textId="723A89E7" w:rsidR="00AE5AC2" w:rsidRPr="005410BD" w:rsidDel="00761A6E" w:rsidRDefault="00AE5AC2" w:rsidP="00004E02">
            <w:pPr>
              <w:pStyle w:val="TAC"/>
              <w:keepNext w:val="0"/>
              <w:keepLines w:val="0"/>
              <w:widowControl w:val="0"/>
              <w:rPr>
                <w:del w:id="1437" w:author="MCC160" w:date="2022-03-15T13:57:00Z"/>
              </w:rPr>
            </w:pPr>
            <w:del w:id="1438" w:author="MCC160" w:date="2022-03-15T13:57:00Z">
              <w:r w:rsidRPr="005410BD" w:rsidDel="00761A6E">
                <w:delText>-</w:delText>
              </w:r>
            </w:del>
          </w:p>
        </w:tc>
        <w:tc>
          <w:tcPr>
            <w:tcW w:w="850" w:type="dxa"/>
            <w:shd w:val="clear" w:color="auto" w:fill="auto"/>
            <w:tcPrChange w:id="1439" w:author="MCC160" w:date="2022-03-15T13:57:00Z">
              <w:tcPr>
                <w:tcW w:w="850" w:type="dxa"/>
                <w:shd w:val="clear" w:color="auto" w:fill="auto"/>
              </w:tcPr>
            </w:tcPrChange>
          </w:tcPr>
          <w:p w14:paraId="6898DFD7" w14:textId="29629FCE" w:rsidR="00AE5AC2" w:rsidRPr="005410BD" w:rsidDel="00761A6E" w:rsidRDefault="00AE5AC2" w:rsidP="00004E02">
            <w:pPr>
              <w:pStyle w:val="TAC"/>
              <w:keepNext w:val="0"/>
              <w:keepLines w:val="0"/>
              <w:widowControl w:val="0"/>
              <w:rPr>
                <w:del w:id="1440" w:author="MCC160" w:date="2022-03-15T13:57:00Z"/>
              </w:rPr>
            </w:pPr>
            <w:del w:id="1441" w:author="MCC160" w:date="2022-03-15T13:57:00Z">
              <w:r w:rsidRPr="005410BD" w:rsidDel="00761A6E">
                <w:delText>-</w:delText>
              </w:r>
            </w:del>
          </w:p>
        </w:tc>
      </w:tr>
      <w:tr w:rsidR="00AE5AC2" w:rsidRPr="005410BD" w:rsidDel="00761A6E" w14:paraId="73795D1C" w14:textId="767E221C" w:rsidTr="00004E02">
        <w:trPr>
          <w:del w:id="1442" w:author="MCC160" w:date="2022-03-15T13:57:00Z"/>
        </w:trPr>
        <w:tc>
          <w:tcPr>
            <w:tcW w:w="534" w:type="dxa"/>
            <w:shd w:val="clear" w:color="auto" w:fill="auto"/>
          </w:tcPr>
          <w:p w14:paraId="0D2726E5" w14:textId="0B8512DD" w:rsidR="00AE5AC2" w:rsidRPr="005410BD" w:rsidDel="00761A6E" w:rsidRDefault="00AE5AC2" w:rsidP="00004E02">
            <w:pPr>
              <w:pStyle w:val="TAC"/>
              <w:keepNext w:val="0"/>
              <w:keepLines w:val="0"/>
              <w:widowControl w:val="0"/>
              <w:rPr>
                <w:del w:id="1443" w:author="MCC160" w:date="2022-03-15T13:57:00Z"/>
              </w:rPr>
            </w:pPr>
            <w:del w:id="1444" w:author="MCC160" w:date="2022-03-15T13:57:00Z">
              <w:r w:rsidRPr="005410BD" w:rsidDel="00761A6E">
                <w:delText>5</w:delText>
              </w:r>
            </w:del>
          </w:p>
        </w:tc>
        <w:tc>
          <w:tcPr>
            <w:tcW w:w="3968" w:type="dxa"/>
            <w:shd w:val="clear" w:color="auto" w:fill="auto"/>
          </w:tcPr>
          <w:p w14:paraId="320BCE06" w14:textId="7FD396EC" w:rsidR="00AE5AC2" w:rsidRPr="005410BD" w:rsidDel="00761A6E" w:rsidRDefault="00AE5AC2" w:rsidP="00004E02">
            <w:pPr>
              <w:pStyle w:val="TAL"/>
              <w:keepNext w:val="0"/>
              <w:keepLines w:val="0"/>
              <w:widowControl w:val="0"/>
              <w:rPr>
                <w:del w:id="1445" w:author="MCC160" w:date="2022-03-15T13:57:00Z"/>
              </w:rPr>
            </w:pPr>
            <w:del w:id="1446" w:author="MCC160" w:date="2022-03-15T13:57:00Z">
              <w:r w:rsidRPr="005410BD" w:rsidDel="00761A6E">
                <w:delText>Check: Does the UE (MCVideo Client) send a SIP ACK in acknowledgement of the SIP 200 (OK) message?</w:delText>
              </w:r>
            </w:del>
          </w:p>
        </w:tc>
        <w:tc>
          <w:tcPr>
            <w:tcW w:w="708" w:type="dxa"/>
            <w:shd w:val="clear" w:color="auto" w:fill="auto"/>
          </w:tcPr>
          <w:p w14:paraId="09EB83D1" w14:textId="2583A28A" w:rsidR="00AE5AC2" w:rsidRPr="005410BD" w:rsidDel="00761A6E" w:rsidRDefault="00AE5AC2" w:rsidP="00004E02">
            <w:pPr>
              <w:pStyle w:val="TAC"/>
              <w:keepNext w:val="0"/>
              <w:keepLines w:val="0"/>
              <w:widowControl w:val="0"/>
              <w:rPr>
                <w:del w:id="1447" w:author="MCC160" w:date="2022-03-15T13:57:00Z"/>
              </w:rPr>
            </w:pPr>
            <w:del w:id="1448" w:author="MCC160" w:date="2022-03-15T13:57:00Z">
              <w:r w:rsidRPr="005410BD" w:rsidDel="00761A6E">
                <w:delText>--&gt;</w:delText>
              </w:r>
            </w:del>
          </w:p>
        </w:tc>
        <w:tc>
          <w:tcPr>
            <w:tcW w:w="2978" w:type="dxa"/>
            <w:shd w:val="clear" w:color="auto" w:fill="auto"/>
          </w:tcPr>
          <w:p w14:paraId="2B2C8EEB" w14:textId="7141A06B" w:rsidR="00AE5AC2" w:rsidRPr="005410BD" w:rsidDel="00761A6E" w:rsidRDefault="00AE5AC2" w:rsidP="00004E02">
            <w:pPr>
              <w:pStyle w:val="TAL"/>
              <w:keepNext w:val="0"/>
              <w:keepLines w:val="0"/>
              <w:widowControl w:val="0"/>
              <w:rPr>
                <w:del w:id="1449" w:author="MCC160" w:date="2022-03-15T13:57:00Z"/>
              </w:rPr>
            </w:pPr>
            <w:del w:id="1450" w:author="MCC160" w:date="2022-03-15T13:57:00Z">
              <w:r w:rsidRPr="005410BD" w:rsidDel="00761A6E">
                <w:delText>SIP ACK</w:delText>
              </w:r>
            </w:del>
          </w:p>
        </w:tc>
        <w:tc>
          <w:tcPr>
            <w:tcW w:w="565" w:type="dxa"/>
            <w:shd w:val="clear" w:color="auto" w:fill="auto"/>
          </w:tcPr>
          <w:p w14:paraId="6773845E" w14:textId="03F48B84" w:rsidR="00AE5AC2" w:rsidRPr="005410BD" w:rsidDel="00761A6E" w:rsidRDefault="00AE5AC2" w:rsidP="00004E02">
            <w:pPr>
              <w:pStyle w:val="TAC"/>
              <w:keepNext w:val="0"/>
              <w:keepLines w:val="0"/>
              <w:widowControl w:val="0"/>
              <w:rPr>
                <w:del w:id="1451" w:author="MCC160" w:date="2022-03-15T13:57:00Z"/>
              </w:rPr>
            </w:pPr>
            <w:del w:id="1452" w:author="MCC160" w:date="2022-03-15T13:57:00Z">
              <w:r w:rsidRPr="005410BD" w:rsidDel="00761A6E">
                <w:delText>1</w:delText>
              </w:r>
            </w:del>
          </w:p>
        </w:tc>
        <w:tc>
          <w:tcPr>
            <w:tcW w:w="850" w:type="dxa"/>
            <w:shd w:val="clear" w:color="auto" w:fill="auto"/>
          </w:tcPr>
          <w:p w14:paraId="55A9F06D" w14:textId="21453139" w:rsidR="00AE5AC2" w:rsidRPr="005410BD" w:rsidDel="00761A6E" w:rsidRDefault="00AE5AC2" w:rsidP="00004E02">
            <w:pPr>
              <w:pStyle w:val="TAC"/>
              <w:keepNext w:val="0"/>
              <w:keepLines w:val="0"/>
              <w:widowControl w:val="0"/>
              <w:rPr>
                <w:del w:id="1453" w:author="MCC160" w:date="2022-03-15T13:57:00Z"/>
              </w:rPr>
            </w:pPr>
            <w:del w:id="1454" w:author="MCC160" w:date="2022-03-15T13:57:00Z">
              <w:r w:rsidRPr="005410BD" w:rsidDel="00761A6E">
                <w:delText>P</w:delText>
              </w:r>
            </w:del>
          </w:p>
        </w:tc>
      </w:tr>
      <w:tr w:rsidR="00AE5AC2" w:rsidRPr="005410BD" w14:paraId="426CDEA7" w14:textId="77777777" w:rsidTr="00004E02">
        <w:tc>
          <w:tcPr>
            <w:tcW w:w="534" w:type="dxa"/>
            <w:shd w:val="clear" w:color="auto" w:fill="auto"/>
          </w:tcPr>
          <w:p w14:paraId="11F6015F" w14:textId="77777777" w:rsidR="00AE5AC2" w:rsidRPr="005410BD" w:rsidRDefault="00AE5AC2" w:rsidP="00004E02">
            <w:pPr>
              <w:pStyle w:val="TAC"/>
              <w:keepNext w:val="0"/>
              <w:keepLines w:val="0"/>
              <w:widowControl w:val="0"/>
            </w:pPr>
            <w:r w:rsidRPr="005410BD">
              <w:t>6</w:t>
            </w:r>
          </w:p>
        </w:tc>
        <w:tc>
          <w:tcPr>
            <w:tcW w:w="3968" w:type="dxa"/>
            <w:shd w:val="clear" w:color="auto" w:fill="auto"/>
          </w:tcPr>
          <w:p w14:paraId="259F5947" w14:textId="77777777" w:rsidR="00AE5AC2" w:rsidRPr="005410BD" w:rsidRDefault="00AE5AC2" w:rsidP="00004E02">
            <w:pPr>
              <w:pStyle w:val="TAL"/>
              <w:keepNext w:val="0"/>
              <w:keepLines w:val="0"/>
              <w:widowControl w:val="0"/>
            </w:pPr>
            <w:r w:rsidRPr="005410BD">
              <w:t>Check: Does the UE (MCVideo client) notify the user that the call has been successfully established?</w:t>
            </w:r>
          </w:p>
          <w:p w14:paraId="6D30C25F" w14:textId="77777777" w:rsidR="00AE5AC2" w:rsidRPr="005410BD" w:rsidRDefault="00AE5AC2" w:rsidP="00004E02">
            <w:pPr>
              <w:pStyle w:val="TAL"/>
              <w:keepNext w:val="0"/>
              <w:keepLines w:val="0"/>
              <w:widowControl w:val="0"/>
            </w:pPr>
            <w:r w:rsidRPr="005410BD">
              <w:t>(NOTE 1)</w:t>
            </w:r>
          </w:p>
        </w:tc>
        <w:tc>
          <w:tcPr>
            <w:tcW w:w="708" w:type="dxa"/>
            <w:shd w:val="clear" w:color="auto" w:fill="auto"/>
          </w:tcPr>
          <w:p w14:paraId="029D9E97" w14:textId="77777777" w:rsidR="00AE5AC2" w:rsidRPr="005410BD" w:rsidRDefault="00AE5AC2" w:rsidP="00004E02">
            <w:pPr>
              <w:pStyle w:val="TAC"/>
              <w:keepNext w:val="0"/>
              <w:keepLines w:val="0"/>
              <w:widowControl w:val="0"/>
            </w:pPr>
            <w:r w:rsidRPr="005410BD">
              <w:t>-</w:t>
            </w:r>
          </w:p>
        </w:tc>
        <w:tc>
          <w:tcPr>
            <w:tcW w:w="2978" w:type="dxa"/>
            <w:shd w:val="clear" w:color="auto" w:fill="auto"/>
          </w:tcPr>
          <w:p w14:paraId="73D9C5DE"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0488CCA4" w14:textId="77777777" w:rsidR="00AE5AC2" w:rsidRPr="005410BD" w:rsidRDefault="00AE5AC2" w:rsidP="00004E02">
            <w:pPr>
              <w:pStyle w:val="TAC"/>
              <w:keepNext w:val="0"/>
              <w:keepLines w:val="0"/>
              <w:widowControl w:val="0"/>
            </w:pPr>
            <w:r w:rsidRPr="005410BD">
              <w:t>1</w:t>
            </w:r>
          </w:p>
        </w:tc>
        <w:tc>
          <w:tcPr>
            <w:tcW w:w="850" w:type="dxa"/>
            <w:shd w:val="clear" w:color="auto" w:fill="auto"/>
          </w:tcPr>
          <w:p w14:paraId="0F1F64DB" w14:textId="77777777" w:rsidR="00AE5AC2" w:rsidRPr="005410BD" w:rsidRDefault="00AE5AC2" w:rsidP="00004E02">
            <w:pPr>
              <w:pStyle w:val="TAC"/>
              <w:keepNext w:val="0"/>
              <w:keepLines w:val="0"/>
              <w:widowControl w:val="0"/>
            </w:pPr>
            <w:r w:rsidRPr="005410BD">
              <w:t>P</w:t>
            </w:r>
          </w:p>
        </w:tc>
      </w:tr>
      <w:tr w:rsidR="00AE5AC2" w:rsidRPr="005410BD" w14:paraId="408FCE54" w14:textId="77777777" w:rsidTr="00004E02">
        <w:tc>
          <w:tcPr>
            <w:tcW w:w="534" w:type="dxa"/>
            <w:shd w:val="clear" w:color="auto" w:fill="auto"/>
          </w:tcPr>
          <w:p w14:paraId="65A6963D" w14:textId="77777777" w:rsidR="00AE5AC2" w:rsidRPr="005410BD" w:rsidRDefault="00AE5AC2" w:rsidP="00004E02">
            <w:pPr>
              <w:pStyle w:val="TAC"/>
              <w:keepNext w:val="0"/>
              <w:keepLines w:val="0"/>
              <w:widowControl w:val="0"/>
            </w:pPr>
            <w:r w:rsidRPr="005410BD">
              <w:t>7</w:t>
            </w:r>
          </w:p>
        </w:tc>
        <w:tc>
          <w:tcPr>
            <w:tcW w:w="3968" w:type="dxa"/>
            <w:shd w:val="clear" w:color="auto" w:fill="auto"/>
          </w:tcPr>
          <w:p w14:paraId="42DE9FBD" w14:textId="77777777" w:rsidR="00AE5AC2" w:rsidRPr="005410BD" w:rsidRDefault="00AE5AC2" w:rsidP="00004E02">
            <w:pPr>
              <w:pStyle w:val="TAL"/>
              <w:keepNext w:val="0"/>
              <w:keepLines w:val="0"/>
              <w:widowControl w:val="0"/>
            </w:pPr>
            <w:r w:rsidRPr="005410BD">
              <w:t>Make the UE (MCVideo User) request termination of the MCVideo private call.</w:t>
            </w:r>
          </w:p>
          <w:p w14:paraId="71A2FFFB" w14:textId="77777777" w:rsidR="00AE5AC2" w:rsidRPr="005410BD" w:rsidRDefault="00AE5AC2" w:rsidP="00004E02">
            <w:pPr>
              <w:pStyle w:val="TAL"/>
              <w:keepNext w:val="0"/>
              <w:keepLines w:val="0"/>
              <w:widowControl w:val="0"/>
            </w:pPr>
            <w:r w:rsidRPr="005410BD">
              <w:t>(NOTE 1)</w:t>
            </w:r>
          </w:p>
        </w:tc>
        <w:tc>
          <w:tcPr>
            <w:tcW w:w="708" w:type="dxa"/>
            <w:shd w:val="clear" w:color="auto" w:fill="auto"/>
          </w:tcPr>
          <w:p w14:paraId="154336B9" w14:textId="77777777" w:rsidR="00AE5AC2" w:rsidRPr="005410BD" w:rsidRDefault="00AE5AC2" w:rsidP="00004E02">
            <w:pPr>
              <w:pStyle w:val="TAC"/>
              <w:keepNext w:val="0"/>
              <w:keepLines w:val="0"/>
              <w:widowControl w:val="0"/>
            </w:pPr>
            <w:r w:rsidRPr="005410BD">
              <w:t>-</w:t>
            </w:r>
          </w:p>
        </w:tc>
        <w:tc>
          <w:tcPr>
            <w:tcW w:w="2978" w:type="dxa"/>
            <w:shd w:val="clear" w:color="auto" w:fill="auto"/>
          </w:tcPr>
          <w:p w14:paraId="4E971878"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15929574" w14:textId="77777777" w:rsidR="00AE5AC2" w:rsidRPr="005410BD" w:rsidRDefault="00AE5AC2" w:rsidP="00004E02">
            <w:pPr>
              <w:pStyle w:val="TAC"/>
              <w:keepNext w:val="0"/>
              <w:keepLines w:val="0"/>
              <w:widowControl w:val="0"/>
            </w:pPr>
            <w:r w:rsidRPr="005410BD">
              <w:t>-</w:t>
            </w:r>
          </w:p>
        </w:tc>
        <w:tc>
          <w:tcPr>
            <w:tcW w:w="850" w:type="dxa"/>
            <w:shd w:val="clear" w:color="auto" w:fill="auto"/>
          </w:tcPr>
          <w:p w14:paraId="337C3F29" w14:textId="77777777" w:rsidR="00AE5AC2" w:rsidRPr="005410BD" w:rsidRDefault="00AE5AC2" w:rsidP="00004E02">
            <w:pPr>
              <w:pStyle w:val="TAC"/>
              <w:keepNext w:val="0"/>
              <w:keepLines w:val="0"/>
              <w:widowControl w:val="0"/>
            </w:pPr>
            <w:r w:rsidRPr="005410BD">
              <w:t>-</w:t>
            </w:r>
          </w:p>
        </w:tc>
      </w:tr>
      <w:tr w:rsidR="00761A6E" w:rsidRPr="005410BD" w14:paraId="158AC2BF" w14:textId="77777777" w:rsidTr="00004E02">
        <w:tc>
          <w:tcPr>
            <w:tcW w:w="534" w:type="dxa"/>
            <w:shd w:val="clear" w:color="auto" w:fill="auto"/>
          </w:tcPr>
          <w:p w14:paraId="67EB3C76" w14:textId="77777777" w:rsidR="00761A6E" w:rsidRPr="005410BD" w:rsidRDefault="00761A6E" w:rsidP="00761A6E">
            <w:pPr>
              <w:pStyle w:val="TAC"/>
              <w:keepNext w:val="0"/>
              <w:keepLines w:val="0"/>
              <w:widowControl w:val="0"/>
            </w:pPr>
            <w:r w:rsidRPr="005410BD">
              <w:t>8</w:t>
            </w:r>
          </w:p>
        </w:tc>
        <w:tc>
          <w:tcPr>
            <w:tcW w:w="3968" w:type="dxa"/>
            <w:shd w:val="clear" w:color="auto" w:fill="auto"/>
          </w:tcPr>
          <w:p w14:paraId="467B73CD" w14:textId="29FAA523" w:rsidR="00761A6E" w:rsidRPr="005410BD" w:rsidRDefault="00761A6E" w:rsidP="00761A6E">
            <w:pPr>
              <w:pStyle w:val="TAL"/>
              <w:keepNext w:val="0"/>
              <w:keepLines w:val="0"/>
              <w:widowControl w:val="0"/>
            </w:pPr>
            <w:r w:rsidRPr="005410BD">
              <w:t xml:space="preserve">Check: Does the UE (MCVideo client) </w:t>
            </w:r>
            <w:ins w:id="1455" w:author="MCC160" w:date="2022-03-15T13:58:00Z">
              <w:r w:rsidRPr="005410BD">
                <w:rPr>
                  <w:rFonts w:eastAsia="Calibri"/>
                </w:rPr>
                <w:t xml:space="preserve">correctly </w:t>
              </w:r>
              <w:r w:rsidRPr="005410BD">
                <w:t>perform test procedure for MCX CO call release as described in TS 36.579-1 [2] Table 5.3.10.3-1</w:t>
              </w:r>
            </w:ins>
            <w:del w:id="1456" w:author="MCC160" w:date="2022-03-15T13:58:00Z">
              <w:r w:rsidRPr="005410BD" w:rsidDel="00761A6E">
                <w:delText>send a SIP BYE request?</w:delText>
              </w:r>
            </w:del>
            <w:ins w:id="1457" w:author="MCC160" w:date="2022-03-15T13:58:00Z">
              <w:r w:rsidRPr="005410BD">
                <w:t>?</w:t>
              </w:r>
            </w:ins>
          </w:p>
        </w:tc>
        <w:tc>
          <w:tcPr>
            <w:tcW w:w="708" w:type="dxa"/>
            <w:shd w:val="clear" w:color="auto" w:fill="auto"/>
          </w:tcPr>
          <w:p w14:paraId="09165FC2" w14:textId="69221D95" w:rsidR="00761A6E" w:rsidRPr="005410BD" w:rsidRDefault="00761A6E" w:rsidP="00761A6E">
            <w:pPr>
              <w:pStyle w:val="TAC"/>
              <w:keepNext w:val="0"/>
              <w:keepLines w:val="0"/>
              <w:widowControl w:val="0"/>
            </w:pPr>
            <w:ins w:id="1458" w:author="MCC160" w:date="2022-03-15T13:58:00Z">
              <w:r w:rsidRPr="005410BD">
                <w:t>-</w:t>
              </w:r>
            </w:ins>
            <w:del w:id="1459" w:author="MCC160" w:date="2022-03-15T13:58:00Z">
              <w:r w:rsidRPr="005410BD" w:rsidDel="00F911D3">
                <w:delText>--&gt;</w:delText>
              </w:r>
            </w:del>
          </w:p>
        </w:tc>
        <w:tc>
          <w:tcPr>
            <w:tcW w:w="2978" w:type="dxa"/>
            <w:shd w:val="clear" w:color="auto" w:fill="auto"/>
          </w:tcPr>
          <w:p w14:paraId="3A64589D" w14:textId="1398D78E" w:rsidR="00761A6E" w:rsidRPr="005410BD" w:rsidRDefault="00761A6E" w:rsidP="00761A6E">
            <w:pPr>
              <w:pStyle w:val="TAL"/>
              <w:keepNext w:val="0"/>
              <w:keepLines w:val="0"/>
              <w:widowControl w:val="0"/>
            </w:pPr>
            <w:ins w:id="1460" w:author="MCC160" w:date="2022-03-15T13:58:00Z">
              <w:r w:rsidRPr="005410BD">
                <w:t>-</w:t>
              </w:r>
            </w:ins>
            <w:del w:id="1461" w:author="MCC160" w:date="2022-03-15T13:58:00Z">
              <w:r w:rsidRPr="005410BD" w:rsidDel="00F911D3">
                <w:delText>SIP BYE</w:delText>
              </w:r>
            </w:del>
          </w:p>
        </w:tc>
        <w:tc>
          <w:tcPr>
            <w:tcW w:w="565" w:type="dxa"/>
            <w:shd w:val="clear" w:color="auto" w:fill="auto"/>
          </w:tcPr>
          <w:p w14:paraId="36A84F49" w14:textId="77777777" w:rsidR="00761A6E" w:rsidRPr="005410BD" w:rsidRDefault="00761A6E" w:rsidP="00761A6E">
            <w:pPr>
              <w:pStyle w:val="TAC"/>
              <w:keepNext w:val="0"/>
              <w:keepLines w:val="0"/>
              <w:widowControl w:val="0"/>
            </w:pPr>
            <w:r w:rsidRPr="005410BD">
              <w:t>2</w:t>
            </w:r>
          </w:p>
        </w:tc>
        <w:tc>
          <w:tcPr>
            <w:tcW w:w="850" w:type="dxa"/>
            <w:shd w:val="clear" w:color="auto" w:fill="auto"/>
          </w:tcPr>
          <w:p w14:paraId="71F66B99" w14:textId="77777777" w:rsidR="00761A6E" w:rsidRPr="005410BD" w:rsidRDefault="00761A6E" w:rsidP="00761A6E">
            <w:pPr>
              <w:pStyle w:val="TAC"/>
              <w:keepNext w:val="0"/>
              <w:keepLines w:val="0"/>
              <w:widowControl w:val="0"/>
            </w:pPr>
            <w:r w:rsidRPr="005410BD">
              <w:t>P</w:t>
            </w:r>
          </w:p>
        </w:tc>
      </w:tr>
      <w:tr w:rsidR="00761A6E" w:rsidRPr="005410BD" w14:paraId="39E81D39" w14:textId="77777777" w:rsidTr="00004E02">
        <w:tc>
          <w:tcPr>
            <w:tcW w:w="534" w:type="dxa"/>
            <w:shd w:val="clear" w:color="auto" w:fill="auto"/>
          </w:tcPr>
          <w:p w14:paraId="075DDE1A" w14:textId="0254167F" w:rsidR="00761A6E" w:rsidRPr="005410BD" w:rsidRDefault="00761A6E" w:rsidP="00761A6E">
            <w:pPr>
              <w:pStyle w:val="TAC"/>
              <w:keepNext w:val="0"/>
              <w:keepLines w:val="0"/>
              <w:widowControl w:val="0"/>
            </w:pPr>
            <w:r w:rsidRPr="005410BD">
              <w:t>9</w:t>
            </w:r>
            <w:ins w:id="1462" w:author="MCC160" w:date="2022-03-15T13:58:00Z">
              <w:r w:rsidRPr="005410BD">
                <w:t>-10</w:t>
              </w:r>
            </w:ins>
          </w:p>
        </w:tc>
        <w:tc>
          <w:tcPr>
            <w:tcW w:w="3968" w:type="dxa"/>
            <w:shd w:val="clear" w:color="auto" w:fill="auto"/>
          </w:tcPr>
          <w:p w14:paraId="371E2E37" w14:textId="0E7FB594" w:rsidR="00761A6E" w:rsidRPr="005410BD" w:rsidRDefault="00761A6E" w:rsidP="00761A6E">
            <w:pPr>
              <w:pStyle w:val="TAL"/>
              <w:keepNext w:val="0"/>
              <w:keepLines w:val="0"/>
              <w:widowControl w:val="0"/>
            </w:pPr>
            <w:del w:id="1463" w:author="MCC160" w:date="2022-03-15T13:58:00Z">
              <w:r w:rsidRPr="005410BD" w:rsidDel="00761A6E">
                <w:delText>The SS (MCVideo server) sends a SIP 200 (OK) in response.</w:delText>
              </w:r>
            </w:del>
            <w:ins w:id="1464" w:author="MCC160" w:date="2022-03-15T13:58:00Z">
              <w:r w:rsidRPr="005410BD">
                <w:t>Void</w:t>
              </w:r>
            </w:ins>
          </w:p>
        </w:tc>
        <w:tc>
          <w:tcPr>
            <w:tcW w:w="708" w:type="dxa"/>
            <w:shd w:val="clear" w:color="auto" w:fill="auto"/>
          </w:tcPr>
          <w:p w14:paraId="1BDFB240" w14:textId="2453F643" w:rsidR="00761A6E" w:rsidRPr="005410BD" w:rsidRDefault="00761A6E" w:rsidP="00761A6E">
            <w:pPr>
              <w:pStyle w:val="TAC"/>
              <w:keepNext w:val="0"/>
              <w:keepLines w:val="0"/>
              <w:widowControl w:val="0"/>
            </w:pPr>
            <w:ins w:id="1465" w:author="MCC160" w:date="2022-03-15T13:58:00Z">
              <w:r w:rsidRPr="005410BD">
                <w:t>-</w:t>
              </w:r>
            </w:ins>
            <w:del w:id="1466" w:author="MCC160" w:date="2022-03-15T13:58:00Z">
              <w:r w:rsidRPr="005410BD" w:rsidDel="00F911D3">
                <w:delText>&lt;--</w:delText>
              </w:r>
            </w:del>
          </w:p>
        </w:tc>
        <w:tc>
          <w:tcPr>
            <w:tcW w:w="2978" w:type="dxa"/>
            <w:shd w:val="clear" w:color="auto" w:fill="auto"/>
          </w:tcPr>
          <w:p w14:paraId="6FC5F28D" w14:textId="62AA48B2" w:rsidR="00761A6E" w:rsidRPr="005410BD" w:rsidRDefault="00761A6E" w:rsidP="00761A6E">
            <w:pPr>
              <w:pStyle w:val="TAL"/>
              <w:keepNext w:val="0"/>
              <w:keepLines w:val="0"/>
              <w:widowControl w:val="0"/>
            </w:pPr>
            <w:ins w:id="1467" w:author="MCC160" w:date="2022-03-15T13:58:00Z">
              <w:r w:rsidRPr="005410BD">
                <w:t>-</w:t>
              </w:r>
            </w:ins>
            <w:del w:id="1468" w:author="MCC160" w:date="2022-03-15T13:58:00Z">
              <w:r w:rsidRPr="005410BD" w:rsidDel="00F911D3">
                <w:delText>SIP 200 (OK)</w:delText>
              </w:r>
            </w:del>
          </w:p>
        </w:tc>
        <w:tc>
          <w:tcPr>
            <w:tcW w:w="565" w:type="dxa"/>
            <w:shd w:val="clear" w:color="auto" w:fill="auto"/>
          </w:tcPr>
          <w:p w14:paraId="17F6F8FF" w14:textId="77777777" w:rsidR="00761A6E" w:rsidRPr="005410BD" w:rsidRDefault="00761A6E" w:rsidP="00761A6E">
            <w:pPr>
              <w:pStyle w:val="TAC"/>
              <w:keepNext w:val="0"/>
              <w:keepLines w:val="0"/>
              <w:widowControl w:val="0"/>
            </w:pPr>
            <w:r w:rsidRPr="005410BD">
              <w:t>-</w:t>
            </w:r>
          </w:p>
        </w:tc>
        <w:tc>
          <w:tcPr>
            <w:tcW w:w="850" w:type="dxa"/>
            <w:shd w:val="clear" w:color="auto" w:fill="auto"/>
          </w:tcPr>
          <w:p w14:paraId="78BB0628" w14:textId="77777777" w:rsidR="00761A6E" w:rsidRPr="005410BD" w:rsidRDefault="00761A6E" w:rsidP="00761A6E">
            <w:pPr>
              <w:pStyle w:val="TAC"/>
              <w:keepNext w:val="0"/>
              <w:keepLines w:val="0"/>
              <w:widowControl w:val="0"/>
            </w:pPr>
            <w:r w:rsidRPr="005410BD">
              <w:t>-</w:t>
            </w:r>
          </w:p>
        </w:tc>
      </w:tr>
      <w:tr w:rsidR="00AE5AC2" w:rsidRPr="005410BD" w:rsidDel="00761A6E" w14:paraId="081D09C0" w14:textId="4752AA71" w:rsidTr="00004E02">
        <w:trPr>
          <w:del w:id="1469" w:author="MCC160" w:date="2022-03-15T13:58:00Z"/>
        </w:trPr>
        <w:tc>
          <w:tcPr>
            <w:tcW w:w="534" w:type="dxa"/>
            <w:shd w:val="clear" w:color="auto" w:fill="auto"/>
          </w:tcPr>
          <w:p w14:paraId="18B5F4BE" w14:textId="3F32CB91" w:rsidR="00AE5AC2" w:rsidRPr="005410BD" w:rsidDel="00761A6E" w:rsidRDefault="00AE5AC2" w:rsidP="00004E02">
            <w:pPr>
              <w:pStyle w:val="TAC"/>
              <w:keepNext w:val="0"/>
              <w:keepLines w:val="0"/>
              <w:widowControl w:val="0"/>
              <w:rPr>
                <w:del w:id="1470" w:author="MCC160" w:date="2022-03-15T13:58:00Z"/>
              </w:rPr>
            </w:pPr>
            <w:del w:id="1471" w:author="MCC160" w:date="2022-03-15T13:58:00Z">
              <w:r w:rsidRPr="005410BD" w:rsidDel="00761A6E">
                <w:delText>10</w:delText>
              </w:r>
            </w:del>
          </w:p>
        </w:tc>
        <w:tc>
          <w:tcPr>
            <w:tcW w:w="3968" w:type="dxa"/>
            <w:shd w:val="clear" w:color="auto" w:fill="auto"/>
          </w:tcPr>
          <w:p w14:paraId="177AD91E" w14:textId="2C68C0A0" w:rsidR="00AE5AC2" w:rsidRPr="005410BD" w:rsidDel="00761A6E" w:rsidRDefault="00AE5AC2" w:rsidP="00004E02">
            <w:pPr>
              <w:pStyle w:val="TAL"/>
              <w:keepNext w:val="0"/>
              <w:keepLines w:val="0"/>
              <w:widowControl w:val="0"/>
              <w:rPr>
                <w:del w:id="1472" w:author="MCC160" w:date="2022-03-15T13:58:00Z"/>
              </w:rPr>
            </w:pPr>
            <w:del w:id="1473" w:author="MCC160" w:date="2022-03-15T13:58:00Z">
              <w:r w:rsidRPr="005410BD" w:rsidDel="00761A6E">
                <w:delText>Wait for 5 sec to capture any not allowed behaviour.</w:delText>
              </w:r>
            </w:del>
          </w:p>
        </w:tc>
        <w:tc>
          <w:tcPr>
            <w:tcW w:w="708" w:type="dxa"/>
            <w:shd w:val="clear" w:color="auto" w:fill="auto"/>
          </w:tcPr>
          <w:p w14:paraId="5EE8214C" w14:textId="62D1FD2D" w:rsidR="00AE5AC2" w:rsidRPr="005410BD" w:rsidDel="00761A6E" w:rsidRDefault="00AE5AC2" w:rsidP="00004E02">
            <w:pPr>
              <w:pStyle w:val="TAC"/>
              <w:keepNext w:val="0"/>
              <w:keepLines w:val="0"/>
              <w:widowControl w:val="0"/>
              <w:rPr>
                <w:del w:id="1474" w:author="MCC160" w:date="2022-03-15T13:58:00Z"/>
              </w:rPr>
            </w:pPr>
            <w:del w:id="1475" w:author="MCC160" w:date="2022-03-15T13:58:00Z">
              <w:r w:rsidRPr="005410BD" w:rsidDel="00761A6E">
                <w:delText>-</w:delText>
              </w:r>
            </w:del>
          </w:p>
        </w:tc>
        <w:tc>
          <w:tcPr>
            <w:tcW w:w="2978" w:type="dxa"/>
            <w:shd w:val="clear" w:color="auto" w:fill="auto"/>
          </w:tcPr>
          <w:p w14:paraId="0A5252CE" w14:textId="3F0E3635" w:rsidR="00AE5AC2" w:rsidRPr="005410BD" w:rsidDel="00761A6E" w:rsidRDefault="00AE5AC2" w:rsidP="00004E02">
            <w:pPr>
              <w:pStyle w:val="TAL"/>
              <w:keepNext w:val="0"/>
              <w:keepLines w:val="0"/>
              <w:widowControl w:val="0"/>
              <w:rPr>
                <w:del w:id="1476" w:author="MCC160" w:date="2022-03-15T13:58:00Z"/>
              </w:rPr>
            </w:pPr>
            <w:del w:id="1477" w:author="MCC160" w:date="2022-03-15T13:58:00Z">
              <w:r w:rsidRPr="005410BD" w:rsidDel="00761A6E">
                <w:delText>-</w:delText>
              </w:r>
            </w:del>
          </w:p>
        </w:tc>
        <w:tc>
          <w:tcPr>
            <w:tcW w:w="565" w:type="dxa"/>
            <w:shd w:val="clear" w:color="auto" w:fill="auto"/>
          </w:tcPr>
          <w:p w14:paraId="133F556C" w14:textId="1F427023" w:rsidR="00AE5AC2" w:rsidRPr="005410BD" w:rsidDel="00761A6E" w:rsidRDefault="00AE5AC2" w:rsidP="00004E02">
            <w:pPr>
              <w:pStyle w:val="TAC"/>
              <w:keepNext w:val="0"/>
              <w:keepLines w:val="0"/>
              <w:widowControl w:val="0"/>
              <w:rPr>
                <w:del w:id="1478" w:author="MCC160" w:date="2022-03-15T13:58:00Z"/>
              </w:rPr>
            </w:pPr>
          </w:p>
        </w:tc>
        <w:tc>
          <w:tcPr>
            <w:tcW w:w="850" w:type="dxa"/>
            <w:shd w:val="clear" w:color="auto" w:fill="auto"/>
          </w:tcPr>
          <w:p w14:paraId="7FBCC6A1" w14:textId="52D4C33C" w:rsidR="00AE5AC2" w:rsidRPr="005410BD" w:rsidDel="00761A6E" w:rsidRDefault="00AE5AC2" w:rsidP="00004E02">
            <w:pPr>
              <w:pStyle w:val="TAC"/>
              <w:keepNext w:val="0"/>
              <w:keepLines w:val="0"/>
              <w:widowControl w:val="0"/>
              <w:rPr>
                <w:del w:id="1479" w:author="MCC160" w:date="2022-03-15T13:58:00Z"/>
              </w:rPr>
            </w:pPr>
          </w:p>
        </w:tc>
      </w:tr>
      <w:tr w:rsidR="00AE5AC2" w:rsidRPr="005410BD" w:rsidDel="00761A6E" w14:paraId="1A5BD379" w14:textId="0ADF223B" w:rsidTr="00004E02">
        <w:trPr>
          <w:del w:id="1480" w:author="MCC160" w:date="2022-03-15T13:58:00Z"/>
        </w:trPr>
        <w:tc>
          <w:tcPr>
            <w:tcW w:w="534" w:type="dxa"/>
            <w:shd w:val="clear" w:color="auto" w:fill="auto"/>
          </w:tcPr>
          <w:p w14:paraId="5D0BB695" w14:textId="7BC51897" w:rsidR="00AE5AC2" w:rsidRPr="005410BD" w:rsidDel="00761A6E" w:rsidRDefault="00AE5AC2" w:rsidP="00004E02">
            <w:pPr>
              <w:pStyle w:val="TAC"/>
              <w:keepNext w:val="0"/>
              <w:keepLines w:val="0"/>
              <w:widowControl w:val="0"/>
              <w:rPr>
                <w:del w:id="1481" w:author="MCC160" w:date="2022-03-15T13:58:00Z"/>
              </w:rPr>
            </w:pPr>
            <w:del w:id="1482" w:author="MCC160" w:date="2022-03-15T13:58:00Z">
              <w:r w:rsidRPr="005410BD" w:rsidDel="00761A6E">
                <w:delText>-</w:delText>
              </w:r>
            </w:del>
          </w:p>
        </w:tc>
        <w:tc>
          <w:tcPr>
            <w:tcW w:w="3968" w:type="dxa"/>
            <w:shd w:val="clear" w:color="auto" w:fill="auto"/>
          </w:tcPr>
          <w:p w14:paraId="256855EF" w14:textId="5BBF62FF" w:rsidR="00AE5AC2" w:rsidRPr="005410BD" w:rsidDel="00761A6E" w:rsidRDefault="00AE5AC2" w:rsidP="00004E02">
            <w:pPr>
              <w:pStyle w:val="TAL"/>
              <w:rPr>
                <w:del w:id="1483" w:author="MCC160" w:date="2022-03-15T13:58:00Z"/>
              </w:rPr>
            </w:pPr>
            <w:del w:id="1484" w:author="MCC160" w:date="2022-03-15T13:58:00Z">
              <w:r w:rsidRPr="005410BD" w:rsidDel="00761A6E">
                <w:delText xml:space="preserve">EXCEPTION: The SS </w:delText>
              </w:r>
              <w:r w:rsidRPr="005410BD" w:rsidDel="00761A6E">
                <w:rPr>
                  <w:color w:val="000000"/>
                </w:rPr>
                <w:delText xml:space="preserve">(MCVideo Server) </w:delText>
              </w:r>
              <w:r w:rsidRPr="005410BD" w:rsidDel="00761A6E">
                <w:delText xml:space="preserve">waits 2 seconds before the SS </w:delText>
              </w:r>
              <w:r w:rsidRPr="005410BD" w:rsidDel="00761A6E">
                <w:rPr>
                  <w:color w:val="000000"/>
                </w:rPr>
                <w:delText xml:space="preserve">(MCVideo Server) </w:delText>
              </w:r>
              <w:r w:rsidRPr="005410BD" w:rsidDel="00761A6E">
                <w:delText>deactivates the dedicated EPS bearer and releases the RRC connection.</w:delText>
              </w:r>
            </w:del>
          </w:p>
          <w:p w14:paraId="2EB58991" w14:textId="07B1CD91" w:rsidR="00AE5AC2" w:rsidRPr="005410BD" w:rsidDel="00761A6E" w:rsidRDefault="00AE5AC2" w:rsidP="00004E02">
            <w:pPr>
              <w:pStyle w:val="TAL"/>
              <w:keepNext w:val="0"/>
              <w:keepLines w:val="0"/>
              <w:widowControl w:val="0"/>
              <w:rPr>
                <w:del w:id="1485" w:author="MCC160" w:date="2022-03-15T13:58:00Z"/>
              </w:rPr>
            </w:pPr>
            <w:del w:id="1486" w:author="MCC160" w:date="2022-03-15T13:58:00Z">
              <w:r w:rsidRPr="005410BD" w:rsidDel="00761A6E">
                <w:delText>(NOTE 2)</w:delText>
              </w:r>
            </w:del>
          </w:p>
        </w:tc>
        <w:tc>
          <w:tcPr>
            <w:tcW w:w="708" w:type="dxa"/>
            <w:shd w:val="clear" w:color="auto" w:fill="auto"/>
          </w:tcPr>
          <w:p w14:paraId="056B4E0E" w14:textId="574B58C6" w:rsidR="00AE5AC2" w:rsidRPr="005410BD" w:rsidDel="00761A6E" w:rsidRDefault="00AE5AC2" w:rsidP="00004E02">
            <w:pPr>
              <w:pStyle w:val="TAC"/>
              <w:keepNext w:val="0"/>
              <w:keepLines w:val="0"/>
              <w:widowControl w:val="0"/>
              <w:rPr>
                <w:del w:id="1487" w:author="MCC160" w:date="2022-03-15T13:58:00Z"/>
              </w:rPr>
            </w:pPr>
            <w:del w:id="1488" w:author="MCC160" w:date="2022-03-15T13:58:00Z">
              <w:r w:rsidRPr="005410BD" w:rsidDel="00761A6E">
                <w:delText>-</w:delText>
              </w:r>
            </w:del>
          </w:p>
        </w:tc>
        <w:tc>
          <w:tcPr>
            <w:tcW w:w="2978" w:type="dxa"/>
            <w:shd w:val="clear" w:color="auto" w:fill="auto"/>
          </w:tcPr>
          <w:p w14:paraId="009E226B" w14:textId="1F60335D" w:rsidR="00AE5AC2" w:rsidRPr="005410BD" w:rsidDel="00761A6E" w:rsidRDefault="00AE5AC2" w:rsidP="00004E02">
            <w:pPr>
              <w:pStyle w:val="TAL"/>
              <w:keepNext w:val="0"/>
              <w:keepLines w:val="0"/>
              <w:widowControl w:val="0"/>
              <w:rPr>
                <w:del w:id="1489" w:author="MCC160" w:date="2022-03-15T13:58:00Z"/>
              </w:rPr>
            </w:pPr>
            <w:del w:id="1490" w:author="MCC160" w:date="2022-03-15T13:58:00Z">
              <w:r w:rsidRPr="005410BD" w:rsidDel="00761A6E">
                <w:delText>-</w:delText>
              </w:r>
            </w:del>
          </w:p>
        </w:tc>
        <w:tc>
          <w:tcPr>
            <w:tcW w:w="565" w:type="dxa"/>
            <w:shd w:val="clear" w:color="auto" w:fill="auto"/>
          </w:tcPr>
          <w:p w14:paraId="4D9B003E" w14:textId="213E5A50" w:rsidR="00AE5AC2" w:rsidRPr="005410BD" w:rsidDel="00761A6E" w:rsidRDefault="00AE5AC2" w:rsidP="00004E02">
            <w:pPr>
              <w:pStyle w:val="TAC"/>
              <w:keepNext w:val="0"/>
              <w:keepLines w:val="0"/>
              <w:widowControl w:val="0"/>
              <w:rPr>
                <w:del w:id="1491" w:author="MCC160" w:date="2022-03-15T13:58:00Z"/>
              </w:rPr>
            </w:pPr>
            <w:del w:id="1492" w:author="MCC160" w:date="2022-03-15T13:58:00Z">
              <w:r w:rsidRPr="005410BD" w:rsidDel="00761A6E">
                <w:delText>-</w:delText>
              </w:r>
            </w:del>
          </w:p>
        </w:tc>
        <w:tc>
          <w:tcPr>
            <w:tcW w:w="850" w:type="dxa"/>
            <w:shd w:val="clear" w:color="auto" w:fill="auto"/>
          </w:tcPr>
          <w:p w14:paraId="4E652C28" w14:textId="668EAF12" w:rsidR="00AE5AC2" w:rsidRPr="005410BD" w:rsidDel="00761A6E" w:rsidRDefault="00AE5AC2" w:rsidP="00004E02">
            <w:pPr>
              <w:pStyle w:val="TAC"/>
              <w:keepNext w:val="0"/>
              <w:keepLines w:val="0"/>
              <w:widowControl w:val="0"/>
              <w:rPr>
                <w:del w:id="1493" w:author="MCC160" w:date="2022-03-15T13:58:00Z"/>
              </w:rPr>
            </w:pPr>
            <w:del w:id="1494" w:author="MCC160" w:date="2022-03-15T13:58:00Z">
              <w:r w:rsidRPr="005410BD" w:rsidDel="00761A6E">
                <w:delText>-</w:delText>
              </w:r>
            </w:del>
          </w:p>
        </w:tc>
      </w:tr>
      <w:tr w:rsidR="00AE5AC2" w:rsidRPr="005410BD" w14:paraId="6E9BD705" w14:textId="77777777" w:rsidTr="00004E02">
        <w:tc>
          <w:tcPr>
            <w:tcW w:w="9603" w:type="dxa"/>
            <w:gridSpan w:val="6"/>
            <w:shd w:val="clear" w:color="auto" w:fill="auto"/>
          </w:tcPr>
          <w:p w14:paraId="4FCC93BC" w14:textId="77777777" w:rsidR="00AE5AC2" w:rsidRPr="005410BD" w:rsidRDefault="00AE5AC2" w:rsidP="00004E02">
            <w:pPr>
              <w:pStyle w:val="TAN"/>
            </w:pPr>
            <w:r w:rsidRPr="005410BD">
              <w:t>NOTE 1: This action is expected to be done via a suitable implementation-dependent MMI.</w:t>
            </w:r>
          </w:p>
          <w:p w14:paraId="764C77C6" w14:textId="6AC9E4DF" w:rsidR="00AE5AC2" w:rsidRPr="005410BD" w:rsidRDefault="00AE5AC2" w:rsidP="00004E02">
            <w:pPr>
              <w:pStyle w:val="TAN"/>
            </w:pPr>
            <w:del w:id="1495" w:author="MCC160" w:date="2022-03-15T09:29:00Z">
              <w:r w:rsidRPr="005410BD" w:rsidDel="00BA416E">
                <w:rPr>
                  <w:rFonts w:cs="Arial"/>
                  <w:szCs w:val="18"/>
                </w:rPr>
                <w:delText xml:space="preserve">NOTE 2: </w:delText>
              </w:r>
              <w:r w:rsidRPr="005410BD" w:rsidDel="00BA416E">
                <w:delText>The specified wait period of 2s shall ensure that lower layer signalling (TCP) is finished and any not allowed behaviour captured.</w:delText>
              </w:r>
            </w:del>
            <w:r w:rsidRPr="005410BD">
              <w:rPr>
                <w:rFonts w:cs="Arial"/>
                <w:szCs w:val="18"/>
              </w:rPr>
              <w:t>.</w:t>
            </w:r>
          </w:p>
        </w:tc>
      </w:tr>
    </w:tbl>
    <w:p w14:paraId="6B94D0D3" w14:textId="77777777" w:rsidR="00AE5AC2" w:rsidRPr="005410BD" w:rsidRDefault="00AE5AC2" w:rsidP="00AE5AC2"/>
    <w:p w14:paraId="471C3227" w14:textId="77777777" w:rsidR="00AE5AC2" w:rsidRPr="005410BD" w:rsidRDefault="00AE5AC2" w:rsidP="00AE5AC2">
      <w:pPr>
        <w:pStyle w:val="H6"/>
      </w:pPr>
      <w:bookmarkStart w:id="1496" w:name="_Toc52787560"/>
      <w:bookmarkStart w:id="1497" w:name="_Toc52787742"/>
      <w:bookmarkStart w:id="1498" w:name="_Toc75906964"/>
      <w:bookmarkStart w:id="1499" w:name="_Toc75907301"/>
      <w:r w:rsidRPr="005410BD">
        <w:lastRenderedPageBreak/>
        <w:t>6.2.3.3.3</w:t>
      </w:r>
      <w:r w:rsidRPr="005410BD">
        <w:tab/>
        <w:t>Specific message contents</w:t>
      </w:r>
      <w:bookmarkEnd w:id="1496"/>
      <w:bookmarkEnd w:id="1497"/>
      <w:bookmarkEnd w:id="1498"/>
      <w:bookmarkEnd w:id="1499"/>
    </w:p>
    <w:p w14:paraId="1FBCD39E" w14:textId="168B6A44" w:rsidR="00AE5AC2" w:rsidRPr="005410BD" w:rsidRDefault="00AE5AC2" w:rsidP="00AE5AC2">
      <w:pPr>
        <w:pStyle w:val="TH"/>
      </w:pPr>
      <w:r w:rsidRPr="005410BD">
        <w:t>Table 6.2.3.3.3-1: SIP INVITE (Step 2, Table 6.2.3.3.2-1</w:t>
      </w:r>
      <w:ins w:id="1500" w:author="MCC160" w:date="2022-03-16T09:33:00Z">
        <w:r w:rsidR="007D4877" w:rsidRPr="005410BD">
          <w:t>; Step 2, TS 36.579-1 [2] Table 5.3B.1.3-1</w:t>
        </w:r>
      </w:ins>
      <w:r w:rsidRPr="005410BD">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501" w:author="MCC160" w:date="2022-03-16T09:33: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4"/>
        <w:gridCol w:w="2189"/>
        <w:gridCol w:w="1460"/>
        <w:gridCol w:w="1188"/>
        <w:tblGridChange w:id="1502">
          <w:tblGrid>
            <w:gridCol w:w="2973"/>
            <w:gridCol w:w="1824"/>
            <w:gridCol w:w="2189"/>
            <w:gridCol w:w="1460"/>
            <w:gridCol w:w="1188"/>
          </w:tblGrid>
        </w:tblGridChange>
      </w:tblGrid>
      <w:tr w:rsidR="00AE5AC2" w:rsidRPr="005410BD" w14:paraId="203A70B1" w14:textId="77777777" w:rsidTr="007D4877">
        <w:trPr>
          <w:tblHeader/>
          <w:trPrChange w:id="1503" w:author="MCC160" w:date="2022-03-16T09:33:00Z">
            <w:trPr>
              <w:tblHeader/>
            </w:trPr>
          </w:trPrChange>
        </w:trPr>
        <w:tc>
          <w:tcPr>
            <w:tcW w:w="9634" w:type="dxa"/>
            <w:gridSpan w:val="5"/>
            <w:tcPrChange w:id="1504" w:author="MCC160" w:date="2022-03-16T09:33:00Z">
              <w:tcPr>
                <w:tcW w:w="9504" w:type="dxa"/>
                <w:gridSpan w:val="5"/>
              </w:tcPr>
            </w:tcPrChange>
          </w:tcPr>
          <w:p w14:paraId="2A0F18E2" w14:textId="77777777" w:rsidR="00AE5AC2" w:rsidRPr="005410BD" w:rsidRDefault="00AE5AC2" w:rsidP="00004E02">
            <w:pPr>
              <w:pStyle w:val="TAL"/>
            </w:pPr>
            <w:r w:rsidRPr="005410BD">
              <w:t>Derivation Path: TS 36.579-1 [2], Table 5.5.2.5.1-1, condition</w:t>
            </w:r>
            <w:del w:id="1505" w:author="MCC160" w:date="2022-03-16T09:30:00Z">
              <w:r w:rsidRPr="005410BD" w:rsidDel="007D4877">
                <w:delText>s MCVI</w:delText>
              </w:r>
            </w:del>
            <w:del w:id="1506" w:author="MCC160" w:date="2022-03-16T09:29:00Z">
              <w:r w:rsidRPr="005410BD" w:rsidDel="007D4877">
                <w:delText>DEO,</w:delText>
              </w:r>
            </w:del>
            <w:r w:rsidRPr="005410BD">
              <w:t xml:space="preserve"> PRIVATE-CALL</w:t>
            </w:r>
          </w:p>
        </w:tc>
      </w:tr>
      <w:tr w:rsidR="00AE5AC2" w:rsidRPr="005410BD" w14:paraId="52CC9887" w14:textId="77777777" w:rsidTr="007D4877">
        <w:trPr>
          <w:tblHeader/>
          <w:trPrChange w:id="1507" w:author="MCC160" w:date="2022-03-16T09:33:00Z">
            <w:trPr>
              <w:tblHeader/>
            </w:trPr>
          </w:trPrChange>
        </w:trPr>
        <w:tc>
          <w:tcPr>
            <w:tcW w:w="2973" w:type="dxa"/>
            <w:tcPrChange w:id="1508" w:author="MCC160" w:date="2022-03-16T09:33:00Z">
              <w:tcPr>
                <w:tcW w:w="2934" w:type="dxa"/>
              </w:tcPr>
            </w:tcPrChange>
          </w:tcPr>
          <w:p w14:paraId="7D0200ED" w14:textId="77777777" w:rsidR="00AE5AC2" w:rsidRPr="005410BD" w:rsidRDefault="00AE5AC2" w:rsidP="00004E02">
            <w:pPr>
              <w:pStyle w:val="TAH"/>
              <w:keepLines w:val="0"/>
              <w:widowControl w:val="0"/>
            </w:pPr>
            <w:r w:rsidRPr="005410BD">
              <w:t>Information Element</w:t>
            </w:r>
          </w:p>
        </w:tc>
        <w:tc>
          <w:tcPr>
            <w:tcW w:w="1824" w:type="dxa"/>
            <w:tcPrChange w:id="1509" w:author="MCC160" w:date="2022-03-16T09:33:00Z">
              <w:tcPr>
                <w:tcW w:w="1799" w:type="dxa"/>
              </w:tcPr>
            </w:tcPrChange>
          </w:tcPr>
          <w:p w14:paraId="50EA8101" w14:textId="77777777" w:rsidR="00AE5AC2" w:rsidRPr="005410BD" w:rsidRDefault="00AE5AC2" w:rsidP="00004E02">
            <w:pPr>
              <w:pStyle w:val="TAH"/>
              <w:keepLines w:val="0"/>
              <w:widowControl w:val="0"/>
            </w:pPr>
            <w:r w:rsidRPr="005410BD">
              <w:t>Value/remark</w:t>
            </w:r>
          </w:p>
        </w:tc>
        <w:tc>
          <w:tcPr>
            <w:tcW w:w="2189" w:type="dxa"/>
            <w:tcPrChange w:id="1510" w:author="MCC160" w:date="2022-03-16T09:33:00Z">
              <w:tcPr>
                <w:tcW w:w="2159" w:type="dxa"/>
              </w:tcPr>
            </w:tcPrChange>
          </w:tcPr>
          <w:p w14:paraId="4F63D569" w14:textId="77777777" w:rsidR="00AE5AC2" w:rsidRPr="005410BD" w:rsidRDefault="00AE5AC2" w:rsidP="00004E02">
            <w:pPr>
              <w:pStyle w:val="TAH"/>
              <w:keepLines w:val="0"/>
              <w:widowControl w:val="0"/>
            </w:pPr>
            <w:r w:rsidRPr="005410BD">
              <w:t>Comment</w:t>
            </w:r>
          </w:p>
        </w:tc>
        <w:tc>
          <w:tcPr>
            <w:tcW w:w="1460" w:type="dxa"/>
            <w:tcPrChange w:id="1511" w:author="MCC160" w:date="2022-03-16T09:33:00Z">
              <w:tcPr>
                <w:tcW w:w="1440" w:type="dxa"/>
              </w:tcPr>
            </w:tcPrChange>
          </w:tcPr>
          <w:p w14:paraId="43FEF303" w14:textId="77777777" w:rsidR="00AE5AC2" w:rsidRPr="005410BD" w:rsidRDefault="00AE5AC2" w:rsidP="00004E02">
            <w:pPr>
              <w:pStyle w:val="TAH"/>
              <w:keepLines w:val="0"/>
              <w:widowControl w:val="0"/>
            </w:pPr>
            <w:r w:rsidRPr="005410BD">
              <w:t>Reference</w:t>
            </w:r>
          </w:p>
        </w:tc>
        <w:tc>
          <w:tcPr>
            <w:tcW w:w="1188" w:type="dxa"/>
            <w:tcPrChange w:id="1512" w:author="MCC160" w:date="2022-03-16T09:33:00Z">
              <w:tcPr>
                <w:tcW w:w="1172" w:type="dxa"/>
              </w:tcPr>
            </w:tcPrChange>
          </w:tcPr>
          <w:p w14:paraId="26BD9A13" w14:textId="77777777" w:rsidR="00AE5AC2" w:rsidRPr="005410BD" w:rsidRDefault="00AE5AC2" w:rsidP="00004E02">
            <w:pPr>
              <w:pStyle w:val="TAH"/>
              <w:keepLines w:val="0"/>
              <w:widowControl w:val="0"/>
            </w:pPr>
            <w:r w:rsidRPr="005410BD">
              <w:t>Condition</w:t>
            </w:r>
          </w:p>
        </w:tc>
      </w:tr>
      <w:tr w:rsidR="00AE5AC2" w:rsidRPr="005410BD" w14:paraId="282925A0" w14:textId="77777777" w:rsidTr="007D4877">
        <w:tc>
          <w:tcPr>
            <w:tcW w:w="2973" w:type="dxa"/>
            <w:vAlign w:val="center"/>
            <w:tcPrChange w:id="1513" w:author="MCC160" w:date="2022-03-16T09:33:00Z">
              <w:tcPr>
                <w:tcW w:w="2934" w:type="dxa"/>
                <w:vAlign w:val="center"/>
              </w:tcPr>
            </w:tcPrChange>
          </w:tcPr>
          <w:p w14:paraId="0E0453C7" w14:textId="77777777" w:rsidR="00AE5AC2" w:rsidRPr="005410BD" w:rsidRDefault="00AE5AC2" w:rsidP="00004E02">
            <w:pPr>
              <w:pStyle w:val="TAL"/>
              <w:rPr>
                <w:b/>
                <w:bCs/>
                <w:color w:val="000000"/>
              </w:rPr>
            </w:pPr>
            <w:r w:rsidRPr="005410BD">
              <w:rPr>
                <w:b/>
                <w:bCs/>
                <w:color w:val="000000"/>
              </w:rPr>
              <w:t>Message-body</w:t>
            </w:r>
          </w:p>
        </w:tc>
        <w:tc>
          <w:tcPr>
            <w:tcW w:w="1824" w:type="dxa"/>
            <w:tcPrChange w:id="1514" w:author="MCC160" w:date="2022-03-16T09:33:00Z">
              <w:tcPr>
                <w:tcW w:w="1799" w:type="dxa"/>
              </w:tcPr>
            </w:tcPrChange>
          </w:tcPr>
          <w:p w14:paraId="570EBFE0" w14:textId="77777777" w:rsidR="00AE5AC2" w:rsidRPr="005410BD" w:rsidRDefault="00AE5AC2" w:rsidP="00004E02">
            <w:pPr>
              <w:pStyle w:val="TAL"/>
              <w:rPr>
                <w:color w:val="000000"/>
              </w:rPr>
            </w:pPr>
          </w:p>
        </w:tc>
        <w:tc>
          <w:tcPr>
            <w:tcW w:w="2189" w:type="dxa"/>
            <w:tcPrChange w:id="1515" w:author="MCC160" w:date="2022-03-16T09:33:00Z">
              <w:tcPr>
                <w:tcW w:w="2159" w:type="dxa"/>
              </w:tcPr>
            </w:tcPrChange>
          </w:tcPr>
          <w:p w14:paraId="6BE3D242" w14:textId="77777777" w:rsidR="00AE5AC2" w:rsidRPr="005410BD" w:rsidRDefault="00AE5AC2" w:rsidP="00004E02">
            <w:pPr>
              <w:pStyle w:val="TAL"/>
              <w:rPr>
                <w:color w:val="000000"/>
              </w:rPr>
            </w:pPr>
          </w:p>
        </w:tc>
        <w:tc>
          <w:tcPr>
            <w:tcW w:w="1460" w:type="dxa"/>
            <w:tcPrChange w:id="1516" w:author="MCC160" w:date="2022-03-16T09:33:00Z">
              <w:tcPr>
                <w:tcW w:w="1440" w:type="dxa"/>
              </w:tcPr>
            </w:tcPrChange>
          </w:tcPr>
          <w:p w14:paraId="1E061EAC" w14:textId="77777777" w:rsidR="00AE5AC2" w:rsidRPr="005410BD" w:rsidRDefault="00AE5AC2" w:rsidP="00004E02">
            <w:pPr>
              <w:pStyle w:val="TAL"/>
              <w:rPr>
                <w:color w:val="000000"/>
              </w:rPr>
            </w:pPr>
          </w:p>
        </w:tc>
        <w:tc>
          <w:tcPr>
            <w:tcW w:w="1188" w:type="dxa"/>
            <w:vAlign w:val="bottom"/>
            <w:tcPrChange w:id="1517" w:author="MCC160" w:date="2022-03-16T09:33:00Z">
              <w:tcPr>
                <w:tcW w:w="1172" w:type="dxa"/>
                <w:vAlign w:val="bottom"/>
              </w:tcPr>
            </w:tcPrChange>
          </w:tcPr>
          <w:p w14:paraId="6BD36727" w14:textId="77777777" w:rsidR="00AE5AC2" w:rsidRPr="005410BD" w:rsidRDefault="00AE5AC2" w:rsidP="00004E02">
            <w:pPr>
              <w:pStyle w:val="TAL"/>
              <w:rPr>
                <w:color w:val="000000"/>
              </w:rPr>
            </w:pPr>
          </w:p>
        </w:tc>
      </w:tr>
      <w:tr w:rsidR="007D4877" w:rsidRPr="005410BD" w14:paraId="5951E410" w14:textId="77777777" w:rsidTr="001F18FE">
        <w:trPr>
          <w:ins w:id="1518" w:author="MCC160" w:date="2022-03-16T09:34:00Z"/>
        </w:trPr>
        <w:tc>
          <w:tcPr>
            <w:tcW w:w="2973" w:type="dxa"/>
            <w:tcPrChange w:id="1519" w:author="MCC160" w:date="2022-03-16T09:35:00Z">
              <w:tcPr>
                <w:tcW w:w="2973" w:type="dxa"/>
                <w:vAlign w:val="center"/>
              </w:tcPr>
            </w:tcPrChange>
          </w:tcPr>
          <w:p w14:paraId="2BDC4726" w14:textId="78CF0CDF" w:rsidR="007D4877" w:rsidRPr="005410BD" w:rsidRDefault="007D4877" w:rsidP="007D4877">
            <w:pPr>
              <w:pStyle w:val="TAL"/>
              <w:rPr>
                <w:ins w:id="1520" w:author="MCC160" w:date="2022-03-16T09:34:00Z"/>
                <w:b/>
                <w:bCs/>
                <w:color w:val="000000"/>
              </w:rPr>
            </w:pPr>
            <w:ins w:id="1521" w:author="MCC160" w:date="2022-03-16T09:35:00Z">
              <w:r w:rsidRPr="005410BD">
                <w:t xml:space="preserve">  MIME body part</w:t>
              </w:r>
            </w:ins>
          </w:p>
        </w:tc>
        <w:tc>
          <w:tcPr>
            <w:tcW w:w="1824" w:type="dxa"/>
            <w:tcPrChange w:id="1522" w:author="MCC160" w:date="2022-03-16T09:35:00Z">
              <w:tcPr>
                <w:tcW w:w="1824" w:type="dxa"/>
              </w:tcPr>
            </w:tcPrChange>
          </w:tcPr>
          <w:p w14:paraId="3CA2531F" w14:textId="77777777" w:rsidR="007D4877" w:rsidRPr="005410BD" w:rsidRDefault="007D4877" w:rsidP="007D4877">
            <w:pPr>
              <w:pStyle w:val="TAL"/>
              <w:rPr>
                <w:ins w:id="1523" w:author="MCC160" w:date="2022-03-16T09:34:00Z"/>
                <w:color w:val="000000"/>
              </w:rPr>
            </w:pPr>
          </w:p>
        </w:tc>
        <w:tc>
          <w:tcPr>
            <w:tcW w:w="2189" w:type="dxa"/>
            <w:tcPrChange w:id="1524" w:author="MCC160" w:date="2022-03-16T09:35:00Z">
              <w:tcPr>
                <w:tcW w:w="2189" w:type="dxa"/>
              </w:tcPr>
            </w:tcPrChange>
          </w:tcPr>
          <w:p w14:paraId="3A5BAFB1" w14:textId="3A2DAD4A" w:rsidR="007D4877" w:rsidRPr="005410BD" w:rsidRDefault="007D4877" w:rsidP="007D4877">
            <w:pPr>
              <w:pStyle w:val="TAL"/>
              <w:rPr>
                <w:ins w:id="1525" w:author="MCC160" w:date="2022-03-16T09:34:00Z"/>
                <w:color w:val="000000"/>
              </w:rPr>
            </w:pPr>
            <w:ins w:id="1526" w:author="MCC160" w:date="2022-03-16T09:35:00Z">
              <w:r w:rsidRPr="005410BD">
                <w:t>SDP message</w:t>
              </w:r>
            </w:ins>
          </w:p>
        </w:tc>
        <w:tc>
          <w:tcPr>
            <w:tcW w:w="1460" w:type="dxa"/>
            <w:tcPrChange w:id="1527" w:author="MCC160" w:date="2022-03-16T09:35:00Z">
              <w:tcPr>
                <w:tcW w:w="1460" w:type="dxa"/>
              </w:tcPr>
            </w:tcPrChange>
          </w:tcPr>
          <w:p w14:paraId="6A6FF490" w14:textId="77777777" w:rsidR="007D4877" w:rsidRPr="005410BD" w:rsidRDefault="007D4877" w:rsidP="007D4877">
            <w:pPr>
              <w:pStyle w:val="TAL"/>
              <w:rPr>
                <w:ins w:id="1528" w:author="MCC160" w:date="2022-03-16T09:34:00Z"/>
                <w:color w:val="000000"/>
              </w:rPr>
            </w:pPr>
          </w:p>
        </w:tc>
        <w:tc>
          <w:tcPr>
            <w:tcW w:w="1188" w:type="dxa"/>
            <w:vAlign w:val="bottom"/>
            <w:tcPrChange w:id="1529" w:author="MCC160" w:date="2022-03-16T09:35:00Z">
              <w:tcPr>
                <w:tcW w:w="1188" w:type="dxa"/>
                <w:vAlign w:val="bottom"/>
              </w:tcPr>
            </w:tcPrChange>
          </w:tcPr>
          <w:p w14:paraId="64061B4A" w14:textId="77777777" w:rsidR="007D4877" w:rsidRPr="005410BD" w:rsidRDefault="007D4877" w:rsidP="007D4877">
            <w:pPr>
              <w:pStyle w:val="TAL"/>
              <w:rPr>
                <w:ins w:id="1530" w:author="MCC160" w:date="2022-03-16T09:34:00Z"/>
                <w:color w:val="000000"/>
              </w:rPr>
            </w:pPr>
          </w:p>
        </w:tc>
      </w:tr>
      <w:tr w:rsidR="007D4877" w:rsidRPr="005410BD" w14:paraId="0A7FA8FB" w14:textId="77777777" w:rsidTr="007D4877">
        <w:trPr>
          <w:ins w:id="1531" w:author="MCC160" w:date="2022-03-16T09:34:00Z"/>
        </w:trPr>
        <w:tc>
          <w:tcPr>
            <w:tcW w:w="2973" w:type="dxa"/>
            <w:vAlign w:val="center"/>
          </w:tcPr>
          <w:p w14:paraId="6D37EA43" w14:textId="055DC77A" w:rsidR="007D4877" w:rsidRPr="005410BD" w:rsidRDefault="007D4877" w:rsidP="007D4877">
            <w:pPr>
              <w:pStyle w:val="TAL"/>
              <w:rPr>
                <w:ins w:id="1532" w:author="MCC160" w:date="2022-03-16T09:34:00Z"/>
                <w:b/>
                <w:bCs/>
                <w:color w:val="000000"/>
              </w:rPr>
            </w:pPr>
            <w:ins w:id="1533" w:author="MCC160" w:date="2022-03-16T09:35:00Z">
              <w:r w:rsidRPr="005410BD">
                <w:t xml:space="preserve">    MIME-part-body</w:t>
              </w:r>
            </w:ins>
          </w:p>
        </w:tc>
        <w:tc>
          <w:tcPr>
            <w:tcW w:w="1824" w:type="dxa"/>
          </w:tcPr>
          <w:p w14:paraId="15230E7E" w14:textId="3F204E29" w:rsidR="007D4877" w:rsidRPr="005410BD" w:rsidRDefault="007D4877" w:rsidP="007D4877">
            <w:pPr>
              <w:pStyle w:val="TAL"/>
              <w:rPr>
                <w:ins w:id="1534" w:author="MCC160" w:date="2022-03-16T09:34:00Z"/>
                <w:color w:val="000000"/>
              </w:rPr>
            </w:pPr>
            <w:ins w:id="1535" w:author="MCC160" w:date="2022-03-16T09:35:00Z">
              <w:r w:rsidRPr="005410BD">
                <w:t xml:space="preserve">SDP Message as described in </w:t>
              </w:r>
              <w:r w:rsidRPr="005410BD">
                <w:rPr>
                  <w:color w:val="000000"/>
                </w:rPr>
                <w:t>Table 6.2.3.3.3-1A</w:t>
              </w:r>
            </w:ins>
          </w:p>
        </w:tc>
        <w:tc>
          <w:tcPr>
            <w:tcW w:w="2189" w:type="dxa"/>
          </w:tcPr>
          <w:p w14:paraId="7CEFBEE1" w14:textId="77777777" w:rsidR="007D4877" w:rsidRPr="005410BD" w:rsidRDefault="007D4877" w:rsidP="007D4877">
            <w:pPr>
              <w:pStyle w:val="TAL"/>
              <w:rPr>
                <w:ins w:id="1536" w:author="MCC160" w:date="2022-03-16T09:34:00Z"/>
                <w:color w:val="000000"/>
              </w:rPr>
            </w:pPr>
          </w:p>
        </w:tc>
        <w:tc>
          <w:tcPr>
            <w:tcW w:w="1460" w:type="dxa"/>
          </w:tcPr>
          <w:p w14:paraId="147AA60B" w14:textId="77777777" w:rsidR="007D4877" w:rsidRPr="005410BD" w:rsidRDefault="007D4877" w:rsidP="007D4877">
            <w:pPr>
              <w:pStyle w:val="TAL"/>
              <w:rPr>
                <w:ins w:id="1537" w:author="MCC160" w:date="2022-03-16T09:34:00Z"/>
                <w:color w:val="000000"/>
              </w:rPr>
            </w:pPr>
          </w:p>
        </w:tc>
        <w:tc>
          <w:tcPr>
            <w:tcW w:w="1188" w:type="dxa"/>
            <w:vAlign w:val="bottom"/>
          </w:tcPr>
          <w:p w14:paraId="4040A17A" w14:textId="77777777" w:rsidR="007D4877" w:rsidRPr="005410BD" w:rsidRDefault="007D4877" w:rsidP="007D4877">
            <w:pPr>
              <w:pStyle w:val="TAL"/>
              <w:rPr>
                <w:ins w:id="1538" w:author="MCC160" w:date="2022-03-16T09:34:00Z"/>
                <w:color w:val="000000"/>
              </w:rPr>
            </w:pPr>
          </w:p>
        </w:tc>
      </w:tr>
      <w:tr w:rsidR="007D4877" w:rsidRPr="005410BD" w14:paraId="72D7BEE7" w14:textId="77777777" w:rsidTr="007D4877">
        <w:tc>
          <w:tcPr>
            <w:tcW w:w="2973" w:type="dxa"/>
            <w:shd w:val="clear" w:color="auto" w:fill="auto"/>
            <w:vAlign w:val="center"/>
            <w:tcPrChange w:id="1539" w:author="MCC160" w:date="2022-03-16T09:33:00Z">
              <w:tcPr>
                <w:tcW w:w="2934" w:type="dxa"/>
                <w:shd w:val="clear" w:color="auto" w:fill="auto"/>
                <w:vAlign w:val="center"/>
              </w:tcPr>
            </w:tcPrChange>
          </w:tcPr>
          <w:p w14:paraId="4D9538AD" w14:textId="77777777" w:rsidR="007D4877" w:rsidRPr="005410BD" w:rsidRDefault="007D4877" w:rsidP="007D4877">
            <w:pPr>
              <w:pStyle w:val="TAL"/>
              <w:rPr>
                <w:color w:val="000000"/>
              </w:rPr>
            </w:pPr>
            <w:r w:rsidRPr="005410BD">
              <w:rPr>
                <w:color w:val="000000"/>
              </w:rPr>
              <w:t xml:space="preserve">  MIME body part</w:t>
            </w:r>
          </w:p>
        </w:tc>
        <w:tc>
          <w:tcPr>
            <w:tcW w:w="1824" w:type="dxa"/>
            <w:shd w:val="clear" w:color="auto" w:fill="auto"/>
            <w:vAlign w:val="center"/>
            <w:tcPrChange w:id="1540" w:author="MCC160" w:date="2022-03-16T09:33:00Z">
              <w:tcPr>
                <w:tcW w:w="1799" w:type="dxa"/>
                <w:shd w:val="clear" w:color="auto" w:fill="auto"/>
                <w:vAlign w:val="center"/>
              </w:tcPr>
            </w:tcPrChange>
          </w:tcPr>
          <w:p w14:paraId="70AC1E9C" w14:textId="77777777" w:rsidR="007D4877" w:rsidRPr="005410BD" w:rsidRDefault="007D4877" w:rsidP="007D4877">
            <w:pPr>
              <w:pStyle w:val="TAL"/>
              <w:rPr>
                <w:color w:val="000000"/>
              </w:rPr>
            </w:pPr>
          </w:p>
        </w:tc>
        <w:tc>
          <w:tcPr>
            <w:tcW w:w="2189" w:type="dxa"/>
            <w:shd w:val="clear" w:color="auto" w:fill="auto"/>
            <w:tcPrChange w:id="1541" w:author="MCC160" w:date="2022-03-16T09:33:00Z">
              <w:tcPr>
                <w:tcW w:w="2159" w:type="dxa"/>
                <w:shd w:val="clear" w:color="auto" w:fill="auto"/>
              </w:tcPr>
            </w:tcPrChange>
          </w:tcPr>
          <w:p w14:paraId="161F37BE" w14:textId="77777777" w:rsidR="007D4877" w:rsidRPr="005410BD" w:rsidRDefault="007D4877" w:rsidP="007D4877">
            <w:pPr>
              <w:pStyle w:val="TAL"/>
              <w:rPr>
                <w:color w:val="000000"/>
              </w:rPr>
            </w:pPr>
            <w:r w:rsidRPr="005410BD">
              <w:rPr>
                <w:color w:val="000000"/>
              </w:rPr>
              <w:t>MCVideo Info</w:t>
            </w:r>
          </w:p>
        </w:tc>
        <w:tc>
          <w:tcPr>
            <w:tcW w:w="1460" w:type="dxa"/>
            <w:shd w:val="clear" w:color="auto" w:fill="auto"/>
            <w:tcPrChange w:id="1542" w:author="MCC160" w:date="2022-03-16T09:33:00Z">
              <w:tcPr>
                <w:tcW w:w="1440" w:type="dxa"/>
                <w:shd w:val="clear" w:color="auto" w:fill="auto"/>
              </w:tcPr>
            </w:tcPrChange>
          </w:tcPr>
          <w:p w14:paraId="46AA2B3F" w14:textId="77777777" w:rsidR="007D4877" w:rsidRPr="005410BD" w:rsidRDefault="007D4877" w:rsidP="007D4877">
            <w:pPr>
              <w:pStyle w:val="TAL"/>
              <w:rPr>
                <w:color w:val="000000"/>
              </w:rPr>
            </w:pPr>
          </w:p>
        </w:tc>
        <w:tc>
          <w:tcPr>
            <w:tcW w:w="1188" w:type="dxa"/>
            <w:shd w:val="clear" w:color="auto" w:fill="auto"/>
            <w:vAlign w:val="bottom"/>
            <w:tcPrChange w:id="1543" w:author="MCC160" w:date="2022-03-16T09:33:00Z">
              <w:tcPr>
                <w:tcW w:w="1172" w:type="dxa"/>
                <w:shd w:val="clear" w:color="auto" w:fill="auto"/>
                <w:vAlign w:val="bottom"/>
              </w:tcPr>
            </w:tcPrChange>
          </w:tcPr>
          <w:p w14:paraId="0949E4B6" w14:textId="77777777" w:rsidR="007D4877" w:rsidRPr="005410BD" w:rsidRDefault="007D4877" w:rsidP="007D4877">
            <w:pPr>
              <w:pStyle w:val="TAL"/>
              <w:rPr>
                <w:color w:val="000000"/>
              </w:rPr>
            </w:pPr>
          </w:p>
        </w:tc>
      </w:tr>
      <w:tr w:rsidR="007D4877" w:rsidRPr="005410BD" w:rsidDel="007D4877" w14:paraId="7B482C8D" w14:textId="519A7D7A" w:rsidTr="007D4877">
        <w:trPr>
          <w:del w:id="1544" w:author="MCC160" w:date="2022-03-16T09:33:00Z"/>
        </w:trPr>
        <w:tc>
          <w:tcPr>
            <w:tcW w:w="2973" w:type="dxa"/>
            <w:shd w:val="clear" w:color="auto" w:fill="auto"/>
            <w:vAlign w:val="center"/>
            <w:tcPrChange w:id="1545" w:author="MCC160" w:date="2022-03-16T09:33:00Z">
              <w:tcPr>
                <w:tcW w:w="2934" w:type="dxa"/>
                <w:shd w:val="clear" w:color="auto" w:fill="auto"/>
                <w:vAlign w:val="center"/>
              </w:tcPr>
            </w:tcPrChange>
          </w:tcPr>
          <w:p w14:paraId="59C3AB3D" w14:textId="35ED954B" w:rsidR="007D4877" w:rsidRPr="005410BD" w:rsidDel="007D4877" w:rsidRDefault="007D4877" w:rsidP="007D4877">
            <w:pPr>
              <w:pStyle w:val="TAL"/>
              <w:rPr>
                <w:del w:id="1546" w:author="MCC160" w:date="2022-03-16T09:33:00Z"/>
                <w:color w:val="000000"/>
              </w:rPr>
            </w:pPr>
            <w:del w:id="1547" w:author="MCC160" w:date="2022-03-16T09:33:00Z">
              <w:r w:rsidRPr="005410BD" w:rsidDel="007D4877">
                <w:rPr>
                  <w:color w:val="000000"/>
                </w:rPr>
                <w:delText xml:space="preserve">    MIME-part-headers</w:delText>
              </w:r>
            </w:del>
          </w:p>
        </w:tc>
        <w:tc>
          <w:tcPr>
            <w:tcW w:w="1824" w:type="dxa"/>
            <w:shd w:val="clear" w:color="auto" w:fill="auto"/>
            <w:vAlign w:val="center"/>
            <w:tcPrChange w:id="1548" w:author="MCC160" w:date="2022-03-16T09:33:00Z">
              <w:tcPr>
                <w:tcW w:w="1799" w:type="dxa"/>
                <w:shd w:val="clear" w:color="auto" w:fill="auto"/>
                <w:vAlign w:val="center"/>
              </w:tcPr>
            </w:tcPrChange>
          </w:tcPr>
          <w:p w14:paraId="428D1ECC" w14:textId="768538E8" w:rsidR="007D4877" w:rsidRPr="005410BD" w:rsidDel="007D4877" w:rsidRDefault="007D4877" w:rsidP="007D4877">
            <w:pPr>
              <w:pStyle w:val="TAL"/>
              <w:rPr>
                <w:del w:id="1549" w:author="MCC160" w:date="2022-03-16T09:33:00Z"/>
                <w:color w:val="000000"/>
              </w:rPr>
            </w:pPr>
          </w:p>
        </w:tc>
        <w:tc>
          <w:tcPr>
            <w:tcW w:w="2189" w:type="dxa"/>
            <w:shd w:val="clear" w:color="auto" w:fill="auto"/>
            <w:tcPrChange w:id="1550" w:author="MCC160" w:date="2022-03-16T09:33:00Z">
              <w:tcPr>
                <w:tcW w:w="2159" w:type="dxa"/>
                <w:shd w:val="clear" w:color="auto" w:fill="auto"/>
              </w:tcPr>
            </w:tcPrChange>
          </w:tcPr>
          <w:p w14:paraId="3AE35792" w14:textId="6FE5143D" w:rsidR="007D4877" w:rsidRPr="005410BD" w:rsidDel="007D4877" w:rsidRDefault="007D4877" w:rsidP="007D4877">
            <w:pPr>
              <w:pStyle w:val="TAL"/>
              <w:rPr>
                <w:del w:id="1551" w:author="MCC160" w:date="2022-03-16T09:33:00Z"/>
                <w:color w:val="000000"/>
              </w:rPr>
            </w:pPr>
          </w:p>
        </w:tc>
        <w:tc>
          <w:tcPr>
            <w:tcW w:w="1460" w:type="dxa"/>
            <w:shd w:val="clear" w:color="auto" w:fill="auto"/>
            <w:tcPrChange w:id="1552" w:author="MCC160" w:date="2022-03-16T09:33:00Z">
              <w:tcPr>
                <w:tcW w:w="1440" w:type="dxa"/>
                <w:shd w:val="clear" w:color="auto" w:fill="auto"/>
              </w:tcPr>
            </w:tcPrChange>
          </w:tcPr>
          <w:p w14:paraId="3EA33F40" w14:textId="42466105" w:rsidR="007D4877" w:rsidRPr="005410BD" w:rsidDel="007D4877" w:rsidRDefault="007D4877" w:rsidP="007D4877">
            <w:pPr>
              <w:pStyle w:val="TAL"/>
              <w:rPr>
                <w:del w:id="1553" w:author="MCC160" w:date="2022-03-16T09:33:00Z"/>
                <w:color w:val="000000"/>
              </w:rPr>
            </w:pPr>
          </w:p>
        </w:tc>
        <w:tc>
          <w:tcPr>
            <w:tcW w:w="1188" w:type="dxa"/>
            <w:shd w:val="clear" w:color="auto" w:fill="auto"/>
            <w:vAlign w:val="bottom"/>
            <w:tcPrChange w:id="1554" w:author="MCC160" w:date="2022-03-16T09:33:00Z">
              <w:tcPr>
                <w:tcW w:w="1172" w:type="dxa"/>
                <w:shd w:val="clear" w:color="auto" w:fill="auto"/>
                <w:vAlign w:val="bottom"/>
              </w:tcPr>
            </w:tcPrChange>
          </w:tcPr>
          <w:p w14:paraId="17BE5178" w14:textId="2104D635" w:rsidR="007D4877" w:rsidRPr="005410BD" w:rsidDel="007D4877" w:rsidRDefault="007D4877" w:rsidP="007D4877">
            <w:pPr>
              <w:pStyle w:val="TAL"/>
              <w:rPr>
                <w:del w:id="1555" w:author="MCC160" w:date="2022-03-16T09:33:00Z"/>
                <w:color w:val="000000"/>
              </w:rPr>
            </w:pPr>
          </w:p>
        </w:tc>
      </w:tr>
      <w:tr w:rsidR="007D4877" w:rsidRPr="005410BD" w14:paraId="69AA0A80" w14:textId="77777777" w:rsidTr="007D4877">
        <w:tc>
          <w:tcPr>
            <w:tcW w:w="2973" w:type="dxa"/>
            <w:shd w:val="clear" w:color="auto" w:fill="auto"/>
            <w:vAlign w:val="center"/>
            <w:tcPrChange w:id="1556" w:author="MCC160" w:date="2022-03-16T09:33:00Z">
              <w:tcPr>
                <w:tcW w:w="2934" w:type="dxa"/>
                <w:shd w:val="clear" w:color="auto" w:fill="auto"/>
                <w:vAlign w:val="center"/>
              </w:tcPr>
            </w:tcPrChange>
          </w:tcPr>
          <w:p w14:paraId="1AE213C3" w14:textId="77777777" w:rsidR="007D4877" w:rsidRPr="005410BD" w:rsidRDefault="007D4877" w:rsidP="007D4877">
            <w:pPr>
              <w:pStyle w:val="TAL"/>
              <w:rPr>
                <w:b/>
                <w:color w:val="000000"/>
              </w:rPr>
            </w:pPr>
            <w:r w:rsidRPr="005410BD">
              <w:rPr>
                <w:color w:val="000000"/>
              </w:rPr>
              <w:t xml:space="preserve">    MIME-part-body</w:t>
            </w:r>
          </w:p>
        </w:tc>
        <w:tc>
          <w:tcPr>
            <w:tcW w:w="1824" w:type="dxa"/>
            <w:shd w:val="clear" w:color="auto" w:fill="auto"/>
            <w:tcPrChange w:id="1557" w:author="MCC160" w:date="2022-03-16T09:33:00Z">
              <w:tcPr>
                <w:tcW w:w="1799" w:type="dxa"/>
                <w:shd w:val="clear" w:color="auto" w:fill="auto"/>
              </w:tcPr>
            </w:tcPrChange>
          </w:tcPr>
          <w:p w14:paraId="6E1CE11A" w14:textId="77777777" w:rsidR="007D4877" w:rsidRPr="005410BD" w:rsidRDefault="007D4877" w:rsidP="007D4877">
            <w:pPr>
              <w:pStyle w:val="TAL"/>
              <w:rPr>
                <w:color w:val="000000"/>
              </w:rPr>
            </w:pPr>
            <w:r w:rsidRPr="005410BD">
              <w:rPr>
                <w:color w:val="000000"/>
              </w:rPr>
              <w:t>MCVideo-Info as described in Table 6.2.1.3.3-2</w:t>
            </w:r>
          </w:p>
        </w:tc>
        <w:tc>
          <w:tcPr>
            <w:tcW w:w="2189" w:type="dxa"/>
            <w:shd w:val="clear" w:color="auto" w:fill="auto"/>
            <w:tcPrChange w:id="1558" w:author="MCC160" w:date="2022-03-16T09:33:00Z">
              <w:tcPr>
                <w:tcW w:w="2159" w:type="dxa"/>
                <w:shd w:val="clear" w:color="auto" w:fill="auto"/>
              </w:tcPr>
            </w:tcPrChange>
          </w:tcPr>
          <w:p w14:paraId="64F4844D" w14:textId="77777777" w:rsidR="007D4877" w:rsidRPr="005410BD" w:rsidRDefault="007D4877" w:rsidP="007D4877">
            <w:pPr>
              <w:pStyle w:val="TAL"/>
              <w:rPr>
                <w:color w:val="000000"/>
              </w:rPr>
            </w:pPr>
          </w:p>
        </w:tc>
        <w:tc>
          <w:tcPr>
            <w:tcW w:w="1460" w:type="dxa"/>
            <w:shd w:val="clear" w:color="auto" w:fill="auto"/>
            <w:tcPrChange w:id="1559" w:author="MCC160" w:date="2022-03-16T09:33:00Z">
              <w:tcPr>
                <w:tcW w:w="1440" w:type="dxa"/>
                <w:shd w:val="clear" w:color="auto" w:fill="auto"/>
              </w:tcPr>
            </w:tcPrChange>
          </w:tcPr>
          <w:p w14:paraId="13846082" w14:textId="77777777" w:rsidR="007D4877" w:rsidRPr="005410BD" w:rsidRDefault="007D4877" w:rsidP="007D4877">
            <w:pPr>
              <w:pStyle w:val="TAL"/>
              <w:rPr>
                <w:color w:val="000000"/>
              </w:rPr>
            </w:pPr>
          </w:p>
        </w:tc>
        <w:tc>
          <w:tcPr>
            <w:tcW w:w="1188" w:type="dxa"/>
            <w:shd w:val="clear" w:color="auto" w:fill="auto"/>
            <w:vAlign w:val="bottom"/>
            <w:tcPrChange w:id="1560" w:author="MCC160" w:date="2022-03-16T09:33:00Z">
              <w:tcPr>
                <w:tcW w:w="1172" w:type="dxa"/>
                <w:shd w:val="clear" w:color="auto" w:fill="auto"/>
                <w:vAlign w:val="bottom"/>
              </w:tcPr>
            </w:tcPrChange>
          </w:tcPr>
          <w:p w14:paraId="5877093B" w14:textId="77777777" w:rsidR="007D4877" w:rsidRPr="005410BD" w:rsidRDefault="007D4877" w:rsidP="007D4877">
            <w:pPr>
              <w:pStyle w:val="TAL"/>
              <w:rPr>
                <w:color w:val="000000"/>
              </w:rPr>
            </w:pPr>
          </w:p>
        </w:tc>
      </w:tr>
    </w:tbl>
    <w:p w14:paraId="40B871CB" w14:textId="77777777" w:rsidR="007D4877" w:rsidRPr="005410BD" w:rsidRDefault="007D4877" w:rsidP="007D4877">
      <w:pPr>
        <w:rPr>
          <w:ins w:id="1561" w:author="MCC160" w:date="2022-03-16T09:35:00Z"/>
        </w:rPr>
      </w:pPr>
    </w:p>
    <w:p w14:paraId="7EF24219" w14:textId="2E389621" w:rsidR="007D4877" w:rsidRPr="005410BD" w:rsidRDefault="007D4877" w:rsidP="007D4877">
      <w:pPr>
        <w:pStyle w:val="TH"/>
        <w:rPr>
          <w:ins w:id="1562" w:author="MCC160" w:date="2022-03-16T09:35:00Z"/>
        </w:rPr>
      </w:pPr>
      <w:ins w:id="1563" w:author="MCC160" w:date="2022-03-16T09:35:00Z">
        <w:r w:rsidRPr="005410BD">
          <w:rPr>
            <w:color w:val="000000"/>
          </w:rPr>
          <w:t>Table 6.2.3.3.3-1A: SDP</w:t>
        </w:r>
      </w:ins>
      <w:ins w:id="1564" w:author="MCC160" w:date="2022-03-16T15:31:00Z">
        <w:r w:rsidR="00656898" w:rsidRPr="005410BD">
          <w:rPr>
            <w:color w:val="000000"/>
          </w:rPr>
          <w:t xml:space="preserve"> message</w:t>
        </w:r>
      </w:ins>
      <w:ins w:id="1565" w:author="MCC160" w:date="2022-03-16T09:35:00Z">
        <w:r w:rsidRPr="005410BD">
          <w:rPr>
            <w:color w:val="000000"/>
          </w:rPr>
          <w:t xml:space="preserve"> in SIP INVITE (Table 6.2.3.3.3-1)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D4877" w:rsidRPr="005410BD" w:rsidDel="000B3817" w14:paraId="307722DA" w14:textId="77777777" w:rsidTr="003E36CA">
        <w:trPr>
          <w:ins w:id="1566" w:author="MCC160" w:date="2022-03-16T09:35:00Z"/>
        </w:trPr>
        <w:tc>
          <w:tcPr>
            <w:tcW w:w="9738" w:type="dxa"/>
          </w:tcPr>
          <w:p w14:paraId="2EDEB29E" w14:textId="54C14E51" w:rsidR="007D4877" w:rsidRPr="005410BD" w:rsidDel="000B3817" w:rsidRDefault="007D4877" w:rsidP="003E36CA">
            <w:pPr>
              <w:pStyle w:val="TAL"/>
              <w:keepNext w:val="0"/>
              <w:keepLines w:val="0"/>
              <w:widowControl w:val="0"/>
              <w:rPr>
                <w:ins w:id="1567" w:author="MCC160" w:date="2022-03-16T09:35:00Z"/>
                <w:rPrChange w:id="1568" w:author="MCC160" w:date="2022-03-16T09:35:00Z">
                  <w:rPr>
                    <w:ins w:id="1569" w:author="MCC160" w:date="2022-03-16T09:35:00Z"/>
                    <w:color w:val="000000"/>
                  </w:rPr>
                </w:rPrChange>
              </w:rPr>
            </w:pPr>
            <w:ins w:id="1570" w:author="MCC160" w:date="2022-03-16T09:35:00Z">
              <w:r w:rsidRPr="005410BD">
                <w:rPr>
                  <w:color w:val="000000"/>
                </w:rPr>
                <w:t xml:space="preserve">Derivation Path: TS 36.579-1 [2], Table 5.5.3.1.1-2, condition </w:t>
              </w:r>
              <w:r w:rsidRPr="005410BD">
                <w:t>INITIAL_SDP_OFFER</w:t>
              </w:r>
            </w:ins>
            <w:ins w:id="1571" w:author="MCC160" w:date="2022-03-16T13:22:00Z">
              <w:r w:rsidR="00EA7D78" w:rsidRPr="005410BD">
                <w:t xml:space="preserve">, </w:t>
              </w:r>
            </w:ins>
            <w:ins w:id="1572" w:author="MCC160" w:date="2022-03-16T13:23:00Z">
              <w:r w:rsidR="00EA7D78" w:rsidRPr="005410BD">
                <w:t xml:space="preserve">PRIVATE-CALL, </w:t>
              </w:r>
            </w:ins>
            <w:ins w:id="1573" w:author="MCC160" w:date="2022-04-25T13:25:00Z">
              <w:r w:rsidR="00914BB5" w:rsidRPr="005410BD">
                <w:rPr>
                  <w:rFonts w:eastAsia="SimSun"/>
                </w:rPr>
                <w:t>WITHOUT_TRANSMISSIONCONTROL</w:t>
              </w:r>
            </w:ins>
          </w:p>
        </w:tc>
      </w:tr>
    </w:tbl>
    <w:p w14:paraId="3B61CA2F" w14:textId="77777777" w:rsidR="00AE5AC2" w:rsidRPr="005410BD" w:rsidRDefault="00AE5AC2" w:rsidP="00AE5AC2"/>
    <w:p w14:paraId="31964651" w14:textId="77777777" w:rsidR="00AE5AC2" w:rsidRPr="005410BD" w:rsidRDefault="00AE5AC2" w:rsidP="00AE5AC2">
      <w:pPr>
        <w:pStyle w:val="TH"/>
      </w:pPr>
      <w:r w:rsidRPr="005410BD">
        <w:t>Table 6.2.3.3.3-2: MCVideo-Info in SIP INVITE (Table 6.2.3.3.3-1)</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574" w:author="MCC160" w:date="2022-03-16T09:37:00Z">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65"/>
        <w:gridCol w:w="2212"/>
        <w:gridCol w:w="2212"/>
        <w:gridCol w:w="1382"/>
        <w:gridCol w:w="1197"/>
        <w:tblGridChange w:id="1575">
          <w:tblGrid>
            <w:gridCol w:w="2765"/>
            <w:gridCol w:w="2212"/>
            <w:gridCol w:w="2212"/>
            <w:gridCol w:w="1382"/>
            <w:gridCol w:w="1197"/>
          </w:tblGrid>
        </w:tblGridChange>
      </w:tblGrid>
      <w:tr w:rsidR="00AE5AC2" w:rsidRPr="005410BD" w14:paraId="3F8FAD7A" w14:textId="77777777" w:rsidTr="007D4877">
        <w:tc>
          <w:tcPr>
            <w:tcW w:w="9768" w:type="dxa"/>
            <w:gridSpan w:val="5"/>
            <w:tcBorders>
              <w:top w:val="single" w:sz="4" w:space="0" w:color="auto"/>
              <w:left w:val="single" w:sz="4" w:space="0" w:color="auto"/>
              <w:bottom w:val="single" w:sz="4" w:space="0" w:color="auto"/>
              <w:right w:val="single" w:sz="4" w:space="0" w:color="auto"/>
            </w:tcBorders>
            <w:tcPrChange w:id="1576" w:author="MCC160" w:date="2022-03-16T09:37:00Z">
              <w:tcPr>
                <w:tcW w:w="9660" w:type="dxa"/>
                <w:gridSpan w:val="5"/>
                <w:tcBorders>
                  <w:top w:val="single" w:sz="4" w:space="0" w:color="auto"/>
                  <w:left w:val="single" w:sz="4" w:space="0" w:color="auto"/>
                  <w:bottom w:val="single" w:sz="4" w:space="0" w:color="auto"/>
                  <w:right w:val="single" w:sz="4" w:space="0" w:color="auto"/>
                </w:tcBorders>
              </w:tcPr>
            </w:tcPrChange>
          </w:tcPr>
          <w:p w14:paraId="6D1451B6" w14:textId="10495826" w:rsidR="00AE5AC2" w:rsidRPr="005410BD" w:rsidRDefault="00AE5AC2" w:rsidP="00004E02">
            <w:pPr>
              <w:pStyle w:val="TAL"/>
              <w:keepNext w:val="0"/>
              <w:keepLines w:val="0"/>
              <w:widowControl w:val="0"/>
              <w:rPr>
                <w:color w:val="000000"/>
              </w:rPr>
            </w:pPr>
            <w:r w:rsidRPr="005410BD">
              <w:t>Derivation Path: TS 36.579-1 [2], Table 5.5.</w:t>
            </w:r>
            <w:ins w:id="1577" w:author="MCC160" w:date="2022-03-16T15:30:00Z">
              <w:r w:rsidR="00200E48" w:rsidRPr="005410BD">
                <w:t>3.2</w:t>
              </w:r>
            </w:ins>
            <w:del w:id="1578" w:author="MCC160" w:date="2022-03-16T15:30:00Z">
              <w:r w:rsidRPr="005410BD" w:rsidDel="00200E48">
                <w:delText>2.5</w:delText>
              </w:r>
            </w:del>
            <w:r w:rsidRPr="005410BD">
              <w:t>.1-</w:t>
            </w:r>
            <w:del w:id="1579" w:author="MCC160" w:date="2022-03-16T15:26:00Z">
              <w:r w:rsidRPr="005410BD" w:rsidDel="00200E48">
                <w:delText>1</w:delText>
              </w:r>
            </w:del>
            <w:ins w:id="1580" w:author="MCC160" w:date="2022-03-16T15:26:00Z">
              <w:r w:rsidR="00200E48" w:rsidRPr="005410BD">
                <w:t>2</w:t>
              </w:r>
            </w:ins>
            <w:r w:rsidRPr="005410BD">
              <w:t>, condition PRIVATE-CALL</w:t>
            </w:r>
          </w:p>
        </w:tc>
      </w:tr>
      <w:tr w:rsidR="00AE5AC2" w:rsidRPr="005410BD" w:rsidDel="007D4877" w14:paraId="6C3BE21C" w14:textId="2216616E" w:rsidTr="007D4877">
        <w:trPr>
          <w:del w:id="1581" w:author="MCC160" w:date="2022-03-16T09:37:00Z"/>
        </w:trPr>
        <w:tc>
          <w:tcPr>
            <w:tcW w:w="2765" w:type="dxa"/>
            <w:tcBorders>
              <w:top w:val="single" w:sz="4" w:space="0" w:color="auto"/>
              <w:left w:val="single" w:sz="4" w:space="0" w:color="auto"/>
              <w:bottom w:val="single" w:sz="4" w:space="0" w:color="auto"/>
              <w:right w:val="single" w:sz="4" w:space="0" w:color="auto"/>
            </w:tcBorders>
            <w:tcPrChange w:id="1582" w:author="MCC160" w:date="2022-03-16T09:37:00Z">
              <w:tcPr>
                <w:tcW w:w="2733" w:type="dxa"/>
                <w:tcBorders>
                  <w:top w:val="single" w:sz="4" w:space="0" w:color="auto"/>
                  <w:left w:val="single" w:sz="4" w:space="0" w:color="auto"/>
                  <w:bottom w:val="single" w:sz="4" w:space="0" w:color="auto"/>
                  <w:right w:val="single" w:sz="4" w:space="0" w:color="auto"/>
                </w:tcBorders>
              </w:tcPr>
            </w:tcPrChange>
          </w:tcPr>
          <w:p w14:paraId="05FEECA1" w14:textId="290943C3" w:rsidR="00AE5AC2" w:rsidRPr="005410BD" w:rsidDel="007D4877" w:rsidRDefault="00AE5AC2" w:rsidP="00004E02">
            <w:pPr>
              <w:pStyle w:val="TAL"/>
              <w:keepNext w:val="0"/>
              <w:keepLines w:val="0"/>
              <w:widowControl w:val="0"/>
              <w:rPr>
                <w:del w:id="1583" w:author="MCC160" w:date="2022-03-16T09:37:00Z"/>
              </w:rPr>
            </w:pPr>
            <w:del w:id="1584" w:author="MCC160" w:date="2022-03-16T09:37:00Z">
              <w:r w:rsidRPr="005410BD" w:rsidDel="007D4877">
                <w:delText>mcvideoinfo</w:delText>
              </w:r>
            </w:del>
          </w:p>
        </w:tc>
        <w:tc>
          <w:tcPr>
            <w:tcW w:w="2212" w:type="dxa"/>
            <w:tcBorders>
              <w:top w:val="single" w:sz="4" w:space="0" w:color="auto"/>
              <w:left w:val="single" w:sz="4" w:space="0" w:color="auto"/>
              <w:bottom w:val="single" w:sz="4" w:space="0" w:color="auto"/>
              <w:right w:val="single" w:sz="4" w:space="0" w:color="auto"/>
            </w:tcBorders>
            <w:tcPrChange w:id="1585"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1FC87EA8" w14:textId="63794CFB" w:rsidR="00AE5AC2" w:rsidRPr="005410BD" w:rsidDel="007D4877" w:rsidRDefault="00AE5AC2" w:rsidP="00004E02">
            <w:pPr>
              <w:pStyle w:val="TAL"/>
              <w:keepNext w:val="0"/>
              <w:keepLines w:val="0"/>
              <w:widowControl w:val="0"/>
              <w:rPr>
                <w:del w:id="1586" w:author="MCC160" w:date="2022-03-16T09:37:00Z"/>
                <w:color w:val="000000"/>
              </w:rPr>
            </w:pPr>
          </w:p>
        </w:tc>
        <w:tc>
          <w:tcPr>
            <w:tcW w:w="2212" w:type="dxa"/>
            <w:tcBorders>
              <w:top w:val="single" w:sz="4" w:space="0" w:color="auto"/>
              <w:left w:val="single" w:sz="4" w:space="0" w:color="auto"/>
              <w:bottom w:val="single" w:sz="4" w:space="0" w:color="auto"/>
              <w:right w:val="single" w:sz="4" w:space="0" w:color="auto"/>
            </w:tcBorders>
            <w:tcPrChange w:id="1587"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69AFC646" w14:textId="3F8B1B6A" w:rsidR="00AE5AC2" w:rsidRPr="005410BD" w:rsidDel="007D4877" w:rsidRDefault="00AE5AC2" w:rsidP="00004E02">
            <w:pPr>
              <w:pStyle w:val="TAL"/>
              <w:keepNext w:val="0"/>
              <w:keepLines w:val="0"/>
              <w:widowControl w:val="0"/>
              <w:rPr>
                <w:del w:id="1588" w:author="MCC160" w:date="2022-03-16T09:37:00Z"/>
                <w:color w:val="000000"/>
              </w:rPr>
            </w:pPr>
          </w:p>
        </w:tc>
        <w:tc>
          <w:tcPr>
            <w:tcW w:w="1382" w:type="dxa"/>
            <w:tcBorders>
              <w:top w:val="single" w:sz="4" w:space="0" w:color="auto"/>
              <w:left w:val="single" w:sz="4" w:space="0" w:color="auto"/>
              <w:bottom w:val="single" w:sz="4" w:space="0" w:color="auto"/>
              <w:right w:val="single" w:sz="4" w:space="0" w:color="auto"/>
            </w:tcBorders>
            <w:tcPrChange w:id="1589" w:author="MCC160" w:date="2022-03-16T09:37:00Z">
              <w:tcPr>
                <w:tcW w:w="1367" w:type="dxa"/>
                <w:tcBorders>
                  <w:top w:val="single" w:sz="4" w:space="0" w:color="auto"/>
                  <w:left w:val="single" w:sz="4" w:space="0" w:color="auto"/>
                  <w:bottom w:val="single" w:sz="4" w:space="0" w:color="auto"/>
                  <w:right w:val="single" w:sz="4" w:space="0" w:color="auto"/>
                </w:tcBorders>
              </w:tcPr>
            </w:tcPrChange>
          </w:tcPr>
          <w:p w14:paraId="17566411" w14:textId="56A7905E" w:rsidR="00AE5AC2" w:rsidRPr="005410BD" w:rsidDel="007D4877" w:rsidRDefault="00AE5AC2" w:rsidP="00004E02">
            <w:pPr>
              <w:pStyle w:val="TAL"/>
              <w:keepNext w:val="0"/>
              <w:keepLines w:val="0"/>
              <w:widowControl w:val="0"/>
              <w:rPr>
                <w:del w:id="1590" w:author="MCC160" w:date="2022-03-16T09:37:00Z"/>
                <w:color w:val="000000"/>
              </w:rPr>
            </w:pPr>
          </w:p>
        </w:tc>
        <w:tc>
          <w:tcPr>
            <w:tcW w:w="1197" w:type="dxa"/>
            <w:tcBorders>
              <w:top w:val="single" w:sz="4" w:space="0" w:color="auto"/>
              <w:left w:val="single" w:sz="4" w:space="0" w:color="auto"/>
              <w:bottom w:val="single" w:sz="4" w:space="0" w:color="auto"/>
              <w:right w:val="single" w:sz="4" w:space="0" w:color="auto"/>
            </w:tcBorders>
            <w:tcPrChange w:id="1591" w:author="MCC160" w:date="2022-03-16T09:37:00Z">
              <w:tcPr>
                <w:tcW w:w="1184" w:type="dxa"/>
                <w:tcBorders>
                  <w:top w:val="single" w:sz="4" w:space="0" w:color="auto"/>
                  <w:left w:val="single" w:sz="4" w:space="0" w:color="auto"/>
                  <w:bottom w:val="single" w:sz="4" w:space="0" w:color="auto"/>
                  <w:right w:val="single" w:sz="4" w:space="0" w:color="auto"/>
                </w:tcBorders>
              </w:tcPr>
            </w:tcPrChange>
          </w:tcPr>
          <w:p w14:paraId="6849A495" w14:textId="755A3E56" w:rsidR="00AE5AC2" w:rsidRPr="005410BD" w:rsidDel="007D4877" w:rsidRDefault="00AE5AC2" w:rsidP="00004E02">
            <w:pPr>
              <w:pStyle w:val="TAL"/>
              <w:keepNext w:val="0"/>
              <w:keepLines w:val="0"/>
              <w:widowControl w:val="0"/>
              <w:rPr>
                <w:del w:id="1592" w:author="MCC160" w:date="2022-03-16T09:37:00Z"/>
                <w:color w:val="000000"/>
              </w:rPr>
            </w:pPr>
          </w:p>
        </w:tc>
      </w:tr>
      <w:tr w:rsidR="00AE5AC2" w:rsidRPr="005410BD" w:rsidDel="007D4877" w14:paraId="79815318" w14:textId="2F100B31" w:rsidTr="007D4877">
        <w:trPr>
          <w:del w:id="1593" w:author="MCC160" w:date="2022-03-16T09:37:00Z"/>
        </w:trPr>
        <w:tc>
          <w:tcPr>
            <w:tcW w:w="2765" w:type="dxa"/>
            <w:tcBorders>
              <w:top w:val="single" w:sz="4" w:space="0" w:color="auto"/>
              <w:left w:val="single" w:sz="4" w:space="0" w:color="auto"/>
              <w:bottom w:val="single" w:sz="4" w:space="0" w:color="auto"/>
              <w:right w:val="single" w:sz="4" w:space="0" w:color="auto"/>
            </w:tcBorders>
            <w:hideMark/>
            <w:tcPrChange w:id="1594" w:author="MCC160" w:date="2022-03-16T09:37:00Z">
              <w:tcPr>
                <w:tcW w:w="2733" w:type="dxa"/>
                <w:tcBorders>
                  <w:top w:val="single" w:sz="4" w:space="0" w:color="auto"/>
                  <w:left w:val="single" w:sz="4" w:space="0" w:color="auto"/>
                  <w:bottom w:val="single" w:sz="4" w:space="0" w:color="auto"/>
                  <w:right w:val="single" w:sz="4" w:space="0" w:color="auto"/>
                </w:tcBorders>
                <w:hideMark/>
              </w:tcPr>
            </w:tcPrChange>
          </w:tcPr>
          <w:p w14:paraId="505E4149" w14:textId="73E63F14" w:rsidR="00AE5AC2" w:rsidRPr="005410BD" w:rsidDel="007D4877" w:rsidRDefault="00AE5AC2" w:rsidP="00004E02">
            <w:pPr>
              <w:pStyle w:val="TAL"/>
              <w:rPr>
                <w:del w:id="1595" w:author="MCC160" w:date="2022-03-16T09:37:00Z"/>
                <w:color w:val="000000"/>
              </w:rPr>
            </w:pPr>
            <w:del w:id="1596" w:author="MCC160" w:date="2022-03-16T09:37:00Z">
              <w:r w:rsidRPr="005410BD" w:rsidDel="007D4877">
                <w:delText xml:space="preserve">  mcvideo-Params</w:delText>
              </w:r>
            </w:del>
          </w:p>
        </w:tc>
        <w:tc>
          <w:tcPr>
            <w:tcW w:w="2212" w:type="dxa"/>
            <w:tcBorders>
              <w:top w:val="single" w:sz="4" w:space="0" w:color="auto"/>
              <w:left w:val="single" w:sz="4" w:space="0" w:color="auto"/>
              <w:bottom w:val="single" w:sz="4" w:space="0" w:color="auto"/>
              <w:right w:val="single" w:sz="4" w:space="0" w:color="auto"/>
            </w:tcBorders>
            <w:tcPrChange w:id="1597"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4AFB63C3" w14:textId="630ED521" w:rsidR="00AE5AC2" w:rsidRPr="005410BD" w:rsidDel="007D4877" w:rsidRDefault="00AE5AC2" w:rsidP="00004E02">
            <w:pPr>
              <w:pStyle w:val="TAL"/>
              <w:rPr>
                <w:del w:id="1598" w:author="MCC160" w:date="2022-03-16T09:37:00Z"/>
                <w:color w:val="000000"/>
              </w:rPr>
            </w:pPr>
          </w:p>
        </w:tc>
        <w:tc>
          <w:tcPr>
            <w:tcW w:w="2212" w:type="dxa"/>
            <w:tcBorders>
              <w:top w:val="single" w:sz="4" w:space="0" w:color="auto"/>
              <w:left w:val="single" w:sz="4" w:space="0" w:color="auto"/>
              <w:bottom w:val="single" w:sz="4" w:space="0" w:color="auto"/>
              <w:right w:val="single" w:sz="4" w:space="0" w:color="auto"/>
            </w:tcBorders>
            <w:tcPrChange w:id="1599"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292F0C4E" w14:textId="4B133E5C" w:rsidR="00AE5AC2" w:rsidRPr="005410BD" w:rsidDel="007D4877" w:rsidRDefault="00AE5AC2" w:rsidP="00004E02">
            <w:pPr>
              <w:pStyle w:val="TAL"/>
              <w:rPr>
                <w:del w:id="1600" w:author="MCC160" w:date="2022-03-16T09:37:00Z"/>
                <w:color w:val="000000"/>
              </w:rPr>
            </w:pPr>
          </w:p>
        </w:tc>
        <w:tc>
          <w:tcPr>
            <w:tcW w:w="1382" w:type="dxa"/>
            <w:tcBorders>
              <w:top w:val="single" w:sz="4" w:space="0" w:color="auto"/>
              <w:left w:val="single" w:sz="4" w:space="0" w:color="auto"/>
              <w:bottom w:val="single" w:sz="4" w:space="0" w:color="auto"/>
              <w:right w:val="single" w:sz="4" w:space="0" w:color="auto"/>
            </w:tcBorders>
            <w:tcPrChange w:id="1601" w:author="MCC160" w:date="2022-03-16T09:37:00Z">
              <w:tcPr>
                <w:tcW w:w="1367" w:type="dxa"/>
                <w:tcBorders>
                  <w:top w:val="single" w:sz="4" w:space="0" w:color="auto"/>
                  <w:left w:val="single" w:sz="4" w:space="0" w:color="auto"/>
                  <w:bottom w:val="single" w:sz="4" w:space="0" w:color="auto"/>
                  <w:right w:val="single" w:sz="4" w:space="0" w:color="auto"/>
                </w:tcBorders>
              </w:tcPr>
            </w:tcPrChange>
          </w:tcPr>
          <w:p w14:paraId="0CF7C55C" w14:textId="3C4C346D" w:rsidR="00AE5AC2" w:rsidRPr="005410BD" w:rsidDel="007D4877" w:rsidRDefault="00AE5AC2" w:rsidP="00004E02">
            <w:pPr>
              <w:pStyle w:val="TAL"/>
              <w:rPr>
                <w:del w:id="1602" w:author="MCC160" w:date="2022-03-16T09:37:00Z"/>
                <w:color w:val="000000"/>
              </w:rPr>
            </w:pPr>
          </w:p>
        </w:tc>
        <w:tc>
          <w:tcPr>
            <w:tcW w:w="1197" w:type="dxa"/>
            <w:tcBorders>
              <w:top w:val="single" w:sz="4" w:space="0" w:color="auto"/>
              <w:left w:val="single" w:sz="4" w:space="0" w:color="auto"/>
              <w:bottom w:val="single" w:sz="4" w:space="0" w:color="auto"/>
              <w:right w:val="single" w:sz="4" w:space="0" w:color="auto"/>
            </w:tcBorders>
            <w:tcPrChange w:id="1603" w:author="MCC160" w:date="2022-03-16T09:37:00Z">
              <w:tcPr>
                <w:tcW w:w="1184" w:type="dxa"/>
                <w:tcBorders>
                  <w:top w:val="single" w:sz="4" w:space="0" w:color="auto"/>
                  <w:left w:val="single" w:sz="4" w:space="0" w:color="auto"/>
                  <w:bottom w:val="single" w:sz="4" w:space="0" w:color="auto"/>
                  <w:right w:val="single" w:sz="4" w:space="0" w:color="auto"/>
                </w:tcBorders>
              </w:tcPr>
            </w:tcPrChange>
          </w:tcPr>
          <w:p w14:paraId="185B16AB" w14:textId="52840DBE" w:rsidR="00AE5AC2" w:rsidRPr="005410BD" w:rsidDel="007D4877" w:rsidRDefault="00AE5AC2" w:rsidP="00004E02">
            <w:pPr>
              <w:pStyle w:val="TAL"/>
              <w:rPr>
                <w:del w:id="1604" w:author="MCC160" w:date="2022-03-16T09:37:00Z"/>
                <w:color w:val="000000"/>
              </w:rPr>
            </w:pPr>
          </w:p>
        </w:tc>
      </w:tr>
      <w:tr w:rsidR="00AE5AC2" w:rsidRPr="005410BD" w:rsidDel="007D4877" w14:paraId="1A7011F6" w14:textId="1F56759A" w:rsidTr="007D4877">
        <w:trPr>
          <w:del w:id="1605" w:author="MCC160" w:date="2022-03-16T09:37:00Z"/>
        </w:trPr>
        <w:tc>
          <w:tcPr>
            <w:tcW w:w="2765" w:type="dxa"/>
            <w:tcBorders>
              <w:top w:val="single" w:sz="4" w:space="0" w:color="auto"/>
              <w:left w:val="single" w:sz="4" w:space="0" w:color="auto"/>
              <w:bottom w:val="single" w:sz="4" w:space="0" w:color="auto"/>
              <w:right w:val="single" w:sz="4" w:space="0" w:color="auto"/>
            </w:tcBorders>
            <w:vAlign w:val="center"/>
            <w:hideMark/>
            <w:tcPrChange w:id="1606" w:author="MCC160" w:date="2022-03-16T09:37: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715DA9AA" w14:textId="6C994D60" w:rsidR="00AE5AC2" w:rsidRPr="005410BD" w:rsidDel="007D4877" w:rsidRDefault="00AE5AC2" w:rsidP="00004E02">
            <w:pPr>
              <w:pStyle w:val="TAL"/>
              <w:rPr>
                <w:del w:id="1607" w:author="MCC160" w:date="2022-03-16T09:37:00Z"/>
              </w:rPr>
            </w:pPr>
            <w:del w:id="1608" w:author="MCC160" w:date="2022-03-16T09:37:00Z">
              <w:r w:rsidRPr="005410BD" w:rsidDel="007D4877">
                <w:delText xml:space="preserve">    session-type</w:delText>
              </w:r>
            </w:del>
          </w:p>
        </w:tc>
        <w:tc>
          <w:tcPr>
            <w:tcW w:w="2212" w:type="dxa"/>
            <w:tcBorders>
              <w:top w:val="single" w:sz="4" w:space="0" w:color="auto"/>
              <w:left w:val="single" w:sz="4" w:space="0" w:color="auto"/>
              <w:bottom w:val="single" w:sz="4" w:space="0" w:color="auto"/>
              <w:right w:val="single" w:sz="4" w:space="0" w:color="auto"/>
            </w:tcBorders>
            <w:hideMark/>
            <w:tcPrChange w:id="1609" w:author="MCC160" w:date="2022-03-16T09:37:00Z">
              <w:tcPr>
                <w:tcW w:w="2188" w:type="dxa"/>
                <w:tcBorders>
                  <w:top w:val="single" w:sz="4" w:space="0" w:color="auto"/>
                  <w:left w:val="single" w:sz="4" w:space="0" w:color="auto"/>
                  <w:bottom w:val="single" w:sz="4" w:space="0" w:color="auto"/>
                  <w:right w:val="single" w:sz="4" w:space="0" w:color="auto"/>
                </w:tcBorders>
                <w:hideMark/>
              </w:tcPr>
            </w:tcPrChange>
          </w:tcPr>
          <w:p w14:paraId="3142D8F8" w14:textId="67AC56E0" w:rsidR="00AE5AC2" w:rsidRPr="005410BD" w:rsidDel="007D4877" w:rsidRDefault="00AE5AC2" w:rsidP="00004E02">
            <w:pPr>
              <w:pStyle w:val="TAL"/>
              <w:rPr>
                <w:del w:id="1610" w:author="MCC160" w:date="2022-03-16T09:37:00Z"/>
              </w:rPr>
            </w:pPr>
            <w:del w:id="1611" w:author="MCC160" w:date="2022-03-16T09:37:00Z">
              <w:r w:rsidRPr="005410BD" w:rsidDel="007D4877">
                <w:delText>"private"</w:delText>
              </w:r>
            </w:del>
          </w:p>
        </w:tc>
        <w:tc>
          <w:tcPr>
            <w:tcW w:w="2212" w:type="dxa"/>
            <w:tcBorders>
              <w:top w:val="single" w:sz="4" w:space="0" w:color="auto"/>
              <w:left w:val="single" w:sz="4" w:space="0" w:color="auto"/>
              <w:bottom w:val="single" w:sz="4" w:space="0" w:color="auto"/>
              <w:right w:val="single" w:sz="4" w:space="0" w:color="auto"/>
            </w:tcBorders>
            <w:tcPrChange w:id="1612"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6C8A5F75" w14:textId="598DC250" w:rsidR="00AE5AC2" w:rsidRPr="005410BD" w:rsidDel="007D4877" w:rsidRDefault="00AE5AC2" w:rsidP="00004E02">
            <w:pPr>
              <w:pStyle w:val="TAL"/>
              <w:rPr>
                <w:del w:id="1613" w:author="MCC160" w:date="2022-03-16T09:37:00Z"/>
                <w:color w:val="000000"/>
              </w:rPr>
            </w:pPr>
          </w:p>
        </w:tc>
        <w:tc>
          <w:tcPr>
            <w:tcW w:w="1382" w:type="dxa"/>
            <w:tcBorders>
              <w:top w:val="single" w:sz="4" w:space="0" w:color="auto"/>
              <w:left w:val="single" w:sz="4" w:space="0" w:color="auto"/>
              <w:bottom w:val="single" w:sz="4" w:space="0" w:color="auto"/>
              <w:right w:val="single" w:sz="4" w:space="0" w:color="auto"/>
            </w:tcBorders>
            <w:tcPrChange w:id="1614" w:author="MCC160" w:date="2022-03-16T09:37:00Z">
              <w:tcPr>
                <w:tcW w:w="1367" w:type="dxa"/>
                <w:tcBorders>
                  <w:top w:val="single" w:sz="4" w:space="0" w:color="auto"/>
                  <w:left w:val="single" w:sz="4" w:space="0" w:color="auto"/>
                  <w:bottom w:val="single" w:sz="4" w:space="0" w:color="auto"/>
                  <w:right w:val="single" w:sz="4" w:space="0" w:color="auto"/>
                </w:tcBorders>
              </w:tcPr>
            </w:tcPrChange>
          </w:tcPr>
          <w:p w14:paraId="137D02A5" w14:textId="2E646954" w:rsidR="00AE5AC2" w:rsidRPr="005410BD" w:rsidDel="007D4877" w:rsidRDefault="00AE5AC2" w:rsidP="00004E02">
            <w:pPr>
              <w:pStyle w:val="TAL"/>
              <w:rPr>
                <w:del w:id="1615" w:author="MCC160" w:date="2022-03-16T09:37:00Z"/>
                <w:color w:val="000000"/>
              </w:rPr>
            </w:pPr>
          </w:p>
        </w:tc>
        <w:tc>
          <w:tcPr>
            <w:tcW w:w="1197" w:type="dxa"/>
            <w:tcBorders>
              <w:top w:val="single" w:sz="4" w:space="0" w:color="auto"/>
              <w:left w:val="single" w:sz="4" w:space="0" w:color="auto"/>
              <w:bottom w:val="single" w:sz="4" w:space="0" w:color="auto"/>
              <w:right w:val="single" w:sz="4" w:space="0" w:color="auto"/>
            </w:tcBorders>
            <w:vAlign w:val="bottom"/>
            <w:tcPrChange w:id="1616" w:author="MCC160" w:date="2022-03-16T09:37:00Z">
              <w:tcPr>
                <w:tcW w:w="1184" w:type="dxa"/>
                <w:tcBorders>
                  <w:top w:val="single" w:sz="4" w:space="0" w:color="auto"/>
                  <w:left w:val="single" w:sz="4" w:space="0" w:color="auto"/>
                  <w:bottom w:val="single" w:sz="4" w:space="0" w:color="auto"/>
                  <w:right w:val="single" w:sz="4" w:space="0" w:color="auto"/>
                </w:tcBorders>
                <w:vAlign w:val="bottom"/>
              </w:tcPr>
            </w:tcPrChange>
          </w:tcPr>
          <w:p w14:paraId="3DDB2039" w14:textId="5D29956E" w:rsidR="00AE5AC2" w:rsidRPr="005410BD" w:rsidDel="007D4877" w:rsidRDefault="00AE5AC2" w:rsidP="00004E02">
            <w:pPr>
              <w:pStyle w:val="TAL"/>
              <w:rPr>
                <w:del w:id="1617" w:author="MCC160" w:date="2022-03-16T09:37:00Z"/>
                <w:color w:val="000000"/>
              </w:rPr>
            </w:pPr>
          </w:p>
        </w:tc>
      </w:tr>
    </w:tbl>
    <w:p w14:paraId="586DC961" w14:textId="77777777" w:rsidR="00AE5AC2" w:rsidRPr="005410BD" w:rsidRDefault="00AE5AC2" w:rsidP="00AE5AC2"/>
    <w:p w14:paraId="06D3853A" w14:textId="6C877475" w:rsidR="00AE5AC2" w:rsidRPr="005410BD" w:rsidRDefault="00AE5AC2" w:rsidP="00AE5AC2">
      <w:pPr>
        <w:pStyle w:val="TH"/>
      </w:pPr>
      <w:r w:rsidRPr="005410BD">
        <w:t>Table 6.2.3.3.3-3: SIP 200 (OK) (Step</w:t>
      </w:r>
      <w:del w:id="1618" w:author="MCC160" w:date="2022-03-17T11:25:00Z">
        <w:r w:rsidRPr="005410BD" w:rsidDel="00621625">
          <w:delText>s</w:delText>
        </w:r>
      </w:del>
      <w:r w:rsidRPr="005410BD">
        <w:t xml:space="preserve"> 4, Table 6.2.3.3.2-1</w:t>
      </w:r>
      <w:ins w:id="1619" w:author="MCC160" w:date="2022-03-16T09:34:00Z">
        <w:r w:rsidR="007D4877" w:rsidRPr="005410BD">
          <w:t>; Step 4, TS 36.579-1 [2] Table 5.3B.1.3-1</w:t>
        </w:r>
      </w:ins>
      <w:r w:rsidRPr="005410BD">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620" w:author="MCC160" w:date="2022-03-16T09:38: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621">
          <w:tblGrid>
            <w:gridCol w:w="2709"/>
            <w:gridCol w:w="2187"/>
            <w:gridCol w:w="2187"/>
            <w:gridCol w:w="1367"/>
            <w:gridCol w:w="1184"/>
          </w:tblGrid>
        </w:tblGridChange>
      </w:tblGrid>
      <w:tr w:rsidR="00AE5AC2" w:rsidRPr="005410BD" w14:paraId="6192F00B" w14:textId="77777777" w:rsidTr="007D4877">
        <w:trPr>
          <w:tblHeader/>
          <w:trPrChange w:id="1622" w:author="MCC160" w:date="2022-03-16T09:38:00Z">
            <w:trPr>
              <w:tblHeader/>
            </w:trPr>
          </w:trPrChange>
        </w:trPr>
        <w:tc>
          <w:tcPr>
            <w:tcW w:w="9634" w:type="dxa"/>
            <w:gridSpan w:val="5"/>
            <w:tcPrChange w:id="1623" w:author="MCC160" w:date="2022-03-16T09:38:00Z">
              <w:tcPr>
                <w:tcW w:w="9517" w:type="dxa"/>
                <w:gridSpan w:val="5"/>
              </w:tcPr>
            </w:tcPrChange>
          </w:tcPr>
          <w:p w14:paraId="7BAAC6A0" w14:textId="77777777" w:rsidR="00AE5AC2" w:rsidRPr="005410BD" w:rsidRDefault="00AE5AC2" w:rsidP="00004E02">
            <w:pPr>
              <w:pStyle w:val="TAL"/>
              <w:keepLines w:val="0"/>
              <w:widowControl w:val="0"/>
              <w:rPr>
                <w:bCs/>
                <w:color w:val="000000"/>
              </w:rPr>
            </w:pPr>
            <w:r w:rsidRPr="005410BD">
              <w:rPr>
                <w:bCs/>
                <w:color w:val="000000"/>
              </w:rPr>
              <w:t>Derivation Path: TS 36.579-1 [2], Table 5.5.2.17.1.2-1, condition</w:t>
            </w:r>
            <w:del w:id="1624" w:author="MCC160" w:date="2022-03-16T09:37:00Z">
              <w:r w:rsidRPr="005410BD" w:rsidDel="007D4877">
                <w:rPr>
                  <w:bCs/>
                  <w:color w:val="000000"/>
                </w:rPr>
                <w:delText>s MCVIDEO,</w:delText>
              </w:r>
            </w:del>
            <w:r w:rsidRPr="005410BD">
              <w:rPr>
                <w:bCs/>
                <w:color w:val="000000"/>
              </w:rPr>
              <w:t xml:space="preserve"> INVITE-RSP</w:t>
            </w:r>
          </w:p>
        </w:tc>
      </w:tr>
      <w:tr w:rsidR="00AE5AC2" w:rsidRPr="005410BD" w14:paraId="49B9CE2C" w14:textId="77777777" w:rsidTr="007D4877">
        <w:trPr>
          <w:tblHeader/>
          <w:trPrChange w:id="1625" w:author="MCC160" w:date="2022-03-16T09:38:00Z">
            <w:trPr>
              <w:tblHeader/>
            </w:trPr>
          </w:trPrChange>
        </w:trPr>
        <w:tc>
          <w:tcPr>
            <w:tcW w:w="2709" w:type="dxa"/>
            <w:tcPrChange w:id="1626" w:author="MCC160" w:date="2022-03-16T09:38:00Z">
              <w:tcPr>
                <w:tcW w:w="2677" w:type="dxa"/>
              </w:tcPr>
            </w:tcPrChange>
          </w:tcPr>
          <w:p w14:paraId="5D0FC304" w14:textId="77777777" w:rsidR="00AE5AC2" w:rsidRPr="005410BD" w:rsidRDefault="00AE5AC2" w:rsidP="00004E02">
            <w:pPr>
              <w:pStyle w:val="TAH"/>
              <w:keepLines w:val="0"/>
              <w:widowControl w:val="0"/>
              <w:rPr>
                <w:color w:val="000000"/>
              </w:rPr>
            </w:pPr>
            <w:r w:rsidRPr="005410BD">
              <w:rPr>
                <w:color w:val="000000"/>
              </w:rPr>
              <w:t>Information Element</w:t>
            </w:r>
          </w:p>
        </w:tc>
        <w:tc>
          <w:tcPr>
            <w:tcW w:w="2187" w:type="dxa"/>
            <w:tcPrChange w:id="1627" w:author="MCC160" w:date="2022-03-16T09:38:00Z">
              <w:tcPr>
                <w:tcW w:w="2160" w:type="dxa"/>
              </w:tcPr>
            </w:tcPrChange>
          </w:tcPr>
          <w:p w14:paraId="40B9554F" w14:textId="77777777" w:rsidR="00AE5AC2" w:rsidRPr="005410BD" w:rsidRDefault="00AE5AC2" w:rsidP="00004E02">
            <w:pPr>
              <w:pStyle w:val="TAH"/>
              <w:keepLines w:val="0"/>
              <w:widowControl w:val="0"/>
              <w:rPr>
                <w:color w:val="000000"/>
              </w:rPr>
            </w:pPr>
            <w:r w:rsidRPr="005410BD">
              <w:rPr>
                <w:color w:val="000000"/>
              </w:rPr>
              <w:t>Value/remark</w:t>
            </w:r>
          </w:p>
        </w:tc>
        <w:tc>
          <w:tcPr>
            <w:tcW w:w="2187" w:type="dxa"/>
            <w:tcBorders>
              <w:bottom w:val="single" w:sz="4" w:space="0" w:color="auto"/>
            </w:tcBorders>
            <w:tcPrChange w:id="1628" w:author="MCC160" w:date="2022-03-16T09:38:00Z">
              <w:tcPr>
                <w:tcW w:w="2160" w:type="dxa"/>
                <w:tcBorders>
                  <w:bottom w:val="single" w:sz="4" w:space="0" w:color="auto"/>
                </w:tcBorders>
              </w:tcPr>
            </w:tcPrChange>
          </w:tcPr>
          <w:p w14:paraId="210A7DE9" w14:textId="77777777" w:rsidR="00AE5AC2" w:rsidRPr="005410BD" w:rsidRDefault="00AE5AC2" w:rsidP="00004E02">
            <w:pPr>
              <w:pStyle w:val="TAH"/>
              <w:keepLines w:val="0"/>
              <w:widowControl w:val="0"/>
              <w:rPr>
                <w:color w:val="000000"/>
              </w:rPr>
            </w:pPr>
            <w:r w:rsidRPr="005410BD">
              <w:rPr>
                <w:color w:val="000000"/>
              </w:rPr>
              <w:t>Comment</w:t>
            </w:r>
          </w:p>
        </w:tc>
        <w:tc>
          <w:tcPr>
            <w:tcW w:w="1367" w:type="dxa"/>
            <w:tcPrChange w:id="1629" w:author="MCC160" w:date="2022-03-16T09:38:00Z">
              <w:tcPr>
                <w:tcW w:w="1350" w:type="dxa"/>
              </w:tcPr>
            </w:tcPrChange>
          </w:tcPr>
          <w:p w14:paraId="2A8D0EB1" w14:textId="77777777" w:rsidR="00AE5AC2" w:rsidRPr="005410BD" w:rsidRDefault="00AE5AC2" w:rsidP="00004E02">
            <w:pPr>
              <w:pStyle w:val="TAH"/>
              <w:keepLines w:val="0"/>
              <w:widowControl w:val="0"/>
              <w:rPr>
                <w:color w:val="000000"/>
              </w:rPr>
            </w:pPr>
            <w:r w:rsidRPr="005410BD">
              <w:rPr>
                <w:color w:val="000000"/>
              </w:rPr>
              <w:t>Reference</w:t>
            </w:r>
          </w:p>
        </w:tc>
        <w:tc>
          <w:tcPr>
            <w:tcW w:w="1184" w:type="dxa"/>
            <w:tcPrChange w:id="1630" w:author="MCC160" w:date="2022-03-16T09:38:00Z">
              <w:tcPr>
                <w:tcW w:w="1170" w:type="dxa"/>
              </w:tcPr>
            </w:tcPrChange>
          </w:tcPr>
          <w:p w14:paraId="007954E0" w14:textId="77777777" w:rsidR="00AE5AC2" w:rsidRPr="005410BD" w:rsidRDefault="00AE5AC2" w:rsidP="00004E02">
            <w:pPr>
              <w:pStyle w:val="TAH"/>
              <w:keepLines w:val="0"/>
              <w:widowControl w:val="0"/>
              <w:rPr>
                <w:color w:val="000000"/>
              </w:rPr>
            </w:pPr>
            <w:r w:rsidRPr="005410BD">
              <w:rPr>
                <w:color w:val="000000"/>
              </w:rPr>
              <w:t>Condition</w:t>
            </w:r>
          </w:p>
        </w:tc>
      </w:tr>
      <w:tr w:rsidR="00AE5AC2" w:rsidRPr="005410BD" w14:paraId="7F991828" w14:textId="77777777" w:rsidTr="007D4877">
        <w:tc>
          <w:tcPr>
            <w:tcW w:w="2709" w:type="dxa"/>
            <w:vAlign w:val="center"/>
            <w:tcPrChange w:id="1631" w:author="MCC160" w:date="2022-03-16T09:38:00Z">
              <w:tcPr>
                <w:tcW w:w="2677" w:type="dxa"/>
                <w:vAlign w:val="center"/>
              </w:tcPr>
            </w:tcPrChange>
          </w:tcPr>
          <w:p w14:paraId="78273BAF" w14:textId="77777777" w:rsidR="00AE5AC2" w:rsidRPr="005410BD" w:rsidRDefault="00AE5AC2" w:rsidP="00004E02">
            <w:pPr>
              <w:pStyle w:val="TAL"/>
              <w:keepNext w:val="0"/>
              <w:keepLines w:val="0"/>
              <w:widowControl w:val="0"/>
              <w:rPr>
                <w:rFonts w:cs="Arial"/>
                <w:b/>
                <w:bCs/>
                <w:color w:val="000000"/>
                <w:szCs w:val="18"/>
              </w:rPr>
            </w:pPr>
            <w:r w:rsidRPr="005410BD">
              <w:rPr>
                <w:rFonts w:cs="Arial"/>
                <w:b/>
                <w:color w:val="000000"/>
                <w:szCs w:val="18"/>
              </w:rPr>
              <w:t>Message-body</w:t>
            </w:r>
          </w:p>
        </w:tc>
        <w:tc>
          <w:tcPr>
            <w:tcW w:w="2187" w:type="dxa"/>
            <w:tcPrChange w:id="1632" w:author="MCC160" w:date="2022-03-16T09:38:00Z">
              <w:tcPr>
                <w:tcW w:w="2160" w:type="dxa"/>
              </w:tcPr>
            </w:tcPrChange>
          </w:tcPr>
          <w:p w14:paraId="14299BBE" w14:textId="77777777" w:rsidR="00AE5AC2" w:rsidRPr="005410BD" w:rsidRDefault="00AE5AC2" w:rsidP="00004E02">
            <w:pPr>
              <w:pStyle w:val="TAL"/>
              <w:keepNext w:val="0"/>
              <w:keepLines w:val="0"/>
              <w:widowControl w:val="0"/>
              <w:rPr>
                <w:b/>
                <w:color w:val="000000"/>
              </w:rPr>
            </w:pPr>
          </w:p>
        </w:tc>
        <w:tc>
          <w:tcPr>
            <w:tcW w:w="2187" w:type="dxa"/>
            <w:tcBorders>
              <w:bottom w:val="single" w:sz="4" w:space="0" w:color="auto"/>
            </w:tcBorders>
            <w:tcPrChange w:id="1633" w:author="MCC160" w:date="2022-03-16T09:38:00Z">
              <w:tcPr>
                <w:tcW w:w="2160" w:type="dxa"/>
                <w:tcBorders>
                  <w:bottom w:val="single" w:sz="4" w:space="0" w:color="auto"/>
                </w:tcBorders>
              </w:tcPr>
            </w:tcPrChange>
          </w:tcPr>
          <w:p w14:paraId="1B48828C" w14:textId="77777777" w:rsidR="00AE5AC2" w:rsidRPr="005410BD" w:rsidRDefault="00AE5AC2" w:rsidP="00004E02">
            <w:pPr>
              <w:pStyle w:val="TAL"/>
              <w:keepNext w:val="0"/>
              <w:keepLines w:val="0"/>
              <w:widowControl w:val="0"/>
              <w:rPr>
                <w:b/>
                <w:color w:val="000000"/>
              </w:rPr>
            </w:pPr>
          </w:p>
        </w:tc>
        <w:tc>
          <w:tcPr>
            <w:tcW w:w="1367" w:type="dxa"/>
            <w:tcPrChange w:id="1634" w:author="MCC160" w:date="2022-03-16T09:38:00Z">
              <w:tcPr>
                <w:tcW w:w="1350" w:type="dxa"/>
              </w:tcPr>
            </w:tcPrChange>
          </w:tcPr>
          <w:p w14:paraId="47C4E304" w14:textId="77777777" w:rsidR="00AE5AC2" w:rsidRPr="005410BD" w:rsidRDefault="00AE5AC2" w:rsidP="00004E02">
            <w:pPr>
              <w:pStyle w:val="TAL"/>
              <w:keepNext w:val="0"/>
              <w:keepLines w:val="0"/>
              <w:widowControl w:val="0"/>
              <w:rPr>
                <w:bCs/>
                <w:color w:val="000000"/>
              </w:rPr>
            </w:pPr>
          </w:p>
        </w:tc>
        <w:tc>
          <w:tcPr>
            <w:tcW w:w="1184" w:type="dxa"/>
            <w:vAlign w:val="bottom"/>
            <w:tcPrChange w:id="1635" w:author="MCC160" w:date="2022-03-16T09:38:00Z">
              <w:tcPr>
                <w:tcW w:w="1170" w:type="dxa"/>
                <w:vAlign w:val="bottom"/>
              </w:tcPr>
            </w:tcPrChange>
          </w:tcPr>
          <w:p w14:paraId="6745E618" w14:textId="77777777" w:rsidR="00AE5AC2" w:rsidRPr="005410BD" w:rsidRDefault="00AE5AC2" w:rsidP="00004E02">
            <w:pPr>
              <w:pStyle w:val="TAL"/>
              <w:keepNext w:val="0"/>
              <w:keepLines w:val="0"/>
              <w:widowControl w:val="0"/>
              <w:rPr>
                <w:b/>
                <w:color w:val="000000"/>
              </w:rPr>
            </w:pPr>
          </w:p>
        </w:tc>
      </w:tr>
      <w:tr w:rsidR="00AE5AC2" w:rsidRPr="005410BD" w:rsidDel="00EA7D78" w14:paraId="29AC8E3C" w14:textId="7BE85525" w:rsidTr="007D4877">
        <w:trPr>
          <w:del w:id="1636" w:author="MCC160" w:date="2022-03-16T13:25:00Z"/>
        </w:trPr>
        <w:tc>
          <w:tcPr>
            <w:tcW w:w="2709" w:type="dxa"/>
            <w:vAlign w:val="center"/>
            <w:tcPrChange w:id="1637" w:author="MCC160" w:date="2022-03-16T09:38:00Z">
              <w:tcPr>
                <w:tcW w:w="2677" w:type="dxa"/>
                <w:vAlign w:val="center"/>
              </w:tcPr>
            </w:tcPrChange>
          </w:tcPr>
          <w:p w14:paraId="2F40B6E2" w14:textId="6CCD54FB" w:rsidR="00AE5AC2" w:rsidRPr="005410BD" w:rsidDel="00EA7D78" w:rsidRDefault="00AE5AC2" w:rsidP="00004E02">
            <w:pPr>
              <w:pStyle w:val="TAL"/>
              <w:keepNext w:val="0"/>
              <w:keepLines w:val="0"/>
              <w:widowControl w:val="0"/>
              <w:rPr>
                <w:del w:id="1638" w:author="MCC160" w:date="2022-03-16T13:25:00Z"/>
                <w:rFonts w:cs="Arial"/>
                <w:bCs/>
                <w:color w:val="000000"/>
                <w:szCs w:val="18"/>
              </w:rPr>
            </w:pPr>
            <w:del w:id="1639" w:author="MCC160" w:date="2022-03-16T13:25:00Z">
              <w:r w:rsidRPr="005410BD" w:rsidDel="00EA7D78">
                <w:rPr>
                  <w:bCs/>
                  <w:color w:val="000000"/>
                </w:rPr>
                <w:delText xml:space="preserve">  MIME body part</w:delText>
              </w:r>
            </w:del>
          </w:p>
        </w:tc>
        <w:tc>
          <w:tcPr>
            <w:tcW w:w="2187" w:type="dxa"/>
            <w:vAlign w:val="center"/>
            <w:tcPrChange w:id="1640" w:author="MCC160" w:date="2022-03-16T09:38:00Z">
              <w:tcPr>
                <w:tcW w:w="2160" w:type="dxa"/>
                <w:vAlign w:val="center"/>
              </w:tcPr>
            </w:tcPrChange>
          </w:tcPr>
          <w:p w14:paraId="60B4DBC9" w14:textId="1C4210FB" w:rsidR="00AE5AC2" w:rsidRPr="005410BD" w:rsidDel="00EA7D78" w:rsidRDefault="00AE5AC2" w:rsidP="00004E02">
            <w:pPr>
              <w:pStyle w:val="TAL"/>
              <w:keepNext w:val="0"/>
              <w:keepLines w:val="0"/>
              <w:widowControl w:val="0"/>
              <w:rPr>
                <w:del w:id="1641" w:author="MCC160" w:date="2022-03-16T13:25:00Z"/>
                <w:bCs/>
                <w:color w:val="000000"/>
              </w:rPr>
            </w:pPr>
          </w:p>
        </w:tc>
        <w:tc>
          <w:tcPr>
            <w:tcW w:w="2187" w:type="dxa"/>
            <w:tcBorders>
              <w:top w:val="single" w:sz="4" w:space="0" w:color="auto"/>
              <w:bottom w:val="single" w:sz="4" w:space="0" w:color="auto"/>
            </w:tcBorders>
            <w:tcPrChange w:id="1642" w:author="MCC160" w:date="2022-03-16T09:38:00Z">
              <w:tcPr>
                <w:tcW w:w="2160" w:type="dxa"/>
                <w:tcBorders>
                  <w:top w:val="single" w:sz="4" w:space="0" w:color="auto"/>
                  <w:bottom w:val="single" w:sz="4" w:space="0" w:color="auto"/>
                </w:tcBorders>
              </w:tcPr>
            </w:tcPrChange>
          </w:tcPr>
          <w:p w14:paraId="15608623" w14:textId="5A07448C" w:rsidR="00AE5AC2" w:rsidRPr="005410BD" w:rsidDel="00EA7D78" w:rsidRDefault="00AE5AC2" w:rsidP="00004E02">
            <w:pPr>
              <w:pStyle w:val="TAL"/>
              <w:keepNext w:val="0"/>
              <w:keepLines w:val="0"/>
              <w:widowControl w:val="0"/>
              <w:rPr>
                <w:del w:id="1643" w:author="MCC160" w:date="2022-03-16T13:25:00Z"/>
                <w:bCs/>
                <w:color w:val="000000"/>
              </w:rPr>
            </w:pPr>
            <w:del w:id="1644" w:author="MCC160" w:date="2022-03-16T13:25:00Z">
              <w:r w:rsidRPr="005410BD" w:rsidDel="00EA7D78">
                <w:rPr>
                  <w:bCs/>
                  <w:color w:val="000000"/>
                </w:rPr>
                <w:delText>MCVideo</w:delText>
              </w:r>
            </w:del>
          </w:p>
        </w:tc>
        <w:tc>
          <w:tcPr>
            <w:tcW w:w="1367" w:type="dxa"/>
            <w:tcPrChange w:id="1645" w:author="MCC160" w:date="2022-03-16T09:38:00Z">
              <w:tcPr>
                <w:tcW w:w="1350" w:type="dxa"/>
              </w:tcPr>
            </w:tcPrChange>
          </w:tcPr>
          <w:p w14:paraId="3306B792" w14:textId="63DD9E20" w:rsidR="00AE5AC2" w:rsidRPr="005410BD" w:rsidDel="00EA7D78" w:rsidRDefault="00AE5AC2" w:rsidP="00004E02">
            <w:pPr>
              <w:pStyle w:val="TAL"/>
              <w:keepNext w:val="0"/>
              <w:keepLines w:val="0"/>
              <w:widowControl w:val="0"/>
              <w:rPr>
                <w:del w:id="1646" w:author="MCC160" w:date="2022-03-16T13:25:00Z"/>
                <w:bCs/>
                <w:color w:val="000000"/>
              </w:rPr>
            </w:pPr>
          </w:p>
        </w:tc>
        <w:tc>
          <w:tcPr>
            <w:tcW w:w="1184" w:type="dxa"/>
            <w:vAlign w:val="bottom"/>
            <w:tcPrChange w:id="1647" w:author="MCC160" w:date="2022-03-16T09:38:00Z">
              <w:tcPr>
                <w:tcW w:w="1170" w:type="dxa"/>
                <w:vAlign w:val="bottom"/>
              </w:tcPr>
            </w:tcPrChange>
          </w:tcPr>
          <w:p w14:paraId="23BD2120" w14:textId="480827B6" w:rsidR="00AE5AC2" w:rsidRPr="005410BD" w:rsidDel="00EA7D78" w:rsidRDefault="00AE5AC2" w:rsidP="00004E02">
            <w:pPr>
              <w:pStyle w:val="TAL"/>
              <w:keepNext w:val="0"/>
              <w:keepLines w:val="0"/>
              <w:widowControl w:val="0"/>
              <w:rPr>
                <w:del w:id="1648" w:author="MCC160" w:date="2022-03-16T13:25:00Z"/>
                <w:bCs/>
                <w:color w:val="000000"/>
              </w:rPr>
            </w:pPr>
          </w:p>
        </w:tc>
      </w:tr>
      <w:tr w:rsidR="00AE5AC2" w:rsidRPr="005410BD" w:rsidDel="007D4877" w14:paraId="6D9FEC29" w14:textId="365BC1D7" w:rsidTr="007D4877">
        <w:trPr>
          <w:del w:id="1649" w:author="MCC160" w:date="2022-03-16T09:38:00Z"/>
        </w:trPr>
        <w:tc>
          <w:tcPr>
            <w:tcW w:w="2709" w:type="dxa"/>
            <w:vAlign w:val="center"/>
            <w:tcPrChange w:id="1650" w:author="MCC160" w:date="2022-03-16T09:38:00Z">
              <w:tcPr>
                <w:tcW w:w="2677" w:type="dxa"/>
                <w:vAlign w:val="center"/>
              </w:tcPr>
            </w:tcPrChange>
          </w:tcPr>
          <w:p w14:paraId="5BD963D2" w14:textId="2607FA38" w:rsidR="00AE5AC2" w:rsidRPr="005410BD" w:rsidDel="007D4877" w:rsidRDefault="00AE5AC2" w:rsidP="00004E02">
            <w:pPr>
              <w:pStyle w:val="TAL"/>
              <w:keepNext w:val="0"/>
              <w:keepLines w:val="0"/>
              <w:widowControl w:val="0"/>
              <w:rPr>
                <w:del w:id="1651" w:author="MCC160" w:date="2022-03-16T09:38:00Z"/>
                <w:bCs/>
                <w:color w:val="000000"/>
              </w:rPr>
            </w:pPr>
            <w:del w:id="1652" w:author="MCC160" w:date="2022-03-16T09:38:00Z">
              <w:r w:rsidRPr="005410BD" w:rsidDel="007D4877">
                <w:rPr>
                  <w:bCs/>
                  <w:color w:val="000000"/>
                </w:rPr>
                <w:delText xml:space="preserve">    MIME-part-header</w:delText>
              </w:r>
            </w:del>
          </w:p>
        </w:tc>
        <w:tc>
          <w:tcPr>
            <w:tcW w:w="2187" w:type="dxa"/>
            <w:vAlign w:val="center"/>
            <w:tcPrChange w:id="1653" w:author="MCC160" w:date="2022-03-16T09:38:00Z">
              <w:tcPr>
                <w:tcW w:w="2160" w:type="dxa"/>
                <w:vAlign w:val="center"/>
              </w:tcPr>
            </w:tcPrChange>
          </w:tcPr>
          <w:p w14:paraId="3DD748D4" w14:textId="1B16F24A" w:rsidR="00AE5AC2" w:rsidRPr="005410BD" w:rsidDel="007D4877" w:rsidRDefault="00AE5AC2" w:rsidP="00004E02">
            <w:pPr>
              <w:pStyle w:val="TAL"/>
              <w:keepNext w:val="0"/>
              <w:keepLines w:val="0"/>
              <w:widowControl w:val="0"/>
              <w:rPr>
                <w:del w:id="1654" w:author="MCC160" w:date="2022-03-16T09:38:00Z"/>
                <w:bCs/>
                <w:color w:val="000000"/>
              </w:rPr>
            </w:pPr>
          </w:p>
        </w:tc>
        <w:tc>
          <w:tcPr>
            <w:tcW w:w="2187" w:type="dxa"/>
            <w:tcBorders>
              <w:top w:val="single" w:sz="4" w:space="0" w:color="auto"/>
              <w:bottom w:val="single" w:sz="4" w:space="0" w:color="auto"/>
            </w:tcBorders>
            <w:tcPrChange w:id="1655" w:author="MCC160" w:date="2022-03-16T09:38:00Z">
              <w:tcPr>
                <w:tcW w:w="2160" w:type="dxa"/>
                <w:tcBorders>
                  <w:top w:val="single" w:sz="4" w:space="0" w:color="auto"/>
                  <w:bottom w:val="single" w:sz="4" w:space="0" w:color="auto"/>
                </w:tcBorders>
              </w:tcPr>
            </w:tcPrChange>
          </w:tcPr>
          <w:p w14:paraId="0711C92E" w14:textId="5A59C059" w:rsidR="00AE5AC2" w:rsidRPr="005410BD" w:rsidDel="007D4877" w:rsidRDefault="00AE5AC2" w:rsidP="00004E02">
            <w:pPr>
              <w:pStyle w:val="TAL"/>
              <w:keepNext w:val="0"/>
              <w:keepLines w:val="0"/>
              <w:widowControl w:val="0"/>
              <w:rPr>
                <w:del w:id="1656" w:author="MCC160" w:date="2022-03-16T09:38:00Z"/>
                <w:bCs/>
                <w:color w:val="000000"/>
              </w:rPr>
            </w:pPr>
          </w:p>
        </w:tc>
        <w:tc>
          <w:tcPr>
            <w:tcW w:w="1367" w:type="dxa"/>
            <w:tcPrChange w:id="1657" w:author="MCC160" w:date="2022-03-16T09:38:00Z">
              <w:tcPr>
                <w:tcW w:w="1350" w:type="dxa"/>
              </w:tcPr>
            </w:tcPrChange>
          </w:tcPr>
          <w:p w14:paraId="505FAD38" w14:textId="4034EA67" w:rsidR="00AE5AC2" w:rsidRPr="005410BD" w:rsidDel="007D4877" w:rsidRDefault="00AE5AC2" w:rsidP="00004E02">
            <w:pPr>
              <w:pStyle w:val="TAL"/>
              <w:keepNext w:val="0"/>
              <w:keepLines w:val="0"/>
              <w:widowControl w:val="0"/>
              <w:rPr>
                <w:del w:id="1658" w:author="MCC160" w:date="2022-03-16T09:38:00Z"/>
                <w:bCs/>
                <w:color w:val="000000"/>
              </w:rPr>
            </w:pPr>
          </w:p>
        </w:tc>
        <w:tc>
          <w:tcPr>
            <w:tcW w:w="1184" w:type="dxa"/>
            <w:vAlign w:val="bottom"/>
            <w:tcPrChange w:id="1659" w:author="MCC160" w:date="2022-03-16T09:38:00Z">
              <w:tcPr>
                <w:tcW w:w="1170" w:type="dxa"/>
                <w:vAlign w:val="bottom"/>
              </w:tcPr>
            </w:tcPrChange>
          </w:tcPr>
          <w:p w14:paraId="01853070" w14:textId="4911439D" w:rsidR="00AE5AC2" w:rsidRPr="005410BD" w:rsidDel="007D4877" w:rsidRDefault="00AE5AC2" w:rsidP="00004E02">
            <w:pPr>
              <w:pStyle w:val="TAL"/>
              <w:keepNext w:val="0"/>
              <w:keepLines w:val="0"/>
              <w:widowControl w:val="0"/>
              <w:rPr>
                <w:del w:id="1660" w:author="MCC160" w:date="2022-03-16T09:38:00Z"/>
                <w:bCs/>
                <w:color w:val="000000"/>
              </w:rPr>
            </w:pPr>
          </w:p>
        </w:tc>
      </w:tr>
      <w:tr w:rsidR="00EA7D78" w:rsidRPr="005410BD" w14:paraId="53739AF4" w14:textId="77777777" w:rsidTr="007D4877">
        <w:trPr>
          <w:trHeight w:val="647"/>
          <w:trPrChange w:id="1661" w:author="MCC160" w:date="2022-03-16T09:38:00Z">
            <w:trPr>
              <w:trHeight w:val="647"/>
            </w:trPr>
          </w:trPrChange>
        </w:trPr>
        <w:tc>
          <w:tcPr>
            <w:tcW w:w="2709" w:type="dxa"/>
            <w:vAlign w:val="center"/>
            <w:tcPrChange w:id="1662" w:author="MCC160" w:date="2022-03-16T09:38:00Z">
              <w:tcPr>
                <w:tcW w:w="2677" w:type="dxa"/>
                <w:vAlign w:val="center"/>
              </w:tcPr>
            </w:tcPrChange>
          </w:tcPr>
          <w:p w14:paraId="2B33D8EF" w14:textId="2D9BCF43" w:rsidR="00EA7D78" w:rsidRPr="005410BD" w:rsidRDefault="00EA7D78" w:rsidP="00EA7D78">
            <w:pPr>
              <w:pStyle w:val="TAL"/>
              <w:keepNext w:val="0"/>
              <w:keepLines w:val="0"/>
              <w:widowControl w:val="0"/>
              <w:rPr>
                <w:rFonts w:cs="Arial"/>
                <w:bCs/>
                <w:color w:val="000000"/>
                <w:szCs w:val="18"/>
              </w:rPr>
            </w:pPr>
            <w:ins w:id="1663" w:author="MCC160" w:date="2022-03-16T13:25:00Z">
              <w:r w:rsidRPr="005410BD">
                <w:t xml:space="preserve">  SDP Message</w:t>
              </w:r>
            </w:ins>
            <w:del w:id="1664" w:author="MCC160" w:date="2022-03-16T13:25:00Z">
              <w:r w:rsidRPr="005410BD" w:rsidDel="000A557D">
                <w:rPr>
                  <w:bCs/>
                  <w:color w:val="000000"/>
                </w:rPr>
                <w:delText xml:space="preserve">    MIME-part-body</w:delText>
              </w:r>
            </w:del>
          </w:p>
        </w:tc>
        <w:tc>
          <w:tcPr>
            <w:tcW w:w="2187" w:type="dxa"/>
            <w:vAlign w:val="center"/>
            <w:tcPrChange w:id="1665" w:author="MCC160" w:date="2022-03-16T09:38:00Z">
              <w:tcPr>
                <w:tcW w:w="2160" w:type="dxa"/>
                <w:vAlign w:val="center"/>
              </w:tcPr>
            </w:tcPrChange>
          </w:tcPr>
          <w:p w14:paraId="7F160763" w14:textId="53DCB96D" w:rsidR="00EA7D78" w:rsidRPr="005410BD" w:rsidRDefault="00EA7D78" w:rsidP="00EA7D78">
            <w:pPr>
              <w:pStyle w:val="TAL"/>
              <w:keepNext w:val="0"/>
              <w:keepLines w:val="0"/>
              <w:widowControl w:val="0"/>
              <w:rPr>
                <w:bCs/>
                <w:color w:val="000000"/>
              </w:rPr>
            </w:pPr>
            <w:ins w:id="1666" w:author="MCC160" w:date="2022-03-16T13:25:00Z">
              <w:r w:rsidRPr="005410BD">
                <w:t>As described in Table 6.2.3.3.3-3A</w:t>
              </w:r>
            </w:ins>
            <w:del w:id="1667" w:author="MCC160" w:date="2022-03-16T13:25:00Z">
              <w:r w:rsidRPr="005410BD" w:rsidDel="000A557D">
                <w:rPr>
                  <w:bCs/>
                  <w:color w:val="000000"/>
                </w:rPr>
                <w:delText>MCVideo-Info as described in Table 6.2.1.3.3-2</w:delText>
              </w:r>
            </w:del>
          </w:p>
        </w:tc>
        <w:tc>
          <w:tcPr>
            <w:tcW w:w="2187" w:type="dxa"/>
            <w:tcBorders>
              <w:top w:val="single" w:sz="4" w:space="0" w:color="auto"/>
              <w:bottom w:val="single" w:sz="4" w:space="0" w:color="auto"/>
            </w:tcBorders>
            <w:tcPrChange w:id="1668" w:author="MCC160" w:date="2022-03-16T09:38:00Z">
              <w:tcPr>
                <w:tcW w:w="2160" w:type="dxa"/>
                <w:tcBorders>
                  <w:top w:val="single" w:sz="4" w:space="0" w:color="auto"/>
                  <w:bottom w:val="single" w:sz="4" w:space="0" w:color="auto"/>
                </w:tcBorders>
              </w:tcPr>
            </w:tcPrChange>
          </w:tcPr>
          <w:p w14:paraId="0B265482" w14:textId="77777777" w:rsidR="00EA7D78" w:rsidRPr="005410BD" w:rsidRDefault="00EA7D78" w:rsidP="00EA7D78">
            <w:pPr>
              <w:pStyle w:val="TAL"/>
              <w:keepNext w:val="0"/>
              <w:keepLines w:val="0"/>
              <w:widowControl w:val="0"/>
              <w:rPr>
                <w:bCs/>
                <w:color w:val="000000"/>
              </w:rPr>
            </w:pPr>
          </w:p>
        </w:tc>
        <w:tc>
          <w:tcPr>
            <w:tcW w:w="1367" w:type="dxa"/>
            <w:tcPrChange w:id="1669" w:author="MCC160" w:date="2022-03-16T09:38:00Z">
              <w:tcPr>
                <w:tcW w:w="1350" w:type="dxa"/>
              </w:tcPr>
            </w:tcPrChange>
          </w:tcPr>
          <w:p w14:paraId="5884B64C" w14:textId="77777777" w:rsidR="00EA7D78" w:rsidRPr="005410BD" w:rsidRDefault="00EA7D78" w:rsidP="00EA7D78">
            <w:pPr>
              <w:pStyle w:val="TAL"/>
              <w:keepNext w:val="0"/>
              <w:keepLines w:val="0"/>
              <w:widowControl w:val="0"/>
              <w:rPr>
                <w:bCs/>
                <w:color w:val="000000"/>
              </w:rPr>
            </w:pPr>
          </w:p>
        </w:tc>
        <w:tc>
          <w:tcPr>
            <w:tcW w:w="1184" w:type="dxa"/>
            <w:vAlign w:val="bottom"/>
            <w:tcPrChange w:id="1670" w:author="MCC160" w:date="2022-03-16T09:38:00Z">
              <w:tcPr>
                <w:tcW w:w="1170" w:type="dxa"/>
                <w:vAlign w:val="bottom"/>
              </w:tcPr>
            </w:tcPrChange>
          </w:tcPr>
          <w:p w14:paraId="76526EDA" w14:textId="77777777" w:rsidR="00EA7D78" w:rsidRPr="005410BD" w:rsidRDefault="00EA7D78" w:rsidP="00EA7D78">
            <w:pPr>
              <w:pStyle w:val="TAL"/>
              <w:keepNext w:val="0"/>
              <w:keepLines w:val="0"/>
              <w:widowControl w:val="0"/>
              <w:rPr>
                <w:bCs/>
                <w:color w:val="000000"/>
              </w:rPr>
            </w:pPr>
          </w:p>
        </w:tc>
      </w:tr>
    </w:tbl>
    <w:p w14:paraId="150C62ED" w14:textId="075225A4" w:rsidR="00AE5AC2" w:rsidRPr="005410BD" w:rsidRDefault="00AE5AC2" w:rsidP="00AE5AC2">
      <w:pPr>
        <w:rPr>
          <w:ins w:id="1671" w:author="MCC160" w:date="2022-03-16T13:25:00Z"/>
        </w:rPr>
      </w:pPr>
    </w:p>
    <w:p w14:paraId="568E3E51" w14:textId="6B21F0EB" w:rsidR="00EA7D78" w:rsidRPr="005410BD" w:rsidRDefault="00EA7D78" w:rsidP="00EA7D78">
      <w:pPr>
        <w:pStyle w:val="TH"/>
        <w:rPr>
          <w:ins w:id="1672" w:author="MCC160" w:date="2022-03-16T13:25:00Z"/>
        </w:rPr>
      </w:pPr>
      <w:ins w:id="1673" w:author="MCC160" w:date="2022-03-16T13:25:00Z">
        <w:r w:rsidRPr="005410BD">
          <w:t>Table 6.2.3.3.3-3A: SDP Message</w:t>
        </w:r>
        <w:r w:rsidRPr="005410BD">
          <w:rPr>
            <w:lang w:eastAsia="ko-KR"/>
          </w:rPr>
          <w:t xml:space="preserve"> in SIP 200 (OK)</w:t>
        </w:r>
        <w:r w:rsidRPr="005410BD">
          <w:t xml:space="preserve"> (Table 6.2.3.3.3-3)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A7D78" w:rsidRPr="005410BD" w14:paraId="6849AA0A" w14:textId="77777777" w:rsidTr="003E36CA">
        <w:trPr>
          <w:jc w:val="center"/>
          <w:ins w:id="1674" w:author="MCC160" w:date="2022-03-16T13:25:00Z"/>
        </w:trPr>
        <w:tc>
          <w:tcPr>
            <w:tcW w:w="9639" w:type="dxa"/>
          </w:tcPr>
          <w:p w14:paraId="29F99EB1" w14:textId="1E8518D3" w:rsidR="00EA7D78" w:rsidRPr="005410BD" w:rsidRDefault="00EA7D78" w:rsidP="003E36CA">
            <w:pPr>
              <w:pStyle w:val="TAL"/>
              <w:rPr>
                <w:ins w:id="1675" w:author="MCC160" w:date="2022-03-16T13:25:00Z"/>
              </w:rPr>
            </w:pPr>
            <w:ins w:id="1676" w:author="MCC160" w:date="2022-03-16T13:25:00Z">
              <w:r w:rsidRPr="005410BD">
                <w:t xml:space="preserve">Derivation Path: TS 36.579-1 [2], </w:t>
              </w:r>
            </w:ins>
            <w:ins w:id="1677" w:author="MCC160" w:date="2022-03-17T11:24:00Z">
              <w:r w:rsidR="00621625" w:rsidRPr="005410BD">
                <w:t>T</w:t>
              </w:r>
            </w:ins>
            <w:ins w:id="1678" w:author="MCC160" w:date="2022-03-16T13:25:00Z">
              <w:r w:rsidRPr="005410BD">
                <w:t>able 5.5.3.1.2-</w:t>
              </w:r>
            </w:ins>
            <w:ins w:id="1679" w:author="MCC160" w:date="2022-03-16T13:26:00Z">
              <w:r w:rsidRPr="005410BD">
                <w:t>2</w:t>
              </w:r>
            </w:ins>
            <w:ins w:id="1680" w:author="MCC160" w:date="2022-03-16T13:25:00Z">
              <w:r w:rsidRPr="005410BD">
                <w:t xml:space="preserve"> condition PRIVATE-CALL,</w:t>
              </w:r>
            </w:ins>
            <w:ins w:id="1681" w:author="MCC160" w:date="2022-03-17T12:06:00Z">
              <w:r w:rsidR="00604047" w:rsidRPr="005410BD">
                <w:t xml:space="preserve"> SDP_ANSWER,</w:t>
              </w:r>
            </w:ins>
            <w:ins w:id="1682" w:author="MCC160" w:date="2022-03-16T13:25:00Z">
              <w:r w:rsidRPr="005410BD">
                <w:t xml:space="preserve"> </w:t>
              </w:r>
            </w:ins>
            <w:ins w:id="1683" w:author="MCC160" w:date="2022-04-25T13:25:00Z">
              <w:r w:rsidR="00914BB5" w:rsidRPr="005410BD">
                <w:rPr>
                  <w:rFonts w:eastAsia="SimSun"/>
                </w:rPr>
                <w:t>WITHOUT_TRANSMISSIONCONTROL</w:t>
              </w:r>
            </w:ins>
          </w:p>
        </w:tc>
      </w:tr>
    </w:tbl>
    <w:p w14:paraId="757AB7D3" w14:textId="77777777" w:rsidR="00EA7D78" w:rsidRPr="005410BD" w:rsidRDefault="00EA7D78" w:rsidP="00AE5AC2"/>
    <w:p w14:paraId="173BE13C" w14:textId="22044239" w:rsidR="00AE5AC2" w:rsidRPr="005410BD" w:rsidRDefault="00AE5AC2" w:rsidP="00AE5AC2">
      <w:pPr>
        <w:pStyle w:val="TH"/>
        <w:widowControl w:val="0"/>
      </w:pPr>
      <w:r w:rsidRPr="005410BD">
        <w:rPr>
          <w:color w:val="000000"/>
        </w:rPr>
        <w:t>Table 6.2.3.3.3-4: SIP BYE (Step 8, Table 6.2.3.3.2-1</w:t>
      </w:r>
      <w:ins w:id="1684" w:author="MCC160" w:date="2022-03-16T13:26:00Z">
        <w:r w:rsidR="00EA7D78" w:rsidRPr="005410BD">
          <w:t>; Step 1, TS 36.579-1 [2] Table 5.3.10.3-1</w:t>
        </w:r>
      </w:ins>
      <w:r w:rsidRPr="005410B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rsidDel="00127C5D" w14:paraId="00AF1372" w14:textId="77777777" w:rsidTr="00004E02">
        <w:trPr>
          <w:tblHeader/>
        </w:trPr>
        <w:tc>
          <w:tcPr>
            <w:tcW w:w="9531" w:type="dxa"/>
          </w:tcPr>
          <w:p w14:paraId="6F3C8B0B" w14:textId="4AE95C96" w:rsidR="00AE5AC2" w:rsidRPr="005410BD" w:rsidDel="00127C5D" w:rsidRDefault="00AE5AC2" w:rsidP="00004E02">
            <w:pPr>
              <w:pStyle w:val="TAL"/>
              <w:widowControl w:val="0"/>
              <w:rPr>
                <w:color w:val="000000"/>
              </w:rPr>
            </w:pPr>
            <w:r w:rsidRPr="005410BD">
              <w:rPr>
                <w:color w:val="000000"/>
              </w:rPr>
              <w:t>Derivation Path: TS 36.579-1</w:t>
            </w:r>
            <w:ins w:id="1685" w:author="MCC160" w:date="2022-03-17T11:24:00Z">
              <w:r w:rsidR="00621625" w:rsidRPr="005410BD">
                <w:rPr>
                  <w:color w:val="000000"/>
                </w:rPr>
                <w:t xml:space="preserve"> [2]</w:t>
              </w:r>
            </w:ins>
            <w:r w:rsidRPr="005410BD">
              <w:rPr>
                <w:color w:val="000000"/>
              </w:rPr>
              <w:t xml:space="preserve">, Table 5.5.2.2-1, </w:t>
            </w:r>
            <w:r w:rsidRPr="005410BD">
              <w:t>condition MO_CALL</w:t>
            </w:r>
          </w:p>
        </w:tc>
      </w:tr>
    </w:tbl>
    <w:p w14:paraId="5789A600" w14:textId="77777777" w:rsidR="00AE5AC2" w:rsidRPr="005410BD" w:rsidRDefault="00AE5AC2" w:rsidP="00AE5AC2"/>
    <w:p w14:paraId="56B22092" w14:textId="77777777" w:rsidR="00AE5AC2" w:rsidRPr="005410BD" w:rsidRDefault="00AE5AC2" w:rsidP="00AE5AC2">
      <w:pPr>
        <w:pStyle w:val="TH"/>
      </w:pPr>
      <w:r w:rsidRPr="005410BD">
        <w:t>Table 6.2.3.3.3-5: Void</w:t>
      </w:r>
    </w:p>
    <w:p w14:paraId="0A986CCA" w14:textId="77777777" w:rsidR="00AE5AC2" w:rsidRPr="005410BD" w:rsidRDefault="00AE5AC2" w:rsidP="00AE5AC2"/>
    <w:p w14:paraId="14923C81" w14:textId="77777777" w:rsidR="00AE5AC2" w:rsidRPr="005410BD" w:rsidRDefault="00AE5AC2" w:rsidP="00AE5AC2">
      <w:pPr>
        <w:pStyle w:val="Heading3"/>
      </w:pPr>
      <w:bookmarkStart w:id="1686" w:name="_Toc52787561"/>
      <w:bookmarkStart w:id="1687" w:name="_Toc52787743"/>
      <w:bookmarkStart w:id="1688" w:name="_Toc75906965"/>
      <w:bookmarkStart w:id="1689" w:name="_Toc75907302"/>
      <w:bookmarkStart w:id="1690" w:name="_Toc84345736"/>
      <w:r w:rsidRPr="005410BD">
        <w:lastRenderedPageBreak/>
        <w:t>6.2.4</w:t>
      </w:r>
      <w:r w:rsidRPr="005410BD">
        <w:tab/>
        <w:t>On-network / Private Call / On-demand / Automatic Commencement Mode / Without Transmission Control / Client Terminated (CT)</w:t>
      </w:r>
      <w:bookmarkEnd w:id="1686"/>
      <w:bookmarkEnd w:id="1687"/>
      <w:bookmarkEnd w:id="1688"/>
      <w:bookmarkEnd w:id="1689"/>
      <w:bookmarkEnd w:id="1690"/>
    </w:p>
    <w:p w14:paraId="4927E067" w14:textId="77777777" w:rsidR="00AE5AC2" w:rsidRPr="005410BD" w:rsidRDefault="00AE5AC2" w:rsidP="00AE5AC2">
      <w:pPr>
        <w:pStyle w:val="H6"/>
      </w:pPr>
      <w:bookmarkStart w:id="1691" w:name="_Toc52787562"/>
      <w:bookmarkStart w:id="1692" w:name="_Toc52787744"/>
      <w:bookmarkStart w:id="1693" w:name="_Toc75906966"/>
      <w:bookmarkStart w:id="1694" w:name="_Toc75907303"/>
      <w:r w:rsidRPr="005410BD">
        <w:t>6.2.4.1</w:t>
      </w:r>
      <w:r w:rsidRPr="005410BD">
        <w:tab/>
        <w:t>Test Purpose (TP)</w:t>
      </w:r>
      <w:bookmarkEnd w:id="1691"/>
      <w:bookmarkEnd w:id="1692"/>
      <w:bookmarkEnd w:id="1693"/>
      <w:bookmarkEnd w:id="1694"/>
    </w:p>
    <w:p w14:paraId="19D8AA75" w14:textId="77777777" w:rsidR="00AE5AC2" w:rsidRPr="005410BD" w:rsidRDefault="00AE5AC2" w:rsidP="00AE5AC2">
      <w:pPr>
        <w:pStyle w:val="H6"/>
      </w:pPr>
      <w:r w:rsidRPr="005410BD">
        <w:t>(1)</w:t>
      </w:r>
    </w:p>
    <w:p w14:paraId="28101895"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registered and authorised for MCVideo Service, including authorised to receive private and private emergency calls with Automatic Commencement }</w:t>
      </w:r>
    </w:p>
    <w:p w14:paraId="0C8BC9F3"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69CF1D22"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UE (MCVideo Client) receives a request for establishment of a MCVideo private call, On-demand Automatic Commencement Mode, no force of Automatic Commencement, without Transmission Control }</w:t>
      </w:r>
    </w:p>
    <w:p w14:paraId="499D817C"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sends a SIP 200 (OK) accepting the establishment of an MCVideo private call, On-demand Automatic Commencement Mode and not offering a media-level section for a media-transmission control entity and not applying transmission control }</w:t>
      </w:r>
    </w:p>
    <w:p w14:paraId="3A7D4D9C" w14:textId="77777777" w:rsidR="00AE5AC2" w:rsidRPr="005410BD" w:rsidRDefault="00AE5AC2" w:rsidP="00AE5AC2">
      <w:pPr>
        <w:pStyle w:val="PL"/>
        <w:rPr>
          <w:noProof w:val="0"/>
        </w:rPr>
      </w:pPr>
      <w:r w:rsidRPr="005410BD">
        <w:rPr>
          <w:noProof w:val="0"/>
        </w:rPr>
        <w:t xml:space="preserve">            }</w:t>
      </w:r>
    </w:p>
    <w:p w14:paraId="74173229" w14:textId="77777777" w:rsidR="00AE5AC2" w:rsidRPr="005410BD" w:rsidRDefault="00AE5AC2" w:rsidP="00AE5AC2">
      <w:pPr>
        <w:pStyle w:val="PL"/>
        <w:rPr>
          <w:rFonts w:cs="Courier New"/>
          <w:noProof w:val="0"/>
          <w:szCs w:val="16"/>
        </w:rPr>
      </w:pPr>
    </w:p>
    <w:p w14:paraId="38EC3C97" w14:textId="77777777" w:rsidR="00AE5AC2" w:rsidRPr="005410BD" w:rsidRDefault="00AE5AC2" w:rsidP="00AE5AC2">
      <w:pPr>
        <w:pStyle w:val="H6"/>
      </w:pPr>
      <w:r w:rsidRPr="005410BD">
        <w:t>(2)</w:t>
      </w:r>
    </w:p>
    <w:p w14:paraId="59DD43B2" w14:textId="01892C6B" w:rsidR="00AE5AC2" w:rsidRPr="005410BD" w:rsidRDefault="00AE5AC2" w:rsidP="00AE5AC2">
      <w:pPr>
        <w:pStyle w:val="PL"/>
        <w:rPr>
          <w:noProof w:val="0"/>
        </w:rPr>
      </w:pPr>
      <w:r w:rsidRPr="005410BD">
        <w:rPr>
          <w:b/>
          <w:noProof w:val="0"/>
        </w:rPr>
        <w:t>with</w:t>
      </w:r>
      <w:r w:rsidRPr="005410BD">
        <w:rPr>
          <w:noProof w:val="0"/>
        </w:rPr>
        <w:t xml:space="preserve"> { UE (MCVideo Client) having an ongoing On-demand Pre-arranged </w:t>
      </w:r>
      <w:del w:id="1695" w:author="MCC160" w:date="2022-03-16T09:18:00Z">
        <w:r w:rsidRPr="005410BD" w:rsidDel="00791016">
          <w:rPr>
            <w:noProof w:val="0"/>
          </w:rPr>
          <w:delText xml:space="preserve">Group </w:delText>
        </w:r>
      </w:del>
      <w:ins w:id="1696" w:author="MCC160" w:date="2022-03-16T09:18:00Z">
        <w:r w:rsidR="00791016" w:rsidRPr="005410BD">
          <w:rPr>
            <w:noProof w:val="0"/>
          </w:rPr>
          <w:t xml:space="preserve">Private </w:t>
        </w:r>
      </w:ins>
      <w:r w:rsidRPr="005410BD">
        <w:rPr>
          <w:noProof w:val="0"/>
        </w:rPr>
        <w:t xml:space="preserve">Call with </w:t>
      </w:r>
      <w:del w:id="1697" w:author="MCC160" w:date="2022-03-16T09:18:00Z">
        <w:r w:rsidRPr="005410BD" w:rsidDel="00791016">
          <w:rPr>
            <w:noProof w:val="0"/>
          </w:rPr>
          <w:delText xml:space="preserve">Manual </w:delText>
        </w:r>
      </w:del>
      <w:ins w:id="1698" w:author="MCC160" w:date="2022-03-16T09:18:00Z">
        <w:r w:rsidR="00791016" w:rsidRPr="005410BD">
          <w:rPr>
            <w:noProof w:val="0"/>
          </w:rPr>
          <w:t xml:space="preserve">Automatic </w:t>
        </w:r>
      </w:ins>
      <w:r w:rsidRPr="005410BD">
        <w:rPr>
          <w:noProof w:val="0"/>
        </w:rPr>
        <w:t>Commencement Mode }</w:t>
      </w:r>
    </w:p>
    <w:p w14:paraId="187AF183"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3F8FED01" w14:textId="727149E5"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UE (MCVideo Client) requests to terminate the ongoing MCVideo </w:t>
      </w:r>
      <w:del w:id="1699" w:author="MCC160" w:date="2022-03-16T09:19:00Z">
        <w:r w:rsidRPr="005410BD" w:rsidDel="00791016">
          <w:rPr>
            <w:noProof w:val="0"/>
          </w:rPr>
          <w:delText xml:space="preserve">Group </w:delText>
        </w:r>
      </w:del>
      <w:ins w:id="1700" w:author="MCC160" w:date="2022-03-16T09:19:00Z">
        <w:r w:rsidR="00791016" w:rsidRPr="005410BD">
          <w:rPr>
            <w:noProof w:val="0"/>
          </w:rPr>
          <w:t xml:space="preserve">Private </w:t>
        </w:r>
      </w:ins>
      <w:r w:rsidRPr="005410BD">
        <w:rPr>
          <w:noProof w:val="0"/>
        </w:rPr>
        <w:t>Call }</w:t>
      </w:r>
    </w:p>
    <w:p w14:paraId="0F8424F8"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the UE (MCVideo Client) sends a SIP BYE request and the SS (MCVideo Server) responds with a SIP 200 (OK) and leaves the MCVideo  session }</w:t>
      </w:r>
    </w:p>
    <w:p w14:paraId="5B8AFD42" w14:textId="77777777" w:rsidR="00AE5AC2" w:rsidRPr="005410BD" w:rsidRDefault="00AE5AC2" w:rsidP="00AE5AC2">
      <w:pPr>
        <w:pStyle w:val="PL"/>
        <w:rPr>
          <w:noProof w:val="0"/>
        </w:rPr>
      </w:pPr>
      <w:r w:rsidRPr="005410BD">
        <w:rPr>
          <w:noProof w:val="0"/>
        </w:rPr>
        <w:t xml:space="preserve">            }</w:t>
      </w:r>
    </w:p>
    <w:p w14:paraId="7E22AB88" w14:textId="77777777" w:rsidR="00AE5AC2" w:rsidRPr="005410BD" w:rsidRDefault="00AE5AC2" w:rsidP="00AE5AC2">
      <w:pPr>
        <w:pStyle w:val="PL"/>
        <w:rPr>
          <w:rFonts w:cs="Courier New"/>
          <w:noProof w:val="0"/>
          <w:szCs w:val="16"/>
        </w:rPr>
      </w:pPr>
    </w:p>
    <w:p w14:paraId="131B8974" w14:textId="77777777" w:rsidR="00AE5AC2" w:rsidRPr="005410BD" w:rsidRDefault="00AE5AC2" w:rsidP="00AE5AC2">
      <w:pPr>
        <w:pStyle w:val="H6"/>
      </w:pPr>
      <w:bookmarkStart w:id="1701" w:name="_Toc52787563"/>
      <w:bookmarkStart w:id="1702" w:name="_Toc52787745"/>
      <w:bookmarkStart w:id="1703" w:name="_Toc75906967"/>
      <w:bookmarkStart w:id="1704" w:name="_Toc75907304"/>
      <w:r w:rsidRPr="005410BD">
        <w:t>6.2.4.2</w:t>
      </w:r>
      <w:r w:rsidRPr="005410BD">
        <w:tab/>
        <w:t>Conformance requirements</w:t>
      </w:r>
      <w:bookmarkEnd w:id="1701"/>
      <w:bookmarkEnd w:id="1702"/>
      <w:bookmarkEnd w:id="1703"/>
      <w:bookmarkEnd w:id="1704"/>
    </w:p>
    <w:p w14:paraId="2274E329" w14:textId="77777777" w:rsidR="00AE5AC2" w:rsidRPr="005410BD" w:rsidRDefault="00AE5AC2" w:rsidP="00AE5AC2">
      <w:r w:rsidRPr="005410BD">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93B6253" w14:textId="77777777" w:rsidR="00AE5AC2" w:rsidRPr="005410BD" w:rsidRDefault="00AE5AC2" w:rsidP="00AE5AC2">
      <w:r w:rsidRPr="005410BD">
        <w:t>[TS 24.281, clause 10.2.2.2.2]</w:t>
      </w:r>
    </w:p>
    <w:p w14:paraId="76380076" w14:textId="77777777" w:rsidR="00AE5AC2" w:rsidRPr="005410BD" w:rsidRDefault="00AE5AC2" w:rsidP="00AE5AC2">
      <w:r w:rsidRPr="005410BD">
        <w:t>Upon receipt of an initial SIP INVITE request, the MCVideo client shall follow the procedures for termination of multimedia sessions in the IM CN subsystem as specified in 3GPP TS 24.229 [11] with the clarifications below.</w:t>
      </w:r>
    </w:p>
    <w:p w14:paraId="5D76A7E0" w14:textId="77777777" w:rsidR="00AE5AC2" w:rsidRPr="005410BD" w:rsidRDefault="00AE5AC2" w:rsidP="00AE5AC2">
      <w:r w:rsidRPr="005410BD">
        <w:t>The MCVideo client:</w:t>
      </w:r>
    </w:p>
    <w:p w14:paraId="2C1323B4" w14:textId="77777777" w:rsidR="00AE5AC2" w:rsidRPr="005410BD" w:rsidRDefault="00AE5AC2" w:rsidP="00AE5AC2">
      <w:pPr>
        <w:pStyle w:val="B1"/>
      </w:pPr>
      <w:r w:rsidRPr="005410BD">
        <w:t>1)</w:t>
      </w:r>
      <w:r w:rsidRPr="005410BD">
        <w:tab/>
        <w:t>may reject the SIP INVITE request if any of the following conditions are met:</w:t>
      </w:r>
    </w:p>
    <w:p w14:paraId="754D765F" w14:textId="77777777" w:rsidR="00AE5AC2" w:rsidRPr="005410BD" w:rsidRDefault="00AE5AC2" w:rsidP="00AE5AC2">
      <w:pPr>
        <w:pStyle w:val="B2"/>
      </w:pPr>
      <w:r w:rsidRPr="005410BD">
        <w:t>a)</w:t>
      </w:r>
      <w:r w:rsidRPr="005410BD">
        <w:tab/>
        <w:t>MCVideo client is already occupied in another session and the number of simultaneous sessions exceeds &lt;MaxCall&gt;, the maximum simultaneous MCVideo session for private call, as specified in TS 24.484 [25];</w:t>
      </w:r>
    </w:p>
    <w:p w14:paraId="37C30D61" w14:textId="77777777" w:rsidR="00AE5AC2" w:rsidRPr="005410BD" w:rsidRDefault="00AE5AC2" w:rsidP="00AE5AC2">
      <w:pPr>
        <w:pStyle w:val="B2"/>
      </w:pPr>
      <w:r w:rsidRPr="005410BD">
        <w:t>b)</w:t>
      </w:r>
      <w:r w:rsidRPr="005410BD">
        <w:tab/>
        <w:t>MCVideo client does not have enough resources to handle the call; or</w:t>
      </w:r>
    </w:p>
    <w:p w14:paraId="50E5073F" w14:textId="77777777" w:rsidR="00AE5AC2" w:rsidRPr="005410BD" w:rsidRDefault="00AE5AC2" w:rsidP="00AE5AC2">
      <w:pPr>
        <w:pStyle w:val="B2"/>
      </w:pPr>
      <w:r w:rsidRPr="005410BD">
        <w:t>c)</w:t>
      </w:r>
      <w:r w:rsidRPr="005410BD">
        <w:tab/>
        <w:t>any other reason outside the scope of this specification;</w:t>
      </w:r>
    </w:p>
    <w:p w14:paraId="7D53E0E3" w14:textId="77777777" w:rsidR="00AE5AC2" w:rsidRPr="005410BD" w:rsidRDefault="00AE5AC2" w:rsidP="00AE5AC2">
      <w:pPr>
        <w:pStyle w:val="B2"/>
      </w:pPr>
      <w:r w:rsidRPr="005410BD">
        <w:t>otherwise, continue with the rest of the steps.</w:t>
      </w:r>
    </w:p>
    <w:p w14:paraId="15E75EFA" w14:textId="77777777" w:rsidR="00AE5AC2" w:rsidRPr="005410BD" w:rsidRDefault="00AE5AC2" w:rsidP="00AE5AC2">
      <w:pPr>
        <w:pStyle w:val="NO"/>
      </w:pPr>
      <w:r w:rsidRPr="005410BD">
        <w:t>NOTE 1:</w:t>
      </w:r>
      <w:r w:rsidRPr="005410BD">
        <w:tab/>
        <w:t>If the SIP INVITE request contains an application/vnd.3gpp.mcvideo-info+xml MIME body with the &lt;emergency-ind&gt; element set to a value of "true", the participating MCVideo function can choose to accept the request.</w:t>
      </w:r>
    </w:p>
    <w:p w14:paraId="68334FB2" w14:textId="77777777" w:rsidR="00AE5AC2" w:rsidRPr="005410BD" w:rsidRDefault="00AE5AC2" w:rsidP="00AE5AC2">
      <w:pPr>
        <w:pStyle w:val="B1"/>
      </w:pPr>
      <w:r w:rsidRPr="005410BD">
        <w:t>2)</w:t>
      </w:r>
      <w:r w:rsidRPr="005410B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13854652" w14:textId="77777777" w:rsidR="00AE5AC2" w:rsidRPr="005410BD" w:rsidRDefault="00AE5AC2" w:rsidP="00AE5AC2">
      <w:pPr>
        <w:pStyle w:val="B1"/>
      </w:pPr>
      <w:r w:rsidRPr="005410BD">
        <w:t>3)</w:t>
      </w:r>
      <w:r w:rsidRPr="005410BD">
        <w:tab/>
        <w:t>if the SIP INVITE request contains an application/vnd.3gpp.mcvideo-info+xml MIME body with the &lt;mcvideoinfo&gt; element containing the &lt;mcvideo-Params&gt; element with the &lt;emergency-ind&gt; element set to a value of "true":</w:t>
      </w:r>
    </w:p>
    <w:p w14:paraId="7AE7656B" w14:textId="77777777" w:rsidR="00AE5AC2" w:rsidRPr="005410BD" w:rsidRDefault="00AE5AC2" w:rsidP="00AE5AC2">
      <w:pPr>
        <w:pStyle w:val="B2"/>
      </w:pPr>
      <w:r w:rsidRPr="005410BD">
        <w:lastRenderedPageBreak/>
        <w:t>a)</w:t>
      </w:r>
      <w:r w:rsidRPr="005410BD">
        <w:tab/>
        <w:t>should display to the MCVideo user an indication that this is a SIP INVITE request for an MCVideo emergency private call and:</w:t>
      </w:r>
    </w:p>
    <w:p w14:paraId="1A2AAB77" w14:textId="77777777" w:rsidR="00AE5AC2" w:rsidRPr="005410BD" w:rsidRDefault="00AE5AC2" w:rsidP="00AE5AC2">
      <w:pPr>
        <w:pStyle w:val="B3"/>
      </w:pPr>
      <w:r w:rsidRPr="005410BD">
        <w:t>i)</w:t>
      </w:r>
      <w:r w:rsidRPr="005410BD">
        <w:tab/>
        <w:t>should display the MCVideo ID of the originator of the MCVideo emergency private call contained in the &lt;mcvideo-calling-user-id&gt; element of the application/vnd.3gpp.mcvideo-info+xml MIME body; and</w:t>
      </w:r>
    </w:p>
    <w:p w14:paraId="7200B5CA" w14:textId="77777777" w:rsidR="00AE5AC2" w:rsidRPr="005410BD" w:rsidRDefault="00AE5AC2" w:rsidP="00AE5AC2">
      <w:pPr>
        <w:pStyle w:val="B3"/>
      </w:pPr>
      <w:r w:rsidRPr="005410BD">
        <w:t>ii)</w:t>
      </w:r>
      <w:r w:rsidRPr="005410BD">
        <w:tab/>
        <w:t>if the &lt;alert-ind&gt; element is set to "true", should display to the MCVideo user an indication of the MCVideo emergency alert and associated information; and</w:t>
      </w:r>
    </w:p>
    <w:p w14:paraId="204B041D" w14:textId="77777777" w:rsidR="00AE5AC2" w:rsidRPr="005410BD" w:rsidRDefault="00AE5AC2" w:rsidP="00AE5AC2">
      <w:pPr>
        <w:pStyle w:val="B2"/>
      </w:pPr>
      <w:r w:rsidRPr="005410BD">
        <w:t>b)</w:t>
      </w:r>
      <w:r w:rsidRPr="005410BD">
        <w:tab/>
        <w:t>shall set the MCVideo emergency private priority state to "MVEPP 2: in-progress" for this private call;</w:t>
      </w:r>
    </w:p>
    <w:p w14:paraId="78E99E94" w14:textId="77777777" w:rsidR="00AE5AC2" w:rsidRPr="005410BD" w:rsidRDefault="00AE5AC2" w:rsidP="00AE5AC2">
      <w:pPr>
        <w:pStyle w:val="B1"/>
      </w:pPr>
      <w:r w:rsidRPr="005410BD">
        <w:t>4)</w:t>
      </w:r>
      <w:r w:rsidRPr="005410BD">
        <w:tab/>
        <w:t>if the SDP offer of the SIP INVITE request contains an "a=key-mgmt" attribute field with a "mikey" attribute value containing a MIKEY-SAKKE I_MESSAGE:</w:t>
      </w:r>
    </w:p>
    <w:p w14:paraId="35758FFF" w14:textId="77777777" w:rsidR="00AE5AC2" w:rsidRPr="005410BD" w:rsidRDefault="00AE5AC2" w:rsidP="00AE5AC2">
      <w:pPr>
        <w:pStyle w:val="B2"/>
      </w:pPr>
      <w:r w:rsidRPr="005410BD">
        <w:t>a)</w:t>
      </w:r>
      <w:r w:rsidRPr="005410BD">
        <w:tab/>
        <w:t>shall extract the MCVideo ID of the originating MCVideo client from the initiator field (IDRi) of the I_MESSAGE as described in 3GPP TS 33.180 [8];</w:t>
      </w:r>
    </w:p>
    <w:p w14:paraId="7A2209C4" w14:textId="77777777" w:rsidR="00AE5AC2" w:rsidRPr="005410BD" w:rsidRDefault="00AE5AC2" w:rsidP="00AE5AC2">
      <w:pPr>
        <w:pStyle w:val="B2"/>
      </w:pPr>
      <w:r w:rsidRPr="005410BD">
        <w:t>b)</w:t>
      </w:r>
      <w:r w:rsidRPr="005410BD">
        <w:tab/>
        <w:t>shall convert the MCVideo ID to a UID as described in 3GPP TS 33.180 [8];</w:t>
      </w:r>
    </w:p>
    <w:p w14:paraId="06DDA622" w14:textId="77777777" w:rsidR="00AE5AC2" w:rsidRPr="005410BD" w:rsidRDefault="00AE5AC2" w:rsidP="00AE5AC2">
      <w:pPr>
        <w:pStyle w:val="B2"/>
      </w:pPr>
      <w:r w:rsidRPr="005410BD">
        <w:t>c)</w:t>
      </w:r>
      <w:r w:rsidRPr="005410BD">
        <w:tab/>
        <w:t>shall use the UID to validate the signature of the MIKEY-SAKKE I_MESSAGE as described in 3GPP TS 33.180 [8];</w:t>
      </w:r>
    </w:p>
    <w:p w14:paraId="003B18A2" w14:textId="77777777" w:rsidR="00AE5AC2" w:rsidRPr="005410BD" w:rsidRDefault="00AE5AC2" w:rsidP="00AE5AC2">
      <w:pPr>
        <w:pStyle w:val="B2"/>
      </w:pPr>
      <w:r w:rsidRPr="005410BD">
        <w:t>d)</w:t>
      </w:r>
      <w:r w:rsidRPr="005410B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62CADC1" w14:textId="77777777" w:rsidR="00AE5AC2" w:rsidRPr="005410BD" w:rsidRDefault="00AE5AC2" w:rsidP="00AE5AC2">
      <w:pPr>
        <w:pStyle w:val="B2"/>
      </w:pPr>
      <w:r w:rsidRPr="005410BD">
        <w:t>e)</w:t>
      </w:r>
      <w:r w:rsidRPr="005410BD">
        <w:tab/>
        <w:t>if the signature of the MIKEY-SAKKE I_MESSAGE was successfully validated:</w:t>
      </w:r>
    </w:p>
    <w:p w14:paraId="2B12BA14" w14:textId="77777777" w:rsidR="00AE5AC2" w:rsidRPr="005410BD" w:rsidRDefault="00AE5AC2" w:rsidP="00AE5AC2">
      <w:pPr>
        <w:pStyle w:val="B3"/>
      </w:pPr>
      <w:r w:rsidRPr="005410BD">
        <w:t>i)</w:t>
      </w:r>
      <w:r w:rsidRPr="005410BD">
        <w:tab/>
        <w:t>shall extract and decrypt the encapsulated PCK using the terminating user's (KMS provisioned) UID key as described in 3GPP TS 33.180 [8]; and</w:t>
      </w:r>
    </w:p>
    <w:p w14:paraId="087967F6" w14:textId="77777777" w:rsidR="00AE5AC2" w:rsidRPr="005410BD" w:rsidRDefault="00AE5AC2" w:rsidP="00AE5AC2">
      <w:pPr>
        <w:pStyle w:val="B3"/>
      </w:pPr>
      <w:r w:rsidRPr="005410BD">
        <w:t>ii)</w:t>
      </w:r>
      <w:r w:rsidRPr="005410BD">
        <w:tab/>
        <w:t>shall extract the PCK-ID, from the payload as specified in 3GPP TS 33.180 [8];</w:t>
      </w:r>
    </w:p>
    <w:p w14:paraId="349601EA" w14:textId="77777777" w:rsidR="00AE5AC2" w:rsidRPr="005410BD" w:rsidRDefault="00AE5AC2" w:rsidP="00AE5AC2">
      <w:pPr>
        <w:pStyle w:val="NO"/>
      </w:pPr>
      <w:r w:rsidRPr="005410BD">
        <w:t>NOTE 2:</w:t>
      </w:r>
      <w:r w:rsidRPr="005410BD">
        <w:tab/>
        <w:t>With the PCK successfully shared between the originating MCVideo client and the terminating MCVideo client, both clients are able to use SRTP/SRTCP to create an end-to-end secure session.</w:t>
      </w:r>
    </w:p>
    <w:p w14:paraId="79D434A9" w14:textId="77777777" w:rsidR="00AE5AC2" w:rsidRPr="005410BD" w:rsidRDefault="00AE5AC2" w:rsidP="00AE5AC2">
      <w:pPr>
        <w:pStyle w:val="B1"/>
      </w:pPr>
      <w:r w:rsidRPr="005410BD">
        <w:t>5)</w:t>
      </w:r>
      <w:r w:rsidRPr="005410B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5CF5429C" w14:textId="77777777" w:rsidR="00AE5AC2" w:rsidRPr="005410BD" w:rsidRDefault="00AE5AC2" w:rsidP="00AE5AC2">
      <w:pPr>
        <w:pStyle w:val="B1"/>
      </w:pPr>
      <w:r w:rsidRPr="005410BD">
        <w:t>6)</w:t>
      </w:r>
      <w:r w:rsidRPr="005410BD">
        <w:tab/>
        <w:t>may display to the MCVideo user the MCVideo ID of the inviting MCVideo user;</w:t>
      </w:r>
    </w:p>
    <w:p w14:paraId="48094765" w14:textId="77777777" w:rsidR="00AE5AC2" w:rsidRPr="005410BD" w:rsidRDefault="00AE5AC2" w:rsidP="00AE5AC2">
      <w:pPr>
        <w:pStyle w:val="B1"/>
      </w:pPr>
      <w:r w:rsidRPr="005410BD">
        <w:t>7)</w:t>
      </w:r>
      <w:r w:rsidRPr="005410BD">
        <w:tab/>
        <w:t>shall perform the automatic commencement procedures specified in subclause 6.2.3.1.1 if one of the following conditions are met:</w:t>
      </w:r>
    </w:p>
    <w:p w14:paraId="2704B6AC" w14:textId="77777777" w:rsidR="00AE5AC2" w:rsidRPr="005410BD" w:rsidRDefault="00AE5AC2" w:rsidP="00AE5AC2">
      <w:pPr>
        <w:pStyle w:val="B2"/>
      </w:pPr>
      <w:r w:rsidRPr="005410BD">
        <w:t>a)</w:t>
      </w:r>
      <w:r w:rsidRPr="005410BD">
        <w:tab/>
        <w:t>SIP INVITE request contains an Answer-Mode header field with the value "Auto" and the MCVideo service setting at the invited MCVideo client for answering the call is set to automatic commencement mode;</w:t>
      </w:r>
    </w:p>
    <w:p w14:paraId="7AE0BB2C" w14:textId="77777777" w:rsidR="00AE5AC2" w:rsidRPr="005410BD" w:rsidRDefault="00AE5AC2" w:rsidP="00AE5AC2">
      <w:pPr>
        <w:pStyle w:val="B2"/>
      </w:pPr>
      <w:r w:rsidRPr="005410BD">
        <w:t>b)</w:t>
      </w:r>
      <w:r w:rsidRPr="005410B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A798D42" w14:textId="77777777" w:rsidR="00AE5AC2" w:rsidRPr="005410BD" w:rsidRDefault="00AE5AC2" w:rsidP="00AE5AC2">
      <w:pPr>
        <w:pStyle w:val="B2"/>
      </w:pPr>
      <w:r w:rsidRPr="005410BD">
        <w:t>c)</w:t>
      </w:r>
      <w:r w:rsidRPr="005410BD">
        <w:tab/>
        <w:t>SIP INVITE request contains a Priv-Answer-Mode header field with the value of "Auto"; and</w:t>
      </w:r>
    </w:p>
    <w:p w14:paraId="442CE3A2" w14:textId="77777777" w:rsidR="00AE5AC2" w:rsidRPr="005410BD" w:rsidRDefault="00AE5AC2" w:rsidP="00AE5AC2">
      <w:pPr>
        <w:pStyle w:val="B1"/>
      </w:pPr>
      <w:r w:rsidRPr="005410BD">
        <w:t>8)</w:t>
      </w:r>
      <w:r w:rsidRPr="005410BD">
        <w:tab/>
        <w:t>shall perform the manual commencement procedures specified in subclause 6.2.3.2.1 if either of the following conditions are met:</w:t>
      </w:r>
    </w:p>
    <w:p w14:paraId="0925A2B5" w14:textId="77777777" w:rsidR="00AE5AC2" w:rsidRPr="005410BD" w:rsidRDefault="00AE5AC2" w:rsidP="00AE5AC2">
      <w:pPr>
        <w:pStyle w:val="B2"/>
      </w:pPr>
      <w:r w:rsidRPr="005410BD">
        <w:t>a)</w:t>
      </w:r>
      <w:r w:rsidRPr="005410BD">
        <w:tab/>
        <w:t>SIP INVITE request contains an Answer-Mode header field with the value "Manual" and the MCVideo service setting at the invited MCVideo client for answering the call is set to manual commencement mode;</w:t>
      </w:r>
    </w:p>
    <w:p w14:paraId="03DFBFF7" w14:textId="77777777" w:rsidR="00AE5AC2" w:rsidRPr="005410BD" w:rsidRDefault="00AE5AC2" w:rsidP="00AE5AC2">
      <w:pPr>
        <w:pStyle w:val="B2"/>
      </w:pPr>
      <w:r w:rsidRPr="005410BD">
        <w:t>b)</w:t>
      </w:r>
      <w:r w:rsidRPr="005410B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39D421C6" w14:textId="77777777" w:rsidR="00AE5AC2" w:rsidRPr="005410BD" w:rsidRDefault="00AE5AC2" w:rsidP="00AE5AC2">
      <w:pPr>
        <w:pStyle w:val="B2"/>
      </w:pPr>
      <w:r w:rsidRPr="005410BD">
        <w:t>c)</w:t>
      </w:r>
      <w:r w:rsidRPr="005410BD">
        <w:tab/>
        <w:t>SIP INVITE request contains a Priv-Answer-Mode header field with the value of "Manual".</w:t>
      </w:r>
    </w:p>
    <w:p w14:paraId="1A2087DE" w14:textId="77777777" w:rsidR="00AE5AC2" w:rsidRPr="005410BD" w:rsidRDefault="00AE5AC2" w:rsidP="00AE5AC2">
      <w:r w:rsidRPr="005410BD">
        <w:lastRenderedPageBreak/>
        <w:t>Upon receiving the SIP CANCEL request cancelling a SIP INVITE request for which a dialog exists at the MCVideo client and a SIP 200 (OK) response has not yet been sent to the SIP INVITE request then the MCVideo client:</w:t>
      </w:r>
    </w:p>
    <w:p w14:paraId="6D090871" w14:textId="77777777" w:rsidR="00AE5AC2" w:rsidRPr="005410BD" w:rsidRDefault="00AE5AC2" w:rsidP="00AE5AC2">
      <w:pPr>
        <w:pStyle w:val="B1"/>
      </w:pPr>
      <w:r w:rsidRPr="005410BD">
        <w:t>1)</w:t>
      </w:r>
      <w:r w:rsidRPr="005410BD">
        <w:tab/>
        <w:t>shall send a SIP 200 (OK) response to the SIP CANCEL request according to 3GPP TS 24.229 [11]; and</w:t>
      </w:r>
    </w:p>
    <w:p w14:paraId="0E95CB1E" w14:textId="77777777" w:rsidR="00AE5AC2" w:rsidRPr="005410BD" w:rsidRDefault="00AE5AC2" w:rsidP="00AE5AC2">
      <w:pPr>
        <w:pStyle w:val="B1"/>
      </w:pPr>
      <w:r w:rsidRPr="005410BD">
        <w:t>2)</w:t>
      </w:r>
      <w:r w:rsidRPr="005410BD">
        <w:tab/>
        <w:t>shall send a SIP 487 (Request Terminated) response to the SIP INVITE request according to 3GPP TS 24.229 [11].</w:t>
      </w:r>
    </w:p>
    <w:p w14:paraId="239DFF50" w14:textId="77777777" w:rsidR="00AE5AC2" w:rsidRPr="005410BD" w:rsidRDefault="00AE5AC2" w:rsidP="00AE5AC2">
      <w:r w:rsidRPr="005410BD">
        <w:t>Upon receiving a SIP BYE request for an established dialog, the MCVideo client:</w:t>
      </w:r>
    </w:p>
    <w:p w14:paraId="7F58697D" w14:textId="77777777" w:rsidR="00AE5AC2" w:rsidRPr="005410BD" w:rsidRDefault="00AE5AC2" w:rsidP="00AE5AC2">
      <w:pPr>
        <w:pStyle w:val="B1"/>
      </w:pPr>
      <w:r w:rsidRPr="005410BD">
        <w:t>1)</w:t>
      </w:r>
      <w:r w:rsidRPr="005410BD">
        <w:tab/>
        <w:t>shall follow the procedures in subclause 10.2.5.2.</w:t>
      </w:r>
    </w:p>
    <w:p w14:paraId="7DD3E0E9" w14:textId="77777777" w:rsidR="00AE5AC2" w:rsidRPr="005410BD" w:rsidRDefault="00AE5AC2" w:rsidP="00AE5AC2">
      <w:pPr>
        <w:pStyle w:val="H6"/>
      </w:pPr>
      <w:bookmarkStart w:id="1705" w:name="_Toc52787564"/>
      <w:bookmarkStart w:id="1706" w:name="_Toc52787746"/>
      <w:bookmarkStart w:id="1707" w:name="_Toc75906968"/>
      <w:bookmarkStart w:id="1708" w:name="_Toc75907305"/>
      <w:r w:rsidRPr="005410BD">
        <w:t>6.2.4.3</w:t>
      </w:r>
      <w:r w:rsidRPr="005410BD">
        <w:tab/>
        <w:t>Test description</w:t>
      </w:r>
      <w:bookmarkEnd w:id="1705"/>
      <w:bookmarkEnd w:id="1706"/>
      <w:bookmarkEnd w:id="1707"/>
      <w:bookmarkEnd w:id="1708"/>
    </w:p>
    <w:p w14:paraId="44683844" w14:textId="77777777" w:rsidR="00AE5AC2" w:rsidRPr="005410BD" w:rsidRDefault="00AE5AC2" w:rsidP="00AE5AC2">
      <w:pPr>
        <w:pStyle w:val="H6"/>
      </w:pPr>
      <w:bookmarkStart w:id="1709" w:name="_Toc52787565"/>
      <w:bookmarkStart w:id="1710" w:name="_Toc52787747"/>
      <w:bookmarkStart w:id="1711" w:name="_Toc75906969"/>
      <w:bookmarkStart w:id="1712" w:name="_Toc75907306"/>
      <w:r w:rsidRPr="005410BD">
        <w:t>6.2.4.3.1</w:t>
      </w:r>
      <w:r w:rsidRPr="005410BD">
        <w:tab/>
        <w:t>Pre-test conditions</w:t>
      </w:r>
      <w:bookmarkEnd w:id="1709"/>
      <w:bookmarkEnd w:id="1710"/>
      <w:bookmarkEnd w:id="1711"/>
      <w:bookmarkEnd w:id="1712"/>
    </w:p>
    <w:p w14:paraId="6D4358A6" w14:textId="77777777" w:rsidR="00AE5AC2" w:rsidRPr="005410BD" w:rsidRDefault="00AE5AC2" w:rsidP="00AE5AC2">
      <w:pPr>
        <w:pStyle w:val="H6"/>
      </w:pPr>
      <w:r w:rsidRPr="005410BD">
        <w:t>System Simulator:</w:t>
      </w:r>
    </w:p>
    <w:p w14:paraId="4BACD13D" w14:textId="77777777" w:rsidR="00AE5AC2" w:rsidRPr="005410BD" w:rsidRDefault="00AE5AC2" w:rsidP="00AE5AC2">
      <w:pPr>
        <w:pStyle w:val="B1"/>
      </w:pPr>
      <w:r w:rsidRPr="005410BD">
        <w:t>-</w:t>
      </w:r>
      <w:r w:rsidRPr="005410BD">
        <w:tab/>
        <w:t>SS (MCVideo server)</w:t>
      </w:r>
    </w:p>
    <w:p w14:paraId="3FE3F198" w14:textId="77777777" w:rsidR="00AE5AC2" w:rsidRPr="005410BD" w:rsidRDefault="00AE5AC2" w:rsidP="00AE5AC2">
      <w:pPr>
        <w:pStyle w:val="B1"/>
      </w:pPr>
      <w:r w:rsidRPr="005410BD">
        <w:t>-</w:t>
      </w:r>
      <w:r w:rsidRPr="005410B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6B8254B" w14:textId="77777777" w:rsidR="00AE5AC2" w:rsidRPr="005410BD" w:rsidRDefault="00AE5AC2" w:rsidP="00AE5AC2">
      <w:pPr>
        <w:pStyle w:val="H6"/>
      </w:pPr>
      <w:r w:rsidRPr="005410BD">
        <w:t>IUT:</w:t>
      </w:r>
    </w:p>
    <w:p w14:paraId="017B7642" w14:textId="77777777" w:rsidR="00AE5AC2" w:rsidRPr="005410BD" w:rsidRDefault="00AE5AC2" w:rsidP="00AE5AC2">
      <w:pPr>
        <w:pStyle w:val="B1"/>
      </w:pPr>
      <w:r w:rsidRPr="005410BD">
        <w:t>-</w:t>
      </w:r>
      <w:r w:rsidRPr="005410BD">
        <w:tab/>
        <w:t>UE (MCVideo client)</w:t>
      </w:r>
    </w:p>
    <w:p w14:paraId="78746471" w14:textId="77777777" w:rsidR="00AE5AC2" w:rsidRPr="005410BD" w:rsidRDefault="00AE5AC2" w:rsidP="00AE5AC2">
      <w:pPr>
        <w:pStyle w:val="B1"/>
      </w:pPr>
      <w:r w:rsidRPr="005410BD">
        <w:t>-</w:t>
      </w:r>
      <w:r w:rsidRPr="005410BD">
        <w:tab/>
        <w:t>The test USIM set as defined in TS 36.579-1 [2], subclause 5.5.10 is inserted.</w:t>
      </w:r>
    </w:p>
    <w:p w14:paraId="243E322C" w14:textId="77777777" w:rsidR="00AE5AC2" w:rsidRPr="005410BD" w:rsidRDefault="00AE5AC2" w:rsidP="00AE5AC2">
      <w:pPr>
        <w:pStyle w:val="H6"/>
      </w:pPr>
      <w:r w:rsidRPr="005410BD">
        <w:t>Preamble:</w:t>
      </w:r>
    </w:p>
    <w:p w14:paraId="01178F64" w14:textId="77777777" w:rsidR="00AE5AC2" w:rsidRPr="005410BD" w:rsidRDefault="00AE5AC2" w:rsidP="00AE5AC2">
      <w:pPr>
        <w:pStyle w:val="B1"/>
      </w:pPr>
      <w:r w:rsidRPr="005410BD">
        <w:t>-</w:t>
      </w:r>
      <w:r w:rsidRPr="005410BD">
        <w:tab/>
        <w:t>The UE has performed the Generic Test Procedure for MCVideo UE registration as specified in TS 36.579-1 [2], subclause 5.4.2A.</w:t>
      </w:r>
    </w:p>
    <w:p w14:paraId="7FE494CA" w14:textId="77777777" w:rsidR="00AE5AC2" w:rsidRPr="005410BD" w:rsidRDefault="00AE5AC2" w:rsidP="00AE5AC2">
      <w:pPr>
        <w:pStyle w:val="B1"/>
      </w:pPr>
      <w:r w:rsidRPr="005410BD">
        <w:t>-</w:t>
      </w:r>
      <w:r w:rsidRPr="005410BD">
        <w:tab/>
        <w:t>The MCVideo User performs the Generic Test Procedure for MCVideo Authorization/Configuration and Key Generation as specified in TS 36.579-1 [2], subclause 5.3.2A.</w:t>
      </w:r>
    </w:p>
    <w:p w14:paraId="7F2D02B0" w14:textId="77777777" w:rsidR="00AE5AC2" w:rsidRPr="005410BD" w:rsidRDefault="00AE5AC2" w:rsidP="00AE5AC2">
      <w:pPr>
        <w:pStyle w:val="B1"/>
      </w:pPr>
      <w:r w:rsidRPr="005410BD">
        <w:t>-</w:t>
      </w:r>
      <w:r w:rsidRPr="005410BD">
        <w:tab/>
        <w:t>UE States at the end of the preamble</w:t>
      </w:r>
    </w:p>
    <w:p w14:paraId="7CCD28AC" w14:textId="77777777" w:rsidR="00AE5AC2" w:rsidRPr="005410BD" w:rsidRDefault="00AE5AC2" w:rsidP="00AE5AC2">
      <w:pPr>
        <w:pStyle w:val="B2"/>
      </w:pPr>
      <w:r w:rsidRPr="005410BD">
        <w:t>-</w:t>
      </w:r>
      <w:r w:rsidRPr="005410BD">
        <w:tab/>
        <w:t>The UE is in E-UTRA Registered, Idle Mode state.</w:t>
      </w:r>
    </w:p>
    <w:p w14:paraId="659E4FBC" w14:textId="77777777" w:rsidR="00AE5AC2" w:rsidRPr="005410BD" w:rsidRDefault="00AE5AC2" w:rsidP="00AE5AC2">
      <w:pPr>
        <w:pStyle w:val="B2"/>
      </w:pPr>
      <w:r w:rsidRPr="005410BD">
        <w:t>-</w:t>
      </w:r>
      <w:r w:rsidRPr="005410BD">
        <w:tab/>
        <w:t>The MCVideo Client Application has been activated and User has registered-in as the MCVideo User with the Server as active user at the Client.</w:t>
      </w:r>
    </w:p>
    <w:p w14:paraId="0565C5E1" w14:textId="77777777" w:rsidR="00AE5AC2" w:rsidRPr="005410BD" w:rsidRDefault="00AE5AC2" w:rsidP="00AE5AC2">
      <w:pPr>
        <w:pStyle w:val="H6"/>
      </w:pPr>
      <w:bookmarkStart w:id="1713" w:name="_Toc52787566"/>
      <w:bookmarkStart w:id="1714" w:name="_Toc52787748"/>
      <w:bookmarkStart w:id="1715" w:name="_Toc75906970"/>
      <w:bookmarkStart w:id="1716" w:name="_Toc75907307"/>
      <w:r w:rsidRPr="005410BD">
        <w:lastRenderedPageBreak/>
        <w:t>6.2.4.3.2</w:t>
      </w:r>
      <w:r w:rsidRPr="005410BD">
        <w:tab/>
        <w:t>Test procedure sequence</w:t>
      </w:r>
      <w:bookmarkEnd w:id="1713"/>
      <w:bookmarkEnd w:id="1714"/>
      <w:bookmarkEnd w:id="1715"/>
      <w:bookmarkEnd w:id="1716"/>
    </w:p>
    <w:p w14:paraId="2C64EF67" w14:textId="77777777" w:rsidR="00AE5AC2" w:rsidRPr="005410BD" w:rsidRDefault="00AE5AC2" w:rsidP="00AE5AC2">
      <w:pPr>
        <w:pStyle w:val="TH"/>
        <w:keepLines w:val="0"/>
        <w:widowControl w:val="0"/>
      </w:pPr>
      <w:r w:rsidRPr="005410BD">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5410BD" w14:paraId="3452FF35" w14:textId="77777777" w:rsidTr="00004E02">
        <w:tc>
          <w:tcPr>
            <w:tcW w:w="534" w:type="dxa"/>
            <w:tcBorders>
              <w:bottom w:val="nil"/>
            </w:tcBorders>
            <w:shd w:val="clear" w:color="auto" w:fill="auto"/>
          </w:tcPr>
          <w:p w14:paraId="374111C5" w14:textId="77777777" w:rsidR="00AE5AC2" w:rsidRPr="005410BD" w:rsidRDefault="00AE5AC2" w:rsidP="00004E02">
            <w:pPr>
              <w:pStyle w:val="TAH"/>
              <w:keepLines w:val="0"/>
              <w:widowControl w:val="0"/>
            </w:pPr>
            <w:r w:rsidRPr="005410BD">
              <w:t>St</w:t>
            </w:r>
          </w:p>
        </w:tc>
        <w:tc>
          <w:tcPr>
            <w:tcW w:w="3968" w:type="dxa"/>
            <w:tcBorders>
              <w:bottom w:val="nil"/>
            </w:tcBorders>
            <w:shd w:val="clear" w:color="auto" w:fill="auto"/>
          </w:tcPr>
          <w:p w14:paraId="565373C1" w14:textId="77777777" w:rsidR="00AE5AC2" w:rsidRPr="005410BD" w:rsidRDefault="00AE5AC2" w:rsidP="00004E02">
            <w:pPr>
              <w:pStyle w:val="TAH"/>
              <w:keepLines w:val="0"/>
              <w:widowControl w:val="0"/>
            </w:pPr>
            <w:r w:rsidRPr="005410BD">
              <w:t>Procedure</w:t>
            </w:r>
          </w:p>
        </w:tc>
        <w:tc>
          <w:tcPr>
            <w:tcW w:w="3686" w:type="dxa"/>
            <w:gridSpan w:val="2"/>
            <w:shd w:val="clear" w:color="auto" w:fill="auto"/>
          </w:tcPr>
          <w:p w14:paraId="5A8C8E00" w14:textId="77777777" w:rsidR="00AE5AC2" w:rsidRPr="005410BD" w:rsidRDefault="00AE5AC2" w:rsidP="00004E02">
            <w:pPr>
              <w:pStyle w:val="TAH"/>
              <w:keepLines w:val="0"/>
              <w:widowControl w:val="0"/>
            </w:pPr>
            <w:r w:rsidRPr="005410BD">
              <w:t>Message Sequence</w:t>
            </w:r>
          </w:p>
        </w:tc>
        <w:tc>
          <w:tcPr>
            <w:tcW w:w="565" w:type="dxa"/>
            <w:tcBorders>
              <w:bottom w:val="nil"/>
            </w:tcBorders>
            <w:shd w:val="clear" w:color="auto" w:fill="auto"/>
          </w:tcPr>
          <w:p w14:paraId="5D307C80" w14:textId="77777777" w:rsidR="00AE5AC2" w:rsidRPr="005410BD" w:rsidRDefault="00AE5AC2" w:rsidP="00004E02">
            <w:pPr>
              <w:pStyle w:val="TAH"/>
              <w:keepLines w:val="0"/>
              <w:widowControl w:val="0"/>
            </w:pPr>
            <w:r w:rsidRPr="005410BD">
              <w:t>TP</w:t>
            </w:r>
          </w:p>
        </w:tc>
        <w:tc>
          <w:tcPr>
            <w:tcW w:w="850" w:type="dxa"/>
            <w:tcBorders>
              <w:bottom w:val="nil"/>
            </w:tcBorders>
            <w:shd w:val="clear" w:color="auto" w:fill="auto"/>
          </w:tcPr>
          <w:p w14:paraId="282526EC" w14:textId="77777777" w:rsidR="00AE5AC2" w:rsidRPr="005410BD" w:rsidRDefault="00AE5AC2" w:rsidP="00004E02">
            <w:pPr>
              <w:pStyle w:val="TAH"/>
              <w:keepLines w:val="0"/>
              <w:widowControl w:val="0"/>
            </w:pPr>
            <w:r w:rsidRPr="005410BD">
              <w:t>Verdict</w:t>
            </w:r>
          </w:p>
        </w:tc>
      </w:tr>
      <w:tr w:rsidR="00AE5AC2" w:rsidRPr="005410BD" w14:paraId="2BC39501" w14:textId="77777777" w:rsidTr="00004E02">
        <w:tc>
          <w:tcPr>
            <w:tcW w:w="534" w:type="dxa"/>
            <w:tcBorders>
              <w:top w:val="nil"/>
            </w:tcBorders>
            <w:shd w:val="clear" w:color="auto" w:fill="auto"/>
          </w:tcPr>
          <w:p w14:paraId="6F155510" w14:textId="77777777" w:rsidR="00AE5AC2" w:rsidRPr="005410BD" w:rsidRDefault="00AE5AC2" w:rsidP="00004E02">
            <w:pPr>
              <w:pStyle w:val="TAH"/>
              <w:keepLines w:val="0"/>
              <w:widowControl w:val="0"/>
            </w:pPr>
          </w:p>
        </w:tc>
        <w:tc>
          <w:tcPr>
            <w:tcW w:w="3968" w:type="dxa"/>
            <w:tcBorders>
              <w:top w:val="nil"/>
            </w:tcBorders>
            <w:shd w:val="clear" w:color="auto" w:fill="auto"/>
          </w:tcPr>
          <w:p w14:paraId="206D4B96" w14:textId="77777777" w:rsidR="00AE5AC2" w:rsidRPr="005410BD" w:rsidRDefault="00AE5AC2" w:rsidP="00004E02">
            <w:pPr>
              <w:pStyle w:val="TAH"/>
              <w:keepLines w:val="0"/>
              <w:widowControl w:val="0"/>
            </w:pPr>
          </w:p>
        </w:tc>
        <w:tc>
          <w:tcPr>
            <w:tcW w:w="708" w:type="dxa"/>
            <w:shd w:val="clear" w:color="auto" w:fill="auto"/>
          </w:tcPr>
          <w:p w14:paraId="1BF98E3D" w14:textId="77777777" w:rsidR="00AE5AC2" w:rsidRPr="005410BD" w:rsidRDefault="00AE5AC2" w:rsidP="00004E02">
            <w:pPr>
              <w:pStyle w:val="TAH"/>
              <w:keepLines w:val="0"/>
              <w:widowControl w:val="0"/>
            </w:pPr>
            <w:r w:rsidRPr="005410BD">
              <w:t>U - S</w:t>
            </w:r>
          </w:p>
        </w:tc>
        <w:tc>
          <w:tcPr>
            <w:tcW w:w="2978" w:type="dxa"/>
            <w:shd w:val="clear" w:color="auto" w:fill="auto"/>
          </w:tcPr>
          <w:p w14:paraId="4FD27E58" w14:textId="77777777" w:rsidR="00AE5AC2" w:rsidRPr="005410BD" w:rsidRDefault="00AE5AC2" w:rsidP="00004E02">
            <w:pPr>
              <w:pStyle w:val="TAH"/>
              <w:keepLines w:val="0"/>
              <w:widowControl w:val="0"/>
            </w:pPr>
            <w:r w:rsidRPr="005410BD">
              <w:t>Message</w:t>
            </w:r>
          </w:p>
        </w:tc>
        <w:tc>
          <w:tcPr>
            <w:tcW w:w="565" w:type="dxa"/>
            <w:tcBorders>
              <w:top w:val="nil"/>
            </w:tcBorders>
            <w:shd w:val="clear" w:color="auto" w:fill="auto"/>
          </w:tcPr>
          <w:p w14:paraId="5945DB0C" w14:textId="77777777" w:rsidR="00AE5AC2" w:rsidRPr="005410BD" w:rsidRDefault="00AE5AC2" w:rsidP="00004E02">
            <w:pPr>
              <w:pStyle w:val="TAH"/>
              <w:keepLines w:val="0"/>
              <w:widowControl w:val="0"/>
            </w:pPr>
          </w:p>
        </w:tc>
        <w:tc>
          <w:tcPr>
            <w:tcW w:w="850" w:type="dxa"/>
            <w:tcBorders>
              <w:top w:val="nil"/>
            </w:tcBorders>
            <w:shd w:val="clear" w:color="auto" w:fill="auto"/>
          </w:tcPr>
          <w:p w14:paraId="67F13678" w14:textId="77777777" w:rsidR="00AE5AC2" w:rsidRPr="005410BD" w:rsidRDefault="00AE5AC2" w:rsidP="00004E02">
            <w:pPr>
              <w:pStyle w:val="TAH"/>
              <w:keepLines w:val="0"/>
              <w:widowControl w:val="0"/>
            </w:pPr>
          </w:p>
        </w:tc>
      </w:tr>
      <w:tr w:rsidR="00AE5AC2" w:rsidRPr="005410BD" w:rsidDel="00761A6E" w14:paraId="1D3FC040" w14:textId="4906C108" w:rsidTr="00004E02">
        <w:trPr>
          <w:del w:id="1717" w:author="MCC160" w:date="2022-03-15T14:00:00Z"/>
        </w:trPr>
        <w:tc>
          <w:tcPr>
            <w:tcW w:w="534" w:type="dxa"/>
            <w:shd w:val="clear" w:color="auto" w:fill="auto"/>
          </w:tcPr>
          <w:p w14:paraId="09380110" w14:textId="1D8160DF" w:rsidR="00AE5AC2" w:rsidRPr="005410BD" w:rsidDel="00761A6E" w:rsidRDefault="00AE5AC2" w:rsidP="00004E02">
            <w:pPr>
              <w:pStyle w:val="TAC"/>
              <w:rPr>
                <w:del w:id="1718" w:author="MCC160" w:date="2022-03-15T14:00:00Z"/>
              </w:rPr>
            </w:pPr>
            <w:del w:id="1719" w:author="MCC160" w:date="2022-03-15T14:00:00Z">
              <w:r w:rsidRPr="005410BD" w:rsidDel="00761A6E">
                <w:delText>-</w:delText>
              </w:r>
            </w:del>
          </w:p>
        </w:tc>
        <w:tc>
          <w:tcPr>
            <w:tcW w:w="3968" w:type="dxa"/>
            <w:shd w:val="clear" w:color="auto" w:fill="auto"/>
          </w:tcPr>
          <w:p w14:paraId="448D710B" w14:textId="43F72031" w:rsidR="00AE5AC2" w:rsidRPr="005410BD" w:rsidDel="00761A6E" w:rsidRDefault="00AE5AC2" w:rsidP="00004E02">
            <w:pPr>
              <w:pStyle w:val="TAL"/>
              <w:rPr>
                <w:del w:id="1720" w:author="MCC160" w:date="2022-03-15T14:00:00Z"/>
              </w:rPr>
            </w:pPr>
            <w:del w:id="1721" w:author="MCC160" w:date="2022-03-15T14:00:00Z">
              <w:r w:rsidRPr="005410BD" w:rsidDel="00761A6E">
                <w:delText>EXCEPTION: The E-UTRA/EPC related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01368F9D" w14:textId="20A2CFAA" w:rsidR="00AE5AC2" w:rsidRPr="005410BD" w:rsidDel="00761A6E" w:rsidRDefault="00AE5AC2" w:rsidP="00004E02">
            <w:pPr>
              <w:pStyle w:val="TAC"/>
              <w:rPr>
                <w:del w:id="1722" w:author="MCC160" w:date="2022-03-15T14:00:00Z"/>
              </w:rPr>
            </w:pPr>
            <w:del w:id="1723" w:author="MCC160" w:date="2022-03-15T14:00:00Z">
              <w:r w:rsidRPr="005410BD" w:rsidDel="00761A6E">
                <w:delText>-</w:delText>
              </w:r>
            </w:del>
          </w:p>
        </w:tc>
        <w:tc>
          <w:tcPr>
            <w:tcW w:w="2978" w:type="dxa"/>
            <w:shd w:val="clear" w:color="auto" w:fill="auto"/>
          </w:tcPr>
          <w:p w14:paraId="25301AA2" w14:textId="6B237799" w:rsidR="00AE5AC2" w:rsidRPr="005410BD" w:rsidDel="00761A6E" w:rsidRDefault="00AE5AC2" w:rsidP="00004E02">
            <w:pPr>
              <w:pStyle w:val="TAL"/>
              <w:rPr>
                <w:del w:id="1724" w:author="MCC160" w:date="2022-03-15T14:00:00Z"/>
              </w:rPr>
            </w:pPr>
            <w:del w:id="1725" w:author="MCC160" w:date="2022-03-15T14:00:00Z">
              <w:r w:rsidRPr="005410BD" w:rsidDel="00761A6E">
                <w:delText>-</w:delText>
              </w:r>
            </w:del>
          </w:p>
        </w:tc>
        <w:tc>
          <w:tcPr>
            <w:tcW w:w="565" w:type="dxa"/>
            <w:shd w:val="clear" w:color="auto" w:fill="auto"/>
          </w:tcPr>
          <w:p w14:paraId="417A6CDA" w14:textId="60B25471" w:rsidR="00AE5AC2" w:rsidRPr="005410BD" w:rsidDel="00761A6E" w:rsidRDefault="00AE5AC2" w:rsidP="00004E02">
            <w:pPr>
              <w:pStyle w:val="TAC"/>
              <w:rPr>
                <w:del w:id="1726" w:author="MCC160" w:date="2022-03-15T14:00:00Z"/>
              </w:rPr>
            </w:pPr>
            <w:del w:id="1727" w:author="MCC160" w:date="2022-03-15T14:00:00Z">
              <w:r w:rsidRPr="005410BD" w:rsidDel="00761A6E">
                <w:delText>-</w:delText>
              </w:r>
            </w:del>
          </w:p>
        </w:tc>
        <w:tc>
          <w:tcPr>
            <w:tcW w:w="850" w:type="dxa"/>
            <w:shd w:val="clear" w:color="auto" w:fill="auto"/>
          </w:tcPr>
          <w:p w14:paraId="10AECEC9" w14:textId="21A16E07" w:rsidR="00AE5AC2" w:rsidRPr="005410BD" w:rsidDel="00761A6E" w:rsidRDefault="00AE5AC2" w:rsidP="00004E02">
            <w:pPr>
              <w:pStyle w:val="TAC"/>
              <w:rPr>
                <w:del w:id="1728" w:author="MCC160" w:date="2022-03-15T14:00:00Z"/>
              </w:rPr>
            </w:pPr>
            <w:del w:id="1729" w:author="MCC160" w:date="2022-03-15T14:00:00Z">
              <w:r w:rsidRPr="005410BD" w:rsidDel="00761A6E">
                <w:delText>-</w:delText>
              </w:r>
            </w:del>
          </w:p>
        </w:tc>
      </w:tr>
      <w:tr w:rsidR="00761A6E" w:rsidRPr="005410BD" w14:paraId="6E115172" w14:textId="77777777" w:rsidTr="00004E02">
        <w:tc>
          <w:tcPr>
            <w:tcW w:w="534" w:type="dxa"/>
            <w:shd w:val="clear" w:color="auto" w:fill="auto"/>
          </w:tcPr>
          <w:p w14:paraId="31BF18D0" w14:textId="77777777" w:rsidR="00761A6E" w:rsidRPr="005410BD" w:rsidRDefault="00761A6E" w:rsidP="00761A6E">
            <w:pPr>
              <w:pStyle w:val="TAC"/>
            </w:pPr>
            <w:r w:rsidRPr="005410BD">
              <w:t>1</w:t>
            </w:r>
          </w:p>
        </w:tc>
        <w:tc>
          <w:tcPr>
            <w:tcW w:w="3968" w:type="dxa"/>
            <w:shd w:val="clear" w:color="auto" w:fill="auto"/>
          </w:tcPr>
          <w:p w14:paraId="0B27BAEF" w14:textId="4C18A583" w:rsidR="00761A6E" w:rsidRPr="005410BD" w:rsidRDefault="00761A6E" w:rsidP="00761A6E">
            <w:pPr>
              <w:pStyle w:val="TAL"/>
            </w:pPr>
            <w:ins w:id="1730" w:author="MCC160" w:date="2022-03-15T14:00:00Z">
              <w:r w:rsidRPr="005410BD">
                <w:rPr>
                  <w:lang w:eastAsia="ko-KR"/>
                </w:rPr>
                <w:t xml:space="preserve">Check: Is the test procedure for MCX CT session establishment/modification without provisional responses other than 100 Trying as described in TS 36.579-1 [2] Table 5.3.4.3-1 </w:t>
              </w:r>
            </w:ins>
            <w:del w:id="1731" w:author="MCC160" w:date="2022-03-15T14:00:00Z">
              <w:r w:rsidRPr="005410BD" w:rsidDel="00761A6E">
                <w:delText>The SS (MCVideo server) sends SIP INVITE to request</w:delText>
              </w:r>
            </w:del>
            <w:ins w:id="1732" w:author="MCC160" w:date="2022-03-15T14:00:00Z">
              <w:r w:rsidRPr="005410BD">
                <w:t xml:space="preserve"> </w:t>
              </w:r>
            </w:ins>
            <w:del w:id="1733" w:author="MCC160" w:date="2022-03-15T14:00:00Z">
              <w:r w:rsidRPr="005410BD" w:rsidDel="00761A6E">
                <w:delText xml:space="preserve"> </w:delText>
              </w:r>
            </w:del>
            <w:ins w:id="1734" w:author="MCC160" w:date="2022-03-15T14:00:00Z">
              <w:r w:rsidRPr="005410BD">
                <w:t xml:space="preserve">to </w:t>
              </w:r>
            </w:ins>
            <w:r w:rsidRPr="005410BD">
              <w:t>establish</w:t>
            </w:r>
            <w:del w:id="1735" w:author="MCC160" w:date="2022-03-15T14:00:00Z">
              <w:r w:rsidRPr="005410BD" w:rsidDel="00761A6E">
                <w:delText>ment of</w:delText>
              </w:r>
            </w:del>
            <w:r w:rsidRPr="005410BD">
              <w:t xml:space="preserve"> an MCVideo private call, on-demand Automatic Commencement, no Force of automatic commencement, without Transmission Control</w:t>
            </w:r>
            <w:ins w:id="1736" w:author="MCC160" w:date="2022-03-15T14:00:00Z">
              <w:r w:rsidRPr="005410BD">
                <w:t xml:space="preserve"> correctly performed?</w:t>
              </w:r>
            </w:ins>
            <w:del w:id="1737" w:author="MCC160" w:date="2022-03-15T14:00:00Z">
              <w:r w:rsidRPr="005410BD" w:rsidDel="00761A6E">
                <w:delText>.</w:delText>
              </w:r>
            </w:del>
          </w:p>
        </w:tc>
        <w:tc>
          <w:tcPr>
            <w:tcW w:w="708" w:type="dxa"/>
            <w:shd w:val="clear" w:color="auto" w:fill="auto"/>
          </w:tcPr>
          <w:p w14:paraId="0E3B0E5C" w14:textId="28FC7F81" w:rsidR="00761A6E" w:rsidRPr="005410BD" w:rsidRDefault="00761A6E" w:rsidP="00761A6E">
            <w:pPr>
              <w:pStyle w:val="TAC"/>
            </w:pPr>
            <w:ins w:id="1738" w:author="MCC160" w:date="2022-03-15T14:00:00Z">
              <w:r w:rsidRPr="005410BD">
                <w:t>-</w:t>
              </w:r>
            </w:ins>
            <w:del w:id="1739" w:author="MCC160" w:date="2022-03-15T14:00:00Z">
              <w:r w:rsidRPr="005410BD" w:rsidDel="00B04CCB">
                <w:delText>&lt;--</w:delText>
              </w:r>
            </w:del>
          </w:p>
        </w:tc>
        <w:tc>
          <w:tcPr>
            <w:tcW w:w="2978" w:type="dxa"/>
            <w:shd w:val="clear" w:color="auto" w:fill="auto"/>
          </w:tcPr>
          <w:p w14:paraId="0AA2A75B" w14:textId="11A186C1" w:rsidR="00761A6E" w:rsidRPr="005410BD" w:rsidRDefault="00761A6E" w:rsidP="00761A6E">
            <w:pPr>
              <w:pStyle w:val="TAL"/>
            </w:pPr>
            <w:ins w:id="1740" w:author="MCC160" w:date="2022-03-15T14:00:00Z">
              <w:r w:rsidRPr="005410BD">
                <w:t>-</w:t>
              </w:r>
            </w:ins>
            <w:del w:id="1741" w:author="MCC160" w:date="2022-03-15T14:00:00Z">
              <w:r w:rsidRPr="005410BD" w:rsidDel="00B04CCB">
                <w:delText>SIP INVITE</w:delText>
              </w:r>
            </w:del>
          </w:p>
        </w:tc>
        <w:tc>
          <w:tcPr>
            <w:tcW w:w="565" w:type="dxa"/>
            <w:shd w:val="clear" w:color="auto" w:fill="auto"/>
          </w:tcPr>
          <w:p w14:paraId="1CFB0FEC" w14:textId="7E94140A" w:rsidR="00761A6E" w:rsidRPr="005410BD" w:rsidRDefault="00761A6E" w:rsidP="00761A6E">
            <w:pPr>
              <w:pStyle w:val="TAC"/>
            </w:pPr>
            <w:ins w:id="1742" w:author="MCC160" w:date="2022-03-15T14:00:00Z">
              <w:r w:rsidRPr="005410BD">
                <w:t>1</w:t>
              </w:r>
            </w:ins>
            <w:del w:id="1743" w:author="MCC160" w:date="2022-03-15T14:00:00Z">
              <w:r w:rsidRPr="005410BD" w:rsidDel="008C378E">
                <w:delText>-</w:delText>
              </w:r>
            </w:del>
          </w:p>
        </w:tc>
        <w:tc>
          <w:tcPr>
            <w:tcW w:w="850" w:type="dxa"/>
            <w:shd w:val="clear" w:color="auto" w:fill="auto"/>
          </w:tcPr>
          <w:p w14:paraId="669E9D9C" w14:textId="35C04C98" w:rsidR="00761A6E" w:rsidRPr="005410BD" w:rsidRDefault="00761A6E" w:rsidP="00761A6E">
            <w:pPr>
              <w:pStyle w:val="TAC"/>
            </w:pPr>
            <w:ins w:id="1744" w:author="MCC160" w:date="2022-03-15T14:00:00Z">
              <w:r w:rsidRPr="005410BD">
                <w:t>P</w:t>
              </w:r>
            </w:ins>
            <w:del w:id="1745" w:author="MCC160" w:date="2022-03-15T14:00:00Z">
              <w:r w:rsidRPr="005410BD" w:rsidDel="008C378E">
                <w:delText>-</w:delText>
              </w:r>
            </w:del>
          </w:p>
        </w:tc>
      </w:tr>
      <w:tr w:rsidR="00AE5AC2" w:rsidRPr="005410BD" w14:paraId="7B13C7D9" w14:textId="77777777" w:rsidTr="00004E02">
        <w:tc>
          <w:tcPr>
            <w:tcW w:w="534" w:type="dxa"/>
            <w:shd w:val="clear" w:color="auto" w:fill="auto"/>
          </w:tcPr>
          <w:p w14:paraId="296E7235" w14:textId="5E9D25D0" w:rsidR="00AE5AC2" w:rsidRPr="005410BD" w:rsidRDefault="00AE5AC2" w:rsidP="00004E02">
            <w:pPr>
              <w:pStyle w:val="TAC"/>
            </w:pPr>
            <w:del w:id="1746" w:author="MCC160" w:date="2022-03-15T14:01:00Z">
              <w:r w:rsidRPr="005410BD" w:rsidDel="00761A6E">
                <w:delText>-</w:delText>
              </w:r>
            </w:del>
            <w:ins w:id="1747" w:author="MCC160" w:date="2022-03-15T14:01:00Z">
              <w:r w:rsidR="00761A6E" w:rsidRPr="005410BD">
                <w:t>2a1-4</w:t>
              </w:r>
            </w:ins>
          </w:p>
        </w:tc>
        <w:tc>
          <w:tcPr>
            <w:tcW w:w="3968" w:type="dxa"/>
            <w:shd w:val="clear" w:color="auto" w:fill="auto"/>
          </w:tcPr>
          <w:p w14:paraId="0D203565" w14:textId="393BC24A" w:rsidR="00AE5AC2" w:rsidRPr="005410BD" w:rsidRDefault="00AE5AC2" w:rsidP="00004E02">
            <w:pPr>
              <w:pStyle w:val="TAL"/>
            </w:pPr>
            <w:del w:id="1748" w:author="MCC160" w:date="2022-03-15T14:01:00Z">
              <w:r w:rsidRPr="005410BD" w:rsidDel="00761A6E">
                <w:rPr>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ins w:id="1749" w:author="MCC160" w:date="2022-03-15T14:01:00Z">
              <w:r w:rsidR="00761A6E" w:rsidRPr="005410BD">
                <w:rPr>
                  <w:bdr w:val="none" w:sz="0" w:space="0" w:color="auto" w:frame="1"/>
                  <w:shd w:val="clear" w:color="auto" w:fill="FFFFFF"/>
                </w:rPr>
                <w:t>Void</w:t>
              </w:r>
            </w:ins>
          </w:p>
        </w:tc>
        <w:tc>
          <w:tcPr>
            <w:tcW w:w="708" w:type="dxa"/>
            <w:shd w:val="clear" w:color="auto" w:fill="auto"/>
          </w:tcPr>
          <w:p w14:paraId="27AD2AE0" w14:textId="77777777" w:rsidR="00AE5AC2" w:rsidRPr="005410BD" w:rsidRDefault="00AE5AC2" w:rsidP="00004E02">
            <w:pPr>
              <w:pStyle w:val="TAC"/>
            </w:pPr>
            <w:r w:rsidRPr="005410BD">
              <w:t>-</w:t>
            </w:r>
          </w:p>
        </w:tc>
        <w:tc>
          <w:tcPr>
            <w:tcW w:w="2978" w:type="dxa"/>
            <w:shd w:val="clear" w:color="auto" w:fill="auto"/>
          </w:tcPr>
          <w:p w14:paraId="39529C48" w14:textId="77777777" w:rsidR="00AE5AC2" w:rsidRPr="005410BD" w:rsidRDefault="00AE5AC2" w:rsidP="00004E02">
            <w:pPr>
              <w:pStyle w:val="TAL"/>
            </w:pPr>
            <w:r w:rsidRPr="005410BD">
              <w:t>-</w:t>
            </w:r>
          </w:p>
        </w:tc>
        <w:tc>
          <w:tcPr>
            <w:tcW w:w="565" w:type="dxa"/>
            <w:shd w:val="clear" w:color="auto" w:fill="auto"/>
          </w:tcPr>
          <w:p w14:paraId="314245E2" w14:textId="77777777" w:rsidR="00AE5AC2" w:rsidRPr="005410BD" w:rsidRDefault="00AE5AC2" w:rsidP="00004E02">
            <w:pPr>
              <w:pStyle w:val="TAC"/>
            </w:pPr>
            <w:r w:rsidRPr="005410BD">
              <w:t>-</w:t>
            </w:r>
          </w:p>
        </w:tc>
        <w:tc>
          <w:tcPr>
            <w:tcW w:w="850" w:type="dxa"/>
            <w:shd w:val="clear" w:color="auto" w:fill="auto"/>
          </w:tcPr>
          <w:p w14:paraId="567FACC4" w14:textId="77777777" w:rsidR="00AE5AC2" w:rsidRPr="005410BD" w:rsidRDefault="00AE5AC2" w:rsidP="00004E02">
            <w:pPr>
              <w:pStyle w:val="TAC"/>
            </w:pPr>
            <w:r w:rsidRPr="005410BD">
              <w:t>-</w:t>
            </w:r>
          </w:p>
        </w:tc>
      </w:tr>
      <w:tr w:rsidR="00AE5AC2" w:rsidRPr="005410BD" w:rsidDel="00761A6E" w14:paraId="30B13AEA" w14:textId="05C28A65" w:rsidTr="00004E02">
        <w:trPr>
          <w:del w:id="1750" w:author="MCC160" w:date="2022-03-15T14:01:00Z"/>
        </w:trPr>
        <w:tc>
          <w:tcPr>
            <w:tcW w:w="534" w:type="dxa"/>
            <w:shd w:val="clear" w:color="auto" w:fill="auto"/>
          </w:tcPr>
          <w:p w14:paraId="40E6B835" w14:textId="2B8A325F" w:rsidR="00AE5AC2" w:rsidRPr="005410BD" w:rsidDel="00761A6E" w:rsidRDefault="00AE5AC2" w:rsidP="00004E02">
            <w:pPr>
              <w:pStyle w:val="TAC"/>
              <w:rPr>
                <w:del w:id="1751" w:author="MCC160" w:date="2022-03-15T14:01:00Z"/>
              </w:rPr>
            </w:pPr>
            <w:del w:id="1752" w:author="MCC160" w:date="2022-03-15T14:01:00Z">
              <w:r w:rsidRPr="005410BD" w:rsidDel="00761A6E">
                <w:delText>2a1</w:delText>
              </w:r>
            </w:del>
          </w:p>
        </w:tc>
        <w:tc>
          <w:tcPr>
            <w:tcW w:w="3968" w:type="dxa"/>
            <w:shd w:val="clear" w:color="auto" w:fill="auto"/>
          </w:tcPr>
          <w:p w14:paraId="6E35A424" w14:textId="7DDA0BC7" w:rsidR="00AE5AC2" w:rsidRPr="005410BD" w:rsidDel="00761A6E" w:rsidRDefault="00AE5AC2" w:rsidP="00004E02">
            <w:pPr>
              <w:pStyle w:val="TAL"/>
              <w:rPr>
                <w:del w:id="1753" w:author="MCC160" w:date="2022-03-15T14:01:00Z"/>
              </w:rPr>
            </w:pPr>
            <w:del w:id="1754" w:author="MCC160" w:date="2022-03-15T14:01:00Z">
              <w:r w:rsidRPr="005410BD" w:rsidDel="00761A6E">
                <w:delText>The UE responds with a SIP 100 (Trying) message.</w:delText>
              </w:r>
            </w:del>
          </w:p>
        </w:tc>
        <w:tc>
          <w:tcPr>
            <w:tcW w:w="708" w:type="dxa"/>
            <w:shd w:val="clear" w:color="auto" w:fill="auto"/>
          </w:tcPr>
          <w:p w14:paraId="1AE6DF95" w14:textId="5345D13B" w:rsidR="00AE5AC2" w:rsidRPr="005410BD" w:rsidDel="00761A6E" w:rsidRDefault="00AE5AC2" w:rsidP="00004E02">
            <w:pPr>
              <w:pStyle w:val="TAC"/>
              <w:rPr>
                <w:del w:id="1755" w:author="MCC160" w:date="2022-03-15T14:01:00Z"/>
              </w:rPr>
            </w:pPr>
            <w:del w:id="1756" w:author="MCC160" w:date="2022-03-15T14:01:00Z">
              <w:r w:rsidRPr="005410BD" w:rsidDel="00761A6E">
                <w:delText>--&gt;</w:delText>
              </w:r>
            </w:del>
          </w:p>
        </w:tc>
        <w:tc>
          <w:tcPr>
            <w:tcW w:w="2978" w:type="dxa"/>
            <w:shd w:val="clear" w:color="auto" w:fill="auto"/>
          </w:tcPr>
          <w:p w14:paraId="261C1D30" w14:textId="0500E4C1" w:rsidR="00AE5AC2" w:rsidRPr="005410BD" w:rsidDel="00761A6E" w:rsidRDefault="00AE5AC2" w:rsidP="00004E02">
            <w:pPr>
              <w:pStyle w:val="TAL"/>
              <w:rPr>
                <w:del w:id="1757" w:author="MCC160" w:date="2022-03-15T14:01:00Z"/>
              </w:rPr>
            </w:pPr>
            <w:del w:id="1758" w:author="MCC160" w:date="2022-03-15T14:01:00Z">
              <w:r w:rsidRPr="005410BD" w:rsidDel="00761A6E">
                <w:delText>SIP 100 (Trying)</w:delText>
              </w:r>
            </w:del>
          </w:p>
        </w:tc>
        <w:tc>
          <w:tcPr>
            <w:tcW w:w="565" w:type="dxa"/>
            <w:shd w:val="clear" w:color="auto" w:fill="auto"/>
          </w:tcPr>
          <w:p w14:paraId="1F988DE9" w14:textId="58CF1A6E" w:rsidR="00AE5AC2" w:rsidRPr="005410BD" w:rsidDel="00761A6E" w:rsidRDefault="00AE5AC2" w:rsidP="00004E02">
            <w:pPr>
              <w:pStyle w:val="TAC"/>
              <w:rPr>
                <w:del w:id="1759" w:author="MCC160" w:date="2022-03-15T14:01:00Z"/>
              </w:rPr>
            </w:pPr>
            <w:del w:id="1760" w:author="MCC160" w:date="2022-03-15T14:01:00Z">
              <w:r w:rsidRPr="005410BD" w:rsidDel="00761A6E">
                <w:delText>-</w:delText>
              </w:r>
            </w:del>
          </w:p>
        </w:tc>
        <w:tc>
          <w:tcPr>
            <w:tcW w:w="850" w:type="dxa"/>
            <w:shd w:val="clear" w:color="auto" w:fill="auto"/>
          </w:tcPr>
          <w:p w14:paraId="3A88E475" w14:textId="5A804421" w:rsidR="00AE5AC2" w:rsidRPr="005410BD" w:rsidDel="00761A6E" w:rsidRDefault="00AE5AC2" w:rsidP="00004E02">
            <w:pPr>
              <w:pStyle w:val="TAC"/>
              <w:rPr>
                <w:del w:id="1761" w:author="MCC160" w:date="2022-03-15T14:01:00Z"/>
              </w:rPr>
            </w:pPr>
            <w:del w:id="1762" w:author="MCC160" w:date="2022-03-15T14:01:00Z">
              <w:r w:rsidRPr="005410BD" w:rsidDel="00761A6E">
                <w:delText>-</w:delText>
              </w:r>
            </w:del>
          </w:p>
        </w:tc>
      </w:tr>
      <w:tr w:rsidR="00AE5AC2" w:rsidRPr="005410BD" w:rsidDel="00761A6E" w14:paraId="209098E6" w14:textId="260E8F1B" w:rsidTr="00004E02">
        <w:trPr>
          <w:del w:id="1763" w:author="MCC160" w:date="2022-03-15T14:01:00Z"/>
        </w:trPr>
        <w:tc>
          <w:tcPr>
            <w:tcW w:w="534" w:type="dxa"/>
            <w:shd w:val="clear" w:color="auto" w:fill="auto"/>
          </w:tcPr>
          <w:p w14:paraId="1A2DF7C1" w14:textId="33DEC0E9" w:rsidR="00AE5AC2" w:rsidRPr="005410BD" w:rsidDel="00761A6E" w:rsidRDefault="00AE5AC2" w:rsidP="00004E02">
            <w:pPr>
              <w:pStyle w:val="TAC"/>
              <w:rPr>
                <w:del w:id="1764" w:author="MCC160" w:date="2022-03-15T14:01:00Z"/>
              </w:rPr>
            </w:pPr>
            <w:del w:id="1765" w:author="MCC160" w:date="2022-03-15T14:01:00Z">
              <w:r w:rsidRPr="005410BD" w:rsidDel="00761A6E">
                <w:delText>3</w:delText>
              </w:r>
            </w:del>
          </w:p>
        </w:tc>
        <w:tc>
          <w:tcPr>
            <w:tcW w:w="3968" w:type="dxa"/>
            <w:shd w:val="clear" w:color="auto" w:fill="auto"/>
          </w:tcPr>
          <w:p w14:paraId="70866B4C" w14:textId="1EB6D615" w:rsidR="00AE5AC2" w:rsidRPr="005410BD" w:rsidDel="00761A6E" w:rsidRDefault="00AE5AC2" w:rsidP="00004E02">
            <w:pPr>
              <w:pStyle w:val="TAL"/>
              <w:rPr>
                <w:del w:id="1766" w:author="MCC160" w:date="2022-03-15T14:01:00Z"/>
              </w:rPr>
            </w:pPr>
            <w:del w:id="1767" w:author="MCC160" w:date="2022-03-15T14:01:00Z">
              <w:r w:rsidRPr="005410BD" w:rsidDel="00761A6E">
                <w:delText>Check: Does the UE (MCVideo client) send a SIP 200 (OK) accepting the establishment of an MCVideo private call, on-demand Automatic Commencement Mode without Transmission Control?</w:delText>
              </w:r>
            </w:del>
          </w:p>
        </w:tc>
        <w:tc>
          <w:tcPr>
            <w:tcW w:w="708" w:type="dxa"/>
            <w:shd w:val="clear" w:color="auto" w:fill="auto"/>
          </w:tcPr>
          <w:p w14:paraId="6FCF27AF" w14:textId="0DF95F75" w:rsidR="00AE5AC2" w:rsidRPr="005410BD" w:rsidDel="00761A6E" w:rsidRDefault="00AE5AC2" w:rsidP="00004E02">
            <w:pPr>
              <w:pStyle w:val="TAC"/>
              <w:rPr>
                <w:del w:id="1768" w:author="MCC160" w:date="2022-03-15T14:01:00Z"/>
              </w:rPr>
            </w:pPr>
            <w:del w:id="1769" w:author="MCC160" w:date="2022-03-15T14:01:00Z">
              <w:r w:rsidRPr="005410BD" w:rsidDel="00761A6E">
                <w:delText>--&gt;</w:delText>
              </w:r>
            </w:del>
          </w:p>
        </w:tc>
        <w:tc>
          <w:tcPr>
            <w:tcW w:w="2978" w:type="dxa"/>
            <w:shd w:val="clear" w:color="auto" w:fill="auto"/>
          </w:tcPr>
          <w:p w14:paraId="7932661F" w14:textId="6A622C60" w:rsidR="00AE5AC2" w:rsidRPr="005410BD" w:rsidDel="00761A6E" w:rsidRDefault="00AE5AC2" w:rsidP="00004E02">
            <w:pPr>
              <w:pStyle w:val="TAL"/>
              <w:rPr>
                <w:del w:id="1770" w:author="MCC160" w:date="2022-03-15T14:01:00Z"/>
              </w:rPr>
            </w:pPr>
            <w:del w:id="1771" w:author="MCC160" w:date="2022-03-15T14:01:00Z">
              <w:r w:rsidRPr="005410BD" w:rsidDel="00761A6E">
                <w:delText>SIP 200 (OK)</w:delText>
              </w:r>
            </w:del>
          </w:p>
        </w:tc>
        <w:tc>
          <w:tcPr>
            <w:tcW w:w="565" w:type="dxa"/>
            <w:shd w:val="clear" w:color="auto" w:fill="auto"/>
          </w:tcPr>
          <w:p w14:paraId="1D84B5B7" w14:textId="569F1DF8" w:rsidR="00AE5AC2" w:rsidRPr="005410BD" w:rsidDel="00761A6E" w:rsidRDefault="00AE5AC2" w:rsidP="00004E02">
            <w:pPr>
              <w:pStyle w:val="TAC"/>
              <w:rPr>
                <w:del w:id="1772" w:author="MCC160" w:date="2022-03-15T14:01:00Z"/>
              </w:rPr>
            </w:pPr>
            <w:del w:id="1773" w:author="MCC160" w:date="2022-03-15T14:01:00Z">
              <w:r w:rsidRPr="005410BD" w:rsidDel="00761A6E">
                <w:delText>1</w:delText>
              </w:r>
            </w:del>
          </w:p>
        </w:tc>
        <w:tc>
          <w:tcPr>
            <w:tcW w:w="850" w:type="dxa"/>
            <w:shd w:val="clear" w:color="auto" w:fill="auto"/>
          </w:tcPr>
          <w:p w14:paraId="073BEA1A" w14:textId="0691E518" w:rsidR="00AE5AC2" w:rsidRPr="005410BD" w:rsidDel="00761A6E" w:rsidRDefault="00AE5AC2" w:rsidP="00004E02">
            <w:pPr>
              <w:pStyle w:val="TAC"/>
              <w:rPr>
                <w:del w:id="1774" w:author="MCC160" w:date="2022-03-15T14:01:00Z"/>
              </w:rPr>
            </w:pPr>
            <w:del w:id="1775" w:author="MCC160" w:date="2022-03-15T14:01:00Z">
              <w:r w:rsidRPr="005410BD" w:rsidDel="00761A6E">
                <w:delText>P</w:delText>
              </w:r>
            </w:del>
          </w:p>
        </w:tc>
      </w:tr>
      <w:tr w:rsidR="00AE5AC2" w:rsidRPr="005410BD" w:rsidDel="00761A6E" w14:paraId="7CF479D7" w14:textId="031B2954" w:rsidTr="00004E02">
        <w:trPr>
          <w:del w:id="1776" w:author="MCC160" w:date="2022-03-15T14:01:00Z"/>
        </w:trPr>
        <w:tc>
          <w:tcPr>
            <w:tcW w:w="534" w:type="dxa"/>
            <w:shd w:val="clear" w:color="auto" w:fill="auto"/>
          </w:tcPr>
          <w:p w14:paraId="664684E5" w14:textId="3FAD9F00" w:rsidR="00AE5AC2" w:rsidRPr="005410BD" w:rsidDel="00761A6E" w:rsidRDefault="00AE5AC2" w:rsidP="00004E02">
            <w:pPr>
              <w:pStyle w:val="TAC"/>
              <w:rPr>
                <w:del w:id="1777" w:author="MCC160" w:date="2022-03-15T14:01:00Z"/>
              </w:rPr>
            </w:pPr>
            <w:del w:id="1778" w:author="MCC160" w:date="2022-03-15T14:01:00Z">
              <w:r w:rsidRPr="005410BD" w:rsidDel="00761A6E">
                <w:delText>4</w:delText>
              </w:r>
            </w:del>
          </w:p>
        </w:tc>
        <w:tc>
          <w:tcPr>
            <w:tcW w:w="3968" w:type="dxa"/>
            <w:shd w:val="clear" w:color="auto" w:fill="auto"/>
          </w:tcPr>
          <w:p w14:paraId="3A654120" w14:textId="25F0B3B6" w:rsidR="00AE5AC2" w:rsidRPr="005410BD" w:rsidDel="00761A6E" w:rsidRDefault="00AE5AC2" w:rsidP="00004E02">
            <w:pPr>
              <w:pStyle w:val="TAL"/>
              <w:rPr>
                <w:del w:id="1779" w:author="MCC160" w:date="2022-03-15T14:01:00Z"/>
              </w:rPr>
            </w:pPr>
            <w:del w:id="1780" w:author="MCC160" w:date="2022-03-15T14:01:00Z">
              <w:r w:rsidRPr="005410BD" w:rsidDel="00761A6E">
                <w:delText>The SS (MCVideo Server) sends a SIP ACK in acknowledgement.</w:delText>
              </w:r>
            </w:del>
          </w:p>
        </w:tc>
        <w:tc>
          <w:tcPr>
            <w:tcW w:w="708" w:type="dxa"/>
            <w:shd w:val="clear" w:color="auto" w:fill="auto"/>
          </w:tcPr>
          <w:p w14:paraId="59802CBC" w14:textId="744F5E0B" w:rsidR="00AE5AC2" w:rsidRPr="005410BD" w:rsidDel="00761A6E" w:rsidRDefault="00AE5AC2" w:rsidP="00004E02">
            <w:pPr>
              <w:pStyle w:val="TAC"/>
              <w:rPr>
                <w:del w:id="1781" w:author="MCC160" w:date="2022-03-15T14:01:00Z"/>
              </w:rPr>
            </w:pPr>
            <w:del w:id="1782" w:author="MCC160" w:date="2022-03-15T14:01:00Z">
              <w:r w:rsidRPr="005410BD" w:rsidDel="00761A6E">
                <w:delText>&lt;--</w:delText>
              </w:r>
            </w:del>
          </w:p>
        </w:tc>
        <w:tc>
          <w:tcPr>
            <w:tcW w:w="2978" w:type="dxa"/>
            <w:shd w:val="clear" w:color="auto" w:fill="auto"/>
          </w:tcPr>
          <w:p w14:paraId="25410669" w14:textId="28573723" w:rsidR="00AE5AC2" w:rsidRPr="005410BD" w:rsidDel="00761A6E" w:rsidRDefault="00AE5AC2" w:rsidP="00004E02">
            <w:pPr>
              <w:pStyle w:val="TAL"/>
              <w:rPr>
                <w:del w:id="1783" w:author="MCC160" w:date="2022-03-15T14:01:00Z"/>
              </w:rPr>
            </w:pPr>
            <w:del w:id="1784" w:author="MCC160" w:date="2022-03-15T14:01:00Z">
              <w:r w:rsidRPr="005410BD" w:rsidDel="00761A6E">
                <w:delText>SIP ACK</w:delText>
              </w:r>
            </w:del>
          </w:p>
        </w:tc>
        <w:tc>
          <w:tcPr>
            <w:tcW w:w="565" w:type="dxa"/>
            <w:shd w:val="clear" w:color="auto" w:fill="auto"/>
          </w:tcPr>
          <w:p w14:paraId="4A9FA304" w14:textId="357A4CE0" w:rsidR="00AE5AC2" w:rsidRPr="005410BD" w:rsidDel="00761A6E" w:rsidRDefault="00AE5AC2" w:rsidP="00004E02">
            <w:pPr>
              <w:pStyle w:val="TAC"/>
              <w:rPr>
                <w:del w:id="1785" w:author="MCC160" w:date="2022-03-15T14:01:00Z"/>
              </w:rPr>
            </w:pPr>
            <w:del w:id="1786" w:author="MCC160" w:date="2022-03-15T14:01:00Z">
              <w:r w:rsidRPr="005410BD" w:rsidDel="00761A6E">
                <w:delText>-</w:delText>
              </w:r>
            </w:del>
          </w:p>
        </w:tc>
        <w:tc>
          <w:tcPr>
            <w:tcW w:w="850" w:type="dxa"/>
            <w:shd w:val="clear" w:color="auto" w:fill="auto"/>
          </w:tcPr>
          <w:p w14:paraId="693DA51F" w14:textId="5A3D776B" w:rsidR="00AE5AC2" w:rsidRPr="005410BD" w:rsidDel="00761A6E" w:rsidRDefault="00AE5AC2" w:rsidP="00004E02">
            <w:pPr>
              <w:pStyle w:val="TAC"/>
              <w:rPr>
                <w:del w:id="1787" w:author="MCC160" w:date="2022-03-15T14:01:00Z"/>
              </w:rPr>
            </w:pPr>
            <w:del w:id="1788" w:author="MCC160" w:date="2022-03-15T14:01:00Z">
              <w:r w:rsidRPr="005410BD" w:rsidDel="00761A6E">
                <w:delText>-</w:delText>
              </w:r>
            </w:del>
          </w:p>
        </w:tc>
      </w:tr>
      <w:tr w:rsidR="00AE5AC2" w:rsidRPr="005410BD" w14:paraId="4091E6A5" w14:textId="77777777" w:rsidTr="00004E02">
        <w:tc>
          <w:tcPr>
            <w:tcW w:w="534" w:type="dxa"/>
            <w:shd w:val="clear" w:color="auto" w:fill="auto"/>
          </w:tcPr>
          <w:p w14:paraId="49F3164E" w14:textId="77777777" w:rsidR="00AE5AC2" w:rsidRPr="005410BD" w:rsidRDefault="00AE5AC2" w:rsidP="00004E02">
            <w:pPr>
              <w:pStyle w:val="TAC"/>
            </w:pPr>
            <w:r w:rsidRPr="005410BD">
              <w:t>5</w:t>
            </w:r>
          </w:p>
        </w:tc>
        <w:tc>
          <w:tcPr>
            <w:tcW w:w="3968" w:type="dxa"/>
            <w:shd w:val="clear" w:color="auto" w:fill="auto"/>
          </w:tcPr>
          <w:p w14:paraId="0DAB8914" w14:textId="77777777" w:rsidR="00AE5AC2" w:rsidRPr="005410BD" w:rsidRDefault="00AE5AC2" w:rsidP="00004E02">
            <w:pPr>
              <w:pStyle w:val="TAL"/>
            </w:pPr>
            <w:r w:rsidRPr="005410BD">
              <w:t>Make the McVideo User request to end the call.</w:t>
            </w:r>
          </w:p>
          <w:p w14:paraId="08B67679" w14:textId="77777777" w:rsidR="00AE5AC2" w:rsidRPr="005410BD" w:rsidRDefault="00AE5AC2" w:rsidP="00004E02">
            <w:pPr>
              <w:pStyle w:val="TAL"/>
            </w:pPr>
            <w:r w:rsidRPr="005410BD">
              <w:rPr>
                <w:rFonts w:eastAsia="Calibri"/>
              </w:rPr>
              <w:t>(NOTE 1)</w:t>
            </w:r>
          </w:p>
        </w:tc>
        <w:tc>
          <w:tcPr>
            <w:tcW w:w="708" w:type="dxa"/>
            <w:shd w:val="clear" w:color="auto" w:fill="auto"/>
          </w:tcPr>
          <w:p w14:paraId="5AEBA7E4" w14:textId="618B3452" w:rsidR="00AE5AC2" w:rsidRPr="005410BD" w:rsidRDefault="00761A6E" w:rsidP="00004E02">
            <w:pPr>
              <w:pStyle w:val="TAC"/>
            </w:pPr>
            <w:ins w:id="1789" w:author="MCC160" w:date="2022-03-15T14:02:00Z">
              <w:r w:rsidRPr="005410BD">
                <w:t>-</w:t>
              </w:r>
            </w:ins>
          </w:p>
        </w:tc>
        <w:tc>
          <w:tcPr>
            <w:tcW w:w="2978" w:type="dxa"/>
            <w:shd w:val="clear" w:color="auto" w:fill="auto"/>
          </w:tcPr>
          <w:p w14:paraId="1D94CEEA" w14:textId="77777777" w:rsidR="00AE5AC2" w:rsidRPr="005410BD" w:rsidRDefault="00AE5AC2" w:rsidP="00004E02">
            <w:pPr>
              <w:pStyle w:val="TAL"/>
            </w:pPr>
            <w:r w:rsidRPr="005410BD">
              <w:t>-</w:t>
            </w:r>
          </w:p>
        </w:tc>
        <w:tc>
          <w:tcPr>
            <w:tcW w:w="565" w:type="dxa"/>
            <w:shd w:val="clear" w:color="auto" w:fill="auto"/>
          </w:tcPr>
          <w:p w14:paraId="70D2AEDD" w14:textId="77777777" w:rsidR="00AE5AC2" w:rsidRPr="005410BD" w:rsidRDefault="00AE5AC2" w:rsidP="00004E02">
            <w:pPr>
              <w:pStyle w:val="TAC"/>
            </w:pPr>
            <w:r w:rsidRPr="005410BD">
              <w:t>-</w:t>
            </w:r>
          </w:p>
        </w:tc>
        <w:tc>
          <w:tcPr>
            <w:tcW w:w="850" w:type="dxa"/>
            <w:shd w:val="clear" w:color="auto" w:fill="auto"/>
          </w:tcPr>
          <w:p w14:paraId="5D8B358A" w14:textId="77777777" w:rsidR="00AE5AC2" w:rsidRPr="005410BD" w:rsidRDefault="00AE5AC2" w:rsidP="00004E02">
            <w:pPr>
              <w:pStyle w:val="TAC"/>
            </w:pPr>
            <w:r w:rsidRPr="005410BD">
              <w:t>-</w:t>
            </w:r>
          </w:p>
        </w:tc>
      </w:tr>
      <w:tr w:rsidR="00761A6E" w:rsidRPr="005410BD" w14:paraId="1CA9FE62" w14:textId="77777777" w:rsidTr="00004E02">
        <w:tc>
          <w:tcPr>
            <w:tcW w:w="534" w:type="dxa"/>
            <w:shd w:val="clear" w:color="auto" w:fill="auto"/>
          </w:tcPr>
          <w:p w14:paraId="384A16EB" w14:textId="77777777" w:rsidR="00761A6E" w:rsidRPr="005410BD" w:rsidRDefault="00761A6E" w:rsidP="00761A6E">
            <w:pPr>
              <w:pStyle w:val="TAC"/>
            </w:pPr>
            <w:r w:rsidRPr="005410BD">
              <w:t>6</w:t>
            </w:r>
          </w:p>
        </w:tc>
        <w:tc>
          <w:tcPr>
            <w:tcW w:w="3968" w:type="dxa"/>
            <w:shd w:val="clear" w:color="auto" w:fill="auto"/>
          </w:tcPr>
          <w:p w14:paraId="0D5DFA15" w14:textId="7A26EBDE" w:rsidR="00761A6E" w:rsidRPr="005410BD" w:rsidRDefault="00761A6E" w:rsidP="00761A6E">
            <w:pPr>
              <w:pStyle w:val="TAL"/>
            </w:pPr>
            <w:r w:rsidRPr="005410BD">
              <w:t xml:space="preserve">Check: Does the UE (MCVideo Client) </w:t>
            </w:r>
            <w:ins w:id="1790" w:author="MCC160" w:date="2022-03-15T14:01:00Z">
              <w:r w:rsidRPr="005410BD">
                <w:rPr>
                  <w:rFonts w:eastAsia="Calibri"/>
                </w:rPr>
                <w:t xml:space="preserve">correctly </w:t>
              </w:r>
              <w:r w:rsidRPr="005410BD">
                <w:t>perform test procedure for MCX CO call release as described in TS 36.579-1 [2] Table 5.3.10.3-1</w:t>
              </w:r>
            </w:ins>
            <w:del w:id="1791" w:author="MCC160" w:date="2022-03-15T14:01:00Z">
              <w:r w:rsidRPr="005410BD" w:rsidDel="00761A6E">
                <w:delText>send a SIP BYE request</w:delText>
              </w:r>
            </w:del>
            <w:r w:rsidRPr="005410BD">
              <w:t>?</w:t>
            </w:r>
          </w:p>
        </w:tc>
        <w:tc>
          <w:tcPr>
            <w:tcW w:w="708" w:type="dxa"/>
            <w:shd w:val="clear" w:color="auto" w:fill="auto"/>
          </w:tcPr>
          <w:p w14:paraId="694FC0C2" w14:textId="09DC5FE8" w:rsidR="00761A6E" w:rsidRPr="005410BD" w:rsidRDefault="00761A6E" w:rsidP="00761A6E">
            <w:pPr>
              <w:pStyle w:val="TAC"/>
            </w:pPr>
            <w:ins w:id="1792" w:author="MCC160" w:date="2022-03-15T14:02:00Z">
              <w:r w:rsidRPr="005410BD">
                <w:t>-</w:t>
              </w:r>
            </w:ins>
            <w:del w:id="1793" w:author="MCC160" w:date="2022-03-15T14:02:00Z">
              <w:r w:rsidRPr="005410BD" w:rsidDel="005F4DE3">
                <w:delText>--&gt;</w:delText>
              </w:r>
            </w:del>
          </w:p>
        </w:tc>
        <w:tc>
          <w:tcPr>
            <w:tcW w:w="2978" w:type="dxa"/>
            <w:shd w:val="clear" w:color="auto" w:fill="auto"/>
          </w:tcPr>
          <w:p w14:paraId="33A2B71B" w14:textId="5891F244" w:rsidR="00761A6E" w:rsidRPr="005410BD" w:rsidRDefault="00761A6E" w:rsidP="00761A6E">
            <w:pPr>
              <w:pStyle w:val="TAL"/>
            </w:pPr>
            <w:ins w:id="1794" w:author="MCC160" w:date="2022-03-15T14:02:00Z">
              <w:r w:rsidRPr="005410BD">
                <w:t>-</w:t>
              </w:r>
            </w:ins>
            <w:del w:id="1795" w:author="MCC160" w:date="2022-03-15T14:02:00Z">
              <w:r w:rsidRPr="005410BD" w:rsidDel="005F4DE3">
                <w:delText>SIP BYE</w:delText>
              </w:r>
            </w:del>
          </w:p>
        </w:tc>
        <w:tc>
          <w:tcPr>
            <w:tcW w:w="565" w:type="dxa"/>
            <w:shd w:val="clear" w:color="auto" w:fill="auto"/>
          </w:tcPr>
          <w:p w14:paraId="04575E7B" w14:textId="77777777" w:rsidR="00761A6E" w:rsidRPr="005410BD" w:rsidRDefault="00761A6E" w:rsidP="00761A6E">
            <w:pPr>
              <w:pStyle w:val="TAC"/>
            </w:pPr>
            <w:r w:rsidRPr="005410BD">
              <w:t>2</w:t>
            </w:r>
          </w:p>
        </w:tc>
        <w:tc>
          <w:tcPr>
            <w:tcW w:w="850" w:type="dxa"/>
            <w:shd w:val="clear" w:color="auto" w:fill="auto"/>
          </w:tcPr>
          <w:p w14:paraId="26D035BB" w14:textId="77777777" w:rsidR="00761A6E" w:rsidRPr="005410BD" w:rsidRDefault="00761A6E" w:rsidP="00761A6E">
            <w:pPr>
              <w:pStyle w:val="TAC"/>
            </w:pPr>
            <w:r w:rsidRPr="005410BD">
              <w:t>P</w:t>
            </w:r>
          </w:p>
        </w:tc>
      </w:tr>
      <w:tr w:rsidR="00761A6E" w:rsidRPr="005410BD" w14:paraId="37E6EBF2" w14:textId="77777777" w:rsidTr="00004E02">
        <w:tc>
          <w:tcPr>
            <w:tcW w:w="534" w:type="dxa"/>
            <w:shd w:val="clear" w:color="auto" w:fill="auto"/>
          </w:tcPr>
          <w:p w14:paraId="4090B8F6" w14:textId="6E355259" w:rsidR="00761A6E" w:rsidRPr="005410BD" w:rsidRDefault="00761A6E" w:rsidP="00761A6E">
            <w:pPr>
              <w:pStyle w:val="TAC"/>
            </w:pPr>
            <w:r w:rsidRPr="005410BD">
              <w:t>7</w:t>
            </w:r>
            <w:ins w:id="1796" w:author="MCC160" w:date="2022-03-15T14:02:00Z">
              <w:r w:rsidRPr="005410BD">
                <w:t>-8</w:t>
              </w:r>
            </w:ins>
          </w:p>
        </w:tc>
        <w:tc>
          <w:tcPr>
            <w:tcW w:w="3968" w:type="dxa"/>
            <w:shd w:val="clear" w:color="auto" w:fill="auto"/>
          </w:tcPr>
          <w:p w14:paraId="0B149A86" w14:textId="12B3D3A3" w:rsidR="00761A6E" w:rsidRPr="005410BD" w:rsidRDefault="00761A6E" w:rsidP="00761A6E">
            <w:pPr>
              <w:pStyle w:val="TAL"/>
            </w:pPr>
            <w:del w:id="1797" w:author="MCC160" w:date="2022-03-15T14:02:00Z">
              <w:r w:rsidRPr="005410BD" w:rsidDel="00761A6E">
                <w:delText>The SS (MCVideo Server) sends a SIP 200 (OK).</w:delText>
              </w:r>
            </w:del>
            <w:ins w:id="1798" w:author="MCC160" w:date="2022-03-15T14:02:00Z">
              <w:r w:rsidRPr="005410BD">
                <w:t>Void</w:t>
              </w:r>
            </w:ins>
          </w:p>
        </w:tc>
        <w:tc>
          <w:tcPr>
            <w:tcW w:w="708" w:type="dxa"/>
            <w:shd w:val="clear" w:color="auto" w:fill="auto"/>
          </w:tcPr>
          <w:p w14:paraId="3078C266" w14:textId="3AA41779" w:rsidR="00761A6E" w:rsidRPr="005410BD" w:rsidRDefault="00761A6E" w:rsidP="00761A6E">
            <w:pPr>
              <w:pStyle w:val="TAC"/>
            </w:pPr>
            <w:ins w:id="1799" w:author="MCC160" w:date="2022-03-15T14:02:00Z">
              <w:r w:rsidRPr="005410BD">
                <w:t>-</w:t>
              </w:r>
            </w:ins>
            <w:del w:id="1800" w:author="MCC160" w:date="2022-03-15T14:02:00Z">
              <w:r w:rsidRPr="005410BD" w:rsidDel="005F4DE3">
                <w:delText>&lt;--</w:delText>
              </w:r>
            </w:del>
          </w:p>
        </w:tc>
        <w:tc>
          <w:tcPr>
            <w:tcW w:w="2978" w:type="dxa"/>
            <w:shd w:val="clear" w:color="auto" w:fill="auto"/>
          </w:tcPr>
          <w:p w14:paraId="23C693FB" w14:textId="66D3298A" w:rsidR="00761A6E" w:rsidRPr="005410BD" w:rsidRDefault="00761A6E" w:rsidP="00761A6E">
            <w:pPr>
              <w:pStyle w:val="TAL"/>
            </w:pPr>
            <w:ins w:id="1801" w:author="MCC160" w:date="2022-03-15T14:02:00Z">
              <w:r w:rsidRPr="005410BD">
                <w:t>-</w:t>
              </w:r>
            </w:ins>
            <w:del w:id="1802" w:author="MCC160" w:date="2022-03-15T14:02:00Z">
              <w:r w:rsidRPr="005410BD" w:rsidDel="005F4DE3">
                <w:delText>SIP 200 (OK)</w:delText>
              </w:r>
            </w:del>
          </w:p>
        </w:tc>
        <w:tc>
          <w:tcPr>
            <w:tcW w:w="565" w:type="dxa"/>
            <w:shd w:val="clear" w:color="auto" w:fill="auto"/>
          </w:tcPr>
          <w:p w14:paraId="1427BE42" w14:textId="77777777" w:rsidR="00761A6E" w:rsidRPr="005410BD" w:rsidRDefault="00761A6E" w:rsidP="00761A6E">
            <w:pPr>
              <w:pStyle w:val="TAC"/>
            </w:pPr>
            <w:r w:rsidRPr="005410BD">
              <w:t>-</w:t>
            </w:r>
          </w:p>
        </w:tc>
        <w:tc>
          <w:tcPr>
            <w:tcW w:w="850" w:type="dxa"/>
            <w:shd w:val="clear" w:color="auto" w:fill="auto"/>
          </w:tcPr>
          <w:p w14:paraId="53BA94AF" w14:textId="77777777" w:rsidR="00761A6E" w:rsidRPr="005410BD" w:rsidRDefault="00761A6E" w:rsidP="00761A6E">
            <w:pPr>
              <w:pStyle w:val="TAC"/>
            </w:pPr>
            <w:r w:rsidRPr="005410BD">
              <w:t>-</w:t>
            </w:r>
          </w:p>
        </w:tc>
      </w:tr>
      <w:tr w:rsidR="00AE5AC2" w:rsidRPr="005410BD" w:rsidDel="00761A6E" w14:paraId="38B94483" w14:textId="653D94AB" w:rsidTr="00004E02">
        <w:trPr>
          <w:del w:id="1803" w:author="MCC160" w:date="2022-03-15T14:02:00Z"/>
        </w:trPr>
        <w:tc>
          <w:tcPr>
            <w:tcW w:w="534" w:type="dxa"/>
            <w:shd w:val="clear" w:color="auto" w:fill="auto"/>
          </w:tcPr>
          <w:p w14:paraId="30F66BBF" w14:textId="5266BD86" w:rsidR="00AE5AC2" w:rsidRPr="005410BD" w:rsidDel="00761A6E" w:rsidRDefault="00AE5AC2" w:rsidP="00004E02">
            <w:pPr>
              <w:pStyle w:val="TAC"/>
              <w:rPr>
                <w:del w:id="1804" w:author="MCC160" w:date="2022-03-15T14:02:00Z"/>
              </w:rPr>
            </w:pPr>
            <w:del w:id="1805" w:author="MCC160" w:date="2022-03-15T14:02:00Z">
              <w:r w:rsidRPr="005410BD" w:rsidDel="00761A6E">
                <w:delText>8</w:delText>
              </w:r>
            </w:del>
          </w:p>
        </w:tc>
        <w:tc>
          <w:tcPr>
            <w:tcW w:w="3968" w:type="dxa"/>
            <w:shd w:val="clear" w:color="auto" w:fill="auto"/>
          </w:tcPr>
          <w:p w14:paraId="78904724" w14:textId="527D378F" w:rsidR="00AE5AC2" w:rsidRPr="005410BD" w:rsidDel="00761A6E" w:rsidRDefault="00AE5AC2" w:rsidP="00004E02">
            <w:pPr>
              <w:pStyle w:val="TAL"/>
              <w:rPr>
                <w:del w:id="1806" w:author="MCC160" w:date="2022-03-15T14:02:00Z"/>
              </w:rPr>
            </w:pPr>
            <w:del w:id="1807" w:author="MCC160" w:date="2022-03-15T14:02:00Z">
              <w:r w:rsidRPr="005410BD" w:rsidDel="00761A6E">
                <w:delText>Wait for 5 sec to capture any not allowed behaviour.</w:delText>
              </w:r>
            </w:del>
          </w:p>
        </w:tc>
        <w:tc>
          <w:tcPr>
            <w:tcW w:w="708" w:type="dxa"/>
            <w:shd w:val="clear" w:color="auto" w:fill="auto"/>
          </w:tcPr>
          <w:p w14:paraId="5206183A" w14:textId="4E1F3984" w:rsidR="00AE5AC2" w:rsidRPr="005410BD" w:rsidDel="00761A6E" w:rsidRDefault="00AE5AC2" w:rsidP="00004E02">
            <w:pPr>
              <w:pStyle w:val="TAC"/>
              <w:rPr>
                <w:del w:id="1808" w:author="MCC160" w:date="2022-03-15T14:02:00Z"/>
              </w:rPr>
            </w:pPr>
            <w:del w:id="1809" w:author="MCC160" w:date="2022-03-15T14:02:00Z">
              <w:r w:rsidRPr="005410BD" w:rsidDel="00761A6E">
                <w:delText>-</w:delText>
              </w:r>
            </w:del>
          </w:p>
        </w:tc>
        <w:tc>
          <w:tcPr>
            <w:tcW w:w="2978" w:type="dxa"/>
            <w:shd w:val="clear" w:color="auto" w:fill="auto"/>
          </w:tcPr>
          <w:p w14:paraId="4EDC557E" w14:textId="3B085E73" w:rsidR="00AE5AC2" w:rsidRPr="005410BD" w:rsidDel="00761A6E" w:rsidRDefault="00AE5AC2" w:rsidP="00004E02">
            <w:pPr>
              <w:pStyle w:val="TAL"/>
              <w:rPr>
                <w:del w:id="1810" w:author="MCC160" w:date="2022-03-15T14:02:00Z"/>
              </w:rPr>
            </w:pPr>
            <w:del w:id="1811" w:author="MCC160" w:date="2022-03-15T14:02:00Z">
              <w:r w:rsidRPr="005410BD" w:rsidDel="00761A6E">
                <w:delText>-</w:delText>
              </w:r>
            </w:del>
          </w:p>
        </w:tc>
        <w:tc>
          <w:tcPr>
            <w:tcW w:w="565" w:type="dxa"/>
            <w:shd w:val="clear" w:color="auto" w:fill="auto"/>
          </w:tcPr>
          <w:p w14:paraId="75C8963E" w14:textId="14BAB2FD" w:rsidR="00AE5AC2" w:rsidRPr="005410BD" w:rsidDel="00761A6E" w:rsidRDefault="00AE5AC2" w:rsidP="00004E02">
            <w:pPr>
              <w:pStyle w:val="TAC"/>
              <w:rPr>
                <w:del w:id="1812" w:author="MCC160" w:date="2022-03-15T14:02:00Z"/>
              </w:rPr>
            </w:pPr>
            <w:del w:id="1813" w:author="MCC160" w:date="2022-03-15T14:02:00Z">
              <w:r w:rsidRPr="005410BD" w:rsidDel="00761A6E">
                <w:delText>-</w:delText>
              </w:r>
            </w:del>
          </w:p>
        </w:tc>
        <w:tc>
          <w:tcPr>
            <w:tcW w:w="850" w:type="dxa"/>
            <w:shd w:val="clear" w:color="auto" w:fill="auto"/>
          </w:tcPr>
          <w:p w14:paraId="2B38AFB4" w14:textId="6A33EDFB" w:rsidR="00AE5AC2" w:rsidRPr="005410BD" w:rsidDel="00761A6E" w:rsidRDefault="00AE5AC2" w:rsidP="00004E02">
            <w:pPr>
              <w:pStyle w:val="TAC"/>
              <w:rPr>
                <w:del w:id="1814" w:author="MCC160" w:date="2022-03-15T14:02:00Z"/>
              </w:rPr>
            </w:pPr>
            <w:del w:id="1815" w:author="MCC160" w:date="2022-03-15T14:02:00Z">
              <w:r w:rsidRPr="005410BD" w:rsidDel="00761A6E">
                <w:delText>-</w:delText>
              </w:r>
            </w:del>
          </w:p>
        </w:tc>
      </w:tr>
      <w:tr w:rsidR="00AE5AC2" w:rsidRPr="005410BD" w:rsidDel="00761A6E" w14:paraId="651CE681" w14:textId="1FEFF586" w:rsidTr="00004E02">
        <w:trPr>
          <w:del w:id="1816" w:author="MCC160" w:date="2022-03-15T14:02:00Z"/>
        </w:trPr>
        <w:tc>
          <w:tcPr>
            <w:tcW w:w="534" w:type="dxa"/>
            <w:shd w:val="clear" w:color="auto" w:fill="auto"/>
          </w:tcPr>
          <w:p w14:paraId="3686314E" w14:textId="0E06B4CF" w:rsidR="00AE5AC2" w:rsidRPr="005410BD" w:rsidDel="00761A6E" w:rsidRDefault="00AE5AC2" w:rsidP="00004E02">
            <w:pPr>
              <w:pStyle w:val="TAC"/>
              <w:rPr>
                <w:del w:id="1817" w:author="MCC160" w:date="2022-03-15T14:02:00Z"/>
              </w:rPr>
            </w:pPr>
            <w:del w:id="1818" w:author="MCC160" w:date="2022-03-15T14:02:00Z">
              <w:r w:rsidRPr="005410BD" w:rsidDel="00761A6E">
                <w:delText>-</w:delText>
              </w:r>
            </w:del>
          </w:p>
        </w:tc>
        <w:tc>
          <w:tcPr>
            <w:tcW w:w="3968" w:type="dxa"/>
            <w:shd w:val="clear" w:color="auto" w:fill="auto"/>
          </w:tcPr>
          <w:p w14:paraId="551E3D66" w14:textId="3DDD0FD0" w:rsidR="00AE5AC2" w:rsidRPr="005410BD" w:rsidDel="00761A6E" w:rsidRDefault="00AE5AC2" w:rsidP="00004E02">
            <w:pPr>
              <w:pStyle w:val="TAL"/>
              <w:rPr>
                <w:del w:id="1819" w:author="MCC160" w:date="2022-03-15T14:02:00Z"/>
              </w:rPr>
            </w:pPr>
            <w:del w:id="1820" w:author="MCC160" w:date="2022-03-15T14:02:00Z">
              <w:r w:rsidRPr="005410BD" w:rsidDel="00761A6E">
                <w:delText xml:space="preserve">EXCEPTION: The SS </w:delText>
              </w:r>
              <w:r w:rsidRPr="005410BD" w:rsidDel="00761A6E">
                <w:rPr>
                  <w:color w:val="000000"/>
                </w:rPr>
                <w:delText xml:space="preserve">(MCVideo Server) </w:delText>
              </w:r>
              <w:r w:rsidRPr="005410BD" w:rsidDel="00761A6E">
                <w:delText xml:space="preserve">waits 2 seconds before the SS </w:delText>
              </w:r>
              <w:r w:rsidRPr="005410BD" w:rsidDel="00761A6E">
                <w:rPr>
                  <w:color w:val="000000"/>
                </w:rPr>
                <w:delText xml:space="preserve">(MCVideo Server) </w:delText>
              </w:r>
              <w:r w:rsidRPr="005410BD" w:rsidDel="00761A6E">
                <w:delText>deactivates the dedicated EPS bearer and releases the RRC connection.</w:delText>
              </w:r>
            </w:del>
          </w:p>
          <w:p w14:paraId="04265783" w14:textId="7B257175" w:rsidR="00AE5AC2" w:rsidRPr="005410BD" w:rsidDel="00761A6E" w:rsidRDefault="00AE5AC2" w:rsidP="00004E02">
            <w:pPr>
              <w:pStyle w:val="TAL"/>
              <w:rPr>
                <w:del w:id="1821" w:author="MCC160" w:date="2022-03-15T14:02:00Z"/>
              </w:rPr>
            </w:pPr>
            <w:del w:id="1822" w:author="MCC160" w:date="2022-03-15T14:02:00Z">
              <w:r w:rsidRPr="005410BD" w:rsidDel="00761A6E">
                <w:delText>(NOTE 2)</w:delText>
              </w:r>
            </w:del>
          </w:p>
        </w:tc>
        <w:tc>
          <w:tcPr>
            <w:tcW w:w="708" w:type="dxa"/>
            <w:shd w:val="clear" w:color="auto" w:fill="auto"/>
          </w:tcPr>
          <w:p w14:paraId="4DF7EDD1" w14:textId="1F3F8994" w:rsidR="00AE5AC2" w:rsidRPr="005410BD" w:rsidDel="00761A6E" w:rsidRDefault="00AE5AC2" w:rsidP="00004E02">
            <w:pPr>
              <w:pStyle w:val="TAC"/>
              <w:rPr>
                <w:del w:id="1823" w:author="MCC160" w:date="2022-03-15T14:02:00Z"/>
              </w:rPr>
            </w:pPr>
            <w:del w:id="1824" w:author="MCC160" w:date="2022-03-15T14:02:00Z">
              <w:r w:rsidRPr="005410BD" w:rsidDel="00761A6E">
                <w:delText>-</w:delText>
              </w:r>
            </w:del>
          </w:p>
        </w:tc>
        <w:tc>
          <w:tcPr>
            <w:tcW w:w="2978" w:type="dxa"/>
            <w:shd w:val="clear" w:color="auto" w:fill="auto"/>
          </w:tcPr>
          <w:p w14:paraId="3B6B51BA" w14:textId="4D6E7BD7" w:rsidR="00AE5AC2" w:rsidRPr="005410BD" w:rsidDel="00761A6E" w:rsidRDefault="00AE5AC2" w:rsidP="00004E02">
            <w:pPr>
              <w:pStyle w:val="TAL"/>
              <w:rPr>
                <w:del w:id="1825" w:author="MCC160" w:date="2022-03-15T14:02:00Z"/>
              </w:rPr>
            </w:pPr>
            <w:del w:id="1826" w:author="MCC160" w:date="2022-03-15T14:02:00Z">
              <w:r w:rsidRPr="005410BD" w:rsidDel="00761A6E">
                <w:delText>-</w:delText>
              </w:r>
            </w:del>
          </w:p>
        </w:tc>
        <w:tc>
          <w:tcPr>
            <w:tcW w:w="565" w:type="dxa"/>
            <w:shd w:val="clear" w:color="auto" w:fill="auto"/>
          </w:tcPr>
          <w:p w14:paraId="1F2B2E81" w14:textId="4D02B151" w:rsidR="00AE5AC2" w:rsidRPr="005410BD" w:rsidDel="00761A6E" w:rsidRDefault="00AE5AC2" w:rsidP="00004E02">
            <w:pPr>
              <w:pStyle w:val="TAC"/>
              <w:rPr>
                <w:del w:id="1827" w:author="MCC160" w:date="2022-03-15T14:02:00Z"/>
              </w:rPr>
            </w:pPr>
            <w:del w:id="1828" w:author="MCC160" w:date="2022-03-15T14:02:00Z">
              <w:r w:rsidRPr="005410BD" w:rsidDel="00761A6E">
                <w:delText>-</w:delText>
              </w:r>
            </w:del>
          </w:p>
        </w:tc>
        <w:tc>
          <w:tcPr>
            <w:tcW w:w="850" w:type="dxa"/>
            <w:shd w:val="clear" w:color="auto" w:fill="auto"/>
          </w:tcPr>
          <w:p w14:paraId="56A3CDD9" w14:textId="2E0F6705" w:rsidR="00AE5AC2" w:rsidRPr="005410BD" w:rsidDel="00761A6E" w:rsidRDefault="00AE5AC2" w:rsidP="00004E02">
            <w:pPr>
              <w:pStyle w:val="TAC"/>
              <w:rPr>
                <w:del w:id="1829" w:author="MCC160" w:date="2022-03-15T14:02:00Z"/>
              </w:rPr>
            </w:pPr>
            <w:del w:id="1830" w:author="MCC160" w:date="2022-03-15T14:02:00Z">
              <w:r w:rsidRPr="005410BD" w:rsidDel="00761A6E">
                <w:delText>-</w:delText>
              </w:r>
            </w:del>
          </w:p>
        </w:tc>
      </w:tr>
      <w:tr w:rsidR="00AE5AC2" w:rsidRPr="005410BD" w14:paraId="3805DA1C" w14:textId="77777777" w:rsidTr="00004E02">
        <w:tc>
          <w:tcPr>
            <w:tcW w:w="9603" w:type="dxa"/>
            <w:gridSpan w:val="6"/>
            <w:shd w:val="clear" w:color="auto" w:fill="auto"/>
          </w:tcPr>
          <w:p w14:paraId="20C3D98D" w14:textId="77777777" w:rsidR="00AE5AC2" w:rsidRPr="005410BD" w:rsidRDefault="00AE5AC2" w:rsidP="00004E02">
            <w:pPr>
              <w:pStyle w:val="TAN"/>
              <w:rPr>
                <w:rFonts w:eastAsia="Calibri"/>
              </w:rPr>
            </w:pPr>
            <w:r w:rsidRPr="005410BD">
              <w:rPr>
                <w:rFonts w:eastAsia="Calibri"/>
              </w:rPr>
              <w:t>NOTE 1: This action is expected to be done via a suitable implementation-dependent MMI.</w:t>
            </w:r>
          </w:p>
          <w:p w14:paraId="147DC546" w14:textId="625F67F5" w:rsidR="00AE5AC2" w:rsidRPr="005410BD" w:rsidRDefault="00AE5AC2" w:rsidP="00004E02">
            <w:pPr>
              <w:pStyle w:val="TAN"/>
            </w:pPr>
            <w:del w:id="1831" w:author="MCC160" w:date="2022-03-15T14:02:00Z">
              <w:r w:rsidRPr="005410BD" w:rsidDel="00761A6E">
                <w:rPr>
                  <w:rFonts w:cs="Arial"/>
                  <w:szCs w:val="18"/>
                </w:rPr>
                <w:delText xml:space="preserve">NOTE 2: </w:delText>
              </w:r>
              <w:r w:rsidRPr="005410BD" w:rsidDel="00761A6E">
                <w:delText>The specified wait period of 2s shall ensure that lower layer signalling (TCP) is finished and any not allowed behaviour captured.</w:delText>
              </w:r>
            </w:del>
          </w:p>
        </w:tc>
      </w:tr>
    </w:tbl>
    <w:p w14:paraId="538D292E" w14:textId="77777777" w:rsidR="00AE5AC2" w:rsidRPr="005410BD" w:rsidRDefault="00AE5AC2" w:rsidP="00AE5AC2"/>
    <w:p w14:paraId="6971AEB6" w14:textId="77777777" w:rsidR="00AE5AC2" w:rsidRPr="005410BD" w:rsidRDefault="00AE5AC2" w:rsidP="00AE5AC2">
      <w:pPr>
        <w:pStyle w:val="H6"/>
      </w:pPr>
      <w:bookmarkStart w:id="1832" w:name="_Toc52787567"/>
      <w:bookmarkStart w:id="1833" w:name="_Toc52787749"/>
      <w:bookmarkStart w:id="1834" w:name="_Toc75906971"/>
      <w:bookmarkStart w:id="1835" w:name="_Toc75907308"/>
      <w:r w:rsidRPr="005410BD">
        <w:t>6.2.4.3.3</w:t>
      </w:r>
      <w:r w:rsidRPr="005410BD">
        <w:tab/>
        <w:t>Specific message contents</w:t>
      </w:r>
      <w:bookmarkEnd w:id="1832"/>
      <w:bookmarkEnd w:id="1833"/>
      <w:bookmarkEnd w:id="1834"/>
      <w:bookmarkEnd w:id="1835"/>
    </w:p>
    <w:p w14:paraId="494876A0" w14:textId="692FA14B" w:rsidR="00AE5AC2" w:rsidRPr="005410BD" w:rsidRDefault="00AE5AC2" w:rsidP="00AE5AC2">
      <w:pPr>
        <w:pStyle w:val="TH"/>
      </w:pPr>
      <w:r w:rsidRPr="005410BD">
        <w:t>Table 6.2.4.3.3-1: SIP INVITE (Step 1, Table 6.2.4.3.2-1</w:t>
      </w:r>
      <w:ins w:id="1836" w:author="MCC160" w:date="2022-03-16T13:50:00Z">
        <w:r w:rsidR="0068250B" w:rsidRPr="005410BD">
          <w:t>; Step 2, TS 36.579-1 [2] Table 5.3.4.3-1</w:t>
        </w:r>
      </w:ins>
      <w:r w:rsidRPr="005410BD">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837">
          <w:tblGrid>
            <w:gridCol w:w="2835"/>
            <w:gridCol w:w="2126"/>
            <w:gridCol w:w="2126"/>
            <w:gridCol w:w="1418"/>
            <w:gridCol w:w="1134"/>
          </w:tblGrid>
        </w:tblGridChange>
      </w:tblGrid>
      <w:tr w:rsidR="00AE5AC2" w:rsidRPr="005410BD" w14:paraId="01CD4392" w14:textId="77777777" w:rsidTr="00004E02">
        <w:trPr>
          <w:tblHeader/>
        </w:trPr>
        <w:tc>
          <w:tcPr>
            <w:tcW w:w="9639" w:type="dxa"/>
            <w:gridSpan w:val="5"/>
          </w:tcPr>
          <w:p w14:paraId="7BFBB149" w14:textId="04F122B1" w:rsidR="00AE5AC2" w:rsidRPr="005410BD" w:rsidRDefault="00AE5AC2" w:rsidP="00004E02">
            <w:pPr>
              <w:pStyle w:val="TAL"/>
              <w:keepNext w:val="0"/>
              <w:rPr>
                <w:color w:val="000000"/>
              </w:rPr>
            </w:pPr>
            <w:r w:rsidRPr="005410BD">
              <w:rPr>
                <w:color w:val="000000"/>
              </w:rPr>
              <w:t>Derivation Path: TS 36.579-1</w:t>
            </w:r>
            <w:ins w:id="1838" w:author="MCC160" w:date="2022-03-17T11:12:00Z">
              <w:r w:rsidR="00621625" w:rsidRPr="005410BD">
                <w:rPr>
                  <w:color w:val="000000"/>
                </w:rPr>
                <w:t xml:space="preserve"> [2]</w:t>
              </w:r>
            </w:ins>
            <w:r w:rsidRPr="005410BD">
              <w:rPr>
                <w:color w:val="000000"/>
              </w:rPr>
              <w:t>, Table 5.5.2.5.2-1, condition</w:t>
            </w:r>
            <w:del w:id="1839" w:author="MCC160" w:date="2022-03-16T09:25:00Z">
              <w:r w:rsidRPr="005410BD" w:rsidDel="007D4877">
                <w:rPr>
                  <w:color w:val="000000"/>
                </w:rPr>
                <w:delText>s MCVIDEO,</w:delText>
              </w:r>
            </w:del>
            <w:r w:rsidRPr="005410BD">
              <w:rPr>
                <w:color w:val="000000"/>
              </w:rPr>
              <w:t xml:space="preserve"> PRIVATE-CALL</w:t>
            </w:r>
          </w:p>
        </w:tc>
      </w:tr>
      <w:tr w:rsidR="00AE5AC2" w:rsidRPr="005410BD" w:rsidDel="007D4877" w14:paraId="555E5C84" w14:textId="7FABC7E8" w:rsidTr="00004E02">
        <w:trPr>
          <w:tblHeader/>
          <w:del w:id="1840" w:author="MCC160" w:date="2022-03-16T09:25:00Z"/>
        </w:trPr>
        <w:tc>
          <w:tcPr>
            <w:tcW w:w="2835" w:type="dxa"/>
          </w:tcPr>
          <w:p w14:paraId="3AA5E9DE" w14:textId="4BDA2AF9" w:rsidR="00AE5AC2" w:rsidRPr="005410BD" w:rsidDel="007D4877" w:rsidRDefault="00AE5AC2" w:rsidP="00004E02">
            <w:pPr>
              <w:pStyle w:val="TAH"/>
              <w:keepNext w:val="0"/>
              <w:rPr>
                <w:del w:id="1841" w:author="MCC160" w:date="2022-03-16T09:25:00Z"/>
                <w:bCs/>
              </w:rPr>
            </w:pPr>
            <w:del w:id="1842" w:author="MCC160" w:date="2022-03-16T09:25:00Z">
              <w:r w:rsidRPr="005410BD" w:rsidDel="007D4877">
                <w:rPr>
                  <w:bCs/>
                </w:rPr>
                <w:delText>Information Element</w:delText>
              </w:r>
            </w:del>
          </w:p>
        </w:tc>
        <w:tc>
          <w:tcPr>
            <w:tcW w:w="2126" w:type="dxa"/>
          </w:tcPr>
          <w:p w14:paraId="0A09BB7A" w14:textId="646D0AAF" w:rsidR="00AE5AC2" w:rsidRPr="005410BD" w:rsidDel="007D4877" w:rsidRDefault="00AE5AC2" w:rsidP="00004E02">
            <w:pPr>
              <w:pStyle w:val="TAH"/>
              <w:keepNext w:val="0"/>
              <w:rPr>
                <w:del w:id="1843" w:author="MCC160" w:date="2022-03-16T09:25:00Z"/>
                <w:bCs/>
              </w:rPr>
            </w:pPr>
            <w:del w:id="1844" w:author="MCC160" w:date="2022-03-16T09:25:00Z">
              <w:r w:rsidRPr="005410BD" w:rsidDel="007D4877">
                <w:rPr>
                  <w:bCs/>
                </w:rPr>
                <w:delText>Value/remark</w:delText>
              </w:r>
            </w:del>
          </w:p>
        </w:tc>
        <w:tc>
          <w:tcPr>
            <w:tcW w:w="2126" w:type="dxa"/>
            <w:tcBorders>
              <w:bottom w:val="single" w:sz="4" w:space="0" w:color="auto"/>
            </w:tcBorders>
          </w:tcPr>
          <w:p w14:paraId="3269E8ED" w14:textId="180DB36E" w:rsidR="00AE5AC2" w:rsidRPr="005410BD" w:rsidDel="007D4877" w:rsidRDefault="00AE5AC2" w:rsidP="00004E02">
            <w:pPr>
              <w:pStyle w:val="TAH"/>
              <w:keepNext w:val="0"/>
              <w:rPr>
                <w:del w:id="1845" w:author="MCC160" w:date="2022-03-16T09:25:00Z"/>
                <w:bCs/>
              </w:rPr>
            </w:pPr>
            <w:del w:id="1846" w:author="MCC160" w:date="2022-03-16T09:25:00Z">
              <w:r w:rsidRPr="005410BD" w:rsidDel="007D4877">
                <w:rPr>
                  <w:bCs/>
                </w:rPr>
                <w:delText>Comment</w:delText>
              </w:r>
            </w:del>
          </w:p>
        </w:tc>
        <w:tc>
          <w:tcPr>
            <w:tcW w:w="1418" w:type="dxa"/>
          </w:tcPr>
          <w:p w14:paraId="24198904" w14:textId="56525B97" w:rsidR="00AE5AC2" w:rsidRPr="005410BD" w:rsidDel="007D4877" w:rsidRDefault="00AE5AC2" w:rsidP="00004E02">
            <w:pPr>
              <w:pStyle w:val="TAH"/>
              <w:keepNext w:val="0"/>
              <w:rPr>
                <w:del w:id="1847" w:author="MCC160" w:date="2022-03-16T09:25:00Z"/>
                <w:bCs/>
              </w:rPr>
            </w:pPr>
            <w:del w:id="1848" w:author="MCC160" w:date="2022-03-16T09:25:00Z">
              <w:r w:rsidRPr="005410BD" w:rsidDel="007D4877">
                <w:rPr>
                  <w:bCs/>
                </w:rPr>
                <w:delText>Reference</w:delText>
              </w:r>
            </w:del>
          </w:p>
        </w:tc>
        <w:tc>
          <w:tcPr>
            <w:tcW w:w="1134" w:type="dxa"/>
          </w:tcPr>
          <w:p w14:paraId="02AA2BC8" w14:textId="37DEF6B8" w:rsidR="00AE5AC2" w:rsidRPr="005410BD" w:rsidDel="007D4877" w:rsidRDefault="00AE5AC2" w:rsidP="00004E02">
            <w:pPr>
              <w:pStyle w:val="TAH"/>
              <w:keepNext w:val="0"/>
              <w:rPr>
                <w:del w:id="1849" w:author="MCC160" w:date="2022-03-16T09:25:00Z"/>
                <w:bCs/>
              </w:rPr>
            </w:pPr>
            <w:del w:id="1850" w:author="MCC160" w:date="2022-03-16T09:25:00Z">
              <w:r w:rsidRPr="005410BD" w:rsidDel="007D4877">
                <w:rPr>
                  <w:bCs/>
                </w:rPr>
                <w:delText>Condition</w:delText>
              </w:r>
            </w:del>
          </w:p>
        </w:tc>
      </w:tr>
      <w:tr w:rsidR="00AE5AC2" w:rsidRPr="005410BD" w:rsidDel="007D4877" w14:paraId="3D6E68AF" w14:textId="2AD6EAE2" w:rsidTr="00004E02">
        <w:trPr>
          <w:del w:id="1851" w:author="MCC160" w:date="2022-03-16T09:25:00Z"/>
        </w:trPr>
        <w:tc>
          <w:tcPr>
            <w:tcW w:w="2835" w:type="dxa"/>
            <w:tcBorders>
              <w:top w:val="single" w:sz="4" w:space="0" w:color="auto"/>
              <w:left w:val="single" w:sz="4" w:space="0" w:color="auto"/>
              <w:bottom w:val="single" w:sz="4" w:space="0" w:color="auto"/>
              <w:right w:val="single" w:sz="4" w:space="0" w:color="auto"/>
            </w:tcBorders>
          </w:tcPr>
          <w:p w14:paraId="20100B06" w14:textId="1BBD9566" w:rsidR="00AE5AC2" w:rsidRPr="005410BD" w:rsidDel="007D4877" w:rsidRDefault="00AE5AC2" w:rsidP="00004E02">
            <w:pPr>
              <w:pStyle w:val="TAL"/>
              <w:keepNext w:val="0"/>
              <w:rPr>
                <w:del w:id="1852" w:author="MCC160" w:date="2022-03-16T09:25:00Z"/>
                <w:b/>
              </w:rPr>
            </w:pPr>
            <w:del w:id="1853" w:author="MCC160" w:date="2022-03-16T09:25:00Z">
              <w:r w:rsidRPr="005410BD" w:rsidDel="007D4877">
                <w:rPr>
                  <w:b/>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2283B235" w14:textId="53193176" w:rsidR="00AE5AC2" w:rsidRPr="005410BD" w:rsidDel="007D4877" w:rsidRDefault="00AE5AC2" w:rsidP="00004E02">
            <w:pPr>
              <w:pStyle w:val="TAL"/>
              <w:keepNext w:val="0"/>
              <w:rPr>
                <w:del w:id="1854" w:author="MCC160" w:date="2022-03-16T09:25:00Z"/>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1586A9B" w14:textId="088B59AE" w:rsidR="00AE5AC2" w:rsidRPr="005410BD" w:rsidDel="007D4877" w:rsidRDefault="00AE5AC2" w:rsidP="00004E02">
            <w:pPr>
              <w:pStyle w:val="TAL"/>
              <w:keepNext w:val="0"/>
              <w:rPr>
                <w:del w:id="1855" w:author="MCC160" w:date="2022-03-16T09:25:00Z"/>
              </w:rPr>
            </w:pPr>
          </w:p>
        </w:tc>
        <w:tc>
          <w:tcPr>
            <w:tcW w:w="1418" w:type="dxa"/>
            <w:tcBorders>
              <w:top w:val="single" w:sz="4" w:space="0" w:color="auto"/>
              <w:left w:val="single" w:sz="4" w:space="0" w:color="auto"/>
              <w:bottom w:val="single" w:sz="4" w:space="0" w:color="auto"/>
              <w:right w:val="single" w:sz="4" w:space="0" w:color="auto"/>
            </w:tcBorders>
          </w:tcPr>
          <w:p w14:paraId="27FE7D7F" w14:textId="64FC2B92" w:rsidR="00AE5AC2" w:rsidRPr="005410BD" w:rsidDel="007D4877" w:rsidRDefault="00AE5AC2" w:rsidP="00004E02">
            <w:pPr>
              <w:pStyle w:val="TAL"/>
              <w:keepNext w:val="0"/>
              <w:rPr>
                <w:del w:id="1856" w:author="MCC160" w:date="2022-03-16T09:25:00Z"/>
              </w:rPr>
            </w:pPr>
          </w:p>
        </w:tc>
        <w:tc>
          <w:tcPr>
            <w:tcW w:w="1134" w:type="dxa"/>
            <w:tcBorders>
              <w:top w:val="single" w:sz="4" w:space="0" w:color="auto"/>
              <w:left w:val="single" w:sz="4" w:space="0" w:color="auto"/>
              <w:bottom w:val="single" w:sz="4" w:space="0" w:color="auto"/>
              <w:right w:val="single" w:sz="4" w:space="0" w:color="auto"/>
            </w:tcBorders>
          </w:tcPr>
          <w:p w14:paraId="69214C06" w14:textId="39206531" w:rsidR="00AE5AC2" w:rsidRPr="005410BD" w:rsidDel="007D4877" w:rsidRDefault="00AE5AC2" w:rsidP="00004E02">
            <w:pPr>
              <w:pStyle w:val="TAL"/>
              <w:keepNext w:val="0"/>
              <w:rPr>
                <w:del w:id="1857" w:author="MCC160" w:date="2022-03-16T09:25:00Z"/>
              </w:rPr>
            </w:pPr>
          </w:p>
        </w:tc>
      </w:tr>
      <w:tr w:rsidR="00AE5AC2" w:rsidRPr="005410BD" w:rsidDel="007D4877" w14:paraId="61AA05D4" w14:textId="3EEB256B" w:rsidTr="00004E02">
        <w:trPr>
          <w:del w:id="1858" w:author="MCC160" w:date="2022-03-16T09:25:00Z"/>
        </w:trPr>
        <w:tc>
          <w:tcPr>
            <w:tcW w:w="2835" w:type="dxa"/>
            <w:tcBorders>
              <w:top w:val="single" w:sz="4" w:space="0" w:color="auto"/>
              <w:left w:val="single" w:sz="4" w:space="0" w:color="auto"/>
              <w:bottom w:val="single" w:sz="4" w:space="0" w:color="auto"/>
              <w:right w:val="single" w:sz="4" w:space="0" w:color="auto"/>
            </w:tcBorders>
          </w:tcPr>
          <w:p w14:paraId="4FB2C7A2" w14:textId="4C7D139D" w:rsidR="00AE5AC2" w:rsidRPr="005410BD" w:rsidDel="007D4877" w:rsidRDefault="00AE5AC2" w:rsidP="00004E02">
            <w:pPr>
              <w:pStyle w:val="TAL"/>
              <w:keepNext w:val="0"/>
              <w:rPr>
                <w:del w:id="1859" w:author="MCC160" w:date="2022-03-16T09:25:00Z"/>
                <w:bCs/>
              </w:rPr>
            </w:pPr>
            <w:del w:id="1860" w:author="MCC160" w:date="2022-03-16T09:25:00Z">
              <w:r w:rsidRPr="005410BD" w:rsidDel="007D4877">
                <w:rPr>
                  <w:bCs/>
                </w:rPr>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
          <w:p w14:paraId="18A16553" w14:textId="6E8FDD2D" w:rsidR="00AE5AC2" w:rsidRPr="005410BD" w:rsidDel="007D4877" w:rsidRDefault="00AE5AC2" w:rsidP="00004E02">
            <w:pPr>
              <w:pStyle w:val="TAL"/>
              <w:keepNext w:val="0"/>
              <w:rPr>
                <w:del w:id="1861" w:author="MCC160" w:date="2022-03-16T09:25:00Z"/>
                <w:rFonts w:eastAsia="Calibri"/>
              </w:rPr>
            </w:pPr>
            <w:del w:id="1862" w:author="MCC160" w:date="2022-03-16T09:25:00Z">
              <w:r w:rsidRPr="005410BD" w:rsidDel="007D4877">
                <w:rPr>
                  <w:rFonts w:eastAsia="Calibri"/>
                </w:rPr>
                <w:delText>"Auto"</w:delText>
              </w:r>
            </w:del>
          </w:p>
        </w:tc>
        <w:tc>
          <w:tcPr>
            <w:tcW w:w="2126" w:type="dxa"/>
            <w:tcBorders>
              <w:top w:val="single" w:sz="4" w:space="0" w:color="auto"/>
              <w:left w:val="single" w:sz="4" w:space="0" w:color="auto"/>
              <w:bottom w:val="single" w:sz="4" w:space="0" w:color="auto"/>
              <w:right w:val="single" w:sz="4" w:space="0" w:color="auto"/>
            </w:tcBorders>
          </w:tcPr>
          <w:p w14:paraId="02B8E1F8" w14:textId="2024F69E" w:rsidR="00AE5AC2" w:rsidRPr="005410BD" w:rsidDel="007D4877" w:rsidRDefault="00AE5AC2" w:rsidP="00004E02">
            <w:pPr>
              <w:pStyle w:val="TAL"/>
              <w:keepNext w:val="0"/>
              <w:rPr>
                <w:del w:id="1863" w:author="MCC160" w:date="2022-03-16T09:25:00Z"/>
              </w:rPr>
            </w:pPr>
          </w:p>
        </w:tc>
        <w:tc>
          <w:tcPr>
            <w:tcW w:w="1418" w:type="dxa"/>
            <w:tcBorders>
              <w:top w:val="single" w:sz="4" w:space="0" w:color="auto"/>
              <w:left w:val="single" w:sz="4" w:space="0" w:color="auto"/>
              <w:bottom w:val="single" w:sz="4" w:space="0" w:color="auto"/>
              <w:right w:val="single" w:sz="4" w:space="0" w:color="auto"/>
            </w:tcBorders>
          </w:tcPr>
          <w:p w14:paraId="09C19F25" w14:textId="4515DB32" w:rsidR="00AE5AC2" w:rsidRPr="005410BD" w:rsidDel="007D4877" w:rsidRDefault="00AE5AC2" w:rsidP="00004E02">
            <w:pPr>
              <w:pStyle w:val="TAL"/>
              <w:keepNext w:val="0"/>
              <w:rPr>
                <w:del w:id="1864" w:author="MCC160" w:date="2022-03-16T09:25:00Z"/>
              </w:rPr>
            </w:pPr>
          </w:p>
        </w:tc>
        <w:tc>
          <w:tcPr>
            <w:tcW w:w="1134" w:type="dxa"/>
            <w:tcBorders>
              <w:top w:val="single" w:sz="4" w:space="0" w:color="auto"/>
              <w:left w:val="single" w:sz="4" w:space="0" w:color="auto"/>
              <w:bottom w:val="single" w:sz="4" w:space="0" w:color="auto"/>
              <w:right w:val="single" w:sz="4" w:space="0" w:color="auto"/>
            </w:tcBorders>
          </w:tcPr>
          <w:p w14:paraId="6402FCD3" w14:textId="7286F829" w:rsidR="00AE5AC2" w:rsidRPr="005410BD" w:rsidDel="007D4877" w:rsidRDefault="00AE5AC2" w:rsidP="00004E02">
            <w:pPr>
              <w:pStyle w:val="TAL"/>
              <w:keepNext w:val="0"/>
              <w:rPr>
                <w:del w:id="1865" w:author="MCC160" w:date="2022-03-16T09:25:00Z"/>
              </w:rPr>
            </w:pPr>
          </w:p>
        </w:tc>
      </w:tr>
      <w:tr w:rsidR="00AE5AC2" w:rsidRPr="005410BD" w:rsidDel="007D4877" w14:paraId="73794A17" w14:textId="2199601A" w:rsidTr="00004E02">
        <w:trPr>
          <w:del w:id="1866" w:author="MCC160" w:date="2022-03-16T09:25:00Z"/>
        </w:trPr>
        <w:tc>
          <w:tcPr>
            <w:tcW w:w="2835" w:type="dxa"/>
            <w:tcBorders>
              <w:top w:val="single" w:sz="4" w:space="0" w:color="auto"/>
              <w:left w:val="single" w:sz="4" w:space="0" w:color="auto"/>
              <w:bottom w:val="single" w:sz="4" w:space="0" w:color="auto"/>
              <w:right w:val="single" w:sz="4" w:space="0" w:color="auto"/>
            </w:tcBorders>
          </w:tcPr>
          <w:p w14:paraId="52AE891B" w14:textId="1D172970" w:rsidR="00AE5AC2" w:rsidRPr="005410BD" w:rsidDel="007D4877" w:rsidRDefault="00AE5AC2" w:rsidP="00004E02">
            <w:pPr>
              <w:pStyle w:val="TAL"/>
              <w:keepNext w:val="0"/>
              <w:rPr>
                <w:del w:id="1867" w:author="MCC160" w:date="2022-03-16T09:25:00Z"/>
                <w:bCs/>
              </w:rPr>
            </w:pPr>
            <w:del w:id="1868" w:author="MCC160" w:date="2022-03-16T09:25:00Z">
              <w:r w:rsidRPr="005410BD" w:rsidDel="007D4877">
                <w:rPr>
                  <w:bCs/>
                </w:rPr>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
          <w:p w14:paraId="0CCEAAA7" w14:textId="5FFB1385" w:rsidR="00AE5AC2" w:rsidRPr="005410BD" w:rsidDel="007D4877" w:rsidRDefault="00AE5AC2" w:rsidP="00004E02">
            <w:pPr>
              <w:pStyle w:val="TAL"/>
              <w:keepNext w:val="0"/>
              <w:rPr>
                <w:del w:id="1869" w:author="MCC160" w:date="2022-03-16T09:25:00Z"/>
                <w:rFonts w:eastAsia="Calibri"/>
              </w:rPr>
            </w:pPr>
            <w:del w:id="1870" w:author="MCC160" w:date="2022-03-16T09:25:00Z">
              <w:r w:rsidRPr="005410BD" w:rsidDel="007D4877">
                <w:rPr>
                  <w:rFonts w:eastAsia="Calibri"/>
                </w:rPr>
                <w:delText>"Manual"</w:delText>
              </w:r>
            </w:del>
          </w:p>
        </w:tc>
        <w:tc>
          <w:tcPr>
            <w:tcW w:w="2126" w:type="dxa"/>
            <w:tcBorders>
              <w:top w:val="single" w:sz="4" w:space="0" w:color="auto"/>
              <w:left w:val="single" w:sz="4" w:space="0" w:color="auto"/>
              <w:bottom w:val="single" w:sz="4" w:space="0" w:color="auto"/>
              <w:right w:val="single" w:sz="4" w:space="0" w:color="auto"/>
            </w:tcBorders>
          </w:tcPr>
          <w:p w14:paraId="6F7573F9" w14:textId="3E28B261" w:rsidR="00AE5AC2" w:rsidRPr="005410BD" w:rsidDel="007D4877" w:rsidRDefault="00AE5AC2" w:rsidP="00004E02">
            <w:pPr>
              <w:pStyle w:val="TAL"/>
              <w:keepNext w:val="0"/>
              <w:rPr>
                <w:del w:id="1871" w:author="MCC160" w:date="2022-03-16T09:25:00Z"/>
              </w:rPr>
            </w:pPr>
          </w:p>
        </w:tc>
        <w:tc>
          <w:tcPr>
            <w:tcW w:w="1418" w:type="dxa"/>
            <w:tcBorders>
              <w:top w:val="single" w:sz="4" w:space="0" w:color="auto"/>
              <w:left w:val="single" w:sz="4" w:space="0" w:color="auto"/>
              <w:bottom w:val="single" w:sz="4" w:space="0" w:color="auto"/>
              <w:right w:val="single" w:sz="4" w:space="0" w:color="auto"/>
            </w:tcBorders>
          </w:tcPr>
          <w:p w14:paraId="07EF1737" w14:textId="3A4FFDA5" w:rsidR="00AE5AC2" w:rsidRPr="005410BD" w:rsidDel="007D4877" w:rsidRDefault="00AE5AC2" w:rsidP="00004E02">
            <w:pPr>
              <w:pStyle w:val="TAL"/>
              <w:keepNext w:val="0"/>
              <w:rPr>
                <w:del w:id="1872" w:author="MCC160" w:date="2022-03-16T09:25:00Z"/>
              </w:rPr>
            </w:pPr>
          </w:p>
        </w:tc>
        <w:tc>
          <w:tcPr>
            <w:tcW w:w="1134" w:type="dxa"/>
            <w:tcBorders>
              <w:top w:val="single" w:sz="4" w:space="0" w:color="auto"/>
              <w:left w:val="single" w:sz="4" w:space="0" w:color="auto"/>
              <w:bottom w:val="single" w:sz="4" w:space="0" w:color="auto"/>
              <w:right w:val="single" w:sz="4" w:space="0" w:color="auto"/>
            </w:tcBorders>
          </w:tcPr>
          <w:p w14:paraId="7A5A40EA" w14:textId="29C26495" w:rsidR="00AE5AC2" w:rsidRPr="005410BD" w:rsidDel="007D4877" w:rsidRDefault="00AE5AC2" w:rsidP="00004E02">
            <w:pPr>
              <w:pStyle w:val="TAL"/>
              <w:keepNext w:val="0"/>
              <w:rPr>
                <w:del w:id="1873" w:author="MCC160" w:date="2022-03-16T09:25:00Z"/>
              </w:rPr>
            </w:pPr>
          </w:p>
        </w:tc>
      </w:tr>
      <w:tr w:rsidR="00AE5AC2" w:rsidRPr="005410BD" w14:paraId="17A35F38" w14:textId="77777777" w:rsidTr="00004E02">
        <w:tc>
          <w:tcPr>
            <w:tcW w:w="2835" w:type="dxa"/>
            <w:tcBorders>
              <w:top w:val="single" w:sz="4" w:space="0" w:color="auto"/>
              <w:left w:val="single" w:sz="4" w:space="0" w:color="auto"/>
              <w:bottom w:val="single" w:sz="4" w:space="0" w:color="auto"/>
              <w:right w:val="single" w:sz="4" w:space="0" w:color="auto"/>
            </w:tcBorders>
          </w:tcPr>
          <w:p w14:paraId="0F1C4294" w14:textId="77777777" w:rsidR="00AE5AC2" w:rsidRPr="005410BD" w:rsidRDefault="00AE5AC2" w:rsidP="00004E02">
            <w:pPr>
              <w:pStyle w:val="TAL"/>
              <w:keepNext w:val="0"/>
              <w:rPr>
                <w:b/>
              </w:rPr>
            </w:pPr>
            <w:r w:rsidRPr="005410BD">
              <w:rPr>
                <w:b/>
              </w:rPr>
              <w:lastRenderedPageBreak/>
              <w:t>Message-body</w:t>
            </w:r>
          </w:p>
        </w:tc>
        <w:tc>
          <w:tcPr>
            <w:tcW w:w="2126" w:type="dxa"/>
            <w:tcBorders>
              <w:top w:val="single" w:sz="4" w:space="0" w:color="auto"/>
              <w:left w:val="single" w:sz="4" w:space="0" w:color="auto"/>
              <w:bottom w:val="single" w:sz="4" w:space="0" w:color="auto"/>
              <w:right w:val="single" w:sz="4" w:space="0" w:color="auto"/>
            </w:tcBorders>
          </w:tcPr>
          <w:p w14:paraId="4A32E2BC" w14:textId="77777777" w:rsidR="00AE5AC2" w:rsidRPr="005410BD" w:rsidRDefault="00AE5AC2" w:rsidP="00004E02">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D311E44" w14:textId="77777777" w:rsidR="00AE5AC2" w:rsidRPr="005410BD" w:rsidRDefault="00AE5AC2" w:rsidP="00004E02">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0062D3A0" w14:textId="77777777" w:rsidR="00AE5AC2" w:rsidRPr="005410BD" w:rsidRDefault="00AE5AC2" w:rsidP="00004E02">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A5D4816" w14:textId="77777777" w:rsidR="00AE5AC2" w:rsidRPr="005410BD" w:rsidRDefault="00AE5AC2" w:rsidP="00004E02">
            <w:pPr>
              <w:pStyle w:val="TAL"/>
              <w:keepNext w:val="0"/>
            </w:pPr>
          </w:p>
        </w:tc>
      </w:tr>
      <w:tr w:rsidR="0068250B" w:rsidRPr="005410BD" w14:paraId="31E2587C" w14:textId="77777777" w:rsidTr="000F02E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4" w:author="MCC160" w:date="2022-03-16T13:4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75" w:author="MCC160" w:date="2022-03-16T13:49:00Z"/>
        </w:trPr>
        <w:tc>
          <w:tcPr>
            <w:tcW w:w="2835" w:type="dxa"/>
            <w:tcBorders>
              <w:top w:val="single" w:sz="4" w:space="0" w:color="auto"/>
              <w:left w:val="single" w:sz="4" w:space="0" w:color="auto"/>
              <w:bottom w:val="single" w:sz="4" w:space="0" w:color="auto"/>
              <w:right w:val="single" w:sz="4" w:space="0" w:color="auto"/>
            </w:tcBorders>
            <w:vAlign w:val="center"/>
            <w:tcPrChange w:id="1876" w:author="MCC160" w:date="2022-03-16T13:49:00Z">
              <w:tcPr>
                <w:tcW w:w="2835" w:type="dxa"/>
                <w:tcBorders>
                  <w:top w:val="single" w:sz="4" w:space="0" w:color="auto"/>
                  <w:left w:val="single" w:sz="4" w:space="0" w:color="auto"/>
                  <w:bottom w:val="single" w:sz="4" w:space="0" w:color="auto"/>
                  <w:right w:val="single" w:sz="4" w:space="0" w:color="auto"/>
                </w:tcBorders>
              </w:tcPr>
            </w:tcPrChange>
          </w:tcPr>
          <w:p w14:paraId="113722AE" w14:textId="20B3A713" w:rsidR="0068250B" w:rsidRPr="005410BD" w:rsidRDefault="0068250B" w:rsidP="0068250B">
            <w:pPr>
              <w:pStyle w:val="TAL"/>
              <w:keepNext w:val="0"/>
              <w:rPr>
                <w:ins w:id="1877" w:author="MCC160" w:date="2022-03-16T13:49:00Z"/>
                <w:b/>
              </w:rPr>
            </w:pPr>
            <w:ins w:id="1878" w:author="MCC160" w:date="2022-03-16T13:49:00Z">
              <w:r w:rsidRPr="005410BD">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Change w:id="1879"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0B3A1F7E" w14:textId="77777777" w:rsidR="0068250B" w:rsidRPr="005410BD" w:rsidRDefault="0068250B" w:rsidP="0068250B">
            <w:pPr>
              <w:pStyle w:val="TAL"/>
              <w:keepNext w:val="0"/>
              <w:rPr>
                <w:ins w:id="1880" w:author="MCC160" w:date="2022-03-16T13:49:00Z"/>
                <w:rFonts w:eastAsia="Calibri"/>
              </w:rPr>
            </w:pPr>
          </w:p>
        </w:tc>
        <w:tc>
          <w:tcPr>
            <w:tcW w:w="2126" w:type="dxa"/>
            <w:tcBorders>
              <w:top w:val="single" w:sz="4" w:space="0" w:color="auto"/>
              <w:left w:val="single" w:sz="4" w:space="0" w:color="auto"/>
              <w:bottom w:val="single" w:sz="4" w:space="0" w:color="auto"/>
              <w:right w:val="single" w:sz="4" w:space="0" w:color="auto"/>
            </w:tcBorders>
            <w:tcPrChange w:id="1881"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4FD6D3AE" w14:textId="271D36A2" w:rsidR="0068250B" w:rsidRPr="005410BD" w:rsidRDefault="0068250B" w:rsidP="0068250B">
            <w:pPr>
              <w:pStyle w:val="TAL"/>
              <w:keepNext w:val="0"/>
              <w:rPr>
                <w:ins w:id="1882" w:author="MCC160" w:date="2022-03-16T13:49:00Z"/>
              </w:rPr>
            </w:pPr>
            <w:ins w:id="1883" w:author="MCC160" w:date="2022-03-16T13:49:00Z">
              <w:r w:rsidRPr="005410BD">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1884" w:author="MCC160" w:date="2022-03-16T13:49:00Z">
              <w:tcPr>
                <w:tcW w:w="1418" w:type="dxa"/>
                <w:tcBorders>
                  <w:top w:val="single" w:sz="4" w:space="0" w:color="auto"/>
                  <w:left w:val="single" w:sz="4" w:space="0" w:color="auto"/>
                  <w:bottom w:val="single" w:sz="4" w:space="0" w:color="auto"/>
                  <w:right w:val="single" w:sz="4" w:space="0" w:color="auto"/>
                </w:tcBorders>
              </w:tcPr>
            </w:tcPrChange>
          </w:tcPr>
          <w:p w14:paraId="7F8388CF" w14:textId="77777777" w:rsidR="0068250B" w:rsidRPr="005410BD" w:rsidRDefault="0068250B" w:rsidP="0068250B">
            <w:pPr>
              <w:pStyle w:val="TAL"/>
              <w:keepNext w:val="0"/>
              <w:rPr>
                <w:ins w:id="1885" w:author="MCC160" w:date="2022-03-16T13:49:00Z"/>
              </w:rPr>
            </w:pPr>
          </w:p>
        </w:tc>
        <w:tc>
          <w:tcPr>
            <w:tcW w:w="1134" w:type="dxa"/>
            <w:tcBorders>
              <w:top w:val="single" w:sz="4" w:space="0" w:color="auto"/>
              <w:left w:val="single" w:sz="4" w:space="0" w:color="auto"/>
              <w:bottom w:val="single" w:sz="4" w:space="0" w:color="auto"/>
              <w:right w:val="single" w:sz="4" w:space="0" w:color="auto"/>
            </w:tcBorders>
            <w:tcPrChange w:id="1886" w:author="MCC160" w:date="2022-03-16T13:49:00Z">
              <w:tcPr>
                <w:tcW w:w="1134" w:type="dxa"/>
                <w:tcBorders>
                  <w:top w:val="single" w:sz="4" w:space="0" w:color="auto"/>
                  <w:left w:val="single" w:sz="4" w:space="0" w:color="auto"/>
                  <w:bottom w:val="single" w:sz="4" w:space="0" w:color="auto"/>
                  <w:right w:val="single" w:sz="4" w:space="0" w:color="auto"/>
                </w:tcBorders>
              </w:tcPr>
            </w:tcPrChange>
          </w:tcPr>
          <w:p w14:paraId="74245BCA" w14:textId="77777777" w:rsidR="0068250B" w:rsidRPr="005410BD" w:rsidRDefault="0068250B" w:rsidP="0068250B">
            <w:pPr>
              <w:pStyle w:val="TAL"/>
              <w:keepNext w:val="0"/>
              <w:rPr>
                <w:ins w:id="1887" w:author="MCC160" w:date="2022-03-16T13:49:00Z"/>
              </w:rPr>
            </w:pPr>
          </w:p>
        </w:tc>
      </w:tr>
      <w:tr w:rsidR="0068250B" w:rsidRPr="005410BD" w14:paraId="684D7306" w14:textId="77777777" w:rsidTr="000F02E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8" w:author="MCC160" w:date="2022-03-16T13:4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89" w:author="MCC160" w:date="2022-03-16T13:49:00Z"/>
        </w:trPr>
        <w:tc>
          <w:tcPr>
            <w:tcW w:w="2835" w:type="dxa"/>
            <w:tcBorders>
              <w:top w:val="single" w:sz="4" w:space="0" w:color="auto"/>
              <w:left w:val="single" w:sz="4" w:space="0" w:color="auto"/>
              <w:bottom w:val="single" w:sz="4" w:space="0" w:color="auto"/>
              <w:right w:val="single" w:sz="4" w:space="0" w:color="auto"/>
            </w:tcBorders>
            <w:vAlign w:val="center"/>
            <w:tcPrChange w:id="1890" w:author="MCC160" w:date="2022-03-16T13:49:00Z">
              <w:tcPr>
                <w:tcW w:w="2835" w:type="dxa"/>
                <w:tcBorders>
                  <w:top w:val="single" w:sz="4" w:space="0" w:color="auto"/>
                  <w:left w:val="single" w:sz="4" w:space="0" w:color="auto"/>
                  <w:bottom w:val="single" w:sz="4" w:space="0" w:color="auto"/>
                  <w:right w:val="single" w:sz="4" w:space="0" w:color="auto"/>
                </w:tcBorders>
              </w:tcPr>
            </w:tcPrChange>
          </w:tcPr>
          <w:p w14:paraId="073692E5" w14:textId="26C5AE35" w:rsidR="0068250B" w:rsidRPr="005410BD" w:rsidRDefault="0068250B" w:rsidP="0068250B">
            <w:pPr>
              <w:pStyle w:val="TAL"/>
              <w:keepNext w:val="0"/>
              <w:rPr>
                <w:ins w:id="1891" w:author="MCC160" w:date="2022-03-16T13:49:00Z"/>
                <w:b/>
              </w:rPr>
            </w:pPr>
            <w:ins w:id="1892" w:author="MCC160" w:date="2022-03-16T13:49:00Z">
              <w:r w:rsidRPr="005410BD">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Change w:id="1893"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53AE13B0" w14:textId="05DCE970" w:rsidR="0068250B" w:rsidRPr="005410BD" w:rsidRDefault="0068250B" w:rsidP="0068250B">
            <w:pPr>
              <w:pStyle w:val="TAL"/>
              <w:keepNext w:val="0"/>
              <w:rPr>
                <w:ins w:id="1894" w:author="MCC160" w:date="2022-03-16T13:49:00Z"/>
                <w:rFonts w:eastAsia="Calibri"/>
              </w:rPr>
            </w:pPr>
            <w:ins w:id="1895" w:author="MCC160" w:date="2022-03-16T13:49:00Z">
              <w:r w:rsidRPr="005410BD">
                <w:t>SDP Message as described in Table 6.2.4.3.3-1A</w:t>
              </w:r>
            </w:ins>
          </w:p>
        </w:tc>
        <w:tc>
          <w:tcPr>
            <w:tcW w:w="2126" w:type="dxa"/>
            <w:tcBorders>
              <w:top w:val="single" w:sz="4" w:space="0" w:color="auto"/>
              <w:left w:val="single" w:sz="4" w:space="0" w:color="auto"/>
              <w:bottom w:val="single" w:sz="4" w:space="0" w:color="auto"/>
              <w:right w:val="single" w:sz="4" w:space="0" w:color="auto"/>
            </w:tcBorders>
            <w:tcPrChange w:id="1896"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58361F20" w14:textId="77777777" w:rsidR="0068250B" w:rsidRPr="005410BD" w:rsidRDefault="0068250B" w:rsidP="0068250B">
            <w:pPr>
              <w:pStyle w:val="TAL"/>
              <w:keepNext w:val="0"/>
              <w:rPr>
                <w:ins w:id="1897" w:author="MCC160" w:date="2022-03-16T13:49:00Z"/>
              </w:rPr>
            </w:pPr>
          </w:p>
        </w:tc>
        <w:tc>
          <w:tcPr>
            <w:tcW w:w="1418" w:type="dxa"/>
            <w:tcBorders>
              <w:top w:val="single" w:sz="4" w:space="0" w:color="auto"/>
              <w:left w:val="single" w:sz="4" w:space="0" w:color="auto"/>
              <w:bottom w:val="single" w:sz="4" w:space="0" w:color="auto"/>
              <w:right w:val="single" w:sz="4" w:space="0" w:color="auto"/>
            </w:tcBorders>
            <w:tcPrChange w:id="1898" w:author="MCC160" w:date="2022-03-16T13:49:00Z">
              <w:tcPr>
                <w:tcW w:w="1418" w:type="dxa"/>
                <w:tcBorders>
                  <w:top w:val="single" w:sz="4" w:space="0" w:color="auto"/>
                  <w:left w:val="single" w:sz="4" w:space="0" w:color="auto"/>
                  <w:bottom w:val="single" w:sz="4" w:space="0" w:color="auto"/>
                  <w:right w:val="single" w:sz="4" w:space="0" w:color="auto"/>
                </w:tcBorders>
              </w:tcPr>
            </w:tcPrChange>
          </w:tcPr>
          <w:p w14:paraId="2F5506D0" w14:textId="77777777" w:rsidR="0068250B" w:rsidRPr="005410BD" w:rsidRDefault="0068250B" w:rsidP="0068250B">
            <w:pPr>
              <w:pStyle w:val="TAL"/>
              <w:keepNext w:val="0"/>
              <w:rPr>
                <w:ins w:id="1899" w:author="MCC160" w:date="2022-03-16T13:49:00Z"/>
              </w:rPr>
            </w:pPr>
          </w:p>
        </w:tc>
        <w:tc>
          <w:tcPr>
            <w:tcW w:w="1134" w:type="dxa"/>
            <w:tcBorders>
              <w:top w:val="single" w:sz="4" w:space="0" w:color="auto"/>
              <w:left w:val="single" w:sz="4" w:space="0" w:color="auto"/>
              <w:bottom w:val="single" w:sz="4" w:space="0" w:color="auto"/>
              <w:right w:val="single" w:sz="4" w:space="0" w:color="auto"/>
            </w:tcBorders>
            <w:tcPrChange w:id="1900" w:author="MCC160" w:date="2022-03-16T13:49:00Z">
              <w:tcPr>
                <w:tcW w:w="1134" w:type="dxa"/>
                <w:tcBorders>
                  <w:top w:val="single" w:sz="4" w:space="0" w:color="auto"/>
                  <w:left w:val="single" w:sz="4" w:space="0" w:color="auto"/>
                  <w:bottom w:val="single" w:sz="4" w:space="0" w:color="auto"/>
                  <w:right w:val="single" w:sz="4" w:space="0" w:color="auto"/>
                </w:tcBorders>
              </w:tcPr>
            </w:tcPrChange>
          </w:tcPr>
          <w:p w14:paraId="6BF31A86" w14:textId="77777777" w:rsidR="0068250B" w:rsidRPr="005410BD" w:rsidRDefault="0068250B" w:rsidP="0068250B">
            <w:pPr>
              <w:pStyle w:val="TAL"/>
              <w:keepNext w:val="0"/>
              <w:rPr>
                <w:ins w:id="1901" w:author="MCC160" w:date="2022-03-16T13:49:00Z"/>
              </w:rPr>
            </w:pPr>
          </w:p>
        </w:tc>
      </w:tr>
      <w:tr w:rsidR="0068250B" w:rsidRPr="005410BD" w14:paraId="3078541F" w14:textId="77777777" w:rsidTr="00004E02">
        <w:tc>
          <w:tcPr>
            <w:tcW w:w="2835" w:type="dxa"/>
            <w:tcBorders>
              <w:top w:val="single" w:sz="4" w:space="0" w:color="auto"/>
              <w:left w:val="single" w:sz="4" w:space="0" w:color="auto"/>
              <w:bottom w:val="single" w:sz="4" w:space="0" w:color="auto"/>
              <w:right w:val="single" w:sz="4" w:space="0" w:color="auto"/>
            </w:tcBorders>
            <w:shd w:val="clear" w:color="auto" w:fill="auto"/>
          </w:tcPr>
          <w:p w14:paraId="7188A66E" w14:textId="77777777" w:rsidR="0068250B" w:rsidRPr="005410BD" w:rsidRDefault="0068250B" w:rsidP="0068250B">
            <w:pPr>
              <w:pStyle w:val="TAL"/>
              <w:keepNext w:val="0"/>
              <w:rPr>
                <w:bCs/>
              </w:rPr>
            </w:pPr>
            <w:r w:rsidRPr="005410BD">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65C7EB" w14:textId="77777777" w:rsidR="0068250B" w:rsidRPr="005410BD" w:rsidRDefault="0068250B" w:rsidP="0068250B">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B342E3" w14:textId="77777777" w:rsidR="0068250B" w:rsidRPr="005410BD" w:rsidRDefault="0068250B" w:rsidP="0068250B">
            <w:pPr>
              <w:pStyle w:val="TAL"/>
              <w:keepNext w:val="0"/>
            </w:pPr>
            <w:r w:rsidRPr="005410BD">
              <w:t>MCVideo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9C100" w14:textId="77777777" w:rsidR="0068250B" w:rsidRPr="005410BD" w:rsidRDefault="0068250B" w:rsidP="0068250B">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E023B" w14:textId="77777777" w:rsidR="0068250B" w:rsidRPr="005410BD" w:rsidRDefault="0068250B" w:rsidP="0068250B">
            <w:pPr>
              <w:pStyle w:val="TAL"/>
              <w:keepNext w:val="0"/>
            </w:pPr>
          </w:p>
        </w:tc>
      </w:tr>
      <w:tr w:rsidR="0068250B" w:rsidRPr="005410BD" w:rsidDel="0068250B" w14:paraId="3210725B" w14:textId="3B68EFFE" w:rsidTr="00004E02">
        <w:trPr>
          <w:del w:id="1902" w:author="MCC160" w:date="2022-03-16T13:49: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33FF611" w14:textId="1BA47489" w:rsidR="0068250B" w:rsidRPr="005410BD" w:rsidDel="0068250B" w:rsidRDefault="0068250B" w:rsidP="0068250B">
            <w:pPr>
              <w:pStyle w:val="TAL"/>
              <w:keepNext w:val="0"/>
              <w:rPr>
                <w:del w:id="1903" w:author="MCC160" w:date="2022-03-16T13:49:00Z"/>
                <w:bCs/>
              </w:rPr>
            </w:pPr>
            <w:del w:id="1904" w:author="MCC160" w:date="2022-03-16T13:49:00Z">
              <w:r w:rsidRPr="005410BD" w:rsidDel="0068250B">
                <w:rPr>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CFA49F" w14:textId="0F175AC1" w:rsidR="0068250B" w:rsidRPr="005410BD" w:rsidDel="0068250B" w:rsidRDefault="0068250B" w:rsidP="0068250B">
            <w:pPr>
              <w:pStyle w:val="TAL"/>
              <w:keepNext w:val="0"/>
              <w:rPr>
                <w:del w:id="1905" w:author="MCC160" w:date="2022-03-16T13:49:00Z"/>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EB3551" w14:textId="0E014D52" w:rsidR="0068250B" w:rsidRPr="005410BD" w:rsidDel="0068250B" w:rsidRDefault="0068250B" w:rsidP="0068250B">
            <w:pPr>
              <w:pStyle w:val="TAL"/>
              <w:keepNext w:val="0"/>
              <w:rPr>
                <w:del w:id="1906" w:author="MCC160" w:date="2022-03-16T13:49: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6917D4" w14:textId="630006E6" w:rsidR="0068250B" w:rsidRPr="005410BD" w:rsidDel="0068250B" w:rsidRDefault="0068250B" w:rsidP="0068250B">
            <w:pPr>
              <w:pStyle w:val="TAL"/>
              <w:keepNext w:val="0"/>
              <w:rPr>
                <w:del w:id="1907" w:author="MCC160" w:date="2022-03-16T13:49: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3EAB7" w14:textId="131583AB" w:rsidR="0068250B" w:rsidRPr="005410BD" w:rsidDel="0068250B" w:rsidRDefault="0068250B" w:rsidP="0068250B">
            <w:pPr>
              <w:pStyle w:val="TAL"/>
              <w:keepNext w:val="0"/>
              <w:rPr>
                <w:del w:id="1908" w:author="MCC160" w:date="2022-03-16T13:49:00Z"/>
              </w:rPr>
            </w:pPr>
          </w:p>
        </w:tc>
      </w:tr>
      <w:tr w:rsidR="0068250B" w:rsidRPr="005410BD" w14:paraId="6D3FCEFA" w14:textId="77777777" w:rsidTr="00004E02">
        <w:tc>
          <w:tcPr>
            <w:tcW w:w="2835" w:type="dxa"/>
            <w:tcBorders>
              <w:top w:val="single" w:sz="4" w:space="0" w:color="auto"/>
              <w:left w:val="single" w:sz="4" w:space="0" w:color="auto"/>
              <w:bottom w:val="single" w:sz="4" w:space="0" w:color="auto"/>
              <w:right w:val="single" w:sz="4" w:space="0" w:color="auto"/>
            </w:tcBorders>
            <w:shd w:val="clear" w:color="auto" w:fill="auto"/>
          </w:tcPr>
          <w:p w14:paraId="3BFFDAE9" w14:textId="77777777" w:rsidR="0068250B" w:rsidRPr="005410BD" w:rsidRDefault="0068250B" w:rsidP="0068250B">
            <w:pPr>
              <w:pStyle w:val="TAL"/>
              <w:keepNext w:val="0"/>
              <w:rPr>
                <w:bCs/>
              </w:rPr>
            </w:pPr>
            <w:r w:rsidRPr="005410BD">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7DEBEB" w14:textId="77777777" w:rsidR="0068250B" w:rsidRPr="005410BD" w:rsidRDefault="0068250B" w:rsidP="0068250B">
            <w:pPr>
              <w:pStyle w:val="TAL"/>
              <w:keepNext w:val="0"/>
              <w:rPr>
                <w:rFonts w:eastAsia="Calibri"/>
              </w:rPr>
            </w:pPr>
            <w:r w:rsidRPr="005410BD">
              <w:rPr>
                <w:rFonts w:eastAsia="Calibri"/>
              </w:rPr>
              <w:t>MCVideo-Info as described in Table 6.2.4.3.3-2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D076F4" w14:textId="77777777" w:rsidR="0068250B" w:rsidRPr="005410BD" w:rsidRDefault="0068250B" w:rsidP="0068250B">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04DA6" w14:textId="77777777" w:rsidR="0068250B" w:rsidRPr="005410BD" w:rsidRDefault="0068250B" w:rsidP="0068250B">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FBF6E" w14:textId="77777777" w:rsidR="0068250B" w:rsidRPr="005410BD" w:rsidRDefault="0068250B" w:rsidP="0068250B">
            <w:pPr>
              <w:pStyle w:val="TAL"/>
              <w:keepNext w:val="0"/>
            </w:pPr>
          </w:p>
        </w:tc>
      </w:tr>
    </w:tbl>
    <w:p w14:paraId="43F43BDD" w14:textId="039AF5CD" w:rsidR="00AE5AC2" w:rsidRPr="005410BD" w:rsidRDefault="00AE5AC2" w:rsidP="00AE5AC2">
      <w:pPr>
        <w:pStyle w:val="B1"/>
        <w:ind w:left="0" w:firstLine="0"/>
        <w:rPr>
          <w:ins w:id="1909" w:author="MCC160" w:date="2022-03-16T13:49:00Z"/>
        </w:rPr>
      </w:pPr>
    </w:p>
    <w:p w14:paraId="6B75361F" w14:textId="28E49E59" w:rsidR="0068250B" w:rsidRPr="005410BD" w:rsidRDefault="0068250B" w:rsidP="0068250B">
      <w:pPr>
        <w:pStyle w:val="TH"/>
        <w:rPr>
          <w:ins w:id="1910" w:author="MCC160" w:date="2022-03-16T13:49:00Z"/>
        </w:rPr>
      </w:pPr>
      <w:ins w:id="1911" w:author="MCC160" w:date="2022-03-16T13:49:00Z">
        <w:r w:rsidRPr="005410BD">
          <w:t>Table 6.2.4.3.3-1A: SDP Message</w:t>
        </w:r>
        <w:r w:rsidRPr="005410BD">
          <w:rPr>
            <w:lang w:eastAsia="ko-KR"/>
          </w:rPr>
          <w:t xml:space="preserve"> in SIP INVITE</w:t>
        </w:r>
        <w:r w:rsidRPr="005410BD">
          <w:t xml:space="preserve"> (Table 6.2.4.3.3-1)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50B" w:rsidRPr="005410BD" w14:paraId="3DE2E0E5" w14:textId="77777777" w:rsidTr="003E36CA">
        <w:trPr>
          <w:jc w:val="center"/>
          <w:ins w:id="1912" w:author="MCC160" w:date="2022-03-16T13:49:00Z"/>
        </w:trPr>
        <w:tc>
          <w:tcPr>
            <w:tcW w:w="9639" w:type="dxa"/>
          </w:tcPr>
          <w:p w14:paraId="0AAA2F3D" w14:textId="30EE15E2" w:rsidR="0068250B" w:rsidRPr="005410BD" w:rsidRDefault="0068250B" w:rsidP="003E36CA">
            <w:pPr>
              <w:pStyle w:val="TAL"/>
              <w:rPr>
                <w:ins w:id="1913" w:author="MCC160" w:date="2022-03-16T13:49:00Z"/>
              </w:rPr>
            </w:pPr>
            <w:ins w:id="1914" w:author="MCC160" w:date="2022-03-16T13:49:00Z">
              <w:r w:rsidRPr="005410BD">
                <w:t>Derivation Path: TS 36.579-1 [2], table 5.5.3.1.2-</w:t>
              </w:r>
            </w:ins>
            <w:ins w:id="1915" w:author="MCC160" w:date="2022-03-16T13:50:00Z">
              <w:r w:rsidRPr="005410BD">
                <w:t>2</w:t>
              </w:r>
            </w:ins>
            <w:ins w:id="1916" w:author="MCC160" w:date="2022-03-16T13:49:00Z">
              <w:r w:rsidRPr="005410BD">
                <w:t xml:space="preserve">, condition PRIVATE-CALL, </w:t>
              </w:r>
            </w:ins>
            <w:ins w:id="1917" w:author="MCC160" w:date="2022-04-25T13:25:00Z">
              <w:r w:rsidR="00914BB5" w:rsidRPr="005410BD">
                <w:rPr>
                  <w:rFonts w:eastAsia="SimSun"/>
                </w:rPr>
                <w:t>WITHOUT_TRANSMISSIONCONTROL</w:t>
              </w:r>
            </w:ins>
          </w:p>
        </w:tc>
      </w:tr>
    </w:tbl>
    <w:p w14:paraId="6AD45964" w14:textId="77777777" w:rsidR="0068250B" w:rsidRPr="005410BD" w:rsidRDefault="0068250B" w:rsidP="00AE5AC2">
      <w:pPr>
        <w:pStyle w:val="B1"/>
        <w:ind w:left="0" w:firstLine="0"/>
      </w:pPr>
    </w:p>
    <w:p w14:paraId="0BA96E9F" w14:textId="77777777" w:rsidR="00AE5AC2" w:rsidRPr="005410BD" w:rsidRDefault="00AE5AC2" w:rsidP="00AE5AC2">
      <w:pPr>
        <w:pStyle w:val="TH"/>
      </w:pPr>
      <w:r w:rsidRPr="005410BD">
        <w:t>Table 6.2.4.3.3-2: MCVideo-INFO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18" w:author="MCC160" w:date="2022-03-16T13:50:00Z">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3"/>
        <w:gridCol w:w="2188"/>
        <w:gridCol w:w="2188"/>
        <w:gridCol w:w="1367"/>
        <w:gridCol w:w="1166"/>
        <w:gridCol w:w="18"/>
        <w:tblGridChange w:id="1919">
          <w:tblGrid>
            <w:gridCol w:w="2733"/>
            <w:gridCol w:w="2188"/>
            <w:gridCol w:w="2188"/>
            <w:gridCol w:w="1367"/>
            <w:gridCol w:w="1166"/>
            <w:gridCol w:w="18"/>
          </w:tblGrid>
        </w:tblGridChange>
      </w:tblGrid>
      <w:tr w:rsidR="00AE5AC2" w:rsidRPr="005410BD" w14:paraId="335A8211" w14:textId="77777777" w:rsidTr="0068250B">
        <w:trPr>
          <w:gridAfter w:val="1"/>
          <w:wAfter w:w="18" w:type="dxa"/>
          <w:tblHeader/>
          <w:trPrChange w:id="1920" w:author="MCC160" w:date="2022-03-16T13:50:00Z">
            <w:trPr>
              <w:gridAfter w:val="1"/>
              <w:wAfter w:w="18" w:type="dxa"/>
              <w:tblHeader/>
            </w:trPr>
          </w:trPrChange>
        </w:trPr>
        <w:tc>
          <w:tcPr>
            <w:tcW w:w="9642" w:type="dxa"/>
            <w:gridSpan w:val="5"/>
            <w:tcBorders>
              <w:top w:val="single" w:sz="4" w:space="0" w:color="auto"/>
              <w:left w:val="single" w:sz="4" w:space="0" w:color="auto"/>
              <w:bottom w:val="single" w:sz="4" w:space="0" w:color="auto"/>
              <w:right w:val="single" w:sz="4" w:space="0" w:color="auto"/>
            </w:tcBorders>
            <w:vAlign w:val="center"/>
            <w:hideMark/>
            <w:tcPrChange w:id="1921" w:author="MCC160" w:date="2022-03-16T13:50: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057B5C" w14:textId="74898DF3" w:rsidR="00AE5AC2" w:rsidRPr="005410BD" w:rsidRDefault="00AE5AC2" w:rsidP="00004E02">
            <w:pPr>
              <w:pStyle w:val="TAL"/>
              <w:keepLines w:val="0"/>
              <w:widowControl w:val="0"/>
            </w:pPr>
            <w:r w:rsidRPr="005410BD">
              <w:t>Derivation Path: TS 36.579-1</w:t>
            </w:r>
            <w:ins w:id="1922" w:author="MCC160" w:date="2022-03-17T11:13:00Z">
              <w:r w:rsidR="00621625" w:rsidRPr="005410BD">
                <w:t xml:space="preserve"> [2]</w:t>
              </w:r>
            </w:ins>
            <w:r w:rsidRPr="005410BD">
              <w:t>, Table 5.5.3.2.2-</w:t>
            </w:r>
            <w:del w:id="1923" w:author="MCC160" w:date="2022-03-16T15:27:00Z">
              <w:r w:rsidRPr="005410BD" w:rsidDel="00200E48">
                <w:delText>1</w:delText>
              </w:r>
            </w:del>
            <w:ins w:id="1924" w:author="MCC160" w:date="2022-03-16T15:27:00Z">
              <w:r w:rsidR="00200E48" w:rsidRPr="005410BD">
                <w:t>2</w:t>
              </w:r>
            </w:ins>
            <w:r w:rsidRPr="005410BD">
              <w:t>, condition</w:t>
            </w:r>
            <w:del w:id="1925" w:author="MCC160" w:date="2022-03-16T13:50:00Z">
              <w:r w:rsidRPr="005410BD" w:rsidDel="0068250B">
                <w:delText>s MCVIDEO,</w:delText>
              </w:r>
            </w:del>
            <w:r w:rsidRPr="005410BD">
              <w:t xml:space="preserve"> PRIVATE-CALL</w:t>
            </w:r>
          </w:p>
        </w:tc>
      </w:tr>
      <w:tr w:rsidR="00AE5AC2" w:rsidRPr="005410BD" w:rsidDel="0068250B" w14:paraId="396D65FB" w14:textId="4802CD91" w:rsidTr="0068250B">
        <w:trPr>
          <w:del w:id="1926" w:author="MCC160" w:date="2022-03-16T13:50:00Z"/>
        </w:trPr>
        <w:tc>
          <w:tcPr>
            <w:tcW w:w="2733" w:type="dxa"/>
            <w:tcBorders>
              <w:top w:val="single" w:sz="4" w:space="0" w:color="auto"/>
              <w:left w:val="single" w:sz="4" w:space="0" w:color="auto"/>
              <w:bottom w:val="single" w:sz="4" w:space="0" w:color="auto"/>
              <w:right w:val="single" w:sz="4" w:space="0" w:color="auto"/>
            </w:tcBorders>
            <w:hideMark/>
            <w:tcPrChange w:id="1927" w:author="MCC160" w:date="2022-03-16T13:50:00Z">
              <w:tcPr>
                <w:tcW w:w="2732" w:type="dxa"/>
                <w:tcBorders>
                  <w:top w:val="single" w:sz="4" w:space="0" w:color="auto"/>
                  <w:left w:val="single" w:sz="4" w:space="0" w:color="auto"/>
                  <w:bottom w:val="single" w:sz="4" w:space="0" w:color="auto"/>
                  <w:right w:val="single" w:sz="4" w:space="0" w:color="auto"/>
                </w:tcBorders>
                <w:hideMark/>
              </w:tcPr>
            </w:tcPrChange>
          </w:tcPr>
          <w:p w14:paraId="323C9394" w14:textId="4157D08F" w:rsidR="00AE5AC2" w:rsidRPr="005410BD" w:rsidDel="0068250B" w:rsidRDefault="00AE5AC2" w:rsidP="00004E02">
            <w:pPr>
              <w:pStyle w:val="TAL"/>
              <w:keepNext w:val="0"/>
              <w:keepLines w:val="0"/>
              <w:widowControl w:val="0"/>
              <w:rPr>
                <w:del w:id="1928" w:author="MCC160" w:date="2022-03-16T13:50:00Z"/>
                <w:rFonts w:cs="Arial"/>
                <w:b/>
                <w:color w:val="000000"/>
                <w:szCs w:val="18"/>
              </w:rPr>
            </w:pPr>
            <w:del w:id="1929" w:author="MCC160" w:date="2022-03-16T13:50:00Z">
              <w:r w:rsidRPr="005410BD" w:rsidDel="0068250B">
                <w:delText>mcvideoinfo</w:delText>
              </w:r>
            </w:del>
          </w:p>
        </w:tc>
        <w:tc>
          <w:tcPr>
            <w:tcW w:w="2188" w:type="dxa"/>
            <w:tcBorders>
              <w:top w:val="single" w:sz="4" w:space="0" w:color="auto"/>
              <w:left w:val="single" w:sz="4" w:space="0" w:color="auto"/>
              <w:bottom w:val="single" w:sz="4" w:space="0" w:color="auto"/>
              <w:right w:val="single" w:sz="4" w:space="0" w:color="auto"/>
            </w:tcBorders>
            <w:tcPrChange w:id="1930"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58F66098" w14:textId="60E8E666" w:rsidR="00AE5AC2" w:rsidRPr="005410BD" w:rsidDel="0068250B" w:rsidRDefault="00AE5AC2" w:rsidP="00004E02">
            <w:pPr>
              <w:pStyle w:val="TAL"/>
              <w:keepNext w:val="0"/>
              <w:keepLines w:val="0"/>
              <w:widowControl w:val="0"/>
              <w:rPr>
                <w:del w:id="1931" w:author="MCC160" w:date="2022-03-16T13:50:00Z"/>
                <w:color w:val="000000"/>
              </w:rPr>
            </w:pPr>
          </w:p>
        </w:tc>
        <w:tc>
          <w:tcPr>
            <w:tcW w:w="2188" w:type="dxa"/>
            <w:tcBorders>
              <w:top w:val="single" w:sz="4" w:space="0" w:color="auto"/>
              <w:left w:val="single" w:sz="4" w:space="0" w:color="auto"/>
              <w:bottom w:val="single" w:sz="4" w:space="0" w:color="auto"/>
              <w:right w:val="single" w:sz="4" w:space="0" w:color="auto"/>
            </w:tcBorders>
            <w:tcPrChange w:id="1932"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7EE47A29" w14:textId="61DBB8D6" w:rsidR="00AE5AC2" w:rsidRPr="005410BD" w:rsidDel="0068250B" w:rsidRDefault="00AE5AC2" w:rsidP="00004E02">
            <w:pPr>
              <w:pStyle w:val="TAL"/>
              <w:keepNext w:val="0"/>
              <w:keepLines w:val="0"/>
              <w:widowControl w:val="0"/>
              <w:rPr>
                <w:del w:id="1933" w:author="MCC160" w:date="2022-03-16T13:50:00Z"/>
                <w:color w:val="000000"/>
              </w:rPr>
            </w:pPr>
          </w:p>
        </w:tc>
        <w:tc>
          <w:tcPr>
            <w:tcW w:w="1367" w:type="dxa"/>
            <w:tcBorders>
              <w:top w:val="single" w:sz="4" w:space="0" w:color="auto"/>
              <w:left w:val="single" w:sz="4" w:space="0" w:color="auto"/>
              <w:bottom w:val="single" w:sz="4" w:space="0" w:color="auto"/>
              <w:right w:val="single" w:sz="4" w:space="0" w:color="auto"/>
            </w:tcBorders>
            <w:tcPrChange w:id="1934" w:author="MCC160" w:date="2022-03-16T13:50:00Z">
              <w:tcPr>
                <w:tcW w:w="1367" w:type="dxa"/>
                <w:tcBorders>
                  <w:top w:val="single" w:sz="4" w:space="0" w:color="auto"/>
                  <w:left w:val="single" w:sz="4" w:space="0" w:color="auto"/>
                  <w:bottom w:val="single" w:sz="4" w:space="0" w:color="auto"/>
                  <w:right w:val="single" w:sz="4" w:space="0" w:color="auto"/>
                </w:tcBorders>
              </w:tcPr>
            </w:tcPrChange>
          </w:tcPr>
          <w:p w14:paraId="1E2F7A05" w14:textId="454EC528" w:rsidR="00AE5AC2" w:rsidRPr="005410BD" w:rsidDel="0068250B" w:rsidRDefault="00AE5AC2" w:rsidP="00004E02">
            <w:pPr>
              <w:pStyle w:val="TAL"/>
              <w:keepNext w:val="0"/>
              <w:keepLines w:val="0"/>
              <w:widowControl w:val="0"/>
              <w:rPr>
                <w:del w:id="1935" w:author="MCC160" w:date="2022-03-16T13:50:00Z"/>
                <w:color w:val="000000"/>
              </w:rPr>
            </w:pPr>
          </w:p>
        </w:tc>
        <w:tc>
          <w:tcPr>
            <w:tcW w:w="1184" w:type="dxa"/>
            <w:gridSpan w:val="2"/>
            <w:tcBorders>
              <w:top w:val="single" w:sz="4" w:space="0" w:color="auto"/>
              <w:left w:val="single" w:sz="4" w:space="0" w:color="auto"/>
              <w:bottom w:val="single" w:sz="4" w:space="0" w:color="auto"/>
              <w:right w:val="single" w:sz="4" w:space="0" w:color="auto"/>
            </w:tcBorders>
            <w:tcPrChange w:id="1936" w:author="MCC160" w:date="2022-03-16T13:50:00Z">
              <w:tcPr>
                <w:tcW w:w="1184" w:type="dxa"/>
                <w:gridSpan w:val="2"/>
                <w:tcBorders>
                  <w:top w:val="single" w:sz="4" w:space="0" w:color="auto"/>
                  <w:left w:val="single" w:sz="4" w:space="0" w:color="auto"/>
                  <w:bottom w:val="single" w:sz="4" w:space="0" w:color="auto"/>
                  <w:right w:val="single" w:sz="4" w:space="0" w:color="auto"/>
                </w:tcBorders>
              </w:tcPr>
            </w:tcPrChange>
          </w:tcPr>
          <w:p w14:paraId="1E68E6DD" w14:textId="79EE5A15" w:rsidR="00AE5AC2" w:rsidRPr="005410BD" w:rsidDel="0068250B" w:rsidRDefault="00AE5AC2" w:rsidP="00004E02">
            <w:pPr>
              <w:pStyle w:val="TAL"/>
              <w:keepNext w:val="0"/>
              <w:keepLines w:val="0"/>
              <w:widowControl w:val="0"/>
              <w:rPr>
                <w:del w:id="1937" w:author="MCC160" w:date="2022-03-16T13:50:00Z"/>
                <w:color w:val="000000"/>
              </w:rPr>
            </w:pPr>
          </w:p>
        </w:tc>
      </w:tr>
      <w:tr w:rsidR="00AE5AC2" w:rsidRPr="005410BD" w:rsidDel="0068250B" w14:paraId="31591F1C" w14:textId="750C92B8" w:rsidTr="0068250B">
        <w:trPr>
          <w:del w:id="1938" w:author="MCC160" w:date="2022-03-16T13:50:00Z"/>
        </w:trPr>
        <w:tc>
          <w:tcPr>
            <w:tcW w:w="2733" w:type="dxa"/>
            <w:tcBorders>
              <w:top w:val="single" w:sz="4" w:space="0" w:color="auto"/>
              <w:left w:val="single" w:sz="4" w:space="0" w:color="auto"/>
              <w:bottom w:val="single" w:sz="4" w:space="0" w:color="auto"/>
              <w:right w:val="single" w:sz="4" w:space="0" w:color="auto"/>
            </w:tcBorders>
            <w:hideMark/>
            <w:tcPrChange w:id="1939" w:author="MCC160" w:date="2022-03-16T13:50:00Z">
              <w:tcPr>
                <w:tcW w:w="2732" w:type="dxa"/>
                <w:tcBorders>
                  <w:top w:val="single" w:sz="4" w:space="0" w:color="auto"/>
                  <w:left w:val="single" w:sz="4" w:space="0" w:color="auto"/>
                  <w:bottom w:val="single" w:sz="4" w:space="0" w:color="auto"/>
                  <w:right w:val="single" w:sz="4" w:space="0" w:color="auto"/>
                </w:tcBorders>
                <w:hideMark/>
              </w:tcPr>
            </w:tcPrChange>
          </w:tcPr>
          <w:p w14:paraId="34EE22C7" w14:textId="26AA58D6" w:rsidR="00AE5AC2" w:rsidRPr="005410BD" w:rsidDel="0068250B" w:rsidRDefault="00AE5AC2" w:rsidP="00004E02">
            <w:pPr>
              <w:pStyle w:val="TAL"/>
              <w:rPr>
                <w:del w:id="1940" w:author="MCC160" w:date="2022-03-16T13:50:00Z"/>
                <w:color w:val="000000"/>
              </w:rPr>
            </w:pPr>
            <w:del w:id="1941" w:author="MCC160" w:date="2022-03-16T13:50:00Z">
              <w:r w:rsidRPr="005410BD" w:rsidDel="0068250B">
                <w:delText xml:space="preserve">  mcvideo-Params</w:delText>
              </w:r>
            </w:del>
          </w:p>
        </w:tc>
        <w:tc>
          <w:tcPr>
            <w:tcW w:w="2188" w:type="dxa"/>
            <w:tcBorders>
              <w:top w:val="single" w:sz="4" w:space="0" w:color="auto"/>
              <w:left w:val="single" w:sz="4" w:space="0" w:color="auto"/>
              <w:bottom w:val="single" w:sz="4" w:space="0" w:color="auto"/>
              <w:right w:val="single" w:sz="4" w:space="0" w:color="auto"/>
            </w:tcBorders>
            <w:tcPrChange w:id="1942"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2EB908E8" w14:textId="701EC2C3" w:rsidR="00AE5AC2" w:rsidRPr="005410BD" w:rsidDel="0068250B" w:rsidRDefault="00AE5AC2" w:rsidP="00004E02">
            <w:pPr>
              <w:pStyle w:val="TAL"/>
              <w:rPr>
                <w:del w:id="1943" w:author="MCC160" w:date="2022-03-16T13:50:00Z"/>
                <w:color w:val="000000"/>
              </w:rPr>
            </w:pPr>
          </w:p>
        </w:tc>
        <w:tc>
          <w:tcPr>
            <w:tcW w:w="2188" w:type="dxa"/>
            <w:tcBorders>
              <w:top w:val="single" w:sz="4" w:space="0" w:color="auto"/>
              <w:left w:val="single" w:sz="4" w:space="0" w:color="auto"/>
              <w:bottom w:val="single" w:sz="4" w:space="0" w:color="auto"/>
              <w:right w:val="single" w:sz="4" w:space="0" w:color="auto"/>
            </w:tcBorders>
            <w:tcPrChange w:id="1944"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0B97733E" w14:textId="67229572" w:rsidR="00AE5AC2" w:rsidRPr="005410BD" w:rsidDel="0068250B" w:rsidRDefault="00AE5AC2" w:rsidP="00004E02">
            <w:pPr>
              <w:pStyle w:val="TAL"/>
              <w:rPr>
                <w:del w:id="1945" w:author="MCC160" w:date="2022-03-16T13:50:00Z"/>
                <w:color w:val="000000"/>
              </w:rPr>
            </w:pPr>
          </w:p>
        </w:tc>
        <w:tc>
          <w:tcPr>
            <w:tcW w:w="1367" w:type="dxa"/>
            <w:tcBorders>
              <w:top w:val="single" w:sz="4" w:space="0" w:color="auto"/>
              <w:left w:val="single" w:sz="4" w:space="0" w:color="auto"/>
              <w:bottom w:val="single" w:sz="4" w:space="0" w:color="auto"/>
              <w:right w:val="single" w:sz="4" w:space="0" w:color="auto"/>
            </w:tcBorders>
            <w:tcPrChange w:id="1946" w:author="MCC160" w:date="2022-03-16T13:50:00Z">
              <w:tcPr>
                <w:tcW w:w="1367" w:type="dxa"/>
                <w:tcBorders>
                  <w:top w:val="single" w:sz="4" w:space="0" w:color="auto"/>
                  <w:left w:val="single" w:sz="4" w:space="0" w:color="auto"/>
                  <w:bottom w:val="single" w:sz="4" w:space="0" w:color="auto"/>
                  <w:right w:val="single" w:sz="4" w:space="0" w:color="auto"/>
                </w:tcBorders>
              </w:tcPr>
            </w:tcPrChange>
          </w:tcPr>
          <w:p w14:paraId="4C2CC586" w14:textId="34CC11C1" w:rsidR="00AE5AC2" w:rsidRPr="005410BD" w:rsidDel="0068250B" w:rsidRDefault="00AE5AC2" w:rsidP="00004E02">
            <w:pPr>
              <w:pStyle w:val="TAL"/>
              <w:rPr>
                <w:del w:id="1947" w:author="MCC160" w:date="2022-03-16T13:50:00Z"/>
                <w:color w:val="000000"/>
              </w:rPr>
            </w:pPr>
          </w:p>
        </w:tc>
        <w:tc>
          <w:tcPr>
            <w:tcW w:w="1184" w:type="dxa"/>
            <w:gridSpan w:val="2"/>
            <w:tcBorders>
              <w:top w:val="single" w:sz="4" w:space="0" w:color="auto"/>
              <w:left w:val="single" w:sz="4" w:space="0" w:color="auto"/>
              <w:bottom w:val="single" w:sz="4" w:space="0" w:color="auto"/>
              <w:right w:val="single" w:sz="4" w:space="0" w:color="auto"/>
            </w:tcBorders>
            <w:tcPrChange w:id="1948" w:author="MCC160" w:date="2022-03-16T13:50:00Z">
              <w:tcPr>
                <w:tcW w:w="1184" w:type="dxa"/>
                <w:gridSpan w:val="2"/>
                <w:tcBorders>
                  <w:top w:val="single" w:sz="4" w:space="0" w:color="auto"/>
                  <w:left w:val="single" w:sz="4" w:space="0" w:color="auto"/>
                  <w:bottom w:val="single" w:sz="4" w:space="0" w:color="auto"/>
                  <w:right w:val="single" w:sz="4" w:space="0" w:color="auto"/>
                </w:tcBorders>
              </w:tcPr>
            </w:tcPrChange>
          </w:tcPr>
          <w:p w14:paraId="6CA281C4" w14:textId="13D1DCB4" w:rsidR="00AE5AC2" w:rsidRPr="005410BD" w:rsidDel="0068250B" w:rsidRDefault="00AE5AC2" w:rsidP="00004E02">
            <w:pPr>
              <w:pStyle w:val="TAL"/>
              <w:rPr>
                <w:del w:id="1949" w:author="MCC160" w:date="2022-03-16T13:50:00Z"/>
                <w:color w:val="000000"/>
              </w:rPr>
            </w:pPr>
          </w:p>
        </w:tc>
      </w:tr>
      <w:tr w:rsidR="00AE5AC2" w:rsidRPr="005410BD" w:rsidDel="0068250B" w14:paraId="43F4F202" w14:textId="1C0E294A" w:rsidTr="0068250B">
        <w:trPr>
          <w:del w:id="1950" w:author="MCC160" w:date="2022-03-16T13:50:00Z"/>
        </w:trPr>
        <w:tc>
          <w:tcPr>
            <w:tcW w:w="2733" w:type="dxa"/>
            <w:tcBorders>
              <w:top w:val="single" w:sz="4" w:space="0" w:color="auto"/>
              <w:left w:val="single" w:sz="4" w:space="0" w:color="auto"/>
              <w:bottom w:val="single" w:sz="4" w:space="0" w:color="auto"/>
              <w:right w:val="single" w:sz="4" w:space="0" w:color="auto"/>
            </w:tcBorders>
            <w:vAlign w:val="center"/>
            <w:hideMark/>
            <w:tcPrChange w:id="1951" w:author="MCC160" w:date="2022-03-16T13:50: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430B4605" w14:textId="1AA88E26" w:rsidR="00AE5AC2" w:rsidRPr="005410BD" w:rsidDel="0068250B" w:rsidRDefault="00AE5AC2" w:rsidP="00004E02">
            <w:pPr>
              <w:pStyle w:val="TAL"/>
              <w:rPr>
                <w:del w:id="1952" w:author="MCC160" w:date="2022-03-16T13:50:00Z"/>
              </w:rPr>
            </w:pPr>
            <w:del w:id="1953" w:author="MCC160" w:date="2022-03-16T13:50:00Z">
              <w:r w:rsidRPr="005410BD" w:rsidDel="0068250B">
                <w:delText xml:space="preserve">    session-type</w:delText>
              </w:r>
            </w:del>
          </w:p>
        </w:tc>
        <w:tc>
          <w:tcPr>
            <w:tcW w:w="2188" w:type="dxa"/>
            <w:tcBorders>
              <w:top w:val="single" w:sz="4" w:space="0" w:color="auto"/>
              <w:left w:val="single" w:sz="4" w:space="0" w:color="auto"/>
              <w:bottom w:val="single" w:sz="4" w:space="0" w:color="auto"/>
              <w:right w:val="single" w:sz="4" w:space="0" w:color="auto"/>
            </w:tcBorders>
            <w:hideMark/>
            <w:tcPrChange w:id="1954" w:author="MCC160" w:date="2022-03-16T13:50:00Z">
              <w:tcPr>
                <w:tcW w:w="2187" w:type="dxa"/>
                <w:tcBorders>
                  <w:top w:val="single" w:sz="4" w:space="0" w:color="auto"/>
                  <w:left w:val="single" w:sz="4" w:space="0" w:color="auto"/>
                  <w:bottom w:val="single" w:sz="4" w:space="0" w:color="auto"/>
                  <w:right w:val="single" w:sz="4" w:space="0" w:color="auto"/>
                </w:tcBorders>
                <w:hideMark/>
              </w:tcPr>
            </w:tcPrChange>
          </w:tcPr>
          <w:p w14:paraId="228A0748" w14:textId="7C5C518D" w:rsidR="00AE5AC2" w:rsidRPr="005410BD" w:rsidDel="0068250B" w:rsidRDefault="00AE5AC2" w:rsidP="00004E02">
            <w:pPr>
              <w:pStyle w:val="TAL"/>
              <w:rPr>
                <w:del w:id="1955" w:author="MCC160" w:date="2022-03-16T13:50:00Z"/>
              </w:rPr>
            </w:pPr>
            <w:del w:id="1956" w:author="MCC160" w:date="2022-03-16T13:50:00Z">
              <w:r w:rsidRPr="005410BD" w:rsidDel="0068250B">
                <w:delText>"private"</w:delText>
              </w:r>
            </w:del>
          </w:p>
        </w:tc>
        <w:tc>
          <w:tcPr>
            <w:tcW w:w="2188" w:type="dxa"/>
            <w:tcBorders>
              <w:top w:val="single" w:sz="4" w:space="0" w:color="auto"/>
              <w:left w:val="single" w:sz="4" w:space="0" w:color="auto"/>
              <w:bottom w:val="single" w:sz="4" w:space="0" w:color="auto"/>
              <w:right w:val="single" w:sz="4" w:space="0" w:color="auto"/>
            </w:tcBorders>
            <w:tcPrChange w:id="1957"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24462A5A" w14:textId="7CB17E16" w:rsidR="00AE5AC2" w:rsidRPr="005410BD" w:rsidDel="0068250B" w:rsidRDefault="00AE5AC2" w:rsidP="00004E02">
            <w:pPr>
              <w:pStyle w:val="TAL"/>
              <w:rPr>
                <w:del w:id="1958" w:author="MCC160" w:date="2022-03-16T13:50:00Z"/>
                <w:color w:val="000000"/>
              </w:rPr>
            </w:pPr>
          </w:p>
        </w:tc>
        <w:tc>
          <w:tcPr>
            <w:tcW w:w="1367" w:type="dxa"/>
            <w:tcBorders>
              <w:top w:val="single" w:sz="4" w:space="0" w:color="auto"/>
              <w:left w:val="single" w:sz="4" w:space="0" w:color="auto"/>
              <w:bottom w:val="single" w:sz="4" w:space="0" w:color="auto"/>
              <w:right w:val="single" w:sz="4" w:space="0" w:color="auto"/>
            </w:tcBorders>
            <w:tcPrChange w:id="1959" w:author="MCC160" w:date="2022-03-16T13:50:00Z">
              <w:tcPr>
                <w:tcW w:w="1367" w:type="dxa"/>
                <w:tcBorders>
                  <w:top w:val="single" w:sz="4" w:space="0" w:color="auto"/>
                  <w:left w:val="single" w:sz="4" w:space="0" w:color="auto"/>
                  <w:bottom w:val="single" w:sz="4" w:space="0" w:color="auto"/>
                  <w:right w:val="single" w:sz="4" w:space="0" w:color="auto"/>
                </w:tcBorders>
              </w:tcPr>
            </w:tcPrChange>
          </w:tcPr>
          <w:p w14:paraId="32D38654" w14:textId="403F198A" w:rsidR="00AE5AC2" w:rsidRPr="005410BD" w:rsidDel="0068250B" w:rsidRDefault="00AE5AC2" w:rsidP="00004E02">
            <w:pPr>
              <w:pStyle w:val="TAL"/>
              <w:rPr>
                <w:del w:id="1960" w:author="MCC160" w:date="2022-03-16T13:50: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1961" w:author="MCC160" w:date="2022-03-16T13:50: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77D510DD" w14:textId="4FC38D3C" w:rsidR="00AE5AC2" w:rsidRPr="005410BD" w:rsidDel="0068250B" w:rsidRDefault="00AE5AC2" w:rsidP="00004E02">
            <w:pPr>
              <w:pStyle w:val="TAL"/>
              <w:rPr>
                <w:del w:id="1962" w:author="MCC160" w:date="2022-03-16T13:50:00Z"/>
                <w:color w:val="000000"/>
              </w:rPr>
            </w:pPr>
          </w:p>
        </w:tc>
      </w:tr>
    </w:tbl>
    <w:p w14:paraId="26F51D28" w14:textId="77777777" w:rsidR="00AE5AC2" w:rsidRPr="005410BD" w:rsidRDefault="00AE5AC2" w:rsidP="00AE5AC2"/>
    <w:p w14:paraId="246C469F" w14:textId="57AF4F2E" w:rsidR="00AE5AC2" w:rsidRPr="005410BD" w:rsidRDefault="00AE5AC2" w:rsidP="00AE5AC2">
      <w:pPr>
        <w:pStyle w:val="TH"/>
      </w:pPr>
      <w:r w:rsidRPr="005410BD">
        <w:t>Table 6.2.4.3.3-3: SIP 200 (OK) (Step 3, Table 6.2.4.3.2-1</w:t>
      </w:r>
      <w:ins w:id="1963" w:author="MCC160" w:date="2022-03-16T13:53:00Z">
        <w:r w:rsidR="0068250B" w:rsidRPr="005410BD">
          <w:t>; Step 4, TS 36.579-1 [2] Table 5.3.4.3-1</w:t>
        </w:r>
      </w:ins>
      <w:r w:rsidRPr="005410BD">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964" w:author="MCC160" w:date="2022-03-16T13:52: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6"/>
        <w:gridCol w:w="2186"/>
        <w:gridCol w:w="1367"/>
        <w:gridCol w:w="1186"/>
        <w:tblGridChange w:id="1965">
          <w:tblGrid>
            <w:gridCol w:w="2709"/>
            <w:gridCol w:w="2186"/>
            <w:gridCol w:w="2186"/>
            <w:gridCol w:w="1367"/>
            <w:gridCol w:w="1186"/>
          </w:tblGrid>
        </w:tblGridChange>
      </w:tblGrid>
      <w:tr w:rsidR="00AE5AC2" w:rsidRPr="005410BD" w14:paraId="2B7F7880" w14:textId="77777777" w:rsidTr="0068250B">
        <w:trPr>
          <w:tblHeader/>
          <w:trPrChange w:id="1966" w:author="MCC160" w:date="2022-03-16T13:52:00Z">
            <w:trPr>
              <w:tblHeader/>
            </w:trPr>
          </w:trPrChange>
        </w:trPr>
        <w:tc>
          <w:tcPr>
            <w:tcW w:w="9634" w:type="dxa"/>
            <w:gridSpan w:val="5"/>
            <w:tcPrChange w:id="1967" w:author="MCC160" w:date="2022-03-16T13:52:00Z">
              <w:tcPr>
                <w:tcW w:w="9391" w:type="dxa"/>
                <w:gridSpan w:val="5"/>
              </w:tcPr>
            </w:tcPrChange>
          </w:tcPr>
          <w:p w14:paraId="68DE195A" w14:textId="06A2C8A8" w:rsidR="00AE5AC2" w:rsidRPr="005410BD" w:rsidRDefault="00AE5AC2" w:rsidP="00004E02">
            <w:pPr>
              <w:pStyle w:val="TAL"/>
              <w:keepLines w:val="0"/>
              <w:widowControl w:val="0"/>
              <w:rPr>
                <w:color w:val="000000"/>
              </w:rPr>
            </w:pPr>
            <w:r w:rsidRPr="005410BD">
              <w:rPr>
                <w:color w:val="000000"/>
              </w:rPr>
              <w:t>Derivation Path: TS 36.579-1 [2], Table 5.5.2.17.1.2-1, condition</w:t>
            </w:r>
            <w:del w:id="1968" w:author="MCC160" w:date="2022-03-16T13:51:00Z">
              <w:r w:rsidRPr="005410BD" w:rsidDel="0068250B">
                <w:rPr>
                  <w:color w:val="000000"/>
                </w:rPr>
                <w:delText>s MCVIDEO, PRIVATE-CAL</w:delText>
              </w:r>
            </w:del>
            <w:ins w:id="1969" w:author="MCC160" w:date="2022-03-16T13:51:00Z">
              <w:r w:rsidR="0068250B" w:rsidRPr="005410BD">
                <w:rPr>
                  <w:color w:val="000000"/>
                </w:rPr>
                <w:t xml:space="preserve"> INVITE</w:t>
              </w:r>
            </w:ins>
            <w:ins w:id="1970" w:author="MCC160" w:date="2022-03-16T15:53:00Z">
              <w:r w:rsidR="00BD151F" w:rsidRPr="005410BD">
                <w:rPr>
                  <w:color w:val="000000"/>
                </w:rPr>
                <w:t>-</w:t>
              </w:r>
            </w:ins>
            <w:ins w:id="1971" w:author="MCC160" w:date="2022-03-16T13:51:00Z">
              <w:r w:rsidR="0068250B" w:rsidRPr="005410BD">
                <w:rPr>
                  <w:color w:val="000000"/>
                </w:rPr>
                <w:t>RSP</w:t>
              </w:r>
            </w:ins>
            <w:r w:rsidRPr="005410BD">
              <w:rPr>
                <w:color w:val="000000"/>
              </w:rPr>
              <w:t>L</w:t>
            </w:r>
          </w:p>
        </w:tc>
      </w:tr>
      <w:tr w:rsidR="00AE5AC2" w:rsidRPr="005410BD" w14:paraId="181D1D3D" w14:textId="77777777" w:rsidTr="0068250B">
        <w:trPr>
          <w:tblHeader/>
          <w:trPrChange w:id="1972" w:author="MCC160" w:date="2022-03-16T13:52:00Z">
            <w:trPr>
              <w:tblHeader/>
            </w:trPr>
          </w:trPrChange>
        </w:trPr>
        <w:tc>
          <w:tcPr>
            <w:tcW w:w="2709" w:type="dxa"/>
            <w:tcPrChange w:id="1973" w:author="MCC160" w:date="2022-03-16T13:52:00Z">
              <w:tcPr>
                <w:tcW w:w="2640" w:type="dxa"/>
              </w:tcPr>
            </w:tcPrChange>
          </w:tcPr>
          <w:p w14:paraId="543E8211" w14:textId="77777777" w:rsidR="00AE5AC2" w:rsidRPr="005410BD" w:rsidRDefault="00AE5AC2" w:rsidP="00004E02">
            <w:pPr>
              <w:pStyle w:val="TAH"/>
              <w:keepLines w:val="0"/>
              <w:widowControl w:val="0"/>
              <w:rPr>
                <w:color w:val="000000"/>
              </w:rPr>
            </w:pPr>
            <w:r w:rsidRPr="005410BD">
              <w:rPr>
                <w:color w:val="000000"/>
              </w:rPr>
              <w:t>Information Element</w:t>
            </w:r>
          </w:p>
        </w:tc>
        <w:tc>
          <w:tcPr>
            <w:tcW w:w="2186" w:type="dxa"/>
            <w:tcPrChange w:id="1974" w:author="MCC160" w:date="2022-03-16T13:52:00Z">
              <w:tcPr>
                <w:tcW w:w="2131" w:type="dxa"/>
              </w:tcPr>
            </w:tcPrChange>
          </w:tcPr>
          <w:p w14:paraId="7D10AF86" w14:textId="77777777" w:rsidR="00AE5AC2" w:rsidRPr="005410BD" w:rsidRDefault="00AE5AC2" w:rsidP="00004E02">
            <w:pPr>
              <w:pStyle w:val="TAH"/>
              <w:keepLines w:val="0"/>
              <w:widowControl w:val="0"/>
              <w:rPr>
                <w:color w:val="000000"/>
              </w:rPr>
            </w:pPr>
            <w:r w:rsidRPr="005410BD">
              <w:rPr>
                <w:color w:val="000000"/>
              </w:rPr>
              <w:t>Value/remark</w:t>
            </w:r>
          </w:p>
        </w:tc>
        <w:tc>
          <w:tcPr>
            <w:tcW w:w="2186" w:type="dxa"/>
            <w:tcBorders>
              <w:bottom w:val="single" w:sz="4" w:space="0" w:color="auto"/>
            </w:tcBorders>
            <w:tcPrChange w:id="1975" w:author="MCC160" w:date="2022-03-16T13:52:00Z">
              <w:tcPr>
                <w:tcW w:w="2131" w:type="dxa"/>
                <w:tcBorders>
                  <w:bottom w:val="single" w:sz="4" w:space="0" w:color="auto"/>
                </w:tcBorders>
              </w:tcPr>
            </w:tcPrChange>
          </w:tcPr>
          <w:p w14:paraId="042A905C" w14:textId="77777777" w:rsidR="00AE5AC2" w:rsidRPr="005410BD" w:rsidRDefault="00AE5AC2" w:rsidP="00004E02">
            <w:pPr>
              <w:pStyle w:val="TAH"/>
              <w:keepLines w:val="0"/>
              <w:widowControl w:val="0"/>
              <w:rPr>
                <w:color w:val="000000"/>
              </w:rPr>
            </w:pPr>
            <w:r w:rsidRPr="005410BD">
              <w:rPr>
                <w:color w:val="000000"/>
              </w:rPr>
              <w:t>Comment</w:t>
            </w:r>
          </w:p>
        </w:tc>
        <w:tc>
          <w:tcPr>
            <w:tcW w:w="1367" w:type="dxa"/>
            <w:tcPrChange w:id="1976" w:author="MCC160" w:date="2022-03-16T13:52:00Z">
              <w:tcPr>
                <w:tcW w:w="1333" w:type="dxa"/>
              </w:tcPr>
            </w:tcPrChange>
          </w:tcPr>
          <w:p w14:paraId="6FF0C374" w14:textId="77777777" w:rsidR="00AE5AC2" w:rsidRPr="005410BD" w:rsidRDefault="00AE5AC2" w:rsidP="00004E02">
            <w:pPr>
              <w:pStyle w:val="TAH"/>
              <w:keepLines w:val="0"/>
              <w:widowControl w:val="0"/>
              <w:rPr>
                <w:color w:val="000000"/>
              </w:rPr>
            </w:pPr>
            <w:r w:rsidRPr="005410BD">
              <w:rPr>
                <w:color w:val="000000"/>
              </w:rPr>
              <w:t>Reference</w:t>
            </w:r>
          </w:p>
        </w:tc>
        <w:tc>
          <w:tcPr>
            <w:tcW w:w="1186" w:type="dxa"/>
            <w:tcPrChange w:id="1977" w:author="MCC160" w:date="2022-03-16T13:52:00Z">
              <w:tcPr>
                <w:tcW w:w="1156" w:type="dxa"/>
              </w:tcPr>
            </w:tcPrChange>
          </w:tcPr>
          <w:p w14:paraId="02873587" w14:textId="77777777" w:rsidR="00AE5AC2" w:rsidRPr="005410BD" w:rsidRDefault="00AE5AC2" w:rsidP="00004E02">
            <w:pPr>
              <w:pStyle w:val="TAH"/>
              <w:keepLines w:val="0"/>
              <w:widowControl w:val="0"/>
              <w:rPr>
                <w:color w:val="000000"/>
              </w:rPr>
            </w:pPr>
            <w:r w:rsidRPr="005410BD">
              <w:rPr>
                <w:color w:val="000000"/>
              </w:rPr>
              <w:t>Condition</w:t>
            </w:r>
          </w:p>
        </w:tc>
      </w:tr>
      <w:tr w:rsidR="00AE5AC2" w:rsidRPr="005410BD" w14:paraId="0C7CDCD5" w14:textId="77777777" w:rsidTr="0068250B">
        <w:trPr>
          <w:tblHeader/>
          <w:trPrChange w:id="1978" w:author="MCC160" w:date="2022-03-16T13:52:00Z">
            <w:trPr>
              <w:tblHeader/>
            </w:trPr>
          </w:trPrChange>
        </w:trPr>
        <w:tc>
          <w:tcPr>
            <w:tcW w:w="2709" w:type="dxa"/>
            <w:vAlign w:val="center"/>
            <w:tcPrChange w:id="1979" w:author="MCC160" w:date="2022-03-16T13:52:00Z">
              <w:tcPr>
                <w:tcW w:w="2640" w:type="dxa"/>
                <w:vAlign w:val="center"/>
              </w:tcPr>
            </w:tcPrChange>
          </w:tcPr>
          <w:p w14:paraId="2FF7728C" w14:textId="77777777" w:rsidR="00AE5AC2" w:rsidRPr="005410BD" w:rsidRDefault="00AE5AC2" w:rsidP="00004E02">
            <w:pPr>
              <w:pStyle w:val="TAL"/>
            </w:pPr>
            <w:r w:rsidRPr="005410BD">
              <w:rPr>
                <w:rFonts w:cs="Arial"/>
                <w:b/>
                <w:szCs w:val="18"/>
              </w:rPr>
              <w:t>Message-body</w:t>
            </w:r>
          </w:p>
        </w:tc>
        <w:tc>
          <w:tcPr>
            <w:tcW w:w="2186" w:type="dxa"/>
            <w:tcPrChange w:id="1980" w:author="MCC160" w:date="2022-03-16T13:52:00Z">
              <w:tcPr>
                <w:tcW w:w="2131" w:type="dxa"/>
              </w:tcPr>
            </w:tcPrChange>
          </w:tcPr>
          <w:p w14:paraId="42F236FB" w14:textId="77777777" w:rsidR="00AE5AC2" w:rsidRPr="005410BD" w:rsidRDefault="00AE5AC2" w:rsidP="00004E02">
            <w:pPr>
              <w:pStyle w:val="TAL"/>
            </w:pPr>
          </w:p>
        </w:tc>
        <w:tc>
          <w:tcPr>
            <w:tcW w:w="2186" w:type="dxa"/>
            <w:tcBorders>
              <w:bottom w:val="single" w:sz="4" w:space="0" w:color="auto"/>
            </w:tcBorders>
            <w:tcPrChange w:id="1981" w:author="MCC160" w:date="2022-03-16T13:52:00Z">
              <w:tcPr>
                <w:tcW w:w="2131" w:type="dxa"/>
                <w:tcBorders>
                  <w:bottom w:val="single" w:sz="4" w:space="0" w:color="auto"/>
                </w:tcBorders>
              </w:tcPr>
            </w:tcPrChange>
          </w:tcPr>
          <w:p w14:paraId="61341805" w14:textId="77777777" w:rsidR="00AE5AC2" w:rsidRPr="005410BD" w:rsidRDefault="00AE5AC2" w:rsidP="00004E02">
            <w:pPr>
              <w:pStyle w:val="TAL"/>
            </w:pPr>
          </w:p>
        </w:tc>
        <w:tc>
          <w:tcPr>
            <w:tcW w:w="1367" w:type="dxa"/>
            <w:tcPrChange w:id="1982" w:author="MCC160" w:date="2022-03-16T13:52:00Z">
              <w:tcPr>
                <w:tcW w:w="1333" w:type="dxa"/>
              </w:tcPr>
            </w:tcPrChange>
          </w:tcPr>
          <w:p w14:paraId="268A53AE" w14:textId="77777777" w:rsidR="00AE5AC2" w:rsidRPr="005410BD" w:rsidRDefault="00AE5AC2" w:rsidP="00004E02">
            <w:pPr>
              <w:pStyle w:val="TAL"/>
            </w:pPr>
          </w:p>
        </w:tc>
        <w:tc>
          <w:tcPr>
            <w:tcW w:w="1186" w:type="dxa"/>
            <w:vAlign w:val="bottom"/>
            <w:tcPrChange w:id="1983" w:author="MCC160" w:date="2022-03-16T13:52:00Z">
              <w:tcPr>
                <w:tcW w:w="1156" w:type="dxa"/>
                <w:vAlign w:val="bottom"/>
              </w:tcPr>
            </w:tcPrChange>
          </w:tcPr>
          <w:p w14:paraId="23B90837" w14:textId="77777777" w:rsidR="00AE5AC2" w:rsidRPr="005410BD" w:rsidRDefault="00AE5AC2" w:rsidP="00004E02">
            <w:pPr>
              <w:pStyle w:val="TAL"/>
            </w:pPr>
          </w:p>
        </w:tc>
      </w:tr>
      <w:tr w:rsidR="00AE5AC2" w:rsidRPr="005410BD" w:rsidDel="0068250B" w14:paraId="2D221BA0" w14:textId="0404E31E" w:rsidTr="0068250B">
        <w:trPr>
          <w:tblHeader/>
          <w:del w:id="1984" w:author="MCC160" w:date="2022-03-16T13:52:00Z"/>
          <w:trPrChange w:id="1985" w:author="MCC160" w:date="2022-03-16T13:52:00Z">
            <w:trPr>
              <w:tblHeader/>
            </w:trPr>
          </w:trPrChange>
        </w:trPr>
        <w:tc>
          <w:tcPr>
            <w:tcW w:w="2709" w:type="dxa"/>
            <w:vAlign w:val="center"/>
            <w:tcPrChange w:id="1986" w:author="MCC160" w:date="2022-03-16T13:52:00Z">
              <w:tcPr>
                <w:tcW w:w="2640" w:type="dxa"/>
                <w:vAlign w:val="center"/>
              </w:tcPr>
            </w:tcPrChange>
          </w:tcPr>
          <w:p w14:paraId="2D30895C" w14:textId="6EC7875A" w:rsidR="00AE5AC2" w:rsidRPr="005410BD" w:rsidDel="0068250B" w:rsidRDefault="00AE5AC2" w:rsidP="00004E02">
            <w:pPr>
              <w:pStyle w:val="TAL"/>
              <w:rPr>
                <w:del w:id="1987" w:author="MCC160" w:date="2022-03-16T13:52:00Z"/>
              </w:rPr>
            </w:pPr>
            <w:del w:id="1988" w:author="MCC160" w:date="2022-03-16T13:52:00Z">
              <w:r w:rsidRPr="005410BD" w:rsidDel="0068250B">
                <w:delText xml:space="preserve">  </w:delText>
              </w:r>
              <w:r w:rsidRPr="005410BD" w:rsidDel="0068250B">
                <w:rPr>
                  <w:rFonts w:cs="Arial"/>
                  <w:bCs/>
                  <w:szCs w:val="18"/>
                </w:rPr>
                <w:delText>MIME body part</w:delText>
              </w:r>
            </w:del>
          </w:p>
        </w:tc>
        <w:tc>
          <w:tcPr>
            <w:tcW w:w="2186" w:type="dxa"/>
            <w:vAlign w:val="center"/>
            <w:tcPrChange w:id="1989" w:author="MCC160" w:date="2022-03-16T13:52:00Z">
              <w:tcPr>
                <w:tcW w:w="2131" w:type="dxa"/>
                <w:vAlign w:val="center"/>
              </w:tcPr>
            </w:tcPrChange>
          </w:tcPr>
          <w:p w14:paraId="3A1247D1" w14:textId="77A08592" w:rsidR="00AE5AC2" w:rsidRPr="005410BD" w:rsidDel="0068250B" w:rsidRDefault="00AE5AC2" w:rsidP="00004E02">
            <w:pPr>
              <w:pStyle w:val="TAL"/>
              <w:rPr>
                <w:del w:id="1990" w:author="MCC160" w:date="2022-03-16T13:52:00Z"/>
              </w:rPr>
            </w:pPr>
          </w:p>
        </w:tc>
        <w:tc>
          <w:tcPr>
            <w:tcW w:w="2186" w:type="dxa"/>
            <w:tcBorders>
              <w:bottom w:val="single" w:sz="4" w:space="0" w:color="auto"/>
            </w:tcBorders>
            <w:tcPrChange w:id="1991" w:author="MCC160" w:date="2022-03-16T13:52:00Z">
              <w:tcPr>
                <w:tcW w:w="2131" w:type="dxa"/>
                <w:tcBorders>
                  <w:bottom w:val="single" w:sz="4" w:space="0" w:color="auto"/>
                </w:tcBorders>
              </w:tcPr>
            </w:tcPrChange>
          </w:tcPr>
          <w:p w14:paraId="6A59FC02" w14:textId="4F473BEC" w:rsidR="00AE5AC2" w:rsidRPr="005410BD" w:rsidDel="0068250B" w:rsidRDefault="00AE5AC2" w:rsidP="00004E02">
            <w:pPr>
              <w:pStyle w:val="TAL"/>
              <w:rPr>
                <w:del w:id="1992" w:author="MCC160" w:date="2022-03-16T13:52:00Z"/>
              </w:rPr>
            </w:pPr>
            <w:del w:id="1993" w:author="MCC160" w:date="2022-03-16T13:52:00Z">
              <w:r w:rsidRPr="005410BD" w:rsidDel="0068250B">
                <w:delText>MCVideo</w:delText>
              </w:r>
            </w:del>
          </w:p>
        </w:tc>
        <w:tc>
          <w:tcPr>
            <w:tcW w:w="1367" w:type="dxa"/>
            <w:tcPrChange w:id="1994" w:author="MCC160" w:date="2022-03-16T13:52:00Z">
              <w:tcPr>
                <w:tcW w:w="1333" w:type="dxa"/>
              </w:tcPr>
            </w:tcPrChange>
          </w:tcPr>
          <w:p w14:paraId="1925C5D3" w14:textId="7AD2BCAD" w:rsidR="00AE5AC2" w:rsidRPr="005410BD" w:rsidDel="0068250B" w:rsidRDefault="00AE5AC2" w:rsidP="00004E02">
            <w:pPr>
              <w:pStyle w:val="TAL"/>
              <w:rPr>
                <w:del w:id="1995" w:author="MCC160" w:date="2022-03-16T13:52:00Z"/>
              </w:rPr>
            </w:pPr>
          </w:p>
        </w:tc>
        <w:tc>
          <w:tcPr>
            <w:tcW w:w="1186" w:type="dxa"/>
            <w:vAlign w:val="bottom"/>
            <w:tcPrChange w:id="1996" w:author="MCC160" w:date="2022-03-16T13:52:00Z">
              <w:tcPr>
                <w:tcW w:w="1156" w:type="dxa"/>
                <w:vAlign w:val="bottom"/>
              </w:tcPr>
            </w:tcPrChange>
          </w:tcPr>
          <w:p w14:paraId="5922F51C" w14:textId="019D20ED" w:rsidR="00AE5AC2" w:rsidRPr="005410BD" w:rsidDel="0068250B" w:rsidRDefault="00AE5AC2" w:rsidP="00004E02">
            <w:pPr>
              <w:pStyle w:val="TAL"/>
              <w:rPr>
                <w:del w:id="1997" w:author="MCC160" w:date="2022-03-16T13:52:00Z"/>
              </w:rPr>
            </w:pPr>
          </w:p>
        </w:tc>
      </w:tr>
      <w:tr w:rsidR="0068250B" w:rsidRPr="005410BD" w14:paraId="26161BA9" w14:textId="77777777" w:rsidTr="001574EF">
        <w:trPr>
          <w:tblHeader/>
          <w:trPrChange w:id="1998" w:author="MCC160" w:date="2022-03-16T13:52:00Z">
            <w:trPr>
              <w:tblHeader/>
            </w:trPr>
          </w:trPrChange>
        </w:trPr>
        <w:tc>
          <w:tcPr>
            <w:tcW w:w="2709" w:type="dxa"/>
            <w:vAlign w:val="center"/>
            <w:tcPrChange w:id="1999" w:author="MCC160" w:date="2022-03-16T13:52:00Z">
              <w:tcPr>
                <w:tcW w:w="2640" w:type="dxa"/>
              </w:tcPr>
            </w:tcPrChange>
          </w:tcPr>
          <w:p w14:paraId="108A848C" w14:textId="6EA1EC6A" w:rsidR="0068250B" w:rsidRPr="005410BD" w:rsidRDefault="0068250B" w:rsidP="0068250B">
            <w:pPr>
              <w:pStyle w:val="TAL"/>
            </w:pPr>
            <w:ins w:id="2000" w:author="MCC160" w:date="2022-03-16T13:52:00Z">
              <w:r w:rsidRPr="005410BD">
                <w:t xml:space="preserve">  SDP Message</w:t>
              </w:r>
            </w:ins>
            <w:del w:id="2001" w:author="MCC160" w:date="2022-03-16T13:52:00Z">
              <w:r w:rsidRPr="005410BD" w:rsidDel="001574EF">
                <w:delText xml:space="preserve">    MIME-part-body</w:delText>
              </w:r>
            </w:del>
          </w:p>
        </w:tc>
        <w:tc>
          <w:tcPr>
            <w:tcW w:w="2186" w:type="dxa"/>
            <w:vAlign w:val="center"/>
            <w:tcPrChange w:id="2002" w:author="MCC160" w:date="2022-03-16T13:52:00Z">
              <w:tcPr>
                <w:tcW w:w="2131" w:type="dxa"/>
                <w:vAlign w:val="center"/>
              </w:tcPr>
            </w:tcPrChange>
          </w:tcPr>
          <w:p w14:paraId="2D0BA3E9" w14:textId="27284A60" w:rsidR="0068250B" w:rsidRPr="005410BD" w:rsidRDefault="0068250B" w:rsidP="0068250B">
            <w:pPr>
              <w:pStyle w:val="TAL"/>
            </w:pPr>
            <w:ins w:id="2003" w:author="MCC160" w:date="2022-03-16T13:52:00Z">
              <w:r w:rsidRPr="005410BD">
                <w:t>As described in Table 6.2.3.3.3-3A</w:t>
              </w:r>
            </w:ins>
            <w:del w:id="2004" w:author="MCC160" w:date="2022-03-16T13:52:00Z">
              <w:r w:rsidRPr="005410BD" w:rsidDel="001574EF">
                <w:delText>MCVideo-Info as described in Table 6.2.4.3.3-2</w:delText>
              </w:r>
            </w:del>
          </w:p>
        </w:tc>
        <w:tc>
          <w:tcPr>
            <w:tcW w:w="2186" w:type="dxa"/>
            <w:tcBorders>
              <w:bottom w:val="single" w:sz="4" w:space="0" w:color="auto"/>
            </w:tcBorders>
            <w:tcPrChange w:id="2005" w:author="MCC160" w:date="2022-03-16T13:52:00Z">
              <w:tcPr>
                <w:tcW w:w="2131" w:type="dxa"/>
                <w:tcBorders>
                  <w:bottom w:val="single" w:sz="4" w:space="0" w:color="auto"/>
                </w:tcBorders>
              </w:tcPr>
            </w:tcPrChange>
          </w:tcPr>
          <w:p w14:paraId="329BEC33" w14:textId="77777777" w:rsidR="0068250B" w:rsidRPr="005410BD" w:rsidRDefault="0068250B" w:rsidP="0068250B">
            <w:pPr>
              <w:pStyle w:val="TAL"/>
            </w:pPr>
          </w:p>
        </w:tc>
        <w:tc>
          <w:tcPr>
            <w:tcW w:w="1367" w:type="dxa"/>
            <w:tcPrChange w:id="2006" w:author="MCC160" w:date="2022-03-16T13:52:00Z">
              <w:tcPr>
                <w:tcW w:w="1333" w:type="dxa"/>
              </w:tcPr>
            </w:tcPrChange>
          </w:tcPr>
          <w:p w14:paraId="22C1301A" w14:textId="77777777" w:rsidR="0068250B" w:rsidRPr="005410BD" w:rsidRDefault="0068250B" w:rsidP="0068250B">
            <w:pPr>
              <w:pStyle w:val="TAL"/>
            </w:pPr>
          </w:p>
        </w:tc>
        <w:tc>
          <w:tcPr>
            <w:tcW w:w="1186" w:type="dxa"/>
            <w:tcPrChange w:id="2007" w:author="MCC160" w:date="2022-03-16T13:52:00Z">
              <w:tcPr>
                <w:tcW w:w="1156" w:type="dxa"/>
              </w:tcPr>
            </w:tcPrChange>
          </w:tcPr>
          <w:p w14:paraId="685F2B89" w14:textId="77777777" w:rsidR="0068250B" w:rsidRPr="005410BD" w:rsidRDefault="0068250B" w:rsidP="0068250B">
            <w:pPr>
              <w:pStyle w:val="TAL"/>
            </w:pPr>
          </w:p>
        </w:tc>
      </w:tr>
    </w:tbl>
    <w:p w14:paraId="392FE3A8" w14:textId="4220D18F" w:rsidR="00AE5AC2" w:rsidRPr="005410BD" w:rsidRDefault="00AE5AC2" w:rsidP="00AE5AC2">
      <w:pPr>
        <w:rPr>
          <w:ins w:id="2008" w:author="MCC160" w:date="2022-03-16T13:52:00Z"/>
        </w:rPr>
      </w:pPr>
    </w:p>
    <w:p w14:paraId="1E7232C0" w14:textId="77BE6681" w:rsidR="0068250B" w:rsidRPr="005410BD" w:rsidRDefault="0068250B" w:rsidP="0068250B">
      <w:pPr>
        <w:pStyle w:val="TH"/>
        <w:rPr>
          <w:ins w:id="2009" w:author="MCC160" w:date="2022-03-16T13:52:00Z"/>
        </w:rPr>
      </w:pPr>
      <w:ins w:id="2010" w:author="MCC160" w:date="2022-03-16T13:52:00Z">
        <w:r w:rsidRPr="005410BD">
          <w:t>Table 6.2.4.3.3-3A: SDP Message</w:t>
        </w:r>
        <w:r w:rsidRPr="005410BD">
          <w:rPr>
            <w:lang w:eastAsia="ko-KR"/>
          </w:rPr>
          <w:t xml:space="preserve"> in SIP 200 (OK)</w:t>
        </w:r>
        <w:r w:rsidRPr="005410BD">
          <w:t xml:space="preserve"> (Table 6.2.4.3.3-3)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50B" w:rsidRPr="005410BD" w14:paraId="272B28AC" w14:textId="77777777" w:rsidTr="003E36CA">
        <w:trPr>
          <w:jc w:val="center"/>
          <w:ins w:id="2011" w:author="MCC160" w:date="2022-03-16T13:52:00Z"/>
        </w:trPr>
        <w:tc>
          <w:tcPr>
            <w:tcW w:w="9639" w:type="dxa"/>
          </w:tcPr>
          <w:p w14:paraId="1E11AD1E" w14:textId="45166EFB" w:rsidR="0068250B" w:rsidRPr="005410BD" w:rsidRDefault="0068250B" w:rsidP="003E36CA">
            <w:pPr>
              <w:pStyle w:val="TAL"/>
              <w:rPr>
                <w:ins w:id="2012" w:author="MCC160" w:date="2022-03-16T13:52:00Z"/>
              </w:rPr>
            </w:pPr>
            <w:ins w:id="2013" w:author="MCC160" w:date="2022-03-16T13:52:00Z">
              <w:r w:rsidRPr="005410BD">
                <w:t xml:space="preserve">Derivation Path: TS 36.579-1 [2], </w:t>
              </w:r>
            </w:ins>
            <w:ins w:id="2014" w:author="MCC160" w:date="2022-03-17T11:20:00Z">
              <w:r w:rsidR="00621625" w:rsidRPr="005410BD">
                <w:t>T</w:t>
              </w:r>
            </w:ins>
            <w:ins w:id="2015" w:author="MCC160" w:date="2022-03-16T13:52:00Z">
              <w:r w:rsidRPr="005410BD">
                <w:t>able 5.5.3.1.1-</w:t>
              </w:r>
            </w:ins>
            <w:ins w:id="2016" w:author="MCC160" w:date="2022-03-16T13:53:00Z">
              <w:r w:rsidRPr="005410BD">
                <w:t>2</w:t>
              </w:r>
            </w:ins>
            <w:ins w:id="2017" w:author="MCC160" w:date="2022-03-16T13:52:00Z">
              <w:r w:rsidRPr="005410BD">
                <w:t xml:space="preserve"> condition PRIVATE-CALL</w:t>
              </w:r>
            </w:ins>
            <w:ins w:id="2018" w:author="MCC160" w:date="2022-03-17T12:06:00Z">
              <w:r w:rsidR="00604047" w:rsidRPr="005410BD">
                <w:t>, SDP_ANSWER,</w:t>
              </w:r>
            </w:ins>
            <w:ins w:id="2019" w:author="MCC160" w:date="2022-03-16T13:52:00Z">
              <w:r w:rsidRPr="005410BD">
                <w:t xml:space="preserve"> </w:t>
              </w:r>
            </w:ins>
            <w:ins w:id="2020" w:author="MCC160" w:date="2022-04-25T13:25:00Z">
              <w:r w:rsidR="00914BB5" w:rsidRPr="005410BD">
                <w:rPr>
                  <w:rFonts w:eastAsia="SimSun"/>
                </w:rPr>
                <w:t>WITHOUT_TRANSMISSIONCONTROL</w:t>
              </w:r>
            </w:ins>
          </w:p>
        </w:tc>
      </w:tr>
    </w:tbl>
    <w:p w14:paraId="00142B34" w14:textId="77777777" w:rsidR="0068250B" w:rsidRPr="005410BD" w:rsidRDefault="0068250B" w:rsidP="00AE5AC2"/>
    <w:p w14:paraId="7D3D85E2" w14:textId="527FDC57" w:rsidR="00AE5AC2" w:rsidRPr="005410BD" w:rsidRDefault="00AE5AC2" w:rsidP="00AE5AC2">
      <w:pPr>
        <w:pStyle w:val="TH"/>
        <w:widowControl w:val="0"/>
      </w:pPr>
      <w:r w:rsidRPr="005410BD">
        <w:rPr>
          <w:color w:val="000000"/>
        </w:rPr>
        <w:t>Table 6.2.4.3.3-4: SIP BYE (Step 6, Table 6.2.4.3.2-1</w:t>
      </w:r>
      <w:ins w:id="2021" w:author="MCC160" w:date="2022-03-16T13:53:00Z">
        <w:r w:rsidR="0068250B" w:rsidRPr="005410BD">
          <w:t>; Step 1, TS 36.579-1 [2] Table 5.3.10.3-1</w:t>
        </w:r>
      </w:ins>
      <w:r w:rsidRPr="005410B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rsidDel="00127C5D" w14:paraId="6CD94656" w14:textId="77777777" w:rsidTr="00004E02">
        <w:trPr>
          <w:tblHeader/>
        </w:trPr>
        <w:tc>
          <w:tcPr>
            <w:tcW w:w="9634" w:type="dxa"/>
          </w:tcPr>
          <w:p w14:paraId="3C4637D9" w14:textId="1550FA79" w:rsidR="00AE5AC2" w:rsidRPr="005410BD" w:rsidDel="00127C5D" w:rsidRDefault="00AE5AC2" w:rsidP="00004E02">
            <w:pPr>
              <w:pStyle w:val="TAL"/>
              <w:keepLines w:val="0"/>
              <w:widowControl w:val="0"/>
              <w:rPr>
                <w:color w:val="000000"/>
              </w:rPr>
            </w:pPr>
            <w:r w:rsidRPr="005410BD">
              <w:rPr>
                <w:color w:val="000000"/>
              </w:rPr>
              <w:t>Derivation Path: TS 36.579-1</w:t>
            </w:r>
            <w:ins w:id="2022" w:author="MCC160" w:date="2022-03-17T11:20:00Z">
              <w:r w:rsidR="00621625" w:rsidRPr="005410BD">
                <w:rPr>
                  <w:color w:val="000000"/>
                </w:rPr>
                <w:t xml:space="preserve"> [2]</w:t>
              </w:r>
            </w:ins>
            <w:r w:rsidRPr="005410BD">
              <w:rPr>
                <w:color w:val="000000"/>
              </w:rPr>
              <w:t xml:space="preserve">, Table 5.5.2.2-1, </w:t>
            </w:r>
            <w:r w:rsidRPr="005410BD">
              <w:t>condition M</w:t>
            </w:r>
            <w:ins w:id="2023" w:author="MCC160" w:date="2022-03-16T14:43:00Z">
              <w:r w:rsidR="00284774" w:rsidRPr="005410BD">
                <w:t>T</w:t>
              </w:r>
            </w:ins>
            <w:del w:id="2024" w:author="MCC160" w:date="2022-03-16T14:43:00Z">
              <w:r w:rsidRPr="005410BD" w:rsidDel="00284774">
                <w:delText>O</w:delText>
              </w:r>
            </w:del>
            <w:r w:rsidRPr="005410BD">
              <w:t>_CALL</w:t>
            </w:r>
          </w:p>
        </w:tc>
      </w:tr>
    </w:tbl>
    <w:p w14:paraId="666C4E85" w14:textId="77777777" w:rsidR="00AE5AC2" w:rsidRPr="005410BD" w:rsidRDefault="00AE5AC2" w:rsidP="00AE5AC2"/>
    <w:p w14:paraId="640D3921" w14:textId="77777777" w:rsidR="00AE5AC2" w:rsidRPr="005410BD" w:rsidRDefault="00AE5AC2" w:rsidP="00AE5AC2">
      <w:pPr>
        <w:pStyle w:val="TH"/>
      </w:pPr>
      <w:r w:rsidRPr="005410BD">
        <w:t>Table 6.2.4.3.3-5: Void</w:t>
      </w:r>
    </w:p>
    <w:p w14:paraId="6A5587A5" w14:textId="77777777" w:rsidR="00AE5AC2" w:rsidRPr="005410BD" w:rsidRDefault="00AE5AC2" w:rsidP="00AE5AC2"/>
    <w:p w14:paraId="6E41AAEB" w14:textId="77777777" w:rsidR="00AE5AC2" w:rsidRPr="005410BD" w:rsidRDefault="00AE5AC2" w:rsidP="00AE5AC2">
      <w:pPr>
        <w:pStyle w:val="Heading3"/>
      </w:pPr>
      <w:bookmarkStart w:id="2025" w:name="_Toc52787568"/>
      <w:bookmarkStart w:id="2026" w:name="_Toc52787750"/>
      <w:bookmarkStart w:id="2027" w:name="_Toc75906972"/>
      <w:bookmarkStart w:id="2028" w:name="_Toc75907309"/>
      <w:bookmarkStart w:id="2029" w:name="_Toc84345737"/>
      <w:r w:rsidRPr="005410BD">
        <w:t>6.2.5</w:t>
      </w:r>
      <w:r w:rsidRPr="005410BD">
        <w:tab/>
        <w:t>On-network / Private Call / Emergency Private Call / On-demand / Automatic Commencement Mode / Force of Automatic Commencement Mode / Without Transmission Control / Client Originated (CO)</w:t>
      </w:r>
      <w:bookmarkEnd w:id="2025"/>
      <w:bookmarkEnd w:id="2026"/>
      <w:bookmarkEnd w:id="2027"/>
      <w:bookmarkEnd w:id="2028"/>
      <w:bookmarkEnd w:id="2029"/>
    </w:p>
    <w:p w14:paraId="6846DB60" w14:textId="77777777" w:rsidR="00AE5AC2" w:rsidRPr="005410BD" w:rsidRDefault="00AE5AC2" w:rsidP="00AE5AC2">
      <w:pPr>
        <w:pStyle w:val="H6"/>
      </w:pPr>
      <w:bookmarkStart w:id="2030" w:name="_Toc52787569"/>
      <w:bookmarkStart w:id="2031" w:name="_Toc52787751"/>
      <w:bookmarkStart w:id="2032" w:name="_Toc75906973"/>
      <w:bookmarkStart w:id="2033" w:name="_Toc75907310"/>
      <w:r w:rsidRPr="005410BD">
        <w:t>6.2.5.1</w:t>
      </w:r>
      <w:r w:rsidRPr="005410BD">
        <w:tab/>
        <w:t>Test Purpose (TP)</w:t>
      </w:r>
      <w:bookmarkEnd w:id="2030"/>
      <w:bookmarkEnd w:id="2031"/>
      <w:bookmarkEnd w:id="2032"/>
      <w:bookmarkEnd w:id="2033"/>
    </w:p>
    <w:p w14:paraId="015AE232" w14:textId="77777777" w:rsidR="00AE5AC2" w:rsidRPr="005410BD" w:rsidRDefault="00AE5AC2" w:rsidP="00AE5AC2">
      <w:pPr>
        <w:pStyle w:val="H6"/>
      </w:pPr>
      <w:r w:rsidRPr="005410BD">
        <w:t>(1)</w:t>
      </w:r>
    </w:p>
    <w:p w14:paraId="16A4565B"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registered and authorised for MCVideo Service including authorisation to initiate and cancel emergency calls }</w:t>
      </w:r>
    </w:p>
    <w:p w14:paraId="3991B1C2"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255D3682" w14:textId="77777777" w:rsidR="00AE5AC2" w:rsidRPr="005410BD" w:rsidRDefault="00AE5AC2" w:rsidP="00AE5AC2">
      <w:pPr>
        <w:pStyle w:val="PL"/>
        <w:rPr>
          <w:noProof w:val="0"/>
        </w:rPr>
      </w:pPr>
      <w:r w:rsidRPr="005410BD">
        <w:rPr>
          <w:noProof w:val="0"/>
        </w:rPr>
        <w:lastRenderedPageBreak/>
        <w:t xml:space="preserve">  </w:t>
      </w:r>
      <w:r w:rsidRPr="005410BD">
        <w:rPr>
          <w:b/>
          <w:noProof w:val="0"/>
        </w:rPr>
        <w:t>when</w:t>
      </w:r>
      <w:r w:rsidRPr="005410BD">
        <w:rPr>
          <w:noProof w:val="0"/>
        </w:rPr>
        <w:t xml:space="preserve"> { the MCVideo User requests the establishment of an MCVideo private emergency call, On-demand, Automatic Commencement Mode, force of Automatic Commencement Mode without Transmission Control }</w:t>
      </w:r>
    </w:p>
    <w:p w14:paraId="0400DEEA"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sidRPr="005410BD">
        <w:rPr>
          <w:bCs/>
          <w:noProof w:val="0"/>
        </w:rPr>
        <w:t>and, after indication from the MCVideo Server that the call was established notifies the user and,</w:t>
      </w:r>
      <w:r w:rsidRPr="005410BD">
        <w:rPr>
          <w:noProof w:val="0"/>
        </w:rPr>
        <w:t xml:space="preserve"> does not apply Transmission Control }</w:t>
      </w:r>
    </w:p>
    <w:p w14:paraId="307467A3" w14:textId="77777777" w:rsidR="00AE5AC2" w:rsidRPr="005410BD" w:rsidRDefault="00AE5AC2" w:rsidP="00AE5AC2">
      <w:pPr>
        <w:pStyle w:val="PL"/>
        <w:rPr>
          <w:noProof w:val="0"/>
        </w:rPr>
      </w:pPr>
      <w:r w:rsidRPr="005410BD">
        <w:rPr>
          <w:noProof w:val="0"/>
        </w:rPr>
        <w:t xml:space="preserve">            }</w:t>
      </w:r>
    </w:p>
    <w:p w14:paraId="7CB8ADA1" w14:textId="77777777" w:rsidR="00AE5AC2" w:rsidRPr="005410BD" w:rsidRDefault="00AE5AC2" w:rsidP="00AE5AC2">
      <w:pPr>
        <w:pStyle w:val="PL"/>
        <w:rPr>
          <w:rFonts w:cs="Courier New"/>
          <w:noProof w:val="0"/>
          <w:szCs w:val="16"/>
        </w:rPr>
      </w:pPr>
    </w:p>
    <w:p w14:paraId="53E9FC63" w14:textId="77777777" w:rsidR="00AE5AC2" w:rsidRPr="005410BD" w:rsidRDefault="00AE5AC2" w:rsidP="00AE5AC2">
      <w:pPr>
        <w:pStyle w:val="H6"/>
      </w:pPr>
      <w:r w:rsidRPr="005410BD">
        <w:t>(2)</w:t>
      </w:r>
    </w:p>
    <w:p w14:paraId="52844864"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established an emergency private call }</w:t>
      </w:r>
    </w:p>
    <w:p w14:paraId="37DA09C8"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42B6153F"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UE (MCVideo User) requests to terminate the ongoing MCVideo emergency private call }</w:t>
      </w:r>
    </w:p>
    <w:p w14:paraId="5E59F8B0"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sends a SIP BYE request and after receiving a SIP 200 (OK) leaves the MCVideo session }</w:t>
      </w:r>
    </w:p>
    <w:p w14:paraId="3CA659DF" w14:textId="77777777" w:rsidR="00AE5AC2" w:rsidRPr="005410BD" w:rsidRDefault="00AE5AC2" w:rsidP="00AE5AC2">
      <w:pPr>
        <w:pStyle w:val="PL"/>
        <w:rPr>
          <w:noProof w:val="0"/>
        </w:rPr>
      </w:pPr>
      <w:r w:rsidRPr="005410BD">
        <w:rPr>
          <w:noProof w:val="0"/>
        </w:rPr>
        <w:t xml:space="preserve">            }</w:t>
      </w:r>
    </w:p>
    <w:p w14:paraId="54D282FF" w14:textId="77777777" w:rsidR="00AE5AC2" w:rsidRPr="005410BD" w:rsidRDefault="00AE5AC2" w:rsidP="00AE5AC2">
      <w:pPr>
        <w:pStyle w:val="PL"/>
        <w:rPr>
          <w:noProof w:val="0"/>
        </w:rPr>
      </w:pPr>
    </w:p>
    <w:p w14:paraId="2AF85950" w14:textId="77777777" w:rsidR="00AE5AC2" w:rsidRPr="005410BD" w:rsidRDefault="00AE5AC2" w:rsidP="00AE5AC2">
      <w:pPr>
        <w:pStyle w:val="H6"/>
      </w:pPr>
      <w:bookmarkStart w:id="2034" w:name="_Toc52787570"/>
      <w:bookmarkStart w:id="2035" w:name="_Toc52787752"/>
      <w:bookmarkStart w:id="2036" w:name="_Toc75906974"/>
      <w:bookmarkStart w:id="2037" w:name="_Toc75907311"/>
      <w:r w:rsidRPr="005410BD">
        <w:t>6.2.5.2</w:t>
      </w:r>
      <w:r w:rsidRPr="005410BD">
        <w:tab/>
        <w:t>Conformance requirements</w:t>
      </w:r>
      <w:bookmarkEnd w:id="2034"/>
      <w:bookmarkEnd w:id="2035"/>
      <w:bookmarkEnd w:id="2036"/>
      <w:bookmarkEnd w:id="2037"/>
    </w:p>
    <w:p w14:paraId="14872263" w14:textId="77777777" w:rsidR="00AE5AC2" w:rsidRPr="005410BD" w:rsidRDefault="00AE5AC2" w:rsidP="00AE5AC2">
      <w:r w:rsidRPr="005410BD">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F3EFF04" w14:textId="77777777" w:rsidR="00AE5AC2" w:rsidRPr="005410BD" w:rsidRDefault="00AE5AC2" w:rsidP="00AE5AC2">
      <w:r w:rsidRPr="005410BD">
        <w:t>[TS 24.281, clause 10.2.2.2.1]</w:t>
      </w:r>
    </w:p>
    <w:p w14:paraId="4ECA0821" w14:textId="77777777" w:rsidR="00AE5AC2" w:rsidRPr="005410BD" w:rsidRDefault="00AE5AC2" w:rsidP="00AE5AC2">
      <w:r w:rsidRPr="005410B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37A6C55D" w14:textId="77777777" w:rsidR="00AE5AC2" w:rsidRPr="005410BD" w:rsidRDefault="00AE5AC2" w:rsidP="00AE5AC2">
      <w:r w:rsidRPr="005410BD">
        <w:t>The MCVideo client:</w:t>
      </w:r>
    </w:p>
    <w:p w14:paraId="13EE3F6E" w14:textId="77777777" w:rsidR="00AE5AC2" w:rsidRPr="005410BD" w:rsidRDefault="00AE5AC2" w:rsidP="00AE5AC2">
      <w:pPr>
        <w:pStyle w:val="B1"/>
      </w:pPr>
      <w:r w:rsidRPr="005410BD">
        <w:t>1)</w:t>
      </w:r>
      <w:r w:rsidRPr="005410BD">
        <w:tab/>
        <w:t>shall set the Request-URI of the SIP INVITE request to a public service identity of the participating MCVideo function serving the MCVideo user;</w:t>
      </w:r>
    </w:p>
    <w:p w14:paraId="36040CBE" w14:textId="77777777" w:rsidR="00AE5AC2" w:rsidRPr="005410BD" w:rsidRDefault="00AE5AC2" w:rsidP="00AE5AC2">
      <w:pPr>
        <w:pStyle w:val="B1"/>
      </w:pPr>
      <w:r w:rsidRPr="005410BD">
        <w:t>2)</w:t>
      </w:r>
      <w:r w:rsidRPr="005410BD">
        <w:tab/>
        <w:t>may include a P-Preferred-Identity header field in the SIP INVITE request containing a public user identity as specified in 3GPP TS 24.229 [11];</w:t>
      </w:r>
    </w:p>
    <w:p w14:paraId="5469AE30" w14:textId="77777777" w:rsidR="00AE5AC2" w:rsidRPr="005410BD" w:rsidRDefault="00AE5AC2" w:rsidP="00AE5AC2">
      <w:pPr>
        <w:pStyle w:val="B1"/>
      </w:pPr>
      <w:r w:rsidRPr="005410BD">
        <w:t>3)</w:t>
      </w:r>
      <w:r w:rsidRPr="005410BD">
        <w:tab/>
        <w:t>shall include the g.3gpp.mcvideo media feature tag and the g.3gpp.icsi-ref media feature tag with the value of "urn:urn-7:3gpp-service.ims.icsi.mcvideo" in the Contact header field of the SIP INVITE request according to IETF RFC 3840 [22];</w:t>
      </w:r>
    </w:p>
    <w:p w14:paraId="754C471E" w14:textId="77777777" w:rsidR="00AE5AC2" w:rsidRPr="005410BD" w:rsidRDefault="00AE5AC2" w:rsidP="00AE5AC2">
      <w:pPr>
        <w:pStyle w:val="B1"/>
      </w:pPr>
      <w:r w:rsidRPr="005410BD">
        <w:t>4)</w:t>
      </w:r>
      <w:r w:rsidRPr="005410BD">
        <w:tab/>
        <w:t>shall include an Accept-Contact header field containing the g.3gpp.mcvideo media feature tag along with the "require" and "explicit" header field parameters according to IETF RFC 3841 [20];</w:t>
      </w:r>
    </w:p>
    <w:p w14:paraId="0A514862" w14:textId="77777777" w:rsidR="00AE5AC2" w:rsidRPr="005410BD" w:rsidRDefault="00AE5AC2" w:rsidP="00AE5AC2">
      <w:pPr>
        <w:pStyle w:val="B1"/>
      </w:pPr>
      <w:r w:rsidRPr="005410BD">
        <w:t>5)</w:t>
      </w:r>
      <w:r w:rsidRPr="005410BD">
        <w:tab/>
        <w:t>shall include the ICSI value "urn:urn-7:3gpp-service.ims.icsi.mcvideo" (coded as specified in 3GPP TS 24.229 [11]), in a P-Preferred-Service header field according to IETF RFC 6050 [14] in the SIP INVITE request;</w:t>
      </w:r>
    </w:p>
    <w:p w14:paraId="6B527C17" w14:textId="77777777" w:rsidR="00AE5AC2" w:rsidRPr="005410BD" w:rsidRDefault="00AE5AC2" w:rsidP="00AE5AC2">
      <w:pPr>
        <w:pStyle w:val="B1"/>
      </w:pPr>
      <w:r w:rsidRPr="005410BD">
        <w:t>6)</w:t>
      </w:r>
      <w:r w:rsidRPr="005410BD">
        <w:tab/>
        <w:t>shall include an Accept-Contact header field with the media feature tag g.3gpp.icsi-ref contain with the value of "urn:urn-7:3gpp-service.ims.icsi.mcvideo" along with parameters "require" and "explicit" according to IETF RFC 3841 [20];</w:t>
      </w:r>
    </w:p>
    <w:p w14:paraId="566F69CD" w14:textId="77777777" w:rsidR="00AE5AC2" w:rsidRPr="005410BD" w:rsidRDefault="00AE5AC2" w:rsidP="00AE5AC2">
      <w:pPr>
        <w:pStyle w:val="B1"/>
      </w:pPr>
      <w:r w:rsidRPr="005410BD">
        <w:t>7)</w:t>
      </w:r>
      <w:r w:rsidRPr="005410BD">
        <w:tab/>
        <w:t>for the establishment of a private call shall insert in the SIP INVITE request a MIME resource-lists body with the MCVideo ID of the invited MCVideo user, according to rules and procedures of IETF RFC 5366 [37];</w:t>
      </w:r>
    </w:p>
    <w:p w14:paraId="0B3AC999" w14:textId="77777777" w:rsidR="00AE5AC2" w:rsidRPr="005410BD" w:rsidRDefault="00AE5AC2" w:rsidP="00AE5AC2">
      <w:pPr>
        <w:pStyle w:val="B1"/>
      </w:pPr>
      <w:r w:rsidRPr="005410BD">
        <w:t>8)</w:t>
      </w:r>
      <w:r w:rsidRPr="005410BD">
        <w:tab/>
        <w:t>if an end-to-end security context needs to be established and if the MCVideo user is initiating a private call then:</w:t>
      </w:r>
    </w:p>
    <w:p w14:paraId="6954AA2D" w14:textId="77777777" w:rsidR="00AE5AC2" w:rsidRPr="005410BD" w:rsidRDefault="00AE5AC2" w:rsidP="00AE5AC2">
      <w:pPr>
        <w:pStyle w:val="B2"/>
      </w:pPr>
      <w:r w:rsidRPr="005410BD">
        <w:t>a)</w:t>
      </w:r>
      <w:r w:rsidRPr="005410BD">
        <w:tab/>
        <w:t>if necessary, shall instruct the key management client to request keying material from the key management server as described in 3GPP TS 33.180 [8];</w:t>
      </w:r>
    </w:p>
    <w:p w14:paraId="70117801" w14:textId="77777777" w:rsidR="00AE5AC2" w:rsidRPr="005410BD" w:rsidRDefault="00AE5AC2" w:rsidP="00AE5AC2">
      <w:pPr>
        <w:pStyle w:val="B2"/>
      </w:pPr>
      <w:r w:rsidRPr="005410BD">
        <w:t>b)</w:t>
      </w:r>
      <w:r w:rsidRPr="005410BD">
        <w:tab/>
        <w:t>shall use the keying material to generate a PCK as described in 3GPP TS 33.180 [8];</w:t>
      </w:r>
    </w:p>
    <w:p w14:paraId="6935C1A3" w14:textId="77777777" w:rsidR="00AE5AC2" w:rsidRPr="005410BD" w:rsidRDefault="00AE5AC2" w:rsidP="00AE5AC2">
      <w:pPr>
        <w:pStyle w:val="B2"/>
      </w:pPr>
      <w:r w:rsidRPr="005410BD">
        <w:t>c)</w:t>
      </w:r>
      <w:r w:rsidRPr="005410BD">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4E526D0B" w14:textId="77777777" w:rsidR="00AE5AC2" w:rsidRPr="005410BD" w:rsidRDefault="00AE5AC2" w:rsidP="00AE5AC2">
      <w:pPr>
        <w:pStyle w:val="B2"/>
      </w:pPr>
      <w:r w:rsidRPr="005410BD">
        <w:lastRenderedPageBreak/>
        <w:t>d)</w:t>
      </w:r>
      <w:r w:rsidRPr="005410BD">
        <w:tab/>
        <w:t>shall encrypt the PCK to a UID associated to the MCVideo client using the MCVideo ID and KMS URI of the invited user as determined by the procedures of subclause 6.2.8.3.9 and a time related parameter as described in 3GPP TS 33.180 [8];</w:t>
      </w:r>
    </w:p>
    <w:p w14:paraId="4B2E2F3D" w14:textId="77777777" w:rsidR="00AE5AC2" w:rsidRPr="005410BD" w:rsidRDefault="00AE5AC2" w:rsidP="00AE5AC2">
      <w:pPr>
        <w:pStyle w:val="B2"/>
      </w:pPr>
      <w:r w:rsidRPr="005410BD">
        <w:t>e)</w:t>
      </w:r>
      <w:r w:rsidRPr="005410BD">
        <w:tab/>
        <w:t>shall generate a MIKEY-SAKKE I_MESSAGE using the encapsulated PCK and PCK-ID as specified in 3GPP TS 33.180 [8]; and</w:t>
      </w:r>
    </w:p>
    <w:p w14:paraId="45D714BF" w14:textId="77777777" w:rsidR="00AE5AC2" w:rsidRPr="005410BD" w:rsidRDefault="00AE5AC2" w:rsidP="00AE5AC2">
      <w:pPr>
        <w:pStyle w:val="B2"/>
      </w:pPr>
      <w:r w:rsidRPr="005410BD">
        <w:t>g)</w:t>
      </w:r>
      <w:r w:rsidRPr="005410BD">
        <w:tab/>
        <w:t>shall add the MCVideo ID of the originating MCVideo to the initiator field (IDRi) of the I_MESSAGE as described in 3GPP TS 33.180 [8]; and</w:t>
      </w:r>
    </w:p>
    <w:p w14:paraId="6743B834" w14:textId="77777777" w:rsidR="00AE5AC2" w:rsidRPr="005410BD" w:rsidRDefault="00AE5AC2" w:rsidP="00AE5AC2">
      <w:pPr>
        <w:pStyle w:val="B2"/>
      </w:pPr>
      <w:r w:rsidRPr="005410BD">
        <w:t>f)</w:t>
      </w:r>
      <w:r w:rsidRPr="005410BD">
        <w:tab/>
        <w:t>shall sign the MIKEY-SAKKE I_MESSAGE using the originating MCVideo user's signing key provided in the keying material together with a time related parameter, and add this to the MIKEY-SAKKE payload, as described in 3GPP TS 33.180 [8].</w:t>
      </w:r>
    </w:p>
    <w:p w14:paraId="2BFE9469" w14:textId="77777777" w:rsidR="00AE5AC2" w:rsidRPr="005410BD" w:rsidRDefault="00AE5AC2" w:rsidP="00AE5AC2">
      <w:pPr>
        <w:pStyle w:val="B1"/>
      </w:pPr>
      <w:r w:rsidRPr="005410BD">
        <w:t>9)</w:t>
      </w:r>
      <w:r w:rsidRPr="005410BD">
        <w:tab/>
        <w:t>shall include an SDP offer according to 3GPP TS 24.229 [11] with the clarification given in subclause 6.2.1 and with a media stream of the offered media-transmission control entity;</w:t>
      </w:r>
    </w:p>
    <w:p w14:paraId="60903ABD" w14:textId="77777777" w:rsidR="00AE5AC2" w:rsidRPr="005410BD" w:rsidRDefault="00AE5AC2" w:rsidP="00AE5AC2">
      <w:pPr>
        <w:pStyle w:val="B1"/>
      </w:pPr>
      <w:r w:rsidRPr="005410BD">
        <w:t>10)</w:t>
      </w:r>
      <w:r w:rsidRPr="005410BD">
        <w:tab/>
        <w:t>if implicit transmission control is required, shall comply with the conditions specified in subclause 6.4;</w:t>
      </w:r>
    </w:p>
    <w:p w14:paraId="182A4026" w14:textId="77777777" w:rsidR="00AE5AC2" w:rsidRPr="005410BD" w:rsidRDefault="00AE5AC2" w:rsidP="00AE5AC2">
      <w:pPr>
        <w:pStyle w:val="B1"/>
      </w:pPr>
      <w:r w:rsidRPr="005410BD">
        <w:t>11)</w:t>
      </w:r>
      <w:r w:rsidRPr="005410BD">
        <w:tab/>
        <w:t>if the MCVideo user is initiating a private call then:</w:t>
      </w:r>
    </w:p>
    <w:p w14:paraId="27EBC354" w14:textId="77777777" w:rsidR="00AE5AC2" w:rsidRPr="005410BD" w:rsidRDefault="00AE5AC2" w:rsidP="00AE5AC2">
      <w:pPr>
        <w:pStyle w:val="B2"/>
      </w:pPr>
      <w:r w:rsidRPr="005410BD">
        <w:t>a)</w:t>
      </w:r>
      <w:r w:rsidRPr="005410BD">
        <w:tab/>
        <w:t>if force of automatic commencement mode at the invited MCVideo client is requested by the MCVideo user, shall include in the SIP INVITE request a Priv-Answer-Mode header field with the value "Auto" according to the rules and procedures of IETF RFC 5373 [27];</w:t>
      </w:r>
    </w:p>
    <w:p w14:paraId="1AB138F9" w14:textId="77777777" w:rsidR="00AE5AC2" w:rsidRPr="005410BD" w:rsidRDefault="00AE5AC2" w:rsidP="00AE5AC2">
      <w:pPr>
        <w:pStyle w:val="B2"/>
      </w:pPr>
      <w:r w:rsidRPr="005410BD">
        <w:t>b)</w:t>
      </w:r>
      <w:r w:rsidRPr="005410BD">
        <w:tab/>
        <w:t>if force of automatic commencement mode at the invited MCVideo client is not requested by the MCVideo user and:</w:t>
      </w:r>
    </w:p>
    <w:p w14:paraId="1BE35890" w14:textId="77777777" w:rsidR="00AE5AC2" w:rsidRPr="005410BD" w:rsidRDefault="00AE5AC2" w:rsidP="00AE5AC2">
      <w:pPr>
        <w:pStyle w:val="B3"/>
      </w:pPr>
      <w:r w:rsidRPr="005410BD">
        <w:t>i)</w:t>
      </w:r>
      <w:r w:rsidRPr="005410BD">
        <w:tab/>
        <w:t>if automatic commencement mode at the invited MCVideo client is requested by the MCVideo user, shall include in the SIP INVITE request an Answer-Mode header field with the value "Auto" according to the rules and procedures of IETF RFC 5373 [27]; and</w:t>
      </w:r>
    </w:p>
    <w:p w14:paraId="7BC95750" w14:textId="77777777" w:rsidR="00AE5AC2" w:rsidRPr="005410BD" w:rsidRDefault="00AE5AC2" w:rsidP="00AE5AC2">
      <w:pPr>
        <w:pStyle w:val="B3"/>
      </w:pPr>
      <w:r w:rsidRPr="005410BD">
        <w:t>ii)</w:t>
      </w:r>
      <w:r w:rsidRPr="005410BD">
        <w:tab/>
        <w:t>if manual commencement mode at the invited MCVideo client is requested by the MCVideo user, shall include in the SIP INVITE request an Answer-Mode header field with the value "Manual" according to the rules and procedures of IETF RFC 5373 [27]; and</w:t>
      </w:r>
    </w:p>
    <w:p w14:paraId="76279171" w14:textId="77777777" w:rsidR="00AE5AC2" w:rsidRPr="005410BD" w:rsidRDefault="00AE5AC2" w:rsidP="00AE5AC2">
      <w:pPr>
        <w:pStyle w:val="B2"/>
      </w:pPr>
      <w:r w:rsidRPr="005410BD">
        <w:t>c)</w:t>
      </w:r>
      <w:r w:rsidRPr="005410BD">
        <w:tab/>
        <w:t>shall contain an application/vnd.3gpp.mcvideo-info+xml MIME body with the &lt;mcvideoinfo&gt; element containing the &lt;mcvideo-Params&gt; element with the &lt;session-type&gt; element set to a value of "private";</w:t>
      </w:r>
    </w:p>
    <w:p w14:paraId="6703A624" w14:textId="77777777" w:rsidR="00AE5AC2" w:rsidRPr="005410BD" w:rsidRDefault="00AE5AC2" w:rsidP="00AE5AC2">
      <w:pPr>
        <w:pStyle w:val="B1"/>
      </w:pPr>
      <w:r w:rsidRPr="005410BD">
        <w:t>12)</w:t>
      </w:r>
      <w:r w:rsidRPr="005410B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209AA4B" w14:textId="77777777" w:rsidR="00AE5AC2" w:rsidRPr="005410BD" w:rsidRDefault="00AE5AC2" w:rsidP="00AE5AC2">
      <w:pPr>
        <w:pStyle w:val="B1"/>
      </w:pPr>
      <w:r w:rsidRPr="005410BD">
        <w:t>13)</w:t>
      </w:r>
      <w:r w:rsidRPr="005410BD">
        <w:tab/>
        <w:t>shall send SIP INVITE request towards the MCVideo server according to 3GPP TS 24.229 [11].</w:t>
      </w:r>
    </w:p>
    <w:p w14:paraId="17D6B25A" w14:textId="77777777" w:rsidR="00AE5AC2" w:rsidRPr="005410BD" w:rsidRDefault="00AE5AC2" w:rsidP="00AE5AC2">
      <w:r w:rsidRPr="005410BD">
        <w:t>Upon receiving a SIP 183(Session Progress) response to the SIP INVITE request the MCVideo client:</w:t>
      </w:r>
    </w:p>
    <w:p w14:paraId="2284D587" w14:textId="77777777" w:rsidR="00AE5AC2" w:rsidRPr="005410BD" w:rsidRDefault="00AE5AC2" w:rsidP="00AE5AC2">
      <w:pPr>
        <w:pStyle w:val="B1"/>
      </w:pPr>
      <w:r w:rsidRPr="005410BD">
        <w:t>1)</w:t>
      </w:r>
      <w:r w:rsidRPr="005410BD">
        <w:tab/>
        <w:t>may indicate the progress of the session establishment to the inviting MCVideo user.</w:t>
      </w:r>
    </w:p>
    <w:p w14:paraId="5D0063AC" w14:textId="77777777" w:rsidR="00AE5AC2" w:rsidRPr="005410BD" w:rsidRDefault="00AE5AC2" w:rsidP="00AE5AC2">
      <w:r w:rsidRPr="005410BD">
        <w:t>Upon receiving a SIP 200 (OK) response to the SIP INVITE request the MCVideo client:</w:t>
      </w:r>
    </w:p>
    <w:p w14:paraId="72FCB032" w14:textId="77777777" w:rsidR="00AE5AC2" w:rsidRPr="005410BD" w:rsidRDefault="00AE5AC2" w:rsidP="00AE5AC2">
      <w:pPr>
        <w:pStyle w:val="B1"/>
      </w:pPr>
      <w:r w:rsidRPr="005410BD">
        <w:t>1)</w:t>
      </w:r>
      <w:r w:rsidRPr="005410BD">
        <w:tab/>
        <w:t xml:space="preserve">shall interact with the media plane as specified in 3GPP TS 24.581 [5]; </w:t>
      </w:r>
    </w:p>
    <w:p w14:paraId="630071E3" w14:textId="77777777" w:rsidR="00AE5AC2" w:rsidRPr="005410BD" w:rsidRDefault="00AE5AC2" w:rsidP="00AE5AC2">
      <w:pPr>
        <w:pStyle w:val="B1"/>
      </w:pPr>
      <w:r w:rsidRPr="005410BD">
        <w:t>2)</w:t>
      </w:r>
      <w:r w:rsidRPr="005410BD">
        <w:tab/>
        <w:t>if the MCVideo emergency private call state is set to "MVEPC 2: emergency-pc-requested" or "MVEPC 3: emergency-pc-granted", shall perform the actions specified in subclause 6.2.8.3.4; and</w:t>
      </w:r>
    </w:p>
    <w:p w14:paraId="231DF7E5" w14:textId="77777777" w:rsidR="00AE5AC2" w:rsidRPr="005410BD" w:rsidRDefault="00AE5AC2" w:rsidP="00AE5AC2">
      <w:pPr>
        <w:pStyle w:val="B1"/>
        <w:rPr>
          <w:rFonts w:eastAsia="Malgun Gothic"/>
        </w:rPr>
      </w:pPr>
      <w:r w:rsidRPr="005410BD">
        <w:t>3)</w:t>
      </w:r>
      <w:r w:rsidRPr="005410BD">
        <w:tab/>
        <w:t>shall notify the user that the call has been successfully established.</w:t>
      </w:r>
    </w:p>
    <w:p w14:paraId="4FBBCB48" w14:textId="77777777" w:rsidR="00AE5AC2" w:rsidRPr="005410BD" w:rsidRDefault="00AE5AC2" w:rsidP="00AE5AC2">
      <w:r w:rsidRPr="005410BD">
        <w:t>On receiving a SIP 4xx response, a SIP 5xx response or a SIP 6xx response to the SIP INVITE request:</w:t>
      </w:r>
    </w:p>
    <w:p w14:paraId="727260BF" w14:textId="77777777" w:rsidR="00AE5AC2" w:rsidRPr="005410BD" w:rsidRDefault="00AE5AC2" w:rsidP="00AE5AC2">
      <w:pPr>
        <w:pStyle w:val="B1"/>
      </w:pPr>
      <w:r w:rsidRPr="005410BD">
        <w:t>1)</w:t>
      </w:r>
      <w:r w:rsidRPr="005410BD">
        <w:tab/>
        <w:t>if the MCVideo emergency private call state is set to "MVEPC 2: emergency-pc-requested"; or</w:t>
      </w:r>
    </w:p>
    <w:p w14:paraId="28F66631" w14:textId="77777777" w:rsidR="00AE5AC2" w:rsidRPr="005410BD" w:rsidRDefault="00AE5AC2" w:rsidP="00AE5AC2">
      <w:pPr>
        <w:pStyle w:val="B1"/>
      </w:pPr>
      <w:r w:rsidRPr="005410BD">
        <w:t>2)</w:t>
      </w:r>
      <w:r w:rsidRPr="005410BD">
        <w:tab/>
        <w:t>if the MCVideo emergency private call state is set to "MVEPC 3: emergency-pc-granted";</w:t>
      </w:r>
    </w:p>
    <w:p w14:paraId="0FBB215F" w14:textId="77777777" w:rsidR="00AE5AC2" w:rsidRPr="005410BD" w:rsidRDefault="00AE5AC2" w:rsidP="00AE5AC2">
      <w:pPr>
        <w:pStyle w:val="B1"/>
      </w:pPr>
      <w:r w:rsidRPr="005410BD">
        <w:t>the MCVideo client shall perform the actions specified in subclause 6.2.8.3.5.</w:t>
      </w:r>
    </w:p>
    <w:p w14:paraId="18FBFC80" w14:textId="77777777" w:rsidR="00AE5AC2" w:rsidRPr="005410BD" w:rsidRDefault="00AE5AC2" w:rsidP="00AE5AC2">
      <w:r w:rsidRPr="005410BD">
        <w:rPr>
          <w:rFonts w:eastAsia="SimSun"/>
        </w:rPr>
        <w:lastRenderedPageBreak/>
        <w:t xml:space="preserve">On receiving a </w:t>
      </w:r>
      <w:r w:rsidRPr="005410BD">
        <w:t xml:space="preserve">SIP INFO request where </w:t>
      </w:r>
      <w:r w:rsidRPr="005410BD">
        <w:rPr>
          <w:rFonts w:eastAsia="SimSun"/>
        </w:rPr>
        <w:t xml:space="preserve">the Request-URI contains an MCVideo session ID identifying an ongoing session, </w:t>
      </w:r>
      <w:r w:rsidRPr="005410BD">
        <w:t>the MCVideo client shall follow the actions specified in subclause 6.2.8.3.7.</w:t>
      </w:r>
    </w:p>
    <w:p w14:paraId="16127CD0" w14:textId="77777777" w:rsidR="00AE5AC2" w:rsidRPr="005410BD" w:rsidRDefault="00AE5AC2" w:rsidP="00AE5AC2">
      <w:r w:rsidRPr="005410BD">
        <w:t>[TS24.281, clause 4.6.2]</w:t>
      </w:r>
    </w:p>
    <w:p w14:paraId="5E4B07E2" w14:textId="77777777" w:rsidR="00AE5AC2" w:rsidRPr="005410BD" w:rsidRDefault="00AE5AC2" w:rsidP="00AE5AC2">
      <w:r w:rsidRPr="005410BD">
        <w:t>MCVideo emergency private calls as defined by 3GPP TS 23.281 [26] are supported by the procedures in this specification. The following MCVideo emergency private call functionalities are specified in the present document:</w:t>
      </w:r>
    </w:p>
    <w:p w14:paraId="7F7A5E83" w14:textId="77777777" w:rsidR="00AE5AC2" w:rsidRPr="005410BD" w:rsidRDefault="00AE5AC2" w:rsidP="00AE5AC2">
      <w:pPr>
        <w:pStyle w:val="B1"/>
      </w:pPr>
      <w:r w:rsidRPr="005410BD">
        <w:t>-</w:t>
      </w:r>
      <w:r w:rsidRPr="005410BD">
        <w:tab/>
        <w:t>MCVideo emergency private call origination with optional MCVideo emergency alert initiation;</w:t>
      </w:r>
    </w:p>
    <w:p w14:paraId="1488B9A2" w14:textId="77777777" w:rsidR="00AE5AC2" w:rsidRPr="005410BD" w:rsidRDefault="00AE5AC2" w:rsidP="00AE5AC2">
      <w:pPr>
        <w:pStyle w:val="B1"/>
      </w:pPr>
      <w:r w:rsidRPr="005410BD">
        <w:t>-</w:t>
      </w:r>
      <w:r w:rsidRPr="005410BD">
        <w:tab/>
        <w:t>upgrade of an MCVideo private call to an MCVideo emergency private; and</w:t>
      </w:r>
    </w:p>
    <w:p w14:paraId="5C464102" w14:textId="77777777" w:rsidR="00AE5AC2" w:rsidRPr="005410BD" w:rsidRDefault="00AE5AC2" w:rsidP="00AE5AC2">
      <w:pPr>
        <w:pStyle w:val="B1"/>
      </w:pPr>
      <w:r w:rsidRPr="005410BD">
        <w:t>-</w:t>
      </w:r>
      <w:r w:rsidRPr="005410BD">
        <w:tab/>
        <w:t>cancellation of the MCVideo emergency private call priority.</w:t>
      </w:r>
    </w:p>
    <w:p w14:paraId="0E38DCAC" w14:textId="77777777" w:rsidR="00AE5AC2" w:rsidRPr="005410BD" w:rsidRDefault="00AE5AC2" w:rsidP="00AE5AC2">
      <w:r w:rsidRPr="005410BD">
        <w:t>Key aspects of MCVideo emergency private calls include:</w:t>
      </w:r>
    </w:p>
    <w:p w14:paraId="36765806" w14:textId="77777777" w:rsidR="00AE5AC2" w:rsidRPr="005410BD" w:rsidRDefault="00AE5AC2" w:rsidP="00AE5AC2">
      <w:pPr>
        <w:pStyle w:val="B1"/>
      </w:pPr>
      <w:r w:rsidRPr="005410BD">
        <w:t>-</w:t>
      </w:r>
      <w:r w:rsidRPr="005410BD">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751BB817" w14:textId="77777777" w:rsidR="00AE5AC2" w:rsidRPr="005410BD" w:rsidRDefault="00AE5AC2" w:rsidP="00AE5AC2">
      <w:pPr>
        <w:pStyle w:val="B1"/>
      </w:pPr>
      <w:r w:rsidRPr="005410BD">
        <w:t>-</w:t>
      </w:r>
      <w:r w:rsidRPr="005410BD">
        <w:tab/>
        <w:t>the initiator of the MCVideo emergency private call can override the other MCVideo user in the MCVideo emergency private call unless that user also has their MCVideo emergency state set;</w:t>
      </w:r>
    </w:p>
    <w:p w14:paraId="4372495C" w14:textId="77777777" w:rsidR="00AE5AC2" w:rsidRPr="005410BD" w:rsidRDefault="00AE5AC2" w:rsidP="00AE5AC2">
      <w:pPr>
        <w:pStyle w:val="B1"/>
      </w:pPr>
      <w:r w:rsidRPr="005410BD">
        <w:t>-</w:t>
      </w:r>
      <w:r w:rsidRPr="005410BD">
        <w:tab/>
        <w:t>restoration of normal EPS bearer priority to the call according to system policy (e.g., configured time limit for the emergency priority of an MCVideo emergency private call or cancellation of the emergency condition of the private call);</w:t>
      </w:r>
    </w:p>
    <w:p w14:paraId="127523C5" w14:textId="77777777" w:rsidR="00AE5AC2" w:rsidRPr="005410BD" w:rsidRDefault="00AE5AC2" w:rsidP="00AE5AC2">
      <w:pPr>
        <w:pStyle w:val="B1"/>
      </w:pPr>
      <w:r w:rsidRPr="005410BD">
        <w:t>-</w:t>
      </w:r>
      <w:r w:rsidRPr="005410BD">
        <w:tab/>
        <w:t>restoration of normal transmission control priority participants when the emergency elevated priority is cancelled;</w:t>
      </w:r>
    </w:p>
    <w:p w14:paraId="32E9EBC6" w14:textId="77777777" w:rsidR="00AE5AC2" w:rsidRPr="005410BD" w:rsidRDefault="00AE5AC2" w:rsidP="00AE5AC2">
      <w:pPr>
        <w:pStyle w:val="B1"/>
      </w:pPr>
      <w:r w:rsidRPr="005410BD">
        <w:t>-</w:t>
      </w:r>
      <w:r w:rsidRPr="005410BD">
        <w:tab/>
        <w:t>requires the MCVideo user to be authorised to either originate or cancel an MCVideo emergency private call;</w:t>
      </w:r>
    </w:p>
    <w:p w14:paraId="5306CF0A" w14:textId="77777777" w:rsidR="00AE5AC2" w:rsidRPr="005410BD" w:rsidRDefault="00AE5AC2" w:rsidP="00AE5AC2">
      <w:pPr>
        <w:pStyle w:val="B1"/>
      </w:pPr>
      <w:r w:rsidRPr="005410BD">
        <w:t>-</w:t>
      </w:r>
      <w:r w:rsidRPr="005410BD">
        <w:tab/>
        <w:t>requires the targeted MCVideo user to be authorised to receive an MCVideo emergency private call;</w:t>
      </w:r>
    </w:p>
    <w:p w14:paraId="474190BE" w14:textId="77777777" w:rsidR="00AE5AC2" w:rsidRPr="005410BD" w:rsidRDefault="00AE5AC2" w:rsidP="00AE5AC2">
      <w:pPr>
        <w:pStyle w:val="B1"/>
      </w:pPr>
      <w:r w:rsidRPr="005410BD">
        <w:t>-</w:t>
      </w:r>
      <w:r w:rsidRPr="005410BD">
        <w:tab/>
        <w:t>requests to originate MCVideo emergency private calls may also include an indication of an MCVideo emergency alert; and</w:t>
      </w:r>
    </w:p>
    <w:p w14:paraId="395AA842" w14:textId="77777777" w:rsidR="00AE5AC2" w:rsidRPr="005410BD" w:rsidRDefault="00AE5AC2" w:rsidP="00AE5AC2">
      <w:pPr>
        <w:pStyle w:val="B1"/>
      </w:pPr>
      <w:r w:rsidRPr="005410BD">
        <w:t>-</w:t>
      </w:r>
      <w:r w:rsidRPr="005410BD">
        <w:tab/>
        <w:t>the originator of the MCVideo emergency private call can request that the call use either manual or automatic commencement mode.</w:t>
      </w:r>
    </w:p>
    <w:p w14:paraId="65F5C0A5" w14:textId="77777777" w:rsidR="00AE5AC2" w:rsidRPr="005410BD" w:rsidRDefault="00AE5AC2" w:rsidP="00AE5AC2">
      <w:r w:rsidRPr="005410BD">
        <w:t>There are a number of states that are key in managing these aspects of MCVideo emergency private calls, which include:</w:t>
      </w:r>
    </w:p>
    <w:p w14:paraId="1FEC5D86" w14:textId="77777777" w:rsidR="00AE5AC2" w:rsidRPr="005410BD" w:rsidRDefault="00AE5AC2" w:rsidP="00AE5AC2">
      <w:pPr>
        <w:pStyle w:val="B1"/>
      </w:pPr>
      <w:r w:rsidRPr="005410BD">
        <w:t>-</w:t>
      </w:r>
      <w:r w:rsidRPr="005410BD">
        <w:tab/>
      </w:r>
      <w:r w:rsidRPr="005410BD">
        <w:rPr>
          <w:b/>
        </w:rPr>
        <w:t>MCVideo emergency state (MVES):</w:t>
      </w:r>
      <w:r w:rsidRPr="005410BD">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49CCA084" w14:textId="77777777" w:rsidR="00AE5AC2" w:rsidRPr="005410BD" w:rsidRDefault="00AE5AC2" w:rsidP="00AE5AC2">
      <w:pPr>
        <w:pStyle w:val="B1"/>
      </w:pPr>
      <w:r w:rsidRPr="005410BD">
        <w:t>-</w:t>
      </w:r>
      <w:r w:rsidRPr="005410BD">
        <w:tab/>
      </w:r>
      <w:r w:rsidRPr="005410BD">
        <w:rPr>
          <w:b/>
        </w:rPr>
        <w:t>MCVideo private emergency alert (MVPEA) state</w:t>
      </w:r>
      <w:r w:rsidRPr="005410BD">
        <w:t>: this is an internal state of the MCVideo client which in conjunction with the MCVideo emergency private call state aids in managing the MCVideo emergency state and related actions.</w:t>
      </w:r>
    </w:p>
    <w:p w14:paraId="4A36C2B1" w14:textId="77777777" w:rsidR="00AE5AC2" w:rsidRPr="005410BD" w:rsidRDefault="00AE5AC2" w:rsidP="00AE5AC2">
      <w:pPr>
        <w:pStyle w:val="B1"/>
      </w:pPr>
      <w:r w:rsidRPr="005410BD">
        <w:t>-</w:t>
      </w:r>
      <w:r w:rsidRPr="005410BD">
        <w:tab/>
      </w:r>
      <w:r w:rsidRPr="005410BD">
        <w:rPr>
          <w:b/>
        </w:rPr>
        <w:t>MCVideo emergency private call (MVEPC) state</w:t>
      </w:r>
      <w:r w:rsidRPr="005410BD">
        <w:t>: this is an internal state managed by the MCVideo client which in conjunction with the MCVideo emergency alert state aids in managing the MCVideo emergency state and related actions.</w:t>
      </w:r>
    </w:p>
    <w:p w14:paraId="31D7D8DE" w14:textId="77777777" w:rsidR="00AE5AC2" w:rsidRPr="005410BD" w:rsidRDefault="00AE5AC2" w:rsidP="00AE5AC2">
      <w:pPr>
        <w:pStyle w:val="B1"/>
      </w:pPr>
      <w:r w:rsidRPr="005410BD">
        <w:t>-</w:t>
      </w:r>
      <w:r w:rsidRPr="005410BD">
        <w:tab/>
      </w:r>
      <w:r w:rsidRPr="005410BD">
        <w:rPr>
          <w:b/>
        </w:rPr>
        <w:t>In-progress emergency private call (IPEPC) state:</w:t>
      </w:r>
      <w:r w:rsidRPr="005410B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0A78AF3" w14:textId="77777777" w:rsidR="00AE5AC2" w:rsidRPr="005410BD" w:rsidRDefault="00AE5AC2" w:rsidP="00AE5AC2">
      <w:pPr>
        <w:pStyle w:val="B1"/>
      </w:pPr>
      <w:r w:rsidRPr="005410BD">
        <w:t>-</w:t>
      </w:r>
      <w:r w:rsidRPr="005410BD">
        <w:tab/>
      </w:r>
      <w:r w:rsidRPr="005410BD">
        <w:rPr>
          <w:b/>
        </w:rPr>
        <w:t xml:space="preserve">MCVideo emergency private priority (MVEPP) state: </w:t>
      </w:r>
      <w:r w:rsidRPr="005410BD">
        <w:t xml:space="preserve">this is an internal state managed by the MCVideo client which tracks the in-progress emergency private call state of the private call managed by the controlling </w:t>
      </w:r>
      <w:r w:rsidRPr="005410BD">
        <w:lastRenderedPageBreak/>
        <w:t>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768A5EFF" w14:textId="77777777" w:rsidR="00AE5AC2" w:rsidRPr="005410BD" w:rsidRDefault="00AE5AC2" w:rsidP="00AE5AC2">
      <w:pPr>
        <w:pStyle w:val="NO"/>
      </w:pPr>
      <w:r w:rsidRPr="005410BD">
        <w:t>NOTE:</w:t>
      </w:r>
      <w:r w:rsidRPr="005410BD">
        <w:tab/>
        <w:t>The above states and their transitions are described in Annex G.</w:t>
      </w:r>
    </w:p>
    <w:p w14:paraId="356B4ADB" w14:textId="77777777" w:rsidR="00AE5AC2" w:rsidRPr="005410BD" w:rsidRDefault="00AE5AC2" w:rsidP="00AE5AC2">
      <w:pPr>
        <w:pStyle w:val="H6"/>
      </w:pPr>
      <w:bookmarkStart w:id="2038" w:name="_Toc52787571"/>
      <w:bookmarkStart w:id="2039" w:name="_Toc52787753"/>
      <w:bookmarkStart w:id="2040" w:name="_Toc75906975"/>
      <w:bookmarkStart w:id="2041" w:name="_Toc75907312"/>
      <w:r w:rsidRPr="005410BD">
        <w:t>6.2.5.3</w:t>
      </w:r>
      <w:r w:rsidRPr="005410BD">
        <w:tab/>
        <w:t>Test description</w:t>
      </w:r>
      <w:bookmarkEnd w:id="2038"/>
      <w:bookmarkEnd w:id="2039"/>
      <w:bookmarkEnd w:id="2040"/>
      <w:bookmarkEnd w:id="2041"/>
    </w:p>
    <w:p w14:paraId="702394E3" w14:textId="77777777" w:rsidR="00AE5AC2" w:rsidRPr="005410BD" w:rsidRDefault="00AE5AC2" w:rsidP="00AE5AC2">
      <w:pPr>
        <w:pStyle w:val="H6"/>
      </w:pPr>
      <w:bookmarkStart w:id="2042" w:name="_Toc52787572"/>
      <w:bookmarkStart w:id="2043" w:name="_Toc52787754"/>
      <w:bookmarkStart w:id="2044" w:name="_Toc75906976"/>
      <w:bookmarkStart w:id="2045" w:name="_Toc75907313"/>
      <w:r w:rsidRPr="005410BD">
        <w:t>6.2.5.3.1</w:t>
      </w:r>
      <w:r w:rsidRPr="005410BD">
        <w:tab/>
        <w:t>Pre-test conditions</w:t>
      </w:r>
      <w:bookmarkEnd w:id="2042"/>
      <w:bookmarkEnd w:id="2043"/>
      <w:bookmarkEnd w:id="2044"/>
      <w:bookmarkEnd w:id="2045"/>
    </w:p>
    <w:p w14:paraId="2013C6CC" w14:textId="77777777" w:rsidR="00AE5AC2" w:rsidRPr="005410BD" w:rsidRDefault="00AE5AC2" w:rsidP="00AE5AC2">
      <w:pPr>
        <w:pStyle w:val="H6"/>
      </w:pPr>
      <w:r w:rsidRPr="005410BD">
        <w:t>System Simulator:</w:t>
      </w:r>
    </w:p>
    <w:p w14:paraId="31BE3D2D" w14:textId="77777777" w:rsidR="00AE5AC2" w:rsidRPr="005410BD" w:rsidRDefault="00AE5AC2" w:rsidP="00AE5AC2">
      <w:pPr>
        <w:pStyle w:val="B1"/>
      </w:pPr>
      <w:r w:rsidRPr="005410BD">
        <w:t>-</w:t>
      </w:r>
      <w:r w:rsidRPr="005410BD">
        <w:tab/>
        <w:t>SS (MCVideo server)</w:t>
      </w:r>
    </w:p>
    <w:p w14:paraId="6A3DC29C" w14:textId="77777777" w:rsidR="00AE5AC2" w:rsidRPr="005410BD" w:rsidRDefault="00AE5AC2" w:rsidP="00AE5AC2">
      <w:pPr>
        <w:pStyle w:val="B1"/>
      </w:pPr>
      <w:r w:rsidRPr="005410BD">
        <w:t>-</w:t>
      </w:r>
      <w:r w:rsidRPr="005410B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5E5FBDA7" w14:textId="77777777" w:rsidR="00AE5AC2" w:rsidRPr="005410BD" w:rsidRDefault="00AE5AC2" w:rsidP="00AE5AC2">
      <w:pPr>
        <w:pStyle w:val="H6"/>
      </w:pPr>
      <w:r w:rsidRPr="005410BD">
        <w:t>IUT:</w:t>
      </w:r>
    </w:p>
    <w:p w14:paraId="19FB877D" w14:textId="77777777" w:rsidR="00AE5AC2" w:rsidRPr="005410BD" w:rsidRDefault="00AE5AC2" w:rsidP="00AE5AC2">
      <w:pPr>
        <w:pStyle w:val="B1"/>
      </w:pPr>
      <w:r w:rsidRPr="005410BD">
        <w:t>-</w:t>
      </w:r>
      <w:r w:rsidRPr="005410BD">
        <w:tab/>
        <w:t>UE (MCVideo client)</w:t>
      </w:r>
    </w:p>
    <w:p w14:paraId="61897563" w14:textId="77777777" w:rsidR="00AE5AC2" w:rsidRPr="005410BD" w:rsidRDefault="00AE5AC2" w:rsidP="00AE5AC2">
      <w:pPr>
        <w:pStyle w:val="B1"/>
      </w:pPr>
      <w:r w:rsidRPr="005410BD">
        <w:t>-</w:t>
      </w:r>
      <w:r w:rsidRPr="005410BD">
        <w:tab/>
        <w:t>The test USIM set as defined in TS 36.579-1 [2], subclause 5.5.10 is inserted.</w:t>
      </w:r>
    </w:p>
    <w:p w14:paraId="716952E5" w14:textId="77777777" w:rsidR="00AE5AC2" w:rsidRPr="005410BD" w:rsidRDefault="00AE5AC2" w:rsidP="00AE5AC2">
      <w:pPr>
        <w:pStyle w:val="H6"/>
      </w:pPr>
      <w:r w:rsidRPr="005410BD">
        <w:t>Preamble:</w:t>
      </w:r>
    </w:p>
    <w:p w14:paraId="709E05A9" w14:textId="77777777" w:rsidR="00AE5AC2" w:rsidRPr="005410BD" w:rsidRDefault="00AE5AC2" w:rsidP="00AE5AC2">
      <w:pPr>
        <w:pStyle w:val="B1"/>
      </w:pPr>
      <w:r w:rsidRPr="005410BD">
        <w:t>-</w:t>
      </w:r>
      <w:r w:rsidRPr="005410BD">
        <w:tab/>
        <w:t>The UE has performed the Generic Test Procedure for MCVideo UE registration as specified in TS 36.579-1 [2], subclause 5.4.2A.</w:t>
      </w:r>
    </w:p>
    <w:p w14:paraId="794C28F1" w14:textId="77777777" w:rsidR="00AE5AC2" w:rsidRPr="005410BD" w:rsidRDefault="00AE5AC2" w:rsidP="00AE5AC2">
      <w:pPr>
        <w:pStyle w:val="B1"/>
      </w:pPr>
      <w:r w:rsidRPr="005410BD">
        <w:t>-</w:t>
      </w:r>
      <w:r w:rsidRPr="005410BD">
        <w:tab/>
        <w:t>The MCVideo User performs the Generic Test Procedure for MCVideo Authorization/Configuration and Key Generation as specified in TS 36.579-1 [2], subclause 5.3.2A.</w:t>
      </w:r>
    </w:p>
    <w:p w14:paraId="79CB8BD3" w14:textId="77777777" w:rsidR="00AE5AC2" w:rsidRPr="005410BD" w:rsidRDefault="00AE5AC2" w:rsidP="00AE5AC2">
      <w:pPr>
        <w:pStyle w:val="B1"/>
      </w:pPr>
      <w:r w:rsidRPr="005410BD">
        <w:t>-</w:t>
      </w:r>
      <w:r w:rsidRPr="005410BD">
        <w:tab/>
        <w:t>UE States at the end of the preamble</w:t>
      </w:r>
    </w:p>
    <w:p w14:paraId="10C01B9C" w14:textId="77777777" w:rsidR="00AE5AC2" w:rsidRPr="005410BD" w:rsidRDefault="00AE5AC2" w:rsidP="00AE5AC2">
      <w:pPr>
        <w:pStyle w:val="B2"/>
      </w:pPr>
      <w:r w:rsidRPr="005410BD">
        <w:t>-</w:t>
      </w:r>
      <w:r w:rsidRPr="005410BD">
        <w:tab/>
        <w:t>The UE is in E-UTRA Registered, Idle Mode state.</w:t>
      </w:r>
    </w:p>
    <w:p w14:paraId="34EFF030" w14:textId="77777777" w:rsidR="00AE5AC2" w:rsidRPr="005410BD" w:rsidRDefault="00AE5AC2" w:rsidP="00AE5AC2">
      <w:pPr>
        <w:pStyle w:val="B2"/>
      </w:pPr>
      <w:r w:rsidRPr="005410BD">
        <w:t>-</w:t>
      </w:r>
      <w:r w:rsidRPr="005410BD">
        <w:tab/>
        <w:t>The MCVideo Client Application has been activated and User has registered-in as the MCVideo User with the Server as active user at the Client.</w:t>
      </w:r>
    </w:p>
    <w:p w14:paraId="73DE23F9" w14:textId="77777777" w:rsidR="00AE5AC2" w:rsidRPr="005410BD" w:rsidRDefault="00AE5AC2" w:rsidP="00AE5AC2">
      <w:pPr>
        <w:pStyle w:val="H6"/>
      </w:pPr>
      <w:bookmarkStart w:id="2046" w:name="_Toc52787573"/>
      <w:bookmarkStart w:id="2047" w:name="_Toc52787755"/>
      <w:bookmarkStart w:id="2048" w:name="_Toc75906977"/>
      <w:bookmarkStart w:id="2049" w:name="_Toc75907314"/>
      <w:r w:rsidRPr="005410BD">
        <w:t>6.2.5.3.2</w:t>
      </w:r>
      <w:r w:rsidRPr="005410BD">
        <w:tab/>
        <w:t>Test procedure sequence</w:t>
      </w:r>
      <w:bookmarkEnd w:id="2046"/>
      <w:bookmarkEnd w:id="2047"/>
      <w:bookmarkEnd w:id="2048"/>
      <w:bookmarkEnd w:id="2049"/>
    </w:p>
    <w:p w14:paraId="2C16ECB0" w14:textId="77777777" w:rsidR="00AE5AC2" w:rsidRPr="005410BD" w:rsidRDefault="00AE5AC2" w:rsidP="00AE5AC2">
      <w:pPr>
        <w:pStyle w:val="TH"/>
      </w:pPr>
      <w:r w:rsidRPr="005410BD">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51"/>
        <w:gridCol w:w="630"/>
        <w:gridCol w:w="2973"/>
        <w:gridCol w:w="565"/>
        <w:gridCol w:w="850"/>
      </w:tblGrid>
      <w:tr w:rsidR="00AE5AC2" w:rsidRPr="005410BD" w14:paraId="0A51230E" w14:textId="77777777" w:rsidTr="00004E02">
        <w:tc>
          <w:tcPr>
            <w:tcW w:w="534" w:type="dxa"/>
            <w:tcBorders>
              <w:bottom w:val="nil"/>
            </w:tcBorders>
            <w:shd w:val="clear" w:color="auto" w:fill="auto"/>
          </w:tcPr>
          <w:p w14:paraId="0682DEB4" w14:textId="77777777" w:rsidR="00AE5AC2" w:rsidRPr="005410BD" w:rsidRDefault="00AE5AC2" w:rsidP="00004E02">
            <w:pPr>
              <w:pStyle w:val="TAH"/>
              <w:keepNext w:val="0"/>
              <w:keepLines w:val="0"/>
              <w:widowControl w:val="0"/>
            </w:pPr>
            <w:r w:rsidRPr="005410BD">
              <w:t>St</w:t>
            </w:r>
          </w:p>
        </w:tc>
        <w:tc>
          <w:tcPr>
            <w:tcW w:w="4051" w:type="dxa"/>
            <w:tcBorders>
              <w:bottom w:val="nil"/>
            </w:tcBorders>
            <w:shd w:val="clear" w:color="auto" w:fill="auto"/>
          </w:tcPr>
          <w:p w14:paraId="65A64CCC" w14:textId="77777777" w:rsidR="00AE5AC2" w:rsidRPr="005410BD" w:rsidRDefault="00AE5AC2" w:rsidP="00004E02">
            <w:pPr>
              <w:pStyle w:val="TAH"/>
              <w:keepNext w:val="0"/>
              <w:keepLines w:val="0"/>
              <w:widowControl w:val="0"/>
            </w:pPr>
            <w:r w:rsidRPr="005410BD">
              <w:t>Procedure</w:t>
            </w:r>
          </w:p>
        </w:tc>
        <w:tc>
          <w:tcPr>
            <w:tcW w:w="3603" w:type="dxa"/>
            <w:gridSpan w:val="2"/>
            <w:shd w:val="clear" w:color="auto" w:fill="auto"/>
          </w:tcPr>
          <w:p w14:paraId="37DD0ACC" w14:textId="77777777" w:rsidR="00AE5AC2" w:rsidRPr="005410BD" w:rsidRDefault="00AE5AC2" w:rsidP="00004E02">
            <w:pPr>
              <w:pStyle w:val="TAH"/>
              <w:keepNext w:val="0"/>
              <w:keepLines w:val="0"/>
              <w:widowControl w:val="0"/>
            </w:pPr>
            <w:r w:rsidRPr="005410BD">
              <w:t>Message Sequence</w:t>
            </w:r>
          </w:p>
        </w:tc>
        <w:tc>
          <w:tcPr>
            <w:tcW w:w="565" w:type="dxa"/>
            <w:tcBorders>
              <w:bottom w:val="nil"/>
            </w:tcBorders>
            <w:shd w:val="clear" w:color="auto" w:fill="auto"/>
          </w:tcPr>
          <w:p w14:paraId="35F40209" w14:textId="77777777" w:rsidR="00AE5AC2" w:rsidRPr="005410BD" w:rsidRDefault="00AE5AC2" w:rsidP="00004E02">
            <w:pPr>
              <w:pStyle w:val="TAH"/>
              <w:keepNext w:val="0"/>
              <w:keepLines w:val="0"/>
              <w:widowControl w:val="0"/>
            </w:pPr>
            <w:r w:rsidRPr="005410BD">
              <w:t>TP</w:t>
            </w:r>
          </w:p>
        </w:tc>
        <w:tc>
          <w:tcPr>
            <w:tcW w:w="850" w:type="dxa"/>
            <w:tcBorders>
              <w:bottom w:val="nil"/>
            </w:tcBorders>
            <w:shd w:val="clear" w:color="auto" w:fill="auto"/>
          </w:tcPr>
          <w:p w14:paraId="6CFEE982" w14:textId="77777777" w:rsidR="00AE5AC2" w:rsidRPr="005410BD" w:rsidRDefault="00AE5AC2" w:rsidP="00004E02">
            <w:pPr>
              <w:pStyle w:val="TAH"/>
              <w:keepNext w:val="0"/>
              <w:keepLines w:val="0"/>
              <w:widowControl w:val="0"/>
            </w:pPr>
            <w:r w:rsidRPr="005410BD">
              <w:t>Verdict</w:t>
            </w:r>
          </w:p>
        </w:tc>
      </w:tr>
      <w:tr w:rsidR="00AE5AC2" w:rsidRPr="005410BD" w14:paraId="49E7ED0C" w14:textId="77777777" w:rsidTr="00004E02">
        <w:tc>
          <w:tcPr>
            <w:tcW w:w="534" w:type="dxa"/>
            <w:tcBorders>
              <w:top w:val="nil"/>
            </w:tcBorders>
            <w:shd w:val="clear" w:color="auto" w:fill="auto"/>
          </w:tcPr>
          <w:p w14:paraId="65BA8941" w14:textId="77777777" w:rsidR="00AE5AC2" w:rsidRPr="005410BD" w:rsidRDefault="00AE5AC2" w:rsidP="00004E02">
            <w:pPr>
              <w:pStyle w:val="TAH"/>
              <w:keepNext w:val="0"/>
              <w:keepLines w:val="0"/>
              <w:widowControl w:val="0"/>
            </w:pPr>
          </w:p>
        </w:tc>
        <w:tc>
          <w:tcPr>
            <w:tcW w:w="4051" w:type="dxa"/>
            <w:tcBorders>
              <w:top w:val="nil"/>
            </w:tcBorders>
            <w:shd w:val="clear" w:color="auto" w:fill="auto"/>
          </w:tcPr>
          <w:p w14:paraId="40307328" w14:textId="77777777" w:rsidR="00AE5AC2" w:rsidRPr="005410BD" w:rsidRDefault="00AE5AC2" w:rsidP="00004E02">
            <w:pPr>
              <w:pStyle w:val="TAH"/>
              <w:keepNext w:val="0"/>
              <w:keepLines w:val="0"/>
              <w:widowControl w:val="0"/>
            </w:pPr>
          </w:p>
        </w:tc>
        <w:tc>
          <w:tcPr>
            <w:tcW w:w="630" w:type="dxa"/>
            <w:shd w:val="clear" w:color="auto" w:fill="auto"/>
          </w:tcPr>
          <w:p w14:paraId="1DBE98A1" w14:textId="77777777" w:rsidR="00AE5AC2" w:rsidRPr="005410BD" w:rsidRDefault="00AE5AC2" w:rsidP="00004E02">
            <w:pPr>
              <w:pStyle w:val="TAH"/>
              <w:keepNext w:val="0"/>
              <w:keepLines w:val="0"/>
              <w:widowControl w:val="0"/>
            </w:pPr>
            <w:r w:rsidRPr="005410BD">
              <w:t>U - S</w:t>
            </w:r>
          </w:p>
        </w:tc>
        <w:tc>
          <w:tcPr>
            <w:tcW w:w="2973" w:type="dxa"/>
            <w:shd w:val="clear" w:color="auto" w:fill="auto"/>
          </w:tcPr>
          <w:p w14:paraId="33F21CD3" w14:textId="77777777" w:rsidR="00AE5AC2" w:rsidRPr="005410BD" w:rsidRDefault="00AE5AC2" w:rsidP="00004E02">
            <w:pPr>
              <w:pStyle w:val="TAH"/>
              <w:keepNext w:val="0"/>
              <w:keepLines w:val="0"/>
              <w:widowControl w:val="0"/>
            </w:pPr>
            <w:r w:rsidRPr="005410BD">
              <w:t>Message</w:t>
            </w:r>
          </w:p>
        </w:tc>
        <w:tc>
          <w:tcPr>
            <w:tcW w:w="565" w:type="dxa"/>
            <w:tcBorders>
              <w:top w:val="nil"/>
            </w:tcBorders>
            <w:shd w:val="clear" w:color="auto" w:fill="auto"/>
          </w:tcPr>
          <w:p w14:paraId="6A48974D" w14:textId="77777777" w:rsidR="00AE5AC2" w:rsidRPr="005410BD" w:rsidRDefault="00AE5AC2" w:rsidP="00004E02">
            <w:pPr>
              <w:pStyle w:val="TAH"/>
              <w:keepNext w:val="0"/>
              <w:keepLines w:val="0"/>
              <w:widowControl w:val="0"/>
            </w:pPr>
          </w:p>
        </w:tc>
        <w:tc>
          <w:tcPr>
            <w:tcW w:w="850" w:type="dxa"/>
            <w:tcBorders>
              <w:top w:val="nil"/>
            </w:tcBorders>
            <w:shd w:val="clear" w:color="auto" w:fill="auto"/>
          </w:tcPr>
          <w:p w14:paraId="7DE15E34" w14:textId="77777777" w:rsidR="00AE5AC2" w:rsidRPr="005410BD" w:rsidRDefault="00AE5AC2" w:rsidP="00004E02">
            <w:pPr>
              <w:pStyle w:val="TAH"/>
              <w:keepNext w:val="0"/>
              <w:keepLines w:val="0"/>
              <w:widowControl w:val="0"/>
            </w:pPr>
          </w:p>
        </w:tc>
      </w:tr>
      <w:tr w:rsidR="00AE5AC2" w:rsidRPr="005410BD" w14:paraId="7D24D85B" w14:textId="77777777" w:rsidTr="00004E02">
        <w:tc>
          <w:tcPr>
            <w:tcW w:w="534" w:type="dxa"/>
            <w:shd w:val="clear" w:color="auto" w:fill="auto"/>
          </w:tcPr>
          <w:p w14:paraId="617DBE73" w14:textId="77777777" w:rsidR="00AE5AC2" w:rsidRPr="005410BD" w:rsidRDefault="00AE5AC2" w:rsidP="00004E02">
            <w:pPr>
              <w:pStyle w:val="TAC"/>
              <w:keepNext w:val="0"/>
              <w:keepLines w:val="0"/>
              <w:widowControl w:val="0"/>
            </w:pPr>
            <w:r w:rsidRPr="005410BD">
              <w:t>1</w:t>
            </w:r>
          </w:p>
        </w:tc>
        <w:tc>
          <w:tcPr>
            <w:tcW w:w="4051" w:type="dxa"/>
            <w:shd w:val="clear" w:color="auto" w:fill="auto"/>
          </w:tcPr>
          <w:p w14:paraId="30001A7E" w14:textId="77777777" w:rsidR="00AE5AC2" w:rsidRPr="005410BD" w:rsidRDefault="00AE5AC2" w:rsidP="00004E02">
            <w:pPr>
              <w:pStyle w:val="TAL"/>
              <w:keepNext w:val="0"/>
              <w:keepLines w:val="0"/>
              <w:widowControl w:val="0"/>
            </w:pPr>
            <w:r w:rsidRPr="005410BD">
              <w:t>Make the UE (MCVideo User) request the establishment of an MCVideo private emergency call, force of automatic commencement mode, without Transmission Control.</w:t>
            </w:r>
          </w:p>
          <w:p w14:paraId="0F053003" w14:textId="77777777" w:rsidR="00AE5AC2" w:rsidRPr="005410BD" w:rsidRDefault="00AE5AC2" w:rsidP="00004E02">
            <w:pPr>
              <w:pStyle w:val="TAL"/>
              <w:keepNext w:val="0"/>
              <w:keepLines w:val="0"/>
              <w:widowControl w:val="0"/>
            </w:pPr>
            <w:r w:rsidRPr="005410BD">
              <w:t>(NOTE 1)</w:t>
            </w:r>
          </w:p>
        </w:tc>
        <w:tc>
          <w:tcPr>
            <w:tcW w:w="630" w:type="dxa"/>
            <w:shd w:val="clear" w:color="auto" w:fill="auto"/>
          </w:tcPr>
          <w:p w14:paraId="550FAD91" w14:textId="77777777" w:rsidR="00AE5AC2" w:rsidRPr="005410BD" w:rsidRDefault="00AE5AC2" w:rsidP="00004E02">
            <w:pPr>
              <w:pStyle w:val="TAC"/>
              <w:keepNext w:val="0"/>
              <w:keepLines w:val="0"/>
              <w:widowControl w:val="0"/>
            </w:pPr>
            <w:r w:rsidRPr="005410BD">
              <w:t>-</w:t>
            </w:r>
          </w:p>
        </w:tc>
        <w:tc>
          <w:tcPr>
            <w:tcW w:w="2973" w:type="dxa"/>
            <w:shd w:val="clear" w:color="auto" w:fill="auto"/>
          </w:tcPr>
          <w:p w14:paraId="558282A5"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0ADACE29" w14:textId="77777777" w:rsidR="00AE5AC2" w:rsidRPr="005410BD" w:rsidRDefault="00AE5AC2" w:rsidP="00004E02">
            <w:pPr>
              <w:pStyle w:val="TAC"/>
              <w:keepNext w:val="0"/>
              <w:keepLines w:val="0"/>
              <w:widowControl w:val="0"/>
            </w:pPr>
            <w:r w:rsidRPr="005410BD">
              <w:t>-</w:t>
            </w:r>
          </w:p>
        </w:tc>
        <w:tc>
          <w:tcPr>
            <w:tcW w:w="850" w:type="dxa"/>
            <w:shd w:val="clear" w:color="auto" w:fill="auto"/>
          </w:tcPr>
          <w:p w14:paraId="0723A2AF" w14:textId="77777777" w:rsidR="00AE5AC2" w:rsidRPr="005410BD" w:rsidRDefault="00AE5AC2" w:rsidP="00004E02">
            <w:pPr>
              <w:pStyle w:val="TAC"/>
              <w:keepNext w:val="0"/>
              <w:keepLines w:val="0"/>
              <w:widowControl w:val="0"/>
            </w:pPr>
            <w:r w:rsidRPr="005410BD">
              <w:t>-</w:t>
            </w:r>
          </w:p>
        </w:tc>
      </w:tr>
      <w:tr w:rsidR="00AE5AC2" w:rsidRPr="005410BD" w:rsidDel="00761A6E" w14:paraId="166CD09E" w14:textId="64E2FAB6" w:rsidTr="00004E02">
        <w:trPr>
          <w:del w:id="2050" w:author="MCC160" w:date="2022-03-15T14:04:00Z"/>
        </w:trPr>
        <w:tc>
          <w:tcPr>
            <w:tcW w:w="534" w:type="dxa"/>
            <w:shd w:val="clear" w:color="auto" w:fill="auto"/>
          </w:tcPr>
          <w:p w14:paraId="098D1186" w14:textId="4E62B964" w:rsidR="00AE5AC2" w:rsidRPr="005410BD" w:rsidDel="00761A6E" w:rsidRDefault="00AE5AC2" w:rsidP="00004E02">
            <w:pPr>
              <w:pStyle w:val="TAC"/>
              <w:keepNext w:val="0"/>
              <w:keepLines w:val="0"/>
              <w:widowControl w:val="0"/>
              <w:rPr>
                <w:del w:id="2051" w:author="MCC160" w:date="2022-03-15T14:04:00Z"/>
              </w:rPr>
            </w:pPr>
            <w:del w:id="2052" w:author="MCC160" w:date="2022-03-15T14:04:00Z">
              <w:r w:rsidRPr="005410BD" w:rsidDel="00761A6E">
                <w:delText>-</w:delText>
              </w:r>
            </w:del>
          </w:p>
        </w:tc>
        <w:tc>
          <w:tcPr>
            <w:tcW w:w="4051" w:type="dxa"/>
            <w:shd w:val="clear" w:color="auto" w:fill="auto"/>
          </w:tcPr>
          <w:p w14:paraId="03E5FBE7" w14:textId="56483BA1" w:rsidR="00AE5AC2" w:rsidRPr="005410BD" w:rsidDel="00761A6E" w:rsidRDefault="00AE5AC2" w:rsidP="00004E02">
            <w:pPr>
              <w:pStyle w:val="TAL"/>
              <w:keepNext w:val="0"/>
              <w:keepLines w:val="0"/>
              <w:widowControl w:val="0"/>
              <w:rPr>
                <w:del w:id="2053" w:author="MCC160" w:date="2022-03-15T14:04:00Z"/>
              </w:rPr>
            </w:pPr>
            <w:del w:id="2054" w:author="MCC160" w:date="2022-03-15T14:04:00Z">
              <w:r w:rsidRPr="005410BD" w:rsidDel="00761A6E">
                <w:delText>EXCEPTION: The E-UTRA/EPC actions that are related to the MCVIDEO call establishment are described in TS 36.579-1 [2], subclause 5.4.3A 'Generic Test Procedure for MCVideo CO communication in E-UTRA'. The test sequence below shows only the MCVideo relevant messages exchanged.</w:delText>
              </w:r>
            </w:del>
          </w:p>
        </w:tc>
        <w:tc>
          <w:tcPr>
            <w:tcW w:w="630" w:type="dxa"/>
            <w:shd w:val="clear" w:color="auto" w:fill="auto"/>
          </w:tcPr>
          <w:p w14:paraId="28FD8591" w14:textId="0C8A85F3" w:rsidR="00AE5AC2" w:rsidRPr="005410BD" w:rsidDel="00761A6E" w:rsidRDefault="00AE5AC2" w:rsidP="00004E02">
            <w:pPr>
              <w:pStyle w:val="TAC"/>
              <w:keepNext w:val="0"/>
              <w:keepLines w:val="0"/>
              <w:widowControl w:val="0"/>
              <w:rPr>
                <w:del w:id="2055" w:author="MCC160" w:date="2022-03-15T14:04:00Z"/>
              </w:rPr>
            </w:pPr>
            <w:del w:id="2056" w:author="MCC160" w:date="2022-03-15T14:04:00Z">
              <w:r w:rsidRPr="005410BD" w:rsidDel="00761A6E">
                <w:delText>-</w:delText>
              </w:r>
            </w:del>
          </w:p>
        </w:tc>
        <w:tc>
          <w:tcPr>
            <w:tcW w:w="2973" w:type="dxa"/>
            <w:shd w:val="clear" w:color="auto" w:fill="auto"/>
          </w:tcPr>
          <w:p w14:paraId="20F9CB71" w14:textId="1E1A7599" w:rsidR="00AE5AC2" w:rsidRPr="005410BD" w:rsidDel="00761A6E" w:rsidRDefault="00AE5AC2" w:rsidP="00004E02">
            <w:pPr>
              <w:pStyle w:val="TAL"/>
              <w:keepNext w:val="0"/>
              <w:keepLines w:val="0"/>
              <w:widowControl w:val="0"/>
              <w:rPr>
                <w:del w:id="2057" w:author="MCC160" w:date="2022-03-15T14:04:00Z"/>
              </w:rPr>
            </w:pPr>
            <w:del w:id="2058" w:author="MCC160" w:date="2022-03-15T14:04:00Z">
              <w:r w:rsidRPr="005410BD" w:rsidDel="00761A6E">
                <w:delText>-</w:delText>
              </w:r>
            </w:del>
          </w:p>
        </w:tc>
        <w:tc>
          <w:tcPr>
            <w:tcW w:w="565" w:type="dxa"/>
            <w:shd w:val="clear" w:color="auto" w:fill="auto"/>
          </w:tcPr>
          <w:p w14:paraId="29FE77A2" w14:textId="39E1CA88" w:rsidR="00AE5AC2" w:rsidRPr="005410BD" w:rsidDel="00761A6E" w:rsidRDefault="00AE5AC2" w:rsidP="00004E02">
            <w:pPr>
              <w:pStyle w:val="TAC"/>
              <w:keepNext w:val="0"/>
              <w:keepLines w:val="0"/>
              <w:widowControl w:val="0"/>
              <w:rPr>
                <w:del w:id="2059" w:author="MCC160" w:date="2022-03-15T14:04:00Z"/>
              </w:rPr>
            </w:pPr>
            <w:del w:id="2060" w:author="MCC160" w:date="2022-03-15T14:04:00Z">
              <w:r w:rsidRPr="005410BD" w:rsidDel="00761A6E">
                <w:delText>-</w:delText>
              </w:r>
            </w:del>
          </w:p>
        </w:tc>
        <w:tc>
          <w:tcPr>
            <w:tcW w:w="850" w:type="dxa"/>
            <w:shd w:val="clear" w:color="auto" w:fill="auto"/>
          </w:tcPr>
          <w:p w14:paraId="22404391" w14:textId="3EE150BB" w:rsidR="00AE5AC2" w:rsidRPr="005410BD" w:rsidDel="00761A6E" w:rsidRDefault="00AE5AC2" w:rsidP="00004E02">
            <w:pPr>
              <w:pStyle w:val="TAC"/>
              <w:keepNext w:val="0"/>
              <w:keepLines w:val="0"/>
              <w:widowControl w:val="0"/>
              <w:rPr>
                <w:del w:id="2061" w:author="MCC160" w:date="2022-03-15T14:04:00Z"/>
              </w:rPr>
            </w:pPr>
            <w:del w:id="2062" w:author="MCC160" w:date="2022-03-15T14:04:00Z">
              <w:r w:rsidRPr="005410BD" w:rsidDel="00761A6E">
                <w:delText>-</w:delText>
              </w:r>
            </w:del>
          </w:p>
        </w:tc>
      </w:tr>
      <w:tr w:rsidR="00761A6E" w:rsidRPr="005410BD" w14:paraId="2139EB0C" w14:textId="77777777" w:rsidTr="00004E02">
        <w:tc>
          <w:tcPr>
            <w:tcW w:w="534" w:type="dxa"/>
            <w:shd w:val="clear" w:color="auto" w:fill="auto"/>
          </w:tcPr>
          <w:p w14:paraId="678C070D" w14:textId="77777777" w:rsidR="00761A6E" w:rsidRPr="005410BD" w:rsidRDefault="00761A6E" w:rsidP="00761A6E">
            <w:pPr>
              <w:pStyle w:val="TAC"/>
              <w:keepNext w:val="0"/>
              <w:keepLines w:val="0"/>
              <w:widowControl w:val="0"/>
            </w:pPr>
            <w:r w:rsidRPr="005410BD">
              <w:t>2</w:t>
            </w:r>
          </w:p>
        </w:tc>
        <w:tc>
          <w:tcPr>
            <w:tcW w:w="4051" w:type="dxa"/>
            <w:shd w:val="clear" w:color="auto" w:fill="auto"/>
          </w:tcPr>
          <w:p w14:paraId="01F76CC5" w14:textId="6F7A469E" w:rsidR="00761A6E" w:rsidRPr="005410BD" w:rsidRDefault="00761A6E" w:rsidP="00761A6E">
            <w:pPr>
              <w:pStyle w:val="TAL"/>
              <w:keepNext w:val="0"/>
              <w:keepLines w:val="0"/>
              <w:widowControl w:val="0"/>
            </w:pPr>
            <w:r w:rsidRPr="005410BD">
              <w:t xml:space="preserve">Check: Does the UE (MCVideo client) </w:t>
            </w:r>
            <w:ins w:id="2063" w:author="MCC160" w:date="2022-03-15T14:03:00Z">
              <w:r w:rsidRPr="005410BD">
                <w:rPr>
                  <w:rFonts w:eastAsia="Calibri"/>
                </w:rPr>
                <w:t>correctly perform test procedure '</w:t>
              </w:r>
              <w:r w:rsidRPr="005410BD">
                <w:t>MCVideo CO session establishment/modification without provisional responses other than 100 Trying'</w:t>
              </w:r>
              <w:r w:rsidRPr="005410BD">
                <w:rPr>
                  <w:rFonts w:eastAsia="Calibri"/>
                </w:rPr>
                <w:t xml:space="preserve"> </w:t>
              </w:r>
              <w:r w:rsidRPr="005410BD">
                <w:rPr>
                  <w:rFonts w:eastAsia="Calibri"/>
                  <w:lang w:eastAsia="ko-KR"/>
                </w:rPr>
                <w:t xml:space="preserve">according to </w:t>
              </w:r>
              <w:r w:rsidRPr="005410BD">
                <w:rPr>
                  <w:rFonts w:eastAsia="Calibri"/>
                  <w:lang w:eastAsia="ko-KR"/>
                </w:rPr>
                <w:lastRenderedPageBreak/>
                <w:t xml:space="preserve">option a of NOTE 1 </w:t>
              </w:r>
              <w:r w:rsidRPr="005410BD">
                <w:rPr>
                  <w:rFonts w:eastAsia="Calibri"/>
                </w:rPr>
                <w:t>as described in TS 36.579-1 [2] Table 5.3B.1.3-1</w:t>
              </w:r>
            </w:ins>
            <w:del w:id="2064" w:author="MCC160" w:date="2022-03-15T14:03:00Z">
              <w:r w:rsidRPr="005410BD" w:rsidDel="00761A6E">
                <w:delText>send an initial SIP INVITE request,</w:delText>
              </w:r>
            </w:del>
            <w:r w:rsidRPr="005410BD">
              <w:t xml:space="preserve"> including a Priv-Answer-Mode header field with the value "Auto" and not offering a media-level section for a media-transmission control entity </w:t>
            </w:r>
            <w:del w:id="2065" w:author="MCC160" w:date="2022-03-15T14:03:00Z">
              <w:r w:rsidRPr="005410BD" w:rsidDel="00761A6E">
                <w:delText>requesting the</w:delText>
              </w:r>
            </w:del>
            <w:ins w:id="2066" w:author="MCC160" w:date="2022-03-15T14:03:00Z">
              <w:r w:rsidRPr="005410BD">
                <w:t>to</w:t>
              </w:r>
            </w:ins>
            <w:r w:rsidRPr="005410BD">
              <w:t xml:space="preserve"> establish</w:t>
            </w:r>
            <w:del w:id="2067" w:author="MCC160" w:date="2022-03-15T14:04:00Z">
              <w:r w:rsidRPr="005410BD" w:rsidDel="00761A6E">
                <w:delText>ment of</w:delText>
              </w:r>
            </w:del>
            <w:r w:rsidRPr="005410BD">
              <w:t xml:space="preserve"> an MCVideo private call, automatic commencement mode?</w:t>
            </w:r>
          </w:p>
        </w:tc>
        <w:tc>
          <w:tcPr>
            <w:tcW w:w="630" w:type="dxa"/>
            <w:shd w:val="clear" w:color="auto" w:fill="auto"/>
          </w:tcPr>
          <w:p w14:paraId="0C147C63" w14:textId="44FBF5D3" w:rsidR="00761A6E" w:rsidRPr="005410BD" w:rsidRDefault="00761A6E" w:rsidP="00761A6E">
            <w:pPr>
              <w:pStyle w:val="TAC"/>
              <w:keepNext w:val="0"/>
              <w:keepLines w:val="0"/>
              <w:widowControl w:val="0"/>
            </w:pPr>
            <w:ins w:id="2068" w:author="MCC160" w:date="2022-03-15T14:04:00Z">
              <w:r w:rsidRPr="005410BD">
                <w:lastRenderedPageBreak/>
                <w:t>-</w:t>
              </w:r>
            </w:ins>
            <w:del w:id="2069" w:author="MCC160" w:date="2022-03-15T14:04:00Z">
              <w:r w:rsidRPr="005410BD" w:rsidDel="000E2E55">
                <w:delText>--&gt;</w:delText>
              </w:r>
            </w:del>
          </w:p>
        </w:tc>
        <w:tc>
          <w:tcPr>
            <w:tcW w:w="2973" w:type="dxa"/>
            <w:shd w:val="clear" w:color="auto" w:fill="auto"/>
          </w:tcPr>
          <w:p w14:paraId="08F4AC00" w14:textId="09F7490A" w:rsidR="00761A6E" w:rsidRPr="005410BD" w:rsidRDefault="00761A6E" w:rsidP="00761A6E">
            <w:pPr>
              <w:pStyle w:val="TAL"/>
              <w:keepNext w:val="0"/>
              <w:keepLines w:val="0"/>
              <w:widowControl w:val="0"/>
            </w:pPr>
            <w:ins w:id="2070" w:author="MCC160" w:date="2022-03-15T14:04:00Z">
              <w:r w:rsidRPr="005410BD">
                <w:t>-</w:t>
              </w:r>
            </w:ins>
            <w:del w:id="2071" w:author="MCC160" w:date="2022-03-15T14:04:00Z">
              <w:r w:rsidRPr="005410BD" w:rsidDel="000E2E55">
                <w:delText>SIP INVITE</w:delText>
              </w:r>
            </w:del>
          </w:p>
        </w:tc>
        <w:tc>
          <w:tcPr>
            <w:tcW w:w="565" w:type="dxa"/>
            <w:shd w:val="clear" w:color="auto" w:fill="auto"/>
          </w:tcPr>
          <w:p w14:paraId="2D7731CA" w14:textId="77777777" w:rsidR="00761A6E" w:rsidRPr="005410BD" w:rsidRDefault="00761A6E" w:rsidP="00761A6E">
            <w:pPr>
              <w:pStyle w:val="TAC"/>
              <w:keepNext w:val="0"/>
              <w:keepLines w:val="0"/>
              <w:widowControl w:val="0"/>
            </w:pPr>
            <w:r w:rsidRPr="005410BD">
              <w:t>1</w:t>
            </w:r>
          </w:p>
        </w:tc>
        <w:tc>
          <w:tcPr>
            <w:tcW w:w="850" w:type="dxa"/>
            <w:shd w:val="clear" w:color="auto" w:fill="auto"/>
          </w:tcPr>
          <w:p w14:paraId="50BDED00" w14:textId="77777777" w:rsidR="00761A6E" w:rsidRPr="005410BD" w:rsidRDefault="00761A6E" w:rsidP="00761A6E">
            <w:pPr>
              <w:pStyle w:val="TAC"/>
              <w:keepNext w:val="0"/>
              <w:keepLines w:val="0"/>
              <w:widowControl w:val="0"/>
            </w:pPr>
            <w:r w:rsidRPr="005410BD">
              <w:t>P</w:t>
            </w:r>
          </w:p>
        </w:tc>
      </w:tr>
      <w:tr w:rsidR="00761A6E" w:rsidRPr="005410BD" w14:paraId="51C3320A" w14:textId="77777777" w:rsidTr="00004E02">
        <w:tc>
          <w:tcPr>
            <w:tcW w:w="534" w:type="dxa"/>
            <w:shd w:val="clear" w:color="auto" w:fill="auto"/>
          </w:tcPr>
          <w:p w14:paraId="45FB013A" w14:textId="730A5255" w:rsidR="00761A6E" w:rsidRPr="005410BD" w:rsidRDefault="00761A6E" w:rsidP="00761A6E">
            <w:pPr>
              <w:pStyle w:val="TAC"/>
              <w:keepNext w:val="0"/>
              <w:keepLines w:val="0"/>
              <w:widowControl w:val="0"/>
            </w:pPr>
            <w:r w:rsidRPr="005410BD">
              <w:t>3</w:t>
            </w:r>
            <w:ins w:id="2072" w:author="MCC160" w:date="2022-03-15T14:04:00Z">
              <w:r w:rsidRPr="005410BD">
                <w:t>-5</w:t>
              </w:r>
            </w:ins>
          </w:p>
        </w:tc>
        <w:tc>
          <w:tcPr>
            <w:tcW w:w="4051" w:type="dxa"/>
            <w:shd w:val="clear" w:color="auto" w:fill="auto"/>
          </w:tcPr>
          <w:p w14:paraId="496AEE0E" w14:textId="18FC7B5B" w:rsidR="00761A6E" w:rsidRPr="005410BD" w:rsidRDefault="00761A6E" w:rsidP="00761A6E">
            <w:pPr>
              <w:pStyle w:val="TAL"/>
              <w:keepNext w:val="0"/>
              <w:keepLines w:val="0"/>
              <w:widowControl w:val="0"/>
            </w:pPr>
            <w:del w:id="2073" w:author="MCC160" w:date="2022-03-15T14:04:00Z">
              <w:r w:rsidRPr="005410BD" w:rsidDel="00761A6E">
                <w:delText>The SS (MCVideo server) sends a SIP 100 (Trying) message.</w:delText>
              </w:r>
            </w:del>
            <w:ins w:id="2074" w:author="MCC160" w:date="2022-03-15T14:04:00Z">
              <w:r w:rsidRPr="005410BD">
                <w:t>Void</w:t>
              </w:r>
            </w:ins>
          </w:p>
        </w:tc>
        <w:tc>
          <w:tcPr>
            <w:tcW w:w="630" w:type="dxa"/>
            <w:shd w:val="clear" w:color="auto" w:fill="auto"/>
          </w:tcPr>
          <w:p w14:paraId="263B5CB7" w14:textId="4408E778" w:rsidR="00761A6E" w:rsidRPr="005410BD" w:rsidRDefault="00761A6E" w:rsidP="00761A6E">
            <w:pPr>
              <w:pStyle w:val="TAC"/>
              <w:keepNext w:val="0"/>
              <w:keepLines w:val="0"/>
              <w:widowControl w:val="0"/>
            </w:pPr>
            <w:ins w:id="2075" w:author="MCC160" w:date="2022-03-15T14:04:00Z">
              <w:r w:rsidRPr="005410BD">
                <w:t>-</w:t>
              </w:r>
            </w:ins>
            <w:del w:id="2076" w:author="MCC160" w:date="2022-03-15T14:04:00Z">
              <w:r w:rsidRPr="005410BD" w:rsidDel="00177515">
                <w:delText>&lt;--</w:delText>
              </w:r>
            </w:del>
          </w:p>
        </w:tc>
        <w:tc>
          <w:tcPr>
            <w:tcW w:w="2973" w:type="dxa"/>
            <w:shd w:val="clear" w:color="auto" w:fill="auto"/>
          </w:tcPr>
          <w:p w14:paraId="4E6092D9" w14:textId="5F2F573A" w:rsidR="00761A6E" w:rsidRPr="005410BD" w:rsidRDefault="00761A6E" w:rsidP="00761A6E">
            <w:pPr>
              <w:pStyle w:val="TAL"/>
              <w:keepNext w:val="0"/>
              <w:keepLines w:val="0"/>
              <w:widowControl w:val="0"/>
            </w:pPr>
            <w:ins w:id="2077" w:author="MCC160" w:date="2022-03-15T14:04:00Z">
              <w:r w:rsidRPr="005410BD">
                <w:t>-</w:t>
              </w:r>
            </w:ins>
            <w:del w:id="2078" w:author="MCC160" w:date="2022-03-15T14:04:00Z">
              <w:r w:rsidRPr="005410BD" w:rsidDel="00177515">
                <w:delText>SIP 100 (Trying)</w:delText>
              </w:r>
            </w:del>
          </w:p>
        </w:tc>
        <w:tc>
          <w:tcPr>
            <w:tcW w:w="565" w:type="dxa"/>
            <w:shd w:val="clear" w:color="auto" w:fill="auto"/>
          </w:tcPr>
          <w:p w14:paraId="69EE7BC7" w14:textId="77777777" w:rsidR="00761A6E" w:rsidRPr="005410BD" w:rsidRDefault="00761A6E" w:rsidP="00761A6E">
            <w:pPr>
              <w:pStyle w:val="TAC"/>
              <w:keepNext w:val="0"/>
              <w:keepLines w:val="0"/>
              <w:widowControl w:val="0"/>
            </w:pPr>
            <w:r w:rsidRPr="005410BD">
              <w:t>-</w:t>
            </w:r>
          </w:p>
        </w:tc>
        <w:tc>
          <w:tcPr>
            <w:tcW w:w="850" w:type="dxa"/>
            <w:shd w:val="clear" w:color="auto" w:fill="auto"/>
          </w:tcPr>
          <w:p w14:paraId="7D0F5F2D" w14:textId="77777777" w:rsidR="00761A6E" w:rsidRPr="005410BD" w:rsidRDefault="00761A6E" w:rsidP="00761A6E">
            <w:pPr>
              <w:pStyle w:val="TAC"/>
              <w:keepNext w:val="0"/>
              <w:keepLines w:val="0"/>
              <w:widowControl w:val="0"/>
            </w:pPr>
            <w:r w:rsidRPr="005410BD">
              <w:t>-</w:t>
            </w:r>
          </w:p>
        </w:tc>
      </w:tr>
      <w:tr w:rsidR="00AE5AC2" w:rsidRPr="005410BD" w:rsidDel="00761A6E" w14:paraId="7A023DE3" w14:textId="57510D6F" w:rsidTr="00004E02">
        <w:trPr>
          <w:del w:id="2079" w:author="MCC160" w:date="2022-03-15T14:04:00Z"/>
        </w:trPr>
        <w:tc>
          <w:tcPr>
            <w:tcW w:w="534" w:type="dxa"/>
            <w:shd w:val="clear" w:color="auto" w:fill="auto"/>
          </w:tcPr>
          <w:p w14:paraId="48638AAA" w14:textId="585FC884" w:rsidR="00AE5AC2" w:rsidRPr="005410BD" w:rsidDel="00761A6E" w:rsidRDefault="00AE5AC2" w:rsidP="00004E02">
            <w:pPr>
              <w:pStyle w:val="TAC"/>
              <w:keepNext w:val="0"/>
              <w:keepLines w:val="0"/>
              <w:widowControl w:val="0"/>
              <w:rPr>
                <w:del w:id="2080" w:author="MCC160" w:date="2022-03-15T14:04:00Z"/>
              </w:rPr>
            </w:pPr>
            <w:del w:id="2081" w:author="MCC160" w:date="2022-03-15T14:04:00Z">
              <w:r w:rsidRPr="005410BD" w:rsidDel="00761A6E">
                <w:delText>4</w:delText>
              </w:r>
            </w:del>
          </w:p>
        </w:tc>
        <w:tc>
          <w:tcPr>
            <w:tcW w:w="4051" w:type="dxa"/>
            <w:shd w:val="clear" w:color="auto" w:fill="auto"/>
          </w:tcPr>
          <w:p w14:paraId="2DCB7E37" w14:textId="207CDA46" w:rsidR="00AE5AC2" w:rsidRPr="005410BD" w:rsidDel="00761A6E" w:rsidRDefault="00AE5AC2" w:rsidP="00004E02">
            <w:pPr>
              <w:pStyle w:val="TAL"/>
              <w:keepNext w:val="0"/>
              <w:keepLines w:val="0"/>
              <w:widowControl w:val="0"/>
              <w:rPr>
                <w:del w:id="2082" w:author="MCC160" w:date="2022-03-15T14:04:00Z"/>
              </w:rPr>
            </w:pPr>
            <w:del w:id="2083" w:author="MCC160" w:date="2022-03-15T14:04:00Z">
              <w:r w:rsidRPr="005410BD" w:rsidDel="00761A6E">
                <w:delText xml:space="preserve">The SS (MCVideo server) sends SIP 200 (OK). </w:delText>
              </w:r>
            </w:del>
          </w:p>
        </w:tc>
        <w:tc>
          <w:tcPr>
            <w:tcW w:w="630" w:type="dxa"/>
            <w:shd w:val="clear" w:color="auto" w:fill="auto"/>
          </w:tcPr>
          <w:p w14:paraId="72B5D161" w14:textId="39FCE136" w:rsidR="00AE5AC2" w:rsidRPr="005410BD" w:rsidDel="00761A6E" w:rsidRDefault="00AE5AC2" w:rsidP="00004E02">
            <w:pPr>
              <w:pStyle w:val="TAC"/>
              <w:keepNext w:val="0"/>
              <w:keepLines w:val="0"/>
              <w:widowControl w:val="0"/>
              <w:rPr>
                <w:del w:id="2084" w:author="MCC160" w:date="2022-03-15T14:04:00Z"/>
              </w:rPr>
            </w:pPr>
            <w:del w:id="2085" w:author="MCC160" w:date="2022-03-15T14:04:00Z">
              <w:r w:rsidRPr="005410BD" w:rsidDel="00761A6E">
                <w:delText>&lt;--</w:delText>
              </w:r>
            </w:del>
          </w:p>
        </w:tc>
        <w:tc>
          <w:tcPr>
            <w:tcW w:w="2973" w:type="dxa"/>
            <w:shd w:val="clear" w:color="auto" w:fill="auto"/>
          </w:tcPr>
          <w:p w14:paraId="442E686E" w14:textId="24AE2140" w:rsidR="00AE5AC2" w:rsidRPr="005410BD" w:rsidDel="00761A6E" w:rsidRDefault="00AE5AC2" w:rsidP="00004E02">
            <w:pPr>
              <w:pStyle w:val="TAL"/>
              <w:keepNext w:val="0"/>
              <w:keepLines w:val="0"/>
              <w:widowControl w:val="0"/>
              <w:rPr>
                <w:del w:id="2086" w:author="MCC160" w:date="2022-03-15T14:04:00Z"/>
              </w:rPr>
            </w:pPr>
            <w:del w:id="2087" w:author="MCC160" w:date="2022-03-15T14:04:00Z">
              <w:r w:rsidRPr="005410BD" w:rsidDel="00761A6E">
                <w:delText>SIP 200 (OK)</w:delText>
              </w:r>
            </w:del>
          </w:p>
        </w:tc>
        <w:tc>
          <w:tcPr>
            <w:tcW w:w="565" w:type="dxa"/>
            <w:shd w:val="clear" w:color="auto" w:fill="auto"/>
          </w:tcPr>
          <w:p w14:paraId="436916E8" w14:textId="3C49B11F" w:rsidR="00AE5AC2" w:rsidRPr="005410BD" w:rsidDel="00761A6E" w:rsidRDefault="00AE5AC2" w:rsidP="00004E02">
            <w:pPr>
              <w:pStyle w:val="TAC"/>
              <w:keepNext w:val="0"/>
              <w:keepLines w:val="0"/>
              <w:widowControl w:val="0"/>
              <w:rPr>
                <w:del w:id="2088" w:author="MCC160" w:date="2022-03-15T14:04:00Z"/>
              </w:rPr>
            </w:pPr>
            <w:del w:id="2089" w:author="MCC160" w:date="2022-03-15T14:04:00Z">
              <w:r w:rsidRPr="005410BD" w:rsidDel="00761A6E">
                <w:delText>-</w:delText>
              </w:r>
            </w:del>
          </w:p>
        </w:tc>
        <w:tc>
          <w:tcPr>
            <w:tcW w:w="850" w:type="dxa"/>
            <w:shd w:val="clear" w:color="auto" w:fill="auto"/>
          </w:tcPr>
          <w:p w14:paraId="31A09F0B" w14:textId="545EE3AC" w:rsidR="00AE5AC2" w:rsidRPr="005410BD" w:rsidDel="00761A6E" w:rsidRDefault="00AE5AC2" w:rsidP="00004E02">
            <w:pPr>
              <w:pStyle w:val="TAC"/>
              <w:keepNext w:val="0"/>
              <w:keepLines w:val="0"/>
              <w:widowControl w:val="0"/>
              <w:rPr>
                <w:del w:id="2090" w:author="MCC160" w:date="2022-03-15T14:04:00Z"/>
              </w:rPr>
            </w:pPr>
            <w:del w:id="2091" w:author="MCC160" w:date="2022-03-15T14:04:00Z">
              <w:r w:rsidRPr="005410BD" w:rsidDel="00761A6E">
                <w:delText>-</w:delText>
              </w:r>
            </w:del>
          </w:p>
        </w:tc>
      </w:tr>
      <w:tr w:rsidR="00AE5AC2" w:rsidRPr="005410BD" w:rsidDel="00761A6E" w14:paraId="65B51E09" w14:textId="5FEC9587" w:rsidTr="00004E02">
        <w:trPr>
          <w:del w:id="2092" w:author="MCC160" w:date="2022-03-15T14:04:00Z"/>
        </w:trPr>
        <w:tc>
          <w:tcPr>
            <w:tcW w:w="534" w:type="dxa"/>
            <w:shd w:val="clear" w:color="auto" w:fill="auto"/>
          </w:tcPr>
          <w:p w14:paraId="430D25F3" w14:textId="6C568A79" w:rsidR="00AE5AC2" w:rsidRPr="005410BD" w:rsidDel="00761A6E" w:rsidRDefault="00AE5AC2" w:rsidP="00004E02">
            <w:pPr>
              <w:pStyle w:val="TAC"/>
              <w:keepNext w:val="0"/>
              <w:keepLines w:val="0"/>
              <w:widowControl w:val="0"/>
              <w:rPr>
                <w:del w:id="2093" w:author="MCC160" w:date="2022-03-15T14:04:00Z"/>
              </w:rPr>
            </w:pPr>
            <w:del w:id="2094" w:author="MCC160" w:date="2022-03-15T14:04:00Z">
              <w:r w:rsidRPr="005410BD" w:rsidDel="00761A6E">
                <w:delText>5</w:delText>
              </w:r>
            </w:del>
          </w:p>
        </w:tc>
        <w:tc>
          <w:tcPr>
            <w:tcW w:w="4051" w:type="dxa"/>
            <w:shd w:val="clear" w:color="auto" w:fill="auto"/>
          </w:tcPr>
          <w:p w14:paraId="6A75B81C" w14:textId="7ADBB1C0" w:rsidR="00AE5AC2" w:rsidRPr="005410BD" w:rsidDel="00761A6E" w:rsidRDefault="00AE5AC2" w:rsidP="00004E02">
            <w:pPr>
              <w:pStyle w:val="TAL"/>
              <w:keepNext w:val="0"/>
              <w:keepLines w:val="0"/>
              <w:widowControl w:val="0"/>
              <w:rPr>
                <w:del w:id="2095" w:author="MCC160" w:date="2022-03-15T14:04:00Z"/>
              </w:rPr>
            </w:pPr>
            <w:del w:id="2096" w:author="MCC160" w:date="2022-03-15T14:04:00Z">
              <w:r w:rsidRPr="005410BD" w:rsidDel="00761A6E">
                <w:delText>The UE acknowledges the SIP 200 (OK) from the SS with a SIP ACK message.</w:delText>
              </w:r>
            </w:del>
          </w:p>
        </w:tc>
        <w:tc>
          <w:tcPr>
            <w:tcW w:w="630" w:type="dxa"/>
            <w:shd w:val="clear" w:color="auto" w:fill="auto"/>
          </w:tcPr>
          <w:p w14:paraId="41250C66" w14:textId="611DAB1C" w:rsidR="00AE5AC2" w:rsidRPr="005410BD" w:rsidDel="00761A6E" w:rsidRDefault="00AE5AC2" w:rsidP="00004E02">
            <w:pPr>
              <w:pStyle w:val="TAC"/>
              <w:keepNext w:val="0"/>
              <w:keepLines w:val="0"/>
              <w:widowControl w:val="0"/>
              <w:rPr>
                <w:del w:id="2097" w:author="MCC160" w:date="2022-03-15T14:04:00Z"/>
              </w:rPr>
            </w:pPr>
            <w:del w:id="2098" w:author="MCC160" w:date="2022-03-15T14:04:00Z">
              <w:r w:rsidRPr="005410BD" w:rsidDel="00761A6E">
                <w:delText>--&gt;</w:delText>
              </w:r>
            </w:del>
          </w:p>
        </w:tc>
        <w:tc>
          <w:tcPr>
            <w:tcW w:w="2973" w:type="dxa"/>
            <w:shd w:val="clear" w:color="auto" w:fill="auto"/>
          </w:tcPr>
          <w:p w14:paraId="4559730E" w14:textId="3939CE18" w:rsidR="00AE5AC2" w:rsidRPr="005410BD" w:rsidDel="00761A6E" w:rsidRDefault="00AE5AC2" w:rsidP="00004E02">
            <w:pPr>
              <w:pStyle w:val="TAL"/>
              <w:keepNext w:val="0"/>
              <w:keepLines w:val="0"/>
              <w:widowControl w:val="0"/>
              <w:rPr>
                <w:del w:id="2099" w:author="MCC160" w:date="2022-03-15T14:04:00Z"/>
              </w:rPr>
            </w:pPr>
            <w:del w:id="2100" w:author="MCC160" w:date="2022-03-15T14:04:00Z">
              <w:r w:rsidRPr="005410BD" w:rsidDel="00761A6E">
                <w:delText>SIP ACK</w:delText>
              </w:r>
            </w:del>
          </w:p>
        </w:tc>
        <w:tc>
          <w:tcPr>
            <w:tcW w:w="565" w:type="dxa"/>
            <w:shd w:val="clear" w:color="auto" w:fill="auto"/>
          </w:tcPr>
          <w:p w14:paraId="139FBD4D" w14:textId="2B196ECF" w:rsidR="00AE5AC2" w:rsidRPr="005410BD" w:rsidDel="00761A6E" w:rsidRDefault="00AE5AC2" w:rsidP="00004E02">
            <w:pPr>
              <w:pStyle w:val="TAC"/>
              <w:keepNext w:val="0"/>
              <w:keepLines w:val="0"/>
              <w:widowControl w:val="0"/>
              <w:rPr>
                <w:del w:id="2101" w:author="MCC160" w:date="2022-03-15T14:04:00Z"/>
              </w:rPr>
            </w:pPr>
            <w:del w:id="2102" w:author="MCC160" w:date="2022-03-15T14:04:00Z">
              <w:r w:rsidRPr="005410BD" w:rsidDel="00761A6E">
                <w:delText>-</w:delText>
              </w:r>
            </w:del>
          </w:p>
        </w:tc>
        <w:tc>
          <w:tcPr>
            <w:tcW w:w="850" w:type="dxa"/>
            <w:shd w:val="clear" w:color="auto" w:fill="auto"/>
          </w:tcPr>
          <w:p w14:paraId="722DE4F2" w14:textId="299F50D4" w:rsidR="00AE5AC2" w:rsidRPr="005410BD" w:rsidDel="00761A6E" w:rsidRDefault="00AE5AC2" w:rsidP="00004E02">
            <w:pPr>
              <w:pStyle w:val="TAC"/>
              <w:keepNext w:val="0"/>
              <w:keepLines w:val="0"/>
              <w:widowControl w:val="0"/>
              <w:rPr>
                <w:del w:id="2103" w:author="MCC160" w:date="2022-03-15T14:04:00Z"/>
              </w:rPr>
            </w:pPr>
            <w:del w:id="2104" w:author="MCC160" w:date="2022-03-15T14:04:00Z">
              <w:r w:rsidRPr="005410BD" w:rsidDel="00761A6E">
                <w:delText>-</w:delText>
              </w:r>
            </w:del>
          </w:p>
        </w:tc>
      </w:tr>
      <w:tr w:rsidR="00AE5AC2" w:rsidRPr="005410BD" w14:paraId="59809A71" w14:textId="77777777" w:rsidTr="00004E02">
        <w:tc>
          <w:tcPr>
            <w:tcW w:w="534" w:type="dxa"/>
            <w:shd w:val="clear" w:color="auto" w:fill="auto"/>
          </w:tcPr>
          <w:p w14:paraId="704E1E80" w14:textId="77777777" w:rsidR="00AE5AC2" w:rsidRPr="005410BD" w:rsidRDefault="00AE5AC2" w:rsidP="00004E02">
            <w:pPr>
              <w:pStyle w:val="TAC"/>
              <w:keepNext w:val="0"/>
              <w:keepLines w:val="0"/>
              <w:widowControl w:val="0"/>
            </w:pPr>
            <w:r w:rsidRPr="005410BD">
              <w:t>6</w:t>
            </w:r>
          </w:p>
        </w:tc>
        <w:tc>
          <w:tcPr>
            <w:tcW w:w="4051" w:type="dxa"/>
            <w:shd w:val="clear" w:color="auto" w:fill="auto"/>
          </w:tcPr>
          <w:p w14:paraId="7FF50F87" w14:textId="77777777" w:rsidR="00AE5AC2" w:rsidRPr="005410BD" w:rsidRDefault="00AE5AC2" w:rsidP="00004E02">
            <w:pPr>
              <w:pStyle w:val="TAL"/>
              <w:keepNext w:val="0"/>
              <w:keepLines w:val="0"/>
              <w:widowControl w:val="0"/>
            </w:pPr>
            <w:r w:rsidRPr="005410BD">
              <w:t>Check: Does the UE (MCVideo client) notify the user that the call has been successfully established?</w:t>
            </w:r>
          </w:p>
          <w:p w14:paraId="7761B822" w14:textId="77777777" w:rsidR="00AE5AC2" w:rsidRPr="005410BD" w:rsidRDefault="00AE5AC2" w:rsidP="00004E02">
            <w:pPr>
              <w:pStyle w:val="TAL"/>
              <w:keepNext w:val="0"/>
              <w:keepLines w:val="0"/>
              <w:widowControl w:val="0"/>
            </w:pPr>
            <w:r w:rsidRPr="005410BD">
              <w:t>(NOTE 1)</w:t>
            </w:r>
          </w:p>
        </w:tc>
        <w:tc>
          <w:tcPr>
            <w:tcW w:w="630" w:type="dxa"/>
            <w:shd w:val="clear" w:color="auto" w:fill="auto"/>
          </w:tcPr>
          <w:p w14:paraId="7AE1E78F" w14:textId="77777777" w:rsidR="00AE5AC2" w:rsidRPr="005410BD" w:rsidRDefault="00AE5AC2" w:rsidP="00004E02">
            <w:pPr>
              <w:pStyle w:val="TAC"/>
              <w:keepNext w:val="0"/>
              <w:keepLines w:val="0"/>
              <w:widowControl w:val="0"/>
            </w:pPr>
            <w:r w:rsidRPr="005410BD">
              <w:t>-</w:t>
            </w:r>
          </w:p>
        </w:tc>
        <w:tc>
          <w:tcPr>
            <w:tcW w:w="2973" w:type="dxa"/>
            <w:shd w:val="clear" w:color="auto" w:fill="auto"/>
          </w:tcPr>
          <w:p w14:paraId="477D58DA"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2EC67F6F" w14:textId="77777777" w:rsidR="00AE5AC2" w:rsidRPr="005410BD" w:rsidRDefault="00AE5AC2" w:rsidP="00004E02">
            <w:pPr>
              <w:pStyle w:val="TAC"/>
              <w:keepNext w:val="0"/>
              <w:keepLines w:val="0"/>
              <w:widowControl w:val="0"/>
            </w:pPr>
            <w:r w:rsidRPr="005410BD">
              <w:t>1</w:t>
            </w:r>
          </w:p>
        </w:tc>
        <w:tc>
          <w:tcPr>
            <w:tcW w:w="850" w:type="dxa"/>
            <w:shd w:val="clear" w:color="auto" w:fill="auto"/>
          </w:tcPr>
          <w:p w14:paraId="10138FCE" w14:textId="77777777" w:rsidR="00AE5AC2" w:rsidRPr="005410BD" w:rsidRDefault="00AE5AC2" w:rsidP="00004E02">
            <w:pPr>
              <w:pStyle w:val="TAC"/>
              <w:keepNext w:val="0"/>
              <w:keepLines w:val="0"/>
              <w:widowControl w:val="0"/>
            </w:pPr>
            <w:r w:rsidRPr="005410BD">
              <w:t>P</w:t>
            </w:r>
          </w:p>
        </w:tc>
      </w:tr>
      <w:tr w:rsidR="00AE5AC2" w:rsidRPr="005410BD" w14:paraId="14C0ED77" w14:textId="77777777" w:rsidTr="00004E02">
        <w:tc>
          <w:tcPr>
            <w:tcW w:w="534" w:type="dxa"/>
            <w:shd w:val="clear" w:color="auto" w:fill="auto"/>
          </w:tcPr>
          <w:p w14:paraId="35B1BB44" w14:textId="77777777" w:rsidR="00AE5AC2" w:rsidRPr="005410BD" w:rsidRDefault="00AE5AC2" w:rsidP="00004E02">
            <w:pPr>
              <w:pStyle w:val="TAC"/>
              <w:keepNext w:val="0"/>
              <w:keepLines w:val="0"/>
              <w:widowControl w:val="0"/>
            </w:pPr>
            <w:r w:rsidRPr="005410BD">
              <w:t>7</w:t>
            </w:r>
          </w:p>
        </w:tc>
        <w:tc>
          <w:tcPr>
            <w:tcW w:w="4051" w:type="dxa"/>
            <w:shd w:val="clear" w:color="auto" w:fill="auto"/>
          </w:tcPr>
          <w:p w14:paraId="7E69EDDA" w14:textId="77777777" w:rsidR="00AE5AC2" w:rsidRPr="005410BD" w:rsidRDefault="00AE5AC2" w:rsidP="00004E02">
            <w:pPr>
              <w:pStyle w:val="TAL"/>
              <w:keepNext w:val="0"/>
              <w:keepLines w:val="0"/>
              <w:widowControl w:val="0"/>
            </w:pPr>
            <w:r w:rsidRPr="005410BD">
              <w:t>Make the UE (MCVideo User) request termination of the MCVideo private emergency call.</w:t>
            </w:r>
          </w:p>
          <w:p w14:paraId="40D6AF58" w14:textId="77777777" w:rsidR="00AE5AC2" w:rsidRPr="005410BD" w:rsidRDefault="00AE5AC2" w:rsidP="00004E02">
            <w:pPr>
              <w:pStyle w:val="TAL"/>
              <w:keepNext w:val="0"/>
              <w:keepLines w:val="0"/>
              <w:widowControl w:val="0"/>
            </w:pPr>
            <w:r w:rsidRPr="005410BD">
              <w:t>(NOTE 1)</w:t>
            </w:r>
          </w:p>
        </w:tc>
        <w:tc>
          <w:tcPr>
            <w:tcW w:w="630" w:type="dxa"/>
            <w:shd w:val="clear" w:color="auto" w:fill="auto"/>
          </w:tcPr>
          <w:p w14:paraId="07119339" w14:textId="77777777" w:rsidR="00AE5AC2" w:rsidRPr="005410BD" w:rsidRDefault="00AE5AC2" w:rsidP="00004E02">
            <w:pPr>
              <w:pStyle w:val="TAC"/>
              <w:keepNext w:val="0"/>
              <w:keepLines w:val="0"/>
              <w:widowControl w:val="0"/>
            </w:pPr>
            <w:r w:rsidRPr="005410BD">
              <w:t>-</w:t>
            </w:r>
          </w:p>
        </w:tc>
        <w:tc>
          <w:tcPr>
            <w:tcW w:w="2973" w:type="dxa"/>
            <w:shd w:val="clear" w:color="auto" w:fill="auto"/>
          </w:tcPr>
          <w:p w14:paraId="4849936D"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49A98C65" w14:textId="77777777" w:rsidR="00AE5AC2" w:rsidRPr="005410BD" w:rsidRDefault="00AE5AC2" w:rsidP="00004E02">
            <w:pPr>
              <w:pStyle w:val="TAC"/>
              <w:keepNext w:val="0"/>
              <w:keepLines w:val="0"/>
              <w:widowControl w:val="0"/>
            </w:pPr>
            <w:r w:rsidRPr="005410BD">
              <w:t>-</w:t>
            </w:r>
          </w:p>
        </w:tc>
        <w:tc>
          <w:tcPr>
            <w:tcW w:w="850" w:type="dxa"/>
            <w:shd w:val="clear" w:color="auto" w:fill="auto"/>
          </w:tcPr>
          <w:p w14:paraId="087BE9B1" w14:textId="77777777" w:rsidR="00AE5AC2" w:rsidRPr="005410BD" w:rsidRDefault="00AE5AC2" w:rsidP="00004E02">
            <w:pPr>
              <w:pStyle w:val="TAC"/>
              <w:keepNext w:val="0"/>
              <w:keepLines w:val="0"/>
              <w:widowControl w:val="0"/>
            </w:pPr>
            <w:r w:rsidRPr="005410BD">
              <w:t>-</w:t>
            </w:r>
          </w:p>
        </w:tc>
      </w:tr>
      <w:tr w:rsidR="00761A6E" w:rsidRPr="005410BD" w14:paraId="4D0241A8" w14:textId="77777777" w:rsidTr="00004E02">
        <w:tc>
          <w:tcPr>
            <w:tcW w:w="534" w:type="dxa"/>
            <w:shd w:val="clear" w:color="auto" w:fill="auto"/>
          </w:tcPr>
          <w:p w14:paraId="4862B09E" w14:textId="77777777" w:rsidR="00761A6E" w:rsidRPr="005410BD" w:rsidRDefault="00761A6E" w:rsidP="00761A6E">
            <w:pPr>
              <w:pStyle w:val="TAC"/>
              <w:keepNext w:val="0"/>
              <w:keepLines w:val="0"/>
              <w:widowControl w:val="0"/>
            </w:pPr>
            <w:r w:rsidRPr="005410BD">
              <w:t>8</w:t>
            </w:r>
          </w:p>
        </w:tc>
        <w:tc>
          <w:tcPr>
            <w:tcW w:w="4051" w:type="dxa"/>
            <w:shd w:val="clear" w:color="auto" w:fill="auto"/>
          </w:tcPr>
          <w:p w14:paraId="0D1E74B1" w14:textId="30F07821" w:rsidR="00761A6E" w:rsidRPr="005410BD" w:rsidRDefault="00761A6E" w:rsidP="00761A6E">
            <w:pPr>
              <w:pStyle w:val="TAL"/>
              <w:keepNext w:val="0"/>
              <w:keepLines w:val="0"/>
              <w:widowControl w:val="0"/>
            </w:pPr>
            <w:r w:rsidRPr="005410BD">
              <w:t xml:space="preserve">Check: Does the UE (MCVideo client) </w:t>
            </w:r>
            <w:ins w:id="2105" w:author="MCC160" w:date="2022-03-15T14:05:00Z">
              <w:r w:rsidRPr="005410BD">
                <w:rPr>
                  <w:rFonts w:eastAsia="Calibri"/>
                </w:rPr>
                <w:t xml:space="preserve">correctly </w:t>
              </w:r>
              <w:r w:rsidRPr="005410BD">
                <w:t>perform test procedure for MCX CO call release as described in TS 36.579-1 [2] Table 5.3.10.3-1</w:t>
              </w:r>
            </w:ins>
            <w:del w:id="2106" w:author="MCC160" w:date="2022-03-15T14:05:00Z">
              <w:r w:rsidRPr="005410BD" w:rsidDel="00761A6E">
                <w:delText>send a SIP BYE request</w:delText>
              </w:r>
            </w:del>
            <w:r w:rsidRPr="005410BD">
              <w:t xml:space="preserve"> to terminate the private call?</w:t>
            </w:r>
          </w:p>
        </w:tc>
        <w:tc>
          <w:tcPr>
            <w:tcW w:w="630" w:type="dxa"/>
            <w:shd w:val="clear" w:color="auto" w:fill="auto"/>
          </w:tcPr>
          <w:p w14:paraId="646F753A" w14:textId="5C61B11A" w:rsidR="00761A6E" w:rsidRPr="005410BD" w:rsidRDefault="00761A6E" w:rsidP="00761A6E">
            <w:pPr>
              <w:pStyle w:val="TAC"/>
              <w:keepNext w:val="0"/>
              <w:keepLines w:val="0"/>
              <w:widowControl w:val="0"/>
            </w:pPr>
            <w:ins w:id="2107" w:author="MCC160" w:date="2022-03-15T14:05:00Z">
              <w:r w:rsidRPr="005410BD">
                <w:t>-</w:t>
              </w:r>
            </w:ins>
            <w:del w:id="2108" w:author="MCC160" w:date="2022-03-15T14:05:00Z">
              <w:r w:rsidRPr="005410BD" w:rsidDel="009A3B36">
                <w:delText>--&gt;</w:delText>
              </w:r>
            </w:del>
          </w:p>
        </w:tc>
        <w:tc>
          <w:tcPr>
            <w:tcW w:w="2973" w:type="dxa"/>
            <w:shd w:val="clear" w:color="auto" w:fill="auto"/>
          </w:tcPr>
          <w:p w14:paraId="22F1247D" w14:textId="28350CA9" w:rsidR="00761A6E" w:rsidRPr="005410BD" w:rsidRDefault="00761A6E" w:rsidP="00761A6E">
            <w:pPr>
              <w:pStyle w:val="TAL"/>
              <w:keepNext w:val="0"/>
              <w:keepLines w:val="0"/>
              <w:widowControl w:val="0"/>
            </w:pPr>
            <w:ins w:id="2109" w:author="MCC160" w:date="2022-03-15T14:05:00Z">
              <w:r w:rsidRPr="005410BD">
                <w:t>-</w:t>
              </w:r>
            </w:ins>
            <w:del w:id="2110" w:author="MCC160" w:date="2022-03-15T14:05:00Z">
              <w:r w:rsidRPr="005410BD" w:rsidDel="009A3B36">
                <w:delText>SIP BYE</w:delText>
              </w:r>
            </w:del>
          </w:p>
        </w:tc>
        <w:tc>
          <w:tcPr>
            <w:tcW w:w="565" w:type="dxa"/>
            <w:shd w:val="clear" w:color="auto" w:fill="auto"/>
          </w:tcPr>
          <w:p w14:paraId="181190E6" w14:textId="77777777" w:rsidR="00761A6E" w:rsidRPr="005410BD" w:rsidRDefault="00761A6E" w:rsidP="00761A6E">
            <w:pPr>
              <w:pStyle w:val="TAC"/>
              <w:keepNext w:val="0"/>
              <w:keepLines w:val="0"/>
              <w:widowControl w:val="0"/>
            </w:pPr>
            <w:r w:rsidRPr="005410BD">
              <w:t>2</w:t>
            </w:r>
          </w:p>
        </w:tc>
        <w:tc>
          <w:tcPr>
            <w:tcW w:w="850" w:type="dxa"/>
            <w:shd w:val="clear" w:color="auto" w:fill="auto"/>
          </w:tcPr>
          <w:p w14:paraId="74F097F3" w14:textId="77777777" w:rsidR="00761A6E" w:rsidRPr="005410BD" w:rsidRDefault="00761A6E" w:rsidP="00761A6E">
            <w:pPr>
              <w:pStyle w:val="TAC"/>
              <w:keepNext w:val="0"/>
              <w:keepLines w:val="0"/>
              <w:widowControl w:val="0"/>
            </w:pPr>
            <w:r w:rsidRPr="005410BD">
              <w:t>P</w:t>
            </w:r>
          </w:p>
        </w:tc>
      </w:tr>
      <w:tr w:rsidR="00761A6E" w:rsidRPr="005410BD" w14:paraId="5AF1626B" w14:textId="77777777" w:rsidTr="00004E02">
        <w:tc>
          <w:tcPr>
            <w:tcW w:w="534" w:type="dxa"/>
            <w:shd w:val="clear" w:color="auto" w:fill="auto"/>
          </w:tcPr>
          <w:p w14:paraId="6A9DB7F3" w14:textId="28A98F9E" w:rsidR="00761A6E" w:rsidRPr="005410BD" w:rsidRDefault="00761A6E" w:rsidP="00761A6E">
            <w:pPr>
              <w:pStyle w:val="TAC"/>
              <w:keepNext w:val="0"/>
              <w:keepLines w:val="0"/>
              <w:widowControl w:val="0"/>
            </w:pPr>
            <w:r w:rsidRPr="005410BD">
              <w:t>9</w:t>
            </w:r>
            <w:ins w:id="2111" w:author="MCC160" w:date="2022-03-15T14:05:00Z">
              <w:r w:rsidRPr="005410BD">
                <w:t>-10</w:t>
              </w:r>
            </w:ins>
          </w:p>
        </w:tc>
        <w:tc>
          <w:tcPr>
            <w:tcW w:w="4051" w:type="dxa"/>
            <w:shd w:val="clear" w:color="auto" w:fill="auto"/>
          </w:tcPr>
          <w:p w14:paraId="3FA6D106" w14:textId="36A9F593" w:rsidR="00761A6E" w:rsidRPr="005410BD" w:rsidRDefault="00761A6E" w:rsidP="00761A6E">
            <w:pPr>
              <w:pStyle w:val="TAL"/>
              <w:keepNext w:val="0"/>
              <w:keepLines w:val="0"/>
              <w:widowControl w:val="0"/>
            </w:pPr>
            <w:del w:id="2112" w:author="MCC160" w:date="2022-03-15T14:05:00Z">
              <w:r w:rsidRPr="005410BD" w:rsidDel="00761A6E">
                <w:delText>The SS (MCVideo server) sends SIP 200 (OK).</w:delText>
              </w:r>
            </w:del>
            <w:ins w:id="2113" w:author="MCC160" w:date="2022-03-15T14:05:00Z">
              <w:r w:rsidRPr="005410BD">
                <w:t>Void</w:t>
              </w:r>
            </w:ins>
          </w:p>
        </w:tc>
        <w:tc>
          <w:tcPr>
            <w:tcW w:w="630" w:type="dxa"/>
            <w:shd w:val="clear" w:color="auto" w:fill="auto"/>
          </w:tcPr>
          <w:p w14:paraId="7DADB4A8" w14:textId="302F5D3E" w:rsidR="00761A6E" w:rsidRPr="005410BD" w:rsidRDefault="00761A6E" w:rsidP="00761A6E">
            <w:pPr>
              <w:pStyle w:val="TAC"/>
              <w:keepNext w:val="0"/>
              <w:keepLines w:val="0"/>
              <w:widowControl w:val="0"/>
            </w:pPr>
            <w:ins w:id="2114" w:author="MCC160" w:date="2022-03-15T14:05:00Z">
              <w:r w:rsidRPr="005410BD">
                <w:t>-</w:t>
              </w:r>
            </w:ins>
            <w:del w:id="2115" w:author="MCC160" w:date="2022-03-15T14:05:00Z">
              <w:r w:rsidRPr="005410BD" w:rsidDel="00452CC8">
                <w:delText>&lt;--</w:delText>
              </w:r>
            </w:del>
          </w:p>
        </w:tc>
        <w:tc>
          <w:tcPr>
            <w:tcW w:w="2973" w:type="dxa"/>
            <w:shd w:val="clear" w:color="auto" w:fill="auto"/>
          </w:tcPr>
          <w:p w14:paraId="0BF89D4D" w14:textId="66F2ED05" w:rsidR="00761A6E" w:rsidRPr="005410BD" w:rsidRDefault="00761A6E" w:rsidP="00761A6E">
            <w:pPr>
              <w:pStyle w:val="TAL"/>
              <w:keepNext w:val="0"/>
              <w:keepLines w:val="0"/>
              <w:widowControl w:val="0"/>
            </w:pPr>
            <w:ins w:id="2116" w:author="MCC160" w:date="2022-03-15T14:05:00Z">
              <w:r w:rsidRPr="005410BD">
                <w:t>-</w:t>
              </w:r>
            </w:ins>
            <w:del w:id="2117" w:author="MCC160" w:date="2022-03-15T14:05:00Z">
              <w:r w:rsidRPr="005410BD" w:rsidDel="00452CC8">
                <w:delText>SIP 200 (OK)</w:delText>
              </w:r>
            </w:del>
          </w:p>
        </w:tc>
        <w:tc>
          <w:tcPr>
            <w:tcW w:w="565" w:type="dxa"/>
            <w:shd w:val="clear" w:color="auto" w:fill="auto"/>
          </w:tcPr>
          <w:p w14:paraId="5BB747A5" w14:textId="77777777" w:rsidR="00761A6E" w:rsidRPr="005410BD" w:rsidRDefault="00761A6E" w:rsidP="00761A6E">
            <w:pPr>
              <w:pStyle w:val="TAC"/>
              <w:keepNext w:val="0"/>
              <w:keepLines w:val="0"/>
              <w:widowControl w:val="0"/>
            </w:pPr>
            <w:r w:rsidRPr="005410BD">
              <w:t>-</w:t>
            </w:r>
          </w:p>
        </w:tc>
        <w:tc>
          <w:tcPr>
            <w:tcW w:w="850" w:type="dxa"/>
            <w:shd w:val="clear" w:color="auto" w:fill="auto"/>
          </w:tcPr>
          <w:p w14:paraId="21447962" w14:textId="77777777" w:rsidR="00761A6E" w:rsidRPr="005410BD" w:rsidRDefault="00761A6E" w:rsidP="00761A6E">
            <w:pPr>
              <w:pStyle w:val="TAC"/>
              <w:keepNext w:val="0"/>
              <w:keepLines w:val="0"/>
              <w:widowControl w:val="0"/>
            </w:pPr>
            <w:r w:rsidRPr="005410BD">
              <w:t>-</w:t>
            </w:r>
          </w:p>
        </w:tc>
      </w:tr>
      <w:tr w:rsidR="00AE5AC2" w:rsidRPr="005410BD" w:rsidDel="00761A6E" w14:paraId="76943BC4" w14:textId="058FB987" w:rsidTr="00004E02">
        <w:trPr>
          <w:del w:id="2118" w:author="MCC160" w:date="2022-03-15T14:05:00Z"/>
        </w:trPr>
        <w:tc>
          <w:tcPr>
            <w:tcW w:w="534" w:type="dxa"/>
            <w:shd w:val="clear" w:color="auto" w:fill="auto"/>
          </w:tcPr>
          <w:p w14:paraId="79597716" w14:textId="4E73DE0E" w:rsidR="00AE5AC2" w:rsidRPr="005410BD" w:rsidDel="00761A6E" w:rsidRDefault="00AE5AC2" w:rsidP="00004E02">
            <w:pPr>
              <w:pStyle w:val="TAC"/>
              <w:keepNext w:val="0"/>
              <w:keepLines w:val="0"/>
              <w:widowControl w:val="0"/>
              <w:rPr>
                <w:del w:id="2119" w:author="MCC160" w:date="2022-03-15T14:05:00Z"/>
              </w:rPr>
            </w:pPr>
            <w:del w:id="2120" w:author="MCC160" w:date="2022-03-15T14:05:00Z">
              <w:r w:rsidRPr="005410BD" w:rsidDel="00761A6E">
                <w:delText>10</w:delText>
              </w:r>
            </w:del>
          </w:p>
        </w:tc>
        <w:tc>
          <w:tcPr>
            <w:tcW w:w="4051" w:type="dxa"/>
            <w:shd w:val="clear" w:color="auto" w:fill="auto"/>
          </w:tcPr>
          <w:p w14:paraId="783A8D7C" w14:textId="6C6119AA" w:rsidR="00AE5AC2" w:rsidRPr="005410BD" w:rsidDel="00761A6E" w:rsidRDefault="00AE5AC2" w:rsidP="00004E02">
            <w:pPr>
              <w:pStyle w:val="TAL"/>
              <w:keepNext w:val="0"/>
              <w:keepLines w:val="0"/>
              <w:widowControl w:val="0"/>
              <w:rPr>
                <w:del w:id="2121" w:author="MCC160" w:date="2022-03-15T14:05:00Z"/>
              </w:rPr>
            </w:pPr>
            <w:del w:id="2122" w:author="MCC160" w:date="2022-03-15T14:05:00Z">
              <w:r w:rsidRPr="005410BD" w:rsidDel="00761A6E">
                <w:delText>Wait for 5 sec to capture any not allowed behaviour.</w:delText>
              </w:r>
            </w:del>
          </w:p>
        </w:tc>
        <w:tc>
          <w:tcPr>
            <w:tcW w:w="630" w:type="dxa"/>
            <w:shd w:val="clear" w:color="auto" w:fill="auto"/>
          </w:tcPr>
          <w:p w14:paraId="7952D00B" w14:textId="1C158DA7" w:rsidR="00AE5AC2" w:rsidRPr="005410BD" w:rsidDel="00761A6E" w:rsidRDefault="00AE5AC2" w:rsidP="00004E02">
            <w:pPr>
              <w:pStyle w:val="TAC"/>
              <w:keepNext w:val="0"/>
              <w:keepLines w:val="0"/>
              <w:widowControl w:val="0"/>
              <w:rPr>
                <w:del w:id="2123" w:author="MCC160" w:date="2022-03-15T14:05:00Z"/>
              </w:rPr>
            </w:pPr>
            <w:del w:id="2124" w:author="MCC160" w:date="2022-03-15T14:05:00Z">
              <w:r w:rsidRPr="005410BD" w:rsidDel="00761A6E">
                <w:delText>-</w:delText>
              </w:r>
            </w:del>
          </w:p>
        </w:tc>
        <w:tc>
          <w:tcPr>
            <w:tcW w:w="2973" w:type="dxa"/>
            <w:shd w:val="clear" w:color="auto" w:fill="auto"/>
          </w:tcPr>
          <w:p w14:paraId="79043BE4" w14:textId="3BE5F2EA" w:rsidR="00AE5AC2" w:rsidRPr="005410BD" w:rsidDel="00761A6E" w:rsidRDefault="00AE5AC2" w:rsidP="00004E02">
            <w:pPr>
              <w:pStyle w:val="TAL"/>
              <w:keepNext w:val="0"/>
              <w:keepLines w:val="0"/>
              <w:widowControl w:val="0"/>
              <w:rPr>
                <w:del w:id="2125" w:author="MCC160" w:date="2022-03-15T14:05:00Z"/>
              </w:rPr>
            </w:pPr>
            <w:del w:id="2126" w:author="MCC160" w:date="2022-03-15T14:05:00Z">
              <w:r w:rsidRPr="005410BD" w:rsidDel="00761A6E">
                <w:delText>-</w:delText>
              </w:r>
            </w:del>
          </w:p>
        </w:tc>
        <w:tc>
          <w:tcPr>
            <w:tcW w:w="565" w:type="dxa"/>
            <w:shd w:val="clear" w:color="auto" w:fill="auto"/>
          </w:tcPr>
          <w:p w14:paraId="327A8A72" w14:textId="6FCEA54B" w:rsidR="00AE5AC2" w:rsidRPr="005410BD" w:rsidDel="00761A6E" w:rsidRDefault="00AE5AC2" w:rsidP="00004E02">
            <w:pPr>
              <w:pStyle w:val="TAC"/>
              <w:keepNext w:val="0"/>
              <w:keepLines w:val="0"/>
              <w:widowControl w:val="0"/>
              <w:rPr>
                <w:del w:id="2127" w:author="MCC160" w:date="2022-03-15T14:05:00Z"/>
              </w:rPr>
            </w:pPr>
            <w:del w:id="2128" w:author="MCC160" w:date="2022-03-15T14:05:00Z">
              <w:r w:rsidRPr="005410BD" w:rsidDel="00761A6E">
                <w:delText>-</w:delText>
              </w:r>
            </w:del>
          </w:p>
        </w:tc>
        <w:tc>
          <w:tcPr>
            <w:tcW w:w="850" w:type="dxa"/>
            <w:shd w:val="clear" w:color="auto" w:fill="auto"/>
          </w:tcPr>
          <w:p w14:paraId="221E118E" w14:textId="7B5EF952" w:rsidR="00AE5AC2" w:rsidRPr="005410BD" w:rsidDel="00761A6E" w:rsidRDefault="00AE5AC2" w:rsidP="00004E02">
            <w:pPr>
              <w:pStyle w:val="TAC"/>
              <w:keepNext w:val="0"/>
              <w:keepLines w:val="0"/>
              <w:widowControl w:val="0"/>
              <w:rPr>
                <w:del w:id="2129" w:author="MCC160" w:date="2022-03-15T14:05:00Z"/>
              </w:rPr>
            </w:pPr>
            <w:del w:id="2130" w:author="MCC160" w:date="2022-03-15T14:05:00Z">
              <w:r w:rsidRPr="005410BD" w:rsidDel="00761A6E">
                <w:delText>-</w:delText>
              </w:r>
            </w:del>
          </w:p>
        </w:tc>
      </w:tr>
      <w:tr w:rsidR="00AE5AC2" w:rsidRPr="005410BD" w:rsidDel="00761A6E" w14:paraId="631A4B78" w14:textId="1BD24AD4" w:rsidTr="00004E02">
        <w:trPr>
          <w:del w:id="2131" w:author="MCC160" w:date="2022-03-15T14:05:00Z"/>
        </w:trPr>
        <w:tc>
          <w:tcPr>
            <w:tcW w:w="534" w:type="dxa"/>
            <w:shd w:val="clear" w:color="auto" w:fill="auto"/>
          </w:tcPr>
          <w:p w14:paraId="2FC5BD79" w14:textId="57269606" w:rsidR="00AE5AC2" w:rsidRPr="005410BD" w:rsidDel="00761A6E" w:rsidRDefault="00AE5AC2" w:rsidP="00004E02">
            <w:pPr>
              <w:pStyle w:val="TAC"/>
              <w:keepNext w:val="0"/>
              <w:keepLines w:val="0"/>
              <w:widowControl w:val="0"/>
              <w:rPr>
                <w:del w:id="2132" w:author="MCC160" w:date="2022-03-15T14:05:00Z"/>
              </w:rPr>
            </w:pPr>
            <w:del w:id="2133" w:author="MCC160" w:date="2022-03-15T14:05:00Z">
              <w:r w:rsidRPr="005410BD" w:rsidDel="00761A6E">
                <w:delText>-</w:delText>
              </w:r>
            </w:del>
          </w:p>
        </w:tc>
        <w:tc>
          <w:tcPr>
            <w:tcW w:w="4051" w:type="dxa"/>
            <w:shd w:val="clear" w:color="auto" w:fill="auto"/>
          </w:tcPr>
          <w:p w14:paraId="50029AC1" w14:textId="3A9712A3" w:rsidR="00AE5AC2" w:rsidRPr="005410BD" w:rsidDel="00761A6E" w:rsidRDefault="00AE5AC2" w:rsidP="00004E02">
            <w:pPr>
              <w:pStyle w:val="TAL"/>
              <w:rPr>
                <w:del w:id="2134" w:author="MCC160" w:date="2022-03-15T14:05:00Z"/>
              </w:rPr>
            </w:pPr>
            <w:del w:id="2135" w:author="MCC160" w:date="2022-03-15T14:05:00Z">
              <w:r w:rsidRPr="005410BD" w:rsidDel="00761A6E">
                <w:delText xml:space="preserve">EXCEPTION: The SS </w:delText>
              </w:r>
              <w:r w:rsidRPr="005410BD" w:rsidDel="00761A6E">
                <w:rPr>
                  <w:color w:val="000000"/>
                </w:rPr>
                <w:delText xml:space="preserve">(MCVideo Server) </w:delText>
              </w:r>
              <w:r w:rsidRPr="005410BD" w:rsidDel="00761A6E">
                <w:delText xml:space="preserve">waits 2 seconds before the SS </w:delText>
              </w:r>
              <w:r w:rsidRPr="005410BD" w:rsidDel="00761A6E">
                <w:rPr>
                  <w:color w:val="000000"/>
                </w:rPr>
                <w:delText xml:space="preserve">(MCVideo Server) </w:delText>
              </w:r>
              <w:r w:rsidRPr="005410BD" w:rsidDel="00761A6E">
                <w:delText>deactivates the dedicated EPS bearer and releases the RRC connection.</w:delText>
              </w:r>
            </w:del>
          </w:p>
          <w:p w14:paraId="0EF7C91D" w14:textId="7735F5D1" w:rsidR="00AE5AC2" w:rsidRPr="005410BD" w:rsidDel="00761A6E" w:rsidRDefault="00AE5AC2" w:rsidP="00004E02">
            <w:pPr>
              <w:pStyle w:val="TAL"/>
              <w:rPr>
                <w:del w:id="2136" w:author="MCC160" w:date="2022-03-15T14:05:00Z"/>
              </w:rPr>
            </w:pPr>
            <w:del w:id="2137" w:author="MCC160" w:date="2022-03-15T14:05:00Z">
              <w:r w:rsidRPr="005410BD" w:rsidDel="00761A6E">
                <w:delText>(NOTE 2)</w:delText>
              </w:r>
            </w:del>
          </w:p>
        </w:tc>
        <w:tc>
          <w:tcPr>
            <w:tcW w:w="630" w:type="dxa"/>
            <w:shd w:val="clear" w:color="auto" w:fill="auto"/>
          </w:tcPr>
          <w:p w14:paraId="52EB1FB2" w14:textId="4500F3EA" w:rsidR="00AE5AC2" w:rsidRPr="005410BD" w:rsidDel="00761A6E" w:rsidRDefault="00AE5AC2" w:rsidP="00004E02">
            <w:pPr>
              <w:pStyle w:val="TAC"/>
              <w:keepNext w:val="0"/>
              <w:keepLines w:val="0"/>
              <w:widowControl w:val="0"/>
              <w:rPr>
                <w:del w:id="2138" w:author="MCC160" w:date="2022-03-15T14:05:00Z"/>
              </w:rPr>
            </w:pPr>
            <w:del w:id="2139" w:author="MCC160" w:date="2022-03-15T14:05:00Z">
              <w:r w:rsidRPr="005410BD" w:rsidDel="00761A6E">
                <w:delText>-</w:delText>
              </w:r>
            </w:del>
          </w:p>
        </w:tc>
        <w:tc>
          <w:tcPr>
            <w:tcW w:w="2973" w:type="dxa"/>
            <w:shd w:val="clear" w:color="auto" w:fill="auto"/>
          </w:tcPr>
          <w:p w14:paraId="212BD86B" w14:textId="47F2926F" w:rsidR="00AE5AC2" w:rsidRPr="005410BD" w:rsidDel="00761A6E" w:rsidRDefault="00AE5AC2" w:rsidP="00004E02">
            <w:pPr>
              <w:pStyle w:val="TAL"/>
              <w:keepNext w:val="0"/>
              <w:keepLines w:val="0"/>
              <w:widowControl w:val="0"/>
              <w:rPr>
                <w:del w:id="2140" w:author="MCC160" w:date="2022-03-15T14:05:00Z"/>
              </w:rPr>
            </w:pPr>
            <w:del w:id="2141" w:author="MCC160" w:date="2022-03-15T14:05:00Z">
              <w:r w:rsidRPr="005410BD" w:rsidDel="00761A6E">
                <w:delText>-</w:delText>
              </w:r>
            </w:del>
          </w:p>
        </w:tc>
        <w:tc>
          <w:tcPr>
            <w:tcW w:w="565" w:type="dxa"/>
            <w:shd w:val="clear" w:color="auto" w:fill="auto"/>
          </w:tcPr>
          <w:p w14:paraId="2A1A31CD" w14:textId="5556179A" w:rsidR="00AE5AC2" w:rsidRPr="005410BD" w:rsidDel="00761A6E" w:rsidRDefault="00AE5AC2" w:rsidP="00004E02">
            <w:pPr>
              <w:pStyle w:val="TAC"/>
              <w:keepNext w:val="0"/>
              <w:keepLines w:val="0"/>
              <w:widowControl w:val="0"/>
              <w:rPr>
                <w:del w:id="2142" w:author="MCC160" w:date="2022-03-15T14:05:00Z"/>
              </w:rPr>
            </w:pPr>
            <w:del w:id="2143" w:author="MCC160" w:date="2022-03-15T14:05:00Z">
              <w:r w:rsidRPr="005410BD" w:rsidDel="00761A6E">
                <w:delText>-</w:delText>
              </w:r>
            </w:del>
          </w:p>
        </w:tc>
        <w:tc>
          <w:tcPr>
            <w:tcW w:w="850" w:type="dxa"/>
            <w:shd w:val="clear" w:color="auto" w:fill="auto"/>
          </w:tcPr>
          <w:p w14:paraId="49F55067" w14:textId="07EFF68E" w:rsidR="00AE5AC2" w:rsidRPr="005410BD" w:rsidDel="00761A6E" w:rsidRDefault="00AE5AC2" w:rsidP="00004E02">
            <w:pPr>
              <w:pStyle w:val="TAC"/>
              <w:keepNext w:val="0"/>
              <w:keepLines w:val="0"/>
              <w:widowControl w:val="0"/>
              <w:rPr>
                <w:del w:id="2144" w:author="MCC160" w:date="2022-03-15T14:05:00Z"/>
              </w:rPr>
            </w:pPr>
            <w:del w:id="2145" w:author="MCC160" w:date="2022-03-15T14:05:00Z">
              <w:r w:rsidRPr="005410BD" w:rsidDel="00761A6E">
                <w:delText>-</w:delText>
              </w:r>
            </w:del>
          </w:p>
        </w:tc>
      </w:tr>
      <w:tr w:rsidR="00AE5AC2" w:rsidRPr="005410BD" w14:paraId="25F8E496" w14:textId="77777777" w:rsidTr="00004E02">
        <w:tc>
          <w:tcPr>
            <w:tcW w:w="9603" w:type="dxa"/>
            <w:gridSpan w:val="6"/>
            <w:shd w:val="clear" w:color="auto" w:fill="auto"/>
          </w:tcPr>
          <w:p w14:paraId="02CE2273" w14:textId="77777777" w:rsidR="00AE5AC2" w:rsidRPr="005410BD" w:rsidRDefault="00AE5AC2" w:rsidP="00004E02">
            <w:pPr>
              <w:pStyle w:val="TAN"/>
            </w:pPr>
            <w:r w:rsidRPr="005410BD">
              <w:t>NOTE 1: This action is expected to be done via a suitable implementation-dependent MMI.</w:t>
            </w:r>
          </w:p>
          <w:p w14:paraId="390C3FD0" w14:textId="613AA42F" w:rsidR="00AE5AC2" w:rsidRPr="005410BD" w:rsidRDefault="00AE5AC2" w:rsidP="00004E02">
            <w:pPr>
              <w:pStyle w:val="TAN"/>
            </w:pPr>
            <w:del w:id="2146" w:author="MCC160" w:date="2022-03-15T14:05:00Z">
              <w:r w:rsidRPr="005410BD" w:rsidDel="00761A6E">
                <w:delText>NOTE 2: The specified wait period of 2s shall ensure that lower layer signalling (TCP) is finished and any not allowed behaviour captured.</w:delText>
              </w:r>
            </w:del>
          </w:p>
        </w:tc>
      </w:tr>
    </w:tbl>
    <w:p w14:paraId="586606B0" w14:textId="77777777" w:rsidR="00AE5AC2" w:rsidRPr="005410BD" w:rsidRDefault="00AE5AC2" w:rsidP="00AE5AC2">
      <w:pPr>
        <w:rPr>
          <w:rFonts w:ascii="Arial" w:hAnsi="Arial"/>
        </w:rPr>
      </w:pPr>
    </w:p>
    <w:p w14:paraId="5D1B709E" w14:textId="77777777" w:rsidR="00AE5AC2" w:rsidRPr="005410BD" w:rsidRDefault="00AE5AC2" w:rsidP="00AE5AC2">
      <w:pPr>
        <w:pStyle w:val="H6"/>
      </w:pPr>
      <w:bookmarkStart w:id="2147" w:name="_Toc52787574"/>
      <w:bookmarkStart w:id="2148" w:name="_Toc52787756"/>
      <w:bookmarkStart w:id="2149" w:name="_Toc75906978"/>
      <w:bookmarkStart w:id="2150" w:name="_Toc75907315"/>
      <w:r w:rsidRPr="005410BD">
        <w:t>6.2.5.3.3</w:t>
      </w:r>
      <w:r w:rsidRPr="005410BD">
        <w:tab/>
        <w:t>Specific message contents</w:t>
      </w:r>
      <w:bookmarkEnd w:id="2147"/>
      <w:bookmarkEnd w:id="2148"/>
      <w:bookmarkEnd w:id="2149"/>
      <w:bookmarkEnd w:id="2150"/>
    </w:p>
    <w:p w14:paraId="00BC3FB5" w14:textId="17FADCA7" w:rsidR="00AE5AC2" w:rsidRPr="005410BD" w:rsidRDefault="00AE5AC2" w:rsidP="00AE5AC2">
      <w:pPr>
        <w:pStyle w:val="TH"/>
      </w:pPr>
      <w:r w:rsidRPr="005410BD">
        <w:t>Table 6.2.5.3.3-1: SIP INVITE (Step 2, Table 6.2.5.3.2-1</w:t>
      </w:r>
      <w:ins w:id="2151" w:author="MCC160" w:date="2022-03-16T13:58:00Z">
        <w:r w:rsidR="00424534" w:rsidRPr="005410BD">
          <w:t xml:space="preserve">; </w:t>
        </w:r>
      </w:ins>
      <w:ins w:id="2152" w:author="MCC160" w:date="2022-03-16T13:59:00Z">
        <w:r w:rsidR="00424534" w:rsidRPr="005410BD">
          <w:t>S</w:t>
        </w:r>
      </w:ins>
      <w:ins w:id="2153" w:author="MCC160" w:date="2022-03-16T13:58:00Z">
        <w:r w:rsidR="00424534" w:rsidRPr="005410BD">
          <w:t>tep 2, TS 36.579-1 [2] Table 5.3</w:t>
        </w:r>
      </w:ins>
      <w:ins w:id="2154" w:author="MCC160" w:date="2022-03-16T13:59:00Z">
        <w:r w:rsidR="00424534" w:rsidRPr="005410BD">
          <w:t>B</w:t>
        </w:r>
      </w:ins>
      <w:ins w:id="2155" w:author="MCC160" w:date="2022-03-16T13:58:00Z">
        <w:r w:rsidR="00424534" w:rsidRPr="005410BD">
          <w:t>.1.3-1</w:t>
        </w:r>
      </w:ins>
      <w:r w:rsidRPr="005410BD">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156" w:author="MCC160" w:date="2022-03-16T13:56: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4"/>
        <w:gridCol w:w="2189"/>
        <w:gridCol w:w="1460"/>
        <w:gridCol w:w="1188"/>
        <w:tblGridChange w:id="2157">
          <w:tblGrid>
            <w:gridCol w:w="2973"/>
            <w:gridCol w:w="1824"/>
            <w:gridCol w:w="2189"/>
            <w:gridCol w:w="1460"/>
            <w:gridCol w:w="1188"/>
          </w:tblGrid>
        </w:tblGridChange>
      </w:tblGrid>
      <w:tr w:rsidR="00AE5AC2" w:rsidRPr="005410BD" w14:paraId="72FBB269" w14:textId="77777777" w:rsidTr="00424534">
        <w:trPr>
          <w:tblHeader/>
          <w:trPrChange w:id="2158" w:author="MCC160" w:date="2022-03-16T13:56:00Z">
            <w:trPr>
              <w:tblHeader/>
            </w:trPr>
          </w:trPrChange>
        </w:trPr>
        <w:tc>
          <w:tcPr>
            <w:tcW w:w="9634" w:type="dxa"/>
            <w:gridSpan w:val="5"/>
            <w:tcPrChange w:id="2159" w:author="MCC160" w:date="2022-03-16T13:56:00Z">
              <w:tcPr>
                <w:tcW w:w="9504" w:type="dxa"/>
                <w:gridSpan w:val="5"/>
              </w:tcPr>
            </w:tcPrChange>
          </w:tcPr>
          <w:p w14:paraId="50E4C238" w14:textId="35FDA444" w:rsidR="00AE5AC2" w:rsidRPr="005410BD" w:rsidRDefault="00AE5AC2" w:rsidP="00004E02">
            <w:pPr>
              <w:pStyle w:val="TAL"/>
            </w:pPr>
            <w:r w:rsidRPr="005410BD">
              <w:t>Derivation Path: TS 36.579-1 [2], Table 5.5.2.5.1-1, condition</w:t>
            </w:r>
            <w:del w:id="2160" w:author="MCC160" w:date="2022-03-16T13:55:00Z">
              <w:r w:rsidRPr="005410BD" w:rsidDel="00424534">
                <w:delText>s MCVIDEO,</w:delText>
              </w:r>
            </w:del>
            <w:r w:rsidRPr="005410BD">
              <w:t xml:space="preserve"> PRIVATE-CALL</w:t>
            </w:r>
            <w:ins w:id="2161" w:author="MCC160" w:date="2022-03-16T13:55:00Z">
              <w:r w:rsidR="00424534" w:rsidRPr="005410BD">
                <w:t>, EMERGENCY-CALL</w:t>
              </w:r>
            </w:ins>
          </w:p>
        </w:tc>
      </w:tr>
      <w:tr w:rsidR="00AE5AC2" w:rsidRPr="005410BD" w14:paraId="5D9B145D" w14:textId="77777777" w:rsidTr="00424534">
        <w:trPr>
          <w:tblHeader/>
          <w:trPrChange w:id="2162" w:author="MCC160" w:date="2022-03-16T13:56:00Z">
            <w:trPr>
              <w:tblHeader/>
            </w:trPr>
          </w:trPrChange>
        </w:trPr>
        <w:tc>
          <w:tcPr>
            <w:tcW w:w="2973" w:type="dxa"/>
            <w:tcPrChange w:id="2163" w:author="MCC160" w:date="2022-03-16T13:56:00Z">
              <w:tcPr>
                <w:tcW w:w="2934" w:type="dxa"/>
              </w:tcPr>
            </w:tcPrChange>
          </w:tcPr>
          <w:p w14:paraId="3CF86A2B" w14:textId="77777777" w:rsidR="00AE5AC2" w:rsidRPr="005410BD" w:rsidRDefault="00AE5AC2" w:rsidP="00004E02">
            <w:pPr>
              <w:pStyle w:val="TAH"/>
              <w:keepLines w:val="0"/>
              <w:widowControl w:val="0"/>
            </w:pPr>
            <w:r w:rsidRPr="005410BD">
              <w:t>Information Element</w:t>
            </w:r>
          </w:p>
        </w:tc>
        <w:tc>
          <w:tcPr>
            <w:tcW w:w="1824" w:type="dxa"/>
            <w:tcPrChange w:id="2164" w:author="MCC160" w:date="2022-03-16T13:56:00Z">
              <w:tcPr>
                <w:tcW w:w="1799" w:type="dxa"/>
              </w:tcPr>
            </w:tcPrChange>
          </w:tcPr>
          <w:p w14:paraId="210DCF8F" w14:textId="77777777" w:rsidR="00AE5AC2" w:rsidRPr="005410BD" w:rsidRDefault="00AE5AC2" w:rsidP="00004E02">
            <w:pPr>
              <w:pStyle w:val="TAH"/>
              <w:keepLines w:val="0"/>
              <w:widowControl w:val="0"/>
            </w:pPr>
            <w:r w:rsidRPr="005410BD">
              <w:t>Value/remark</w:t>
            </w:r>
          </w:p>
        </w:tc>
        <w:tc>
          <w:tcPr>
            <w:tcW w:w="2189" w:type="dxa"/>
            <w:tcBorders>
              <w:bottom w:val="single" w:sz="4" w:space="0" w:color="auto"/>
            </w:tcBorders>
            <w:tcPrChange w:id="2165" w:author="MCC160" w:date="2022-03-16T13:56:00Z">
              <w:tcPr>
                <w:tcW w:w="2159" w:type="dxa"/>
                <w:tcBorders>
                  <w:bottom w:val="single" w:sz="4" w:space="0" w:color="auto"/>
                </w:tcBorders>
              </w:tcPr>
            </w:tcPrChange>
          </w:tcPr>
          <w:p w14:paraId="29E075EB" w14:textId="77777777" w:rsidR="00AE5AC2" w:rsidRPr="005410BD" w:rsidRDefault="00AE5AC2" w:rsidP="00004E02">
            <w:pPr>
              <w:pStyle w:val="TAH"/>
              <w:keepLines w:val="0"/>
              <w:widowControl w:val="0"/>
            </w:pPr>
            <w:r w:rsidRPr="005410BD">
              <w:t>Comment</w:t>
            </w:r>
          </w:p>
        </w:tc>
        <w:tc>
          <w:tcPr>
            <w:tcW w:w="1460" w:type="dxa"/>
            <w:tcPrChange w:id="2166" w:author="MCC160" w:date="2022-03-16T13:56:00Z">
              <w:tcPr>
                <w:tcW w:w="1440" w:type="dxa"/>
              </w:tcPr>
            </w:tcPrChange>
          </w:tcPr>
          <w:p w14:paraId="23189177" w14:textId="77777777" w:rsidR="00AE5AC2" w:rsidRPr="005410BD" w:rsidRDefault="00AE5AC2" w:rsidP="00004E02">
            <w:pPr>
              <w:pStyle w:val="TAH"/>
              <w:keepLines w:val="0"/>
              <w:widowControl w:val="0"/>
            </w:pPr>
            <w:r w:rsidRPr="005410BD">
              <w:t>Reference</w:t>
            </w:r>
          </w:p>
        </w:tc>
        <w:tc>
          <w:tcPr>
            <w:tcW w:w="1188" w:type="dxa"/>
            <w:tcPrChange w:id="2167" w:author="MCC160" w:date="2022-03-16T13:56:00Z">
              <w:tcPr>
                <w:tcW w:w="1172" w:type="dxa"/>
              </w:tcPr>
            </w:tcPrChange>
          </w:tcPr>
          <w:p w14:paraId="00913496" w14:textId="77777777" w:rsidR="00AE5AC2" w:rsidRPr="005410BD" w:rsidRDefault="00AE5AC2" w:rsidP="00004E02">
            <w:pPr>
              <w:pStyle w:val="TAH"/>
              <w:keepLines w:val="0"/>
              <w:widowControl w:val="0"/>
            </w:pPr>
            <w:r w:rsidRPr="005410BD">
              <w:t>Condition</w:t>
            </w:r>
          </w:p>
        </w:tc>
      </w:tr>
      <w:tr w:rsidR="00424534" w:rsidRPr="005410BD" w14:paraId="1D2205DE" w14:textId="77777777" w:rsidTr="00FC6500">
        <w:tc>
          <w:tcPr>
            <w:tcW w:w="2973" w:type="dxa"/>
            <w:tcPrChange w:id="2168" w:author="MCC160" w:date="2022-03-16T13:56:00Z">
              <w:tcPr>
                <w:tcW w:w="2934" w:type="dxa"/>
                <w:vAlign w:val="center"/>
              </w:tcPr>
            </w:tcPrChange>
          </w:tcPr>
          <w:p w14:paraId="216924A1" w14:textId="6D917B3C" w:rsidR="00424534" w:rsidRPr="005410BD" w:rsidRDefault="00424534" w:rsidP="00424534">
            <w:pPr>
              <w:pStyle w:val="TAL"/>
              <w:rPr>
                <w:b/>
                <w:bCs/>
                <w:color w:val="000000"/>
              </w:rPr>
            </w:pPr>
            <w:ins w:id="2169" w:author="MCC160" w:date="2022-03-16T13:56:00Z">
              <w:r w:rsidRPr="005410BD">
                <w:rPr>
                  <w:b/>
                  <w:bCs/>
                </w:rPr>
                <w:t>Answer-Mode</w:t>
              </w:r>
            </w:ins>
            <w:del w:id="2170" w:author="MCC160" w:date="2022-03-16T13:56:00Z">
              <w:r w:rsidRPr="005410BD" w:rsidDel="00424534">
                <w:rPr>
                  <w:b/>
                  <w:bCs/>
                  <w:color w:val="000000"/>
                </w:rPr>
                <w:delText>Message-body</w:delText>
              </w:r>
            </w:del>
          </w:p>
        </w:tc>
        <w:tc>
          <w:tcPr>
            <w:tcW w:w="1824" w:type="dxa"/>
            <w:tcPrChange w:id="2171" w:author="MCC160" w:date="2022-03-16T13:56:00Z">
              <w:tcPr>
                <w:tcW w:w="1799" w:type="dxa"/>
              </w:tcPr>
            </w:tcPrChange>
          </w:tcPr>
          <w:p w14:paraId="59AF088E" w14:textId="01319E05" w:rsidR="00424534" w:rsidRPr="005410BD" w:rsidRDefault="00424534" w:rsidP="00424534">
            <w:pPr>
              <w:pStyle w:val="TAL"/>
              <w:rPr>
                <w:color w:val="000000"/>
              </w:rPr>
            </w:pPr>
            <w:ins w:id="2172" w:author="MCC160" w:date="2022-03-16T13:56:00Z">
              <w:r w:rsidRPr="005410BD">
                <w:t>Not present</w:t>
              </w:r>
            </w:ins>
          </w:p>
        </w:tc>
        <w:tc>
          <w:tcPr>
            <w:tcW w:w="2189" w:type="dxa"/>
            <w:tcBorders>
              <w:top w:val="single" w:sz="4" w:space="0" w:color="auto"/>
              <w:bottom w:val="single" w:sz="4" w:space="0" w:color="auto"/>
            </w:tcBorders>
            <w:tcPrChange w:id="2173" w:author="MCC160" w:date="2022-03-16T13:56:00Z">
              <w:tcPr>
                <w:tcW w:w="2159" w:type="dxa"/>
                <w:tcBorders>
                  <w:top w:val="single" w:sz="4" w:space="0" w:color="auto"/>
                  <w:bottom w:val="single" w:sz="4" w:space="0" w:color="auto"/>
                </w:tcBorders>
              </w:tcPr>
            </w:tcPrChange>
          </w:tcPr>
          <w:p w14:paraId="2AE82826" w14:textId="77777777" w:rsidR="00424534" w:rsidRPr="005410BD" w:rsidRDefault="00424534" w:rsidP="00424534">
            <w:pPr>
              <w:pStyle w:val="TAL"/>
              <w:rPr>
                <w:color w:val="000000"/>
              </w:rPr>
            </w:pPr>
          </w:p>
        </w:tc>
        <w:tc>
          <w:tcPr>
            <w:tcW w:w="1460" w:type="dxa"/>
            <w:tcPrChange w:id="2174" w:author="MCC160" w:date="2022-03-16T13:56:00Z">
              <w:tcPr>
                <w:tcW w:w="1440" w:type="dxa"/>
              </w:tcPr>
            </w:tcPrChange>
          </w:tcPr>
          <w:p w14:paraId="2758F73F" w14:textId="77777777" w:rsidR="00424534" w:rsidRPr="005410BD" w:rsidRDefault="00424534" w:rsidP="00424534">
            <w:pPr>
              <w:pStyle w:val="TAL"/>
              <w:rPr>
                <w:color w:val="000000"/>
              </w:rPr>
            </w:pPr>
          </w:p>
        </w:tc>
        <w:tc>
          <w:tcPr>
            <w:tcW w:w="1188" w:type="dxa"/>
            <w:vAlign w:val="bottom"/>
            <w:tcPrChange w:id="2175" w:author="MCC160" w:date="2022-03-16T13:56:00Z">
              <w:tcPr>
                <w:tcW w:w="1172" w:type="dxa"/>
                <w:vAlign w:val="bottom"/>
              </w:tcPr>
            </w:tcPrChange>
          </w:tcPr>
          <w:p w14:paraId="1B1203A1" w14:textId="77777777" w:rsidR="00424534" w:rsidRPr="005410BD" w:rsidRDefault="00424534" w:rsidP="00424534">
            <w:pPr>
              <w:pStyle w:val="TAL"/>
              <w:rPr>
                <w:color w:val="000000"/>
              </w:rPr>
            </w:pPr>
          </w:p>
        </w:tc>
      </w:tr>
      <w:tr w:rsidR="00424534" w:rsidRPr="005410BD" w14:paraId="65E88AAF" w14:textId="77777777" w:rsidTr="00FC6500">
        <w:trPr>
          <w:ins w:id="2176" w:author="MCC160" w:date="2022-03-16T13:56:00Z"/>
        </w:trPr>
        <w:tc>
          <w:tcPr>
            <w:tcW w:w="2973" w:type="dxa"/>
            <w:tcPrChange w:id="2177" w:author="MCC160" w:date="2022-03-16T13:56:00Z">
              <w:tcPr>
                <w:tcW w:w="2934" w:type="dxa"/>
                <w:vAlign w:val="center"/>
              </w:tcPr>
            </w:tcPrChange>
          </w:tcPr>
          <w:p w14:paraId="437D1DB7" w14:textId="6787C49C" w:rsidR="00424534" w:rsidRPr="005410BD" w:rsidRDefault="00424534" w:rsidP="00424534">
            <w:pPr>
              <w:pStyle w:val="TAL"/>
              <w:rPr>
                <w:ins w:id="2178" w:author="MCC160" w:date="2022-03-16T13:56:00Z"/>
                <w:b/>
                <w:bCs/>
                <w:color w:val="000000"/>
              </w:rPr>
            </w:pPr>
            <w:ins w:id="2179" w:author="MCC160" w:date="2022-03-16T13:56:00Z">
              <w:r w:rsidRPr="005410BD">
                <w:rPr>
                  <w:b/>
                  <w:bCs/>
                </w:rPr>
                <w:t>Priv-Answer-Mode</w:t>
              </w:r>
            </w:ins>
          </w:p>
        </w:tc>
        <w:tc>
          <w:tcPr>
            <w:tcW w:w="1824" w:type="dxa"/>
            <w:tcPrChange w:id="2180" w:author="MCC160" w:date="2022-03-16T13:56:00Z">
              <w:tcPr>
                <w:tcW w:w="1799" w:type="dxa"/>
              </w:tcPr>
            </w:tcPrChange>
          </w:tcPr>
          <w:p w14:paraId="31E9CA13" w14:textId="77777777" w:rsidR="00424534" w:rsidRPr="005410BD" w:rsidRDefault="00424534" w:rsidP="00424534">
            <w:pPr>
              <w:pStyle w:val="TAL"/>
              <w:rPr>
                <w:ins w:id="2181" w:author="MCC160" w:date="2022-03-16T13:56:00Z"/>
                <w:color w:val="000000"/>
              </w:rPr>
            </w:pPr>
          </w:p>
        </w:tc>
        <w:tc>
          <w:tcPr>
            <w:tcW w:w="2189" w:type="dxa"/>
            <w:tcBorders>
              <w:top w:val="single" w:sz="4" w:space="0" w:color="auto"/>
              <w:bottom w:val="single" w:sz="4" w:space="0" w:color="auto"/>
            </w:tcBorders>
            <w:tcPrChange w:id="2182" w:author="MCC160" w:date="2022-03-16T13:56:00Z">
              <w:tcPr>
                <w:tcW w:w="2159" w:type="dxa"/>
                <w:tcBorders>
                  <w:top w:val="single" w:sz="4" w:space="0" w:color="auto"/>
                  <w:bottom w:val="single" w:sz="4" w:space="0" w:color="auto"/>
                </w:tcBorders>
              </w:tcPr>
            </w:tcPrChange>
          </w:tcPr>
          <w:p w14:paraId="70FA1783" w14:textId="77777777" w:rsidR="00424534" w:rsidRPr="005410BD" w:rsidRDefault="00424534" w:rsidP="00424534">
            <w:pPr>
              <w:pStyle w:val="TAL"/>
              <w:rPr>
                <w:ins w:id="2183" w:author="MCC160" w:date="2022-03-16T13:56:00Z"/>
                <w:color w:val="000000"/>
              </w:rPr>
            </w:pPr>
          </w:p>
        </w:tc>
        <w:tc>
          <w:tcPr>
            <w:tcW w:w="1460" w:type="dxa"/>
            <w:tcPrChange w:id="2184" w:author="MCC160" w:date="2022-03-16T13:56:00Z">
              <w:tcPr>
                <w:tcW w:w="1440" w:type="dxa"/>
              </w:tcPr>
            </w:tcPrChange>
          </w:tcPr>
          <w:p w14:paraId="4564E9E9" w14:textId="77777777" w:rsidR="00424534" w:rsidRPr="005410BD" w:rsidRDefault="00424534" w:rsidP="00424534">
            <w:pPr>
              <w:pStyle w:val="TAL"/>
              <w:rPr>
                <w:ins w:id="2185" w:author="MCC160" w:date="2022-03-16T13:56:00Z"/>
                <w:color w:val="000000"/>
              </w:rPr>
            </w:pPr>
          </w:p>
        </w:tc>
        <w:tc>
          <w:tcPr>
            <w:tcW w:w="1188" w:type="dxa"/>
            <w:vAlign w:val="bottom"/>
            <w:tcPrChange w:id="2186" w:author="MCC160" w:date="2022-03-16T13:56:00Z">
              <w:tcPr>
                <w:tcW w:w="1172" w:type="dxa"/>
                <w:vAlign w:val="bottom"/>
              </w:tcPr>
            </w:tcPrChange>
          </w:tcPr>
          <w:p w14:paraId="4B6E6A15" w14:textId="77777777" w:rsidR="00424534" w:rsidRPr="005410BD" w:rsidRDefault="00424534" w:rsidP="00424534">
            <w:pPr>
              <w:pStyle w:val="TAL"/>
              <w:rPr>
                <w:ins w:id="2187" w:author="MCC160" w:date="2022-03-16T13:56:00Z"/>
                <w:color w:val="000000"/>
              </w:rPr>
            </w:pPr>
          </w:p>
        </w:tc>
      </w:tr>
      <w:tr w:rsidR="00424534" w:rsidRPr="005410BD" w14:paraId="6CD0C35A" w14:textId="77777777" w:rsidTr="00FC6500">
        <w:trPr>
          <w:ins w:id="2188" w:author="MCC160" w:date="2022-03-16T13:56:00Z"/>
        </w:trPr>
        <w:tc>
          <w:tcPr>
            <w:tcW w:w="2973" w:type="dxa"/>
            <w:tcPrChange w:id="2189" w:author="MCC160" w:date="2022-03-16T13:56:00Z">
              <w:tcPr>
                <w:tcW w:w="2934" w:type="dxa"/>
                <w:vAlign w:val="center"/>
              </w:tcPr>
            </w:tcPrChange>
          </w:tcPr>
          <w:p w14:paraId="789E6085" w14:textId="5E8E879D" w:rsidR="00424534" w:rsidRPr="005410BD" w:rsidRDefault="00424534" w:rsidP="00424534">
            <w:pPr>
              <w:pStyle w:val="TAL"/>
              <w:rPr>
                <w:ins w:id="2190" w:author="MCC160" w:date="2022-03-16T13:56:00Z"/>
                <w:b/>
                <w:bCs/>
                <w:color w:val="000000"/>
              </w:rPr>
            </w:pPr>
            <w:ins w:id="2191" w:author="MCC160" w:date="2022-03-16T13:56:00Z">
              <w:r w:rsidRPr="005410BD">
                <w:rPr>
                  <w:bCs/>
                </w:rPr>
                <w:t xml:space="preserve">  answer-mode-value</w:t>
              </w:r>
            </w:ins>
          </w:p>
        </w:tc>
        <w:tc>
          <w:tcPr>
            <w:tcW w:w="1824" w:type="dxa"/>
            <w:tcPrChange w:id="2192" w:author="MCC160" w:date="2022-03-16T13:56:00Z">
              <w:tcPr>
                <w:tcW w:w="1799" w:type="dxa"/>
              </w:tcPr>
            </w:tcPrChange>
          </w:tcPr>
          <w:p w14:paraId="6EE9C659" w14:textId="1CF56967" w:rsidR="00424534" w:rsidRPr="005410BD" w:rsidRDefault="00424534" w:rsidP="00424534">
            <w:pPr>
              <w:pStyle w:val="TAL"/>
              <w:rPr>
                <w:ins w:id="2193" w:author="MCC160" w:date="2022-03-16T13:56:00Z"/>
                <w:color w:val="000000"/>
              </w:rPr>
            </w:pPr>
            <w:ins w:id="2194" w:author="MCC160" w:date="2022-03-16T13:56:00Z">
              <w:r w:rsidRPr="005410BD">
                <w:rPr>
                  <w:iCs/>
                </w:rPr>
                <w:t>"Auto"</w:t>
              </w:r>
            </w:ins>
          </w:p>
        </w:tc>
        <w:tc>
          <w:tcPr>
            <w:tcW w:w="2189" w:type="dxa"/>
            <w:tcBorders>
              <w:top w:val="single" w:sz="4" w:space="0" w:color="auto"/>
              <w:bottom w:val="single" w:sz="4" w:space="0" w:color="auto"/>
            </w:tcBorders>
            <w:tcPrChange w:id="2195" w:author="MCC160" w:date="2022-03-16T13:56:00Z">
              <w:tcPr>
                <w:tcW w:w="2159" w:type="dxa"/>
                <w:tcBorders>
                  <w:top w:val="single" w:sz="4" w:space="0" w:color="auto"/>
                  <w:bottom w:val="single" w:sz="4" w:space="0" w:color="auto"/>
                </w:tcBorders>
              </w:tcPr>
            </w:tcPrChange>
          </w:tcPr>
          <w:p w14:paraId="196B443D" w14:textId="77777777" w:rsidR="00424534" w:rsidRPr="005410BD" w:rsidRDefault="00424534" w:rsidP="00424534">
            <w:pPr>
              <w:pStyle w:val="TAL"/>
              <w:rPr>
                <w:ins w:id="2196" w:author="MCC160" w:date="2022-03-16T13:56:00Z"/>
                <w:color w:val="000000"/>
              </w:rPr>
            </w:pPr>
          </w:p>
        </w:tc>
        <w:tc>
          <w:tcPr>
            <w:tcW w:w="1460" w:type="dxa"/>
            <w:tcPrChange w:id="2197" w:author="MCC160" w:date="2022-03-16T13:56:00Z">
              <w:tcPr>
                <w:tcW w:w="1440" w:type="dxa"/>
              </w:tcPr>
            </w:tcPrChange>
          </w:tcPr>
          <w:p w14:paraId="43258E09" w14:textId="77777777" w:rsidR="00424534" w:rsidRPr="005410BD" w:rsidRDefault="00424534" w:rsidP="00424534">
            <w:pPr>
              <w:pStyle w:val="TAL"/>
              <w:rPr>
                <w:ins w:id="2198" w:author="MCC160" w:date="2022-03-16T13:56:00Z"/>
                <w:color w:val="000000"/>
              </w:rPr>
            </w:pPr>
          </w:p>
        </w:tc>
        <w:tc>
          <w:tcPr>
            <w:tcW w:w="1188" w:type="dxa"/>
            <w:vAlign w:val="bottom"/>
            <w:tcPrChange w:id="2199" w:author="MCC160" w:date="2022-03-16T13:56:00Z">
              <w:tcPr>
                <w:tcW w:w="1172" w:type="dxa"/>
                <w:vAlign w:val="bottom"/>
              </w:tcPr>
            </w:tcPrChange>
          </w:tcPr>
          <w:p w14:paraId="12C6B9C0" w14:textId="77777777" w:rsidR="00424534" w:rsidRPr="005410BD" w:rsidRDefault="00424534" w:rsidP="00424534">
            <w:pPr>
              <w:pStyle w:val="TAL"/>
              <w:rPr>
                <w:ins w:id="2200" w:author="MCC160" w:date="2022-03-16T13:56:00Z"/>
                <w:color w:val="000000"/>
              </w:rPr>
            </w:pPr>
          </w:p>
        </w:tc>
      </w:tr>
      <w:tr w:rsidR="00424534" w:rsidRPr="005410BD" w14:paraId="5DD6C825" w14:textId="77777777" w:rsidTr="00FC6500">
        <w:trPr>
          <w:ins w:id="2201" w:author="MCC160" w:date="2022-03-16T13:56:00Z"/>
        </w:trPr>
        <w:tc>
          <w:tcPr>
            <w:tcW w:w="2973" w:type="dxa"/>
            <w:tcPrChange w:id="2202" w:author="MCC160" w:date="2022-03-16T13:56:00Z">
              <w:tcPr>
                <w:tcW w:w="2934" w:type="dxa"/>
                <w:vAlign w:val="center"/>
              </w:tcPr>
            </w:tcPrChange>
          </w:tcPr>
          <w:p w14:paraId="3B15B95F" w14:textId="0DD96651" w:rsidR="00424534" w:rsidRPr="005410BD" w:rsidRDefault="00424534" w:rsidP="00424534">
            <w:pPr>
              <w:pStyle w:val="TAL"/>
              <w:rPr>
                <w:ins w:id="2203" w:author="MCC160" w:date="2022-03-16T13:56:00Z"/>
                <w:b/>
                <w:bCs/>
                <w:color w:val="000000"/>
              </w:rPr>
            </w:pPr>
            <w:ins w:id="2204" w:author="MCC160" w:date="2022-03-16T13:56:00Z">
              <w:r w:rsidRPr="005410BD">
                <w:rPr>
                  <w:bCs/>
                </w:rPr>
                <w:t xml:space="preserve">  answer-mode-param</w:t>
              </w:r>
            </w:ins>
          </w:p>
        </w:tc>
        <w:tc>
          <w:tcPr>
            <w:tcW w:w="1824" w:type="dxa"/>
            <w:tcPrChange w:id="2205" w:author="MCC160" w:date="2022-03-16T13:56:00Z">
              <w:tcPr>
                <w:tcW w:w="1799" w:type="dxa"/>
              </w:tcPr>
            </w:tcPrChange>
          </w:tcPr>
          <w:p w14:paraId="4B7543DC" w14:textId="6836F95B" w:rsidR="00424534" w:rsidRPr="005410BD" w:rsidRDefault="00424534" w:rsidP="00424534">
            <w:pPr>
              <w:pStyle w:val="TAL"/>
              <w:rPr>
                <w:ins w:id="2206" w:author="MCC160" w:date="2022-03-16T13:56:00Z"/>
                <w:color w:val="000000"/>
              </w:rPr>
            </w:pPr>
            <w:ins w:id="2207" w:author="MCC160" w:date="2022-03-16T13:56:00Z">
              <w:r w:rsidRPr="005410BD">
                <w:rPr>
                  <w:iCs/>
                </w:rPr>
                <w:t>“</w:t>
              </w:r>
              <w:r w:rsidRPr="005410BD">
                <w:rPr>
                  <w:bCs/>
                </w:rPr>
                <w:t>require”</w:t>
              </w:r>
            </w:ins>
          </w:p>
        </w:tc>
        <w:tc>
          <w:tcPr>
            <w:tcW w:w="2189" w:type="dxa"/>
            <w:tcBorders>
              <w:top w:val="single" w:sz="4" w:space="0" w:color="auto"/>
              <w:bottom w:val="single" w:sz="4" w:space="0" w:color="auto"/>
            </w:tcBorders>
            <w:tcPrChange w:id="2208" w:author="MCC160" w:date="2022-03-16T13:56:00Z">
              <w:tcPr>
                <w:tcW w:w="2159" w:type="dxa"/>
                <w:tcBorders>
                  <w:top w:val="single" w:sz="4" w:space="0" w:color="auto"/>
                  <w:bottom w:val="single" w:sz="4" w:space="0" w:color="auto"/>
                </w:tcBorders>
              </w:tcPr>
            </w:tcPrChange>
          </w:tcPr>
          <w:p w14:paraId="6CB91A4C" w14:textId="77777777" w:rsidR="00424534" w:rsidRPr="005410BD" w:rsidRDefault="00424534" w:rsidP="00424534">
            <w:pPr>
              <w:pStyle w:val="TAL"/>
              <w:rPr>
                <w:ins w:id="2209" w:author="MCC160" w:date="2022-03-16T13:56:00Z"/>
                <w:color w:val="000000"/>
              </w:rPr>
            </w:pPr>
          </w:p>
        </w:tc>
        <w:tc>
          <w:tcPr>
            <w:tcW w:w="1460" w:type="dxa"/>
            <w:tcPrChange w:id="2210" w:author="MCC160" w:date="2022-03-16T13:56:00Z">
              <w:tcPr>
                <w:tcW w:w="1440" w:type="dxa"/>
              </w:tcPr>
            </w:tcPrChange>
          </w:tcPr>
          <w:p w14:paraId="1432CB79" w14:textId="77777777" w:rsidR="00424534" w:rsidRPr="005410BD" w:rsidRDefault="00424534" w:rsidP="00424534">
            <w:pPr>
              <w:pStyle w:val="TAL"/>
              <w:rPr>
                <w:ins w:id="2211" w:author="MCC160" w:date="2022-03-16T13:56:00Z"/>
                <w:color w:val="000000"/>
              </w:rPr>
            </w:pPr>
          </w:p>
        </w:tc>
        <w:tc>
          <w:tcPr>
            <w:tcW w:w="1188" w:type="dxa"/>
            <w:vAlign w:val="bottom"/>
            <w:tcPrChange w:id="2212" w:author="MCC160" w:date="2022-03-16T13:56:00Z">
              <w:tcPr>
                <w:tcW w:w="1172" w:type="dxa"/>
                <w:vAlign w:val="bottom"/>
              </w:tcPr>
            </w:tcPrChange>
          </w:tcPr>
          <w:p w14:paraId="7BB4B027" w14:textId="77777777" w:rsidR="00424534" w:rsidRPr="005410BD" w:rsidRDefault="00424534" w:rsidP="00424534">
            <w:pPr>
              <w:pStyle w:val="TAL"/>
              <w:rPr>
                <w:ins w:id="2213" w:author="MCC160" w:date="2022-03-16T13:56:00Z"/>
                <w:color w:val="000000"/>
              </w:rPr>
            </w:pPr>
          </w:p>
        </w:tc>
      </w:tr>
      <w:tr w:rsidR="00424534" w:rsidRPr="005410BD" w14:paraId="15451141" w14:textId="77777777" w:rsidTr="00424534">
        <w:trPr>
          <w:ins w:id="2214" w:author="MCC160" w:date="2022-03-16T13:55:00Z"/>
        </w:trPr>
        <w:tc>
          <w:tcPr>
            <w:tcW w:w="2973" w:type="dxa"/>
            <w:vAlign w:val="center"/>
            <w:tcPrChange w:id="2215" w:author="MCC160" w:date="2022-03-16T13:56:00Z">
              <w:tcPr>
                <w:tcW w:w="2934" w:type="dxa"/>
                <w:vAlign w:val="center"/>
              </w:tcPr>
            </w:tcPrChange>
          </w:tcPr>
          <w:p w14:paraId="45ACE289" w14:textId="71A31192" w:rsidR="00424534" w:rsidRPr="005410BD" w:rsidRDefault="00424534" w:rsidP="00004E02">
            <w:pPr>
              <w:pStyle w:val="TAL"/>
              <w:rPr>
                <w:ins w:id="2216" w:author="MCC160" w:date="2022-03-16T13:55:00Z"/>
                <w:b/>
                <w:bCs/>
                <w:color w:val="000000"/>
              </w:rPr>
            </w:pPr>
            <w:ins w:id="2217" w:author="MCC160" w:date="2022-03-16T13:56:00Z">
              <w:r w:rsidRPr="005410BD">
                <w:rPr>
                  <w:b/>
                  <w:bCs/>
                  <w:color w:val="000000"/>
                </w:rPr>
                <w:t>Message-body</w:t>
              </w:r>
            </w:ins>
          </w:p>
        </w:tc>
        <w:tc>
          <w:tcPr>
            <w:tcW w:w="1824" w:type="dxa"/>
            <w:tcPrChange w:id="2218" w:author="MCC160" w:date="2022-03-16T13:56:00Z">
              <w:tcPr>
                <w:tcW w:w="1799" w:type="dxa"/>
              </w:tcPr>
            </w:tcPrChange>
          </w:tcPr>
          <w:p w14:paraId="147B7937" w14:textId="77777777" w:rsidR="00424534" w:rsidRPr="005410BD" w:rsidRDefault="00424534" w:rsidP="00004E02">
            <w:pPr>
              <w:pStyle w:val="TAL"/>
              <w:rPr>
                <w:ins w:id="2219" w:author="MCC160" w:date="2022-03-16T13:55:00Z"/>
                <w:color w:val="000000"/>
              </w:rPr>
            </w:pPr>
          </w:p>
        </w:tc>
        <w:tc>
          <w:tcPr>
            <w:tcW w:w="2189" w:type="dxa"/>
            <w:tcBorders>
              <w:top w:val="single" w:sz="4" w:space="0" w:color="auto"/>
              <w:bottom w:val="single" w:sz="4" w:space="0" w:color="auto"/>
            </w:tcBorders>
            <w:tcPrChange w:id="2220" w:author="MCC160" w:date="2022-03-16T13:56:00Z">
              <w:tcPr>
                <w:tcW w:w="2159" w:type="dxa"/>
                <w:tcBorders>
                  <w:top w:val="single" w:sz="4" w:space="0" w:color="auto"/>
                  <w:bottom w:val="single" w:sz="4" w:space="0" w:color="auto"/>
                </w:tcBorders>
              </w:tcPr>
            </w:tcPrChange>
          </w:tcPr>
          <w:p w14:paraId="5FE5E57B" w14:textId="77777777" w:rsidR="00424534" w:rsidRPr="005410BD" w:rsidRDefault="00424534" w:rsidP="00004E02">
            <w:pPr>
              <w:pStyle w:val="TAL"/>
              <w:rPr>
                <w:ins w:id="2221" w:author="MCC160" w:date="2022-03-16T13:55:00Z"/>
                <w:color w:val="000000"/>
              </w:rPr>
            </w:pPr>
          </w:p>
        </w:tc>
        <w:tc>
          <w:tcPr>
            <w:tcW w:w="1460" w:type="dxa"/>
            <w:tcPrChange w:id="2222" w:author="MCC160" w:date="2022-03-16T13:56:00Z">
              <w:tcPr>
                <w:tcW w:w="1440" w:type="dxa"/>
              </w:tcPr>
            </w:tcPrChange>
          </w:tcPr>
          <w:p w14:paraId="11A189DC" w14:textId="77777777" w:rsidR="00424534" w:rsidRPr="005410BD" w:rsidRDefault="00424534" w:rsidP="00004E02">
            <w:pPr>
              <w:pStyle w:val="TAL"/>
              <w:rPr>
                <w:ins w:id="2223" w:author="MCC160" w:date="2022-03-16T13:55:00Z"/>
                <w:color w:val="000000"/>
              </w:rPr>
            </w:pPr>
          </w:p>
        </w:tc>
        <w:tc>
          <w:tcPr>
            <w:tcW w:w="1188" w:type="dxa"/>
            <w:vAlign w:val="bottom"/>
            <w:tcPrChange w:id="2224" w:author="MCC160" w:date="2022-03-16T13:56:00Z">
              <w:tcPr>
                <w:tcW w:w="1172" w:type="dxa"/>
                <w:vAlign w:val="bottom"/>
              </w:tcPr>
            </w:tcPrChange>
          </w:tcPr>
          <w:p w14:paraId="7D327F28" w14:textId="77777777" w:rsidR="00424534" w:rsidRPr="005410BD" w:rsidRDefault="00424534" w:rsidP="00004E02">
            <w:pPr>
              <w:pStyle w:val="TAL"/>
              <w:rPr>
                <w:ins w:id="2225" w:author="MCC160" w:date="2022-03-16T13:55:00Z"/>
                <w:color w:val="000000"/>
              </w:rPr>
            </w:pPr>
          </w:p>
        </w:tc>
      </w:tr>
      <w:tr w:rsidR="00424534" w:rsidRPr="005410BD" w14:paraId="1C7266B2" w14:textId="77777777" w:rsidTr="00424534">
        <w:trPr>
          <w:ins w:id="2226" w:author="MCC160" w:date="2022-03-16T13:56:00Z"/>
        </w:trPr>
        <w:tc>
          <w:tcPr>
            <w:tcW w:w="2973" w:type="dxa"/>
            <w:vAlign w:val="center"/>
          </w:tcPr>
          <w:p w14:paraId="27211CE3" w14:textId="3C91991B" w:rsidR="00424534" w:rsidRPr="005410BD" w:rsidRDefault="00424534" w:rsidP="00424534">
            <w:pPr>
              <w:pStyle w:val="TAL"/>
              <w:rPr>
                <w:ins w:id="2227" w:author="MCC160" w:date="2022-03-16T13:56:00Z"/>
                <w:b/>
                <w:bCs/>
                <w:color w:val="000000"/>
              </w:rPr>
            </w:pPr>
            <w:ins w:id="2228" w:author="MCC160" w:date="2022-03-16T13:57:00Z">
              <w:r w:rsidRPr="005410BD">
                <w:t xml:space="preserve">  MIME body part</w:t>
              </w:r>
            </w:ins>
          </w:p>
        </w:tc>
        <w:tc>
          <w:tcPr>
            <w:tcW w:w="1824" w:type="dxa"/>
          </w:tcPr>
          <w:p w14:paraId="3C5DF207" w14:textId="77777777" w:rsidR="00424534" w:rsidRPr="005410BD" w:rsidRDefault="00424534" w:rsidP="00424534">
            <w:pPr>
              <w:pStyle w:val="TAL"/>
              <w:rPr>
                <w:ins w:id="2229" w:author="MCC160" w:date="2022-03-16T13:56:00Z"/>
                <w:color w:val="000000"/>
              </w:rPr>
            </w:pPr>
          </w:p>
        </w:tc>
        <w:tc>
          <w:tcPr>
            <w:tcW w:w="2189" w:type="dxa"/>
            <w:tcBorders>
              <w:top w:val="single" w:sz="4" w:space="0" w:color="auto"/>
              <w:bottom w:val="single" w:sz="4" w:space="0" w:color="auto"/>
            </w:tcBorders>
          </w:tcPr>
          <w:p w14:paraId="7B1ACDE8" w14:textId="38AB86B6" w:rsidR="00424534" w:rsidRPr="005410BD" w:rsidRDefault="00424534" w:rsidP="00424534">
            <w:pPr>
              <w:pStyle w:val="TAL"/>
              <w:rPr>
                <w:ins w:id="2230" w:author="MCC160" w:date="2022-03-16T13:56:00Z"/>
                <w:color w:val="000000"/>
              </w:rPr>
            </w:pPr>
            <w:ins w:id="2231" w:author="MCC160" w:date="2022-03-16T13:57:00Z">
              <w:r w:rsidRPr="005410BD">
                <w:t>SDP message</w:t>
              </w:r>
            </w:ins>
          </w:p>
        </w:tc>
        <w:tc>
          <w:tcPr>
            <w:tcW w:w="1460" w:type="dxa"/>
          </w:tcPr>
          <w:p w14:paraId="4E5A358A" w14:textId="77777777" w:rsidR="00424534" w:rsidRPr="005410BD" w:rsidRDefault="00424534" w:rsidP="00424534">
            <w:pPr>
              <w:pStyle w:val="TAL"/>
              <w:rPr>
                <w:ins w:id="2232" w:author="MCC160" w:date="2022-03-16T13:56:00Z"/>
                <w:color w:val="000000"/>
              </w:rPr>
            </w:pPr>
          </w:p>
        </w:tc>
        <w:tc>
          <w:tcPr>
            <w:tcW w:w="1188" w:type="dxa"/>
            <w:vAlign w:val="bottom"/>
          </w:tcPr>
          <w:p w14:paraId="75C4DD80" w14:textId="77777777" w:rsidR="00424534" w:rsidRPr="005410BD" w:rsidRDefault="00424534" w:rsidP="00424534">
            <w:pPr>
              <w:pStyle w:val="TAL"/>
              <w:rPr>
                <w:ins w:id="2233" w:author="MCC160" w:date="2022-03-16T13:56:00Z"/>
                <w:color w:val="000000"/>
              </w:rPr>
            </w:pPr>
          </w:p>
        </w:tc>
      </w:tr>
      <w:tr w:rsidR="00424534" w:rsidRPr="005410BD" w14:paraId="55EA545C" w14:textId="77777777" w:rsidTr="00424534">
        <w:trPr>
          <w:ins w:id="2234" w:author="MCC160" w:date="2022-03-16T13:56:00Z"/>
        </w:trPr>
        <w:tc>
          <w:tcPr>
            <w:tcW w:w="2973" w:type="dxa"/>
            <w:vAlign w:val="center"/>
          </w:tcPr>
          <w:p w14:paraId="2F356A0A" w14:textId="275BCF28" w:rsidR="00424534" w:rsidRPr="005410BD" w:rsidRDefault="00424534" w:rsidP="00424534">
            <w:pPr>
              <w:pStyle w:val="TAL"/>
              <w:rPr>
                <w:ins w:id="2235" w:author="MCC160" w:date="2022-03-16T13:56:00Z"/>
                <w:b/>
                <w:bCs/>
                <w:color w:val="000000"/>
              </w:rPr>
            </w:pPr>
            <w:ins w:id="2236" w:author="MCC160" w:date="2022-03-16T13:57:00Z">
              <w:r w:rsidRPr="005410BD">
                <w:t xml:space="preserve">    MIME-part-body</w:t>
              </w:r>
            </w:ins>
          </w:p>
        </w:tc>
        <w:tc>
          <w:tcPr>
            <w:tcW w:w="1824" w:type="dxa"/>
          </w:tcPr>
          <w:p w14:paraId="2F31E01E" w14:textId="03178257" w:rsidR="00424534" w:rsidRPr="005410BD" w:rsidRDefault="00424534" w:rsidP="00424534">
            <w:pPr>
              <w:pStyle w:val="TAL"/>
              <w:rPr>
                <w:ins w:id="2237" w:author="MCC160" w:date="2022-03-16T13:56:00Z"/>
                <w:color w:val="000000"/>
              </w:rPr>
            </w:pPr>
            <w:ins w:id="2238" w:author="MCC160" w:date="2022-03-16T13:57:00Z">
              <w:r w:rsidRPr="005410BD">
                <w:t>SDP message as described in Table 6.2.5.3.3-1A</w:t>
              </w:r>
            </w:ins>
          </w:p>
        </w:tc>
        <w:tc>
          <w:tcPr>
            <w:tcW w:w="2189" w:type="dxa"/>
            <w:tcBorders>
              <w:top w:val="single" w:sz="4" w:space="0" w:color="auto"/>
              <w:bottom w:val="single" w:sz="4" w:space="0" w:color="auto"/>
            </w:tcBorders>
          </w:tcPr>
          <w:p w14:paraId="276FBA9D" w14:textId="77777777" w:rsidR="00424534" w:rsidRPr="005410BD" w:rsidRDefault="00424534" w:rsidP="00424534">
            <w:pPr>
              <w:pStyle w:val="TAL"/>
              <w:rPr>
                <w:ins w:id="2239" w:author="MCC160" w:date="2022-03-16T13:56:00Z"/>
                <w:color w:val="000000"/>
              </w:rPr>
            </w:pPr>
          </w:p>
        </w:tc>
        <w:tc>
          <w:tcPr>
            <w:tcW w:w="1460" w:type="dxa"/>
          </w:tcPr>
          <w:p w14:paraId="0456D91A" w14:textId="77777777" w:rsidR="00424534" w:rsidRPr="005410BD" w:rsidRDefault="00424534" w:rsidP="00424534">
            <w:pPr>
              <w:pStyle w:val="TAL"/>
              <w:rPr>
                <w:ins w:id="2240" w:author="MCC160" w:date="2022-03-16T13:56:00Z"/>
                <w:color w:val="000000"/>
              </w:rPr>
            </w:pPr>
          </w:p>
        </w:tc>
        <w:tc>
          <w:tcPr>
            <w:tcW w:w="1188" w:type="dxa"/>
            <w:vAlign w:val="bottom"/>
          </w:tcPr>
          <w:p w14:paraId="12D3798A" w14:textId="77777777" w:rsidR="00424534" w:rsidRPr="005410BD" w:rsidRDefault="00424534" w:rsidP="00424534">
            <w:pPr>
              <w:pStyle w:val="TAL"/>
              <w:rPr>
                <w:ins w:id="2241" w:author="MCC160" w:date="2022-03-16T13:56:00Z"/>
                <w:color w:val="000000"/>
              </w:rPr>
            </w:pPr>
          </w:p>
        </w:tc>
      </w:tr>
      <w:tr w:rsidR="00424534" w:rsidRPr="005410BD" w14:paraId="137821D2" w14:textId="77777777" w:rsidTr="00424534">
        <w:tc>
          <w:tcPr>
            <w:tcW w:w="2973" w:type="dxa"/>
            <w:shd w:val="clear" w:color="auto" w:fill="auto"/>
            <w:vAlign w:val="center"/>
            <w:tcPrChange w:id="2242" w:author="MCC160" w:date="2022-03-16T13:56:00Z">
              <w:tcPr>
                <w:tcW w:w="2934" w:type="dxa"/>
                <w:shd w:val="clear" w:color="auto" w:fill="auto"/>
                <w:vAlign w:val="center"/>
              </w:tcPr>
            </w:tcPrChange>
          </w:tcPr>
          <w:p w14:paraId="3D47C8FA" w14:textId="77777777" w:rsidR="00424534" w:rsidRPr="005410BD" w:rsidRDefault="00424534" w:rsidP="00424534">
            <w:pPr>
              <w:pStyle w:val="TAL"/>
              <w:rPr>
                <w:color w:val="000000"/>
              </w:rPr>
            </w:pPr>
            <w:r w:rsidRPr="005410BD">
              <w:rPr>
                <w:color w:val="000000"/>
              </w:rPr>
              <w:t xml:space="preserve">  MIME body part</w:t>
            </w:r>
          </w:p>
        </w:tc>
        <w:tc>
          <w:tcPr>
            <w:tcW w:w="1824" w:type="dxa"/>
            <w:shd w:val="clear" w:color="auto" w:fill="auto"/>
            <w:vAlign w:val="center"/>
            <w:tcPrChange w:id="2243" w:author="MCC160" w:date="2022-03-16T13:56:00Z">
              <w:tcPr>
                <w:tcW w:w="1799" w:type="dxa"/>
                <w:shd w:val="clear" w:color="auto" w:fill="auto"/>
                <w:vAlign w:val="center"/>
              </w:tcPr>
            </w:tcPrChange>
          </w:tcPr>
          <w:p w14:paraId="05F5E28F" w14:textId="77777777" w:rsidR="00424534" w:rsidRPr="005410BD" w:rsidRDefault="00424534" w:rsidP="00424534">
            <w:pPr>
              <w:pStyle w:val="TAL"/>
              <w:rPr>
                <w:color w:val="000000"/>
              </w:rPr>
            </w:pPr>
          </w:p>
        </w:tc>
        <w:tc>
          <w:tcPr>
            <w:tcW w:w="2189" w:type="dxa"/>
            <w:tcBorders>
              <w:top w:val="single" w:sz="4" w:space="0" w:color="auto"/>
              <w:bottom w:val="single" w:sz="4" w:space="0" w:color="auto"/>
            </w:tcBorders>
            <w:shd w:val="clear" w:color="auto" w:fill="auto"/>
            <w:tcPrChange w:id="2244" w:author="MCC160" w:date="2022-03-16T13:56:00Z">
              <w:tcPr>
                <w:tcW w:w="2159" w:type="dxa"/>
                <w:tcBorders>
                  <w:top w:val="single" w:sz="4" w:space="0" w:color="auto"/>
                  <w:bottom w:val="single" w:sz="4" w:space="0" w:color="auto"/>
                </w:tcBorders>
                <w:shd w:val="clear" w:color="auto" w:fill="auto"/>
              </w:tcPr>
            </w:tcPrChange>
          </w:tcPr>
          <w:p w14:paraId="45014338" w14:textId="77777777" w:rsidR="00424534" w:rsidRPr="005410BD" w:rsidRDefault="00424534" w:rsidP="00424534">
            <w:pPr>
              <w:pStyle w:val="TAL"/>
              <w:rPr>
                <w:color w:val="000000"/>
              </w:rPr>
            </w:pPr>
            <w:r w:rsidRPr="005410BD">
              <w:rPr>
                <w:color w:val="000000"/>
              </w:rPr>
              <w:t>MCVideo Info</w:t>
            </w:r>
          </w:p>
        </w:tc>
        <w:tc>
          <w:tcPr>
            <w:tcW w:w="1460" w:type="dxa"/>
            <w:shd w:val="clear" w:color="auto" w:fill="auto"/>
            <w:tcPrChange w:id="2245" w:author="MCC160" w:date="2022-03-16T13:56:00Z">
              <w:tcPr>
                <w:tcW w:w="1440" w:type="dxa"/>
                <w:shd w:val="clear" w:color="auto" w:fill="auto"/>
              </w:tcPr>
            </w:tcPrChange>
          </w:tcPr>
          <w:p w14:paraId="5C7C88D1" w14:textId="77777777" w:rsidR="00424534" w:rsidRPr="005410BD" w:rsidRDefault="00424534" w:rsidP="00424534">
            <w:pPr>
              <w:pStyle w:val="TAL"/>
              <w:rPr>
                <w:color w:val="000000"/>
              </w:rPr>
            </w:pPr>
          </w:p>
        </w:tc>
        <w:tc>
          <w:tcPr>
            <w:tcW w:w="1188" w:type="dxa"/>
            <w:shd w:val="clear" w:color="auto" w:fill="auto"/>
            <w:vAlign w:val="bottom"/>
            <w:tcPrChange w:id="2246" w:author="MCC160" w:date="2022-03-16T13:56:00Z">
              <w:tcPr>
                <w:tcW w:w="1172" w:type="dxa"/>
                <w:shd w:val="clear" w:color="auto" w:fill="auto"/>
                <w:vAlign w:val="bottom"/>
              </w:tcPr>
            </w:tcPrChange>
          </w:tcPr>
          <w:p w14:paraId="3099B316" w14:textId="77777777" w:rsidR="00424534" w:rsidRPr="005410BD" w:rsidRDefault="00424534" w:rsidP="00424534">
            <w:pPr>
              <w:pStyle w:val="TAL"/>
              <w:rPr>
                <w:color w:val="000000"/>
              </w:rPr>
            </w:pPr>
          </w:p>
        </w:tc>
      </w:tr>
      <w:tr w:rsidR="00424534" w:rsidRPr="005410BD" w:rsidDel="00424534" w14:paraId="4F2C1EC6" w14:textId="34B351F4" w:rsidTr="00424534">
        <w:trPr>
          <w:del w:id="2247" w:author="MCC160" w:date="2022-03-16T13:56:00Z"/>
        </w:trPr>
        <w:tc>
          <w:tcPr>
            <w:tcW w:w="2973" w:type="dxa"/>
            <w:shd w:val="clear" w:color="auto" w:fill="auto"/>
            <w:vAlign w:val="center"/>
            <w:tcPrChange w:id="2248" w:author="MCC160" w:date="2022-03-16T13:56:00Z">
              <w:tcPr>
                <w:tcW w:w="2934" w:type="dxa"/>
                <w:shd w:val="clear" w:color="auto" w:fill="auto"/>
                <w:vAlign w:val="center"/>
              </w:tcPr>
            </w:tcPrChange>
          </w:tcPr>
          <w:p w14:paraId="02B62C11" w14:textId="1AADE23A" w:rsidR="00424534" w:rsidRPr="005410BD" w:rsidDel="00424534" w:rsidRDefault="00424534" w:rsidP="00424534">
            <w:pPr>
              <w:pStyle w:val="TAL"/>
              <w:rPr>
                <w:del w:id="2249" w:author="MCC160" w:date="2022-03-16T13:56:00Z"/>
                <w:color w:val="000000"/>
              </w:rPr>
            </w:pPr>
            <w:del w:id="2250" w:author="MCC160" w:date="2022-03-16T13:56:00Z">
              <w:r w:rsidRPr="005410BD" w:rsidDel="00424534">
                <w:rPr>
                  <w:color w:val="000000"/>
                </w:rPr>
                <w:delText xml:space="preserve">    MIME-part-headers</w:delText>
              </w:r>
            </w:del>
          </w:p>
        </w:tc>
        <w:tc>
          <w:tcPr>
            <w:tcW w:w="1824" w:type="dxa"/>
            <w:shd w:val="clear" w:color="auto" w:fill="auto"/>
            <w:vAlign w:val="center"/>
            <w:tcPrChange w:id="2251" w:author="MCC160" w:date="2022-03-16T13:56:00Z">
              <w:tcPr>
                <w:tcW w:w="1799" w:type="dxa"/>
                <w:shd w:val="clear" w:color="auto" w:fill="auto"/>
                <w:vAlign w:val="center"/>
              </w:tcPr>
            </w:tcPrChange>
          </w:tcPr>
          <w:p w14:paraId="21C53330" w14:textId="1BCC9B2C" w:rsidR="00424534" w:rsidRPr="005410BD" w:rsidDel="00424534" w:rsidRDefault="00424534" w:rsidP="00424534">
            <w:pPr>
              <w:pStyle w:val="TAL"/>
              <w:rPr>
                <w:del w:id="2252" w:author="MCC160" w:date="2022-03-16T13:56:00Z"/>
                <w:color w:val="000000"/>
              </w:rPr>
            </w:pPr>
          </w:p>
        </w:tc>
        <w:tc>
          <w:tcPr>
            <w:tcW w:w="2189" w:type="dxa"/>
            <w:tcBorders>
              <w:top w:val="single" w:sz="4" w:space="0" w:color="auto"/>
              <w:bottom w:val="single" w:sz="4" w:space="0" w:color="auto"/>
            </w:tcBorders>
            <w:shd w:val="clear" w:color="auto" w:fill="auto"/>
            <w:tcPrChange w:id="2253" w:author="MCC160" w:date="2022-03-16T13:56:00Z">
              <w:tcPr>
                <w:tcW w:w="2159" w:type="dxa"/>
                <w:tcBorders>
                  <w:top w:val="single" w:sz="4" w:space="0" w:color="auto"/>
                  <w:bottom w:val="single" w:sz="4" w:space="0" w:color="auto"/>
                </w:tcBorders>
                <w:shd w:val="clear" w:color="auto" w:fill="auto"/>
              </w:tcPr>
            </w:tcPrChange>
          </w:tcPr>
          <w:p w14:paraId="254975F5" w14:textId="1369A122" w:rsidR="00424534" w:rsidRPr="005410BD" w:rsidDel="00424534" w:rsidRDefault="00424534" w:rsidP="00424534">
            <w:pPr>
              <w:pStyle w:val="TAL"/>
              <w:rPr>
                <w:del w:id="2254" w:author="MCC160" w:date="2022-03-16T13:56:00Z"/>
                <w:color w:val="000000"/>
              </w:rPr>
            </w:pPr>
          </w:p>
        </w:tc>
        <w:tc>
          <w:tcPr>
            <w:tcW w:w="1460" w:type="dxa"/>
            <w:shd w:val="clear" w:color="auto" w:fill="auto"/>
            <w:tcPrChange w:id="2255" w:author="MCC160" w:date="2022-03-16T13:56:00Z">
              <w:tcPr>
                <w:tcW w:w="1440" w:type="dxa"/>
                <w:shd w:val="clear" w:color="auto" w:fill="auto"/>
              </w:tcPr>
            </w:tcPrChange>
          </w:tcPr>
          <w:p w14:paraId="0E3F075B" w14:textId="56574707" w:rsidR="00424534" w:rsidRPr="005410BD" w:rsidDel="00424534" w:rsidRDefault="00424534" w:rsidP="00424534">
            <w:pPr>
              <w:pStyle w:val="TAL"/>
              <w:rPr>
                <w:del w:id="2256" w:author="MCC160" w:date="2022-03-16T13:56:00Z"/>
                <w:color w:val="000000"/>
              </w:rPr>
            </w:pPr>
          </w:p>
        </w:tc>
        <w:tc>
          <w:tcPr>
            <w:tcW w:w="1188" w:type="dxa"/>
            <w:shd w:val="clear" w:color="auto" w:fill="auto"/>
            <w:vAlign w:val="bottom"/>
            <w:tcPrChange w:id="2257" w:author="MCC160" w:date="2022-03-16T13:56:00Z">
              <w:tcPr>
                <w:tcW w:w="1172" w:type="dxa"/>
                <w:shd w:val="clear" w:color="auto" w:fill="auto"/>
                <w:vAlign w:val="bottom"/>
              </w:tcPr>
            </w:tcPrChange>
          </w:tcPr>
          <w:p w14:paraId="2309EF40" w14:textId="6D4CC1CA" w:rsidR="00424534" w:rsidRPr="005410BD" w:rsidDel="00424534" w:rsidRDefault="00424534" w:rsidP="00424534">
            <w:pPr>
              <w:pStyle w:val="TAL"/>
              <w:rPr>
                <w:del w:id="2258" w:author="MCC160" w:date="2022-03-16T13:56:00Z"/>
                <w:color w:val="000000"/>
              </w:rPr>
            </w:pPr>
          </w:p>
        </w:tc>
      </w:tr>
      <w:tr w:rsidR="00424534" w:rsidRPr="005410BD" w14:paraId="240D9193" w14:textId="77777777" w:rsidTr="00424534">
        <w:tc>
          <w:tcPr>
            <w:tcW w:w="2973" w:type="dxa"/>
            <w:shd w:val="clear" w:color="auto" w:fill="auto"/>
            <w:vAlign w:val="center"/>
            <w:tcPrChange w:id="2259" w:author="MCC160" w:date="2022-03-16T13:56:00Z">
              <w:tcPr>
                <w:tcW w:w="2934" w:type="dxa"/>
                <w:shd w:val="clear" w:color="auto" w:fill="auto"/>
                <w:vAlign w:val="center"/>
              </w:tcPr>
            </w:tcPrChange>
          </w:tcPr>
          <w:p w14:paraId="6AA5786E" w14:textId="77777777" w:rsidR="00424534" w:rsidRPr="005410BD" w:rsidRDefault="00424534" w:rsidP="00424534">
            <w:pPr>
              <w:pStyle w:val="TAL"/>
              <w:rPr>
                <w:b/>
                <w:color w:val="000000"/>
              </w:rPr>
            </w:pPr>
            <w:r w:rsidRPr="005410BD">
              <w:rPr>
                <w:color w:val="000000"/>
              </w:rPr>
              <w:t xml:space="preserve">    MIME-part-body</w:t>
            </w:r>
          </w:p>
        </w:tc>
        <w:tc>
          <w:tcPr>
            <w:tcW w:w="1824" w:type="dxa"/>
            <w:shd w:val="clear" w:color="auto" w:fill="auto"/>
            <w:tcPrChange w:id="2260" w:author="MCC160" w:date="2022-03-16T13:56:00Z">
              <w:tcPr>
                <w:tcW w:w="1799" w:type="dxa"/>
                <w:shd w:val="clear" w:color="auto" w:fill="auto"/>
              </w:tcPr>
            </w:tcPrChange>
          </w:tcPr>
          <w:p w14:paraId="690A0061" w14:textId="77777777" w:rsidR="00424534" w:rsidRPr="005410BD" w:rsidRDefault="00424534" w:rsidP="00424534">
            <w:pPr>
              <w:pStyle w:val="TAL"/>
              <w:rPr>
                <w:color w:val="000000"/>
              </w:rPr>
            </w:pPr>
            <w:r w:rsidRPr="005410BD">
              <w:rPr>
                <w:color w:val="000000"/>
              </w:rPr>
              <w:t>MCVideo-Info as described in Table 6.2.5.3.3-2</w:t>
            </w:r>
          </w:p>
        </w:tc>
        <w:tc>
          <w:tcPr>
            <w:tcW w:w="2189" w:type="dxa"/>
            <w:tcBorders>
              <w:top w:val="single" w:sz="4" w:space="0" w:color="auto"/>
              <w:bottom w:val="single" w:sz="4" w:space="0" w:color="auto"/>
            </w:tcBorders>
            <w:shd w:val="clear" w:color="auto" w:fill="auto"/>
            <w:tcPrChange w:id="2261" w:author="MCC160" w:date="2022-03-16T13:56:00Z">
              <w:tcPr>
                <w:tcW w:w="2159" w:type="dxa"/>
                <w:tcBorders>
                  <w:top w:val="single" w:sz="4" w:space="0" w:color="auto"/>
                  <w:bottom w:val="single" w:sz="4" w:space="0" w:color="auto"/>
                </w:tcBorders>
                <w:shd w:val="clear" w:color="auto" w:fill="auto"/>
              </w:tcPr>
            </w:tcPrChange>
          </w:tcPr>
          <w:p w14:paraId="3FBD8312" w14:textId="77777777" w:rsidR="00424534" w:rsidRPr="005410BD" w:rsidRDefault="00424534" w:rsidP="00424534">
            <w:pPr>
              <w:pStyle w:val="TAL"/>
              <w:rPr>
                <w:color w:val="000000"/>
              </w:rPr>
            </w:pPr>
          </w:p>
        </w:tc>
        <w:tc>
          <w:tcPr>
            <w:tcW w:w="1460" w:type="dxa"/>
            <w:shd w:val="clear" w:color="auto" w:fill="auto"/>
            <w:tcPrChange w:id="2262" w:author="MCC160" w:date="2022-03-16T13:56:00Z">
              <w:tcPr>
                <w:tcW w:w="1440" w:type="dxa"/>
                <w:shd w:val="clear" w:color="auto" w:fill="auto"/>
              </w:tcPr>
            </w:tcPrChange>
          </w:tcPr>
          <w:p w14:paraId="645A30B7" w14:textId="77777777" w:rsidR="00424534" w:rsidRPr="005410BD" w:rsidRDefault="00424534" w:rsidP="00424534">
            <w:pPr>
              <w:pStyle w:val="TAL"/>
              <w:rPr>
                <w:color w:val="000000"/>
              </w:rPr>
            </w:pPr>
          </w:p>
        </w:tc>
        <w:tc>
          <w:tcPr>
            <w:tcW w:w="1188" w:type="dxa"/>
            <w:shd w:val="clear" w:color="auto" w:fill="auto"/>
            <w:vAlign w:val="bottom"/>
            <w:tcPrChange w:id="2263" w:author="MCC160" w:date="2022-03-16T13:56:00Z">
              <w:tcPr>
                <w:tcW w:w="1172" w:type="dxa"/>
                <w:shd w:val="clear" w:color="auto" w:fill="auto"/>
                <w:vAlign w:val="bottom"/>
              </w:tcPr>
            </w:tcPrChange>
          </w:tcPr>
          <w:p w14:paraId="730BBAE3" w14:textId="77777777" w:rsidR="00424534" w:rsidRPr="005410BD" w:rsidRDefault="00424534" w:rsidP="00424534">
            <w:pPr>
              <w:pStyle w:val="TAL"/>
              <w:rPr>
                <w:color w:val="000000"/>
              </w:rPr>
            </w:pPr>
          </w:p>
        </w:tc>
      </w:tr>
    </w:tbl>
    <w:p w14:paraId="379678AA" w14:textId="407ED53A" w:rsidR="00AE5AC2" w:rsidRPr="005410BD" w:rsidRDefault="00AE5AC2" w:rsidP="00AE5AC2">
      <w:pPr>
        <w:rPr>
          <w:ins w:id="2264" w:author="MCC160" w:date="2022-03-16T13:57:00Z"/>
        </w:rPr>
      </w:pPr>
    </w:p>
    <w:p w14:paraId="373CAA67" w14:textId="33B4738E" w:rsidR="00424534" w:rsidRPr="005410BD" w:rsidRDefault="00424534" w:rsidP="00424534">
      <w:pPr>
        <w:pStyle w:val="TH"/>
        <w:rPr>
          <w:ins w:id="2265" w:author="MCC160" w:date="2022-03-16T13:57:00Z"/>
        </w:rPr>
      </w:pPr>
      <w:ins w:id="2266" w:author="MCC160" w:date="2022-03-16T13:57:00Z">
        <w:r w:rsidRPr="005410BD">
          <w:t>Table 6.2.5.3.3-1A: SDP Message</w:t>
        </w:r>
        <w:r w:rsidRPr="005410BD">
          <w:rPr>
            <w:lang w:eastAsia="ko-KR"/>
          </w:rPr>
          <w:t xml:space="preserve"> in SIP INVITE</w:t>
        </w:r>
        <w:r w:rsidRPr="005410BD">
          <w:t xml:space="preserve"> (Table 6.2.5.3.3-1)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24534" w:rsidRPr="005410BD" w14:paraId="24D55A78" w14:textId="77777777" w:rsidTr="003E36CA">
        <w:trPr>
          <w:jc w:val="center"/>
          <w:ins w:id="2267" w:author="MCC160" w:date="2022-03-16T13:57:00Z"/>
        </w:trPr>
        <w:tc>
          <w:tcPr>
            <w:tcW w:w="9639" w:type="dxa"/>
          </w:tcPr>
          <w:p w14:paraId="2D6207E3" w14:textId="5C5D7424" w:rsidR="00424534" w:rsidRPr="005410BD" w:rsidRDefault="00424534" w:rsidP="003E36CA">
            <w:pPr>
              <w:pStyle w:val="TAL"/>
              <w:rPr>
                <w:ins w:id="2268" w:author="MCC160" w:date="2022-03-16T13:57:00Z"/>
              </w:rPr>
            </w:pPr>
            <w:ins w:id="2269" w:author="MCC160" w:date="2022-03-16T13:57:00Z">
              <w:r w:rsidRPr="005410BD">
                <w:t>Derivation Path: TS 36.579-1 [2], table 5.5.3.1.1-</w:t>
              </w:r>
            </w:ins>
            <w:ins w:id="2270" w:author="MCC160" w:date="2022-03-16T15:33:00Z">
              <w:r w:rsidR="00656898" w:rsidRPr="005410BD">
                <w:t>2</w:t>
              </w:r>
            </w:ins>
            <w:ins w:id="2271" w:author="MCC160" w:date="2022-03-16T13:57:00Z">
              <w:r w:rsidRPr="005410BD">
                <w:t xml:space="preserve">, condition PRIVATE-CALL, </w:t>
              </w:r>
            </w:ins>
            <w:ins w:id="2272" w:author="MCC160" w:date="2022-04-25T13:25:00Z">
              <w:r w:rsidR="00914BB5" w:rsidRPr="005410BD">
                <w:rPr>
                  <w:rFonts w:eastAsia="SimSun"/>
                </w:rPr>
                <w:t>WITHOUT_TRANSMISSIONCONTROL</w:t>
              </w:r>
            </w:ins>
          </w:p>
        </w:tc>
      </w:tr>
    </w:tbl>
    <w:p w14:paraId="5CC6F69F" w14:textId="77777777" w:rsidR="00424534" w:rsidRPr="005410BD" w:rsidRDefault="00424534" w:rsidP="00AE5AC2"/>
    <w:p w14:paraId="229FD771" w14:textId="77777777" w:rsidR="00AE5AC2" w:rsidRPr="005410BD" w:rsidRDefault="00AE5AC2" w:rsidP="00AE5AC2">
      <w:pPr>
        <w:pStyle w:val="TH"/>
      </w:pPr>
      <w:r w:rsidRPr="005410BD">
        <w:lastRenderedPageBreak/>
        <w:t>Table 6.2.5.3.3-2: MCVideo-Info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273" w:author="MCC160" w:date="2022-03-16T13:59:00Z">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33"/>
        <w:gridCol w:w="2188"/>
        <w:gridCol w:w="2188"/>
        <w:gridCol w:w="1367"/>
        <w:gridCol w:w="1161"/>
        <w:gridCol w:w="23"/>
        <w:tblGridChange w:id="2274">
          <w:tblGrid>
            <w:gridCol w:w="2733"/>
            <w:gridCol w:w="2188"/>
            <w:gridCol w:w="2188"/>
            <w:gridCol w:w="1367"/>
            <w:gridCol w:w="1161"/>
            <w:gridCol w:w="23"/>
          </w:tblGrid>
        </w:tblGridChange>
      </w:tblGrid>
      <w:tr w:rsidR="00AE5AC2" w:rsidRPr="005410BD" w14:paraId="7A7E3869" w14:textId="77777777" w:rsidTr="00424534">
        <w:trPr>
          <w:gridAfter w:val="1"/>
          <w:wAfter w:w="23" w:type="dxa"/>
          <w:tblHeader/>
          <w:trPrChange w:id="2275" w:author="MCC160" w:date="2022-03-16T13:59:00Z">
            <w:trPr>
              <w:gridAfter w:val="1"/>
              <w:wAfter w:w="23" w:type="dxa"/>
              <w:tblHeader/>
            </w:trPr>
          </w:trPrChange>
        </w:trPr>
        <w:tc>
          <w:tcPr>
            <w:tcW w:w="9637" w:type="dxa"/>
            <w:gridSpan w:val="5"/>
            <w:tcBorders>
              <w:top w:val="single" w:sz="4" w:space="0" w:color="auto"/>
              <w:left w:val="single" w:sz="4" w:space="0" w:color="auto"/>
              <w:bottom w:val="single" w:sz="4" w:space="0" w:color="auto"/>
              <w:right w:val="single" w:sz="4" w:space="0" w:color="auto"/>
            </w:tcBorders>
            <w:hideMark/>
            <w:tcPrChange w:id="2276" w:author="MCC160" w:date="2022-03-16T13:59: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6918E10A" w14:textId="646DEEC6" w:rsidR="00AE5AC2" w:rsidRPr="005410BD" w:rsidRDefault="00AE5AC2" w:rsidP="00004E02">
            <w:pPr>
              <w:pStyle w:val="TAL"/>
            </w:pPr>
            <w:r w:rsidRPr="005410BD">
              <w:t>Derivation Path: TS 36.579-1 [2], Table 5.5.</w:t>
            </w:r>
            <w:ins w:id="2277" w:author="MCC160" w:date="2022-03-16T15:27:00Z">
              <w:r w:rsidR="00200E48" w:rsidRPr="005410BD">
                <w:t>3.2</w:t>
              </w:r>
            </w:ins>
            <w:del w:id="2278" w:author="MCC160" w:date="2022-03-16T15:27:00Z">
              <w:r w:rsidRPr="005410BD" w:rsidDel="00200E48">
                <w:delText>2.5</w:delText>
              </w:r>
            </w:del>
            <w:r w:rsidRPr="005410BD">
              <w:t>.</w:t>
            </w:r>
            <w:ins w:id="2279" w:author="MCC160" w:date="2022-03-16T15:27:00Z">
              <w:r w:rsidR="00200E48" w:rsidRPr="005410BD">
                <w:t>2</w:t>
              </w:r>
            </w:ins>
            <w:del w:id="2280" w:author="MCC160" w:date="2022-03-16T15:27:00Z">
              <w:r w:rsidRPr="005410BD" w:rsidDel="00200E48">
                <w:delText>1</w:delText>
              </w:r>
            </w:del>
            <w:r w:rsidRPr="005410BD">
              <w:t>-</w:t>
            </w:r>
            <w:ins w:id="2281" w:author="MCC160" w:date="2022-03-16T15:27:00Z">
              <w:r w:rsidR="00200E48" w:rsidRPr="005410BD">
                <w:t>2</w:t>
              </w:r>
            </w:ins>
            <w:del w:id="2282" w:author="MCC160" w:date="2022-03-16T15:27:00Z">
              <w:r w:rsidRPr="005410BD" w:rsidDel="00200E48">
                <w:delText>1</w:delText>
              </w:r>
            </w:del>
            <w:r w:rsidRPr="005410BD">
              <w:t>, condition PRIVATE-CALL</w:t>
            </w:r>
            <w:ins w:id="2283" w:author="MCC160" w:date="2022-03-16T13:59:00Z">
              <w:r w:rsidR="00424534" w:rsidRPr="005410BD">
                <w:t>, INVITE_REFER, EMERGENCY-CALL</w:t>
              </w:r>
            </w:ins>
          </w:p>
        </w:tc>
      </w:tr>
      <w:tr w:rsidR="00AE5AC2" w:rsidRPr="005410BD" w:rsidDel="00424534" w14:paraId="7F9B6765" w14:textId="23E32B57" w:rsidTr="00424534">
        <w:trPr>
          <w:del w:id="2284" w:author="MCC160" w:date="2022-03-16T13:59:00Z"/>
        </w:trPr>
        <w:tc>
          <w:tcPr>
            <w:tcW w:w="2733" w:type="dxa"/>
            <w:tcBorders>
              <w:top w:val="single" w:sz="4" w:space="0" w:color="auto"/>
              <w:left w:val="single" w:sz="4" w:space="0" w:color="auto"/>
              <w:bottom w:val="single" w:sz="4" w:space="0" w:color="auto"/>
              <w:right w:val="single" w:sz="4" w:space="0" w:color="auto"/>
            </w:tcBorders>
            <w:vAlign w:val="center"/>
            <w:hideMark/>
            <w:tcPrChange w:id="2285" w:author="MCC160" w:date="2022-03-16T13:5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5747170B" w14:textId="0A6BE519" w:rsidR="00AE5AC2" w:rsidRPr="005410BD" w:rsidDel="00424534" w:rsidRDefault="00AE5AC2" w:rsidP="00004E02">
            <w:pPr>
              <w:pStyle w:val="TAL"/>
              <w:rPr>
                <w:del w:id="2286" w:author="MCC160" w:date="2022-03-16T13:59:00Z"/>
              </w:rPr>
            </w:pPr>
            <w:del w:id="2287" w:author="MCC160" w:date="2022-03-16T13:59:00Z">
              <w:r w:rsidRPr="005410BD" w:rsidDel="00424534">
                <w:rPr>
                  <w:rFonts w:cs="Arial"/>
                  <w:b/>
                  <w:color w:val="000000"/>
                  <w:szCs w:val="18"/>
                </w:rPr>
                <w:delText>Message-body</w:delText>
              </w:r>
            </w:del>
          </w:p>
        </w:tc>
        <w:tc>
          <w:tcPr>
            <w:tcW w:w="2188" w:type="dxa"/>
            <w:tcBorders>
              <w:top w:val="single" w:sz="4" w:space="0" w:color="auto"/>
              <w:left w:val="single" w:sz="4" w:space="0" w:color="auto"/>
              <w:bottom w:val="single" w:sz="4" w:space="0" w:color="auto"/>
              <w:right w:val="single" w:sz="4" w:space="0" w:color="auto"/>
            </w:tcBorders>
            <w:tcPrChange w:id="2288"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5D4BE76C" w14:textId="6840B158" w:rsidR="00AE5AC2" w:rsidRPr="005410BD" w:rsidDel="00424534" w:rsidRDefault="00AE5AC2" w:rsidP="00004E02">
            <w:pPr>
              <w:pStyle w:val="TAL"/>
              <w:rPr>
                <w:del w:id="2289" w:author="MCC160" w:date="2022-03-16T13:59:00Z"/>
              </w:rPr>
            </w:pPr>
          </w:p>
        </w:tc>
        <w:tc>
          <w:tcPr>
            <w:tcW w:w="2188" w:type="dxa"/>
            <w:tcBorders>
              <w:top w:val="single" w:sz="4" w:space="0" w:color="auto"/>
              <w:left w:val="single" w:sz="4" w:space="0" w:color="auto"/>
              <w:bottom w:val="single" w:sz="4" w:space="0" w:color="auto"/>
              <w:right w:val="single" w:sz="4" w:space="0" w:color="auto"/>
            </w:tcBorders>
            <w:tcPrChange w:id="2290"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43F9FFB0" w14:textId="14E05ED4" w:rsidR="00AE5AC2" w:rsidRPr="005410BD" w:rsidDel="00424534" w:rsidRDefault="00AE5AC2" w:rsidP="00004E02">
            <w:pPr>
              <w:pStyle w:val="TAL"/>
              <w:rPr>
                <w:del w:id="2291" w:author="MCC160" w:date="2022-03-16T13:59:00Z"/>
                <w:color w:val="000000"/>
              </w:rPr>
            </w:pPr>
          </w:p>
        </w:tc>
        <w:tc>
          <w:tcPr>
            <w:tcW w:w="1367" w:type="dxa"/>
            <w:tcBorders>
              <w:top w:val="single" w:sz="4" w:space="0" w:color="auto"/>
              <w:left w:val="single" w:sz="4" w:space="0" w:color="auto"/>
              <w:bottom w:val="single" w:sz="4" w:space="0" w:color="auto"/>
              <w:right w:val="single" w:sz="4" w:space="0" w:color="auto"/>
            </w:tcBorders>
            <w:tcPrChange w:id="2292"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68D2DA87" w14:textId="7EA2A708" w:rsidR="00AE5AC2" w:rsidRPr="005410BD" w:rsidDel="00424534" w:rsidRDefault="00AE5AC2" w:rsidP="00004E02">
            <w:pPr>
              <w:pStyle w:val="TAL"/>
              <w:rPr>
                <w:del w:id="2293"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294" w:author="MCC160" w:date="2022-03-16T13:59: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7C1653D7" w14:textId="40EECAB4" w:rsidR="00AE5AC2" w:rsidRPr="005410BD" w:rsidDel="00424534" w:rsidRDefault="00AE5AC2" w:rsidP="00004E02">
            <w:pPr>
              <w:pStyle w:val="TAL"/>
              <w:rPr>
                <w:del w:id="2295" w:author="MCC160" w:date="2022-03-16T13:59:00Z"/>
                <w:color w:val="000000"/>
              </w:rPr>
            </w:pPr>
          </w:p>
        </w:tc>
      </w:tr>
      <w:tr w:rsidR="00AE5AC2" w:rsidRPr="005410BD" w:rsidDel="00424534" w14:paraId="1342B1EC" w14:textId="4EC1D97E" w:rsidTr="00424534">
        <w:trPr>
          <w:del w:id="2296" w:author="MCC160" w:date="2022-03-16T13:59:00Z"/>
        </w:trPr>
        <w:tc>
          <w:tcPr>
            <w:tcW w:w="2733" w:type="dxa"/>
            <w:tcBorders>
              <w:top w:val="single" w:sz="4" w:space="0" w:color="auto"/>
              <w:left w:val="single" w:sz="4" w:space="0" w:color="auto"/>
              <w:bottom w:val="single" w:sz="4" w:space="0" w:color="auto"/>
              <w:right w:val="single" w:sz="4" w:space="0" w:color="auto"/>
            </w:tcBorders>
            <w:vAlign w:val="center"/>
            <w:hideMark/>
            <w:tcPrChange w:id="2297" w:author="MCC160" w:date="2022-03-16T13:5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07DA9D7C" w14:textId="433C4DA1" w:rsidR="00AE5AC2" w:rsidRPr="005410BD" w:rsidDel="00424534" w:rsidRDefault="00AE5AC2" w:rsidP="00004E02">
            <w:pPr>
              <w:pStyle w:val="TAL"/>
              <w:rPr>
                <w:del w:id="2298" w:author="MCC160" w:date="2022-03-16T13:59:00Z"/>
              </w:rPr>
            </w:pPr>
            <w:del w:id="2299" w:author="MCC160" w:date="2022-03-16T13:59:00Z">
              <w:r w:rsidRPr="005410BD" w:rsidDel="00424534">
                <w:rPr>
                  <w:color w:val="000000"/>
                </w:rPr>
                <w:delText xml:space="preserve">  MIME body part</w:delText>
              </w:r>
            </w:del>
          </w:p>
        </w:tc>
        <w:tc>
          <w:tcPr>
            <w:tcW w:w="2188" w:type="dxa"/>
            <w:tcBorders>
              <w:top w:val="single" w:sz="4" w:space="0" w:color="auto"/>
              <w:left w:val="single" w:sz="4" w:space="0" w:color="auto"/>
              <w:bottom w:val="single" w:sz="4" w:space="0" w:color="auto"/>
              <w:right w:val="single" w:sz="4" w:space="0" w:color="auto"/>
            </w:tcBorders>
            <w:vAlign w:val="center"/>
            <w:tcPrChange w:id="2300" w:author="MCC160" w:date="2022-03-16T13:59:00Z">
              <w:tcPr>
                <w:tcW w:w="2187" w:type="dxa"/>
                <w:tcBorders>
                  <w:top w:val="single" w:sz="4" w:space="0" w:color="auto"/>
                  <w:left w:val="single" w:sz="4" w:space="0" w:color="auto"/>
                  <w:bottom w:val="single" w:sz="4" w:space="0" w:color="auto"/>
                  <w:right w:val="single" w:sz="4" w:space="0" w:color="auto"/>
                </w:tcBorders>
                <w:vAlign w:val="center"/>
              </w:tcPr>
            </w:tcPrChange>
          </w:tcPr>
          <w:p w14:paraId="68D84109" w14:textId="7B7B02FC" w:rsidR="00AE5AC2" w:rsidRPr="005410BD" w:rsidDel="00424534" w:rsidRDefault="00AE5AC2" w:rsidP="00004E02">
            <w:pPr>
              <w:pStyle w:val="TAL"/>
              <w:rPr>
                <w:del w:id="2301" w:author="MCC160" w:date="2022-03-16T13:59:00Z"/>
              </w:rPr>
            </w:pPr>
          </w:p>
        </w:tc>
        <w:tc>
          <w:tcPr>
            <w:tcW w:w="2188" w:type="dxa"/>
            <w:tcBorders>
              <w:top w:val="single" w:sz="4" w:space="0" w:color="auto"/>
              <w:left w:val="single" w:sz="4" w:space="0" w:color="auto"/>
              <w:bottom w:val="single" w:sz="4" w:space="0" w:color="auto"/>
              <w:right w:val="single" w:sz="4" w:space="0" w:color="auto"/>
            </w:tcBorders>
            <w:hideMark/>
            <w:tcPrChange w:id="2302" w:author="MCC160" w:date="2022-03-16T13:59:00Z">
              <w:tcPr>
                <w:tcW w:w="2187" w:type="dxa"/>
                <w:tcBorders>
                  <w:top w:val="single" w:sz="4" w:space="0" w:color="auto"/>
                  <w:left w:val="single" w:sz="4" w:space="0" w:color="auto"/>
                  <w:bottom w:val="single" w:sz="4" w:space="0" w:color="auto"/>
                  <w:right w:val="single" w:sz="4" w:space="0" w:color="auto"/>
                </w:tcBorders>
                <w:hideMark/>
              </w:tcPr>
            </w:tcPrChange>
          </w:tcPr>
          <w:p w14:paraId="4B43EFCE" w14:textId="462B110D" w:rsidR="00AE5AC2" w:rsidRPr="005410BD" w:rsidDel="00424534" w:rsidRDefault="00AE5AC2" w:rsidP="00004E02">
            <w:pPr>
              <w:pStyle w:val="TAL"/>
              <w:rPr>
                <w:del w:id="2303" w:author="MCC160" w:date="2022-03-16T13:59:00Z"/>
                <w:color w:val="000000"/>
              </w:rPr>
            </w:pPr>
            <w:del w:id="2304" w:author="MCC160" w:date="2022-03-16T13:59:00Z">
              <w:r w:rsidRPr="005410BD" w:rsidDel="00424534">
                <w:rPr>
                  <w:color w:val="000000"/>
                </w:rPr>
                <w:delText>MCVIDEO-Info</w:delText>
              </w:r>
            </w:del>
          </w:p>
        </w:tc>
        <w:tc>
          <w:tcPr>
            <w:tcW w:w="1367" w:type="dxa"/>
            <w:tcBorders>
              <w:top w:val="single" w:sz="4" w:space="0" w:color="auto"/>
              <w:left w:val="single" w:sz="4" w:space="0" w:color="auto"/>
              <w:bottom w:val="single" w:sz="4" w:space="0" w:color="auto"/>
              <w:right w:val="single" w:sz="4" w:space="0" w:color="auto"/>
            </w:tcBorders>
            <w:tcPrChange w:id="2305"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08537D25" w14:textId="7D39F67C" w:rsidR="00AE5AC2" w:rsidRPr="005410BD" w:rsidDel="00424534" w:rsidRDefault="00AE5AC2" w:rsidP="00004E02">
            <w:pPr>
              <w:pStyle w:val="TAL"/>
              <w:rPr>
                <w:del w:id="2306"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307" w:author="MCC160" w:date="2022-03-16T13:59: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05F4969D" w14:textId="33B2004A" w:rsidR="00AE5AC2" w:rsidRPr="005410BD" w:rsidDel="00424534" w:rsidRDefault="00AE5AC2" w:rsidP="00004E02">
            <w:pPr>
              <w:pStyle w:val="TAL"/>
              <w:rPr>
                <w:del w:id="2308" w:author="MCC160" w:date="2022-03-16T13:59:00Z"/>
                <w:color w:val="000000"/>
              </w:rPr>
            </w:pPr>
          </w:p>
        </w:tc>
      </w:tr>
      <w:tr w:rsidR="00AE5AC2" w:rsidRPr="005410BD" w:rsidDel="00424534" w14:paraId="536B3D78" w14:textId="7EF0DEC1" w:rsidTr="00424534">
        <w:trPr>
          <w:del w:id="2309" w:author="MCC160" w:date="2022-03-16T13:59:00Z"/>
        </w:trPr>
        <w:tc>
          <w:tcPr>
            <w:tcW w:w="2733" w:type="dxa"/>
            <w:tcBorders>
              <w:top w:val="single" w:sz="4" w:space="0" w:color="auto"/>
              <w:left w:val="single" w:sz="4" w:space="0" w:color="auto"/>
              <w:bottom w:val="single" w:sz="4" w:space="0" w:color="auto"/>
              <w:right w:val="single" w:sz="4" w:space="0" w:color="auto"/>
            </w:tcBorders>
            <w:vAlign w:val="center"/>
            <w:hideMark/>
            <w:tcPrChange w:id="2310" w:author="MCC160" w:date="2022-03-16T13:5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00B056A6" w14:textId="0895E907" w:rsidR="00AE5AC2" w:rsidRPr="005410BD" w:rsidDel="00424534" w:rsidRDefault="00AE5AC2" w:rsidP="00004E02">
            <w:pPr>
              <w:pStyle w:val="TAL"/>
              <w:rPr>
                <w:del w:id="2311" w:author="MCC160" w:date="2022-03-16T13:59:00Z"/>
              </w:rPr>
            </w:pPr>
            <w:del w:id="2312" w:author="MCC160" w:date="2022-03-16T13:59:00Z">
              <w:r w:rsidRPr="005410BD" w:rsidDel="00424534">
                <w:delText xml:space="preserve">    session-type</w:delText>
              </w:r>
            </w:del>
          </w:p>
        </w:tc>
        <w:tc>
          <w:tcPr>
            <w:tcW w:w="2188" w:type="dxa"/>
            <w:tcBorders>
              <w:top w:val="single" w:sz="4" w:space="0" w:color="auto"/>
              <w:left w:val="single" w:sz="4" w:space="0" w:color="auto"/>
              <w:bottom w:val="single" w:sz="4" w:space="0" w:color="auto"/>
              <w:right w:val="single" w:sz="4" w:space="0" w:color="auto"/>
            </w:tcBorders>
            <w:hideMark/>
            <w:tcPrChange w:id="2313" w:author="MCC160" w:date="2022-03-16T13:59:00Z">
              <w:tcPr>
                <w:tcW w:w="2187" w:type="dxa"/>
                <w:tcBorders>
                  <w:top w:val="single" w:sz="4" w:space="0" w:color="auto"/>
                  <w:left w:val="single" w:sz="4" w:space="0" w:color="auto"/>
                  <w:bottom w:val="single" w:sz="4" w:space="0" w:color="auto"/>
                  <w:right w:val="single" w:sz="4" w:space="0" w:color="auto"/>
                </w:tcBorders>
                <w:hideMark/>
              </w:tcPr>
            </w:tcPrChange>
          </w:tcPr>
          <w:p w14:paraId="07F8BC5B" w14:textId="39625837" w:rsidR="00AE5AC2" w:rsidRPr="005410BD" w:rsidDel="00424534" w:rsidRDefault="00AE5AC2" w:rsidP="00004E02">
            <w:pPr>
              <w:pStyle w:val="TAL"/>
              <w:rPr>
                <w:del w:id="2314" w:author="MCC160" w:date="2022-03-16T13:59:00Z"/>
              </w:rPr>
            </w:pPr>
            <w:del w:id="2315" w:author="MCC160" w:date="2022-03-16T13:59:00Z">
              <w:r w:rsidRPr="005410BD" w:rsidDel="00424534">
                <w:delText>"private"</w:delText>
              </w:r>
            </w:del>
          </w:p>
        </w:tc>
        <w:tc>
          <w:tcPr>
            <w:tcW w:w="2188" w:type="dxa"/>
            <w:tcBorders>
              <w:top w:val="single" w:sz="4" w:space="0" w:color="auto"/>
              <w:left w:val="single" w:sz="4" w:space="0" w:color="auto"/>
              <w:bottom w:val="single" w:sz="4" w:space="0" w:color="auto"/>
              <w:right w:val="single" w:sz="4" w:space="0" w:color="auto"/>
            </w:tcBorders>
            <w:tcPrChange w:id="2316"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6C5E9C50" w14:textId="0CDF1152" w:rsidR="00AE5AC2" w:rsidRPr="005410BD" w:rsidDel="00424534" w:rsidRDefault="00AE5AC2" w:rsidP="00004E02">
            <w:pPr>
              <w:pStyle w:val="TAL"/>
              <w:rPr>
                <w:del w:id="2317" w:author="MCC160" w:date="2022-03-16T13:59:00Z"/>
                <w:color w:val="000000"/>
              </w:rPr>
            </w:pPr>
          </w:p>
        </w:tc>
        <w:tc>
          <w:tcPr>
            <w:tcW w:w="1367" w:type="dxa"/>
            <w:tcBorders>
              <w:top w:val="single" w:sz="4" w:space="0" w:color="auto"/>
              <w:left w:val="single" w:sz="4" w:space="0" w:color="auto"/>
              <w:bottom w:val="single" w:sz="4" w:space="0" w:color="auto"/>
              <w:right w:val="single" w:sz="4" w:space="0" w:color="auto"/>
            </w:tcBorders>
            <w:tcPrChange w:id="2318"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049FA9AE" w14:textId="64A83A5F" w:rsidR="00AE5AC2" w:rsidRPr="005410BD" w:rsidDel="00424534" w:rsidRDefault="00AE5AC2" w:rsidP="00004E02">
            <w:pPr>
              <w:pStyle w:val="TAL"/>
              <w:rPr>
                <w:del w:id="2319"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320" w:author="MCC160" w:date="2022-03-16T13:59: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7C3D36C6" w14:textId="24D44892" w:rsidR="00AE5AC2" w:rsidRPr="005410BD" w:rsidDel="00424534" w:rsidRDefault="00AE5AC2" w:rsidP="00004E02">
            <w:pPr>
              <w:pStyle w:val="TAL"/>
              <w:rPr>
                <w:del w:id="2321" w:author="MCC160" w:date="2022-03-16T13:59:00Z"/>
                <w:color w:val="000000"/>
              </w:rPr>
            </w:pPr>
          </w:p>
        </w:tc>
      </w:tr>
      <w:tr w:rsidR="00AE5AC2" w:rsidRPr="005410BD" w:rsidDel="00424534" w14:paraId="694C9146" w14:textId="29B6071B" w:rsidTr="00424534">
        <w:trPr>
          <w:del w:id="2322" w:author="MCC160" w:date="2022-03-16T13:59:00Z"/>
        </w:trPr>
        <w:tc>
          <w:tcPr>
            <w:tcW w:w="2733" w:type="dxa"/>
            <w:tcBorders>
              <w:top w:val="single" w:sz="4" w:space="0" w:color="auto"/>
              <w:left w:val="single" w:sz="4" w:space="0" w:color="auto"/>
              <w:bottom w:val="single" w:sz="4" w:space="0" w:color="auto"/>
              <w:right w:val="single" w:sz="4" w:space="0" w:color="auto"/>
            </w:tcBorders>
            <w:hideMark/>
            <w:tcPrChange w:id="2323" w:author="MCC160" w:date="2022-03-16T13:59:00Z">
              <w:tcPr>
                <w:tcW w:w="2732" w:type="dxa"/>
                <w:tcBorders>
                  <w:top w:val="single" w:sz="4" w:space="0" w:color="auto"/>
                  <w:left w:val="single" w:sz="4" w:space="0" w:color="auto"/>
                  <w:bottom w:val="single" w:sz="4" w:space="0" w:color="auto"/>
                  <w:right w:val="single" w:sz="4" w:space="0" w:color="auto"/>
                </w:tcBorders>
                <w:hideMark/>
              </w:tcPr>
            </w:tcPrChange>
          </w:tcPr>
          <w:p w14:paraId="54220207" w14:textId="52350C9F" w:rsidR="00AE5AC2" w:rsidRPr="005410BD" w:rsidDel="00424534" w:rsidRDefault="00AE5AC2" w:rsidP="00004E02">
            <w:pPr>
              <w:pStyle w:val="TAL"/>
              <w:rPr>
                <w:del w:id="2324" w:author="MCC160" w:date="2022-03-16T13:59:00Z"/>
              </w:rPr>
            </w:pPr>
            <w:del w:id="2325" w:author="MCC160" w:date="2022-03-16T13:59:00Z">
              <w:r w:rsidRPr="005410BD" w:rsidDel="00424534">
                <w:delText xml:space="preserve">    emergency-ind</w:delText>
              </w:r>
            </w:del>
          </w:p>
        </w:tc>
        <w:tc>
          <w:tcPr>
            <w:tcW w:w="2188" w:type="dxa"/>
            <w:tcBorders>
              <w:top w:val="single" w:sz="4" w:space="0" w:color="auto"/>
              <w:left w:val="single" w:sz="4" w:space="0" w:color="auto"/>
              <w:bottom w:val="single" w:sz="4" w:space="0" w:color="auto"/>
              <w:right w:val="single" w:sz="4" w:space="0" w:color="auto"/>
            </w:tcBorders>
            <w:hideMark/>
            <w:tcPrChange w:id="2326" w:author="MCC160" w:date="2022-03-16T13:59:00Z">
              <w:tcPr>
                <w:tcW w:w="2187" w:type="dxa"/>
                <w:tcBorders>
                  <w:top w:val="single" w:sz="4" w:space="0" w:color="auto"/>
                  <w:left w:val="single" w:sz="4" w:space="0" w:color="auto"/>
                  <w:bottom w:val="single" w:sz="4" w:space="0" w:color="auto"/>
                  <w:right w:val="single" w:sz="4" w:space="0" w:color="auto"/>
                </w:tcBorders>
                <w:hideMark/>
              </w:tcPr>
            </w:tcPrChange>
          </w:tcPr>
          <w:p w14:paraId="37B4B3CA" w14:textId="14A113DC" w:rsidR="00AE5AC2" w:rsidRPr="005410BD" w:rsidDel="00424534" w:rsidRDefault="00AE5AC2" w:rsidP="00004E02">
            <w:pPr>
              <w:pStyle w:val="TAL"/>
              <w:rPr>
                <w:del w:id="2327" w:author="MCC160" w:date="2022-03-16T13:59:00Z"/>
              </w:rPr>
            </w:pPr>
            <w:del w:id="2328" w:author="MCC160" w:date="2022-03-16T13:59:00Z">
              <w:r w:rsidRPr="005410BD" w:rsidDel="00424534">
                <w:delText>“true"</w:delText>
              </w:r>
            </w:del>
          </w:p>
        </w:tc>
        <w:tc>
          <w:tcPr>
            <w:tcW w:w="2188" w:type="dxa"/>
            <w:tcBorders>
              <w:top w:val="single" w:sz="4" w:space="0" w:color="auto"/>
              <w:left w:val="single" w:sz="4" w:space="0" w:color="auto"/>
              <w:bottom w:val="single" w:sz="4" w:space="0" w:color="auto"/>
              <w:right w:val="single" w:sz="4" w:space="0" w:color="auto"/>
            </w:tcBorders>
            <w:tcPrChange w:id="2329"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2A621FC8" w14:textId="0283958C" w:rsidR="00AE5AC2" w:rsidRPr="005410BD" w:rsidDel="00424534" w:rsidRDefault="00AE5AC2" w:rsidP="00004E02">
            <w:pPr>
              <w:pStyle w:val="TAL"/>
              <w:rPr>
                <w:del w:id="2330" w:author="MCC160" w:date="2022-03-16T13:59:00Z"/>
                <w:color w:val="000000"/>
              </w:rPr>
            </w:pPr>
          </w:p>
        </w:tc>
        <w:tc>
          <w:tcPr>
            <w:tcW w:w="1367" w:type="dxa"/>
            <w:tcBorders>
              <w:top w:val="single" w:sz="4" w:space="0" w:color="auto"/>
              <w:left w:val="single" w:sz="4" w:space="0" w:color="auto"/>
              <w:bottom w:val="single" w:sz="4" w:space="0" w:color="auto"/>
              <w:right w:val="single" w:sz="4" w:space="0" w:color="auto"/>
            </w:tcBorders>
            <w:tcPrChange w:id="2331"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1169F581" w14:textId="0D0CDF4C" w:rsidR="00AE5AC2" w:rsidRPr="005410BD" w:rsidDel="00424534" w:rsidRDefault="00AE5AC2" w:rsidP="00004E02">
            <w:pPr>
              <w:pStyle w:val="TAL"/>
              <w:rPr>
                <w:del w:id="2332"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tcPrChange w:id="2333" w:author="MCC160" w:date="2022-03-16T13:59:00Z">
              <w:tcPr>
                <w:tcW w:w="1184" w:type="dxa"/>
                <w:gridSpan w:val="2"/>
                <w:tcBorders>
                  <w:top w:val="single" w:sz="4" w:space="0" w:color="auto"/>
                  <w:left w:val="single" w:sz="4" w:space="0" w:color="auto"/>
                  <w:bottom w:val="single" w:sz="4" w:space="0" w:color="auto"/>
                  <w:right w:val="single" w:sz="4" w:space="0" w:color="auto"/>
                </w:tcBorders>
              </w:tcPr>
            </w:tcPrChange>
          </w:tcPr>
          <w:p w14:paraId="28FC1208" w14:textId="41DF2C5F" w:rsidR="00AE5AC2" w:rsidRPr="005410BD" w:rsidDel="00424534" w:rsidRDefault="00AE5AC2" w:rsidP="00004E02">
            <w:pPr>
              <w:pStyle w:val="TAL"/>
              <w:rPr>
                <w:del w:id="2334" w:author="MCC160" w:date="2022-03-16T13:59:00Z"/>
                <w:color w:val="000000"/>
              </w:rPr>
            </w:pPr>
          </w:p>
        </w:tc>
      </w:tr>
    </w:tbl>
    <w:p w14:paraId="396E1880" w14:textId="77777777" w:rsidR="00AE5AC2" w:rsidRPr="005410BD" w:rsidRDefault="00AE5AC2" w:rsidP="00AE5AC2"/>
    <w:p w14:paraId="4FAEB9D2" w14:textId="39A4948D" w:rsidR="00AE5AC2" w:rsidRPr="005410BD" w:rsidRDefault="00AE5AC2" w:rsidP="00AE5AC2">
      <w:pPr>
        <w:pStyle w:val="TH"/>
      </w:pPr>
      <w:r w:rsidRPr="005410BD">
        <w:t>Table 6.2.5.3.3-3: SIP 200 (OK) (Step</w:t>
      </w:r>
      <w:del w:id="2335" w:author="MCC160" w:date="2022-03-16T14:00:00Z">
        <w:r w:rsidRPr="005410BD" w:rsidDel="00424534">
          <w:delText>s</w:delText>
        </w:r>
      </w:del>
      <w:r w:rsidRPr="005410BD">
        <w:t xml:space="preserve"> 4, Table 6.2.5.3.2-1</w:t>
      </w:r>
      <w:ins w:id="2336" w:author="MCC160" w:date="2022-03-16T14:00:00Z">
        <w:r w:rsidR="00424534" w:rsidRPr="005410BD">
          <w:t>; Step 4, TS 36.579-1 [2] Table 5.3B.1.3-1</w:t>
        </w:r>
      </w:ins>
      <w:r w:rsidRPr="005410BD">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337" w:author="MCC160" w:date="2022-03-16T14:00: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2338">
          <w:tblGrid>
            <w:gridCol w:w="2709"/>
            <w:gridCol w:w="2187"/>
            <w:gridCol w:w="2187"/>
            <w:gridCol w:w="1367"/>
            <w:gridCol w:w="1184"/>
          </w:tblGrid>
        </w:tblGridChange>
      </w:tblGrid>
      <w:tr w:rsidR="00AE5AC2" w:rsidRPr="005410BD" w14:paraId="2404CFB2" w14:textId="77777777" w:rsidTr="00424534">
        <w:trPr>
          <w:tblHeader/>
          <w:trPrChange w:id="2339" w:author="MCC160" w:date="2022-03-16T14:00:00Z">
            <w:trPr>
              <w:tblHeader/>
            </w:trPr>
          </w:trPrChange>
        </w:trPr>
        <w:tc>
          <w:tcPr>
            <w:tcW w:w="9634" w:type="dxa"/>
            <w:gridSpan w:val="5"/>
            <w:tcPrChange w:id="2340" w:author="MCC160" w:date="2022-03-16T14:00:00Z">
              <w:tcPr>
                <w:tcW w:w="9517" w:type="dxa"/>
                <w:gridSpan w:val="5"/>
              </w:tcPr>
            </w:tcPrChange>
          </w:tcPr>
          <w:p w14:paraId="7D1B8686" w14:textId="77777777" w:rsidR="00AE5AC2" w:rsidRPr="005410BD" w:rsidRDefault="00AE5AC2" w:rsidP="00004E02">
            <w:pPr>
              <w:pStyle w:val="TAL"/>
              <w:keepLines w:val="0"/>
              <w:widowControl w:val="0"/>
              <w:rPr>
                <w:bCs/>
                <w:color w:val="000000"/>
              </w:rPr>
            </w:pPr>
            <w:r w:rsidRPr="005410BD">
              <w:rPr>
                <w:bCs/>
                <w:color w:val="000000"/>
              </w:rPr>
              <w:t>Derivation Path: TS 36.579-1 [2], Table 5.5.2.17.1.2-1, condition</w:t>
            </w:r>
            <w:del w:id="2341" w:author="MCC160" w:date="2022-03-16T14:00:00Z">
              <w:r w:rsidRPr="005410BD" w:rsidDel="00424534">
                <w:rPr>
                  <w:bCs/>
                  <w:color w:val="000000"/>
                </w:rPr>
                <w:delText>s MCVIDEO,</w:delText>
              </w:r>
            </w:del>
            <w:r w:rsidRPr="005410BD">
              <w:rPr>
                <w:bCs/>
                <w:color w:val="000000"/>
              </w:rPr>
              <w:t xml:space="preserve"> INVITE-RSP</w:t>
            </w:r>
          </w:p>
        </w:tc>
      </w:tr>
      <w:tr w:rsidR="00AE5AC2" w:rsidRPr="005410BD" w14:paraId="2DB4908B" w14:textId="77777777" w:rsidTr="00424534">
        <w:trPr>
          <w:tblHeader/>
          <w:trPrChange w:id="2342" w:author="MCC160" w:date="2022-03-16T14:00:00Z">
            <w:trPr>
              <w:tblHeader/>
            </w:trPr>
          </w:trPrChange>
        </w:trPr>
        <w:tc>
          <w:tcPr>
            <w:tcW w:w="2709" w:type="dxa"/>
            <w:tcPrChange w:id="2343" w:author="MCC160" w:date="2022-03-16T14:00:00Z">
              <w:tcPr>
                <w:tcW w:w="2677" w:type="dxa"/>
              </w:tcPr>
            </w:tcPrChange>
          </w:tcPr>
          <w:p w14:paraId="67A0B3CE" w14:textId="77777777" w:rsidR="00AE5AC2" w:rsidRPr="005410BD" w:rsidRDefault="00AE5AC2" w:rsidP="00004E02">
            <w:pPr>
              <w:pStyle w:val="TAH"/>
              <w:keepLines w:val="0"/>
              <w:widowControl w:val="0"/>
              <w:rPr>
                <w:color w:val="000000"/>
              </w:rPr>
            </w:pPr>
            <w:r w:rsidRPr="005410BD">
              <w:rPr>
                <w:color w:val="000000"/>
              </w:rPr>
              <w:t>Information Element</w:t>
            </w:r>
          </w:p>
        </w:tc>
        <w:tc>
          <w:tcPr>
            <w:tcW w:w="2187" w:type="dxa"/>
            <w:tcPrChange w:id="2344" w:author="MCC160" w:date="2022-03-16T14:00:00Z">
              <w:tcPr>
                <w:tcW w:w="2160" w:type="dxa"/>
              </w:tcPr>
            </w:tcPrChange>
          </w:tcPr>
          <w:p w14:paraId="1B1EE55E" w14:textId="77777777" w:rsidR="00AE5AC2" w:rsidRPr="005410BD" w:rsidRDefault="00AE5AC2" w:rsidP="00004E02">
            <w:pPr>
              <w:pStyle w:val="TAH"/>
              <w:keepLines w:val="0"/>
              <w:widowControl w:val="0"/>
              <w:rPr>
                <w:color w:val="000000"/>
              </w:rPr>
            </w:pPr>
            <w:r w:rsidRPr="005410BD">
              <w:rPr>
                <w:color w:val="000000"/>
              </w:rPr>
              <w:t>Value/remark</w:t>
            </w:r>
          </w:p>
        </w:tc>
        <w:tc>
          <w:tcPr>
            <w:tcW w:w="2187" w:type="dxa"/>
            <w:tcBorders>
              <w:bottom w:val="single" w:sz="4" w:space="0" w:color="auto"/>
            </w:tcBorders>
            <w:tcPrChange w:id="2345" w:author="MCC160" w:date="2022-03-16T14:00:00Z">
              <w:tcPr>
                <w:tcW w:w="2160" w:type="dxa"/>
                <w:tcBorders>
                  <w:bottom w:val="single" w:sz="4" w:space="0" w:color="auto"/>
                </w:tcBorders>
              </w:tcPr>
            </w:tcPrChange>
          </w:tcPr>
          <w:p w14:paraId="0B520079" w14:textId="77777777" w:rsidR="00AE5AC2" w:rsidRPr="005410BD" w:rsidRDefault="00AE5AC2" w:rsidP="00004E02">
            <w:pPr>
              <w:pStyle w:val="TAH"/>
              <w:keepLines w:val="0"/>
              <w:widowControl w:val="0"/>
              <w:rPr>
                <w:color w:val="000000"/>
              </w:rPr>
            </w:pPr>
            <w:r w:rsidRPr="005410BD">
              <w:rPr>
                <w:color w:val="000000"/>
              </w:rPr>
              <w:t>Comment</w:t>
            </w:r>
          </w:p>
        </w:tc>
        <w:tc>
          <w:tcPr>
            <w:tcW w:w="1367" w:type="dxa"/>
            <w:tcPrChange w:id="2346" w:author="MCC160" w:date="2022-03-16T14:00:00Z">
              <w:tcPr>
                <w:tcW w:w="1350" w:type="dxa"/>
              </w:tcPr>
            </w:tcPrChange>
          </w:tcPr>
          <w:p w14:paraId="63E8D3B5" w14:textId="77777777" w:rsidR="00AE5AC2" w:rsidRPr="005410BD" w:rsidRDefault="00AE5AC2" w:rsidP="00004E02">
            <w:pPr>
              <w:pStyle w:val="TAH"/>
              <w:keepLines w:val="0"/>
              <w:widowControl w:val="0"/>
              <w:rPr>
                <w:color w:val="000000"/>
              </w:rPr>
            </w:pPr>
            <w:r w:rsidRPr="005410BD">
              <w:rPr>
                <w:color w:val="000000"/>
              </w:rPr>
              <w:t>Reference</w:t>
            </w:r>
          </w:p>
        </w:tc>
        <w:tc>
          <w:tcPr>
            <w:tcW w:w="1184" w:type="dxa"/>
            <w:tcPrChange w:id="2347" w:author="MCC160" w:date="2022-03-16T14:00:00Z">
              <w:tcPr>
                <w:tcW w:w="1170" w:type="dxa"/>
              </w:tcPr>
            </w:tcPrChange>
          </w:tcPr>
          <w:p w14:paraId="760EB7F8" w14:textId="77777777" w:rsidR="00AE5AC2" w:rsidRPr="005410BD" w:rsidRDefault="00AE5AC2" w:rsidP="00004E02">
            <w:pPr>
              <w:pStyle w:val="TAH"/>
              <w:keepLines w:val="0"/>
              <w:widowControl w:val="0"/>
              <w:rPr>
                <w:color w:val="000000"/>
              </w:rPr>
            </w:pPr>
            <w:r w:rsidRPr="005410BD">
              <w:rPr>
                <w:color w:val="000000"/>
              </w:rPr>
              <w:t>Condition</w:t>
            </w:r>
          </w:p>
        </w:tc>
      </w:tr>
      <w:tr w:rsidR="00AE5AC2" w:rsidRPr="005410BD" w14:paraId="7B0D63FF" w14:textId="77777777" w:rsidTr="00424534">
        <w:tc>
          <w:tcPr>
            <w:tcW w:w="2709" w:type="dxa"/>
            <w:vAlign w:val="center"/>
            <w:tcPrChange w:id="2348" w:author="MCC160" w:date="2022-03-16T14:00:00Z">
              <w:tcPr>
                <w:tcW w:w="2677" w:type="dxa"/>
                <w:vAlign w:val="center"/>
              </w:tcPr>
            </w:tcPrChange>
          </w:tcPr>
          <w:p w14:paraId="0319EA42" w14:textId="77777777" w:rsidR="00AE5AC2" w:rsidRPr="005410BD" w:rsidRDefault="00AE5AC2" w:rsidP="00004E02">
            <w:pPr>
              <w:pStyle w:val="TAL"/>
              <w:keepNext w:val="0"/>
              <w:keepLines w:val="0"/>
              <w:widowControl w:val="0"/>
              <w:rPr>
                <w:rFonts w:cs="Arial"/>
                <w:b/>
                <w:bCs/>
                <w:color w:val="000000"/>
                <w:szCs w:val="18"/>
              </w:rPr>
            </w:pPr>
            <w:r w:rsidRPr="005410BD">
              <w:rPr>
                <w:rFonts w:cs="Arial"/>
                <w:b/>
                <w:color w:val="000000"/>
                <w:szCs w:val="18"/>
              </w:rPr>
              <w:t>Message-body</w:t>
            </w:r>
          </w:p>
        </w:tc>
        <w:tc>
          <w:tcPr>
            <w:tcW w:w="2187" w:type="dxa"/>
            <w:tcPrChange w:id="2349" w:author="MCC160" w:date="2022-03-16T14:00:00Z">
              <w:tcPr>
                <w:tcW w:w="2160" w:type="dxa"/>
              </w:tcPr>
            </w:tcPrChange>
          </w:tcPr>
          <w:p w14:paraId="143C9D94" w14:textId="77777777" w:rsidR="00AE5AC2" w:rsidRPr="005410BD" w:rsidRDefault="00AE5AC2" w:rsidP="00004E02">
            <w:pPr>
              <w:pStyle w:val="TAL"/>
              <w:keepNext w:val="0"/>
              <w:keepLines w:val="0"/>
              <w:widowControl w:val="0"/>
              <w:rPr>
                <w:b/>
                <w:color w:val="000000"/>
              </w:rPr>
            </w:pPr>
          </w:p>
        </w:tc>
        <w:tc>
          <w:tcPr>
            <w:tcW w:w="2187" w:type="dxa"/>
            <w:tcBorders>
              <w:bottom w:val="single" w:sz="4" w:space="0" w:color="auto"/>
            </w:tcBorders>
            <w:tcPrChange w:id="2350" w:author="MCC160" w:date="2022-03-16T14:00:00Z">
              <w:tcPr>
                <w:tcW w:w="2160" w:type="dxa"/>
                <w:tcBorders>
                  <w:bottom w:val="single" w:sz="4" w:space="0" w:color="auto"/>
                </w:tcBorders>
              </w:tcPr>
            </w:tcPrChange>
          </w:tcPr>
          <w:p w14:paraId="7475E1B3" w14:textId="77777777" w:rsidR="00AE5AC2" w:rsidRPr="005410BD" w:rsidRDefault="00AE5AC2" w:rsidP="00004E02">
            <w:pPr>
              <w:pStyle w:val="TAL"/>
              <w:keepNext w:val="0"/>
              <w:keepLines w:val="0"/>
              <w:widowControl w:val="0"/>
              <w:rPr>
                <w:b/>
                <w:color w:val="000000"/>
              </w:rPr>
            </w:pPr>
          </w:p>
        </w:tc>
        <w:tc>
          <w:tcPr>
            <w:tcW w:w="1367" w:type="dxa"/>
            <w:tcPrChange w:id="2351" w:author="MCC160" w:date="2022-03-16T14:00:00Z">
              <w:tcPr>
                <w:tcW w:w="1350" w:type="dxa"/>
              </w:tcPr>
            </w:tcPrChange>
          </w:tcPr>
          <w:p w14:paraId="696083F0" w14:textId="77777777" w:rsidR="00AE5AC2" w:rsidRPr="005410BD" w:rsidRDefault="00AE5AC2" w:rsidP="00004E02">
            <w:pPr>
              <w:pStyle w:val="TAL"/>
              <w:keepNext w:val="0"/>
              <w:keepLines w:val="0"/>
              <w:widowControl w:val="0"/>
              <w:rPr>
                <w:bCs/>
                <w:color w:val="000000"/>
              </w:rPr>
            </w:pPr>
          </w:p>
        </w:tc>
        <w:tc>
          <w:tcPr>
            <w:tcW w:w="1184" w:type="dxa"/>
            <w:vAlign w:val="bottom"/>
            <w:tcPrChange w:id="2352" w:author="MCC160" w:date="2022-03-16T14:00:00Z">
              <w:tcPr>
                <w:tcW w:w="1170" w:type="dxa"/>
                <w:vAlign w:val="bottom"/>
              </w:tcPr>
            </w:tcPrChange>
          </w:tcPr>
          <w:p w14:paraId="36B28E64" w14:textId="77777777" w:rsidR="00AE5AC2" w:rsidRPr="005410BD" w:rsidRDefault="00AE5AC2" w:rsidP="00004E02">
            <w:pPr>
              <w:pStyle w:val="TAL"/>
              <w:keepNext w:val="0"/>
              <w:keepLines w:val="0"/>
              <w:widowControl w:val="0"/>
              <w:rPr>
                <w:b/>
                <w:color w:val="000000"/>
              </w:rPr>
            </w:pPr>
          </w:p>
        </w:tc>
      </w:tr>
      <w:tr w:rsidR="00AE5AC2" w:rsidRPr="005410BD" w:rsidDel="00424534" w14:paraId="2D2A6EDA" w14:textId="5849D019" w:rsidTr="00424534">
        <w:trPr>
          <w:del w:id="2353" w:author="MCC160" w:date="2022-03-16T14:00:00Z"/>
        </w:trPr>
        <w:tc>
          <w:tcPr>
            <w:tcW w:w="2709" w:type="dxa"/>
            <w:vAlign w:val="center"/>
            <w:tcPrChange w:id="2354" w:author="MCC160" w:date="2022-03-16T14:00:00Z">
              <w:tcPr>
                <w:tcW w:w="2677" w:type="dxa"/>
                <w:vAlign w:val="center"/>
              </w:tcPr>
            </w:tcPrChange>
          </w:tcPr>
          <w:p w14:paraId="4BC22D64" w14:textId="4C76442F" w:rsidR="00AE5AC2" w:rsidRPr="005410BD" w:rsidDel="00424534" w:rsidRDefault="00AE5AC2" w:rsidP="00004E02">
            <w:pPr>
              <w:pStyle w:val="TAL"/>
              <w:keepNext w:val="0"/>
              <w:keepLines w:val="0"/>
              <w:widowControl w:val="0"/>
              <w:rPr>
                <w:del w:id="2355" w:author="MCC160" w:date="2022-03-16T14:00:00Z"/>
                <w:rFonts w:cs="Arial"/>
                <w:bCs/>
                <w:color w:val="000000"/>
                <w:szCs w:val="18"/>
              </w:rPr>
            </w:pPr>
            <w:del w:id="2356" w:author="MCC160" w:date="2022-03-16T14:00:00Z">
              <w:r w:rsidRPr="005410BD" w:rsidDel="00424534">
                <w:rPr>
                  <w:bCs/>
                  <w:color w:val="000000"/>
                </w:rPr>
                <w:delText xml:space="preserve">  MIME body part</w:delText>
              </w:r>
            </w:del>
          </w:p>
        </w:tc>
        <w:tc>
          <w:tcPr>
            <w:tcW w:w="2187" w:type="dxa"/>
            <w:vAlign w:val="center"/>
            <w:tcPrChange w:id="2357" w:author="MCC160" w:date="2022-03-16T14:00:00Z">
              <w:tcPr>
                <w:tcW w:w="2160" w:type="dxa"/>
                <w:vAlign w:val="center"/>
              </w:tcPr>
            </w:tcPrChange>
          </w:tcPr>
          <w:p w14:paraId="735423A0" w14:textId="7022A8CC" w:rsidR="00AE5AC2" w:rsidRPr="005410BD" w:rsidDel="00424534" w:rsidRDefault="00AE5AC2" w:rsidP="00004E02">
            <w:pPr>
              <w:pStyle w:val="TAL"/>
              <w:keepNext w:val="0"/>
              <w:keepLines w:val="0"/>
              <w:widowControl w:val="0"/>
              <w:rPr>
                <w:del w:id="2358" w:author="MCC160" w:date="2022-03-16T14:00:00Z"/>
                <w:bCs/>
                <w:color w:val="000000"/>
              </w:rPr>
            </w:pPr>
          </w:p>
        </w:tc>
        <w:tc>
          <w:tcPr>
            <w:tcW w:w="2187" w:type="dxa"/>
            <w:tcBorders>
              <w:top w:val="single" w:sz="4" w:space="0" w:color="auto"/>
              <w:bottom w:val="single" w:sz="4" w:space="0" w:color="auto"/>
            </w:tcBorders>
            <w:tcPrChange w:id="2359" w:author="MCC160" w:date="2022-03-16T14:00:00Z">
              <w:tcPr>
                <w:tcW w:w="2160" w:type="dxa"/>
                <w:tcBorders>
                  <w:top w:val="single" w:sz="4" w:space="0" w:color="auto"/>
                  <w:bottom w:val="single" w:sz="4" w:space="0" w:color="auto"/>
                </w:tcBorders>
              </w:tcPr>
            </w:tcPrChange>
          </w:tcPr>
          <w:p w14:paraId="7DE7AA35" w14:textId="66C90F92" w:rsidR="00AE5AC2" w:rsidRPr="005410BD" w:rsidDel="00424534" w:rsidRDefault="00AE5AC2" w:rsidP="00004E02">
            <w:pPr>
              <w:pStyle w:val="TAL"/>
              <w:keepNext w:val="0"/>
              <w:keepLines w:val="0"/>
              <w:widowControl w:val="0"/>
              <w:rPr>
                <w:del w:id="2360" w:author="MCC160" w:date="2022-03-16T14:00:00Z"/>
                <w:bCs/>
                <w:color w:val="000000"/>
              </w:rPr>
            </w:pPr>
            <w:del w:id="2361" w:author="MCC160" w:date="2022-03-16T14:00:00Z">
              <w:r w:rsidRPr="005410BD" w:rsidDel="00424534">
                <w:rPr>
                  <w:bCs/>
                  <w:color w:val="000000"/>
                </w:rPr>
                <w:delText>MCVideo</w:delText>
              </w:r>
            </w:del>
          </w:p>
        </w:tc>
        <w:tc>
          <w:tcPr>
            <w:tcW w:w="1367" w:type="dxa"/>
            <w:tcPrChange w:id="2362" w:author="MCC160" w:date="2022-03-16T14:00:00Z">
              <w:tcPr>
                <w:tcW w:w="1350" w:type="dxa"/>
              </w:tcPr>
            </w:tcPrChange>
          </w:tcPr>
          <w:p w14:paraId="3B79A179" w14:textId="4A6732F9" w:rsidR="00AE5AC2" w:rsidRPr="005410BD" w:rsidDel="00424534" w:rsidRDefault="00AE5AC2" w:rsidP="00004E02">
            <w:pPr>
              <w:pStyle w:val="TAL"/>
              <w:keepNext w:val="0"/>
              <w:keepLines w:val="0"/>
              <w:widowControl w:val="0"/>
              <w:rPr>
                <w:del w:id="2363" w:author="MCC160" w:date="2022-03-16T14:00:00Z"/>
                <w:bCs/>
                <w:color w:val="000000"/>
              </w:rPr>
            </w:pPr>
          </w:p>
        </w:tc>
        <w:tc>
          <w:tcPr>
            <w:tcW w:w="1184" w:type="dxa"/>
            <w:vAlign w:val="bottom"/>
            <w:tcPrChange w:id="2364" w:author="MCC160" w:date="2022-03-16T14:00:00Z">
              <w:tcPr>
                <w:tcW w:w="1170" w:type="dxa"/>
                <w:vAlign w:val="bottom"/>
              </w:tcPr>
            </w:tcPrChange>
          </w:tcPr>
          <w:p w14:paraId="4434804A" w14:textId="741B599D" w:rsidR="00AE5AC2" w:rsidRPr="005410BD" w:rsidDel="00424534" w:rsidRDefault="00AE5AC2" w:rsidP="00004E02">
            <w:pPr>
              <w:pStyle w:val="TAL"/>
              <w:keepNext w:val="0"/>
              <w:keepLines w:val="0"/>
              <w:widowControl w:val="0"/>
              <w:rPr>
                <w:del w:id="2365" w:author="MCC160" w:date="2022-03-16T14:00:00Z"/>
                <w:bCs/>
                <w:color w:val="000000"/>
              </w:rPr>
            </w:pPr>
          </w:p>
        </w:tc>
      </w:tr>
      <w:tr w:rsidR="00AE5AC2" w:rsidRPr="005410BD" w:rsidDel="00424534" w14:paraId="07A49674" w14:textId="1E2C37CE" w:rsidTr="00424534">
        <w:trPr>
          <w:del w:id="2366" w:author="MCC160" w:date="2022-03-16T14:00:00Z"/>
        </w:trPr>
        <w:tc>
          <w:tcPr>
            <w:tcW w:w="2709" w:type="dxa"/>
            <w:vAlign w:val="center"/>
            <w:tcPrChange w:id="2367" w:author="MCC160" w:date="2022-03-16T14:00:00Z">
              <w:tcPr>
                <w:tcW w:w="2677" w:type="dxa"/>
                <w:vAlign w:val="center"/>
              </w:tcPr>
            </w:tcPrChange>
          </w:tcPr>
          <w:p w14:paraId="4FEB5E1D" w14:textId="69625F59" w:rsidR="00AE5AC2" w:rsidRPr="005410BD" w:rsidDel="00424534" w:rsidRDefault="00AE5AC2" w:rsidP="00004E02">
            <w:pPr>
              <w:pStyle w:val="TAL"/>
              <w:keepNext w:val="0"/>
              <w:keepLines w:val="0"/>
              <w:widowControl w:val="0"/>
              <w:rPr>
                <w:del w:id="2368" w:author="MCC160" w:date="2022-03-16T14:00:00Z"/>
                <w:bCs/>
                <w:color w:val="000000"/>
              </w:rPr>
            </w:pPr>
            <w:del w:id="2369" w:author="MCC160" w:date="2022-03-16T14:00:00Z">
              <w:r w:rsidRPr="005410BD" w:rsidDel="00424534">
                <w:rPr>
                  <w:bCs/>
                  <w:color w:val="000000"/>
                </w:rPr>
                <w:delText xml:space="preserve">    MIME-part-header</w:delText>
              </w:r>
            </w:del>
          </w:p>
        </w:tc>
        <w:tc>
          <w:tcPr>
            <w:tcW w:w="2187" w:type="dxa"/>
            <w:vAlign w:val="center"/>
            <w:tcPrChange w:id="2370" w:author="MCC160" w:date="2022-03-16T14:00:00Z">
              <w:tcPr>
                <w:tcW w:w="2160" w:type="dxa"/>
                <w:vAlign w:val="center"/>
              </w:tcPr>
            </w:tcPrChange>
          </w:tcPr>
          <w:p w14:paraId="13864BDD" w14:textId="7DF0D9D5" w:rsidR="00AE5AC2" w:rsidRPr="005410BD" w:rsidDel="00424534" w:rsidRDefault="00AE5AC2" w:rsidP="00004E02">
            <w:pPr>
              <w:pStyle w:val="TAL"/>
              <w:keepNext w:val="0"/>
              <w:keepLines w:val="0"/>
              <w:widowControl w:val="0"/>
              <w:rPr>
                <w:del w:id="2371" w:author="MCC160" w:date="2022-03-16T14:00:00Z"/>
                <w:bCs/>
                <w:color w:val="000000"/>
              </w:rPr>
            </w:pPr>
          </w:p>
        </w:tc>
        <w:tc>
          <w:tcPr>
            <w:tcW w:w="2187" w:type="dxa"/>
            <w:tcBorders>
              <w:top w:val="single" w:sz="4" w:space="0" w:color="auto"/>
              <w:bottom w:val="single" w:sz="4" w:space="0" w:color="auto"/>
            </w:tcBorders>
            <w:tcPrChange w:id="2372" w:author="MCC160" w:date="2022-03-16T14:00:00Z">
              <w:tcPr>
                <w:tcW w:w="2160" w:type="dxa"/>
                <w:tcBorders>
                  <w:top w:val="single" w:sz="4" w:space="0" w:color="auto"/>
                  <w:bottom w:val="single" w:sz="4" w:space="0" w:color="auto"/>
                </w:tcBorders>
              </w:tcPr>
            </w:tcPrChange>
          </w:tcPr>
          <w:p w14:paraId="22192225" w14:textId="1BE1ADED" w:rsidR="00AE5AC2" w:rsidRPr="005410BD" w:rsidDel="00424534" w:rsidRDefault="00AE5AC2" w:rsidP="00004E02">
            <w:pPr>
              <w:pStyle w:val="TAL"/>
              <w:keepNext w:val="0"/>
              <w:keepLines w:val="0"/>
              <w:widowControl w:val="0"/>
              <w:rPr>
                <w:del w:id="2373" w:author="MCC160" w:date="2022-03-16T14:00:00Z"/>
                <w:bCs/>
                <w:color w:val="000000"/>
              </w:rPr>
            </w:pPr>
          </w:p>
        </w:tc>
        <w:tc>
          <w:tcPr>
            <w:tcW w:w="1367" w:type="dxa"/>
            <w:tcPrChange w:id="2374" w:author="MCC160" w:date="2022-03-16T14:00:00Z">
              <w:tcPr>
                <w:tcW w:w="1350" w:type="dxa"/>
              </w:tcPr>
            </w:tcPrChange>
          </w:tcPr>
          <w:p w14:paraId="393FBC82" w14:textId="3BDA2627" w:rsidR="00AE5AC2" w:rsidRPr="005410BD" w:rsidDel="00424534" w:rsidRDefault="00AE5AC2" w:rsidP="00004E02">
            <w:pPr>
              <w:pStyle w:val="TAL"/>
              <w:keepNext w:val="0"/>
              <w:keepLines w:val="0"/>
              <w:widowControl w:val="0"/>
              <w:rPr>
                <w:del w:id="2375" w:author="MCC160" w:date="2022-03-16T14:00:00Z"/>
                <w:bCs/>
                <w:color w:val="000000"/>
              </w:rPr>
            </w:pPr>
          </w:p>
        </w:tc>
        <w:tc>
          <w:tcPr>
            <w:tcW w:w="1184" w:type="dxa"/>
            <w:vAlign w:val="bottom"/>
            <w:tcPrChange w:id="2376" w:author="MCC160" w:date="2022-03-16T14:00:00Z">
              <w:tcPr>
                <w:tcW w:w="1170" w:type="dxa"/>
                <w:vAlign w:val="bottom"/>
              </w:tcPr>
            </w:tcPrChange>
          </w:tcPr>
          <w:p w14:paraId="5D2FA39D" w14:textId="3AF683D4" w:rsidR="00AE5AC2" w:rsidRPr="005410BD" w:rsidDel="00424534" w:rsidRDefault="00AE5AC2" w:rsidP="00004E02">
            <w:pPr>
              <w:pStyle w:val="TAL"/>
              <w:keepNext w:val="0"/>
              <w:keepLines w:val="0"/>
              <w:widowControl w:val="0"/>
              <w:rPr>
                <w:del w:id="2377" w:author="MCC160" w:date="2022-03-16T14:00:00Z"/>
                <w:bCs/>
                <w:color w:val="000000"/>
              </w:rPr>
            </w:pPr>
          </w:p>
        </w:tc>
      </w:tr>
      <w:tr w:rsidR="00424534" w:rsidRPr="005410BD" w14:paraId="6B21B12D" w14:textId="77777777" w:rsidTr="00492C4A">
        <w:trPr>
          <w:trHeight w:val="647"/>
          <w:trPrChange w:id="2378" w:author="MCC160" w:date="2022-03-16T14:01:00Z">
            <w:trPr>
              <w:trHeight w:val="647"/>
            </w:trPr>
          </w:trPrChange>
        </w:trPr>
        <w:tc>
          <w:tcPr>
            <w:tcW w:w="2709" w:type="dxa"/>
            <w:tcPrChange w:id="2379" w:author="MCC160" w:date="2022-03-16T14:01:00Z">
              <w:tcPr>
                <w:tcW w:w="2677" w:type="dxa"/>
                <w:vAlign w:val="center"/>
              </w:tcPr>
            </w:tcPrChange>
          </w:tcPr>
          <w:p w14:paraId="502CA081" w14:textId="5B52E452" w:rsidR="00424534" w:rsidRPr="005410BD" w:rsidRDefault="00424534" w:rsidP="00424534">
            <w:pPr>
              <w:pStyle w:val="TAL"/>
              <w:keepNext w:val="0"/>
              <w:keepLines w:val="0"/>
              <w:widowControl w:val="0"/>
              <w:rPr>
                <w:rFonts w:cs="Arial"/>
                <w:bCs/>
                <w:color w:val="000000"/>
                <w:szCs w:val="18"/>
              </w:rPr>
            </w:pPr>
            <w:ins w:id="2380" w:author="MCC160" w:date="2022-03-16T14:01:00Z">
              <w:r w:rsidRPr="005410BD">
                <w:rPr>
                  <w:b/>
                </w:rPr>
                <w:t xml:space="preserve">  </w:t>
              </w:r>
              <w:r w:rsidRPr="005410BD">
                <w:t>SDP Message</w:t>
              </w:r>
            </w:ins>
            <w:del w:id="2381" w:author="MCC160" w:date="2022-03-16T14:01:00Z">
              <w:r w:rsidRPr="005410BD" w:rsidDel="00492C4A">
                <w:rPr>
                  <w:bCs/>
                  <w:color w:val="000000"/>
                </w:rPr>
                <w:delText xml:space="preserve">    MIME-part-body</w:delText>
              </w:r>
            </w:del>
          </w:p>
        </w:tc>
        <w:tc>
          <w:tcPr>
            <w:tcW w:w="2187" w:type="dxa"/>
            <w:vAlign w:val="center"/>
            <w:tcPrChange w:id="2382" w:author="MCC160" w:date="2022-03-16T14:01:00Z">
              <w:tcPr>
                <w:tcW w:w="2160" w:type="dxa"/>
                <w:vAlign w:val="center"/>
              </w:tcPr>
            </w:tcPrChange>
          </w:tcPr>
          <w:p w14:paraId="5B164FD3" w14:textId="094BBCCD" w:rsidR="00424534" w:rsidRPr="005410BD" w:rsidRDefault="00424534" w:rsidP="00424534">
            <w:pPr>
              <w:pStyle w:val="TAL"/>
              <w:keepNext w:val="0"/>
              <w:keepLines w:val="0"/>
              <w:widowControl w:val="0"/>
              <w:rPr>
                <w:bCs/>
                <w:color w:val="000000"/>
              </w:rPr>
            </w:pPr>
            <w:ins w:id="2383" w:author="MCC160" w:date="2022-03-16T14:01:00Z">
              <w:r w:rsidRPr="005410BD">
                <w:t>As described in Table 6.2.5.3.3-3A</w:t>
              </w:r>
            </w:ins>
            <w:del w:id="2384" w:author="MCC160" w:date="2022-03-16T14:01:00Z">
              <w:r w:rsidRPr="005410BD" w:rsidDel="00492C4A">
                <w:rPr>
                  <w:bCs/>
                  <w:color w:val="000000"/>
                </w:rPr>
                <w:delText>MCVideo-Info as described in Table 6.2.5.3.3-2</w:delText>
              </w:r>
            </w:del>
          </w:p>
        </w:tc>
        <w:tc>
          <w:tcPr>
            <w:tcW w:w="2187" w:type="dxa"/>
            <w:tcBorders>
              <w:top w:val="single" w:sz="4" w:space="0" w:color="auto"/>
              <w:bottom w:val="single" w:sz="4" w:space="0" w:color="auto"/>
            </w:tcBorders>
            <w:tcPrChange w:id="2385" w:author="MCC160" w:date="2022-03-16T14:01:00Z">
              <w:tcPr>
                <w:tcW w:w="2160" w:type="dxa"/>
                <w:tcBorders>
                  <w:top w:val="single" w:sz="4" w:space="0" w:color="auto"/>
                  <w:bottom w:val="single" w:sz="4" w:space="0" w:color="auto"/>
                </w:tcBorders>
              </w:tcPr>
            </w:tcPrChange>
          </w:tcPr>
          <w:p w14:paraId="02013F20" w14:textId="77777777" w:rsidR="00424534" w:rsidRPr="005410BD" w:rsidRDefault="00424534" w:rsidP="00424534">
            <w:pPr>
              <w:pStyle w:val="TAL"/>
              <w:keepNext w:val="0"/>
              <w:keepLines w:val="0"/>
              <w:widowControl w:val="0"/>
              <w:rPr>
                <w:bCs/>
                <w:color w:val="000000"/>
              </w:rPr>
            </w:pPr>
          </w:p>
        </w:tc>
        <w:tc>
          <w:tcPr>
            <w:tcW w:w="1367" w:type="dxa"/>
            <w:tcPrChange w:id="2386" w:author="MCC160" w:date="2022-03-16T14:01:00Z">
              <w:tcPr>
                <w:tcW w:w="1350" w:type="dxa"/>
              </w:tcPr>
            </w:tcPrChange>
          </w:tcPr>
          <w:p w14:paraId="04DF7091" w14:textId="77777777" w:rsidR="00424534" w:rsidRPr="005410BD" w:rsidRDefault="00424534" w:rsidP="00424534">
            <w:pPr>
              <w:pStyle w:val="TAL"/>
              <w:keepNext w:val="0"/>
              <w:keepLines w:val="0"/>
              <w:widowControl w:val="0"/>
              <w:rPr>
                <w:bCs/>
                <w:color w:val="000000"/>
              </w:rPr>
            </w:pPr>
          </w:p>
        </w:tc>
        <w:tc>
          <w:tcPr>
            <w:tcW w:w="1184" w:type="dxa"/>
            <w:vAlign w:val="bottom"/>
            <w:tcPrChange w:id="2387" w:author="MCC160" w:date="2022-03-16T14:01:00Z">
              <w:tcPr>
                <w:tcW w:w="1170" w:type="dxa"/>
                <w:vAlign w:val="bottom"/>
              </w:tcPr>
            </w:tcPrChange>
          </w:tcPr>
          <w:p w14:paraId="0AEE182A" w14:textId="77777777" w:rsidR="00424534" w:rsidRPr="005410BD" w:rsidRDefault="00424534" w:rsidP="00424534">
            <w:pPr>
              <w:pStyle w:val="TAL"/>
              <w:keepNext w:val="0"/>
              <w:keepLines w:val="0"/>
              <w:widowControl w:val="0"/>
              <w:rPr>
                <w:bCs/>
                <w:color w:val="000000"/>
              </w:rPr>
            </w:pPr>
          </w:p>
        </w:tc>
      </w:tr>
    </w:tbl>
    <w:p w14:paraId="0697098F" w14:textId="1DEE0220" w:rsidR="00AE5AC2" w:rsidRPr="005410BD" w:rsidRDefault="00AE5AC2" w:rsidP="00AE5AC2">
      <w:pPr>
        <w:rPr>
          <w:ins w:id="2388" w:author="MCC160" w:date="2022-03-16T14:01:00Z"/>
        </w:rPr>
      </w:pPr>
    </w:p>
    <w:p w14:paraId="0893FFFA" w14:textId="08873BF7" w:rsidR="00424534" w:rsidRPr="005410BD" w:rsidRDefault="00424534" w:rsidP="00424534">
      <w:pPr>
        <w:pStyle w:val="TH"/>
        <w:rPr>
          <w:ins w:id="2389" w:author="MCC160" w:date="2022-03-16T14:01:00Z"/>
        </w:rPr>
      </w:pPr>
      <w:ins w:id="2390" w:author="MCC160" w:date="2022-03-16T14:01:00Z">
        <w:r w:rsidRPr="005410BD">
          <w:t>Table 6.2.5.3.3-3A: SDP Message</w:t>
        </w:r>
        <w:r w:rsidRPr="005410BD">
          <w:rPr>
            <w:lang w:eastAsia="ko-KR"/>
          </w:rPr>
          <w:t xml:space="preserve"> in SIP 200 (OK)</w:t>
        </w:r>
        <w:r w:rsidRPr="005410BD">
          <w:t xml:space="preserve"> (Table 6.2.5.3.3-4)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24534" w:rsidRPr="005410BD" w14:paraId="3198D08A" w14:textId="77777777" w:rsidTr="003E36CA">
        <w:trPr>
          <w:jc w:val="center"/>
          <w:ins w:id="2391" w:author="MCC160" w:date="2022-03-16T14:01:00Z"/>
        </w:trPr>
        <w:tc>
          <w:tcPr>
            <w:tcW w:w="9639" w:type="dxa"/>
          </w:tcPr>
          <w:p w14:paraId="30CFDE88" w14:textId="36D799BB" w:rsidR="00424534" w:rsidRPr="005410BD" w:rsidRDefault="00424534" w:rsidP="003E36CA">
            <w:pPr>
              <w:pStyle w:val="TAL"/>
              <w:rPr>
                <w:ins w:id="2392" w:author="MCC160" w:date="2022-03-16T14:01:00Z"/>
              </w:rPr>
            </w:pPr>
            <w:ins w:id="2393" w:author="MCC160" w:date="2022-03-16T14:01:00Z">
              <w:r w:rsidRPr="005410BD">
                <w:t>Derivation Path: TS 36.579-1 [2], table 5.5.3.1.2-2 condition PRIVATE-CALL,</w:t>
              </w:r>
            </w:ins>
            <w:ins w:id="2394" w:author="MCC160" w:date="2022-03-17T12:06:00Z">
              <w:r w:rsidR="00604047" w:rsidRPr="005410BD">
                <w:t xml:space="preserve"> SDP_ANSWER,</w:t>
              </w:r>
            </w:ins>
            <w:ins w:id="2395" w:author="MCC160" w:date="2022-03-16T14:01:00Z">
              <w:r w:rsidRPr="005410BD">
                <w:t xml:space="preserve"> </w:t>
              </w:r>
            </w:ins>
            <w:ins w:id="2396" w:author="MCC160" w:date="2022-04-25T13:25:00Z">
              <w:r w:rsidR="00914BB5" w:rsidRPr="005410BD">
                <w:rPr>
                  <w:rFonts w:eastAsia="SimSun"/>
                </w:rPr>
                <w:t>WITHOUT_TRANSMISSIONCONTROL</w:t>
              </w:r>
            </w:ins>
          </w:p>
        </w:tc>
      </w:tr>
    </w:tbl>
    <w:p w14:paraId="4ED4465D" w14:textId="77777777" w:rsidR="00424534" w:rsidRPr="005410BD" w:rsidRDefault="00424534" w:rsidP="00AE5AC2"/>
    <w:p w14:paraId="6B56696B" w14:textId="6F6FAB64" w:rsidR="00AE5AC2" w:rsidRPr="005410BD" w:rsidRDefault="00AE5AC2" w:rsidP="00AE5AC2">
      <w:pPr>
        <w:pStyle w:val="TH"/>
        <w:widowControl w:val="0"/>
      </w:pPr>
      <w:r w:rsidRPr="005410BD">
        <w:rPr>
          <w:color w:val="000000"/>
        </w:rPr>
        <w:t>Table 6.2.5.3.3-4: SIP BYE (Step 8, Table 6.2.5.3.2-1</w:t>
      </w:r>
      <w:ins w:id="2397" w:author="MCC160" w:date="2022-03-16T14:03:00Z">
        <w:r w:rsidR="00424534" w:rsidRPr="005410BD">
          <w:t>; Step 1, TS 36.579-1 [2] Table 5.3.10.3-1</w:t>
        </w:r>
      </w:ins>
      <w:r w:rsidRPr="005410B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rsidDel="00127C5D" w14:paraId="2D9CFD3C" w14:textId="77777777" w:rsidTr="00004E02">
        <w:trPr>
          <w:tblHeader/>
        </w:trPr>
        <w:tc>
          <w:tcPr>
            <w:tcW w:w="9531" w:type="dxa"/>
          </w:tcPr>
          <w:p w14:paraId="6D173018" w14:textId="5FB3EF98" w:rsidR="00AE5AC2" w:rsidRPr="005410BD" w:rsidDel="00127C5D" w:rsidRDefault="00AE5AC2" w:rsidP="00004E02">
            <w:pPr>
              <w:pStyle w:val="TAL"/>
              <w:widowControl w:val="0"/>
              <w:rPr>
                <w:color w:val="000000"/>
              </w:rPr>
            </w:pPr>
            <w:r w:rsidRPr="005410BD">
              <w:rPr>
                <w:color w:val="000000"/>
              </w:rPr>
              <w:t>Derivation Path: TS 36.579-1</w:t>
            </w:r>
            <w:ins w:id="2398" w:author="MCC160" w:date="2022-03-17T11:18:00Z">
              <w:r w:rsidR="00621625" w:rsidRPr="005410BD">
                <w:rPr>
                  <w:color w:val="000000"/>
                </w:rPr>
                <w:t xml:space="preserve"> [2]</w:t>
              </w:r>
            </w:ins>
            <w:r w:rsidRPr="005410BD">
              <w:rPr>
                <w:color w:val="000000"/>
              </w:rPr>
              <w:t xml:space="preserve">, Table 5.5.2.2-1, </w:t>
            </w:r>
            <w:r w:rsidRPr="005410BD">
              <w:t>condition MO_CALL</w:t>
            </w:r>
          </w:p>
        </w:tc>
      </w:tr>
    </w:tbl>
    <w:p w14:paraId="7AABABA7" w14:textId="77777777" w:rsidR="00AE5AC2" w:rsidRPr="005410BD" w:rsidRDefault="00AE5AC2" w:rsidP="00AE5AC2"/>
    <w:p w14:paraId="26E5231A" w14:textId="77777777" w:rsidR="00AE5AC2" w:rsidRPr="005410BD" w:rsidRDefault="00AE5AC2" w:rsidP="00AE5AC2">
      <w:pPr>
        <w:pStyle w:val="TH"/>
      </w:pPr>
      <w:r w:rsidRPr="005410BD">
        <w:t>Table 6.2.5.3.3-5: Void</w:t>
      </w:r>
    </w:p>
    <w:p w14:paraId="3F80529E" w14:textId="77777777" w:rsidR="00AE5AC2" w:rsidRPr="005410BD" w:rsidRDefault="00AE5AC2" w:rsidP="00AE5AC2"/>
    <w:p w14:paraId="38EE5DC0" w14:textId="77777777" w:rsidR="00AE5AC2" w:rsidRPr="005410BD" w:rsidRDefault="00AE5AC2" w:rsidP="00AE5AC2">
      <w:pPr>
        <w:pStyle w:val="Heading3"/>
      </w:pPr>
      <w:bookmarkStart w:id="2399" w:name="_Toc52787575"/>
      <w:bookmarkStart w:id="2400" w:name="_Toc52787757"/>
      <w:bookmarkStart w:id="2401" w:name="_Toc75906979"/>
      <w:bookmarkStart w:id="2402" w:name="_Toc75907316"/>
      <w:bookmarkStart w:id="2403" w:name="_Toc84345738"/>
      <w:r w:rsidRPr="005410BD">
        <w:t>6.2.6</w:t>
      </w:r>
      <w:r w:rsidRPr="005410BD">
        <w:tab/>
        <w:t xml:space="preserve">On-network / Private Call / Emergency Private Call / On-demand / Manual Commencement Mode / Force of automatic commencement mode / </w:t>
      </w:r>
      <w:r w:rsidRPr="005410BD">
        <w:rPr>
          <w:rFonts w:cs="Arial"/>
          <w:szCs w:val="28"/>
        </w:rPr>
        <w:t xml:space="preserve">Without Transmission Control / </w:t>
      </w:r>
      <w:r w:rsidRPr="005410BD">
        <w:t>Client Terminated (CT)</w:t>
      </w:r>
      <w:bookmarkEnd w:id="2399"/>
      <w:bookmarkEnd w:id="2400"/>
      <w:bookmarkEnd w:id="2401"/>
      <w:bookmarkEnd w:id="2402"/>
      <w:bookmarkEnd w:id="2403"/>
    </w:p>
    <w:p w14:paraId="2B8F6D3C" w14:textId="77777777" w:rsidR="00AE5AC2" w:rsidRPr="005410BD" w:rsidRDefault="00AE5AC2" w:rsidP="00AE5AC2">
      <w:pPr>
        <w:pStyle w:val="H6"/>
      </w:pPr>
      <w:bookmarkStart w:id="2404" w:name="_Toc52787576"/>
      <w:bookmarkStart w:id="2405" w:name="_Toc52787758"/>
      <w:bookmarkStart w:id="2406" w:name="_Toc75906980"/>
      <w:bookmarkStart w:id="2407" w:name="_Toc75907317"/>
      <w:r w:rsidRPr="005410BD">
        <w:t>6.2.6.1</w:t>
      </w:r>
      <w:r w:rsidRPr="005410BD">
        <w:tab/>
        <w:t>Test Purpose (TP)</w:t>
      </w:r>
      <w:bookmarkEnd w:id="2404"/>
      <w:bookmarkEnd w:id="2405"/>
      <w:bookmarkEnd w:id="2406"/>
      <w:bookmarkEnd w:id="2407"/>
    </w:p>
    <w:p w14:paraId="385E7283" w14:textId="77777777" w:rsidR="00AE5AC2" w:rsidRPr="005410BD" w:rsidRDefault="00AE5AC2" w:rsidP="00AE5AC2">
      <w:pPr>
        <w:pStyle w:val="H6"/>
        <w:ind w:left="1987" w:hanging="1987"/>
      </w:pPr>
      <w:r w:rsidRPr="005410BD">
        <w:t>(1)</w:t>
      </w:r>
    </w:p>
    <w:p w14:paraId="1A5BCBA8"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registered and authorised for MCVideo Service including authorisation to receive an MCVideo private call, the MCVideo Service setting for answering the call is set to Manual Commencement Mode }</w:t>
      </w:r>
    </w:p>
    <w:p w14:paraId="4EA0AB1F"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04D19BDB"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UE (MCVideo Client) receives a request for establishment of an MCVideo emergency private call, On-demand Manual Commencement Mode, force of Automatic Commencement Mode without Transmission Control }</w:t>
      </w:r>
    </w:p>
    <w:p w14:paraId="7854E0FE" w14:textId="1E9C48CF"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accepts the call (automatic commencement) by sending a SIP 200 (OK) message accepting the private emergency call, On-demand Automatic Commencement Mode, not offering a media-level section for a media-transmission control entity, </w:t>
      </w:r>
      <w:r w:rsidRPr="005410BD">
        <w:rPr>
          <w:b/>
          <w:noProof w:val="0"/>
        </w:rPr>
        <w:t>and</w:t>
      </w:r>
      <w:r w:rsidRPr="005410BD">
        <w:rPr>
          <w:noProof w:val="0"/>
        </w:rPr>
        <w:t>, notifies the user</w:t>
      </w:r>
      <w:ins w:id="2408" w:author="MCC160" w:date="2022-03-15T14:33:00Z">
        <w:r w:rsidR="00C11F83" w:rsidRPr="005410BD">
          <w:rPr>
            <w:noProof w:val="0"/>
          </w:rPr>
          <w:t xml:space="preserve"> if </w:t>
        </w:r>
        <w:r w:rsidR="00C11F83" w:rsidRPr="005410BD">
          <w:t>pc_MCX_DisplayInfoEmergencyCall</w:t>
        </w:r>
      </w:ins>
      <w:r w:rsidRPr="005410BD">
        <w:rPr>
          <w:noProof w:val="0"/>
        </w:rPr>
        <w:t>,</w:t>
      </w:r>
      <w:del w:id="2409" w:author="MCC160" w:date="2022-03-16T14:14:00Z">
        <w:r w:rsidRPr="005410BD" w:rsidDel="00456579">
          <w:rPr>
            <w:noProof w:val="0"/>
          </w:rPr>
          <w:delText xml:space="preserve"> </w:delText>
        </w:r>
        <w:r w:rsidRPr="005410BD" w:rsidDel="00456579">
          <w:rPr>
            <w:b/>
            <w:noProof w:val="0"/>
          </w:rPr>
          <w:delText>and</w:delText>
        </w:r>
        <w:r w:rsidRPr="005410BD" w:rsidDel="00456579">
          <w:rPr>
            <w:noProof w:val="0"/>
          </w:rPr>
          <w:delText>, does not apply Transmission Control</w:delText>
        </w:r>
      </w:del>
      <w:r w:rsidRPr="005410BD">
        <w:rPr>
          <w:noProof w:val="0"/>
        </w:rPr>
        <w:t xml:space="preserve"> }</w:t>
      </w:r>
    </w:p>
    <w:p w14:paraId="6B487891" w14:textId="77777777" w:rsidR="00AE5AC2" w:rsidRPr="005410BD" w:rsidRDefault="00AE5AC2" w:rsidP="00AE5AC2">
      <w:pPr>
        <w:pStyle w:val="PL"/>
        <w:rPr>
          <w:noProof w:val="0"/>
        </w:rPr>
      </w:pPr>
      <w:r w:rsidRPr="005410BD">
        <w:rPr>
          <w:noProof w:val="0"/>
        </w:rPr>
        <w:t xml:space="preserve">            }</w:t>
      </w:r>
    </w:p>
    <w:p w14:paraId="56463C19" w14:textId="77777777" w:rsidR="00AE5AC2" w:rsidRPr="005410BD" w:rsidRDefault="00AE5AC2" w:rsidP="00AE5AC2">
      <w:pPr>
        <w:pStyle w:val="PL"/>
        <w:rPr>
          <w:rFonts w:cs="Courier New"/>
          <w:noProof w:val="0"/>
          <w:szCs w:val="16"/>
        </w:rPr>
      </w:pPr>
    </w:p>
    <w:p w14:paraId="5F7C7ACC" w14:textId="77777777" w:rsidR="00AE5AC2" w:rsidRPr="005410BD" w:rsidRDefault="00AE5AC2" w:rsidP="00AE5AC2">
      <w:pPr>
        <w:pStyle w:val="H6"/>
      </w:pPr>
      <w:r w:rsidRPr="005410BD">
        <w:t>(2)</w:t>
      </w:r>
    </w:p>
    <w:p w14:paraId="457FDDA5" w14:textId="7808CA20" w:rsidR="00AE5AC2" w:rsidRPr="005410BD" w:rsidRDefault="00AE5AC2" w:rsidP="00AE5AC2">
      <w:pPr>
        <w:pStyle w:val="PL"/>
        <w:rPr>
          <w:noProof w:val="0"/>
        </w:rPr>
      </w:pPr>
      <w:r w:rsidRPr="005410BD">
        <w:rPr>
          <w:b/>
          <w:noProof w:val="0"/>
        </w:rPr>
        <w:t>with</w:t>
      </w:r>
      <w:r w:rsidRPr="005410BD">
        <w:rPr>
          <w:noProof w:val="0"/>
        </w:rPr>
        <w:t xml:space="preserve"> { UE (MCVideo Client) having an ongoing On-demand Pre-arranged </w:t>
      </w:r>
      <w:ins w:id="2410" w:author="MCC160" w:date="2022-03-16T09:19:00Z">
        <w:r w:rsidR="00791016" w:rsidRPr="005410BD">
          <w:rPr>
            <w:noProof w:val="0"/>
          </w:rPr>
          <w:t>Private</w:t>
        </w:r>
      </w:ins>
      <w:del w:id="2411" w:author="MCC160" w:date="2022-03-16T09:19:00Z">
        <w:r w:rsidRPr="005410BD" w:rsidDel="00791016">
          <w:rPr>
            <w:noProof w:val="0"/>
          </w:rPr>
          <w:delText>Group</w:delText>
        </w:r>
      </w:del>
      <w:r w:rsidRPr="005410BD">
        <w:rPr>
          <w:noProof w:val="0"/>
        </w:rPr>
        <w:t xml:space="preserve"> Call </w:t>
      </w:r>
      <w:del w:id="2412" w:author="MCC160" w:date="2022-03-16T14:17:00Z">
        <w:r w:rsidRPr="005410BD" w:rsidDel="00456579">
          <w:rPr>
            <w:noProof w:val="0"/>
          </w:rPr>
          <w:delText xml:space="preserve">with </w:delText>
        </w:r>
      </w:del>
      <w:del w:id="2413" w:author="MCC160" w:date="2022-03-16T09:19:00Z">
        <w:r w:rsidRPr="005410BD" w:rsidDel="00791016">
          <w:rPr>
            <w:noProof w:val="0"/>
          </w:rPr>
          <w:delText xml:space="preserve">Automatic </w:delText>
        </w:r>
      </w:del>
      <w:del w:id="2414" w:author="MCC160" w:date="2022-03-16T14:17:00Z">
        <w:r w:rsidRPr="005410BD" w:rsidDel="00456579">
          <w:rPr>
            <w:noProof w:val="0"/>
          </w:rPr>
          <w:delText xml:space="preserve">Commencement Mode </w:delText>
        </w:r>
      </w:del>
      <w:r w:rsidRPr="005410BD">
        <w:rPr>
          <w:noProof w:val="0"/>
        </w:rPr>
        <w:t>}</w:t>
      </w:r>
    </w:p>
    <w:p w14:paraId="5566CE3E"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64030F6A" w14:textId="6ECA68E8"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UE (MCVideo Client) requests to terminate the ongoing MCVideo </w:t>
      </w:r>
      <w:del w:id="2415" w:author="MCC160" w:date="2022-03-16T09:19:00Z">
        <w:r w:rsidRPr="005410BD" w:rsidDel="00791016">
          <w:rPr>
            <w:noProof w:val="0"/>
          </w:rPr>
          <w:delText xml:space="preserve">Group </w:delText>
        </w:r>
      </w:del>
      <w:ins w:id="2416" w:author="MCC160" w:date="2022-03-16T09:19:00Z">
        <w:r w:rsidR="00791016" w:rsidRPr="005410BD">
          <w:rPr>
            <w:noProof w:val="0"/>
          </w:rPr>
          <w:t xml:space="preserve">Private </w:t>
        </w:r>
      </w:ins>
      <w:r w:rsidRPr="005410BD">
        <w:rPr>
          <w:noProof w:val="0"/>
        </w:rPr>
        <w:t>Call }</w:t>
      </w:r>
    </w:p>
    <w:p w14:paraId="64734F1D"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the UE (MCVideo Client) sends a SIP BYE request and upon receiving a SIP 200 (OK)from the SS(MCVideo Server) leaves the MCVideo session }</w:t>
      </w:r>
    </w:p>
    <w:p w14:paraId="36AF042C" w14:textId="77777777" w:rsidR="00AE5AC2" w:rsidRPr="005410BD" w:rsidRDefault="00AE5AC2" w:rsidP="00AE5AC2">
      <w:pPr>
        <w:pStyle w:val="PL"/>
        <w:rPr>
          <w:noProof w:val="0"/>
        </w:rPr>
      </w:pPr>
      <w:r w:rsidRPr="005410BD">
        <w:rPr>
          <w:noProof w:val="0"/>
        </w:rPr>
        <w:t xml:space="preserve">            }</w:t>
      </w:r>
    </w:p>
    <w:p w14:paraId="733FD064" w14:textId="77777777" w:rsidR="00AE5AC2" w:rsidRPr="005410BD" w:rsidRDefault="00AE5AC2" w:rsidP="00AE5AC2">
      <w:pPr>
        <w:pStyle w:val="PL"/>
        <w:rPr>
          <w:rFonts w:cs="Courier New"/>
          <w:noProof w:val="0"/>
          <w:szCs w:val="16"/>
        </w:rPr>
      </w:pPr>
    </w:p>
    <w:p w14:paraId="722A864F" w14:textId="77777777" w:rsidR="00AE5AC2" w:rsidRPr="005410BD" w:rsidRDefault="00AE5AC2" w:rsidP="00AE5AC2">
      <w:pPr>
        <w:pStyle w:val="H6"/>
      </w:pPr>
      <w:bookmarkStart w:id="2417" w:name="_Toc52787577"/>
      <w:bookmarkStart w:id="2418" w:name="_Toc52787759"/>
      <w:bookmarkStart w:id="2419" w:name="_Toc75906981"/>
      <w:bookmarkStart w:id="2420" w:name="_Toc75907318"/>
      <w:r w:rsidRPr="005410BD">
        <w:t>6.2.6.2</w:t>
      </w:r>
      <w:r w:rsidRPr="005410BD">
        <w:tab/>
        <w:t>Conformance requirements</w:t>
      </w:r>
      <w:bookmarkEnd w:id="2417"/>
      <w:bookmarkEnd w:id="2418"/>
      <w:bookmarkEnd w:id="2419"/>
      <w:bookmarkEnd w:id="2420"/>
    </w:p>
    <w:p w14:paraId="646F79CF" w14:textId="77777777" w:rsidR="00AE5AC2" w:rsidRPr="005410BD" w:rsidRDefault="00AE5AC2" w:rsidP="00AE5AC2">
      <w:r w:rsidRPr="005410BD">
        <w:t>References: The conformance requirements covered in the present TC are specified in: TS 24.281 clauses  6.2.3.1.1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3A0F6CF" w14:textId="77777777" w:rsidR="00AE5AC2" w:rsidRPr="005410BD" w:rsidRDefault="00AE5AC2" w:rsidP="00AE5AC2">
      <w:r w:rsidRPr="005410BD">
        <w:t>[TS 24.281, clause 6.2.3.1.1]</w:t>
      </w:r>
    </w:p>
    <w:p w14:paraId="7129194B" w14:textId="77777777" w:rsidR="00AE5AC2" w:rsidRPr="005410BD" w:rsidRDefault="00AE5AC2" w:rsidP="00AE5AC2">
      <w:r w:rsidRPr="005410BD">
        <w:t>When performing the automatic commencement mode procedures, the MCVideo client:</w:t>
      </w:r>
    </w:p>
    <w:p w14:paraId="50BC57FE" w14:textId="77777777" w:rsidR="00AE5AC2" w:rsidRPr="005410BD" w:rsidRDefault="00AE5AC2" w:rsidP="00AE5AC2">
      <w:pPr>
        <w:pStyle w:val="B1"/>
      </w:pPr>
      <w:r w:rsidRPr="005410BD">
        <w:t>1)</w:t>
      </w:r>
      <w:r w:rsidRPr="005410BD">
        <w:tab/>
        <w:t>shall accept the SIP INVITE request and generate a SIP 200 (OK) response according to rules and procedures of 3GPP TS 24.229 [11];</w:t>
      </w:r>
    </w:p>
    <w:p w14:paraId="64888DF4" w14:textId="77777777" w:rsidR="00AE5AC2" w:rsidRPr="005410BD" w:rsidRDefault="00AE5AC2" w:rsidP="00AE5AC2">
      <w:pPr>
        <w:pStyle w:val="B1"/>
      </w:pPr>
      <w:r w:rsidRPr="005410BD">
        <w:t>2)</w:t>
      </w:r>
      <w:r w:rsidRPr="005410BD">
        <w:tab/>
        <w:t>shall include the option tag "timer" in a Require header field of the SIP 200 (OK) response;</w:t>
      </w:r>
    </w:p>
    <w:p w14:paraId="65BAABF2" w14:textId="77777777" w:rsidR="00AE5AC2" w:rsidRPr="005410BD" w:rsidRDefault="00AE5AC2" w:rsidP="00AE5AC2">
      <w:pPr>
        <w:pStyle w:val="B1"/>
      </w:pPr>
      <w:r w:rsidRPr="005410BD">
        <w:t>3)</w:t>
      </w:r>
      <w:r w:rsidRPr="005410BD">
        <w:tab/>
        <w:t>shall include the g.3gpp.mc</w:t>
      </w:r>
      <w:r w:rsidRPr="005410BD">
        <w:rPr>
          <w:lang w:eastAsia="zh-CN"/>
        </w:rPr>
        <w:t>video</w:t>
      </w:r>
      <w:r w:rsidRPr="005410BD">
        <w:t xml:space="preserve"> media feature tag in the Contact header field of the SIP 200 (OK) response;</w:t>
      </w:r>
    </w:p>
    <w:p w14:paraId="456348BE" w14:textId="77777777" w:rsidR="00AE5AC2" w:rsidRPr="005410BD" w:rsidRDefault="00AE5AC2" w:rsidP="00AE5AC2">
      <w:pPr>
        <w:pStyle w:val="B1"/>
      </w:pPr>
      <w:r w:rsidRPr="005410BD">
        <w:t>4)</w:t>
      </w:r>
      <w:r w:rsidRPr="005410BD">
        <w:tab/>
        <w:t xml:space="preserve">shall include the </w:t>
      </w:r>
      <w:r w:rsidRPr="005410BD">
        <w:rPr>
          <w:lang w:eastAsia="zh-CN"/>
        </w:rPr>
        <w:t>g.3gpp.icsi-ref</w:t>
      </w:r>
      <w:r w:rsidRPr="005410BD">
        <w:t xml:space="preserve"> media feature tag containing the value of "urn:urn-7:3gpp-service.ims.icsi.mc</w:t>
      </w:r>
      <w:r w:rsidRPr="005410BD">
        <w:rPr>
          <w:lang w:eastAsia="zh-CN"/>
        </w:rPr>
        <w:t>video</w:t>
      </w:r>
      <w:r w:rsidRPr="005410BD">
        <w:t>" in the Contact header field of the SIP 200 (OK) response;</w:t>
      </w:r>
    </w:p>
    <w:p w14:paraId="0CEA7519" w14:textId="77777777" w:rsidR="00AE5AC2" w:rsidRPr="005410BD" w:rsidRDefault="00AE5AC2" w:rsidP="00AE5AC2">
      <w:pPr>
        <w:pStyle w:val="B1"/>
      </w:pPr>
      <w:r w:rsidRPr="005410BD">
        <w:t>5)</w:t>
      </w:r>
      <w:r w:rsidRPr="005410BD">
        <w:tab/>
        <w:t>shall include the Session-Expires header field in the SIP 200 (OK) response and start the SIP session timer according to IETF RFC 4028 [23]. The "refresher" parameter in the Session-Expires header field shall be set to "uas";</w:t>
      </w:r>
    </w:p>
    <w:p w14:paraId="199AEBEB" w14:textId="77777777" w:rsidR="00AE5AC2" w:rsidRPr="005410BD" w:rsidRDefault="00AE5AC2" w:rsidP="00AE5AC2">
      <w:pPr>
        <w:pStyle w:val="B1"/>
      </w:pPr>
      <w:r w:rsidRPr="005410BD">
        <w:t>6)</w:t>
      </w:r>
      <w:r w:rsidRPr="005410B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75953CF" w14:textId="77777777" w:rsidR="00AE5AC2" w:rsidRPr="005410BD" w:rsidRDefault="00AE5AC2" w:rsidP="00AE5AC2">
      <w:pPr>
        <w:pStyle w:val="B1"/>
      </w:pPr>
      <w:r w:rsidRPr="005410BD">
        <w:t>7)</w:t>
      </w:r>
      <w:r w:rsidRPr="005410B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8F12A4D" w14:textId="77777777" w:rsidR="00AE5AC2" w:rsidRPr="005410BD" w:rsidRDefault="00AE5AC2" w:rsidP="00AE5AC2">
      <w:pPr>
        <w:pStyle w:val="NO"/>
      </w:pPr>
      <w:r w:rsidRPr="005410BD">
        <w:t>NOTE:</w:t>
      </w:r>
      <w:r w:rsidRPr="005410BD">
        <w:tab/>
        <w:t>In the case of a new emergency call where the terminating client is using a pre-established session, the SIP INVITE request containing a Replaces header is used to replace the pre-established session.</w:t>
      </w:r>
    </w:p>
    <w:p w14:paraId="06F0C0B7" w14:textId="77777777" w:rsidR="00AE5AC2" w:rsidRPr="005410BD" w:rsidRDefault="00AE5AC2" w:rsidP="00AE5AC2">
      <w:pPr>
        <w:pStyle w:val="B1"/>
      </w:pPr>
      <w:r w:rsidRPr="005410BD">
        <w:t>8)</w:t>
      </w:r>
      <w:r w:rsidRPr="005410BD">
        <w:tab/>
        <w:t>shall send the SIP 200 (OK) response towards the MCVideo server according to rules and procedures of 3GPP TS 24.229 [11];</w:t>
      </w:r>
    </w:p>
    <w:p w14:paraId="5D1DDFCE" w14:textId="77777777" w:rsidR="00AE5AC2" w:rsidRPr="005410BD" w:rsidRDefault="00AE5AC2" w:rsidP="00AE5AC2">
      <w:pPr>
        <w:pStyle w:val="B1"/>
      </w:pPr>
      <w:r w:rsidRPr="005410BD">
        <w:t>9)</w:t>
      </w:r>
      <w:r w:rsidRPr="005410BD">
        <w:tab/>
        <w:t>shall, if the incoming SIP INVITE request contains a Replaces header field, release the pre-established session identified by the contents of the Replaces header field; and</w:t>
      </w:r>
    </w:p>
    <w:p w14:paraId="5E1FCBEF" w14:textId="77777777" w:rsidR="00AE5AC2" w:rsidRPr="005410BD" w:rsidRDefault="00AE5AC2" w:rsidP="00AE5AC2">
      <w:pPr>
        <w:pStyle w:val="B1"/>
      </w:pPr>
      <w:r w:rsidRPr="005410BD">
        <w:t>10)</w:t>
      </w:r>
      <w:r w:rsidRPr="005410BD">
        <w:tab/>
        <w:t>shall interact with the media plane as specified in 3GPP TS 24.</w:t>
      </w:r>
      <w:r w:rsidRPr="005410BD">
        <w:rPr>
          <w:lang w:eastAsia="zh-CN"/>
        </w:rPr>
        <w:t>581</w:t>
      </w:r>
      <w:r w:rsidRPr="005410BD">
        <w:t xml:space="preserve"> [5]. </w:t>
      </w:r>
    </w:p>
    <w:p w14:paraId="04DF7176" w14:textId="77777777" w:rsidR="00AE5AC2" w:rsidRPr="005410BD" w:rsidRDefault="00AE5AC2" w:rsidP="00AE5AC2">
      <w:r w:rsidRPr="005410BD">
        <w:t>When NAT traversal is supported by the MCVideo client and when the MCVideo client is behind a NAT, generation of SIP responses is done as specified in this subclause and as specified in IETF RFC 5626 [35].</w:t>
      </w:r>
    </w:p>
    <w:p w14:paraId="0B1062FC" w14:textId="77777777" w:rsidR="00AE5AC2" w:rsidRPr="005410BD" w:rsidRDefault="00AE5AC2" w:rsidP="00AE5AC2">
      <w:r w:rsidRPr="005410BD">
        <w:t>[TS24.281, clause 4.6.2]</w:t>
      </w:r>
    </w:p>
    <w:p w14:paraId="0EB209FC" w14:textId="77777777" w:rsidR="00AE5AC2" w:rsidRPr="005410BD" w:rsidRDefault="00AE5AC2" w:rsidP="00AE5AC2">
      <w:r w:rsidRPr="005410BD">
        <w:t>MCVideo emergency private calls as defined by 3GPP TS 23.281 [26] are supported by the procedures in this specification. The following MCVideo emergency private call functionalities are specified in the present document:</w:t>
      </w:r>
    </w:p>
    <w:p w14:paraId="5F35B102" w14:textId="77777777" w:rsidR="00AE5AC2" w:rsidRPr="005410BD" w:rsidRDefault="00AE5AC2" w:rsidP="00AE5AC2">
      <w:pPr>
        <w:pStyle w:val="B1"/>
      </w:pPr>
      <w:r w:rsidRPr="005410BD">
        <w:t>-</w:t>
      </w:r>
      <w:r w:rsidRPr="005410BD">
        <w:tab/>
        <w:t>MCVideo emergency private call origination with optional MCVideo emergency alert initiation;</w:t>
      </w:r>
    </w:p>
    <w:p w14:paraId="29D476DD" w14:textId="77777777" w:rsidR="00AE5AC2" w:rsidRPr="005410BD" w:rsidRDefault="00AE5AC2" w:rsidP="00AE5AC2">
      <w:pPr>
        <w:pStyle w:val="B1"/>
      </w:pPr>
      <w:r w:rsidRPr="005410BD">
        <w:t>-</w:t>
      </w:r>
      <w:r w:rsidRPr="005410BD">
        <w:tab/>
        <w:t>upgrade of an MCVideo private call to an MCVideo emergency private; and</w:t>
      </w:r>
    </w:p>
    <w:p w14:paraId="56E0CDA8" w14:textId="77777777" w:rsidR="00AE5AC2" w:rsidRPr="005410BD" w:rsidRDefault="00AE5AC2" w:rsidP="00AE5AC2">
      <w:pPr>
        <w:pStyle w:val="B1"/>
      </w:pPr>
      <w:r w:rsidRPr="005410BD">
        <w:t>-</w:t>
      </w:r>
      <w:r w:rsidRPr="005410BD">
        <w:tab/>
        <w:t>cancellation of the MCVideo emergency private call priority.</w:t>
      </w:r>
    </w:p>
    <w:p w14:paraId="093E89EA" w14:textId="77777777" w:rsidR="00AE5AC2" w:rsidRPr="005410BD" w:rsidRDefault="00AE5AC2" w:rsidP="00AE5AC2">
      <w:r w:rsidRPr="005410BD">
        <w:t>Key aspects of MCVideo emergency private calls include:</w:t>
      </w:r>
    </w:p>
    <w:p w14:paraId="3F3D8E5B" w14:textId="77777777" w:rsidR="00AE5AC2" w:rsidRPr="005410BD" w:rsidRDefault="00AE5AC2" w:rsidP="00AE5AC2">
      <w:pPr>
        <w:pStyle w:val="B1"/>
      </w:pPr>
      <w:r w:rsidRPr="005410BD">
        <w:t>-</w:t>
      </w:r>
      <w:r w:rsidRPr="005410BD">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378B0350" w14:textId="77777777" w:rsidR="00AE5AC2" w:rsidRPr="005410BD" w:rsidRDefault="00AE5AC2" w:rsidP="00AE5AC2">
      <w:pPr>
        <w:pStyle w:val="B1"/>
      </w:pPr>
      <w:r w:rsidRPr="005410BD">
        <w:lastRenderedPageBreak/>
        <w:t>-</w:t>
      </w:r>
      <w:r w:rsidRPr="005410BD">
        <w:tab/>
        <w:t>the initiator of the MCVideo emergency private call can override the other MCVideo user in the MCVideo emergency private call unless that user also has their MCVideo emergency state set;</w:t>
      </w:r>
    </w:p>
    <w:p w14:paraId="6B0AEE20" w14:textId="77777777" w:rsidR="00AE5AC2" w:rsidRPr="005410BD" w:rsidRDefault="00AE5AC2" w:rsidP="00AE5AC2">
      <w:pPr>
        <w:pStyle w:val="B1"/>
      </w:pPr>
      <w:r w:rsidRPr="005410BD">
        <w:t>-</w:t>
      </w:r>
      <w:r w:rsidRPr="005410BD">
        <w:tab/>
        <w:t>restoration of normal EPS bearer priority to the call according to system policy (e.g., configured time limit for the emergency priority of an MCVideo emergency private call or cancellation of the emergency condition of the private call);</w:t>
      </w:r>
    </w:p>
    <w:p w14:paraId="1D5E2834" w14:textId="77777777" w:rsidR="00AE5AC2" w:rsidRPr="005410BD" w:rsidRDefault="00AE5AC2" w:rsidP="00AE5AC2">
      <w:pPr>
        <w:pStyle w:val="B1"/>
      </w:pPr>
      <w:r w:rsidRPr="005410BD">
        <w:t>-</w:t>
      </w:r>
      <w:r w:rsidRPr="005410BD">
        <w:tab/>
        <w:t>restoration of normal transmission control priority participants when the emergency elevated priority is cancelled;</w:t>
      </w:r>
    </w:p>
    <w:p w14:paraId="40391FFE" w14:textId="77777777" w:rsidR="00AE5AC2" w:rsidRPr="005410BD" w:rsidRDefault="00AE5AC2" w:rsidP="00AE5AC2">
      <w:pPr>
        <w:pStyle w:val="B1"/>
      </w:pPr>
      <w:r w:rsidRPr="005410BD">
        <w:t>-</w:t>
      </w:r>
      <w:r w:rsidRPr="005410BD">
        <w:tab/>
        <w:t>requires the MCVideo user to be authorised to either originate or cancel an MCVideo emergency private call;</w:t>
      </w:r>
    </w:p>
    <w:p w14:paraId="6A8D2997" w14:textId="77777777" w:rsidR="00AE5AC2" w:rsidRPr="005410BD" w:rsidRDefault="00AE5AC2" w:rsidP="00AE5AC2">
      <w:pPr>
        <w:pStyle w:val="B1"/>
      </w:pPr>
      <w:r w:rsidRPr="005410BD">
        <w:t>-</w:t>
      </w:r>
      <w:r w:rsidRPr="005410BD">
        <w:tab/>
        <w:t>requires the targeted MCVideo user to be authorised to receive an MCVideo emergency private call;</w:t>
      </w:r>
    </w:p>
    <w:p w14:paraId="44816949" w14:textId="77777777" w:rsidR="00AE5AC2" w:rsidRPr="005410BD" w:rsidRDefault="00AE5AC2" w:rsidP="00AE5AC2">
      <w:pPr>
        <w:pStyle w:val="B1"/>
      </w:pPr>
      <w:r w:rsidRPr="005410BD">
        <w:t>-</w:t>
      </w:r>
      <w:r w:rsidRPr="005410BD">
        <w:tab/>
        <w:t>requests to originate MCVideo emergency private calls may also include an indication of an MCVideo emergency alert; and</w:t>
      </w:r>
    </w:p>
    <w:p w14:paraId="33B0F0C9" w14:textId="77777777" w:rsidR="00AE5AC2" w:rsidRPr="005410BD" w:rsidRDefault="00AE5AC2" w:rsidP="00AE5AC2">
      <w:pPr>
        <w:pStyle w:val="B1"/>
      </w:pPr>
      <w:r w:rsidRPr="005410BD">
        <w:t>-</w:t>
      </w:r>
      <w:r w:rsidRPr="005410BD">
        <w:tab/>
        <w:t>the originator of the MCVideo emergency private call can request that the call use either manual or automatic commencement mode.</w:t>
      </w:r>
    </w:p>
    <w:p w14:paraId="26120BA3" w14:textId="77777777" w:rsidR="00AE5AC2" w:rsidRPr="005410BD" w:rsidRDefault="00AE5AC2" w:rsidP="00AE5AC2">
      <w:r w:rsidRPr="005410BD">
        <w:t>There are a number of states that are key in managing these aspects of MCVideo emergency private calls, which include:</w:t>
      </w:r>
    </w:p>
    <w:p w14:paraId="1D554409" w14:textId="77777777" w:rsidR="00AE5AC2" w:rsidRPr="005410BD" w:rsidRDefault="00AE5AC2" w:rsidP="00AE5AC2">
      <w:pPr>
        <w:pStyle w:val="B1"/>
      </w:pPr>
      <w:r w:rsidRPr="005410BD">
        <w:t>-</w:t>
      </w:r>
      <w:r w:rsidRPr="005410BD">
        <w:tab/>
      </w:r>
      <w:r w:rsidRPr="005410BD">
        <w:rPr>
          <w:b/>
        </w:rPr>
        <w:t>MCVideo emergency state (MVES):</w:t>
      </w:r>
      <w:r w:rsidRPr="005410BD">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6B1FBC3F" w14:textId="77777777" w:rsidR="00AE5AC2" w:rsidRPr="005410BD" w:rsidRDefault="00AE5AC2" w:rsidP="00AE5AC2">
      <w:pPr>
        <w:pStyle w:val="B1"/>
      </w:pPr>
      <w:r w:rsidRPr="005410BD">
        <w:t>-</w:t>
      </w:r>
      <w:r w:rsidRPr="005410BD">
        <w:tab/>
      </w:r>
      <w:r w:rsidRPr="005410BD">
        <w:rPr>
          <w:b/>
        </w:rPr>
        <w:t>MCVideo private emergency alert (MVPEA) state</w:t>
      </w:r>
      <w:r w:rsidRPr="005410BD">
        <w:t>: this is an internal state of the MCVideo client which in conjunction with the MCVideo emergency private call state aids in managing the MCVideo emergency state and related actions.</w:t>
      </w:r>
    </w:p>
    <w:p w14:paraId="3B85B8D2" w14:textId="77777777" w:rsidR="00AE5AC2" w:rsidRPr="005410BD" w:rsidRDefault="00AE5AC2" w:rsidP="00AE5AC2">
      <w:pPr>
        <w:pStyle w:val="B1"/>
      </w:pPr>
      <w:r w:rsidRPr="005410BD">
        <w:t>-</w:t>
      </w:r>
      <w:r w:rsidRPr="005410BD">
        <w:tab/>
      </w:r>
      <w:r w:rsidRPr="005410BD">
        <w:rPr>
          <w:b/>
        </w:rPr>
        <w:t>MCVideo emergency private call (MVEPC) state</w:t>
      </w:r>
      <w:r w:rsidRPr="005410BD">
        <w:t>: this is an internal state managed by the MCVideo client which in conjunction with the MCVideo emergency alert state aids in managing the MCVideo emergency state and related actions.</w:t>
      </w:r>
    </w:p>
    <w:p w14:paraId="1410148D" w14:textId="77777777" w:rsidR="00AE5AC2" w:rsidRPr="005410BD" w:rsidRDefault="00AE5AC2" w:rsidP="00AE5AC2">
      <w:pPr>
        <w:pStyle w:val="B1"/>
      </w:pPr>
      <w:r w:rsidRPr="005410BD">
        <w:t>-</w:t>
      </w:r>
      <w:r w:rsidRPr="005410BD">
        <w:tab/>
      </w:r>
      <w:r w:rsidRPr="005410BD">
        <w:rPr>
          <w:b/>
        </w:rPr>
        <w:t>In-progress emergency private call (IPEPC) state:</w:t>
      </w:r>
      <w:r w:rsidRPr="005410B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7F12AE8" w14:textId="77777777" w:rsidR="00AE5AC2" w:rsidRPr="005410BD" w:rsidRDefault="00AE5AC2" w:rsidP="00AE5AC2">
      <w:pPr>
        <w:pStyle w:val="B1"/>
      </w:pPr>
      <w:r w:rsidRPr="005410BD">
        <w:t>-</w:t>
      </w:r>
      <w:r w:rsidRPr="005410BD">
        <w:tab/>
      </w:r>
      <w:r w:rsidRPr="005410BD">
        <w:rPr>
          <w:b/>
        </w:rPr>
        <w:t xml:space="preserve">MCVideo emergency private priority (MVEPP) state: </w:t>
      </w:r>
      <w:r w:rsidRPr="005410B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0A07DD47" w14:textId="77777777" w:rsidR="00AE5AC2" w:rsidRPr="005410BD" w:rsidRDefault="00AE5AC2" w:rsidP="00AE5AC2">
      <w:pPr>
        <w:pStyle w:val="NO"/>
      </w:pPr>
      <w:r w:rsidRPr="005410BD">
        <w:t>NOTE:</w:t>
      </w:r>
      <w:r w:rsidRPr="005410BD">
        <w:tab/>
        <w:t>The above states and their transitions are described in Annex G.</w:t>
      </w:r>
    </w:p>
    <w:p w14:paraId="6AC09BD8" w14:textId="77777777" w:rsidR="00AE5AC2" w:rsidRPr="005410BD" w:rsidRDefault="00AE5AC2" w:rsidP="00AE5AC2">
      <w:pPr>
        <w:pStyle w:val="H6"/>
        <w:rPr>
          <w:b/>
        </w:rPr>
      </w:pPr>
      <w:bookmarkStart w:id="2421" w:name="_Toc52787578"/>
      <w:bookmarkStart w:id="2422" w:name="_Toc52787760"/>
      <w:bookmarkStart w:id="2423" w:name="_Toc75906982"/>
      <w:bookmarkStart w:id="2424" w:name="_Toc75907319"/>
      <w:r w:rsidRPr="005410BD">
        <w:t>6.2.6.3</w:t>
      </w:r>
      <w:r w:rsidRPr="005410BD">
        <w:tab/>
        <w:t>Test description</w:t>
      </w:r>
      <w:bookmarkEnd w:id="2421"/>
      <w:bookmarkEnd w:id="2422"/>
      <w:bookmarkEnd w:id="2423"/>
      <w:bookmarkEnd w:id="2424"/>
    </w:p>
    <w:p w14:paraId="7A27B05E" w14:textId="77777777" w:rsidR="00AE5AC2" w:rsidRPr="005410BD" w:rsidRDefault="00AE5AC2" w:rsidP="00AE5AC2">
      <w:pPr>
        <w:pStyle w:val="H6"/>
      </w:pPr>
      <w:bookmarkStart w:id="2425" w:name="_Toc52787579"/>
      <w:bookmarkStart w:id="2426" w:name="_Toc52787761"/>
      <w:bookmarkStart w:id="2427" w:name="_Toc75906983"/>
      <w:bookmarkStart w:id="2428" w:name="_Toc75907320"/>
      <w:r w:rsidRPr="005410BD">
        <w:t>6.2.6.3.1</w:t>
      </w:r>
      <w:r w:rsidRPr="005410BD">
        <w:tab/>
        <w:t>Pre-test conditions</w:t>
      </w:r>
      <w:bookmarkEnd w:id="2425"/>
      <w:bookmarkEnd w:id="2426"/>
      <w:bookmarkEnd w:id="2427"/>
      <w:bookmarkEnd w:id="2428"/>
    </w:p>
    <w:p w14:paraId="5FA5EC80" w14:textId="77777777" w:rsidR="00AE5AC2" w:rsidRPr="005410BD" w:rsidRDefault="00AE5AC2" w:rsidP="00AE5AC2">
      <w:pPr>
        <w:pStyle w:val="H6"/>
      </w:pPr>
      <w:r w:rsidRPr="005410BD">
        <w:t>System Simulator:</w:t>
      </w:r>
    </w:p>
    <w:p w14:paraId="7B6EC922" w14:textId="77777777" w:rsidR="00AE5AC2" w:rsidRPr="005410BD" w:rsidRDefault="00AE5AC2" w:rsidP="00AE5AC2">
      <w:pPr>
        <w:pStyle w:val="B1"/>
      </w:pPr>
      <w:r w:rsidRPr="005410BD">
        <w:t>-</w:t>
      </w:r>
      <w:r w:rsidRPr="005410BD">
        <w:tab/>
        <w:t>SS (MCVideo server)</w:t>
      </w:r>
    </w:p>
    <w:p w14:paraId="64270700" w14:textId="77777777" w:rsidR="00AE5AC2" w:rsidRPr="005410BD" w:rsidRDefault="00AE5AC2" w:rsidP="00AE5AC2">
      <w:pPr>
        <w:pStyle w:val="B1"/>
      </w:pPr>
      <w:r w:rsidRPr="005410BD">
        <w:t>-</w:t>
      </w:r>
      <w:r w:rsidRPr="005410BD">
        <w:tab/>
        <w:t xml:space="preserve">For the underlying "transport bearer" over which the SS and the UE will communicate Parameters are set to the default parameters for the basic E-UTRA Single cell network scenarios, as defined in TS 36.508 [24] clause 4.4. </w:t>
      </w:r>
      <w:r w:rsidRPr="005410BD">
        <w:lastRenderedPageBreak/>
        <w:t>The simulated Cell 1 shall belong to PLMN1 (the PLMN specified for MCVideo operation in the MCVideo configuration document).</w:t>
      </w:r>
    </w:p>
    <w:p w14:paraId="48446956" w14:textId="77777777" w:rsidR="00AE5AC2" w:rsidRPr="005410BD" w:rsidRDefault="00AE5AC2" w:rsidP="00AE5AC2">
      <w:pPr>
        <w:pStyle w:val="H6"/>
      </w:pPr>
      <w:r w:rsidRPr="005410BD">
        <w:t>IUT:</w:t>
      </w:r>
    </w:p>
    <w:p w14:paraId="0389D606" w14:textId="77777777" w:rsidR="00AE5AC2" w:rsidRPr="005410BD" w:rsidRDefault="00AE5AC2" w:rsidP="00AE5AC2">
      <w:pPr>
        <w:pStyle w:val="B1"/>
      </w:pPr>
      <w:r w:rsidRPr="005410BD">
        <w:t>-</w:t>
      </w:r>
      <w:r w:rsidRPr="005410BD">
        <w:tab/>
        <w:t>UE (MCVideo client)</w:t>
      </w:r>
    </w:p>
    <w:p w14:paraId="59E4461F" w14:textId="77777777" w:rsidR="00AE5AC2" w:rsidRPr="005410BD" w:rsidRDefault="00AE5AC2" w:rsidP="00AE5AC2">
      <w:pPr>
        <w:pStyle w:val="B2"/>
      </w:pPr>
      <w:r w:rsidRPr="005410BD">
        <w:t>-</w:t>
      </w:r>
      <w:r w:rsidRPr="005410BD">
        <w:tab/>
        <w:t>UE (MCVideo client) is set for manual commencement mode answering</w:t>
      </w:r>
    </w:p>
    <w:p w14:paraId="2562F7F8" w14:textId="77777777" w:rsidR="00AE5AC2" w:rsidRPr="005410BD" w:rsidRDefault="00AE5AC2" w:rsidP="00AE5AC2">
      <w:pPr>
        <w:pStyle w:val="B2"/>
      </w:pPr>
      <w:r w:rsidRPr="005410BD">
        <w:t>-</w:t>
      </w:r>
      <w:r w:rsidRPr="005410BD">
        <w:tab/>
        <w:t>receive emergency calls; MCVideo service setting for answering the call is set to manual commencement mode (3GPP TS 24.483 [12], /&lt;x&gt;/&lt;x&gt;/Common/PrivateCall/AutoCommence="false", /&lt;x&gt;/&lt;x&gt;/Common/PrivateCall/ManualCommence="true")</w:t>
      </w:r>
    </w:p>
    <w:p w14:paraId="60CF9D5D" w14:textId="77777777" w:rsidR="00AE5AC2" w:rsidRPr="005410BD" w:rsidRDefault="00AE5AC2" w:rsidP="00AE5AC2">
      <w:pPr>
        <w:pStyle w:val="B1"/>
      </w:pPr>
      <w:r w:rsidRPr="005410BD">
        <w:t>-</w:t>
      </w:r>
      <w:r w:rsidRPr="005410BD">
        <w:tab/>
        <w:t>The test USIM set as defined in TS 36.579-1 [2], subclause 5.5.10 is inserted.</w:t>
      </w:r>
    </w:p>
    <w:p w14:paraId="17D4E270" w14:textId="77777777" w:rsidR="00AE5AC2" w:rsidRPr="005410BD" w:rsidRDefault="00AE5AC2" w:rsidP="00AE5AC2">
      <w:pPr>
        <w:pStyle w:val="H6"/>
      </w:pPr>
      <w:r w:rsidRPr="005410BD">
        <w:t>Preamble:</w:t>
      </w:r>
    </w:p>
    <w:p w14:paraId="5CFF9A82" w14:textId="77777777" w:rsidR="00AE5AC2" w:rsidRPr="005410BD" w:rsidRDefault="00AE5AC2" w:rsidP="00AE5AC2">
      <w:pPr>
        <w:pStyle w:val="B1"/>
      </w:pPr>
      <w:r w:rsidRPr="005410BD">
        <w:t>-</w:t>
      </w:r>
      <w:r w:rsidRPr="005410BD">
        <w:tab/>
        <w:t>The UE has performed the Generic Test Procedure for MCVideo UE registration as specified in TS 36.579-1 [2], subclause 5.4.2A.</w:t>
      </w:r>
    </w:p>
    <w:p w14:paraId="54D7536E" w14:textId="77777777" w:rsidR="00AE5AC2" w:rsidRPr="005410BD" w:rsidRDefault="00AE5AC2" w:rsidP="00AE5AC2">
      <w:pPr>
        <w:pStyle w:val="B1"/>
      </w:pPr>
      <w:r w:rsidRPr="005410BD">
        <w:t>-</w:t>
      </w:r>
      <w:r w:rsidRPr="005410BD">
        <w:tab/>
        <w:t>The MCVideo User performs the Generic Test Procedure for MCVideo Authorization/Configuration and Key Generation as specified in TS 36.579-1 [2], subclause 5.3.2A.</w:t>
      </w:r>
    </w:p>
    <w:p w14:paraId="63A87382" w14:textId="77777777" w:rsidR="00AE5AC2" w:rsidRPr="005410BD" w:rsidRDefault="00AE5AC2" w:rsidP="00AE5AC2">
      <w:pPr>
        <w:pStyle w:val="B1"/>
      </w:pPr>
      <w:r w:rsidRPr="005410BD">
        <w:t>-</w:t>
      </w:r>
      <w:r w:rsidRPr="005410BD">
        <w:tab/>
        <w:t>UE States at the end of the preamble</w:t>
      </w:r>
    </w:p>
    <w:p w14:paraId="5064262E" w14:textId="77777777" w:rsidR="00AE5AC2" w:rsidRPr="005410BD" w:rsidRDefault="00AE5AC2" w:rsidP="00AE5AC2">
      <w:pPr>
        <w:pStyle w:val="B2"/>
      </w:pPr>
      <w:r w:rsidRPr="005410BD">
        <w:t>-</w:t>
      </w:r>
      <w:r w:rsidRPr="005410BD">
        <w:tab/>
        <w:t>The UE is in E-UTRA Registered, Idle Mode state.</w:t>
      </w:r>
    </w:p>
    <w:p w14:paraId="2D199864" w14:textId="77777777" w:rsidR="00AE5AC2" w:rsidRPr="005410BD" w:rsidRDefault="00AE5AC2" w:rsidP="00AE5AC2">
      <w:pPr>
        <w:pStyle w:val="B2"/>
      </w:pPr>
      <w:r w:rsidRPr="005410BD">
        <w:t>-</w:t>
      </w:r>
      <w:r w:rsidRPr="005410BD">
        <w:tab/>
        <w:t>The MCVideo Client Application has been activated and User has registered as the MCVideo User, with the Server as an active user at the Client.</w:t>
      </w:r>
    </w:p>
    <w:p w14:paraId="49F7FA76" w14:textId="77777777" w:rsidR="00AE5AC2" w:rsidRPr="005410BD" w:rsidRDefault="00AE5AC2" w:rsidP="00AE5AC2">
      <w:pPr>
        <w:pStyle w:val="H6"/>
      </w:pPr>
      <w:bookmarkStart w:id="2429" w:name="_Toc52787580"/>
      <w:bookmarkStart w:id="2430" w:name="_Toc52787762"/>
      <w:bookmarkStart w:id="2431" w:name="_Toc75906984"/>
      <w:bookmarkStart w:id="2432" w:name="_Toc75907321"/>
      <w:r w:rsidRPr="005410BD">
        <w:t>6.2.6.3.2</w:t>
      </w:r>
      <w:r w:rsidRPr="005410BD">
        <w:tab/>
        <w:t>Test procedure sequence</w:t>
      </w:r>
      <w:bookmarkEnd w:id="2429"/>
      <w:bookmarkEnd w:id="2430"/>
      <w:bookmarkEnd w:id="2431"/>
      <w:bookmarkEnd w:id="2432"/>
    </w:p>
    <w:p w14:paraId="49505B4E" w14:textId="77777777" w:rsidR="00AE5AC2" w:rsidRPr="005410BD" w:rsidRDefault="00AE5AC2" w:rsidP="00AE5AC2">
      <w:pPr>
        <w:pStyle w:val="TH"/>
      </w:pPr>
      <w:r w:rsidRPr="005410BD">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5410BD" w14:paraId="530DF528" w14:textId="77777777" w:rsidTr="00004E02">
        <w:trPr>
          <w:tblHeader/>
        </w:trPr>
        <w:tc>
          <w:tcPr>
            <w:tcW w:w="534" w:type="dxa"/>
            <w:tcBorders>
              <w:bottom w:val="nil"/>
            </w:tcBorders>
            <w:shd w:val="clear" w:color="auto" w:fill="auto"/>
          </w:tcPr>
          <w:p w14:paraId="2ACBA265" w14:textId="77777777" w:rsidR="00AE5AC2" w:rsidRPr="005410BD" w:rsidRDefault="00AE5AC2" w:rsidP="00004E02">
            <w:pPr>
              <w:pStyle w:val="TAH"/>
              <w:keepNext w:val="0"/>
              <w:keepLines w:val="0"/>
              <w:widowControl w:val="0"/>
            </w:pPr>
            <w:r w:rsidRPr="005410BD">
              <w:t>St</w:t>
            </w:r>
          </w:p>
        </w:tc>
        <w:tc>
          <w:tcPr>
            <w:tcW w:w="3968" w:type="dxa"/>
            <w:tcBorders>
              <w:bottom w:val="nil"/>
            </w:tcBorders>
            <w:shd w:val="clear" w:color="auto" w:fill="auto"/>
          </w:tcPr>
          <w:p w14:paraId="6121B51C" w14:textId="77777777" w:rsidR="00AE5AC2" w:rsidRPr="005410BD" w:rsidRDefault="00AE5AC2" w:rsidP="00004E02">
            <w:pPr>
              <w:pStyle w:val="TAH"/>
              <w:keepNext w:val="0"/>
              <w:keepLines w:val="0"/>
              <w:widowControl w:val="0"/>
            </w:pPr>
            <w:r w:rsidRPr="005410BD">
              <w:t>Procedure</w:t>
            </w:r>
          </w:p>
        </w:tc>
        <w:tc>
          <w:tcPr>
            <w:tcW w:w="3686" w:type="dxa"/>
            <w:gridSpan w:val="2"/>
            <w:shd w:val="clear" w:color="auto" w:fill="auto"/>
          </w:tcPr>
          <w:p w14:paraId="652DEAC1" w14:textId="77777777" w:rsidR="00AE5AC2" w:rsidRPr="005410BD" w:rsidRDefault="00AE5AC2" w:rsidP="00004E02">
            <w:pPr>
              <w:pStyle w:val="TAH"/>
              <w:keepNext w:val="0"/>
              <w:keepLines w:val="0"/>
              <w:widowControl w:val="0"/>
            </w:pPr>
            <w:r w:rsidRPr="005410BD">
              <w:t>Message Sequence</w:t>
            </w:r>
          </w:p>
        </w:tc>
        <w:tc>
          <w:tcPr>
            <w:tcW w:w="565" w:type="dxa"/>
            <w:tcBorders>
              <w:bottom w:val="nil"/>
            </w:tcBorders>
            <w:shd w:val="clear" w:color="auto" w:fill="auto"/>
          </w:tcPr>
          <w:p w14:paraId="2D93EA6C" w14:textId="77777777" w:rsidR="00AE5AC2" w:rsidRPr="005410BD" w:rsidRDefault="00AE5AC2" w:rsidP="00004E02">
            <w:pPr>
              <w:pStyle w:val="TAH"/>
              <w:keepNext w:val="0"/>
              <w:keepLines w:val="0"/>
              <w:widowControl w:val="0"/>
            </w:pPr>
            <w:r w:rsidRPr="005410BD">
              <w:t>TP</w:t>
            </w:r>
          </w:p>
        </w:tc>
        <w:tc>
          <w:tcPr>
            <w:tcW w:w="850" w:type="dxa"/>
            <w:tcBorders>
              <w:bottom w:val="nil"/>
            </w:tcBorders>
            <w:shd w:val="clear" w:color="auto" w:fill="auto"/>
          </w:tcPr>
          <w:p w14:paraId="1E94F1D3" w14:textId="77777777" w:rsidR="00AE5AC2" w:rsidRPr="005410BD" w:rsidRDefault="00AE5AC2" w:rsidP="00004E02">
            <w:pPr>
              <w:pStyle w:val="TAH"/>
              <w:keepNext w:val="0"/>
              <w:keepLines w:val="0"/>
              <w:widowControl w:val="0"/>
            </w:pPr>
            <w:r w:rsidRPr="005410BD">
              <w:t>Verdict</w:t>
            </w:r>
          </w:p>
        </w:tc>
      </w:tr>
      <w:tr w:rsidR="00AE5AC2" w:rsidRPr="005410BD" w14:paraId="7F6F4180" w14:textId="77777777" w:rsidTr="00004E02">
        <w:trPr>
          <w:tblHeader/>
        </w:trPr>
        <w:tc>
          <w:tcPr>
            <w:tcW w:w="534" w:type="dxa"/>
            <w:tcBorders>
              <w:top w:val="nil"/>
            </w:tcBorders>
            <w:shd w:val="clear" w:color="auto" w:fill="auto"/>
          </w:tcPr>
          <w:p w14:paraId="5982E0A3" w14:textId="77777777" w:rsidR="00AE5AC2" w:rsidRPr="005410BD" w:rsidRDefault="00AE5AC2" w:rsidP="00004E02">
            <w:pPr>
              <w:pStyle w:val="TAH"/>
              <w:keepNext w:val="0"/>
              <w:keepLines w:val="0"/>
              <w:widowControl w:val="0"/>
            </w:pPr>
          </w:p>
        </w:tc>
        <w:tc>
          <w:tcPr>
            <w:tcW w:w="3968" w:type="dxa"/>
            <w:tcBorders>
              <w:top w:val="nil"/>
            </w:tcBorders>
            <w:shd w:val="clear" w:color="auto" w:fill="auto"/>
          </w:tcPr>
          <w:p w14:paraId="0CF0B6A4" w14:textId="77777777" w:rsidR="00AE5AC2" w:rsidRPr="005410BD" w:rsidRDefault="00AE5AC2" w:rsidP="00004E02">
            <w:pPr>
              <w:pStyle w:val="TAH"/>
              <w:keepNext w:val="0"/>
              <w:keepLines w:val="0"/>
              <w:widowControl w:val="0"/>
            </w:pPr>
          </w:p>
        </w:tc>
        <w:tc>
          <w:tcPr>
            <w:tcW w:w="708" w:type="dxa"/>
            <w:shd w:val="clear" w:color="auto" w:fill="auto"/>
          </w:tcPr>
          <w:p w14:paraId="099B7ADD" w14:textId="77777777" w:rsidR="00AE5AC2" w:rsidRPr="005410BD" w:rsidRDefault="00AE5AC2" w:rsidP="00004E02">
            <w:pPr>
              <w:pStyle w:val="TAH"/>
              <w:keepNext w:val="0"/>
              <w:keepLines w:val="0"/>
              <w:widowControl w:val="0"/>
            </w:pPr>
            <w:r w:rsidRPr="005410BD">
              <w:t>U - S</w:t>
            </w:r>
          </w:p>
        </w:tc>
        <w:tc>
          <w:tcPr>
            <w:tcW w:w="2978" w:type="dxa"/>
            <w:shd w:val="clear" w:color="auto" w:fill="auto"/>
          </w:tcPr>
          <w:p w14:paraId="2CC51620" w14:textId="77777777" w:rsidR="00AE5AC2" w:rsidRPr="005410BD" w:rsidRDefault="00AE5AC2" w:rsidP="00004E02">
            <w:pPr>
              <w:pStyle w:val="TAH"/>
              <w:keepNext w:val="0"/>
              <w:keepLines w:val="0"/>
              <w:widowControl w:val="0"/>
            </w:pPr>
            <w:r w:rsidRPr="005410BD">
              <w:t>Message</w:t>
            </w:r>
          </w:p>
        </w:tc>
        <w:tc>
          <w:tcPr>
            <w:tcW w:w="565" w:type="dxa"/>
            <w:tcBorders>
              <w:top w:val="nil"/>
            </w:tcBorders>
            <w:shd w:val="clear" w:color="auto" w:fill="auto"/>
          </w:tcPr>
          <w:p w14:paraId="1FEE990D" w14:textId="77777777" w:rsidR="00AE5AC2" w:rsidRPr="005410BD" w:rsidRDefault="00AE5AC2" w:rsidP="00004E02">
            <w:pPr>
              <w:pStyle w:val="TAH"/>
              <w:keepNext w:val="0"/>
              <w:keepLines w:val="0"/>
              <w:widowControl w:val="0"/>
            </w:pPr>
          </w:p>
        </w:tc>
        <w:tc>
          <w:tcPr>
            <w:tcW w:w="850" w:type="dxa"/>
            <w:tcBorders>
              <w:top w:val="nil"/>
            </w:tcBorders>
            <w:shd w:val="clear" w:color="auto" w:fill="auto"/>
          </w:tcPr>
          <w:p w14:paraId="1F724FE2" w14:textId="77777777" w:rsidR="00AE5AC2" w:rsidRPr="005410BD" w:rsidRDefault="00AE5AC2" w:rsidP="00004E02">
            <w:pPr>
              <w:pStyle w:val="TAH"/>
              <w:keepNext w:val="0"/>
              <w:keepLines w:val="0"/>
              <w:widowControl w:val="0"/>
            </w:pPr>
          </w:p>
        </w:tc>
      </w:tr>
      <w:tr w:rsidR="00AE5AC2" w:rsidRPr="005410BD" w:rsidDel="00761A6E" w14:paraId="651E0A9B" w14:textId="149A6CFE" w:rsidTr="00004E02">
        <w:trPr>
          <w:del w:id="2433" w:author="MCC160" w:date="2022-03-15T14:07:00Z"/>
        </w:trPr>
        <w:tc>
          <w:tcPr>
            <w:tcW w:w="534" w:type="dxa"/>
            <w:shd w:val="clear" w:color="auto" w:fill="auto"/>
          </w:tcPr>
          <w:p w14:paraId="6A30D8BD" w14:textId="383F60EF" w:rsidR="00AE5AC2" w:rsidRPr="005410BD" w:rsidDel="00761A6E" w:rsidRDefault="00AE5AC2" w:rsidP="00004E02">
            <w:pPr>
              <w:pStyle w:val="TAC"/>
              <w:keepNext w:val="0"/>
              <w:keepLines w:val="0"/>
              <w:widowControl w:val="0"/>
              <w:rPr>
                <w:del w:id="2434" w:author="MCC160" w:date="2022-03-15T14:07:00Z"/>
              </w:rPr>
            </w:pPr>
            <w:del w:id="2435" w:author="MCC160" w:date="2022-03-15T14:07:00Z">
              <w:r w:rsidRPr="005410BD" w:rsidDel="00761A6E">
                <w:delText>-</w:delText>
              </w:r>
            </w:del>
          </w:p>
        </w:tc>
        <w:tc>
          <w:tcPr>
            <w:tcW w:w="3968" w:type="dxa"/>
            <w:shd w:val="clear" w:color="auto" w:fill="auto"/>
          </w:tcPr>
          <w:p w14:paraId="6EF7B3A2" w14:textId="0E46F6A0" w:rsidR="00AE5AC2" w:rsidRPr="005410BD" w:rsidDel="00761A6E" w:rsidRDefault="00AE5AC2" w:rsidP="00004E02">
            <w:pPr>
              <w:pStyle w:val="TAL"/>
              <w:keepNext w:val="0"/>
              <w:keepLines w:val="0"/>
              <w:widowControl w:val="0"/>
              <w:rPr>
                <w:del w:id="2436" w:author="MCC160" w:date="2022-03-15T14:07:00Z"/>
              </w:rPr>
            </w:pPr>
            <w:del w:id="2437" w:author="MCC160" w:date="2022-03-15T14:07:00Z">
              <w:r w:rsidRPr="005410BD" w:rsidDel="00761A6E">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2FB33A0D" w14:textId="0BE18B7A" w:rsidR="00AE5AC2" w:rsidRPr="005410BD" w:rsidDel="00761A6E" w:rsidRDefault="00AE5AC2" w:rsidP="00004E02">
            <w:pPr>
              <w:pStyle w:val="TAC"/>
              <w:keepNext w:val="0"/>
              <w:keepLines w:val="0"/>
              <w:widowControl w:val="0"/>
              <w:rPr>
                <w:del w:id="2438" w:author="MCC160" w:date="2022-03-15T14:07:00Z"/>
              </w:rPr>
            </w:pPr>
            <w:del w:id="2439" w:author="MCC160" w:date="2022-03-15T14:07:00Z">
              <w:r w:rsidRPr="005410BD" w:rsidDel="00761A6E">
                <w:delText>-</w:delText>
              </w:r>
            </w:del>
          </w:p>
        </w:tc>
        <w:tc>
          <w:tcPr>
            <w:tcW w:w="2978" w:type="dxa"/>
            <w:shd w:val="clear" w:color="auto" w:fill="auto"/>
          </w:tcPr>
          <w:p w14:paraId="09C6C34B" w14:textId="198F2ADD" w:rsidR="00AE5AC2" w:rsidRPr="005410BD" w:rsidDel="00761A6E" w:rsidRDefault="00AE5AC2" w:rsidP="00004E02">
            <w:pPr>
              <w:pStyle w:val="TAL"/>
              <w:keepNext w:val="0"/>
              <w:keepLines w:val="0"/>
              <w:widowControl w:val="0"/>
              <w:rPr>
                <w:del w:id="2440" w:author="MCC160" w:date="2022-03-15T14:07:00Z"/>
              </w:rPr>
            </w:pPr>
            <w:del w:id="2441" w:author="MCC160" w:date="2022-03-15T14:07:00Z">
              <w:r w:rsidRPr="005410BD" w:rsidDel="00761A6E">
                <w:delText>-</w:delText>
              </w:r>
            </w:del>
          </w:p>
        </w:tc>
        <w:tc>
          <w:tcPr>
            <w:tcW w:w="565" w:type="dxa"/>
            <w:shd w:val="clear" w:color="auto" w:fill="auto"/>
          </w:tcPr>
          <w:p w14:paraId="293EBB10" w14:textId="641BF088" w:rsidR="00AE5AC2" w:rsidRPr="005410BD" w:rsidDel="00761A6E" w:rsidRDefault="00AE5AC2" w:rsidP="00004E02">
            <w:pPr>
              <w:pStyle w:val="TAC"/>
              <w:keepNext w:val="0"/>
              <w:keepLines w:val="0"/>
              <w:widowControl w:val="0"/>
              <w:rPr>
                <w:del w:id="2442" w:author="MCC160" w:date="2022-03-15T14:07:00Z"/>
              </w:rPr>
            </w:pPr>
            <w:del w:id="2443" w:author="MCC160" w:date="2022-03-15T14:07:00Z">
              <w:r w:rsidRPr="005410BD" w:rsidDel="00761A6E">
                <w:delText>-</w:delText>
              </w:r>
            </w:del>
          </w:p>
        </w:tc>
        <w:tc>
          <w:tcPr>
            <w:tcW w:w="850" w:type="dxa"/>
            <w:shd w:val="clear" w:color="auto" w:fill="auto"/>
          </w:tcPr>
          <w:p w14:paraId="669B0BBC" w14:textId="3276DA1E" w:rsidR="00AE5AC2" w:rsidRPr="005410BD" w:rsidDel="00761A6E" w:rsidRDefault="00AE5AC2" w:rsidP="00004E02">
            <w:pPr>
              <w:pStyle w:val="TAC"/>
              <w:keepNext w:val="0"/>
              <w:keepLines w:val="0"/>
              <w:widowControl w:val="0"/>
              <w:rPr>
                <w:del w:id="2444" w:author="MCC160" w:date="2022-03-15T14:07:00Z"/>
              </w:rPr>
            </w:pPr>
            <w:del w:id="2445" w:author="MCC160" w:date="2022-03-15T14:07:00Z">
              <w:r w:rsidRPr="005410BD" w:rsidDel="00761A6E">
                <w:delText>-</w:delText>
              </w:r>
            </w:del>
          </w:p>
        </w:tc>
      </w:tr>
      <w:tr w:rsidR="00761A6E" w:rsidRPr="005410BD" w14:paraId="7CF4B5A9" w14:textId="77777777" w:rsidTr="00004E02">
        <w:tc>
          <w:tcPr>
            <w:tcW w:w="534" w:type="dxa"/>
            <w:shd w:val="clear" w:color="auto" w:fill="auto"/>
          </w:tcPr>
          <w:p w14:paraId="4C89B7F2" w14:textId="77777777" w:rsidR="00761A6E" w:rsidRPr="005410BD" w:rsidRDefault="00761A6E" w:rsidP="00761A6E">
            <w:pPr>
              <w:pStyle w:val="TAC"/>
              <w:keepNext w:val="0"/>
              <w:keepLines w:val="0"/>
              <w:widowControl w:val="0"/>
            </w:pPr>
            <w:r w:rsidRPr="005410BD">
              <w:t>1</w:t>
            </w:r>
          </w:p>
        </w:tc>
        <w:tc>
          <w:tcPr>
            <w:tcW w:w="3968" w:type="dxa"/>
            <w:shd w:val="clear" w:color="auto" w:fill="auto"/>
          </w:tcPr>
          <w:p w14:paraId="5A629E5F" w14:textId="5FE4087C" w:rsidR="00761A6E" w:rsidRPr="005410BD" w:rsidRDefault="00761A6E" w:rsidP="00761A6E">
            <w:pPr>
              <w:pStyle w:val="TAL"/>
              <w:keepNext w:val="0"/>
              <w:keepLines w:val="0"/>
              <w:widowControl w:val="0"/>
            </w:pPr>
            <w:ins w:id="2446" w:author="MCC160" w:date="2022-03-15T14:07:00Z">
              <w:r w:rsidRPr="005410BD">
                <w:rPr>
                  <w:lang w:eastAsia="ko-KR"/>
                </w:rPr>
                <w:t xml:space="preserve">Check: Is the test procedure for MCX CT session establishment/modification without provisional responses other than 100 Trying as described in TS 36.579-1 [2] Table 5.3.4.3-1 </w:t>
              </w:r>
            </w:ins>
            <w:del w:id="2447" w:author="MCC160" w:date="2022-03-15T14:07:00Z">
              <w:r w:rsidRPr="005410BD" w:rsidDel="00761A6E">
                <w:delText>The SS (MCVideo Server) sends a SIP INVITE message to request</w:delText>
              </w:r>
            </w:del>
            <w:ins w:id="2448" w:author="MCC160" w:date="2022-03-15T14:07:00Z">
              <w:r w:rsidRPr="005410BD">
                <w:t xml:space="preserve"> to</w:t>
              </w:r>
            </w:ins>
            <w:r w:rsidRPr="005410BD">
              <w:t xml:space="preserve"> establish</w:t>
            </w:r>
            <w:del w:id="2449" w:author="MCC160" w:date="2022-03-15T14:07:00Z">
              <w:r w:rsidRPr="005410BD" w:rsidDel="00761A6E">
                <w:delText>ment of</w:delText>
              </w:r>
            </w:del>
            <w:r w:rsidRPr="005410BD">
              <w:t xml:space="preserve"> a</w:t>
            </w:r>
            <w:ins w:id="2450" w:author="MCC160" w:date="2022-03-14T11:13:00Z">
              <w:r w:rsidRPr="005410BD">
                <w:t>n</w:t>
              </w:r>
            </w:ins>
            <w:r w:rsidRPr="005410BD">
              <w:t xml:space="preserve"> MCVideo private emergency call with force of Automatic Commencement Mode without Transmission Control</w:t>
            </w:r>
            <w:ins w:id="2451" w:author="MCC160" w:date="2022-03-15T14:07:00Z">
              <w:r w:rsidRPr="005410BD">
                <w:t xml:space="preserve"> correctly performed?</w:t>
              </w:r>
            </w:ins>
            <w:del w:id="2452" w:author="MCC160" w:date="2022-03-15T14:07:00Z">
              <w:r w:rsidRPr="005410BD" w:rsidDel="00761A6E">
                <w:delText>.</w:delText>
              </w:r>
            </w:del>
          </w:p>
        </w:tc>
        <w:tc>
          <w:tcPr>
            <w:tcW w:w="708" w:type="dxa"/>
            <w:shd w:val="clear" w:color="auto" w:fill="auto"/>
          </w:tcPr>
          <w:p w14:paraId="14628C17" w14:textId="7B096BA4" w:rsidR="00761A6E" w:rsidRPr="005410BD" w:rsidRDefault="00761A6E" w:rsidP="00761A6E">
            <w:pPr>
              <w:pStyle w:val="TAC"/>
              <w:keepNext w:val="0"/>
              <w:keepLines w:val="0"/>
              <w:widowControl w:val="0"/>
            </w:pPr>
            <w:ins w:id="2453" w:author="MCC160" w:date="2022-03-15T14:07:00Z">
              <w:r w:rsidRPr="005410BD">
                <w:t>-</w:t>
              </w:r>
            </w:ins>
            <w:del w:id="2454" w:author="MCC160" w:date="2022-03-15T14:07:00Z">
              <w:r w:rsidRPr="005410BD" w:rsidDel="00AA4C87">
                <w:delText>&lt;--</w:delText>
              </w:r>
            </w:del>
          </w:p>
        </w:tc>
        <w:tc>
          <w:tcPr>
            <w:tcW w:w="2978" w:type="dxa"/>
            <w:shd w:val="clear" w:color="auto" w:fill="auto"/>
          </w:tcPr>
          <w:p w14:paraId="23A4FF36" w14:textId="6C4F93B3" w:rsidR="00761A6E" w:rsidRPr="005410BD" w:rsidRDefault="00761A6E" w:rsidP="00761A6E">
            <w:pPr>
              <w:pStyle w:val="TAL"/>
              <w:keepNext w:val="0"/>
              <w:keepLines w:val="0"/>
              <w:widowControl w:val="0"/>
            </w:pPr>
            <w:ins w:id="2455" w:author="MCC160" w:date="2022-03-15T14:07:00Z">
              <w:r w:rsidRPr="005410BD">
                <w:t>-</w:t>
              </w:r>
            </w:ins>
            <w:del w:id="2456" w:author="MCC160" w:date="2022-03-15T14:07:00Z">
              <w:r w:rsidRPr="005410BD" w:rsidDel="00AA4C87">
                <w:delText>SIP INVITE</w:delText>
              </w:r>
            </w:del>
          </w:p>
        </w:tc>
        <w:tc>
          <w:tcPr>
            <w:tcW w:w="565" w:type="dxa"/>
            <w:shd w:val="clear" w:color="auto" w:fill="auto"/>
          </w:tcPr>
          <w:p w14:paraId="0BDF7E95" w14:textId="0281438B" w:rsidR="00761A6E" w:rsidRPr="005410BD" w:rsidRDefault="00761A6E" w:rsidP="00761A6E">
            <w:pPr>
              <w:pStyle w:val="TAC"/>
              <w:keepNext w:val="0"/>
              <w:keepLines w:val="0"/>
              <w:widowControl w:val="0"/>
            </w:pPr>
            <w:ins w:id="2457" w:author="MCC160" w:date="2022-03-15T14:07:00Z">
              <w:r w:rsidRPr="005410BD">
                <w:t>1</w:t>
              </w:r>
            </w:ins>
            <w:del w:id="2458" w:author="MCC160" w:date="2022-03-15T14:07:00Z">
              <w:r w:rsidRPr="005410BD" w:rsidDel="004802E7">
                <w:delText>-</w:delText>
              </w:r>
            </w:del>
          </w:p>
        </w:tc>
        <w:tc>
          <w:tcPr>
            <w:tcW w:w="850" w:type="dxa"/>
            <w:shd w:val="clear" w:color="auto" w:fill="auto"/>
          </w:tcPr>
          <w:p w14:paraId="1807C3F1" w14:textId="54A8FD46" w:rsidR="00761A6E" w:rsidRPr="005410BD" w:rsidRDefault="00761A6E" w:rsidP="00761A6E">
            <w:pPr>
              <w:pStyle w:val="TAC"/>
              <w:keepNext w:val="0"/>
              <w:keepLines w:val="0"/>
              <w:widowControl w:val="0"/>
            </w:pPr>
            <w:ins w:id="2459" w:author="MCC160" w:date="2022-03-15T14:07:00Z">
              <w:r w:rsidRPr="005410BD">
                <w:t>P</w:t>
              </w:r>
            </w:ins>
            <w:del w:id="2460" w:author="MCC160" w:date="2022-03-15T14:07:00Z">
              <w:r w:rsidRPr="005410BD" w:rsidDel="004802E7">
                <w:delText>-</w:delText>
              </w:r>
            </w:del>
          </w:p>
        </w:tc>
      </w:tr>
      <w:tr w:rsidR="00AE5AC2" w:rsidRPr="005410BD" w14:paraId="201F6F22" w14:textId="77777777" w:rsidTr="00004E02">
        <w:trPr>
          <w:trHeight w:val="278"/>
        </w:trPr>
        <w:tc>
          <w:tcPr>
            <w:tcW w:w="534" w:type="dxa"/>
            <w:shd w:val="clear" w:color="auto" w:fill="auto"/>
          </w:tcPr>
          <w:p w14:paraId="52EA0EAD" w14:textId="571DF870" w:rsidR="00AE5AC2" w:rsidRPr="005410BD" w:rsidRDefault="00761A6E" w:rsidP="00004E02">
            <w:pPr>
              <w:pStyle w:val="TAC"/>
              <w:keepNext w:val="0"/>
              <w:keepLines w:val="0"/>
              <w:widowControl w:val="0"/>
              <w:jc w:val="left"/>
            </w:pPr>
            <w:ins w:id="2461" w:author="MCC160" w:date="2022-03-15T14:07:00Z">
              <w:r w:rsidRPr="005410BD">
                <w:t>2a1-4</w:t>
              </w:r>
            </w:ins>
            <w:del w:id="2462" w:author="MCC160" w:date="2022-03-15T14:07:00Z">
              <w:r w:rsidR="00AE5AC2" w:rsidRPr="005410BD" w:rsidDel="00761A6E">
                <w:delText>-</w:delText>
              </w:r>
            </w:del>
          </w:p>
        </w:tc>
        <w:tc>
          <w:tcPr>
            <w:tcW w:w="3968" w:type="dxa"/>
            <w:shd w:val="clear" w:color="auto" w:fill="auto"/>
          </w:tcPr>
          <w:p w14:paraId="7841ED78" w14:textId="0DD7B3B4" w:rsidR="00AE5AC2" w:rsidRPr="005410BD" w:rsidRDefault="00AE5AC2" w:rsidP="00004E02">
            <w:pPr>
              <w:pStyle w:val="TAL"/>
              <w:keepNext w:val="0"/>
              <w:keepLines w:val="0"/>
              <w:widowControl w:val="0"/>
            </w:pPr>
            <w:del w:id="2463" w:author="MCC160" w:date="2022-03-15T14:08:00Z">
              <w:r w:rsidRPr="005410BD" w:rsidDel="00761A6E">
                <w:rPr>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ins w:id="2464" w:author="MCC160" w:date="2022-03-15T14:08:00Z">
              <w:r w:rsidR="00761A6E" w:rsidRPr="005410BD">
                <w:rPr>
                  <w:bdr w:val="none" w:sz="0" w:space="0" w:color="auto" w:frame="1"/>
                  <w:shd w:val="clear" w:color="auto" w:fill="FFFFFF"/>
                </w:rPr>
                <w:t>Void</w:t>
              </w:r>
            </w:ins>
          </w:p>
        </w:tc>
        <w:tc>
          <w:tcPr>
            <w:tcW w:w="708" w:type="dxa"/>
            <w:shd w:val="clear" w:color="auto" w:fill="auto"/>
          </w:tcPr>
          <w:p w14:paraId="144000A5" w14:textId="772EFAEB" w:rsidR="00AE5AC2" w:rsidRPr="005410BD" w:rsidRDefault="00761A6E" w:rsidP="00004E02">
            <w:pPr>
              <w:pStyle w:val="TAC"/>
              <w:keepNext w:val="0"/>
              <w:keepLines w:val="0"/>
              <w:widowControl w:val="0"/>
            </w:pPr>
            <w:ins w:id="2465" w:author="MCC160" w:date="2022-03-15T14:08:00Z">
              <w:r w:rsidRPr="005410BD">
                <w:t>-</w:t>
              </w:r>
            </w:ins>
          </w:p>
        </w:tc>
        <w:tc>
          <w:tcPr>
            <w:tcW w:w="2978" w:type="dxa"/>
            <w:shd w:val="clear" w:color="auto" w:fill="auto"/>
          </w:tcPr>
          <w:p w14:paraId="76656AB7" w14:textId="0BFC0F15" w:rsidR="00AE5AC2" w:rsidRPr="005410BD" w:rsidRDefault="00761A6E" w:rsidP="00004E02">
            <w:pPr>
              <w:pStyle w:val="TAL"/>
              <w:keepNext w:val="0"/>
              <w:keepLines w:val="0"/>
              <w:widowControl w:val="0"/>
            </w:pPr>
            <w:ins w:id="2466" w:author="MCC160" w:date="2022-03-15T14:08:00Z">
              <w:r w:rsidRPr="005410BD">
                <w:t>-</w:t>
              </w:r>
            </w:ins>
          </w:p>
        </w:tc>
        <w:tc>
          <w:tcPr>
            <w:tcW w:w="565" w:type="dxa"/>
            <w:shd w:val="clear" w:color="auto" w:fill="auto"/>
          </w:tcPr>
          <w:p w14:paraId="2BBBF833" w14:textId="77777777" w:rsidR="00AE5AC2" w:rsidRPr="005410BD" w:rsidRDefault="00AE5AC2" w:rsidP="00004E02">
            <w:pPr>
              <w:pStyle w:val="TAC"/>
              <w:keepNext w:val="0"/>
              <w:keepLines w:val="0"/>
              <w:widowControl w:val="0"/>
            </w:pPr>
            <w:r w:rsidRPr="005410BD">
              <w:t>-</w:t>
            </w:r>
          </w:p>
        </w:tc>
        <w:tc>
          <w:tcPr>
            <w:tcW w:w="850" w:type="dxa"/>
            <w:shd w:val="clear" w:color="auto" w:fill="auto"/>
          </w:tcPr>
          <w:p w14:paraId="652D90F8" w14:textId="77777777" w:rsidR="00AE5AC2" w:rsidRPr="005410BD" w:rsidRDefault="00AE5AC2" w:rsidP="00004E02">
            <w:pPr>
              <w:pStyle w:val="TAC"/>
              <w:keepNext w:val="0"/>
              <w:keepLines w:val="0"/>
              <w:widowControl w:val="0"/>
            </w:pPr>
            <w:r w:rsidRPr="005410BD">
              <w:t>-</w:t>
            </w:r>
          </w:p>
        </w:tc>
      </w:tr>
      <w:tr w:rsidR="00761A6E" w:rsidRPr="005410BD" w:rsidDel="00761A6E" w14:paraId="31AFD7E2" w14:textId="156013BF" w:rsidTr="00004E02">
        <w:trPr>
          <w:del w:id="2467" w:author="MCC160" w:date="2022-03-15T14:08:00Z"/>
        </w:trPr>
        <w:tc>
          <w:tcPr>
            <w:tcW w:w="534" w:type="dxa"/>
            <w:shd w:val="clear" w:color="auto" w:fill="auto"/>
          </w:tcPr>
          <w:p w14:paraId="70F73A8C" w14:textId="2CBBCE93" w:rsidR="00761A6E" w:rsidRPr="005410BD" w:rsidDel="00761A6E" w:rsidRDefault="00761A6E" w:rsidP="00761A6E">
            <w:pPr>
              <w:pStyle w:val="TAC"/>
              <w:keepNext w:val="0"/>
              <w:keepLines w:val="0"/>
              <w:widowControl w:val="0"/>
              <w:rPr>
                <w:del w:id="2468" w:author="MCC160" w:date="2022-03-15T14:08:00Z"/>
              </w:rPr>
            </w:pPr>
            <w:del w:id="2469" w:author="MCC160" w:date="2022-03-15T14:08:00Z">
              <w:r w:rsidRPr="005410BD" w:rsidDel="00761A6E">
                <w:delText>2a1</w:delText>
              </w:r>
            </w:del>
          </w:p>
        </w:tc>
        <w:tc>
          <w:tcPr>
            <w:tcW w:w="3968" w:type="dxa"/>
            <w:shd w:val="clear" w:color="auto" w:fill="auto"/>
          </w:tcPr>
          <w:p w14:paraId="578E0CD6" w14:textId="19E9B745" w:rsidR="00761A6E" w:rsidRPr="005410BD" w:rsidDel="00761A6E" w:rsidRDefault="00761A6E" w:rsidP="00761A6E">
            <w:pPr>
              <w:pStyle w:val="TAL"/>
              <w:keepNext w:val="0"/>
              <w:keepLines w:val="0"/>
              <w:widowControl w:val="0"/>
              <w:rPr>
                <w:del w:id="2470" w:author="MCC160" w:date="2022-03-15T14:08:00Z"/>
              </w:rPr>
            </w:pPr>
            <w:del w:id="2471" w:author="MCC160" w:date="2022-03-15T14:08:00Z">
              <w:r w:rsidRPr="005410BD" w:rsidDel="00761A6E">
                <w:delText>The UE (MCVideo Client) sends a SIP 100 (Trying) message.</w:delText>
              </w:r>
            </w:del>
          </w:p>
        </w:tc>
        <w:tc>
          <w:tcPr>
            <w:tcW w:w="708" w:type="dxa"/>
            <w:shd w:val="clear" w:color="auto" w:fill="auto"/>
          </w:tcPr>
          <w:p w14:paraId="7F8F50DE" w14:textId="4F358D86" w:rsidR="00761A6E" w:rsidRPr="005410BD" w:rsidDel="00761A6E" w:rsidRDefault="00761A6E" w:rsidP="00761A6E">
            <w:pPr>
              <w:pStyle w:val="TAC"/>
              <w:keepNext w:val="0"/>
              <w:keepLines w:val="0"/>
              <w:widowControl w:val="0"/>
              <w:rPr>
                <w:del w:id="2472" w:author="MCC160" w:date="2022-03-15T14:08:00Z"/>
              </w:rPr>
            </w:pPr>
            <w:del w:id="2473" w:author="MCC160" w:date="2022-03-15T14:07:00Z">
              <w:r w:rsidRPr="005410BD" w:rsidDel="00415B7B">
                <w:delText>--&gt;</w:delText>
              </w:r>
            </w:del>
          </w:p>
        </w:tc>
        <w:tc>
          <w:tcPr>
            <w:tcW w:w="2978" w:type="dxa"/>
            <w:shd w:val="clear" w:color="auto" w:fill="auto"/>
          </w:tcPr>
          <w:p w14:paraId="381E60C4" w14:textId="48DA509B" w:rsidR="00761A6E" w:rsidRPr="005410BD" w:rsidDel="00761A6E" w:rsidRDefault="00761A6E" w:rsidP="00761A6E">
            <w:pPr>
              <w:pStyle w:val="TAL"/>
              <w:keepNext w:val="0"/>
              <w:keepLines w:val="0"/>
              <w:widowControl w:val="0"/>
              <w:rPr>
                <w:del w:id="2474" w:author="MCC160" w:date="2022-03-15T14:08:00Z"/>
              </w:rPr>
            </w:pPr>
            <w:del w:id="2475" w:author="MCC160" w:date="2022-03-15T14:07:00Z">
              <w:r w:rsidRPr="005410BD" w:rsidDel="00415B7B">
                <w:delText>SIP 100 (Trying)</w:delText>
              </w:r>
            </w:del>
          </w:p>
        </w:tc>
        <w:tc>
          <w:tcPr>
            <w:tcW w:w="565" w:type="dxa"/>
            <w:shd w:val="clear" w:color="auto" w:fill="auto"/>
          </w:tcPr>
          <w:p w14:paraId="00730C75" w14:textId="630BD28F" w:rsidR="00761A6E" w:rsidRPr="005410BD" w:rsidDel="00761A6E" w:rsidRDefault="00761A6E" w:rsidP="00761A6E">
            <w:pPr>
              <w:pStyle w:val="TAC"/>
              <w:keepNext w:val="0"/>
              <w:keepLines w:val="0"/>
              <w:widowControl w:val="0"/>
              <w:rPr>
                <w:del w:id="2476" w:author="MCC160" w:date="2022-03-15T14:08:00Z"/>
              </w:rPr>
            </w:pPr>
            <w:del w:id="2477" w:author="MCC160" w:date="2022-03-15T14:08:00Z">
              <w:r w:rsidRPr="005410BD" w:rsidDel="00761A6E">
                <w:delText>-</w:delText>
              </w:r>
            </w:del>
          </w:p>
        </w:tc>
        <w:tc>
          <w:tcPr>
            <w:tcW w:w="850" w:type="dxa"/>
            <w:shd w:val="clear" w:color="auto" w:fill="auto"/>
          </w:tcPr>
          <w:p w14:paraId="58B1A265" w14:textId="3EB0880C" w:rsidR="00761A6E" w:rsidRPr="005410BD" w:rsidDel="00761A6E" w:rsidRDefault="00761A6E" w:rsidP="00761A6E">
            <w:pPr>
              <w:pStyle w:val="TAC"/>
              <w:keepNext w:val="0"/>
              <w:keepLines w:val="0"/>
              <w:widowControl w:val="0"/>
              <w:rPr>
                <w:del w:id="2478" w:author="MCC160" w:date="2022-03-15T14:08:00Z"/>
              </w:rPr>
            </w:pPr>
            <w:del w:id="2479" w:author="MCC160" w:date="2022-03-15T14:08:00Z">
              <w:r w:rsidRPr="005410BD" w:rsidDel="00761A6E">
                <w:delText>-</w:delText>
              </w:r>
            </w:del>
          </w:p>
        </w:tc>
      </w:tr>
      <w:tr w:rsidR="00AE5AC2" w:rsidRPr="005410BD" w:rsidDel="00761A6E" w14:paraId="1311BED0" w14:textId="5569AA8A" w:rsidTr="00004E02">
        <w:trPr>
          <w:del w:id="2480" w:author="MCC160" w:date="2022-03-15T14:08:00Z"/>
        </w:trPr>
        <w:tc>
          <w:tcPr>
            <w:tcW w:w="534" w:type="dxa"/>
            <w:shd w:val="clear" w:color="auto" w:fill="auto"/>
          </w:tcPr>
          <w:p w14:paraId="41F9BA37" w14:textId="0022F5D5" w:rsidR="00AE5AC2" w:rsidRPr="005410BD" w:rsidDel="00761A6E" w:rsidRDefault="00AE5AC2" w:rsidP="00004E02">
            <w:pPr>
              <w:pStyle w:val="TAC"/>
              <w:keepNext w:val="0"/>
              <w:keepLines w:val="0"/>
              <w:widowControl w:val="0"/>
              <w:rPr>
                <w:del w:id="2481" w:author="MCC160" w:date="2022-03-15T14:08:00Z"/>
              </w:rPr>
            </w:pPr>
            <w:del w:id="2482" w:author="MCC160" w:date="2022-03-15T14:08:00Z">
              <w:r w:rsidRPr="005410BD" w:rsidDel="00761A6E">
                <w:delText>3</w:delText>
              </w:r>
            </w:del>
          </w:p>
        </w:tc>
        <w:tc>
          <w:tcPr>
            <w:tcW w:w="3968" w:type="dxa"/>
            <w:shd w:val="clear" w:color="auto" w:fill="auto"/>
          </w:tcPr>
          <w:p w14:paraId="2469A3E7" w14:textId="4BD4ACA4" w:rsidR="00AE5AC2" w:rsidRPr="005410BD" w:rsidDel="00761A6E" w:rsidRDefault="00AE5AC2" w:rsidP="00004E02">
            <w:pPr>
              <w:pStyle w:val="TAL"/>
              <w:keepNext w:val="0"/>
              <w:keepLines w:val="0"/>
              <w:widowControl w:val="0"/>
              <w:rPr>
                <w:del w:id="2483" w:author="MCC160" w:date="2022-03-15T14:08:00Z"/>
              </w:rPr>
            </w:pPr>
            <w:del w:id="2484" w:author="MCC160" w:date="2022-03-15T14:08:00Z">
              <w:r w:rsidRPr="005410BD" w:rsidDel="00761A6E">
                <w:delText>Check: Does the UE (MCVideo client) send a SIP 200 (OK)?</w:delText>
              </w:r>
            </w:del>
          </w:p>
        </w:tc>
        <w:tc>
          <w:tcPr>
            <w:tcW w:w="708" w:type="dxa"/>
            <w:shd w:val="clear" w:color="auto" w:fill="auto"/>
          </w:tcPr>
          <w:p w14:paraId="03C1992F" w14:textId="68644DD3" w:rsidR="00AE5AC2" w:rsidRPr="005410BD" w:rsidDel="00761A6E" w:rsidRDefault="00AE5AC2" w:rsidP="00004E02">
            <w:pPr>
              <w:pStyle w:val="TAC"/>
              <w:keepNext w:val="0"/>
              <w:keepLines w:val="0"/>
              <w:widowControl w:val="0"/>
              <w:rPr>
                <w:del w:id="2485" w:author="MCC160" w:date="2022-03-15T14:08:00Z"/>
              </w:rPr>
            </w:pPr>
            <w:del w:id="2486" w:author="MCC160" w:date="2022-03-15T14:08:00Z">
              <w:r w:rsidRPr="005410BD" w:rsidDel="00761A6E">
                <w:delText>--&gt;</w:delText>
              </w:r>
            </w:del>
          </w:p>
        </w:tc>
        <w:tc>
          <w:tcPr>
            <w:tcW w:w="2978" w:type="dxa"/>
            <w:shd w:val="clear" w:color="auto" w:fill="auto"/>
          </w:tcPr>
          <w:p w14:paraId="351E3F65" w14:textId="0C404E79" w:rsidR="00AE5AC2" w:rsidRPr="005410BD" w:rsidDel="00761A6E" w:rsidRDefault="00AE5AC2" w:rsidP="00004E02">
            <w:pPr>
              <w:pStyle w:val="TAL"/>
              <w:keepNext w:val="0"/>
              <w:keepLines w:val="0"/>
              <w:widowControl w:val="0"/>
              <w:rPr>
                <w:del w:id="2487" w:author="MCC160" w:date="2022-03-15T14:08:00Z"/>
              </w:rPr>
            </w:pPr>
            <w:del w:id="2488" w:author="MCC160" w:date="2022-03-15T14:08:00Z">
              <w:r w:rsidRPr="005410BD" w:rsidDel="00761A6E">
                <w:delText>SIP 200 (OK)</w:delText>
              </w:r>
            </w:del>
          </w:p>
        </w:tc>
        <w:tc>
          <w:tcPr>
            <w:tcW w:w="565" w:type="dxa"/>
            <w:shd w:val="clear" w:color="auto" w:fill="auto"/>
          </w:tcPr>
          <w:p w14:paraId="6472DCAE" w14:textId="53584F1E" w:rsidR="00AE5AC2" w:rsidRPr="005410BD" w:rsidDel="00761A6E" w:rsidRDefault="00AE5AC2" w:rsidP="00004E02">
            <w:pPr>
              <w:pStyle w:val="TAC"/>
              <w:keepNext w:val="0"/>
              <w:keepLines w:val="0"/>
              <w:widowControl w:val="0"/>
              <w:rPr>
                <w:del w:id="2489" w:author="MCC160" w:date="2022-03-15T14:08:00Z"/>
              </w:rPr>
            </w:pPr>
            <w:del w:id="2490" w:author="MCC160" w:date="2022-03-15T14:08:00Z">
              <w:r w:rsidRPr="005410BD" w:rsidDel="00761A6E">
                <w:delText>1</w:delText>
              </w:r>
            </w:del>
          </w:p>
        </w:tc>
        <w:tc>
          <w:tcPr>
            <w:tcW w:w="850" w:type="dxa"/>
            <w:shd w:val="clear" w:color="auto" w:fill="auto"/>
          </w:tcPr>
          <w:p w14:paraId="2588FAFF" w14:textId="15D632DB" w:rsidR="00AE5AC2" w:rsidRPr="005410BD" w:rsidDel="00761A6E" w:rsidRDefault="00AE5AC2" w:rsidP="00004E02">
            <w:pPr>
              <w:pStyle w:val="TAC"/>
              <w:keepNext w:val="0"/>
              <w:keepLines w:val="0"/>
              <w:widowControl w:val="0"/>
              <w:rPr>
                <w:del w:id="2491" w:author="MCC160" w:date="2022-03-15T14:08:00Z"/>
              </w:rPr>
            </w:pPr>
            <w:del w:id="2492" w:author="MCC160" w:date="2022-03-15T14:08:00Z">
              <w:r w:rsidRPr="005410BD" w:rsidDel="00761A6E">
                <w:delText>P</w:delText>
              </w:r>
            </w:del>
          </w:p>
        </w:tc>
      </w:tr>
      <w:tr w:rsidR="00AE5AC2" w:rsidRPr="005410BD" w:rsidDel="00761A6E" w14:paraId="136C4A0F" w14:textId="20F9227D" w:rsidTr="00004E02">
        <w:trPr>
          <w:del w:id="2493" w:author="MCC160" w:date="2022-03-15T14:08:00Z"/>
        </w:trPr>
        <w:tc>
          <w:tcPr>
            <w:tcW w:w="534" w:type="dxa"/>
            <w:shd w:val="clear" w:color="auto" w:fill="auto"/>
          </w:tcPr>
          <w:p w14:paraId="2AD1F18E" w14:textId="583ECE80" w:rsidR="00AE5AC2" w:rsidRPr="005410BD" w:rsidDel="00761A6E" w:rsidRDefault="00AE5AC2" w:rsidP="00004E02">
            <w:pPr>
              <w:pStyle w:val="TAC"/>
              <w:keepNext w:val="0"/>
              <w:keepLines w:val="0"/>
              <w:widowControl w:val="0"/>
              <w:rPr>
                <w:del w:id="2494" w:author="MCC160" w:date="2022-03-15T14:08:00Z"/>
              </w:rPr>
            </w:pPr>
            <w:del w:id="2495" w:author="MCC160" w:date="2022-03-15T14:08:00Z">
              <w:r w:rsidRPr="005410BD" w:rsidDel="00761A6E">
                <w:delText>4</w:delText>
              </w:r>
            </w:del>
          </w:p>
        </w:tc>
        <w:tc>
          <w:tcPr>
            <w:tcW w:w="3968" w:type="dxa"/>
            <w:shd w:val="clear" w:color="auto" w:fill="auto"/>
          </w:tcPr>
          <w:p w14:paraId="532C8CB5" w14:textId="55E3EE06" w:rsidR="00AE5AC2" w:rsidRPr="005410BD" w:rsidDel="00761A6E" w:rsidRDefault="00AE5AC2" w:rsidP="00004E02">
            <w:pPr>
              <w:pStyle w:val="TAL"/>
              <w:keepNext w:val="0"/>
              <w:keepLines w:val="0"/>
              <w:widowControl w:val="0"/>
              <w:rPr>
                <w:del w:id="2496" w:author="MCC160" w:date="2022-03-15T14:08:00Z"/>
              </w:rPr>
            </w:pPr>
            <w:del w:id="2497" w:author="MCC160" w:date="2022-03-15T14:08:00Z">
              <w:r w:rsidRPr="005410BD" w:rsidDel="00761A6E">
                <w:delText>The SS (MCVideo Server) sends a SIP ACK acknowledging the SIP 200 (OK) from the UE (MCVideo Client).</w:delText>
              </w:r>
            </w:del>
          </w:p>
        </w:tc>
        <w:tc>
          <w:tcPr>
            <w:tcW w:w="708" w:type="dxa"/>
            <w:shd w:val="clear" w:color="auto" w:fill="auto"/>
          </w:tcPr>
          <w:p w14:paraId="6F1ED777" w14:textId="44B932A6" w:rsidR="00AE5AC2" w:rsidRPr="005410BD" w:rsidDel="00761A6E" w:rsidRDefault="00AE5AC2" w:rsidP="00004E02">
            <w:pPr>
              <w:pStyle w:val="TAC"/>
              <w:keepNext w:val="0"/>
              <w:keepLines w:val="0"/>
              <w:widowControl w:val="0"/>
              <w:rPr>
                <w:del w:id="2498" w:author="MCC160" w:date="2022-03-15T14:08:00Z"/>
              </w:rPr>
            </w:pPr>
            <w:del w:id="2499" w:author="MCC160" w:date="2022-03-15T14:08:00Z">
              <w:r w:rsidRPr="005410BD" w:rsidDel="00761A6E">
                <w:delText>&lt;--</w:delText>
              </w:r>
            </w:del>
          </w:p>
        </w:tc>
        <w:tc>
          <w:tcPr>
            <w:tcW w:w="2978" w:type="dxa"/>
            <w:shd w:val="clear" w:color="auto" w:fill="auto"/>
          </w:tcPr>
          <w:p w14:paraId="0D3CD6A9" w14:textId="0EE60EEB" w:rsidR="00AE5AC2" w:rsidRPr="005410BD" w:rsidDel="00761A6E" w:rsidRDefault="00AE5AC2" w:rsidP="00004E02">
            <w:pPr>
              <w:pStyle w:val="TAL"/>
              <w:keepNext w:val="0"/>
              <w:keepLines w:val="0"/>
              <w:widowControl w:val="0"/>
              <w:rPr>
                <w:del w:id="2500" w:author="MCC160" w:date="2022-03-15T14:08:00Z"/>
              </w:rPr>
            </w:pPr>
            <w:del w:id="2501" w:author="MCC160" w:date="2022-03-15T14:08:00Z">
              <w:r w:rsidRPr="005410BD" w:rsidDel="00761A6E">
                <w:delText>SIP ACK</w:delText>
              </w:r>
            </w:del>
          </w:p>
        </w:tc>
        <w:tc>
          <w:tcPr>
            <w:tcW w:w="565" w:type="dxa"/>
            <w:shd w:val="clear" w:color="auto" w:fill="auto"/>
          </w:tcPr>
          <w:p w14:paraId="7203D08E" w14:textId="1636EBC6" w:rsidR="00AE5AC2" w:rsidRPr="005410BD" w:rsidDel="00761A6E" w:rsidRDefault="00AE5AC2" w:rsidP="00004E02">
            <w:pPr>
              <w:pStyle w:val="TAC"/>
              <w:keepNext w:val="0"/>
              <w:keepLines w:val="0"/>
              <w:widowControl w:val="0"/>
              <w:rPr>
                <w:del w:id="2502" w:author="MCC160" w:date="2022-03-15T14:08:00Z"/>
              </w:rPr>
            </w:pPr>
            <w:del w:id="2503" w:author="MCC160" w:date="2022-03-15T14:08:00Z">
              <w:r w:rsidRPr="005410BD" w:rsidDel="00761A6E">
                <w:delText>-</w:delText>
              </w:r>
            </w:del>
          </w:p>
        </w:tc>
        <w:tc>
          <w:tcPr>
            <w:tcW w:w="850" w:type="dxa"/>
            <w:shd w:val="clear" w:color="auto" w:fill="auto"/>
          </w:tcPr>
          <w:p w14:paraId="1764DC83" w14:textId="15A2C8AC" w:rsidR="00AE5AC2" w:rsidRPr="005410BD" w:rsidDel="00761A6E" w:rsidRDefault="00AE5AC2" w:rsidP="00004E02">
            <w:pPr>
              <w:pStyle w:val="TAC"/>
              <w:keepNext w:val="0"/>
              <w:keepLines w:val="0"/>
              <w:widowControl w:val="0"/>
              <w:rPr>
                <w:del w:id="2504" w:author="MCC160" w:date="2022-03-15T14:08:00Z"/>
              </w:rPr>
            </w:pPr>
            <w:del w:id="2505" w:author="MCC160" w:date="2022-03-15T14:08:00Z">
              <w:r w:rsidRPr="005410BD" w:rsidDel="00761A6E">
                <w:delText>-</w:delText>
              </w:r>
            </w:del>
          </w:p>
        </w:tc>
      </w:tr>
      <w:tr w:rsidR="00C11F83" w:rsidRPr="005410BD" w:rsidDel="00761A6E" w14:paraId="4D0C8089" w14:textId="77777777" w:rsidTr="00004E02">
        <w:trPr>
          <w:ins w:id="2506" w:author="MCC160" w:date="2022-03-15T14:32:00Z"/>
        </w:trPr>
        <w:tc>
          <w:tcPr>
            <w:tcW w:w="534" w:type="dxa"/>
            <w:shd w:val="clear" w:color="auto" w:fill="auto"/>
          </w:tcPr>
          <w:p w14:paraId="5D275443" w14:textId="52E41A32" w:rsidR="00C11F83" w:rsidRPr="005410BD" w:rsidDel="00761A6E" w:rsidRDefault="00C11F83" w:rsidP="00C11F83">
            <w:pPr>
              <w:pStyle w:val="TAC"/>
              <w:keepNext w:val="0"/>
              <w:keepLines w:val="0"/>
              <w:widowControl w:val="0"/>
              <w:rPr>
                <w:ins w:id="2507" w:author="MCC160" w:date="2022-03-15T14:32:00Z"/>
              </w:rPr>
            </w:pPr>
            <w:ins w:id="2508" w:author="MCC160" w:date="2022-03-15T14:32:00Z">
              <w:r w:rsidRPr="005410BD">
                <w:t>-</w:t>
              </w:r>
            </w:ins>
          </w:p>
        </w:tc>
        <w:tc>
          <w:tcPr>
            <w:tcW w:w="3968" w:type="dxa"/>
            <w:shd w:val="clear" w:color="auto" w:fill="auto"/>
          </w:tcPr>
          <w:p w14:paraId="48D86F39" w14:textId="30936ED4" w:rsidR="00C11F83" w:rsidRPr="005410BD" w:rsidDel="00761A6E" w:rsidRDefault="00C11F83" w:rsidP="00C11F83">
            <w:pPr>
              <w:pStyle w:val="TAL"/>
              <w:keepNext w:val="0"/>
              <w:keepLines w:val="0"/>
              <w:widowControl w:val="0"/>
              <w:rPr>
                <w:ins w:id="2509" w:author="MCC160" w:date="2022-03-15T14:32:00Z"/>
              </w:rPr>
            </w:pPr>
            <w:ins w:id="2510" w:author="MCC160" w:date="2022-03-15T14:32:00Z">
              <w:r w:rsidRPr="005410BD">
                <w:t xml:space="preserve">EXCEPTION: Step 5a1 describes behaviour that depends on the UE implementation; the "lower case letter" identifies a step sequence </w:t>
              </w:r>
              <w:r w:rsidRPr="005410BD">
                <w:lastRenderedPageBreak/>
                <w:t>that take place if the UE displays information to the User upon accepting establishment/releasing of Emergency call.</w:t>
              </w:r>
            </w:ins>
          </w:p>
        </w:tc>
        <w:tc>
          <w:tcPr>
            <w:tcW w:w="708" w:type="dxa"/>
            <w:shd w:val="clear" w:color="auto" w:fill="auto"/>
          </w:tcPr>
          <w:p w14:paraId="322FB23A" w14:textId="5A3E295A" w:rsidR="00C11F83" w:rsidRPr="005410BD" w:rsidDel="00761A6E" w:rsidRDefault="00C11F83" w:rsidP="00C11F83">
            <w:pPr>
              <w:pStyle w:val="TAC"/>
              <w:keepNext w:val="0"/>
              <w:keepLines w:val="0"/>
              <w:widowControl w:val="0"/>
              <w:rPr>
                <w:ins w:id="2511" w:author="MCC160" w:date="2022-03-15T14:32:00Z"/>
              </w:rPr>
            </w:pPr>
            <w:ins w:id="2512" w:author="MCC160" w:date="2022-03-15T14:32:00Z">
              <w:r w:rsidRPr="005410BD">
                <w:lastRenderedPageBreak/>
                <w:t>-</w:t>
              </w:r>
            </w:ins>
          </w:p>
        </w:tc>
        <w:tc>
          <w:tcPr>
            <w:tcW w:w="2978" w:type="dxa"/>
            <w:shd w:val="clear" w:color="auto" w:fill="auto"/>
          </w:tcPr>
          <w:p w14:paraId="6AD530B6" w14:textId="1DC5408F" w:rsidR="00C11F83" w:rsidRPr="005410BD" w:rsidDel="00761A6E" w:rsidRDefault="00C11F83" w:rsidP="00C11F83">
            <w:pPr>
              <w:pStyle w:val="TAL"/>
              <w:keepNext w:val="0"/>
              <w:keepLines w:val="0"/>
              <w:widowControl w:val="0"/>
              <w:rPr>
                <w:ins w:id="2513" w:author="MCC160" w:date="2022-03-15T14:32:00Z"/>
              </w:rPr>
            </w:pPr>
            <w:ins w:id="2514" w:author="MCC160" w:date="2022-03-15T14:32:00Z">
              <w:r w:rsidRPr="005410BD">
                <w:t>-</w:t>
              </w:r>
            </w:ins>
          </w:p>
        </w:tc>
        <w:tc>
          <w:tcPr>
            <w:tcW w:w="565" w:type="dxa"/>
            <w:shd w:val="clear" w:color="auto" w:fill="auto"/>
          </w:tcPr>
          <w:p w14:paraId="0FBAA790" w14:textId="334A5FC7" w:rsidR="00C11F83" w:rsidRPr="005410BD" w:rsidDel="00761A6E" w:rsidRDefault="00C11F83" w:rsidP="00C11F83">
            <w:pPr>
              <w:pStyle w:val="TAC"/>
              <w:keepNext w:val="0"/>
              <w:keepLines w:val="0"/>
              <w:widowControl w:val="0"/>
              <w:rPr>
                <w:ins w:id="2515" w:author="MCC160" w:date="2022-03-15T14:32:00Z"/>
              </w:rPr>
            </w:pPr>
            <w:ins w:id="2516" w:author="MCC160" w:date="2022-03-15T14:32:00Z">
              <w:r w:rsidRPr="005410BD">
                <w:t>-</w:t>
              </w:r>
            </w:ins>
          </w:p>
        </w:tc>
        <w:tc>
          <w:tcPr>
            <w:tcW w:w="850" w:type="dxa"/>
            <w:shd w:val="clear" w:color="auto" w:fill="auto"/>
          </w:tcPr>
          <w:p w14:paraId="06BAF317" w14:textId="4749271D" w:rsidR="00C11F83" w:rsidRPr="005410BD" w:rsidDel="00761A6E" w:rsidRDefault="00C11F83" w:rsidP="00C11F83">
            <w:pPr>
              <w:pStyle w:val="TAC"/>
              <w:keepNext w:val="0"/>
              <w:keepLines w:val="0"/>
              <w:widowControl w:val="0"/>
              <w:rPr>
                <w:ins w:id="2517" w:author="MCC160" w:date="2022-03-15T14:32:00Z"/>
              </w:rPr>
            </w:pPr>
            <w:ins w:id="2518" w:author="MCC160" w:date="2022-03-15T14:32:00Z">
              <w:r w:rsidRPr="005410BD">
                <w:t>-</w:t>
              </w:r>
            </w:ins>
          </w:p>
        </w:tc>
      </w:tr>
      <w:tr w:rsidR="00C11F83" w:rsidRPr="005410BD" w14:paraId="211F0B07" w14:textId="77777777" w:rsidTr="00004E02">
        <w:tc>
          <w:tcPr>
            <w:tcW w:w="534" w:type="dxa"/>
            <w:shd w:val="clear" w:color="auto" w:fill="auto"/>
          </w:tcPr>
          <w:p w14:paraId="3C61EB54" w14:textId="31967C9E" w:rsidR="00C11F83" w:rsidRPr="005410BD" w:rsidRDefault="00C11F83" w:rsidP="00C11F83">
            <w:pPr>
              <w:pStyle w:val="TAC"/>
              <w:keepNext w:val="0"/>
              <w:keepLines w:val="0"/>
              <w:widowControl w:val="0"/>
            </w:pPr>
            <w:r w:rsidRPr="005410BD">
              <w:t>5</w:t>
            </w:r>
            <w:ins w:id="2519" w:author="MCC160" w:date="2022-03-15T14:32:00Z">
              <w:r w:rsidRPr="005410BD">
                <w:t>a1</w:t>
              </w:r>
            </w:ins>
          </w:p>
        </w:tc>
        <w:tc>
          <w:tcPr>
            <w:tcW w:w="3968" w:type="dxa"/>
            <w:shd w:val="clear" w:color="auto" w:fill="auto"/>
          </w:tcPr>
          <w:p w14:paraId="138DD31B" w14:textId="2DBB34DE" w:rsidR="00C11F83" w:rsidRPr="005410BD" w:rsidRDefault="00C11F83" w:rsidP="00C11F83">
            <w:pPr>
              <w:pStyle w:val="TAL"/>
              <w:keepNext w:val="0"/>
              <w:keepLines w:val="0"/>
              <w:widowControl w:val="0"/>
            </w:pPr>
            <w:ins w:id="2520" w:author="MCC160" w:date="2022-03-15T14:33:00Z">
              <w:r w:rsidRPr="005410BD">
                <w:t xml:space="preserve">IF </w:t>
              </w:r>
              <w:bookmarkStart w:id="2521" w:name="_Hlk99373620"/>
              <w:r w:rsidRPr="005410BD">
                <w:t>pc_MCX_DisplayInfoEmergencyCall</w:t>
              </w:r>
              <w:bookmarkEnd w:id="2521"/>
              <w:r w:rsidRPr="005410BD">
                <w:t xml:space="preserve"> THEN </w:t>
              </w:r>
            </w:ins>
            <w:r w:rsidRPr="005410BD">
              <w:t>Check: Does the UE (MCVideo client) notify the user about the emergency call establishment?</w:t>
            </w:r>
          </w:p>
          <w:p w14:paraId="42E86144" w14:textId="77777777" w:rsidR="00C11F83" w:rsidRPr="005410BD" w:rsidRDefault="00C11F83" w:rsidP="00C11F83">
            <w:pPr>
              <w:pStyle w:val="TAL"/>
              <w:keepNext w:val="0"/>
              <w:keepLines w:val="0"/>
              <w:widowControl w:val="0"/>
            </w:pPr>
            <w:r w:rsidRPr="005410BD">
              <w:t>(NOTE 1)</w:t>
            </w:r>
          </w:p>
          <w:p w14:paraId="67E838DB" w14:textId="77777777" w:rsidR="00C11F83" w:rsidRPr="005410BD" w:rsidRDefault="00C11F83" w:rsidP="00C11F83">
            <w:pPr>
              <w:pStyle w:val="TAL"/>
              <w:keepNext w:val="0"/>
              <w:keepLines w:val="0"/>
              <w:widowControl w:val="0"/>
            </w:pPr>
            <w:r w:rsidRPr="005410BD">
              <w:t>(NOTE 2)</w:t>
            </w:r>
          </w:p>
        </w:tc>
        <w:tc>
          <w:tcPr>
            <w:tcW w:w="708" w:type="dxa"/>
            <w:shd w:val="clear" w:color="auto" w:fill="auto"/>
          </w:tcPr>
          <w:p w14:paraId="52DA0A84" w14:textId="77777777" w:rsidR="00C11F83" w:rsidRPr="005410BD" w:rsidRDefault="00C11F83" w:rsidP="00C11F83">
            <w:pPr>
              <w:pStyle w:val="TAC"/>
              <w:keepNext w:val="0"/>
              <w:keepLines w:val="0"/>
              <w:widowControl w:val="0"/>
            </w:pPr>
            <w:r w:rsidRPr="005410BD">
              <w:t>-</w:t>
            </w:r>
          </w:p>
        </w:tc>
        <w:tc>
          <w:tcPr>
            <w:tcW w:w="2978" w:type="dxa"/>
            <w:shd w:val="clear" w:color="auto" w:fill="auto"/>
          </w:tcPr>
          <w:p w14:paraId="11D24572" w14:textId="77777777" w:rsidR="00C11F83" w:rsidRPr="005410BD" w:rsidRDefault="00C11F83" w:rsidP="00C11F83">
            <w:pPr>
              <w:pStyle w:val="TAL"/>
              <w:keepNext w:val="0"/>
              <w:keepLines w:val="0"/>
              <w:widowControl w:val="0"/>
            </w:pPr>
            <w:r w:rsidRPr="005410BD">
              <w:t>-</w:t>
            </w:r>
          </w:p>
        </w:tc>
        <w:tc>
          <w:tcPr>
            <w:tcW w:w="565" w:type="dxa"/>
            <w:shd w:val="clear" w:color="auto" w:fill="auto"/>
          </w:tcPr>
          <w:p w14:paraId="4ABED193" w14:textId="77777777" w:rsidR="00C11F83" w:rsidRPr="005410BD" w:rsidRDefault="00C11F83" w:rsidP="00C11F83">
            <w:pPr>
              <w:pStyle w:val="TAC"/>
              <w:keepNext w:val="0"/>
              <w:keepLines w:val="0"/>
              <w:widowControl w:val="0"/>
            </w:pPr>
            <w:r w:rsidRPr="005410BD">
              <w:t>1</w:t>
            </w:r>
          </w:p>
        </w:tc>
        <w:tc>
          <w:tcPr>
            <w:tcW w:w="850" w:type="dxa"/>
            <w:shd w:val="clear" w:color="auto" w:fill="auto"/>
          </w:tcPr>
          <w:p w14:paraId="157ABFDC" w14:textId="77777777" w:rsidR="00C11F83" w:rsidRPr="005410BD" w:rsidRDefault="00C11F83" w:rsidP="00C11F83">
            <w:pPr>
              <w:pStyle w:val="TAC"/>
              <w:keepNext w:val="0"/>
              <w:keepLines w:val="0"/>
              <w:widowControl w:val="0"/>
            </w:pPr>
            <w:r w:rsidRPr="005410BD">
              <w:t>P</w:t>
            </w:r>
          </w:p>
        </w:tc>
      </w:tr>
      <w:tr w:rsidR="00C11F83" w:rsidRPr="005410BD" w14:paraId="7E2C703B" w14:textId="77777777" w:rsidTr="00004E02">
        <w:tc>
          <w:tcPr>
            <w:tcW w:w="534" w:type="dxa"/>
            <w:shd w:val="clear" w:color="auto" w:fill="auto"/>
          </w:tcPr>
          <w:p w14:paraId="3EF6D68C" w14:textId="77777777" w:rsidR="00C11F83" w:rsidRPr="005410BD" w:rsidRDefault="00C11F83" w:rsidP="00C11F83">
            <w:pPr>
              <w:pStyle w:val="TAC"/>
              <w:keepNext w:val="0"/>
              <w:keepLines w:val="0"/>
              <w:widowControl w:val="0"/>
            </w:pPr>
            <w:r w:rsidRPr="005410BD">
              <w:t>6</w:t>
            </w:r>
          </w:p>
        </w:tc>
        <w:tc>
          <w:tcPr>
            <w:tcW w:w="3968" w:type="dxa"/>
            <w:shd w:val="clear" w:color="auto" w:fill="auto"/>
          </w:tcPr>
          <w:p w14:paraId="1E918BE2" w14:textId="77777777" w:rsidR="00C11F83" w:rsidRPr="005410BD" w:rsidRDefault="00C11F83" w:rsidP="00C11F83">
            <w:pPr>
              <w:pStyle w:val="TAL"/>
              <w:keepNext w:val="0"/>
              <w:keepLines w:val="0"/>
              <w:widowControl w:val="0"/>
            </w:pPr>
            <w:r w:rsidRPr="005410BD">
              <w:t>Void-</w:t>
            </w:r>
          </w:p>
        </w:tc>
        <w:tc>
          <w:tcPr>
            <w:tcW w:w="708" w:type="dxa"/>
            <w:shd w:val="clear" w:color="auto" w:fill="auto"/>
          </w:tcPr>
          <w:p w14:paraId="50B01A78" w14:textId="77777777" w:rsidR="00C11F83" w:rsidRPr="005410BD" w:rsidRDefault="00C11F83" w:rsidP="00C11F83">
            <w:pPr>
              <w:pStyle w:val="TAC"/>
              <w:keepNext w:val="0"/>
              <w:keepLines w:val="0"/>
              <w:widowControl w:val="0"/>
            </w:pPr>
            <w:r w:rsidRPr="005410BD">
              <w:t>-</w:t>
            </w:r>
          </w:p>
        </w:tc>
        <w:tc>
          <w:tcPr>
            <w:tcW w:w="2978" w:type="dxa"/>
            <w:shd w:val="clear" w:color="auto" w:fill="auto"/>
          </w:tcPr>
          <w:p w14:paraId="0EF43E5F" w14:textId="7EFDF94F" w:rsidR="00C11F83" w:rsidRPr="005410BD" w:rsidRDefault="00C11F83" w:rsidP="00C11F83">
            <w:pPr>
              <w:pStyle w:val="TAL"/>
              <w:keepNext w:val="0"/>
              <w:keepLines w:val="0"/>
              <w:widowControl w:val="0"/>
            </w:pPr>
            <w:ins w:id="2522" w:author="MCC160" w:date="2022-03-15T14:08:00Z">
              <w:r w:rsidRPr="005410BD">
                <w:t>-</w:t>
              </w:r>
            </w:ins>
          </w:p>
        </w:tc>
        <w:tc>
          <w:tcPr>
            <w:tcW w:w="565" w:type="dxa"/>
            <w:shd w:val="clear" w:color="auto" w:fill="auto"/>
          </w:tcPr>
          <w:p w14:paraId="4B096EA5" w14:textId="77777777" w:rsidR="00C11F83" w:rsidRPr="005410BD" w:rsidRDefault="00C11F83" w:rsidP="00C11F83">
            <w:pPr>
              <w:pStyle w:val="TAC"/>
              <w:keepNext w:val="0"/>
              <w:keepLines w:val="0"/>
              <w:widowControl w:val="0"/>
            </w:pPr>
            <w:r w:rsidRPr="005410BD">
              <w:t>-</w:t>
            </w:r>
          </w:p>
        </w:tc>
        <w:tc>
          <w:tcPr>
            <w:tcW w:w="850" w:type="dxa"/>
            <w:shd w:val="clear" w:color="auto" w:fill="auto"/>
          </w:tcPr>
          <w:p w14:paraId="43E68942" w14:textId="77777777" w:rsidR="00C11F83" w:rsidRPr="005410BD" w:rsidRDefault="00C11F83" w:rsidP="00C11F83">
            <w:pPr>
              <w:pStyle w:val="TAC"/>
              <w:keepNext w:val="0"/>
              <w:keepLines w:val="0"/>
              <w:widowControl w:val="0"/>
            </w:pPr>
            <w:r w:rsidRPr="005410BD">
              <w:t>-</w:t>
            </w:r>
          </w:p>
        </w:tc>
      </w:tr>
      <w:tr w:rsidR="00C11F83" w:rsidRPr="005410BD" w14:paraId="7F899496" w14:textId="77777777" w:rsidTr="00004E02">
        <w:tc>
          <w:tcPr>
            <w:tcW w:w="534" w:type="dxa"/>
            <w:shd w:val="clear" w:color="auto" w:fill="auto"/>
          </w:tcPr>
          <w:p w14:paraId="09DA7DAD" w14:textId="77777777" w:rsidR="00C11F83" w:rsidRPr="005410BD" w:rsidRDefault="00C11F83" w:rsidP="00C11F83">
            <w:pPr>
              <w:pStyle w:val="TAC"/>
              <w:keepNext w:val="0"/>
              <w:keepLines w:val="0"/>
              <w:widowControl w:val="0"/>
            </w:pPr>
            <w:r w:rsidRPr="005410BD">
              <w:t>7</w:t>
            </w:r>
          </w:p>
        </w:tc>
        <w:tc>
          <w:tcPr>
            <w:tcW w:w="3968" w:type="dxa"/>
            <w:shd w:val="clear" w:color="auto" w:fill="auto"/>
          </w:tcPr>
          <w:p w14:paraId="1E13FB3D" w14:textId="77777777" w:rsidR="00C11F83" w:rsidRPr="005410BD" w:rsidRDefault="00C11F83" w:rsidP="00C11F83">
            <w:pPr>
              <w:pStyle w:val="TAL"/>
              <w:keepNext w:val="0"/>
              <w:keepLines w:val="0"/>
              <w:widowControl w:val="0"/>
            </w:pPr>
            <w:r w:rsidRPr="005410BD">
              <w:t>Make the UE (MCVideo Client) terminate the call.</w:t>
            </w:r>
          </w:p>
          <w:p w14:paraId="7F9A1F22" w14:textId="77777777" w:rsidR="00C11F83" w:rsidRPr="005410BD" w:rsidRDefault="00C11F83" w:rsidP="00C11F83">
            <w:pPr>
              <w:pStyle w:val="TAL"/>
              <w:keepNext w:val="0"/>
              <w:keepLines w:val="0"/>
              <w:widowControl w:val="0"/>
            </w:pPr>
            <w:r w:rsidRPr="005410BD">
              <w:t>(NOTE 1)</w:t>
            </w:r>
          </w:p>
        </w:tc>
        <w:tc>
          <w:tcPr>
            <w:tcW w:w="708" w:type="dxa"/>
            <w:shd w:val="clear" w:color="auto" w:fill="auto"/>
          </w:tcPr>
          <w:p w14:paraId="56A96299" w14:textId="77777777" w:rsidR="00C11F83" w:rsidRPr="005410BD" w:rsidRDefault="00C11F83" w:rsidP="00C11F83">
            <w:pPr>
              <w:pStyle w:val="TAC"/>
              <w:keepNext w:val="0"/>
              <w:keepLines w:val="0"/>
              <w:widowControl w:val="0"/>
            </w:pPr>
            <w:r w:rsidRPr="005410BD">
              <w:t>-</w:t>
            </w:r>
          </w:p>
        </w:tc>
        <w:tc>
          <w:tcPr>
            <w:tcW w:w="2978" w:type="dxa"/>
            <w:shd w:val="clear" w:color="auto" w:fill="auto"/>
          </w:tcPr>
          <w:p w14:paraId="3B385C2D" w14:textId="77777777" w:rsidR="00C11F83" w:rsidRPr="005410BD" w:rsidRDefault="00C11F83" w:rsidP="00C11F83">
            <w:pPr>
              <w:pStyle w:val="TAL"/>
              <w:keepNext w:val="0"/>
              <w:keepLines w:val="0"/>
              <w:widowControl w:val="0"/>
            </w:pPr>
            <w:r w:rsidRPr="005410BD">
              <w:t>-</w:t>
            </w:r>
          </w:p>
        </w:tc>
        <w:tc>
          <w:tcPr>
            <w:tcW w:w="565" w:type="dxa"/>
            <w:shd w:val="clear" w:color="auto" w:fill="auto"/>
          </w:tcPr>
          <w:p w14:paraId="7C3506F5" w14:textId="77777777" w:rsidR="00C11F83" w:rsidRPr="005410BD" w:rsidRDefault="00C11F83" w:rsidP="00C11F83">
            <w:pPr>
              <w:pStyle w:val="TAC"/>
              <w:keepNext w:val="0"/>
              <w:keepLines w:val="0"/>
              <w:widowControl w:val="0"/>
            </w:pPr>
            <w:r w:rsidRPr="005410BD">
              <w:t>-</w:t>
            </w:r>
          </w:p>
        </w:tc>
        <w:tc>
          <w:tcPr>
            <w:tcW w:w="850" w:type="dxa"/>
            <w:shd w:val="clear" w:color="auto" w:fill="auto"/>
          </w:tcPr>
          <w:p w14:paraId="1958D254" w14:textId="77777777" w:rsidR="00C11F83" w:rsidRPr="005410BD" w:rsidRDefault="00C11F83" w:rsidP="00C11F83">
            <w:pPr>
              <w:pStyle w:val="TAC"/>
              <w:keepNext w:val="0"/>
              <w:keepLines w:val="0"/>
              <w:widowControl w:val="0"/>
            </w:pPr>
            <w:r w:rsidRPr="005410BD">
              <w:t>-</w:t>
            </w:r>
          </w:p>
        </w:tc>
      </w:tr>
      <w:tr w:rsidR="00C11F83" w:rsidRPr="005410BD" w14:paraId="5B2EA070" w14:textId="77777777" w:rsidTr="00004E02">
        <w:tc>
          <w:tcPr>
            <w:tcW w:w="534" w:type="dxa"/>
            <w:shd w:val="clear" w:color="auto" w:fill="auto"/>
          </w:tcPr>
          <w:p w14:paraId="5C1647E9" w14:textId="77777777" w:rsidR="00C11F83" w:rsidRPr="005410BD" w:rsidRDefault="00C11F83" w:rsidP="00C11F83">
            <w:pPr>
              <w:pStyle w:val="TAC"/>
              <w:keepNext w:val="0"/>
              <w:keepLines w:val="0"/>
              <w:widowControl w:val="0"/>
            </w:pPr>
            <w:r w:rsidRPr="005410BD">
              <w:t>8</w:t>
            </w:r>
          </w:p>
        </w:tc>
        <w:tc>
          <w:tcPr>
            <w:tcW w:w="3968" w:type="dxa"/>
            <w:shd w:val="clear" w:color="auto" w:fill="auto"/>
          </w:tcPr>
          <w:p w14:paraId="5DD19494" w14:textId="4D5BB804" w:rsidR="00C11F83" w:rsidRPr="005410BD" w:rsidRDefault="00C11F83" w:rsidP="00C11F83">
            <w:pPr>
              <w:pStyle w:val="TAL"/>
              <w:keepNext w:val="0"/>
              <w:keepLines w:val="0"/>
              <w:widowControl w:val="0"/>
            </w:pPr>
            <w:r w:rsidRPr="005410BD">
              <w:t xml:space="preserve">Check: Does the UE (MCVideo Client) </w:t>
            </w:r>
            <w:ins w:id="2523" w:author="MCC160" w:date="2022-03-15T14:08:00Z">
              <w:r w:rsidRPr="005410BD">
                <w:rPr>
                  <w:rFonts w:eastAsia="Calibri"/>
                </w:rPr>
                <w:t xml:space="preserve">correctly </w:t>
              </w:r>
              <w:r w:rsidRPr="005410BD">
                <w:t>perform test procedure for MCX CO call release as described in TS 36.579-1 [2] Table 5.3.10.3-1</w:t>
              </w:r>
            </w:ins>
            <w:del w:id="2524" w:author="MCC160" w:date="2022-03-15T14:08:00Z">
              <w:r w:rsidRPr="005410BD" w:rsidDel="00761A6E">
                <w:delText>send a SIP BYE</w:delText>
              </w:r>
            </w:del>
            <w:r w:rsidRPr="005410BD">
              <w:t xml:space="preserve"> request to terminate the call?</w:t>
            </w:r>
          </w:p>
        </w:tc>
        <w:tc>
          <w:tcPr>
            <w:tcW w:w="708" w:type="dxa"/>
            <w:shd w:val="clear" w:color="auto" w:fill="auto"/>
          </w:tcPr>
          <w:p w14:paraId="4C3DD0ED" w14:textId="026A7F4E" w:rsidR="00C11F83" w:rsidRPr="005410BD" w:rsidRDefault="00C11F83" w:rsidP="00C11F83">
            <w:pPr>
              <w:pStyle w:val="TAC"/>
              <w:keepNext w:val="0"/>
              <w:keepLines w:val="0"/>
              <w:widowControl w:val="0"/>
            </w:pPr>
            <w:ins w:id="2525" w:author="MCC160" w:date="2022-03-15T14:08:00Z">
              <w:r w:rsidRPr="005410BD">
                <w:t>-</w:t>
              </w:r>
            </w:ins>
            <w:del w:id="2526" w:author="MCC160" w:date="2022-03-15T14:08:00Z">
              <w:r w:rsidRPr="005410BD" w:rsidDel="00DE1C7B">
                <w:delText>--&gt;</w:delText>
              </w:r>
            </w:del>
          </w:p>
        </w:tc>
        <w:tc>
          <w:tcPr>
            <w:tcW w:w="2978" w:type="dxa"/>
            <w:shd w:val="clear" w:color="auto" w:fill="auto"/>
          </w:tcPr>
          <w:p w14:paraId="7A84E1CC" w14:textId="56B63B46" w:rsidR="00C11F83" w:rsidRPr="005410BD" w:rsidRDefault="00C11F83" w:rsidP="00C11F83">
            <w:pPr>
              <w:pStyle w:val="TAL"/>
              <w:keepNext w:val="0"/>
              <w:keepLines w:val="0"/>
              <w:widowControl w:val="0"/>
            </w:pPr>
            <w:ins w:id="2527" w:author="MCC160" w:date="2022-03-15T14:08:00Z">
              <w:r w:rsidRPr="005410BD">
                <w:t>-</w:t>
              </w:r>
            </w:ins>
            <w:del w:id="2528" w:author="MCC160" w:date="2022-03-15T14:08:00Z">
              <w:r w:rsidRPr="005410BD" w:rsidDel="00DE1C7B">
                <w:delText>SIP BYE</w:delText>
              </w:r>
            </w:del>
          </w:p>
        </w:tc>
        <w:tc>
          <w:tcPr>
            <w:tcW w:w="565" w:type="dxa"/>
            <w:shd w:val="clear" w:color="auto" w:fill="auto"/>
          </w:tcPr>
          <w:p w14:paraId="56D736CF" w14:textId="77777777" w:rsidR="00C11F83" w:rsidRPr="005410BD" w:rsidRDefault="00C11F83" w:rsidP="00C11F83">
            <w:pPr>
              <w:pStyle w:val="TAC"/>
              <w:keepNext w:val="0"/>
              <w:keepLines w:val="0"/>
              <w:widowControl w:val="0"/>
            </w:pPr>
            <w:r w:rsidRPr="005410BD">
              <w:t>2</w:t>
            </w:r>
          </w:p>
        </w:tc>
        <w:tc>
          <w:tcPr>
            <w:tcW w:w="850" w:type="dxa"/>
            <w:shd w:val="clear" w:color="auto" w:fill="auto"/>
          </w:tcPr>
          <w:p w14:paraId="195E8C07" w14:textId="77777777" w:rsidR="00C11F83" w:rsidRPr="005410BD" w:rsidRDefault="00C11F83" w:rsidP="00C11F83">
            <w:pPr>
              <w:pStyle w:val="TAC"/>
              <w:keepNext w:val="0"/>
              <w:keepLines w:val="0"/>
              <w:widowControl w:val="0"/>
            </w:pPr>
            <w:r w:rsidRPr="005410BD">
              <w:t>P</w:t>
            </w:r>
          </w:p>
        </w:tc>
      </w:tr>
      <w:tr w:rsidR="00C11F83" w:rsidRPr="005410BD" w14:paraId="53055F48" w14:textId="77777777" w:rsidTr="00004E02">
        <w:tc>
          <w:tcPr>
            <w:tcW w:w="534" w:type="dxa"/>
            <w:shd w:val="clear" w:color="auto" w:fill="auto"/>
          </w:tcPr>
          <w:p w14:paraId="26CDD5DC" w14:textId="69BA5667" w:rsidR="00C11F83" w:rsidRPr="005410BD" w:rsidRDefault="00C11F83" w:rsidP="00C11F83">
            <w:pPr>
              <w:pStyle w:val="TAC"/>
              <w:keepNext w:val="0"/>
              <w:keepLines w:val="0"/>
              <w:widowControl w:val="0"/>
            </w:pPr>
            <w:r w:rsidRPr="005410BD">
              <w:t>9</w:t>
            </w:r>
            <w:ins w:id="2529" w:author="MCC160" w:date="2022-03-15T14:08:00Z">
              <w:r w:rsidRPr="005410BD">
                <w:t>-10</w:t>
              </w:r>
            </w:ins>
          </w:p>
        </w:tc>
        <w:tc>
          <w:tcPr>
            <w:tcW w:w="3968" w:type="dxa"/>
            <w:shd w:val="clear" w:color="auto" w:fill="auto"/>
          </w:tcPr>
          <w:p w14:paraId="41922559" w14:textId="2452B9B7" w:rsidR="00C11F83" w:rsidRPr="005410BD" w:rsidRDefault="00C11F83" w:rsidP="00C11F83">
            <w:pPr>
              <w:pStyle w:val="TAL"/>
              <w:keepNext w:val="0"/>
              <w:keepLines w:val="0"/>
              <w:widowControl w:val="0"/>
            </w:pPr>
            <w:del w:id="2530" w:author="MCC160" w:date="2022-03-15T14:08:00Z">
              <w:r w:rsidRPr="005410BD" w:rsidDel="00761A6E">
                <w:delText>The SS (MCVideo Server) sends a SIP 200 (OK) in response.</w:delText>
              </w:r>
            </w:del>
            <w:ins w:id="2531" w:author="MCC160" w:date="2022-03-15T14:08:00Z">
              <w:r w:rsidRPr="005410BD">
                <w:t>Void</w:t>
              </w:r>
            </w:ins>
          </w:p>
        </w:tc>
        <w:tc>
          <w:tcPr>
            <w:tcW w:w="708" w:type="dxa"/>
            <w:shd w:val="clear" w:color="auto" w:fill="auto"/>
          </w:tcPr>
          <w:p w14:paraId="1EAFABAA" w14:textId="0C97FCD2" w:rsidR="00C11F83" w:rsidRPr="005410BD" w:rsidRDefault="00C11F83" w:rsidP="00C11F83">
            <w:pPr>
              <w:pStyle w:val="TAC"/>
              <w:keepNext w:val="0"/>
              <w:keepLines w:val="0"/>
              <w:widowControl w:val="0"/>
            </w:pPr>
            <w:ins w:id="2532" w:author="MCC160" w:date="2022-03-15T14:08:00Z">
              <w:r w:rsidRPr="005410BD">
                <w:t>-</w:t>
              </w:r>
            </w:ins>
            <w:del w:id="2533" w:author="MCC160" w:date="2022-03-15T14:08:00Z">
              <w:r w:rsidRPr="005410BD" w:rsidDel="00DE1C7B">
                <w:delText>&lt;--</w:delText>
              </w:r>
            </w:del>
          </w:p>
        </w:tc>
        <w:tc>
          <w:tcPr>
            <w:tcW w:w="2978" w:type="dxa"/>
            <w:shd w:val="clear" w:color="auto" w:fill="auto"/>
          </w:tcPr>
          <w:p w14:paraId="5459548D" w14:textId="252F496B" w:rsidR="00C11F83" w:rsidRPr="005410BD" w:rsidRDefault="00C11F83" w:rsidP="00C11F83">
            <w:pPr>
              <w:pStyle w:val="TAL"/>
              <w:keepNext w:val="0"/>
              <w:keepLines w:val="0"/>
              <w:widowControl w:val="0"/>
            </w:pPr>
            <w:ins w:id="2534" w:author="MCC160" w:date="2022-03-15T14:08:00Z">
              <w:r w:rsidRPr="005410BD">
                <w:t>-</w:t>
              </w:r>
            </w:ins>
            <w:del w:id="2535" w:author="MCC160" w:date="2022-03-15T14:08:00Z">
              <w:r w:rsidRPr="005410BD" w:rsidDel="00DE1C7B">
                <w:delText>SIP 200 (OK)</w:delText>
              </w:r>
            </w:del>
          </w:p>
        </w:tc>
        <w:tc>
          <w:tcPr>
            <w:tcW w:w="565" w:type="dxa"/>
            <w:shd w:val="clear" w:color="auto" w:fill="auto"/>
          </w:tcPr>
          <w:p w14:paraId="020D7D1E" w14:textId="77777777" w:rsidR="00C11F83" w:rsidRPr="005410BD" w:rsidRDefault="00C11F83" w:rsidP="00C11F83">
            <w:pPr>
              <w:pStyle w:val="TAC"/>
              <w:keepNext w:val="0"/>
              <w:keepLines w:val="0"/>
              <w:widowControl w:val="0"/>
            </w:pPr>
            <w:r w:rsidRPr="005410BD">
              <w:t>-</w:t>
            </w:r>
          </w:p>
        </w:tc>
        <w:tc>
          <w:tcPr>
            <w:tcW w:w="850" w:type="dxa"/>
            <w:shd w:val="clear" w:color="auto" w:fill="auto"/>
          </w:tcPr>
          <w:p w14:paraId="5A859DD8" w14:textId="77777777" w:rsidR="00C11F83" w:rsidRPr="005410BD" w:rsidRDefault="00C11F83" w:rsidP="00C11F83">
            <w:pPr>
              <w:pStyle w:val="TAC"/>
              <w:keepNext w:val="0"/>
              <w:keepLines w:val="0"/>
              <w:widowControl w:val="0"/>
            </w:pPr>
            <w:r w:rsidRPr="005410BD">
              <w:t>-</w:t>
            </w:r>
          </w:p>
        </w:tc>
      </w:tr>
      <w:tr w:rsidR="00C11F83" w:rsidRPr="005410BD" w:rsidDel="00761A6E" w14:paraId="6AF944A3" w14:textId="77E2F7E8" w:rsidTr="00004E02">
        <w:trPr>
          <w:del w:id="2536" w:author="MCC160" w:date="2022-03-15T14:09:00Z"/>
        </w:trPr>
        <w:tc>
          <w:tcPr>
            <w:tcW w:w="534" w:type="dxa"/>
            <w:shd w:val="clear" w:color="auto" w:fill="auto"/>
          </w:tcPr>
          <w:p w14:paraId="102528A6" w14:textId="345CB77C" w:rsidR="00C11F83" w:rsidRPr="005410BD" w:rsidDel="00761A6E" w:rsidRDefault="00C11F83" w:rsidP="00C11F83">
            <w:pPr>
              <w:pStyle w:val="TAC"/>
              <w:keepNext w:val="0"/>
              <w:keepLines w:val="0"/>
              <w:widowControl w:val="0"/>
              <w:rPr>
                <w:del w:id="2537" w:author="MCC160" w:date="2022-03-15T14:09:00Z"/>
              </w:rPr>
            </w:pPr>
            <w:del w:id="2538" w:author="MCC160" w:date="2022-03-15T14:09:00Z">
              <w:r w:rsidRPr="005410BD" w:rsidDel="00761A6E">
                <w:delText>10</w:delText>
              </w:r>
            </w:del>
          </w:p>
        </w:tc>
        <w:tc>
          <w:tcPr>
            <w:tcW w:w="3968" w:type="dxa"/>
            <w:shd w:val="clear" w:color="auto" w:fill="auto"/>
          </w:tcPr>
          <w:p w14:paraId="7C951376" w14:textId="314EBDD9" w:rsidR="00C11F83" w:rsidRPr="005410BD" w:rsidDel="00761A6E" w:rsidRDefault="00C11F83" w:rsidP="00C11F83">
            <w:pPr>
              <w:pStyle w:val="TAL"/>
              <w:keepNext w:val="0"/>
              <w:keepLines w:val="0"/>
              <w:widowControl w:val="0"/>
              <w:rPr>
                <w:del w:id="2539" w:author="MCC160" w:date="2022-03-15T14:09:00Z"/>
              </w:rPr>
            </w:pPr>
            <w:del w:id="2540" w:author="MCC160" w:date="2022-03-15T14:09:00Z">
              <w:r w:rsidRPr="005410BD" w:rsidDel="00761A6E">
                <w:delText>Wait for 5 sec to capture any not allowed behaviour.</w:delText>
              </w:r>
            </w:del>
          </w:p>
        </w:tc>
        <w:tc>
          <w:tcPr>
            <w:tcW w:w="708" w:type="dxa"/>
            <w:shd w:val="clear" w:color="auto" w:fill="auto"/>
          </w:tcPr>
          <w:p w14:paraId="7E1887AE" w14:textId="10059946" w:rsidR="00C11F83" w:rsidRPr="005410BD" w:rsidDel="00761A6E" w:rsidRDefault="00C11F83" w:rsidP="00C11F83">
            <w:pPr>
              <w:pStyle w:val="TAC"/>
              <w:keepNext w:val="0"/>
              <w:keepLines w:val="0"/>
              <w:widowControl w:val="0"/>
              <w:rPr>
                <w:del w:id="2541" w:author="MCC160" w:date="2022-03-15T14:09:00Z"/>
              </w:rPr>
            </w:pPr>
            <w:del w:id="2542" w:author="MCC160" w:date="2022-03-15T14:09:00Z">
              <w:r w:rsidRPr="005410BD" w:rsidDel="00761A6E">
                <w:delText>-</w:delText>
              </w:r>
            </w:del>
          </w:p>
        </w:tc>
        <w:tc>
          <w:tcPr>
            <w:tcW w:w="2978" w:type="dxa"/>
            <w:shd w:val="clear" w:color="auto" w:fill="auto"/>
          </w:tcPr>
          <w:p w14:paraId="0E1A1B1F" w14:textId="43242F49" w:rsidR="00C11F83" w:rsidRPr="005410BD" w:rsidDel="00761A6E" w:rsidRDefault="00C11F83" w:rsidP="00C11F83">
            <w:pPr>
              <w:pStyle w:val="TAL"/>
              <w:keepNext w:val="0"/>
              <w:keepLines w:val="0"/>
              <w:widowControl w:val="0"/>
              <w:rPr>
                <w:del w:id="2543" w:author="MCC160" w:date="2022-03-15T14:09:00Z"/>
              </w:rPr>
            </w:pPr>
            <w:del w:id="2544" w:author="MCC160" w:date="2022-03-15T14:09:00Z">
              <w:r w:rsidRPr="005410BD" w:rsidDel="00761A6E">
                <w:delText>-</w:delText>
              </w:r>
            </w:del>
          </w:p>
        </w:tc>
        <w:tc>
          <w:tcPr>
            <w:tcW w:w="565" w:type="dxa"/>
            <w:shd w:val="clear" w:color="auto" w:fill="auto"/>
          </w:tcPr>
          <w:p w14:paraId="1A8F1FF3" w14:textId="7BBCAE3C" w:rsidR="00C11F83" w:rsidRPr="005410BD" w:rsidDel="00761A6E" w:rsidRDefault="00C11F83" w:rsidP="00C11F83">
            <w:pPr>
              <w:pStyle w:val="TAC"/>
              <w:keepNext w:val="0"/>
              <w:keepLines w:val="0"/>
              <w:widowControl w:val="0"/>
              <w:rPr>
                <w:del w:id="2545" w:author="MCC160" w:date="2022-03-15T14:09:00Z"/>
              </w:rPr>
            </w:pPr>
            <w:del w:id="2546" w:author="MCC160" w:date="2022-03-15T14:09:00Z">
              <w:r w:rsidRPr="005410BD" w:rsidDel="00761A6E">
                <w:delText>-</w:delText>
              </w:r>
            </w:del>
          </w:p>
        </w:tc>
        <w:tc>
          <w:tcPr>
            <w:tcW w:w="850" w:type="dxa"/>
            <w:shd w:val="clear" w:color="auto" w:fill="auto"/>
          </w:tcPr>
          <w:p w14:paraId="7FC95CC7" w14:textId="7A6460D0" w:rsidR="00C11F83" w:rsidRPr="005410BD" w:rsidDel="00761A6E" w:rsidRDefault="00C11F83" w:rsidP="00C11F83">
            <w:pPr>
              <w:pStyle w:val="TAC"/>
              <w:keepNext w:val="0"/>
              <w:keepLines w:val="0"/>
              <w:widowControl w:val="0"/>
              <w:rPr>
                <w:del w:id="2547" w:author="MCC160" w:date="2022-03-15T14:09:00Z"/>
              </w:rPr>
            </w:pPr>
            <w:del w:id="2548" w:author="MCC160" w:date="2022-03-15T14:09:00Z">
              <w:r w:rsidRPr="005410BD" w:rsidDel="00761A6E">
                <w:delText>-</w:delText>
              </w:r>
            </w:del>
          </w:p>
        </w:tc>
      </w:tr>
      <w:tr w:rsidR="00C11F83" w:rsidRPr="005410BD" w:rsidDel="00761A6E" w14:paraId="78F985B3" w14:textId="1398D255" w:rsidTr="00004E02">
        <w:trPr>
          <w:del w:id="2549" w:author="MCC160" w:date="2022-03-15T14:09:00Z"/>
        </w:trPr>
        <w:tc>
          <w:tcPr>
            <w:tcW w:w="534" w:type="dxa"/>
            <w:shd w:val="clear" w:color="auto" w:fill="auto"/>
          </w:tcPr>
          <w:p w14:paraId="77CB1547" w14:textId="0B26A08F" w:rsidR="00C11F83" w:rsidRPr="005410BD" w:rsidDel="00761A6E" w:rsidRDefault="00C11F83" w:rsidP="00C11F83">
            <w:pPr>
              <w:pStyle w:val="TAC"/>
              <w:keepNext w:val="0"/>
              <w:keepLines w:val="0"/>
              <w:widowControl w:val="0"/>
              <w:rPr>
                <w:del w:id="2550" w:author="MCC160" w:date="2022-03-15T14:09:00Z"/>
              </w:rPr>
            </w:pPr>
            <w:del w:id="2551" w:author="MCC160" w:date="2022-03-15T14:09:00Z">
              <w:r w:rsidRPr="005410BD" w:rsidDel="00761A6E">
                <w:delText>-</w:delText>
              </w:r>
            </w:del>
          </w:p>
        </w:tc>
        <w:tc>
          <w:tcPr>
            <w:tcW w:w="3968" w:type="dxa"/>
            <w:shd w:val="clear" w:color="auto" w:fill="auto"/>
          </w:tcPr>
          <w:p w14:paraId="44FC2C92" w14:textId="11F3A424" w:rsidR="00C11F83" w:rsidRPr="005410BD" w:rsidDel="00761A6E" w:rsidRDefault="00C11F83" w:rsidP="00C11F83">
            <w:pPr>
              <w:pStyle w:val="TAL"/>
              <w:rPr>
                <w:del w:id="2552" w:author="MCC160" w:date="2022-03-15T14:09:00Z"/>
              </w:rPr>
            </w:pPr>
            <w:del w:id="2553" w:author="MCC160" w:date="2022-03-15T14:09:00Z">
              <w:r w:rsidRPr="005410BD" w:rsidDel="00761A6E">
                <w:delText xml:space="preserve">EXCEPTION: The SS </w:delText>
              </w:r>
              <w:r w:rsidRPr="005410BD" w:rsidDel="00761A6E">
                <w:rPr>
                  <w:color w:val="000000"/>
                </w:rPr>
                <w:delText xml:space="preserve">(MCVideo Server) </w:delText>
              </w:r>
              <w:r w:rsidRPr="005410BD" w:rsidDel="00761A6E">
                <w:delText xml:space="preserve">waits 2 seconds before the SS </w:delText>
              </w:r>
              <w:r w:rsidRPr="005410BD" w:rsidDel="00761A6E">
                <w:rPr>
                  <w:color w:val="000000"/>
                </w:rPr>
                <w:delText xml:space="preserve">(MCVideo Server) </w:delText>
              </w:r>
              <w:r w:rsidRPr="005410BD" w:rsidDel="00761A6E">
                <w:delText>deactivates the dedicated EPS bearer and releases the RRC connection.</w:delText>
              </w:r>
            </w:del>
          </w:p>
          <w:p w14:paraId="1946A68C" w14:textId="7487D68C" w:rsidR="00C11F83" w:rsidRPr="005410BD" w:rsidDel="00761A6E" w:rsidRDefault="00C11F83" w:rsidP="00C11F83">
            <w:pPr>
              <w:pStyle w:val="TAL"/>
              <w:keepNext w:val="0"/>
              <w:keepLines w:val="0"/>
              <w:widowControl w:val="0"/>
              <w:rPr>
                <w:del w:id="2554" w:author="MCC160" w:date="2022-03-15T14:09:00Z"/>
              </w:rPr>
            </w:pPr>
            <w:del w:id="2555" w:author="MCC160" w:date="2022-03-15T14:09:00Z">
              <w:r w:rsidRPr="005410BD" w:rsidDel="00761A6E">
                <w:delText>(NOTE 3)</w:delText>
              </w:r>
            </w:del>
          </w:p>
        </w:tc>
        <w:tc>
          <w:tcPr>
            <w:tcW w:w="708" w:type="dxa"/>
            <w:shd w:val="clear" w:color="auto" w:fill="auto"/>
          </w:tcPr>
          <w:p w14:paraId="4670039A" w14:textId="73AA686B" w:rsidR="00C11F83" w:rsidRPr="005410BD" w:rsidDel="00761A6E" w:rsidRDefault="00C11F83" w:rsidP="00C11F83">
            <w:pPr>
              <w:pStyle w:val="TAC"/>
              <w:keepNext w:val="0"/>
              <w:keepLines w:val="0"/>
              <w:widowControl w:val="0"/>
              <w:rPr>
                <w:del w:id="2556" w:author="MCC160" w:date="2022-03-15T14:09:00Z"/>
              </w:rPr>
            </w:pPr>
            <w:del w:id="2557" w:author="MCC160" w:date="2022-03-15T14:09:00Z">
              <w:r w:rsidRPr="005410BD" w:rsidDel="00761A6E">
                <w:delText>-</w:delText>
              </w:r>
            </w:del>
          </w:p>
        </w:tc>
        <w:tc>
          <w:tcPr>
            <w:tcW w:w="2978" w:type="dxa"/>
            <w:shd w:val="clear" w:color="auto" w:fill="auto"/>
          </w:tcPr>
          <w:p w14:paraId="5247145E" w14:textId="79FBC970" w:rsidR="00C11F83" w:rsidRPr="005410BD" w:rsidDel="00761A6E" w:rsidRDefault="00C11F83" w:rsidP="00C11F83">
            <w:pPr>
              <w:pStyle w:val="TAL"/>
              <w:keepNext w:val="0"/>
              <w:keepLines w:val="0"/>
              <w:widowControl w:val="0"/>
              <w:rPr>
                <w:del w:id="2558" w:author="MCC160" w:date="2022-03-15T14:09:00Z"/>
              </w:rPr>
            </w:pPr>
            <w:del w:id="2559" w:author="MCC160" w:date="2022-03-15T14:09:00Z">
              <w:r w:rsidRPr="005410BD" w:rsidDel="00761A6E">
                <w:delText>-</w:delText>
              </w:r>
            </w:del>
          </w:p>
        </w:tc>
        <w:tc>
          <w:tcPr>
            <w:tcW w:w="565" w:type="dxa"/>
            <w:shd w:val="clear" w:color="auto" w:fill="auto"/>
          </w:tcPr>
          <w:p w14:paraId="0BE549CC" w14:textId="022DF0EC" w:rsidR="00C11F83" w:rsidRPr="005410BD" w:rsidDel="00761A6E" w:rsidRDefault="00C11F83" w:rsidP="00C11F83">
            <w:pPr>
              <w:pStyle w:val="TAC"/>
              <w:keepNext w:val="0"/>
              <w:keepLines w:val="0"/>
              <w:widowControl w:val="0"/>
              <w:rPr>
                <w:del w:id="2560" w:author="MCC160" w:date="2022-03-15T14:09:00Z"/>
              </w:rPr>
            </w:pPr>
            <w:del w:id="2561" w:author="MCC160" w:date="2022-03-15T14:09:00Z">
              <w:r w:rsidRPr="005410BD" w:rsidDel="00761A6E">
                <w:delText>-</w:delText>
              </w:r>
            </w:del>
          </w:p>
        </w:tc>
        <w:tc>
          <w:tcPr>
            <w:tcW w:w="850" w:type="dxa"/>
            <w:shd w:val="clear" w:color="auto" w:fill="auto"/>
          </w:tcPr>
          <w:p w14:paraId="764CBCF2" w14:textId="5010123F" w:rsidR="00C11F83" w:rsidRPr="005410BD" w:rsidDel="00761A6E" w:rsidRDefault="00C11F83" w:rsidP="00C11F83">
            <w:pPr>
              <w:pStyle w:val="TAC"/>
              <w:keepNext w:val="0"/>
              <w:keepLines w:val="0"/>
              <w:widowControl w:val="0"/>
              <w:rPr>
                <w:del w:id="2562" w:author="MCC160" w:date="2022-03-15T14:09:00Z"/>
              </w:rPr>
            </w:pPr>
            <w:del w:id="2563" w:author="MCC160" w:date="2022-03-15T14:09:00Z">
              <w:r w:rsidRPr="005410BD" w:rsidDel="00761A6E">
                <w:delText>-</w:delText>
              </w:r>
            </w:del>
          </w:p>
        </w:tc>
      </w:tr>
      <w:tr w:rsidR="00C11F83" w:rsidRPr="005410BD" w14:paraId="04C082CB" w14:textId="77777777" w:rsidTr="00004E02">
        <w:tc>
          <w:tcPr>
            <w:tcW w:w="9603" w:type="dxa"/>
            <w:gridSpan w:val="6"/>
            <w:shd w:val="clear" w:color="auto" w:fill="auto"/>
          </w:tcPr>
          <w:p w14:paraId="178B128D" w14:textId="77777777" w:rsidR="00C11F83" w:rsidRPr="005410BD" w:rsidRDefault="00C11F83" w:rsidP="00C11F83">
            <w:pPr>
              <w:pStyle w:val="TAN"/>
            </w:pPr>
            <w:r w:rsidRPr="005410BD">
              <w:t>NOTE 1: This action is expected to be done via a suitable implementation-dependent MMI.</w:t>
            </w:r>
          </w:p>
          <w:p w14:paraId="4D535BB3" w14:textId="77777777" w:rsidR="00C11F83" w:rsidRPr="005410BD" w:rsidRDefault="00C11F83" w:rsidP="00C11F83">
            <w:pPr>
              <w:pStyle w:val="TAN"/>
            </w:pPr>
            <w:r w:rsidRPr="005410BD">
              <w:t>NOTE 2: The display information may include</w:t>
            </w:r>
            <w:r w:rsidRPr="005410BD">
              <w:br/>
              <w:t>- indication for a request for an MCVideo private call</w:t>
            </w:r>
            <w:r w:rsidRPr="005410BD">
              <w:br/>
              <w:t>- the MCVideo ID of the originator of the MCVideo private call.</w:t>
            </w:r>
          </w:p>
          <w:p w14:paraId="11F1CFE0" w14:textId="3832D7F6" w:rsidR="00C11F83" w:rsidRPr="005410BD" w:rsidRDefault="00C11F83" w:rsidP="00C11F83">
            <w:pPr>
              <w:pStyle w:val="TAN"/>
            </w:pPr>
            <w:del w:id="2564" w:author="MCC160" w:date="2022-03-15T14:09:00Z">
              <w:r w:rsidRPr="005410BD" w:rsidDel="00761A6E">
                <w:delText>NOTE 3: The specified wait period of 2s shall ensure that lower layer signalling (TCP) is finished and any not allowed behaviour captured.</w:delText>
              </w:r>
            </w:del>
          </w:p>
        </w:tc>
      </w:tr>
    </w:tbl>
    <w:p w14:paraId="686664FC" w14:textId="77777777" w:rsidR="00AE5AC2" w:rsidRPr="005410BD" w:rsidRDefault="00AE5AC2" w:rsidP="00AE5AC2"/>
    <w:p w14:paraId="3B3CFD13" w14:textId="77777777" w:rsidR="00AE5AC2" w:rsidRPr="005410BD" w:rsidRDefault="00AE5AC2" w:rsidP="00AE5AC2">
      <w:pPr>
        <w:pStyle w:val="H6"/>
      </w:pPr>
      <w:bookmarkStart w:id="2565" w:name="_Toc52787581"/>
      <w:bookmarkStart w:id="2566" w:name="_Toc52787763"/>
      <w:bookmarkStart w:id="2567" w:name="_Toc75906985"/>
      <w:bookmarkStart w:id="2568" w:name="_Toc75907322"/>
      <w:r w:rsidRPr="005410BD">
        <w:t>6.2.6.3.3</w:t>
      </w:r>
      <w:r w:rsidRPr="005410BD">
        <w:tab/>
        <w:t>Specific message contents</w:t>
      </w:r>
      <w:bookmarkEnd w:id="2565"/>
      <w:bookmarkEnd w:id="2566"/>
      <w:bookmarkEnd w:id="2567"/>
      <w:bookmarkEnd w:id="2568"/>
    </w:p>
    <w:p w14:paraId="1B5FADFF" w14:textId="1E7C7EDF" w:rsidR="00456579" w:rsidRPr="005410BD" w:rsidRDefault="00456579" w:rsidP="00456579">
      <w:pPr>
        <w:pStyle w:val="TH"/>
        <w:rPr>
          <w:ins w:id="2569" w:author="MCC160" w:date="2022-03-16T14:20:00Z"/>
        </w:rPr>
      </w:pPr>
      <w:ins w:id="2570" w:author="MCC160" w:date="2022-03-16T14:20:00Z">
        <w:r w:rsidRPr="005410BD">
          <w:t xml:space="preserve">Table 6.2.6.3.3-0: </w:t>
        </w:r>
        <w:r w:rsidRPr="005410BD">
          <w:rPr>
            <w:lang w:eastAsia="ko-KR"/>
          </w:rPr>
          <w:t>MCVideo User Profile</w:t>
        </w:r>
        <w:r w:rsidRPr="005410BD">
          <w:t xml:space="preserve"> (Preamble, USIM)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56579" w:rsidRPr="005410BD" w14:paraId="431AB38E" w14:textId="77777777" w:rsidTr="003E36CA">
        <w:trPr>
          <w:jc w:val="center"/>
          <w:ins w:id="2571" w:author="MCC160" w:date="2022-03-16T14:20:00Z"/>
        </w:trPr>
        <w:tc>
          <w:tcPr>
            <w:tcW w:w="9639" w:type="dxa"/>
            <w:gridSpan w:val="5"/>
          </w:tcPr>
          <w:p w14:paraId="40A2DD90" w14:textId="76C57FCB" w:rsidR="00456579" w:rsidRPr="005410BD" w:rsidRDefault="00456579" w:rsidP="003E36CA">
            <w:pPr>
              <w:pStyle w:val="TAL"/>
              <w:rPr>
                <w:ins w:id="2572" w:author="MCC160" w:date="2022-03-16T14:20:00Z"/>
              </w:rPr>
            </w:pPr>
            <w:ins w:id="2573" w:author="MCC160" w:date="2022-03-16T14:20:00Z">
              <w:r w:rsidRPr="005410BD">
                <w:t>Derivation Path: TS 36.579-1 [2], table 5.5.8.</w:t>
              </w:r>
            </w:ins>
            <w:ins w:id="2574" w:author="MCC160" w:date="2022-03-16T14:21:00Z">
              <w:r w:rsidRPr="005410BD">
                <w:t>7</w:t>
              </w:r>
            </w:ins>
            <w:ins w:id="2575" w:author="MCC160" w:date="2022-03-16T14:20:00Z">
              <w:r w:rsidRPr="005410BD">
                <w:t>-1.</w:t>
              </w:r>
            </w:ins>
          </w:p>
        </w:tc>
      </w:tr>
      <w:tr w:rsidR="00456579" w:rsidRPr="005410BD" w14:paraId="07304DBD" w14:textId="77777777" w:rsidTr="003E36CA">
        <w:trPr>
          <w:jc w:val="center"/>
          <w:ins w:id="2576" w:author="MCC160" w:date="2022-03-16T14:20:00Z"/>
        </w:trPr>
        <w:tc>
          <w:tcPr>
            <w:tcW w:w="2835" w:type="dxa"/>
          </w:tcPr>
          <w:p w14:paraId="72672B0B" w14:textId="77777777" w:rsidR="00456579" w:rsidRPr="005410BD" w:rsidRDefault="00456579" w:rsidP="003E36CA">
            <w:pPr>
              <w:pStyle w:val="TAH"/>
              <w:rPr>
                <w:ins w:id="2577" w:author="MCC160" w:date="2022-03-16T14:20:00Z"/>
              </w:rPr>
            </w:pPr>
            <w:ins w:id="2578" w:author="MCC160" w:date="2022-03-16T14:20:00Z">
              <w:r w:rsidRPr="005410BD">
                <w:t>Information Element</w:t>
              </w:r>
            </w:ins>
          </w:p>
        </w:tc>
        <w:tc>
          <w:tcPr>
            <w:tcW w:w="2126" w:type="dxa"/>
          </w:tcPr>
          <w:p w14:paraId="7AEB4ABD" w14:textId="77777777" w:rsidR="00456579" w:rsidRPr="005410BD" w:rsidRDefault="00456579" w:rsidP="003E36CA">
            <w:pPr>
              <w:pStyle w:val="TAH"/>
              <w:rPr>
                <w:ins w:id="2579" w:author="MCC160" w:date="2022-03-16T14:20:00Z"/>
              </w:rPr>
            </w:pPr>
            <w:ins w:id="2580" w:author="MCC160" w:date="2022-03-16T14:20:00Z">
              <w:r w:rsidRPr="005410BD">
                <w:t>Value/remark</w:t>
              </w:r>
            </w:ins>
          </w:p>
        </w:tc>
        <w:tc>
          <w:tcPr>
            <w:tcW w:w="2126" w:type="dxa"/>
            <w:tcBorders>
              <w:bottom w:val="single" w:sz="4" w:space="0" w:color="auto"/>
            </w:tcBorders>
          </w:tcPr>
          <w:p w14:paraId="2F9F3DB5" w14:textId="77777777" w:rsidR="00456579" w:rsidRPr="005410BD" w:rsidRDefault="00456579" w:rsidP="003E36CA">
            <w:pPr>
              <w:pStyle w:val="TAH"/>
              <w:rPr>
                <w:ins w:id="2581" w:author="MCC160" w:date="2022-03-16T14:20:00Z"/>
              </w:rPr>
            </w:pPr>
            <w:ins w:id="2582" w:author="MCC160" w:date="2022-03-16T14:20:00Z">
              <w:r w:rsidRPr="005410BD">
                <w:t>Comment</w:t>
              </w:r>
            </w:ins>
          </w:p>
        </w:tc>
        <w:tc>
          <w:tcPr>
            <w:tcW w:w="1418" w:type="dxa"/>
          </w:tcPr>
          <w:p w14:paraId="0B0F04C6" w14:textId="77777777" w:rsidR="00456579" w:rsidRPr="005410BD" w:rsidRDefault="00456579" w:rsidP="003E36CA">
            <w:pPr>
              <w:pStyle w:val="TAH"/>
              <w:rPr>
                <w:ins w:id="2583" w:author="MCC160" w:date="2022-03-16T14:20:00Z"/>
              </w:rPr>
            </w:pPr>
            <w:ins w:id="2584" w:author="MCC160" w:date="2022-03-16T14:20:00Z">
              <w:r w:rsidRPr="005410BD">
                <w:t>Reference</w:t>
              </w:r>
            </w:ins>
          </w:p>
        </w:tc>
        <w:tc>
          <w:tcPr>
            <w:tcW w:w="1134" w:type="dxa"/>
          </w:tcPr>
          <w:p w14:paraId="5A36E65C" w14:textId="77777777" w:rsidR="00456579" w:rsidRPr="005410BD" w:rsidRDefault="00456579" w:rsidP="003E36CA">
            <w:pPr>
              <w:pStyle w:val="TAH"/>
              <w:rPr>
                <w:ins w:id="2585" w:author="MCC160" w:date="2022-03-16T14:20:00Z"/>
              </w:rPr>
            </w:pPr>
            <w:ins w:id="2586" w:author="MCC160" w:date="2022-03-16T14:20:00Z">
              <w:r w:rsidRPr="005410BD">
                <w:t>Condition</w:t>
              </w:r>
            </w:ins>
          </w:p>
        </w:tc>
      </w:tr>
      <w:tr w:rsidR="00456579" w:rsidRPr="005410BD" w14:paraId="362A827C" w14:textId="77777777" w:rsidTr="003E36CA">
        <w:trPr>
          <w:jc w:val="center"/>
          <w:ins w:id="2587"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6322F7DE" w14:textId="77777777" w:rsidR="00456579" w:rsidRPr="005410BD" w:rsidRDefault="00456579" w:rsidP="003E36CA">
            <w:pPr>
              <w:pStyle w:val="TAL"/>
              <w:rPr>
                <w:ins w:id="2588" w:author="MCC160" w:date="2022-03-16T14:20:00Z"/>
              </w:rPr>
            </w:pPr>
            <w:ins w:id="2589" w:author="MCC160" w:date="2022-03-16T14:20:00Z">
              <w:r w:rsidRPr="005410BD">
                <w:t>mcptt-user-profile</w:t>
              </w:r>
            </w:ins>
          </w:p>
        </w:tc>
        <w:tc>
          <w:tcPr>
            <w:tcW w:w="2126" w:type="dxa"/>
            <w:tcBorders>
              <w:top w:val="single" w:sz="4" w:space="0" w:color="auto"/>
              <w:left w:val="single" w:sz="4" w:space="0" w:color="auto"/>
              <w:bottom w:val="single" w:sz="4" w:space="0" w:color="auto"/>
              <w:right w:val="single" w:sz="4" w:space="0" w:color="auto"/>
            </w:tcBorders>
          </w:tcPr>
          <w:p w14:paraId="4F8BDFEE" w14:textId="77777777" w:rsidR="00456579" w:rsidRPr="005410BD" w:rsidRDefault="00456579" w:rsidP="003E36CA">
            <w:pPr>
              <w:pStyle w:val="TAL"/>
              <w:rPr>
                <w:ins w:id="2590"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441A96F6" w14:textId="77777777" w:rsidR="00456579" w:rsidRPr="005410BD" w:rsidRDefault="00456579" w:rsidP="003E36CA">
            <w:pPr>
              <w:pStyle w:val="TAL"/>
              <w:rPr>
                <w:ins w:id="2591"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4B1E2B9D" w14:textId="77777777" w:rsidR="00456579" w:rsidRPr="005410BD" w:rsidRDefault="00456579" w:rsidP="003E36CA">
            <w:pPr>
              <w:pStyle w:val="TAL"/>
              <w:rPr>
                <w:ins w:id="2592"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F7C147A" w14:textId="77777777" w:rsidR="00456579" w:rsidRPr="005410BD" w:rsidRDefault="00456579" w:rsidP="003E36CA">
            <w:pPr>
              <w:pStyle w:val="TAL"/>
              <w:rPr>
                <w:ins w:id="2593" w:author="MCC160" w:date="2022-03-16T14:20:00Z"/>
              </w:rPr>
            </w:pPr>
          </w:p>
        </w:tc>
      </w:tr>
      <w:tr w:rsidR="00456579" w:rsidRPr="005410BD" w14:paraId="64E923A3" w14:textId="77777777" w:rsidTr="003E36CA">
        <w:trPr>
          <w:jc w:val="center"/>
          <w:ins w:id="2594"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17DC93AF" w14:textId="77777777" w:rsidR="00456579" w:rsidRPr="005410BD" w:rsidRDefault="00456579" w:rsidP="003E36CA">
            <w:pPr>
              <w:pStyle w:val="TAL"/>
              <w:rPr>
                <w:ins w:id="2595" w:author="MCC160" w:date="2022-03-16T14:20:00Z"/>
              </w:rPr>
            </w:pPr>
            <w:ins w:id="2596" w:author="MCC160" w:date="2022-03-16T14:20:00Z">
              <w:r w:rsidRPr="005410BD">
                <w:t xml:space="preserve">  cp:ruleset</w:t>
              </w:r>
            </w:ins>
          </w:p>
        </w:tc>
        <w:tc>
          <w:tcPr>
            <w:tcW w:w="2126" w:type="dxa"/>
            <w:tcBorders>
              <w:top w:val="single" w:sz="4" w:space="0" w:color="auto"/>
              <w:left w:val="single" w:sz="4" w:space="0" w:color="auto"/>
              <w:bottom w:val="single" w:sz="4" w:space="0" w:color="auto"/>
              <w:right w:val="single" w:sz="4" w:space="0" w:color="auto"/>
            </w:tcBorders>
          </w:tcPr>
          <w:p w14:paraId="041A62BD" w14:textId="77777777" w:rsidR="00456579" w:rsidRPr="005410BD" w:rsidRDefault="00456579" w:rsidP="003E36CA">
            <w:pPr>
              <w:pStyle w:val="TAL"/>
              <w:rPr>
                <w:ins w:id="2597"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034AAF0D" w14:textId="77777777" w:rsidR="00456579" w:rsidRPr="005410BD" w:rsidRDefault="00456579" w:rsidP="003E36CA">
            <w:pPr>
              <w:pStyle w:val="TAL"/>
              <w:rPr>
                <w:ins w:id="2598"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632A36A6" w14:textId="77777777" w:rsidR="00456579" w:rsidRPr="005410BD" w:rsidRDefault="00456579" w:rsidP="003E36CA">
            <w:pPr>
              <w:pStyle w:val="TAL"/>
              <w:rPr>
                <w:ins w:id="2599"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57F6F99" w14:textId="77777777" w:rsidR="00456579" w:rsidRPr="005410BD" w:rsidRDefault="00456579" w:rsidP="003E36CA">
            <w:pPr>
              <w:pStyle w:val="TAL"/>
              <w:rPr>
                <w:ins w:id="2600" w:author="MCC160" w:date="2022-03-16T14:20:00Z"/>
              </w:rPr>
            </w:pPr>
          </w:p>
        </w:tc>
      </w:tr>
      <w:tr w:rsidR="00456579" w:rsidRPr="005410BD" w14:paraId="476919AE" w14:textId="77777777" w:rsidTr="003E36CA">
        <w:trPr>
          <w:jc w:val="center"/>
          <w:ins w:id="2601"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5F0902FF" w14:textId="77777777" w:rsidR="00456579" w:rsidRPr="005410BD" w:rsidRDefault="00456579" w:rsidP="003E36CA">
            <w:pPr>
              <w:pStyle w:val="TAL"/>
              <w:rPr>
                <w:ins w:id="2602" w:author="MCC160" w:date="2022-03-16T14:20:00Z"/>
              </w:rPr>
            </w:pPr>
            <w:ins w:id="2603" w:author="MCC160" w:date="2022-03-16T14:20:00Z">
              <w:r w:rsidRPr="005410BD">
                <w:t xml:space="preserve">    cp:rule</w:t>
              </w:r>
            </w:ins>
          </w:p>
        </w:tc>
        <w:tc>
          <w:tcPr>
            <w:tcW w:w="2126" w:type="dxa"/>
            <w:tcBorders>
              <w:top w:val="single" w:sz="4" w:space="0" w:color="auto"/>
              <w:left w:val="single" w:sz="4" w:space="0" w:color="auto"/>
              <w:bottom w:val="single" w:sz="4" w:space="0" w:color="auto"/>
              <w:right w:val="single" w:sz="4" w:space="0" w:color="auto"/>
            </w:tcBorders>
          </w:tcPr>
          <w:p w14:paraId="77C4E838" w14:textId="77777777" w:rsidR="00456579" w:rsidRPr="005410BD" w:rsidRDefault="00456579" w:rsidP="003E36CA">
            <w:pPr>
              <w:pStyle w:val="TAL"/>
              <w:rPr>
                <w:ins w:id="2604"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580DA8A6" w14:textId="77777777" w:rsidR="00456579" w:rsidRPr="005410BD" w:rsidRDefault="00456579" w:rsidP="003E36CA">
            <w:pPr>
              <w:pStyle w:val="TAL"/>
              <w:rPr>
                <w:ins w:id="2605"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1F0BCF55" w14:textId="77777777" w:rsidR="00456579" w:rsidRPr="005410BD" w:rsidRDefault="00456579" w:rsidP="003E36CA">
            <w:pPr>
              <w:pStyle w:val="TAL"/>
              <w:rPr>
                <w:ins w:id="2606"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231DC05B" w14:textId="77777777" w:rsidR="00456579" w:rsidRPr="005410BD" w:rsidRDefault="00456579" w:rsidP="003E36CA">
            <w:pPr>
              <w:pStyle w:val="TAL"/>
              <w:rPr>
                <w:ins w:id="2607" w:author="MCC160" w:date="2022-03-16T14:20:00Z"/>
              </w:rPr>
            </w:pPr>
          </w:p>
        </w:tc>
      </w:tr>
      <w:tr w:rsidR="00456579" w:rsidRPr="005410BD" w14:paraId="19FA121D" w14:textId="77777777" w:rsidTr="003E36CA">
        <w:trPr>
          <w:jc w:val="center"/>
          <w:ins w:id="2608"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260B1203" w14:textId="77777777" w:rsidR="00456579" w:rsidRPr="005410BD" w:rsidRDefault="00456579" w:rsidP="003E36CA">
            <w:pPr>
              <w:pStyle w:val="TAL"/>
              <w:rPr>
                <w:ins w:id="2609" w:author="MCC160" w:date="2022-03-16T14:20:00Z"/>
              </w:rPr>
            </w:pPr>
            <w:ins w:id="2610" w:author="MCC160" w:date="2022-03-16T14:20:00Z">
              <w:r w:rsidRPr="005410BD">
                <w:t xml:space="preserve">      cp:actions</w:t>
              </w:r>
            </w:ins>
          </w:p>
        </w:tc>
        <w:tc>
          <w:tcPr>
            <w:tcW w:w="2126" w:type="dxa"/>
            <w:tcBorders>
              <w:top w:val="single" w:sz="4" w:space="0" w:color="auto"/>
              <w:left w:val="single" w:sz="4" w:space="0" w:color="auto"/>
              <w:bottom w:val="single" w:sz="4" w:space="0" w:color="auto"/>
              <w:right w:val="single" w:sz="4" w:space="0" w:color="auto"/>
            </w:tcBorders>
          </w:tcPr>
          <w:p w14:paraId="11BEC2DA" w14:textId="77777777" w:rsidR="00456579" w:rsidRPr="005410BD" w:rsidRDefault="00456579" w:rsidP="003E36CA">
            <w:pPr>
              <w:pStyle w:val="TAL"/>
              <w:rPr>
                <w:ins w:id="2611"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5E45DCCA" w14:textId="77777777" w:rsidR="00456579" w:rsidRPr="005410BD" w:rsidRDefault="00456579" w:rsidP="003E36CA">
            <w:pPr>
              <w:pStyle w:val="TAL"/>
              <w:rPr>
                <w:ins w:id="2612"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3934290B" w14:textId="77777777" w:rsidR="00456579" w:rsidRPr="005410BD" w:rsidRDefault="00456579" w:rsidP="003E36CA">
            <w:pPr>
              <w:pStyle w:val="TAL"/>
              <w:rPr>
                <w:ins w:id="2613"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211767E9" w14:textId="77777777" w:rsidR="00456579" w:rsidRPr="005410BD" w:rsidRDefault="00456579" w:rsidP="003E36CA">
            <w:pPr>
              <w:pStyle w:val="TAL"/>
              <w:rPr>
                <w:ins w:id="2614" w:author="MCC160" w:date="2022-03-16T14:20:00Z"/>
              </w:rPr>
            </w:pPr>
          </w:p>
        </w:tc>
      </w:tr>
      <w:tr w:rsidR="00456579" w:rsidRPr="005410BD" w14:paraId="7F7C2ECE" w14:textId="77777777" w:rsidTr="003E36CA">
        <w:trPr>
          <w:jc w:val="center"/>
          <w:ins w:id="2615"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2995AC6B" w14:textId="77777777" w:rsidR="00456579" w:rsidRPr="005410BD" w:rsidRDefault="00456579" w:rsidP="003E36CA">
            <w:pPr>
              <w:pStyle w:val="TAL"/>
              <w:rPr>
                <w:ins w:id="2616" w:author="MCC160" w:date="2022-03-16T14:20:00Z"/>
              </w:rPr>
            </w:pPr>
            <w:ins w:id="2617" w:author="MCC160" w:date="2022-03-16T14:20:00Z">
              <w:r w:rsidRPr="005410BD">
                <w:t xml:space="preserve">        allow-automatic-commencement</w:t>
              </w:r>
            </w:ins>
          </w:p>
        </w:tc>
        <w:tc>
          <w:tcPr>
            <w:tcW w:w="2126" w:type="dxa"/>
            <w:tcBorders>
              <w:top w:val="single" w:sz="4" w:space="0" w:color="auto"/>
              <w:left w:val="single" w:sz="4" w:space="0" w:color="auto"/>
              <w:bottom w:val="single" w:sz="4" w:space="0" w:color="auto"/>
              <w:right w:val="single" w:sz="4" w:space="0" w:color="auto"/>
            </w:tcBorders>
          </w:tcPr>
          <w:p w14:paraId="6E043C17" w14:textId="77777777" w:rsidR="00456579" w:rsidRPr="005410BD" w:rsidRDefault="00456579" w:rsidP="003E36CA">
            <w:pPr>
              <w:pStyle w:val="TAL"/>
              <w:rPr>
                <w:ins w:id="2618" w:author="MCC160" w:date="2022-03-16T14:20:00Z"/>
              </w:rPr>
            </w:pPr>
            <w:ins w:id="2619" w:author="MCC160" w:date="2022-03-16T14:20:00Z">
              <w:r w:rsidRPr="005410BD">
                <w:t>"false"</w:t>
              </w:r>
            </w:ins>
          </w:p>
        </w:tc>
        <w:tc>
          <w:tcPr>
            <w:tcW w:w="2126" w:type="dxa"/>
            <w:tcBorders>
              <w:top w:val="single" w:sz="4" w:space="0" w:color="auto"/>
              <w:left w:val="single" w:sz="4" w:space="0" w:color="auto"/>
              <w:bottom w:val="single" w:sz="4" w:space="0" w:color="auto"/>
              <w:right w:val="single" w:sz="4" w:space="0" w:color="auto"/>
            </w:tcBorders>
          </w:tcPr>
          <w:p w14:paraId="3382398A" w14:textId="77777777" w:rsidR="00456579" w:rsidRPr="005410BD" w:rsidRDefault="00456579" w:rsidP="003E36CA">
            <w:pPr>
              <w:pStyle w:val="TAL"/>
              <w:rPr>
                <w:ins w:id="2620"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25E62E4A" w14:textId="77777777" w:rsidR="00456579" w:rsidRPr="005410BD" w:rsidRDefault="00456579" w:rsidP="003E36CA">
            <w:pPr>
              <w:pStyle w:val="TAL"/>
              <w:rPr>
                <w:ins w:id="2621"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A8A877B" w14:textId="77777777" w:rsidR="00456579" w:rsidRPr="005410BD" w:rsidRDefault="00456579" w:rsidP="003E36CA">
            <w:pPr>
              <w:pStyle w:val="TAL"/>
              <w:rPr>
                <w:ins w:id="2622" w:author="MCC160" w:date="2022-03-16T14:20:00Z"/>
              </w:rPr>
            </w:pPr>
          </w:p>
        </w:tc>
      </w:tr>
    </w:tbl>
    <w:p w14:paraId="5A1C8CB8" w14:textId="77777777" w:rsidR="00456579" w:rsidRPr="005410BD" w:rsidRDefault="00456579" w:rsidP="00456579">
      <w:pPr>
        <w:rPr>
          <w:ins w:id="2623" w:author="MCC160" w:date="2022-03-16T14:20:00Z"/>
        </w:rPr>
      </w:pPr>
    </w:p>
    <w:p w14:paraId="2DC5A077" w14:textId="0730F8F3" w:rsidR="00AE5AC2" w:rsidRPr="005410BD" w:rsidRDefault="00AE5AC2" w:rsidP="00AE5AC2">
      <w:pPr>
        <w:pStyle w:val="TH"/>
        <w:keepLines w:val="0"/>
        <w:widowControl w:val="0"/>
      </w:pPr>
      <w:r w:rsidRPr="005410BD">
        <w:lastRenderedPageBreak/>
        <w:t>Table 6.2.6.3.3-1: SIP INVITE (Step 1, Table 6.2.6.3.2-1</w:t>
      </w:r>
      <w:ins w:id="2624" w:author="MCC160" w:date="2022-03-17T11:32:00Z">
        <w:r w:rsidR="00700578" w:rsidRPr="005410BD">
          <w:t>; Step 2, TS 36.579-1 [2] Table 5.3.4.3-1)</w:t>
        </w:r>
      </w:ins>
      <w:r w:rsidRPr="005410BD">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625">
          <w:tblGrid>
            <w:gridCol w:w="2833"/>
            <w:gridCol w:w="2127"/>
            <w:gridCol w:w="2126"/>
            <w:gridCol w:w="1418"/>
            <w:gridCol w:w="1135"/>
          </w:tblGrid>
        </w:tblGridChange>
      </w:tblGrid>
      <w:tr w:rsidR="00AE5AC2" w:rsidRPr="005410BD" w14:paraId="360D2A2B" w14:textId="77777777" w:rsidTr="00004E02">
        <w:trPr>
          <w:tblHeader/>
        </w:trPr>
        <w:tc>
          <w:tcPr>
            <w:tcW w:w="9639" w:type="dxa"/>
            <w:gridSpan w:val="5"/>
          </w:tcPr>
          <w:p w14:paraId="11A9B18D" w14:textId="0F52277E" w:rsidR="00AE5AC2" w:rsidRPr="005410BD" w:rsidRDefault="00AE5AC2" w:rsidP="00004E02">
            <w:pPr>
              <w:pStyle w:val="TAL"/>
              <w:keepLines w:val="0"/>
              <w:widowControl w:val="0"/>
            </w:pPr>
            <w:r w:rsidRPr="005410BD">
              <w:t>Derivation Path: TS 36.579-1</w:t>
            </w:r>
            <w:ins w:id="2626" w:author="MCC160" w:date="2022-03-17T11:18:00Z">
              <w:r w:rsidR="00621625" w:rsidRPr="005410BD">
                <w:t xml:space="preserve"> [2]</w:t>
              </w:r>
            </w:ins>
            <w:r w:rsidRPr="005410BD">
              <w:t>, Table 5.5.2.5.2-1, condition</w:t>
            </w:r>
            <w:del w:id="2627" w:author="MCC160" w:date="2022-03-16T14:21:00Z">
              <w:r w:rsidRPr="005410BD" w:rsidDel="00456579">
                <w:delText>s MCVIDEO,</w:delText>
              </w:r>
            </w:del>
            <w:r w:rsidRPr="005410BD">
              <w:t xml:space="preserve"> PRIVATE-CALL,</w:t>
            </w:r>
            <w:ins w:id="2628" w:author="MCC160" w:date="2022-03-16T14:21:00Z">
              <w:r w:rsidR="00456579" w:rsidRPr="005410BD">
                <w:t xml:space="preserve"> EMERGENCY-CALL</w:t>
              </w:r>
            </w:ins>
            <w:r w:rsidRPr="005410BD">
              <w:t xml:space="preserve"> </w:t>
            </w:r>
            <w:del w:id="2629" w:author="MCC160" w:date="2022-03-16T09:26:00Z">
              <w:r w:rsidRPr="005410BD" w:rsidDel="007D4877">
                <w:delText>AUTO COMMENCEMENT MODE</w:delText>
              </w:r>
            </w:del>
            <w:ins w:id="2630" w:author="MCC160" w:date="2022-03-16T09:26:00Z">
              <w:r w:rsidR="007D4877" w:rsidRPr="005410BD">
                <w:t>MANUAL</w:t>
              </w:r>
            </w:ins>
          </w:p>
        </w:tc>
      </w:tr>
      <w:tr w:rsidR="00AE5AC2" w:rsidRPr="005410BD" w14:paraId="18A4942F" w14:textId="77777777" w:rsidTr="00004E02">
        <w:trPr>
          <w:tblHeader/>
        </w:trPr>
        <w:tc>
          <w:tcPr>
            <w:tcW w:w="2833" w:type="dxa"/>
          </w:tcPr>
          <w:p w14:paraId="32177316" w14:textId="77777777" w:rsidR="00AE5AC2" w:rsidRPr="005410BD" w:rsidRDefault="00AE5AC2" w:rsidP="00004E02">
            <w:pPr>
              <w:pStyle w:val="TAH"/>
              <w:keepLines w:val="0"/>
              <w:widowControl w:val="0"/>
              <w:rPr>
                <w:bCs/>
              </w:rPr>
            </w:pPr>
            <w:r w:rsidRPr="005410BD">
              <w:rPr>
                <w:bCs/>
              </w:rPr>
              <w:t>Information Element</w:t>
            </w:r>
          </w:p>
        </w:tc>
        <w:tc>
          <w:tcPr>
            <w:tcW w:w="2127" w:type="dxa"/>
          </w:tcPr>
          <w:p w14:paraId="48A6E710" w14:textId="77777777" w:rsidR="00AE5AC2" w:rsidRPr="005410BD" w:rsidRDefault="00AE5AC2" w:rsidP="00004E02">
            <w:pPr>
              <w:pStyle w:val="TAH"/>
              <w:keepLines w:val="0"/>
              <w:widowControl w:val="0"/>
              <w:rPr>
                <w:bCs/>
              </w:rPr>
            </w:pPr>
            <w:r w:rsidRPr="005410BD">
              <w:rPr>
                <w:bCs/>
              </w:rPr>
              <w:t>Value/remark</w:t>
            </w:r>
          </w:p>
        </w:tc>
        <w:tc>
          <w:tcPr>
            <w:tcW w:w="2126" w:type="dxa"/>
          </w:tcPr>
          <w:p w14:paraId="45FB2302" w14:textId="77777777" w:rsidR="00AE5AC2" w:rsidRPr="005410BD" w:rsidRDefault="00AE5AC2" w:rsidP="00004E02">
            <w:pPr>
              <w:pStyle w:val="TAH"/>
              <w:keepLines w:val="0"/>
              <w:widowControl w:val="0"/>
              <w:rPr>
                <w:bCs/>
              </w:rPr>
            </w:pPr>
            <w:r w:rsidRPr="005410BD">
              <w:rPr>
                <w:bCs/>
              </w:rPr>
              <w:t>Comment</w:t>
            </w:r>
          </w:p>
        </w:tc>
        <w:tc>
          <w:tcPr>
            <w:tcW w:w="1418" w:type="dxa"/>
          </w:tcPr>
          <w:p w14:paraId="4E7AE788" w14:textId="77777777" w:rsidR="00AE5AC2" w:rsidRPr="005410BD" w:rsidRDefault="00AE5AC2" w:rsidP="00004E02">
            <w:pPr>
              <w:pStyle w:val="TAH"/>
              <w:keepLines w:val="0"/>
              <w:widowControl w:val="0"/>
              <w:rPr>
                <w:bCs/>
              </w:rPr>
            </w:pPr>
            <w:r w:rsidRPr="005410BD">
              <w:rPr>
                <w:bCs/>
              </w:rPr>
              <w:t>Reference</w:t>
            </w:r>
          </w:p>
        </w:tc>
        <w:tc>
          <w:tcPr>
            <w:tcW w:w="1135" w:type="dxa"/>
          </w:tcPr>
          <w:p w14:paraId="5C112425" w14:textId="77777777" w:rsidR="00AE5AC2" w:rsidRPr="005410BD" w:rsidRDefault="00AE5AC2" w:rsidP="00004E02">
            <w:pPr>
              <w:pStyle w:val="TAH"/>
              <w:keepLines w:val="0"/>
              <w:widowControl w:val="0"/>
              <w:rPr>
                <w:bCs/>
              </w:rPr>
            </w:pPr>
            <w:r w:rsidRPr="005410BD">
              <w:rPr>
                <w:bCs/>
              </w:rPr>
              <w:t>Condition</w:t>
            </w:r>
          </w:p>
        </w:tc>
      </w:tr>
      <w:tr w:rsidR="00456579" w:rsidRPr="005410BD" w14:paraId="32EED7BA"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1"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3" w:type="dxa"/>
            <w:tcPrChange w:id="2632" w:author="MCC160" w:date="2022-03-16T14:22:00Z">
              <w:tcPr>
                <w:tcW w:w="2833" w:type="dxa"/>
                <w:vAlign w:val="center"/>
              </w:tcPr>
            </w:tcPrChange>
          </w:tcPr>
          <w:p w14:paraId="7CD58266" w14:textId="28D969F2" w:rsidR="00456579" w:rsidRPr="005410BD" w:rsidRDefault="00456579" w:rsidP="00456579">
            <w:pPr>
              <w:pStyle w:val="TAL"/>
              <w:rPr>
                <w:b/>
                <w:bCs/>
              </w:rPr>
            </w:pPr>
            <w:ins w:id="2633" w:author="MCC160" w:date="2022-03-16T14:22:00Z">
              <w:r w:rsidRPr="005410BD">
                <w:rPr>
                  <w:b/>
                  <w:bCs/>
                </w:rPr>
                <w:t>Answer-Mode</w:t>
              </w:r>
            </w:ins>
            <w:del w:id="2634" w:author="MCC160" w:date="2022-03-16T14:22:00Z">
              <w:r w:rsidRPr="005410BD" w:rsidDel="00BE626C">
                <w:rPr>
                  <w:b/>
                  <w:bCs/>
                </w:rPr>
                <w:delText>Message-body</w:delText>
              </w:r>
            </w:del>
          </w:p>
        </w:tc>
        <w:tc>
          <w:tcPr>
            <w:tcW w:w="2127" w:type="dxa"/>
            <w:tcPrChange w:id="2635" w:author="MCC160" w:date="2022-03-16T14:22:00Z">
              <w:tcPr>
                <w:tcW w:w="2127" w:type="dxa"/>
              </w:tcPr>
            </w:tcPrChange>
          </w:tcPr>
          <w:p w14:paraId="25F86D28" w14:textId="37C23D36" w:rsidR="00456579" w:rsidRPr="005410BD" w:rsidRDefault="00456579" w:rsidP="00456579">
            <w:pPr>
              <w:pStyle w:val="TAL"/>
            </w:pPr>
            <w:ins w:id="2636" w:author="MCC160" w:date="2022-03-16T14:22:00Z">
              <w:r w:rsidRPr="005410BD">
                <w:t>Not present</w:t>
              </w:r>
            </w:ins>
          </w:p>
        </w:tc>
        <w:tc>
          <w:tcPr>
            <w:tcW w:w="2126" w:type="dxa"/>
            <w:tcPrChange w:id="2637" w:author="MCC160" w:date="2022-03-16T14:22:00Z">
              <w:tcPr>
                <w:tcW w:w="2126" w:type="dxa"/>
              </w:tcPr>
            </w:tcPrChange>
          </w:tcPr>
          <w:p w14:paraId="468052CD" w14:textId="77777777" w:rsidR="00456579" w:rsidRPr="005410BD" w:rsidRDefault="00456579" w:rsidP="00456579">
            <w:pPr>
              <w:pStyle w:val="TAL"/>
            </w:pPr>
          </w:p>
        </w:tc>
        <w:tc>
          <w:tcPr>
            <w:tcW w:w="1418" w:type="dxa"/>
            <w:tcPrChange w:id="2638" w:author="MCC160" w:date="2022-03-16T14:22:00Z">
              <w:tcPr>
                <w:tcW w:w="1418" w:type="dxa"/>
              </w:tcPr>
            </w:tcPrChange>
          </w:tcPr>
          <w:p w14:paraId="43F54FF3" w14:textId="77777777" w:rsidR="00456579" w:rsidRPr="005410BD" w:rsidRDefault="00456579" w:rsidP="00456579">
            <w:pPr>
              <w:pStyle w:val="TAL"/>
            </w:pPr>
          </w:p>
        </w:tc>
        <w:tc>
          <w:tcPr>
            <w:tcW w:w="1135" w:type="dxa"/>
            <w:vAlign w:val="bottom"/>
            <w:tcPrChange w:id="2639" w:author="MCC160" w:date="2022-03-16T14:22:00Z">
              <w:tcPr>
                <w:tcW w:w="1135" w:type="dxa"/>
                <w:vAlign w:val="bottom"/>
              </w:tcPr>
            </w:tcPrChange>
          </w:tcPr>
          <w:p w14:paraId="3508F013" w14:textId="77777777" w:rsidR="00456579" w:rsidRPr="005410BD" w:rsidRDefault="00456579" w:rsidP="00456579">
            <w:pPr>
              <w:pStyle w:val="TAL"/>
            </w:pPr>
          </w:p>
        </w:tc>
      </w:tr>
      <w:tr w:rsidR="00456579" w:rsidRPr="005410BD" w14:paraId="15B19691"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0"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1" w:author="MCC160" w:date="2022-03-16T14:22:00Z"/>
        </w:trPr>
        <w:tc>
          <w:tcPr>
            <w:tcW w:w="2833" w:type="dxa"/>
            <w:tcPrChange w:id="2642" w:author="MCC160" w:date="2022-03-16T14:22:00Z">
              <w:tcPr>
                <w:tcW w:w="2833" w:type="dxa"/>
                <w:vAlign w:val="center"/>
              </w:tcPr>
            </w:tcPrChange>
          </w:tcPr>
          <w:p w14:paraId="39F1D9E0" w14:textId="31B3015B" w:rsidR="00456579" w:rsidRPr="005410BD" w:rsidRDefault="00456579" w:rsidP="00456579">
            <w:pPr>
              <w:pStyle w:val="TAL"/>
              <w:rPr>
                <w:ins w:id="2643" w:author="MCC160" w:date="2022-03-16T14:22:00Z"/>
                <w:b/>
                <w:bCs/>
              </w:rPr>
            </w:pPr>
            <w:ins w:id="2644" w:author="MCC160" w:date="2022-03-16T14:22:00Z">
              <w:r w:rsidRPr="005410BD">
                <w:rPr>
                  <w:b/>
                  <w:bCs/>
                </w:rPr>
                <w:t>Priv-Answer-Mode</w:t>
              </w:r>
            </w:ins>
          </w:p>
        </w:tc>
        <w:tc>
          <w:tcPr>
            <w:tcW w:w="2127" w:type="dxa"/>
            <w:tcPrChange w:id="2645" w:author="MCC160" w:date="2022-03-16T14:22:00Z">
              <w:tcPr>
                <w:tcW w:w="2127" w:type="dxa"/>
              </w:tcPr>
            </w:tcPrChange>
          </w:tcPr>
          <w:p w14:paraId="0E402DEF" w14:textId="77777777" w:rsidR="00456579" w:rsidRPr="005410BD" w:rsidRDefault="00456579" w:rsidP="00456579">
            <w:pPr>
              <w:pStyle w:val="TAL"/>
              <w:rPr>
                <w:ins w:id="2646" w:author="MCC160" w:date="2022-03-16T14:22:00Z"/>
              </w:rPr>
            </w:pPr>
          </w:p>
        </w:tc>
        <w:tc>
          <w:tcPr>
            <w:tcW w:w="2126" w:type="dxa"/>
            <w:tcPrChange w:id="2647" w:author="MCC160" w:date="2022-03-16T14:22:00Z">
              <w:tcPr>
                <w:tcW w:w="2126" w:type="dxa"/>
              </w:tcPr>
            </w:tcPrChange>
          </w:tcPr>
          <w:p w14:paraId="4F2EEF35" w14:textId="77777777" w:rsidR="00456579" w:rsidRPr="005410BD" w:rsidRDefault="00456579" w:rsidP="00456579">
            <w:pPr>
              <w:pStyle w:val="TAL"/>
              <w:rPr>
                <w:ins w:id="2648" w:author="MCC160" w:date="2022-03-16T14:22:00Z"/>
              </w:rPr>
            </w:pPr>
          </w:p>
        </w:tc>
        <w:tc>
          <w:tcPr>
            <w:tcW w:w="1418" w:type="dxa"/>
            <w:tcPrChange w:id="2649" w:author="MCC160" w:date="2022-03-16T14:22:00Z">
              <w:tcPr>
                <w:tcW w:w="1418" w:type="dxa"/>
              </w:tcPr>
            </w:tcPrChange>
          </w:tcPr>
          <w:p w14:paraId="569BA5BC" w14:textId="77777777" w:rsidR="00456579" w:rsidRPr="005410BD" w:rsidRDefault="00456579" w:rsidP="00456579">
            <w:pPr>
              <w:pStyle w:val="TAL"/>
              <w:rPr>
                <w:ins w:id="2650" w:author="MCC160" w:date="2022-03-16T14:22:00Z"/>
              </w:rPr>
            </w:pPr>
          </w:p>
        </w:tc>
        <w:tc>
          <w:tcPr>
            <w:tcW w:w="1135" w:type="dxa"/>
            <w:vAlign w:val="bottom"/>
            <w:tcPrChange w:id="2651" w:author="MCC160" w:date="2022-03-16T14:22:00Z">
              <w:tcPr>
                <w:tcW w:w="1135" w:type="dxa"/>
                <w:vAlign w:val="bottom"/>
              </w:tcPr>
            </w:tcPrChange>
          </w:tcPr>
          <w:p w14:paraId="2C320333" w14:textId="77777777" w:rsidR="00456579" w:rsidRPr="005410BD" w:rsidRDefault="00456579" w:rsidP="00456579">
            <w:pPr>
              <w:pStyle w:val="TAL"/>
              <w:rPr>
                <w:ins w:id="2652" w:author="MCC160" w:date="2022-03-16T14:22:00Z"/>
              </w:rPr>
            </w:pPr>
          </w:p>
        </w:tc>
      </w:tr>
      <w:tr w:rsidR="00456579" w:rsidRPr="005410BD" w14:paraId="3553C698"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3"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54" w:author="MCC160" w:date="2022-03-16T14:22:00Z"/>
        </w:trPr>
        <w:tc>
          <w:tcPr>
            <w:tcW w:w="2833" w:type="dxa"/>
            <w:tcPrChange w:id="2655" w:author="MCC160" w:date="2022-03-16T14:22:00Z">
              <w:tcPr>
                <w:tcW w:w="2833" w:type="dxa"/>
                <w:vAlign w:val="center"/>
              </w:tcPr>
            </w:tcPrChange>
          </w:tcPr>
          <w:p w14:paraId="7B41E21E" w14:textId="3B47D780" w:rsidR="00456579" w:rsidRPr="005410BD" w:rsidRDefault="00456579" w:rsidP="00456579">
            <w:pPr>
              <w:pStyle w:val="TAL"/>
              <w:rPr>
                <w:ins w:id="2656" w:author="MCC160" w:date="2022-03-16T14:22:00Z"/>
                <w:b/>
                <w:bCs/>
              </w:rPr>
            </w:pPr>
            <w:ins w:id="2657" w:author="MCC160" w:date="2022-03-16T14:22:00Z">
              <w:r w:rsidRPr="005410BD">
                <w:rPr>
                  <w:bCs/>
                </w:rPr>
                <w:t xml:space="preserve">  answer-mode-value</w:t>
              </w:r>
            </w:ins>
          </w:p>
        </w:tc>
        <w:tc>
          <w:tcPr>
            <w:tcW w:w="2127" w:type="dxa"/>
            <w:tcPrChange w:id="2658" w:author="MCC160" w:date="2022-03-16T14:22:00Z">
              <w:tcPr>
                <w:tcW w:w="2127" w:type="dxa"/>
              </w:tcPr>
            </w:tcPrChange>
          </w:tcPr>
          <w:p w14:paraId="298CA5FD" w14:textId="4E23225D" w:rsidR="00456579" w:rsidRPr="005410BD" w:rsidRDefault="00456579" w:rsidP="00456579">
            <w:pPr>
              <w:pStyle w:val="TAL"/>
              <w:rPr>
                <w:ins w:id="2659" w:author="MCC160" w:date="2022-03-16T14:22:00Z"/>
              </w:rPr>
            </w:pPr>
            <w:ins w:id="2660" w:author="MCC160" w:date="2022-03-16T14:22:00Z">
              <w:r w:rsidRPr="005410BD">
                <w:rPr>
                  <w:iCs/>
                </w:rPr>
                <w:t>"Auto"</w:t>
              </w:r>
            </w:ins>
          </w:p>
        </w:tc>
        <w:tc>
          <w:tcPr>
            <w:tcW w:w="2126" w:type="dxa"/>
            <w:tcPrChange w:id="2661" w:author="MCC160" w:date="2022-03-16T14:22:00Z">
              <w:tcPr>
                <w:tcW w:w="2126" w:type="dxa"/>
              </w:tcPr>
            </w:tcPrChange>
          </w:tcPr>
          <w:p w14:paraId="13C8B5F3" w14:textId="77777777" w:rsidR="00456579" w:rsidRPr="005410BD" w:rsidRDefault="00456579" w:rsidP="00456579">
            <w:pPr>
              <w:pStyle w:val="TAL"/>
              <w:rPr>
                <w:ins w:id="2662" w:author="MCC160" w:date="2022-03-16T14:22:00Z"/>
              </w:rPr>
            </w:pPr>
          </w:p>
        </w:tc>
        <w:tc>
          <w:tcPr>
            <w:tcW w:w="1418" w:type="dxa"/>
            <w:tcPrChange w:id="2663" w:author="MCC160" w:date="2022-03-16T14:22:00Z">
              <w:tcPr>
                <w:tcW w:w="1418" w:type="dxa"/>
              </w:tcPr>
            </w:tcPrChange>
          </w:tcPr>
          <w:p w14:paraId="15F8F95B" w14:textId="77777777" w:rsidR="00456579" w:rsidRPr="005410BD" w:rsidRDefault="00456579" w:rsidP="00456579">
            <w:pPr>
              <w:pStyle w:val="TAL"/>
              <w:rPr>
                <w:ins w:id="2664" w:author="MCC160" w:date="2022-03-16T14:22:00Z"/>
              </w:rPr>
            </w:pPr>
          </w:p>
        </w:tc>
        <w:tc>
          <w:tcPr>
            <w:tcW w:w="1135" w:type="dxa"/>
            <w:vAlign w:val="bottom"/>
            <w:tcPrChange w:id="2665" w:author="MCC160" w:date="2022-03-16T14:22:00Z">
              <w:tcPr>
                <w:tcW w:w="1135" w:type="dxa"/>
                <w:vAlign w:val="bottom"/>
              </w:tcPr>
            </w:tcPrChange>
          </w:tcPr>
          <w:p w14:paraId="0B82D5E1" w14:textId="77777777" w:rsidR="00456579" w:rsidRPr="005410BD" w:rsidRDefault="00456579" w:rsidP="00456579">
            <w:pPr>
              <w:pStyle w:val="TAL"/>
              <w:rPr>
                <w:ins w:id="2666" w:author="MCC160" w:date="2022-03-16T14:22:00Z"/>
              </w:rPr>
            </w:pPr>
          </w:p>
        </w:tc>
      </w:tr>
      <w:tr w:rsidR="00456579" w:rsidRPr="005410BD" w14:paraId="09D605C0"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7"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68" w:author="MCC160" w:date="2022-03-16T14:22:00Z"/>
        </w:trPr>
        <w:tc>
          <w:tcPr>
            <w:tcW w:w="2833" w:type="dxa"/>
            <w:tcPrChange w:id="2669" w:author="MCC160" w:date="2022-03-16T14:22:00Z">
              <w:tcPr>
                <w:tcW w:w="2833" w:type="dxa"/>
                <w:vAlign w:val="center"/>
              </w:tcPr>
            </w:tcPrChange>
          </w:tcPr>
          <w:p w14:paraId="277A4719" w14:textId="34EA33F6" w:rsidR="00456579" w:rsidRPr="005410BD" w:rsidRDefault="00456579" w:rsidP="00456579">
            <w:pPr>
              <w:pStyle w:val="TAL"/>
              <w:rPr>
                <w:ins w:id="2670" w:author="MCC160" w:date="2022-03-16T14:22:00Z"/>
                <w:b/>
                <w:bCs/>
              </w:rPr>
            </w:pPr>
            <w:ins w:id="2671" w:author="MCC160" w:date="2022-03-16T14:22:00Z">
              <w:r w:rsidRPr="005410BD">
                <w:rPr>
                  <w:bCs/>
                </w:rPr>
                <w:t xml:space="preserve">  answer-mode-param</w:t>
              </w:r>
            </w:ins>
          </w:p>
        </w:tc>
        <w:tc>
          <w:tcPr>
            <w:tcW w:w="2127" w:type="dxa"/>
            <w:tcPrChange w:id="2672" w:author="MCC160" w:date="2022-03-16T14:22:00Z">
              <w:tcPr>
                <w:tcW w:w="2127" w:type="dxa"/>
              </w:tcPr>
            </w:tcPrChange>
          </w:tcPr>
          <w:p w14:paraId="19064966" w14:textId="17D8269B" w:rsidR="00456579" w:rsidRPr="005410BD" w:rsidRDefault="00456579" w:rsidP="00456579">
            <w:pPr>
              <w:pStyle w:val="TAL"/>
              <w:rPr>
                <w:ins w:id="2673" w:author="MCC160" w:date="2022-03-16T14:22:00Z"/>
              </w:rPr>
            </w:pPr>
            <w:ins w:id="2674" w:author="MCC160" w:date="2022-03-16T14:22:00Z">
              <w:r w:rsidRPr="005410BD">
                <w:rPr>
                  <w:iCs/>
                </w:rPr>
                <w:t>“</w:t>
              </w:r>
              <w:r w:rsidRPr="005410BD">
                <w:rPr>
                  <w:bCs/>
                </w:rPr>
                <w:t>require”</w:t>
              </w:r>
            </w:ins>
          </w:p>
        </w:tc>
        <w:tc>
          <w:tcPr>
            <w:tcW w:w="2126" w:type="dxa"/>
            <w:tcPrChange w:id="2675" w:author="MCC160" w:date="2022-03-16T14:22:00Z">
              <w:tcPr>
                <w:tcW w:w="2126" w:type="dxa"/>
              </w:tcPr>
            </w:tcPrChange>
          </w:tcPr>
          <w:p w14:paraId="213A9431" w14:textId="77777777" w:rsidR="00456579" w:rsidRPr="005410BD" w:rsidRDefault="00456579" w:rsidP="00456579">
            <w:pPr>
              <w:pStyle w:val="TAL"/>
              <w:rPr>
                <w:ins w:id="2676" w:author="MCC160" w:date="2022-03-16T14:22:00Z"/>
              </w:rPr>
            </w:pPr>
          </w:p>
        </w:tc>
        <w:tc>
          <w:tcPr>
            <w:tcW w:w="1418" w:type="dxa"/>
            <w:tcPrChange w:id="2677" w:author="MCC160" w:date="2022-03-16T14:22:00Z">
              <w:tcPr>
                <w:tcW w:w="1418" w:type="dxa"/>
              </w:tcPr>
            </w:tcPrChange>
          </w:tcPr>
          <w:p w14:paraId="5F53CFE0" w14:textId="77777777" w:rsidR="00456579" w:rsidRPr="005410BD" w:rsidRDefault="00456579" w:rsidP="00456579">
            <w:pPr>
              <w:pStyle w:val="TAL"/>
              <w:rPr>
                <w:ins w:id="2678" w:author="MCC160" w:date="2022-03-16T14:22:00Z"/>
              </w:rPr>
            </w:pPr>
          </w:p>
        </w:tc>
        <w:tc>
          <w:tcPr>
            <w:tcW w:w="1135" w:type="dxa"/>
            <w:vAlign w:val="bottom"/>
            <w:tcPrChange w:id="2679" w:author="MCC160" w:date="2022-03-16T14:22:00Z">
              <w:tcPr>
                <w:tcW w:w="1135" w:type="dxa"/>
                <w:vAlign w:val="bottom"/>
              </w:tcPr>
            </w:tcPrChange>
          </w:tcPr>
          <w:p w14:paraId="2D5AA76F" w14:textId="77777777" w:rsidR="00456579" w:rsidRPr="005410BD" w:rsidRDefault="00456579" w:rsidP="00456579">
            <w:pPr>
              <w:pStyle w:val="TAL"/>
              <w:rPr>
                <w:ins w:id="2680" w:author="MCC160" w:date="2022-03-16T14:22:00Z"/>
              </w:rPr>
            </w:pPr>
          </w:p>
        </w:tc>
      </w:tr>
      <w:tr w:rsidR="00456579" w:rsidRPr="005410BD" w14:paraId="53A003EE" w14:textId="77777777" w:rsidTr="00004E02">
        <w:trPr>
          <w:ins w:id="2681" w:author="MCC160" w:date="2022-03-16T14:22:00Z"/>
        </w:trPr>
        <w:tc>
          <w:tcPr>
            <w:tcW w:w="2833" w:type="dxa"/>
            <w:vAlign w:val="center"/>
          </w:tcPr>
          <w:p w14:paraId="04B83C52" w14:textId="3C990612" w:rsidR="00456579" w:rsidRPr="005410BD" w:rsidRDefault="00456579" w:rsidP="00004E02">
            <w:pPr>
              <w:pStyle w:val="TAL"/>
              <w:rPr>
                <w:ins w:id="2682" w:author="MCC160" w:date="2022-03-16T14:22:00Z"/>
                <w:b/>
                <w:bCs/>
              </w:rPr>
            </w:pPr>
            <w:ins w:id="2683" w:author="MCC160" w:date="2022-03-16T14:22:00Z">
              <w:r w:rsidRPr="005410BD">
                <w:rPr>
                  <w:b/>
                  <w:bCs/>
                </w:rPr>
                <w:t>Message-body</w:t>
              </w:r>
            </w:ins>
          </w:p>
        </w:tc>
        <w:tc>
          <w:tcPr>
            <w:tcW w:w="2127" w:type="dxa"/>
          </w:tcPr>
          <w:p w14:paraId="2AEED495" w14:textId="77777777" w:rsidR="00456579" w:rsidRPr="005410BD" w:rsidRDefault="00456579" w:rsidP="00004E02">
            <w:pPr>
              <w:pStyle w:val="TAL"/>
              <w:rPr>
                <w:ins w:id="2684" w:author="MCC160" w:date="2022-03-16T14:22:00Z"/>
              </w:rPr>
            </w:pPr>
          </w:p>
        </w:tc>
        <w:tc>
          <w:tcPr>
            <w:tcW w:w="2126" w:type="dxa"/>
          </w:tcPr>
          <w:p w14:paraId="275E13D9" w14:textId="77777777" w:rsidR="00456579" w:rsidRPr="005410BD" w:rsidRDefault="00456579" w:rsidP="00004E02">
            <w:pPr>
              <w:pStyle w:val="TAL"/>
              <w:rPr>
                <w:ins w:id="2685" w:author="MCC160" w:date="2022-03-16T14:22:00Z"/>
              </w:rPr>
            </w:pPr>
          </w:p>
        </w:tc>
        <w:tc>
          <w:tcPr>
            <w:tcW w:w="1418" w:type="dxa"/>
          </w:tcPr>
          <w:p w14:paraId="5F2C3CC1" w14:textId="77777777" w:rsidR="00456579" w:rsidRPr="005410BD" w:rsidRDefault="00456579" w:rsidP="00004E02">
            <w:pPr>
              <w:pStyle w:val="TAL"/>
              <w:rPr>
                <w:ins w:id="2686" w:author="MCC160" w:date="2022-03-16T14:22:00Z"/>
              </w:rPr>
            </w:pPr>
          </w:p>
        </w:tc>
        <w:tc>
          <w:tcPr>
            <w:tcW w:w="1135" w:type="dxa"/>
            <w:vAlign w:val="bottom"/>
          </w:tcPr>
          <w:p w14:paraId="3F23988C" w14:textId="77777777" w:rsidR="00456579" w:rsidRPr="005410BD" w:rsidRDefault="00456579" w:rsidP="00004E02">
            <w:pPr>
              <w:pStyle w:val="TAL"/>
              <w:rPr>
                <w:ins w:id="2687" w:author="MCC160" w:date="2022-03-16T14:22:00Z"/>
              </w:rPr>
            </w:pPr>
          </w:p>
        </w:tc>
      </w:tr>
      <w:tr w:rsidR="00456579" w:rsidRPr="005410BD" w14:paraId="0AF8063F" w14:textId="77777777" w:rsidTr="00554A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8" w:author="MCC160" w:date="2022-03-16T14: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89" w:author="MCC160" w:date="2022-03-16T14:22:00Z"/>
        </w:trPr>
        <w:tc>
          <w:tcPr>
            <w:tcW w:w="2833" w:type="dxa"/>
            <w:vAlign w:val="center"/>
            <w:tcPrChange w:id="2690" w:author="MCC160" w:date="2022-03-16T14:23:00Z">
              <w:tcPr>
                <w:tcW w:w="2833" w:type="dxa"/>
                <w:vAlign w:val="center"/>
              </w:tcPr>
            </w:tcPrChange>
          </w:tcPr>
          <w:p w14:paraId="2973853F" w14:textId="50F98CE7" w:rsidR="00456579" w:rsidRPr="005410BD" w:rsidRDefault="00456579" w:rsidP="00456579">
            <w:pPr>
              <w:pStyle w:val="TAL"/>
              <w:rPr>
                <w:ins w:id="2691" w:author="MCC160" w:date="2022-03-16T14:22:00Z"/>
                <w:b/>
                <w:bCs/>
              </w:rPr>
            </w:pPr>
            <w:ins w:id="2692" w:author="MCC160" w:date="2022-03-16T14:23:00Z">
              <w:r w:rsidRPr="005410BD">
                <w:t xml:space="preserve">  MIME body part</w:t>
              </w:r>
            </w:ins>
          </w:p>
        </w:tc>
        <w:tc>
          <w:tcPr>
            <w:tcW w:w="2127" w:type="dxa"/>
            <w:vAlign w:val="center"/>
            <w:tcPrChange w:id="2693" w:author="MCC160" w:date="2022-03-16T14:23:00Z">
              <w:tcPr>
                <w:tcW w:w="2127" w:type="dxa"/>
              </w:tcPr>
            </w:tcPrChange>
          </w:tcPr>
          <w:p w14:paraId="4FCB962E" w14:textId="77777777" w:rsidR="00456579" w:rsidRPr="005410BD" w:rsidRDefault="00456579" w:rsidP="00456579">
            <w:pPr>
              <w:pStyle w:val="TAL"/>
              <w:rPr>
                <w:ins w:id="2694" w:author="MCC160" w:date="2022-03-16T14:22:00Z"/>
              </w:rPr>
            </w:pPr>
          </w:p>
        </w:tc>
        <w:tc>
          <w:tcPr>
            <w:tcW w:w="2126" w:type="dxa"/>
            <w:tcPrChange w:id="2695" w:author="MCC160" w:date="2022-03-16T14:23:00Z">
              <w:tcPr>
                <w:tcW w:w="2126" w:type="dxa"/>
              </w:tcPr>
            </w:tcPrChange>
          </w:tcPr>
          <w:p w14:paraId="504D49D0" w14:textId="109F48BF" w:rsidR="00456579" w:rsidRPr="005410BD" w:rsidRDefault="00456579" w:rsidP="00456579">
            <w:pPr>
              <w:pStyle w:val="TAL"/>
              <w:rPr>
                <w:ins w:id="2696" w:author="MCC160" w:date="2022-03-16T14:22:00Z"/>
              </w:rPr>
            </w:pPr>
            <w:ins w:id="2697" w:author="MCC160" w:date="2022-03-16T14:23:00Z">
              <w:r w:rsidRPr="005410BD">
                <w:rPr>
                  <w:b/>
                  <w:bCs/>
                </w:rPr>
                <w:t>SDP Message</w:t>
              </w:r>
            </w:ins>
          </w:p>
        </w:tc>
        <w:tc>
          <w:tcPr>
            <w:tcW w:w="1418" w:type="dxa"/>
            <w:tcPrChange w:id="2698" w:author="MCC160" w:date="2022-03-16T14:23:00Z">
              <w:tcPr>
                <w:tcW w:w="1418" w:type="dxa"/>
              </w:tcPr>
            </w:tcPrChange>
          </w:tcPr>
          <w:p w14:paraId="40158801" w14:textId="77777777" w:rsidR="00456579" w:rsidRPr="005410BD" w:rsidRDefault="00456579" w:rsidP="00456579">
            <w:pPr>
              <w:pStyle w:val="TAL"/>
              <w:rPr>
                <w:ins w:id="2699" w:author="MCC160" w:date="2022-03-16T14:22:00Z"/>
              </w:rPr>
            </w:pPr>
          </w:p>
        </w:tc>
        <w:tc>
          <w:tcPr>
            <w:tcW w:w="1135" w:type="dxa"/>
            <w:vAlign w:val="bottom"/>
            <w:tcPrChange w:id="2700" w:author="MCC160" w:date="2022-03-16T14:23:00Z">
              <w:tcPr>
                <w:tcW w:w="1135" w:type="dxa"/>
                <w:vAlign w:val="bottom"/>
              </w:tcPr>
            </w:tcPrChange>
          </w:tcPr>
          <w:p w14:paraId="150F673B" w14:textId="77777777" w:rsidR="00456579" w:rsidRPr="005410BD" w:rsidRDefault="00456579" w:rsidP="00456579">
            <w:pPr>
              <w:pStyle w:val="TAL"/>
              <w:rPr>
                <w:ins w:id="2701" w:author="MCC160" w:date="2022-03-16T14:22:00Z"/>
              </w:rPr>
            </w:pPr>
          </w:p>
        </w:tc>
      </w:tr>
      <w:tr w:rsidR="00456579" w:rsidRPr="005410BD" w14:paraId="11D05E6E" w14:textId="77777777" w:rsidTr="00554A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2" w:author="MCC160" w:date="2022-03-16T14: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03" w:author="MCC160" w:date="2022-03-16T14:22:00Z"/>
        </w:trPr>
        <w:tc>
          <w:tcPr>
            <w:tcW w:w="2833" w:type="dxa"/>
            <w:vAlign w:val="center"/>
            <w:tcPrChange w:id="2704" w:author="MCC160" w:date="2022-03-16T14:23:00Z">
              <w:tcPr>
                <w:tcW w:w="2833" w:type="dxa"/>
                <w:vAlign w:val="center"/>
              </w:tcPr>
            </w:tcPrChange>
          </w:tcPr>
          <w:p w14:paraId="11AC5A26" w14:textId="49B67E29" w:rsidR="00456579" w:rsidRPr="005410BD" w:rsidRDefault="00456579" w:rsidP="00456579">
            <w:pPr>
              <w:pStyle w:val="TAL"/>
              <w:rPr>
                <w:ins w:id="2705" w:author="MCC160" w:date="2022-03-16T14:22:00Z"/>
                <w:b/>
                <w:bCs/>
              </w:rPr>
            </w:pPr>
            <w:ins w:id="2706" w:author="MCC160" w:date="2022-03-16T14:23:00Z">
              <w:r w:rsidRPr="005410BD">
                <w:t xml:space="preserve">    MIME-part-body</w:t>
              </w:r>
            </w:ins>
          </w:p>
        </w:tc>
        <w:tc>
          <w:tcPr>
            <w:tcW w:w="2127" w:type="dxa"/>
            <w:vAlign w:val="center"/>
            <w:tcPrChange w:id="2707" w:author="MCC160" w:date="2022-03-16T14:23:00Z">
              <w:tcPr>
                <w:tcW w:w="2127" w:type="dxa"/>
              </w:tcPr>
            </w:tcPrChange>
          </w:tcPr>
          <w:p w14:paraId="1C0B2F43" w14:textId="77307704" w:rsidR="00456579" w:rsidRPr="005410BD" w:rsidRDefault="00456579" w:rsidP="00456579">
            <w:pPr>
              <w:pStyle w:val="TAL"/>
              <w:rPr>
                <w:ins w:id="2708" w:author="MCC160" w:date="2022-03-16T14:22:00Z"/>
              </w:rPr>
            </w:pPr>
            <w:ins w:id="2709" w:author="MCC160" w:date="2022-03-16T14:23:00Z">
              <w:r w:rsidRPr="005410BD">
                <w:t>SDP Message as described in Table 6.2.6.3.3-1A</w:t>
              </w:r>
            </w:ins>
          </w:p>
        </w:tc>
        <w:tc>
          <w:tcPr>
            <w:tcW w:w="2126" w:type="dxa"/>
            <w:tcPrChange w:id="2710" w:author="MCC160" w:date="2022-03-16T14:23:00Z">
              <w:tcPr>
                <w:tcW w:w="2126" w:type="dxa"/>
              </w:tcPr>
            </w:tcPrChange>
          </w:tcPr>
          <w:p w14:paraId="7420CD71" w14:textId="77777777" w:rsidR="00456579" w:rsidRPr="005410BD" w:rsidRDefault="00456579" w:rsidP="00456579">
            <w:pPr>
              <w:pStyle w:val="TAL"/>
              <w:rPr>
                <w:ins w:id="2711" w:author="MCC160" w:date="2022-03-16T14:22:00Z"/>
              </w:rPr>
            </w:pPr>
          </w:p>
        </w:tc>
        <w:tc>
          <w:tcPr>
            <w:tcW w:w="1418" w:type="dxa"/>
            <w:tcPrChange w:id="2712" w:author="MCC160" w:date="2022-03-16T14:23:00Z">
              <w:tcPr>
                <w:tcW w:w="1418" w:type="dxa"/>
              </w:tcPr>
            </w:tcPrChange>
          </w:tcPr>
          <w:p w14:paraId="2976596B" w14:textId="77777777" w:rsidR="00456579" w:rsidRPr="005410BD" w:rsidRDefault="00456579" w:rsidP="00456579">
            <w:pPr>
              <w:pStyle w:val="TAL"/>
              <w:rPr>
                <w:ins w:id="2713" w:author="MCC160" w:date="2022-03-16T14:22:00Z"/>
              </w:rPr>
            </w:pPr>
          </w:p>
        </w:tc>
        <w:tc>
          <w:tcPr>
            <w:tcW w:w="1135" w:type="dxa"/>
            <w:vAlign w:val="bottom"/>
            <w:tcPrChange w:id="2714" w:author="MCC160" w:date="2022-03-16T14:23:00Z">
              <w:tcPr>
                <w:tcW w:w="1135" w:type="dxa"/>
                <w:vAlign w:val="bottom"/>
              </w:tcPr>
            </w:tcPrChange>
          </w:tcPr>
          <w:p w14:paraId="3C5130F8" w14:textId="77777777" w:rsidR="00456579" w:rsidRPr="005410BD" w:rsidRDefault="00456579" w:rsidP="00456579">
            <w:pPr>
              <w:pStyle w:val="TAL"/>
              <w:rPr>
                <w:ins w:id="2715" w:author="MCC160" w:date="2022-03-16T14:22:00Z"/>
              </w:rPr>
            </w:pPr>
          </w:p>
        </w:tc>
      </w:tr>
      <w:tr w:rsidR="00456579" w:rsidRPr="005410BD" w14:paraId="452D3618" w14:textId="77777777" w:rsidTr="00004E02">
        <w:tc>
          <w:tcPr>
            <w:tcW w:w="2833" w:type="dxa"/>
            <w:vAlign w:val="center"/>
          </w:tcPr>
          <w:p w14:paraId="0FD6D7B6" w14:textId="77777777" w:rsidR="00456579" w:rsidRPr="005410BD" w:rsidRDefault="00456579" w:rsidP="00456579">
            <w:pPr>
              <w:pStyle w:val="TAL"/>
            </w:pPr>
            <w:r w:rsidRPr="005410BD">
              <w:t xml:space="preserve">  MIME body part</w:t>
            </w:r>
          </w:p>
        </w:tc>
        <w:tc>
          <w:tcPr>
            <w:tcW w:w="2127" w:type="dxa"/>
            <w:vAlign w:val="center"/>
          </w:tcPr>
          <w:p w14:paraId="401E0C20" w14:textId="77777777" w:rsidR="00456579" w:rsidRPr="005410BD" w:rsidRDefault="00456579" w:rsidP="00456579">
            <w:pPr>
              <w:pStyle w:val="TAL"/>
            </w:pPr>
          </w:p>
        </w:tc>
        <w:tc>
          <w:tcPr>
            <w:tcW w:w="2126" w:type="dxa"/>
          </w:tcPr>
          <w:p w14:paraId="5BC40B81" w14:textId="77777777" w:rsidR="00456579" w:rsidRPr="005410BD" w:rsidRDefault="00456579" w:rsidP="00456579">
            <w:pPr>
              <w:pStyle w:val="TAL"/>
            </w:pPr>
            <w:r w:rsidRPr="005410BD">
              <w:t>MCVideo</w:t>
            </w:r>
          </w:p>
        </w:tc>
        <w:tc>
          <w:tcPr>
            <w:tcW w:w="1418" w:type="dxa"/>
          </w:tcPr>
          <w:p w14:paraId="0AFA3294" w14:textId="77777777" w:rsidR="00456579" w:rsidRPr="005410BD" w:rsidRDefault="00456579" w:rsidP="00456579">
            <w:pPr>
              <w:pStyle w:val="TAL"/>
            </w:pPr>
          </w:p>
        </w:tc>
        <w:tc>
          <w:tcPr>
            <w:tcW w:w="1135" w:type="dxa"/>
            <w:vAlign w:val="bottom"/>
          </w:tcPr>
          <w:p w14:paraId="3B72FBA8" w14:textId="77777777" w:rsidR="00456579" w:rsidRPr="005410BD" w:rsidRDefault="00456579" w:rsidP="00456579">
            <w:pPr>
              <w:pStyle w:val="TAL"/>
            </w:pPr>
          </w:p>
        </w:tc>
      </w:tr>
      <w:tr w:rsidR="00456579" w:rsidRPr="005410BD" w:rsidDel="00456579" w14:paraId="4B1BBB90" w14:textId="2969E0ED" w:rsidTr="00004E02">
        <w:trPr>
          <w:del w:id="2716" w:author="MCC160" w:date="2022-03-16T14:22:00Z"/>
        </w:trPr>
        <w:tc>
          <w:tcPr>
            <w:tcW w:w="2833" w:type="dxa"/>
            <w:vAlign w:val="center"/>
          </w:tcPr>
          <w:p w14:paraId="72811D4B" w14:textId="73F5F274" w:rsidR="00456579" w:rsidRPr="005410BD" w:rsidDel="00456579" w:rsidRDefault="00456579" w:rsidP="00456579">
            <w:pPr>
              <w:pStyle w:val="TAL"/>
              <w:rPr>
                <w:del w:id="2717" w:author="MCC160" w:date="2022-03-16T14:22:00Z"/>
              </w:rPr>
            </w:pPr>
            <w:del w:id="2718" w:author="MCC160" w:date="2022-03-16T14:22:00Z">
              <w:r w:rsidRPr="005410BD" w:rsidDel="00456579">
                <w:delText xml:space="preserve">    MIME-part-headers</w:delText>
              </w:r>
            </w:del>
          </w:p>
        </w:tc>
        <w:tc>
          <w:tcPr>
            <w:tcW w:w="2127" w:type="dxa"/>
            <w:vAlign w:val="center"/>
          </w:tcPr>
          <w:p w14:paraId="5E4DB9A2" w14:textId="3D633989" w:rsidR="00456579" w:rsidRPr="005410BD" w:rsidDel="00456579" w:rsidRDefault="00456579" w:rsidP="00456579">
            <w:pPr>
              <w:pStyle w:val="TAL"/>
              <w:rPr>
                <w:del w:id="2719" w:author="MCC160" w:date="2022-03-16T14:22:00Z"/>
              </w:rPr>
            </w:pPr>
          </w:p>
        </w:tc>
        <w:tc>
          <w:tcPr>
            <w:tcW w:w="2126" w:type="dxa"/>
          </w:tcPr>
          <w:p w14:paraId="66D77190" w14:textId="22A31E1A" w:rsidR="00456579" w:rsidRPr="005410BD" w:rsidDel="00456579" w:rsidRDefault="00456579" w:rsidP="00456579">
            <w:pPr>
              <w:pStyle w:val="TAL"/>
              <w:rPr>
                <w:del w:id="2720" w:author="MCC160" w:date="2022-03-16T14:22:00Z"/>
              </w:rPr>
            </w:pPr>
          </w:p>
        </w:tc>
        <w:tc>
          <w:tcPr>
            <w:tcW w:w="1418" w:type="dxa"/>
          </w:tcPr>
          <w:p w14:paraId="722C88DC" w14:textId="66C6A369" w:rsidR="00456579" w:rsidRPr="005410BD" w:rsidDel="00456579" w:rsidRDefault="00456579" w:rsidP="00456579">
            <w:pPr>
              <w:pStyle w:val="TAL"/>
              <w:rPr>
                <w:del w:id="2721" w:author="MCC160" w:date="2022-03-16T14:22:00Z"/>
              </w:rPr>
            </w:pPr>
          </w:p>
        </w:tc>
        <w:tc>
          <w:tcPr>
            <w:tcW w:w="1135" w:type="dxa"/>
            <w:vAlign w:val="bottom"/>
          </w:tcPr>
          <w:p w14:paraId="318B612D" w14:textId="6D77D66C" w:rsidR="00456579" w:rsidRPr="005410BD" w:rsidDel="00456579" w:rsidRDefault="00456579" w:rsidP="00456579">
            <w:pPr>
              <w:pStyle w:val="TAL"/>
              <w:rPr>
                <w:del w:id="2722" w:author="MCC160" w:date="2022-03-16T14:22:00Z"/>
              </w:rPr>
            </w:pPr>
          </w:p>
        </w:tc>
      </w:tr>
      <w:tr w:rsidR="00456579" w:rsidRPr="005410BD" w14:paraId="63A1B04A" w14:textId="77777777" w:rsidTr="00004E02">
        <w:tc>
          <w:tcPr>
            <w:tcW w:w="2833" w:type="dxa"/>
            <w:vAlign w:val="center"/>
          </w:tcPr>
          <w:p w14:paraId="01F75058" w14:textId="77777777" w:rsidR="00456579" w:rsidRPr="005410BD" w:rsidRDefault="00456579" w:rsidP="00456579">
            <w:pPr>
              <w:pStyle w:val="TAL"/>
            </w:pPr>
            <w:r w:rsidRPr="005410BD">
              <w:t xml:space="preserve">    MIME-part-body</w:t>
            </w:r>
          </w:p>
        </w:tc>
        <w:tc>
          <w:tcPr>
            <w:tcW w:w="2127" w:type="dxa"/>
          </w:tcPr>
          <w:p w14:paraId="07D1E8F5" w14:textId="77777777" w:rsidR="00456579" w:rsidRPr="005410BD" w:rsidRDefault="00456579" w:rsidP="00456579">
            <w:pPr>
              <w:pStyle w:val="TAL"/>
            </w:pPr>
            <w:r w:rsidRPr="005410BD">
              <w:t>MCVideo-Info as described in Table 6.2.6.3.3-2</w:t>
            </w:r>
          </w:p>
        </w:tc>
        <w:tc>
          <w:tcPr>
            <w:tcW w:w="2126" w:type="dxa"/>
          </w:tcPr>
          <w:p w14:paraId="1AE2C032" w14:textId="77777777" w:rsidR="00456579" w:rsidRPr="005410BD" w:rsidRDefault="00456579" w:rsidP="00456579">
            <w:pPr>
              <w:pStyle w:val="TAL"/>
            </w:pPr>
          </w:p>
        </w:tc>
        <w:tc>
          <w:tcPr>
            <w:tcW w:w="1418" w:type="dxa"/>
          </w:tcPr>
          <w:p w14:paraId="07F409B0" w14:textId="77777777" w:rsidR="00456579" w:rsidRPr="005410BD" w:rsidRDefault="00456579" w:rsidP="00456579">
            <w:pPr>
              <w:pStyle w:val="TAL"/>
            </w:pPr>
          </w:p>
        </w:tc>
        <w:tc>
          <w:tcPr>
            <w:tcW w:w="1135" w:type="dxa"/>
          </w:tcPr>
          <w:p w14:paraId="38244CC3" w14:textId="77777777" w:rsidR="00456579" w:rsidRPr="005410BD" w:rsidRDefault="00456579" w:rsidP="00456579">
            <w:pPr>
              <w:pStyle w:val="TAL"/>
            </w:pPr>
          </w:p>
        </w:tc>
      </w:tr>
    </w:tbl>
    <w:p w14:paraId="4CF4E824" w14:textId="39F00C29" w:rsidR="00AE5AC2" w:rsidRPr="005410BD" w:rsidRDefault="00AE5AC2" w:rsidP="00AE5AC2">
      <w:pPr>
        <w:rPr>
          <w:ins w:id="2723" w:author="MCC160" w:date="2022-03-16T14:23:00Z"/>
        </w:rPr>
      </w:pPr>
    </w:p>
    <w:p w14:paraId="7F592B1F" w14:textId="2BF5A5AB" w:rsidR="00456579" w:rsidRPr="005410BD" w:rsidRDefault="00456579" w:rsidP="00456579">
      <w:pPr>
        <w:pStyle w:val="TH"/>
        <w:rPr>
          <w:ins w:id="2724" w:author="MCC160" w:date="2022-03-16T14:23:00Z"/>
        </w:rPr>
      </w:pPr>
      <w:ins w:id="2725" w:author="MCC160" w:date="2022-03-16T14:23:00Z">
        <w:r w:rsidRPr="005410BD">
          <w:t>Table 6.2.6.3.3-1A: SDP Message</w:t>
        </w:r>
        <w:r w:rsidRPr="005410BD">
          <w:rPr>
            <w:lang w:eastAsia="ko-KR"/>
          </w:rPr>
          <w:t xml:space="preserve"> in SIP INVITE</w:t>
        </w:r>
        <w:r w:rsidRPr="005410BD">
          <w:t xml:space="preserve"> (Table 6.2.6.3.3-</w:t>
        </w:r>
      </w:ins>
      <w:ins w:id="2726" w:author="MCC160" w:date="2022-03-16T14:24:00Z">
        <w:r w:rsidRPr="005410BD">
          <w:t>1</w:t>
        </w:r>
      </w:ins>
      <w:ins w:id="2727" w:author="MCC160" w:date="2022-03-16T14:23:00Z">
        <w:r w:rsidRPr="005410BD">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56579" w:rsidRPr="005410BD" w14:paraId="73254957" w14:textId="77777777" w:rsidTr="003E36CA">
        <w:trPr>
          <w:jc w:val="center"/>
          <w:ins w:id="2728" w:author="MCC160" w:date="2022-03-16T14:23:00Z"/>
        </w:trPr>
        <w:tc>
          <w:tcPr>
            <w:tcW w:w="9639" w:type="dxa"/>
          </w:tcPr>
          <w:p w14:paraId="1AD832E5" w14:textId="6DCF50C9" w:rsidR="00456579" w:rsidRPr="005410BD" w:rsidRDefault="00456579" w:rsidP="003E36CA">
            <w:pPr>
              <w:pStyle w:val="TAL"/>
              <w:rPr>
                <w:ins w:id="2729" w:author="MCC160" w:date="2022-03-16T14:23:00Z"/>
              </w:rPr>
            </w:pPr>
            <w:ins w:id="2730" w:author="MCC160" w:date="2022-03-16T14:23:00Z">
              <w:r w:rsidRPr="005410BD">
                <w:t>Derivation Path: TS 36.579-1 [2], table 5.5.3.1.2-</w:t>
              </w:r>
            </w:ins>
            <w:ins w:id="2731" w:author="MCC160" w:date="2022-03-16T14:24:00Z">
              <w:r w:rsidRPr="005410BD">
                <w:t>2</w:t>
              </w:r>
            </w:ins>
            <w:ins w:id="2732" w:author="MCC160" w:date="2022-03-16T14:23:00Z">
              <w:r w:rsidRPr="005410BD">
                <w:t>, condition PRIVATE-CALL,</w:t>
              </w:r>
              <w:r w:rsidRPr="005410BD">
                <w:rPr>
                  <w:rFonts w:eastAsia="SimSun"/>
                </w:rPr>
                <w:t xml:space="preserve"> </w:t>
              </w:r>
            </w:ins>
            <w:ins w:id="2733" w:author="MCC160" w:date="2022-04-25T13:25:00Z">
              <w:r w:rsidR="00914BB5" w:rsidRPr="005410BD">
                <w:rPr>
                  <w:rFonts w:eastAsia="SimSun"/>
                </w:rPr>
                <w:t>WITHOUT_TRANSMISSIONCONTROL</w:t>
              </w:r>
            </w:ins>
          </w:p>
        </w:tc>
      </w:tr>
    </w:tbl>
    <w:p w14:paraId="490F4B26" w14:textId="77777777" w:rsidR="00456579" w:rsidRPr="005410BD" w:rsidRDefault="00456579" w:rsidP="00AE5AC2"/>
    <w:p w14:paraId="6A7A7E13" w14:textId="77777777" w:rsidR="00AE5AC2" w:rsidRPr="005410BD" w:rsidRDefault="00AE5AC2" w:rsidP="00AE5AC2">
      <w:pPr>
        <w:pStyle w:val="TH"/>
      </w:pPr>
      <w:r w:rsidRPr="005410BD">
        <w:t>Table 6.2.6.3.3-2: MCVideo-INFO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34" w:author="MCC160" w:date="2022-03-16T14:24: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97"/>
        <w:gridCol w:w="2161"/>
        <w:gridCol w:w="2161"/>
        <w:gridCol w:w="1351"/>
        <w:gridCol w:w="1275"/>
        <w:tblGridChange w:id="2735">
          <w:tblGrid>
            <w:gridCol w:w="2697"/>
            <w:gridCol w:w="2161"/>
            <w:gridCol w:w="2161"/>
            <w:gridCol w:w="1351"/>
            <w:gridCol w:w="1275"/>
          </w:tblGrid>
        </w:tblGridChange>
      </w:tblGrid>
      <w:tr w:rsidR="00AE5AC2" w:rsidRPr="005410BD" w14:paraId="51842B49" w14:textId="77777777" w:rsidTr="00456579">
        <w:trPr>
          <w:tblHeader/>
          <w:trPrChange w:id="2736" w:author="MCC160" w:date="2022-03-16T14:24:00Z">
            <w:trPr>
              <w:tblHead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2737" w:author="MCC160" w:date="2022-03-16T14:24: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43864D" w14:textId="632F96C3" w:rsidR="00AE5AC2" w:rsidRPr="005410BD" w:rsidRDefault="00AE5AC2" w:rsidP="00004E02">
            <w:pPr>
              <w:pStyle w:val="TAL"/>
              <w:keepLines w:val="0"/>
              <w:widowControl w:val="0"/>
            </w:pPr>
            <w:r w:rsidRPr="005410BD">
              <w:t>Derivation Path: TS 36.579-1</w:t>
            </w:r>
            <w:ins w:id="2738" w:author="MCC160" w:date="2022-03-17T11:18:00Z">
              <w:r w:rsidR="00621625" w:rsidRPr="005410BD">
                <w:t xml:space="preserve"> [2]</w:t>
              </w:r>
            </w:ins>
            <w:r w:rsidRPr="005410BD">
              <w:t>, Table 5.5.3.2.2-</w:t>
            </w:r>
            <w:ins w:id="2739" w:author="MCC160" w:date="2022-03-16T14:26:00Z">
              <w:r w:rsidR="00456579" w:rsidRPr="005410BD">
                <w:t>2</w:t>
              </w:r>
            </w:ins>
            <w:del w:id="2740" w:author="MCC160" w:date="2022-03-16T14:26:00Z">
              <w:r w:rsidRPr="005410BD" w:rsidDel="00456579">
                <w:delText>1</w:delText>
              </w:r>
            </w:del>
            <w:r w:rsidRPr="005410BD">
              <w:t>, condition</w:t>
            </w:r>
            <w:del w:id="2741" w:author="MCC160" w:date="2022-03-16T14:24:00Z">
              <w:r w:rsidRPr="005410BD" w:rsidDel="00456579">
                <w:delText>s MCVIDEO,</w:delText>
              </w:r>
            </w:del>
            <w:r w:rsidRPr="005410BD">
              <w:t xml:space="preserve"> PRIVATE-CALL, </w:t>
            </w:r>
            <w:del w:id="2742" w:author="MCC160" w:date="2022-03-16T14:24:00Z">
              <w:r w:rsidRPr="005410BD" w:rsidDel="00456579">
                <w:delText xml:space="preserve">ON-NETWORK, </w:delText>
              </w:r>
            </w:del>
            <w:r w:rsidRPr="005410BD">
              <w:t>EMERGENCY-CALL</w:t>
            </w:r>
          </w:p>
        </w:tc>
      </w:tr>
      <w:tr w:rsidR="00AE5AC2" w:rsidRPr="005410BD" w:rsidDel="00456579" w14:paraId="31373CFB" w14:textId="05B1437B" w:rsidTr="00456579">
        <w:trPr>
          <w:tblHeader/>
          <w:del w:id="2743" w:author="MCC160" w:date="2022-03-16T14:24:00Z"/>
          <w:trPrChange w:id="2744"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45"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567D7E56" w14:textId="264D1FDF" w:rsidR="00AE5AC2" w:rsidRPr="005410BD" w:rsidDel="00456579" w:rsidRDefault="00AE5AC2" w:rsidP="00004E02">
            <w:pPr>
              <w:pStyle w:val="TAL"/>
              <w:keepLines w:val="0"/>
              <w:widowControl w:val="0"/>
              <w:rPr>
                <w:del w:id="2746" w:author="MCC160" w:date="2022-03-16T14:24:00Z"/>
              </w:rPr>
            </w:pPr>
            <w:del w:id="2747" w:author="MCC160" w:date="2022-03-16T14:24:00Z">
              <w:r w:rsidRPr="005410BD" w:rsidDel="00456579">
                <w:delText>mcvideoinfo</w:delText>
              </w:r>
            </w:del>
          </w:p>
        </w:tc>
        <w:tc>
          <w:tcPr>
            <w:tcW w:w="2161" w:type="dxa"/>
            <w:tcBorders>
              <w:top w:val="single" w:sz="4" w:space="0" w:color="auto"/>
              <w:left w:val="single" w:sz="4" w:space="0" w:color="auto"/>
              <w:bottom w:val="single" w:sz="4" w:space="0" w:color="auto"/>
              <w:right w:val="single" w:sz="4" w:space="0" w:color="auto"/>
            </w:tcBorders>
            <w:tcPrChange w:id="2748" w:author="MCC160" w:date="2022-03-16T14:24:00Z">
              <w:tcPr>
                <w:tcW w:w="2160" w:type="dxa"/>
                <w:tcBorders>
                  <w:top w:val="single" w:sz="4" w:space="0" w:color="auto"/>
                  <w:left w:val="single" w:sz="4" w:space="0" w:color="auto"/>
                  <w:bottom w:val="single" w:sz="4" w:space="0" w:color="auto"/>
                  <w:right w:val="single" w:sz="4" w:space="0" w:color="auto"/>
                </w:tcBorders>
              </w:tcPr>
            </w:tcPrChange>
          </w:tcPr>
          <w:p w14:paraId="27649BE2" w14:textId="77CC8394" w:rsidR="00AE5AC2" w:rsidRPr="005410BD" w:rsidDel="00456579" w:rsidRDefault="00AE5AC2" w:rsidP="00004E02">
            <w:pPr>
              <w:pStyle w:val="TAL"/>
              <w:keepLines w:val="0"/>
              <w:widowControl w:val="0"/>
              <w:rPr>
                <w:del w:id="2749" w:author="MCC160" w:date="2022-03-16T14:24:00Z"/>
              </w:rPr>
            </w:pPr>
          </w:p>
        </w:tc>
        <w:tc>
          <w:tcPr>
            <w:tcW w:w="2161" w:type="dxa"/>
            <w:tcBorders>
              <w:top w:val="single" w:sz="4" w:space="0" w:color="auto"/>
              <w:left w:val="single" w:sz="4" w:space="0" w:color="auto"/>
              <w:bottom w:val="single" w:sz="4" w:space="0" w:color="auto"/>
              <w:right w:val="single" w:sz="4" w:space="0" w:color="auto"/>
            </w:tcBorders>
            <w:tcPrChange w:id="2750" w:author="MCC160" w:date="2022-03-16T14:24:00Z">
              <w:tcPr>
                <w:tcW w:w="2160" w:type="dxa"/>
                <w:tcBorders>
                  <w:top w:val="single" w:sz="4" w:space="0" w:color="auto"/>
                  <w:left w:val="single" w:sz="4" w:space="0" w:color="auto"/>
                  <w:bottom w:val="single" w:sz="4" w:space="0" w:color="auto"/>
                  <w:right w:val="single" w:sz="4" w:space="0" w:color="auto"/>
                </w:tcBorders>
              </w:tcPr>
            </w:tcPrChange>
          </w:tcPr>
          <w:p w14:paraId="59BD037E" w14:textId="7BE0AF3C" w:rsidR="00AE5AC2" w:rsidRPr="005410BD" w:rsidDel="00456579" w:rsidRDefault="00AE5AC2" w:rsidP="00004E02">
            <w:pPr>
              <w:pStyle w:val="TAL"/>
              <w:keepLines w:val="0"/>
              <w:widowControl w:val="0"/>
              <w:rPr>
                <w:del w:id="2751" w:author="MCC160" w:date="2022-03-16T14:24:00Z"/>
              </w:rPr>
            </w:pPr>
          </w:p>
        </w:tc>
        <w:tc>
          <w:tcPr>
            <w:tcW w:w="1351" w:type="dxa"/>
            <w:tcBorders>
              <w:top w:val="single" w:sz="4" w:space="0" w:color="auto"/>
              <w:left w:val="single" w:sz="4" w:space="0" w:color="auto"/>
              <w:bottom w:val="single" w:sz="4" w:space="0" w:color="auto"/>
              <w:right w:val="single" w:sz="4" w:space="0" w:color="auto"/>
            </w:tcBorders>
            <w:tcPrChange w:id="2752" w:author="MCC160" w:date="2022-03-16T14:24:00Z">
              <w:tcPr>
                <w:tcW w:w="1350" w:type="dxa"/>
                <w:tcBorders>
                  <w:top w:val="single" w:sz="4" w:space="0" w:color="auto"/>
                  <w:left w:val="single" w:sz="4" w:space="0" w:color="auto"/>
                  <w:bottom w:val="single" w:sz="4" w:space="0" w:color="auto"/>
                  <w:right w:val="single" w:sz="4" w:space="0" w:color="auto"/>
                </w:tcBorders>
              </w:tcPr>
            </w:tcPrChange>
          </w:tcPr>
          <w:p w14:paraId="433BE32C" w14:textId="75AF9558" w:rsidR="00AE5AC2" w:rsidRPr="005410BD" w:rsidDel="00456579" w:rsidRDefault="00AE5AC2" w:rsidP="00004E02">
            <w:pPr>
              <w:pStyle w:val="TAL"/>
              <w:keepLines w:val="0"/>
              <w:widowControl w:val="0"/>
              <w:rPr>
                <w:del w:id="2753" w:author="MCC160" w:date="2022-03-16T14:24:00Z"/>
              </w:rPr>
            </w:pPr>
          </w:p>
        </w:tc>
        <w:tc>
          <w:tcPr>
            <w:tcW w:w="1275" w:type="dxa"/>
            <w:tcBorders>
              <w:top w:val="single" w:sz="4" w:space="0" w:color="auto"/>
              <w:left w:val="single" w:sz="4" w:space="0" w:color="auto"/>
              <w:bottom w:val="single" w:sz="4" w:space="0" w:color="auto"/>
              <w:right w:val="single" w:sz="4" w:space="0" w:color="auto"/>
            </w:tcBorders>
            <w:tcPrChange w:id="2754" w:author="MCC160" w:date="2022-03-16T14:24:00Z">
              <w:tcPr>
                <w:tcW w:w="1274" w:type="dxa"/>
                <w:tcBorders>
                  <w:top w:val="single" w:sz="4" w:space="0" w:color="auto"/>
                  <w:left w:val="single" w:sz="4" w:space="0" w:color="auto"/>
                  <w:bottom w:val="single" w:sz="4" w:space="0" w:color="auto"/>
                  <w:right w:val="single" w:sz="4" w:space="0" w:color="auto"/>
                </w:tcBorders>
              </w:tcPr>
            </w:tcPrChange>
          </w:tcPr>
          <w:p w14:paraId="6B86E620" w14:textId="6C01373E" w:rsidR="00AE5AC2" w:rsidRPr="005410BD" w:rsidDel="00456579" w:rsidRDefault="00AE5AC2" w:rsidP="00004E02">
            <w:pPr>
              <w:pStyle w:val="TAL"/>
              <w:keepLines w:val="0"/>
              <w:widowControl w:val="0"/>
              <w:rPr>
                <w:del w:id="2755" w:author="MCC160" w:date="2022-03-16T14:24:00Z"/>
              </w:rPr>
            </w:pPr>
          </w:p>
        </w:tc>
      </w:tr>
      <w:tr w:rsidR="00AE5AC2" w:rsidRPr="005410BD" w:rsidDel="00456579" w14:paraId="04F2984D" w14:textId="5C3DC820" w:rsidTr="00456579">
        <w:trPr>
          <w:tblHeader/>
          <w:del w:id="2756" w:author="MCC160" w:date="2022-03-16T14:24:00Z"/>
          <w:trPrChange w:id="2757"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58"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2F2B3DA1" w14:textId="6A071510" w:rsidR="00AE5AC2" w:rsidRPr="005410BD" w:rsidDel="00456579" w:rsidRDefault="00AE5AC2" w:rsidP="00004E02">
            <w:pPr>
              <w:pStyle w:val="TAL"/>
              <w:keepLines w:val="0"/>
              <w:widowControl w:val="0"/>
              <w:rPr>
                <w:del w:id="2759" w:author="MCC160" w:date="2022-03-16T14:24:00Z"/>
              </w:rPr>
            </w:pPr>
            <w:del w:id="2760" w:author="MCC160" w:date="2022-03-16T14:24:00Z">
              <w:r w:rsidRPr="005410BD" w:rsidDel="00456579">
                <w:delText xml:space="preserve">  mcvideo-Params</w:delText>
              </w:r>
            </w:del>
          </w:p>
        </w:tc>
        <w:tc>
          <w:tcPr>
            <w:tcW w:w="2161" w:type="dxa"/>
            <w:tcBorders>
              <w:top w:val="single" w:sz="4" w:space="0" w:color="auto"/>
              <w:left w:val="single" w:sz="4" w:space="0" w:color="auto"/>
              <w:bottom w:val="single" w:sz="4" w:space="0" w:color="auto"/>
              <w:right w:val="single" w:sz="4" w:space="0" w:color="auto"/>
            </w:tcBorders>
            <w:vAlign w:val="center"/>
            <w:tcPrChange w:id="2761"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28E8182A" w14:textId="2CBFEC0B" w:rsidR="00AE5AC2" w:rsidRPr="005410BD" w:rsidDel="00456579" w:rsidRDefault="00AE5AC2" w:rsidP="00004E02">
            <w:pPr>
              <w:pStyle w:val="TAL"/>
              <w:keepLines w:val="0"/>
              <w:widowControl w:val="0"/>
              <w:rPr>
                <w:del w:id="2762" w:author="MCC160" w:date="2022-03-16T14:24:00Z"/>
              </w:rPr>
            </w:pPr>
          </w:p>
        </w:tc>
        <w:tc>
          <w:tcPr>
            <w:tcW w:w="2161" w:type="dxa"/>
            <w:tcBorders>
              <w:top w:val="single" w:sz="4" w:space="0" w:color="auto"/>
              <w:left w:val="single" w:sz="4" w:space="0" w:color="auto"/>
              <w:bottom w:val="single" w:sz="4" w:space="0" w:color="auto"/>
              <w:right w:val="single" w:sz="4" w:space="0" w:color="auto"/>
            </w:tcBorders>
            <w:vAlign w:val="center"/>
            <w:tcPrChange w:id="2763"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6AF3D274" w14:textId="59CF24AE" w:rsidR="00AE5AC2" w:rsidRPr="005410BD" w:rsidDel="00456579" w:rsidRDefault="00AE5AC2" w:rsidP="00004E02">
            <w:pPr>
              <w:pStyle w:val="TAL"/>
              <w:keepLines w:val="0"/>
              <w:widowControl w:val="0"/>
              <w:rPr>
                <w:del w:id="2764" w:author="MCC160" w:date="2022-03-16T14:24:00Z"/>
              </w:rPr>
            </w:pPr>
          </w:p>
        </w:tc>
        <w:tc>
          <w:tcPr>
            <w:tcW w:w="1351" w:type="dxa"/>
            <w:tcBorders>
              <w:top w:val="single" w:sz="4" w:space="0" w:color="auto"/>
              <w:left w:val="single" w:sz="4" w:space="0" w:color="auto"/>
              <w:bottom w:val="single" w:sz="4" w:space="0" w:color="auto"/>
              <w:right w:val="single" w:sz="4" w:space="0" w:color="auto"/>
            </w:tcBorders>
            <w:vAlign w:val="center"/>
            <w:tcPrChange w:id="2765" w:author="MCC160" w:date="2022-03-16T14:24:00Z">
              <w:tcPr>
                <w:tcW w:w="1350" w:type="dxa"/>
                <w:tcBorders>
                  <w:top w:val="single" w:sz="4" w:space="0" w:color="auto"/>
                  <w:left w:val="single" w:sz="4" w:space="0" w:color="auto"/>
                  <w:bottom w:val="single" w:sz="4" w:space="0" w:color="auto"/>
                  <w:right w:val="single" w:sz="4" w:space="0" w:color="auto"/>
                </w:tcBorders>
                <w:vAlign w:val="center"/>
              </w:tcPr>
            </w:tcPrChange>
          </w:tcPr>
          <w:p w14:paraId="26DDAC1F" w14:textId="7ABF1A5F" w:rsidR="00AE5AC2" w:rsidRPr="005410BD" w:rsidDel="00456579" w:rsidRDefault="00AE5AC2" w:rsidP="00004E02">
            <w:pPr>
              <w:pStyle w:val="TAL"/>
              <w:keepLines w:val="0"/>
              <w:widowControl w:val="0"/>
              <w:rPr>
                <w:del w:id="2766" w:author="MCC160" w:date="2022-03-16T14:24:00Z"/>
              </w:rPr>
            </w:pPr>
          </w:p>
        </w:tc>
        <w:tc>
          <w:tcPr>
            <w:tcW w:w="1275" w:type="dxa"/>
            <w:tcBorders>
              <w:top w:val="single" w:sz="4" w:space="0" w:color="auto"/>
              <w:left w:val="single" w:sz="4" w:space="0" w:color="auto"/>
              <w:bottom w:val="single" w:sz="4" w:space="0" w:color="auto"/>
              <w:right w:val="single" w:sz="4" w:space="0" w:color="auto"/>
            </w:tcBorders>
            <w:vAlign w:val="center"/>
            <w:tcPrChange w:id="2767" w:author="MCC160" w:date="2022-03-16T14:24:00Z">
              <w:tcPr>
                <w:tcW w:w="1274" w:type="dxa"/>
                <w:tcBorders>
                  <w:top w:val="single" w:sz="4" w:space="0" w:color="auto"/>
                  <w:left w:val="single" w:sz="4" w:space="0" w:color="auto"/>
                  <w:bottom w:val="single" w:sz="4" w:space="0" w:color="auto"/>
                  <w:right w:val="single" w:sz="4" w:space="0" w:color="auto"/>
                </w:tcBorders>
                <w:vAlign w:val="center"/>
              </w:tcPr>
            </w:tcPrChange>
          </w:tcPr>
          <w:p w14:paraId="2120DE08" w14:textId="1063B5B0" w:rsidR="00AE5AC2" w:rsidRPr="005410BD" w:rsidDel="00456579" w:rsidRDefault="00AE5AC2" w:rsidP="00004E02">
            <w:pPr>
              <w:pStyle w:val="TAL"/>
              <w:keepLines w:val="0"/>
              <w:widowControl w:val="0"/>
              <w:rPr>
                <w:del w:id="2768" w:author="MCC160" w:date="2022-03-16T14:24:00Z"/>
              </w:rPr>
            </w:pPr>
          </w:p>
        </w:tc>
      </w:tr>
      <w:tr w:rsidR="00AE5AC2" w:rsidRPr="005410BD" w:rsidDel="00456579" w14:paraId="20A62044" w14:textId="2F7D943F" w:rsidTr="00456579">
        <w:trPr>
          <w:tblHeader/>
          <w:del w:id="2769" w:author="MCC160" w:date="2022-03-16T14:24:00Z"/>
          <w:trPrChange w:id="2770"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71"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69C968B5" w14:textId="502CC008" w:rsidR="00AE5AC2" w:rsidRPr="005410BD" w:rsidDel="00456579" w:rsidRDefault="00AE5AC2" w:rsidP="00004E02">
            <w:pPr>
              <w:pStyle w:val="TAL"/>
              <w:keepLines w:val="0"/>
              <w:widowControl w:val="0"/>
              <w:rPr>
                <w:del w:id="2772" w:author="MCC160" w:date="2022-03-16T14:24:00Z"/>
              </w:rPr>
            </w:pPr>
            <w:del w:id="2773" w:author="MCC160" w:date="2022-03-16T14:24:00Z">
              <w:r w:rsidRPr="005410BD" w:rsidDel="00456579">
                <w:delText xml:space="preserve">    session-type</w:delText>
              </w:r>
            </w:del>
          </w:p>
        </w:tc>
        <w:tc>
          <w:tcPr>
            <w:tcW w:w="2161" w:type="dxa"/>
            <w:tcBorders>
              <w:top w:val="single" w:sz="4" w:space="0" w:color="auto"/>
              <w:left w:val="single" w:sz="4" w:space="0" w:color="auto"/>
              <w:bottom w:val="single" w:sz="4" w:space="0" w:color="auto"/>
              <w:right w:val="single" w:sz="4" w:space="0" w:color="auto"/>
            </w:tcBorders>
            <w:vAlign w:val="center"/>
            <w:hideMark/>
            <w:tcPrChange w:id="2774" w:author="MCC160" w:date="2022-03-16T14:24: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6EC2E46F" w14:textId="427B66B9" w:rsidR="00AE5AC2" w:rsidRPr="005410BD" w:rsidDel="00456579" w:rsidRDefault="00AE5AC2" w:rsidP="00004E02">
            <w:pPr>
              <w:pStyle w:val="TAL"/>
              <w:keepLines w:val="0"/>
              <w:widowControl w:val="0"/>
              <w:rPr>
                <w:del w:id="2775" w:author="MCC160" w:date="2022-03-16T14:24:00Z"/>
              </w:rPr>
            </w:pPr>
            <w:del w:id="2776" w:author="MCC160" w:date="2022-03-16T14:24:00Z">
              <w:r w:rsidRPr="005410BD" w:rsidDel="00456579">
                <w:delText>"private"</w:delText>
              </w:r>
            </w:del>
          </w:p>
        </w:tc>
        <w:tc>
          <w:tcPr>
            <w:tcW w:w="2161" w:type="dxa"/>
            <w:tcBorders>
              <w:top w:val="single" w:sz="4" w:space="0" w:color="auto"/>
              <w:left w:val="single" w:sz="4" w:space="0" w:color="auto"/>
              <w:bottom w:val="single" w:sz="4" w:space="0" w:color="auto"/>
              <w:right w:val="single" w:sz="4" w:space="0" w:color="auto"/>
            </w:tcBorders>
            <w:vAlign w:val="center"/>
            <w:tcPrChange w:id="2777"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45C259C1" w14:textId="1320967C" w:rsidR="00AE5AC2" w:rsidRPr="005410BD" w:rsidDel="00456579" w:rsidRDefault="00AE5AC2" w:rsidP="00004E02">
            <w:pPr>
              <w:pStyle w:val="TAL"/>
              <w:keepLines w:val="0"/>
              <w:widowControl w:val="0"/>
              <w:rPr>
                <w:del w:id="2778" w:author="MCC160" w:date="2022-03-16T14:24:00Z"/>
              </w:rPr>
            </w:pPr>
          </w:p>
        </w:tc>
        <w:tc>
          <w:tcPr>
            <w:tcW w:w="1351" w:type="dxa"/>
            <w:tcBorders>
              <w:top w:val="single" w:sz="4" w:space="0" w:color="auto"/>
              <w:left w:val="single" w:sz="4" w:space="0" w:color="auto"/>
              <w:bottom w:val="single" w:sz="4" w:space="0" w:color="auto"/>
              <w:right w:val="single" w:sz="4" w:space="0" w:color="auto"/>
            </w:tcBorders>
            <w:vAlign w:val="center"/>
            <w:tcPrChange w:id="2779" w:author="MCC160" w:date="2022-03-16T14:24:00Z">
              <w:tcPr>
                <w:tcW w:w="1350" w:type="dxa"/>
                <w:tcBorders>
                  <w:top w:val="single" w:sz="4" w:space="0" w:color="auto"/>
                  <w:left w:val="single" w:sz="4" w:space="0" w:color="auto"/>
                  <w:bottom w:val="single" w:sz="4" w:space="0" w:color="auto"/>
                  <w:right w:val="single" w:sz="4" w:space="0" w:color="auto"/>
                </w:tcBorders>
                <w:vAlign w:val="center"/>
              </w:tcPr>
            </w:tcPrChange>
          </w:tcPr>
          <w:p w14:paraId="4BFA1C73" w14:textId="6439CD44" w:rsidR="00AE5AC2" w:rsidRPr="005410BD" w:rsidDel="00456579" w:rsidRDefault="00AE5AC2" w:rsidP="00004E02">
            <w:pPr>
              <w:pStyle w:val="TAL"/>
              <w:keepLines w:val="0"/>
              <w:widowControl w:val="0"/>
              <w:rPr>
                <w:del w:id="2780" w:author="MCC160" w:date="2022-03-16T14:24:00Z"/>
              </w:rPr>
            </w:pPr>
          </w:p>
        </w:tc>
        <w:tc>
          <w:tcPr>
            <w:tcW w:w="1275" w:type="dxa"/>
            <w:tcBorders>
              <w:top w:val="single" w:sz="4" w:space="0" w:color="auto"/>
              <w:left w:val="single" w:sz="4" w:space="0" w:color="auto"/>
              <w:bottom w:val="single" w:sz="4" w:space="0" w:color="auto"/>
              <w:right w:val="single" w:sz="4" w:space="0" w:color="auto"/>
            </w:tcBorders>
            <w:vAlign w:val="center"/>
            <w:tcPrChange w:id="2781" w:author="MCC160" w:date="2022-03-16T14:24:00Z">
              <w:tcPr>
                <w:tcW w:w="1274" w:type="dxa"/>
                <w:tcBorders>
                  <w:top w:val="single" w:sz="4" w:space="0" w:color="auto"/>
                  <w:left w:val="single" w:sz="4" w:space="0" w:color="auto"/>
                  <w:bottom w:val="single" w:sz="4" w:space="0" w:color="auto"/>
                  <w:right w:val="single" w:sz="4" w:space="0" w:color="auto"/>
                </w:tcBorders>
                <w:vAlign w:val="center"/>
              </w:tcPr>
            </w:tcPrChange>
          </w:tcPr>
          <w:p w14:paraId="552251BA" w14:textId="188488B7" w:rsidR="00AE5AC2" w:rsidRPr="005410BD" w:rsidDel="00456579" w:rsidRDefault="00AE5AC2" w:rsidP="00004E02">
            <w:pPr>
              <w:pStyle w:val="TAL"/>
              <w:keepLines w:val="0"/>
              <w:widowControl w:val="0"/>
              <w:rPr>
                <w:del w:id="2782" w:author="MCC160" w:date="2022-03-16T14:24:00Z"/>
              </w:rPr>
            </w:pPr>
          </w:p>
        </w:tc>
      </w:tr>
      <w:tr w:rsidR="00AE5AC2" w:rsidRPr="005410BD" w:rsidDel="00456579" w14:paraId="0F298BD6" w14:textId="09D03700" w:rsidTr="00456579">
        <w:trPr>
          <w:tblHeader/>
          <w:del w:id="2783" w:author="MCC160" w:date="2022-03-16T14:24:00Z"/>
          <w:trPrChange w:id="2784"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85"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2030A66C" w14:textId="2AAB034F" w:rsidR="00AE5AC2" w:rsidRPr="005410BD" w:rsidDel="00456579" w:rsidRDefault="00AE5AC2" w:rsidP="00004E02">
            <w:pPr>
              <w:pStyle w:val="TAL"/>
              <w:keepLines w:val="0"/>
              <w:widowControl w:val="0"/>
              <w:rPr>
                <w:del w:id="2786" w:author="MCC160" w:date="2022-03-16T14:24:00Z"/>
              </w:rPr>
            </w:pPr>
            <w:del w:id="2787" w:author="MCC160" w:date="2022-03-16T14:24:00Z">
              <w:r w:rsidRPr="005410BD" w:rsidDel="00456579">
                <w:delText xml:space="preserve">    emergency-ind</w:delText>
              </w:r>
            </w:del>
          </w:p>
        </w:tc>
        <w:tc>
          <w:tcPr>
            <w:tcW w:w="2161" w:type="dxa"/>
            <w:tcBorders>
              <w:top w:val="single" w:sz="4" w:space="0" w:color="auto"/>
              <w:left w:val="single" w:sz="4" w:space="0" w:color="auto"/>
              <w:bottom w:val="single" w:sz="4" w:space="0" w:color="auto"/>
              <w:right w:val="single" w:sz="4" w:space="0" w:color="auto"/>
            </w:tcBorders>
            <w:vAlign w:val="center"/>
            <w:hideMark/>
            <w:tcPrChange w:id="2788" w:author="MCC160" w:date="2022-03-16T14:24: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056D4F49" w14:textId="17B0B91B" w:rsidR="00AE5AC2" w:rsidRPr="005410BD" w:rsidDel="00456579" w:rsidRDefault="00AE5AC2" w:rsidP="00004E02">
            <w:pPr>
              <w:pStyle w:val="TAL"/>
              <w:keepLines w:val="0"/>
              <w:widowControl w:val="0"/>
              <w:rPr>
                <w:del w:id="2789" w:author="MCC160" w:date="2022-03-16T14:24:00Z"/>
              </w:rPr>
            </w:pPr>
            <w:del w:id="2790" w:author="MCC160" w:date="2022-03-16T14:24:00Z">
              <w:r w:rsidRPr="005410BD" w:rsidDel="00456579">
                <w:delText>"true"</w:delText>
              </w:r>
            </w:del>
          </w:p>
        </w:tc>
        <w:tc>
          <w:tcPr>
            <w:tcW w:w="2161" w:type="dxa"/>
            <w:tcBorders>
              <w:top w:val="single" w:sz="4" w:space="0" w:color="auto"/>
              <w:left w:val="single" w:sz="4" w:space="0" w:color="auto"/>
              <w:bottom w:val="single" w:sz="4" w:space="0" w:color="auto"/>
              <w:right w:val="single" w:sz="4" w:space="0" w:color="auto"/>
            </w:tcBorders>
            <w:vAlign w:val="center"/>
            <w:tcPrChange w:id="2791"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4D875306" w14:textId="71BA055E" w:rsidR="00AE5AC2" w:rsidRPr="005410BD" w:rsidDel="00456579" w:rsidRDefault="00AE5AC2" w:rsidP="00004E02">
            <w:pPr>
              <w:pStyle w:val="TAL"/>
              <w:keepLines w:val="0"/>
              <w:widowControl w:val="0"/>
              <w:rPr>
                <w:del w:id="2792" w:author="MCC160" w:date="2022-03-16T14:24:00Z"/>
              </w:rPr>
            </w:pPr>
          </w:p>
        </w:tc>
        <w:tc>
          <w:tcPr>
            <w:tcW w:w="1351" w:type="dxa"/>
            <w:tcBorders>
              <w:top w:val="single" w:sz="4" w:space="0" w:color="auto"/>
              <w:left w:val="single" w:sz="4" w:space="0" w:color="auto"/>
              <w:bottom w:val="single" w:sz="4" w:space="0" w:color="auto"/>
              <w:right w:val="single" w:sz="4" w:space="0" w:color="auto"/>
            </w:tcBorders>
            <w:vAlign w:val="center"/>
            <w:tcPrChange w:id="2793" w:author="MCC160" w:date="2022-03-16T14:24:00Z">
              <w:tcPr>
                <w:tcW w:w="1350" w:type="dxa"/>
                <w:tcBorders>
                  <w:top w:val="single" w:sz="4" w:space="0" w:color="auto"/>
                  <w:left w:val="single" w:sz="4" w:space="0" w:color="auto"/>
                  <w:bottom w:val="single" w:sz="4" w:space="0" w:color="auto"/>
                  <w:right w:val="single" w:sz="4" w:space="0" w:color="auto"/>
                </w:tcBorders>
                <w:vAlign w:val="center"/>
              </w:tcPr>
            </w:tcPrChange>
          </w:tcPr>
          <w:p w14:paraId="5B88ED29" w14:textId="086CC8B5" w:rsidR="00AE5AC2" w:rsidRPr="005410BD" w:rsidDel="00456579" w:rsidRDefault="00AE5AC2" w:rsidP="00004E02">
            <w:pPr>
              <w:pStyle w:val="TAL"/>
              <w:keepLines w:val="0"/>
              <w:widowControl w:val="0"/>
              <w:rPr>
                <w:del w:id="2794" w:author="MCC160" w:date="2022-03-16T14:24:00Z"/>
              </w:rPr>
            </w:pPr>
          </w:p>
        </w:tc>
        <w:tc>
          <w:tcPr>
            <w:tcW w:w="1275" w:type="dxa"/>
            <w:tcBorders>
              <w:top w:val="single" w:sz="4" w:space="0" w:color="auto"/>
              <w:left w:val="single" w:sz="4" w:space="0" w:color="auto"/>
              <w:bottom w:val="single" w:sz="4" w:space="0" w:color="auto"/>
              <w:right w:val="single" w:sz="4" w:space="0" w:color="auto"/>
            </w:tcBorders>
            <w:vAlign w:val="center"/>
            <w:tcPrChange w:id="2795" w:author="MCC160" w:date="2022-03-16T14:24:00Z">
              <w:tcPr>
                <w:tcW w:w="1274" w:type="dxa"/>
                <w:tcBorders>
                  <w:top w:val="single" w:sz="4" w:space="0" w:color="auto"/>
                  <w:left w:val="single" w:sz="4" w:space="0" w:color="auto"/>
                  <w:bottom w:val="single" w:sz="4" w:space="0" w:color="auto"/>
                  <w:right w:val="single" w:sz="4" w:space="0" w:color="auto"/>
                </w:tcBorders>
                <w:vAlign w:val="center"/>
              </w:tcPr>
            </w:tcPrChange>
          </w:tcPr>
          <w:p w14:paraId="2EFF31E3" w14:textId="505C8E69" w:rsidR="00AE5AC2" w:rsidRPr="005410BD" w:rsidDel="00456579" w:rsidRDefault="00AE5AC2" w:rsidP="00004E02">
            <w:pPr>
              <w:pStyle w:val="TAL"/>
              <w:keepLines w:val="0"/>
              <w:widowControl w:val="0"/>
              <w:rPr>
                <w:del w:id="2796" w:author="MCC160" w:date="2022-03-16T14:24:00Z"/>
              </w:rPr>
            </w:pPr>
          </w:p>
        </w:tc>
      </w:tr>
    </w:tbl>
    <w:p w14:paraId="47E65753" w14:textId="77777777" w:rsidR="00AE5AC2" w:rsidRPr="005410BD" w:rsidRDefault="00AE5AC2" w:rsidP="00AE5AC2"/>
    <w:p w14:paraId="6AB0E909" w14:textId="21263D66" w:rsidR="00AE5AC2" w:rsidRPr="005410BD" w:rsidRDefault="00AE5AC2" w:rsidP="00AE5AC2">
      <w:pPr>
        <w:pStyle w:val="TH"/>
      </w:pPr>
      <w:r w:rsidRPr="005410BD">
        <w:t>Table 6.2.6.3.3-3: SIP 200 (OK) (Step 3, Table 6.2.6.3.2-1</w:t>
      </w:r>
      <w:ins w:id="2797" w:author="MCC160" w:date="2022-03-17T11:33:00Z">
        <w:r w:rsidR="00700578" w:rsidRPr="005410BD">
          <w:t>; Step 4, TS 36.579-1 [2] Table 5.3.4.3-1)</w:t>
        </w:r>
      </w:ins>
      <w:r w:rsidRPr="005410BD">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798" w:author="MCC160" w:date="2022-03-16T14:40: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4"/>
        <w:gridCol w:w="2181"/>
        <w:gridCol w:w="2181"/>
        <w:gridCol w:w="1409"/>
        <w:gridCol w:w="1159"/>
        <w:tblGridChange w:id="2799">
          <w:tblGrid>
            <w:gridCol w:w="2704"/>
            <w:gridCol w:w="2181"/>
            <w:gridCol w:w="2181"/>
            <w:gridCol w:w="1409"/>
            <w:gridCol w:w="1159"/>
          </w:tblGrid>
        </w:tblGridChange>
      </w:tblGrid>
      <w:tr w:rsidR="00AE5AC2" w:rsidRPr="005410BD" w14:paraId="46243466" w14:textId="77777777" w:rsidTr="00284774">
        <w:trPr>
          <w:tblHeader/>
          <w:trPrChange w:id="2800" w:author="MCC160" w:date="2022-03-16T14:40:00Z">
            <w:trPr>
              <w:tblHeader/>
            </w:trPr>
          </w:trPrChange>
        </w:trPr>
        <w:tc>
          <w:tcPr>
            <w:tcW w:w="9634" w:type="dxa"/>
            <w:gridSpan w:val="5"/>
            <w:tcPrChange w:id="2801" w:author="MCC160" w:date="2022-03-16T14:40:00Z">
              <w:tcPr>
                <w:tcW w:w="9611" w:type="dxa"/>
                <w:gridSpan w:val="5"/>
              </w:tcPr>
            </w:tcPrChange>
          </w:tcPr>
          <w:p w14:paraId="1FE8EEF7" w14:textId="77777777" w:rsidR="00AE5AC2" w:rsidRPr="005410BD" w:rsidRDefault="00AE5AC2" w:rsidP="00004E02">
            <w:pPr>
              <w:pStyle w:val="TAL"/>
              <w:keepLines w:val="0"/>
              <w:widowControl w:val="0"/>
              <w:rPr>
                <w:color w:val="000000"/>
              </w:rPr>
            </w:pPr>
            <w:r w:rsidRPr="005410BD">
              <w:rPr>
                <w:color w:val="000000"/>
              </w:rPr>
              <w:t xml:space="preserve">Derivation Path: TS 36.579-1 [2], Table 5.5.2.17.1.2-1, condition </w:t>
            </w:r>
            <w:del w:id="2802" w:author="MCC160" w:date="2022-03-16T14:40:00Z">
              <w:r w:rsidRPr="005410BD" w:rsidDel="00284774">
                <w:rPr>
                  <w:color w:val="000000"/>
                </w:rPr>
                <w:delText>MCVIDEO,</w:delText>
              </w:r>
            </w:del>
            <w:r w:rsidRPr="005410BD">
              <w:rPr>
                <w:color w:val="000000"/>
              </w:rPr>
              <w:t xml:space="preserve"> PRIVATE-CALL</w:t>
            </w:r>
          </w:p>
        </w:tc>
      </w:tr>
      <w:tr w:rsidR="00AE5AC2" w:rsidRPr="005410BD" w14:paraId="4DB3E174" w14:textId="77777777" w:rsidTr="00284774">
        <w:trPr>
          <w:tblHeader/>
          <w:trPrChange w:id="2803" w:author="MCC160" w:date="2022-03-16T14:40:00Z">
            <w:trPr>
              <w:tblHeader/>
            </w:trPr>
          </w:trPrChange>
        </w:trPr>
        <w:tc>
          <w:tcPr>
            <w:tcW w:w="2704" w:type="dxa"/>
            <w:tcPrChange w:id="2804" w:author="MCC160" w:date="2022-03-16T14:40:00Z">
              <w:tcPr>
                <w:tcW w:w="2697" w:type="dxa"/>
              </w:tcPr>
            </w:tcPrChange>
          </w:tcPr>
          <w:p w14:paraId="75FB0F82" w14:textId="77777777" w:rsidR="00AE5AC2" w:rsidRPr="005410BD" w:rsidRDefault="00AE5AC2" w:rsidP="00004E02">
            <w:pPr>
              <w:pStyle w:val="TAH"/>
              <w:keepLines w:val="0"/>
              <w:widowControl w:val="0"/>
              <w:rPr>
                <w:color w:val="000000"/>
              </w:rPr>
            </w:pPr>
            <w:r w:rsidRPr="005410BD">
              <w:rPr>
                <w:color w:val="000000"/>
              </w:rPr>
              <w:t>Information Element</w:t>
            </w:r>
          </w:p>
        </w:tc>
        <w:tc>
          <w:tcPr>
            <w:tcW w:w="2181" w:type="dxa"/>
            <w:tcPrChange w:id="2805" w:author="MCC160" w:date="2022-03-16T14:40:00Z">
              <w:tcPr>
                <w:tcW w:w="2176" w:type="dxa"/>
              </w:tcPr>
            </w:tcPrChange>
          </w:tcPr>
          <w:p w14:paraId="3B8EE1FE" w14:textId="77777777" w:rsidR="00AE5AC2" w:rsidRPr="005410BD" w:rsidRDefault="00AE5AC2" w:rsidP="00004E02">
            <w:pPr>
              <w:pStyle w:val="TAH"/>
              <w:keepLines w:val="0"/>
              <w:widowControl w:val="0"/>
              <w:rPr>
                <w:color w:val="000000"/>
              </w:rPr>
            </w:pPr>
            <w:r w:rsidRPr="005410BD">
              <w:rPr>
                <w:color w:val="000000"/>
              </w:rPr>
              <w:t>Value/remark</w:t>
            </w:r>
          </w:p>
        </w:tc>
        <w:tc>
          <w:tcPr>
            <w:tcW w:w="2181" w:type="dxa"/>
            <w:tcBorders>
              <w:bottom w:val="single" w:sz="4" w:space="0" w:color="auto"/>
            </w:tcBorders>
            <w:tcPrChange w:id="2806" w:author="MCC160" w:date="2022-03-16T14:40:00Z">
              <w:tcPr>
                <w:tcW w:w="2176" w:type="dxa"/>
                <w:tcBorders>
                  <w:bottom w:val="single" w:sz="4" w:space="0" w:color="auto"/>
                </w:tcBorders>
              </w:tcPr>
            </w:tcPrChange>
          </w:tcPr>
          <w:p w14:paraId="7380992C" w14:textId="77777777" w:rsidR="00AE5AC2" w:rsidRPr="005410BD" w:rsidRDefault="00AE5AC2" w:rsidP="00004E02">
            <w:pPr>
              <w:pStyle w:val="TAH"/>
              <w:keepLines w:val="0"/>
              <w:widowControl w:val="0"/>
              <w:rPr>
                <w:color w:val="000000"/>
              </w:rPr>
            </w:pPr>
            <w:r w:rsidRPr="005410BD">
              <w:rPr>
                <w:color w:val="000000"/>
              </w:rPr>
              <w:t>Comment</w:t>
            </w:r>
          </w:p>
        </w:tc>
        <w:tc>
          <w:tcPr>
            <w:tcW w:w="1409" w:type="dxa"/>
            <w:tcPrChange w:id="2807" w:author="MCC160" w:date="2022-03-16T14:40:00Z">
              <w:tcPr>
                <w:tcW w:w="1406" w:type="dxa"/>
              </w:tcPr>
            </w:tcPrChange>
          </w:tcPr>
          <w:p w14:paraId="27812D43" w14:textId="77777777" w:rsidR="00AE5AC2" w:rsidRPr="005410BD" w:rsidRDefault="00AE5AC2" w:rsidP="00004E02">
            <w:pPr>
              <w:pStyle w:val="TAH"/>
              <w:keepLines w:val="0"/>
              <w:widowControl w:val="0"/>
              <w:rPr>
                <w:color w:val="000000"/>
              </w:rPr>
            </w:pPr>
            <w:r w:rsidRPr="005410BD">
              <w:rPr>
                <w:color w:val="000000"/>
              </w:rPr>
              <w:t>Reference</w:t>
            </w:r>
          </w:p>
        </w:tc>
        <w:tc>
          <w:tcPr>
            <w:tcW w:w="1159" w:type="dxa"/>
            <w:tcPrChange w:id="2808" w:author="MCC160" w:date="2022-03-16T14:40:00Z">
              <w:tcPr>
                <w:tcW w:w="1156" w:type="dxa"/>
              </w:tcPr>
            </w:tcPrChange>
          </w:tcPr>
          <w:p w14:paraId="21B23BFB" w14:textId="77777777" w:rsidR="00AE5AC2" w:rsidRPr="005410BD" w:rsidRDefault="00AE5AC2" w:rsidP="00004E02">
            <w:pPr>
              <w:pStyle w:val="TAH"/>
              <w:keepLines w:val="0"/>
              <w:widowControl w:val="0"/>
              <w:rPr>
                <w:color w:val="000000"/>
              </w:rPr>
            </w:pPr>
            <w:r w:rsidRPr="005410BD">
              <w:rPr>
                <w:color w:val="000000"/>
              </w:rPr>
              <w:t>Condition</w:t>
            </w:r>
          </w:p>
        </w:tc>
      </w:tr>
      <w:tr w:rsidR="00AE5AC2" w:rsidRPr="005410BD" w14:paraId="627B5526" w14:textId="77777777" w:rsidTr="00284774">
        <w:trPr>
          <w:tblHeader/>
          <w:trPrChange w:id="2809" w:author="MCC160" w:date="2022-03-16T14:40:00Z">
            <w:trPr>
              <w:tblHeader/>
            </w:trPr>
          </w:trPrChange>
        </w:trPr>
        <w:tc>
          <w:tcPr>
            <w:tcW w:w="2704" w:type="dxa"/>
            <w:vAlign w:val="center"/>
            <w:tcPrChange w:id="2810" w:author="MCC160" w:date="2022-03-16T14:40:00Z">
              <w:tcPr>
                <w:tcW w:w="2697" w:type="dxa"/>
                <w:vAlign w:val="center"/>
              </w:tcPr>
            </w:tcPrChange>
          </w:tcPr>
          <w:p w14:paraId="08DCEDBE" w14:textId="77777777" w:rsidR="00AE5AC2" w:rsidRPr="005410BD" w:rsidRDefault="00AE5AC2" w:rsidP="00004E02">
            <w:pPr>
              <w:pStyle w:val="TAL"/>
            </w:pPr>
            <w:r w:rsidRPr="005410BD">
              <w:rPr>
                <w:rFonts w:cs="Arial"/>
                <w:b/>
                <w:szCs w:val="18"/>
              </w:rPr>
              <w:t>Message-body</w:t>
            </w:r>
          </w:p>
        </w:tc>
        <w:tc>
          <w:tcPr>
            <w:tcW w:w="2181" w:type="dxa"/>
            <w:tcPrChange w:id="2811" w:author="MCC160" w:date="2022-03-16T14:40:00Z">
              <w:tcPr>
                <w:tcW w:w="2176" w:type="dxa"/>
              </w:tcPr>
            </w:tcPrChange>
          </w:tcPr>
          <w:p w14:paraId="1E995A42" w14:textId="77777777" w:rsidR="00AE5AC2" w:rsidRPr="005410BD" w:rsidRDefault="00AE5AC2" w:rsidP="00004E02">
            <w:pPr>
              <w:pStyle w:val="TAL"/>
            </w:pPr>
          </w:p>
        </w:tc>
        <w:tc>
          <w:tcPr>
            <w:tcW w:w="2181" w:type="dxa"/>
            <w:tcBorders>
              <w:bottom w:val="single" w:sz="4" w:space="0" w:color="auto"/>
            </w:tcBorders>
            <w:tcPrChange w:id="2812" w:author="MCC160" w:date="2022-03-16T14:40:00Z">
              <w:tcPr>
                <w:tcW w:w="2176" w:type="dxa"/>
                <w:tcBorders>
                  <w:bottom w:val="single" w:sz="4" w:space="0" w:color="auto"/>
                </w:tcBorders>
              </w:tcPr>
            </w:tcPrChange>
          </w:tcPr>
          <w:p w14:paraId="7C284D58" w14:textId="77777777" w:rsidR="00AE5AC2" w:rsidRPr="005410BD" w:rsidRDefault="00AE5AC2" w:rsidP="00004E02">
            <w:pPr>
              <w:pStyle w:val="TAL"/>
            </w:pPr>
          </w:p>
        </w:tc>
        <w:tc>
          <w:tcPr>
            <w:tcW w:w="1409" w:type="dxa"/>
            <w:tcPrChange w:id="2813" w:author="MCC160" w:date="2022-03-16T14:40:00Z">
              <w:tcPr>
                <w:tcW w:w="1406" w:type="dxa"/>
              </w:tcPr>
            </w:tcPrChange>
          </w:tcPr>
          <w:p w14:paraId="312C3217" w14:textId="77777777" w:rsidR="00AE5AC2" w:rsidRPr="005410BD" w:rsidRDefault="00AE5AC2" w:rsidP="00004E02">
            <w:pPr>
              <w:pStyle w:val="TAL"/>
            </w:pPr>
          </w:p>
        </w:tc>
        <w:tc>
          <w:tcPr>
            <w:tcW w:w="1159" w:type="dxa"/>
            <w:vAlign w:val="bottom"/>
            <w:tcPrChange w:id="2814" w:author="MCC160" w:date="2022-03-16T14:40:00Z">
              <w:tcPr>
                <w:tcW w:w="1156" w:type="dxa"/>
                <w:vAlign w:val="bottom"/>
              </w:tcPr>
            </w:tcPrChange>
          </w:tcPr>
          <w:p w14:paraId="078A5F6C" w14:textId="77777777" w:rsidR="00AE5AC2" w:rsidRPr="005410BD" w:rsidRDefault="00AE5AC2" w:rsidP="00004E02">
            <w:pPr>
              <w:pStyle w:val="TAL"/>
            </w:pPr>
          </w:p>
        </w:tc>
      </w:tr>
      <w:tr w:rsidR="00AE5AC2" w:rsidRPr="005410BD" w:rsidDel="00284774" w14:paraId="2CE13109" w14:textId="61D1BBBA" w:rsidTr="00284774">
        <w:trPr>
          <w:tblHeader/>
          <w:del w:id="2815" w:author="MCC160" w:date="2022-03-16T14:40:00Z"/>
          <w:trPrChange w:id="2816" w:author="MCC160" w:date="2022-03-16T14:40:00Z">
            <w:trPr>
              <w:tblHeader/>
            </w:trPr>
          </w:trPrChange>
        </w:trPr>
        <w:tc>
          <w:tcPr>
            <w:tcW w:w="2704" w:type="dxa"/>
            <w:vAlign w:val="center"/>
            <w:tcPrChange w:id="2817" w:author="MCC160" w:date="2022-03-16T14:40:00Z">
              <w:tcPr>
                <w:tcW w:w="2697" w:type="dxa"/>
                <w:vAlign w:val="center"/>
              </w:tcPr>
            </w:tcPrChange>
          </w:tcPr>
          <w:p w14:paraId="307E855F" w14:textId="0B57E2B4" w:rsidR="00AE5AC2" w:rsidRPr="005410BD" w:rsidDel="00284774" w:rsidRDefault="00AE5AC2" w:rsidP="00004E02">
            <w:pPr>
              <w:pStyle w:val="TAL"/>
              <w:rPr>
                <w:del w:id="2818" w:author="MCC160" w:date="2022-03-16T14:40:00Z"/>
              </w:rPr>
            </w:pPr>
            <w:del w:id="2819" w:author="MCC160" w:date="2022-03-16T14:40:00Z">
              <w:r w:rsidRPr="005410BD" w:rsidDel="00284774">
                <w:delText xml:space="preserve">  </w:delText>
              </w:r>
              <w:r w:rsidRPr="005410BD" w:rsidDel="00284774">
                <w:rPr>
                  <w:rFonts w:cs="Arial"/>
                  <w:bCs/>
                  <w:szCs w:val="18"/>
                </w:rPr>
                <w:delText>MIME body part</w:delText>
              </w:r>
            </w:del>
          </w:p>
        </w:tc>
        <w:tc>
          <w:tcPr>
            <w:tcW w:w="2181" w:type="dxa"/>
            <w:vAlign w:val="center"/>
            <w:tcPrChange w:id="2820" w:author="MCC160" w:date="2022-03-16T14:40:00Z">
              <w:tcPr>
                <w:tcW w:w="2176" w:type="dxa"/>
                <w:vAlign w:val="center"/>
              </w:tcPr>
            </w:tcPrChange>
          </w:tcPr>
          <w:p w14:paraId="00CF5CF1" w14:textId="45A0BD0D" w:rsidR="00AE5AC2" w:rsidRPr="005410BD" w:rsidDel="00284774" w:rsidRDefault="00AE5AC2" w:rsidP="00004E02">
            <w:pPr>
              <w:pStyle w:val="TAL"/>
              <w:rPr>
                <w:del w:id="2821" w:author="MCC160" w:date="2022-03-16T14:40:00Z"/>
              </w:rPr>
            </w:pPr>
          </w:p>
        </w:tc>
        <w:tc>
          <w:tcPr>
            <w:tcW w:w="2181" w:type="dxa"/>
            <w:tcBorders>
              <w:bottom w:val="single" w:sz="4" w:space="0" w:color="auto"/>
            </w:tcBorders>
            <w:tcPrChange w:id="2822" w:author="MCC160" w:date="2022-03-16T14:40:00Z">
              <w:tcPr>
                <w:tcW w:w="2176" w:type="dxa"/>
                <w:tcBorders>
                  <w:bottom w:val="single" w:sz="4" w:space="0" w:color="auto"/>
                </w:tcBorders>
              </w:tcPr>
            </w:tcPrChange>
          </w:tcPr>
          <w:p w14:paraId="2E2D2B58" w14:textId="7B7C6780" w:rsidR="00AE5AC2" w:rsidRPr="005410BD" w:rsidDel="00284774" w:rsidRDefault="00AE5AC2" w:rsidP="00004E02">
            <w:pPr>
              <w:pStyle w:val="TAL"/>
              <w:rPr>
                <w:del w:id="2823" w:author="MCC160" w:date="2022-03-16T14:40:00Z"/>
              </w:rPr>
            </w:pPr>
            <w:del w:id="2824" w:author="MCC160" w:date="2022-03-16T14:40:00Z">
              <w:r w:rsidRPr="005410BD" w:rsidDel="00284774">
                <w:delText>MCVideo</w:delText>
              </w:r>
            </w:del>
          </w:p>
        </w:tc>
        <w:tc>
          <w:tcPr>
            <w:tcW w:w="1409" w:type="dxa"/>
            <w:tcPrChange w:id="2825" w:author="MCC160" w:date="2022-03-16T14:40:00Z">
              <w:tcPr>
                <w:tcW w:w="1406" w:type="dxa"/>
              </w:tcPr>
            </w:tcPrChange>
          </w:tcPr>
          <w:p w14:paraId="15E4A5BD" w14:textId="6E9B835F" w:rsidR="00AE5AC2" w:rsidRPr="005410BD" w:rsidDel="00284774" w:rsidRDefault="00AE5AC2" w:rsidP="00004E02">
            <w:pPr>
              <w:pStyle w:val="TAL"/>
              <w:rPr>
                <w:del w:id="2826" w:author="MCC160" w:date="2022-03-16T14:40:00Z"/>
              </w:rPr>
            </w:pPr>
          </w:p>
        </w:tc>
        <w:tc>
          <w:tcPr>
            <w:tcW w:w="1159" w:type="dxa"/>
            <w:vAlign w:val="bottom"/>
            <w:tcPrChange w:id="2827" w:author="MCC160" w:date="2022-03-16T14:40:00Z">
              <w:tcPr>
                <w:tcW w:w="1156" w:type="dxa"/>
                <w:vAlign w:val="bottom"/>
              </w:tcPr>
            </w:tcPrChange>
          </w:tcPr>
          <w:p w14:paraId="7FB70FAC" w14:textId="5F0BC6AD" w:rsidR="00AE5AC2" w:rsidRPr="005410BD" w:rsidDel="00284774" w:rsidRDefault="00AE5AC2" w:rsidP="00004E02">
            <w:pPr>
              <w:pStyle w:val="TAL"/>
              <w:rPr>
                <w:del w:id="2828" w:author="MCC160" w:date="2022-03-16T14:40:00Z"/>
              </w:rPr>
            </w:pPr>
          </w:p>
        </w:tc>
      </w:tr>
      <w:tr w:rsidR="00AE5AC2" w:rsidRPr="005410BD" w:rsidDel="00284774" w14:paraId="617CD9C9" w14:textId="79FAAF4F" w:rsidTr="00284774">
        <w:trPr>
          <w:tblHeader/>
          <w:del w:id="2829" w:author="MCC160" w:date="2022-03-16T14:40:00Z"/>
          <w:trPrChange w:id="2830" w:author="MCC160" w:date="2022-03-16T14:40:00Z">
            <w:trPr>
              <w:tblHeader/>
            </w:trPr>
          </w:trPrChange>
        </w:trPr>
        <w:tc>
          <w:tcPr>
            <w:tcW w:w="2704" w:type="dxa"/>
            <w:vAlign w:val="center"/>
            <w:tcPrChange w:id="2831" w:author="MCC160" w:date="2022-03-16T14:40:00Z">
              <w:tcPr>
                <w:tcW w:w="2697" w:type="dxa"/>
                <w:vAlign w:val="center"/>
              </w:tcPr>
            </w:tcPrChange>
          </w:tcPr>
          <w:p w14:paraId="5622E595" w14:textId="7784B618" w:rsidR="00AE5AC2" w:rsidRPr="005410BD" w:rsidDel="00284774" w:rsidRDefault="00AE5AC2" w:rsidP="00004E02">
            <w:pPr>
              <w:pStyle w:val="TAL"/>
              <w:rPr>
                <w:del w:id="2832" w:author="MCC160" w:date="2022-03-16T14:40:00Z"/>
              </w:rPr>
            </w:pPr>
            <w:del w:id="2833" w:author="MCC160" w:date="2022-03-16T14:40:00Z">
              <w:r w:rsidRPr="005410BD" w:rsidDel="00284774">
                <w:delText xml:space="preserve">    </w:delText>
              </w:r>
              <w:r w:rsidRPr="005410BD" w:rsidDel="00284774">
                <w:rPr>
                  <w:rFonts w:cs="Arial"/>
                  <w:bCs/>
                  <w:szCs w:val="18"/>
                </w:rPr>
                <w:delText>MIME-part-header</w:delText>
              </w:r>
            </w:del>
          </w:p>
        </w:tc>
        <w:tc>
          <w:tcPr>
            <w:tcW w:w="2181" w:type="dxa"/>
            <w:vAlign w:val="center"/>
            <w:tcPrChange w:id="2834" w:author="MCC160" w:date="2022-03-16T14:40:00Z">
              <w:tcPr>
                <w:tcW w:w="2176" w:type="dxa"/>
                <w:vAlign w:val="center"/>
              </w:tcPr>
            </w:tcPrChange>
          </w:tcPr>
          <w:p w14:paraId="13CE71A1" w14:textId="394AB712" w:rsidR="00AE5AC2" w:rsidRPr="005410BD" w:rsidDel="00284774" w:rsidRDefault="00AE5AC2" w:rsidP="00004E02">
            <w:pPr>
              <w:pStyle w:val="TAL"/>
              <w:rPr>
                <w:del w:id="2835" w:author="MCC160" w:date="2022-03-16T14:40:00Z"/>
              </w:rPr>
            </w:pPr>
          </w:p>
        </w:tc>
        <w:tc>
          <w:tcPr>
            <w:tcW w:w="2181" w:type="dxa"/>
            <w:tcBorders>
              <w:bottom w:val="single" w:sz="4" w:space="0" w:color="auto"/>
            </w:tcBorders>
            <w:tcPrChange w:id="2836" w:author="MCC160" w:date="2022-03-16T14:40:00Z">
              <w:tcPr>
                <w:tcW w:w="2176" w:type="dxa"/>
                <w:tcBorders>
                  <w:bottom w:val="single" w:sz="4" w:space="0" w:color="auto"/>
                </w:tcBorders>
              </w:tcPr>
            </w:tcPrChange>
          </w:tcPr>
          <w:p w14:paraId="71E9E190" w14:textId="025E0D3A" w:rsidR="00AE5AC2" w:rsidRPr="005410BD" w:rsidDel="00284774" w:rsidRDefault="00AE5AC2" w:rsidP="00004E02">
            <w:pPr>
              <w:pStyle w:val="TAL"/>
              <w:rPr>
                <w:del w:id="2837" w:author="MCC160" w:date="2022-03-16T14:40:00Z"/>
              </w:rPr>
            </w:pPr>
          </w:p>
        </w:tc>
        <w:tc>
          <w:tcPr>
            <w:tcW w:w="1409" w:type="dxa"/>
            <w:tcPrChange w:id="2838" w:author="MCC160" w:date="2022-03-16T14:40:00Z">
              <w:tcPr>
                <w:tcW w:w="1406" w:type="dxa"/>
              </w:tcPr>
            </w:tcPrChange>
          </w:tcPr>
          <w:p w14:paraId="347F345E" w14:textId="6D2E1BD2" w:rsidR="00AE5AC2" w:rsidRPr="005410BD" w:rsidDel="00284774" w:rsidRDefault="00AE5AC2" w:rsidP="00004E02">
            <w:pPr>
              <w:pStyle w:val="TAL"/>
              <w:rPr>
                <w:del w:id="2839" w:author="MCC160" w:date="2022-03-16T14:40:00Z"/>
              </w:rPr>
            </w:pPr>
          </w:p>
        </w:tc>
        <w:tc>
          <w:tcPr>
            <w:tcW w:w="1159" w:type="dxa"/>
            <w:vAlign w:val="bottom"/>
            <w:tcPrChange w:id="2840" w:author="MCC160" w:date="2022-03-16T14:40:00Z">
              <w:tcPr>
                <w:tcW w:w="1156" w:type="dxa"/>
                <w:vAlign w:val="bottom"/>
              </w:tcPr>
            </w:tcPrChange>
          </w:tcPr>
          <w:p w14:paraId="0F08D916" w14:textId="1CEE3883" w:rsidR="00AE5AC2" w:rsidRPr="005410BD" w:rsidDel="00284774" w:rsidRDefault="00AE5AC2" w:rsidP="00004E02">
            <w:pPr>
              <w:pStyle w:val="TAL"/>
              <w:rPr>
                <w:del w:id="2841" w:author="MCC160" w:date="2022-03-16T14:40:00Z"/>
              </w:rPr>
            </w:pPr>
          </w:p>
        </w:tc>
      </w:tr>
      <w:tr w:rsidR="00284774" w:rsidRPr="005410BD" w14:paraId="3107DCB1" w14:textId="77777777" w:rsidTr="00284774">
        <w:trPr>
          <w:tblHeader/>
          <w:trPrChange w:id="2842" w:author="MCC160" w:date="2022-03-16T14:40:00Z">
            <w:trPr>
              <w:tblHeader/>
            </w:trPr>
          </w:trPrChange>
        </w:trPr>
        <w:tc>
          <w:tcPr>
            <w:tcW w:w="2704" w:type="dxa"/>
            <w:vAlign w:val="center"/>
            <w:tcPrChange w:id="2843" w:author="MCC160" w:date="2022-03-16T14:40:00Z">
              <w:tcPr>
                <w:tcW w:w="2697" w:type="dxa"/>
                <w:vAlign w:val="center"/>
              </w:tcPr>
            </w:tcPrChange>
          </w:tcPr>
          <w:p w14:paraId="0DBBE816" w14:textId="2594B119" w:rsidR="00284774" w:rsidRPr="005410BD" w:rsidRDefault="00284774" w:rsidP="00284774">
            <w:pPr>
              <w:pStyle w:val="TAL"/>
            </w:pPr>
            <w:ins w:id="2844" w:author="MCC160" w:date="2022-03-16T14:40:00Z">
              <w:r w:rsidRPr="005410BD">
                <w:t xml:space="preserve">  SDP Message</w:t>
              </w:r>
            </w:ins>
            <w:del w:id="2845" w:author="MCC160" w:date="2022-03-16T14:40:00Z">
              <w:r w:rsidRPr="005410BD" w:rsidDel="002536C6">
                <w:delText xml:space="preserve">    MIME-part-body</w:delText>
              </w:r>
            </w:del>
          </w:p>
        </w:tc>
        <w:tc>
          <w:tcPr>
            <w:tcW w:w="2181" w:type="dxa"/>
            <w:vAlign w:val="center"/>
            <w:tcPrChange w:id="2846" w:author="MCC160" w:date="2022-03-16T14:40:00Z">
              <w:tcPr>
                <w:tcW w:w="2176" w:type="dxa"/>
                <w:vAlign w:val="center"/>
              </w:tcPr>
            </w:tcPrChange>
          </w:tcPr>
          <w:p w14:paraId="7CC35554" w14:textId="2E6FE5EC" w:rsidR="00284774" w:rsidRPr="005410BD" w:rsidRDefault="00284774" w:rsidP="00284774">
            <w:pPr>
              <w:pStyle w:val="TAL"/>
            </w:pPr>
            <w:ins w:id="2847" w:author="MCC160" w:date="2022-03-16T14:40:00Z">
              <w:r w:rsidRPr="005410BD">
                <w:t>As described in Table 6.2.6.3.3-3A</w:t>
              </w:r>
            </w:ins>
            <w:del w:id="2848" w:author="MCC160" w:date="2022-03-16T14:40:00Z">
              <w:r w:rsidRPr="005410BD" w:rsidDel="002536C6">
                <w:delText>MCVideo-Info as described in Table 6.2.6.3.3-2</w:delText>
              </w:r>
            </w:del>
          </w:p>
        </w:tc>
        <w:tc>
          <w:tcPr>
            <w:tcW w:w="2181" w:type="dxa"/>
            <w:tcBorders>
              <w:bottom w:val="single" w:sz="4" w:space="0" w:color="auto"/>
            </w:tcBorders>
            <w:tcPrChange w:id="2849" w:author="MCC160" w:date="2022-03-16T14:40:00Z">
              <w:tcPr>
                <w:tcW w:w="2176" w:type="dxa"/>
                <w:tcBorders>
                  <w:bottom w:val="single" w:sz="4" w:space="0" w:color="auto"/>
                </w:tcBorders>
              </w:tcPr>
            </w:tcPrChange>
          </w:tcPr>
          <w:p w14:paraId="6CAD6057" w14:textId="77777777" w:rsidR="00284774" w:rsidRPr="005410BD" w:rsidRDefault="00284774" w:rsidP="00284774">
            <w:pPr>
              <w:pStyle w:val="TAL"/>
            </w:pPr>
          </w:p>
        </w:tc>
        <w:tc>
          <w:tcPr>
            <w:tcW w:w="1409" w:type="dxa"/>
            <w:tcPrChange w:id="2850" w:author="MCC160" w:date="2022-03-16T14:40:00Z">
              <w:tcPr>
                <w:tcW w:w="1406" w:type="dxa"/>
              </w:tcPr>
            </w:tcPrChange>
          </w:tcPr>
          <w:p w14:paraId="5255C7F0" w14:textId="77777777" w:rsidR="00284774" w:rsidRPr="005410BD" w:rsidRDefault="00284774" w:rsidP="00284774">
            <w:pPr>
              <w:pStyle w:val="TAL"/>
            </w:pPr>
          </w:p>
        </w:tc>
        <w:tc>
          <w:tcPr>
            <w:tcW w:w="1159" w:type="dxa"/>
            <w:tcPrChange w:id="2851" w:author="MCC160" w:date="2022-03-16T14:40:00Z">
              <w:tcPr>
                <w:tcW w:w="1156" w:type="dxa"/>
              </w:tcPr>
            </w:tcPrChange>
          </w:tcPr>
          <w:p w14:paraId="3FE43667" w14:textId="77777777" w:rsidR="00284774" w:rsidRPr="005410BD" w:rsidRDefault="00284774" w:rsidP="00284774">
            <w:pPr>
              <w:pStyle w:val="TAL"/>
            </w:pPr>
          </w:p>
        </w:tc>
      </w:tr>
    </w:tbl>
    <w:p w14:paraId="15AA52E3" w14:textId="3705F7D2" w:rsidR="00AE5AC2" w:rsidRPr="005410BD" w:rsidRDefault="00AE5AC2" w:rsidP="00AE5AC2">
      <w:pPr>
        <w:rPr>
          <w:ins w:id="2852" w:author="MCC160" w:date="2022-03-16T14:41:00Z"/>
        </w:rPr>
      </w:pPr>
    </w:p>
    <w:p w14:paraId="15D0F51B" w14:textId="0C262C7F" w:rsidR="00284774" w:rsidRPr="005410BD" w:rsidRDefault="00284774" w:rsidP="00284774">
      <w:pPr>
        <w:pStyle w:val="TH"/>
        <w:rPr>
          <w:ins w:id="2853" w:author="MCC160" w:date="2022-03-16T14:41:00Z"/>
        </w:rPr>
      </w:pPr>
      <w:ins w:id="2854" w:author="MCC160" w:date="2022-03-16T14:41:00Z">
        <w:r w:rsidRPr="005410BD">
          <w:t>Table 6.2.6.3.3-3A: SDP Message</w:t>
        </w:r>
        <w:r w:rsidRPr="005410BD">
          <w:rPr>
            <w:lang w:eastAsia="ko-KR"/>
          </w:rPr>
          <w:t xml:space="preserve"> in SIP 200 (OK)</w:t>
        </w:r>
        <w:r w:rsidRPr="005410BD">
          <w:t xml:space="preserve"> (Table 6.2.6.3.3-3)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84774" w:rsidRPr="005410BD" w14:paraId="21B15191" w14:textId="77777777" w:rsidTr="003E36CA">
        <w:trPr>
          <w:jc w:val="center"/>
          <w:ins w:id="2855" w:author="MCC160" w:date="2022-03-16T14:41:00Z"/>
        </w:trPr>
        <w:tc>
          <w:tcPr>
            <w:tcW w:w="9639" w:type="dxa"/>
          </w:tcPr>
          <w:p w14:paraId="0C57DC76" w14:textId="5651EDE7" w:rsidR="00284774" w:rsidRPr="005410BD" w:rsidRDefault="00284774" w:rsidP="003E36CA">
            <w:pPr>
              <w:pStyle w:val="TAL"/>
              <w:rPr>
                <w:ins w:id="2856" w:author="MCC160" w:date="2022-03-16T14:41:00Z"/>
              </w:rPr>
            </w:pPr>
            <w:ins w:id="2857" w:author="MCC160" w:date="2022-03-16T14:41:00Z">
              <w:r w:rsidRPr="005410BD">
                <w:t xml:space="preserve">Derivation Path: TS 36.579-1 [2], table 5.5.3.1.1-2 condition </w:t>
              </w:r>
            </w:ins>
            <w:ins w:id="2858" w:author="MCC160" w:date="2022-03-17T12:05:00Z">
              <w:r w:rsidR="00604047" w:rsidRPr="005410BD">
                <w:t xml:space="preserve">PRIVATE-CALL, </w:t>
              </w:r>
            </w:ins>
            <w:ins w:id="2859" w:author="MCC160" w:date="2022-03-16T15:07:00Z">
              <w:r w:rsidR="003C2D0A" w:rsidRPr="005410BD">
                <w:t xml:space="preserve">SDP_ANSWER, </w:t>
              </w:r>
            </w:ins>
            <w:ins w:id="2860" w:author="MCC160" w:date="2022-04-25T13:25:00Z">
              <w:r w:rsidR="00914BB5" w:rsidRPr="005410BD">
                <w:rPr>
                  <w:rFonts w:eastAsia="SimSun"/>
                </w:rPr>
                <w:t>WITHOUT_TRANSMISSIONCONTROL</w:t>
              </w:r>
            </w:ins>
            <w:ins w:id="2861" w:author="MCC160" w:date="2022-03-16T14:41:00Z">
              <w:r w:rsidRPr="005410BD">
                <w:t>L</w:t>
              </w:r>
            </w:ins>
          </w:p>
        </w:tc>
      </w:tr>
    </w:tbl>
    <w:p w14:paraId="7B00FCDE" w14:textId="77777777" w:rsidR="00284774" w:rsidRPr="005410BD" w:rsidRDefault="00284774" w:rsidP="00AE5AC2"/>
    <w:p w14:paraId="423A871C" w14:textId="77777777" w:rsidR="00AE5AC2" w:rsidRPr="005410BD" w:rsidRDefault="00AE5AC2" w:rsidP="00AE5AC2">
      <w:pPr>
        <w:pStyle w:val="TH"/>
      </w:pPr>
      <w:r w:rsidRPr="005410BD">
        <w:t>Table 6.2.6.3.3-4: Void</w:t>
      </w:r>
    </w:p>
    <w:p w14:paraId="5A5E234C" w14:textId="77777777" w:rsidR="00AE5AC2" w:rsidRPr="005410BD" w:rsidRDefault="00AE5AC2" w:rsidP="00AE5AC2"/>
    <w:p w14:paraId="687D0A8D" w14:textId="039BF85E" w:rsidR="00AE5AC2" w:rsidRPr="005410BD" w:rsidRDefault="00AE5AC2" w:rsidP="00AE5AC2">
      <w:pPr>
        <w:pStyle w:val="TH"/>
        <w:widowControl w:val="0"/>
      </w:pPr>
      <w:r w:rsidRPr="005410BD">
        <w:rPr>
          <w:color w:val="000000"/>
        </w:rPr>
        <w:t>Table 6.2.6.3.3-5: SIP BYE (Step 8, Table 6.2.6.3.2-1</w:t>
      </w:r>
      <w:ins w:id="2862" w:author="MCC160" w:date="2022-03-16T14:41:00Z">
        <w:r w:rsidR="00284774" w:rsidRPr="005410BD">
          <w:t>; Step 1, TS 36.579-1 [2] Table 5.3.10.3-1</w:t>
        </w:r>
      </w:ins>
      <w:r w:rsidRPr="005410B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rsidDel="00127C5D" w14:paraId="545A67E9" w14:textId="77777777" w:rsidTr="00004E02">
        <w:trPr>
          <w:tblHeader/>
        </w:trPr>
        <w:tc>
          <w:tcPr>
            <w:tcW w:w="9634" w:type="dxa"/>
          </w:tcPr>
          <w:p w14:paraId="200AAB4D" w14:textId="0713A174" w:rsidR="00AE5AC2" w:rsidRPr="005410BD" w:rsidDel="00127C5D" w:rsidRDefault="00AE5AC2" w:rsidP="00004E02">
            <w:pPr>
              <w:pStyle w:val="TAL"/>
              <w:keepLines w:val="0"/>
              <w:widowControl w:val="0"/>
              <w:rPr>
                <w:color w:val="000000"/>
              </w:rPr>
            </w:pPr>
            <w:r w:rsidRPr="005410BD">
              <w:rPr>
                <w:color w:val="000000"/>
              </w:rPr>
              <w:t>Derivation Path: TS 36.579-1</w:t>
            </w:r>
            <w:ins w:id="2863" w:author="MCC160" w:date="2022-03-17T11:17:00Z">
              <w:r w:rsidR="00621625" w:rsidRPr="005410BD">
                <w:rPr>
                  <w:color w:val="000000"/>
                </w:rPr>
                <w:t xml:space="preserve"> [2]</w:t>
              </w:r>
            </w:ins>
            <w:r w:rsidRPr="005410BD">
              <w:rPr>
                <w:color w:val="000000"/>
              </w:rPr>
              <w:t xml:space="preserve">, Table 5.5.2.2-1, </w:t>
            </w:r>
            <w:r w:rsidRPr="005410BD">
              <w:t>condition M</w:t>
            </w:r>
            <w:ins w:id="2864" w:author="MCC160" w:date="2022-03-16T14:43:00Z">
              <w:r w:rsidR="00284774" w:rsidRPr="005410BD">
                <w:t>T</w:t>
              </w:r>
            </w:ins>
            <w:del w:id="2865" w:author="MCC160" w:date="2022-03-16T14:43:00Z">
              <w:r w:rsidRPr="005410BD" w:rsidDel="00284774">
                <w:delText>O</w:delText>
              </w:r>
            </w:del>
            <w:r w:rsidRPr="005410BD">
              <w:t>_CALL</w:t>
            </w:r>
          </w:p>
        </w:tc>
      </w:tr>
    </w:tbl>
    <w:p w14:paraId="2B5145AA" w14:textId="77777777" w:rsidR="00AE5AC2" w:rsidRPr="005410BD" w:rsidRDefault="00AE5AC2" w:rsidP="00AE5AC2"/>
    <w:p w14:paraId="67EA5370" w14:textId="77777777" w:rsidR="00AE5AC2" w:rsidRPr="005410BD" w:rsidRDefault="00AE5AC2" w:rsidP="00AE5AC2">
      <w:pPr>
        <w:pStyle w:val="TH"/>
      </w:pPr>
      <w:r w:rsidRPr="005410BD">
        <w:t>Table 6.2.6.3.3-6: Void</w:t>
      </w:r>
    </w:p>
    <w:p w14:paraId="238FD0DF" w14:textId="77777777" w:rsidR="00AE5AC2" w:rsidRPr="005410BD" w:rsidRDefault="00AE5AC2" w:rsidP="00AE5AC2"/>
    <w:p w14:paraId="5F4CC50A" w14:textId="77777777" w:rsidR="00AE5AC2" w:rsidRPr="005410BD" w:rsidRDefault="00AE5AC2" w:rsidP="00AE5AC2">
      <w:pPr>
        <w:pStyle w:val="Heading3"/>
      </w:pPr>
      <w:bookmarkStart w:id="2866" w:name="_Toc52787582"/>
      <w:bookmarkStart w:id="2867" w:name="_Toc52787764"/>
      <w:bookmarkStart w:id="2868" w:name="_Toc75906986"/>
      <w:bookmarkStart w:id="2869" w:name="_Toc75907323"/>
      <w:bookmarkStart w:id="2870" w:name="_Toc84345739"/>
      <w:r w:rsidRPr="005410BD">
        <w:lastRenderedPageBreak/>
        <w:t>6.2.7</w:t>
      </w:r>
      <w:r w:rsidRPr="005410BD">
        <w:tab/>
        <w:t>On-network / Private Call / On-demand / Manual Commencement Mode / Without Transmission Control / Client Originated (CO)</w:t>
      </w:r>
      <w:bookmarkEnd w:id="2866"/>
      <w:bookmarkEnd w:id="2867"/>
      <w:bookmarkEnd w:id="2868"/>
      <w:bookmarkEnd w:id="2869"/>
      <w:bookmarkEnd w:id="2870"/>
    </w:p>
    <w:p w14:paraId="1F2FFC28" w14:textId="77777777" w:rsidR="00AE5AC2" w:rsidRPr="005410BD" w:rsidRDefault="00AE5AC2" w:rsidP="00AE5AC2">
      <w:pPr>
        <w:pStyle w:val="H6"/>
      </w:pPr>
      <w:bookmarkStart w:id="2871" w:name="_Toc52787583"/>
      <w:bookmarkStart w:id="2872" w:name="_Toc52787765"/>
      <w:bookmarkStart w:id="2873" w:name="_Toc75906987"/>
      <w:bookmarkStart w:id="2874" w:name="_Toc75907324"/>
      <w:r w:rsidRPr="005410BD">
        <w:t>6.2.7.1</w:t>
      </w:r>
      <w:r w:rsidRPr="005410BD">
        <w:tab/>
        <w:t>Test Purpose (TP)</w:t>
      </w:r>
      <w:bookmarkEnd w:id="2871"/>
      <w:bookmarkEnd w:id="2872"/>
      <w:bookmarkEnd w:id="2873"/>
      <w:bookmarkEnd w:id="2874"/>
    </w:p>
    <w:p w14:paraId="0EE9571C" w14:textId="77777777" w:rsidR="00AE5AC2" w:rsidRPr="005410BD" w:rsidRDefault="00AE5AC2" w:rsidP="00AE5AC2">
      <w:pPr>
        <w:pStyle w:val="H6"/>
      </w:pPr>
      <w:r w:rsidRPr="005410BD">
        <w:t>(1)</w:t>
      </w:r>
    </w:p>
    <w:p w14:paraId="28BF9913"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registered and authorised for MCVideo Service and authorised to initiate private calls with manual commencement }</w:t>
      </w:r>
    </w:p>
    <w:p w14:paraId="596047D1"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5DAFF591"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requests the establishment of an MCVideo On-demand Manual Commencement private call without Transmission Control }</w:t>
      </w:r>
    </w:p>
    <w:p w14:paraId="426C90F2"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5410BD">
        <w:rPr>
          <w:b/>
          <w:noProof w:val="0"/>
        </w:rPr>
        <w:t>and</w:t>
      </w:r>
      <w:r w:rsidRPr="005410BD">
        <w:rPr>
          <w:noProof w:val="0"/>
        </w:rPr>
        <w:t xml:space="preserve">, after indication from the MCVideo Server that the call was established the UE notifies the user </w:t>
      </w:r>
      <w:r w:rsidRPr="005410BD">
        <w:rPr>
          <w:b/>
          <w:noProof w:val="0"/>
        </w:rPr>
        <w:t>and</w:t>
      </w:r>
      <w:r w:rsidRPr="005410BD">
        <w:rPr>
          <w:noProof w:val="0"/>
        </w:rPr>
        <w:t>, does not apply Transmission Control }</w:t>
      </w:r>
    </w:p>
    <w:p w14:paraId="5A016283" w14:textId="77777777" w:rsidR="00AE5AC2" w:rsidRPr="005410BD" w:rsidRDefault="00AE5AC2" w:rsidP="00AE5AC2">
      <w:pPr>
        <w:pStyle w:val="PL"/>
        <w:rPr>
          <w:noProof w:val="0"/>
        </w:rPr>
      </w:pPr>
      <w:r w:rsidRPr="005410BD">
        <w:rPr>
          <w:noProof w:val="0"/>
        </w:rPr>
        <w:t xml:space="preserve">            }</w:t>
      </w:r>
    </w:p>
    <w:p w14:paraId="022D2A30" w14:textId="77777777" w:rsidR="00AE5AC2" w:rsidRPr="005410BD" w:rsidRDefault="00AE5AC2" w:rsidP="00AE5AC2">
      <w:pPr>
        <w:pStyle w:val="PL"/>
        <w:rPr>
          <w:noProof w:val="0"/>
        </w:rPr>
      </w:pPr>
    </w:p>
    <w:p w14:paraId="19B82AD0" w14:textId="77777777" w:rsidR="00AE5AC2" w:rsidRPr="005410BD" w:rsidRDefault="00AE5AC2" w:rsidP="00AE5AC2">
      <w:pPr>
        <w:pStyle w:val="H6"/>
      </w:pPr>
      <w:r w:rsidRPr="005410BD">
        <w:t>(2)</w:t>
      </w:r>
    </w:p>
    <w:p w14:paraId="494F29F5"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having established an MCVideo on-demand Manual Commencement private call without Transmission Control }</w:t>
      </w:r>
    </w:p>
    <w:p w14:paraId="7D0975EA"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6EFD9102" w14:textId="77777777"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UE( MCVideo User) requests to cancel the ongoing MCVideo on-demand Manual Commencement private call }</w:t>
      </w:r>
    </w:p>
    <w:p w14:paraId="10B0F570"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sends a SIP BYE request and after receiving a SIP 200 (OK) response leaves the MCVideo session }</w:t>
      </w:r>
    </w:p>
    <w:p w14:paraId="6FC478F7" w14:textId="77777777" w:rsidR="00AE5AC2" w:rsidRPr="005410BD" w:rsidRDefault="00AE5AC2" w:rsidP="00AE5AC2">
      <w:pPr>
        <w:pStyle w:val="PL"/>
        <w:rPr>
          <w:noProof w:val="0"/>
        </w:rPr>
      </w:pPr>
      <w:r w:rsidRPr="005410BD">
        <w:rPr>
          <w:noProof w:val="0"/>
        </w:rPr>
        <w:t xml:space="preserve">            }</w:t>
      </w:r>
    </w:p>
    <w:p w14:paraId="5F618D2C" w14:textId="77777777" w:rsidR="00AE5AC2" w:rsidRPr="005410BD" w:rsidRDefault="00AE5AC2" w:rsidP="00AE5AC2">
      <w:pPr>
        <w:pStyle w:val="PL"/>
        <w:rPr>
          <w:noProof w:val="0"/>
        </w:rPr>
      </w:pPr>
    </w:p>
    <w:p w14:paraId="3C71AB20" w14:textId="77777777" w:rsidR="00AE5AC2" w:rsidRPr="005410BD" w:rsidRDefault="00AE5AC2" w:rsidP="00AE5AC2">
      <w:pPr>
        <w:pStyle w:val="H6"/>
      </w:pPr>
      <w:bookmarkStart w:id="2875" w:name="_Toc52787584"/>
      <w:bookmarkStart w:id="2876" w:name="_Toc52787766"/>
      <w:bookmarkStart w:id="2877" w:name="_Toc75906988"/>
      <w:bookmarkStart w:id="2878" w:name="_Toc75907325"/>
      <w:r w:rsidRPr="005410BD">
        <w:t>6.2.7.2</w:t>
      </w:r>
      <w:r w:rsidRPr="005410BD">
        <w:tab/>
        <w:t>Conformance requirements</w:t>
      </w:r>
      <w:bookmarkEnd w:id="2875"/>
      <w:bookmarkEnd w:id="2876"/>
      <w:bookmarkEnd w:id="2877"/>
      <w:bookmarkEnd w:id="2878"/>
    </w:p>
    <w:p w14:paraId="6FBEB1CE" w14:textId="77777777" w:rsidR="00AE5AC2" w:rsidRPr="005410BD" w:rsidRDefault="00AE5AC2" w:rsidP="00AE5AC2">
      <w:r w:rsidRPr="005410BD">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1B81B1C" w14:textId="77777777" w:rsidR="00AE5AC2" w:rsidRPr="005410BD" w:rsidRDefault="00AE5AC2" w:rsidP="00AE5AC2">
      <w:pPr>
        <w:spacing w:before="120"/>
      </w:pPr>
      <w:r w:rsidRPr="005410BD">
        <w:t>[TS 24.281, clause 10.2.2.2.1]</w:t>
      </w:r>
    </w:p>
    <w:p w14:paraId="0EF4AA9C" w14:textId="77777777" w:rsidR="00AE5AC2" w:rsidRPr="005410BD" w:rsidRDefault="00AE5AC2" w:rsidP="00AE5AC2">
      <w:pPr>
        <w:spacing w:before="120"/>
      </w:pPr>
      <w:r w:rsidRPr="005410B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5B41E74F" w14:textId="77777777" w:rsidR="00AE5AC2" w:rsidRPr="005410BD" w:rsidRDefault="00AE5AC2" w:rsidP="00AE5AC2">
      <w:pPr>
        <w:spacing w:before="120"/>
      </w:pPr>
      <w:r w:rsidRPr="005410BD">
        <w:t>The MCVideo client:</w:t>
      </w:r>
    </w:p>
    <w:p w14:paraId="0A539ADE" w14:textId="77777777" w:rsidR="00AE5AC2" w:rsidRPr="005410BD" w:rsidRDefault="00AE5AC2" w:rsidP="00AE5AC2">
      <w:pPr>
        <w:pStyle w:val="B1"/>
        <w:spacing w:before="120"/>
      </w:pPr>
      <w:r w:rsidRPr="005410BD">
        <w:t>1)</w:t>
      </w:r>
      <w:r w:rsidRPr="005410BD">
        <w:tab/>
        <w:t>shall set the Request-URI of the SIP INVITE request to a public service identity of the participating MCVideo function serving the MCVideo user;</w:t>
      </w:r>
    </w:p>
    <w:p w14:paraId="4468EFF8" w14:textId="77777777" w:rsidR="00AE5AC2" w:rsidRPr="005410BD" w:rsidRDefault="00AE5AC2" w:rsidP="00AE5AC2">
      <w:pPr>
        <w:pStyle w:val="B1"/>
        <w:spacing w:before="120"/>
      </w:pPr>
      <w:r w:rsidRPr="005410BD">
        <w:t>2)</w:t>
      </w:r>
      <w:r w:rsidRPr="005410BD">
        <w:tab/>
        <w:t>may include a P-Preferred-Identity header field in the SIP INVITE request containing a public user identity as specified in 3GPP TS 24.229 [11];</w:t>
      </w:r>
    </w:p>
    <w:p w14:paraId="08CAD537" w14:textId="77777777" w:rsidR="00AE5AC2" w:rsidRPr="005410BD" w:rsidRDefault="00AE5AC2" w:rsidP="00AE5AC2">
      <w:pPr>
        <w:pStyle w:val="B1"/>
        <w:spacing w:before="120"/>
      </w:pPr>
      <w:r w:rsidRPr="005410BD">
        <w:t>3)</w:t>
      </w:r>
      <w:r w:rsidRPr="005410BD">
        <w:tab/>
        <w:t>shall include the g.3gpp.mcvideo media feature tag and the g.3gpp.icsi-ref media feature tag with the value of "urn:urn-7:3gpp-service.ims.icsi.mcvideo" in the Contact header field of the SIP INVITE request according to IETF RFC 3840 [22];</w:t>
      </w:r>
    </w:p>
    <w:p w14:paraId="68624378" w14:textId="77777777" w:rsidR="00AE5AC2" w:rsidRPr="005410BD" w:rsidRDefault="00AE5AC2" w:rsidP="00AE5AC2">
      <w:pPr>
        <w:pStyle w:val="B1"/>
        <w:spacing w:before="120"/>
      </w:pPr>
      <w:r w:rsidRPr="005410BD">
        <w:t>4)</w:t>
      </w:r>
      <w:r w:rsidRPr="005410BD">
        <w:tab/>
        <w:t>shall include an Accept-Contact header field containing the g.3gpp.mcvideo media feature tag along with the "require" and "explicit" header field parameters according to IETF RFC 3841 [20];</w:t>
      </w:r>
    </w:p>
    <w:p w14:paraId="1CC33E0B" w14:textId="77777777" w:rsidR="00AE5AC2" w:rsidRPr="005410BD" w:rsidRDefault="00AE5AC2" w:rsidP="00AE5AC2">
      <w:pPr>
        <w:pStyle w:val="B1"/>
        <w:spacing w:before="120"/>
      </w:pPr>
      <w:r w:rsidRPr="005410BD">
        <w:t>5)</w:t>
      </w:r>
      <w:r w:rsidRPr="005410BD">
        <w:tab/>
        <w:t>shall include the ICSI value "urn:urn-7:3gpp-service.ims.icsi.mcvideo" (coded as specified in 3GPP TS 24.229 [11]), in a P-Preferred-Service header field according to IETF RFC 6050 [14] in the SIP INVITE request;</w:t>
      </w:r>
    </w:p>
    <w:p w14:paraId="092FF19C" w14:textId="77777777" w:rsidR="00AE5AC2" w:rsidRPr="005410BD" w:rsidRDefault="00AE5AC2" w:rsidP="00AE5AC2">
      <w:pPr>
        <w:pStyle w:val="B1"/>
        <w:spacing w:before="120"/>
      </w:pPr>
      <w:r w:rsidRPr="005410BD">
        <w:t>6)</w:t>
      </w:r>
      <w:r w:rsidRPr="005410BD">
        <w:tab/>
        <w:t>shall include an Accept-Contact header field with the media feature tag g.3gpp.icsi-ref contain with the value of "urn:urn-7:3gpp-service.ims.icsi.mcvideo" along with parameters "require" and "explicit" according to IETF RFC 3841 [20];</w:t>
      </w:r>
    </w:p>
    <w:p w14:paraId="0F549756" w14:textId="77777777" w:rsidR="00AE5AC2" w:rsidRPr="005410BD" w:rsidRDefault="00AE5AC2" w:rsidP="00AE5AC2">
      <w:pPr>
        <w:pStyle w:val="B1"/>
        <w:spacing w:before="120"/>
      </w:pPr>
      <w:r w:rsidRPr="005410BD">
        <w:t>7)</w:t>
      </w:r>
      <w:r w:rsidRPr="005410BD">
        <w:tab/>
        <w:t>for the establishment of a private call shall insert in the SIP INVITE request a MIME resource-lists body with the MCVideo ID of the invited MCVideo user, according to rules and procedures of IETF RFC 5366 [37];</w:t>
      </w:r>
    </w:p>
    <w:p w14:paraId="3B3E716B" w14:textId="77777777" w:rsidR="00AE5AC2" w:rsidRPr="005410BD" w:rsidRDefault="00AE5AC2" w:rsidP="00AE5AC2">
      <w:pPr>
        <w:pStyle w:val="B1"/>
        <w:spacing w:before="120"/>
      </w:pPr>
      <w:r w:rsidRPr="005410BD">
        <w:lastRenderedPageBreak/>
        <w:t>8)</w:t>
      </w:r>
      <w:r w:rsidRPr="005410BD">
        <w:tab/>
        <w:t>if an end-to-end security context needs to be established and if the MCVideo user is initiating a private call then:</w:t>
      </w:r>
    </w:p>
    <w:p w14:paraId="6591F208" w14:textId="77777777" w:rsidR="00AE5AC2" w:rsidRPr="005410BD" w:rsidRDefault="00AE5AC2" w:rsidP="00AE5AC2">
      <w:pPr>
        <w:pStyle w:val="B2"/>
        <w:spacing w:before="120"/>
      </w:pPr>
      <w:r w:rsidRPr="005410BD">
        <w:t>a)</w:t>
      </w:r>
      <w:r w:rsidRPr="005410BD">
        <w:tab/>
        <w:t>if necessary, shall instruct the key management client to request keying material from the key management server as described in 3GPP TS 33.180 [8];</w:t>
      </w:r>
    </w:p>
    <w:p w14:paraId="2AFF06C8" w14:textId="77777777" w:rsidR="00AE5AC2" w:rsidRPr="005410BD" w:rsidRDefault="00AE5AC2" w:rsidP="00AE5AC2">
      <w:pPr>
        <w:pStyle w:val="B2"/>
        <w:spacing w:before="120"/>
      </w:pPr>
      <w:r w:rsidRPr="005410BD">
        <w:t>b)</w:t>
      </w:r>
      <w:r w:rsidRPr="005410BD">
        <w:tab/>
        <w:t>shall use the keying material to generate a PCK as described in 3GPP TS 33.180 [8];</w:t>
      </w:r>
    </w:p>
    <w:p w14:paraId="14B3F363" w14:textId="77777777" w:rsidR="00AE5AC2" w:rsidRPr="005410BD" w:rsidRDefault="00AE5AC2" w:rsidP="00AE5AC2">
      <w:pPr>
        <w:pStyle w:val="B2"/>
        <w:spacing w:before="120"/>
      </w:pPr>
      <w:r w:rsidRPr="005410BD">
        <w:t>c)</w:t>
      </w:r>
      <w:r w:rsidRPr="005410B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68CD071" w14:textId="77777777" w:rsidR="00AE5AC2" w:rsidRPr="005410BD" w:rsidRDefault="00AE5AC2" w:rsidP="00AE5AC2">
      <w:pPr>
        <w:pStyle w:val="B2"/>
        <w:spacing w:before="120"/>
      </w:pPr>
      <w:r w:rsidRPr="005410BD">
        <w:t>d)</w:t>
      </w:r>
      <w:r w:rsidRPr="005410BD">
        <w:tab/>
        <w:t>shall encrypt the PCK to a UID associated to the MCVideo client using the MCVideo ID and KMS URI of the invited user as determined by the procedures of subclause 6.2.8.3.9 and a time related parameter as described in 3GPP TS 33.180 [8];</w:t>
      </w:r>
    </w:p>
    <w:p w14:paraId="732550B8" w14:textId="77777777" w:rsidR="00AE5AC2" w:rsidRPr="005410BD" w:rsidRDefault="00AE5AC2" w:rsidP="00AE5AC2">
      <w:pPr>
        <w:pStyle w:val="B2"/>
        <w:spacing w:before="120"/>
      </w:pPr>
      <w:r w:rsidRPr="005410BD">
        <w:t>e)</w:t>
      </w:r>
      <w:r w:rsidRPr="005410BD">
        <w:tab/>
        <w:t>shall generate a MIKEY-SAKKE I_MESSAGE using the encapsulated PCK and PCK-ID as specified in 3GPP TS 33.180 [8]; and</w:t>
      </w:r>
    </w:p>
    <w:p w14:paraId="7996A298" w14:textId="77777777" w:rsidR="00AE5AC2" w:rsidRPr="005410BD" w:rsidRDefault="00AE5AC2" w:rsidP="00AE5AC2">
      <w:pPr>
        <w:pStyle w:val="B2"/>
        <w:spacing w:before="120"/>
      </w:pPr>
      <w:r w:rsidRPr="005410BD">
        <w:t>g)</w:t>
      </w:r>
      <w:r w:rsidRPr="005410BD">
        <w:tab/>
        <w:t>shall add the MCVideo ID of the originating MCVideo to the initiator field (IDRi) of the I_MESSAGE as described in 3GPP TS 33.180 [8]; and</w:t>
      </w:r>
    </w:p>
    <w:p w14:paraId="22E895E2" w14:textId="77777777" w:rsidR="00AE5AC2" w:rsidRPr="005410BD" w:rsidRDefault="00AE5AC2" w:rsidP="00AE5AC2">
      <w:pPr>
        <w:pStyle w:val="B2"/>
        <w:spacing w:before="120"/>
      </w:pPr>
      <w:r w:rsidRPr="005410BD">
        <w:t>f)</w:t>
      </w:r>
      <w:r w:rsidRPr="005410BD">
        <w:tab/>
        <w:t>shall sign the MIKEY-SAKKE I_MESSAGE using the originating MCVideo user's signing key provided in the keying material together with a time related parameter, and add this to the MIKEY-SAKKE payload, as described in 3GPP TS 33.180 [8].</w:t>
      </w:r>
    </w:p>
    <w:p w14:paraId="4FCAD1E6" w14:textId="77777777" w:rsidR="00AE5AC2" w:rsidRPr="005410BD" w:rsidRDefault="00AE5AC2" w:rsidP="00AE5AC2">
      <w:pPr>
        <w:pStyle w:val="B1"/>
        <w:spacing w:before="120"/>
      </w:pPr>
      <w:r w:rsidRPr="005410BD">
        <w:t>9)</w:t>
      </w:r>
      <w:r w:rsidRPr="005410BD">
        <w:tab/>
        <w:t>shall include an SDP offer according to 3GPP TS 24.229 [11] with the clarification given in subclause 6.2.1 and with a media stream of the offered media-transmission control entity;</w:t>
      </w:r>
    </w:p>
    <w:p w14:paraId="32E33361" w14:textId="77777777" w:rsidR="00AE5AC2" w:rsidRPr="005410BD" w:rsidRDefault="00AE5AC2" w:rsidP="00AE5AC2">
      <w:pPr>
        <w:pStyle w:val="B1"/>
        <w:spacing w:before="120"/>
      </w:pPr>
      <w:r w:rsidRPr="005410BD">
        <w:t>10)</w:t>
      </w:r>
      <w:r w:rsidRPr="005410BD">
        <w:tab/>
        <w:t>if implicit transmission control is required, shall comply with the conditions specified in subclause 6.4;</w:t>
      </w:r>
    </w:p>
    <w:p w14:paraId="5136ED60" w14:textId="77777777" w:rsidR="00AE5AC2" w:rsidRPr="005410BD" w:rsidRDefault="00AE5AC2" w:rsidP="00AE5AC2">
      <w:pPr>
        <w:pStyle w:val="B1"/>
        <w:spacing w:before="120"/>
      </w:pPr>
      <w:r w:rsidRPr="005410BD">
        <w:t>11)</w:t>
      </w:r>
      <w:r w:rsidRPr="005410BD">
        <w:tab/>
        <w:t>if the MCVideo user is initiating a private call then:</w:t>
      </w:r>
    </w:p>
    <w:p w14:paraId="433D4D3F" w14:textId="77777777" w:rsidR="00AE5AC2" w:rsidRPr="005410BD" w:rsidRDefault="00AE5AC2" w:rsidP="00AE5AC2">
      <w:pPr>
        <w:pStyle w:val="B2"/>
        <w:spacing w:before="120"/>
      </w:pPr>
      <w:r w:rsidRPr="005410BD">
        <w:t>a)</w:t>
      </w:r>
      <w:r w:rsidRPr="005410BD">
        <w:tab/>
        <w:t>if force of automatic commencement mode at the invited MCVideo client is requested by the MCVideo user, shall include in the SIP INVITE request a Priv-Answer-Mode header field with the value "Auto" according to the rules and procedures of IETF RFC 5373 [27];</w:t>
      </w:r>
    </w:p>
    <w:p w14:paraId="21C94DC5" w14:textId="77777777" w:rsidR="00AE5AC2" w:rsidRPr="005410BD" w:rsidRDefault="00AE5AC2" w:rsidP="00AE5AC2">
      <w:pPr>
        <w:pStyle w:val="B2"/>
        <w:spacing w:before="120"/>
      </w:pPr>
      <w:r w:rsidRPr="005410BD">
        <w:t>b)</w:t>
      </w:r>
      <w:r w:rsidRPr="005410BD">
        <w:tab/>
        <w:t>if force of automatic commencement mode at the invited MCVideo client is not requested by the MCVideo user and:</w:t>
      </w:r>
    </w:p>
    <w:p w14:paraId="42B936EA" w14:textId="77777777" w:rsidR="00AE5AC2" w:rsidRPr="005410BD" w:rsidRDefault="00AE5AC2" w:rsidP="00AE5AC2">
      <w:pPr>
        <w:pStyle w:val="B3"/>
        <w:spacing w:before="120"/>
      </w:pPr>
      <w:r w:rsidRPr="005410BD">
        <w:t>i)</w:t>
      </w:r>
      <w:r w:rsidRPr="005410BD">
        <w:tab/>
        <w:t>if automatic commencement mode at the invited MCVideo client is requested by the MCVideo user, shall include in the SIP INVITE request an Answer-Mode header field with the value "Auto" according to the rules and procedures of IETF RFC 5373 [27]; and</w:t>
      </w:r>
    </w:p>
    <w:p w14:paraId="567C7943" w14:textId="77777777" w:rsidR="00AE5AC2" w:rsidRPr="005410BD" w:rsidRDefault="00AE5AC2" w:rsidP="00AE5AC2">
      <w:pPr>
        <w:pStyle w:val="B3"/>
        <w:spacing w:before="120"/>
      </w:pPr>
      <w:r w:rsidRPr="005410BD">
        <w:t>ii)</w:t>
      </w:r>
      <w:r w:rsidRPr="005410BD">
        <w:tab/>
        <w:t>if manual commencement mode at the invited MCVideo client is requested by the MCVideo user, shall include in the SIP INVITE request an Answer-Mode header field with the value "Manual" according to the rules and procedures of IETF RFC 5373 [27]; and</w:t>
      </w:r>
    </w:p>
    <w:p w14:paraId="0044D968" w14:textId="77777777" w:rsidR="00AE5AC2" w:rsidRPr="005410BD" w:rsidRDefault="00AE5AC2" w:rsidP="00AE5AC2">
      <w:pPr>
        <w:pStyle w:val="B2"/>
        <w:spacing w:before="120"/>
      </w:pPr>
      <w:r w:rsidRPr="005410BD">
        <w:t>c)</w:t>
      </w:r>
      <w:r w:rsidRPr="005410BD">
        <w:tab/>
        <w:t>shall contain an application/vnd.3gpp.mcvideo-info+xml MIME body with the &lt;mcvideoinfo&gt; element containing the &lt;mcvideo-Params&gt; element with the &lt;session-type&gt; element set to a value of "private";</w:t>
      </w:r>
    </w:p>
    <w:p w14:paraId="6C552AFE" w14:textId="77777777" w:rsidR="00AE5AC2" w:rsidRPr="005410BD" w:rsidRDefault="00AE5AC2" w:rsidP="00AE5AC2">
      <w:pPr>
        <w:pStyle w:val="B1"/>
        <w:spacing w:before="120"/>
      </w:pPr>
      <w:r w:rsidRPr="005410BD">
        <w:t>12)</w:t>
      </w:r>
      <w:r w:rsidRPr="005410B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A5F45AB" w14:textId="77777777" w:rsidR="00AE5AC2" w:rsidRPr="005410BD" w:rsidRDefault="00AE5AC2" w:rsidP="00AE5AC2">
      <w:pPr>
        <w:pStyle w:val="B1"/>
        <w:spacing w:before="120"/>
      </w:pPr>
      <w:r w:rsidRPr="005410BD">
        <w:t>13)</w:t>
      </w:r>
      <w:r w:rsidRPr="005410BD">
        <w:tab/>
        <w:t>shall send SIP INVITE request towards the MCVideo server according to 3GPP TS 24.229 [11].</w:t>
      </w:r>
    </w:p>
    <w:p w14:paraId="5400687E" w14:textId="77777777" w:rsidR="00AE5AC2" w:rsidRPr="005410BD" w:rsidRDefault="00AE5AC2" w:rsidP="00AE5AC2">
      <w:pPr>
        <w:spacing w:before="120"/>
      </w:pPr>
      <w:r w:rsidRPr="005410BD">
        <w:t>Upon receiving a SIP 183(Session Progress) response to the SIP INVITE request the MCVideo client:</w:t>
      </w:r>
    </w:p>
    <w:p w14:paraId="2EB58C88" w14:textId="77777777" w:rsidR="00AE5AC2" w:rsidRPr="005410BD" w:rsidRDefault="00AE5AC2" w:rsidP="00AE5AC2">
      <w:pPr>
        <w:pStyle w:val="B1"/>
        <w:spacing w:before="120"/>
      </w:pPr>
      <w:r w:rsidRPr="005410BD">
        <w:t>1)</w:t>
      </w:r>
      <w:r w:rsidRPr="005410BD">
        <w:tab/>
        <w:t>may indicate the progress of the session establishment to the inviting MCVideo user.</w:t>
      </w:r>
    </w:p>
    <w:p w14:paraId="05DD0052" w14:textId="77777777" w:rsidR="00AE5AC2" w:rsidRPr="005410BD" w:rsidRDefault="00AE5AC2" w:rsidP="00AE5AC2">
      <w:pPr>
        <w:spacing w:before="120"/>
      </w:pPr>
      <w:r w:rsidRPr="005410BD">
        <w:t>Upon receiving a SIP 200 (OK) response to the SIP INVITE request the MCVideo client:</w:t>
      </w:r>
    </w:p>
    <w:p w14:paraId="0A620523" w14:textId="77777777" w:rsidR="00AE5AC2" w:rsidRPr="005410BD" w:rsidRDefault="00AE5AC2" w:rsidP="00AE5AC2">
      <w:pPr>
        <w:pStyle w:val="B1"/>
        <w:spacing w:before="120"/>
      </w:pPr>
      <w:r w:rsidRPr="005410BD">
        <w:t>1)</w:t>
      </w:r>
      <w:r w:rsidRPr="005410BD">
        <w:tab/>
        <w:t xml:space="preserve">shall interact with the media plane as specified in 3GPP TS 24.581 [5]; </w:t>
      </w:r>
    </w:p>
    <w:p w14:paraId="6D6BBDCB" w14:textId="77777777" w:rsidR="00AE5AC2" w:rsidRPr="005410BD" w:rsidRDefault="00AE5AC2" w:rsidP="00AE5AC2">
      <w:pPr>
        <w:pStyle w:val="B1"/>
        <w:spacing w:before="120"/>
      </w:pPr>
      <w:r w:rsidRPr="005410BD">
        <w:t>2)</w:t>
      </w:r>
      <w:r w:rsidRPr="005410BD">
        <w:tab/>
        <w:t>if the MCVideo emergency private call state is set to "MVEPC 2: emergency-pc-requested" or "MVEPC 3: emergency-pc-granted", shall perform the actions specified in subclause 6.2.8.3.4; and</w:t>
      </w:r>
    </w:p>
    <w:p w14:paraId="595D09C8" w14:textId="77777777" w:rsidR="00AE5AC2" w:rsidRPr="005410BD" w:rsidRDefault="00AE5AC2" w:rsidP="00AE5AC2">
      <w:pPr>
        <w:pStyle w:val="B1"/>
        <w:spacing w:before="120"/>
        <w:rPr>
          <w:rFonts w:eastAsia="Malgun Gothic"/>
        </w:rPr>
      </w:pPr>
      <w:r w:rsidRPr="005410BD">
        <w:lastRenderedPageBreak/>
        <w:t>3)</w:t>
      </w:r>
      <w:r w:rsidRPr="005410BD">
        <w:tab/>
        <w:t>shall notify the user that the call has been successfully established.</w:t>
      </w:r>
    </w:p>
    <w:p w14:paraId="614D335E" w14:textId="77777777" w:rsidR="00AE5AC2" w:rsidRPr="005410BD" w:rsidRDefault="00AE5AC2" w:rsidP="00AE5AC2">
      <w:pPr>
        <w:spacing w:before="120"/>
        <w:rPr>
          <w:rFonts w:eastAsia="Calibri"/>
        </w:rPr>
      </w:pPr>
      <w:r w:rsidRPr="005410BD">
        <w:t>On receiving a SIP 4xx response, a SIP 5xx response or a SIP 6xx response to the SIP INVITE request:</w:t>
      </w:r>
    </w:p>
    <w:p w14:paraId="69B884B2" w14:textId="77777777" w:rsidR="00AE5AC2" w:rsidRPr="005410BD" w:rsidRDefault="00AE5AC2" w:rsidP="00AE5AC2">
      <w:pPr>
        <w:pStyle w:val="B1"/>
        <w:spacing w:before="120"/>
      </w:pPr>
      <w:r w:rsidRPr="005410BD">
        <w:t>1)</w:t>
      </w:r>
      <w:r w:rsidRPr="005410BD">
        <w:tab/>
        <w:t>if the MCVideo emergency private call state is set to "MVEPC 2: emergency-pc-requested"; or</w:t>
      </w:r>
    </w:p>
    <w:p w14:paraId="66C7A1EA" w14:textId="77777777" w:rsidR="00AE5AC2" w:rsidRPr="005410BD" w:rsidRDefault="00AE5AC2" w:rsidP="00AE5AC2">
      <w:pPr>
        <w:pStyle w:val="B1"/>
        <w:spacing w:before="120"/>
      </w:pPr>
      <w:r w:rsidRPr="005410BD">
        <w:t>2)</w:t>
      </w:r>
      <w:r w:rsidRPr="005410BD">
        <w:tab/>
        <w:t>if the MCVideo emergency private call state is set to "MVEPC 3: emergency-pc-granted";</w:t>
      </w:r>
    </w:p>
    <w:p w14:paraId="139B7483" w14:textId="77777777" w:rsidR="00AE5AC2" w:rsidRPr="005410BD" w:rsidRDefault="00AE5AC2" w:rsidP="00AE5AC2">
      <w:pPr>
        <w:pStyle w:val="B1"/>
        <w:spacing w:before="120"/>
      </w:pPr>
      <w:r w:rsidRPr="005410BD">
        <w:t>the MCVideo client shall perform the actions specified in subclause 6.2.8.3.5.</w:t>
      </w:r>
    </w:p>
    <w:p w14:paraId="4DD18BA6" w14:textId="77777777" w:rsidR="00AE5AC2" w:rsidRPr="005410BD" w:rsidRDefault="00AE5AC2" w:rsidP="00AE5AC2">
      <w:pPr>
        <w:spacing w:before="120"/>
      </w:pPr>
      <w:r w:rsidRPr="005410BD">
        <w:rPr>
          <w:rFonts w:eastAsia="SimSun"/>
        </w:rPr>
        <w:t xml:space="preserve">On receiving a </w:t>
      </w:r>
      <w:r w:rsidRPr="005410BD">
        <w:t xml:space="preserve">SIP INFO request where </w:t>
      </w:r>
      <w:r w:rsidRPr="005410BD">
        <w:rPr>
          <w:rFonts w:eastAsia="SimSun"/>
        </w:rPr>
        <w:t xml:space="preserve">the Request-URI contains an MCVideo session ID identifying an ongoing session, </w:t>
      </w:r>
      <w:r w:rsidRPr="005410BD">
        <w:t>the MCVideo client shall follow the actions specified in subclause 6.2.8.3.7.</w:t>
      </w:r>
    </w:p>
    <w:p w14:paraId="7AE732C6" w14:textId="77777777" w:rsidR="00AE5AC2" w:rsidRPr="005410BD" w:rsidRDefault="00AE5AC2" w:rsidP="00AE5AC2">
      <w:pPr>
        <w:rPr>
          <w:rFonts w:eastAsia="SimSun"/>
        </w:rPr>
      </w:pPr>
      <w:r w:rsidRPr="005410BD">
        <w:rPr>
          <w:rFonts w:eastAsia="SimSun"/>
        </w:rPr>
        <w:t>[TS 24.281, clause 4.6.2]</w:t>
      </w:r>
    </w:p>
    <w:p w14:paraId="1293BD1C" w14:textId="77777777" w:rsidR="00AE5AC2" w:rsidRPr="005410BD" w:rsidRDefault="00AE5AC2" w:rsidP="00AE5AC2">
      <w:r w:rsidRPr="005410BD">
        <w:t>MCVideo emergency private calls as defined by 3GPP TS 23.281 [26] are supported by the procedures in this specification. The following MCVideo emergency private call functionalities are specified in the present document:</w:t>
      </w:r>
    </w:p>
    <w:p w14:paraId="48CA934B" w14:textId="77777777" w:rsidR="00AE5AC2" w:rsidRPr="005410BD" w:rsidRDefault="00AE5AC2" w:rsidP="00AE5AC2">
      <w:pPr>
        <w:pStyle w:val="B1"/>
      </w:pPr>
      <w:r w:rsidRPr="005410BD">
        <w:t>-</w:t>
      </w:r>
      <w:r w:rsidRPr="005410BD">
        <w:tab/>
        <w:t>MCVideo emergency private call origination with optional MCVideo emergency alert initiation;</w:t>
      </w:r>
    </w:p>
    <w:p w14:paraId="1E817FF6" w14:textId="77777777" w:rsidR="00AE5AC2" w:rsidRPr="005410BD" w:rsidRDefault="00AE5AC2" w:rsidP="00AE5AC2">
      <w:pPr>
        <w:pStyle w:val="B1"/>
      </w:pPr>
      <w:r w:rsidRPr="005410BD">
        <w:t>-</w:t>
      </w:r>
      <w:r w:rsidRPr="005410BD">
        <w:tab/>
        <w:t>upgrade of an MCVideo private call to an MCVideo emergency private; and</w:t>
      </w:r>
    </w:p>
    <w:p w14:paraId="6916C06E" w14:textId="77777777" w:rsidR="00AE5AC2" w:rsidRPr="005410BD" w:rsidRDefault="00AE5AC2" w:rsidP="00AE5AC2">
      <w:pPr>
        <w:pStyle w:val="B1"/>
      </w:pPr>
      <w:r w:rsidRPr="005410BD">
        <w:t>-</w:t>
      </w:r>
      <w:r w:rsidRPr="005410BD">
        <w:tab/>
        <w:t>cancellation of the MCVideo emergency private call priority.</w:t>
      </w:r>
    </w:p>
    <w:p w14:paraId="28E1216A" w14:textId="77777777" w:rsidR="00AE5AC2" w:rsidRPr="005410BD" w:rsidRDefault="00AE5AC2" w:rsidP="00AE5AC2">
      <w:r w:rsidRPr="005410BD">
        <w:t>Key aspects of MCVideo emergency private calls include:</w:t>
      </w:r>
    </w:p>
    <w:p w14:paraId="5FCBB719" w14:textId="77777777" w:rsidR="00AE5AC2" w:rsidRPr="005410BD" w:rsidRDefault="00AE5AC2" w:rsidP="00AE5AC2">
      <w:pPr>
        <w:pStyle w:val="B1"/>
      </w:pPr>
      <w:r w:rsidRPr="005410BD">
        <w:t>-</w:t>
      </w:r>
      <w:r w:rsidRPr="005410BD">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253C20E3" w14:textId="77777777" w:rsidR="00AE5AC2" w:rsidRPr="005410BD" w:rsidRDefault="00AE5AC2" w:rsidP="00AE5AC2">
      <w:pPr>
        <w:pStyle w:val="B1"/>
      </w:pPr>
      <w:r w:rsidRPr="005410BD">
        <w:t>-</w:t>
      </w:r>
      <w:r w:rsidRPr="005410BD">
        <w:tab/>
        <w:t>the initiator of the MCVideo emergency private call can override the other MCVideo user in the MCVideo emergency private call unless that user also has their MCVideo emergency state set;</w:t>
      </w:r>
    </w:p>
    <w:p w14:paraId="0EC66009" w14:textId="77777777" w:rsidR="00AE5AC2" w:rsidRPr="005410BD" w:rsidRDefault="00AE5AC2" w:rsidP="00AE5AC2">
      <w:pPr>
        <w:pStyle w:val="B1"/>
      </w:pPr>
      <w:r w:rsidRPr="005410BD">
        <w:t>-</w:t>
      </w:r>
      <w:r w:rsidRPr="005410BD">
        <w:tab/>
        <w:t>restoration of normal EPS bearer priority to the call according to system policy (e.g., configured time limit for the emergency priority of an MCVideo emergency private call or cancellation of the emergency condition of the private call);</w:t>
      </w:r>
    </w:p>
    <w:p w14:paraId="6B5EFC41" w14:textId="77777777" w:rsidR="00AE5AC2" w:rsidRPr="005410BD" w:rsidRDefault="00AE5AC2" w:rsidP="00AE5AC2">
      <w:pPr>
        <w:pStyle w:val="B1"/>
      </w:pPr>
      <w:r w:rsidRPr="005410BD">
        <w:t>-</w:t>
      </w:r>
      <w:r w:rsidRPr="005410BD">
        <w:tab/>
        <w:t>restoration of normal transmission control priority participants when the emergency elevated priority is cancelled;</w:t>
      </w:r>
    </w:p>
    <w:p w14:paraId="3600324A" w14:textId="77777777" w:rsidR="00AE5AC2" w:rsidRPr="005410BD" w:rsidRDefault="00AE5AC2" w:rsidP="00AE5AC2">
      <w:pPr>
        <w:pStyle w:val="B1"/>
      </w:pPr>
      <w:r w:rsidRPr="005410BD">
        <w:t>-</w:t>
      </w:r>
      <w:r w:rsidRPr="005410BD">
        <w:tab/>
        <w:t>requires the MCVideo user to be authorized to either originate or cancel an MCVideo emergency private call;</w:t>
      </w:r>
    </w:p>
    <w:p w14:paraId="40961148" w14:textId="77777777" w:rsidR="00AE5AC2" w:rsidRPr="005410BD" w:rsidRDefault="00AE5AC2" w:rsidP="00AE5AC2">
      <w:pPr>
        <w:pStyle w:val="B1"/>
      </w:pPr>
      <w:r w:rsidRPr="005410BD">
        <w:t>-</w:t>
      </w:r>
      <w:r w:rsidRPr="005410BD">
        <w:tab/>
        <w:t>requires the targeted MCVideo user to be authorized to receive an MCVideo emergency private call;</w:t>
      </w:r>
    </w:p>
    <w:p w14:paraId="5821CD2C" w14:textId="77777777" w:rsidR="00AE5AC2" w:rsidRPr="005410BD" w:rsidRDefault="00AE5AC2" w:rsidP="00AE5AC2">
      <w:pPr>
        <w:pStyle w:val="B1"/>
      </w:pPr>
      <w:r w:rsidRPr="005410BD">
        <w:t>-</w:t>
      </w:r>
      <w:r w:rsidRPr="005410BD">
        <w:tab/>
        <w:t>requests to originate MCVideo emergency private calls may also include an indication of an MCVideo emergency alert; and</w:t>
      </w:r>
    </w:p>
    <w:p w14:paraId="23C8FEE8" w14:textId="77777777" w:rsidR="00AE5AC2" w:rsidRPr="005410BD" w:rsidRDefault="00AE5AC2" w:rsidP="00AE5AC2">
      <w:pPr>
        <w:pStyle w:val="B1"/>
      </w:pPr>
      <w:r w:rsidRPr="005410BD">
        <w:t>-</w:t>
      </w:r>
      <w:r w:rsidRPr="005410BD">
        <w:tab/>
        <w:t>the originator of the MCVideo emergency private call can request that the call use either manual or automatic commencement mode.</w:t>
      </w:r>
    </w:p>
    <w:p w14:paraId="70E7CFAA" w14:textId="77777777" w:rsidR="00AE5AC2" w:rsidRPr="005410BD" w:rsidRDefault="00AE5AC2" w:rsidP="00AE5AC2">
      <w:r w:rsidRPr="005410BD">
        <w:t>There are a number of states that are key in managing these aspects of MCVideo emergency private calls, which include:</w:t>
      </w:r>
    </w:p>
    <w:p w14:paraId="08168E3E" w14:textId="77777777" w:rsidR="00AE5AC2" w:rsidRPr="005410BD" w:rsidRDefault="00AE5AC2" w:rsidP="00AE5AC2">
      <w:pPr>
        <w:pStyle w:val="B1"/>
      </w:pPr>
      <w:r w:rsidRPr="005410BD">
        <w:t>-</w:t>
      </w:r>
      <w:r w:rsidRPr="005410BD">
        <w:tab/>
      </w:r>
      <w:r w:rsidRPr="005410BD">
        <w:rPr>
          <w:b/>
        </w:rPr>
        <w:t>MCVideo emergency state (MVES):</w:t>
      </w:r>
      <w:r w:rsidRPr="005410B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645BA023" w14:textId="77777777" w:rsidR="00AE5AC2" w:rsidRPr="005410BD" w:rsidRDefault="00AE5AC2" w:rsidP="00AE5AC2">
      <w:pPr>
        <w:pStyle w:val="B1"/>
      </w:pPr>
      <w:r w:rsidRPr="005410BD">
        <w:t>-</w:t>
      </w:r>
      <w:r w:rsidRPr="005410BD">
        <w:tab/>
      </w:r>
      <w:r w:rsidRPr="005410BD">
        <w:rPr>
          <w:b/>
        </w:rPr>
        <w:t>MCVideo private emergency alert (MVPEA) state</w:t>
      </w:r>
      <w:r w:rsidRPr="005410BD">
        <w:t>: this is an internal state of the MCVideo client which in conjunction with the MCVideo emergency private call state aids in managing the MCVideo emergency state and related actions.</w:t>
      </w:r>
    </w:p>
    <w:p w14:paraId="2A1B40B9" w14:textId="77777777" w:rsidR="00AE5AC2" w:rsidRPr="005410BD" w:rsidRDefault="00AE5AC2" w:rsidP="00AE5AC2">
      <w:pPr>
        <w:pStyle w:val="B1"/>
      </w:pPr>
      <w:r w:rsidRPr="005410BD">
        <w:t>-</w:t>
      </w:r>
      <w:r w:rsidRPr="005410BD">
        <w:tab/>
      </w:r>
      <w:r w:rsidRPr="005410BD">
        <w:rPr>
          <w:b/>
        </w:rPr>
        <w:t>MCVideo emergency private call (MVEPC) state</w:t>
      </w:r>
      <w:r w:rsidRPr="005410BD">
        <w:t>: this is an internal state managed by the MCVideo client which in conjunction with the MCVideo emergency alert state aids in managing the MCVideo emergency state and related actions.</w:t>
      </w:r>
    </w:p>
    <w:p w14:paraId="728EC329" w14:textId="77777777" w:rsidR="00AE5AC2" w:rsidRPr="005410BD" w:rsidRDefault="00AE5AC2" w:rsidP="00AE5AC2">
      <w:pPr>
        <w:pStyle w:val="B1"/>
      </w:pPr>
      <w:r w:rsidRPr="005410BD">
        <w:lastRenderedPageBreak/>
        <w:t>-</w:t>
      </w:r>
      <w:r w:rsidRPr="005410BD">
        <w:tab/>
      </w:r>
      <w:r w:rsidRPr="005410BD">
        <w:rPr>
          <w:b/>
        </w:rPr>
        <w:t>In-progress emergency private call (IPEPC) state:</w:t>
      </w:r>
      <w:r w:rsidRPr="005410B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69E1E072" w14:textId="77777777" w:rsidR="00AE5AC2" w:rsidRPr="005410BD" w:rsidRDefault="00AE5AC2" w:rsidP="00AE5AC2">
      <w:pPr>
        <w:pStyle w:val="B1"/>
      </w:pPr>
      <w:r w:rsidRPr="005410BD">
        <w:t>-</w:t>
      </w:r>
      <w:r w:rsidRPr="005410BD">
        <w:tab/>
      </w:r>
      <w:r w:rsidRPr="005410BD">
        <w:rPr>
          <w:b/>
        </w:rPr>
        <w:t xml:space="preserve">MCVideo emergency private priority (MVEPP) state: </w:t>
      </w:r>
      <w:r w:rsidRPr="005410B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196C6CA1" w14:textId="77777777" w:rsidR="00AE5AC2" w:rsidRPr="005410BD" w:rsidRDefault="00AE5AC2" w:rsidP="00AE5AC2">
      <w:pPr>
        <w:pStyle w:val="NO"/>
      </w:pPr>
      <w:r w:rsidRPr="005410BD">
        <w:t>NOTE:</w:t>
      </w:r>
      <w:r w:rsidRPr="005410BD">
        <w:tab/>
        <w:t>The above states and their transitions are described in Annex G.</w:t>
      </w:r>
    </w:p>
    <w:p w14:paraId="6F900F96" w14:textId="77777777" w:rsidR="00AE5AC2" w:rsidRPr="005410BD" w:rsidRDefault="00AE5AC2" w:rsidP="00AE5AC2">
      <w:pPr>
        <w:pStyle w:val="H6"/>
      </w:pPr>
      <w:bookmarkStart w:id="2879" w:name="_Toc52787585"/>
      <w:bookmarkStart w:id="2880" w:name="_Toc52787767"/>
      <w:bookmarkStart w:id="2881" w:name="_Toc75906989"/>
      <w:bookmarkStart w:id="2882" w:name="_Toc75907326"/>
      <w:r w:rsidRPr="005410BD">
        <w:t>6.2.7.3</w:t>
      </w:r>
      <w:r w:rsidRPr="005410BD">
        <w:tab/>
        <w:t>Test description</w:t>
      </w:r>
      <w:bookmarkEnd w:id="2879"/>
      <w:bookmarkEnd w:id="2880"/>
      <w:bookmarkEnd w:id="2881"/>
      <w:bookmarkEnd w:id="2882"/>
    </w:p>
    <w:p w14:paraId="04B2E90E" w14:textId="77777777" w:rsidR="00AE5AC2" w:rsidRPr="005410BD" w:rsidRDefault="00AE5AC2" w:rsidP="00AE5AC2">
      <w:pPr>
        <w:pStyle w:val="H6"/>
      </w:pPr>
      <w:bookmarkStart w:id="2883" w:name="_Toc52787586"/>
      <w:bookmarkStart w:id="2884" w:name="_Toc52787768"/>
      <w:bookmarkStart w:id="2885" w:name="_Toc75906990"/>
      <w:bookmarkStart w:id="2886" w:name="_Toc75907327"/>
      <w:r w:rsidRPr="005410BD">
        <w:t>6.2.7.3.1</w:t>
      </w:r>
      <w:r w:rsidRPr="005410BD">
        <w:tab/>
        <w:t>Pre-test conditions</w:t>
      </w:r>
      <w:bookmarkEnd w:id="2883"/>
      <w:bookmarkEnd w:id="2884"/>
      <w:bookmarkEnd w:id="2885"/>
      <w:bookmarkEnd w:id="2886"/>
    </w:p>
    <w:p w14:paraId="5EA35F6D" w14:textId="77777777" w:rsidR="00AE5AC2" w:rsidRPr="005410BD" w:rsidRDefault="00AE5AC2" w:rsidP="00AE5AC2">
      <w:pPr>
        <w:pStyle w:val="H6"/>
      </w:pPr>
      <w:r w:rsidRPr="005410BD">
        <w:t>System Simulator:</w:t>
      </w:r>
    </w:p>
    <w:p w14:paraId="3C90D248" w14:textId="77777777" w:rsidR="00AE5AC2" w:rsidRPr="005410BD" w:rsidRDefault="00AE5AC2" w:rsidP="00AE5AC2">
      <w:pPr>
        <w:pStyle w:val="B1"/>
      </w:pPr>
      <w:r w:rsidRPr="005410BD">
        <w:t>-</w:t>
      </w:r>
      <w:r w:rsidRPr="005410BD">
        <w:tab/>
        <w:t>SS (MCVideo server)</w:t>
      </w:r>
    </w:p>
    <w:p w14:paraId="1ADFED66" w14:textId="77777777" w:rsidR="00AE5AC2" w:rsidRPr="005410BD" w:rsidRDefault="00AE5AC2" w:rsidP="00AE5AC2">
      <w:pPr>
        <w:pStyle w:val="B1"/>
      </w:pPr>
      <w:r w:rsidRPr="005410BD">
        <w:t>-</w:t>
      </w:r>
      <w:r w:rsidRPr="005410B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BA32259" w14:textId="77777777" w:rsidR="00AE5AC2" w:rsidRPr="005410BD" w:rsidRDefault="00AE5AC2" w:rsidP="00AE5AC2">
      <w:pPr>
        <w:pStyle w:val="H6"/>
      </w:pPr>
      <w:r w:rsidRPr="005410BD">
        <w:t>IUT:</w:t>
      </w:r>
    </w:p>
    <w:p w14:paraId="5C695DF6" w14:textId="77777777" w:rsidR="00AE5AC2" w:rsidRPr="005410BD" w:rsidRDefault="00AE5AC2" w:rsidP="00AE5AC2">
      <w:pPr>
        <w:pStyle w:val="B1"/>
      </w:pPr>
      <w:r w:rsidRPr="005410BD">
        <w:t>-</w:t>
      </w:r>
      <w:r w:rsidRPr="005410BD">
        <w:tab/>
        <w:t>UE (MCVideo client)</w:t>
      </w:r>
    </w:p>
    <w:p w14:paraId="514697F5" w14:textId="77777777" w:rsidR="00AE5AC2" w:rsidRPr="005410BD" w:rsidRDefault="00AE5AC2" w:rsidP="00AE5AC2">
      <w:pPr>
        <w:pStyle w:val="B1"/>
      </w:pPr>
      <w:r w:rsidRPr="005410BD">
        <w:t>-</w:t>
      </w:r>
      <w:r w:rsidRPr="005410BD">
        <w:tab/>
        <w:t>The test USIM set as defined in TS 36.579-1 [2], subclause 5.5.10 is inserted.</w:t>
      </w:r>
    </w:p>
    <w:p w14:paraId="1C4079EF" w14:textId="77777777" w:rsidR="00AE5AC2" w:rsidRPr="005410BD" w:rsidRDefault="00AE5AC2" w:rsidP="00AE5AC2">
      <w:pPr>
        <w:pStyle w:val="H6"/>
      </w:pPr>
      <w:r w:rsidRPr="005410BD">
        <w:t>Preamble:</w:t>
      </w:r>
    </w:p>
    <w:p w14:paraId="709276D3" w14:textId="77777777" w:rsidR="00AE5AC2" w:rsidRPr="005410BD" w:rsidRDefault="00AE5AC2" w:rsidP="00AE5AC2">
      <w:pPr>
        <w:pStyle w:val="B1"/>
      </w:pPr>
      <w:r w:rsidRPr="005410BD">
        <w:t>-</w:t>
      </w:r>
      <w:r w:rsidRPr="005410BD">
        <w:tab/>
        <w:t>The UE has performed the Generic Test Procedure for MCVideo UE registration as specified in TS 36.579-1 [2], subclause 5.4.2A.</w:t>
      </w:r>
    </w:p>
    <w:p w14:paraId="3DE574EA" w14:textId="77777777" w:rsidR="00AE5AC2" w:rsidRPr="005410BD" w:rsidRDefault="00AE5AC2" w:rsidP="00AE5AC2">
      <w:pPr>
        <w:pStyle w:val="B1"/>
      </w:pPr>
      <w:r w:rsidRPr="005410BD">
        <w:t>-</w:t>
      </w:r>
      <w:r w:rsidRPr="005410BD">
        <w:tab/>
        <w:t>The MCPTT User performs the Generic Test Procedure for MCVideo Authorization/Configuration and Key Generation as specified in TS 36.579-1 [2], subclause 5.3.2A.</w:t>
      </w:r>
    </w:p>
    <w:p w14:paraId="26C2FD04" w14:textId="77777777" w:rsidR="00AE5AC2" w:rsidRPr="005410BD" w:rsidRDefault="00AE5AC2" w:rsidP="00AE5AC2">
      <w:pPr>
        <w:pStyle w:val="B1"/>
      </w:pPr>
      <w:r w:rsidRPr="005410BD">
        <w:t>-</w:t>
      </w:r>
      <w:r w:rsidRPr="005410BD">
        <w:tab/>
        <w:t>UE States at the end of the preamble</w:t>
      </w:r>
    </w:p>
    <w:p w14:paraId="21714B49" w14:textId="77777777" w:rsidR="00AE5AC2" w:rsidRPr="005410BD" w:rsidRDefault="00AE5AC2" w:rsidP="00AE5AC2">
      <w:pPr>
        <w:pStyle w:val="B2"/>
      </w:pPr>
      <w:r w:rsidRPr="005410BD">
        <w:t>-</w:t>
      </w:r>
      <w:r w:rsidRPr="005410BD">
        <w:tab/>
        <w:t>The UE is in E-UTRA Registered, Idle Mode state.</w:t>
      </w:r>
    </w:p>
    <w:p w14:paraId="1261F847" w14:textId="77777777" w:rsidR="00AE5AC2" w:rsidRPr="005410BD" w:rsidRDefault="00AE5AC2" w:rsidP="00AE5AC2">
      <w:pPr>
        <w:pStyle w:val="B2"/>
      </w:pPr>
      <w:r w:rsidRPr="005410BD">
        <w:t>-</w:t>
      </w:r>
      <w:r w:rsidRPr="005410BD">
        <w:tab/>
        <w:t>The MCVideo Client Application has been activated and User has registered-in as the MCVideo User with the Server as active user at the Client.</w:t>
      </w:r>
    </w:p>
    <w:p w14:paraId="537E7D94" w14:textId="77777777" w:rsidR="00AE5AC2" w:rsidRPr="005410BD" w:rsidRDefault="00AE5AC2" w:rsidP="00AE5AC2">
      <w:pPr>
        <w:pStyle w:val="H6"/>
      </w:pPr>
      <w:bookmarkStart w:id="2887" w:name="_Toc52787587"/>
      <w:bookmarkStart w:id="2888" w:name="_Toc52787769"/>
      <w:bookmarkStart w:id="2889" w:name="_Toc75906991"/>
      <w:bookmarkStart w:id="2890" w:name="_Toc75907328"/>
      <w:r w:rsidRPr="005410BD">
        <w:lastRenderedPageBreak/>
        <w:t>6.2.7.3.2</w:t>
      </w:r>
      <w:r w:rsidRPr="005410BD">
        <w:tab/>
        <w:t>Test procedure sequence</w:t>
      </w:r>
      <w:bookmarkEnd w:id="2887"/>
      <w:bookmarkEnd w:id="2888"/>
      <w:bookmarkEnd w:id="2889"/>
      <w:bookmarkEnd w:id="2890"/>
    </w:p>
    <w:p w14:paraId="36A4830A" w14:textId="77777777" w:rsidR="00AE5AC2" w:rsidRPr="005410BD" w:rsidRDefault="00AE5AC2" w:rsidP="00AE5AC2">
      <w:pPr>
        <w:pStyle w:val="TH"/>
      </w:pPr>
      <w:r w:rsidRPr="005410BD">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5410BD" w14:paraId="67D79D60" w14:textId="77777777" w:rsidTr="00004E02">
        <w:tc>
          <w:tcPr>
            <w:tcW w:w="534" w:type="dxa"/>
            <w:tcBorders>
              <w:bottom w:val="nil"/>
            </w:tcBorders>
            <w:shd w:val="clear" w:color="auto" w:fill="auto"/>
          </w:tcPr>
          <w:p w14:paraId="6043DC2A" w14:textId="77777777" w:rsidR="00AE5AC2" w:rsidRPr="005410BD" w:rsidRDefault="00AE5AC2" w:rsidP="00004E02">
            <w:pPr>
              <w:pStyle w:val="TAH"/>
            </w:pPr>
            <w:r w:rsidRPr="005410BD">
              <w:t>St</w:t>
            </w:r>
          </w:p>
        </w:tc>
        <w:tc>
          <w:tcPr>
            <w:tcW w:w="3968" w:type="dxa"/>
            <w:tcBorders>
              <w:bottom w:val="nil"/>
            </w:tcBorders>
            <w:shd w:val="clear" w:color="auto" w:fill="auto"/>
          </w:tcPr>
          <w:p w14:paraId="266226AE" w14:textId="77777777" w:rsidR="00AE5AC2" w:rsidRPr="005410BD" w:rsidRDefault="00AE5AC2" w:rsidP="00004E02">
            <w:pPr>
              <w:pStyle w:val="TAH"/>
            </w:pPr>
            <w:r w:rsidRPr="005410BD">
              <w:t>Procedure</w:t>
            </w:r>
          </w:p>
        </w:tc>
        <w:tc>
          <w:tcPr>
            <w:tcW w:w="3686" w:type="dxa"/>
            <w:gridSpan w:val="2"/>
            <w:shd w:val="clear" w:color="auto" w:fill="auto"/>
          </w:tcPr>
          <w:p w14:paraId="1E729883" w14:textId="77777777" w:rsidR="00AE5AC2" w:rsidRPr="005410BD" w:rsidRDefault="00AE5AC2" w:rsidP="00004E02">
            <w:pPr>
              <w:pStyle w:val="TAH"/>
            </w:pPr>
            <w:r w:rsidRPr="005410BD">
              <w:t>Message Sequence</w:t>
            </w:r>
          </w:p>
        </w:tc>
        <w:tc>
          <w:tcPr>
            <w:tcW w:w="565" w:type="dxa"/>
            <w:tcBorders>
              <w:bottom w:val="nil"/>
            </w:tcBorders>
            <w:shd w:val="clear" w:color="auto" w:fill="auto"/>
          </w:tcPr>
          <w:p w14:paraId="2D518F04" w14:textId="77777777" w:rsidR="00AE5AC2" w:rsidRPr="005410BD" w:rsidRDefault="00AE5AC2" w:rsidP="00004E02">
            <w:pPr>
              <w:pStyle w:val="TAH"/>
            </w:pPr>
            <w:r w:rsidRPr="005410BD">
              <w:t>TP</w:t>
            </w:r>
          </w:p>
        </w:tc>
        <w:tc>
          <w:tcPr>
            <w:tcW w:w="850" w:type="dxa"/>
            <w:tcBorders>
              <w:bottom w:val="nil"/>
            </w:tcBorders>
            <w:shd w:val="clear" w:color="auto" w:fill="auto"/>
          </w:tcPr>
          <w:p w14:paraId="2CE8537D" w14:textId="77777777" w:rsidR="00AE5AC2" w:rsidRPr="005410BD" w:rsidRDefault="00AE5AC2" w:rsidP="00004E02">
            <w:pPr>
              <w:pStyle w:val="TAH"/>
            </w:pPr>
            <w:r w:rsidRPr="005410BD">
              <w:t>Verdict</w:t>
            </w:r>
          </w:p>
        </w:tc>
      </w:tr>
      <w:tr w:rsidR="00AE5AC2" w:rsidRPr="005410BD" w14:paraId="04801257" w14:textId="77777777" w:rsidTr="00004E02">
        <w:tc>
          <w:tcPr>
            <w:tcW w:w="534" w:type="dxa"/>
            <w:tcBorders>
              <w:top w:val="nil"/>
            </w:tcBorders>
            <w:shd w:val="clear" w:color="auto" w:fill="auto"/>
          </w:tcPr>
          <w:p w14:paraId="55BD6A34" w14:textId="77777777" w:rsidR="00AE5AC2" w:rsidRPr="005410BD" w:rsidRDefault="00AE5AC2" w:rsidP="00004E02">
            <w:pPr>
              <w:pStyle w:val="TAH"/>
            </w:pPr>
          </w:p>
        </w:tc>
        <w:tc>
          <w:tcPr>
            <w:tcW w:w="3968" w:type="dxa"/>
            <w:tcBorders>
              <w:top w:val="nil"/>
            </w:tcBorders>
            <w:shd w:val="clear" w:color="auto" w:fill="auto"/>
          </w:tcPr>
          <w:p w14:paraId="5EA0302B" w14:textId="77777777" w:rsidR="00AE5AC2" w:rsidRPr="005410BD" w:rsidRDefault="00AE5AC2" w:rsidP="00004E02">
            <w:pPr>
              <w:pStyle w:val="TAH"/>
            </w:pPr>
          </w:p>
        </w:tc>
        <w:tc>
          <w:tcPr>
            <w:tcW w:w="708" w:type="dxa"/>
            <w:shd w:val="clear" w:color="auto" w:fill="auto"/>
          </w:tcPr>
          <w:p w14:paraId="4264D550" w14:textId="77777777" w:rsidR="00AE5AC2" w:rsidRPr="005410BD" w:rsidRDefault="00AE5AC2" w:rsidP="00004E02">
            <w:pPr>
              <w:pStyle w:val="TAH"/>
            </w:pPr>
            <w:r w:rsidRPr="005410BD">
              <w:t>U - S</w:t>
            </w:r>
          </w:p>
        </w:tc>
        <w:tc>
          <w:tcPr>
            <w:tcW w:w="2978" w:type="dxa"/>
            <w:shd w:val="clear" w:color="auto" w:fill="auto"/>
          </w:tcPr>
          <w:p w14:paraId="315822EC" w14:textId="77777777" w:rsidR="00AE5AC2" w:rsidRPr="005410BD" w:rsidRDefault="00AE5AC2" w:rsidP="00004E02">
            <w:pPr>
              <w:pStyle w:val="TAH"/>
            </w:pPr>
            <w:r w:rsidRPr="005410BD">
              <w:t>Message</w:t>
            </w:r>
          </w:p>
        </w:tc>
        <w:tc>
          <w:tcPr>
            <w:tcW w:w="565" w:type="dxa"/>
            <w:tcBorders>
              <w:top w:val="nil"/>
            </w:tcBorders>
            <w:shd w:val="clear" w:color="auto" w:fill="auto"/>
          </w:tcPr>
          <w:p w14:paraId="1D408ECE" w14:textId="77777777" w:rsidR="00AE5AC2" w:rsidRPr="005410BD" w:rsidRDefault="00AE5AC2" w:rsidP="00004E02">
            <w:pPr>
              <w:pStyle w:val="TAH"/>
            </w:pPr>
          </w:p>
        </w:tc>
        <w:tc>
          <w:tcPr>
            <w:tcW w:w="850" w:type="dxa"/>
            <w:tcBorders>
              <w:top w:val="nil"/>
            </w:tcBorders>
            <w:shd w:val="clear" w:color="auto" w:fill="auto"/>
          </w:tcPr>
          <w:p w14:paraId="50B32ADC" w14:textId="77777777" w:rsidR="00AE5AC2" w:rsidRPr="005410BD" w:rsidRDefault="00AE5AC2" w:rsidP="00004E02">
            <w:pPr>
              <w:pStyle w:val="TAH"/>
            </w:pPr>
          </w:p>
        </w:tc>
      </w:tr>
      <w:tr w:rsidR="00AE5AC2" w:rsidRPr="005410BD" w14:paraId="6E7015CA" w14:textId="77777777" w:rsidTr="00004E02">
        <w:tc>
          <w:tcPr>
            <w:tcW w:w="534" w:type="dxa"/>
            <w:shd w:val="clear" w:color="auto" w:fill="auto"/>
          </w:tcPr>
          <w:p w14:paraId="404C53F8" w14:textId="77777777" w:rsidR="00AE5AC2" w:rsidRPr="005410BD" w:rsidRDefault="00AE5AC2" w:rsidP="00004E02">
            <w:pPr>
              <w:pStyle w:val="TAC"/>
            </w:pPr>
            <w:r w:rsidRPr="005410BD">
              <w:t>1</w:t>
            </w:r>
          </w:p>
        </w:tc>
        <w:tc>
          <w:tcPr>
            <w:tcW w:w="3968" w:type="dxa"/>
            <w:shd w:val="clear" w:color="auto" w:fill="auto"/>
          </w:tcPr>
          <w:p w14:paraId="4B3E2C0E" w14:textId="77777777" w:rsidR="00AE5AC2" w:rsidRPr="005410BD" w:rsidRDefault="00AE5AC2" w:rsidP="00004E02">
            <w:pPr>
              <w:pStyle w:val="TAL"/>
            </w:pPr>
            <w:r w:rsidRPr="005410BD">
              <w:t>Make the UE (MCVideo User) request the establishment of an MCVideo private call, manual commencement mode, with no transmission control.</w:t>
            </w:r>
          </w:p>
          <w:p w14:paraId="2B2D028F" w14:textId="1A395B65" w:rsidR="00AE5AC2" w:rsidRPr="005410BD" w:rsidRDefault="00761A6E" w:rsidP="00004E02">
            <w:pPr>
              <w:pStyle w:val="TAL"/>
            </w:pPr>
            <w:ins w:id="2891" w:author="MCC160" w:date="2022-03-15T14:09:00Z">
              <w:r w:rsidRPr="005410BD">
                <w:t>(</w:t>
              </w:r>
            </w:ins>
            <w:r w:rsidR="00AE5AC2" w:rsidRPr="005410BD">
              <w:t>NOTE</w:t>
            </w:r>
            <w:ins w:id="2892" w:author="MCC160" w:date="2022-03-15T14:09:00Z">
              <w:r w:rsidRPr="005410BD">
                <w:t xml:space="preserve"> 1)</w:t>
              </w:r>
            </w:ins>
            <w:del w:id="2893" w:author="MCC160" w:date="2022-03-15T14:10:00Z">
              <w:r w:rsidR="00AE5AC2" w:rsidRPr="005410BD" w:rsidDel="00761A6E">
                <w:delText>: This action is expected to be done via a suitable implementation-dependent MMI.</w:delText>
              </w:r>
            </w:del>
          </w:p>
        </w:tc>
        <w:tc>
          <w:tcPr>
            <w:tcW w:w="708" w:type="dxa"/>
            <w:shd w:val="clear" w:color="auto" w:fill="auto"/>
          </w:tcPr>
          <w:p w14:paraId="78C7E9E2" w14:textId="77777777" w:rsidR="00AE5AC2" w:rsidRPr="005410BD" w:rsidRDefault="00AE5AC2" w:rsidP="00004E02">
            <w:pPr>
              <w:pStyle w:val="TAC"/>
            </w:pPr>
            <w:r w:rsidRPr="005410BD">
              <w:t>-</w:t>
            </w:r>
          </w:p>
        </w:tc>
        <w:tc>
          <w:tcPr>
            <w:tcW w:w="2978" w:type="dxa"/>
            <w:shd w:val="clear" w:color="auto" w:fill="auto"/>
          </w:tcPr>
          <w:p w14:paraId="28647D50" w14:textId="77777777" w:rsidR="00AE5AC2" w:rsidRPr="005410BD" w:rsidRDefault="00AE5AC2" w:rsidP="00004E02">
            <w:pPr>
              <w:pStyle w:val="TAL"/>
            </w:pPr>
            <w:r w:rsidRPr="005410BD">
              <w:t>-</w:t>
            </w:r>
          </w:p>
        </w:tc>
        <w:tc>
          <w:tcPr>
            <w:tcW w:w="565" w:type="dxa"/>
            <w:shd w:val="clear" w:color="auto" w:fill="auto"/>
          </w:tcPr>
          <w:p w14:paraId="3228236E" w14:textId="77777777" w:rsidR="00AE5AC2" w:rsidRPr="005410BD" w:rsidRDefault="00AE5AC2" w:rsidP="00004E02">
            <w:pPr>
              <w:pStyle w:val="TAC"/>
            </w:pPr>
            <w:r w:rsidRPr="005410BD">
              <w:t>-</w:t>
            </w:r>
          </w:p>
        </w:tc>
        <w:tc>
          <w:tcPr>
            <w:tcW w:w="850" w:type="dxa"/>
            <w:shd w:val="clear" w:color="auto" w:fill="auto"/>
          </w:tcPr>
          <w:p w14:paraId="48E403BC" w14:textId="77777777" w:rsidR="00AE5AC2" w:rsidRPr="005410BD" w:rsidRDefault="00AE5AC2" w:rsidP="00004E02">
            <w:pPr>
              <w:pStyle w:val="TAC"/>
            </w:pPr>
            <w:r w:rsidRPr="005410BD">
              <w:t>-</w:t>
            </w:r>
          </w:p>
        </w:tc>
      </w:tr>
      <w:tr w:rsidR="00AE5AC2" w:rsidRPr="005410BD" w:rsidDel="00761A6E" w14:paraId="60E695B4" w14:textId="69B8B325" w:rsidTr="00004E02">
        <w:trPr>
          <w:del w:id="2894" w:author="MCC160" w:date="2022-03-15T14:12:00Z"/>
        </w:trPr>
        <w:tc>
          <w:tcPr>
            <w:tcW w:w="534" w:type="dxa"/>
            <w:shd w:val="clear" w:color="auto" w:fill="auto"/>
          </w:tcPr>
          <w:p w14:paraId="5D00E60F" w14:textId="3FE87788" w:rsidR="00AE5AC2" w:rsidRPr="005410BD" w:rsidDel="00761A6E" w:rsidRDefault="00AE5AC2" w:rsidP="00004E02">
            <w:pPr>
              <w:pStyle w:val="TAC"/>
              <w:rPr>
                <w:del w:id="2895" w:author="MCC160" w:date="2022-03-15T14:12:00Z"/>
              </w:rPr>
            </w:pPr>
            <w:del w:id="2896" w:author="MCC160" w:date="2022-03-15T14:12:00Z">
              <w:r w:rsidRPr="005410BD" w:rsidDel="00761A6E">
                <w:delText>-</w:delText>
              </w:r>
            </w:del>
          </w:p>
        </w:tc>
        <w:tc>
          <w:tcPr>
            <w:tcW w:w="3968" w:type="dxa"/>
            <w:shd w:val="clear" w:color="auto" w:fill="auto"/>
          </w:tcPr>
          <w:p w14:paraId="0686BB13" w14:textId="34096D38" w:rsidR="00AE5AC2" w:rsidRPr="005410BD" w:rsidDel="00761A6E" w:rsidRDefault="00AE5AC2" w:rsidP="00004E02">
            <w:pPr>
              <w:pStyle w:val="TAL"/>
              <w:rPr>
                <w:del w:id="2897" w:author="MCC160" w:date="2022-03-15T14:12:00Z"/>
              </w:rPr>
            </w:pPr>
            <w:del w:id="2898" w:author="MCC160" w:date="2022-03-15T14:12:00Z">
              <w:r w:rsidRPr="005410BD" w:rsidDel="00761A6E">
                <w:delText>EXCEPTION: The E-UTRA/EPC related actions which step 1 above will trigger are described in TS 36.579-1 [2], subclause 5.4.3A 'Generic Test Procedure for MCVideo CO communication in E-UTRA'. The test sequence below shows only the MCVideo relevant messages being exchanged.</w:delText>
              </w:r>
            </w:del>
          </w:p>
        </w:tc>
        <w:tc>
          <w:tcPr>
            <w:tcW w:w="708" w:type="dxa"/>
            <w:shd w:val="clear" w:color="auto" w:fill="auto"/>
          </w:tcPr>
          <w:p w14:paraId="79C37169" w14:textId="3E1569C8" w:rsidR="00AE5AC2" w:rsidRPr="005410BD" w:rsidDel="00761A6E" w:rsidRDefault="00AE5AC2" w:rsidP="00004E02">
            <w:pPr>
              <w:pStyle w:val="TAC"/>
              <w:rPr>
                <w:del w:id="2899" w:author="MCC160" w:date="2022-03-15T14:12:00Z"/>
              </w:rPr>
            </w:pPr>
            <w:del w:id="2900" w:author="MCC160" w:date="2022-03-15T14:12:00Z">
              <w:r w:rsidRPr="005410BD" w:rsidDel="00761A6E">
                <w:delText>-</w:delText>
              </w:r>
            </w:del>
          </w:p>
        </w:tc>
        <w:tc>
          <w:tcPr>
            <w:tcW w:w="2978" w:type="dxa"/>
            <w:shd w:val="clear" w:color="auto" w:fill="auto"/>
          </w:tcPr>
          <w:p w14:paraId="59E2BB1C" w14:textId="35A7FD6B" w:rsidR="00AE5AC2" w:rsidRPr="005410BD" w:rsidDel="00761A6E" w:rsidRDefault="00AE5AC2" w:rsidP="00004E02">
            <w:pPr>
              <w:pStyle w:val="TAL"/>
              <w:rPr>
                <w:del w:id="2901" w:author="MCC160" w:date="2022-03-15T14:12:00Z"/>
              </w:rPr>
            </w:pPr>
            <w:del w:id="2902" w:author="MCC160" w:date="2022-03-15T14:12:00Z">
              <w:r w:rsidRPr="005410BD" w:rsidDel="00761A6E">
                <w:delText>-</w:delText>
              </w:r>
            </w:del>
          </w:p>
        </w:tc>
        <w:tc>
          <w:tcPr>
            <w:tcW w:w="565" w:type="dxa"/>
            <w:shd w:val="clear" w:color="auto" w:fill="auto"/>
          </w:tcPr>
          <w:p w14:paraId="6A3105A6" w14:textId="2642E96A" w:rsidR="00AE5AC2" w:rsidRPr="005410BD" w:rsidDel="00761A6E" w:rsidRDefault="00AE5AC2" w:rsidP="00004E02">
            <w:pPr>
              <w:pStyle w:val="TAC"/>
              <w:rPr>
                <w:del w:id="2903" w:author="MCC160" w:date="2022-03-15T14:12:00Z"/>
              </w:rPr>
            </w:pPr>
            <w:del w:id="2904" w:author="MCC160" w:date="2022-03-15T14:12:00Z">
              <w:r w:rsidRPr="005410BD" w:rsidDel="00761A6E">
                <w:delText>-</w:delText>
              </w:r>
            </w:del>
          </w:p>
        </w:tc>
        <w:tc>
          <w:tcPr>
            <w:tcW w:w="850" w:type="dxa"/>
            <w:shd w:val="clear" w:color="auto" w:fill="auto"/>
          </w:tcPr>
          <w:p w14:paraId="75B2A165" w14:textId="7CE148F4" w:rsidR="00AE5AC2" w:rsidRPr="005410BD" w:rsidDel="00761A6E" w:rsidRDefault="00AE5AC2" w:rsidP="00004E02">
            <w:pPr>
              <w:pStyle w:val="TAC"/>
              <w:rPr>
                <w:del w:id="2905" w:author="MCC160" w:date="2022-03-15T14:12:00Z"/>
              </w:rPr>
            </w:pPr>
            <w:del w:id="2906" w:author="MCC160" w:date="2022-03-15T14:12:00Z">
              <w:r w:rsidRPr="005410BD" w:rsidDel="00761A6E">
                <w:delText>-</w:delText>
              </w:r>
            </w:del>
          </w:p>
        </w:tc>
      </w:tr>
      <w:tr w:rsidR="00761A6E" w:rsidRPr="005410BD" w14:paraId="3276B8AD" w14:textId="77777777" w:rsidTr="00004E02">
        <w:tc>
          <w:tcPr>
            <w:tcW w:w="534" w:type="dxa"/>
            <w:shd w:val="clear" w:color="auto" w:fill="auto"/>
          </w:tcPr>
          <w:p w14:paraId="0909F788" w14:textId="77777777" w:rsidR="00761A6E" w:rsidRPr="005410BD" w:rsidRDefault="00761A6E" w:rsidP="00761A6E">
            <w:pPr>
              <w:pStyle w:val="TAC"/>
            </w:pPr>
            <w:r w:rsidRPr="005410BD">
              <w:t>2</w:t>
            </w:r>
          </w:p>
        </w:tc>
        <w:tc>
          <w:tcPr>
            <w:tcW w:w="3968" w:type="dxa"/>
            <w:shd w:val="clear" w:color="auto" w:fill="auto"/>
          </w:tcPr>
          <w:p w14:paraId="5E69C76A" w14:textId="7E87FC65" w:rsidR="00761A6E" w:rsidRPr="005410BD" w:rsidRDefault="00761A6E" w:rsidP="00761A6E">
            <w:pPr>
              <w:pStyle w:val="TAL"/>
            </w:pPr>
            <w:r w:rsidRPr="005410BD">
              <w:t xml:space="preserve">Check: Does the UE (MCVideo client) </w:t>
            </w:r>
            <w:ins w:id="2907" w:author="MCC160" w:date="2022-03-15T14:12:00Z">
              <w:r w:rsidRPr="005410BD">
                <w:rPr>
                  <w:rFonts w:eastAsia="Calibri"/>
                </w:rPr>
                <w:t>correctly perform test procedure '</w:t>
              </w:r>
              <w:r w:rsidRPr="005410BD">
                <w:t>MCVideo CO session establishment/modification without provisional responses other than 100 Trying'</w:t>
              </w:r>
              <w:r w:rsidRPr="005410BD">
                <w:rPr>
                  <w:rFonts w:eastAsia="Calibri"/>
                </w:rPr>
                <w:t xml:space="preserve"> </w:t>
              </w:r>
              <w:r w:rsidRPr="005410BD">
                <w:rPr>
                  <w:rFonts w:eastAsia="Calibri"/>
                  <w:lang w:eastAsia="ko-KR"/>
                </w:rPr>
                <w:t xml:space="preserve">according to option a of NOTE 1 </w:t>
              </w:r>
              <w:r w:rsidRPr="005410BD">
                <w:rPr>
                  <w:rFonts w:eastAsia="Calibri"/>
                </w:rPr>
                <w:t>as described in TS 36.579-1 [2] Table 5.3B.1.3-1</w:t>
              </w:r>
            </w:ins>
            <w:del w:id="2908" w:author="MCC160" w:date="2022-03-15T14:12:00Z">
              <w:r w:rsidRPr="005410BD" w:rsidDel="00761A6E">
                <w:delText>send an initial SIP INVITE request not offering a media-level section for a media-transmission control entity requesting the</w:delText>
              </w:r>
            </w:del>
            <w:r w:rsidRPr="005410BD">
              <w:t xml:space="preserve"> </w:t>
            </w:r>
            <w:ins w:id="2909" w:author="MCC160" w:date="2022-03-15T14:12:00Z">
              <w:r w:rsidRPr="005410BD">
                <w:t xml:space="preserve">to </w:t>
              </w:r>
            </w:ins>
            <w:r w:rsidRPr="005410BD">
              <w:t>establish</w:t>
            </w:r>
            <w:del w:id="2910" w:author="MCC160" w:date="2022-03-15T14:12:00Z">
              <w:r w:rsidRPr="005410BD" w:rsidDel="00761A6E">
                <w:delText>ment of</w:delText>
              </w:r>
            </w:del>
            <w:r w:rsidRPr="005410BD">
              <w:t xml:space="preserve"> a</w:t>
            </w:r>
            <w:ins w:id="2911" w:author="MCC160" w:date="2022-03-14T11:13:00Z">
              <w:r w:rsidRPr="005410BD">
                <w:t>n</w:t>
              </w:r>
            </w:ins>
            <w:r w:rsidRPr="005410BD">
              <w:t xml:space="preserve"> MCVideo private call, Manual Commencement Mode?</w:t>
            </w:r>
          </w:p>
        </w:tc>
        <w:tc>
          <w:tcPr>
            <w:tcW w:w="708" w:type="dxa"/>
            <w:shd w:val="clear" w:color="auto" w:fill="auto"/>
          </w:tcPr>
          <w:p w14:paraId="1B141164" w14:textId="54445588" w:rsidR="00761A6E" w:rsidRPr="005410BD" w:rsidRDefault="00761A6E" w:rsidP="00761A6E">
            <w:pPr>
              <w:pStyle w:val="TAC"/>
            </w:pPr>
            <w:ins w:id="2912" w:author="MCC160" w:date="2022-03-15T14:10:00Z">
              <w:r w:rsidRPr="005410BD">
                <w:t>-</w:t>
              </w:r>
            </w:ins>
            <w:del w:id="2913" w:author="MCC160" w:date="2022-03-15T14:10:00Z">
              <w:r w:rsidRPr="005410BD" w:rsidDel="00171A6D">
                <w:delText>--&gt;</w:delText>
              </w:r>
            </w:del>
          </w:p>
        </w:tc>
        <w:tc>
          <w:tcPr>
            <w:tcW w:w="2978" w:type="dxa"/>
            <w:shd w:val="clear" w:color="auto" w:fill="auto"/>
          </w:tcPr>
          <w:p w14:paraId="6BEBE1AC" w14:textId="6DDC3CD7" w:rsidR="00761A6E" w:rsidRPr="005410BD" w:rsidRDefault="00761A6E" w:rsidP="00761A6E">
            <w:pPr>
              <w:pStyle w:val="TAL"/>
            </w:pPr>
            <w:ins w:id="2914" w:author="MCC160" w:date="2022-03-15T14:10:00Z">
              <w:r w:rsidRPr="005410BD">
                <w:t>-</w:t>
              </w:r>
            </w:ins>
            <w:del w:id="2915" w:author="MCC160" w:date="2022-03-15T14:10:00Z">
              <w:r w:rsidRPr="005410BD" w:rsidDel="00171A6D">
                <w:delText>SIP INVITE</w:delText>
              </w:r>
            </w:del>
          </w:p>
        </w:tc>
        <w:tc>
          <w:tcPr>
            <w:tcW w:w="565" w:type="dxa"/>
            <w:shd w:val="clear" w:color="auto" w:fill="auto"/>
          </w:tcPr>
          <w:p w14:paraId="533D741A" w14:textId="77777777" w:rsidR="00761A6E" w:rsidRPr="005410BD" w:rsidRDefault="00761A6E" w:rsidP="00761A6E">
            <w:pPr>
              <w:pStyle w:val="TAC"/>
            </w:pPr>
            <w:r w:rsidRPr="005410BD">
              <w:t>1</w:t>
            </w:r>
          </w:p>
        </w:tc>
        <w:tc>
          <w:tcPr>
            <w:tcW w:w="850" w:type="dxa"/>
            <w:shd w:val="clear" w:color="auto" w:fill="auto"/>
          </w:tcPr>
          <w:p w14:paraId="779BE395" w14:textId="77777777" w:rsidR="00761A6E" w:rsidRPr="005410BD" w:rsidRDefault="00761A6E" w:rsidP="00761A6E">
            <w:pPr>
              <w:pStyle w:val="TAC"/>
            </w:pPr>
            <w:r w:rsidRPr="005410BD">
              <w:t>P</w:t>
            </w:r>
          </w:p>
        </w:tc>
      </w:tr>
      <w:tr w:rsidR="00AE5AC2" w:rsidRPr="005410BD" w14:paraId="61D864D5" w14:textId="77777777" w:rsidTr="00004E02">
        <w:tc>
          <w:tcPr>
            <w:tcW w:w="534" w:type="dxa"/>
            <w:shd w:val="clear" w:color="auto" w:fill="auto"/>
          </w:tcPr>
          <w:p w14:paraId="0F978DE8" w14:textId="0B0F3F9A" w:rsidR="00AE5AC2" w:rsidRPr="005410BD" w:rsidRDefault="00AE5AC2" w:rsidP="00004E02">
            <w:pPr>
              <w:pStyle w:val="TAC"/>
            </w:pPr>
            <w:r w:rsidRPr="005410BD">
              <w:t>3</w:t>
            </w:r>
            <w:ins w:id="2916" w:author="MCC160" w:date="2022-03-15T14:10:00Z">
              <w:r w:rsidR="00761A6E" w:rsidRPr="005410BD">
                <w:t>-5</w:t>
              </w:r>
            </w:ins>
          </w:p>
        </w:tc>
        <w:tc>
          <w:tcPr>
            <w:tcW w:w="3968" w:type="dxa"/>
            <w:shd w:val="clear" w:color="auto" w:fill="auto"/>
          </w:tcPr>
          <w:p w14:paraId="442BB494" w14:textId="77777777" w:rsidR="00AE5AC2" w:rsidRPr="005410BD" w:rsidRDefault="00AE5AC2" w:rsidP="00004E02">
            <w:pPr>
              <w:pStyle w:val="TAL"/>
            </w:pPr>
            <w:r w:rsidRPr="005410BD">
              <w:t>Void</w:t>
            </w:r>
          </w:p>
        </w:tc>
        <w:tc>
          <w:tcPr>
            <w:tcW w:w="708" w:type="dxa"/>
            <w:shd w:val="clear" w:color="auto" w:fill="auto"/>
          </w:tcPr>
          <w:p w14:paraId="5BBB6D8D" w14:textId="77777777" w:rsidR="00AE5AC2" w:rsidRPr="005410BD" w:rsidRDefault="00AE5AC2" w:rsidP="00004E02">
            <w:pPr>
              <w:pStyle w:val="TAC"/>
            </w:pPr>
            <w:r w:rsidRPr="005410BD">
              <w:t>-</w:t>
            </w:r>
          </w:p>
        </w:tc>
        <w:tc>
          <w:tcPr>
            <w:tcW w:w="2978" w:type="dxa"/>
            <w:shd w:val="clear" w:color="auto" w:fill="auto"/>
          </w:tcPr>
          <w:p w14:paraId="4066A79E" w14:textId="77777777" w:rsidR="00AE5AC2" w:rsidRPr="005410BD" w:rsidRDefault="00AE5AC2" w:rsidP="00004E02">
            <w:pPr>
              <w:pStyle w:val="TAL"/>
            </w:pPr>
            <w:r w:rsidRPr="005410BD">
              <w:t>-</w:t>
            </w:r>
          </w:p>
        </w:tc>
        <w:tc>
          <w:tcPr>
            <w:tcW w:w="565" w:type="dxa"/>
            <w:shd w:val="clear" w:color="auto" w:fill="auto"/>
          </w:tcPr>
          <w:p w14:paraId="3D3939BB" w14:textId="77777777" w:rsidR="00AE5AC2" w:rsidRPr="005410BD" w:rsidRDefault="00AE5AC2" w:rsidP="00004E02">
            <w:pPr>
              <w:pStyle w:val="TAC"/>
            </w:pPr>
            <w:r w:rsidRPr="005410BD">
              <w:t>-</w:t>
            </w:r>
          </w:p>
        </w:tc>
        <w:tc>
          <w:tcPr>
            <w:tcW w:w="850" w:type="dxa"/>
            <w:shd w:val="clear" w:color="auto" w:fill="auto"/>
          </w:tcPr>
          <w:p w14:paraId="576892E6" w14:textId="77777777" w:rsidR="00AE5AC2" w:rsidRPr="005410BD" w:rsidRDefault="00AE5AC2" w:rsidP="00004E02">
            <w:pPr>
              <w:pStyle w:val="TAC"/>
            </w:pPr>
            <w:r w:rsidRPr="005410BD">
              <w:t>-</w:t>
            </w:r>
          </w:p>
        </w:tc>
      </w:tr>
      <w:tr w:rsidR="00AE5AC2" w:rsidRPr="005410BD" w:rsidDel="00761A6E" w14:paraId="64615DE4" w14:textId="2ACF7BC4" w:rsidTr="00004E02">
        <w:trPr>
          <w:del w:id="2917" w:author="MCC160" w:date="2022-03-15T14:10:00Z"/>
        </w:trPr>
        <w:tc>
          <w:tcPr>
            <w:tcW w:w="534" w:type="dxa"/>
            <w:shd w:val="clear" w:color="auto" w:fill="auto"/>
          </w:tcPr>
          <w:p w14:paraId="45A13311" w14:textId="6B70CAA5" w:rsidR="00AE5AC2" w:rsidRPr="005410BD" w:rsidDel="00761A6E" w:rsidRDefault="00AE5AC2" w:rsidP="00004E02">
            <w:pPr>
              <w:pStyle w:val="TAC"/>
              <w:rPr>
                <w:del w:id="2918" w:author="MCC160" w:date="2022-03-15T14:10:00Z"/>
              </w:rPr>
            </w:pPr>
            <w:del w:id="2919" w:author="MCC160" w:date="2022-03-15T14:10:00Z">
              <w:r w:rsidRPr="005410BD" w:rsidDel="00761A6E">
                <w:delText>4</w:delText>
              </w:r>
            </w:del>
          </w:p>
        </w:tc>
        <w:tc>
          <w:tcPr>
            <w:tcW w:w="3968" w:type="dxa"/>
            <w:shd w:val="clear" w:color="auto" w:fill="auto"/>
          </w:tcPr>
          <w:p w14:paraId="5430FE66" w14:textId="5340A6BC" w:rsidR="00AE5AC2" w:rsidRPr="005410BD" w:rsidDel="00761A6E" w:rsidRDefault="00AE5AC2" w:rsidP="00004E02">
            <w:pPr>
              <w:pStyle w:val="TAL"/>
              <w:rPr>
                <w:del w:id="2920" w:author="MCC160" w:date="2022-03-15T14:10:00Z"/>
              </w:rPr>
            </w:pPr>
            <w:del w:id="2921" w:author="MCC160" w:date="2022-03-15T14:10:00Z">
              <w:r w:rsidRPr="005410BD" w:rsidDel="00761A6E">
                <w:delText>The SS (MCVideo server) sends SIP 200 (OK). SSRC identifier is assigned.</w:delText>
              </w:r>
            </w:del>
          </w:p>
        </w:tc>
        <w:tc>
          <w:tcPr>
            <w:tcW w:w="708" w:type="dxa"/>
            <w:shd w:val="clear" w:color="auto" w:fill="auto"/>
          </w:tcPr>
          <w:p w14:paraId="769C661E" w14:textId="05A8AC4D" w:rsidR="00AE5AC2" w:rsidRPr="005410BD" w:rsidDel="00761A6E" w:rsidRDefault="00AE5AC2" w:rsidP="00004E02">
            <w:pPr>
              <w:pStyle w:val="TAC"/>
              <w:rPr>
                <w:del w:id="2922" w:author="MCC160" w:date="2022-03-15T14:10:00Z"/>
              </w:rPr>
            </w:pPr>
            <w:del w:id="2923" w:author="MCC160" w:date="2022-03-15T14:10:00Z">
              <w:r w:rsidRPr="005410BD" w:rsidDel="00761A6E">
                <w:delText>&lt;--</w:delText>
              </w:r>
            </w:del>
          </w:p>
        </w:tc>
        <w:tc>
          <w:tcPr>
            <w:tcW w:w="2978" w:type="dxa"/>
            <w:shd w:val="clear" w:color="auto" w:fill="auto"/>
          </w:tcPr>
          <w:p w14:paraId="69068FA5" w14:textId="56995724" w:rsidR="00AE5AC2" w:rsidRPr="005410BD" w:rsidDel="00761A6E" w:rsidRDefault="00AE5AC2" w:rsidP="00004E02">
            <w:pPr>
              <w:pStyle w:val="TAL"/>
              <w:rPr>
                <w:del w:id="2924" w:author="MCC160" w:date="2022-03-15T14:10:00Z"/>
              </w:rPr>
            </w:pPr>
            <w:del w:id="2925" w:author="MCC160" w:date="2022-03-15T14:10:00Z">
              <w:r w:rsidRPr="005410BD" w:rsidDel="00761A6E">
                <w:delText>SIP 200 (OK)</w:delText>
              </w:r>
            </w:del>
          </w:p>
        </w:tc>
        <w:tc>
          <w:tcPr>
            <w:tcW w:w="565" w:type="dxa"/>
            <w:shd w:val="clear" w:color="auto" w:fill="auto"/>
          </w:tcPr>
          <w:p w14:paraId="3BC1ABCC" w14:textId="43A79267" w:rsidR="00AE5AC2" w:rsidRPr="005410BD" w:rsidDel="00761A6E" w:rsidRDefault="00AE5AC2" w:rsidP="00004E02">
            <w:pPr>
              <w:pStyle w:val="TAC"/>
              <w:rPr>
                <w:del w:id="2926" w:author="MCC160" w:date="2022-03-15T14:10:00Z"/>
              </w:rPr>
            </w:pPr>
            <w:del w:id="2927" w:author="MCC160" w:date="2022-03-15T14:10:00Z">
              <w:r w:rsidRPr="005410BD" w:rsidDel="00761A6E">
                <w:delText>-</w:delText>
              </w:r>
            </w:del>
          </w:p>
        </w:tc>
        <w:tc>
          <w:tcPr>
            <w:tcW w:w="850" w:type="dxa"/>
            <w:shd w:val="clear" w:color="auto" w:fill="auto"/>
          </w:tcPr>
          <w:p w14:paraId="0FE87872" w14:textId="6C664770" w:rsidR="00AE5AC2" w:rsidRPr="005410BD" w:rsidDel="00761A6E" w:rsidRDefault="00AE5AC2" w:rsidP="00004E02">
            <w:pPr>
              <w:pStyle w:val="TAC"/>
              <w:rPr>
                <w:del w:id="2928" w:author="MCC160" w:date="2022-03-15T14:10:00Z"/>
              </w:rPr>
            </w:pPr>
            <w:del w:id="2929" w:author="MCC160" w:date="2022-03-15T14:10:00Z">
              <w:r w:rsidRPr="005410BD" w:rsidDel="00761A6E">
                <w:delText>-</w:delText>
              </w:r>
            </w:del>
          </w:p>
        </w:tc>
      </w:tr>
      <w:tr w:rsidR="00AE5AC2" w:rsidRPr="005410BD" w:rsidDel="00761A6E" w14:paraId="5E60772F" w14:textId="120C82C2" w:rsidTr="00004E02">
        <w:trPr>
          <w:del w:id="2930" w:author="MCC160" w:date="2022-03-15T14:10:00Z"/>
        </w:trPr>
        <w:tc>
          <w:tcPr>
            <w:tcW w:w="534" w:type="dxa"/>
            <w:shd w:val="clear" w:color="auto" w:fill="auto"/>
          </w:tcPr>
          <w:p w14:paraId="065BE1AD" w14:textId="498CADF7" w:rsidR="00AE5AC2" w:rsidRPr="005410BD" w:rsidDel="00761A6E" w:rsidRDefault="00AE5AC2" w:rsidP="00004E02">
            <w:pPr>
              <w:pStyle w:val="TAC"/>
              <w:rPr>
                <w:del w:id="2931" w:author="MCC160" w:date="2022-03-15T14:10:00Z"/>
              </w:rPr>
            </w:pPr>
            <w:del w:id="2932" w:author="MCC160" w:date="2022-03-15T14:10:00Z">
              <w:r w:rsidRPr="005410BD" w:rsidDel="00761A6E">
                <w:delText>3A</w:delText>
              </w:r>
            </w:del>
          </w:p>
        </w:tc>
        <w:tc>
          <w:tcPr>
            <w:tcW w:w="3968" w:type="dxa"/>
            <w:shd w:val="clear" w:color="auto" w:fill="auto"/>
          </w:tcPr>
          <w:p w14:paraId="0DED6844" w14:textId="13CA333A" w:rsidR="00AE5AC2" w:rsidRPr="005410BD" w:rsidDel="00761A6E" w:rsidRDefault="00AE5AC2" w:rsidP="00004E02">
            <w:pPr>
              <w:pStyle w:val="TAL"/>
              <w:rPr>
                <w:del w:id="2933" w:author="MCC160" w:date="2022-03-15T14:10:00Z"/>
              </w:rPr>
            </w:pPr>
            <w:del w:id="2934" w:author="MCC160" w:date="2022-03-15T14:10:00Z">
              <w:r w:rsidRPr="005410BD" w:rsidDel="00761A6E">
                <w:delText>The SS (MCVideo Server) sends a SIP 100 (Trying) message.</w:delText>
              </w:r>
            </w:del>
          </w:p>
        </w:tc>
        <w:tc>
          <w:tcPr>
            <w:tcW w:w="708" w:type="dxa"/>
            <w:shd w:val="clear" w:color="auto" w:fill="auto"/>
          </w:tcPr>
          <w:p w14:paraId="67C5B7F1" w14:textId="00024AB0" w:rsidR="00AE5AC2" w:rsidRPr="005410BD" w:rsidDel="00761A6E" w:rsidRDefault="00AE5AC2" w:rsidP="00004E02">
            <w:pPr>
              <w:pStyle w:val="TAC"/>
              <w:rPr>
                <w:del w:id="2935" w:author="MCC160" w:date="2022-03-15T14:10:00Z"/>
              </w:rPr>
            </w:pPr>
            <w:del w:id="2936" w:author="MCC160" w:date="2022-03-15T14:10:00Z">
              <w:r w:rsidRPr="005410BD" w:rsidDel="00761A6E">
                <w:delText>&lt;--</w:delText>
              </w:r>
            </w:del>
          </w:p>
        </w:tc>
        <w:tc>
          <w:tcPr>
            <w:tcW w:w="2978" w:type="dxa"/>
            <w:shd w:val="clear" w:color="auto" w:fill="auto"/>
          </w:tcPr>
          <w:p w14:paraId="272E7E15" w14:textId="2BD9C8D7" w:rsidR="00AE5AC2" w:rsidRPr="005410BD" w:rsidDel="00761A6E" w:rsidRDefault="00AE5AC2" w:rsidP="00004E02">
            <w:pPr>
              <w:pStyle w:val="TAL"/>
              <w:rPr>
                <w:del w:id="2937" w:author="MCC160" w:date="2022-03-15T14:10:00Z"/>
              </w:rPr>
            </w:pPr>
            <w:del w:id="2938" w:author="MCC160" w:date="2022-03-15T14:10:00Z">
              <w:r w:rsidRPr="005410BD" w:rsidDel="00761A6E">
                <w:delText>SIP 100 (Trying)</w:delText>
              </w:r>
            </w:del>
          </w:p>
        </w:tc>
        <w:tc>
          <w:tcPr>
            <w:tcW w:w="565" w:type="dxa"/>
            <w:shd w:val="clear" w:color="auto" w:fill="auto"/>
          </w:tcPr>
          <w:p w14:paraId="3DA7A3D3" w14:textId="17E4DFCC" w:rsidR="00AE5AC2" w:rsidRPr="005410BD" w:rsidDel="00761A6E" w:rsidRDefault="00AE5AC2" w:rsidP="00004E02">
            <w:pPr>
              <w:pStyle w:val="TAC"/>
              <w:rPr>
                <w:del w:id="2939" w:author="MCC160" w:date="2022-03-15T14:10:00Z"/>
              </w:rPr>
            </w:pPr>
            <w:del w:id="2940" w:author="MCC160" w:date="2022-03-15T14:10:00Z">
              <w:r w:rsidRPr="005410BD" w:rsidDel="00761A6E">
                <w:delText>1</w:delText>
              </w:r>
            </w:del>
          </w:p>
        </w:tc>
        <w:tc>
          <w:tcPr>
            <w:tcW w:w="850" w:type="dxa"/>
            <w:shd w:val="clear" w:color="auto" w:fill="auto"/>
          </w:tcPr>
          <w:p w14:paraId="6344B855" w14:textId="05EA8C14" w:rsidR="00AE5AC2" w:rsidRPr="005410BD" w:rsidDel="00761A6E" w:rsidRDefault="00AE5AC2" w:rsidP="00004E02">
            <w:pPr>
              <w:pStyle w:val="TAC"/>
              <w:rPr>
                <w:del w:id="2941" w:author="MCC160" w:date="2022-03-15T14:10:00Z"/>
              </w:rPr>
            </w:pPr>
            <w:del w:id="2942" w:author="MCC160" w:date="2022-03-15T14:10:00Z">
              <w:r w:rsidRPr="005410BD" w:rsidDel="00761A6E">
                <w:delText>P</w:delText>
              </w:r>
            </w:del>
          </w:p>
        </w:tc>
      </w:tr>
      <w:tr w:rsidR="00AE5AC2" w:rsidRPr="005410BD" w:rsidDel="00761A6E" w14:paraId="3804A828" w14:textId="277EC77A" w:rsidTr="00004E02">
        <w:trPr>
          <w:del w:id="2943" w:author="MCC160" w:date="2022-03-15T14:10:00Z"/>
        </w:trPr>
        <w:tc>
          <w:tcPr>
            <w:tcW w:w="534" w:type="dxa"/>
            <w:shd w:val="clear" w:color="auto" w:fill="auto"/>
          </w:tcPr>
          <w:p w14:paraId="35C92BE7" w14:textId="10D2B78D" w:rsidR="00AE5AC2" w:rsidRPr="005410BD" w:rsidDel="00761A6E" w:rsidRDefault="00AE5AC2" w:rsidP="00004E02">
            <w:pPr>
              <w:pStyle w:val="TAC"/>
              <w:rPr>
                <w:del w:id="2944" w:author="MCC160" w:date="2022-03-15T14:10:00Z"/>
              </w:rPr>
            </w:pPr>
            <w:del w:id="2945" w:author="MCC160" w:date="2022-03-15T14:10:00Z">
              <w:r w:rsidRPr="005410BD" w:rsidDel="00761A6E">
                <w:delText>5</w:delText>
              </w:r>
            </w:del>
          </w:p>
        </w:tc>
        <w:tc>
          <w:tcPr>
            <w:tcW w:w="3968" w:type="dxa"/>
            <w:shd w:val="clear" w:color="auto" w:fill="auto"/>
          </w:tcPr>
          <w:p w14:paraId="01A610FE" w14:textId="4C3CAEC6" w:rsidR="00AE5AC2" w:rsidRPr="005410BD" w:rsidDel="00761A6E" w:rsidRDefault="00AE5AC2" w:rsidP="00004E02">
            <w:pPr>
              <w:pStyle w:val="TAL"/>
              <w:rPr>
                <w:del w:id="2946" w:author="MCC160" w:date="2022-03-15T14:10:00Z"/>
              </w:rPr>
            </w:pPr>
            <w:del w:id="2947" w:author="MCC160" w:date="2022-03-15T14:10:00Z">
              <w:r w:rsidRPr="005410BD" w:rsidDel="00761A6E">
                <w:delText>Check: Does the UE (MCVideo Client) acknowledges the SIP 200 (OK) with a SIP ACK?</w:delText>
              </w:r>
            </w:del>
          </w:p>
        </w:tc>
        <w:tc>
          <w:tcPr>
            <w:tcW w:w="708" w:type="dxa"/>
            <w:shd w:val="clear" w:color="auto" w:fill="auto"/>
          </w:tcPr>
          <w:p w14:paraId="5AE68C1B" w14:textId="46C81FF5" w:rsidR="00AE5AC2" w:rsidRPr="005410BD" w:rsidDel="00761A6E" w:rsidRDefault="00AE5AC2" w:rsidP="00004E02">
            <w:pPr>
              <w:pStyle w:val="TAC"/>
              <w:rPr>
                <w:del w:id="2948" w:author="MCC160" w:date="2022-03-15T14:10:00Z"/>
              </w:rPr>
            </w:pPr>
            <w:del w:id="2949" w:author="MCC160" w:date="2022-03-15T14:10:00Z">
              <w:r w:rsidRPr="005410BD" w:rsidDel="00761A6E">
                <w:delText>--&gt;</w:delText>
              </w:r>
            </w:del>
          </w:p>
        </w:tc>
        <w:tc>
          <w:tcPr>
            <w:tcW w:w="2978" w:type="dxa"/>
            <w:shd w:val="clear" w:color="auto" w:fill="auto"/>
          </w:tcPr>
          <w:p w14:paraId="5999CB9D" w14:textId="4BAB8A77" w:rsidR="00AE5AC2" w:rsidRPr="005410BD" w:rsidDel="00761A6E" w:rsidRDefault="00AE5AC2" w:rsidP="00004E02">
            <w:pPr>
              <w:pStyle w:val="TAL"/>
              <w:rPr>
                <w:del w:id="2950" w:author="MCC160" w:date="2022-03-15T14:10:00Z"/>
              </w:rPr>
            </w:pPr>
            <w:del w:id="2951" w:author="MCC160" w:date="2022-03-15T14:10:00Z">
              <w:r w:rsidRPr="005410BD" w:rsidDel="00761A6E">
                <w:delText>SIP ACK</w:delText>
              </w:r>
            </w:del>
          </w:p>
        </w:tc>
        <w:tc>
          <w:tcPr>
            <w:tcW w:w="565" w:type="dxa"/>
            <w:shd w:val="clear" w:color="auto" w:fill="auto"/>
          </w:tcPr>
          <w:p w14:paraId="7C25293D" w14:textId="0A66D2B2" w:rsidR="00AE5AC2" w:rsidRPr="005410BD" w:rsidDel="00761A6E" w:rsidRDefault="00AE5AC2" w:rsidP="00004E02">
            <w:pPr>
              <w:pStyle w:val="TAC"/>
              <w:rPr>
                <w:del w:id="2952" w:author="MCC160" w:date="2022-03-15T14:10:00Z"/>
              </w:rPr>
            </w:pPr>
            <w:del w:id="2953" w:author="MCC160" w:date="2022-03-15T14:10:00Z">
              <w:r w:rsidRPr="005410BD" w:rsidDel="00761A6E">
                <w:delText>1</w:delText>
              </w:r>
            </w:del>
          </w:p>
        </w:tc>
        <w:tc>
          <w:tcPr>
            <w:tcW w:w="850" w:type="dxa"/>
            <w:shd w:val="clear" w:color="auto" w:fill="auto"/>
          </w:tcPr>
          <w:p w14:paraId="38ABF5E2" w14:textId="104E50CF" w:rsidR="00AE5AC2" w:rsidRPr="005410BD" w:rsidDel="00761A6E" w:rsidRDefault="00AE5AC2" w:rsidP="00004E02">
            <w:pPr>
              <w:pStyle w:val="TAC"/>
              <w:rPr>
                <w:del w:id="2954" w:author="MCC160" w:date="2022-03-15T14:10:00Z"/>
              </w:rPr>
            </w:pPr>
            <w:del w:id="2955" w:author="MCC160" w:date="2022-03-15T14:10:00Z">
              <w:r w:rsidRPr="005410BD" w:rsidDel="00761A6E">
                <w:delText>P</w:delText>
              </w:r>
            </w:del>
          </w:p>
        </w:tc>
      </w:tr>
      <w:tr w:rsidR="00AE5AC2" w:rsidRPr="005410BD" w14:paraId="4DC2E8C8" w14:textId="77777777" w:rsidTr="00004E02">
        <w:tc>
          <w:tcPr>
            <w:tcW w:w="534" w:type="dxa"/>
            <w:shd w:val="clear" w:color="auto" w:fill="auto"/>
          </w:tcPr>
          <w:p w14:paraId="25B3E432" w14:textId="77777777" w:rsidR="00AE5AC2" w:rsidRPr="005410BD" w:rsidRDefault="00AE5AC2" w:rsidP="00004E02">
            <w:pPr>
              <w:pStyle w:val="TAC"/>
            </w:pPr>
            <w:r w:rsidRPr="005410BD">
              <w:t>6</w:t>
            </w:r>
          </w:p>
        </w:tc>
        <w:tc>
          <w:tcPr>
            <w:tcW w:w="3968" w:type="dxa"/>
            <w:shd w:val="clear" w:color="auto" w:fill="auto"/>
          </w:tcPr>
          <w:p w14:paraId="01460798" w14:textId="77777777" w:rsidR="00AE5AC2" w:rsidRPr="005410BD" w:rsidRDefault="00AE5AC2" w:rsidP="00004E02">
            <w:pPr>
              <w:pStyle w:val="TAL"/>
            </w:pPr>
            <w:r w:rsidRPr="005410BD">
              <w:t>Check: Does the UE (MCVideo client) notify the user that the call has been successfully established?</w:t>
            </w:r>
          </w:p>
          <w:p w14:paraId="769DF2E2" w14:textId="77777777" w:rsidR="00AE5AC2" w:rsidRPr="005410BD" w:rsidRDefault="00AE5AC2" w:rsidP="00004E02">
            <w:pPr>
              <w:pStyle w:val="TAL"/>
            </w:pPr>
            <w:r w:rsidRPr="005410BD">
              <w:t>(NOTE 1)</w:t>
            </w:r>
          </w:p>
        </w:tc>
        <w:tc>
          <w:tcPr>
            <w:tcW w:w="708" w:type="dxa"/>
            <w:shd w:val="clear" w:color="auto" w:fill="auto"/>
          </w:tcPr>
          <w:p w14:paraId="247BCFCD" w14:textId="77777777" w:rsidR="00AE5AC2" w:rsidRPr="005410BD" w:rsidRDefault="00AE5AC2" w:rsidP="00004E02">
            <w:pPr>
              <w:pStyle w:val="TAC"/>
            </w:pPr>
            <w:r w:rsidRPr="005410BD">
              <w:t>-</w:t>
            </w:r>
          </w:p>
        </w:tc>
        <w:tc>
          <w:tcPr>
            <w:tcW w:w="2978" w:type="dxa"/>
            <w:shd w:val="clear" w:color="auto" w:fill="auto"/>
          </w:tcPr>
          <w:p w14:paraId="3CDFA8B1" w14:textId="77777777" w:rsidR="00AE5AC2" w:rsidRPr="005410BD" w:rsidRDefault="00AE5AC2" w:rsidP="00004E02">
            <w:pPr>
              <w:pStyle w:val="TAL"/>
            </w:pPr>
            <w:r w:rsidRPr="005410BD">
              <w:t>-</w:t>
            </w:r>
          </w:p>
        </w:tc>
        <w:tc>
          <w:tcPr>
            <w:tcW w:w="565" w:type="dxa"/>
            <w:shd w:val="clear" w:color="auto" w:fill="auto"/>
          </w:tcPr>
          <w:p w14:paraId="6B575122" w14:textId="77777777" w:rsidR="00AE5AC2" w:rsidRPr="005410BD" w:rsidRDefault="00AE5AC2" w:rsidP="00004E02">
            <w:pPr>
              <w:pStyle w:val="TAC"/>
            </w:pPr>
            <w:r w:rsidRPr="005410BD">
              <w:t>1</w:t>
            </w:r>
          </w:p>
        </w:tc>
        <w:tc>
          <w:tcPr>
            <w:tcW w:w="850" w:type="dxa"/>
            <w:shd w:val="clear" w:color="auto" w:fill="auto"/>
          </w:tcPr>
          <w:p w14:paraId="0FD08675" w14:textId="77777777" w:rsidR="00AE5AC2" w:rsidRPr="005410BD" w:rsidRDefault="00AE5AC2" w:rsidP="00004E02">
            <w:pPr>
              <w:pStyle w:val="TAC"/>
            </w:pPr>
            <w:r w:rsidRPr="005410BD">
              <w:t>P</w:t>
            </w:r>
          </w:p>
        </w:tc>
      </w:tr>
      <w:tr w:rsidR="00AE5AC2" w:rsidRPr="005410BD" w14:paraId="02805685" w14:textId="77777777" w:rsidTr="00004E02">
        <w:tc>
          <w:tcPr>
            <w:tcW w:w="534" w:type="dxa"/>
            <w:shd w:val="clear" w:color="auto" w:fill="auto"/>
          </w:tcPr>
          <w:p w14:paraId="496915ED" w14:textId="77777777" w:rsidR="00AE5AC2" w:rsidRPr="005410BD" w:rsidRDefault="00AE5AC2" w:rsidP="00004E02">
            <w:pPr>
              <w:pStyle w:val="TAC"/>
            </w:pPr>
            <w:r w:rsidRPr="005410BD">
              <w:t>7</w:t>
            </w:r>
          </w:p>
        </w:tc>
        <w:tc>
          <w:tcPr>
            <w:tcW w:w="3968" w:type="dxa"/>
            <w:shd w:val="clear" w:color="auto" w:fill="auto"/>
          </w:tcPr>
          <w:p w14:paraId="5F7AF3B2" w14:textId="77777777" w:rsidR="00AE5AC2" w:rsidRPr="005410BD" w:rsidRDefault="00AE5AC2" w:rsidP="00004E02">
            <w:pPr>
              <w:pStyle w:val="TAL"/>
            </w:pPr>
            <w:r w:rsidRPr="005410BD">
              <w:t>Make the UE (MCVideo User) request termination of the MCVideo private call.</w:t>
            </w:r>
          </w:p>
          <w:p w14:paraId="0AE3E243" w14:textId="77777777" w:rsidR="00AE5AC2" w:rsidRPr="005410BD" w:rsidRDefault="00AE5AC2" w:rsidP="00004E02">
            <w:pPr>
              <w:pStyle w:val="TAL"/>
            </w:pPr>
            <w:r w:rsidRPr="005410BD">
              <w:t>(NOTE 1)</w:t>
            </w:r>
          </w:p>
        </w:tc>
        <w:tc>
          <w:tcPr>
            <w:tcW w:w="708" w:type="dxa"/>
            <w:shd w:val="clear" w:color="auto" w:fill="auto"/>
          </w:tcPr>
          <w:p w14:paraId="636BDBB6" w14:textId="77777777" w:rsidR="00AE5AC2" w:rsidRPr="005410BD" w:rsidRDefault="00AE5AC2" w:rsidP="00004E02">
            <w:pPr>
              <w:pStyle w:val="TAC"/>
            </w:pPr>
            <w:r w:rsidRPr="005410BD">
              <w:t>-</w:t>
            </w:r>
          </w:p>
        </w:tc>
        <w:tc>
          <w:tcPr>
            <w:tcW w:w="2978" w:type="dxa"/>
            <w:shd w:val="clear" w:color="auto" w:fill="auto"/>
          </w:tcPr>
          <w:p w14:paraId="3BD8B7E0" w14:textId="77777777" w:rsidR="00AE5AC2" w:rsidRPr="005410BD" w:rsidRDefault="00AE5AC2" w:rsidP="00004E02">
            <w:pPr>
              <w:pStyle w:val="TAL"/>
            </w:pPr>
            <w:r w:rsidRPr="005410BD">
              <w:t>-</w:t>
            </w:r>
          </w:p>
        </w:tc>
        <w:tc>
          <w:tcPr>
            <w:tcW w:w="565" w:type="dxa"/>
            <w:shd w:val="clear" w:color="auto" w:fill="auto"/>
          </w:tcPr>
          <w:p w14:paraId="0412CF4A" w14:textId="77777777" w:rsidR="00AE5AC2" w:rsidRPr="005410BD" w:rsidRDefault="00AE5AC2" w:rsidP="00004E02">
            <w:pPr>
              <w:pStyle w:val="TAC"/>
            </w:pPr>
            <w:r w:rsidRPr="005410BD">
              <w:t>-</w:t>
            </w:r>
          </w:p>
        </w:tc>
        <w:tc>
          <w:tcPr>
            <w:tcW w:w="850" w:type="dxa"/>
            <w:shd w:val="clear" w:color="auto" w:fill="auto"/>
          </w:tcPr>
          <w:p w14:paraId="60A70539" w14:textId="77777777" w:rsidR="00AE5AC2" w:rsidRPr="005410BD" w:rsidRDefault="00AE5AC2" w:rsidP="00004E02">
            <w:pPr>
              <w:pStyle w:val="TAC"/>
            </w:pPr>
            <w:r w:rsidRPr="005410BD">
              <w:t>-</w:t>
            </w:r>
          </w:p>
        </w:tc>
      </w:tr>
      <w:tr w:rsidR="00761A6E" w:rsidRPr="005410BD" w14:paraId="46CE4256" w14:textId="77777777" w:rsidTr="00004E02">
        <w:tc>
          <w:tcPr>
            <w:tcW w:w="534" w:type="dxa"/>
            <w:shd w:val="clear" w:color="auto" w:fill="auto"/>
          </w:tcPr>
          <w:p w14:paraId="1083D4A2" w14:textId="77777777" w:rsidR="00761A6E" w:rsidRPr="005410BD" w:rsidRDefault="00761A6E" w:rsidP="00761A6E">
            <w:pPr>
              <w:pStyle w:val="TAC"/>
            </w:pPr>
            <w:r w:rsidRPr="005410BD">
              <w:t>8</w:t>
            </w:r>
          </w:p>
        </w:tc>
        <w:tc>
          <w:tcPr>
            <w:tcW w:w="3968" w:type="dxa"/>
            <w:shd w:val="clear" w:color="auto" w:fill="auto"/>
          </w:tcPr>
          <w:p w14:paraId="2C80F3B1" w14:textId="2F88AA36" w:rsidR="00761A6E" w:rsidRPr="005410BD" w:rsidRDefault="00761A6E" w:rsidP="00761A6E">
            <w:pPr>
              <w:pStyle w:val="TAL"/>
            </w:pPr>
            <w:r w:rsidRPr="005410BD">
              <w:t xml:space="preserve">Check: Does the UE (MCVideo client) </w:t>
            </w:r>
            <w:ins w:id="2956" w:author="MCC160" w:date="2022-03-15T14:13:00Z">
              <w:r w:rsidRPr="005410BD">
                <w:rPr>
                  <w:rFonts w:eastAsia="Calibri"/>
                </w:rPr>
                <w:t xml:space="preserve">correctly </w:t>
              </w:r>
              <w:r w:rsidRPr="005410BD">
                <w:t>perform test procedure for MCX CO call release as described in TS 36.579-1 [2] Table 5.3.10.3-1</w:t>
              </w:r>
            </w:ins>
            <w:del w:id="2957" w:author="MCC160" w:date="2022-03-15T14:13:00Z">
              <w:r w:rsidRPr="005410BD" w:rsidDel="00761A6E">
                <w:delText>send a SIP BYE request</w:delText>
              </w:r>
            </w:del>
            <w:r w:rsidRPr="005410BD">
              <w:t>?</w:t>
            </w:r>
          </w:p>
        </w:tc>
        <w:tc>
          <w:tcPr>
            <w:tcW w:w="708" w:type="dxa"/>
            <w:shd w:val="clear" w:color="auto" w:fill="auto"/>
          </w:tcPr>
          <w:p w14:paraId="6A11978D" w14:textId="7D8F329F" w:rsidR="00761A6E" w:rsidRPr="005410BD" w:rsidRDefault="00761A6E" w:rsidP="00761A6E">
            <w:pPr>
              <w:pStyle w:val="TAC"/>
            </w:pPr>
            <w:ins w:id="2958" w:author="MCC160" w:date="2022-03-15T14:13:00Z">
              <w:r w:rsidRPr="005410BD">
                <w:t>-</w:t>
              </w:r>
            </w:ins>
            <w:del w:id="2959" w:author="MCC160" w:date="2022-03-15T14:13:00Z">
              <w:r w:rsidRPr="005410BD" w:rsidDel="003F3320">
                <w:delText>--&gt;</w:delText>
              </w:r>
            </w:del>
          </w:p>
        </w:tc>
        <w:tc>
          <w:tcPr>
            <w:tcW w:w="2978" w:type="dxa"/>
            <w:shd w:val="clear" w:color="auto" w:fill="auto"/>
          </w:tcPr>
          <w:p w14:paraId="3FEFFCA6" w14:textId="0C1FA8C1" w:rsidR="00761A6E" w:rsidRPr="005410BD" w:rsidRDefault="00761A6E" w:rsidP="00761A6E">
            <w:pPr>
              <w:pStyle w:val="TAL"/>
            </w:pPr>
            <w:ins w:id="2960" w:author="MCC160" w:date="2022-03-15T14:13:00Z">
              <w:r w:rsidRPr="005410BD">
                <w:t>-</w:t>
              </w:r>
            </w:ins>
            <w:del w:id="2961" w:author="MCC160" w:date="2022-03-15T14:13:00Z">
              <w:r w:rsidRPr="005410BD" w:rsidDel="003F3320">
                <w:delText>SIP BYE</w:delText>
              </w:r>
            </w:del>
          </w:p>
        </w:tc>
        <w:tc>
          <w:tcPr>
            <w:tcW w:w="565" w:type="dxa"/>
            <w:shd w:val="clear" w:color="auto" w:fill="auto"/>
          </w:tcPr>
          <w:p w14:paraId="74BC52E1" w14:textId="77777777" w:rsidR="00761A6E" w:rsidRPr="005410BD" w:rsidRDefault="00761A6E" w:rsidP="00761A6E">
            <w:pPr>
              <w:pStyle w:val="TAC"/>
            </w:pPr>
            <w:r w:rsidRPr="005410BD">
              <w:t>2</w:t>
            </w:r>
          </w:p>
        </w:tc>
        <w:tc>
          <w:tcPr>
            <w:tcW w:w="850" w:type="dxa"/>
            <w:shd w:val="clear" w:color="auto" w:fill="auto"/>
          </w:tcPr>
          <w:p w14:paraId="77C47520" w14:textId="77777777" w:rsidR="00761A6E" w:rsidRPr="005410BD" w:rsidRDefault="00761A6E" w:rsidP="00761A6E">
            <w:pPr>
              <w:pStyle w:val="TAC"/>
            </w:pPr>
            <w:r w:rsidRPr="005410BD">
              <w:t>P</w:t>
            </w:r>
          </w:p>
        </w:tc>
      </w:tr>
      <w:tr w:rsidR="00761A6E" w:rsidRPr="005410BD" w14:paraId="2C55C475" w14:textId="77777777" w:rsidTr="00004E02">
        <w:tc>
          <w:tcPr>
            <w:tcW w:w="534" w:type="dxa"/>
            <w:shd w:val="clear" w:color="auto" w:fill="auto"/>
          </w:tcPr>
          <w:p w14:paraId="71D3C4DE" w14:textId="1314A67D" w:rsidR="00761A6E" w:rsidRPr="005410BD" w:rsidRDefault="00761A6E" w:rsidP="00761A6E">
            <w:pPr>
              <w:pStyle w:val="TAC"/>
            </w:pPr>
            <w:r w:rsidRPr="005410BD">
              <w:t>9</w:t>
            </w:r>
            <w:ins w:id="2962" w:author="MCC160" w:date="2022-03-15T14:13:00Z">
              <w:r w:rsidRPr="005410BD">
                <w:t>-10</w:t>
              </w:r>
            </w:ins>
          </w:p>
        </w:tc>
        <w:tc>
          <w:tcPr>
            <w:tcW w:w="3968" w:type="dxa"/>
            <w:shd w:val="clear" w:color="auto" w:fill="auto"/>
          </w:tcPr>
          <w:p w14:paraId="64345A81" w14:textId="7B75F25F" w:rsidR="00761A6E" w:rsidRPr="005410BD" w:rsidRDefault="00761A6E" w:rsidP="00761A6E">
            <w:pPr>
              <w:pStyle w:val="TAL"/>
            </w:pPr>
            <w:del w:id="2963" w:author="MCC160" w:date="2022-03-15T14:13:00Z">
              <w:r w:rsidRPr="005410BD" w:rsidDel="00761A6E">
                <w:delText>The SS (MCVideo server) sends SIP 200 (OK).</w:delText>
              </w:r>
            </w:del>
            <w:ins w:id="2964" w:author="MCC160" w:date="2022-03-15T14:13:00Z">
              <w:r w:rsidRPr="005410BD">
                <w:t>Void</w:t>
              </w:r>
            </w:ins>
          </w:p>
        </w:tc>
        <w:tc>
          <w:tcPr>
            <w:tcW w:w="708" w:type="dxa"/>
            <w:shd w:val="clear" w:color="auto" w:fill="auto"/>
          </w:tcPr>
          <w:p w14:paraId="4780E965" w14:textId="63771540" w:rsidR="00761A6E" w:rsidRPr="005410BD" w:rsidRDefault="00761A6E" w:rsidP="00761A6E">
            <w:pPr>
              <w:pStyle w:val="TAC"/>
            </w:pPr>
            <w:ins w:id="2965" w:author="MCC160" w:date="2022-03-15T14:13:00Z">
              <w:r w:rsidRPr="005410BD">
                <w:t>-</w:t>
              </w:r>
            </w:ins>
            <w:del w:id="2966" w:author="MCC160" w:date="2022-03-15T14:13:00Z">
              <w:r w:rsidRPr="005410BD" w:rsidDel="003F3320">
                <w:delText>&lt;--</w:delText>
              </w:r>
            </w:del>
          </w:p>
        </w:tc>
        <w:tc>
          <w:tcPr>
            <w:tcW w:w="2978" w:type="dxa"/>
            <w:shd w:val="clear" w:color="auto" w:fill="auto"/>
          </w:tcPr>
          <w:p w14:paraId="37869C10" w14:textId="75A48686" w:rsidR="00761A6E" w:rsidRPr="005410BD" w:rsidRDefault="00761A6E" w:rsidP="00761A6E">
            <w:pPr>
              <w:pStyle w:val="TAL"/>
            </w:pPr>
            <w:ins w:id="2967" w:author="MCC160" w:date="2022-03-15T14:13:00Z">
              <w:r w:rsidRPr="005410BD">
                <w:t>-</w:t>
              </w:r>
            </w:ins>
            <w:del w:id="2968" w:author="MCC160" w:date="2022-03-15T14:13:00Z">
              <w:r w:rsidRPr="005410BD" w:rsidDel="003F3320">
                <w:delText>SIP 200 (OK)</w:delText>
              </w:r>
            </w:del>
          </w:p>
        </w:tc>
        <w:tc>
          <w:tcPr>
            <w:tcW w:w="565" w:type="dxa"/>
            <w:shd w:val="clear" w:color="auto" w:fill="auto"/>
          </w:tcPr>
          <w:p w14:paraId="421DD985" w14:textId="77777777" w:rsidR="00761A6E" w:rsidRPr="005410BD" w:rsidRDefault="00761A6E" w:rsidP="00761A6E">
            <w:pPr>
              <w:pStyle w:val="TAC"/>
            </w:pPr>
            <w:r w:rsidRPr="005410BD">
              <w:t>-</w:t>
            </w:r>
          </w:p>
        </w:tc>
        <w:tc>
          <w:tcPr>
            <w:tcW w:w="850" w:type="dxa"/>
            <w:shd w:val="clear" w:color="auto" w:fill="auto"/>
          </w:tcPr>
          <w:p w14:paraId="0E2E96A4" w14:textId="77777777" w:rsidR="00761A6E" w:rsidRPr="005410BD" w:rsidRDefault="00761A6E" w:rsidP="00761A6E">
            <w:pPr>
              <w:pStyle w:val="TAC"/>
            </w:pPr>
            <w:r w:rsidRPr="005410BD">
              <w:t>-</w:t>
            </w:r>
          </w:p>
        </w:tc>
      </w:tr>
      <w:tr w:rsidR="00AE5AC2" w:rsidRPr="005410BD" w:rsidDel="00761A6E" w14:paraId="67EC1989" w14:textId="41DB3CE4" w:rsidTr="00004E02">
        <w:trPr>
          <w:del w:id="2969" w:author="MCC160" w:date="2022-03-15T14:13:00Z"/>
        </w:trPr>
        <w:tc>
          <w:tcPr>
            <w:tcW w:w="534" w:type="dxa"/>
            <w:shd w:val="clear" w:color="auto" w:fill="auto"/>
          </w:tcPr>
          <w:p w14:paraId="715E7CCA" w14:textId="075B5E22" w:rsidR="00AE5AC2" w:rsidRPr="005410BD" w:rsidDel="00761A6E" w:rsidRDefault="00AE5AC2" w:rsidP="00004E02">
            <w:pPr>
              <w:pStyle w:val="TAC"/>
              <w:rPr>
                <w:del w:id="2970" w:author="MCC160" w:date="2022-03-15T14:13:00Z"/>
              </w:rPr>
            </w:pPr>
            <w:del w:id="2971" w:author="MCC160" w:date="2022-03-15T14:13:00Z">
              <w:r w:rsidRPr="005410BD" w:rsidDel="00761A6E">
                <w:delText>10</w:delText>
              </w:r>
            </w:del>
          </w:p>
        </w:tc>
        <w:tc>
          <w:tcPr>
            <w:tcW w:w="3968" w:type="dxa"/>
            <w:shd w:val="clear" w:color="auto" w:fill="auto"/>
          </w:tcPr>
          <w:p w14:paraId="50E64BBD" w14:textId="70081948" w:rsidR="00AE5AC2" w:rsidRPr="005410BD" w:rsidDel="00761A6E" w:rsidRDefault="00AE5AC2" w:rsidP="00004E02">
            <w:pPr>
              <w:pStyle w:val="TAL"/>
              <w:rPr>
                <w:del w:id="2972" w:author="MCC160" w:date="2022-03-15T14:13:00Z"/>
              </w:rPr>
            </w:pPr>
            <w:del w:id="2973" w:author="MCC160" w:date="2022-03-15T14:13:00Z">
              <w:r w:rsidRPr="005410BD" w:rsidDel="00761A6E">
                <w:delText>Wait for 5 sec to capture any not allowed behaviour.</w:delText>
              </w:r>
            </w:del>
          </w:p>
        </w:tc>
        <w:tc>
          <w:tcPr>
            <w:tcW w:w="708" w:type="dxa"/>
            <w:shd w:val="clear" w:color="auto" w:fill="auto"/>
          </w:tcPr>
          <w:p w14:paraId="2DF48354" w14:textId="12214308" w:rsidR="00AE5AC2" w:rsidRPr="005410BD" w:rsidDel="00761A6E" w:rsidRDefault="00AE5AC2" w:rsidP="00004E02">
            <w:pPr>
              <w:pStyle w:val="TAC"/>
              <w:rPr>
                <w:del w:id="2974" w:author="MCC160" w:date="2022-03-15T14:13:00Z"/>
              </w:rPr>
            </w:pPr>
            <w:del w:id="2975" w:author="MCC160" w:date="2022-03-15T14:13:00Z">
              <w:r w:rsidRPr="005410BD" w:rsidDel="00761A6E">
                <w:delText>-</w:delText>
              </w:r>
            </w:del>
          </w:p>
        </w:tc>
        <w:tc>
          <w:tcPr>
            <w:tcW w:w="2978" w:type="dxa"/>
            <w:shd w:val="clear" w:color="auto" w:fill="auto"/>
          </w:tcPr>
          <w:p w14:paraId="185EF60D" w14:textId="48C0CBAE" w:rsidR="00AE5AC2" w:rsidRPr="005410BD" w:rsidDel="00761A6E" w:rsidRDefault="00AE5AC2" w:rsidP="00004E02">
            <w:pPr>
              <w:pStyle w:val="TAL"/>
              <w:rPr>
                <w:del w:id="2976" w:author="MCC160" w:date="2022-03-15T14:13:00Z"/>
              </w:rPr>
            </w:pPr>
            <w:del w:id="2977" w:author="MCC160" w:date="2022-03-15T14:13:00Z">
              <w:r w:rsidRPr="005410BD" w:rsidDel="00761A6E">
                <w:delText>-</w:delText>
              </w:r>
            </w:del>
          </w:p>
        </w:tc>
        <w:tc>
          <w:tcPr>
            <w:tcW w:w="565" w:type="dxa"/>
            <w:shd w:val="clear" w:color="auto" w:fill="auto"/>
          </w:tcPr>
          <w:p w14:paraId="0E11FD9C" w14:textId="288B4CD0" w:rsidR="00AE5AC2" w:rsidRPr="005410BD" w:rsidDel="00761A6E" w:rsidRDefault="00AE5AC2" w:rsidP="00004E02">
            <w:pPr>
              <w:pStyle w:val="TAC"/>
              <w:rPr>
                <w:del w:id="2978" w:author="MCC160" w:date="2022-03-15T14:13:00Z"/>
              </w:rPr>
            </w:pPr>
            <w:del w:id="2979" w:author="MCC160" w:date="2022-03-15T14:13:00Z">
              <w:r w:rsidRPr="005410BD" w:rsidDel="00761A6E">
                <w:delText>-</w:delText>
              </w:r>
            </w:del>
          </w:p>
        </w:tc>
        <w:tc>
          <w:tcPr>
            <w:tcW w:w="850" w:type="dxa"/>
            <w:shd w:val="clear" w:color="auto" w:fill="auto"/>
          </w:tcPr>
          <w:p w14:paraId="633AF594" w14:textId="5F4DAC63" w:rsidR="00AE5AC2" w:rsidRPr="005410BD" w:rsidDel="00761A6E" w:rsidRDefault="00AE5AC2" w:rsidP="00004E02">
            <w:pPr>
              <w:pStyle w:val="TAC"/>
              <w:rPr>
                <w:del w:id="2980" w:author="MCC160" w:date="2022-03-15T14:13:00Z"/>
              </w:rPr>
            </w:pPr>
            <w:del w:id="2981" w:author="MCC160" w:date="2022-03-15T14:13:00Z">
              <w:r w:rsidRPr="005410BD" w:rsidDel="00761A6E">
                <w:delText>-</w:delText>
              </w:r>
            </w:del>
          </w:p>
        </w:tc>
      </w:tr>
      <w:tr w:rsidR="00AE5AC2" w:rsidRPr="005410BD" w:rsidDel="00761A6E" w14:paraId="42E682F4" w14:textId="65624BE8" w:rsidTr="00004E02">
        <w:trPr>
          <w:del w:id="2982" w:author="MCC160" w:date="2022-03-15T14:13:00Z"/>
        </w:trPr>
        <w:tc>
          <w:tcPr>
            <w:tcW w:w="534" w:type="dxa"/>
            <w:shd w:val="clear" w:color="auto" w:fill="auto"/>
          </w:tcPr>
          <w:p w14:paraId="679C96C0" w14:textId="491BCEFC" w:rsidR="00AE5AC2" w:rsidRPr="005410BD" w:rsidDel="00761A6E" w:rsidRDefault="00AE5AC2" w:rsidP="00004E02">
            <w:pPr>
              <w:pStyle w:val="TAC"/>
              <w:rPr>
                <w:del w:id="2983" w:author="MCC160" w:date="2022-03-15T14:13:00Z"/>
              </w:rPr>
            </w:pPr>
            <w:del w:id="2984" w:author="MCC160" w:date="2022-03-15T14:13:00Z">
              <w:r w:rsidRPr="005410BD" w:rsidDel="00761A6E">
                <w:delText>-</w:delText>
              </w:r>
            </w:del>
          </w:p>
        </w:tc>
        <w:tc>
          <w:tcPr>
            <w:tcW w:w="3968" w:type="dxa"/>
            <w:shd w:val="clear" w:color="auto" w:fill="auto"/>
          </w:tcPr>
          <w:p w14:paraId="7D5038DC" w14:textId="28FE2A47" w:rsidR="00AE5AC2" w:rsidRPr="005410BD" w:rsidDel="00761A6E" w:rsidRDefault="00AE5AC2" w:rsidP="00004E02">
            <w:pPr>
              <w:pStyle w:val="TAL"/>
              <w:rPr>
                <w:del w:id="2985" w:author="MCC160" w:date="2022-03-15T14:13:00Z"/>
              </w:rPr>
            </w:pPr>
            <w:del w:id="2986" w:author="MCC160" w:date="2022-03-15T14:13:00Z">
              <w:r w:rsidRPr="005410BD" w:rsidDel="00761A6E">
                <w:delText xml:space="preserve">EXCEPTION: The SS </w:delText>
              </w:r>
              <w:r w:rsidRPr="005410BD" w:rsidDel="00761A6E">
                <w:rPr>
                  <w:color w:val="000000"/>
                </w:rPr>
                <w:delText xml:space="preserve">(MCVideo Server) </w:delText>
              </w:r>
              <w:r w:rsidRPr="005410BD" w:rsidDel="00761A6E">
                <w:delText xml:space="preserve">waits 2 seconds before the SS </w:delText>
              </w:r>
              <w:r w:rsidRPr="005410BD" w:rsidDel="00761A6E">
                <w:rPr>
                  <w:color w:val="000000"/>
                </w:rPr>
                <w:delText xml:space="preserve">(MCVideo Server) </w:delText>
              </w:r>
              <w:r w:rsidRPr="005410BD" w:rsidDel="00761A6E">
                <w:delText>deactivates the dedicated EPS bearer and releases the RRC connection.</w:delText>
              </w:r>
            </w:del>
          </w:p>
          <w:p w14:paraId="09A24C75" w14:textId="18BE47AF" w:rsidR="00AE5AC2" w:rsidRPr="005410BD" w:rsidDel="00761A6E" w:rsidRDefault="00AE5AC2" w:rsidP="00004E02">
            <w:pPr>
              <w:pStyle w:val="TAL"/>
              <w:rPr>
                <w:del w:id="2987" w:author="MCC160" w:date="2022-03-15T14:13:00Z"/>
              </w:rPr>
            </w:pPr>
            <w:del w:id="2988" w:author="MCC160" w:date="2022-03-15T14:13:00Z">
              <w:r w:rsidRPr="005410BD" w:rsidDel="00761A6E">
                <w:delText>(NOTE 2)</w:delText>
              </w:r>
            </w:del>
          </w:p>
        </w:tc>
        <w:tc>
          <w:tcPr>
            <w:tcW w:w="708" w:type="dxa"/>
            <w:shd w:val="clear" w:color="auto" w:fill="auto"/>
          </w:tcPr>
          <w:p w14:paraId="325BD3C9" w14:textId="20B016B5" w:rsidR="00AE5AC2" w:rsidRPr="005410BD" w:rsidDel="00761A6E" w:rsidRDefault="00AE5AC2" w:rsidP="00004E02">
            <w:pPr>
              <w:pStyle w:val="TAC"/>
              <w:rPr>
                <w:del w:id="2989" w:author="MCC160" w:date="2022-03-15T14:13:00Z"/>
              </w:rPr>
            </w:pPr>
            <w:del w:id="2990" w:author="MCC160" w:date="2022-03-15T14:13:00Z">
              <w:r w:rsidRPr="005410BD" w:rsidDel="00761A6E">
                <w:delText>-</w:delText>
              </w:r>
            </w:del>
          </w:p>
        </w:tc>
        <w:tc>
          <w:tcPr>
            <w:tcW w:w="2978" w:type="dxa"/>
            <w:shd w:val="clear" w:color="auto" w:fill="auto"/>
          </w:tcPr>
          <w:p w14:paraId="07D8911A" w14:textId="77DFC4C6" w:rsidR="00AE5AC2" w:rsidRPr="005410BD" w:rsidDel="00761A6E" w:rsidRDefault="00AE5AC2" w:rsidP="00004E02">
            <w:pPr>
              <w:pStyle w:val="TAL"/>
              <w:rPr>
                <w:del w:id="2991" w:author="MCC160" w:date="2022-03-15T14:13:00Z"/>
              </w:rPr>
            </w:pPr>
            <w:del w:id="2992" w:author="MCC160" w:date="2022-03-15T14:13:00Z">
              <w:r w:rsidRPr="005410BD" w:rsidDel="00761A6E">
                <w:delText>-</w:delText>
              </w:r>
            </w:del>
          </w:p>
        </w:tc>
        <w:tc>
          <w:tcPr>
            <w:tcW w:w="565" w:type="dxa"/>
            <w:shd w:val="clear" w:color="auto" w:fill="auto"/>
          </w:tcPr>
          <w:p w14:paraId="1A434613" w14:textId="5B2964FF" w:rsidR="00AE5AC2" w:rsidRPr="005410BD" w:rsidDel="00761A6E" w:rsidRDefault="00AE5AC2" w:rsidP="00004E02">
            <w:pPr>
              <w:pStyle w:val="TAC"/>
              <w:rPr>
                <w:del w:id="2993" w:author="MCC160" w:date="2022-03-15T14:13:00Z"/>
              </w:rPr>
            </w:pPr>
            <w:del w:id="2994" w:author="MCC160" w:date="2022-03-15T14:13:00Z">
              <w:r w:rsidRPr="005410BD" w:rsidDel="00761A6E">
                <w:delText>-</w:delText>
              </w:r>
            </w:del>
          </w:p>
        </w:tc>
        <w:tc>
          <w:tcPr>
            <w:tcW w:w="850" w:type="dxa"/>
            <w:shd w:val="clear" w:color="auto" w:fill="auto"/>
          </w:tcPr>
          <w:p w14:paraId="21E40026" w14:textId="52536BFB" w:rsidR="00AE5AC2" w:rsidRPr="005410BD" w:rsidDel="00761A6E" w:rsidRDefault="00AE5AC2" w:rsidP="00004E02">
            <w:pPr>
              <w:pStyle w:val="TAC"/>
              <w:rPr>
                <w:del w:id="2995" w:author="MCC160" w:date="2022-03-15T14:13:00Z"/>
              </w:rPr>
            </w:pPr>
            <w:del w:id="2996" w:author="MCC160" w:date="2022-03-15T14:13:00Z">
              <w:r w:rsidRPr="005410BD" w:rsidDel="00761A6E">
                <w:delText>-</w:delText>
              </w:r>
            </w:del>
          </w:p>
        </w:tc>
      </w:tr>
      <w:tr w:rsidR="00AE5AC2" w:rsidRPr="005410BD" w14:paraId="1831864E" w14:textId="77777777" w:rsidTr="00004E02">
        <w:tc>
          <w:tcPr>
            <w:tcW w:w="9603" w:type="dxa"/>
            <w:gridSpan w:val="6"/>
            <w:shd w:val="clear" w:color="auto" w:fill="auto"/>
          </w:tcPr>
          <w:p w14:paraId="203A999E" w14:textId="77777777" w:rsidR="00AE5AC2" w:rsidRPr="005410BD" w:rsidRDefault="00AE5AC2" w:rsidP="00004E02">
            <w:pPr>
              <w:pStyle w:val="TAN"/>
            </w:pPr>
            <w:r w:rsidRPr="005410BD">
              <w:t>NOTE 1: This action is expected to be done via a suitable implementation-dependent MMI.</w:t>
            </w:r>
          </w:p>
          <w:p w14:paraId="0324071D" w14:textId="6E2043E4" w:rsidR="00AE5AC2" w:rsidRPr="005410BD" w:rsidRDefault="00AE5AC2" w:rsidP="00004E02">
            <w:pPr>
              <w:pStyle w:val="TAN"/>
            </w:pPr>
            <w:del w:id="2997" w:author="MCC160" w:date="2022-03-15T14:13:00Z">
              <w:r w:rsidRPr="005410BD" w:rsidDel="00761A6E">
                <w:delText>NOTE 2</w:delText>
              </w:r>
              <w:r w:rsidRPr="005410BD" w:rsidDel="00761A6E">
                <w:rPr>
                  <w:rFonts w:cs="Arial"/>
                  <w:szCs w:val="18"/>
                </w:rPr>
                <w:delText xml:space="preserve">: </w:delText>
              </w:r>
              <w:r w:rsidRPr="005410BD" w:rsidDel="00761A6E">
                <w:delText>The specified wait period of 2s shall ensure that lower layer signalling (TCP) is finished and any not allowed behaviour captured.</w:delText>
              </w:r>
              <w:r w:rsidRPr="005410BD" w:rsidDel="00761A6E">
                <w:rPr>
                  <w:rFonts w:cs="Arial"/>
                  <w:szCs w:val="18"/>
                </w:rPr>
                <w:delText>.</w:delText>
              </w:r>
            </w:del>
          </w:p>
        </w:tc>
      </w:tr>
    </w:tbl>
    <w:p w14:paraId="3EFA1C9B" w14:textId="77777777" w:rsidR="00AE5AC2" w:rsidRPr="005410BD" w:rsidRDefault="00AE5AC2" w:rsidP="00AE5AC2"/>
    <w:p w14:paraId="1C282E9E" w14:textId="77777777" w:rsidR="00AE5AC2" w:rsidRPr="005410BD" w:rsidRDefault="00AE5AC2" w:rsidP="00AE5AC2">
      <w:pPr>
        <w:pStyle w:val="H6"/>
      </w:pPr>
      <w:bookmarkStart w:id="2998" w:name="_Toc52787588"/>
      <w:bookmarkStart w:id="2999" w:name="_Toc52787770"/>
      <w:bookmarkStart w:id="3000" w:name="_Toc75906992"/>
      <w:bookmarkStart w:id="3001" w:name="_Toc75907329"/>
      <w:r w:rsidRPr="005410BD">
        <w:lastRenderedPageBreak/>
        <w:t>6.2.7.3.3</w:t>
      </w:r>
      <w:r w:rsidRPr="005410BD">
        <w:tab/>
        <w:t>Specific message contents</w:t>
      </w:r>
      <w:bookmarkEnd w:id="2998"/>
      <w:bookmarkEnd w:id="2999"/>
      <w:bookmarkEnd w:id="3000"/>
      <w:bookmarkEnd w:id="3001"/>
    </w:p>
    <w:p w14:paraId="4C9121BD" w14:textId="548E6181" w:rsidR="00AE5AC2" w:rsidRPr="005410BD" w:rsidRDefault="00AE5AC2" w:rsidP="00AE5AC2">
      <w:pPr>
        <w:pStyle w:val="TH"/>
      </w:pPr>
      <w:r w:rsidRPr="005410BD">
        <w:t>Table 6.2.7.3.3-1: SIP INVITE (Step 2, Table 6.2.7.3.2-1</w:t>
      </w:r>
      <w:ins w:id="3002" w:author="MCC160" w:date="2022-03-16T14:52:00Z">
        <w:r w:rsidR="00284774" w:rsidRPr="005410BD">
          <w:t>; Step 2, TS 36.579-1 [2] Table 5.3B.1.3-1</w:t>
        </w:r>
      </w:ins>
      <w:r w:rsidRPr="005410BD">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003" w:author="MCC160" w:date="2022-03-16T14:53: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4"/>
        <w:gridCol w:w="2189"/>
        <w:gridCol w:w="1460"/>
        <w:gridCol w:w="1188"/>
        <w:tblGridChange w:id="3004">
          <w:tblGrid>
            <w:gridCol w:w="2973"/>
            <w:gridCol w:w="1824"/>
            <w:gridCol w:w="2189"/>
            <w:gridCol w:w="1460"/>
            <w:gridCol w:w="1188"/>
          </w:tblGrid>
        </w:tblGridChange>
      </w:tblGrid>
      <w:tr w:rsidR="00AE5AC2" w:rsidRPr="005410BD" w14:paraId="78A4DCE4" w14:textId="77777777" w:rsidTr="00284774">
        <w:trPr>
          <w:tblHeader/>
          <w:trPrChange w:id="3005" w:author="MCC160" w:date="2022-03-16T14:53:00Z">
            <w:trPr>
              <w:tblHeader/>
            </w:trPr>
          </w:trPrChange>
        </w:trPr>
        <w:tc>
          <w:tcPr>
            <w:tcW w:w="9634" w:type="dxa"/>
            <w:gridSpan w:val="5"/>
            <w:tcPrChange w:id="3006" w:author="MCC160" w:date="2022-03-16T14:53:00Z">
              <w:tcPr>
                <w:tcW w:w="9504" w:type="dxa"/>
                <w:gridSpan w:val="5"/>
              </w:tcPr>
            </w:tcPrChange>
          </w:tcPr>
          <w:p w14:paraId="76C82E4B" w14:textId="4E3A120D" w:rsidR="00AE5AC2" w:rsidRPr="005410BD" w:rsidRDefault="00AE5AC2" w:rsidP="00004E02">
            <w:pPr>
              <w:pStyle w:val="TAL"/>
            </w:pPr>
            <w:r w:rsidRPr="005410BD">
              <w:t>Derivation Path: TS 36.579-1 [2], Table 5.5.2.5.1-1, condition</w:t>
            </w:r>
            <w:del w:id="3007" w:author="MCC160" w:date="2022-03-16T14:53:00Z">
              <w:r w:rsidRPr="005410BD" w:rsidDel="00284774">
                <w:delText>s M</w:delText>
              </w:r>
            </w:del>
            <w:del w:id="3008" w:author="MCC160" w:date="2022-03-16T14:52:00Z">
              <w:r w:rsidRPr="005410BD" w:rsidDel="00284774">
                <w:delText>CVIDEO,</w:delText>
              </w:r>
            </w:del>
            <w:r w:rsidRPr="005410BD">
              <w:t xml:space="preserve"> PRIVATE-CALL</w:t>
            </w:r>
            <w:ins w:id="3009" w:author="MCC160" w:date="2022-03-16T09:27:00Z">
              <w:r w:rsidR="007D4877" w:rsidRPr="005410BD">
                <w:t>, MANUAL</w:t>
              </w:r>
            </w:ins>
          </w:p>
        </w:tc>
      </w:tr>
      <w:tr w:rsidR="00AE5AC2" w:rsidRPr="005410BD" w14:paraId="7882AD2A" w14:textId="77777777" w:rsidTr="00284774">
        <w:trPr>
          <w:tblHeader/>
          <w:trPrChange w:id="3010" w:author="MCC160" w:date="2022-03-16T14:53:00Z">
            <w:trPr>
              <w:tblHeader/>
            </w:trPr>
          </w:trPrChange>
        </w:trPr>
        <w:tc>
          <w:tcPr>
            <w:tcW w:w="2973" w:type="dxa"/>
            <w:tcPrChange w:id="3011" w:author="MCC160" w:date="2022-03-16T14:53:00Z">
              <w:tcPr>
                <w:tcW w:w="2934" w:type="dxa"/>
              </w:tcPr>
            </w:tcPrChange>
          </w:tcPr>
          <w:p w14:paraId="67BB1B86" w14:textId="77777777" w:rsidR="00AE5AC2" w:rsidRPr="005410BD" w:rsidRDefault="00AE5AC2" w:rsidP="00004E02">
            <w:pPr>
              <w:pStyle w:val="TAH"/>
              <w:keepLines w:val="0"/>
              <w:widowControl w:val="0"/>
            </w:pPr>
            <w:r w:rsidRPr="005410BD">
              <w:t>Information Element</w:t>
            </w:r>
          </w:p>
        </w:tc>
        <w:tc>
          <w:tcPr>
            <w:tcW w:w="1824" w:type="dxa"/>
            <w:tcPrChange w:id="3012" w:author="MCC160" w:date="2022-03-16T14:53:00Z">
              <w:tcPr>
                <w:tcW w:w="1799" w:type="dxa"/>
              </w:tcPr>
            </w:tcPrChange>
          </w:tcPr>
          <w:p w14:paraId="101BD7E6" w14:textId="77777777" w:rsidR="00AE5AC2" w:rsidRPr="005410BD" w:rsidRDefault="00AE5AC2" w:rsidP="00004E02">
            <w:pPr>
              <w:pStyle w:val="TAH"/>
              <w:keepLines w:val="0"/>
              <w:widowControl w:val="0"/>
            </w:pPr>
            <w:r w:rsidRPr="005410BD">
              <w:t>Value/remark</w:t>
            </w:r>
          </w:p>
        </w:tc>
        <w:tc>
          <w:tcPr>
            <w:tcW w:w="2189" w:type="dxa"/>
            <w:tcBorders>
              <w:bottom w:val="single" w:sz="4" w:space="0" w:color="auto"/>
            </w:tcBorders>
            <w:tcPrChange w:id="3013" w:author="MCC160" w:date="2022-03-16T14:53:00Z">
              <w:tcPr>
                <w:tcW w:w="2159" w:type="dxa"/>
                <w:tcBorders>
                  <w:bottom w:val="single" w:sz="4" w:space="0" w:color="auto"/>
                </w:tcBorders>
              </w:tcPr>
            </w:tcPrChange>
          </w:tcPr>
          <w:p w14:paraId="17363B78" w14:textId="77777777" w:rsidR="00AE5AC2" w:rsidRPr="005410BD" w:rsidRDefault="00AE5AC2" w:rsidP="00004E02">
            <w:pPr>
              <w:pStyle w:val="TAH"/>
              <w:keepLines w:val="0"/>
              <w:widowControl w:val="0"/>
            </w:pPr>
            <w:r w:rsidRPr="005410BD">
              <w:t>Comment</w:t>
            </w:r>
          </w:p>
        </w:tc>
        <w:tc>
          <w:tcPr>
            <w:tcW w:w="1460" w:type="dxa"/>
            <w:tcPrChange w:id="3014" w:author="MCC160" w:date="2022-03-16T14:53:00Z">
              <w:tcPr>
                <w:tcW w:w="1440" w:type="dxa"/>
              </w:tcPr>
            </w:tcPrChange>
          </w:tcPr>
          <w:p w14:paraId="169424D1" w14:textId="77777777" w:rsidR="00AE5AC2" w:rsidRPr="005410BD" w:rsidRDefault="00AE5AC2" w:rsidP="00004E02">
            <w:pPr>
              <w:pStyle w:val="TAH"/>
              <w:keepLines w:val="0"/>
              <w:widowControl w:val="0"/>
            </w:pPr>
            <w:r w:rsidRPr="005410BD">
              <w:t>Reference</w:t>
            </w:r>
          </w:p>
        </w:tc>
        <w:tc>
          <w:tcPr>
            <w:tcW w:w="1188" w:type="dxa"/>
            <w:tcPrChange w:id="3015" w:author="MCC160" w:date="2022-03-16T14:53:00Z">
              <w:tcPr>
                <w:tcW w:w="1172" w:type="dxa"/>
              </w:tcPr>
            </w:tcPrChange>
          </w:tcPr>
          <w:p w14:paraId="4C551E92" w14:textId="77777777" w:rsidR="00AE5AC2" w:rsidRPr="005410BD" w:rsidRDefault="00AE5AC2" w:rsidP="00004E02">
            <w:pPr>
              <w:pStyle w:val="TAH"/>
              <w:keepLines w:val="0"/>
              <w:widowControl w:val="0"/>
            </w:pPr>
            <w:r w:rsidRPr="005410BD">
              <w:t>Condition</w:t>
            </w:r>
          </w:p>
        </w:tc>
      </w:tr>
      <w:tr w:rsidR="00AE5AC2" w:rsidRPr="005410BD" w14:paraId="374A3589" w14:textId="77777777" w:rsidTr="00284774">
        <w:tc>
          <w:tcPr>
            <w:tcW w:w="2973" w:type="dxa"/>
            <w:vAlign w:val="center"/>
            <w:tcPrChange w:id="3016" w:author="MCC160" w:date="2022-03-16T14:53:00Z">
              <w:tcPr>
                <w:tcW w:w="2934" w:type="dxa"/>
                <w:vAlign w:val="center"/>
              </w:tcPr>
            </w:tcPrChange>
          </w:tcPr>
          <w:p w14:paraId="483A1433" w14:textId="77777777" w:rsidR="00AE5AC2" w:rsidRPr="005410BD" w:rsidRDefault="00AE5AC2" w:rsidP="00004E02">
            <w:pPr>
              <w:pStyle w:val="TAL"/>
              <w:rPr>
                <w:b/>
                <w:bCs/>
                <w:color w:val="000000"/>
              </w:rPr>
            </w:pPr>
            <w:r w:rsidRPr="005410BD">
              <w:rPr>
                <w:b/>
                <w:bCs/>
                <w:color w:val="000000"/>
              </w:rPr>
              <w:t>Message-body</w:t>
            </w:r>
          </w:p>
        </w:tc>
        <w:tc>
          <w:tcPr>
            <w:tcW w:w="1824" w:type="dxa"/>
            <w:tcPrChange w:id="3017" w:author="MCC160" w:date="2022-03-16T14:53:00Z">
              <w:tcPr>
                <w:tcW w:w="1799" w:type="dxa"/>
              </w:tcPr>
            </w:tcPrChange>
          </w:tcPr>
          <w:p w14:paraId="7725D0C0" w14:textId="77777777" w:rsidR="00AE5AC2" w:rsidRPr="005410BD" w:rsidRDefault="00AE5AC2" w:rsidP="00004E02">
            <w:pPr>
              <w:pStyle w:val="TAL"/>
              <w:rPr>
                <w:color w:val="000000"/>
              </w:rPr>
            </w:pPr>
          </w:p>
        </w:tc>
        <w:tc>
          <w:tcPr>
            <w:tcW w:w="2189" w:type="dxa"/>
            <w:tcBorders>
              <w:top w:val="single" w:sz="4" w:space="0" w:color="auto"/>
              <w:bottom w:val="single" w:sz="4" w:space="0" w:color="auto"/>
            </w:tcBorders>
            <w:tcPrChange w:id="3018" w:author="MCC160" w:date="2022-03-16T14:53:00Z">
              <w:tcPr>
                <w:tcW w:w="2159" w:type="dxa"/>
                <w:tcBorders>
                  <w:top w:val="single" w:sz="4" w:space="0" w:color="auto"/>
                  <w:bottom w:val="single" w:sz="4" w:space="0" w:color="auto"/>
                </w:tcBorders>
              </w:tcPr>
            </w:tcPrChange>
          </w:tcPr>
          <w:p w14:paraId="00C648FE" w14:textId="77777777" w:rsidR="00AE5AC2" w:rsidRPr="005410BD" w:rsidRDefault="00AE5AC2" w:rsidP="00004E02">
            <w:pPr>
              <w:pStyle w:val="TAL"/>
              <w:rPr>
                <w:color w:val="000000"/>
              </w:rPr>
            </w:pPr>
          </w:p>
        </w:tc>
        <w:tc>
          <w:tcPr>
            <w:tcW w:w="1460" w:type="dxa"/>
            <w:tcPrChange w:id="3019" w:author="MCC160" w:date="2022-03-16T14:53:00Z">
              <w:tcPr>
                <w:tcW w:w="1440" w:type="dxa"/>
              </w:tcPr>
            </w:tcPrChange>
          </w:tcPr>
          <w:p w14:paraId="51EAF9D6" w14:textId="77777777" w:rsidR="00AE5AC2" w:rsidRPr="005410BD" w:rsidRDefault="00AE5AC2" w:rsidP="00004E02">
            <w:pPr>
              <w:pStyle w:val="TAL"/>
              <w:rPr>
                <w:color w:val="000000"/>
              </w:rPr>
            </w:pPr>
          </w:p>
        </w:tc>
        <w:tc>
          <w:tcPr>
            <w:tcW w:w="1188" w:type="dxa"/>
            <w:vAlign w:val="bottom"/>
            <w:tcPrChange w:id="3020" w:author="MCC160" w:date="2022-03-16T14:53:00Z">
              <w:tcPr>
                <w:tcW w:w="1172" w:type="dxa"/>
                <w:vAlign w:val="bottom"/>
              </w:tcPr>
            </w:tcPrChange>
          </w:tcPr>
          <w:p w14:paraId="3E7F5E1C" w14:textId="77777777" w:rsidR="00AE5AC2" w:rsidRPr="005410BD" w:rsidRDefault="00AE5AC2" w:rsidP="00004E02">
            <w:pPr>
              <w:pStyle w:val="TAL"/>
              <w:rPr>
                <w:color w:val="000000"/>
              </w:rPr>
            </w:pPr>
          </w:p>
        </w:tc>
      </w:tr>
      <w:tr w:rsidR="00284774" w:rsidRPr="005410BD" w14:paraId="64E0FDFE" w14:textId="77777777" w:rsidTr="00284774">
        <w:trPr>
          <w:ins w:id="3021" w:author="MCC160" w:date="2022-03-16T14:53:00Z"/>
        </w:trPr>
        <w:tc>
          <w:tcPr>
            <w:tcW w:w="2973" w:type="dxa"/>
            <w:vAlign w:val="center"/>
          </w:tcPr>
          <w:p w14:paraId="3F83D4B5" w14:textId="4B343958" w:rsidR="00284774" w:rsidRPr="005410BD" w:rsidRDefault="00284774" w:rsidP="00284774">
            <w:pPr>
              <w:pStyle w:val="TAL"/>
              <w:rPr>
                <w:ins w:id="3022" w:author="MCC160" w:date="2022-03-16T14:53:00Z"/>
                <w:b/>
                <w:bCs/>
                <w:color w:val="000000"/>
              </w:rPr>
            </w:pPr>
            <w:ins w:id="3023" w:author="MCC160" w:date="2022-03-16T14:54:00Z">
              <w:r w:rsidRPr="005410BD">
                <w:t xml:space="preserve">  MIME body part</w:t>
              </w:r>
            </w:ins>
          </w:p>
        </w:tc>
        <w:tc>
          <w:tcPr>
            <w:tcW w:w="1824" w:type="dxa"/>
          </w:tcPr>
          <w:p w14:paraId="3F8400AA" w14:textId="77777777" w:rsidR="00284774" w:rsidRPr="005410BD" w:rsidRDefault="00284774" w:rsidP="00284774">
            <w:pPr>
              <w:pStyle w:val="TAL"/>
              <w:rPr>
                <w:ins w:id="3024" w:author="MCC160" w:date="2022-03-16T14:53:00Z"/>
                <w:color w:val="000000"/>
              </w:rPr>
            </w:pPr>
          </w:p>
        </w:tc>
        <w:tc>
          <w:tcPr>
            <w:tcW w:w="2189" w:type="dxa"/>
            <w:tcBorders>
              <w:top w:val="single" w:sz="4" w:space="0" w:color="auto"/>
              <w:bottom w:val="single" w:sz="4" w:space="0" w:color="auto"/>
            </w:tcBorders>
          </w:tcPr>
          <w:p w14:paraId="461A5C97" w14:textId="2D88C6E7" w:rsidR="00284774" w:rsidRPr="005410BD" w:rsidRDefault="00284774" w:rsidP="00284774">
            <w:pPr>
              <w:pStyle w:val="TAL"/>
              <w:rPr>
                <w:ins w:id="3025" w:author="MCC160" w:date="2022-03-16T14:53:00Z"/>
                <w:color w:val="000000"/>
              </w:rPr>
            </w:pPr>
            <w:ins w:id="3026" w:author="MCC160" w:date="2022-03-16T14:54:00Z">
              <w:r w:rsidRPr="005410BD">
                <w:t>SDP message</w:t>
              </w:r>
            </w:ins>
          </w:p>
        </w:tc>
        <w:tc>
          <w:tcPr>
            <w:tcW w:w="1460" w:type="dxa"/>
          </w:tcPr>
          <w:p w14:paraId="7C5ED6BB" w14:textId="77777777" w:rsidR="00284774" w:rsidRPr="005410BD" w:rsidRDefault="00284774" w:rsidP="00284774">
            <w:pPr>
              <w:pStyle w:val="TAL"/>
              <w:rPr>
                <w:ins w:id="3027" w:author="MCC160" w:date="2022-03-16T14:53:00Z"/>
                <w:color w:val="000000"/>
              </w:rPr>
            </w:pPr>
          </w:p>
        </w:tc>
        <w:tc>
          <w:tcPr>
            <w:tcW w:w="1188" w:type="dxa"/>
            <w:vAlign w:val="bottom"/>
          </w:tcPr>
          <w:p w14:paraId="5D60C7E1" w14:textId="77777777" w:rsidR="00284774" w:rsidRPr="005410BD" w:rsidRDefault="00284774" w:rsidP="00284774">
            <w:pPr>
              <w:pStyle w:val="TAL"/>
              <w:rPr>
                <w:ins w:id="3028" w:author="MCC160" w:date="2022-03-16T14:53:00Z"/>
                <w:color w:val="000000"/>
              </w:rPr>
            </w:pPr>
          </w:p>
        </w:tc>
      </w:tr>
      <w:tr w:rsidR="00284774" w:rsidRPr="005410BD" w14:paraId="4749B8D5" w14:textId="77777777" w:rsidTr="00284774">
        <w:trPr>
          <w:ins w:id="3029" w:author="MCC160" w:date="2022-03-16T14:53:00Z"/>
        </w:trPr>
        <w:tc>
          <w:tcPr>
            <w:tcW w:w="2973" w:type="dxa"/>
            <w:vAlign w:val="center"/>
          </w:tcPr>
          <w:p w14:paraId="21E66EE4" w14:textId="73434EE7" w:rsidR="00284774" w:rsidRPr="005410BD" w:rsidRDefault="00284774" w:rsidP="00284774">
            <w:pPr>
              <w:pStyle w:val="TAL"/>
              <w:rPr>
                <w:ins w:id="3030" w:author="MCC160" w:date="2022-03-16T14:53:00Z"/>
                <w:b/>
                <w:bCs/>
                <w:color w:val="000000"/>
              </w:rPr>
            </w:pPr>
            <w:ins w:id="3031" w:author="MCC160" w:date="2022-03-16T14:54:00Z">
              <w:r w:rsidRPr="005410BD">
                <w:t xml:space="preserve">    MIME-part-body</w:t>
              </w:r>
            </w:ins>
          </w:p>
        </w:tc>
        <w:tc>
          <w:tcPr>
            <w:tcW w:w="1824" w:type="dxa"/>
          </w:tcPr>
          <w:p w14:paraId="2038F413" w14:textId="0452A3B1" w:rsidR="00284774" w:rsidRPr="005410BD" w:rsidRDefault="00284774" w:rsidP="00284774">
            <w:pPr>
              <w:pStyle w:val="TAL"/>
              <w:rPr>
                <w:ins w:id="3032" w:author="MCC160" w:date="2022-03-16T14:53:00Z"/>
                <w:color w:val="000000"/>
              </w:rPr>
            </w:pPr>
            <w:ins w:id="3033" w:author="MCC160" w:date="2022-03-16T14:54:00Z">
              <w:r w:rsidRPr="005410BD">
                <w:t>SDP message as described in Table 6.2.7.3.3-1A</w:t>
              </w:r>
            </w:ins>
          </w:p>
        </w:tc>
        <w:tc>
          <w:tcPr>
            <w:tcW w:w="2189" w:type="dxa"/>
            <w:tcBorders>
              <w:top w:val="single" w:sz="4" w:space="0" w:color="auto"/>
              <w:bottom w:val="single" w:sz="4" w:space="0" w:color="auto"/>
            </w:tcBorders>
          </w:tcPr>
          <w:p w14:paraId="43F84F2C" w14:textId="77777777" w:rsidR="00284774" w:rsidRPr="005410BD" w:rsidRDefault="00284774" w:rsidP="00284774">
            <w:pPr>
              <w:pStyle w:val="TAL"/>
              <w:rPr>
                <w:ins w:id="3034" w:author="MCC160" w:date="2022-03-16T14:53:00Z"/>
                <w:color w:val="000000"/>
              </w:rPr>
            </w:pPr>
          </w:p>
        </w:tc>
        <w:tc>
          <w:tcPr>
            <w:tcW w:w="1460" w:type="dxa"/>
          </w:tcPr>
          <w:p w14:paraId="280235C2" w14:textId="77777777" w:rsidR="00284774" w:rsidRPr="005410BD" w:rsidRDefault="00284774" w:rsidP="00284774">
            <w:pPr>
              <w:pStyle w:val="TAL"/>
              <w:rPr>
                <w:ins w:id="3035" w:author="MCC160" w:date="2022-03-16T14:53:00Z"/>
                <w:color w:val="000000"/>
              </w:rPr>
            </w:pPr>
          </w:p>
        </w:tc>
        <w:tc>
          <w:tcPr>
            <w:tcW w:w="1188" w:type="dxa"/>
            <w:vAlign w:val="bottom"/>
          </w:tcPr>
          <w:p w14:paraId="77D52718" w14:textId="77777777" w:rsidR="00284774" w:rsidRPr="005410BD" w:rsidRDefault="00284774" w:rsidP="00284774">
            <w:pPr>
              <w:pStyle w:val="TAL"/>
              <w:rPr>
                <w:ins w:id="3036" w:author="MCC160" w:date="2022-03-16T14:53:00Z"/>
                <w:color w:val="000000"/>
              </w:rPr>
            </w:pPr>
          </w:p>
        </w:tc>
      </w:tr>
      <w:tr w:rsidR="00284774" w:rsidRPr="005410BD" w14:paraId="5312A1CC" w14:textId="77777777" w:rsidTr="00284774">
        <w:tc>
          <w:tcPr>
            <w:tcW w:w="2973" w:type="dxa"/>
            <w:shd w:val="clear" w:color="auto" w:fill="auto"/>
            <w:vAlign w:val="center"/>
            <w:tcPrChange w:id="3037" w:author="MCC160" w:date="2022-03-16T14:53:00Z">
              <w:tcPr>
                <w:tcW w:w="2934" w:type="dxa"/>
                <w:shd w:val="clear" w:color="auto" w:fill="auto"/>
                <w:vAlign w:val="center"/>
              </w:tcPr>
            </w:tcPrChange>
          </w:tcPr>
          <w:p w14:paraId="34F488AF" w14:textId="77777777" w:rsidR="00284774" w:rsidRPr="005410BD" w:rsidRDefault="00284774" w:rsidP="00284774">
            <w:pPr>
              <w:pStyle w:val="TAL"/>
              <w:rPr>
                <w:color w:val="000000"/>
              </w:rPr>
            </w:pPr>
            <w:r w:rsidRPr="005410BD">
              <w:rPr>
                <w:color w:val="000000"/>
              </w:rPr>
              <w:t xml:space="preserve">  MIME body part</w:t>
            </w:r>
          </w:p>
        </w:tc>
        <w:tc>
          <w:tcPr>
            <w:tcW w:w="1824" w:type="dxa"/>
            <w:shd w:val="clear" w:color="auto" w:fill="auto"/>
            <w:vAlign w:val="center"/>
            <w:tcPrChange w:id="3038" w:author="MCC160" w:date="2022-03-16T14:53:00Z">
              <w:tcPr>
                <w:tcW w:w="1799" w:type="dxa"/>
                <w:shd w:val="clear" w:color="auto" w:fill="auto"/>
                <w:vAlign w:val="center"/>
              </w:tcPr>
            </w:tcPrChange>
          </w:tcPr>
          <w:p w14:paraId="242C7918" w14:textId="77777777" w:rsidR="00284774" w:rsidRPr="005410BD" w:rsidRDefault="00284774" w:rsidP="00284774">
            <w:pPr>
              <w:pStyle w:val="TAL"/>
              <w:rPr>
                <w:color w:val="000000"/>
              </w:rPr>
            </w:pPr>
          </w:p>
        </w:tc>
        <w:tc>
          <w:tcPr>
            <w:tcW w:w="2189" w:type="dxa"/>
            <w:tcBorders>
              <w:top w:val="single" w:sz="4" w:space="0" w:color="auto"/>
              <w:bottom w:val="single" w:sz="4" w:space="0" w:color="auto"/>
            </w:tcBorders>
            <w:shd w:val="clear" w:color="auto" w:fill="auto"/>
            <w:tcPrChange w:id="3039" w:author="MCC160" w:date="2022-03-16T14:53:00Z">
              <w:tcPr>
                <w:tcW w:w="2159" w:type="dxa"/>
                <w:tcBorders>
                  <w:top w:val="single" w:sz="4" w:space="0" w:color="auto"/>
                  <w:bottom w:val="single" w:sz="4" w:space="0" w:color="auto"/>
                </w:tcBorders>
                <w:shd w:val="clear" w:color="auto" w:fill="auto"/>
              </w:tcPr>
            </w:tcPrChange>
          </w:tcPr>
          <w:p w14:paraId="592E4730" w14:textId="77777777" w:rsidR="00284774" w:rsidRPr="005410BD" w:rsidRDefault="00284774" w:rsidP="00284774">
            <w:pPr>
              <w:pStyle w:val="TAL"/>
              <w:rPr>
                <w:color w:val="000000"/>
              </w:rPr>
            </w:pPr>
            <w:r w:rsidRPr="005410BD">
              <w:rPr>
                <w:color w:val="000000"/>
              </w:rPr>
              <w:t>MCVideo Info</w:t>
            </w:r>
          </w:p>
        </w:tc>
        <w:tc>
          <w:tcPr>
            <w:tcW w:w="1460" w:type="dxa"/>
            <w:shd w:val="clear" w:color="auto" w:fill="auto"/>
            <w:tcPrChange w:id="3040" w:author="MCC160" w:date="2022-03-16T14:53:00Z">
              <w:tcPr>
                <w:tcW w:w="1440" w:type="dxa"/>
                <w:shd w:val="clear" w:color="auto" w:fill="auto"/>
              </w:tcPr>
            </w:tcPrChange>
          </w:tcPr>
          <w:p w14:paraId="5F6DE27D" w14:textId="77777777" w:rsidR="00284774" w:rsidRPr="005410BD" w:rsidRDefault="00284774" w:rsidP="00284774">
            <w:pPr>
              <w:pStyle w:val="TAL"/>
              <w:rPr>
                <w:color w:val="000000"/>
              </w:rPr>
            </w:pPr>
          </w:p>
        </w:tc>
        <w:tc>
          <w:tcPr>
            <w:tcW w:w="1188" w:type="dxa"/>
            <w:shd w:val="clear" w:color="auto" w:fill="auto"/>
            <w:vAlign w:val="bottom"/>
            <w:tcPrChange w:id="3041" w:author="MCC160" w:date="2022-03-16T14:53:00Z">
              <w:tcPr>
                <w:tcW w:w="1172" w:type="dxa"/>
                <w:shd w:val="clear" w:color="auto" w:fill="auto"/>
                <w:vAlign w:val="bottom"/>
              </w:tcPr>
            </w:tcPrChange>
          </w:tcPr>
          <w:p w14:paraId="1596BE63" w14:textId="77777777" w:rsidR="00284774" w:rsidRPr="005410BD" w:rsidRDefault="00284774" w:rsidP="00284774">
            <w:pPr>
              <w:pStyle w:val="TAL"/>
              <w:rPr>
                <w:color w:val="000000"/>
              </w:rPr>
            </w:pPr>
          </w:p>
        </w:tc>
      </w:tr>
      <w:tr w:rsidR="00284774" w:rsidRPr="005410BD" w:rsidDel="00284774" w14:paraId="39BFC020" w14:textId="57F73472" w:rsidTr="00284774">
        <w:trPr>
          <w:del w:id="3042" w:author="MCC160" w:date="2022-03-16T14:53:00Z"/>
        </w:trPr>
        <w:tc>
          <w:tcPr>
            <w:tcW w:w="2973" w:type="dxa"/>
            <w:shd w:val="clear" w:color="auto" w:fill="auto"/>
            <w:vAlign w:val="center"/>
            <w:tcPrChange w:id="3043" w:author="MCC160" w:date="2022-03-16T14:53:00Z">
              <w:tcPr>
                <w:tcW w:w="2934" w:type="dxa"/>
                <w:shd w:val="clear" w:color="auto" w:fill="auto"/>
                <w:vAlign w:val="center"/>
              </w:tcPr>
            </w:tcPrChange>
          </w:tcPr>
          <w:p w14:paraId="0CD5F40B" w14:textId="2BE6998A" w:rsidR="00284774" w:rsidRPr="005410BD" w:rsidDel="00284774" w:rsidRDefault="00284774" w:rsidP="00284774">
            <w:pPr>
              <w:pStyle w:val="TAL"/>
              <w:rPr>
                <w:del w:id="3044" w:author="MCC160" w:date="2022-03-16T14:53:00Z"/>
                <w:color w:val="000000"/>
              </w:rPr>
            </w:pPr>
            <w:del w:id="3045" w:author="MCC160" w:date="2022-03-16T14:53:00Z">
              <w:r w:rsidRPr="005410BD" w:rsidDel="00284774">
                <w:rPr>
                  <w:color w:val="000000"/>
                </w:rPr>
                <w:delText xml:space="preserve">    MIME-part-headers</w:delText>
              </w:r>
            </w:del>
          </w:p>
        </w:tc>
        <w:tc>
          <w:tcPr>
            <w:tcW w:w="1824" w:type="dxa"/>
            <w:shd w:val="clear" w:color="auto" w:fill="auto"/>
            <w:vAlign w:val="center"/>
            <w:tcPrChange w:id="3046" w:author="MCC160" w:date="2022-03-16T14:53:00Z">
              <w:tcPr>
                <w:tcW w:w="1799" w:type="dxa"/>
                <w:shd w:val="clear" w:color="auto" w:fill="auto"/>
                <w:vAlign w:val="center"/>
              </w:tcPr>
            </w:tcPrChange>
          </w:tcPr>
          <w:p w14:paraId="06FFF0D0" w14:textId="489D0DD6" w:rsidR="00284774" w:rsidRPr="005410BD" w:rsidDel="00284774" w:rsidRDefault="00284774" w:rsidP="00284774">
            <w:pPr>
              <w:pStyle w:val="TAL"/>
              <w:rPr>
                <w:del w:id="3047" w:author="MCC160" w:date="2022-03-16T14:53:00Z"/>
                <w:color w:val="000000"/>
              </w:rPr>
            </w:pPr>
          </w:p>
        </w:tc>
        <w:tc>
          <w:tcPr>
            <w:tcW w:w="2189" w:type="dxa"/>
            <w:tcBorders>
              <w:top w:val="single" w:sz="4" w:space="0" w:color="auto"/>
              <w:bottom w:val="single" w:sz="4" w:space="0" w:color="auto"/>
            </w:tcBorders>
            <w:shd w:val="clear" w:color="auto" w:fill="auto"/>
            <w:tcPrChange w:id="3048" w:author="MCC160" w:date="2022-03-16T14:53:00Z">
              <w:tcPr>
                <w:tcW w:w="2159" w:type="dxa"/>
                <w:tcBorders>
                  <w:top w:val="single" w:sz="4" w:space="0" w:color="auto"/>
                  <w:bottom w:val="single" w:sz="4" w:space="0" w:color="auto"/>
                </w:tcBorders>
                <w:shd w:val="clear" w:color="auto" w:fill="auto"/>
              </w:tcPr>
            </w:tcPrChange>
          </w:tcPr>
          <w:p w14:paraId="23C6127D" w14:textId="4C28A841" w:rsidR="00284774" w:rsidRPr="005410BD" w:rsidDel="00284774" w:rsidRDefault="00284774" w:rsidP="00284774">
            <w:pPr>
              <w:pStyle w:val="TAL"/>
              <w:rPr>
                <w:del w:id="3049" w:author="MCC160" w:date="2022-03-16T14:53:00Z"/>
                <w:color w:val="000000"/>
              </w:rPr>
            </w:pPr>
          </w:p>
        </w:tc>
        <w:tc>
          <w:tcPr>
            <w:tcW w:w="1460" w:type="dxa"/>
            <w:shd w:val="clear" w:color="auto" w:fill="auto"/>
            <w:tcPrChange w:id="3050" w:author="MCC160" w:date="2022-03-16T14:53:00Z">
              <w:tcPr>
                <w:tcW w:w="1440" w:type="dxa"/>
                <w:shd w:val="clear" w:color="auto" w:fill="auto"/>
              </w:tcPr>
            </w:tcPrChange>
          </w:tcPr>
          <w:p w14:paraId="00BFFE5C" w14:textId="4ECB9377" w:rsidR="00284774" w:rsidRPr="005410BD" w:rsidDel="00284774" w:rsidRDefault="00284774" w:rsidP="00284774">
            <w:pPr>
              <w:pStyle w:val="TAL"/>
              <w:rPr>
                <w:del w:id="3051" w:author="MCC160" w:date="2022-03-16T14:53:00Z"/>
                <w:color w:val="000000"/>
              </w:rPr>
            </w:pPr>
          </w:p>
        </w:tc>
        <w:tc>
          <w:tcPr>
            <w:tcW w:w="1188" w:type="dxa"/>
            <w:shd w:val="clear" w:color="auto" w:fill="auto"/>
            <w:vAlign w:val="bottom"/>
            <w:tcPrChange w:id="3052" w:author="MCC160" w:date="2022-03-16T14:53:00Z">
              <w:tcPr>
                <w:tcW w:w="1172" w:type="dxa"/>
                <w:shd w:val="clear" w:color="auto" w:fill="auto"/>
                <w:vAlign w:val="bottom"/>
              </w:tcPr>
            </w:tcPrChange>
          </w:tcPr>
          <w:p w14:paraId="608DC4B2" w14:textId="72E50B80" w:rsidR="00284774" w:rsidRPr="005410BD" w:rsidDel="00284774" w:rsidRDefault="00284774" w:rsidP="00284774">
            <w:pPr>
              <w:pStyle w:val="TAL"/>
              <w:rPr>
                <w:del w:id="3053" w:author="MCC160" w:date="2022-03-16T14:53:00Z"/>
                <w:color w:val="000000"/>
              </w:rPr>
            </w:pPr>
          </w:p>
        </w:tc>
      </w:tr>
      <w:tr w:rsidR="00284774" w:rsidRPr="005410BD" w14:paraId="1C4C5744" w14:textId="77777777" w:rsidTr="00284774">
        <w:tc>
          <w:tcPr>
            <w:tcW w:w="2973" w:type="dxa"/>
            <w:shd w:val="clear" w:color="auto" w:fill="auto"/>
            <w:vAlign w:val="center"/>
            <w:tcPrChange w:id="3054" w:author="MCC160" w:date="2022-03-16T14:53:00Z">
              <w:tcPr>
                <w:tcW w:w="2934" w:type="dxa"/>
                <w:shd w:val="clear" w:color="auto" w:fill="auto"/>
                <w:vAlign w:val="center"/>
              </w:tcPr>
            </w:tcPrChange>
          </w:tcPr>
          <w:p w14:paraId="0C3A5A4E" w14:textId="77777777" w:rsidR="00284774" w:rsidRPr="005410BD" w:rsidRDefault="00284774" w:rsidP="00284774">
            <w:pPr>
              <w:pStyle w:val="TAL"/>
              <w:rPr>
                <w:b/>
                <w:color w:val="000000"/>
              </w:rPr>
            </w:pPr>
            <w:r w:rsidRPr="005410BD">
              <w:rPr>
                <w:color w:val="000000"/>
              </w:rPr>
              <w:t xml:space="preserve">    MIME-part-body</w:t>
            </w:r>
          </w:p>
        </w:tc>
        <w:tc>
          <w:tcPr>
            <w:tcW w:w="1824" w:type="dxa"/>
            <w:shd w:val="clear" w:color="auto" w:fill="auto"/>
            <w:tcPrChange w:id="3055" w:author="MCC160" w:date="2022-03-16T14:53:00Z">
              <w:tcPr>
                <w:tcW w:w="1799" w:type="dxa"/>
                <w:shd w:val="clear" w:color="auto" w:fill="auto"/>
              </w:tcPr>
            </w:tcPrChange>
          </w:tcPr>
          <w:p w14:paraId="35A70B2C" w14:textId="77777777" w:rsidR="00284774" w:rsidRPr="005410BD" w:rsidRDefault="00284774" w:rsidP="00284774">
            <w:pPr>
              <w:pStyle w:val="TAL"/>
              <w:rPr>
                <w:color w:val="000000"/>
              </w:rPr>
            </w:pPr>
            <w:r w:rsidRPr="005410BD">
              <w:rPr>
                <w:color w:val="000000"/>
              </w:rPr>
              <w:t>MCVideo-Info as described in Table 6.2.7.3.3-2</w:t>
            </w:r>
          </w:p>
        </w:tc>
        <w:tc>
          <w:tcPr>
            <w:tcW w:w="2189" w:type="dxa"/>
            <w:tcBorders>
              <w:top w:val="single" w:sz="4" w:space="0" w:color="auto"/>
              <w:bottom w:val="single" w:sz="4" w:space="0" w:color="auto"/>
            </w:tcBorders>
            <w:shd w:val="clear" w:color="auto" w:fill="auto"/>
            <w:tcPrChange w:id="3056" w:author="MCC160" w:date="2022-03-16T14:53:00Z">
              <w:tcPr>
                <w:tcW w:w="2159" w:type="dxa"/>
                <w:tcBorders>
                  <w:top w:val="single" w:sz="4" w:space="0" w:color="auto"/>
                  <w:bottom w:val="single" w:sz="4" w:space="0" w:color="auto"/>
                </w:tcBorders>
                <w:shd w:val="clear" w:color="auto" w:fill="auto"/>
              </w:tcPr>
            </w:tcPrChange>
          </w:tcPr>
          <w:p w14:paraId="64647099" w14:textId="77777777" w:rsidR="00284774" w:rsidRPr="005410BD" w:rsidRDefault="00284774" w:rsidP="00284774">
            <w:pPr>
              <w:pStyle w:val="TAL"/>
              <w:rPr>
                <w:color w:val="000000"/>
              </w:rPr>
            </w:pPr>
          </w:p>
        </w:tc>
        <w:tc>
          <w:tcPr>
            <w:tcW w:w="1460" w:type="dxa"/>
            <w:shd w:val="clear" w:color="auto" w:fill="auto"/>
            <w:tcPrChange w:id="3057" w:author="MCC160" w:date="2022-03-16T14:53:00Z">
              <w:tcPr>
                <w:tcW w:w="1440" w:type="dxa"/>
                <w:shd w:val="clear" w:color="auto" w:fill="auto"/>
              </w:tcPr>
            </w:tcPrChange>
          </w:tcPr>
          <w:p w14:paraId="7C4080B5" w14:textId="77777777" w:rsidR="00284774" w:rsidRPr="005410BD" w:rsidRDefault="00284774" w:rsidP="00284774">
            <w:pPr>
              <w:pStyle w:val="TAL"/>
              <w:rPr>
                <w:color w:val="000000"/>
              </w:rPr>
            </w:pPr>
          </w:p>
        </w:tc>
        <w:tc>
          <w:tcPr>
            <w:tcW w:w="1188" w:type="dxa"/>
            <w:shd w:val="clear" w:color="auto" w:fill="auto"/>
            <w:vAlign w:val="bottom"/>
            <w:tcPrChange w:id="3058" w:author="MCC160" w:date="2022-03-16T14:53:00Z">
              <w:tcPr>
                <w:tcW w:w="1172" w:type="dxa"/>
                <w:shd w:val="clear" w:color="auto" w:fill="auto"/>
                <w:vAlign w:val="bottom"/>
              </w:tcPr>
            </w:tcPrChange>
          </w:tcPr>
          <w:p w14:paraId="5196ABDE" w14:textId="77777777" w:rsidR="00284774" w:rsidRPr="005410BD" w:rsidRDefault="00284774" w:rsidP="00284774">
            <w:pPr>
              <w:pStyle w:val="TAL"/>
              <w:rPr>
                <w:color w:val="000000"/>
              </w:rPr>
            </w:pPr>
          </w:p>
        </w:tc>
      </w:tr>
    </w:tbl>
    <w:p w14:paraId="37BC8998" w14:textId="341657C8" w:rsidR="00AE5AC2" w:rsidRPr="005410BD" w:rsidRDefault="00AE5AC2" w:rsidP="00AE5AC2">
      <w:pPr>
        <w:rPr>
          <w:ins w:id="3059" w:author="MCC160" w:date="2022-03-16T14:54:00Z"/>
        </w:rPr>
      </w:pPr>
    </w:p>
    <w:p w14:paraId="7AADFA86" w14:textId="784F26C0" w:rsidR="00784FEB" w:rsidRPr="005410BD" w:rsidRDefault="00784FEB" w:rsidP="00784FEB">
      <w:pPr>
        <w:pStyle w:val="TH"/>
        <w:rPr>
          <w:ins w:id="3060" w:author="MCC160" w:date="2022-03-16T14:54:00Z"/>
        </w:rPr>
      </w:pPr>
      <w:ins w:id="3061" w:author="MCC160" w:date="2022-03-16T14:54:00Z">
        <w:r w:rsidRPr="005410BD">
          <w:t>Table 6.2.</w:t>
        </w:r>
      </w:ins>
      <w:ins w:id="3062" w:author="MCC160" w:date="2022-03-16T14:55:00Z">
        <w:r w:rsidRPr="005410BD">
          <w:t>7</w:t>
        </w:r>
      </w:ins>
      <w:ins w:id="3063" w:author="MCC160" w:date="2022-03-16T14:54:00Z">
        <w:r w:rsidRPr="005410BD">
          <w:t>.3.3-</w:t>
        </w:r>
      </w:ins>
      <w:ins w:id="3064" w:author="MCC160" w:date="2022-03-16T14:55:00Z">
        <w:r w:rsidRPr="005410BD">
          <w:t>1A</w:t>
        </w:r>
      </w:ins>
      <w:ins w:id="3065" w:author="MCC160" w:date="2022-03-16T14:54:00Z">
        <w:r w:rsidRPr="005410BD">
          <w:t>: SDP Message</w:t>
        </w:r>
        <w:r w:rsidRPr="005410BD">
          <w:rPr>
            <w:lang w:eastAsia="ko-KR"/>
          </w:rPr>
          <w:t xml:space="preserve"> in SIP INVITE</w:t>
        </w:r>
        <w:r w:rsidRPr="005410BD">
          <w:t xml:space="preserve"> (Table 6.2.</w:t>
        </w:r>
      </w:ins>
      <w:ins w:id="3066" w:author="MCC160" w:date="2022-03-16T14:55:00Z">
        <w:r w:rsidRPr="005410BD">
          <w:t>7</w:t>
        </w:r>
      </w:ins>
      <w:ins w:id="3067" w:author="MCC160" w:date="2022-03-16T14:54:00Z">
        <w:r w:rsidRPr="005410BD">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FEB" w:rsidRPr="005410BD" w14:paraId="29D4B829" w14:textId="77777777" w:rsidTr="003E36CA">
        <w:trPr>
          <w:jc w:val="center"/>
          <w:ins w:id="3068" w:author="MCC160" w:date="2022-03-16T14:54:00Z"/>
        </w:trPr>
        <w:tc>
          <w:tcPr>
            <w:tcW w:w="9639" w:type="dxa"/>
          </w:tcPr>
          <w:p w14:paraId="7F70EA2D" w14:textId="1BAEDC0A" w:rsidR="00784FEB" w:rsidRPr="005410BD" w:rsidRDefault="00784FEB" w:rsidP="003E36CA">
            <w:pPr>
              <w:pStyle w:val="TAL"/>
              <w:rPr>
                <w:ins w:id="3069" w:author="MCC160" w:date="2022-03-16T14:54:00Z"/>
              </w:rPr>
            </w:pPr>
            <w:ins w:id="3070" w:author="MCC160" w:date="2022-03-16T14:54:00Z">
              <w:r w:rsidRPr="005410BD">
                <w:t>Derivation Path: TS 36.579-1 [2], table 5.5.3.1.1-</w:t>
              </w:r>
            </w:ins>
            <w:ins w:id="3071" w:author="MCC160" w:date="2022-03-16T14:55:00Z">
              <w:r w:rsidRPr="005410BD">
                <w:t>2</w:t>
              </w:r>
            </w:ins>
            <w:ins w:id="3072" w:author="MCC160" w:date="2022-03-16T14:54:00Z">
              <w:r w:rsidRPr="005410BD">
                <w:t xml:space="preserve">, condition PRIVATE-CALL, </w:t>
              </w:r>
            </w:ins>
            <w:ins w:id="3073" w:author="MCC160" w:date="2022-04-25T13:25:00Z">
              <w:r w:rsidR="00914BB5" w:rsidRPr="005410BD">
                <w:rPr>
                  <w:rFonts w:eastAsia="SimSun"/>
                </w:rPr>
                <w:t>WITHOUT_TRANSMISSIONCONTROL</w:t>
              </w:r>
            </w:ins>
          </w:p>
        </w:tc>
      </w:tr>
    </w:tbl>
    <w:p w14:paraId="583252E5" w14:textId="77777777" w:rsidR="00784FEB" w:rsidRPr="005410BD" w:rsidRDefault="00784FEB" w:rsidP="00AE5AC2"/>
    <w:p w14:paraId="56F76768" w14:textId="77777777" w:rsidR="00AE5AC2" w:rsidRPr="005410BD" w:rsidRDefault="00AE5AC2" w:rsidP="00AE5AC2">
      <w:pPr>
        <w:pStyle w:val="TH"/>
      </w:pPr>
      <w:r w:rsidRPr="005410BD">
        <w:t>Table 6.2.7.3.3-2: MCVideo-Info in SIP INVITE (Table 6.2.7.3.3-1)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14:paraId="759133AE" w14:textId="77777777" w:rsidTr="00004E02">
        <w:trPr>
          <w:tblHeader/>
        </w:trPr>
        <w:tc>
          <w:tcPr>
            <w:tcW w:w="9634" w:type="dxa"/>
          </w:tcPr>
          <w:p w14:paraId="6C46DCCA" w14:textId="08D1BF39" w:rsidR="00AE5AC2" w:rsidRPr="005410BD" w:rsidRDefault="00AE5AC2" w:rsidP="00004E02">
            <w:pPr>
              <w:pStyle w:val="TAL"/>
            </w:pPr>
            <w:r w:rsidRPr="005410BD">
              <w:t>Derivation Path: TS 36.579-1 [2], Table</w:t>
            </w:r>
            <w:del w:id="3074" w:author="MCC160" w:date="2022-03-17T12:03:00Z">
              <w:r w:rsidRPr="005410BD" w:rsidDel="00604047">
                <w:delText xml:space="preserve"> </w:delText>
              </w:r>
            </w:del>
            <w:ins w:id="3075" w:author="MCC160" w:date="2022-03-16T14:56:00Z">
              <w:r w:rsidR="00784FEB" w:rsidRPr="005410BD">
                <w:t xml:space="preserve"> 5.5.3.2.1-2</w:t>
              </w:r>
            </w:ins>
            <w:r w:rsidRPr="005410BD">
              <w:t>, condition PRIVATE-CALL, INVITE_REFER</w:t>
            </w:r>
          </w:p>
        </w:tc>
      </w:tr>
    </w:tbl>
    <w:p w14:paraId="5E78959E" w14:textId="77777777" w:rsidR="00AE5AC2" w:rsidRPr="005410BD" w:rsidRDefault="00AE5AC2" w:rsidP="00AE5AC2"/>
    <w:p w14:paraId="5310AE88" w14:textId="6738386C" w:rsidR="00AE5AC2" w:rsidRPr="005410BD" w:rsidRDefault="00AE5AC2" w:rsidP="00AE5AC2">
      <w:pPr>
        <w:pStyle w:val="TH"/>
      </w:pPr>
      <w:r w:rsidRPr="005410BD">
        <w:t>Table 6.2.7.3.3-3: SIP 200 (OK) (Step</w:t>
      </w:r>
      <w:del w:id="3076" w:author="MCC160" w:date="2022-03-16T14:57:00Z">
        <w:r w:rsidRPr="005410BD" w:rsidDel="00784FEB">
          <w:delText>s</w:delText>
        </w:r>
      </w:del>
      <w:r w:rsidRPr="005410BD">
        <w:t xml:space="preserve"> 4, Table 6.2.7.3.2-1</w:t>
      </w:r>
      <w:ins w:id="3077" w:author="MCC160" w:date="2022-03-16T14:57:00Z">
        <w:r w:rsidR="00784FEB" w:rsidRPr="005410BD">
          <w:t>; Step 4, TS 36.579-1 [2] Table 5.3B.1.3-1</w:t>
        </w:r>
      </w:ins>
      <w:r w:rsidRPr="005410BD">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078" w:author="MCC160" w:date="2022-03-16T14:57: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3079">
          <w:tblGrid>
            <w:gridCol w:w="2709"/>
            <w:gridCol w:w="2187"/>
            <w:gridCol w:w="2187"/>
            <w:gridCol w:w="1367"/>
            <w:gridCol w:w="1184"/>
          </w:tblGrid>
        </w:tblGridChange>
      </w:tblGrid>
      <w:tr w:rsidR="00AE5AC2" w:rsidRPr="005410BD" w14:paraId="3FBB6C96" w14:textId="77777777" w:rsidTr="00784FEB">
        <w:trPr>
          <w:tblHeader/>
          <w:trPrChange w:id="3080" w:author="MCC160" w:date="2022-03-16T14:57:00Z">
            <w:trPr>
              <w:tblHeader/>
            </w:trPr>
          </w:trPrChange>
        </w:trPr>
        <w:tc>
          <w:tcPr>
            <w:tcW w:w="9634" w:type="dxa"/>
            <w:gridSpan w:val="5"/>
            <w:tcPrChange w:id="3081" w:author="MCC160" w:date="2022-03-16T14:57:00Z">
              <w:tcPr>
                <w:tcW w:w="9517" w:type="dxa"/>
                <w:gridSpan w:val="5"/>
              </w:tcPr>
            </w:tcPrChange>
          </w:tcPr>
          <w:p w14:paraId="420472F8" w14:textId="77777777" w:rsidR="00AE5AC2" w:rsidRPr="005410BD" w:rsidRDefault="00AE5AC2" w:rsidP="00004E02">
            <w:pPr>
              <w:pStyle w:val="TAL"/>
              <w:keepLines w:val="0"/>
              <w:widowControl w:val="0"/>
              <w:rPr>
                <w:bCs/>
                <w:color w:val="000000"/>
              </w:rPr>
            </w:pPr>
            <w:r w:rsidRPr="005410BD">
              <w:rPr>
                <w:bCs/>
                <w:color w:val="000000"/>
              </w:rPr>
              <w:t>Derivation Path: TS 36.579-1 [2], Table 5.5.2.17.1.2-1, condition</w:t>
            </w:r>
            <w:del w:id="3082" w:author="MCC160" w:date="2022-03-16T14:57:00Z">
              <w:r w:rsidRPr="005410BD" w:rsidDel="00784FEB">
                <w:rPr>
                  <w:bCs/>
                  <w:color w:val="000000"/>
                </w:rPr>
                <w:delText>s MCVIDEO,</w:delText>
              </w:r>
            </w:del>
            <w:r w:rsidRPr="005410BD">
              <w:rPr>
                <w:bCs/>
                <w:color w:val="000000"/>
              </w:rPr>
              <w:t xml:space="preserve"> INVITE-RSP</w:t>
            </w:r>
          </w:p>
        </w:tc>
      </w:tr>
      <w:tr w:rsidR="00AE5AC2" w:rsidRPr="005410BD" w14:paraId="182871CF" w14:textId="77777777" w:rsidTr="00784FEB">
        <w:trPr>
          <w:tblHeader/>
          <w:trPrChange w:id="3083" w:author="MCC160" w:date="2022-03-16T14:57:00Z">
            <w:trPr>
              <w:tblHeader/>
            </w:trPr>
          </w:trPrChange>
        </w:trPr>
        <w:tc>
          <w:tcPr>
            <w:tcW w:w="2709" w:type="dxa"/>
            <w:tcPrChange w:id="3084" w:author="MCC160" w:date="2022-03-16T14:57:00Z">
              <w:tcPr>
                <w:tcW w:w="2677" w:type="dxa"/>
              </w:tcPr>
            </w:tcPrChange>
          </w:tcPr>
          <w:p w14:paraId="14417DD4" w14:textId="77777777" w:rsidR="00AE5AC2" w:rsidRPr="005410BD" w:rsidRDefault="00AE5AC2" w:rsidP="00004E02">
            <w:pPr>
              <w:pStyle w:val="TAH"/>
              <w:keepLines w:val="0"/>
              <w:widowControl w:val="0"/>
              <w:rPr>
                <w:color w:val="000000"/>
              </w:rPr>
            </w:pPr>
            <w:r w:rsidRPr="005410BD">
              <w:rPr>
                <w:color w:val="000000"/>
              </w:rPr>
              <w:t>Information Element</w:t>
            </w:r>
          </w:p>
        </w:tc>
        <w:tc>
          <w:tcPr>
            <w:tcW w:w="2187" w:type="dxa"/>
            <w:tcPrChange w:id="3085" w:author="MCC160" w:date="2022-03-16T14:57:00Z">
              <w:tcPr>
                <w:tcW w:w="2160" w:type="dxa"/>
              </w:tcPr>
            </w:tcPrChange>
          </w:tcPr>
          <w:p w14:paraId="2F84DE7F" w14:textId="77777777" w:rsidR="00AE5AC2" w:rsidRPr="005410BD" w:rsidRDefault="00AE5AC2" w:rsidP="00004E02">
            <w:pPr>
              <w:pStyle w:val="TAH"/>
              <w:keepLines w:val="0"/>
              <w:widowControl w:val="0"/>
              <w:rPr>
                <w:color w:val="000000"/>
              </w:rPr>
            </w:pPr>
            <w:r w:rsidRPr="005410BD">
              <w:rPr>
                <w:color w:val="000000"/>
              </w:rPr>
              <w:t>Value/remark</w:t>
            </w:r>
          </w:p>
        </w:tc>
        <w:tc>
          <w:tcPr>
            <w:tcW w:w="2187" w:type="dxa"/>
            <w:tcBorders>
              <w:bottom w:val="single" w:sz="4" w:space="0" w:color="auto"/>
            </w:tcBorders>
            <w:tcPrChange w:id="3086" w:author="MCC160" w:date="2022-03-16T14:57:00Z">
              <w:tcPr>
                <w:tcW w:w="2160" w:type="dxa"/>
                <w:tcBorders>
                  <w:bottom w:val="single" w:sz="4" w:space="0" w:color="auto"/>
                </w:tcBorders>
              </w:tcPr>
            </w:tcPrChange>
          </w:tcPr>
          <w:p w14:paraId="1758759F" w14:textId="77777777" w:rsidR="00AE5AC2" w:rsidRPr="005410BD" w:rsidRDefault="00AE5AC2" w:rsidP="00004E02">
            <w:pPr>
              <w:pStyle w:val="TAH"/>
              <w:keepLines w:val="0"/>
              <w:widowControl w:val="0"/>
              <w:rPr>
                <w:color w:val="000000"/>
              </w:rPr>
            </w:pPr>
            <w:r w:rsidRPr="005410BD">
              <w:rPr>
                <w:color w:val="000000"/>
              </w:rPr>
              <w:t>Comment</w:t>
            </w:r>
          </w:p>
        </w:tc>
        <w:tc>
          <w:tcPr>
            <w:tcW w:w="1367" w:type="dxa"/>
            <w:tcPrChange w:id="3087" w:author="MCC160" w:date="2022-03-16T14:57:00Z">
              <w:tcPr>
                <w:tcW w:w="1350" w:type="dxa"/>
              </w:tcPr>
            </w:tcPrChange>
          </w:tcPr>
          <w:p w14:paraId="37A5132E" w14:textId="77777777" w:rsidR="00AE5AC2" w:rsidRPr="005410BD" w:rsidRDefault="00AE5AC2" w:rsidP="00004E02">
            <w:pPr>
              <w:pStyle w:val="TAH"/>
              <w:keepLines w:val="0"/>
              <w:widowControl w:val="0"/>
              <w:rPr>
                <w:color w:val="000000"/>
              </w:rPr>
            </w:pPr>
            <w:r w:rsidRPr="005410BD">
              <w:rPr>
                <w:color w:val="000000"/>
              </w:rPr>
              <w:t>Reference</w:t>
            </w:r>
          </w:p>
        </w:tc>
        <w:tc>
          <w:tcPr>
            <w:tcW w:w="1184" w:type="dxa"/>
            <w:tcPrChange w:id="3088" w:author="MCC160" w:date="2022-03-16T14:57:00Z">
              <w:tcPr>
                <w:tcW w:w="1170" w:type="dxa"/>
              </w:tcPr>
            </w:tcPrChange>
          </w:tcPr>
          <w:p w14:paraId="52DD8AF3" w14:textId="77777777" w:rsidR="00AE5AC2" w:rsidRPr="005410BD" w:rsidRDefault="00AE5AC2" w:rsidP="00004E02">
            <w:pPr>
              <w:pStyle w:val="TAH"/>
              <w:keepLines w:val="0"/>
              <w:widowControl w:val="0"/>
              <w:rPr>
                <w:color w:val="000000"/>
              </w:rPr>
            </w:pPr>
            <w:r w:rsidRPr="005410BD">
              <w:rPr>
                <w:color w:val="000000"/>
              </w:rPr>
              <w:t>Condition</w:t>
            </w:r>
          </w:p>
        </w:tc>
      </w:tr>
      <w:tr w:rsidR="00AE5AC2" w:rsidRPr="005410BD" w14:paraId="50FB5924" w14:textId="77777777" w:rsidTr="00784FEB">
        <w:tc>
          <w:tcPr>
            <w:tcW w:w="2709" w:type="dxa"/>
            <w:vAlign w:val="center"/>
            <w:tcPrChange w:id="3089" w:author="MCC160" w:date="2022-03-16T14:57:00Z">
              <w:tcPr>
                <w:tcW w:w="2677" w:type="dxa"/>
                <w:vAlign w:val="center"/>
              </w:tcPr>
            </w:tcPrChange>
          </w:tcPr>
          <w:p w14:paraId="62A2CA65" w14:textId="77777777" w:rsidR="00AE5AC2" w:rsidRPr="005410BD" w:rsidRDefault="00AE5AC2" w:rsidP="00004E02">
            <w:pPr>
              <w:pStyle w:val="TAL"/>
              <w:keepNext w:val="0"/>
              <w:keepLines w:val="0"/>
              <w:widowControl w:val="0"/>
              <w:rPr>
                <w:rFonts w:cs="Arial"/>
                <w:b/>
                <w:bCs/>
                <w:color w:val="000000"/>
                <w:szCs w:val="18"/>
              </w:rPr>
            </w:pPr>
            <w:r w:rsidRPr="005410BD">
              <w:rPr>
                <w:rFonts w:cs="Arial"/>
                <w:b/>
                <w:color w:val="000000"/>
                <w:szCs w:val="18"/>
              </w:rPr>
              <w:t>Message-body</w:t>
            </w:r>
          </w:p>
        </w:tc>
        <w:tc>
          <w:tcPr>
            <w:tcW w:w="2187" w:type="dxa"/>
            <w:tcPrChange w:id="3090" w:author="MCC160" w:date="2022-03-16T14:57:00Z">
              <w:tcPr>
                <w:tcW w:w="2160" w:type="dxa"/>
              </w:tcPr>
            </w:tcPrChange>
          </w:tcPr>
          <w:p w14:paraId="1A3B6760" w14:textId="77777777" w:rsidR="00AE5AC2" w:rsidRPr="005410BD" w:rsidRDefault="00AE5AC2" w:rsidP="00004E02">
            <w:pPr>
              <w:pStyle w:val="TAL"/>
              <w:keepNext w:val="0"/>
              <w:keepLines w:val="0"/>
              <w:widowControl w:val="0"/>
              <w:rPr>
                <w:b/>
                <w:color w:val="000000"/>
              </w:rPr>
            </w:pPr>
          </w:p>
        </w:tc>
        <w:tc>
          <w:tcPr>
            <w:tcW w:w="2187" w:type="dxa"/>
            <w:tcBorders>
              <w:bottom w:val="single" w:sz="4" w:space="0" w:color="auto"/>
            </w:tcBorders>
            <w:tcPrChange w:id="3091" w:author="MCC160" w:date="2022-03-16T14:57:00Z">
              <w:tcPr>
                <w:tcW w:w="2160" w:type="dxa"/>
                <w:tcBorders>
                  <w:bottom w:val="single" w:sz="4" w:space="0" w:color="auto"/>
                </w:tcBorders>
              </w:tcPr>
            </w:tcPrChange>
          </w:tcPr>
          <w:p w14:paraId="73F989D1" w14:textId="77777777" w:rsidR="00AE5AC2" w:rsidRPr="005410BD" w:rsidRDefault="00AE5AC2" w:rsidP="00004E02">
            <w:pPr>
              <w:pStyle w:val="TAL"/>
              <w:keepNext w:val="0"/>
              <w:keepLines w:val="0"/>
              <w:widowControl w:val="0"/>
              <w:rPr>
                <w:b/>
                <w:color w:val="000000"/>
              </w:rPr>
            </w:pPr>
          </w:p>
        </w:tc>
        <w:tc>
          <w:tcPr>
            <w:tcW w:w="1367" w:type="dxa"/>
            <w:tcPrChange w:id="3092" w:author="MCC160" w:date="2022-03-16T14:57:00Z">
              <w:tcPr>
                <w:tcW w:w="1350" w:type="dxa"/>
              </w:tcPr>
            </w:tcPrChange>
          </w:tcPr>
          <w:p w14:paraId="4728FCC1" w14:textId="77777777" w:rsidR="00AE5AC2" w:rsidRPr="005410BD" w:rsidRDefault="00AE5AC2" w:rsidP="00004E02">
            <w:pPr>
              <w:pStyle w:val="TAL"/>
              <w:keepNext w:val="0"/>
              <w:keepLines w:val="0"/>
              <w:widowControl w:val="0"/>
              <w:rPr>
                <w:bCs/>
                <w:color w:val="000000"/>
              </w:rPr>
            </w:pPr>
          </w:p>
        </w:tc>
        <w:tc>
          <w:tcPr>
            <w:tcW w:w="1184" w:type="dxa"/>
            <w:vAlign w:val="bottom"/>
            <w:tcPrChange w:id="3093" w:author="MCC160" w:date="2022-03-16T14:57:00Z">
              <w:tcPr>
                <w:tcW w:w="1170" w:type="dxa"/>
                <w:vAlign w:val="bottom"/>
              </w:tcPr>
            </w:tcPrChange>
          </w:tcPr>
          <w:p w14:paraId="0A754C43" w14:textId="77777777" w:rsidR="00AE5AC2" w:rsidRPr="005410BD" w:rsidRDefault="00AE5AC2" w:rsidP="00004E02">
            <w:pPr>
              <w:pStyle w:val="TAL"/>
              <w:keepNext w:val="0"/>
              <w:keepLines w:val="0"/>
              <w:widowControl w:val="0"/>
              <w:rPr>
                <w:b/>
                <w:color w:val="000000"/>
              </w:rPr>
            </w:pPr>
          </w:p>
        </w:tc>
      </w:tr>
      <w:tr w:rsidR="00AE5AC2" w:rsidRPr="005410BD" w:rsidDel="00784FEB" w14:paraId="2F389C02" w14:textId="6ECEB1E9" w:rsidTr="00784FEB">
        <w:trPr>
          <w:del w:id="3094" w:author="MCC160" w:date="2022-03-16T14:57:00Z"/>
        </w:trPr>
        <w:tc>
          <w:tcPr>
            <w:tcW w:w="2709" w:type="dxa"/>
            <w:vAlign w:val="center"/>
            <w:tcPrChange w:id="3095" w:author="MCC160" w:date="2022-03-16T14:57:00Z">
              <w:tcPr>
                <w:tcW w:w="2677" w:type="dxa"/>
                <w:vAlign w:val="center"/>
              </w:tcPr>
            </w:tcPrChange>
          </w:tcPr>
          <w:p w14:paraId="559799C3" w14:textId="73D47391" w:rsidR="00AE5AC2" w:rsidRPr="005410BD" w:rsidDel="00784FEB" w:rsidRDefault="00AE5AC2" w:rsidP="00004E02">
            <w:pPr>
              <w:pStyle w:val="TAL"/>
              <w:keepNext w:val="0"/>
              <w:keepLines w:val="0"/>
              <w:widowControl w:val="0"/>
              <w:rPr>
                <w:del w:id="3096" w:author="MCC160" w:date="2022-03-16T14:57:00Z"/>
                <w:rFonts w:cs="Arial"/>
                <w:bCs/>
                <w:color w:val="000000"/>
                <w:szCs w:val="18"/>
              </w:rPr>
            </w:pPr>
            <w:del w:id="3097" w:author="MCC160" w:date="2022-03-16T14:57:00Z">
              <w:r w:rsidRPr="005410BD" w:rsidDel="00784FEB">
                <w:rPr>
                  <w:bCs/>
                  <w:color w:val="000000"/>
                </w:rPr>
                <w:delText xml:space="preserve">  MIME body part</w:delText>
              </w:r>
            </w:del>
          </w:p>
        </w:tc>
        <w:tc>
          <w:tcPr>
            <w:tcW w:w="2187" w:type="dxa"/>
            <w:vAlign w:val="center"/>
            <w:tcPrChange w:id="3098" w:author="MCC160" w:date="2022-03-16T14:57:00Z">
              <w:tcPr>
                <w:tcW w:w="2160" w:type="dxa"/>
                <w:vAlign w:val="center"/>
              </w:tcPr>
            </w:tcPrChange>
          </w:tcPr>
          <w:p w14:paraId="33F2A5F5" w14:textId="38626E2C" w:rsidR="00AE5AC2" w:rsidRPr="005410BD" w:rsidDel="00784FEB" w:rsidRDefault="00AE5AC2" w:rsidP="00004E02">
            <w:pPr>
              <w:pStyle w:val="TAL"/>
              <w:keepNext w:val="0"/>
              <w:keepLines w:val="0"/>
              <w:widowControl w:val="0"/>
              <w:rPr>
                <w:del w:id="3099" w:author="MCC160" w:date="2022-03-16T14:57:00Z"/>
                <w:bCs/>
                <w:color w:val="000000"/>
              </w:rPr>
            </w:pPr>
          </w:p>
        </w:tc>
        <w:tc>
          <w:tcPr>
            <w:tcW w:w="2187" w:type="dxa"/>
            <w:tcBorders>
              <w:top w:val="single" w:sz="4" w:space="0" w:color="auto"/>
              <w:bottom w:val="single" w:sz="4" w:space="0" w:color="auto"/>
            </w:tcBorders>
            <w:tcPrChange w:id="3100" w:author="MCC160" w:date="2022-03-16T14:57:00Z">
              <w:tcPr>
                <w:tcW w:w="2160" w:type="dxa"/>
                <w:tcBorders>
                  <w:top w:val="single" w:sz="4" w:space="0" w:color="auto"/>
                  <w:bottom w:val="single" w:sz="4" w:space="0" w:color="auto"/>
                </w:tcBorders>
              </w:tcPr>
            </w:tcPrChange>
          </w:tcPr>
          <w:p w14:paraId="7ED572DB" w14:textId="5697DA4A" w:rsidR="00AE5AC2" w:rsidRPr="005410BD" w:rsidDel="00784FEB" w:rsidRDefault="00AE5AC2" w:rsidP="00004E02">
            <w:pPr>
              <w:pStyle w:val="TAL"/>
              <w:keepNext w:val="0"/>
              <w:keepLines w:val="0"/>
              <w:widowControl w:val="0"/>
              <w:rPr>
                <w:del w:id="3101" w:author="MCC160" w:date="2022-03-16T14:57:00Z"/>
                <w:bCs/>
                <w:color w:val="000000"/>
              </w:rPr>
            </w:pPr>
            <w:del w:id="3102" w:author="MCC160" w:date="2022-03-16T14:57:00Z">
              <w:r w:rsidRPr="005410BD" w:rsidDel="00784FEB">
                <w:rPr>
                  <w:bCs/>
                  <w:color w:val="000000"/>
                </w:rPr>
                <w:delText>MCVideo</w:delText>
              </w:r>
            </w:del>
          </w:p>
        </w:tc>
        <w:tc>
          <w:tcPr>
            <w:tcW w:w="1367" w:type="dxa"/>
            <w:tcPrChange w:id="3103" w:author="MCC160" w:date="2022-03-16T14:57:00Z">
              <w:tcPr>
                <w:tcW w:w="1350" w:type="dxa"/>
              </w:tcPr>
            </w:tcPrChange>
          </w:tcPr>
          <w:p w14:paraId="5DA42701" w14:textId="1A9E27AB" w:rsidR="00AE5AC2" w:rsidRPr="005410BD" w:rsidDel="00784FEB" w:rsidRDefault="00AE5AC2" w:rsidP="00004E02">
            <w:pPr>
              <w:pStyle w:val="TAL"/>
              <w:keepNext w:val="0"/>
              <w:keepLines w:val="0"/>
              <w:widowControl w:val="0"/>
              <w:rPr>
                <w:del w:id="3104" w:author="MCC160" w:date="2022-03-16T14:57:00Z"/>
                <w:bCs/>
                <w:color w:val="000000"/>
              </w:rPr>
            </w:pPr>
          </w:p>
        </w:tc>
        <w:tc>
          <w:tcPr>
            <w:tcW w:w="1184" w:type="dxa"/>
            <w:vAlign w:val="bottom"/>
            <w:tcPrChange w:id="3105" w:author="MCC160" w:date="2022-03-16T14:57:00Z">
              <w:tcPr>
                <w:tcW w:w="1170" w:type="dxa"/>
                <w:vAlign w:val="bottom"/>
              </w:tcPr>
            </w:tcPrChange>
          </w:tcPr>
          <w:p w14:paraId="7D793D7B" w14:textId="40649C58" w:rsidR="00AE5AC2" w:rsidRPr="005410BD" w:rsidDel="00784FEB" w:rsidRDefault="00AE5AC2" w:rsidP="00004E02">
            <w:pPr>
              <w:pStyle w:val="TAL"/>
              <w:keepNext w:val="0"/>
              <w:keepLines w:val="0"/>
              <w:widowControl w:val="0"/>
              <w:rPr>
                <w:del w:id="3106" w:author="MCC160" w:date="2022-03-16T14:57:00Z"/>
                <w:bCs/>
                <w:color w:val="000000"/>
              </w:rPr>
            </w:pPr>
          </w:p>
        </w:tc>
      </w:tr>
      <w:tr w:rsidR="00AE5AC2" w:rsidRPr="005410BD" w:rsidDel="00784FEB" w14:paraId="12F31BBA" w14:textId="1B1D5E33" w:rsidTr="00784FEB">
        <w:trPr>
          <w:del w:id="3107" w:author="MCC160" w:date="2022-03-16T14:57:00Z"/>
        </w:trPr>
        <w:tc>
          <w:tcPr>
            <w:tcW w:w="2709" w:type="dxa"/>
            <w:vAlign w:val="center"/>
            <w:tcPrChange w:id="3108" w:author="MCC160" w:date="2022-03-16T14:57:00Z">
              <w:tcPr>
                <w:tcW w:w="2677" w:type="dxa"/>
                <w:vAlign w:val="center"/>
              </w:tcPr>
            </w:tcPrChange>
          </w:tcPr>
          <w:p w14:paraId="29C5CA2D" w14:textId="3C7E9D3D" w:rsidR="00AE5AC2" w:rsidRPr="005410BD" w:rsidDel="00784FEB" w:rsidRDefault="00AE5AC2" w:rsidP="00004E02">
            <w:pPr>
              <w:pStyle w:val="TAL"/>
              <w:keepNext w:val="0"/>
              <w:keepLines w:val="0"/>
              <w:widowControl w:val="0"/>
              <w:rPr>
                <w:del w:id="3109" w:author="MCC160" w:date="2022-03-16T14:57:00Z"/>
                <w:bCs/>
                <w:color w:val="000000"/>
              </w:rPr>
            </w:pPr>
            <w:del w:id="3110" w:author="MCC160" w:date="2022-03-16T14:57:00Z">
              <w:r w:rsidRPr="005410BD" w:rsidDel="00784FEB">
                <w:rPr>
                  <w:bCs/>
                  <w:color w:val="000000"/>
                </w:rPr>
                <w:delText xml:space="preserve">    MIME-part-header</w:delText>
              </w:r>
            </w:del>
          </w:p>
        </w:tc>
        <w:tc>
          <w:tcPr>
            <w:tcW w:w="2187" w:type="dxa"/>
            <w:vAlign w:val="center"/>
            <w:tcPrChange w:id="3111" w:author="MCC160" w:date="2022-03-16T14:57:00Z">
              <w:tcPr>
                <w:tcW w:w="2160" w:type="dxa"/>
                <w:vAlign w:val="center"/>
              </w:tcPr>
            </w:tcPrChange>
          </w:tcPr>
          <w:p w14:paraId="23E9E4D6" w14:textId="6062F5D7" w:rsidR="00AE5AC2" w:rsidRPr="005410BD" w:rsidDel="00784FEB" w:rsidRDefault="00AE5AC2" w:rsidP="00004E02">
            <w:pPr>
              <w:pStyle w:val="TAL"/>
              <w:keepNext w:val="0"/>
              <w:keepLines w:val="0"/>
              <w:widowControl w:val="0"/>
              <w:rPr>
                <w:del w:id="3112" w:author="MCC160" w:date="2022-03-16T14:57:00Z"/>
                <w:bCs/>
                <w:color w:val="000000"/>
              </w:rPr>
            </w:pPr>
          </w:p>
        </w:tc>
        <w:tc>
          <w:tcPr>
            <w:tcW w:w="2187" w:type="dxa"/>
            <w:tcBorders>
              <w:top w:val="single" w:sz="4" w:space="0" w:color="auto"/>
              <w:bottom w:val="single" w:sz="4" w:space="0" w:color="auto"/>
            </w:tcBorders>
            <w:tcPrChange w:id="3113" w:author="MCC160" w:date="2022-03-16T14:57:00Z">
              <w:tcPr>
                <w:tcW w:w="2160" w:type="dxa"/>
                <w:tcBorders>
                  <w:top w:val="single" w:sz="4" w:space="0" w:color="auto"/>
                  <w:bottom w:val="single" w:sz="4" w:space="0" w:color="auto"/>
                </w:tcBorders>
              </w:tcPr>
            </w:tcPrChange>
          </w:tcPr>
          <w:p w14:paraId="5EFC99F7" w14:textId="4F7E1A49" w:rsidR="00AE5AC2" w:rsidRPr="005410BD" w:rsidDel="00784FEB" w:rsidRDefault="00AE5AC2" w:rsidP="00004E02">
            <w:pPr>
              <w:pStyle w:val="TAL"/>
              <w:keepNext w:val="0"/>
              <w:keepLines w:val="0"/>
              <w:widowControl w:val="0"/>
              <w:rPr>
                <w:del w:id="3114" w:author="MCC160" w:date="2022-03-16T14:57:00Z"/>
                <w:bCs/>
                <w:color w:val="000000"/>
              </w:rPr>
            </w:pPr>
          </w:p>
        </w:tc>
        <w:tc>
          <w:tcPr>
            <w:tcW w:w="1367" w:type="dxa"/>
            <w:tcPrChange w:id="3115" w:author="MCC160" w:date="2022-03-16T14:57:00Z">
              <w:tcPr>
                <w:tcW w:w="1350" w:type="dxa"/>
              </w:tcPr>
            </w:tcPrChange>
          </w:tcPr>
          <w:p w14:paraId="1BAB89BA" w14:textId="33C352EA" w:rsidR="00AE5AC2" w:rsidRPr="005410BD" w:rsidDel="00784FEB" w:rsidRDefault="00AE5AC2" w:rsidP="00004E02">
            <w:pPr>
              <w:pStyle w:val="TAL"/>
              <w:keepNext w:val="0"/>
              <w:keepLines w:val="0"/>
              <w:widowControl w:val="0"/>
              <w:rPr>
                <w:del w:id="3116" w:author="MCC160" w:date="2022-03-16T14:57:00Z"/>
                <w:bCs/>
                <w:color w:val="000000"/>
              </w:rPr>
            </w:pPr>
          </w:p>
        </w:tc>
        <w:tc>
          <w:tcPr>
            <w:tcW w:w="1184" w:type="dxa"/>
            <w:vAlign w:val="bottom"/>
            <w:tcPrChange w:id="3117" w:author="MCC160" w:date="2022-03-16T14:57:00Z">
              <w:tcPr>
                <w:tcW w:w="1170" w:type="dxa"/>
                <w:vAlign w:val="bottom"/>
              </w:tcPr>
            </w:tcPrChange>
          </w:tcPr>
          <w:p w14:paraId="1ECF54C0" w14:textId="6750A02A" w:rsidR="00AE5AC2" w:rsidRPr="005410BD" w:rsidDel="00784FEB" w:rsidRDefault="00AE5AC2" w:rsidP="00004E02">
            <w:pPr>
              <w:pStyle w:val="TAL"/>
              <w:keepNext w:val="0"/>
              <w:keepLines w:val="0"/>
              <w:widowControl w:val="0"/>
              <w:rPr>
                <w:del w:id="3118" w:author="MCC160" w:date="2022-03-16T14:57:00Z"/>
                <w:bCs/>
                <w:color w:val="000000"/>
              </w:rPr>
            </w:pPr>
          </w:p>
        </w:tc>
      </w:tr>
      <w:tr w:rsidR="00784FEB" w:rsidRPr="005410BD" w14:paraId="56B2CBAA" w14:textId="77777777" w:rsidTr="00784FEB">
        <w:trPr>
          <w:trHeight w:val="647"/>
          <w:trPrChange w:id="3119" w:author="MCC160" w:date="2022-03-16T14:57:00Z">
            <w:trPr>
              <w:trHeight w:val="647"/>
            </w:trPr>
          </w:trPrChange>
        </w:trPr>
        <w:tc>
          <w:tcPr>
            <w:tcW w:w="2709" w:type="dxa"/>
            <w:vAlign w:val="center"/>
            <w:tcPrChange w:id="3120" w:author="MCC160" w:date="2022-03-16T14:57:00Z">
              <w:tcPr>
                <w:tcW w:w="2677" w:type="dxa"/>
                <w:vAlign w:val="center"/>
              </w:tcPr>
            </w:tcPrChange>
          </w:tcPr>
          <w:p w14:paraId="137B571C" w14:textId="772DA798" w:rsidR="00784FEB" w:rsidRPr="005410BD" w:rsidRDefault="00784FEB" w:rsidP="00784FEB">
            <w:pPr>
              <w:pStyle w:val="TAL"/>
              <w:keepNext w:val="0"/>
              <w:keepLines w:val="0"/>
              <w:widowControl w:val="0"/>
              <w:rPr>
                <w:rFonts w:cs="Arial"/>
                <w:bCs/>
                <w:color w:val="000000"/>
                <w:szCs w:val="18"/>
              </w:rPr>
            </w:pPr>
            <w:ins w:id="3121" w:author="MCC160" w:date="2022-03-16T14:58:00Z">
              <w:r w:rsidRPr="005410BD">
                <w:t xml:space="preserve">  SDP Message</w:t>
              </w:r>
            </w:ins>
            <w:del w:id="3122" w:author="MCC160" w:date="2022-03-16T14:58:00Z">
              <w:r w:rsidRPr="005410BD" w:rsidDel="002B6EB4">
                <w:rPr>
                  <w:bCs/>
                  <w:color w:val="000000"/>
                </w:rPr>
                <w:delText xml:space="preserve">    MIME-part-body</w:delText>
              </w:r>
            </w:del>
          </w:p>
        </w:tc>
        <w:tc>
          <w:tcPr>
            <w:tcW w:w="2187" w:type="dxa"/>
            <w:vAlign w:val="center"/>
            <w:tcPrChange w:id="3123" w:author="MCC160" w:date="2022-03-16T14:57:00Z">
              <w:tcPr>
                <w:tcW w:w="2160" w:type="dxa"/>
                <w:vAlign w:val="center"/>
              </w:tcPr>
            </w:tcPrChange>
          </w:tcPr>
          <w:p w14:paraId="7DC98AE9" w14:textId="1B7B2292" w:rsidR="00784FEB" w:rsidRPr="005410BD" w:rsidRDefault="00784FEB" w:rsidP="00784FEB">
            <w:pPr>
              <w:pStyle w:val="TAL"/>
              <w:keepNext w:val="0"/>
              <w:keepLines w:val="0"/>
              <w:widowControl w:val="0"/>
              <w:rPr>
                <w:bCs/>
                <w:color w:val="000000"/>
              </w:rPr>
            </w:pPr>
            <w:ins w:id="3124" w:author="MCC160" w:date="2022-03-16T14:58:00Z">
              <w:r w:rsidRPr="005410BD">
                <w:t>As described in Table 6.2.7.3.3-3A</w:t>
              </w:r>
            </w:ins>
            <w:del w:id="3125" w:author="MCC160" w:date="2022-03-16T14:58:00Z">
              <w:r w:rsidRPr="005410BD" w:rsidDel="002B6EB4">
                <w:rPr>
                  <w:bCs/>
                  <w:color w:val="000000"/>
                </w:rPr>
                <w:delText>MCVideo-Info as described in Table 6.2.1.3.3-2</w:delText>
              </w:r>
            </w:del>
          </w:p>
        </w:tc>
        <w:tc>
          <w:tcPr>
            <w:tcW w:w="2187" w:type="dxa"/>
            <w:tcBorders>
              <w:top w:val="single" w:sz="4" w:space="0" w:color="auto"/>
              <w:bottom w:val="single" w:sz="4" w:space="0" w:color="auto"/>
            </w:tcBorders>
            <w:tcPrChange w:id="3126" w:author="MCC160" w:date="2022-03-16T14:57:00Z">
              <w:tcPr>
                <w:tcW w:w="2160" w:type="dxa"/>
                <w:tcBorders>
                  <w:top w:val="single" w:sz="4" w:space="0" w:color="auto"/>
                  <w:bottom w:val="single" w:sz="4" w:space="0" w:color="auto"/>
                </w:tcBorders>
              </w:tcPr>
            </w:tcPrChange>
          </w:tcPr>
          <w:p w14:paraId="37E30042" w14:textId="77777777" w:rsidR="00784FEB" w:rsidRPr="005410BD" w:rsidRDefault="00784FEB" w:rsidP="00784FEB">
            <w:pPr>
              <w:pStyle w:val="TAL"/>
              <w:keepNext w:val="0"/>
              <w:keepLines w:val="0"/>
              <w:widowControl w:val="0"/>
              <w:rPr>
                <w:bCs/>
                <w:color w:val="000000"/>
              </w:rPr>
            </w:pPr>
          </w:p>
        </w:tc>
        <w:tc>
          <w:tcPr>
            <w:tcW w:w="1367" w:type="dxa"/>
            <w:tcPrChange w:id="3127" w:author="MCC160" w:date="2022-03-16T14:57:00Z">
              <w:tcPr>
                <w:tcW w:w="1350" w:type="dxa"/>
              </w:tcPr>
            </w:tcPrChange>
          </w:tcPr>
          <w:p w14:paraId="1A8DC84F" w14:textId="77777777" w:rsidR="00784FEB" w:rsidRPr="005410BD" w:rsidRDefault="00784FEB" w:rsidP="00784FEB">
            <w:pPr>
              <w:pStyle w:val="TAL"/>
              <w:keepNext w:val="0"/>
              <w:keepLines w:val="0"/>
              <w:widowControl w:val="0"/>
              <w:rPr>
                <w:bCs/>
                <w:color w:val="000000"/>
              </w:rPr>
            </w:pPr>
          </w:p>
        </w:tc>
        <w:tc>
          <w:tcPr>
            <w:tcW w:w="1184" w:type="dxa"/>
            <w:vAlign w:val="bottom"/>
            <w:tcPrChange w:id="3128" w:author="MCC160" w:date="2022-03-16T14:57:00Z">
              <w:tcPr>
                <w:tcW w:w="1170" w:type="dxa"/>
                <w:vAlign w:val="bottom"/>
              </w:tcPr>
            </w:tcPrChange>
          </w:tcPr>
          <w:p w14:paraId="4C4A3A7E" w14:textId="77777777" w:rsidR="00784FEB" w:rsidRPr="005410BD" w:rsidRDefault="00784FEB" w:rsidP="00784FEB">
            <w:pPr>
              <w:pStyle w:val="TAL"/>
              <w:keepNext w:val="0"/>
              <w:keepLines w:val="0"/>
              <w:widowControl w:val="0"/>
              <w:rPr>
                <w:bCs/>
                <w:color w:val="000000"/>
              </w:rPr>
            </w:pPr>
          </w:p>
        </w:tc>
      </w:tr>
    </w:tbl>
    <w:p w14:paraId="243C1512" w14:textId="47EBFE06" w:rsidR="00AE5AC2" w:rsidRPr="005410BD" w:rsidRDefault="00AE5AC2" w:rsidP="00AE5AC2">
      <w:pPr>
        <w:rPr>
          <w:ins w:id="3129" w:author="MCC160" w:date="2022-03-16T14:58:00Z"/>
        </w:rPr>
      </w:pPr>
    </w:p>
    <w:p w14:paraId="69B82CE9" w14:textId="02B25A21" w:rsidR="00784FEB" w:rsidRPr="005410BD" w:rsidRDefault="00784FEB" w:rsidP="00784FEB">
      <w:pPr>
        <w:pStyle w:val="TH"/>
        <w:rPr>
          <w:ins w:id="3130" w:author="MCC160" w:date="2022-03-16T14:58:00Z"/>
        </w:rPr>
      </w:pPr>
      <w:ins w:id="3131" w:author="MCC160" w:date="2022-03-16T14:58:00Z">
        <w:r w:rsidRPr="005410BD">
          <w:t>Table 6.2.7.3.3-3A: SDP Message</w:t>
        </w:r>
        <w:r w:rsidRPr="005410BD">
          <w:rPr>
            <w:lang w:eastAsia="ko-KR"/>
          </w:rPr>
          <w:t xml:space="preserve"> in SIP 200 (OK)</w:t>
        </w:r>
        <w:r w:rsidRPr="005410BD">
          <w:t xml:space="preserve"> (Table 6.2.7.3.3-3)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FEB" w:rsidRPr="005410BD" w14:paraId="657C2F1B" w14:textId="77777777" w:rsidTr="003E36CA">
        <w:trPr>
          <w:jc w:val="center"/>
          <w:ins w:id="3132" w:author="MCC160" w:date="2022-03-16T14:58:00Z"/>
        </w:trPr>
        <w:tc>
          <w:tcPr>
            <w:tcW w:w="9639" w:type="dxa"/>
          </w:tcPr>
          <w:p w14:paraId="599FE0B4" w14:textId="069E8306" w:rsidR="00784FEB" w:rsidRPr="005410BD" w:rsidRDefault="00784FEB" w:rsidP="003E36CA">
            <w:pPr>
              <w:pStyle w:val="TAL"/>
              <w:rPr>
                <w:ins w:id="3133" w:author="MCC160" w:date="2022-03-16T14:58:00Z"/>
              </w:rPr>
            </w:pPr>
            <w:ins w:id="3134" w:author="MCC160" w:date="2022-03-16T14:58:00Z">
              <w:r w:rsidRPr="005410BD">
                <w:t>Derivation Path: TS 36.579-1 [2], table 5.5.3.1.2-2 condition PRIVATE-CALL,</w:t>
              </w:r>
            </w:ins>
            <w:ins w:id="3135" w:author="MCC160" w:date="2022-03-17T12:04:00Z">
              <w:r w:rsidR="00604047" w:rsidRPr="005410BD">
                <w:t xml:space="preserve"> SDP_ANSWER,</w:t>
              </w:r>
            </w:ins>
            <w:ins w:id="3136" w:author="MCC160" w:date="2022-03-16T14:58:00Z">
              <w:r w:rsidRPr="005410BD">
                <w:t xml:space="preserve"> </w:t>
              </w:r>
            </w:ins>
            <w:ins w:id="3137" w:author="MCC160" w:date="2022-04-25T13:25:00Z">
              <w:r w:rsidR="00914BB5" w:rsidRPr="005410BD">
                <w:rPr>
                  <w:rFonts w:eastAsia="SimSun"/>
                </w:rPr>
                <w:t>WITHOUT_TRANSMISSIONCONTROL</w:t>
              </w:r>
            </w:ins>
          </w:p>
        </w:tc>
      </w:tr>
    </w:tbl>
    <w:p w14:paraId="437D11DC" w14:textId="77777777" w:rsidR="00784FEB" w:rsidRPr="005410BD" w:rsidRDefault="00784FEB" w:rsidP="00AE5AC2"/>
    <w:p w14:paraId="300124FD" w14:textId="0B04C324" w:rsidR="00AE5AC2" w:rsidRPr="005410BD" w:rsidRDefault="00AE5AC2" w:rsidP="00AE5AC2">
      <w:pPr>
        <w:pStyle w:val="TH"/>
        <w:widowControl w:val="0"/>
      </w:pPr>
      <w:r w:rsidRPr="005410BD">
        <w:rPr>
          <w:color w:val="000000"/>
        </w:rPr>
        <w:t>Table 6.2.7.3.3-4: SIP BYE (Step 8, Table 6.2.7.3.2-1</w:t>
      </w:r>
      <w:ins w:id="3138" w:author="MCC160" w:date="2022-03-16T14:44:00Z">
        <w:r w:rsidR="00284774" w:rsidRPr="005410BD">
          <w:t>; Step 1, TS 36.579-1 [2] Table 5.3.10.3-1</w:t>
        </w:r>
      </w:ins>
      <w:r w:rsidRPr="005410B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rsidDel="00127C5D" w14:paraId="66D27747" w14:textId="77777777" w:rsidTr="00004E02">
        <w:trPr>
          <w:tblHeader/>
        </w:trPr>
        <w:tc>
          <w:tcPr>
            <w:tcW w:w="9634" w:type="dxa"/>
          </w:tcPr>
          <w:p w14:paraId="36F4C265" w14:textId="450C899F" w:rsidR="00AE5AC2" w:rsidRPr="005410BD" w:rsidDel="00127C5D" w:rsidRDefault="00AE5AC2" w:rsidP="00004E02">
            <w:pPr>
              <w:pStyle w:val="TAL"/>
              <w:widowControl w:val="0"/>
              <w:rPr>
                <w:color w:val="000000"/>
              </w:rPr>
            </w:pPr>
            <w:r w:rsidRPr="005410BD">
              <w:rPr>
                <w:color w:val="000000"/>
              </w:rPr>
              <w:t>Derivation Path: TS 36.579-1</w:t>
            </w:r>
            <w:ins w:id="3139" w:author="MCC160" w:date="2022-03-17T11:17:00Z">
              <w:r w:rsidR="00621625" w:rsidRPr="005410BD">
                <w:rPr>
                  <w:color w:val="000000"/>
                </w:rPr>
                <w:t xml:space="preserve"> [2]</w:t>
              </w:r>
            </w:ins>
            <w:r w:rsidRPr="005410BD">
              <w:rPr>
                <w:color w:val="000000"/>
              </w:rPr>
              <w:t xml:space="preserve">, Table 5.5.2.2-1, </w:t>
            </w:r>
            <w:r w:rsidRPr="005410BD">
              <w:t>condition MO_CALL</w:t>
            </w:r>
          </w:p>
        </w:tc>
      </w:tr>
    </w:tbl>
    <w:p w14:paraId="3336CFC9" w14:textId="77777777" w:rsidR="00AE5AC2" w:rsidRPr="005410BD" w:rsidRDefault="00AE5AC2" w:rsidP="00AE5AC2"/>
    <w:p w14:paraId="58CE288F" w14:textId="77777777" w:rsidR="00AE5AC2" w:rsidRPr="005410BD" w:rsidRDefault="00AE5AC2" w:rsidP="00AE5AC2">
      <w:pPr>
        <w:pStyle w:val="TH"/>
      </w:pPr>
      <w:r w:rsidRPr="005410BD">
        <w:t>Table 6.2.7.3.3-5: Void</w:t>
      </w:r>
    </w:p>
    <w:p w14:paraId="77F6EE48" w14:textId="77777777" w:rsidR="00AE5AC2" w:rsidRPr="005410BD" w:rsidRDefault="00AE5AC2" w:rsidP="00AE5AC2"/>
    <w:p w14:paraId="5720356B" w14:textId="77777777" w:rsidR="00AE5AC2" w:rsidRPr="005410BD" w:rsidRDefault="00AE5AC2" w:rsidP="00AE5AC2">
      <w:pPr>
        <w:pStyle w:val="Heading3"/>
      </w:pPr>
      <w:bookmarkStart w:id="3140" w:name="_Toc52787589"/>
      <w:bookmarkStart w:id="3141" w:name="_Toc52787771"/>
      <w:bookmarkStart w:id="3142" w:name="_Toc75906993"/>
      <w:bookmarkStart w:id="3143" w:name="_Toc75907330"/>
      <w:bookmarkStart w:id="3144" w:name="_Toc84345740"/>
      <w:r w:rsidRPr="005410BD">
        <w:t>6.2.8</w:t>
      </w:r>
      <w:r w:rsidRPr="005410BD">
        <w:tab/>
        <w:t>On-network / Private Call / On-demand / Manual Commencement Mode / Without Transmission Control / Client Terminated (CT)</w:t>
      </w:r>
      <w:bookmarkEnd w:id="3140"/>
      <w:bookmarkEnd w:id="3141"/>
      <w:bookmarkEnd w:id="3142"/>
      <w:bookmarkEnd w:id="3143"/>
      <w:bookmarkEnd w:id="3144"/>
    </w:p>
    <w:p w14:paraId="09AE2E0E" w14:textId="77777777" w:rsidR="00AE5AC2" w:rsidRPr="005410BD" w:rsidRDefault="00AE5AC2" w:rsidP="00AE5AC2">
      <w:pPr>
        <w:pStyle w:val="H6"/>
      </w:pPr>
      <w:bookmarkStart w:id="3145" w:name="_Toc52787590"/>
      <w:bookmarkStart w:id="3146" w:name="_Toc52787772"/>
      <w:bookmarkStart w:id="3147" w:name="_Toc75906994"/>
      <w:bookmarkStart w:id="3148" w:name="_Toc75907331"/>
      <w:r w:rsidRPr="005410BD">
        <w:t>6.2.8.1</w:t>
      </w:r>
      <w:r w:rsidRPr="005410BD">
        <w:tab/>
        <w:t>Test Purpose (TP)</w:t>
      </w:r>
      <w:bookmarkEnd w:id="3145"/>
      <w:bookmarkEnd w:id="3146"/>
      <w:bookmarkEnd w:id="3147"/>
      <w:bookmarkEnd w:id="3148"/>
    </w:p>
    <w:p w14:paraId="7A297CF0" w14:textId="77777777" w:rsidR="00AE5AC2" w:rsidRPr="005410BD" w:rsidRDefault="00AE5AC2" w:rsidP="00AE5AC2">
      <w:pPr>
        <w:pStyle w:val="H6"/>
      </w:pPr>
      <w:r w:rsidRPr="005410BD">
        <w:t>(1)</w:t>
      </w:r>
    </w:p>
    <w:p w14:paraId="24AB09B0" w14:textId="77777777" w:rsidR="00AE5AC2" w:rsidRPr="005410BD" w:rsidRDefault="00AE5AC2" w:rsidP="00AE5AC2">
      <w:pPr>
        <w:pStyle w:val="PL"/>
        <w:rPr>
          <w:noProof w:val="0"/>
        </w:rPr>
      </w:pPr>
      <w:r w:rsidRPr="005410BD">
        <w:rPr>
          <w:b/>
          <w:noProof w:val="0"/>
        </w:rPr>
        <w:t>with</w:t>
      </w:r>
      <w:r w:rsidRPr="005410BD">
        <w:rPr>
          <w:noProof w:val="0"/>
        </w:rPr>
        <w:t xml:space="preserve"> { UE (MCVideo Client) registered and authorised for MCVideo Service including authorisation to receive a MCVideo private call }</w:t>
      </w:r>
    </w:p>
    <w:p w14:paraId="509F5A36"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0C54A914" w14:textId="77777777" w:rsidR="00AE5AC2" w:rsidRPr="005410BD" w:rsidRDefault="00AE5AC2" w:rsidP="00AE5AC2">
      <w:pPr>
        <w:pStyle w:val="PL"/>
        <w:rPr>
          <w:noProof w:val="0"/>
        </w:rPr>
      </w:pPr>
      <w:r w:rsidRPr="005410BD">
        <w:rPr>
          <w:noProof w:val="0"/>
        </w:rPr>
        <w:lastRenderedPageBreak/>
        <w:t xml:space="preserve">  </w:t>
      </w:r>
      <w:r w:rsidRPr="005410BD">
        <w:rPr>
          <w:b/>
          <w:noProof w:val="0"/>
        </w:rPr>
        <w:t>when</w:t>
      </w:r>
      <w:r w:rsidRPr="005410BD">
        <w:rPr>
          <w:noProof w:val="0"/>
        </w:rPr>
        <w:t xml:space="preserve"> { the UE (MCVideo Client) receives a request for establishment of an MCVideo private call, On-demand Manual Commencement Mode without Transmission Control }</w:t>
      </w:r>
    </w:p>
    <w:p w14:paraId="26E7277A"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UE (MCVideo Client) notifies the User for the incoming call responding to the Server with a SIP 180 (Ringing) message, </w:t>
      </w:r>
      <w:r w:rsidRPr="005410BD">
        <w:rPr>
          <w:b/>
          <w:noProof w:val="0"/>
        </w:rPr>
        <w:t>and</w:t>
      </w:r>
      <w:r w:rsidRPr="005410BD">
        <w:rPr>
          <w:noProof w:val="0"/>
        </w:rPr>
        <w:t xml:space="preserve">, after the User accepts the call sends to the Server a SIP 200 (OK) message </w:t>
      </w:r>
      <w:r w:rsidRPr="005410BD">
        <w:rPr>
          <w:bCs/>
          <w:noProof w:val="0"/>
        </w:rPr>
        <w:t>and</w:t>
      </w:r>
      <w:r w:rsidRPr="005410BD">
        <w:rPr>
          <w:noProof w:val="0"/>
        </w:rPr>
        <w:t xml:space="preserve"> does not apply Transmission Control }</w:t>
      </w:r>
    </w:p>
    <w:p w14:paraId="0CE24A8A" w14:textId="77777777" w:rsidR="00AE5AC2" w:rsidRPr="005410BD" w:rsidRDefault="00AE5AC2" w:rsidP="00AE5AC2">
      <w:pPr>
        <w:pStyle w:val="PL"/>
        <w:rPr>
          <w:noProof w:val="0"/>
        </w:rPr>
      </w:pPr>
      <w:r w:rsidRPr="005410BD">
        <w:rPr>
          <w:noProof w:val="0"/>
        </w:rPr>
        <w:t xml:space="preserve">            }</w:t>
      </w:r>
    </w:p>
    <w:p w14:paraId="60525417" w14:textId="77777777" w:rsidR="00AE5AC2" w:rsidRPr="005410BD" w:rsidRDefault="00AE5AC2" w:rsidP="00AE5AC2">
      <w:pPr>
        <w:pStyle w:val="PL"/>
        <w:rPr>
          <w:rFonts w:cs="Courier New"/>
          <w:noProof w:val="0"/>
          <w:szCs w:val="16"/>
        </w:rPr>
      </w:pPr>
    </w:p>
    <w:p w14:paraId="5170ECE4" w14:textId="77777777" w:rsidR="00AE5AC2" w:rsidRPr="005410BD" w:rsidRDefault="00AE5AC2" w:rsidP="00AE5AC2">
      <w:pPr>
        <w:pStyle w:val="H6"/>
      </w:pPr>
      <w:r w:rsidRPr="005410BD">
        <w:t>(2)</w:t>
      </w:r>
    </w:p>
    <w:p w14:paraId="743CCE4D" w14:textId="2214FF3E" w:rsidR="00AE5AC2" w:rsidRPr="005410BD" w:rsidRDefault="00AE5AC2" w:rsidP="00AE5AC2">
      <w:pPr>
        <w:pStyle w:val="PL"/>
        <w:rPr>
          <w:noProof w:val="0"/>
        </w:rPr>
      </w:pPr>
      <w:r w:rsidRPr="005410BD">
        <w:rPr>
          <w:b/>
          <w:noProof w:val="0"/>
        </w:rPr>
        <w:t>with</w:t>
      </w:r>
      <w:r w:rsidRPr="005410BD">
        <w:rPr>
          <w:noProof w:val="0"/>
        </w:rPr>
        <w:t xml:space="preserve"> { UE (MCVideo Client) having an ongoing On-demand Pre-arranged </w:t>
      </w:r>
      <w:ins w:id="3149" w:author="MCC160" w:date="2022-03-16T09:20:00Z">
        <w:r w:rsidR="00791016" w:rsidRPr="005410BD">
          <w:rPr>
            <w:noProof w:val="0"/>
          </w:rPr>
          <w:t>Private</w:t>
        </w:r>
      </w:ins>
      <w:del w:id="3150" w:author="MCC160" w:date="2022-03-16T09:20:00Z">
        <w:r w:rsidRPr="005410BD" w:rsidDel="00791016">
          <w:rPr>
            <w:noProof w:val="0"/>
          </w:rPr>
          <w:delText>Group</w:delText>
        </w:r>
      </w:del>
      <w:r w:rsidRPr="005410BD">
        <w:rPr>
          <w:noProof w:val="0"/>
        </w:rPr>
        <w:t xml:space="preserve"> Call with Manual  Commencement Mode }</w:t>
      </w:r>
    </w:p>
    <w:p w14:paraId="5BC35A41" w14:textId="77777777" w:rsidR="00AE5AC2" w:rsidRPr="005410BD" w:rsidRDefault="00AE5AC2" w:rsidP="00AE5AC2">
      <w:pPr>
        <w:pStyle w:val="PL"/>
        <w:rPr>
          <w:noProof w:val="0"/>
        </w:rPr>
      </w:pPr>
      <w:r w:rsidRPr="005410BD">
        <w:rPr>
          <w:b/>
          <w:noProof w:val="0"/>
        </w:rPr>
        <w:t>ensure that</w:t>
      </w:r>
      <w:r w:rsidRPr="005410BD">
        <w:rPr>
          <w:noProof w:val="0"/>
        </w:rPr>
        <w:t xml:space="preserve"> {</w:t>
      </w:r>
    </w:p>
    <w:p w14:paraId="706A5A3C" w14:textId="01D9D1F2" w:rsidR="00AE5AC2" w:rsidRPr="005410BD" w:rsidRDefault="00AE5AC2" w:rsidP="00AE5AC2">
      <w:pPr>
        <w:pStyle w:val="PL"/>
        <w:rPr>
          <w:noProof w:val="0"/>
        </w:rPr>
      </w:pPr>
      <w:r w:rsidRPr="005410BD">
        <w:rPr>
          <w:noProof w:val="0"/>
        </w:rPr>
        <w:t xml:space="preserve">  </w:t>
      </w:r>
      <w:r w:rsidRPr="005410BD">
        <w:rPr>
          <w:b/>
          <w:noProof w:val="0"/>
        </w:rPr>
        <w:t>when</w:t>
      </w:r>
      <w:r w:rsidRPr="005410BD">
        <w:rPr>
          <w:noProof w:val="0"/>
        </w:rPr>
        <w:t xml:space="preserve"> { the MCVideo User needs to terminate the ongoing MCVideo </w:t>
      </w:r>
      <w:ins w:id="3151" w:author="MCC160" w:date="2022-03-16T09:20:00Z">
        <w:r w:rsidR="00791016" w:rsidRPr="005410BD">
          <w:rPr>
            <w:noProof w:val="0"/>
          </w:rPr>
          <w:t>Private</w:t>
        </w:r>
      </w:ins>
      <w:del w:id="3152" w:author="MCC160" w:date="2022-03-16T09:20:00Z">
        <w:r w:rsidRPr="005410BD" w:rsidDel="00791016">
          <w:rPr>
            <w:noProof w:val="0"/>
          </w:rPr>
          <w:delText>Group</w:delText>
        </w:r>
      </w:del>
      <w:r w:rsidRPr="005410BD">
        <w:rPr>
          <w:noProof w:val="0"/>
        </w:rPr>
        <w:t xml:space="preserve"> Call }</w:t>
      </w:r>
    </w:p>
    <w:p w14:paraId="3B149BD8" w14:textId="77777777" w:rsidR="00AE5AC2" w:rsidRPr="005410BD" w:rsidRDefault="00AE5AC2" w:rsidP="00AE5AC2">
      <w:pPr>
        <w:pStyle w:val="PL"/>
        <w:rPr>
          <w:noProof w:val="0"/>
        </w:rPr>
      </w:pPr>
      <w:r w:rsidRPr="005410BD">
        <w:rPr>
          <w:noProof w:val="0"/>
        </w:rPr>
        <w:t xml:space="preserve">    </w:t>
      </w:r>
      <w:r w:rsidRPr="005410BD">
        <w:rPr>
          <w:b/>
          <w:noProof w:val="0"/>
        </w:rPr>
        <w:t>then</w:t>
      </w:r>
      <w:r w:rsidRPr="005410BD">
        <w:rPr>
          <w:noProof w:val="0"/>
        </w:rPr>
        <w:t xml:space="preserve"> { the UE (MCVideo Client) sends a SIP BYE request and the SS (MCVideo Server) responds with a SIP 200 (OK) and ends the MCVideo session }</w:t>
      </w:r>
    </w:p>
    <w:p w14:paraId="20AB849D" w14:textId="77777777" w:rsidR="00AE5AC2" w:rsidRPr="005410BD" w:rsidRDefault="00AE5AC2" w:rsidP="00AE5AC2">
      <w:pPr>
        <w:pStyle w:val="PL"/>
        <w:rPr>
          <w:noProof w:val="0"/>
        </w:rPr>
      </w:pPr>
      <w:r w:rsidRPr="005410BD">
        <w:rPr>
          <w:noProof w:val="0"/>
        </w:rPr>
        <w:t xml:space="preserve">            }</w:t>
      </w:r>
    </w:p>
    <w:p w14:paraId="6F0B3806" w14:textId="77777777" w:rsidR="00AE5AC2" w:rsidRPr="005410BD" w:rsidRDefault="00AE5AC2" w:rsidP="00AE5AC2">
      <w:pPr>
        <w:pStyle w:val="PL"/>
        <w:rPr>
          <w:rFonts w:cs="Courier New"/>
          <w:noProof w:val="0"/>
          <w:szCs w:val="16"/>
        </w:rPr>
      </w:pPr>
    </w:p>
    <w:p w14:paraId="1C7138D7" w14:textId="77777777" w:rsidR="00AE5AC2" w:rsidRPr="005410BD" w:rsidRDefault="00AE5AC2" w:rsidP="00AE5AC2">
      <w:pPr>
        <w:pStyle w:val="H6"/>
      </w:pPr>
      <w:bookmarkStart w:id="3153" w:name="_Toc52787591"/>
      <w:bookmarkStart w:id="3154" w:name="_Toc52787773"/>
      <w:bookmarkStart w:id="3155" w:name="_Toc75906995"/>
      <w:bookmarkStart w:id="3156" w:name="_Toc75907332"/>
      <w:r w:rsidRPr="005410BD">
        <w:t>6.2.8.2</w:t>
      </w:r>
      <w:r w:rsidRPr="005410BD">
        <w:tab/>
        <w:t>Conformance requirements</w:t>
      </w:r>
      <w:bookmarkEnd w:id="3153"/>
      <w:bookmarkEnd w:id="3154"/>
      <w:bookmarkEnd w:id="3155"/>
      <w:bookmarkEnd w:id="3156"/>
    </w:p>
    <w:p w14:paraId="3E9E50EB" w14:textId="77777777" w:rsidR="00AE5AC2" w:rsidRPr="005410BD" w:rsidRDefault="00AE5AC2" w:rsidP="00AE5AC2">
      <w:r w:rsidRPr="005410BD">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A9325C8" w14:textId="77777777" w:rsidR="00AE5AC2" w:rsidRPr="005410BD" w:rsidRDefault="00AE5AC2" w:rsidP="00AE5AC2">
      <w:r w:rsidRPr="005410BD">
        <w:t>[TS 24.281, clause 10.2.2.2.2]</w:t>
      </w:r>
    </w:p>
    <w:p w14:paraId="5A1D3E66" w14:textId="77777777" w:rsidR="00AE5AC2" w:rsidRPr="005410BD" w:rsidRDefault="00AE5AC2" w:rsidP="00AE5AC2">
      <w:r w:rsidRPr="005410BD">
        <w:t>Upon receipt of an initial SIP INVITE request, the MCVideo client shall follow the procedures for termination of multimedia sessions in the IM CN subsystem as specified in 3GPP TS 24.229 [11] with the clarifications below.</w:t>
      </w:r>
    </w:p>
    <w:p w14:paraId="2EEFB99B" w14:textId="77777777" w:rsidR="00AE5AC2" w:rsidRPr="005410BD" w:rsidRDefault="00AE5AC2" w:rsidP="00AE5AC2">
      <w:r w:rsidRPr="005410BD">
        <w:t>The MCVideo client:</w:t>
      </w:r>
    </w:p>
    <w:p w14:paraId="3DB02E06" w14:textId="77777777" w:rsidR="00AE5AC2" w:rsidRPr="005410BD" w:rsidRDefault="00AE5AC2" w:rsidP="00AE5AC2">
      <w:pPr>
        <w:pStyle w:val="B1"/>
      </w:pPr>
      <w:r w:rsidRPr="005410BD">
        <w:t>1)</w:t>
      </w:r>
      <w:r w:rsidRPr="005410BD">
        <w:tab/>
        <w:t>may reject the SIP INVITE request if any of the following conditions are met:</w:t>
      </w:r>
    </w:p>
    <w:p w14:paraId="2AE2774B" w14:textId="77777777" w:rsidR="00AE5AC2" w:rsidRPr="005410BD" w:rsidRDefault="00AE5AC2" w:rsidP="00AE5AC2">
      <w:pPr>
        <w:pStyle w:val="B2"/>
      </w:pPr>
      <w:r w:rsidRPr="005410BD">
        <w:t>a)</w:t>
      </w:r>
      <w:r w:rsidRPr="005410BD">
        <w:tab/>
        <w:t>MCVideo client is already occupied in another session and the number of simultaneous sessions exceeds &lt;MaxCall&gt;, the maximum simultaneous MCVideo session for private call, as specified in TS 24.484 [25];</w:t>
      </w:r>
    </w:p>
    <w:p w14:paraId="4D074D4A" w14:textId="77777777" w:rsidR="00AE5AC2" w:rsidRPr="005410BD" w:rsidRDefault="00AE5AC2" w:rsidP="00AE5AC2">
      <w:pPr>
        <w:pStyle w:val="B2"/>
      </w:pPr>
      <w:r w:rsidRPr="005410BD">
        <w:t>b)</w:t>
      </w:r>
      <w:r w:rsidRPr="005410BD">
        <w:tab/>
        <w:t>MCVideo client does not have enough resources to handle the call; or</w:t>
      </w:r>
    </w:p>
    <w:p w14:paraId="2C2CEFF1" w14:textId="77777777" w:rsidR="00AE5AC2" w:rsidRPr="005410BD" w:rsidRDefault="00AE5AC2" w:rsidP="00AE5AC2">
      <w:pPr>
        <w:pStyle w:val="B2"/>
      </w:pPr>
      <w:r w:rsidRPr="005410BD">
        <w:t>c)</w:t>
      </w:r>
      <w:r w:rsidRPr="005410BD">
        <w:tab/>
        <w:t>any other reason outside the scope of this specification;</w:t>
      </w:r>
    </w:p>
    <w:p w14:paraId="52FDC525" w14:textId="77777777" w:rsidR="00AE5AC2" w:rsidRPr="005410BD" w:rsidRDefault="00AE5AC2" w:rsidP="00AE5AC2">
      <w:pPr>
        <w:pStyle w:val="B2"/>
      </w:pPr>
      <w:r w:rsidRPr="005410BD">
        <w:t>otherwise, continue with the rest of the steps.</w:t>
      </w:r>
    </w:p>
    <w:p w14:paraId="6C80F90D" w14:textId="77777777" w:rsidR="00AE5AC2" w:rsidRPr="005410BD" w:rsidRDefault="00AE5AC2" w:rsidP="00AE5AC2">
      <w:pPr>
        <w:pStyle w:val="NO"/>
      </w:pPr>
      <w:r w:rsidRPr="005410BD">
        <w:t>NOTE 1:</w:t>
      </w:r>
      <w:r w:rsidRPr="005410BD">
        <w:tab/>
        <w:t>If the SIP INVITE request contains an application/vnd.3gpp.mcvideo-info+xml MIME body with the &lt;emergency-ind&gt; element set to a value of "true", the participating MCVideo function can choose to accept the request.</w:t>
      </w:r>
    </w:p>
    <w:p w14:paraId="2ADF550B" w14:textId="77777777" w:rsidR="00AE5AC2" w:rsidRPr="005410BD" w:rsidRDefault="00AE5AC2" w:rsidP="00AE5AC2">
      <w:pPr>
        <w:pStyle w:val="B1"/>
      </w:pPr>
      <w:r w:rsidRPr="005410BD">
        <w:t>2)</w:t>
      </w:r>
      <w:r w:rsidRPr="005410B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54CE616F" w14:textId="77777777" w:rsidR="00AE5AC2" w:rsidRPr="005410BD" w:rsidRDefault="00AE5AC2" w:rsidP="00AE5AC2">
      <w:pPr>
        <w:pStyle w:val="B1"/>
      </w:pPr>
      <w:r w:rsidRPr="005410BD">
        <w:t>3)</w:t>
      </w:r>
      <w:r w:rsidRPr="005410BD">
        <w:tab/>
        <w:t>if the SIP INVITE request contains an application/vnd.3gpp.mcvideo-info+xml MIME body with the &lt;mcvideoinfo&gt; element containing the &lt;mcvideo-Params&gt; element with the &lt;emergency-ind&gt; element set to a value of "true":</w:t>
      </w:r>
    </w:p>
    <w:p w14:paraId="0C7CC262" w14:textId="77777777" w:rsidR="00AE5AC2" w:rsidRPr="005410BD" w:rsidRDefault="00AE5AC2" w:rsidP="00AE5AC2">
      <w:pPr>
        <w:pStyle w:val="B2"/>
      </w:pPr>
      <w:r w:rsidRPr="005410BD">
        <w:t>a)</w:t>
      </w:r>
      <w:r w:rsidRPr="005410BD">
        <w:tab/>
        <w:t>should display to the MCVideo user an indication that this is a SIP INVITE request for an MCVideo emergency private call and:</w:t>
      </w:r>
    </w:p>
    <w:p w14:paraId="2939E206" w14:textId="77777777" w:rsidR="00AE5AC2" w:rsidRPr="005410BD" w:rsidRDefault="00AE5AC2" w:rsidP="00AE5AC2">
      <w:pPr>
        <w:pStyle w:val="B3"/>
      </w:pPr>
      <w:r w:rsidRPr="005410BD">
        <w:t>i)</w:t>
      </w:r>
      <w:r w:rsidRPr="005410BD">
        <w:tab/>
        <w:t>should display the MCVideo ID of the originator of the MCVideo emergency private call contained in the &lt;mcvideo-calling-user-id&gt; element of the application/vnd.3gpp.mcvideo-info+xml MIME body; and</w:t>
      </w:r>
    </w:p>
    <w:p w14:paraId="2CA0D167" w14:textId="77777777" w:rsidR="00AE5AC2" w:rsidRPr="005410BD" w:rsidRDefault="00AE5AC2" w:rsidP="00AE5AC2">
      <w:pPr>
        <w:pStyle w:val="B3"/>
      </w:pPr>
      <w:r w:rsidRPr="005410BD">
        <w:t>ii)</w:t>
      </w:r>
      <w:r w:rsidRPr="005410BD">
        <w:tab/>
        <w:t>if the &lt;alert-ind&gt; element is set to "true", should display to the MCVideo user an indication of the MCVideo emergency alert and associated information; and</w:t>
      </w:r>
    </w:p>
    <w:p w14:paraId="308E325D" w14:textId="77777777" w:rsidR="00AE5AC2" w:rsidRPr="005410BD" w:rsidRDefault="00AE5AC2" w:rsidP="00AE5AC2">
      <w:pPr>
        <w:pStyle w:val="B2"/>
      </w:pPr>
      <w:r w:rsidRPr="005410BD">
        <w:t>b)</w:t>
      </w:r>
      <w:r w:rsidRPr="005410BD">
        <w:tab/>
        <w:t>shall set the MCVideo emergency private priority state to "MVEPP 2: in-progress" for this private call;</w:t>
      </w:r>
    </w:p>
    <w:p w14:paraId="5A2EDA5F" w14:textId="77777777" w:rsidR="00AE5AC2" w:rsidRPr="005410BD" w:rsidRDefault="00AE5AC2" w:rsidP="00AE5AC2">
      <w:pPr>
        <w:pStyle w:val="B1"/>
      </w:pPr>
      <w:r w:rsidRPr="005410BD">
        <w:lastRenderedPageBreak/>
        <w:t>4)</w:t>
      </w:r>
      <w:r w:rsidRPr="005410BD">
        <w:tab/>
        <w:t>if the SDP offer of the SIP INVITE request contains an "a=key-mgmt" attribute field with a "mikey" attribute value containing a MIKEY-SAKKE I_MESSAGE:</w:t>
      </w:r>
    </w:p>
    <w:p w14:paraId="527C5E61" w14:textId="77777777" w:rsidR="00AE5AC2" w:rsidRPr="005410BD" w:rsidRDefault="00AE5AC2" w:rsidP="00AE5AC2">
      <w:pPr>
        <w:pStyle w:val="B2"/>
      </w:pPr>
      <w:r w:rsidRPr="005410BD">
        <w:t>a)</w:t>
      </w:r>
      <w:r w:rsidRPr="005410BD">
        <w:tab/>
        <w:t>shall extract the MCVideo ID of the originating MCVideo client from the initiator field (IDRi) of the I_MESSAGE as described in 3GPP TS 33.180 [8];</w:t>
      </w:r>
    </w:p>
    <w:p w14:paraId="083D9059" w14:textId="77777777" w:rsidR="00AE5AC2" w:rsidRPr="005410BD" w:rsidRDefault="00AE5AC2" w:rsidP="00AE5AC2">
      <w:pPr>
        <w:pStyle w:val="B2"/>
      </w:pPr>
      <w:r w:rsidRPr="005410BD">
        <w:t>b)</w:t>
      </w:r>
      <w:r w:rsidRPr="005410BD">
        <w:tab/>
        <w:t>shall convert the MCVideo ID to a UID as described in 3GPP TS 33.180 [8];</w:t>
      </w:r>
    </w:p>
    <w:p w14:paraId="3CD76965" w14:textId="77777777" w:rsidR="00AE5AC2" w:rsidRPr="005410BD" w:rsidRDefault="00AE5AC2" w:rsidP="00AE5AC2">
      <w:pPr>
        <w:pStyle w:val="B2"/>
      </w:pPr>
      <w:r w:rsidRPr="005410BD">
        <w:t>c)</w:t>
      </w:r>
      <w:r w:rsidRPr="005410BD">
        <w:tab/>
        <w:t>shall use the UID to validate the signature of the MIKEY-SAKKE I_MESSAGE as described in 3GPP TS 33.180 [8];</w:t>
      </w:r>
    </w:p>
    <w:p w14:paraId="2EF310F9" w14:textId="77777777" w:rsidR="00AE5AC2" w:rsidRPr="005410BD" w:rsidRDefault="00AE5AC2" w:rsidP="00AE5AC2">
      <w:pPr>
        <w:pStyle w:val="B2"/>
      </w:pPr>
      <w:r w:rsidRPr="005410BD">
        <w:t>d)</w:t>
      </w:r>
      <w:r w:rsidRPr="005410B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3DDEECA9" w14:textId="77777777" w:rsidR="00AE5AC2" w:rsidRPr="005410BD" w:rsidRDefault="00AE5AC2" w:rsidP="00AE5AC2">
      <w:pPr>
        <w:pStyle w:val="B2"/>
      </w:pPr>
      <w:r w:rsidRPr="005410BD">
        <w:t>e)</w:t>
      </w:r>
      <w:r w:rsidRPr="005410BD">
        <w:tab/>
        <w:t>if the signature of the MIKEY-SAKKE I_MESSAGE was successfully validated:</w:t>
      </w:r>
    </w:p>
    <w:p w14:paraId="2C29DED2" w14:textId="77777777" w:rsidR="00AE5AC2" w:rsidRPr="005410BD" w:rsidRDefault="00AE5AC2" w:rsidP="00AE5AC2">
      <w:pPr>
        <w:pStyle w:val="B3"/>
      </w:pPr>
      <w:r w:rsidRPr="005410BD">
        <w:t>i)</w:t>
      </w:r>
      <w:r w:rsidRPr="005410BD">
        <w:tab/>
        <w:t>shall extract and decrypt the encapsulated PCK using the terminating user's (KMS provisioned) UID key as described in 3GPP TS 33.180 [8]; and</w:t>
      </w:r>
    </w:p>
    <w:p w14:paraId="5D55E672" w14:textId="77777777" w:rsidR="00AE5AC2" w:rsidRPr="005410BD" w:rsidRDefault="00AE5AC2" w:rsidP="00AE5AC2">
      <w:pPr>
        <w:pStyle w:val="B3"/>
      </w:pPr>
      <w:r w:rsidRPr="005410BD">
        <w:t>ii)</w:t>
      </w:r>
      <w:r w:rsidRPr="005410BD">
        <w:tab/>
        <w:t>shall extract the PCK-ID, from the payload as specified in 3GPP TS 33.180 [8];</w:t>
      </w:r>
    </w:p>
    <w:p w14:paraId="43767A2E" w14:textId="77777777" w:rsidR="00AE5AC2" w:rsidRPr="005410BD" w:rsidRDefault="00AE5AC2" w:rsidP="00AE5AC2">
      <w:pPr>
        <w:pStyle w:val="NO"/>
      </w:pPr>
      <w:r w:rsidRPr="005410BD">
        <w:t>NOTE 2:</w:t>
      </w:r>
      <w:r w:rsidRPr="005410BD">
        <w:tab/>
        <w:t>With the PCK successfully shared between the originating MCVideo client and the terminating MCVideo client, both clients are able to use SRTP/SRTCP to create an end-to-end secure session.</w:t>
      </w:r>
    </w:p>
    <w:p w14:paraId="333A1D97" w14:textId="77777777" w:rsidR="00AE5AC2" w:rsidRPr="005410BD" w:rsidRDefault="00AE5AC2" w:rsidP="00AE5AC2">
      <w:pPr>
        <w:pStyle w:val="B1"/>
      </w:pPr>
      <w:r w:rsidRPr="005410BD">
        <w:t>5)</w:t>
      </w:r>
      <w:r w:rsidRPr="005410B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578DEC64" w14:textId="77777777" w:rsidR="00AE5AC2" w:rsidRPr="005410BD" w:rsidRDefault="00AE5AC2" w:rsidP="00AE5AC2">
      <w:pPr>
        <w:pStyle w:val="B1"/>
      </w:pPr>
      <w:r w:rsidRPr="005410BD">
        <w:t>6)</w:t>
      </w:r>
      <w:r w:rsidRPr="005410BD">
        <w:tab/>
        <w:t>may display to the MCVideo user the MCVideo ID of the inviting MCVideo user;</w:t>
      </w:r>
    </w:p>
    <w:p w14:paraId="7AB29D8E" w14:textId="77777777" w:rsidR="00AE5AC2" w:rsidRPr="005410BD" w:rsidRDefault="00AE5AC2" w:rsidP="00AE5AC2">
      <w:pPr>
        <w:pStyle w:val="B1"/>
      </w:pPr>
      <w:r w:rsidRPr="005410BD">
        <w:t>7)</w:t>
      </w:r>
      <w:r w:rsidRPr="005410BD">
        <w:tab/>
        <w:t>shall perform the automatic commencement procedures specified in subclause 6.2.3.1.1 if one of the following conditions are met:</w:t>
      </w:r>
    </w:p>
    <w:p w14:paraId="315339A3" w14:textId="77777777" w:rsidR="00AE5AC2" w:rsidRPr="005410BD" w:rsidRDefault="00AE5AC2" w:rsidP="00AE5AC2">
      <w:pPr>
        <w:pStyle w:val="B2"/>
      </w:pPr>
      <w:r w:rsidRPr="005410BD">
        <w:t>a)</w:t>
      </w:r>
      <w:r w:rsidRPr="005410BD">
        <w:tab/>
        <w:t>SIP INVITE request contains an Answer-Mode header field with the value "Auto" and the MCVideo service setting at the invited MCVideo client for answering the call is set to automatic commencement mode;</w:t>
      </w:r>
    </w:p>
    <w:p w14:paraId="60D6EF2A" w14:textId="77777777" w:rsidR="00AE5AC2" w:rsidRPr="005410BD" w:rsidRDefault="00AE5AC2" w:rsidP="00AE5AC2">
      <w:pPr>
        <w:pStyle w:val="B2"/>
      </w:pPr>
      <w:r w:rsidRPr="005410BD">
        <w:t>b)</w:t>
      </w:r>
      <w:r w:rsidRPr="005410B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30A20D01" w14:textId="77777777" w:rsidR="00AE5AC2" w:rsidRPr="005410BD" w:rsidRDefault="00AE5AC2" w:rsidP="00AE5AC2">
      <w:pPr>
        <w:pStyle w:val="B2"/>
      </w:pPr>
      <w:r w:rsidRPr="005410BD">
        <w:t>c)</w:t>
      </w:r>
      <w:r w:rsidRPr="005410BD">
        <w:tab/>
        <w:t>SIP INVITE request contains a Priv-Answer-Mode header field with the value of "Auto"; and</w:t>
      </w:r>
    </w:p>
    <w:p w14:paraId="53D9A4AC" w14:textId="77777777" w:rsidR="00AE5AC2" w:rsidRPr="005410BD" w:rsidRDefault="00AE5AC2" w:rsidP="00AE5AC2">
      <w:pPr>
        <w:pStyle w:val="B1"/>
      </w:pPr>
      <w:r w:rsidRPr="005410BD">
        <w:t>8)</w:t>
      </w:r>
      <w:r w:rsidRPr="005410BD">
        <w:tab/>
        <w:t>shall perform the manual commencement procedures specified in subclause 6.2.3.2.1 if either of the following conditions are met:</w:t>
      </w:r>
    </w:p>
    <w:p w14:paraId="5F8F34FF" w14:textId="77777777" w:rsidR="00AE5AC2" w:rsidRPr="005410BD" w:rsidRDefault="00AE5AC2" w:rsidP="00AE5AC2">
      <w:pPr>
        <w:pStyle w:val="B2"/>
      </w:pPr>
      <w:r w:rsidRPr="005410BD">
        <w:t>a)</w:t>
      </w:r>
      <w:r w:rsidRPr="005410BD">
        <w:tab/>
        <w:t>SIP INVITE request contains an Answer-Mode header field with the value "Manual" and the MCVideo service setting at the invited MCVideo client for answering the call is set to manual commencement mode;</w:t>
      </w:r>
    </w:p>
    <w:p w14:paraId="13F104AA" w14:textId="77777777" w:rsidR="00AE5AC2" w:rsidRPr="005410BD" w:rsidRDefault="00AE5AC2" w:rsidP="00AE5AC2">
      <w:pPr>
        <w:pStyle w:val="B2"/>
      </w:pPr>
      <w:r w:rsidRPr="005410BD">
        <w:t>b)</w:t>
      </w:r>
      <w:r w:rsidRPr="005410B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204CA20F" w14:textId="77777777" w:rsidR="00AE5AC2" w:rsidRPr="005410BD" w:rsidRDefault="00AE5AC2" w:rsidP="00AE5AC2">
      <w:pPr>
        <w:pStyle w:val="B2"/>
      </w:pPr>
      <w:r w:rsidRPr="005410BD">
        <w:t>c)</w:t>
      </w:r>
      <w:r w:rsidRPr="005410BD">
        <w:tab/>
        <w:t>SIP INVITE request contains a Priv-Answer-Mode header field with the value of "Manual".</w:t>
      </w:r>
    </w:p>
    <w:p w14:paraId="36F1EB0C" w14:textId="77777777" w:rsidR="00AE5AC2" w:rsidRPr="005410BD" w:rsidRDefault="00AE5AC2" w:rsidP="00AE5AC2">
      <w:r w:rsidRPr="005410BD">
        <w:t>Upon receiving the SIP CANCEL request cancelling a SIP INVITE request for which a dialog exists at the MCVideo client and a SIP 200 (OK) response has not yet been sent to the SIP INVITE request then the MCVideo client:</w:t>
      </w:r>
    </w:p>
    <w:p w14:paraId="79D2FDC7" w14:textId="77777777" w:rsidR="00AE5AC2" w:rsidRPr="005410BD" w:rsidRDefault="00AE5AC2" w:rsidP="00AE5AC2">
      <w:pPr>
        <w:pStyle w:val="B1"/>
      </w:pPr>
      <w:r w:rsidRPr="005410BD">
        <w:t>1)</w:t>
      </w:r>
      <w:r w:rsidRPr="005410BD">
        <w:tab/>
        <w:t>shall send a SIP 200 (OK) response to the SIP CANCEL request according to 3GPP TS 24.229 [11]; and</w:t>
      </w:r>
    </w:p>
    <w:p w14:paraId="2E5EB401" w14:textId="77777777" w:rsidR="00AE5AC2" w:rsidRPr="005410BD" w:rsidRDefault="00AE5AC2" w:rsidP="00AE5AC2">
      <w:pPr>
        <w:pStyle w:val="B1"/>
      </w:pPr>
      <w:r w:rsidRPr="005410BD">
        <w:t>2)</w:t>
      </w:r>
      <w:r w:rsidRPr="005410BD">
        <w:tab/>
        <w:t>shall send a SIP 487 (Request Terminated) response to the SIP INVITE request according to 3GPP TS 24.229 [11].</w:t>
      </w:r>
    </w:p>
    <w:p w14:paraId="022C55D2" w14:textId="77777777" w:rsidR="00AE5AC2" w:rsidRPr="005410BD" w:rsidRDefault="00AE5AC2" w:rsidP="00AE5AC2">
      <w:r w:rsidRPr="005410BD">
        <w:t>Upon receiving a SIP BYE request for an established dialog, the MCVideo client:</w:t>
      </w:r>
    </w:p>
    <w:p w14:paraId="79E50964" w14:textId="77777777" w:rsidR="00AE5AC2" w:rsidRPr="005410BD" w:rsidRDefault="00AE5AC2" w:rsidP="00AE5AC2">
      <w:pPr>
        <w:pStyle w:val="B1"/>
      </w:pPr>
      <w:r w:rsidRPr="005410BD">
        <w:t>1)</w:t>
      </w:r>
      <w:r w:rsidRPr="005410BD">
        <w:tab/>
        <w:t>shall follow the procedures in subclause 10.2.5.2.</w:t>
      </w:r>
    </w:p>
    <w:p w14:paraId="62A632B2" w14:textId="77777777" w:rsidR="00AE5AC2" w:rsidRPr="005410BD" w:rsidRDefault="00AE5AC2" w:rsidP="00AE5AC2">
      <w:r w:rsidRPr="005410BD">
        <w:lastRenderedPageBreak/>
        <w:t>[TS 24.281, clause 10.2.2.3.1.1]</w:t>
      </w:r>
      <w:r w:rsidRPr="005410BD">
        <w:tab/>
      </w:r>
    </w:p>
    <w:p w14:paraId="1CF3C0B1" w14:textId="77777777" w:rsidR="00AE5AC2" w:rsidRPr="005410BD" w:rsidRDefault="00AE5AC2" w:rsidP="00AE5AC2">
      <w:r w:rsidRPr="005410BD">
        <w:t>Upon receipt of a "SIP INVITE request for originating participating MCVideo function" containing an application/vnd.3gpp.mcvideo-info+xml MIME body with the &lt;session-type&gt; element set to a value of "private", the participating MCVideo function:</w:t>
      </w:r>
    </w:p>
    <w:p w14:paraId="4E33FA9A" w14:textId="77777777" w:rsidR="00AE5AC2" w:rsidRPr="005410BD" w:rsidRDefault="00AE5AC2" w:rsidP="00AE5AC2">
      <w:pPr>
        <w:pStyle w:val="B1"/>
      </w:pPr>
      <w:r w:rsidRPr="005410BD">
        <w:t>1)</w:t>
      </w:r>
      <w:r w:rsidRPr="005410BD">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3B21B78B" w14:textId="77777777" w:rsidR="00AE5AC2" w:rsidRPr="005410BD" w:rsidRDefault="00AE5AC2" w:rsidP="00AE5AC2">
      <w:pPr>
        <w:pStyle w:val="B1"/>
      </w:pPr>
      <w:r w:rsidRPr="005410BD">
        <w:t>2)</w:t>
      </w:r>
      <w:r w:rsidRPr="005410BD">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178B21EC" w14:textId="77777777" w:rsidR="00AE5AC2" w:rsidRPr="005410BD" w:rsidRDefault="00AE5AC2" w:rsidP="00AE5AC2">
      <w:pPr>
        <w:pStyle w:val="NO"/>
      </w:pPr>
      <w:r w:rsidRPr="005410BD">
        <w:t>NOTE 1:</w:t>
      </w:r>
      <w:r w:rsidRPr="005410BD">
        <w:tab/>
        <w:t>If the received SIP INVITE request contains an emergency indication set to a value of "true", the participating MCVideo function can choose to accept the request.</w:t>
      </w:r>
    </w:p>
    <w:p w14:paraId="4FA106B7" w14:textId="77777777" w:rsidR="00AE5AC2" w:rsidRPr="005410BD" w:rsidRDefault="00AE5AC2" w:rsidP="00AE5AC2">
      <w:pPr>
        <w:pStyle w:val="NO"/>
      </w:pPr>
      <w:r w:rsidRPr="005410BD">
        <w:t>NOTE 2:</w:t>
      </w:r>
      <w:r w:rsidRPr="005410BD">
        <w:tab/>
        <w:t>If the received SIP INVITE request contains an emergency indication set to a value of "true", the participating MCVideo function can choose to allow an exception to the limit on the number of private calls and accept the request.</w:t>
      </w:r>
    </w:p>
    <w:p w14:paraId="6F8B8C38" w14:textId="77777777" w:rsidR="00AE5AC2" w:rsidRPr="005410BD" w:rsidRDefault="00AE5AC2" w:rsidP="00AE5AC2">
      <w:pPr>
        <w:pStyle w:val="B1"/>
      </w:pPr>
      <w:r w:rsidRPr="005410BD">
        <w:t>3)</w:t>
      </w:r>
      <w:r w:rsidRPr="005410BD">
        <w:tab/>
        <w:t>shall determine the MCVideo ID of the calling user from public user identity in the P-Asserted-Identity header field of the SIP INVITE request and shall authorise the user;</w:t>
      </w:r>
    </w:p>
    <w:p w14:paraId="578F3634" w14:textId="77777777" w:rsidR="00AE5AC2" w:rsidRPr="005410BD" w:rsidRDefault="00AE5AC2" w:rsidP="00AE5AC2">
      <w:pPr>
        <w:pStyle w:val="NO"/>
      </w:pPr>
      <w:r w:rsidRPr="005410BD">
        <w:t>NOTE 3:</w:t>
      </w:r>
      <w:r w:rsidRPr="005410BD">
        <w:tab/>
        <w:t>The MCVideo ID of the calling user is bound to the public user identity at the time of service authorisation, as documented in subclause 7.3.</w:t>
      </w:r>
    </w:p>
    <w:p w14:paraId="2C1F5E74" w14:textId="77777777" w:rsidR="00AE5AC2" w:rsidRPr="005410BD" w:rsidRDefault="00AE5AC2" w:rsidP="00AE5AC2">
      <w:pPr>
        <w:pStyle w:val="B1"/>
      </w:pPr>
      <w:r w:rsidRPr="005410BD">
        <w:t>4)</w:t>
      </w:r>
      <w:r w:rsidRPr="005410BD">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4A7761C1" w14:textId="77777777" w:rsidR="00AE5AC2" w:rsidRPr="005410BD" w:rsidRDefault="00AE5AC2" w:rsidP="00AE5AC2">
      <w:pPr>
        <w:pStyle w:val="B1"/>
      </w:pPr>
      <w:r w:rsidRPr="005410BD">
        <w:t>5)</w:t>
      </w:r>
      <w:r w:rsidRPr="005410BD">
        <w:tab/>
        <w:t>shall:</w:t>
      </w:r>
    </w:p>
    <w:p w14:paraId="60EE0C3E" w14:textId="77777777" w:rsidR="00AE5AC2" w:rsidRPr="005410BD" w:rsidRDefault="00AE5AC2" w:rsidP="00AE5AC2">
      <w:pPr>
        <w:pStyle w:val="B2"/>
      </w:pPr>
      <w:r w:rsidRPr="005410BD">
        <w:t>a)</w:t>
      </w:r>
      <w:r w:rsidRPr="005410BD">
        <w:tab/>
        <w:t xml:space="preserve">if the &lt;session-type&gt; is set to "private", determine that the call is a private call; </w:t>
      </w:r>
    </w:p>
    <w:p w14:paraId="27588C47" w14:textId="77777777" w:rsidR="00AE5AC2" w:rsidRPr="005410BD" w:rsidRDefault="00AE5AC2" w:rsidP="00AE5AC2">
      <w:pPr>
        <w:pStyle w:val="B1"/>
      </w:pPr>
      <w:r w:rsidRPr="005410BD">
        <w:t>6)</w:t>
      </w:r>
      <w:r w:rsidRPr="005410BD">
        <w:tab/>
        <w:t>if the call is a:</w:t>
      </w:r>
    </w:p>
    <w:p w14:paraId="0B0A4CE6" w14:textId="77777777" w:rsidR="00AE5AC2" w:rsidRPr="005410BD" w:rsidRDefault="00AE5AC2" w:rsidP="00AE5AC2">
      <w:pPr>
        <w:pStyle w:val="B2"/>
      </w:pPr>
      <w:r w:rsidRPr="005410BD">
        <w:t>a)</w:t>
      </w:r>
      <w:r w:rsidRPr="005410BD">
        <w:tab/>
        <w:t xml:space="preserve">private call, determine the public service identity of the controlling MCVideo function for the private call service associated with the originating user's MCVideo ID identity; </w:t>
      </w:r>
    </w:p>
    <w:p w14:paraId="2534C383" w14:textId="77777777" w:rsidR="00AE5AC2" w:rsidRPr="005410BD" w:rsidRDefault="00AE5AC2" w:rsidP="00AE5AC2">
      <w:pPr>
        <w:pStyle w:val="B1"/>
      </w:pPr>
      <w:r w:rsidRPr="005410BD">
        <w:t>7)</w:t>
      </w:r>
      <w:r w:rsidRPr="005410BD">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743D35A7" w14:textId="77777777" w:rsidR="00AE5AC2" w:rsidRPr="005410BD" w:rsidRDefault="00AE5AC2" w:rsidP="00AE5AC2">
      <w:pPr>
        <w:pStyle w:val="B1"/>
      </w:pPr>
      <w:r w:rsidRPr="005410BD">
        <w:t>8)</w:t>
      </w:r>
      <w:r w:rsidRPr="005410BD">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6B40494B" w14:textId="77777777" w:rsidR="00AE5AC2" w:rsidRPr="005410BD" w:rsidRDefault="00AE5AC2" w:rsidP="00AE5AC2">
      <w:pPr>
        <w:pStyle w:val="B1"/>
      </w:pPr>
      <w:r w:rsidRPr="005410BD">
        <w:t>9)</w:t>
      </w:r>
      <w:r w:rsidRPr="005410BD">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1C48A561" w14:textId="77777777" w:rsidR="00AE5AC2" w:rsidRPr="005410BD" w:rsidRDefault="00AE5AC2" w:rsidP="00AE5AC2">
      <w:pPr>
        <w:pStyle w:val="B1"/>
      </w:pPr>
      <w:r w:rsidRPr="005410BD">
        <w:t>10)</w:t>
      </w:r>
      <w:r w:rsidRPr="005410BD">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29FD39B4" w14:textId="77777777" w:rsidR="00AE5AC2" w:rsidRPr="005410BD" w:rsidRDefault="00AE5AC2" w:rsidP="00AE5AC2">
      <w:pPr>
        <w:pStyle w:val="B1"/>
      </w:pPr>
      <w:r w:rsidRPr="005410BD">
        <w:lastRenderedPageBreak/>
        <w:t>11)</w:t>
      </w:r>
      <w:r w:rsidRPr="005410BD">
        <w:tab/>
        <w:t>if the call is a private call and:</w:t>
      </w:r>
    </w:p>
    <w:p w14:paraId="729B8275" w14:textId="77777777" w:rsidR="00AE5AC2" w:rsidRPr="005410BD" w:rsidRDefault="00AE5AC2" w:rsidP="00AE5AC2">
      <w:pPr>
        <w:pStyle w:val="B2"/>
      </w:pPr>
      <w:r w:rsidRPr="005410BD">
        <w:t>a)</w:t>
      </w:r>
      <w:r w:rsidRPr="005410BD">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52E8BB10" w14:textId="77777777" w:rsidR="00AE5AC2" w:rsidRPr="005410BD" w:rsidRDefault="00AE5AC2" w:rsidP="00AE5AC2">
      <w:pPr>
        <w:pStyle w:val="B2"/>
      </w:pPr>
      <w:r w:rsidRPr="005410BD">
        <w:t>b)</w:t>
      </w:r>
      <w:r w:rsidRPr="005410BD">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455D38B1" w14:textId="77777777" w:rsidR="00AE5AC2" w:rsidRPr="005410BD" w:rsidRDefault="00AE5AC2" w:rsidP="00AE5AC2">
      <w:pPr>
        <w:pStyle w:val="B2"/>
      </w:pPr>
      <w:r w:rsidRPr="005410BD">
        <w:t>c)</w:t>
      </w:r>
      <w:r w:rsidRPr="005410BD">
        <w:tab/>
        <w:t xml:space="preserve">if the &lt;PrivateCall&gt; element exists in the MCVideo user profile document with one more &lt;entry&gt; elements (see the MCVideo user profile document in 3GPP TS 24.484 [25]) and: </w:t>
      </w:r>
    </w:p>
    <w:p w14:paraId="2454BD03" w14:textId="77777777" w:rsidR="00AE5AC2" w:rsidRPr="005410BD" w:rsidRDefault="00AE5AC2" w:rsidP="00AE5AC2">
      <w:pPr>
        <w:pStyle w:val="B3"/>
      </w:pPr>
      <w:r w:rsidRPr="005410BD">
        <w:t>i)</w:t>
      </w:r>
      <w:r w:rsidRPr="005410BD">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61E3E658" w14:textId="77777777" w:rsidR="00AE5AC2" w:rsidRPr="005410BD" w:rsidRDefault="00AE5AC2" w:rsidP="00AE5AC2">
      <w:pPr>
        <w:pStyle w:val="B3"/>
      </w:pPr>
      <w:r w:rsidRPr="005410BD">
        <w:t>ii)</w:t>
      </w:r>
      <w:r w:rsidRPr="005410BD">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7F089807" w14:textId="77777777" w:rsidR="00AE5AC2" w:rsidRPr="005410BD" w:rsidRDefault="00AE5AC2" w:rsidP="00AE5AC2">
      <w:pPr>
        <w:pStyle w:val="B2"/>
      </w:pPr>
      <w:r w:rsidRPr="005410BD">
        <w:t>then:</w:t>
      </w:r>
    </w:p>
    <w:p w14:paraId="07BD517D" w14:textId="77777777" w:rsidR="00AE5AC2" w:rsidRPr="005410BD" w:rsidRDefault="00AE5AC2" w:rsidP="00AE5AC2">
      <w:pPr>
        <w:pStyle w:val="B3"/>
      </w:pPr>
      <w:r w:rsidRPr="005410BD">
        <w:t>i)</w:t>
      </w:r>
      <w:r w:rsidRPr="005410BD">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04EBCF27" w14:textId="77777777" w:rsidR="00AE5AC2" w:rsidRPr="005410BD" w:rsidRDefault="00AE5AC2" w:rsidP="00AE5AC2">
      <w:pPr>
        <w:pStyle w:val="B1"/>
      </w:pPr>
      <w:r w:rsidRPr="005410BD">
        <w:t>12)</w:t>
      </w:r>
      <w:r w:rsidRPr="005410BD">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6576BB1F" w14:textId="77777777" w:rsidR="00AE5AC2" w:rsidRPr="005410BD" w:rsidRDefault="00AE5AC2" w:rsidP="00AE5AC2">
      <w:pPr>
        <w:pStyle w:val="B1"/>
      </w:pPr>
      <w:r w:rsidRPr="005410BD">
        <w:t>13)</w:t>
      </w:r>
      <w:r w:rsidRPr="005410BD">
        <w:tab/>
        <w:t>shall generate a SIP INVITE request as specified in subclause 6.3.2.1.3 with the following clarifications:</w:t>
      </w:r>
    </w:p>
    <w:p w14:paraId="16F577B2" w14:textId="77777777" w:rsidR="00AE5AC2" w:rsidRPr="005410BD" w:rsidRDefault="00AE5AC2" w:rsidP="00AE5AC2">
      <w:pPr>
        <w:pStyle w:val="B2"/>
      </w:pPr>
      <w:r w:rsidRPr="005410BD">
        <w:t>a)</w:t>
      </w:r>
      <w:r w:rsidRPr="005410BD">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61FD9C90" w14:textId="77777777" w:rsidR="00AE5AC2" w:rsidRPr="005410BD" w:rsidRDefault="00AE5AC2" w:rsidP="00AE5AC2">
      <w:pPr>
        <w:pStyle w:val="B2"/>
      </w:pPr>
      <w:r w:rsidRPr="005410BD">
        <w:t>b)</w:t>
      </w:r>
      <w:r w:rsidRPr="005410BD">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596C234B" w14:textId="77777777" w:rsidR="00AE5AC2" w:rsidRPr="005410BD" w:rsidRDefault="00AE5AC2" w:rsidP="00AE5AC2">
      <w:pPr>
        <w:pStyle w:val="B1"/>
      </w:pPr>
      <w:r w:rsidRPr="005410BD">
        <w:t>14)</w:t>
      </w:r>
      <w:r w:rsidRPr="005410BD">
        <w:tab/>
        <w:t>shall set the Request-URI to the public service identity of the controlling MCVideo function hosting the private call service as determined by step 6);</w:t>
      </w:r>
    </w:p>
    <w:p w14:paraId="2492CC10" w14:textId="77777777" w:rsidR="00AE5AC2" w:rsidRPr="005410BD" w:rsidRDefault="00AE5AC2" w:rsidP="00AE5AC2">
      <w:pPr>
        <w:pStyle w:val="B1"/>
      </w:pPr>
      <w:r w:rsidRPr="005410BD">
        <w:t>15)</w:t>
      </w:r>
      <w:r w:rsidRPr="005410BD">
        <w:tab/>
        <w:t>shall set the &lt;mcvideo-calling-user-id&gt; element in an application/vnd.3gpp.mcvideo-info+xml MIME body of the SIP INVITE request to the MCVideo ID of the calling user;</w:t>
      </w:r>
    </w:p>
    <w:p w14:paraId="2EAB5728" w14:textId="77777777" w:rsidR="00AE5AC2" w:rsidRPr="005410BD" w:rsidRDefault="00AE5AC2" w:rsidP="00AE5AC2">
      <w:pPr>
        <w:pStyle w:val="B1"/>
      </w:pPr>
      <w:r w:rsidRPr="005410BD">
        <w:t>16)</w:t>
      </w:r>
      <w:r w:rsidRPr="005410BD">
        <w:tab/>
        <w:t>if the call is a private call and:</w:t>
      </w:r>
    </w:p>
    <w:p w14:paraId="7E3B6F19" w14:textId="77777777" w:rsidR="00AE5AC2" w:rsidRPr="005410BD" w:rsidRDefault="00AE5AC2" w:rsidP="00AE5AC2">
      <w:pPr>
        <w:pStyle w:val="B2"/>
      </w:pPr>
      <w:r w:rsidRPr="005410BD">
        <w:lastRenderedPageBreak/>
        <w:t>a)</w:t>
      </w:r>
      <w:r w:rsidRPr="005410BD">
        <w:tab/>
        <w:t>if a Priv-Answer-Mode header field specified in IETF RFC 5373 [27] was received in the incoming SIP INVITE request with a value of "Manual", shall not include a Priv-Answer-Mode header field in the outgoing SIP INVITE request;</w:t>
      </w:r>
    </w:p>
    <w:p w14:paraId="4921FC8E" w14:textId="77777777" w:rsidR="00AE5AC2" w:rsidRPr="005410BD" w:rsidRDefault="00AE5AC2" w:rsidP="00AE5AC2">
      <w:pPr>
        <w:pStyle w:val="B2"/>
      </w:pPr>
      <w:r w:rsidRPr="005410BD">
        <w:t>b)</w:t>
      </w:r>
      <w:r w:rsidRPr="005410BD">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37E2B1C6" w14:textId="77777777" w:rsidR="00AE5AC2" w:rsidRPr="005410BD" w:rsidRDefault="00AE5AC2" w:rsidP="00AE5AC2">
      <w:pPr>
        <w:pStyle w:val="B2"/>
      </w:pPr>
      <w:r w:rsidRPr="005410BD">
        <w:t>c)</w:t>
      </w:r>
      <w:r w:rsidRPr="005410BD">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0ECAB8C6" w14:textId="77777777" w:rsidR="00AE5AC2" w:rsidRPr="005410BD" w:rsidRDefault="00AE5AC2" w:rsidP="00AE5AC2">
      <w:pPr>
        <w:pStyle w:val="B2"/>
      </w:pPr>
      <w:r w:rsidRPr="005410BD">
        <w:t>d)</w:t>
      </w:r>
      <w:r w:rsidRPr="005410BD">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121F2E1E" w14:textId="77777777" w:rsidR="00AE5AC2" w:rsidRPr="005410BD" w:rsidRDefault="00AE5AC2" w:rsidP="00AE5AC2">
      <w:pPr>
        <w:pStyle w:val="B1"/>
      </w:pPr>
      <w:r w:rsidRPr="005410BD">
        <w:t>17) shall include in the SIP INVITE request an SDP offer based on the SDP offer in the received "SIP INVITE request for originating participating MCVideo function", as specified in subclause 6.3.2.1.1.1;</w:t>
      </w:r>
    </w:p>
    <w:p w14:paraId="5138F27D" w14:textId="77777777" w:rsidR="00AE5AC2" w:rsidRPr="005410BD" w:rsidRDefault="00AE5AC2" w:rsidP="00AE5AC2">
      <w:pPr>
        <w:pStyle w:val="B1"/>
      </w:pPr>
      <w:r w:rsidRPr="005410BD">
        <w:t>18) shall include a Resource-Priority header field according to rules and procedures of 3GPP TS 24.229 [11] set to the value indicated in the Resource-Priority header field if included in the SIP INVITE request from the MCVideo client; and</w:t>
      </w:r>
    </w:p>
    <w:p w14:paraId="10BB8B17" w14:textId="77777777" w:rsidR="00AE5AC2" w:rsidRPr="005410BD" w:rsidRDefault="00AE5AC2" w:rsidP="00AE5AC2">
      <w:pPr>
        <w:pStyle w:val="B1"/>
      </w:pPr>
      <w:r w:rsidRPr="005410BD">
        <w:t>19) shall forward the SIP INVITE request, according to 3GPP TS 24.229 [11].</w:t>
      </w:r>
    </w:p>
    <w:p w14:paraId="05D3B77E" w14:textId="77777777" w:rsidR="00AE5AC2" w:rsidRPr="005410BD" w:rsidRDefault="00AE5AC2" w:rsidP="00AE5AC2">
      <w:r w:rsidRPr="005410BD">
        <w:t>Upon receiving a SIP 180 (Ringing) response, the participating MCVideo function:</w:t>
      </w:r>
    </w:p>
    <w:p w14:paraId="263310DA" w14:textId="77777777" w:rsidR="00AE5AC2" w:rsidRPr="005410BD" w:rsidRDefault="00AE5AC2" w:rsidP="00AE5AC2">
      <w:pPr>
        <w:pStyle w:val="B1"/>
      </w:pPr>
      <w:r w:rsidRPr="005410BD">
        <w:t>1)</w:t>
      </w:r>
      <w:r w:rsidRPr="005410BD">
        <w:tab/>
        <w:t>shall generate a SIP 180 (Ringing) response to the SIP INVITE request as specified in the subclause 6.3.2.1.5.1;</w:t>
      </w:r>
    </w:p>
    <w:p w14:paraId="101A37E4" w14:textId="77777777" w:rsidR="00AE5AC2" w:rsidRPr="005410BD" w:rsidRDefault="00AE5AC2" w:rsidP="00AE5AC2">
      <w:pPr>
        <w:pStyle w:val="B1"/>
      </w:pPr>
      <w:r w:rsidRPr="005410BD">
        <w:t>2)</w:t>
      </w:r>
      <w:r w:rsidRPr="005410BD">
        <w:tab/>
        <w:t>shall include the P-Asserted-Identity header field as received in the incoming SIP 180 (Ringing) response;</w:t>
      </w:r>
    </w:p>
    <w:p w14:paraId="58DEDE3F" w14:textId="77777777" w:rsidR="00AE5AC2" w:rsidRPr="005410BD" w:rsidRDefault="00AE5AC2" w:rsidP="00AE5AC2">
      <w:pPr>
        <w:pStyle w:val="B1"/>
      </w:pPr>
      <w:r w:rsidRPr="005410BD">
        <w:t>3)</w:t>
      </w:r>
      <w:r w:rsidRPr="005410BD">
        <w:tab/>
        <w:t>shall include Warning header field(s) received in the incoming SIP 180 (Ringing) response; and</w:t>
      </w:r>
    </w:p>
    <w:p w14:paraId="79010E78" w14:textId="77777777" w:rsidR="00AE5AC2" w:rsidRPr="005410BD" w:rsidRDefault="00AE5AC2" w:rsidP="00AE5AC2">
      <w:pPr>
        <w:pStyle w:val="B1"/>
      </w:pPr>
      <w:r w:rsidRPr="005410BD">
        <w:t>4)</w:t>
      </w:r>
      <w:r w:rsidRPr="005410BD">
        <w:tab/>
        <w:t>shall forward the SIP 180 (Ringing) response to the MCVideo client according to 3GPP TS 24.229 [11].</w:t>
      </w:r>
    </w:p>
    <w:p w14:paraId="38950DE7" w14:textId="77777777" w:rsidR="00AE5AC2" w:rsidRPr="005410BD" w:rsidRDefault="00AE5AC2" w:rsidP="00AE5AC2">
      <w:r w:rsidRPr="005410BD">
        <w:t>Upon receiving a SIP 200 (OK) response, the participating MCVideo function:</w:t>
      </w:r>
    </w:p>
    <w:p w14:paraId="49431795" w14:textId="77777777" w:rsidR="00AE5AC2" w:rsidRPr="005410BD" w:rsidRDefault="00AE5AC2" w:rsidP="00AE5AC2">
      <w:pPr>
        <w:pStyle w:val="B1"/>
      </w:pPr>
      <w:r w:rsidRPr="005410BD">
        <w:t>1)</w:t>
      </w:r>
      <w:r w:rsidRPr="005410BD">
        <w:tab/>
        <w:t>shall generate a SIP 200 (OK) response as specified in the subclause 6.3.2.1.5.2;</w:t>
      </w:r>
    </w:p>
    <w:p w14:paraId="2DEC7F9A" w14:textId="77777777" w:rsidR="00AE5AC2" w:rsidRPr="005410BD" w:rsidRDefault="00AE5AC2" w:rsidP="00AE5AC2">
      <w:pPr>
        <w:pStyle w:val="B1"/>
      </w:pPr>
      <w:r w:rsidRPr="005410BD">
        <w:t>2)</w:t>
      </w:r>
      <w:r w:rsidRPr="005410BD">
        <w:tab/>
        <w:t>shall include in the SIP 200 (OK) response an SDP answer as specified in the subclause 6.3.2.1.2.1;</w:t>
      </w:r>
    </w:p>
    <w:p w14:paraId="64E813EE" w14:textId="77777777" w:rsidR="00AE5AC2" w:rsidRPr="005410BD" w:rsidRDefault="00AE5AC2" w:rsidP="00AE5AC2">
      <w:pPr>
        <w:pStyle w:val="B1"/>
      </w:pPr>
      <w:r w:rsidRPr="005410BD">
        <w:t>3)</w:t>
      </w:r>
      <w:r w:rsidRPr="005410BD">
        <w:tab/>
        <w:t>shall include Warning header field(s) received in the incoming SIP 200 (OK) response;</w:t>
      </w:r>
    </w:p>
    <w:p w14:paraId="36517B43" w14:textId="77777777" w:rsidR="00AE5AC2" w:rsidRPr="005410BD" w:rsidRDefault="00AE5AC2" w:rsidP="00AE5AC2">
      <w:pPr>
        <w:pStyle w:val="B1"/>
      </w:pPr>
      <w:r w:rsidRPr="005410BD">
        <w:t>4)</w:t>
      </w:r>
      <w:r w:rsidRPr="005410BD">
        <w:tab/>
        <w:t>shall include the P-Asserted-Identity header field received in the incoming SIP 200 (OK) response into the outgoing SIP 200 (OK) response;</w:t>
      </w:r>
    </w:p>
    <w:p w14:paraId="6EF27F18" w14:textId="77777777" w:rsidR="00AE5AC2" w:rsidRPr="005410BD" w:rsidRDefault="00AE5AC2" w:rsidP="00AE5AC2">
      <w:pPr>
        <w:pStyle w:val="B1"/>
      </w:pPr>
      <w:r w:rsidRPr="005410BD">
        <w:t>5)</w:t>
      </w:r>
      <w:r w:rsidRPr="005410BD">
        <w:tab/>
        <w:t>shall include an MCVideo session identity mapped to the MCVideo session identity provided in the Contact header field of the received SIP 200 (OK) response;</w:t>
      </w:r>
    </w:p>
    <w:p w14:paraId="6802C00A" w14:textId="77777777" w:rsidR="00AE5AC2" w:rsidRPr="005410BD" w:rsidRDefault="00AE5AC2" w:rsidP="00AE5AC2">
      <w:pPr>
        <w:pStyle w:val="B1"/>
      </w:pPr>
      <w:r w:rsidRPr="005410BD">
        <w:t>6)</w:t>
      </w:r>
      <w:r w:rsidRPr="005410BD">
        <w:tab/>
        <w:t>shall send the SIP 200 (OK) response to the MCVideo client according to 3GPP TS 24.229 [11];</w:t>
      </w:r>
    </w:p>
    <w:p w14:paraId="4C8E3771" w14:textId="77777777" w:rsidR="00AE5AC2" w:rsidRPr="005410BD" w:rsidRDefault="00AE5AC2" w:rsidP="00AE5AC2">
      <w:pPr>
        <w:pStyle w:val="B1"/>
      </w:pPr>
      <w:r w:rsidRPr="005410BD">
        <w:t>7)</w:t>
      </w:r>
      <w:r w:rsidRPr="005410BD">
        <w:tab/>
        <w:t>shall interact with the media plane as specified in 3GPP TS 24.581 [5]; and</w:t>
      </w:r>
    </w:p>
    <w:p w14:paraId="06F1D4E7" w14:textId="77777777" w:rsidR="00AE5AC2" w:rsidRPr="005410BD" w:rsidRDefault="00AE5AC2" w:rsidP="00AE5AC2">
      <w:pPr>
        <w:pStyle w:val="B1"/>
      </w:pPr>
      <w:r w:rsidRPr="005410BD">
        <w:t>8)</w:t>
      </w:r>
      <w:r w:rsidRPr="005410BD">
        <w:tab/>
        <w:t>shall start the SIP session timer according to rules and procedures of IETF RFC 4028 [23].</w:t>
      </w:r>
    </w:p>
    <w:p w14:paraId="06815626" w14:textId="77777777" w:rsidR="00AE5AC2" w:rsidRPr="005410BD" w:rsidRDefault="00AE5AC2" w:rsidP="00AE5AC2">
      <w:r w:rsidRPr="005410BD">
        <w:t>The participating MCVideo function shall forward any other SIP response that does not contain SDP, including any MIME bodies contained therein, along the signalling path to the originating network according to 3GPP TS 24.229 [11].</w:t>
      </w:r>
    </w:p>
    <w:p w14:paraId="2AD29412" w14:textId="77777777" w:rsidR="00AE5AC2" w:rsidRPr="005410BD" w:rsidRDefault="00AE5AC2" w:rsidP="00AE5AC2">
      <w:pPr>
        <w:rPr>
          <w:rFonts w:eastAsia="SimSun"/>
        </w:rPr>
      </w:pPr>
      <w:r w:rsidRPr="005410BD">
        <w:rPr>
          <w:rFonts w:eastAsia="SimSun"/>
        </w:rPr>
        <w:lastRenderedPageBreak/>
        <w:t>[TS 24.281, clause 6.2.3.2.1]</w:t>
      </w:r>
    </w:p>
    <w:p w14:paraId="6B874D14" w14:textId="77777777" w:rsidR="00AE5AC2" w:rsidRPr="005410BD" w:rsidRDefault="00AE5AC2" w:rsidP="00AE5AC2">
      <w:r w:rsidRPr="005410BD">
        <w:t>When performing the manual commencement mode procedures:</w:t>
      </w:r>
    </w:p>
    <w:p w14:paraId="40A4F09A" w14:textId="77777777" w:rsidR="00AE5AC2" w:rsidRPr="005410BD" w:rsidRDefault="00AE5AC2" w:rsidP="00AE5AC2">
      <w:pPr>
        <w:pStyle w:val="B1"/>
      </w:pPr>
      <w:r w:rsidRPr="005410BD">
        <w:t>1)</w:t>
      </w:r>
      <w:r w:rsidRPr="005410BD">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12AF12FF" w14:textId="77777777" w:rsidR="00AE5AC2" w:rsidRPr="005410BD" w:rsidRDefault="00AE5AC2" w:rsidP="00AE5AC2">
      <w:r w:rsidRPr="005410BD">
        <w:t>The MCVideo client:</w:t>
      </w:r>
    </w:p>
    <w:p w14:paraId="61788C50" w14:textId="77777777" w:rsidR="00AE5AC2" w:rsidRPr="005410BD" w:rsidRDefault="00AE5AC2" w:rsidP="00AE5AC2">
      <w:pPr>
        <w:pStyle w:val="B1"/>
      </w:pPr>
      <w:r w:rsidRPr="005410BD">
        <w:t>1)</w:t>
      </w:r>
      <w:r w:rsidRPr="005410BD">
        <w:tab/>
        <w:t>shall accept the SIP INVITE request and generate a SIP 180 (Ringing) response according to rules and procedures of 3GPP TS 24.229 [11];</w:t>
      </w:r>
    </w:p>
    <w:p w14:paraId="68ABC46F" w14:textId="77777777" w:rsidR="00AE5AC2" w:rsidRPr="005410BD" w:rsidRDefault="00AE5AC2" w:rsidP="00AE5AC2">
      <w:pPr>
        <w:pStyle w:val="B1"/>
      </w:pPr>
      <w:r w:rsidRPr="005410BD">
        <w:t>2)</w:t>
      </w:r>
      <w:r w:rsidRPr="005410BD">
        <w:tab/>
        <w:t>shall include the option tag "timer" in a Require header field of the SIP 180 (Ringing) response;</w:t>
      </w:r>
    </w:p>
    <w:p w14:paraId="209BBB54" w14:textId="77777777" w:rsidR="00AE5AC2" w:rsidRPr="005410BD" w:rsidRDefault="00AE5AC2" w:rsidP="00AE5AC2">
      <w:pPr>
        <w:pStyle w:val="B1"/>
      </w:pPr>
      <w:r w:rsidRPr="005410BD">
        <w:t>3)</w:t>
      </w:r>
      <w:r w:rsidRPr="005410BD">
        <w:tab/>
        <w:t>shall include the g.3gpp.mc</w:t>
      </w:r>
      <w:r w:rsidRPr="005410BD">
        <w:rPr>
          <w:lang w:eastAsia="zh-CN"/>
        </w:rPr>
        <w:t>video</w:t>
      </w:r>
      <w:r w:rsidRPr="005410BD">
        <w:t xml:space="preserve"> media feature tag in the Contact header field of the SIP 180 (Ringing) response;</w:t>
      </w:r>
    </w:p>
    <w:p w14:paraId="116E59AA" w14:textId="77777777" w:rsidR="00AE5AC2" w:rsidRPr="005410BD" w:rsidRDefault="00AE5AC2" w:rsidP="00AE5AC2">
      <w:pPr>
        <w:pStyle w:val="B1"/>
      </w:pPr>
      <w:r w:rsidRPr="005410BD">
        <w:t>4)</w:t>
      </w:r>
      <w:r w:rsidRPr="005410BD">
        <w:tab/>
        <w:t xml:space="preserve">shall include the </w:t>
      </w:r>
      <w:r w:rsidRPr="005410BD">
        <w:rPr>
          <w:lang w:eastAsia="zh-CN"/>
        </w:rPr>
        <w:t>g.3gpp.icsi-ref</w:t>
      </w:r>
      <w:r w:rsidRPr="005410BD">
        <w:t xml:space="preserve"> media feature tag containing the value of "urn:urn-7:3gpp-service.ims.icsi.mc</w:t>
      </w:r>
      <w:r w:rsidRPr="005410BD">
        <w:rPr>
          <w:lang w:eastAsia="zh-CN"/>
        </w:rPr>
        <w:t>video</w:t>
      </w:r>
      <w:r w:rsidRPr="005410BD">
        <w:t>" in the Contact header field of the SIP 180 (Ringing) response; and</w:t>
      </w:r>
    </w:p>
    <w:p w14:paraId="5172818F" w14:textId="77777777" w:rsidR="00AE5AC2" w:rsidRPr="005410BD" w:rsidRDefault="00AE5AC2" w:rsidP="00AE5AC2">
      <w:pPr>
        <w:pStyle w:val="B1"/>
      </w:pPr>
      <w:r w:rsidRPr="005410BD">
        <w:t>5)</w:t>
      </w:r>
      <w:r w:rsidRPr="005410BD">
        <w:tab/>
        <w:t>shall send the SIP 180 (Ringing) response to the MCVideo server.</w:t>
      </w:r>
    </w:p>
    <w:p w14:paraId="30E12AA2" w14:textId="77777777" w:rsidR="00AE5AC2" w:rsidRPr="005410BD" w:rsidRDefault="00AE5AC2" w:rsidP="00AE5AC2">
      <w:r w:rsidRPr="005410BD">
        <w:t>When sending the SIP 200 (OK) response to the incoming SIP INVITE request, the MCVideo client shall follow the procedures in subclause 6.2.3.1.1.</w:t>
      </w:r>
    </w:p>
    <w:p w14:paraId="492D60F8" w14:textId="77777777" w:rsidR="00AE5AC2" w:rsidRPr="005410BD" w:rsidRDefault="00AE5AC2" w:rsidP="00AE5AC2">
      <w:r w:rsidRPr="005410BD">
        <w:t>When NAT traversal is supported by the MCVideo client and when the MCVideo client is behind a NAT, generation of SIP responses is done as specified in this subclause and as specified in IETF RFC 5626 [35].</w:t>
      </w:r>
    </w:p>
    <w:p w14:paraId="6CEDD4F2" w14:textId="77777777" w:rsidR="00AE5AC2" w:rsidRPr="005410BD" w:rsidRDefault="00AE5AC2" w:rsidP="00AE5AC2">
      <w:pPr>
        <w:rPr>
          <w:rFonts w:eastAsia="SimSun"/>
        </w:rPr>
      </w:pPr>
      <w:r w:rsidRPr="005410BD">
        <w:rPr>
          <w:rFonts w:eastAsia="SimSun"/>
        </w:rPr>
        <w:t>[TS 24.281, clause 4.6.2]</w:t>
      </w:r>
    </w:p>
    <w:p w14:paraId="7B0F335C" w14:textId="77777777" w:rsidR="00AE5AC2" w:rsidRPr="005410BD" w:rsidRDefault="00AE5AC2" w:rsidP="00AE5AC2">
      <w:r w:rsidRPr="005410BD">
        <w:t>MCVideo emergency private calls as defined by 3GPP TS 23.281 [26] are supported by the procedures in this specification. The following MCVideo emergency private call functionalities are specified in the present document:</w:t>
      </w:r>
    </w:p>
    <w:p w14:paraId="11323C8C" w14:textId="77777777" w:rsidR="00AE5AC2" w:rsidRPr="005410BD" w:rsidRDefault="00AE5AC2" w:rsidP="00AE5AC2">
      <w:pPr>
        <w:pStyle w:val="B1"/>
      </w:pPr>
      <w:r w:rsidRPr="005410BD">
        <w:t>-</w:t>
      </w:r>
      <w:r w:rsidRPr="005410BD">
        <w:tab/>
        <w:t>MCVideo emergency private call origination with optional MCVideo emergency alert initiation;</w:t>
      </w:r>
    </w:p>
    <w:p w14:paraId="4F497E88" w14:textId="77777777" w:rsidR="00AE5AC2" w:rsidRPr="005410BD" w:rsidRDefault="00AE5AC2" w:rsidP="00AE5AC2">
      <w:pPr>
        <w:pStyle w:val="B1"/>
      </w:pPr>
      <w:r w:rsidRPr="005410BD">
        <w:t>-</w:t>
      </w:r>
      <w:r w:rsidRPr="005410BD">
        <w:tab/>
        <w:t>upgrade of an MCVideo private call to an MCVideo emergency private; and</w:t>
      </w:r>
    </w:p>
    <w:p w14:paraId="5187FFAC" w14:textId="77777777" w:rsidR="00AE5AC2" w:rsidRPr="005410BD" w:rsidRDefault="00AE5AC2" w:rsidP="00AE5AC2">
      <w:pPr>
        <w:pStyle w:val="B1"/>
      </w:pPr>
      <w:r w:rsidRPr="005410BD">
        <w:t>-</w:t>
      </w:r>
      <w:r w:rsidRPr="005410BD">
        <w:tab/>
        <w:t>cancellation of the MCVideo emergency private call priority.</w:t>
      </w:r>
    </w:p>
    <w:p w14:paraId="69684246" w14:textId="77777777" w:rsidR="00AE5AC2" w:rsidRPr="005410BD" w:rsidRDefault="00AE5AC2" w:rsidP="00AE5AC2">
      <w:r w:rsidRPr="005410BD">
        <w:t>Key aspects of MCVideo emergency private calls include:</w:t>
      </w:r>
    </w:p>
    <w:p w14:paraId="5FC35AA2" w14:textId="77777777" w:rsidR="00AE5AC2" w:rsidRPr="005410BD" w:rsidRDefault="00AE5AC2" w:rsidP="00AE5AC2">
      <w:pPr>
        <w:pStyle w:val="B1"/>
      </w:pPr>
      <w:r w:rsidRPr="005410BD">
        <w:t>-</w:t>
      </w:r>
      <w:r w:rsidRPr="005410BD">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6478E592" w14:textId="77777777" w:rsidR="00AE5AC2" w:rsidRPr="005410BD" w:rsidRDefault="00AE5AC2" w:rsidP="00AE5AC2">
      <w:pPr>
        <w:pStyle w:val="B1"/>
      </w:pPr>
      <w:r w:rsidRPr="005410BD">
        <w:t>-</w:t>
      </w:r>
      <w:r w:rsidRPr="005410BD">
        <w:tab/>
        <w:t>the initiator of the MCVideo emergency private call can override the other MCVideo user in the MCVideo emergency private call unless that user also has their MCVideo emergency state set;</w:t>
      </w:r>
    </w:p>
    <w:p w14:paraId="0D0C0163" w14:textId="77777777" w:rsidR="00AE5AC2" w:rsidRPr="005410BD" w:rsidRDefault="00AE5AC2" w:rsidP="00AE5AC2">
      <w:pPr>
        <w:pStyle w:val="B1"/>
      </w:pPr>
      <w:r w:rsidRPr="005410BD">
        <w:t>-</w:t>
      </w:r>
      <w:r w:rsidRPr="005410BD">
        <w:tab/>
        <w:t>restoration of normal EPS bearer priority to the call according to system policy (e.g., configured time limit for the emergency priority of an MCVideo emergency private call or cancellation of the emergency condition of the private call);</w:t>
      </w:r>
    </w:p>
    <w:p w14:paraId="209DE34C" w14:textId="77777777" w:rsidR="00AE5AC2" w:rsidRPr="005410BD" w:rsidRDefault="00AE5AC2" w:rsidP="00AE5AC2">
      <w:pPr>
        <w:pStyle w:val="B1"/>
      </w:pPr>
      <w:r w:rsidRPr="005410BD">
        <w:t>-</w:t>
      </w:r>
      <w:r w:rsidRPr="005410BD">
        <w:tab/>
        <w:t>restoration of normal transmission control priority participants when the emergency elevated priority is cancelled;</w:t>
      </w:r>
    </w:p>
    <w:p w14:paraId="64259427" w14:textId="77777777" w:rsidR="00AE5AC2" w:rsidRPr="005410BD" w:rsidRDefault="00AE5AC2" w:rsidP="00AE5AC2">
      <w:pPr>
        <w:pStyle w:val="B1"/>
      </w:pPr>
      <w:r w:rsidRPr="005410BD">
        <w:t>-</w:t>
      </w:r>
      <w:r w:rsidRPr="005410BD">
        <w:tab/>
        <w:t>requires the MCVideo user to be authorized to either originate or cancel an MCVideo emergency private call;</w:t>
      </w:r>
    </w:p>
    <w:p w14:paraId="10B18931" w14:textId="77777777" w:rsidR="00AE5AC2" w:rsidRPr="005410BD" w:rsidRDefault="00AE5AC2" w:rsidP="00AE5AC2">
      <w:pPr>
        <w:pStyle w:val="B1"/>
      </w:pPr>
      <w:r w:rsidRPr="005410BD">
        <w:t>-</w:t>
      </w:r>
      <w:r w:rsidRPr="005410BD">
        <w:tab/>
        <w:t>requires the targeted MCVideo user to be authorized to receive an MCVideo emergency private call;</w:t>
      </w:r>
    </w:p>
    <w:p w14:paraId="05E8DB4B" w14:textId="77777777" w:rsidR="00AE5AC2" w:rsidRPr="005410BD" w:rsidRDefault="00AE5AC2" w:rsidP="00AE5AC2">
      <w:pPr>
        <w:pStyle w:val="B1"/>
      </w:pPr>
      <w:r w:rsidRPr="005410BD">
        <w:t>-</w:t>
      </w:r>
      <w:r w:rsidRPr="005410BD">
        <w:tab/>
        <w:t>requests to originate MCVideo emergency private calls may also include an indication of an MCVideo emergency alert; and</w:t>
      </w:r>
    </w:p>
    <w:p w14:paraId="51319274" w14:textId="77777777" w:rsidR="00AE5AC2" w:rsidRPr="005410BD" w:rsidRDefault="00AE5AC2" w:rsidP="00AE5AC2">
      <w:pPr>
        <w:pStyle w:val="B1"/>
      </w:pPr>
      <w:r w:rsidRPr="005410BD">
        <w:t>-</w:t>
      </w:r>
      <w:r w:rsidRPr="005410BD">
        <w:tab/>
        <w:t>the originator of the MCVideo emergency private call can request that the call use either manual or automatic commencement mode.</w:t>
      </w:r>
    </w:p>
    <w:p w14:paraId="75CC4D8B" w14:textId="77777777" w:rsidR="00AE5AC2" w:rsidRPr="005410BD" w:rsidRDefault="00AE5AC2" w:rsidP="00AE5AC2">
      <w:r w:rsidRPr="005410BD">
        <w:lastRenderedPageBreak/>
        <w:t>There are a number of states that are key in managing these aspects of MCVideo emergency private calls, which include:</w:t>
      </w:r>
    </w:p>
    <w:p w14:paraId="39C7D2CB" w14:textId="77777777" w:rsidR="00AE5AC2" w:rsidRPr="005410BD" w:rsidRDefault="00AE5AC2" w:rsidP="00AE5AC2">
      <w:pPr>
        <w:pStyle w:val="B1"/>
      </w:pPr>
      <w:r w:rsidRPr="005410BD">
        <w:t>-</w:t>
      </w:r>
      <w:r w:rsidRPr="005410BD">
        <w:tab/>
      </w:r>
      <w:r w:rsidRPr="005410BD">
        <w:rPr>
          <w:b/>
        </w:rPr>
        <w:t>MCVideo emergency state (MVES):</w:t>
      </w:r>
      <w:r w:rsidRPr="005410B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41EE94FB" w14:textId="77777777" w:rsidR="00AE5AC2" w:rsidRPr="005410BD" w:rsidRDefault="00AE5AC2" w:rsidP="00AE5AC2">
      <w:pPr>
        <w:pStyle w:val="B1"/>
      </w:pPr>
      <w:r w:rsidRPr="005410BD">
        <w:t>-</w:t>
      </w:r>
      <w:r w:rsidRPr="005410BD">
        <w:tab/>
      </w:r>
      <w:r w:rsidRPr="005410BD">
        <w:rPr>
          <w:b/>
        </w:rPr>
        <w:t>MCVideo private emergency alert (MVPEA) state</w:t>
      </w:r>
      <w:r w:rsidRPr="005410BD">
        <w:t>: this is an internal state of the MCVideo client which in conjunction with the MCVideo emergency private call state aids in managing the MCVideo emergency state and related actions.</w:t>
      </w:r>
    </w:p>
    <w:p w14:paraId="78D635D9" w14:textId="77777777" w:rsidR="00AE5AC2" w:rsidRPr="005410BD" w:rsidRDefault="00AE5AC2" w:rsidP="00AE5AC2">
      <w:pPr>
        <w:pStyle w:val="B1"/>
      </w:pPr>
      <w:r w:rsidRPr="005410BD">
        <w:t>-</w:t>
      </w:r>
      <w:r w:rsidRPr="005410BD">
        <w:tab/>
      </w:r>
      <w:r w:rsidRPr="005410BD">
        <w:rPr>
          <w:b/>
        </w:rPr>
        <w:t>MCVideo emergency private call (MVEPC) state</w:t>
      </w:r>
      <w:r w:rsidRPr="005410BD">
        <w:t>: this is an internal state managed by the MCVideo client which in conjunction with the MCVideo emergency alert state aids in managing the MCVideo emergency state and related actions.</w:t>
      </w:r>
    </w:p>
    <w:p w14:paraId="4CDCCFC6" w14:textId="77777777" w:rsidR="00AE5AC2" w:rsidRPr="005410BD" w:rsidRDefault="00AE5AC2" w:rsidP="00AE5AC2">
      <w:pPr>
        <w:pStyle w:val="B1"/>
      </w:pPr>
      <w:r w:rsidRPr="005410BD">
        <w:t>-</w:t>
      </w:r>
      <w:r w:rsidRPr="005410BD">
        <w:tab/>
      </w:r>
      <w:r w:rsidRPr="005410BD">
        <w:rPr>
          <w:b/>
        </w:rPr>
        <w:t>In-progress emergency private call (IPEPC) state:</w:t>
      </w:r>
      <w:r w:rsidRPr="005410B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E1BC834" w14:textId="77777777" w:rsidR="00AE5AC2" w:rsidRPr="005410BD" w:rsidRDefault="00AE5AC2" w:rsidP="00AE5AC2">
      <w:pPr>
        <w:pStyle w:val="B1"/>
      </w:pPr>
      <w:r w:rsidRPr="005410BD">
        <w:t>-</w:t>
      </w:r>
      <w:r w:rsidRPr="005410BD">
        <w:tab/>
      </w:r>
      <w:r w:rsidRPr="005410BD">
        <w:rPr>
          <w:b/>
        </w:rPr>
        <w:t xml:space="preserve">MCVideo emergency private priority (MVEPP) state: </w:t>
      </w:r>
      <w:r w:rsidRPr="005410B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1ADC549A" w14:textId="77777777" w:rsidR="00AE5AC2" w:rsidRPr="005410BD" w:rsidRDefault="00AE5AC2" w:rsidP="00AE5AC2">
      <w:pPr>
        <w:pStyle w:val="NO"/>
      </w:pPr>
      <w:r w:rsidRPr="005410BD">
        <w:t>NOTE:</w:t>
      </w:r>
      <w:r w:rsidRPr="005410BD">
        <w:tab/>
        <w:t>The above states and their transitions are described in Annex G.</w:t>
      </w:r>
    </w:p>
    <w:p w14:paraId="11A64608" w14:textId="77777777" w:rsidR="00AE5AC2" w:rsidRPr="005410BD" w:rsidRDefault="00AE5AC2" w:rsidP="00AE5AC2">
      <w:pPr>
        <w:pStyle w:val="H6"/>
      </w:pPr>
      <w:bookmarkStart w:id="3157" w:name="_Toc52787592"/>
      <w:bookmarkStart w:id="3158" w:name="_Toc52787774"/>
      <w:bookmarkStart w:id="3159" w:name="_Toc75906996"/>
      <w:bookmarkStart w:id="3160" w:name="_Toc75907333"/>
      <w:r w:rsidRPr="005410BD">
        <w:t>6.2.8.3</w:t>
      </w:r>
      <w:r w:rsidRPr="005410BD">
        <w:tab/>
        <w:t>Test description</w:t>
      </w:r>
      <w:bookmarkEnd w:id="3157"/>
      <w:bookmarkEnd w:id="3158"/>
      <w:bookmarkEnd w:id="3159"/>
      <w:bookmarkEnd w:id="3160"/>
    </w:p>
    <w:p w14:paraId="32D94938" w14:textId="77777777" w:rsidR="00AE5AC2" w:rsidRPr="005410BD" w:rsidRDefault="00AE5AC2" w:rsidP="00AE5AC2">
      <w:pPr>
        <w:pStyle w:val="H6"/>
      </w:pPr>
      <w:bookmarkStart w:id="3161" w:name="_Toc52787593"/>
      <w:bookmarkStart w:id="3162" w:name="_Toc52787775"/>
      <w:bookmarkStart w:id="3163" w:name="_Toc75906997"/>
      <w:bookmarkStart w:id="3164" w:name="_Toc75907334"/>
      <w:r w:rsidRPr="005410BD">
        <w:t>6.2.8.3.1</w:t>
      </w:r>
      <w:r w:rsidRPr="005410BD">
        <w:tab/>
        <w:t>Pre-test conditions</w:t>
      </w:r>
      <w:bookmarkEnd w:id="3161"/>
      <w:bookmarkEnd w:id="3162"/>
      <w:bookmarkEnd w:id="3163"/>
      <w:bookmarkEnd w:id="3164"/>
    </w:p>
    <w:p w14:paraId="54DAB88B" w14:textId="77777777" w:rsidR="00AE5AC2" w:rsidRPr="005410BD" w:rsidRDefault="00AE5AC2" w:rsidP="00AE5AC2">
      <w:pPr>
        <w:pStyle w:val="H6"/>
      </w:pPr>
      <w:r w:rsidRPr="005410BD">
        <w:t>System Simulator:</w:t>
      </w:r>
    </w:p>
    <w:p w14:paraId="65E6861C" w14:textId="77777777" w:rsidR="00AE5AC2" w:rsidRPr="005410BD" w:rsidRDefault="00AE5AC2" w:rsidP="00AE5AC2">
      <w:pPr>
        <w:pStyle w:val="B1"/>
      </w:pPr>
      <w:r w:rsidRPr="005410BD">
        <w:t>-</w:t>
      </w:r>
      <w:r w:rsidRPr="005410BD">
        <w:tab/>
        <w:t>SS (MCVideo server)</w:t>
      </w:r>
    </w:p>
    <w:p w14:paraId="57B3C34D" w14:textId="77777777" w:rsidR="00AE5AC2" w:rsidRPr="005410BD" w:rsidRDefault="00AE5AC2" w:rsidP="00AE5AC2">
      <w:pPr>
        <w:pStyle w:val="B1"/>
      </w:pPr>
      <w:r w:rsidRPr="005410BD">
        <w:t>-</w:t>
      </w:r>
      <w:r w:rsidRPr="005410B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65846BA" w14:textId="77777777" w:rsidR="00AE5AC2" w:rsidRPr="005410BD" w:rsidRDefault="00AE5AC2" w:rsidP="00AE5AC2">
      <w:pPr>
        <w:pStyle w:val="H6"/>
      </w:pPr>
      <w:r w:rsidRPr="005410BD">
        <w:t>IUT:</w:t>
      </w:r>
    </w:p>
    <w:p w14:paraId="239E1AAC" w14:textId="77777777" w:rsidR="00AE5AC2" w:rsidRPr="005410BD" w:rsidRDefault="00AE5AC2" w:rsidP="00AE5AC2">
      <w:pPr>
        <w:pStyle w:val="B1"/>
      </w:pPr>
      <w:r w:rsidRPr="005410BD">
        <w:t>-</w:t>
      </w:r>
      <w:r w:rsidRPr="005410BD">
        <w:tab/>
        <w:t>UE (MCVideo client)</w:t>
      </w:r>
    </w:p>
    <w:p w14:paraId="03720ECE" w14:textId="77777777" w:rsidR="00AE5AC2" w:rsidRPr="005410BD" w:rsidRDefault="00AE5AC2" w:rsidP="00AE5AC2">
      <w:pPr>
        <w:pStyle w:val="B1"/>
      </w:pPr>
      <w:r w:rsidRPr="005410BD">
        <w:t>-</w:t>
      </w:r>
      <w:r w:rsidRPr="005410BD">
        <w:tab/>
        <w:t>The test USIM set as defined in TS 36.579-1 [2], subclause 5.5.10 is inserted.</w:t>
      </w:r>
    </w:p>
    <w:p w14:paraId="49AEB1E7" w14:textId="77777777" w:rsidR="00AE5AC2" w:rsidRPr="005410BD" w:rsidRDefault="00AE5AC2" w:rsidP="00AE5AC2">
      <w:pPr>
        <w:pStyle w:val="H6"/>
      </w:pPr>
      <w:r w:rsidRPr="005410BD">
        <w:t>Preamble:</w:t>
      </w:r>
    </w:p>
    <w:p w14:paraId="4DEBC62E" w14:textId="77777777" w:rsidR="00AE5AC2" w:rsidRPr="005410BD" w:rsidRDefault="00AE5AC2" w:rsidP="00AE5AC2">
      <w:pPr>
        <w:pStyle w:val="B1"/>
      </w:pPr>
      <w:r w:rsidRPr="005410BD">
        <w:t>-</w:t>
      </w:r>
      <w:r w:rsidRPr="005410BD">
        <w:tab/>
        <w:t>The UE has performed the Generic Test Procedure for MCVideo UE registration as specified in TS 36.579-1 [2], subclause 5.4.2A.</w:t>
      </w:r>
    </w:p>
    <w:p w14:paraId="691EB5B0" w14:textId="77777777" w:rsidR="00AE5AC2" w:rsidRPr="005410BD" w:rsidRDefault="00AE5AC2" w:rsidP="00AE5AC2">
      <w:pPr>
        <w:pStyle w:val="B1"/>
      </w:pPr>
      <w:r w:rsidRPr="005410BD">
        <w:t>-</w:t>
      </w:r>
      <w:r w:rsidRPr="005410BD">
        <w:tab/>
        <w:t>The MCVideo User performs the Generic Test Procedure for MCVideo Authorization/Configuration and Key Generation as specified in TS 36.579-1 [2], subclause 5.3.2A.</w:t>
      </w:r>
    </w:p>
    <w:p w14:paraId="5A2D1F1E" w14:textId="77777777" w:rsidR="00AE5AC2" w:rsidRPr="005410BD" w:rsidRDefault="00AE5AC2" w:rsidP="00AE5AC2">
      <w:pPr>
        <w:pStyle w:val="B1"/>
      </w:pPr>
      <w:r w:rsidRPr="005410BD">
        <w:t>-</w:t>
      </w:r>
      <w:r w:rsidRPr="005410BD">
        <w:tab/>
        <w:t>UE States at the end of the preamble:</w:t>
      </w:r>
    </w:p>
    <w:p w14:paraId="100F973F" w14:textId="77777777" w:rsidR="00AE5AC2" w:rsidRPr="005410BD" w:rsidRDefault="00AE5AC2" w:rsidP="00AE5AC2">
      <w:pPr>
        <w:pStyle w:val="B2"/>
      </w:pPr>
      <w:r w:rsidRPr="005410BD">
        <w:t>-</w:t>
      </w:r>
      <w:r w:rsidRPr="005410BD">
        <w:tab/>
        <w:t>The UE is in E-UTRA Registered, Idle Mode state.</w:t>
      </w:r>
    </w:p>
    <w:p w14:paraId="4129FB18" w14:textId="77777777" w:rsidR="00AE5AC2" w:rsidRPr="005410BD" w:rsidRDefault="00AE5AC2" w:rsidP="00AE5AC2">
      <w:pPr>
        <w:pStyle w:val="B2"/>
      </w:pPr>
      <w:r w:rsidRPr="005410BD">
        <w:lastRenderedPageBreak/>
        <w:t>-</w:t>
      </w:r>
      <w:r w:rsidRPr="005410BD">
        <w:tab/>
        <w:t>The MCVideo Client Application has been activated and User has registered-in as the MCVideo User with the Server as active user at the Client.</w:t>
      </w:r>
    </w:p>
    <w:p w14:paraId="02928BD5" w14:textId="77777777" w:rsidR="00AE5AC2" w:rsidRPr="005410BD" w:rsidRDefault="00AE5AC2" w:rsidP="00AE5AC2">
      <w:pPr>
        <w:pStyle w:val="H6"/>
      </w:pPr>
      <w:bookmarkStart w:id="3165" w:name="_Toc52787594"/>
      <w:bookmarkStart w:id="3166" w:name="_Toc52787776"/>
      <w:bookmarkStart w:id="3167" w:name="_Toc75906998"/>
      <w:bookmarkStart w:id="3168" w:name="_Toc75907335"/>
      <w:r w:rsidRPr="005410BD">
        <w:t>6.2.8.3.2</w:t>
      </w:r>
      <w:r w:rsidRPr="005410BD">
        <w:tab/>
        <w:t>Test procedure sequence</w:t>
      </w:r>
      <w:bookmarkEnd w:id="3165"/>
      <w:bookmarkEnd w:id="3166"/>
      <w:bookmarkEnd w:id="3167"/>
      <w:bookmarkEnd w:id="3168"/>
    </w:p>
    <w:p w14:paraId="4B0B2220" w14:textId="77777777" w:rsidR="00AE5AC2" w:rsidRPr="005410BD" w:rsidRDefault="00AE5AC2" w:rsidP="00AE5AC2">
      <w:pPr>
        <w:pStyle w:val="TH"/>
      </w:pPr>
      <w:r w:rsidRPr="005410BD">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5410BD" w14:paraId="6972F1B7" w14:textId="77777777" w:rsidTr="00004E02">
        <w:trPr>
          <w:tblHeader/>
        </w:trPr>
        <w:tc>
          <w:tcPr>
            <w:tcW w:w="534" w:type="dxa"/>
            <w:tcBorders>
              <w:bottom w:val="nil"/>
            </w:tcBorders>
            <w:shd w:val="clear" w:color="auto" w:fill="auto"/>
          </w:tcPr>
          <w:p w14:paraId="052904DD" w14:textId="77777777" w:rsidR="00AE5AC2" w:rsidRPr="005410BD" w:rsidRDefault="00AE5AC2" w:rsidP="00004E02">
            <w:pPr>
              <w:pStyle w:val="TAH"/>
              <w:keepNext w:val="0"/>
              <w:keepLines w:val="0"/>
              <w:widowControl w:val="0"/>
            </w:pPr>
            <w:r w:rsidRPr="005410BD">
              <w:t>St</w:t>
            </w:r>
          </w:p>
        </w:tc>
        <w:tc>
          <w:tcPr>
            <w:tcW w:w="3968" w:type="dxa"/>
            <w:tcBorders>
              <w:bottom w:val="nil"/>
            </w:tcBorders>
            <w:shd w:val="clear" w:color="auto" w:fill="auto"/>
          </w:tcPr>
          <w:p w14:paraId="11AC5799" w14:textId="77777777" w:rsidR="00AE5AC2" w:rsidRPr="005410BD" w:rsidRDefault="00AE5AC2" w:rsidP="00004E02">
            <w:pPr>
              <w:pStyle w:val="TAH"/>
              <w:keepNext w:val="0"/>
              <w:keepLines w:val="0"/>
              <w:widowControl w:val="0"/>
            </w:pPr>
            <w:r w:rsidRPr="005410BD">
              <w:t>Procedure</w:t>
            </w:r>
          </w:p>
        </w:tc>
        <w:tc>
          <w:tcPr>
            <w:tcW w:w="3686" w:type="dxa"/>
            <w:gridSpan w:val="2"/>
            <w:shd w:val="clear" w:color="auto" w:fill="auto"/>
          </w:tcPr>
          <w:p w14:paraId="1BA93CBC" w14:textId="77777777" w:rsidR="00AE5AC2" w:rsidRPr="005410BD" w:rsidRDefault="00AE5AC2" w:rsidP="00004E02">
            <w:pPr>
              <w:pStyle w:val="TAH"/>
              <w:keepNext w:val="0"/>
              <w:keepLines w:val="0"/>
              <w:widowControl w:val="0"/>
            </w:pPr>
            <w:r w:rsidRPr="005410BD">
              <w:t>Message Sequence</w:t>
            </w:r>
          </w:p>
        </w:tc>
        <w:tc>
          <w:tcPr>
            <w:tcW w:w="565" w:type="dxa"/>
            <w:tcBorders>
              <w:bottom w:val="nil"/>
            </w:tcBorders>
            <w:shd w:val="clear" w:color="auto" w:fill="auto"/>
          </w:tcPr>
          <w:p w14:paraId="468BBBF5" w14:textId="77777777" w:rsidR="00AE5AC2" w:rsidRPr="005410BD" w:rsidRDefault="00AE5AC2" w:rsidP="00004E02">
            <w:pPr>
              <w:pStyle w:val="TAH"/>
              <w:keepNext w:val="0"/>
              <w:keepLines w:val="0"/>
              <w:widowControl w:val="0"/>
            </w:pPr>
            <w:r w:rsidRPr="005410BD">
              <w:t>TP</w:t>
            </w:r>
          </w:p>
        </w:tc>
        <w:tc>
          <w:tcPr>
            <w:tcW w:w="850" w:type="dxa"/>
            <w:tcBorders>
              <w:bottom w:val="nil"/>
            </w:tcBorders>
            <w:shd w:val="clear" w:color="auto" w:fill="auto"/>
          </w:tcPr>
          <w:p w14:paraId="79B680AA" w14:textId="77777777" w:rsidR="00AE5AC2" w:rsidRPr="005410BD" w:rsidRDefault="00AE5AC2" w:rsidP="00004E02">
            <w:pPr>
              <w:pStyle w:val="TAH"/>
              <w:keepNext w:val="0"/>
              <w:keepLines w:val="0"/>
              <w:widowControl w:val="0"/>
            </w:pPr>
            <w:r w:rsidRPr="005410BD">
              <w:t>Verdict</w:t>
            </w:r>
          </w:p>
        </w:tc>
      </w:tr>
      <w:tr w:rsidR="00AE5AC2" w:rsidRPr="005410BD" w14:paraId="1A2C1B25" w14:textId="77777777" w:rsidTr="00004E02">
        <w:trPr>
          <w:tblHeader/>
        </w:trPr>
        <w:tc>
          <w:tcPr>
            <w:tcW w:w="534" w:type="dxa"/>
            <w:tcBorders>
              <w:top w:val="nil"/>
            </w:tcBorders>
            <w:shd w:val="clear" w:color="auto" w:fill="auto"/>
          </w:tcPr>
          <w:p w14:paraId="79AFF256" w14:textId="77777777" w:rsidR="00AE5AC2" w:rsidRPr="005410BD" w:rsidRDefault="00AE5AC2" w:rsidP="00004E02">
            <w:pPr>
              <w:pStyle w:val="TAH"/>
              <w:keepNext w:val="0"/>
              <w:keepLines w:val="0"/>
              <w:widowControl w:val="0"/>
            </w:pPr>
          </w:p>
        </w:tc>
        <w:tc>
          <w:tcPr>
            <w:tcW w:w="3968" w:type="dxa"/>
            <w:tcBorders>
              <w:top w:val="nil"/>
            </w:tcBorders>
            <w:shd w:val="clear" w:color="auto" w:fill="auto"/>
          </w:tcPr>
          <w:p w14:paraId="6DF0CCEB" w14:textId="77777777" w:rsidR="00AE5AC2" w:rsidRPr="005410BD" w:rsidRDefault="00AE5AC2" w:rsidP="00004E02">
            <w:pPr>
              <w:pStyle w:val="TAH"/>
              <w:keepNext w:val="0"/>
              <w:keepLines w:val="0"/>
              <w:widowControl w:val="0"/>
            </w:pPr>
          </w:p>
        </w:tc>
        <w:tc>
          <w:tcPr>
            <w:tcW w:w="708" w:type="dxa"/>
            <w:shd w:val="clear" w:color="auto" w:fill="auto"/>
          </w:tcPr>
          <w:p w14:paraId="49F240FE" w14:textId="77777777" w:rsidR="00AE5AC2" w:rsidRPr="005410BD" w:rsidRDefault="00AE5AC2" w:rsidP="00004E02">
            <w:pPr>
              <w:pStyle w:val="TAH"/>
              <w:keepNext w:val="0"/>
              <w:keepLines w:val="0"/>
              <w:widowControl w:val="0"/>
            </w:pPr>
            <w:r w:rsidRPr="005410BD">
              <w:t>U - S</w:t>
            </w:r>
          </w:p>
        </w:tc>
        <w:tc>
          <w:tcPr>
            <w:tcW w:w="2978" w:type="dxa"/>
            <w:shd w:val="clear" w:color="auto" w:fill="auto"/>
          </w:tcPr>
          <w:p w14:paraId="6DB42038" w14:textId="77777777" w:rsidR="00AE5AC2" w:rsidRPr="005410BD" w:rsidRDefault="00AE5AC2" w:rsidP="00004E02">
            <w:pPr>
              <w:pStyle w:val="TAH"/>
              <w:keepNext w:val="0"/>
              <w:keepLines w:val="0"/>
              <w:widowControl w:val="0"/>
            </w:pPr>
            <w:r w:rsidRPr="005410BD">
              <w:t>Message</w:t>
            </w:r>
          </w:p>
        </w:tc>
        <w:tc>
          <w:tcPr>
            <w:tcW w:w="565" w:type="dxa"/>
            <w:tcBorders>
              <w:top w:val="nil"/>
            </w:tcBorders>
            <w:shd w:val="clear" w:color="auto" w:fill="auto"/>
          </w:tcPr>
          <w:p w14:paraId="3244FD47" w14:textId="77777777" w:rsidR="00AE5AC2" w:rsidRPr="005410BD" w:rsidRDefault="00AE5AC2" w:rsidP="00004E02">
            <w:pPr>
              <w:pStyle w:val="TAH"/>
              <w:keepNext w:val="0"/>
              <w:keepLines w:val="0"/>
              <w:widowControl w:val="0"/>
            </w:pPr>
          </w:p>
        </w:tc>
        <w:tc>
          <w:tcPr>
            <w:tcW w:w="850" w:type="dxa"/>
            <w:tcBorders>
              <w:top w:val="nil"/>
            </w:tcBorders>
            <w:shd w:val="clear" w:color="auto" w:fill="auto"/>
          </w:tcPr>
          <w:p w14:paraId="1BB56D3A" w14:textId="77777777" w:rsidR="00AE5AC2" w:rsidRPr="005410BD" w:rsidRDefault="00AE5AC2" w:rsidP="00004E02">
            <w:pPr>
              <w:pStyle w:val="TAH"/>
              <w:keepNext w:val="0"/>
              <w:keepLines w:val="0"/>
              <w:widowControl w:val="0"/>
            </w:pPr>
          </w:p>
        </w:tc>
      </w:tr>
      <w:tr w:rsidR="00AE5AC2" w:rsidRPr="005410BD" w:rsidDel="00701052" w14:paraId="15FA1599" w14:textId="5DCF44F8" w:rsidTr="00004E02">
        <w:trPr>
          <w:del w:id="3169" w:author="MCC160" w:date="2022-03-15T14:17:00Z"/>
        </w:trPr>
        <w:tc>
          <w:tcPr>
            <w:tcW w:w="534" w:type="dxa"/>
            <w:shd w:val="clear" w:color="auto" w:fill="auto"/>
          </w:tcPr>
          <w:p w14:paraId="291A2273" w14:textId="4C9ED7D7" w:rsidR="00AE5AC2" w:rsidRPr="005410BD" w:rsidDel="00701052" w:rsidRDefault="00AE5AC2" w:rsidP="00004E02">
            <w:pPr>
              <w:pStyle w:val="TAC"/>
              <w:keepNext w:val="0"/>
              <w:keepLines w:val="0"/>
              <w:widowControl w:val="0"/>
              <w:rPr>
                <w:del w:id="3170" w:author="MCC160" w:date="2022-03-15T14:17:00Z"/>
              </w:rPr>
            </w:pPr>
            <w:del w:id="3171" w:author="MCC160" w:date="2022-03-15T14:17:00Z">
              <w:r w:rsidRPr="005410BD" w:rsidDel="00701052">
                <w:delText>-</w:delText>
              </w:r>
            </w:del>
          </w:p>
        </w:tc>
        <w:tc>
          <w:tcPr>
            <w:tcW w:w="3968" w:type="dxa"/>
            <w:shd w:val="clear" w:color="auto" w:fill="auto"/>
          </w:tcPr>
          <w:p w14:paraId="6AA85E9B" w14:textId="07263D5C" w:rsidR="00AE5AC2" w:rsidRPr="005410BD" w:rsidDel="00701052" w:rsidRDefault="00AE5AC2" w:rsidP="00004E02">
            <w:pPr>
              <w:pStyle w:val="TAL"/>
              <w:keepNext w:val="0"/>
              <w:keepLines w:val="0"/>
              <w:widowControl w:val="0"/>
              <w:rPr>
                <w:del w:id="3172" w:author="MCC160" w:date="2022-03-15T14:17:00Z"/>
              </w:rPr>
            </w:pPr>
            <w:del w:id="3173" w:author="MCC160" w:date="2022-03-15T14:17:00Z">
              <w:r w:rsidRPr="005410BD" w:rsidDel="00701052">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58424F6D" w14:textId="3DC0EBA9" w:rsidR="00AE5AC2" w:rsidRPr="005410BD" w:rsidDel="00701052" w:rsidRDefault="00AE5AC2" w:rsidP="00004E02">
            <w:pPr>
              <w:pStyle w:val="TAC"/>
              <w:keepNext w:val="0"/>
              <w:keepLines w:val="0"/>
              <w:widowControl w:val="0"/>
              <w:rPr>
                <w:del w:id="3174" w:author="MCC160" w:date="2022-03-15T14:17:00Z"/>
              </w:rPr>
            </w:pPr>
            <w:del w:id="3175" w:author="MCC160" w:date="2022-03-15T14:17:00Z">
              <w:r w:rsidRPr="005410BD" w:rsidDel="00701052">
                <w:delText>-</w:delText>
              </w:r>
            </w:del>
          </w:p>
        </w:tc>
        <w:tc>
          <w:tcPr>
            <w:tcW w:w="2978" w:type="dxa"/>
            <w:shd w:val="clear" w:color="auto" w:fill="auto"/>
          </w:tcPr>
          <w:p w14:paraId="02EDF0C1" w14:textId="6012BD0E" w:rsidR="00AE5AC2" w:rsidRPr="005410BD" w:rsidDel="00701052" w:rsidRDefault="00AE5AC2" w:rsidP="00004E02">
            <w:pPr>
              <w:pStyle w:val="TAL"/>
              <w:keepNext w:val="0"/>
              <w:keepLines w:val="0"/>
              <w:widowControl w:val="0"/>
              <w:rPr>
                <w:del w:id="3176" w:author="MCC160" w:date="2022-03-15T14:17:00Z"/>
              </w:rPr>
            </w:pPr>
            <w:del w:id="3177" w:author="MCC160" w:date="2022-03-15T14:17:00Z">
              <w:r w:rsidRPr="005410BD" w:rsidDel="00701052">
                <w:delText>-</w:delText>
              </w:r>
            </w:del>
          </w:p>
        </w:tc>
        <w:tc>
          <w:tcPr>
            <w:tcW w:w="565" w:type="dxa"/>
            <w:shd w:val="clear" w:color="auto" w:fill="auto"/>
          </w:tcPr>
          <w:p w14:paraId="7D39BBA8" w14:textId="72393D31" w:rsidR="00AE5AC2" w:rsidRPr="005410BD" w:rsidDel="00701052" w:rsidRDefault="00AE5AC2" w:rsidP="00004E02">
            <w:pPr>
              <w:pStyle w:val="TAC"/>
              <w:keepNext w:val="0"/>
              <w:keepLines w:val="0"/>
              <w:widowControl w:val="0"/>
              <w:rPr>
                <w:del w:id="3178" w:author="MCC160" w:date="2022-03-15T14:17:00Z"/>
              </w:rPr>
            </w:pPr>
            <w:del w:id="3179" w:author="MCC160" w:date="2022-03-15T14:17:00Z">
              <w:r w:rsidRPr="005410BD" w:rsidDel="00701052">
                <w:delText>-</w:delText>
              </w:r>
            </w:del>
          </w:p>
        </w:tc>
        <w:tc>
          <w:tcPr>
            <w:tcW w:w="850" w:type="dxa"/>
            <w:shd w:val="clear" w:color="auto" w:fill="auto"/>
          </w:tcPr>
          <w:p w14:paraId="2AE107EF" w14:textId="6B274D59" w:rsidR="00AE5AC2" w:rsidRPr="005410BD" w:rsidDel="00701052" w:rsidRDefault="00AE5AC2" w:rsidP="00004E02">
            <w:pPr>
              <w:pStyle w:val="TAC"/>
              <w:keepNext w:val="0"/>
              <w:keepLines w:val="0"/>
              <w:widowControl w:val="0"/>
              <w:rPr>
                <w:del w:id="3180" w:author="MCC160" w:date="2022-03-15T14:17:00Z"/>
              </w:rPr>
            </w:pPr>
            <w:del w:id="3181" w:author="MCC160" w:date="2022-03-15T14:17:00Z">
              <w:r w:rsidRPr="005410BD" w:rsidDel="00701052">
                <w:delText>-</w:delText>
              </w:r>
            </w:del>
          </w:p>
        </w:tc>
      </w:tr>
      <w:tr w:rsidR="00701052" w:rsidRPr="005410BD" w14:paraId="5D175927" w14:textId="77777777" w:rsidTr="00004E02">
        <w:tc>
          <w:tcPr>
            <w:tcW w:w="534" w:type="dxa"/>
            <w:shd w:val="clear" w:color="auto" w:fill="auto"/>
          </w:tcPr>
          <w:p w14:paraId="361B43C8" w14:textId="77777777" w:rsidR="00701052" w:rsidRPr="005410BD" w:rsidRDefault="00701052" w:rsidP="00701052">
            <w:pPr>
              <w:pStyle w:val="TAC"/>
              <w:keepNext w:val="0"/>
              <w:keepLines w:val="0"/>
              <w:widowControl w:val="0"/>
            </w:pPr>
            <w:r w:rsidRPr="005410BD">
              <w:t>1</w:t>
            </w:r>
          </w:p>
        </w:tc>
        <w:tc>
          <w:tcPr>
            <w:tcW w:w="3968" w:type="dxa"/>
            <w:shd w:val="clear" w:color="auto" w:fill="auto"/>
          </w:tcPr>
          <w:p w14:paraId="4F042825" w14:textId="150E2AAF" w:rsidR="00701052" w:rsidRPr="005410BD" w:rsidRDefault="00701052">
            <w:pPr>
              <w:pStyle w:val="TAL"/>
              <w:pPrChange w:id="3182" w:author="MCC160" w:date="2022-03-15T14:16:00Z">
                <w:pPr>
                  <w:pStyle w:val="TAL"/>
                  <w:keepNext w:val="0"/>
                  <w:keepLines w:val="0"/>
                  <w:widowControl w:val="0"/>
                </w:pPr>
              </w:pPrChange>
            </w:pPr>
            <w:ins w:id="3183" w:author="MCC160" w:date="2022-03-15T14:15:00Z">
              <w:r w:rsidRPr="005410BD">
                <w:rPr>
                  <w:lang w:eastAsia="ko-KR"/>
                </w:rPr>
                <w:t xml:space="preserve">Check: Is the test procedure for </w:t>
              </w:r>
            </w:ins>
            <w:ins w:id="3184" w:author="MCC160" w:date="2022-03-15T14:16:00Z">
              <w:r w:rsidRPr="005410BD">
                <w:t>MCX CT private call establishment, manual commencement</w:t>
              </w:r>
            </w:ins>
            <w:ins w:id="3185" w:author="MCC160" w:date="2022-03-15T14:15:00Z">
              <w:r w:rsidRPr="005410BD">
                <w:rPr>
                  <w:lang w:eastAsia="ko-KR"/>
                </w:rPr>
                <w:t xml:space="preserve"> as described in TS 36.579-1 [2] Table 5.3.</w:t>
              </w:r>
            </w:ins>
            <w:ins w:id="3186" w:author="MCC160" w:date="2022-03-15T14:16:00Z">
              <w:r w:rsidRPr="005410BD">
                <w:rPr>
                  <w:lang w:eastAsia="ko-KR"/>
                </w:rPr>
                <w:t>6</w:t>
              </w:r>
            </w:ins>
            <w:ins w:id="3187" w:author="MCC160" w:date="2022-03-15T14:15:00Z">
              <w:r w:rsidRPr="005410BD">
                <w:rPr>
                  <w:lang w:eastAsia="ko-KR"/>
                </w:rPr>
                <w:t xml:space="preserve">.3-1 </w:t>
              </w:r>
            </w:ins>
            <w:del w:id="3188" w:author="MCC160" w:date="2022-03-15T14:15:00Z">
              <w:r w:rsidRPr="005410BD" w:rsidDel="00761A6E">
                <w:delText>SS</w:delText>
              </w:r>
            </w:del>
            <w:ins w:id="3189" w:author="MCC160" w:date="2022-03-15T14:16:00Z">
              <w:r w:rsidRPr="005410BD">
                <w:t xml:space="preserve"> to</w:t>
              </w:r>
            </w:ins>
            <w:r w:rsidRPr="005410BD">
              <w:t xml:space="preserve"> initiate</w:t>
            </w:r>
            <w:del w:id="3190" w:author="MCC160" w:date="2022-03-15T14:16:00Z">
              <w:r w:rsidRPr="005410BD" w:rsidDel="00761A6E">
                <w:delText>s</w:delText>
              </w:r>
            </w:del>
            <w:r w:rsidRPr="005410BD">
              <w:t xml:space="preserve"> an </w:t>
            </w:r>
            <w:r w:rsidRPr="005410BD">
              <w:rPr>
                <w:rFonts w:cs="Arial"/>
                <w:szCs w:val="18"/>
              </w:rPr>
              <w:t>On-network / Private Call / On-demand / Manual Commencement Mode / Without Transmission Control</w:t>
            </w:r>
            <w:ins w:id="3191" w:author="MCC160" w:date="2022-03-15T14:16:00Z">
              <w:r w:rsidRPr="005410BD">
                <w:rPr>
                  <w:rFonts w:cs="Arial"/>
                  <w:szCs w:val="18"/>
                </w:rPr>
                <w:t xml:space="preserve"> correctly performed?</w:t>
              </w:r>
            </w:ins>
          </w:p>
        </w:tc>
        <w:tc>
          <w:tcPr>
            <w:tcW w:w="708" w:type="dxa"/>
            <w:shd w:val="clear" w:color="auto" w:fill="auto"/>
          </w:tcPr>
          <w:p w14:paraId="6D850122" w14:textId="7B283A51" w:rsidR="00701052" w:rsidRPr="005410BD" w:rsidRDefault="00701052" w:rsidP="00701052">
            <w:pPr>
              <w:pStyle w:val="TAC"/>
              <w:keepNext w:val="0"/>
              <w:keepLines w:val="0"/>
              <w:widowControl w:val="0"/>
            </w:pPr>
            <w:ins w:id="3192" w:author="MCC160" w:date="2022-03-15T14:16:00Z">
              <w:r w:rsidRPr="005410BD">
                <w:t>-</w:t>
              </w:r>
            </w:ins>
            <w:del w:id="3193" w:author="MCC160" w:date="2022-03-15T14:16:00Z">
              <w:r w:rsidRPr="005410BD" w:rsidDel="0026585F">
                <w:delText>&lt;--</w:delText>
              </w:r>
            </w:del>
          </w:p>
        </w:tc>
        <w:tc>
          <w:tcPr>
            <w:tcW w:w="2978" w:type="dxa"/>
            <w:shd w:val="clear" w:color="auto" w:fill="auto"/>
          </w:tcPr>
          <w:p w14:paraId="2289728F" w14:textId="58CC3FA6" w:rsidR="00701052" w:rsidRPr="005410BD" w:rsidRDefault="00701052" w:rsidP="00701052">
            <w:pPr>
              <w:pStyle w:val="TAL"/>
              <w:keepNext w:val="0"/>
              <w:keepLines w:val="0"/>
              <w:widowControl w:val="0"/>
            </w:pPr>
            <w:ins w:id="3194" w:author="MCC160" w:date="2022-03-15T14:16:00Z">
              <w:r w:rsidRPr="005410BD">
                <w:t>-</w:t>
              </w:r>
            </w:ins>
            <w:del w:id="3195" w:author="MCC160" w:date="2022-03-15T14:16:00Z">
              <w:r w:rsidRPr="005410BD" w:rsidDel="0026585F">
                <w:delText>SIP INVITE</w:delText>
              </w:r>
            </w:del>
          </w:p>
        </w:tc>
        <w:tc>
          <w:tcPr>
            <w:tcW w:w="565" w:type="dxa"/>
            <w:shd w:val="clear" w:color="auto" w:fill="auto"/>
          </w:tcPr>
          <w:p w14:paraId="0DFC9F82" w14:textId="24214C2C" w:rsidR="00701052" w:rsidRPr="005410BD" w:rsidRDefault="00701052" w:rsidP="00701052">
            <w:pPr>
              <w:pStyle w:val="TAC"/>
              <w:keepNext w:val="0"/>
              <w:keepLines w:val="0"/>
              <w:widowControl w:val="0"/>
            </w:pPr>
            <w:ins w:id="3196" w:author="MCC160" w:date="2022-03-15T14:17:00Z">
              <w:r w:rsidRPr="005410BD">
                <w:t>1</w:t>
              </w:r>
            </w:ins>
            <w:del w:id="3197" w:author="MCC160" w:date="2022-03-15T14:17:00Z">
              <w:r w:rsidRPr="005410BD" w:rsidDel="007B73C9">
                <w:delText>-</w:delText>
              </w:r>
            </w:del>
          </w:p>
        </w:tc>
        <w:tc>
          <w:tcPr>
            <w:tcW w:w="850" w:type="dxa"/>
            <w:shd w:val="clear" w:color="auto" w:fill="auto"/>
          </w:tcPr>
          <w:p w14:paraId="2F80039D" w14:textId="77A872D6" w:rsidR="00701052" w:rsidRPr="005410BD" w:rsidRDefault="00701052" w:rsidP="00701052">
            <w:pPr>
              <w:pStyle w:val="TAC"/>
              <w:keepNext w:val="0"/>
              <w:keepLines w:val="0"/>
              <w:widowControl w:val="0"/>
            </w:pPr>
            <w:ins w:id="3198" w:author="MCC160" w:date="2022-03-15T14:17:00Z">
              <w:r w:rsidRPr="005410BD">
                <w:t>P</w:t>
              </w:r>
            </w:ins>
            <w:del w:id="3199" w:author="MCC160" w:date="2022-03-15T14:17:00Z">
              <w:r w:rsidRPr="005410BD" w:rsidDel="007B73C9">
                <w:delText>-</w:delText>
              </w:r>
            </w:del>
          </w:p>
        </w:tc>
      </w:tr>
      <w:tr w:rsidR="00AE5AC2" w:rsidRPr="005410BD" w14:paraId="5DCB4902" w14:textId="77777777" w:rsidTr="00004E02">
        <w:tc>
          <w:tcPr>
            <w:tcW w:w="534" w:type="dxa"/>
            <w:shd w:val="clear" w:color="auto" w:fill="auto"/>
          </w:tcPr>
          <w:p w14:paraId="63C41312" w14:textId="4EE09DE8" w:rsidR="00AE5AC2" w:rsidRPr="005410BD" w:rsidRDefault="00701052" w:rsidP="00004E02">
            <w:pPr>
              <w:pStyle w:val="TAC"/>
              <w:keepNext w:val="0"/>
              <w:keepLines w:val="0"/>
              <w:widowControl w:val="0"/>
            </w:pPr>
            <w:ins w:id="3200" w:author="MCC160" w:date="2022-03-15T14:17:00Z">
              <w:r w:rsidRPr="005410BD">
                <w:t>2a1-6</w:t>
              </w:r>
            </w:ins>
            <w:del w:id="3201" w:author="MCC160" w:date="2022-03-15T14:17:00Z">
              <w:r w:rsidR="00AE5AC2" w:rsidRPr="005410BD" w:rsidDel="00701052">
                <w:delText>-</w:delText>
              </w:r>
            </w:del>
          </w:p>
        </w:tc>
        <w:tc>
          <w:tcPr>
            <w:tcW w:w="3968" w:type="dxa"/>
            <w:shd w:val="clear" w:color="auto" w:fill="auto"/>
          </w:tcPr>
          <w:p w14:paraId="741C7493" w14:textId="5177AE2E" w:rsidR="00AE5AC2" w:rsidRPr="005410BD" w:rsidRDefault="00AE5AC2" w:rsidP="00004E02">
            <w:pPr>
              <w:pStyle w:val="TAL"/>
              <w:keepNext w:val="0"/>
              <w:keepLines w:val="0"/>
              <w:widowControl w:val="0"/>
            </w:pPr>
            <w:del w:id="3202" w:author="MCC160" w:date="2022-03-15T14:17:00Z">
              <w:r w:rsidRPr="005410BD" w:rsidDel="00701052">
                <w:delText>EXCEPTION: Step 2a1 describes behaviour that depends on the UE implementation; the "lower case letter" identifies a step sequence that take place if the UE responds to a SIP INVITE prior to the MCVIDEO user's acknowledgment.</w:delText>
              </w:r>
            </w:del>
            <w:ins w:id="3203" w:author="MCC160" w:date="2022-03-15T14:17:00Z">
              <w:r w:rsidR="00701052" w:rsidRPr="005410BD">
                <w:t>Void</w:t>
              </w:r>
            </w:ins>
          </w:p>
        </w:tc>
        <w:tc>
          <w:tcPr>
            <w:tcW w:w="708" w:type="dxa"/>
            <w:shd w:val="clear" w:color="auto" w:fill="auto"/>
          </w:tcPr>
          <w:p w14:paraId="02B11FD8" w14:textId="77777777" w:rsidR="00AE5AC2" w:rsidRPr="005410BD" w:rsidRDefault="00AE5AC2" w:rsidP="00004E02">
            <w:pPr>
              <w:pStyle w:val="TAC"/>
              <w:keepNext w:val="0"/>
              <w:keepLines w:val="0"/>
              <w:widowControl w:val="0"/>
            </w:pPr>
            <w:r w:rsidRPr="005410BD">
              <w:t>-</w:t>
            </w:r>
          </w:p>
        </w:tc>
        <w:tc>
          <w:tcPr>
            <w:tcW w:w="2978" w:type="dxa"/>
            <w:shd w:val="clear" w:color="auto" w:fill="auto"/>
          </w:tcPr>
          <w:p w14:paraId="601F5F6F"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2E9D077C" w14:textId="77777777" w:rsidR="00AE5AC2" w:rsidRPr="005410BD" w:rsidRDefault="00AE5AC2" w:rsidP="00004E02">
            <w:pPr>
              <w:pStyle w:val="TAC"/>
              <w:keepNext w:val="0"/>
              <w:keepLines w:val="0"/>
              <w:widowControl w:val="0"/>
            </w:pPr>
            <w:r w:rsidRPr="005410BD">
              <w:t>-</w:t>
            </w:r>
          </w:p>
        </w:tc>
        <w:tc>
          <w:tcPr>
            <w:tcW w:w="850" w:type="dxa"/>
            <w:shd w:val="clear" w:color="auto" w:fill="auto"/>
          </w:tcPr>
          <w:p w14:paraId="5934E894" w14:textId="77777777" w:rsidR="00AE5AC2" w:rsidRPr="005410BD" w:rsidRDefault="00AE5AC2" w:rsidP="00004E02">
            <w:pPr>
              <w:pStyle w:val="TAC"/>
              <w:keepNext w:val="0"/>
              <w:keepLines w:val="0"/>
              <w:widowControl w:val="0"/>
            </w:pPr>
            <w:r w:rsidRPr="005410BD">
              <w:t>-</w:t>
            </w:r>
          </w:p>
        </w:tc>
      </w:tr>
      <w:tr w:rsidR="00AE5AC2" w:rsidRPr="005410BD" w:rsidDel="00701052" w14:paraId="1C4B2FE5" w14:textId="14B66AA2" w:rsidTr="00004E02">
        <w:trPr>
          <w:del w:id="3204" w:author="MCC160" w:date="2022-03-15T14:17:00Z"/>
        </w:trPr>
        <w:tc>
          <w:tcPr>
            <w:tcW w:w="534" w:type="dxa"/>
            <w:shd w:val="clear" w:color="auto" w:fill="auto"/>
          </w:tcPr>
          <w:p w14:paraId="5ABCCA5C" w14:textId="4E03028C" w:rsidR="00AE5AC2" w:rsidRPr="005410BD" w:rsidDel="00701052" w:rsidRDefault="00AE5AC2" w:rsidP="00004E02">
            <w:pPr>
              <w:pStyle w:val="TAC"/>
              <w:keepNext w:val="0"/>
              <w:keepLines w:val="0"/>
              <w:widowControl w:val="0"/>
              <w:rPr>
                <w:del w:id="3205" w:author="MCC160" w:date="2022-03-15T14:17:00Z"/>
              </w:rPr>
            </w:pPr>
            <w:del w:id="3206" w:author="MCC160" w:date="2022-03-15T14:17:00Z">
              <w:r w:rsidRPr="005410BD" w:rsidDel="00701052">
                <w:delText>2a1</w:delText>
              </w:r>
            </w:del>
          </w:p>
        </w:tc>
        <w:tc>
          <w:tcPr>
            <w:tcW w:w="3968" w:type="dxa"/>
            <w:shd w:val="clear" w:color="auto" w:fill="auto"/>
          </w:tcPr>
          <w:p w14:paraId="17AC1633" w14:textId="7310B713" w:rsidR="00AE5AC2" w:rsidRPr="005410BD" w:rsidDel="00701052" w:rsidRDefault="00AE5AC2" w:rsidP="00004E02">
            <w:pPr>
              <w:pStyle w:val="TAL"/>
              <w:keepNext w:val="0"/>
              <w:keepLines w:val="0"/>
              <w:widowControl w:val="0"/>
              <w:rPr>
                <w:del w:id="3207" w:author="MCC160" w:date="2022-03-15T14:17:00Z"/>
              </w:rPr>
            </w:pPr>
            <w:del w:id="3208" w:author="MCC160" w:date="2022-03-15T14:17:00Z">
              <w:r w:rsidRPr="005410BD" w:rsidDel="00701052">
                <w:delText>The UE (MCVIDEO Client) responds with a SIP 100 (Trying) provisional response.</w:delText>
              </w:r>
            </w:del>
          </w:p>
        </w:tc>
        <w:tc>
          <w:tcPr>
            <w:tcW w:w="708" w:type="dxa"/>
            <w:shd w:val="clear" w:color="auto" w:fill="auto"/>
          </w:tcPr>
          <w:p w14:paraId="3FDC4FC9" w14:textId="0226A2DA" w:rsidR="00AE5AC2" w:rsidRPr="005410BD" w:rsidDel="00701052" w:rsidRDefault="00AE5AC2" w:rsidP="00004E02">
            <w:pPr>
              <w:pStyle w:val="TAC"/>
              <w:keepNext w:val="0"/>
              <w:keepLines w:val="0"/>
              <w:widowControl w:val="0"/>
              <w:rPr>
                <w:del w:id="3209" w:author="MCC160" w:date="2022-03-15T14:17:00Z"/>
              </w:rPr>
            </w:pPr>
            <w:del w:id="3210" w:author="MCC160" w:date="2022-03-15T14:17:00Z">
              <w:r w:rsidRPr="005410BD" w:rsidDel="00701052">
                <w:delText>--&gt;</w:delText>
              </w:r>
            </w:del>
          </w:p>
        </w:tc>
        <w:tc>
          <w:tcPr>
            <w:tcW w:w="2978" w:type="dxa"/>
            <w:shd w:val="clear" w:color="auto" w:fill="auto"/>
          </w:tcPr>
          <w:p w14:paraId="01EDA0C6" w14:textId="4BEC3FFE" w:rsidR="00AE5AC2" w:rsidRPr="005410BD" w:rsidDel="00701052" w:rsidRDefault="00AE5AC2" w:rsidP="00004E02">
            <w:pPr>
              <w:pStyle w:val="TAL"/>
              <w:keepNext w:val="0"/>
              <w:keepLines w:val="0"/>
              <w:widowControl w:val="0"/>
              <w:rPr>
                <w:del w:id="3211" w:author="MCC160" w:date="2022-03-15T14:17:00Z"/>
              </w:rPr>
            </w:pPr>
            <w:del w:id="3212" w:author="MCC160" w:date="2022-03-15T14:17:00Z">
              <w:r w:rsidRPr="005410BD" w:rsidDel="00701052">
                <w:delText>SIP 100 (Trying)</w:delText>
              </w:r>
            </w:del>
          </w:p>
        </w:tc>
        <w:tc>
          <w:tcPr>
            <w:tcW w:w="565" w:type="dxa"/>
            <w:shd w:val="clear" w:color="auto" w:fill="auto"/>
          </w:tcPr>
          <w:p w14:paraId="143D7BBD" w14:textId="1438589B" w:rsidR="00AE5AC2" w:rsidRPr="005410BD" w:rsidDel="00701052" w:rsidRDefault="00AE5AC2" w:rsidP="00004E02">
            <w:pPr>
              <w:pStyle w:val="TAC"/>
              <w:keepNext w:val="0"/>
              <w:keepLines w:val="0"/>
              <w:widowControl w:val="0"/>
              <w:rPr>
                <w:del w:id="3213" w:author="MCC160" w:date="2022-03-15T14:17:00Z"/>
              </w:rPr>
            </w:pPr>
            <w:del w:id="3214" w:author="MCC160" w:date="2022-03-15T14:17:00Z">
              <w:r w:rsidRPr="005410BD" w:rsidDel="00701052">
                <w:delText>-</w:delText>
              </w:r>
            </w:del>
          </w:p>
        </w:tc>
        <w:tc>
          <w:tcPr>
            <w:tcW w:w="850" w:type="dxa"/>
            <w:shd w:val="clear" w:color="auto" w:fill="auto"/>
          </w:tcPr>
          <w:p w14:paraId="15C0B0CC" w14:textId="6EA395CA" w:rsidR="00AE5AC2" w:rsidRPr="005410BD" w:rsidDel="00701052" w:rsidRDefault="00AE5AC2" w:rsidP="00004E02">
            <w:pPr>
              <w:pStyle w:val="TAC"/>
              <w:keepNext w:val="0"/>
              <w:keepLines w:val="0"/>
              <w:widowControl w:val="0"/>
              <w:rPr>
                <w:del w:id="3215" w:author="MCC160" w:date="2022-03-15T14:17:00Z"/>
              </w:rPr>
            </w:pPr>
            <w:del w:id="3216" w:author="MCC160" w:date="2022-03-15T14:17:00Z">
              <w:r w:rsidRPr="005410BD" w:rsidDel="00701052">
                <w:delText>-</w:delText>
              </w:r>
            </w:del>
          </w:p>
        </w:tc>
      </w:tr>
      <w:tr w:rsidR="00AE5AC2" w:rsidRPr="005410BD" w:rsidDel="00701052" w14:paraId="69FD868D" w14:textId="4295F15A" w:rsidTr="00004E02">
        <w:trPr>
          <w:del w:id="3217" w:author="MCC160" w:date="2022-03-15T14:17:00Z"/>
        </w:trPr>
        <w:tc>
          <w:tcPr>
            <w:tcW w:w="534" w:type="dxa"/>
            <w:shd w:val="clear" w:color="auto" w:fill="auto"/>
          </w:tcPr>
          <w:p w14:paraId="0B7916FF" w14:textId="7D8F0C9C" w:rsidR="00AE5AC2" w:rsidRPr="005410BD" w:rsidDel="00701052" w:rsidRDefault="00AE5AC2" w:rsidP="00004E02">
            <w:pPr>
              <w:pStyle w:val="TAC"/>
              <w:keepNext w:val="0"/>
              <w:keepLines w:val="0"/>
              <w:widowControl w:val="0"/>
              <w:rPr>
                <w:del w:id="3218" w:author="MCC160" w:date="2022-03-15T14:17:00Z"/>
              </w:rPr>
            </w:pPr>
            <w:del w:id="3219" w:author="MCC160" w:date="2022-03-15T14:17:00Z">
              <w:r w:rsidRPr="005410BD" w:rsidDel="00701052">
                <w:delText>2a2</w:delText>
              </w:r>
            </w:del>
          </w:p>
        </w:tc>
        <w:tc>
          <w:tcPr>
            <w:tcW w:w="3968" w:type="dxa"/>
            <w:shd w:val="clear" w:color="auto" w:fill="auto"/>
          </w:tcPr>
          <w:p w14:paraId="3F73EDF5" w14:textId="037E275E" w:rsidR="00AE5AC2" w:rsidRPr="005410BD" w:rsidDel="00701052" w:rsidRDefault="00AE5AC2" w:rsidP="00004E02">
            <w:pPr>
              <w:pStyle w:val="TAL"/>
              <w:keepNext w:val="0"/>
              <w:keepLines w:val="0"/>
              <w:widowControl w:val="0"/>
              <w:rPr>
                <w:del w:id="3220" w:author="MCC160" w:date="2022-03-15T14:17:00Z"/>
              </w:rPr>
            </w:pPr>
            <w:del w:id="3221" w:author="MCC160" w:date="2022-03-15T14:17:00Z">
              <w:r w:rsidRPr="005410BD" w:rsidDel="00701052">
                <w:delText>Void</w:delText>
              </w:r>
            </w:del>
          </w:p>
        </w:tc>
        <w:tc>
          <w:tcPr>
            <w:tcW w:w="708" w:type="dxa"/>
            <w:shd w:val="clear" w:color="auto" w:fill="auto"/>
          </w:tcPr>
          <w:p w14:paraId="5D7CA81E" w14:textId="65FB01E7" w:rsidR="00AE5AC2" w:rsidRPr="005410BD" w:rsidDel="00701052" w:rsidRDefault="00AE5AC2" w:rsidP="00004E02">
            <w:pPr>
              <w:pStyle w:val="TAC"/>
              <w:keepNext w:val="0"/>
              <w:keepLines w:val="0"/>
              <w:widowControl w:val="0"/>
              <w:rPr>
                <w:del w:id="3222" w:author="MCC160" w:date="2022-03-15T14:17:00Z"/>
              </w:rPr>
            </w:pPr>
            <w:del w:id="3223" w:author="MCC160" w:date="2022-03-15T14:17:00Z">
              <w:r w:rsidRPr="005410BD" w:rsidDel="00701052">
                <w:delText>-</w:delText>
              </w:r>
            </w:del>
          </w:p>
        </w:tc>
        <w:tc>
          <w:tcPr>
            <w:tcW w:w="2978" w:type="dxa"/>
            <w:shd w:val="clear" w:color="auto" w:fill="auto"/>
          </w:tcPr>
          <w:p w14:paraId="124A781E" w14:textId="280B2657" w:rsidR="00AE5AC2" w:rsidRPr="005410BD" w:rsidDel="00701052" w:rsidRDefault="00AE5AC2" w:rsidP="00004E02">
            <w:pPr>
              <w:pStyle w:val="TAL"/>
              <w:keepNext w:val="0"/>
              <w:keepLines w:val="0"/>
              <w:widowControl w:val="0"/>
              <w:rPr>
                <w:del w:id="3224" w:author="MCC160" w:date="2022-03-15T14:17:00Z"/>
              </w:rPr>
            </w:pPr>
            <w:del w:id="3225" w:author="MCC160" w:date="2022-03-15T14:17:00Z">
              <w:r w:rsidRPr="005410BD" w:rsidDel="00701052">
                <w:delText>-</w:delText>
              </w:r>
            </w:del>
          </w:p>
        </w:tc>
        <w:tc>
          <w:tcPr>
            <w:tcW w:w="565" w:type="dxa"/>
            <w:shd w:val="clear" w:color="auto" w:fill="auto"/>
          </w:tcPr>
          <w:p w14:paraId="4DEEDBFB" w14:textId="4E0F563A" w:rsidR="00AE5AC2" w:rsidRPr="005410BD" w:rsidDel="00701052" w:rsidRDefault="00AE5AC2" w:rsidP="00004E02">
            <w:pPr>
              <w:pStyle w:val="TAC"/>
              <w:keepNext w:val="0"/>
              <w:keepLines w:val="0"/>
              <w:widowControl w:val="0"/>
              <w:rPr>
                <w:del w:id="3226" w:author="MCC160" w:date="2022-03-15T14:17:00Z"/>
              </w:rPr>
            </w:pPr>
            <w:del w:id="3227" w:author="MCC160" w:date="2022-03-15T14:17:00Z">
              <w:r w:rsidRPr="005410BD" w:rsidDel="00701052">
                <w:delText>-</w:delText>
              </w:r>
            </w:del>
          </w:p>
        </w:tc>
        <w:tc>
          <w:tcPr>
            <w:tcW w:w="850" w:type="dxa"/>
            <w:shd w:val="clear" w:color="auto" w:fill="auto"/>
          </w:tcPr>
          <w:p w14:paraId="5F7A1827" w14:textId="6D070D4B" w:rsidR="00AE5AC2" w:rsidRPr="005410BD" w:rsidDel="00701052" w:rsidRDefault="00AE5AC2" w:rsidP="00004E02">
            <w:pPr>
              <w:pStyle w:val="TAC"/>
              <w:keepNext w:val="0"/>
              <w:keepLines w:val="0"/>
              <w:widowControl w:val="0"/>
              <w:rPr>
                <w:del w:id="3228" w:author="MCC160" w:date="2022-03-15T14:17:00Z"/>
              </w:rPr>
            </w:pPr>
            <w:del w:id="3229" w:author="MCC160" w:date="2022-03-15T14:17:00Z">
              <w:r w:rsidRPr="005410BD" w:rsidDel="00701052">
                <w:delText>-</w:delText>
              </w:r>
            </w:del>
          </w:p>
        </w:tc>
      </w:tr>
      <w:tr w:rsidR="00AE5AC2" w:rsidRPr="005410BD" w:rsidDel="00701052" w14:paraId="48C7B925" w14:textId="2353DE47" w:rsidTr="00004E02">
        <w:trPr>
          <w:del w:id="3230" w:author="MCC160" w:date="2022-03-15T14:17:00Z"/>
        </w:trPr>
        <w:tc>
          <w:tcPr>
            <w:tcW w:w="534" w:type="dxa"/>
            <w:shd w:val="clear" w:color="auto" w:fill="auto"/>
          </w:tcPr>
          <w:p w14:paraId="3E1FCF20" w14:textId="28A1B379" w:rsidR="00AE5AC2" w:rsidRPr="005410BD" w:rsidDel="00701052" w:rsidRDefault="00AE5AC2" w:rsidP="00004E02">
            <w:pPr>
              <w:pStyle w:val="TAC"/>
              <w:keepNext w:val="0"/>
              <w:keepLines w:val="0"/>
              <w:widowControl w:val="0"/>
              <w:rPr>
                <w:del w:id="3231" w:author="MCC160" w:date="2022-03-15T14:17:00Z"/>
              </w:rPr>
            </w:pPr>
            <w:del w:id="3232" w:author="MCC160" w:date="2022-03-15T14:17:00Z">
              <w:r w:rsidRPr="005410BD" w:rsidDel="00701052">
                <w:delText>2a3</w:delText>
              </w:r>
            </w:del>
          </w:p>
        </w:tc>
        <w:tc>
          <w:tcPr>
            <w:tcW w:w="3968" w:type="dxa"/>
            <w:shd w:val="clear" w:color="auto" w:fill="auto"/>
          </w:tcPr>
          <w:p w14:paraId="6559DAC9" w14:textId="635DE2B2" w:rsidR="00AE5AC2" w:rsidRPr="005410BD" w:rsidDel="00701052" w:rsidRDefault="00AE5AC2" w:rsidP="00004E02">
            <w:pPr>
              <w:pStyle w:val="TAL"/>
              <w:keepNext w:val="0"/>
              <w:keepLines w:val="0"/>
              <w:widowControl w:val="0"/>
              <w:rPr>
                <w:del w:id="3233" w:author="MCC160" w:date="2022-03-15T14:17:00Z"/>
              </w:rPr>
            </w:pPr>
            <w:del w:id="3234" w:author="MCC160" w:date="2022-03-15T14:17:00Z">
              <w:r w:rsidRPr="005410BD" w:rsidDel="00701052">
                <w:delText>Void</w:delText>
              </w:r>
            </w:del>
          </w:p>
        </w:tc>
        <w:tc>
          <w:tcPr>
            <w:tcW w:w="708" w:type="dxa"/>
            <w:shd w:val="clear" w:color="auto" w:fill="auto"/>
          </w:tcPr>
          <w:p w14:paraId="432B3AE5" w14:textId="4957C1E1" w:rsidR="00AE5AC2" w:rsidRPr="005410BD" w:rsidDel="00701052" w:rsidRDefault="00AE5AC2" w:rsidP="00004E02">
            <w:pPr>
              <w:pStyle w:val="TAC"/>
              <w:keepNext w:val="0"/>
              <w:keepLines w:val="0"/>
              <w:widowControl w:val="0"/>
              <w:rPr>
                <w:del w:id="3235" w:author="MCC160" w:date="2022-03-15T14:17:00Z"/>
              </w:rPr>
            </w:pPr>
            <w:del w:id="3236" w:author="MCC160" w:date="2022-03-15T14:17:00Z">
              <w:r w:rsidRPr="005410BD" w:rsidDel="00701052">
                <w:delText>-</w:delText>
              </w:r>
            </w:del>
          </w:p>
        </w:tc>
        <w:tc>
          <w:tcPr>
            <w:tcW w:w="2978" w:type="dxa"/>
            <w:shd w:val="clear" w:color="auto" w:fill="auto"/>
          </w:tcPr>
          <w:p w14:paraId="6C7F2FEA" w14:textId="43A96D6B" w:rsidR="00AE5AC2" w:rsidRPr="005410BD" w:rsidDel="00701052" w:rsidRDefault="00AE5AC2" w:rsidP="00004E02">
            <w:pPr>
              <w:pStyle w:val="TAL"/>
              <w:keepNext w:val="0"/>
              <w:keepLines w:val="0"/>
              <w:widowControl w:val="0"/>
              <w:rPr>
                <w:del w:id="3237" w:author="MCC160" w:date="2022-03-15T14:17:00Z"/>
              </w:rPr>
            </w:pPr>
            <w:del w:id="3238" w:author="MCC160" w:date="2022-03-15T14:17:00Z">
              <w:r w:rsidRPr="005410BD" w:rsidDel="00701052">
                <w:delText>-</w:delText>
              </w:r>
            </w:del>
          </w:p>
        </w:tc>
        <w:tc>
          <w:tcPr>
            <w:tcW w:w="565" w:type="dxa"/>
            <w:shd w:val="clear" w:color="auto" w:fill="auto"/>
          </w:tcPr>
          <w:p w14:paraId="665E2435" w14:textId="4894B110" w:rsidR="00AE5AC2" w:rsidRPr="005410BD" w:rsidDel="00701052" w:rsidRDefault="00AE5AC2" w:rsidP="00004E02">
            <w:pPr>
              <w:pStyle w:val="TAC"/>
              <w:keepNext w:val="0"/>
              <w:keepLines w:val="0"/>
              <w:widowControl w:val="0"/>
              <w:rPr>
                <w:del w:id="3239" w:author="MCC160" w:date="2022-03-15T14:17:00Z"/>
              </w:rPr>
            </w:pPr>
            <w:del w:id="3240" w:author="MCC160" w:date="2022-03-15T14:17:00Z">
              <w:r w:rsidRPr="005410BD" w:rsidDel="00701052">
                <w:delText>-</w:delText>
              </w:r>
            </w:del>
          </w:p>
        </w:tc>
        <w:tc>
          <w:tcPr>
            <w:tcW w:w="850" w:type="dxa"/>
            <w:shd w:val="clear" w:color="auto" w:fill="auto"/>
          </w:tcPr>
          <w:p w14:paraId="449FFD5D" w14:textId="051F7839" w:rsidR="00AE5AC2" w:rsidRPr="005410BD" w:rsidDel="00701052" w:rsidRDefault="00AE5AC2" w:rsidP="00004E02">
            <w:pPr>
              <w:pStyle w:val="TAC"/>
              <w:keepNext w:val="0"/>
              <w:keepLines w:val="0"/>
              <w:widowControl w:val="0"/>
              <w:rPr>
                <w:del w:id="3241" w:author="MCC160" w:date="2022-03-15T14:17:00Z"/>
              </w:rPr>
            </w:pPr>
            <w:del w:id="3242" w:author="MCC160" w:date="2022-03-15T14:17:00Z">
              <w:r w:rsidRPr="005410BD" w:rsidDel="00701052">
                <w:delText>-</w:delText>
              </w:r>
            </w:del>
          </w:p>
        </w:tc>
      </w:tr>
      <w:tr w:rsidR="00AE5AC2" w:rsidRPr="005410BD" w:rsidDel="00701052" w14:paraId="64C4F8D7" w14:textId="6E1CCB15" w:rsidTr="00004E02">
        <w:trPr>
          <w:del w:id="3243" w:author="MCC160" w:date="2022-03-15T14:17:00Z"/>
        </w:trPr>
        <w:tc>
          <w:tcPr>
            <w:tcW w:w="534" w:type="dxa"/>
            <w:shd w:val="clear" w:color="auto" w:fill="auto"/>
          </w:tcPr>
          <w:p w14:paraId="31168A8C" w14:textId="358E16F8" w:rsidR="00AE5AC2" w:rsidRPr="005410BD" w:rsidDel="00701052" w:rsidRDefault="00AE5AC2" w:rsidP="00004E02">
            <w:pPr>
              <w:pStyle w:val="TAC"/>
              <w:keepNext w:val="0"/>
              <w:keepLines w:val="0"/>
              <w:widowControl w:val="0"/>
              <w:rPr>
                <w:del w:id="3244" w:author="MCC160" w:date="2022-03-15T14:17:00Z"/>
              </w:rPr>
            </w:pPr>
            <w:del w:id="3245" w:author="MCC160" w:date="2022-03-15T14:17:00Z">
              <w:r w:rsidRPr="005410BD" w:rsidDel="00701052">
                <w:delText>2a4</w:delText>
              </w:r>
            </w:del>
          </w:p>
        </w:tc>
        <w:tc>
          <w:tcPr>
            <w:tcW w:w="3968" w:type="dxa"/>
            <w:shd w:val="clear" w:color="auto" w:fill="auto"/>
          </w:tcPr>
          <w:p w14:paraId="48CDE8FC" w14:textId="442DEFEC" w:rsidR="00AE5AC2" w:rsidRPr="005410BD" w:rsidDel="00701052" w:rsidRDefault="00AE5AC2" w:rsidP="00004E02">
            <w:pPr>
              <w:pStyle w:val="TAL"/>
              <w:keepNext w:val="0"/>
              <w:keepLines w:val="0"/>
              <w:widowControl w:val="0"/>
              <w:rPr>
                <w:del w:id="3246" w:author="MCC160" w:date="2022-03-15T14:17:00Z"/>
              </w:rPr>
            </w:pPr>
            <w:del w:id="3247" w:author="MCC160" w:date="2022-03-15T14:17:00Z">
              <w:r w:rsidRPr="005410BD" w:rsidDel="00701052">
                <w:delText>Void</w:delText>
              </w:r>
            </w:del>
          </w:p>
        </w:tc>
        <w:tc>
          <w:tcPr>
            <w:tcW w:w="708" w:type="dxa"/>
            <w:shd w:val="clear" w:color="auto" w:fill="auto"/>
          </w:tcPr>
          <w:p w14:paraId="1E6FFA5E" w14:textId="64353384" w:rsidR="00AE5AC2" w:rsidRPr="005410BD" w:rsidDel="00701052" w:rsidRDefault="00AE5AC2" w:rsidP="00004E02">
            <w:pPr>
              <w:pStyle w:val="TAC"/>
              <w:keepNext w:val="0"/>
              <w:keepLines w:val="0"/>
              <w:widowControl w:val="0"/>
              <w:rPr>
                <w:del w:id="3248" w:author="MCC160" w:date="2022-03-15T14:17:00Z"/>
              </w:rPr>
            </w:pPr>
            <w:del w:id="3249" w:author="MCC160" w:date="2022-03-15T14:17:00Z">
              <w:r w:rsidRPr="005410BD" w:rsidDel="00701052">
                <w:delText>-</w:delText>
              </w:r>
            </w:del>
          </w:p>
        </w:tc>
        <w:tc>
          <w:tcPr>
            <w:tcW w:w="2978" w:type="dxa"/>
            <w:shd w:val="clear" w:color="auto" w:fill="auto"/>
          </w:tcPr>
          <w:p w14:paraId="48E4B46D" w14:textId="51041226" w:rsidR="00AE5AC2" w:rsidRPr="005410BD" w:rsidDel="00701052" w:rsidRDefault="00AE5AC2" w:rsidP="00004E02">
            <w:pPr>
              <w:pStyle w:val="TAL"/>
              <w:keepNext w:val="0"/>
              <w:keepLines w:val="0"/>
              <w:widowControl w:val="0"/>
              <w:rPr>
                <w:del w:id="3250" w:author="MCC160" w:date="2022-03-15T14:17:00Z"/>
              </w:rPr>
            </w:pPr>
            <w:del w:id="3251" w:author="MCC160" w:date="2022-03-15T14:17:00Z">
              <w:r w:rsidRPr="005410BD" w:rsidDel="00701052">
                <w:delText>-</w:delText>
              </w:r>
            </w:del>
          </w:p>
        </w:tc>
        <w:tc>
          <w:tcPr>
            <w:tcW w:w="565" w:type="dxa"/>
            <w:shd w:val="clear" w:color="auto" w:fill="auto"/>
          </w:tcPr>
          <w:p w14:paraId="08EA8FFE" w14:textId="3CE64DC7" w:rsidR="00AE5AC2" w:rsidRPr="005410BD" w:rsidDel="00701052" w:rsidRDefault="00AE5AC2" w:rsidP="00004E02">
            <w:pPr>
              <w:pStyle w:val="TAC"/>
              <w:keepNext w:val="0"/>
              <w:keepLines w:val="0"/>
              <w:widowControl w:val="0"/>
              <w:rPr>
                <w:del w:id="3252" w:author="MCC160" w:date="2022-03-15T14:17:00Z"/>
              </w:rPr>
            </w:pPr>
            <w:del w:id="3253" w:author="MCC160" w:date="2022-03-15T14:17:00Z">
              <w:r w:rsidRPr="005410BD" w:rsidDel="00701052">
                <w:delText>-</w:delText>
              </w:r>
            </w:del>
          </w:p>
        </w:tc>
        <w:tc>
          <w:tcPr>
            <w:tcW w:w="850" w:type="dxa"/>
            <w:shd w:val="clear" w:color="auto" w:fill="auto"/>
          </w:tcPr>
          <w:p w14:paraId="29A2C74F" w14:textId="1983BE00" w:rsidR="00AE5AC2" w:rsidRPr="005410BD" w:rsidDel="00701052" w:rsidRDefault="00AE5AC2" w:rsidP="00004E02">
            <w:pPr>
              <w:pStyle w:val="TAC"/>
              <w:keepNext w:val="0"/>
              <w:keepLines w:val="0"/>
              <w:widowControl w:val="0"/>
              <w:rPr>
                <w:del w:id="3254" w:author="MCC160" w:date="2022-03-15T14:17:00Z"/>
              </w:rPr>
            </w:pPr>
            <w:del w:id="3255" w:author="MCC160" w:date="2022-03-15T14:17:00Z">
              <w:r w:rsidRPr="005410BD" w:rsidDel="00701052">
                <w:delText>-</w:delText>
              </w:r>
            </w:del>
          </w:p>
        </w:tc>
      </w:tr>
      <w:tr w:rsidR="00AE5AC2" w:rsidRPr="005410BD" w:rsidDel="00701052" w14:paraId="3F24EBDD" w14:textId="38E1A451" w:rsidTr="00004E02">
        <w:trPr>
          <w:del w:id="3256" w:author="MCC160" w:date="2022-03-15T14:17:00Z"/>
        </w:trPr>
        <w:tc>
          <w:tcPr>
            <w:tcW w:w="534" w:type="dxa"/>
            <w:shd w:val="clear" w:color="auto" w:fill="auto"/>
          </w:tcPr>
          <w:p w14:paraId="738B3375" w14:textId="7DFA740A" w:rsidR="00AE5AC2" w:rsidRPr="005410BD" w:rsidDel="00701052" w:rsidRDefault="00AE5AC2" w:rsidP="00004E02">
            <w:pPr>
              <w:pStyle w:val="TAC"/>
              <w:keepNext w:val="0"/>
              <w:keepLines w:val="0"/>
              <w:widowControl w:val="0"/>
              <w:rPr>
                <w:del w:id="3257" w:author="MCC160" w:date="2022-03-15T14:17:00Z"/>
              </w:rPr>
            </w:pPr>
            <w:del w:id="3258" w:author="MCC160" w:date="2022-03-15T14:17:00Z">
              <w:r w:rsidRPr="005410BD" w:rsidDel="00701052">
                <w:delText>-</w:delText>
              </w:r>
            </w:del>
          </w:p>
        </w:tc>
        <w:tc>
          <w:tcPr>
            <w:tcW w:w="3968" w:type="dxa"/>
            <w:shd w:val="clear" w:color="auto" w:fill="auto"/>
          </w:tcPr>
          <w:p w14:paraId="3E420A29" w14:textId="6A40FE2A" w:rsidR="00AE5AC2" w:rsidRPr="005410BD" w:rsidDel="00701052" w:rsidRDefault="00AE5AC2" w:rsidP="00004E02">
            <w:pPr>
              <w:pStyle w:val="TAL"/>
              <w:keepNext w:val="0"/>
              <w:keepLines w:val="0"/>
              <w:widowControl w:val="0"/>
              <w:rPr>
                <w:del w:id="3259" w:author="MCC160" w:date="2022-03-15T14:17:00Z"/>
              </w:rPr>
            </w:pPr>
            <w:del w:id="3260" w:author="MCC160" w:date="2022-03-15T14:17:00Z">
              <w:r w:rsidRPr="005410BD" w:rsidDel="00701052">
                <w:delText>EXCEPTION: Steps 3a1 through 3b1 describe behaviour that depends on the UE implementation; the "lower case letter" identifies a step sequence that takes place if the UE responds either unreliably or reliably to a SIP INVITE with a SIP 180 (Ringing)</w:delText>
              </w:r>
            </w:del>
          </w:p>
        </w:tc>
        <w:tc>
          <w:tcPr>
            <w:tcW w:w="708" w:type="dxa"/>
            <w:shd w:val="clear" w:color="auto" w:fill="auto"/>
          </w:tcPr>
          <w:p w14:paraId="068CAE13" w14:textId="3657C9FE" w:rsidR="00AE5AC2" w:rsidRPr="005410BD" w:rsidDel="00701052" w:rsidRDefault="00AE5AC2" w:rsidP="00004E02">
            <w:pPr>
              <w:pStyle w:val="TAC"/>
              <w:keepNext w:val="0"/>
              <w:keepLines w:val="0"/>
              <w:widowControl w:val="0"/>
              <w:rPr>
                <w:del w:id="3261" w:author="MCC160" w:date="2022-03-15T14:17:00Z"/>
              </w:rPr>
            </w:pPr>
            <w:del w:id="3262" w:author="MCC160" w:date="2022-03-15T14:17:00Z">
              <w:r w:rsidRPr="005410BD" w:rsidDel="00701052">
                <w:delText>-</w:delText>
              </w:r>
            </w:del>
          </w:p>
        </w:tc>
        <w:tc>
          <w:tcPr>
            <w:tcW w:w="2978" w:type="dxa"/>
            <w:shd w:val="clear" w:color="auto" w:fill="auto"/>
          </w:tcPr>
          <w:p w14:paraId="5DFEC6F2" w14:textId="7A70564B" w:rsidR="00AE5AC2" w:rsidRPr="005410BD" w:rsidDel="00701052" w:rsidRDefault="00AE5AC2" w:rsidP="00004E02">
            <w:pPr>
              <w:pStyle w:val="TAL"/>
              <w:keepNext w:val="0"/>
              <w:keepLines w:val="0"/>
              <w:widowControl w:val="0"/>
              <w:rPr>
                <w:del w:id="3263" w:author="MCC160" w:date="2022-03-15T14:17:00Z"/>
              </w:rPr>
            </w:pPr>
            <w:del w:id="3264" w:author="MCC160" w:date="2022-03-15T14:17:00Z">
              <w:r w:rsidRPr="005410BD" w:rsidDel="00701052">
                <w:delText>-</w:delText>
              </w:r>
            </w:del>
          </w:p>
        </w:tc>
        <w:tc>
          <w:tcPr>
            <w:tcW w:w="565" w:type="dxa"/>
            <w:shd w:val="clear" w:color="auto" w:fill="auto"/>
          </w:tcPr>
          <w:p w14:paraId="12232D06" w14:textId="46AEC7E8" w:rsidR="00AE5AC2" w:rsidRPr="005410BD" w:rsidDel="00701052" w:rsidRDefault="00AE5AC2" w:rsidP="00004E02">
            <w:pPr>
              <w:pStyle w:val="TAC"/>
              <w:keepNext w:val="0"/>
              <w:keepLines w:val="0"/>
              <w:widowControl w:val="0"/>
              <w:rPr>
                <w:del w:id="3265" w:author="MCC160" w:date="2022-03-15T14:17:00Z"/>
              </w:rPr>
            </w:pPr>
            <w:del w:id="3266" w:author="MCC160" w:date="2022-03-15T14:17:00Z">
              <w:r w:rsidRPr="005410BD" w:rsidDel="00701052">
                <w:delText>-</w:delText>
              </w:r>
            </w:del>
          </w:p>
        </w:tc>
        <w:tc>
          <w:tcPr>
            <w:tcW w:w="850" w:type="dxa"/>
            <w:shd w:val="clear" w:color="auto" w:fill="auto"/>
          </w:tcPr>
          <w:p w14:paraId="6A83035D" w14:textId="0BCC54E6" w:rsidR="00AE5AC2" w:rsidRPr="005410BD" w:rsidDel="00701052" w:rsidRDefault="00AE5AC2" w:rsidP="00004E02">
            <w:pPr>
              <w:pStyle w:val="TAC"/>
              <w:keepNext w:val="0"/>
              <w:keepLines w:val="0"/>
              <w:widowControl w:val="0"/>
              <w:rPr>
                <w:del w:id="3267" w:author="MCC160" w:date="2022-03-15T14:17:00Z"/>
              </w:rPr>
            </w:pPr>
            <w:del w:id="3268" w:author="MCC160" w:date="2022-03-15T14:17:00Z">
              <w:r w:rsidRPr="005410BD" w:rsidDel="00701052">
                <w:delText>-</w:delText>
              </w:r>
            </w:del>
          </w:p>
        </w:tc>
      </w:tr>
      <w:tr w:rsidR="00AE5AC2" w:rsidRPr="005410BD" w:rsidDel="00701052" w14:paraId="4956574B" w14:textId="033499F2" w:rsidTr="00004E02">
        <w:trPr>
          <w:del w:id="3269" w:author="MCC160" w:date="2022-03-15T14:17:00Z"/>
        </w:trPr>
        <w:tc>
          <w:tcPr>
            <w:tcW w:w="534" w:type="dxa"/>
            <w:shd w:val="clear" w:color="auto" w:fill="auto"/>
          </w:tcPr>
          <w:p w14:paraId="06795867" w14:textId="42E2BBCA" w:rsidR="00AE5AC2" w:rsidRPr="005410BD" w:rsidDel="00701052" w:rsidRDefault="00AE5AC2" w:rsidP="00004E02">
            <w:pPr>
              <w:pStyle w:val="TAC"/>
              <w:keepNext w:val="0"/>
              <w:keepLines w:val="0"/>
              <w:widowControl w:val="0"/>
              <w:rPr>
                <w:del w:id="3270" w:author="MCC160" w:date="2022-03-15T14:17:00Z"/>
              </w:rPr>
            </w:pPr>
            <w:del w:id="3271" w:author="MCC160" w:date="2022-03-15T14:17:00Z">
              <w:r w:rsidRPr="005410BD" w:rsidDel="00701052">
                <w:delText>3a1</w:delText>
              </w:r>
            </w:del>
          </w:p>
        </w:tc>
        <w:tc>
          <w:tcPr>
            <w:tcW w:w="3968" w:type="dxa"/>
            <w:shd w:val="clear" w:color="auto" w:fill="auto"/>
          </w:tcPr>
          <w:p w14:paraId="78411618" w14:textId="4F281E76" w:rsidR="00AE5AC2" w:rsidRPr="005410BD" w:rsidDel="00701052" w:rsidRDefault="00AE5AC2" w:rsidP="00004E02">
            <w:pPr>
              <w:pStyle w:val="TAL"/>
              <w:keepNext w:val="0"/>
              <w:keepLines w:val="0"/>
              <w:widowControl w:val="0"/>
              <w:rPr>
                <w:del w:id="3272" w:author="MCC160" w:date="2022-03-15T14:17:00Z"/>
              </w:rPr>
            </w:pPr>
            <w:del w:id="3273" w:author="MCC160" w:date="2022-03-15T14:17:00Z">
              <w:r w:rsidRPr="005410BD" w:rsidDel="00701052">
                <w:delText>Check: Does the UE (MCVIDEO Client) respond with a SIP 180 (Ringing) message reliably?</w:delText>
              </w:r>
            </w:del>
          </w:p>
        </w:tc>
        <w:tc>
          <w:tcPr>
            <w:tcW w:w="708" w:type="dxa"/>
            <w:shd w:val="clear" w:color="auto" w:fill="auto"/>
          </w:tcPr>
          <w:p w14:paraId="73F99D23" w14:textId="26A449F1" w:rsidR="00AE5AC2" w:rsidRPr="005410BD" w:rsidDel="00701052" w:rsidRDefault="00AE5AC2" w:rsidP="00004E02">
            <w:pPr>
              <w:pStyle w:val="TAC"/>
              <w:keepNext w:val="0"/>
              <w:keepLines w:val="0"/>
              <w:widowControl w:val="0"/>
              <w:rPr>
                <w:del w:id="3274" w:author="MCC160" w:date="2022-03-15T14:17:00Z"/>
              </w:rPr>
            </w:pPr>
            <w:del w:id="3275" w:author="MCC160" w:date="2022-03-15T14:17:00Z">
              <w:r w:rsidRPr="005410BD" w:rsidDel="00701052">
                <w:delText>--&gt;</w:delText>
              </w:r>
            </w:del>
          </w:p>
        </w:tc>
        <w:tc>
          <w:tcPr>
            <w:tcW w:w="2978" w:type="dxa"/>
            <w:shd w:val="clear" w:color="auto" w:fill="auto"/>
          </w:tcPr>
          <w:p w14:paraId="4A0E42D2" w14:textId="558C3B5D" w:rsidR="00AE5AC2" w:rsidRPr="005410BD" w:rsidDel="00701052" w:rsidRDefault="00AE5AC2" w:rsidP="00004E02">
            <w:pPr>
              <w:pStyle w:val="TAL"/>
              <w:keepNext w:val="0"/>
              <w:keepLines w:val="0"/>
              <w:widowControl w:val="0"/>
              <w:rPr>
                <w:del w:id="3276" w:author="MCC160" w:date="2022-03-15T14:17:00Z"/>
              </w:rPr>
            </w:pPr>
            <w:del w:id="3277" w:author="MCC160" w:date="2022-03-15T14:17:00Z">
              <w:r w:rsidRPr="005410BD" w:rsidDel="00701052">
                <w:delText>SIP 180 (Ringing)</w:delText>
              </w:r>
            </w:del>
          </w:p>
        </w:tc>
        <w:tc>
          <w:tcPr>
            <w:tcW w:w="565" w:type="dxa"/>
            <w:shd w:val="clear" w:color="auto" w:fill="auto"/>
          </w:tcPr>
          <w:p w14:paraId="20265CEA" w14:textId="2969F53E" w:rsidR="00AE5AC2" w:rsidRPr="005410BD" w:rsidDel="00701052" w:rsidRDefault="00AE5AC2" w:rsidP="00004E02">
            <w:pPr>
              <w:pStyle w:val="TAC"/>
              <w:keepNext w:val="0"/>
              <w:keepLines w:val="0"/>
              <w:widowControl w:val="0"/>
              <w:rPr>
                <w:del w:id="3278" w:author="MCC160" w:date="2022-03-15T14:17:00Z"/>
              </w:rPr>
            </w:pPr>
            <w:del w:id="3279" w:author="MCC160" w:date="2022-03-15T14:17:00Z">
              <w:r w:rsidRPr="005410BD" w:rsidDel="00701052">
                <w:delText>1</w:delText>
              </w:r>
            </w:del>
          </w:p>
        </w:tc>
        <w:tc>
          <w:tcPr>
            <w:tcW w:w="850" w:type="dxa"/>
            <w:shd w:val="clear" w:color="auto" w:fill="auto"/>
          </w:tcPr>
          <w:p w14:paraId="7AC742B0" w14:textId="40A7DF76" w:rsidR="00AE5AC2" w:rsidRPr="005410BD" w:rsidDel="00701052" w:rsidRDefault="00AE5AC2" w:rsidP="00004E02">
            <w:pPr>
              <w:pStyle w:val="TAC"/>
              <w:keepNext w:val="0"/>
              <w:keepLines w:val="0"/>
              <w:widowControl w:val="0"/>
              <w:rPr>
                <w:del w:id="3280" w:author="MCC160" w:date="2022-03-15T14:17:00Z"/>
              </w:rPr>
            </w:pPr>
            <w:del w:id="3281" w:author="MCC160" w:date="2022-03-15T14:17:00Z">
              <w:r w:rsidRPr="005410BD" w:rsidDel="00701052">
                <w:delText>P</w:delText>
              </w:r>
            </w:del>
          </w:p>
        </w:tc>
      </w:tr>
      <w:tr w:rsidR="00AE5AC2" w:rsidRPr="005410BD" w:rsidDel="00701052" w14:paraId="309AA34F" w14:textId="1764FE9F" w:rsidTr="00004E02">
        <w:trPr>
          <w:del w:id="3282" w:author="MCC160" w:date="2022-03-15T14:17:00Z"/>
        </w:trPr>
        <w:tc>
          <w:tcPr>
            <w:tcW w:w="534" w:type="dxa"/>
            <w:shd w:val="clear" w:color="auto" w:fill="auto"/>
          </w:tcPr>
          <w:p w14:paraId="105FADBE" w14:textId="42887637" w:rsidR="00AE5AC2" w:rsidRPr="005410BD" w:rsidDel="00701052" w:rsidRDefault="00AE5AC2" w:rsidP="00004E02">
            <w:pPr>
              <w:pStyle w:val="TAC"/>
              <w:keepNext w:val="0"/>
              <w:keepLines w:val="0"/>
              <w:widowControl w:val="0"/>
              <w:rPr>
                <w:del w:id="3283" w:author="MCC160" w:date="2022-03-15T14:17:00Z"/>
              </w:rPr>
            </w:pPr>
            <w:del w:id="3284" w:author="MCC160" w:date="2022-03-15T14:17:00Z">
              <w:r w:rsidRPr="005410BD" w:rsidDel="00701052">
                <w:delText>3a2</w:delText>
              </w:r>
            </w:del>
          </w:p>
        </w:tc>
        <w:tc>
          <w:tcPr>
            <w:tcW w:w="3968" w:type="dxa"/>
            <w:shd w:val="clear" w:color="auto" w:fill="auto"/>
          </w:tcPr>
          <w:p w14:paraId="41990F2A" w14:textId="4FF6DC3A" w:rsidR="00AE5AC2" w:rsidRPr="005410BD" w:rsidDel="00701052" w:rsidRDefault="00AE5AC2" w:rsidP="00004E02">
            <w:pPr>
              <w:pStyle w:val="TAL"/>
              <w:keepNext w:val="0"/>
              <w:keepLines w:val="0"/>
              <w:widowControl w:val="0"/>
              <w:rPr>
                <w:del w:id="3285" w:author="MCC160" w:date="2022-03-15T14:17:00Z"/>
              </w:rPr>
            </w:pPr>
            <w:del w:id="3286" w:author="MCC160" w:date="2022-03-15T14:17:00Z">
              <w:r w:rsidRPr="005410BD" w:rsidDel="00701052">
                <w:delText>The SS shall send a SIP PRACK message only if the SIP 180 (Ringing) response contains 100rel option tag within the Require header.</w:delText>
              </w:r>
            </w:del>
          </w:p>
        </w:tc>
        <w:tc>
          <w:tcPr>
            <w:tcW w:w="708" w:type="dxa"/>
            <w:shd w:val="clear" w:color="auto" w:fill="auto"/>
          </w:tcPr>
          <w:p w14:paraId="27E7A07E" w14:textId="54611BED" w:rsidR="00AE5AC2" w:rsidRPr="005410BD" w:rsidDel="00701052" w:rsidRDefault="00AE5AC2" w:rsidP="00004E02">
            <w:pPr>
              <w:pStyle w:val="TAC"/>
              <w:keepNext w:val="0"/>
              <w:keepLines w:val="0"/>
              <w:widowControl w:val="0"/>
              <w:rPr>
                <w:del w:id="3287" w:author="MCC160" w:date="2022-03-15T14:17:00Z"/>
              </w:rPr>
            </w:pPr>
            <w:del w:id="3288" w:author="MCC160" w:date="2022-03-15T14:17:00Z">
              <w:r w:rsidRPr="005410BD" w:rsidDel="00701052">
                <w:delText>&lt;--</w:delText>
              </w:r>
            </w:del>
          </w:p>
        </w:tc>
        <w:tc>
          <w:tcPr>
            <w:tcW w:w="2978" w:type="dxa"/>
            <w:shd w:val="clear" w:color="auto" w:fill="auto"/>
          </w:tcPr>
          <w:p w14:paraId="7C04BA44" w14:textId="3E4535CD" w:rsidR="00AE5AC2" w:rsidRPr="005410BD" w:rsidDel="00701052" w:rsidRDefault="00AE5AC2" w:rsidP="00004E02">
            <w:pPr>
              <w:pStyle w:val="TAL"/>
              <w:keepNext w:val="0"/>
              <w:keepLines w:val="0"/>
              <w:widowControl w:val="0"/>
              <w:rPr>
                <w:del w:id="3289" w:author="MCC160" w:date="2022-03-15T14:17:00Z"/>
              </w:rPr>
            </w:pPr>
            <w:del w:id="3290" w:author="MCC160" w:date="2022-03-15T14:17:00Z">
              <w:r w:rsidRPr="005410BD" w:rsidDel="00701052">
                <w:delText>SIP PRACK</w:delText>
              </w:r>
            </w:del>
          </w:p>
        </w:tc>
        <w:tc>
          <w:tcPr>
            <w:tcW w:w="565" w:type="dxa"/>
            <w:shd w:val="clear" w:color="auto" w:fill="auto"/>
          </w:tcPr>
          <w:p w14:paraId="5C6AC141" w14:textId="796991B9" w:rsidR="00AE5AC2" w:rsidRPr="005410BD" w:rsidDel="00701052" w:rsidRDefault="00AE5AC2" w:rsidP="00004E02">
            <w:pPr>
              <w:pStyle w:val="TAC"/>
              <w:keepNext w:val="0"/>
              <w:keepLines w:val="0"/>
              <w:widowControl w:val="0"/>
              <w:rPr>
                <w:del w:id="3291" w:author="MCC160" w:date="2022-03-15T14:17:00Z"/>
              </w:rPr>
            </w:pPr>
            <w:del w:id="3292" w:author="MCC160" w:date="2022-03-15T14:17:00Z">
              <w:r w:rsidRPr="005410BD" w:rsidDel="00701052">
                <w:delText>-</w:delText>
              </w:r>
            </w:del>
          </w:p>
        </w:tc>
        <w:tc>
          <w:tcPr>
            <w:tcW w:w="850" w:type="dxa"/>
            <w:shd w:val="clear" w:color="auto" w:fill="auto"/>
          </w:tcPr>
          <w:p w14:paraId="0684D2E1" w14:textId="7556A0D5" w:rsidR="00AE5AC2" w:rsidRPr="005410BD" w:rsidDel="00701052" w:rsidRDefault="00AE5AC2" w:rsidP="00004E02">
            <w:pPr>
              <w:pStyle w:val="TAC"/>
              <w:keepNext w:val="0"/>
              <w:keepLines w:val="0"/>
              <w:widowControl w:val="0"/>
              <w:rPr>
                <w:del w:id="3293" w:author="MCC160" w:date="2022-03-15T14:17:00Z"/>
              </w:rPr>
            </w:pPr>
            <w:del w:id="3294" w:author="MCC160" w:date="2022-03-15T14:17:00Z">
              <w:r w:rsidRPr="005410BD" w:rsidDel="00701052">
                <w:delText>-</w:delText>
              </w:r>
            </w:del>
          </w:p>
        </w:tc>
      </w:tr>
      <w:tr w:rsidR="00AE5AC2" w:rsidRPr="005410BD" w:rsidDel="00701052" w14:paraId="6EDD0B97" w14:textId="690B6E97" w:rsidTr="00004E02">
        <w:trPr>
          <w:del w:id="3295" w:author="MCC160" w:date="2022-03-15T14:17:00Z"/>
        </w:trPr>
        <w:tc>
          <w:tcPr>
            <w:tcW w:w="534" w:type="dxa"/>
            <w:shd w:val="clear" w:color="auto" w:fill="auto"/>
          </w:tcPr>
          <w:p w14:paraId="3777CF90" w14:textId="5552D685" w:rsidR="00AE5AC2" w:rsidRPr="005410BD" w:rsidDel="00701052" w:rsidRDefault="00AE5AC2" w:rsidP="00004E02">
            <w:pPr>
              <w:pStyle w:val="TAC"/>
              <w:keepNext w:val="0"/>
              <w:keepLines w:val="0"/>
              <w:widowControl w:val="0"/>
              <w:rPr>
                <w:del w:id="3296" w:author="MCC160" w:date="2022-03-15T14:17:00Z"/>
              </w:rPr>
            </w:pPr>
            <w:del w:id="3297" w:author="MCC160" w:date="2022-03-15T14:17:00Z">
              <w:r w:rsidRPr="005410BD" w:rsidDel="00701052">
                <w:delText>3a3</w:delText>
              </w:r>
            </w:del>
          </w:p>
        </w:tc>
        <w:tc>
          <w:tcPr>
            <w:tcW w:w="3968" w:type="dxa"/>
            <w:shd w:val="clear" w:color="auto" w:fill="auto"/>
          </w:tcPr>
          <w:p w14:paraId="0A629431" w14:textId="2282CBEA" w:rsidR="00AE5AC2" w:rsidRPr="005410BD" w:rsidDel="00701052" w:rsidRDefault="00AE5AC2" w:rsidP="00004E02">
            <w:pPr>
              <w:pStyle w:val="TAL"/>
              <w:keepNext w:val="0"/>
              <w:keepLines w:val="0"/>
              <w:widowControl w:val="0"/>
              <w:rPr>
                <w:del w:id="3298" w:author="MCC160" w:date="2022-03-15T14:17:00Z"/>
              </w:rPr>
            </w:pPr>
            <w:del w:id="3299" w:author="MCC160" w:date="2022-03-15T14:17:00Z">
              <w:r w:rsidRPr="005410BD" w:rsidDel="00701052">
                <w:delText>The UE (MCVIDEO Client) acknowledges the SIP PRACK message with SIP 200 (OK) message</w:delText>
              </w:r>
            </w:del>
          </w:p>
        </w:tc>
        <w:tc>
          <w:tcPr>
            <w:tcW w:w="708" w:type="dxa"/>
            <w:shd w:val="clear" w:color="auto" w:fill="auto"/>
          </w:tcPr>
          <w:p w14:paraId="02DBDD38" w14:textId="3249E4E4" w:rsidR="00AE5AC2" w:rsidRPr="005410BD" w:rsidDel="00701052" w:rsidRDefault="00AE5AC2" w:rsidP="00004E02">
            <w:pPr>
              <w:pStyle w:val="TAC"/>
              <w:keepNext w:val="0"/>
              <w:keepLines w:val="0"/>
              <w:widowControl w:val="0"/>
              <w:rPr>
                <w:del w:id="3300" w:author="MCC160" w:date="2022-03-15T14:17:00Z"/>
              </w:rPr>
            </w:pPr>
            <w:del w:id="3301" w:author="MCC160" w:date="2022-03-15T14:17:00Z">
              <w:r w:rsidRPr="005410BD" w:rsidDel="00701052">
                <w:delText>--&gt;</w:delText>
              </w:r>
            </w:del>
          </w:p>
        </w:tc>
        <w:tc>
          <w:tcPr>
            <w:tcW w:w="2978" w:type="dxa"/>
            <w:shd w:val="clear" w:color="auto" w:fill="auto"/>
          </w:tcPr>
          <w:p w14:paraId="47C25069" w14:textId="1781D3F5" w:rsidR="00AE5AC2" w:rsidRPr="005410BD" w:rsidDel="00701052" w:rsidRDefault="00AE5AC2" w:rsidP="00004E02">
            <w:pPr>
              <w:pStyle w:val="TAL"/>
              <w:keepNext w:val="0"/>
              <w:keepLines w:val="0"/>
              <w:widowControl w:val="0"/>
              <w:rPr>
                <w:del w:id="3302" w:author="MCC160" w:date="2022-03-15T14:17:00Z"/>
              </w:rPr>
            </w:pPr>
            <w:del w:id="3303" w:author="MCC160" w:date="2022-03-15T14:17:00Z">
              <w:r w:rsidRPr="005410BD" w:rsidDel="00701052">
                <w:delText>SIP 200 (OK)</w:delText>
              </w:r>
            </w:del>
          </w:p>
        </w:tc>
        <w:tc>
          <w:tcPr>
            <w:tcW w:w="565" w:type="dxa"/>
            <w:shd w:val="clear" w:color="auto" w:fill="auto"/>
          </w:tcPr>
          <w:p w14:paraId="0493A64A" w14:textId="0C8FECD7" w:rsidR="00AE5AC2" w:rsidRPr="005410BD" w:rsidDel="00701052" w:rsidRDefault="00AE5AC2" w:rsidP="00004E02">
            <w:pPr>
              <w:pStyle w:val="TAC"/>
              <w:keepNext w:val="0"/>
              <w:keepLines w:val="0"/>
              <w:widowControl w:val="0"/>
              <w:rPr>
                <w:del w:id="3304" w:author="MCC160" w:date="2022-03-15T14:17:00Z"/>
              </w:rPr>
            </w:pPr>
            <w:del w:id="3305" w:author="MCC160" w:date="2022-03-15T14:17:00Z">
              <w:r w:rsidRPr="005410BD" w:rsidDel="00701052">
                <w:delText>-</w:delText>
              </w:r>
            </w:del>
          </w:p>
        </w:tc>
        <w:tc>
          <w:tcPr>
            <w:tcW w:w="850" w:type="dxa"/>
            <w:shd w:val="clear" w:color="auto" w:fill="auto"/>
          </w:tcPr>
          <w:p w14:paraId="2F5F1CB5" w14:textId="5AC8EBD0" w:rsidR="00AE5AC2" w:rsidRPr="005410BD" w:rsidDel="00701052" w:rsidRDefault="00AE5AC2" w:rsidP="00004E02">
            <w:pPr>
              <w:pStyle w:val="TAC"/>
              <w:keepNext w:val="0"/>
              <w:keepLines w:val="0"/>
              <w:widowControl w:val="0"/>
              <w:rPr>
                <w:del w:id="3306" w:author="MCC160" w:date="2022-03-15T14:17:00Z"/>
              </w:rPr>
            </w:pPr>
            <w:del w:id="3307" w:author="MCC160" w:date="2022-03-15T14:17:00Z">
              <w:r w:rsidRPr="005410BD" w:rsidDel="00701052">
                <w:delText>-</w:delText>
              </w:r>
            </w:del>
          </w:p>
        </w:tc>
      </w:tr>
      <w:tr w:rsidR="00AE5AC2" w:rsidRPr="005410BD" w:rsidDel="00701052" w14:paraId="5ED5098A" w14:textId="43CB46D1" w:rsidTr="00004E02">
        <w:trPr>
          <w:del w:id="3308" w:author="MCC160" w:date="2022-03-15T14:17:00Z"/>
        </w:trPr>
        <w:tc>
          <w:tcPr>
            <w:tcW w:w="534" w:type="dxa"/>
            <w:shd w:val="clear" w:color="auto" w:fill="auto"/>
          </w:tcPr>
          <w:p w14:paraId="311296C5" w14:textId="3A27ADE0" w:rsidR="00AE5AC2" w:rsidRPr="005410BD" w:rsidDel="00701052" w:rsidRDefault="00AE5AC2" w:rsidP="00004E02">
            <w:pPr>
              <w:pStyle w:val="TAC"/>
              <w:keepNext w:val="0"/>
              <w:keepLines w:val="0"/>
              <w:widowControl w:val="0"/>
              <w:rPr>
                <w:del w:id="3309" w:author="MCC160" w:date="2022-03-15T14:17:00Z"/>
              </w:rPr>
            </w:pPr>
            <w:del w:id="3310" w:author="MCC160" w:date="2022-03-15T14:17:00Z">
              <w:r w:rsidRPr="005410BD" w:rsidDel="00701052">
                <w:delText>3b1</w:delText>
              </w:r>
            </w:del>
          </w:p>
        </w:tc>
        <w:tc>
          <w:tcPr>
            <w:tcW w:w="3968" w:type="dxa"/>
            <w:shd w:val="clear" w:color="auto" w:fill="auto"/>
          </w:tcPr>
          <w:p w14:paraId="312EC13C" w14:textId="443F8187" w:rsidR="00AE5AC2" w:rsidRPr="005410BD" w:rsidDel="00701052" w:rsidRDefault="00AE5AC2" w:rsidP="00004E02">
            <w:pPr>
              <w:pStyle w:val="TAL"/>
              <w:keepNext w:val="0"/>
              <w:keepLines w:val="0"/>
              <w:widowControl w:val="0"/>
              <w:rPr>
                <w:del w:id="3311" w:author="MCC160" w:date="2022-03-15T14:17:00Z"/>
              </w:rPr>
            </w:pPr>
            <w:del w:id="3312" w:author="MCC160" w:date="2022-03-15T14:17:00Z">
              <w:r w:rsidRPr="005410BD" w:rsidDel="00701052">
                <w:delText>Check: Does the UE (MCVideo Client) sends a SIP 180 (Ringing) unreliably?</w:delText>
              </w:r>
            </w:del>
          </w:p>
        </w:tc>
        <w:tc>
          <w:tcPr>
            <w:tcW w:w="708" w:type="dxa"/>
            <w:shd w:val="clear" w:color="auto" w:fill="auto"/>
          </w:tcPr>
          <w:p w14:paraId="69B7E114" w14:textId="154FE7C5" w:rsidR="00AE5AC2" w:rsidRPr="005410BD" w:rsidDel="00701052" w:rsidRDefault="00AE5AC2" w:rsidP="00004E02">
            <w:pPr>
              <w:pStyle w:val="TAC"/>
              <w:keepNext w:val="0"/>
              <w:keepLines w:val="0"/>
              <w:widowControl w:val="0"/>
              <w:rPr>
                <w:del w:id="3313" w:author="MCC160" w:date="2022-03-15T14:17:00Z"/>
              </w:rPr>
            </w:pPr>
            <w:del w:id="3314" w:author="MCC160" w:date="2022-03-15T14:17:00Z">
              <w:r w:rsidRPr="005410BD" w:rsidDel="00701052">
                <w:delText>--&gt;</w:delText>
              </w:r>
            </w:del>
          </w:p>
        </w:tc>
        <w:tc>
          <w:tcPr>
            <w:tcW w:w="2978" w:type="dxa"/>
            <w:shd w:val="clear" w:color="auto" w:fill="auto"/>
          </w:tcPr>
          <w:p w14:paraId="4E42A4A4" w14:textId="50D1E3C7" w:rsidR="00AE5AC2" w:rsidRPr="005410BD" w:rsidDel="00701052" w:rsidRDefault="00AE5AC2" w:rsidP="00004E02">
            <w:pPr>
              <w:pStyle w:val="TAL"/>
              <w:keepNext w:val="0"/>
              <w:keepLines w:val="0"/>
              <w:widowControl w:val="0"/>
              <w:rPr>
                <w:del w:id="3315" w:author="MCC160" w:date="2022-03-15T14:17:00Z"/>
              </w:rPr>
            </w:pPr>
            <w:del w:id="3316" w:author="MCC160" w:date="2022-03-15T14:17:00Z">
              <w:r w:rsidRPr="005410BD" w:rsidDel="00701052">
                <w:delText>SIP 180 (Ringing)</w:delText>
              </w:r>
            </w:del>
          </w:p>
        </w:tc>
        <w:tc>
          <w:tcPr>
            <w:tcW w:w="565" w:type="dxa"/>
            <w:shd w:val="clear" w:color="auto" w:fill="auto"/>
          </w:tcPr>
          <w:p w14:paraId="6DB30264" w14:textId="17FDA430" w:rsidR="00AE5AC2" w:rsidRPr="005410BD" w:rsidDel="00701052" w:rsidRDefault="00AE5AC2" w:rsidP="00004E02">
            <w:pPr>
              <w:pStyle w:val="TAC"/>
              <w:keepNext w:val="0"/>
              <w:keepLines w:val="0"/>
              <w:widowControl w:val="0"/>
              <w:rPr>
                <w:del w:id="3317" w:author="MCC160" w:date="2022-03-15T14:17:00Z"/>
              </w:rPr>
            </w:pPr>
            <w:del w:id="3318" w:author="MCC160" w:date="2022-03-15T14:17:00Z">
              <w:r w:rsidRPr="005410BD" w:rsidDel="00701052">
                <w:delText>1</w:delText>
              </w:r>
            </w:del>
          </w:p>
        </w:tc>
        <w:tc>
          <w:tcPr>
            <w:tcW w:w="850" w:type="dxa"/>
            <w:shd w:val="clear" w:color="auto" w:fill="auto"/>
          </w:tcPr>
          <w:p w14:paraId="076F95DE" w14:textId="59AC587B" w:rsidR="00AE5AC2" w:rsidRPr="005410BD" w:rsidDel="00701052" w:rsidRDefault="00AE5AC2" w:rsidP="00004E02">
            <w:pPr>
              <w:pStyle w:val="TAC"/>
              <w:keepNext w:val="0"/>
              <w:keepLines w:val="0"/>
              <w:widowControl w:val="0"/>
              <w:rPr>
                <w:del w:id="3319" w:author="MCC160" w:date="2022-03-15T14:17:00Z"/>
              </w:rPr>
            </w:pPr>
            <w:del w:id="3320" w:author="MCC160" w:date="2022-03-15T14:17:00Z">
              <w:r w:rsidRPr="005410BD" w:rsidDel="00701052">
                <w:delText>P</w:delText>
              </w:r>
            </w:del>
          </w:p>
        </w:tc>
      </w:tr>
      <w:tr w:rsidR="00AE5AC2" w:rsidRPr="005410BD" w:rsidDel="00701052" w14:paraId="2FE7DB9A" w14:textId="33A203F0" w:rsidTr="00004E02">
        <w:trPr>
          <w:del w:id="3321" w:author="MCC160" w:date="2022-03-15T14:17:00Z"/>
        </w:trPr>
        <w:tc>
          <w:tcPr>
            <w:tcW w:w="534" w:type="dxa"/>
            <w:shd w:val="clear" w:color="auto" w:fill="auto"/>
          </w:tcPr>
          <w:p w14:paraId="2DDBCD33" w14:textId="1021E2E7" w:rsidR="00AE5AC2" w:rsidRPr="005410BD" w:rsidDel="00701052" w:rsidRDefault="00AE5AC2" w:rsidP="00004E02">
            <w:pPr>
              <w:pStyle w:val="TAC"/>
              <w:keepNext w:val="0"/>
              <w:keepLines w:val="0"/>
              <w:widowControl w:val="0"/>
              <w:rPr>
                <w:del w:id="3322" w:author="MCC160" w:date="2022-03-15T14:17:00Z"/>
              </w:rPr>
            </w:pPr>
            <w:del w:id="3323" w:author="MCC160" w:date="2022-03-15T14:17:00Z">
              <w:r w:rsidRPr="005410BD" w:rsidDel="00701052">
                <w:delText>4</w:delText>
              </w:r>
            </w:del>
          </w:p>
        </w:tc>
        <w:tc>
          <w:tcPr>
            <w:tcW w:w="3968" w:type="dxa"/>
            <w:shd w:val="clear" w:color="auto" w:fill="auto"/>
          </w:tcPr>
          <w:p w14:paraId="645BDDBD" w14:textId="50C09117" w:rsidR="00AE5AC2" w:rsidRPr="005410BD" w:rsidDel="00701052" w:rsidRDefault="00AE5AC2" w:rsidP="00004E02">
            <w:pPr>
              <w:pStyle w:val="TAL"/>
              <w:rPr>
                <w:del w:id="3324" w:author="MCC160" w:date="2022-03-15T14:17:00Z"/>
              </w:rPr>
            </w:pPr>
            <w:del w:id="3325" w:author="MCC160" w:date="2022-03-15T14:17:00Z">
              <w:r w:rsidRPr="005410BD" w:rsidDel="00701052">
                <w:delText>Make the MCVIDEO User answer the call</w:delText>
              </w:r>
            </w:del>
          </w:p>
          <w:p w14:paraId="33568F0D" w14:textId="1F89222E" w:rsidR="00AE5AC2" w:rsidRPr="005410BD" w:rsidDel="00701052" w:rsidRDefault="00AE5AC2" w:rsidP="00004E02">
            <w:pPr>
              <w:pStyle w:val="TAL"/>
              <w:keepNext w:val="0"/>
              <w:keepLines w:val="0"/>
              <w:widowControl w:val="0"/>
              <w:rPr>
                <w:del w:id="3326" w:author="MCC160" w:date="2022-03-15T14:17:00Z"/>
              </w:rPr>
            </w:pPr>
            <w:del w:id="3327" w:author="MCC160" w:date="2022-03-15T14:17:00Z">
              <w:r w:rsidRPr="005410BD" w:rsidDel="00701052">
                <w:delText>(NOTE 1)</w:delText>
              </w:r>
            </w:del>
          </w:p>
        </w:tc>
        <w:tc>
          <w:tcPr>
            <w:tcW w:w="708" w:type="dxa"/>
            <w:shd w:val="clear" w:color="auto" w:fill="auto"/>
          </w:tcPr>
          <w:p w14:paraId="1ABAB513" w14:textId="39AD1FEB" w:rsidR="00AE5AC2" w:rsidRPr="005410BD" w:rsidDel="00701052" w:rsidRDefault="00AE5AC2" w:rsidP="00004E02">
            <w:pPr>
              <w:pStyle w:val="TAC"/>
              <w:keepNext w:val="0"/>
              <w:keepLines w:val="0"/>
              <w:widowControl w:val="0"/>
              <w:rPr>
                <w:del w:id="3328" w:author="MCC160" w:date="2022-03-15T14:17:00Z"/>
              </w:rPr>
            </w:pPr>
            <w:del w:id="3329" w:author="MCC160" w:date="2022-03-15T14:17:00Z">
              <w:r w:rsidRPr="005410BD" w:rsidDel="00701052">
                <w:delText>-</w:delText>
              </w:r>
            </w:del>
          </w:p>
        </w:tc>
        <w:tc>
          <w:tcPr>
            <w:tcW w:w="2978" w:type="dxa"/>
            <w:shd w:val="clear" w:color="auto" w:fill="auto"/>
          </w:tcPr>
          <w:p w14:paraId="07C15B18" w14:textId="580F6B38" w:rsidR="00AE5AC2" w:rsidRPr="005410BD" w:rsidDel="00701052" w:rsidRDefault="00AE5AC2" w:rsidP="00004E02">
            <w:pPr>
              <w:pStyle w:val="TAL"/>
              <w:keepNext w:val="0"/>
              <w:keepLines w:val="0"/>
              <w:widowControl w:val="0"/>
              <w:rPr>
                <w:del w:id="3330" w:author="MCC160" w:date="2022-03-15T14:17:00Z"/>
              </w:rPr>
            </w:pPr>
            <w:del w:id="3331" w:author="MCC160" w:date="2022-03-15T14:17:00Z">
              <w:r w:rsidRPr="005410BD" w:rsidDel="00701052">
                <w:delText>-</w:delText>
              </w:r>
            </w:del>
          </w:p>
        </w:tc>
        <w:tc>
          <w:tcPr>
            <w:tcW w:w="565" w:type="dxa"/>
            <w:shd w:val="clear" w:color="auto" w:fill="auto"/>
          </w:tcPr>
          <w:p w14:paraId="1FD05C3F" w14:textId="75A613E5" w:rsidR="00AE5AC2" w:rsidRPr="005410BD" w:rsidDel="00701052" w:rsidRDefault="00AE5AC2" w:rsidP="00004E02">
            <w:pPr>
              <w:pStyle w:val="TAC"/>
              <w:keepNext w:val="0"/>
              <w:keepLines w:val="0"/>
              <w:widowControl w:val="0"/>
              <w:rPr>
                <w:del w:id="3332" w:author="MCC160" w:date="2022-03-15T14:17:00Z"/>
              </w:rPr>
            </w:pPr>
            <w:del w:id="3333" w:author="MCC160" w:date="2022-03-15T14:17:00Z">
              <w:r w:rsidRPr="005410BD" w:rsidDel="00701052">
                <w:delText>-</w:delText>
              </w:r>
            </w:del>
          </w:p>
        </w:tc>
        <w:tc>
          <w:tcPr>
            <w:tcW w:w="850" w:type="dxa"/>
            <w:shd w:val="clear" w:color="auto" w:fill="auto"/>
          </w:tcPr>
          <w:p w14:paraId="176F9D07" w14:textId="2AAFC194" w:rsidR="00AE5AC2" w:rsidRPr="005410BD" w:rsidDel="00701052" w:rsidRDefault="00AE5AC2" w:rsidP="00004E02">
            <w:pPr>
              <w:pStyle w:val="TAC"/>
              <w:keepNext w:val="0"/>
              <w:keepLines w:val="0"/>
              <w:widowControl w:val="0"/>
              <w:rPr>
                <w:del w:id="3334" w:author="MCC160" w:date="2022-03-15T14:17:00Z"/>
              </w:rPr>
            </w:pPr>
            <w:del w:id="3335" w:author="MCC160" w:date="2022-03-15T14:17:00Z">
              <w:r w:rsidRPr="005410BD" w:rsidDel="00701052">
                <w:delText>-</w:delText>
              </w:r>
            </w:del>
          </w:p>
        </w:tc>
      </w:tr>
      <w:tr w:rsidR="00AE5AC2" w:rsidRPr="005410BD" w:rsidDel="00701052" w14:paraId="4DDF4C35" w14:textId="2470BB5D" w:rsidTr="00004E02">
        <w:trPr>
          <w:del w:id="3336" w:author="MCC160" w:date="2022-03-15T14:17:00Z"/>
        </w:trPr>
        <w:tc>
          <w:tcPr>
            <w:tcW w:w="534" w:type="dxa"/>
            <w:shd w:val="clear" w:color="auto" w:fill="auto"/>
          </w:tcPr>
          <w:p w14:paraId="6CE0766A" w14:textId="1BE2613F" w:rsidR="00AE5AC2" w:rsidRPr="005410BD" w:rsidDel="00701052" w:rsidRDefault="00AE5AC2" w:rsidP="00004E02">
            <w:pPr>
              <w:pStyle w:val="TAC"/>
              <w:keepNext w:val="0"/>
              <w:keepLines w:val="0"/>
              <w:widowControl w:val="0"/>
              <w:rPr>
                <w:del w:id="3337" w:author="MCC160" w:date="2022-03-15T14:17:00Z"/>
              </w:rPr>
            </w:pPr>
            <w:del w:id="3338" w:author="MCC160" w:date="2022-03-15T14:17:00Z">
              <w:r w:rsidRPr="005410BD" w:rsidDel="00701052">
                <w:delText>5</w:delText>
              </w:r>
            </w:del>
          </w:p>
        </w:tc>
        <w:tc>
          <w:tcPr>
            <w:tcW w:w="3968" w:type="dxa"/>
            <w:shd w:val="clear" w:color="auto" w:fill="auto"/>
          </w:tcPr>
          <w:p w14:paraId="7A2BA7AE" w14:textId="235FC15C" w:rsidR="00AE5AC2" w:rsidRPr="005410BD" w:rsidDel="00701052" w:rsidRDefault="00AE5AC2" w:rsidP="00004E02">
            <w:pPr>
              <w:pStyle w:val="TAL"/>
              <w:rPr>
                <w:del w:id="3339" w:author="MCC160" w:date="2022-03-15T14:17:00Z"/>
              </w:rPr>
            </w:pPr>
            <w:del w:id="3340" w:author="MCC160" w:date="2022-03-15T14:17:00Z">
              <w:r w:rsidRPr="005410BD" w:rsidDel="00701052">
                <w:delText>Check: Does the UE (MCVIDEO Client) respond to the original SIP INVITE message with a SIP 200 (OK) message?</w:delText>
              </w:r>
            </w:del>
          </w:p>
        </w:tc>
        <w:tc>
          <w:tcPr>
            <w:tcW w:w="708" w:type="dxa"/>
            <w:shd w:val="clear" w:color="auto" w:fill="auto"/>
          </w:tcPr>
          <w:p w14:paraId="77CCC30E" w14:textId="5D96480A" w:rsidR="00AE5AC2" w:rsidRPr="005410BD" w:rsidDel="00701052" w:rsidRDefault="00AE5AC2" w:rsidP="00004E02">
            <w:pPr>
              <w:pStyle w:val="TAC"/>
              <w:keepNext w:val="0"/>
              <w:keepLines w:val="0"/>
              <w:widowControl w:val="0"/>
              <w:rPr>
                <w:del w:id="3341" w:author="MCC160" w:date="2022-03-15T14:17:00Z"/>
              </w:rPr>
            </w:pPr>
            <w:del w:id="3342" w:author="MCC160" w:date="2022-03-15T14:17:00Z">
              <w:r w:rsidRPr="005410BD" w:rsidDel="00701052">
                <w:delText>--&gt;</w:delText>
              </w:r>
            </w:del>
          </w:p>
        </w:tc>
        <w:tc>
          <w:tcPr>
            <w:tcW w:w="2978" w:type="dxa"/>
            <w:shd w:val="clear" w:color="auto" w:fill="auto"/>
          </w:tcPr>
          <w:p w14:paraId="0563F23E" w14:textId="3692320D" w:rsidR="00AE5AC2" w:rsidRPr="005410BD" w:rsidDel="00701052" w:rsidRDefault="00AE5AC2" w:rsidP="00004E02">
            <w:pPr>
              <w:pStyle w:val="TAL"/>
              <w:keepNext w:val="0"/>
              <w:keepLines w:val="0"/>
              <w:widowControl w:val="0"/>
              <w:rPr>
                <w:del w:id="3343" w:author="MCC160" w:date="2022-03-15T14:17:00Z"/>
              </w:rPr>
            </w:pPr>
            <w:del w:id="3344" w:author="MCC160" w:date="2022-03-15T14:17:00Z">
              <w:r w:rsidRPr="005410BD" w:rsidDel="00701052">
                <w:delText>SIP 200 (OK)</w:delText>
              </w:r>
            </w:del>
          </w:p>
        </w:tc>
        <w:tc>
          <w:tcPr>
            <w:tcW w:w="565" w:type="dxa"/>
            <w:shd w:val="clear" w:color="auto" w:fill="auto"/>
          </w:tcPr>
          <w:p w14:paraId="6650D544" w14:textId="3877D8BC" w:rsidR="00AE5AC2" w:rsidRPr="005410BD" w:rsidDel="00701052" w:rsidRDefault="00AE5AC2" w:rsidP="00004E02">
            <w:pPr>
              <w:pStyle w:val="TAC"/>
              <w:keepNext w:val="0"/>
              <w:keepLines w:val="0"/>
              <w:widowControl w:val="0"/>
              <w:rPr>
                <w:del w:id="3345" w:author="MCC160" w:date="2022-03-15T14:17:00Z"/>
              </w:rPr>
            </w:pPr>
            <w:del w:id="3346" w:author="MCC160" w:date="2022-03-15T14:17:00Z">
              <w:r w:rsidRPr="005410BD" w:rsidDel="00701052">
                <w:delText>1</w:delText>
              </w:r>
            </w:del>
          </w:p>
        </w:tc>
        <w:tc>
          <w:tcPr>
            <w:tcW w:w="850" w:type="dxa"/>
            <w:shd w:val="clear" w:color="auto" w:fill="auto"/>
          </w:tcPr>
          <w:p w14:paraId="46127A01" w14:textId="065FCE0F" w:rsidR="00AE5AC2" w:rsidRPr="005410BD" w:rsidDel="00701052" w:rsidRDefault="00AE5AC2" w:rsidP="00004E02">
            <w:pPr>
              <w:pStyle w:val="TAC"/>
              <w:keepNext w:val="0"/>
              <w:keepLines w:val="0"/>
              <w:widowControl w:val="0"/>
              <w:rPr>
                <w:del w:id="3347" w:author="MCC160" w:date="2022-03-15T14:17:00Z"/>
              </w:rPr>
            </w:pPr>
            <w:del w:id="3348" w:author="MCC160" w:date="2022-03-15T14:17:00Z">
              <w:r w:rsidRPr="005410BD" w:rsidDel="00701052">
                <w:delText>P</w:delText>
              </w:r>
            </w:del>
          </w:p>
        </w:tc>
      </w:tr>
      <w:tr w:rsidR="00AE5AC2" w:rsidRPr="005410BD" w:rsidDel="00701052" w14:paraId="0F0057B8" w14:textId="09907621" w:rsidTr="00004E02">
        <w:trPr>
          <w:del w:id="3349" w:author="MCC160" w:date="2022-03-15T14:17:00Z"/>
        </w:trPr>
        <w:tc>
          <w:tcPr>
            <w:tcW w:w="534" w:type="dxa"/>
            <w:shd w:val="clear" w:color="auto" w:fill="auto"/>
          </w:tcPr>
          <w:p w14:paraId="0A7B70EA" w14:textId="48C369BF" w:rsidR="00AE5AC2" w:rsidRPr="005410BD" w:rsidDel="00701052" w:rsidRDefault="00AE5AC2" w:rsidP="00004E02">
            <w:pPr>
              <w:pStyle w:val="TAC"/>
              <w:keepNext w:val="0"/>
              <w:keepLines w:val="0"/>
              <w:widowControl w:val="0"/>
              <w:rPr>
                <w:del w:id="3350" w:author="MCC160" w:date="2022-03-15T14:17:00Z"/>
              </w:rPr>
            </w:pPr>
            <w:del w:id="3351" w:author="MCC160" w:date="2022-03-15T14:17:00Z">
              <w:r w:rsidRPr="005410BD" w:rsidDel="00701052">
                <w:delText>6</w:delText>
              </w:r>
            </w:del>
          </w:p>
        </w:tc>
        <w:tc>
          <w:tcPr>
            <w:tcW w:w="3968" w:type="dxa"/>
            <w:shd w:val="clear" w:color="auto" w:fill="auto"/>
          </w:tcPr>
          <w:p w14:paraId="3CA76473" w14:textId="7B1CB659" w:rsidR="00AE5AC2" w:rsidRPr="005410BD" w:rsidDel="00701052" w:rsidRDefault="00AE5AC2" w:rsidP="00004E02">
            <w:pPr>
              <w:pStyle w:val="TAL"/>
              <w:keepNext w:val="0"/>
              <w:keepLines w:val="0"/>
              <w:widowControl w:val="0"/>
              <w:rPr>
                <w:del w:id="3352" w:author="MCC160" w:date="2022-03-15T14:17:00Z"/>
              </w:rPr>
            </w:pPr>
            <w:del w:id="3353" w:author="MCC160" w:date="2022-03-15T14:17:00Z">
              <w:r w:rsidRPr="005410BD" w:rsidDel="00701052">
                <w:delText>The SS acknowledges the receipt of the SIP 200 (OK) message for the SIP INVITE message.</w:delText>
              </w:r>
            </w:del>
          </w:p>
        </w:tc>
        <w:tc>
          <w:tcPr>
            <w:tcW w:w="708" w:type="dxa"/>
            <w:shd w:val="clear" w:color="auto" w:fill="auto"/>
          </w:tcPr>
          <w:p w14:paraId="7CC56664" w14:textId="7E9C88C3" w:rsidR="00AE5AC2" w:rsidRPr="005410BD" w:rsidDel="00701052" w:rsidRDefault="00AE5AC2" w:rsidP="00004E02">
            <w:pPr>
              <w:pStyle w:val="TAC"/>
              <w:keepNext w:val="0"/>
              <w:keepLines w:val="0"/>
              <w:widowControl w:val="0"/>
              <w:rPr>
                <w:del w:id="3354" w:author="MCC160" w:date="2022-03-15T14:17:00Z"/>
              </w:rPr>
            </w:pPr>
            <w:del w:id="3355" w:author="MCC160" w:date="2022-03-15T14:17:00Z">
              <w:r w:rsidRPr="005410BD" w:rsidDel="00701052">
                <w:delText>&lt;--</w:delText>
              </w:r>
            </w:del>
          </w:p>
        </w:tc>
        <w:tc>
          <w:tcPr>
            <w:tcW w:w="2978" w:type="dxa"/>
            <w:shd w:val="clear" w:color="auto" w:fill="auto"/>
          </w:tcPr>
          <w:p w14:paraId="3BF609A2" w14:textId="2F049680" w:rsidR="00AE5AC2" w:rsidRPr="005410BD" w:rsidDel="00701052" w:rsidRDefault="00AE5AC2" w:rsidP="00004E02">
            <w:pPr>
              <w:pStyle w:val="TAL"/>
              <w:keepNext w:val="0"/>
              <w:keepLines w:val="0"/>
              <w:widowControl w:val="0"/>
              <w:rPr>
                <w:del w:id="3356" w:author="MCC160" w:date="2022-03-15T14:17:00Z"/>
              </w:rPr>
            </w:pPr>
            <w:del w:id="3357" w:author="MCC160" w:date="2022-03-15T14:17:00Z">
              <w:r w:rsidRPr="005410BD" w:rsidDel="00701052">
                <w:delText>SIP ACK</w:delText>
              </w:r>
            </w:del>
          </w:p>
        </w:tc>
        <w:tc>
          <w:tcPr>
            <w:tcW w:w="565" w:type="dxa"/>
            <w:shd w:val="clear" w:color="auto" w:fill="auto"/>
          </w:tcPr>
          <w:p w14:paraId="68DC56B4" w14:textId="6CD1B9F5" w:rsidR="00AE5AC2" w:rsidRPr="005410BD" w:rsidDel="00701052" w:rsidRDefault="00AE5AC2" w:rsidP="00004E02">
            <w:pPr>
              <w:pStyle w:val="TAC"/>
              <w:keepNext w:val="0"/>
              <w:keepLines w:val="0"/>
              <w:widowControl w:val="0"/>
              <w:rPr>
                <w:del w:id="3358" w:author="MCC160" w:date="2022-03-15T14:17:00Z"/>
              </w:rPr>
            </w:pPr>
            <w:del w:id="3359" w:author="MCC160" w:date="2022-03-15T14:17:00Z">
              <w:r w:rsidRPr="005410BD" w:rsidDel="00701052">
                <w:delText>-</w:delText>
              </w:r>
            </w:del>
          </w:p>
        </w:tc>
        <w:tc>
          <w:tcPr>
            <w:tcW w:w="850" w:type="dxa"/>
            <w:shd w:val="clear" w:color="auto" w:fill="auto"/>
          </w:tcPr>
          <w:p w14:paraId="67F722D6" w14:textId="29AA6925" w:rsidR="00AE5AC2" w:rsidRPr="005410BD" w:rsidDel="00701052" w:rsidRDefault="00AE5AC2" w:rsidP="00004E02">
            <w:pPr>
              <w:pStyle w:val="TAC"/>
              <w:keepNext w:val="0"/>
              <w:keepLines w:val="0"/>
              <w:widowControl w:val="0"/>
              <w:rPr>
                <w:del w:id="3360" w:author="MCC160" w:date="2022-03-15T14:17:00Z"/>
              </w:rPr>
            </w:pPr>
            <w:del w:id="3361" w:author="MCC160" w:date="2022-03-15T14:17:00Z">
              <w:r w:rsidRPr="005410BD" w:rsidDel="00701052">
                <w:delText>-</w:delText>
              </w:r>
            </w:del>
          </w:p>
        </w:tc>
      </w:tr>
      <w:tr w:rsidR="00AE5AC2" w:rsidRPr="005410BD" w14:paraId="5B8A7A34" w14:textId="77777777" w:rsidTr="00004E02">
        <w:trPr>
          <w:trHeight w:val="61"/>
        </w:trPr>
        <w:tc>
          <w:tcPr>
            <w:tcW w:w="534" w:type="dxa"/>
            <w:shd w:val="clear" w:color="auto" w:fill="auto"/>
          </w:tcPr>
          <w:p w14:paraId="1B31D782" w14:textId="77777777" w:rsidR="00AE5AC2" w:rsidRPr="005410BD" w:rsidRDefault="00AE5AC2" w:rsidP="00004E02">
            <w:pPr>
              <w:pStyle w:val="TAC"/>
              <w:keepNext w:val="0"/>
              <w:keepLines w:val="0"/>
              <w:widowControl w:val="0"/>
            </w:pPr>
            <w:r w:rsidRPr="005410BD">
              <w:t>7</w:t>
            </w:r>
          </w:p>
        </w:tc>
        <w:tc>
          <w:tcPr>
            <w:tcW w:w="3968" w:type="dxa"/>
            <w:shd w:val="clear" w:color="auto" w:fill="auto"/>
          </w:tcPr>
          <w:p w14:paraId="62254967" w14:textId="77777777" w:rsidR="00AE5AC2" w:rsidRPr="005410BD" w:rsidRDefault="00AE5AC2" w:rsidP="00004E02">
            <w:pPr>
              <w:pStyle w:val="TAL"/>
              <w:keepNext w:val="0"/>
              <w:keepLines w:val="0"/>
              <w:widowControl w:val="0"/>
            </w:pPr>
            <w:r w:rsidRPr="005410BD">
              <w:t>Make the UE request to end the call.</w:t>
            </w:r>
          </w:p>
          <w:p w14:paraId="4B7DD094" w14:textId="77777777" w:rsidR="00AE5AC2" w:rsidRPr="005410BD" w:rsidRDefault="00AE5AC2" w:rsidP="00004E02">
            <w:pPr>
              <w:pStyle w:val="TAL"/>
              <w:keepNext w:val="0"/>
              <w:keepLines w:val="0"/>
              <w:widowControl w:val="0"/>
            </w:pPr>
            <w:r w:rsidRPr="005410BD">
              <w:t>(NOTE 1)</w:t>
            </w:r>
          </w:p>
        </w:tc>
        <w:tc>
          <w:tcPr>
            <w:tcW w:w="708" w:type="dxa"/>
            <w:shd w:val="clear" w:color="auto" w:fill="auto"/>
          </w:tcPr>
          <w:p w14:paraId="34B7A7A4" w14:textId="77777777" w:rsidR="00AE5AC2" w:rsidRPr="005410BD" w:rsidRDefault="00AE5AC2" w:rsidP="00004E02">
            <w:pPr>
              <w:pStyle w:val="TAC"/>
              <w:keepNext w:val="0"/>
              <w:keepLines w:val="0"/>
              <w:widowControl w:val="0"/>
            </w:pPr>
            <w:r w:rsidRPr="005410BD">
              <w:t>-</w:t>
            </w:r>
          </w:p>
        </w:tc>
        <w:tc>
          <w:tcPr>
            <w:tcW w:w="2978" w:type="dxa"/>
            <w:shd w:val="clear" w:color="auto" w:fill="auto"/>
          </w:tcPr>
          <w:p w14:paraId="04A70B4F" w14:textId="77777777" w:rsidR="00AE5AC2" w:rsidRPr="005410BD" w:rsidRDefault="00AE5AC2" w:rsidP="00004E02">
            <w:pPr>
              <w:pStyle w:val="TAL"/>
              <w:keepNext w:val="0"/>
              <w:keepLines w:val="0"/>
              <w:widowControl w:val="0"/>
            </w:pPr>
            <w:r w:rsidRPr="005410BD">
              <w:t>-</w:t>
            </w:r>
          </w:p>
        </w:tc>
        <w:tc>
          <w:tcPr>
            <w:tcW w:w="565" w:type="dxa"/>
            <w:shd w:val="clear" w:color="auto" w:fill="auto"/>
          </w:tcPr>
          <w:p w14:paraId="1769892E" w14:textId="77777777" w:rsidR="00AE5AC2" w:rsidRPr="005410BD" w:rsidRDefault="00AE5AC2" w:rsidP="00004E02">
            <w:pPr>
              <w:pStyle w:val="TAC"/>
              <w:keepNext w:val="0"/>
              <w:keepLines w:val="0"/>
              <w:widowControl w:val="0"/>
            </w:pPr>
            <w:r w:rsidRPr="005410BD">
              <w:t>-</w:t>
            </w:r>
          </w:p>
        </w:tc>
        <w:tc>
          <w:tcPr>
            <w:tcW w:w="850" w:type="dxa"/>
            <w:shd w:val="clear" w:color="auto" w:fill="auto"/>
          </w:tcPr>
          <w:p w14:paraId="46C05505" w14:textId="77777777" w:rsidR="00AE5AC2" w:rsidRPr="005410BD" w:rsidRDefault="00AE5AC2" w:rsidP="00004E02">
            <w:pPr>
              <w:pStyle w:val="TAC"/>
              <w:keepNext w:val="0"/>
              <w:keepLines w:val="0"/>
              <w:widowControl w:val="0"/>
            </w:pPr>
            <w:r w:rsidRPr="005410BD">
              <w:t>-</w:t>
            </w:r>
          </w:p>
        </w:tc>
      </w:tr>
      <w:tr w:rsidR="00701052" w:rsidRPr="005410BD" w14:paraId="11C807A7" w14:textId="77777777" w:rsidTr="00004E02">
        <w:tc>
          <w:tcPr>
            <w:tcW w:w="534" w:type="dxa"/>
            <w:shd w:val="clear" w:color="auto" w:fill="auto"/>
          </w:tcPr>
          <w:p w14:paraId="6A7F117A" w14:textId="77777777" w:rsidR="00701052" w:rsidRPr="005410BD" w:rsidRDefault="00701052" w:rsidP="00701052">
            <w:pPr>
              <w:pStyle w:val="TAC"/>
              <w:keepNext w:val="0"/>
              <w:keepLines w:val="0"/>
              <w:widowControl w:val="0"/>
            </w:pPr>
            <w:r w:rsidRPr="005410BD">
              <w:t>8</w:t>
            </w:r>
          </w:p>
        </w:tc>
        <w:tc>
          <w:tcPr>
            <w:tcW w:w="3968" w:type="dxa"/>
            <w:shd w:val="clear" w:color="auto" w:fill="auto"/>
          </w:tcPr>
          <w:p w14:paraId="27CE6770" w14:textId="62004E53" w:rsidR="00701052" w:rsidRPr="005410BD" w:rsidRDefault="00701052" w:rsidP="00701052">
            <w:pPr>
              <w:pStyle w:val="TAL"/>
              <w:keepNext w:val="0"/>
              <w:keepLines w:val="0"/>
              <w:widowControl w:val="0"/>
            </w:pPr>
            <w:r w:rsidRPr="005410BD">
              <w:t>Check: Does the UE (MCVideo Client)</w:t>
            </w:r>
            <w:ins w:id="3362" w:author="MCC160" w:date="2022-03-15T14:18:00Z">
              <w:r w:rsidRPr="005410BD">
                <w:t xml:space="preserve"> </w:t>
              </w:r>
            </w:ins>
            <w:del w:id="3363" w:author="MCC160" w:date="2022-03-15T14:18:00Z">
              <w:r w:rsidRPr="005410BD" w:rsidDel="00701052">
                <w:delText xml:space="preserve"> </w:delText>
              </w:r>
            </w:del>
            <w:ins w:id="3364" w:author="MCC160" w:date="2022-03-15T14:18:00Z">
              <w:r w:rsidRPr="005410BD">
                <w:rPr>
                  <w:rFonts w:eastAsia="Calibri"/>
                </w:rPr>
                <w:t xml:space="preserve">correctly </w:t>
              </w:r>
              <w:r w:rsidRPr="005410BD">
                <w:t>perform test procedure for MCX CO call release as described in TS 36.579-1 [2] Table 5.3.10.3-1</w:t>
              </w:r>
            </w:ins>
            <w:del w:id="3365" w:author="MCC160" w:date="2022-03-15T14:18:00Z">
              <w:r w:rsidRPr="005410BD" w:rsidDel="00701052">
                <w:delText>send a SIP BYE message</w:delText>
              </w:r>
            </w:del>
            <w:r w:rsidRPr="005410BD">
              <w:t>?</w:t>
            </w:r>
          </w:p>
        </w:tc>
        <w:tc>
          <w:tcPr>
            <w:tcW w:w="708" w:type="dxa"/>
            <w:shd w:val="clear" w:color="auto" w:fill="auto"/>
          </w:tcPr>
          <w:p w14:paraId="3462FFAA" w14:textId="4E2CD318" w:rsidR="00701052" w:rsidRPr="005410BD" w:rsidRDefault="00701052" w:rsidP="00701052">
            <w:pPr>
              <w:pStyle w:val="TAC"/>
              <w:keepNext w:val="0"/>
              <w:keepLines w:val="0"/>
              <w:widowControl w:val="0"/>
            </w:pPr>
            <w:ins w:id="3366" w:author="MCC160" w:date="2022-03-15T14:18:00Z">
              <w:r w:rsidRPr="005410BD">
                <w:t>-</w:t>
              </w:r>
            </w:ins>
            <w:del w:id="3367" w:author="MCC160" w:date="2022-03-15T14:18:00Z">
              <w:r w:rsidRPr="005410BD" w:rsidDel="00DD3215">
                <w:delText>--&gt;</w:delText>
              </w:r>
            </w:del>
          </w:p>
        </w:tc>
        <w:tc>
          <w:tcPr>
            <w:tcW w:w="2978" w:type="dxa"/>
            <w:shd w:val="clear" w:color="auto" w:fill="auto"/>
          </w:tcPr>
          <w:p w14:paraId="54F6FDA4" w14:textId="4961B934" w:rsidR="00701052" w:rsidRPr="005410BD" w:rsidRDefault="00701052" w:rsidP="00701052">
            <w:pPr>
              <w:pStyle w:val="TAL"/>
              <w:keepNext w:val="0"/>
              <w:keepLines w:val="0"/>
              <w:widowControl w:val="0"/>
            </w:pPr>
            <w:ins w:id="3368" w:author="MCC160" w:date="2022-03-15T14:18:00Z">
              <w:r w:rsidRPr="005410BD">
                <w:t>-</w:t>
              </w:r>
            </w:ins>
            <w:del w:id="3369" w:author="MCC160" w:date="2022-03-15T14:18:00Z">
              <w:r w:rsidRPr="005410BD" w:rsidDel="00DD3215">
                <w:delText>SIP BYE</w:delText>
              </w:r>
            </w:del>
          </w:p>
        </w:tc>
        <w:tc>
          <w:tcPr>
            <w:tcW w:w="565" w:type="dxa"/>
            <w:shd w:val="clear" w:color="auto" w:fill="auto"/>
          </w:tcPr>
          <w:p w14:paraId="226D5119" w14:textId="77777777" w:rsidR="00701052" w:rsidRPr="005410BD" w:rsidRDefault="00701052" w:rsidP="00701052">
            <w:pPr>
              <w:pStyle w:val="TAC"/>
              <w:keepNext w:val="0"/>
              <w:keepLines w:val="0"/>
              <w:widowControl w:val="0"/>
            </w:pPr>
            <w:r w:rsidRPr="005410BD">
              <w:t>2</w:t>
            </w:r>
          </w:p>
        </w:tc>
        <w:tc>
          <w:tcPr>
            <w:tcW w:w="850" w:type="dxa"/>
            <w:shd w:val="clear" w:color="auto" w:fill="auto"/>
          </w:tcPr>
          <w:p w14:paraId="56CD01B9" w14:textId="77777777" w:rsidR="00701052" w:rsidRPr="005410BD" w:rsidRDefault="00701052" w:rsidP="00701052">
            <w:pPr>
              <w:pStyle w:val="TAC"/>
              <w:keepNext w:val="0"/>
              <w:keepLines w:val="0"/>
              <w:widowControl w:val="0"/>
            </w:pPr>
            <w:r w:rsidRPr="005410BD">
              <w:t>P</w:t>
            </w:r>
          </w:p>
        </w:tc>
      </w:tr>
      <w:tr w:rsidR="00701052" w:rsidRPr="005410BD" w14:paraId="5400A972" w14:textId="77777777" w:rsidTr="00004E02">
        <w:tc>
          <w:tcPr>
            <w:tcW w:w="534" w:type="dxa"/>
            <w:shd w:val="clear" w:color="auto" w:fill="auto"/>
          </w:tcPr>
          <w:p w14:paraId="41DA454B" w14:textId="5CA2080B" w:rsidR="00701052" w:rsidRPr="005410BD" w:rsidRDefault="00701052" w:rsidP="00701052">
            <w:pPr>
              <w:pStyle w:val="TAC"/>
              <w:keepNext w:val="0"/>
              <w:keepLines w:val="0"/>
              <w:widowControl w:val="0"/>
            </w:pPr>
            <w:r w:rsidRPr="005410BD">
              <w:t>9</w:t>
            </w:r>
            <w:ins w:id="3370" w:author="MCC160" w:date="2022-03-15T14:18:00Z">
              <w:r w:rsidRPr="005410BD">
                <w:t>-</w:t>
              </w:r>
              <w:r w:rsidRPr="005410BD">
                <w:lastRenderedPageBreak/>
                <w:t>10</w:t>
              </w:r>
            </w:ins>
          </w:p>
        </w:tc>
        <w:tc>
          <w:tcPr>
            <w:tcW w:w="3968" w:type="dxa"/>
            <w:shd w:val="clear" w:color="auto" w:fill="auto"/>
          </w:tcPr>
          <w:p w14:paraId="6DA12DDA" w14:textId="0A46E5FC" w:rsidR="00701052" w:rsidRPr="005410BD" w:rsidRDefault="00701052" w:rsidP="00701052">
            <w:pPr>
              <w:pStyle w:val="TAL"/>
              <w:keepNext w:val="0"/>
              <w:keepLines w:val="0"/>
              <w:widowControl w:val="0"/>
            </w:pPr>
            <w:del w:id="3371" w:author="MCC160" w:date="2022-03-15T14:18:00Z">
              <w:r w:rsidRPr="005410BD" w:rsidDel="00701052">
                <w:lastRenderedPageBreak/>
                <w:delText xml:space="preserve">The SS (MCVideo Server) responds with a SIP </w:delText>
              </w:r>
              <w:r w:rsidRPr="005410BD" w:rsidDel="00701052">
                <w:lastRenderedPageBreak/>
                <w:delText>200 (OK) message</w:delText>
              </w:r>
            </w:del>
            <w:ins w:id="3372" w:author="MCC160" w:date="2022-03-15T14:18:00Z">
              <w:r w:rsidRPr="005410BD">
                <w:t>Void</w:t>
              </w:r>
            </w:ins>
          </w:p>
        </w:tc>
        <w:tc>
          <w:tcPr>
            <w:tcW w:w="708" w:type="dxa"/>
            <w:shd w:val="clear" w:color="auto" w:fill="auto"/>
          </w:tcPr>
          <w:p w14:paraId="5B68FBB4" w14:textId="6987B6BF" w:rsidR="00701052" w:rsidRPr="005410BD" w:rsidRDefault="00701052" w:rsidP="00701052">
            <w:pPr>
              <w:pStyle w:val="TAC"/>
              <w:keepNext w:val="0"/>
              <w:keepLines w:val="0"/>
              <w:widowControl w:val="0"/>
            </w:pPr>
            <w:ins w:id="3373" w:author="MCC160" w:date="2022-03-15T14:18:00Z">
              <w:r w:rsidRPr="005410BD">
                <w:lastRenderedPageBreak/>
                <w:t>-</w:t>
              </w:r>
            </w:ins>
            <w:del w:id="3374" w:author="MCC160" w:date="2022-03-15T14:18:00Z">
              <w:r w:rsidRPr="005410BD" w:rsidDel="00724CC2">
                <w:delText>&lt;--</w:delText>
              </w:r>
            </w:del>
          </w:p>
        </w:tc>
        <w:tc>
          <w:tcPr>
            <w:tcW w:w="2978" w:type="dxa"/>
            <w:shd w:val="clear" w:color="auto" w:fill="auto"/>
          </w:tcPr>
          <w:p w14:paraId="658D1DCD" w14:textId="791C5153" w:rsidR="00701052" w:rsidRPr="005410BD" w:rsidRDefault="00701052" w:rsidP="00701052">
            <w:pPr>
              <w:pStyle w:val="TAL"/>
              <w:keepNext w:val="0"/>
              <w:keepLines w:val="0"/>
              <w:widowControl w:val="0"/>
            </w:pPr>
            <w:ins w:id="3375" w:author="MCC160" w:date="2022-03-15T14:18:00Z">
              <w:r w:rsidRPr="005410BD">
                <w:t>-</w:t>
              </w:r>
            </w:ins>
            <w:del w:id="3376" w:author="MCC160" w:date="2022-03-15T14:18:00Z">
              <w:r w:rsidRPr="005410BD" w:rsidDel="00724CC2">
                <w:delText>SIP 200 (OK)</w:delText>
              </w:r>
            </w:del>
          </w:p>
        </w:tc>
        <w:tc>
          <w:tcPr>
            <w:tcW w:w="565" w:type="dxa"/>
            <w:shd w:val="clear" w:color="auto" w:fill="auto"/>
          </w:tcPr>
          <w:p w14:paraId="71BD3383" w14:textId="77777777" w:rsidR="00701052" w:rsidRPr="005410BD" w:rsidRDefault="00701052" w:rsidP="00701052">
            <w:pPr>
              <w:pStyle w:val="TAC"/>
              <w:keepNext w:val="0"/>
              <w:keepLines w:val="0"/>
              <w:widowControl w:val="0"/>
            </w:pPr>
            <w:r w:rsidRPr="005410BD">
              <w:t>-</w:t>
            </w:r>
          </w:p>
        </w:tc>
        <w:tc>
          <w:tcPr>
            <w:tcW w:w="850" w:type="dxa"/>
            <w:shd w:val="clear" w:color="auto" w:fill="auto"/>
          </w:tcPr>
          <w:p w14:paraId="026E13F7" w14:textId="77777777" w:rsidR="00701052" w:rsidRPr="005410BD" w:rsidRDefault="00701052" w:rsidP="00701052">
            <w:pPr>
              <w:pStyle w:val="TAC"/>
              <w:keepNext w:val="0"/>
              <w:keepLines w:val="0"/>
              <w:widowControl w:val="0"/>
            </w:pPr>
            <w:r w:rsidRPr="005410BD">
              <w:t>-</w:t>
            </w:r>
          </w:p>
        </w:tc>
      </w:tr>
      <w:tr w:rsidR="00AE5AC2" w:rsidRPr="005410BD" w:rsidDel="00701052" w14:paraId="576D61C6" w14:textId="0641EAA5" w:rsidTr="00004E02">
        <w:trPr>
          <w:del w:id="3377" w:author="MCC160" w:date="2022-03-15T14:18:00Z"/>
        </w:trPr>
        <w:tc>
          <w:tcPr>
            <w:tcW w:w="534" w:type="dxa"/>
            <w:shd w:val="clear" w:color="auto" w:fill="auto"/>
          </w:tcPr>
          <w:p w14:paraId="38715588" w14:textId="7F284899" w:rsidR="00AE5AC2" w:rsidRPr="005410BD" w:rsidDel="00701052" w:rsidRDefault="00AE5AC2" w:rsidP="00004E02">
            <w:pPr>
              <w:pStyle w:val="TAC"/>
              <w:keepNext w:val="0"/>
              <w:keepLines w:val="0"/>
              <w:widowControl w:val="0"/>
              <w:rPr>
                <w:del w:id="3378" w:author="MCC160" w:date="2022-03-15T14:18:00Z"/>
              </w:rPr>
            </w:pPr>
            <w:del w:id="3379" w:author="MCC160" w:date="2022-03-15T14:18:00Z">
              <w:r w:rsidRPr="005410BD" w:rsidDel="00701052">
                <w:delText>10</w:delText>
              </w:r>
            </w:del>
          </w:p>
        </w:tc>
        <w:tc>
          <w:tcPr>
            <w:tcW w:w="3968" w:type="dxa"/>
            <w:shd w:val="clear" w:color="auto" w:fill="auto"/>
          </w:tcPr>
          <w:p w14:paraId="6EEB0816" w14:textId="17683AC4" w:rsidR="00AE5AC2" w:rsidRPr="005410BD" w:rsidDel="00701052" w:rsidRDefault="00AE5AC2" w:rsidP="00004E02">
            <w:pPr>
              <w:pStyle w:val="TAL"/>
              <w:keepNext w:val="0"/>
              <w:keepLines w:val="0"/>
              <w:widowControl w:val="0"/>
              <w:rPr>
                <w:del w:id="3380" w:author="MCC160" w:date="2022-03-15T14:18:00Z"/>
              </w:rPr>
            </w:pPr>
            <w:del w:id="3381" w:author="MCC160" w:date="2022-03-15T14:18:00Z">
              <w:r w:rsidRPr="005410BD" w:rsidDel="00701052">
                <w:delText>Wait for 5 sec to capture any not allowed behaviour.</w:delText>
              </w:r>
            </w:del>
          </w:p>
        </w:tc>
        <w:tc>
          <w:tcPr>
            <w:tcW w:w="708" w:type="dxa"/>
            <w:shd w:val="clear" w:color="auto" w:fill="auto"/>
          </w:tcPr>
          <w:p w14:paraId="49A23159" w14:textId="5626E651" w:rsidR="00AE5AC2" w:rsidRPr="005410BD" w:rsidDel="00701052" w:rsidRDefault="00AE5AC2" w:rsidP="00004E02">
            <w:pPr>
              <w:pStyle w:val="TAC"/>
              <w:keepNext w:val="0"/>
              <w:keepLines w:val="0"/>
              <w:widowControl w:val="0"/>
              <w:rPr>
                <w:del w:id="3382" w:author="MCC160" w:date="2022-03-15T14:18:00Z"/>
              </w:rPr>
            </w:pPr>
            <w:del w:id="3383" w:author="MCC160" w:date="2022-03-15T14:18:00Z">
              <w:r w:rsidRPr="005410BD" w:rsidDel="00701052">
                <w:delText>-</w:delText>
              </w:r>
            </w:del>
          </w:p>
        </w:tc>
        <w:tc>
          <w:tcPr>
            <w:tcW w:w="2978" w:type="dxa"/>
            <w:shd w:val="clear" w:color="auto" w:fill="auto"/>
          </w:tcPr>
          <w:p w14:paraId="6E4BF8D3" w14:textId="1EFD6248" w:rsidR="00AE5AC2" w:rsidRPr="005410BD" w:rsidDel="00701052" w:rsidRDefault="00AE5AC2" w:rsidP="00004E02">
            <w:pPr>
              <w:pStyle w:val="TAL"/>
              <w:keepNext w:val="0"/>
              <w:keepLines w:val="0"/>
              <w:widowControl w:val="0"/>
              <w:rPr>
                <w:del w:id="3384" w:author="MCC160" w:date="2022-03-15T14:18:00Z"/>
              </w:rPr>
            </w:pPr>
            <w:del w:id="3385" w:author="MCC160" w:date="2022-03-15T14:18:00Z">
              <w:r w:rsidRPr="005410BD" w:rsidDel="00701052">
                <w:delText>-</w:delText>
              </w:r>
            </w:del>
          </w:p>
        </w:tc>
        <w:tc>
          <w:tcPr>
            <w:tcW w:w="565" w:type="dxa"/>
            <w:shd w:val="clear" w:color="auto" w:fill="auto"/>
          </w:tcPr>
          <w:p w14:paraId="73959A27" w14:textId="77C8E281" w:rsidR="00AE5AC2" w:rsidRPr="005410BD" w:rsidDel="00701052" w:rsidRDefault="00AE5AC2" w:rsidP="00004E02">
            <w:pPr>
              <w:pStyle w:val="TAC"/>
              <w:keepNext w:val="0"/>
              <w:keepLines w:val="0"/>
              <w:widowControl w:val="0"/>
              <w:rPr>
                <w:del w:id="3386" w:author="MCC160" w:date="2022-03-15T14:18:00Z"/>
              </w:rPr>
            </w:pPr>
            <w:del w:id="3387" w:author="MCC160" w:date="2022-03-15T14:18:00Z">
              <w:r w:rsidRPr="005410BD" w:rsidDel="00701052">
                <w:delText>-</w:delText>
              </w:r>
            </w:del>
          </w:p>
        </w:tc>
        <w:tc>
          <w:tcPr>
            <w:tcW w:w="850" w:type="dxa"/>
            <w:shd w:val="clear" w:color="auto" w:fill="auto"/>
          </w:tcPr>
          <w:p w14:paraId="4D47D2C3" w14:textId="3D97DE8F" w:rsidR="00AE5AC2" w:rsidRPr="005410BD" w:rsidDel="00701052" w:rsidRDefault="00AE5AC2" w:rsidP="00004E02">
            <w:pPr>
              <w:pStyle w:val="TAC"/>
              <w:keepNext w:val="0"/>
              <w:keepLines w:val="0"/>
              <w:widowControl w:val="0"/>
              <w:rPr>
                <w:del w:id="3388" w:author="MCC160" w:date="2022-03-15T14:18:00Z"/>
              </w:rPr>
            </w:pPr>
            <w:del w:id="3389" w:author="MCC160" w:date="2022-03-15T14:18:00Z">
              <w:r w:rsidRPr="005410BD" w:rsidDel="00701052">
                <w:delText>-</w:delText>
              </w:r>
            </w:del>
          </w:p>
        </w:tc>
      </w:tr>
      <w:tr w:rsidR="00AE5AC2" w:rsidRPr="005410BD" w:rsidDel="00701052" w14:paraId="7557454B" w14:textId="1264116E" w:rsidTr="00004E02">
        <w:trPr>
          <w:del w:id="3390" w:author="MCC160" w:date="2022-03-15T14:18:00Z"/>
        </w:trPr>
        <w:tc>
          <w:tcPr>
            <w:tcW w:w="534" w:type="dxa"/>
            <w:shd w:val="clear" w:color="auto" w:fill="auto"/>
          </w:tcPr>
          <w:p w14:paraId="1A4CC817" w14:textId="304F0312" w:rsidR="00AE5AC2" w:rsidRPr="005410BD" w:rsidDel="00701052" w:rsidRDefault="00AE5AC2" w:rsidP="00004E02">
            <w:pPr>
              <w:pStyle w:val="TAC"/>
              <w:keepNext w:val="0"/>
              <w:keepLines w:val="0"/>
              <w:widowControl w:val="0"/>
              <w:rPr>
                <w:del w:id="3391" w:author="MCC160" w:date="2022-03-15T14:18:00Z"/>
              </w:rPr>
            </w:pPr>
            <w:del w:id="3392" w:author="MCC160" w:date="2022-03-15T14:18:00Z">
              <w:r w:rsidRPr="005410BD" w:rsidDel="00701052">
                <w:delText>-</w:delText>
              </w:r>
            </w:del>
          </w:p>
        </w:tc>
        <w:tc>
          <w:tcPr>
            <w:tcW w:w="3968" w:type="dxa"/>
            <w:shd w:val="clear" w:color="auto" w:fill="auto"/>
          </w:tcPr>
          <w:p w14:paraId="0EA4E80F" w14:textId="089DD458" w:rsidR="00AE5AC2" w:rsidRPr="005410BD" w:rsidDel="00701052" w:rsidRDefault="00AE5AC2" w:rsidP="00004E02">
            <w:pPr>
              <w:pStyle w:val="TAL"/>
              <w:rPr>
                <w:del w:id="3393" w:author="MCC160" w:date="2022-03-15T14:18:00Z"/>
              </w:rPr>
            </w:pPr>
            <w:del w:id="3394" w:author="MCC160" w:date="2022-03-15T14:18:00Z">
              <w:r w:rsidRPr="005410BD" w:rsidDel="00701052">
                <w:delText xml:space="preserve">The SS </w:delText>
              </w:r>
              <w:r w:rsidRPr="005410BD" w:rsidDel="00701052">
                <w:rPr>
                  <w:color w:val="000000"/>
                </w:rPr>
                <w:delText xml:space="preserve">(MCVideo Server) </w:delText>
              </w:r>
              <w:r w:rsidRPr="005410BD" w:rsidDel="00701052">
                <w:delText xml:space="preserve">waits 2 seconds before the SS </w:delText>
              </w:r>
              <w:r w:rsidRPr="005410BD" w:rsidDel="00701052">
                <w:rPr>
                  <w:color w:val="000000"/>
                </w:rPr>
                <w:delText xml:space="preserve">(MCVideo Server) </w:delText>
              </w:r>
              <w:r w:rsidRPr="005410BD" w:rsidDel="00701052">
                <w:delText>deactivates the dedicated EPS bearer and releases the RRC connection.</w:delText>
              </w:r>
            </w:del>
          </w:p>
          <w:p w14:paraId="676748C9" w14:textId="42E5B839" w:rsidR="00AE5AC2" w:rsidRPr="005410BD" w:rsidDel="00701052" w:rsidRDefault="00AE5AC2" w:rsidP="00004E02">
            <w:pPr>
              <w:pStyle w:val="TAL"/>
              <w:keepNext w:val="0"/>
              <w:keepLines w:val="0"/>
              <w:widowControl w:val="0"/>
              <w:rPr>
                <w:del w:id="3395" w:author="MCC160" w:date="2022-03-15T14:18:00Z"/>
              </w:rPr>
            </w:pPr>
            <w:del w:id="3396" w:author="MCC160" w:date="2022-03-15T14:18:00Z">
              <w:r w:rsidRPr="005410BD" w:rsidDel="00701052">
                <w:delText>(NOTE 2)</w:delText>
              </w:r>
            </w:del>
          </w:p>
        </w:tc>
        <w:tc>
          <w:tcPr>
            <w:tcW w:w="708" w:type="dxa"/>
            <w:shd w:val="clear" w:color="auto" w:fill="auto"/>
          </w:tcPr>
          <w:p w14:paraId="00602FD9" w14:textId="031A7962" w:rsidR="00AE5AC2" w:rsidRPr="005410BD" w:rsidDel="00701052" w:rsidRDefault="00AE5AC2" w:rsidP="00004E02">
            <w:pPr>
              <w:pStyle w:val="TAC"/>
              <w:keepNext w:val="0"/>
              <w:keepLines w:val="0"/>
              <w:widowControl w:val="0"/>
              <w:rPr>
                <w:del w:id="3397" w:author="MCC160" w:date="2022-03-15T14:18:00Z"/>
              </w:rPr>
            </w:pPr>
            <w:del w:id="3398" w:author="MCC160" w:date="2022-03-15T14:18:00Z">
              <w:r w:rsidRPr="005410BD" w:rsidDel="00701052">
                <w:delText>-</w:delText>
              </w:r>
            </w:del>
          </w:p>
        </w:tc>
        <w:tc>
          <w:tcPr>
            <w:tcW w:w="2978" w:type="dxa"/>
            <w:shd w:val="clear" w:color="auto" w:fill="auto"/>
          </w:tcPr>
          <w:p w14:paraId="05184FBC" w14:textId="48654DD4" w:rsidR="00AE5AC2" w:rsidRPr="005410BD" w:rsidDel="00701052" w:rsidRDefault="00AE5AC2" w:rsidP="00004E02">
            <w:pPr>
              <w:pStyle w:val="TAL"/>
              <w:keepNext w:val="0"/>
              <w:keepLines w:val="0"/>
              <w:widowControl w:val="0"/>
              <w:rPr>
                <w:del w:id="3399" w:author="MCC160" w:date="2022-03-15T14:18:00Z"/>
              </w:rPr>
            </w:pPr>
            <w:del w:id="3400" w:author="MCC160" w:date="2022-03-15T14:18:00Z">
              <w:r w:rsidRPr="005410BD" w:rsidDel="00701052">
                <w:delText>-</w:delText>
              </w:r>
            </w:del>
          </w:p>
        </w:tc>
        <w:tc>
          <w:tcPr>
            <w:tcW w:w="565" w:type="dxa"/>
            <w:shd w:val="clear" w:color="auto" w:fill="auto"/>
          </w:tcPr>
          <w:p w14:paraId="10B77FBF" w14:textId="312D7C38" w:rsidR="00AE5AC2" w:rsidRPr="005410BD" w:rsidDel="00701052" w:rsidRDefault="00AE5AC2" w:rsidP="00004E02">
            <w:pPr>
              <w:pStyle w:val="TAC"/>
              <w:keepNext w:val="0"/>
              <w:keepLines w:val="0"/>
              <w:widowControl w:val="0"/>
              <w:rPr>
                <w:del w:id="3401" w:author="MCC160" w:date="2022-03-15T14:18:00Z"/>
              </w:rPr>
            </w:pPr>
            <w:del w:id="3402" w:author="MCC160" w:date="2022-03-15T14:18:00Z">
              <w:r w:rsidRPr="005410BD" w:rsidDel="00701052">
                <w:delText>-</w:delText>
              </w:r>
            </w:del>
          </w:p>
        </w:tc>
        <w:tc>
          <w:tcPr>
            <w:tcW w:w="850" w:type="dxa"/>
            <w:shd w:val="clear" w:color="auto" w:fill="auto"/>
          </w:tcPr>
          <w:p w14:paraId="6AAC76D2" w14:textId="4CC09013" w:rsidR="00AE5AC2" w:rsidRPr="005410BD" w:rsidDel="00701052" w:rsidRDefault="00AE5AC2" w:rsidP="00004E02">
            <w:pPr>
              <w:pStyle w:val="TAC"/>
              <w:keepNext w:val="0"/>
              <w:keepLines w:val="0"/>
              <w:widowControl w:val="0"/>
              <w:rPr>
                <w:del w:id="3403" w:author="MCC160" w:date="2022-03-15T14:18:00Z"/>
              </w:rPr>
            </w:pPr>
            <w:del w:id="3404" w:author="MCC160" w:date="2022-03-15T14:18:00Z">
              <w:r w:rsidRPr="005410BD" w:rsidDel="00701052">
                <w:delText>-</w:delText>
              </w:r>
            </w:del>
          </w:p>
        </w:tc>
      </w:tr>
      <w:tr w:rsidR="00AE5AC2" w:rsidRPr="005410BD" w14:paraId="22470053" w14:textId="77777777" w:rsidTr="00004E02">
        <w:tc>
          <w:tcPr>
            <w:tcW w:w="9603" w:type="dxa"/>
            <w:gridSpan w:val="6"/>
            <w:shd w:val="clear" w:color="auto" w:fill="auto"/>
          </w:tcPr>
          <w:p w14:paraId="300A3F17" w14:textId="77777777" w:rsidR="00AE5AC2" w:rsidRPr="005410BD" w:rsidRDefault="00AE5AC2" w:rsidP="00004E02">
            <w:pPr>
              <w:pStyle w:val="TAN"/>
            </w:pPr>
            <w:r w:rsidRPr="005410BD">
              <w:t>NOTE 1: This is expected to be done via a suitable implementation dependent MMI command.</w:t>
            </w:r>
          </w:p>
          <w:p w14:paraId="14231E1D" w14:textId="2ECD3EBA" w:rsidR="00AE5AC2" w:rsidRPr="005410BD" w:rsidRDefault="00AE5AC2" w:rsidP="00004E02">
            <w:pPr>
              <w:pStyle w:val="TAN"/>
            </w:pPr>
            <w:del w:id="3405" w:author="MCC160" w:date="2022-03-15T14:18:00Z">
              <w:r w:rsidRPr="005410BD" w:rsidDel="00701052">
                <w:rPr>
                  <w:rFonts w:cs="Arial"/>
                  <w:szCs w:val="18"/>
                </w:rPr>
                <w:delText xml:space="preserve">NOTE 2: </w:delText>
              </w:r>
              <w:r w:rsidRPr="005410BD" w:rsidDel="00701052">
                <w:delText>The specified wait period of 2s shall ensure that lower layer signalling (TCP) is finished and any not allowed behaviour captured.</w:delText>
              </w:r>
            </w:del>
          </w:p>
        </w:tc>
      </w:tr>
    </w:tbl>
    <w:p w14:paraId="18E43610" w14:textId="77777777" w:rsidR="00AE5AC2" w:rsidRPr="005410BD" w:rsidRDefault="00AE5AC2" w:rsidP="00AE5AC2"/>
    <w:p w14:paraId="05FAC95A" w14:textId="77777777" w:rsidR="00AE5AC2" w:rsidRPr="005410BD" w:rsidRDefault="00AE5AC2" w:rsidP="00AE5AC2">
      <w:pPr>
        <w:pStyle w:val="H6"/>
      </w:pPr>
      <w:bookmarkStart w:id="3406" w:name="_Toc52787595"/>
      <w:bookmarkStart w:id="3407" w:name="_Toc52787777"/>
      <w:bookmarkStart w:id="3408" w:name="_Toc75906999"/>
      <w:bookmarkStart w:id="3409" w:name="_Toc75907336"/>
      <w:r w:rsidRPr="005410BD">
        <w:t>6.2.8.3.3</w:t>
      </w:r>
      <w:r w:rsidRPr="005410BD">
        <w:tab/>
        <w:t>Specific message contents</w:t>
      </w:r>
      <w:bookmarkEnd w:id="3406"/>
      <w:bookmarkEnd w:id="3407"/>
      <w:bookmarkEnd w:id="3408"/>
      <w:bookmarkEnd w:id="3409"/>
    </w:p>
    <w:p w14:paraId="010B2464" w14:textId="4F15C285" w:rsidR="00AE5AC2" w:rsidRPr="005410BD" w:rsidRDefault="00AE5AC2" w:rsidP="00AE5AC2">
      <w:pPr>
        <w:pStyle w:val="TH"/>
      </w:pPr>
      <w:r w:rsidRPr="005410BD">
        <w:t>Table 6.2.8.3.3-1: SIP INVITE (Step 1, Table 6.2.8.3.2-1</w:t>
      </w:r>
      <w:ins w:id="3410" w:author="MCC160" w:date="2022-03-16T15:01:00Z">
        <w:r w:rsidR="003C2D0A" w:rsidRPr="005410BD">
          <w:t>; Step 2, TS 36.579-1 [2] Table 5.3.6.3-1</w:t>
        </w:r>
      </w:ins>
      <w:r w:rsidRPr="005410BD">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3411">
          <w:tblGrid>
            <w:gridCol w:w="2833"/>
            <w:gridCol w:w="2127"/>
            <w:gridCol w:w="2126"/>
            <w:gridCol w:w="1418"/>
            <w:gridCol w:w="1135"/>
          </w:tblGrid>
        </w:tblGridChange>
      </w:tblGrid>
      <w:tr w:rsidR="00AE5AC2" w:rsidRPr="005410BD" w14:paraId="781A20E9" w14:textId="77777777" w:rsidTr="00004E02">
        <w:trPr>
          <w:tblHeader/>
        </w:trPr>
        <w:tc>
          <w:tcPr>
            <w:tcW w:w="9639" w:type="dxa"/>
            <w:gridSpan w:val="5"/>
          </w:tcPr>
          <w:p w14:paraId="237FC7A1" w14:textId="599C13C7" w:rsidR="00AE5AC2" w:rsidRPr="005410BD" w:rsidRDefault="00AE5AC2" w:rsidP="00004E02">
            <w:pPr>
              <w:pStyle w:val="TAL"/>
              <w:keepNext w:val="0"/>
            </w:pPr>
            <w:r w:rsidRPr="005410BD">
              <w:t xml:space="preserve">Derivation </w:t>
            </w:r>
            <w:r w:rsidRPr="005410BD">
              <w:rPr>
                <w:color w:val="000000"/>
              </w:rPr>
              <w:t>Path: TS 36.579-1</w:t>
            </w:r>
            <w:ins w:id="3412" w:author="MCC160" w:date="2022-03-17T11:16:00Z">
              <w:r w:rsidR="00621625" w:rsidRPr="005410BD">
                <w:rPr>
                  <w:color w:val="000000"/>
                </w:rPr>
                <w:t xml:space="preserve"> [2]</w:t>
              </w:r>
            </w:ins>
            <w:r w:rsidRPr="005410BD">
              <w:rPr>
                <w:color w:val="000000"/>
              </w:rPr>
              <w:t>, Table 5.5.2.5.2-1, condition</w:t>
            </w:r>
            <w:del w:id="3413" w:author="MCC160" w:date="2022-03-16T15:01:00Z">
              <w:r w:rsidRPr="005410BD" w:rsidDel="003C2D0A">
                <w:rPr>
                  <w:color w:val="000000"/>
                </w:rPr>
                <w:delText>s MCVIDEO,</w:delText>
              </w:r>
            </w:del>
            <w:r w:rsidRPr="005410BD">
              <w:rPr>
                <w:color w:val="000000"/>
              </w:rPr>
              <w:t xml:space="preserve"> PRIVATE-CALL, MANUAL</w:t>
            </w:r>
          </w:p>
        </w:tc>
      </w:tr>
      <w:tr w:rsidR="00AE5AC2" w:rsidRPr="005410BD" w14:paraId="7698CC34" w14:textId="77777777" w:rsidTr="00004E02">
        <w:trPr>
          <w:tblHeader/>
        </w:trPr>
        <w:tc>
          <w:tcPr>
            <w:tcW w:w="2833" w:type="dxa"/>
          </w:tcPr>
          <w:p w14:paraId="1D6D838B" w14:textId="77777777" w:rsidR="00AE5AC2" w:rsidRPr="005410BD" w:rsidRDefault="00AE5AC2" w:rsidP="00004E02">
            <w:pPr>
              <w:pStyle w:val="TAH"/>
              <w:keepNext w:val="0"/>
              <w:rPr>
                <w:bCs/>
              </w:rPr>
            </w:pPr>
            <w:r w:rsidRPr="005410BD">
              <w:rPr>
                <w:bCs/>
              </w:rPr>
              <w:t>Information Element</w:t>
            </w:r>
          </w:p>
        </w:tc>
        <w:tc>
          <w:tcPr>
            <w:tcW w:w="2127" w:type="dxa"/>
          </w:tcPr>
          <w:p w14:paraId="0D5C3527" w14:textId="77777777" w:rsidR="00AE5AC2" w:rsidRPr="005410BD" w:rsidRDefault="00AE5AC2" w:rsidP="00004E02">
            <w:pPr>
              <w:pStyle w:val="TAH"/>
              <w:keepNext w:val="0"/>
              <w:rPr>
                <w:bCs/>
              </w:rPr>
            </w:pPr>
            <w:r w:rsidRPr="005410BD">
              <w:rPr>
                <w:bCs/>
              </w:rPr>
              <w:t>Value/remark</w:t>
            </w:r>
          </w:p>
        </w:tc>
        <w:tc>
          <w:tcPr>
            <w:tcW w:w="2126" w:type="dxa"/>
          </w:tcPr>
          <w:p w14:paraId="256FE1DA" w14:textId="77777777" w:rsidR="00AE5AC2" w:rsidRPr="005410BD" w:rsidRDefault="00AE5AC2" w:rsidP="00004E02">
            <w:pPr>
              <w:pStyle w:val="TAH"/>
              <w:keepNext w:val="0"/>
              <w:rPr>
                <w:bCs/>
              </w:rPr>
            </w:pPr>
            <w:r w:rsidRPr="005410BD">
              <w:rPr>
                <w:bCs/>
              </w:rPr>
              <w:t>Comment</w:t>
            </w:r>
          </w:p>
        </w:tc>
        <w:tc>
          <w:tcPr>
            <w:tcW w:w="1418" w:type="dxa"/>
          </w:tcPr>
          <w:p w14:paraId="50382303" w14:textId="77777777" w:rsidR="00AE5AC2" w:rsidRPr="005410BD" w:rsidRDefault="00AE5AC2" w:rsidP="00004E02">
            <w:pPr>
              <w:pStyle w:val="TAH"/>
              <w:keepNext w:val="0"/>
              <w:rPr>
                <w:bCs/>
              </w:rPr>
            </w:pPr>
            <w:r w:rsidRPr="005410BD">
              <w:rPr>
                <w:bCs/>
              </w:rPr>
              <w:t>Reference</w:t>
            </w:r>
          </w:p>
        </w:tc>
        <w:tc>
          <w:tcPr>
            <w:tcW w:w="1135" w:type="dxa"/>
          </w:tcPr>
          <w:p w14:paraId="14A41A7C" w14:textId="77777777" w:rsidR="00AE5AC2" w:rsidRPr="005410BD" w:rsidRDefault="00AE5AC2" w:rsidP="00004E02">
            <w:pPr>
              <w:pStyle w:val="TAH"/>
              <w:keepNext w:val="0"/>
              <w:rPr>
                <w:bCs/>
              </w:rPr>
            </w:pPr>
            <w:r w:rsidRPr="005410BD">
              <w:rPr>
                <w:bCs/>
              </w:rPr>
              <w:t>Condition</w:t>
            </w:r>
          </w:p>
        </w:tc>
      </w:tr>
      <w:tr w:rsidR="00AE5AC2" w:rsidRPr="005410BD" w14:paraId="0C4AF287" w14:textId="77777777" w:rsidTr="00004E02">
        <w:tc>
          <w:tcPr>
            <w:tcW w:w="2833" w:type="dxa"/>
            <w:vAlign w:val="center"/>
          </w:tcPr>
          <w:p w14:paraId="5EDED9D4" w14:textId="77777777" w:rsidR="00AE5AC2" w:rsidRPr="005410BD" w:rsidRDefault="00AE5AC2" w:rsidP="00004E02">
            <w:pPr>
              <w:pStyle w:val="TAL"/>
              <w:rPr>
                <w:b/>
              </w:rPr>
            </w:pPr>
            <w:r w:rsidRPr="005410BD">
              <w:rPr>
                <w:b/>
              </w:rPr>
              <w:t>Message-body</w:t>
            </w:r>
          </w:p>
        </w:tc>
        <w:tc>
          <w:tcPr>
            <w:tcW w:w="2127" w:type="dxa"/>
          </w:tcPr>
          <w:p w14:paraId="26578C6F" w14:textId="77777777" w:rsidR="00AE5AC2" w:rsidRPr="005410BD" w:rsidRDefault="00AE5AC2" w:rsidP="00004E02">
            <w:pPr>
              <w:pStyle w:val="TAL"/>
            </w:pPr>
          </w:p>
        </w:tc>
        <w:tc>
          <w:tcPr>
            <w:tcW w:w="2126" w:type="dxa"/>
          </w:tcPr>
          <w:p w14:paraId="07B33FD1" w14:textId="77777777" w:rsidR="00AE5AC2" w:rsidRPr="005410BD" w:rsidRDefault="00AE5AC2" w:rsidP="00004E02">
            <w:pPr>
              <w:pStyle w:val="TAL"/>
            </w:pPr>
          </w:p>
        </w:tc>
        <w:tc>
          <w:tcPr>
            <w:tcW w:w="1418" w:type="dxa"/>
          </w:tcPr>
          <w:p w14:paraId="02A3DEF7" w14:textId="77777777" w:rsidR="00AE5AC2" w:rsidRPr="005410BD" w:rsidRDefault="00AE5AC2" w:rsidP="00004E02">
            <w:pPr>
              <w:pStyle w:val="TAL"/>
            </w:pPr>
          </w:p>
        </w:tc>
        <w:tc>
          <w:tcPr>
            <w:tcW w:w="1135" w:type="dxa"/>
            <w:vAlign w:val="bottom"/>
          </w:tcPr>
          <w:p w14:paraId="63AD5962" w14:textId="77777777" w:rsidR="00AE5AC2" w:rsidRPr="005410BD" w:rsidRDefault="00AE5AC2" w:rsidP="00004E02">
            <w:pPr>
              <w:pStyle w:val="TAL"/>
            </w:pPr>
          </w:p>
        </w:tc>
      </w:tr>
      <w:tr w:rsidR="003C2D0A" w:rsidRPr="005410BD" w14:paraId="61F9C8A9" w14:textId="77777777" w:rsidTr="003A67B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4" w:author="MCC160" w:date="2022-03-16T15: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15" w:author="MCC160" w:date="2022-03-16T15:03:00Z"/>
        </w:trPr>
        <w:tc>
          <w:tcPr>
            <w:tcW w:w="2833" w:type="dxa"/>
            <w:vAlign w:val="center"/>
            <w:tcPrChange w:id="3416" w:author="MCC160" w:date="2022-03-16T15:03:00Z">
              <w:tcPr>
                <w:tcW w:w="2833" w:type="dxa"/>
                <w:vAlign w:val="center"/>
              </w:tcPr>
            </w:tcPrChange>
          </w:tcPr>
          <w:p w14:paraId="32CC3B61" w14:textId="2143F5F9" w:rsidR="003C2D0A" w:rsidRPr="005410BD" w:rsidRDefault="003C2D0A" w:rsidP="003C2D0A">
            <w:pPr>
              <w:pStyle w:val="TAL"/>
              <w:rPr>
                <w:ins w:id="3417" w:author="MCC160" w:date="2022-03-16T15:03:00Z"/>
                <w:b/>
              </w:rPr>
            </w:pPr>
            <w:ins w:id="3418" w:author="MCC160" w:date="2022-03-16T15:03:00Z">
              <w:r w:rsidRPr="005410BD">
                <w:t xml:space="preserve">  MIME body part</w:t>
              </w:r>
            </w:ins>
          </w:p>
        </w:tc>
        <w:tc>
          <w:tcPr>
            <w:tcW w:w="2127" w:type="dxa"/>
            <w:vAlign w:val="center"/>
            <w:tcPrChange w:id="3419" w:author="MCC160" w:date="2022-03-16T15:03:00Z">
              <w:tcPr>
                <w:tcW w:w="2127" w:type="dxa"/>
              </w:tcPr>
            </w:tcPrChange>
          </w:tcPr>
          <w:p w14:paraId="600ECFC1" w14:textId="77777777" w:rsidR="003C2D0A" w:rsidRPr="005410BD" w:rsidRDefault="003C2D0A" w:rsidP="003C2D0A">
            <w:pPr>
              <w:pStyle w:val="TAL"/>
              <w:rPr>
                <w:ins w:id="3420" w:author="MCC160" w:date="2022-03-16T15:03:00Z"/>
              </w:rPr>
            </w:pPr>
          </w:p>
        </w:tc>
        <w:tc>
          <w:tcPr>
            <w:tcW w:w="2126" w:type="dxa"/>
            <w:tcPrChange w:id="3421" w:author="MCC160" w:date="2022-03-16T15:03:00Z">
              <w:tcPr>
                <w:tcW w:w="2126" w:type="dxa"/>
              </w:tcPr>
            </w:tcPrChange>
          </w:tcPr>
          <w:p w14:paraId="3344FEF3" w14:textId="47401F62" w:rsidR="003C2D0A" w:rsidRPr="005410BD" w:rsidRDefault="003C2D0A" w:rsidP="003C2D0A">
            <w:pPr>
              <w:pStyle w:val="TAL"/>
              <w:rPr>
                <w:ins w:id="3422" w:author="MCC160" w:date="2022-03-16T15:03:00Z"/>
              </w:rPr>
            </w:pPr>
            <w:ins w:id="3423" w:author="MCC160" w:date="2022-03-16T15:03:00Z">
              <w:r w:rsidRPr="005410BD">
                <w:t>SDP message</w:t>
              </w:r>
            </w:ins>
          </w:p>
        </w:tc>
        <w:tc>
          <w:tcPr>
            <w:tcW w:w="1418" w:type="dxa"/>
            <w:tcPrChange w:id="3424" w:author="MCC160" w:date="2022-03-16T15:03:00Z">
              <w:tcPr>
                <w:tcW w:w="1418" w:type="dxa"/>
              </w:tcPr>
            </w:tcPrChange>
          </w:tcPr>
          <w:p w14:paraId="78F56FF7" w14:textId="77777777" w:rsidR="003C2D0A" w:rsidRPr="005410BD" w:rsidRDefault="003C2D0A" w:rsidP="003C2D0A">
            <w:pPr>
              <w:pStyle w:val="TAL"/>
              <w:rPr>
                <w:ins w:id="3425" w:author="MCC160" w:date="2022-03-16T15:03:00Z"/>
              </w:rPr>
            </w:pPr>
          </w:p>
        </w:tc>
        <w:tc>
          <w:tcPr>
            <w:tcW w:w="1135" w:type="dxa"/>
            <w:vAlign w:val="bottom"/>
            <w:tcPrChange w:id="3426" w:author="MCC160" w:date="2022-03-16T15:03:00Z">
              <w:tcPr>
                <w:tcW w:w="1135" w:type="dxa"/>
                <w:vAlign w:val="bottom"/>
              </w:tcPr>
            </w:tcPrChange>
          </w:tcPr>
          <w:p w14:paraId="7AD53FB4" w14:textId="77777777" w:rsidR="003C2D0A" w:rsidRPr="005410BD" w:rsidRDefault="003C2D0A" w:rsidP="003C2D0A">
            <w:pPr>
              <w:pStyle w:val="TAL"/>
              <w:rPr>
                <w:ins w:id="3427" w:author="MCC160" w:date="2022-03-16T15:03:00Z"/>
              </w:rPr>
            </w:pPr>
          </w:p>
        </w:tc>
      </w:tr>
      <w:tr w:rsidR="003C2D0A" w:rsidRPr="005410BD" w14:paraId="4CF4E960" w14:textId="77777777" w:rsidTr="003A67B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8" w:author="MCC160" w:date="2022-03-16T15: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29" w:author="MCC160" w:date="2022-03-16T15:03:00Z"/>
        </w:trPr>
        <w:tc>
          <w:tcPr>
            <w:tcW w:w="2833" w:type="dxa"/>
            <w:vAlign w:val="center"/>
            <w:tcPrChange w:id="3430" w:author="MCC160" w:date="2022-03-16T15:03:00Z">
              <w:tcPr>
                <w:tcW w:w="2833" w:type="dxa"/>
                <w:vAlign w:val="center"/>
              </w:tcPr>
            </w:tcPrChange>
          </w:tcPr>
          <w:p w14:paraId="7963C8BF" w14:textId="0200C8D9" w:rsidR="003C2D0A" w:rsidRPr="005410BD" w:rsidRDefault="003C2D0A" w:rsidP="003C2D0A">
            <w:pPr>
              <w:pStyle w:val="TAL"/>
              <w:rPr>
                <w:ins w:id="3431" w:author="MCC160" w:date="2022-03-16T15:03:00Z"/>
                <w:b/>
              </w:rPr>
            </w:pPr>
            <w:ins w:id="3432" w:author="MCC160" w:date="2022-03-16T15:03:00Z">
              <w:r w:rsidRPr="005410BD">
                <w:t xml:space="preserve">    MIME-part-body</w:t>
              </w:r>
            </w:ins>
          </w:p>
        </w:tc>
        <w:tc>
          <w:tcPr>
            <w:tcW w:w="2127" w:type="dxa"/>
            <w:vAlign w:val="center"/>
            <w:tcPrChange w:id="3433" w:author="MCC160" w:date="2022-03-16T15:03:00Z">
              <w:tcPr>
                <w:tcW w:w="2127" w:type="dxa"/>
              </w:tcPr>
            </w:tcPrChange>
          </w:tcPr>
          <w:p w14:paraId="041943EC" w14:textId="3878DC3B" w:rsidR="003C2D0A" w:rsidRPr="005410BD" w:rsidRDefault="003C2D0A" w:rsidP="003C2D0A">
            <w:pPr>
              <w:pStyle w:val="TAL"/>
              <w:rPr>
                <w:ins w:id="3434" w:author="MCC160" w:date="2022-03-16T15:03:00Z"/>
              </w:rPr>
            </w:pPr>
            <w:ins w:id="3435" w:author="MCC160" w:date="2022-03-16T15:03:00Z">
              <w:r w:rsidRPr="005410BD">
                <w:t>SDP message as described in Table 6.2.8.3.3-1A</w:t>
              </w:r>
            </w:ins>
          </w:p>
        </w:tc>
        <w:tc>
          <w:tcPr>
            <w:tcW w:w="2126" w:type="dxa"/>
            <w:tcPrChange w:id="3436" w:author="MCC160" w:date="2022-03-16T15:03:00Z">
              <w:tcPr>
                <w:tcW w:w="2126" w:type="dxa"/>
              </w:tcPr>
            </w:tcPrChange>
          </w:tcPr>
          <w:p w14:paraId="584F6403" w14:textId="77777777" w:rsidR="003C2D0A" w:rsidRPr="005410BD" w:rsidRDefault="003C2D0A" w:rsidP="003C2D0A">
            <w:pPr>
              <w:pStyle w:val="TAL"/>
              <w:rPr>
                <w:ins w:id="3437" w:author="MCC160" w:date="2022-03-16T15:03:00Z"/>
              </w:rPr>
            </w:pPr>
          </w:p>
        </w:tc>
        <w:tc>
          <w:tcPr>
            <w:tcW w:w="1418" w:type="dxa"/>
            <w:tcPrChange w:id="3438" w:author="MCC160" w:date="2022-03-16T15:03:00Z">
              <w:tcPr>
                <w:tcW w:w="1418" w:type="dxa"/>
              </w:tcPr>
            </w:tcPrChange>
          </w:tcPr>
          <w:p w14:paraId="78BCB887" w14:textId="77777777" w:rsidR="003C2D0A" w:rsidRPr="005410BD" w:rsidRDefault="003C2D0A" w:rsidP="003C2D0A">
            <w:pPr>
              <w:pStyle w:val="TAL"/>
              <w:rPr>
                <w:ins w:id="3439" w:author="MCC160" w:date="2022-03-16T15:03:00Z"/>
              </w:rPr>
            </w:pPr>
          </w:p>
        </w:tc>
        <w:tc>
          <w:tcPr>
            <w:tcW w:w="1135" w:type="dxa"/>
            <w:vAlign w:val="bottom"/>
            <w:tcPrChange w:id="3440" w:author="MCC160" w:date="2022-03-16T15:03:00Z">
              <w:tcPr>
                <w:tcW w:w="1135" w:type="dxa"/>
                <w:vAlign w:val="bottom"/>
              </w:tcPr>
            </w:tcPrChange>
          </w:tcPr>
          <w:p w14:paraId="7B001364" w14:textId="77777777" w:rsidR="003C2D0A" w:rsidRPr="005410BD" w:rsidRDefault="003C2D0A" w:rsidP="003C2D0A">
            <w:pPr>
              <w:pStyle w:val="TAL"/>
              <w:rPr>
                <w:ins w:id="3441" w:author="MCC160" w:date="2022-03-16T15:03:00Z"/>
              </w:rPr>
            </w:pPr>
          </w:p>
        </w:tc>
      </w:tr>
      <w:tr w:rsidR="003C2D0A" w:rsidRPr="005410BD" w14:paraId="7CEEF6F3" w14:textId="77777777" w:rsidTr="00004E02">
        <w:tc>
          <w:tcPr>
            <w:tcW w:w="2833" w:type="dxa"/>
            <w:vAlign w:val="center"/>
          </w:tcPr>
          <w:p w14:paraId="3246DB11" w14:textId="77777777" w:rsidR="003C2D0A" w:rsidRPr="005410BD" w:rsidRDefault="003C2D0A" w:rsidP="003C2D0A">
            <w:pPr>
              <w:pStyle w:val="TAL"/>
            </w:pPr>
            <w:r w:rsidRPr="005410BD">
              <w:t xml:space="preserve">  MIME body part</w:t>
            </w:r>
          </w:p>
        </w:tc>
        <w:tc>
          <w:tcPr>
            <w:tcW w:w="2127" w:type="dxa"/>
            <w:vAlign w:val="center"/>
          </w:tcPr>
          <w:p w14:paraId="634EF397" w14:textId="77777777" w:rsidR="003C2D0A" w:rsidRPr="005410BD" w:rsidRDefault="003C2D0A" w:rsidP="003C2D0A">
            <w:pPr>
              <w:pStyle w:val="TAL"/>
            </w:pPr>
          </w:p>
        </w:tc>
        <w:tc>
          <w:tcPr>
            <w:tcW w:w="2126" w:type="dxa"/>
          </w:tcPr>
          <w:p w14:paraId="66E3CE95" w14:textId="77777777" w:rsidR="003C2D0A" w:rsidRPr="005410BD" w:rsidRDefault="003C2D0A" w:rsidP="003C2D0A">
            <w:pPr>
              <w:pStyle w:val="TAL"/>
            </w:pPr>
            <w:r w:rsidRPr="005410BD">
              <w:t>MCVideo</w:t>
            </w:r>
          </w:p>
        </w:tc>
        <w:tc>
          <w:tcPr>
            <w:tcW w:w="1418" w:type="dxa"/>
          </w:tcPr>
          <w:p w14:paraId="4C790517" w14:textId="77777777" w:rsidR="003C2D0A" w:rsidRPr="005410BD" w:rsidRDefault="003C2D0A" w:rsidP="003C2D0A">
            <w:pPr>
              <w:pStyle w:val="TAL"/>
            </w:pPr>
          </w:p>
        </w:tc>
        <w:tc>
          <w:tcPr>
            <w:tcW w:w="1135" w:type="dxa"/>
            <w:vAlign w:val="bottom"/>
          </w:tcPr>
          <w:p w14:paraId="59C530D3" w14:textId="77777777" w:rsidR="003C2D0A" w:rsidRPr="005410BD" w:rsidRDefault="003C2D0A" w:rsidP="003C2D0A">
            <w:pPr>
              <w:pStyle w:val="TAL"/>
            </w:pPr>
          </w:p>
        </w:tc>
      </w:tr>
      <w:tr w:rsidR="003C2D0A" w:rsidRPr="005410BD" w:rsidDel="003C2D0A" w14:paraId="021BE1AD" w14:textId="43AFBF12" w:rsidTr="00004E02">
        <w:trPr>
          <w:del w:id="3442" w:author="MCC160" w:date="2022-03-16T15:03:00Z"/>
        </w:trPr>
        <w:tc>
          <w:tcPr>
            <w:tcW w:w="2833" w:type="dxa"/>
            <w:vAlign w:val="center"/>
          </w:tcPr>
          <w:p w14:paraId="7684C27B" w14:textId="21BDB84D" w:rsidR="003C2D0A" w:rsidRPr="005410BD" w:rsidDel="003C2D0A" w:rsidRDefault="003C2D0A" w:rsidP="003C2D0A">
            <w:pPr>
              <w:pStyle w:val="TAL"/>
              <w:rPr>
                <w:del w:id="3443" w:author="MCC160" w:date="2022-03-16T15:03:00Z"/>
              </w:rPr>
            </w:pPr>
            <w:del w:id="3444" w:author="MCC160" w:date="2022-03-16T15:03:00Z">
              <w:r w:rsidRPr="005410BD" w:rsidDel="003C2D0A">
                <w:delText xml:space="preserve">    MIME-part-headers</w:delText>
              </w:r>
            </w:del>
          </w:p>
        </w:tc>
        <w:tc>
          <w:tcPr>
            <w:tcW w:w="2127" w:type="dxa"/>
            <w:vAlign w:val="center"/>
          </w:tcPr>
          <w:p w14:paraId="5E25F2C6" w14:textId="0654397E" w:rsidR="003C2D0A" w:rsidRPr="005410BD" w:rsidDel="003C2D0A" w:rsidRDefault="003C2D0A" w:rsidP="003C2D0A">
            <w:pPr>
              <w:pStyle w:val="TAL"/>
              <w:rPr>
                <w:del w:id="3445" w:author="MCC160" w:date="2022-03-16T15:03:00Z"/>
              </w:rPr>
            </w:pPr>
          </w:p>
        </w:tc>
        <w:tc>
          <w:tcPr>
            <w:tcW w:w="2126" w:type="dxa"/>
          </w:tcPr>
          <w:p w14:paraId="70DF8D23" w14:textId="682E503E" w:rsidR="003C2D0A" w:rsidRPr="005410BD" w:rsidDel="003C2D0A" w:rsidRDefault="003C2D0A" w:rsidP="003C2D0A">
            <w:pPr>
              <w:pStyle w:val="TAL"/>
              <w:rPr>
                <w:del w:id="3446" w:author="MCC160" w:date="2022-03-16T15:03:00Z"/>
              </w:rPr>
            </w:pPr>
          </w:p>
        </w:tc>
        <w:tc>
          <w:tcPr>
            <w:tcW w:w="1418" w:type="dxa"/>
          </w:tcPr>
          <w:p w14:paraId="4B36778B" w14:textId="53C94093" w:rsidR="003C2D0A" w:rsidRPr="005410BD" w:rsidDel="003C2D0A" w:rsidRDefault="003C2D0A" w:rsidP="003C2D0A">
            <w:pPr>
              <w:pStyle w:val="TAL"/>
              <w:rPr>
                <w:del w:id="3447" w:author="MCC160" w:date="2022-03-16T15:03:00Z"/>
              </w:rPr>
            </w:pPr>
          </w:p>
        </w:tc>
        <w:tc>
          <w:tcPr>
            <w:tcW w:w="1135" w:type="dxa"/>
            <w:vAlign w:val="bottom"/>
          </w:tcPr>
          <w:p w14:paraId="0394E4D8" w14:textId="6ABF3060" w:rsidR="003C2D0A" w:rsidRPr="005410BD" w:rsidDel="003C2D0A" w:rsidRDefault="003C2D0A" w:rsidP="003C2D0A">
            <w:pPr>
              <w:pStyle w:val="TAL"/>
              <w:rPr>
                <w:del w:id="3448" w:author="MCC160" w:date="2022-03-16T15:03:00Z"/>
              </w:rPr>
            </w:pPr>
          </w:p>
        </w:tc>
      </w:tr>
      <w:tr w:rsidR="003C2D0A" w:rsidRPr="005410BD" w14:paraId="6A1E8974" w14:textId="77777777" w:rsidTr="00004E02">
        <w:tc>
          <w:tcPr>
            <w:tcW w:w="2833" w:type="dxa"/>
            <w:vAlign w:val="center"/>
          </w:tcPr>
          <w:p w14:paraId="02AD6DF6" w14:textId="77777777" w:rsidR="003C2D0A" w:rsidRPr="005410BD" w:rsidRDefault="003C2D0A" w:rsidP="003C2D0A">
            <w:pPr>
              <w:pStyle w:val="TAL"/>
            </w:pPr>
            <w:r w:rsidRPr="005410BD">
              <w:t xml:space="preserve">    MIME-part-body</w:t>
            </w:r>
          </w:p>
        </w:tc>
        <w:tc>
          <w:tcPr>
            <w:tcW w:w="2127" w:type="dxa"/>
          </w:tcPr>
          <w:p w14:paraId="52602E1E" w14:textId="77777777" w:rsidR="003C2D0A" w:rsidRPr="005410BD" w:rsidRDefault="003C2D0A" w:rsidP="003C2D0A">
            <w:pPr>
              <w:pStyle w:val="TAL"/>
            </w:pPr>
            <w:r w:rsidRPr="005410BD">
              <w:t>MCVideo-Info as described in Table 6.2.8.3.3-2</w:t>
            </w:r>
          </w:p>
        </w:tc>
        <w:tc>
          <w:tcPr>
            <w:tcW w:w="2126" w:type="dxa"/>
          </w:tcPr>
          <w:p w14:paraId="4ED604C4" w14:textId="77777777" w:rsidR="003C2D0A" w:rsidRPr="005410BD" w:rsidRDefault="003C2D0A" w:rsidP="003C2D0A">
            <w:pPr>
              <w:pStyle w:val="TAL"/>
            </w:pPr>
          </w:p>
        </w:tc>
        <w:tc>
          <w:tcPr>
            <w:tcW w:w="1418" w:type="dxa"/>
          </w:tcPr>
          <w:p w14:paraId="0381BD88" w14:textId="77777777" w:rsidR="003C2D0A" w:rsidRPr="005410BD" w:rsidRDefault="003C2D0A" w:rsidP="003C2D0A">
            <w:pPr>
              <w:pStyle w:val="TAL"/>
            </w:pPr>
          </w:p>
        </w:tc>
        <w:tc>
          <w:tcPr>
            <w:tcW w:w="1135" w:type="dxa"/>
          </w:tcPr>
          <w:p w14:paraId="2350B438" w14:textId="77777777" w:rsidR="003C2D0A" w:rsidRPr="005410BD" w:rsidRDefault="003C2D0A" w:rsidP="003C2D0A">
            <w:pPr>
              <w:pStyle w:val="TAL"/>
            </w:pPr>
          </w:p>
        </w:tc>
      </w:tr>
    </w:tbl>
    <w:p w14:paraId="7F979714" w14:textId="77777777" w:rsidR="003C2D0A" w:rsidRPr="005410BD" w:rsidRDefault="003C2D0A" w:rsidP="003C2D0A">
      <w:pPr>
        <w:rPr>
          <w:ins w:id="3449" w:author="MCC160" w:date="2022-03-16T15:04:00Z"/>
        </w:rPr>
      </w:pPr>
    </w:p>
    <w:p w14:paraId="758BD419" w14:textId="169D18E3" w:rsidR="003C2D0A" w:rsidRPr="005410BD" w:rsidRDefault="003C2D0A" w:rsidP="003C2D0A">
      <w:pPr>
        <w:pStyle w:val="TH"/>
        <w:rPr>
          <w:ins w:id="3450" w:author="MCC160" w:date="2022-03-16T15:04:00Z"/>
        </w:rPr>
      </w:pPr>
      <w:ins w:id="3451" w:author="MCC160" w:date="2022-03-16T15:04:00Z">
        <w:r w:rsidRPr="005410BD">
          <w:t>Table 6.2.8.3.3-1A: SDP Message</w:t>
        </w:r>
        <w:r w:rsidRPr="005410BD">
          <w:rPr>
            <w:lang w:eastAsia="ko-KR"/>
          </w:rPr>
          <w:t xml:space="preserve"> in SIP INVITE</w:t>
        </w:r>
        <w:r w:rsidRPr="005410BD">
          <w:t xml:space="preserve"> (Table 6.2.8.3.3-1)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2D0A" w:rsidRPr="005410BD" w14:paraId="1B1A4434" w14:textId="77777777" w:rsidTr="003E36CA">
        <w:trPr>
          <w:jc w:val="center"/>
          <w:ins w:id="3452" w:author="MCC160" w:date="2022-03-16T15:04:00Z"/>
        </w:trPr>
        <w:tc>
          <w:tcPr>
            <w:tcW w:w="9639" w:type="dxa"/>
          </w:tcPr>
          <w:p w14:paraId="1054AA69" w14:textId="6B4E7F50" w:rsidR="003C2D0A" w:rsidRPr="005410BD" w:rsidRDefault="003C2D0A" w:rsidP="003E36CA">
            <w:pPr>
              <w:pStyle w:val="TAL"/>
              <w:rPr>
                <w:ins w:id="3453" w:author="MCC160" w:date="2022-03-16T15:04:00Z"/>
              </w:rPr>
            </w:pPr>
            <w:ins w:id="3454" w:author="MCC160" w:date="2022-03-16T15:04:00Z">
              <w:r w:rsidRPr="005410BD">
                <w:t>Derivation Path: TS 36.579-1 [2], table 5.5.3.1.2-</w:t>
              </w:r>
            </w:ins>
            <w:ins w:id="3455" w:author="MCC160" w:date="2022-03-16T15:35:00Z">
              <w:r w:rsidR="00656898" w:rsidRPr="005410BD">
                <w:t>2</w:t>
              </w:r>
            </w:ins>
            <w:ins w:id="3456" w:author="MCC160" w:date="2022-03-16T15:04:00Z">
              <w:r w:rsidRPr="005410BD">
                <w:t xml:space="preserve">, condition PRIVATE-CALL, SDP_OFFER, </w:t>
              </w:r>
            </w:ins>
            <w:ins w:id="3457" w:author="MCC160" w:date="2022-04-25T13:25:00Z">
              <w:r w:rsidR="00914BB5" w:rsidRPr="005410BD">
                <w:t>WITHOUT_TRANSMISSIONCONTROL</w:t>
              </w:r>
            </w:ins>
          </w:p>
        </w:tc>
      </w:tr>
    </w:tbl>
    <w:p w14:paraId="308C216D" w14:textId="77777777" w:rsidR="00AE5AC2" w:rsidRPr="005410BD" w:rsidRDefault="00AE5AC2" w:rsidP="00AE5AC2"/>
    <w:p w14:paraId="0AEB16DC" w14:textId="68152DB5" w:rsidR="00AE5AC2" w:rsidRPr="005410BD" w:rsidRDefault="00AE5AC2" w:rsidP="00AE5AC2">
      <w:pPr>
        <w:pStyle w:val="TH"/>
      </w:pPr>
      <w:r w:rsidRPr="005410BD">
        <w:t>Table 6.2.8.3.3-2: MCVideo-Info in SIP INVITE (Table 6.2.8.3.3-1)</w:t>
      </w:r>
      <w:ins w:id="3458" w:author="MCC160" w:date="2022-03-16T15:02:00Z">
        <w:r w:rsidR="003C2D0A" w:rsidRPr="005410BD">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14:paraId="50A2004D" w14:textId="5E70D7F9" w:rsidTr="00004E02">
        <w:trPr>
          <w:tblHeader/>
        </w:trPr>
        <w:tc>
          <w:tcPr>
            <w:tcW w:w="9634" w:type="dxa"/>
          </w:tcPr>
          <w:p w14:paraId="77D8BB9A" w14:textId="669432E1" w:rsidR="00AE5AC2" w:rsidRPr="005410BD" w:rsidRDefault="00AE5AC2" w:rsidP="00004E02">
            <w:pPr>
              <w:pStyle w:val="TAL"/>
            </w:pPr>
            <w:r w:rsidRPr="005410BD">
              <w:t>Derivation Path: TS 36.579-1 [2], Table 5.5.3.2.2-2, condition PRIVATE-CALL</w:t>
            </w:r>
            <w:del w:id="3459" w:author="MCC160" w:date="2022-03-16T15:03:00Z">
              <w:r w:rsidRPr="005410BD" w:rsidDel="003C2D0A">
                <w:delText>, INVITE_REFER</w:delText>
              </w:r>
            </w:del>
          </w:p>
        </w:tc>
      </w:tr>
    </w:tbl>
    <w:p w14:paraId="71F25F77" w14:textId="77777777" w:rsidR="00AE5AC2" w:rsidRPr="005410BD" w:rsidRDefault="00AE5AC2" w:rsidP="00AE5AC2"/>
    <w:p w14:paraId="7A453BBB" w14:textId="47DEEAD8" w:rsidR="00AE5AC2" w:rsidRPr="005410BD" w:rsidRDefault="00AE5AC2" w:rsidP="00AE5AC2">
      <w:pPr>
        <w:pStyle w:val="TH"/>
      </w:pPr>
      <w:r w:rsidRPr="005410BD">
        <w:t>Table 6.2.8.3.3-3</w:t>
      </w:r>
      <w:ins w:id="3460" w:author="MCC160" w:date="2022-03-16T15:04:00Z">
        <w:r w:rsidR="003C2D0A" w:rsidRPr="005410BD">
          <w:t xml:space="preserve"> .. 3B</w:t>
        </w:r>
      </w:ins>
      <w:r w:rsidRPr="005410BD">
        <w:t>: Void</w:t>
      </w:r>
    </w:p>
    <w:p w14:paraId="4D117D87" w14:textId="5044832B" w:rsidR="00AE5AC2" w:rsidRPr="005410BD" w:rsidDel="003C2D0A" w:rsidRDefault="00AE5AC2" w:rsidP="00AE5AC2">
      <w:pPr>
        <w:rPr>
          <w:del w:id="3461" w:author="MCC160" w:date="2022-03-16T15:05:00Z"/>
        </w:rPr>
      </w:pPr>
    </w:p>
    <w:p w14:paraId="330982FA" w14:textId="25C77A69" w:rsidR="00AE5AC2" w:rsidRPr="005410BD" w:rsidDel="003C2D0A" w:rsidRDefault="00AE5AC2" w:rsidP="00AE5AC2">
      <w:pPr>
        <w:pStyle w:val="TH"/>
        <w:rPr>
          <w:del w:id="3462" w:author="MCC160" w:date="2022-03-16T15:05:00Z"/>
        </w:rPr>
      </w:pPr>
      <w:del w:id="3463" w:author="MCC160" w:date="2022-03-16T15:05:00Z">
        <w:r w:rsidRPr="005410BD" w:rsidDel="003C2D0A">
          <w:delText>Table 6.2.8.3.3-3A: SIP 180 (Ringing) (Step 3a1, Table 6.2.8.3.2-1)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AC2" w:rsidRPr="005410BD" w:rsidDel="003C2D0A" w14:paraId="0A8A5DE3" w14:textId="35B09719" w:rsidTr="00004E02">
        <w:trPr>
          <w:tblHeader/>
          <w:del w:id="3464" w:author="MCC160" w:date="2022-03-16T15:05:00Z"/>
        </w:trPr>
        <w:tc>
          <w:tcPr>
            <w:tcW w:w="9517" w:type="dxa"/>
            <w:tcBorders>
              <w:top w:val="single" w:sz="4" w:space="0" w:color="auto"/>
              <w:left w:val="single" w:sz="4" w:space="0" w:color="auto"/>
              <w:bottom w:val="single" w:sz="4" w:space="0" w:color="auto"/>
              <w:right w:val="single" w:sz="4" w:space="0" w:color="auto"/>
            </w:tcBorders>
            <w:hideMark/>
          </w:tcPr>
          <w:p w14:paraId="0EF28FFC" w14:textId="56B9EC71" w:rsidR="00AE5AC2" w:rsidRPr="005410BD" w:rsidDel="003C2D0A" w:rsidRDefault="00AE5AC2" w:rsidP="00004E02">
            <w:pPr>
              <w:pStyle w:val="TAL"/>
              <w:keepNext w:val="0"/>
              <w:keepLines w:val="0"/>
              <w:widowControl w:val="0"/>
              <w:rPr>
                <w:del w:id="3465" w:author="MCC160" w:date="2022-03-16T15:05:00Z"/>
                <w:color w:val="000000"/>
              </w:rPr>
            </w:pPr>
            <w:del w:id="3466" w:author="MCC160" w:date="2022-03-16T15:05:00Z">
              <w:r w:rsidRPr="005410BD" w:rsidDel="003C2D0A">
                <w:delText>Derivation Path: Table 5.5.2.16.2.1-1 with condition 100rel and MCPTT</w:delText>
              </w:r>
            </w:del>
          </w:p>
        </w:tc>
      </w:tr>
    </w:tbl>
    <w:p w14:paraId="79408ECD" w14:textId="52A17113" w:rsidR="00AE5AC2" w:rsidRPr="005410BD" w:rsidDel="003C2D0A" w:rsidRDefault="00AE5AC2" w:rsidP="00AE5AC2">
      <w:pPr>
        <w:rPr>
          <w:del w:id="3467" w:author="MCC160" w:date="2022-03-16T15:05:00Z"/>
        </w:rPr>
      </w:pPr>
    </w:p>
    <w:p w14:paraId="3CB3374C" w14:textId="23CE1554" w:rsidR="00AE5AC2" w:rsidRPr="005410BD" w:rsidDel="003C2D0A" w:rsidRDefault="00AE5AC2" w:rsidP="00AE5AC2">
      <w:pPr>
        <w:pStyle w:val="TH"/>
        <w:rPr>
          <w:del w:id="3468" w:author="MCC160" w:date="2022-03-16T15:05:00Z"/>
        </w:rPr>
      </w:pPr>
      <w:del w:id="3469" w:author="MCC160" w:date="2022-03-16T15:05:00Z">
        <w:r w:rsidRPr="005410BD" w:rsidDel="003C2D0A">
          <w:delText>Table 6.2.8.3.3-3B: SIP 180 (Ringing) (Step 4a1, Table 6.2.8.3.2-1)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AC2" w:rsidRPr="005410BD" w:rsidDel="003C2D0A" w14:paraId="0DF7DDB1" w14:textId="652FA80B" w:rsidTr="00004E02">
        <w:trPr>
          <w:tblHeader/>
          <w:del w:id="3470" w:author="MCC160" w:date="2022-03-16T15:05:00Z"/>
        </w:trPr>
        <w:tc>
          <w:tcPr>
            <w:tcW w:w="9517" w:type="dxa"/>
            <w:tcBorders>
              <w:top w:val="single" w:sz="4" w:space="0" w:color="auto"/>
              <w:left w:val="single" w:sz="4" w:space="0" w:color="auto"/>
              <w:bottom w:val="single" w:sz="4" w:space="0" w:color="auto"/>
              <w:right w:val="single" w:sz="4" w:space="0" w:color="auto"/>
            </w:tcBorders>
            <w:hideMark/>
          </w:tcPr>
          <w:p w14:paraId="425D3CF2" w14:textId="2367EE5A" w:rsidR="00AE5AC2" w:rsidRPr="005410BD" w:rsidDel="003C2D0A" w:rsidRDefault="00AE5AC2" w:rsidP="00004E02">
            <w:pPr>
              <w:pStyle w:val="TAL"/>
              <w:keepNext w:val="0"/>
              <w:keepLines w:val="0"/>
              <w:widowControl w:val="0"/>
              <w:rPr>
                <w:del w:id="3471" w:author="MCC160" w:date="2022-03-16T15:05:00Z"/>
                <w:color w:val="000000"/>
              </w:rPr>
            </w:pPr>
            <w:del w:id="3472" w:author="MCC160" w:date="2022-03-16T15:05:00Z">
              <w:r w:rsidRPr="005410BD" w:rsidDel="003C2D0A">
                <w:delText>Derivation Path: Table 5.5.2.16.2.1-1 with condition MCPTT</w:delText>
              </w:r>
            </w:del>
          </w:p>
        </w:tc>
      </w:tr>
    </w:tbl>
    <w:p w14:paraId="7900979A" w14:textId="77777777" w:rsidR="00AE5AC2" w:rsidRPr="005410BD" w:rsidRDefault="00AE5AC2" w:rsidP="00AE5AC2"/>
    <w:p w14:paraId="26C4FA04" w14:textId="0A7B9895" w:rsidR="00AE5AC2" w:rsidRPr="005410BD" w:rsidRDefault="00AE5AC2" w:rsidP="00AE5AC2">
      <w:pPr>
        <w:pStyle w:val="TH"/>
      </w:pPr>
      <w:r w:rsidRPr="005410BD">
        <w:t>Table 6.2.8.3.3-4: SIP 200 (OK) (Step 5, Table 6.2.8.3.2-1</w:t>
      </w:r>
      <w:ins w:id="3473" w:author="MCC160" w:date="2022-03-17T11:14:00Z">
        <w:r w:rsidR="00621625" w:rsidRPr="005410BD">
          <w:t>; Step 6, TS 36.579-1 [2] Table 5.3.6.3-1</w:t>
        </w:r>
      </w:ins>
      <w:r w:rsidRPr="005410BD">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E5AC2" w:rsidRPr="005410BD" w14:paraId="4C3F59DB" w14:textId="77777777" w:rsidTr="003C2D0A">
        <w:trPr>
          <w:tblHeader/>
        </w:trPr>
        <w:tc>
          <w:tcPr>
            <w:tcW w:w="9634" w:type="dxa"/>
            <w:gridSpan w:val="5"/>
          </w:tcPr>
          <w:p w14:paraId="6DB823B9" w14:textId="4821D809" w:rsidR="00AE5AC2" w:rsidRPr="005410BD" w:rsidRDefault="00AE5AC2" w:rsidP="00004E02">
            <w:pPr>
              <w:pStyle w:val="TAL"/>
              <w:keepNext w:val="0"/>
              <w:keepLines w:val="0"/>
              <w:widowControl w:val="0"/>
              <w:rPr>
                <w:color w:val="000000"/>
              </w:rPr>
            </w:pPr>
            <w:r w:rsidRPr="005410BD">
              <w:rPr>
                <w:color w:val="000000"/>
              </w:rPr>
              <w:t xml:space="preserve">Derivation Path: TS 36.579-1 [2], Table 5.5.2.17.1.1-1, condition </w:t>
            </w:r>
            <w:del w:id="3474" w:author="MCC160" w:date="2022-03-17T11:15:00Z">
              <w:r w:rsidRPr="005410BD" w:rsidDel="00621625">
                <w:rPr>
                  <w:color w:val="000000"/>
                </w:rPr>
                <w:delText>MCVIDEO</w:delText>
              </w:r>
            </w:del>
            <w:ins w:id="3475" w:author="MCC160" w:date="2022-03-17T11:15:00Z">
              <w:r w:rsidR="00621625" w:rsidRPr="005410BD">
                <w:rPr>
                  <w:color w:val="000000"/>
                </w:rPr>
                <w:t>INVITE_RSP</w:t>
              </w:r>
            </w:ins>
          </w:p>
        </w:tc>
      </w:tr>
      <w:tr w:rsidR="00AE5AC2" w:rsidRPr="005410BD" w14:paraId="154DE9D3" w14:textId="77777777" w:rsidTr="003C2D0A">
        <w:trPr>
          <w:tblHeader/>
        </w:trPr>
        <w:tc>
          <w:tcPr>
            <w:tcW w:w="2709" w:type="dxa"/>
          </w:tcPr>
          <w:p w14:paraId="356704E5" w14:textId="77777777" w:rsidR="00AE5AC2" w:rsidRPr="005410BD" w:rsidRDefault="00AE5AC2" w:rsidP="00004E02">
            <w:pPr>
              <w:pStyle w:val="TAH"/>
              <w:keepNext w:val="0"/>
              <w:keepLines w:val="0"/>
              <w:widowControl w:val="0"/>
              <w:rPr>
                <w:color w:val="000000"/>
              </w:rPr>
            </w:pPr>
            <w:r w:rsidRPr="005410BD">
              <w:rPr>
                <w:color w:val="000000"/>
              </w:rPr>
              <w:t>Information Element</w:t>
            </w:r>
          </w:p>
        </w:tc>
        <w:tc>
          <w:tcPr>
            <w:tcW w:w="2187" w:type="dxa"/>
          </w:tcPr>
          <w:p w14:paraId="4C3392F7" w14:textId="77777777" w:rsidR="00AE5AC2" w:rsidRPr="005410BD" w:rsidRDefault="00AE5AC2" w:rsidP="00004E02">
            <w:pPr>
              <w:pStyle w:val="TAH"/>
              <w:keepNext w:val="0"/>
              <w:keepLines w:val="0"/>
              <w:widowControl w:val="0"/>
              <w:rPr>
                <w:color w:val="000000"/>
              </w:rPr>
            </w:pPr>
            <w:r w:rsidRPr="005410BD">
              <w:rPr>
                <w:color w:val="000000"/>
              </w:rPr>
              <w:t>Value/remark</w:t>
            </w:r>
          </w:p>
        </w:tc>
        <w:tc>
          <w:tcPr>
            <w:tcW w:w="2187" w:type="dxa"/>
            <w:tcBorders>
              <w:bottom w:val="single" w:sz="4" w:space="0" w:color="auto"/>
            </w:tcBorders>
          </w:tcPr>
          <w:p w14:paraId="7199FC66" w14:textId="77777777" w:rsidR="00AE5AC2" w:rsidRPr="005410BD" w:rsidRDefault="00AE5AC2" w:rsidP="00004E02">
            <w:pPr>
              <w:pStyle w:val="TAH"/>
              <w:keepNext w:val="0"/>
              <w:keepLines w:val="0"/>
              <w:widowControl w:val="0"/>
              <w:rPr>
                <w:color w:val="000000"/>
              </w:rPr>
            </w:pPr>
            <w:r w:rsidRPr="005410BD">
              <w:rPr>
                <w:color w:val="000000"/>
              </w:rPr>
              <w:t>Comment</w:t>
            </w:r>
          </w:p>
        </w:tc>
        <w:tc>
          <w:tcPr>
            <w:tcW w:w="1367" w:type="dxa"/>
          </w:tcPr>
          <w:p w14:paraId="3B74B9C2" w14:textId="77777777" w:rsidR="00AE5AC2" w:rsidRPr="005410BD" w:rsidRDefault="00AE5AC2" w:rsidP="00004E02">
            <w:pPr>
              <w:pStyle w:val="TAH"/>
              <w:keepNext w:val="0"/>
              <w:keepLines w:val="0"/>
              <w:widowControl w:val="0"/>
              <w:rPr>
                <w:color w:val="000000"/>
              </w:rPr>
            </w:pPr>
            <w:r w:rsidRPr="005410BD">
              <w:rPr>
                <w:color w:val="000000"/>
              </w:rPr>
              <w:t>Reference</w:t>
            </w:r>
          </w:p>
        </w:tc>
        <w:tc>
          <w:tcPr>
            <w:tcW w:w="1184" w:type="dxa"/>
          </w:tcPr>
          <w:p w14:paraId="0807261D" w14:textId="77777777" w:rsidR="00AE5AC2" w:rsidRPr="005410BD" w:rsidRDefault="00AE5AC2" w:rsidP="00004E02">
            <w:pPr>
              <w:pStyle w:val="TAH"/>
              <w:keepNext w:val="0"/>
              <w:keepLines w:val="0"/>
              <w:widowControl w:val="0"/>
              <w:rPr>
                <w:color w:val="000000"/>
              </w:rPr>
            </w:pPr>
            <w:r w:rsidRPr="005410BD">
              <w:rPr>
                <w:color w:val="000000"/>
              </w:rPr>
              <w:t>Condition</w:t>
            </w:r>
          </w:p>
        </w:tc>
      </w:tr>
      <w:tr w:rsidR="00AE5AC2" w:rsidRPr="005410BD" w14:paraId="1B392322" w14:textId="77777777" w:rsidTr="003C2D0A">
        <w:tc>
          <w:tcPr>
            <w:tcW w:w="2709" w:type="dxa"/>
            <w:vAlign w:val="center"/>
          </w:tcPr>
          <w:p w14:paraId="690FFB79" w14:textId="77777777" w:rsidR="00AE5AC2" w:rsidRPr="005410BD" w:rsidRDefault="00AE5AC2" w:rsidP="00004E02">
            <w:pPr>
              <w:pStyle w:val="TAL"/>
              <w:keepNext w:val="0"/>
              <w:keepLines w:val="0"/>
              <w:widowControl w:val="0"/>
              <w:rPr>
                <w:rFonts w:cs="Arial"/>
                <w:b/>
                <w:color w:val="000000"/>
                <w:szCs w:val="18"/>
              </w:rPr>
            </w:pPr>
            <w:r w:rsidRPr="005410BD">
              <w:rPr>
                <w:rFonts w:cs="Arial"/>
                <w:b/>
                <w:color w:val="000000"/>
                <w:szCs w:val="18"/>
              </w:rPr>
              <w:t>Message-body</w:t>
            </w:r>
          </w:p>
        </w:tc>
        <w:tc>
          <w:tcPr>
            <w:tcW w:w="2187" w:type="dxa"/>
          </w:tcPr>
          <w:p w14:paraId="252F3729" w14:textId="77777777" w:rsidR="00AE5AC2" w:rsidRPr="005410BD" w:rsidRDefault="00AE5AC2" w:rsidP="00004E02">
            <w:pPr>
              <w:pStyle w:val="TAL"/>
              <w:keepNext w:val="0"/>
              <w:keepLines w:val="0"/>
              <w:widowControl w:val="0"/>
              <w:rPr>
                <w:color w:val="000000"/>
              </w:rPr>
            </w:pPr>
          </w:p>
        </w:tc>
        <w:tc>
          <w:tcPr>
            <w:tcW w:w="2187" w:type="dxa"/>
            <w:tcBorders>
              <w:top w:val="single" w:sz="4" w:space="0" w:color="auto"/>
              <w:bottom w:val="single" w:sz="4" w:space="0" w:color="auto"/>
            </w:tcBorders>
          </w:tcPr>
          <w:p w14:paraId="1F63F072" w14:textId="77777777" w:rsidR="00AE5AC2" w:rsidRPr="005410BD" w:rsidRDefault="00AE5AC2" w:rsidP="00004E02">
            <w:pPr>
              <w:pStyle w:val="TAL"/>
              <w:keepNext w:val="0"/>
              <w:keepLines w:val="0"/>
              <w:widowControl w:val="0"/>
              <w:rPr>
                <w:color w:val="000000"/>
              </w:rPr>
            </w:pPr>
          </w:p>
        </w:tc>
        <w:tc>
          <w:tcPr>
            <w:tcW w:w="1367" w:type="dxa"/>
          </w:tcPr>
          <w:p w14:paraId="580C0301" w14:textId="77777777" w:rsidR="00AE5AC2" w:rsidRPr="005410BD" w:rsidRDefault="00AE5AC2" w:rsidP="00004E02">
            <w:pPr>
              <w:pStyle w:val="TAL"/>
              <w:keepNext w:val="0"/>
              <w:keepLines w:val="0"/>
              <w:widowControl w:val="0"/>
              <w:rPr>
                <w:color w:val="000000"/>
              </w:rPr>
            </w:pPr>
          </w:p>
        </w:tc>
        <w:tc>
          <w:tcPr>
            <w:tcW w:w="1184" w:type="dxa"/>
            <w:vAlign w:val="bottom"/>
          </w:tcPr>
          <w:p w14:paraId="5FDC230A" w14:textId="77777777" w:rsidR="00AE5AC2" w:rsidRPr="005410BD" w:rsidRDefault="00AE5AC2" w:rsidP="00004E02">
            <w:pPr>
              <w:pStyle w:val="TAL"/>
              <w:keepNext w:val="0"/>
              <w:keepLines w:val="0"/>
              <w:widowControl w:val="0"/>
              <w:rPr>
                <w:color w:val="000000"/>
              </w:rPr>
            </w:pPr>
          </w:p>
        </w:tc>
      </w:tr>
      <w:tr w:rsidR="00AE5AC2" w:rsidRPr="005410BD" w:rsidDel="003C2D0A" w14:paraId="6A6C7AED" w14:textId="1C2C3691" w:rsidTr="003C2D0A">
        <w:trPr>
          <w:del w:id="3476" w:author="MCC160" w:date="2022-03-16T15:07:00Z"/>
        </w:trPr>
        <w:tc>
          <w:tcPr>
            <w:tcW w:w="2709" w:type="dxa"/>
            <w:vAlign w:val="center"/>
          </w:tcPr>
          <w:p w14:paraId="7A05836C" w14:textId="4DA3C7F2" w:rsidR="00AE5AC2" w:rsidRPr="005410BD" w:rsidDel="003C2D0A" w:rsidRDefault="00AE5AC2" w:rsidP="00004E02">
            <w:pPr>
              <w:pStyle w:val="TAL"/>
              <w:rPr>
                <w:del w:id="3477" w:author="MCC160" w:date="2022-03-16T15:07:00Z"/>
                <w:color w:val="000000"/>
              </w:rPr>
            </w:pPr>
            <w:del w:id="3478" w:author="MCC160" w:date="2022-03-16T15:07:00Z">
              <w:r w:rsidRPr="005410BD" w:rsidDel="003C2D0A">
                <w:rPr>
                  <w:color w:val="000000"/>
                </w:rPr>
                <w:delText xml:space="preserve">  MIME body part</w:delText>
              </w:r>
            </w:del>
          </w:p>
        </w:tc>
        <w:tc>
          <w:tcPr>
            <w:tcW w:w="2187" w:type="dxa"/>
            <w:vAlign w:val="center"/>
          </w:tcPr>
          <w:p w14:paraId="408FCFA7" w14:textId="1F3A8022" w:rsidR="00AE5AC2" w:rsidRPr="005410BD" w:rsidDel="003C2D0A" w:rsidRDefault="00AE5AC2" w:rsidP="00004E02">
            <w:pPr>
              <w:pStyle w:val="TAL"/>
              <w:rPr>
                <w:del w:id="3479" w:author="MCC160" w:date="2022-03-16T15:07:00Z"/>
                <w:color w:val="000000"/>
              </w:rPr>
            </w:pPr>
          </w:p>
        </w:tc>
        <w:tc>
          <w:tcPr>
            <w:tcW w:w="2187" w:type="dxa"/>
            <w:tcBorders>
              <w:top w:val="single" w:sz="4" w:space="0" w:color="auto"/>
              <w:bottom w:val="single" w:sz="4" w:space="0" w:color="auto"/>
            </w:tcBorders>
          </w:tcPr>
          <w:p w14:paraId="681E189A" w14:textId="4CD7574C" w:rsidR="00AE5AC2" w:rsidRPr="005410BD" w:rsidDel="003C2D0A" w:rsidRDefault="00AE5AC2" w:rsidP="00004E02">
            <w:pPr>
              <w:pStyle w:val="TAL"/>
              <w:rPr>
                <w:del w:id="3480" w:author="MCC160" w:date="2022-03-16T15:07:00Z"/>
                <w:color w:val="000000"/>
              </w:rPr>
            </w:pPr>
            <w:del w:id="3481" w:author="MCC160" w:date="2022-03-16T15:07:00Z">
              <w:r w:rsidRPr="005410BD" w:rsidDel="003C2D0A">
                <w:rPr>
                  <w:color w:val="000000"/>
                </w:rPr>
                <w:delText>MCVIDEO-Info</w:delText>
              </w:r>
            </w:del>
          </w:p>
        </w:tc>
        <w:tc>
          <w:tcPr>
            <w:tcW w:w="1367" w:type="dxa"/>
          </w:tcPr>
          <w:p w14:paraId="65A2AB1A" w14:textId="7C3CCEA1" w:rsidR="00AE5AC2" w:rsidRPr="005410BD" w:rsidDel="003C2D0A" w:rsidRDefault="00AE5AC2" w:rsidP="00004E02">
            <w:pPr>
              <w:pStyle w:val="TAL"/>
              <w:rPr>
                <w:del w:id="3482" w:author="MCC160" w:date="2022-03-16T15:07:00Z"/>
                <w:color w:val="000000"/>
              </w:rPr>
            </w:pPr>
          </w:p>
        </w:tc>
        <w:tc>
          <w:tcPr>
            <w:tcW w:w="1184" w:type="dxa"/>
            <w:vAlign w:val="bottom"/>
          </w:tcPr>
          <w:p w14:paraId="2C8AF883" w14:textId="43CFF664" w:rsidR="00AE5AC2" w:rsidRPr="005410BD" w:rsidDel="003C2D0A" w:rsidRDefault="00AE5AC2" w:rsidP="00004E02">
            <w:pPr>
              <w:pStyle w:val="TAL"/>
              <w:rPr>
                <w:del w:id="3483" w:author="MCC160" w:date="2022-03-16T15:07:00Z"/>
                <w:color w:val="000000"/>
              </w:rPr>
            </w:pPr>
          </w:p>
        </w:tc>
      </w:tr>
      <w:tr w:rsidR="003C2D0A" w:rsidRPr="005410BD" w14:paraId="50DB5B7B" w14:textId="77777777" w:rsidTr="003C2D0A">
        <w:tc>
          <w:tcPr>
            <w:tcW w:w="2709" w:type="dxa"/>
            <w:tcBorders>
              <w:top w:val="single" w:sz="4" w:space="0" w:color="auto"/>
              <w:left w:val="single" w:sz="4" w:space="0" w:color="auto"/>
              <w:bottom w:val="single" w:sz="4" w:space="0" w:color="auto"/>
              <w:right w:val="single" w:sz="4" w:space="0" w:color="auto"/>
            </w:tcBorders>
            <w:vAlign w:val="center"/>
          </w:tcPr>
          <w:p w14:paraId="5EB4BEEC" w14:textId="10BB3161" w:rsidR="003C2D0A" w:rsidRPr="005410BD" w:rsidRDefault="003C2D0A" w:rsidP="003C2D0A">
            <w:pPr>
              <w:pStyle w:val="TAL"/>
              <w:keepNext w:val="0"/>
              <w:keepLines w:val="0"/>
              <w:widowControl w:val="0"/>
              <w:rPr>
                <w:color w:val="000000"/>
              </w:rPr>
            </w:pPr>
            <w:ins w:id="3484" w:author="MCC160" w:date="2022-03-16T15:07:00Z">
              <w:r w:rsidRPr="005410BD">
                <w:t xml:space="preserve">  SDP Message</w:t>
              </w:r>
            </w:ins>
            <w:del w:id="3485" w:author="MCC160" w:date="2022-03-16T15:07:00Z">
              <w:r w:rsidRPr="005410BD" w:rsidDel="00A97A28">
                <w:rPr>
                  <w:color w:val="000000"/>
                </w:rPr>
                <w:delText xml:space="preserve">    MIME-part-body</w:delText>
              </w:r>
            </w:del>
          </w:p>
        </w:tc>
        <w:tc>
          <w:tcPr>
            <w:tcW w:w="2187" w:type="dxa"/>
            <w:tcBorders>
              <w:top w:val="single" w:sz="4" w:space="0" w:color="auto"/>
              <w:left w:val="single" w:sz="4" w:space="0" w:color="auto"/>
              <w:bottom w:val="single" w:sz="4" w:space="0" w:color="auto"/>
              <w:right w:val="single" w:sz="4" w:space="0" w:color="auto"/>
            </w:tcBorders>
            <w:vAlign w:val="center"/>
          </w:tcPr>
          <w:p w14:paraId="570D41FE" w14:textId="165C9244" w:rsidR="003C2D0A" w:rsidRPr="005410BD" w:rsidRDefault="003C2D0A" w:rsidP="003C2D0A">
            <w:pPr>
              <w:pStyle w:val="TAL"/>
              <w:keepNext w:val="0"/>
              <w:keepLines w:val="0"/>
              <w:widowControl w:val="0"/>
              <w:rPr>
                <w:color w:val="000000"/>
              </w:rPr>
            </w:pPr>
            <w:ins w:id="3486" w:author="MCC160" w:date="2022-03-16T15:07:00Z">
              <w:r w:rsidRPr="005410BD">
                <w:t>As described in Table 6.2.8.3.3-4A</w:t>
              </w:r>
            </w:ins>
            <w:del w:id="3487" w:author="MCC160" w:date="2022-03-16T15:07:00Z">
              <w:r w:rsidRPr="005410BD" w:rsidDel="00A97A28">
                <w:rPr>
                  <w:color w:val="000000"/>
                </w:rPr>
                <w:delText xml:space="preserve">MCVideo-Info as described in </w:delText>
              </w:r>
              <w:r w:rsidRPr="005410BD" w:rsidDel="00A97A28">
                <w:rPr>
                  <w:color w:val="000000"/>
                </w:rPr>
                <w:lastRenderedPageBreak/>
                <w:delText>Table  6.2.8.3.3-5A</w:delText>
              </w:r>
            </w:del>
          </w:p>
        </w:tc>
        <w:tc>
          <w:tcPr>
            <w:tcW w:w="2187" w:type="dxa"/>
            <w:tcBorders>
              <w:top w:val="single" w:sz="4" w:space="0" w:color="auto"/>
              <w:left w:val="single" w:sz="4" w:space="0" w:color="auto"/>
              <w:bottom w:val="single" w:sz="4" w:space="0" w:color="auto"/>
              <w:right w:val="single" w:sz="4" w:space="0" w:color="auto"/>
            </w:tcBorders>
          </w:tcPr>
          <w:p w14:paraId="32A99A72" w14:textId="77777777" w:rsidR="003C2D0A" w:rsidRPr="005410BD" w:rsidDel="00D16089" w:rsidRDefault="003C2D0A" w:rsidP="003C2D0A">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2F96D3D8" w14:textId="77777777" w:rsidR="003C2D0A" w:rsidRPr="005410BD" w:rsidRDefault="003C2D0A" w:rsidP="003C2D0A">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849C36F" w14:textId="77777777" w:rsidR="003C2D0A" w:rsidRPr="005410BD" w:rsidRDefault="003C2D0A" w:rsidP="003C2D0A">
            <w:pPr>
              <w:pStyle w:val="TAL"/>
              <w:keepNext w:val="0"/>
              <w:keepLines w:val="0"/>
              <w:widowControl w:val="0"/>
              <w:rPr>
                <w:color w:val="000000"/>
              </w:rPr>
            </w:pPr>
          </w:p>
        </w:tc>
      </w:tr>
    </w:tbl>
    <w:p w14:paraId="0A515594" w14:textId="6A8F118B" w:rsidR="00AE5AC2" w:rsidRPr="005410BD" w:rsidRDefault="00AE5AC2" w:rsidP="00AE5AC2">
      <w:pPr>
        <w:rPr>
          <w:ins w:id="3488" w:author="MCC160" w:date="2022-03-16T15:08:00Z"/>
          <w:color w:val="000000"/>
        </w:rPr>
      </w:pPr>
    </w:p>
    <w:p w14:paraId="102E5FCE" w14:textId="13E288FB" w:rsidR="003C2D0A" w:rsidRPr="005410BD" w:rsidRDefault="003C2D0A" w:rsidP="003C2D0A">
      <w:pPr>
        <w:pStyle w:val="TH"/>
        <w:rPr>
          <w:ins w:id="3489" w:author="MCC160" w:date="2022-03-16T15:08:00Z"/>
        </w:rPr>
      </w:pPr>
      <w:ins w:id="3490" w:author="MCC160" w:date="2022-03-16T15:08:00Z">
        <w:r w:rsidRPr="005410BD">
          <w:t>Table 6.2.8.3.3-4A: SDP Message</w:t>
        </w:r>
        <w:r w:rsidRPr="005410BD">
          <w:rPr>
            <w:lang w:eastAsia="ko-KR"/>
          </w:rPr>
          <w:t xml:space="preserve"> in SIP 200 (OK)</w:t>
        </w:r>
        <w:r w:rsidRPr="005410BD">
          <w:t xml:space="preserve"> (Table 6.2.8.3.3-4)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2D0A" w:rsidRPr="005410BD" w14:paraId="46A54762" w14:textId="77777777" w:rsidTr="003E36CA">
        <w:trPr>
          <w:jc w:val="center"/>
          <w:ins w:id="3491" w:author="MCC160" w:date="2022-03-16T15:08:00Z"/>
        </w:trPr>
        <w:tc>
          <w:tcPr>
            <w:tcW w:w="9639" w:type="dxa"/>
          </w:tcPr>
          <w:p w14:paraId="5E1E2CB0" w14:textId="198BB703" w:rsidR="003C2D0A" w:rsidRPr="005410BD" w:rsidRDefault="003C2D0A" w:rsidP="003E36CA">
            <w:pPr>
              <w:pStyle w:val="TAL"/>
              <w:rPr>
                <w:ins w:id="3492" w:author="MCC160" w:date="2022-03-16T15:08:00Z"/>
              </w:rPr>
            </w:pPr>
            <w:ins w:id="3493" w:author="MCC160" w:date="2022-03-16T15:08:00Z">
              <w:r w:rsidRPr="005410BD">
                <w:t xml:space="preserve">Derivation Path: TS 36.579-1 [2], table 5.5.3.1.1-2 condition PRIVATE-CALL, SDP_ANSWER, </w:t>
              </w:r>
            </w:ins>
            <w:ins w:id="3494" w:author="MCC160" w:date="2022-04-25T13:25:00Z">
              <w:r w:rsidR="00914BB5" w:rsidRPr="005410BD">
                <w:t>WITHOUT_TRANSMISSIONCONTROL</w:t>
              </w:r>
            </w:ins>
          </w:p>
        </w:tc>
      </w:tr>
    </w:tbl>
    <w:p w14:paraId="0DA0E395" w14:textId="77777777" w:rsidR="003C2D0A" w:rsidRPr="005410BD" w:rsidRDefault="003C2D0A" w:rsidP="00AE5AC2">
      <w:pPr>
        <w:rPr>
          <w:color w:val="000000"/>
        </w:rPr>
      </w:pPr>
    </w:p>
    <w:p w14:paraId="6D4CC4B6" w14:textId="649B632A" w:rsidR="00AE5AC2" w:rsidRPr="005410BD" w:rsidRDefault="00AE5AC2" w:rsidP="00AE5AC2">
      <w:pPr>
        <w:pStyle w:val="TH"/>
        <w:widowControl w:val="0"/>
      </w:pPr>
      <w:r w:rsidRPr="005410BD">
        <w:rPr>
          <w:color w:val="000000"/>
        </w:rPr>
        <w:t>Table 6.2.8.3.3-5: SIP BYE (Step 8, Table 6.2.8.3.2-1</w:t>
      </w:r>
      <w:ins w:id="3495" w:author="MCC160" w:date="2022-03-16T15:09:00Z">
        <w:r w:rsidR="003C2D0A" w:rsidRPr="005410BD">
          <w:t>; Step 1, TS 36.579-1 [2] Table 5.3.10.3-1</w:t>
        </w:r>
      </w:ins>
      <w:r w:rsidRPr="005410B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5410BD" w:rsidDel="00127C5D" w14:paraId="2BD67C06" w14:textId="77777777" w:rsidTr="00004E02">
        <w:trPr>
          <w:tblHeader/>
        </w:trPr>
        <w:tc>
          <w:tcPr>
            <w:tcW w:w="9634" w:type="dxa"/>
          </w:tcPr>
          <w:p w14:paraId="352371EE" w14:textId="317AE661" w:rsidR="00AE5AC2" w:rsidRPr="005410BD" w:rsidDel="00127C5D" w:rsidRDefault="00AE5AC2" w:rsidP="00004E02">
            <w:pPr>
              <w:pStyle w:val="TAL"/>
              <w:keepLines w:val="0"/>
              <w:widowControl w:val="0"/>
              <w:rPr>
                <w:color w:val="000000"/>
              </w:rPr>
            </w:pPr>
            <w:r w:rsidRPr="005410BD">
              <w:rPr>
                <w:color w:val="000000"/>
              </w:rPr>
              <w:t>Derivation Path: TS 36.579-1</w:t>
            </w:r>
            <w:ins w:id="3496" w:author="MCC160" w:date="2022-03-17T11:13:00Z">
              <w:r w:rsidR="00621625" w:rsidRPr="005410BD">
                <w:rPr>
                  <w:color w:val="000000"/>
                </w:rPr>
                <w:t xml:space="preserve"> [2]</w:t>
              </w:r>
            </w:ins>
            <w:r w:rsidRPr="005410BD">
              <w:rPr>
                <w:color w:val="000000"/>
              </w:rPr>
              <w:t xml:space="preserve">, Table 5.5.2.2.1-1, </w:t>
            </w:r>
            <w:r w:rsidRPr="005410BD">
              <w:t>condition M</w:t>
            </w:r>
            <w:ins w:id="3497" w:author="MCC160" w:date="2022-03-16T15:09:00Z">
              <w:r w:rsidR="003C2D0A" w:rsidRPr="005410BD">
                <w:t>T</w:t>
              </w:r>
            </w:ins>
            <w:del w:id="3498" w:author="MCC160" w:date="2022-03-16T15:09:00Z">
              <w:r w:rsidRPr="005410BD" w:rsidDel="003C2D0A">
                <w:delText>O</w:delText>
              </w:r>
            </w:del>
            <w:r w:rsidRPr="005410BD">
              <w:t>_CALL</w:t>
            </w:r>
          </w:p>
        </w:tc>
      </w:tr>
    </w:tbl>
    <w:p w14:paraId="5E60AD5F" w14:textId="77777777" w:rsidR="00AE5AC2" w:rsidRPr="005410BD" w:rsidRDefault="00AE5AC2" w:rsidP="00AE5AC2"/>
    <w:p w14:paraId="3DE80262" w14:textId="1FF38783" w:rsidR="00AE5AC2" w:rsidRPr="005410BD" w:rsidRDefault="00AE5AC2" w:rsidP="00AE5AC2">
      <w:pPr>
        <w:pStyle w:val="TH"/>
      </w:pPr>
      <w:r w:rsidRPr="005410BD">
        <w:t>Table 6.2.8.3.3-5A</w:t>
      </w:r>
      <w:ins w:id="3499" w:author="MCC160" w:date="2022-03-16T15:05:00Z">
        <w:r w:rsidR="003C2D0A" w:rsidRPr="005410BD">
          <w:t xml:space="preserve"> ..6</w:t>
        </w:r>
      </w:ins>
      <w:r w:rsidRPr="005410BD">
        <w:t xml:space="preserve">: </w:t>
      </w:r>
      <w:del w:id="3500" w:author="MCC160" w:date="2022-03-16T15:05:00Z">
        <w:r w:rsidRPr="005410BD" w:rsidDel="003C2D0A">
          <w:delText>MCVideo-Info in SIP INVITE (Table 6.2.8.3.3-1)</w:delText>
        </w:r>
      </w:del>
      <w:ins w:id="3501" w:author="MCC160" w:date="2022-03-16T15:05:00Z">
        <w:r w:rsidR="003C2D0A" w:rsidRPr="005410BD">
          <w:t>Void</w:t>
        </w:r>
      </w:ins>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AE5AC2" w:rsidRPr="005410BD" w:rsidDel="003C2D0A" w14:paraId="6CA7FCC4" w14:textId="385E578B" w:rsidTr="00004E02">
        <w:trPr>
          <w:tblHeader/>
          <w:del w:id="3502" w:author="MCC160" w:date="2022-03-16T15:05:00Z"/>
        </w:trPr>
        <w:tc>
          <w:tcPr>
            <w:tcW w:w="9634" w:type="dxa"/>
            <w:tcBorders>
              <w:top w:val="single" w:sz="4" w:space="0" w:color="auto"/>
              <w:left w:val="single" w:sz="4" w:space="0" w:color="auto"/>
              <w:bottom w:val="single" w:sz="4" w:space="0" w:color="auto"/>
              <w:right w:val="single" w:sz="4" w:space="0" w:color="auto"/>
            </w:tcBorders>
            <w:hideMark/>
          </w:tcPr>
          <w:p w14:paraId="08B04086" w14:textId="1282A0C5" w:rsidR="00AE5AC2" w:rsidRPr="005410BD" w:rsidDel="003C2D0A" w:rsidRDefault="00AE5AC2" w:rsidP="00004E02">
            <w:pPr>
              <w:pStyle w:val="TAL"/>
              <w:rPr>
                <w:del w:id="3503" w:author="MCC160" w:date="2022-03-16T15:05:00Z"/>
              </w:rPr>
            </w:pPr>
            <w:del w:id="3504" w:author="MCC160" w:date="2022-03-16T15:05:00Z">
              <w:r w:rsidRPr="005410BD" w:rsidDel="003C2D0A">
                <w:delText>Derivation Path: TS 36.579-1 [2], Table 5.5.33.2.1-2, condition PRIVATE-CALL, INVITE_REFER</w:delText>
              </w:r>
            </w:del>
          </w:p>
        </w:tc>
      </w:tr>
    </w:tbl>
    <w:p w14:paraId="0398CBDD" w14:textId="235C7BE8" w:rsidR="00AE5AC2" w:rsidRPr="005410BD" w:rsidDel="003C2D0A" w:rsidRDefault="00AE5AC2" w:rsidP="00AE5AC2">
      <w:pPr>
        <w:rPr>
          <w:del w:id="3505" w:author="MCC160" w:date="2022-03-16T15:06:00Z"/>
        </w:rPr>
      </w:pPr>
    </w:p>
    <w:p w14:paraId="17D19D0D" w14:textId="5701EC33" w:rsidR="00AE5AC2" w:rsidRPr="00764DD4" w:rsidDel="003C2D0A" w:rsidRDefault="00AE5AC2" w:rsidP="00AE5AC2">
      <w:pPr>
        <w:pStyle w:val="TH"/>
        <w:rPr>
          <w:del w:id="3506" w:author="MCC160" w:date="2022-03-16T15:06:00Z"/>
        </w:rPr>
      </w:pPr>
      <w:del w:id="3507" w:author="MCC160" w:date="2022-03-16T15:06:00Z">
        <w:r w:rsidRPr="005410BD" w:rsidDel="003C2D0A">
          <w:delText>Table 6.2.8.3.3-6: Void</w:delText>
        </w:r>
      </w:del>
    </w:p>
    <w:p w14:paraId="5F82C54D" w14:textId="77777777" w:rsidR="00AE5AC2" w:rsidRPr="00764DD4" w:rsidRDefault="00AE5AC2" w:rsidP="00AE5AC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73506" w14:textId="77777777" w:rsidR="00270654" w:rsidRDefault="00270654">
      <w:r>
        <w:separator/>
      </w:r>
    </w:p>
  </w:endnote>
  <w:endnote w:type="continuationSeparator" w:id="0">
    <w:p w14:paraId="4C093408" w14:textId="77777777" w:rsidR="00270654" w:rsidRDefault="0027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9EC15" w14:textId="77777777" w:rsidR="00270654" w:rsidRDefault="00270654">
      <w:r>
        <w:separator/>
      </w:r>
    </w:p>
  </w:footnote>
  <w:footnote w:type="continuationSeparator" w:id="0">
    <w:p w14:paraId="07195FDA" w14:textId="77777777" w:rsidR="00270654" w:rsidRDefault="00270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2F2F64"/>
    <w:multiLevelType w:val="hybridMultilevel"/>
    <w:tmpl w:val="AC2A63EE"/>
    <w:lvl w:ilvl="0" w:tplc="17B86E8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2834FD0"/>
    <w:multiLevelType w:val="hybridMultilevel"/>
    <w:tmpl w:val="4B2413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B69CF"/>
    <w:multiLevelType w:val="hybridMultilevel"/>
    <w:tmpl w:val="F358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DA3173"/>
    <w:multiLevelType w:val="hybridMultilevel"/>
    <w:tmpl w:val="53A8DD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69A031D"/>
    <w:multiLevelType w:val="hybridMultilevel"/>
    <w:tmpl w:val="475CE9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963112"/>
    <w:multiLevelType w:val="hybridMultilevel"/>
    <w:tmpl w:val="91ECB61C"/>
    <w:lvl w:ilvl="0" w:tplc="076063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A5F2C7B"/>
    <w:multiLevelType w:val="hybridMultilevel"/>
    <w:tmpl w:val="E97A77D2"/>
    <w:lvl w:ilvl="0" w:tplc="9E28DFD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A886F27"/>
    <w:multiLevelType w:val="hybridMultilevel"/>
    <w:tmpl w:val="071CF71E"/>
    <w:lvl w:ilvl="0" w:tplc="48427F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EEB2D18"/>
    <w:multiLevelType w:val="hybridMultilevel"/>
    <w:tmpl w:val="4AFAAFE4"/>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17"/>
  </w:num>
  <w:num w:numId="6">
    <w:abstractNumId w:val="15"/>
  </w:num>
  <w:num w:numId="7">
    <w:abstractNumId w:val="16"/>
  </w:num>
  <w:num w:numId="8">
    <w:abstractNumId w:val="24"/>
  </w:num>
  <w:num w:numId="9">
    <w:abstractNumId w:val="35"/>
  </w:num>
  <w:num w:numId="10">
    <w:abstractNumId w:val="34"/>
  </w:num>
  <w:num w:numId="11">
    <w:abstractNumId w:val="22"/>
  </w:num>
  <w:num w:numId="12">
    <w:abstractNumId w:val="25"/>
  </w:num>
  <w:num w:numId="13">
    <w:abstractNumId w:val="23"/>
  </w:num>
  <w:num w:numId="14">
    <w:abstractNumId w:val="27"/>
  </w:num>
  <w:num w:numId="15">
    <w:abstractNumId w:val="33"/>
  </w:num>
  <w:num w:numId="16">
    <w:abstractNumId w:val="31"/>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19"/>
  </w:num>
  <w:num w:numId="26">
    <w:abstractNumId w:val="28"/>
  </w:num>
  <w:num w:numId="27">
    <w:abstractNumId w:val="26"/>
  </w:num>
  <w:num w:numId="28">
    <w:abstractNumId w:val="29"/>
  </w:num>
  <w:num w:numId="29">
    <w:abstractNumId w:val="9"/>
  </w:num>
  <w:num w:numId="30">
    <w:abstractNumId w:val="3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42"/>
    <w:rsid w:val="000A6394"/>
    <w:rsid w:val="000B538D"/>
    <w:rsid w:val="000B7FED"/>
    <w:rsid w:val="000C038A"/>
    <w:rsid w:val="000C6598"/>
    <w:rsid w:val="000D44B3"/>
    <w:rsid w:val="000D662C"/>
    <w:rsid w:val="00145D43"/>
    <w:rsid w:val="00155A01"/>
    <w:rsid w:val="00192C46"/>
    <w:rsid w:val="001A08B3"/>
    <w:rsid w:val="001A7946"/>
    <w:rsid w:val="001A7B60"/>
    <w:rsid w:val="001B52F0"/>
    <w:rsid w:val="001B7A65"/>
    <w:rsid w:val="001E41F3"/>
    <w:rsid w:val="00200E48"/>
    <w:rsid w:val="00251961"/>
    <w:rsid w:val="0026004D"/>
    <w:rsid w:val="002640DD"/>
    <w:rsid w:val="00270654"/>
    <w:rsid w:val="00275D12"/>
    <w:rsid w:val="00284774"/>
    <w:rsid w:val="00284FEB"/>
    <w:rsid w:val="002860C4"/>
    <w:rsid w:val="00286900"/>
    <w:rsid w:val="002B5741"/>
    <w:rsid w:val="002E472E"/>
    <w:rsid w:val="00305409"/>
    <w:rsid w:val="00345BD1"/>
    <w:rsid w:val="00355A5B"/>
    <w:rsid w:val="003609EF"/>
    <w:rsid w:val="0036231A"/>
    <w:rsid w:val="003626B4"/>
    <w:rsid w:val="00374DD4"/>
    <w:rsid w:val="00383435"/>
    <w:rsid w:val="00397646"/>
    <w:rsid w:val="003C2D0A"/>
    <w:rsid w:val="003E1A36"/>
    <w:rsid w:val="003F2DBA"/>
    <w:rsid w:val="00410371"/>
    <w:rsid w:val="004242F1"/>
    <w:rsid w:val="00424534"/>
    <w:rsid w:val="004456D3"/>
    <w:rsid w:val="00456579"/>
    <w:rsid w:val="004655A5"/>
    <w:rsid w:val="00465688"/>
    <w:rsid w:val="004B75B7"/>
    <w:rsid w:val="005141D9"/>
    <w:rsid w:val="00514F5F"/>
    <w:rsid w:val="0051580D"/>
    <w:rsid w:val="005306D5"/>
    <w:rsid w:val="005410BD"/>
    <w:rsid w:val="00546643"/>
    <w:rsid w:val="00547111"/>
    <w:rsid w:val="00575335"/>
    <w:rsid w:val="00592D74"/>
    <w:rsid w:val="005C4A12"/>
    <w:rsid w:val="005C711A"/>
    <w:rsid w:val="005E2C44"/>
    <w:rsid w:val="005E7B14"/>
    <w:rsid w:val="005F5323"/>
    <w:rsid w:val="00604047"/>
    <w:rsid w:val="00621188"/>
    <w:rsid w:val="00621625"/>
    <w:rsid w:val="006257ED"/>
    <w:rsid w:val="00653DE4"/>
    <w:rsid w:val="00656898"/>
    <w:rsid w:val="00665C47"/>
    <w:rsid w:val="00666F60"/>
    <w:rsid w:val="00680AD1"/>
    <w:rsid w:val="0068250B"/>
    <w:rsid w:val="00695808"/>
    <w:rsid w:val="006A0032"/>
    <w:rsid w:val="006A43DA"/>
    <w:rsid w:val="006B231D"/>
    <w:rsid w:val="006B46FB"/>
    <w:rsid w:val="006D2D7F"/>
    <w:rsid w:val="006E21FB"/>
    <w:rsid w:val="006E745C"/>
    <w:rsid w:val="006F228E"/>
    <w:rsid w:val="006F39D5"/>
    <w:rsid w:val="00700578"/>
    <w:rsid w:val="00701052"/>
    <w:rsid w:val="00712AD2"/>
    <w:rsid w:val="00761A6E"/>
    <w:rsid w:val="00771DA1"/>
    <w:rsid w:val="00784FEB"/>
    <w:rsid w:val="00791016"/>
    <w:rsid w:val="00792342"/>
    <w:rsid w:val="007977A8"/>
    <w:rsid w:val="007B512A"/>
    <w:rsid w:val="007C2097"/>
    <w:rsid w:val="007C6C54"/>
    <w:rsid w:val="007D4877"/>
    <w:rsid w:val="007D6A07"/>
    <w:rsid w:val="007F7259"/>
    <w:rsid w:val="008040A8"/>
    <w:rsid w:val="008279FA"/>
    <w:rsid w:val="00831107"/>
    <w:rsid w:val="00856820"/>
    <w:rsid w:val="00856E9D"/>
    <w:rsid w:val="008626E7"/>
    <w:rsid w:val="00866B22"/>
    <w:rsid w:val="00870EE7"/>
    <w:rsid w:val="00874FE9"/>
    <w:rsid w:val="008863B9"/>
    <w:rsid w:val="00890536"/>
    <w:rsid w:val="008A45A6"/>
    <w:rsid w:val="008D3CCC"/>
    <w:rsid w:val="008F3789"/>
    <w:rsid w:val="008F686C"/>
    <w:rsid w:val="009148DE"/>
    <w:rsid w:val="00914BB5"/>
    <w:rsid w:val="009330D1"/>
    <w:rsid w:val="00941E30"/>
    <w:rsid w:val="009777D9"/>
    <w:rsid w:val="00982176"/>
    <w:rsid w:val="00991B88"/>
    <w:rsid w:val="009A3618"/>
    <w:rsid w:val="009A5753"/>
    <w:rsid w:val="009A579D"/>
    <w:rsid w:val="009D12D3"/>
    <w:rsid w:val="009D4C6E"/>
    <w:rsid w:val="009D54DE"/>
    <w:rsid w:val="009D730C"/>
    <w:rsid w:val="009E3297"/>
    <w:rsid w:val="009F734F"/>
    <w:rsid w:val="009F787C"/>
    <w:rsid w:val="00A0772B"/>
    <w:rsid w:val="00A222E4"/>
    <w:rsid w:val="00A246B6"/>
    <w:rsid w:val="00A47E70"/>
    <w:rsid w:val="00A50CF0"/>
    <w:rsid w:val="00A5341C"/>
    <w:rsid w:val="00A61DD9"/>
    <w:rsid w:val="00A7671C"/>
    <w:rsid w:val="00AA2CBC"/>
    <w:rsid w:val="00AA32FC"/>
    <w:rsid w:val="00AC5820"/>
    <w:rsid w:val="00AD1CD8"/>
    <w:rsid w:val="00AE5AC2"/>
    <w:rsid w:val="00B258BB"/>
    <w:rsid w:val="00B67B97"/>
    <w:rsid w:val="00B71709"/>
    <w:rsid w:val="00B968C8"/>
    <w:rsid w:val="00BA3EC5"/>
    <w:rsid w:val="00BA416E"/>
    <w:rsid w:val="00BA51D9"/>
    <w:rsid w:val="00BB5DFC"/>
    <w:rsid w:val="00BC10BF"/>
    <w:rsid w:val="00BD151F"/>
    <w:rsid w:val="00BD279D"/>
    <w:rsid w:val="00BD6BB8"/>
    <w:rsid w:val="00C11F83"/>
    <w:rsid w:val="00C22095"/>
    <w:rsid w:val="00C66BA2"/>
    <w:rsid w:val="00C83BC7"/>
    <w:rsid w:val="00C870F6"/>
    <w:rsid w:val="00C91074"/>
    <w:rsid w:val="00C95985"/>
    <w:rsid w:val="00CA27F3"/>
    <w:rsid w:val="00CA4AA6"/>
    <w:rsid w:val="00CC0D74"/>
    <w:rsid w:val="00CC5026"/>
    <w:rsid w:val="00CC68D0"/>
    <w:rsid w:val="00CE2E8F"/>
    <w:rsid w:val="00D03F9A"/>
    <w:rsid w:val="00D06D51"/>
    <w:rsid w:val="00D24991"/>
    <w:rsid w:val="00D50255"/>
    <w:rsid w:val="00D5555E"/>
    <w:rsid w:val="00D6422D"/>
    <w:rsid w:val="00D66520"/>
    <w:rsid w:val="00D82577"/>
    <w:rsid w:val="00D84AE9"/>
    <w:rsid w:val="00DA628C"/>
    <w:rsid w:val="00DA7AB1"/>
    <w:rsid w:val="00DE34CF"/>
    <w:rsid w:val="00DE6997"/>
    <w:rsid w:val="00E13F3D"/>
    <w:rsid w:val="00E34898"/>
    <w:rsid w:val="00EA13DC"/>
    <w:rsid w:val="00EA3CCA"/>
    <w:rsid w:val="00EA7D78"/>
    <w:rsid w:val="00EB09B7"/>
    <w:rsid w:val="00EB611F"/>
    <w:rsid w:val="00EE7D7C"/>
    <w:rsid w:val="00F25D98"/>
    <w:rsid w:val="00F300FB"/>
    <w:rsid w:val="00F67F58"/>
    <w:rsid w:val="00F74FDE"/>
    <w:rsid w:val="00F91EBC"/>
    <w:rsid w:val="00FB6386"/>
    <w:rsid w:val="00FC52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91342"/>
    <w:rPr>
      <w:rFonts w:ascii="Arial" w:hAnsi="Arial"/>
      <w:lang w:val="en-GB" w:eastAsia="en-US"/>
    </w:rPr>
  </w:style>
  <w:style w:type="character" w:customStyle="1" w:styleId="TANChar">
    <w:name w:val="TAN Char"/>
    <w:link w:val="TAN"/>
    <w:qFormat/>
    <w:rsid w:val="009330D1"/>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AE5AC2"/>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E5AC2"/>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E5AC2"/>
    <w:rPr>
      <w:rFonts w:ascii="Arial" w:hAnsi="Arial"/>
      <w:sz w:val="28"/>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AE5AC2"/>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AE5AC2"/>
    <w:rPr>
      <w:rFonts w:ascii="Arial" w:hAnsi="Arial"/>
      <w:sz w:val="22"/>
      <w:lang w:val="en-GB" w:eastAsia="en-US"/>
    </w:rPr>
  </w:style>
  <w:style w:type="character" w:customStyle="1" w:styleId="H6Char">
    <w:name w:val="H6 Char"/>
    <w:link w:val="H6"/>
    <w:rsid w:val="00AE5AC2"/>
    <w:rPr>
      <w:rFonts w:ascii="Arial" w:hAnsi="Arial"/>
      <w:lang w:val="en-GB" w:eastAsia="en-US"/>
    </w:rPr>
  </w:style>
  <w:style w:type="character" w:customStyle="1" w:styleId="Heading6Char">
    <w:name w:val="Heading 6 Char"/>
    <w:aliases w:val="T1 Char,Header 6 Char"/>
    <w:link w:val="Heading6"/>
    <w:rsid w:val="00AE5AC2"/>
    <w:rPr>
      <w:rFonts w:ascii="Arial" w:hAnsi="Arial"/>
      <w:lang w:val="en-GB" w:eastAsia="en-US"/>
    </w:rPr>
  </w:style>
  <w:style w:type="character" w:customStyle="1" w:styleId="Heading7Char">
    <w:name w:val="Heading 7 Char"/>
    <w:link w:val="Heading7"/>
    <w:rsid w:val="00AE5AC2"/>
    <w:rPr>
      <w:rFonts w:ascii="Arial" w:hAnsi="Arial"/>
      <w:lang w:val="en-GB" w:eastAsia="en-US"/>
    </w:rPr>
  </w:style>
  <w:style w:type="character" w:customStyle="1" w:styleId="Heading8Char">
    <w:name w:val="Heading 8 Char"/>
    <w:link w:val="Heading8"/>
    <w:rsid w:val="00AE5AC2"/>
    <w:rPr>
      <w:rFonts w:ascii="Arial" w:hAnsi="Arial"/>
      <w:sz w:val="36"/>
      <w:lang w:val="en-GB" w:eastAsia="en-US"/>
    </w:rPr>
  </w:style>
  <w:style w:type="character" w:customStyle="1" w:styleId="Heading9Char">
    <w:name w:val="Heading 9 Char"/>
    <w:link w:val="Heading9"/>
    <w:rsid w:val="00AE5AC2"/>
    <w:rPr>
      <w:rFonts w:ascii="Arial" w:hAnsi="Arial"/>
      <w:sz w:val="36"/>
      <w:lang w:val="en-GB" w:eastAsia="en-US"/>
    </w:rPr>
  </w:style>
  <w:style w:type="character" w:customStyle="1" w:styleId="EQChar">
    <w:name w:val="EQ Char"/>
    <w:link w:val="EQ"/>
    <w:rsid w:val="00AE5AC2"/>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E5AC2"/>
    <w:rPr>
      <w:rFonts w:ascii="Arial" w:hAnsi="Arial"/>
      <w:b/>
      <w:noProof/>
      <w:sz w:val="18"/>
      <w:lang w:val="en-GB" w:eastAsia="en-US"/>
    </w:rPr>
  </w:style>
  <w:style w:type="character" w:customStyle="1" w:styleId="FooterChar">
    <w:name w:val="Footer Char"/>
    <w:link w:val="Footer"/>
    <w:rsid w:val="00AE5AC2"/>
    <w:rPr>
      <w:rFonts w:ascii="Arial" w:hAnsi="Arial"/>
      <w:b/>
      <w:i/>
      <w:noProof/>
      <w:sz w:val="18"/>
      <w:lang w:val="en-GB" w:eastAsia="en-US"/>
    </w:rPr>
  </w:style>
  <w:style w:type="character" w:customStyle="1" w:styleId="NOChar2">
    <w:name w:val="NO Char2"/>
    <w:link w:val="NO"/>
    <w:locked/>
    <w:rsid w:val="00AE5AC2"/>
    <w:rPr>
      <w:rFonts w:ascii="Times New Roman" w:hAnsi="Times New Roman"/>
      <w:lang w:val="en-GB" w:eastAsia="en-US"/>
    </w:rPr>
  </w:style>
  <w:style w:type="character" w:customStyle="1" w:styleId="PLChar">
    <w:name w:val="PL Char"/>
    <w:link w:val="PL"/>
    <w:qFormat/>
    <w:rsid w:val="00AE5AC2"/>
    <w:rPr>
      <w:rFonts w:ascii="Courier New" w:hAnsi="Courier New"/>
      <w:noProof/>
      <w:sz w:val="16"/>
      <w:lang w:val="en-GB" w:eastAsia="en-US"/>
    </w:rPr>
  </w:style>
  <w:style w:type="character" w:customStyle="1" w:styleId="TALChar">
    <w:name w:val="TAL Char"/>
    <w:link w:val="TAL"/>
    <w:qFormat/>
    <w:rsid w:val="00AE5AC2"/>
    <w:rPr>
      <w:rFonts w:ascii="Arial" w:hAnsi="Arial"/>
      <w:sz w:val="18"/>
      <w:lang w:val="en-GB" w:eastAsia="en-US"/>
    </w:rPr>
  </w:style>
  <w:style w:type="character" w:customStyle="1" w:styleId="TACCar">
    <w:name w:val="TAC Car"/>
    <w:link w:val="TAC"/>
    <w:rsid w:val="00AE5AC2"/>
    <w:rPr>
      <w:rFonts w:ascii="Arial" w:hAnsi="Arial"/>
      <w:sz w:val="18"/>
      <w:lang w:val="en-GB" w:eastAsia="en-US"/>
    </w:rPr>
  </w:style>
  <w:style w:type="character" w:customStyle="1" w:styleId="TAHCar">
    <w:name w:val="TAH Car"/>
    <w:link w:val="TAH"/>
    <w:qFormat/>
    <w:rsid w:val="00AE5AC2"/>
    <w:rPr>
      <w:rFonts w:ascii="Arial" w:hAnsi="Arial"/>
      <w:b/>
      <w:sz w:val="18"/>
      <w:lang w:val="en-GB" w:eastAsia="en-US"/>
    </w:rPr>
  </w:style>
  <w:style w:type="character" w:customStyle="1" w:styleId="EXCar">
    <w:name w:val="EX Car"/>
    <w:link w:val="EX"/>
    <w:rsid w:val="00AE5AC2"/>
    <w:rPr>
      <w:rFonts w:ascii="Times New Roman" w:hAnsi="Times New Roman"/>
      <w:lang w:val="en-GB" w:eastAsia="en-US"/>
    </w:rPr>
  </w:style>
  <w:style w:type="character" w:customStyle="1" w:styleId="ListChar1">
    <w:name w:val="List Char1"/>
    <w:link w:val="List"/>
    <w:rsid w:val="00AE5AC2"/>
    <w:rPr>
      <w:rFonts w:ascii="Times New Roman" w:hAnsi="Times New Roman"/>
      <w:lang w:val="en-GB" w:eastAsia="en-US"/>
    </w:rPr>
  </w:style>
  <w:style w:type="character" w:customStyle="1" w:styleId="B1Char2">
    <w:name w:val="B1 Char2"/>
    <w:link w:val="B1"/>
    <w:rsid w:val="00AE5AC2"/>
    <w:rPr>
      <w:rFonts w:ascii="Times New Roman" w:hAnsi="Times New Roman"/>
      <w:lang w:val="en-GB" w:eastAsia="en-US"/>
    </w:rPr>
  </w:style>
  <w:style w:type="character" w:customStyle="1" w:styleId="EditorsNoteChar">
    <w:name w:val="Editor's Note Char"/>
    <w:aliases w:val="EN Char"/>
    <w:link w:val="EditorsNote"/>
    <w:qFormat/>
    <w:rsid w:val="00AE5AC2"/>
    <w:rPr>
      <w:rFonts w:ascii="Times New Roman" w:hAnsi="Times New Roman"/>
      <w:color w:val="FF0000"/>
      <w:lang w:val="en-GB" w:eastAsia="en-US"/>
    </w:rPr>
  </w:style>
  <w:style w:type="character" w:customStyle="1" w:styleId="THChar">
    <w:name w:val="TH Char"/>
    <w:link w:val="TH"/>
    <w:qFormat/>
    <w:rsid w:val="00AE5AC2"/>
    <w:rPr>
      <w:rFonts w:ascii="Arial" w:hAnsi="Arial"/>
      <w:b/>
      <w:lang w:val="en-GB" w:eastAsia="en-US"/>
    </w:rPr>
  </w:style>
  <w:style w:type="character" w:customStyle="1" w:styleId="TFChar">
    <w:name w:val="TF Char"/>
    <w:link w:val="TF"/>
    <w:locked/>
    <w:rsid w:val="00AE5AC2"/>
    <w:rPr>
      <w:rFonts w:ascii="Arial" w:hAnsi="Arial"/>
      <w:b/>
      <w:lang w:val="en-GB" w:eastAsia="en-US"/>
    </w:rPr>
  </w:style>
  <w:style w:type="character" w:customStyle="1" w:styleId="List2Char">
    <w:name w:val="List 2 Char"/>
    <w:link w:val="List2"/>
    <w:rsid w:val="00AE5AC2"/>
    <w:rPr>
      <w:rFonts w:ascii="Times New Roman" w:hAnsi="Times New Roman"/>
      <w:lang w:val="en-GB" w:eastAsia="en-US"/>
    </w:rPr>
  </w:style>
  <w:style w:type="character" w:customStyle="1" w:styleId="B2Char">
    <w:name w:val="B2 Char"/>
    <w:link w:val="B2"/>
    <w:qFormat/>
    <w:rsid w:val="00AE5AC2"/>
    <w:rPr>
      <w:rFonts w:ascii="Times New Roman" w:hAnsi="Times New Roman"/>
      <w:lang w:val="en-GB" w:eastAsia="en-US"/>
    </w:rPr>
  </w:style>
  <w:style w:type="character" w:customStyle="1" w:styleId="List3Char">
    <w:name w:val="List 3 Char"/>
    <w:link w:val="List3"/>
    <w:rsid w:val="00AE5AC2"/>
    <w:rPr>
      <w:rFonts w:ascii="Times New Roman" w:hAnsi="Times New Roman"/>
      <w:lang w:val="en-GB" w:eastAsia="en-US"/>
    </w:rPr>
  </w:style>
  <w:style w:type="character" w:customStyle="1" w:styleId="B3Char">
    <w:name w:val="B3 Char"/>
    <w:link w:val="B3"/>
    <w:rsid w:val="00AE5AC2"/>
    <w:rPr>
      <w:rFonts w:ascii="Times New Roman" w:hAnsi="Times New Roman"/>
      <w:lang w:val="en-GB" w:eastAsia="en-US"/>
    </w:rPr>
  </w:style>
  <w:style w:type="character" w:customStyle="1" w:styleId="B4Char">
    <w:name w:val="B4 Char"/>
    <w:link w:val="B4"/>
    <w:qFormat/>
    <w:rsid w:val="00AE5AC2"/>
    <w:rPr>
      <w:rFonts w:ascii="Times New Roman" w:hAnsi="Times New Roman"/>
      <w:lang w:val="en-GB" w:eastAsia="en-US"/>
    </w:rPr>
  </w:style>
  <w:style w:type="character" w:customStyle="1" w:styleId="B5Char">
    <w:name w:val="B5 Char"/>
    <w:link w:val="B5"/>
    <w:qFormat/>
    <w:rsid w:val="00AE5AC2"/>
    <w:rPr>
      <w:rFonts w:ascii="Times New Roman" w:hAnsi="Times New Roman"/>
      <w:lang w:val="en-GB" w:eastAsia="en-US"/>
    </w:rPr>
  </w:style>
  <w:style w:type="character" w:customStyle="1" w:styleId="BalloonTextChar">
    <w:name w:val="Balloon Text Char"/>
    <w:link w:val="BalloonText"/>
    <w:uiPriority w:val="99"/>
    <w:rsid w:val="00AE5AC2"/>
    <w:rPr>
      <w:rFonts w:ascii="Tahoma" w:hAnsi="Tahoma" w:cs="Tahoma"/>
      <w:sz w:val="16"/>
      <w:szCs w:val="16"/>
      <w:lang w:val="en-GB" w:eastAsia="en-US"/>
    </w:rPr>
  </w:style>
  <w:style w:type="table" w:styleId="TableGrid">
    <w:name w:val="Table Grid"/>
    <w:basedOn w:val="TableNormal"/>
    <w:rsid w:val="00AE5A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E5AC2"/>
    <w:rPr>
      <w:color w:val="605E5C"/>
      <w:shd w:val="clear" w:color="auto" w:fill="E1DFDD"/>
    </w:rPr>
  </w:style>
  <w:style w:type="paragraph" w:customStyle="1" w:styleId="Default">
    <w:name w:val="Default"/>
    <w:rsid w:val="00AE5AC2"/>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5AC2"/>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AE5AC2"/>
    <w:rPr>
      <w:rFonts w:ascii="Calibri Light" w:eastAsia="Times New Roman" w:hAnsi="Calibri Light" w:cs="Times New Roman"/>
      <w:color w:val="2E74B5"/>
      <w:sz w:val="32"/>
      <w:szCs w:val="32"/>
      <w:lang w:eastAsia="en-US"/>
    </w:rPr>
  </w:style>
  <w:style w:type="character" w:customStyle="1" w:styleId="B1Char">
    <w:name w:val="B1 Char"/>
    <w:rsid w:val="00AE5AC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AE5AC2"/>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E5AC2"/>
    <w:rPr>
      <w:rFonts w:ascii="Calibri" w:eastAsia="Calibri" w:hAnsi="Calibri"/>
      <w:sz w:val="22"/>
      <w:szCs w:val="22"/>
      <w:lang w:val="x-none" w:eastAsia="en-GB"/>
    </w:rPr>
  </w:style>
  <w:style w:type="character" w:customStyle="1" w:styleId="TAL0">
    <w:name w:val="TAL (文字)"/>
    <w:rsid w:val="00AE5AC2"/>
    <w:rPr>
      <w:rFonts w:ascii="Arial" w:eastAsia="Times New Roman" w:hAnsi="Arial" w:cs="Times New Roman"/>
      <w:sz w:val="18"/>
      <w:szCs w:val="20"/>
      <w:lang w:val="x-none"/>
    </w:rPr>
  </w:style>
  <w:style w:type="paragraph" w:styleId="Revision">
    <w:name w:val="Revision"/>
    <w:hidden/>
    <w:uiPriority w:val="99"/>
    <w:rsid w:val="00AE5AC2"/>
    <w:rPr>
      <w:rFonts w:ascii="Times New Roman" w:hAnsi="Times New Roman"/>
      <w:lang w:val="en-GB" w:eastAsia="en-US"/>
    </w:rPr>
  </w:style>
  <w:style w:type="character" w:customStyle="1" w:styleId="CommentTextChar">
    <w:name w:val="Comment Text Char"/>
    <w:link w:val="CommentText"/>
    <w:qFormat/>
    <w:rsid w:val="00AE5AC2"/>
    <w:rPr>
      <w:rFonts w:ascii="Times New Roman" w:hAnsi="Times New Roman"/>
      <w:lang w:val="en-GB" w:eastAsia="en-US"/>
    </w:rPr>
  </w:style>
  <w:style w:type="character" w:customStyle="1" w:styleId="CommentSubjectChar">
    <w:name w:val="Comment Subject Char"/>
    <w:link w:val="CommentSubject"/>
    <w:rsid w:val="00AE5AC2"/>
    <w:rPr>
      <w:rFonts w:ascii="Times New Roman" w:hAnsi="Times New Roman"/>
      <w:b/>
      <w:bCs/>
      <w:lang w:val="en-GB" w:eastAsia="en-US"/>
    </w:rPr>
  </w:style>
  <w:style w:type="character" w:customStyle="1" w:styleId="DocumentMapChar">
    <w:name w:val="Document Map Char"/>
    <w:link w:val="DocumentMap"/>
    <w:rsid w:val="00AE5AC2"/>
    <w:rPr>
      <w:rFonts w:ascii="Tahoma" w:hAnsi="Tahoma" w:cs="Tahoma"/>
      <w:shd w:val="clear" w:color="auto" w:fill="000080"/>
      <w:lang w:val="en-GB" w:eastAsia="en-US"/>
    </w:rPr>
  </w:style>
  <w:style w:type="character" w:customStyle="1" w:styleId="st1">
    <w:name w:val="st1"/>
    <w:rsid w:val="00AE5AC2"/>
  </w:style>
  <w:style w:type="character" w:styleId="Strong">
    <w:name w:val="Strong"/>
    <w:qFormat/>
    <w:rsid w:val="00AE5AC2"/>
    <w:rPr>
      <w:b/>
      <w:bCs/>
    </w:rPr>
  </w:style>
  <w:style w:type="character" w:customStyle="1" w:styleId="apple-converted-space">
    <w:name w:val="apple-converted-space"/>
    <w:rsid w:val="00AE5AC2"/>
  </w:style>
  <w:style w:type="paragraph" w:styleId="HTMLPreformatted">
    <w:name w:val="HTML Preformatted"/>
    <w:basedOn w:val="Normal"/>
    <w:link w:val="HTMLPreformattedChar"/>
    <w:uiPriority w:val="99"/>
    <w:unhideWhenUsed/>
    <w:rsid w:val="00AE5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AE5AC2"/>
    <w:rPr>
      <w:rFonts w:ascii="Courier New" w:hAnsi="Courier New"/>
      <w:lang w:val="en-US" w:eastAsia="en-GB"/>
    </w:rPr>
  </w:style>
  <w:style w:type="character" w:customStyle="1" w:styleId="TAHChar">
    <w:name w:val="TAH Char"/>
    <w:locked/>
    <w:rsid w:val="00AE5AC2"/>
    <w:rPr>
      <w:rFonts w:ascii="Arial" w:hAnsi="Arial"/>
      <w:b/>
      <w:sz w:val="18"/>
      <w:lang w:val="en-GB" w:eastAsia="en-US"/>
    </w:rPr>
  </w:style>
  <w:style w:type="character" w:styleId="Mention">
    <w:name w:val="Mention"/>
    <w:uiPriority w:val="99"/>
    <w:semiHidden/>
    <w:unhideWhenUsed/>
    <w:rsid w:val="00AE5AC2"/>
    <w:rPr>
      <w:color w:val="2B579A"/>
      <w:shd w:val="clear" w:color="auto" w:fill="E6E6E6"/>
    </w:rPr>
  </w:style>
  <w:style w:type="character" w:customStyle="1" w:styleId="NOChar">
    <w:name w:val="NO Char"/>
    <w:qFormat/>
    <w:locked/>
    <w:rsid w:val="00AE5AC2"/>
    <w:rPr>
      <w:lang w:val="en-GB"/>
    </w:rPr>
  </w:style>
  <w:style w:type="paragraph" w:customStyle="1" w:styleId="FL">
    <w:name w:val="FL"/>
    <w:basedOn w:val="Normal"/>
    <w:rsid w:val="00AE5AC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AE5AC2"/>
    <w:rPr>
      <w:lang w:eastAsia="en-US"/>
    </w:rPr>
  </w:style>
  <w:style w:type="paragraph" w:styleId="NormalWeb">
    <w:name w:val="Normal (Web)"/>
    <w:basedOn w:val="Normal"/>
    <w:uiPriority w:val="99"/>
    <w:unhideWhenUsed/>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AE5AC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AE5AC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AE5AC2"/>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AE5AC2"/>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AE5A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AE5AC2"/>
    <w:rPr>
      <w:rFonts w:ascii="Arial" w:hAnsi="Arial"/>
      <w:sz w:val="18"/>
      <w:lang w:eastAsia="en-US"/>
    </w:rPr>
  </w:style>
  <w:style w:type="character" w:customStyle="1" w:styleId="TACChar">
    <w:name w:val="TAC Char"/>
    <w:qFormat/>
    <w:rsid w:val="00AE5AC2"/>
    <w:rPr>
      <w:rFonts w:ascii="Arial" w:hAnsi="Arial"/>
      <w:sz w:val="18"/>
      <w:lang w:eastAsia="en-US"/>
    </w:rPr>
  </w:style>
  <w:style w:type="character" w:customStyle="1" w:styleId="FooterChar1">
    <w:name w:val="Footer Char1"/>
    <w:rsid w:val="00AE5AC2"/>
    <w:rPr>
      <w:rFonts w:ascii="Arial" w:hAnsi="Arial"/>
      <w:b/>
      <w:i/>
      <w:noProof/>
      <w:sz w:val="18"/>
    </w:rPr>
  </w:style>
  <w:style w:type="character" w:styleId="Emphasis">
    <w:name w:val="Emphasis"/>
    <w:uiPriority w:val="20"/>
    <w:qFormat/>
    <w:rsid w:val="00AE5AC2"/>
    <w:rPr>
      <w:i/>
      <w:iCs/>
    </w:rPr>
  </w:style>
  <w:style w:type="character" w:customStyle="1" w:styleId="B2Char1">
    <w:name w:val="B2 Char1"/>
    <w:rsid w:val="00AE5AC2"/>
  </w:style>
  <w:style w:type="character" w:customStyle="1" w:styleId="B1Char1">
    <w:name w:val="B1 Char1"/>
    <w:qFormat/>
    <w:rsid w:val="00AE5AC2"/>
  </w:style>
  <w:style w:type="paragraph" w:styleId="Title">
    <w:name w:val="Title"/>
    <w:basedOn w:val="Normal"/>
    <w:next w:val="Normal"/>
    <w:link w:val="TitleChar"/>
    <w:qFormat/>
    <w:rsid w:val="00AE5AC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AE5AC2"/>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E5AC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AE5AC2"/>
    <w:rPr>
      <w:rFonts w:ascii="Calibri Light" w:eastAsia="Times New Roman" w:hAnsi="Calibri Light" w:cs="Times New Roman"/>
      <w:color w:val="2F5496"/>
      <w:lang w:val="en-GB"/>
    </w:rPr>
  </w:style>
  <w:style w:type="character" w:styleId="BookTitle">
    <w:name w:val="Book Title"/>
    <w:uiPriority w:val="33"/>
    <w:qFormat/>
    <w:rsid w:val="00AE5AC2"/>
    <w:rPr>
      <w:b/>
      <w:bCs/>
      <w:i/>
      <w:iCs/>
      <w:spacing w:val="5"/>
    </w:rPr>
  </w:style>
  <w:style w:type="character" w:customStyle="1" w:styleId="EditorsNoteCarCar">
    <w:name w:val="Editor's Note Car Car"/>
    <w:rsid w:val="00AE5AC2"/>
    <w:rPr>
      <w:color w:val="FF0000"/>
    </w:rPr>
  </w:style>
  <w:style w:type="paragraph" w:styleId="PlainText">
    <w:name w:val="Plain Text"/>
    <w:basedOn w:val="Normal"/>
    <w:link w:val="PlainTextChar"/>
    <w:rsid w:val="00AE5AC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E5AC2"/>
    <w:rPr>
      <w:rFonts w:ascii="Courier New" w:hAnsi="Courier New"/>
      <w:lang w:val="nb-NO" w:eastAsia="en-GB"/>
    </w:rPr>
  </w:style>
  <w:style w:type="paragraph" w:styleId="BodyText2">
    <w:name w:val="Body Text 2"/>
    <w:basedOn w:val="Normal"/>
    <w:link w:val="BodyText2Char"/>
    <w:rsid w:val="00AE5AC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E5AC2"/>
    <w:rPr>
      <w:rFonts w:ascii="Times New Roman" w:hAnsi="Times New Roman"/>
      <w:lang w:val="en-GB" w:eastAsia="ja-JP"/>
    </w:rPr>
  </w:style>
  <w:style w:type="paragraph" w:styleId="BodyText3">
    <w:name w:val="Body Text 3"/>
    <w:basedOn w:val="Normal"/>
    <w:link w:val="BodyText3Char"/>
    <w:rsid w:val="00AE5AC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AE5AC2"/>
    <w:rPr>
      <w:rFonts w:ascii="Times New Roman" w:hAnsi="Times New Roman"/>
      <w:lang w:val="en-GB" w:eastAsia="ja-JP"/>
    </w:rPr>
  </w:style>
  <w:style w:type="character" w:styleId="PageNumber">
    <w:name w:val="page number"/>
    <w:rsid w:val="00AE5AC2"/>
  </w:style>
  <w:style w:type="character" w:customStyle="1" w:styleId="NOZchn">
    <w:name w:val="NO Zchn"/>
    <w:locked/>
    <w:rsid w:val="00AE5AC2"/>
    <w:rPr>
      <w:lang w:val="en-GB" w:eastAsia="en-US" w:bidi="ar-SA"/>
    </w:rPr>
  </w:style>
  <w:style w:type="character" w:customStyle="1" w:styleId="TF0">
    <w:name w:val="TF (文字)"/>
    <w:locked/>
    <w:rsid w:val="00AE5AC2"/>
    <w:rPr>
      <w:rFonts w:ascii="Arial" w:hAnsi="Arial"/>
      <w:b/>
      <w:lang w:val="en-GB"/>
    </w:rPr>
  </w:style>
  <w:style w:type="character" w:customStyle="1" w:styleId="B3Char2">
    <w:name w:val="B3 Char2"/>
    <w:qFormat/>
    <w:rsid w:val="00AE5AC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E5AC2"/>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5AC2"/>
    <w:rPr>
      <w:rFonts w:ascii="Times New Roman" w:eastAsia="Calibri" w:hAnsi="Times New Roman"/>
      <w:lang w:val="en-US" w:eastAsia="en-GB"/>
    </w:rPr>
  </w:style>
  <w:style w:type="character" w:customStyle="1" w:styleId="B1Zchn">
    <w:name w:val="B1 Zchn"/>
    <w:rsid w:val="00AE5AC2"/>
    <w:rPr>
      <w:lang w:eastAsia="en-US"/>
    </w:rPr>
  </w:style>
  <w:style w:type="character" w:customStyle="1" w:styleId="B10">
    <w:name w:val="B1 (文字)"/>
    <w:uiPriority w:val="99"/>
    <w:locked/>
    <w:rsid w:val="00AE5AC2"/>
    <w:rPr>
      <w:rFonts w:ascii="Times New Roman" w:eastAsia="Times New Roman" w:hAnsi="Times New Roman" w:cs="Times New Roman"/>
      <w:sz w:val="20"/>
      <w:szCs w:val="20"/>
      <w:lang w:val="en-GB" w:eastAsia="en-US"/>
    </w:rPr>
  </w:style>
  <w:style w:type="character" w:customStyle="1" w:styleId="TALCar">
    <w:name w:val="TAL Car"/>
    <w:qFormat/>
    <w:rsid w:val="00AE5AC2"/>
    <w:rPr>
      <w:rFonts w:ascii="Arial" w:hAnsi="Arial"/>
      <w:sz w:val="18"/>
      <w:lang w:val="en-GB" w:eastAsia="en-US"/>
    </w:rPr>
  </w:style>
  <w:style w:type="character" w:customStyle="1" w:styleId="Titre3Car">
    <w:name w:val="Titre 3 Car"/>
    <w:rsid w:val="00AE5AC2"/>
    <w:rPr>
      <w:rFonts w:ascii="Arial" w:hAnsi="Arial"/>
      <w:sz w:val="28"/>
      <w:szCs w:val="28"/>
      <w:lang w:val="en-GB" w:eastAsia="en-GB"/>
    </w:rPr>
  </w:style>
  <w:style w:type="paragraph" w:styleId="IndexHeading">
    <w:name w:val="index heading"/>
    <w:basedOn w:val="Normal"/>
    <w:next w:val="Normal"/>
    <w:uiPriority w:val="99"/>
    <w:rsid w:val="00AE5AC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AE5AC2"/>
    <w:rPr>
      <w:lang w:val="en-GB" w:eastAsia="en-GB"/>
    </w:rPr>
  </w:style>
  <w:style w:type="character" w:customStyle="1" w:styleId="H6Car">
    <w:name w:val="H6 Car"/>
    <w:rsid w:val="00AE5AC2"/>
    <w:rPr>
      <w:rFonts w:ascii="Arial" w:eastAsia="Times New Roman" w:hAnsi="Arial"/>
      <w:sz w:val="22"/>
      <w:lang w:val="en-GB"/>
    </w:rPr>
  </w:style>
  <w:style w:type="character" w:customStyle="1" w:styleId="NOChar1">
    <w:name w:val="NO Char1"/>
    <w:rsid w:val="00AE5AC2"/>
    <w:rPr>
      <w:rFonts w:eastAsia="Yu Gothic"/>
      <w:lang w:val="en-GB" w:eastAsia="en-US" w:bidi="ar-SA"/>
    </w:rPr>
  </w:style>
  <w:style w:type="character" w:customStyle="1" w:styleId="msoins0">
    <w:name w:val="msoins"/>
    <w:rsid w:val="00AE5AC2"/>
  </w:style>
  <w:style w:type="character" w:customStyle="1" w:styleId="apple-style-span">
    <w:name w:val="apple-style-span"/>
    <w:rsid w:val="00AE5AC2"/>
  </w:style>
  <w:style w:type="character" w:customStyle="1" w:styleId="THC">
    <w:name w:val="TH C"/>
    <w:rsid w:val="00AE5AC2"/>
    <w:rPr>
      <w:rFonts w:ascii="Arial" w:eastAsia="Yu Gothic" w:hAnsi="Arial" w:cs="Arial"/>
      <w:b/>
      <w:bCs/>
      <w:lang w:val="en-GB" w:eastAsia="ja-JP"/>
    </w:rPr>
  </w:style>
  <w:style w:type="character" w:customStyle="1" w:styleId="h4">
    <w:name w:val="h4"/>
    <w:rsid w:val="00AE5AC2"/>
    <w:rPr>
      <w:rFonts w:ascii="Arial" w:hAnsi="Arial"/>
      <w:sz w:val="24"/>
      <w:lang w:val="en-GB"/>
    </w:rPr>
  </w:style>
  <w:style w:type="character" w:customStyle="1" w:styleId="Heading4C">
    <w:name w:val="Heading 4 C"/>
    <w:rsid w:val="00AE5AC2"/>
    <w:rPr>
      <w:rFonts w:ascii="Arial" w:hAnsi="Arial"/>
      <w:sz w:val="24"/>
      <w:szCs w:val="28"/>
      <w:lang w:val="en-GB" w:eastAsia="en-US" w:bidi="ar-SA"/>
    </w:rPr>
  </w:style>
  <w:style w:type="character" w:customStyle="1" w:styleId="H6C">
    <w:name w:val="H6 C"/>
    <w:rsid w:val="00AE5AC2"/>
    <w:rPr>
      <w:rFonts w:ascii="Arial" w:hAnsi="Arial"/>
      <w:sz w:val="22"/>
      <w:lang w:val="en-GB" w:eastAsia="ja-JP" w:bidi="ar-SA"/>
    </w:rPr>
  </w:style>
  <w:style w:type="character" w:customStyle="1" w:styleId="h5">
    <w:name w:val="h5"/>
    <w:rsid w:val="00AE5AC2"/>
    <w:rPr>
      <w:rFonts w:ascii="Arial" w:eastAsia="SimSun" w:hAnsi="Arial"/>
      <w:sz w:val="22"/>
      <w:lang w:val="en-GB" w:eastAsia="en-US" w:bidi="ar-SA"/>
    </w:rPr>
  </w:style>
  <w:style w:type="character" w:customStyle="1" w:styleId="h51">
    <w:name w:val="h5 1"/>
    <w:rsid w:val="00AE5AC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E5AC2"/>
    <w:rPr>
      <w:rFonts w:ascii="Arial" w:hAnsi="Arial"/>
      <w:sz w:val="22"/>
      <w:lang w:val="en-GB" w:eastAsia="en-US" w:bidi="ar-SA"/>
    </w:rPr>
  </w:style>
  <w:style w:type="paragraph" w:styleId="ListNumber5">
    <w:name w:val="List Number 5"/>
    <w:basedOn w:val="Normal"/>
    <w:rsid w:val="00AE5AC2"/>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AE5AC2"/>
    <w:pPr>
      <w:numPr>
        <w:numId w:val="11"/>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AE5AC2"/>
    <w:pPr>
      <w:numPr>
        <w:numId w:val="10"/>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5AC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5AC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5AC2"/>
    <w:rPr>
      <w:rFonts w:ascii="Arial" w:hAnsi="Arial"/>
      <w:sz w:val="24"/>
      <w:lang w:val="en-GB" w:eastAsia="ja-JP" w:bidi="ar-SA"/>
    </w:rPr>
  </w:style>
  <w:style w:type="paragraph" w:customStyle="1" w:styleId="2">
    <w:name w:val="修订2"/>
    <w:hidden/>
    <w:semiHidden/>
    <w:rsid w:val="00AE5AC2"/>
    <w:rPr>
      <w:rFonts w:ascii="Times New Roman" w:eastAsia="Malgun Gothic" w:hAnsi="Times New Roman"/>
      <w:lang w:val="en-GB" w:eastAsia="en-US"/>
    </w:rPr>
  </w:style>
  <w:style w:type="paragraph" w:customStyle="1" w:styleId="a">
    <w:name w:val="変更箇所"/>
    <w:hidden/>
    <w:semiHidden/>
    <w:rsid w:val="00AE5AC2"/>
    <w:rPr>
      <w:rFonts w:ascii="Times New Roman" w:eastAsia="Yu Gothic" w:hAnsi="Times New Roman"/>
      <w:lang w:val="en-GB" w:eastAsia="en-US"/>
    </w:rPr>
  </w:style>
  <w:style w:type="paragraph" w:styleId="NoteHeading">
    <w:name w:val="Note Heading"/>
    <w:basedOn w:val="Normal"/>
    <w:next w:val="Normal"/>
    <w:link w:val="NoteHeadingChar"/>
    <w:rsid w:val="00AE5AC2"/>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AE5AC2"/>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AC2"/>
    <w:rPr>
      <w:rFonts w:ascii="Arial" w:hAnsi="Arial"/>
      <w:b/>
      <w:noProof/>
      <w:sz w:val="18"/>
      <w:lang w:val="en-GB" w:eastAsia="en-US" w:bidi="ar-SA"/>
    </w:rPr>
  </w:style>
  <w:style w:type="paragraph" w:customStyle="1" w:styleId="a0">
    <w:name w:val="수정"/>
    <w:hidden/>
    <w:semiHidden/>
    <w:rsid w:val="00AE5AC2"/>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AE5AC2"/>
    <w:rPr>
      <w:rFonts w:ascii="Cambria" w:eastAsia="MS Gothic" w:hAnsi="Cambria" w:cs="Times New Roman"/>
      <w:i/>
      <w:iCs/>
      <w:color w:val="243F60"/>
      <w:lang w:eastAsia="en-US"/>
    </w:rPr>
  </w:style>
  <w:style w:type="paragraph" w:customStyle="1" w:styleId="Revision1">
    <w:name w:val="Revision1"/>
    <w:hidden/>
    <w:semiHidden/>
    <w:rsid w:val="00AE5AC2"/>
    <w:rPr>
      <w:rFonts w:ascii="Times New Roman" w:eastAsia="Malgun Gothic" w:hAnsi="Times New Roman"/>
      <w:lang w:val="en-GB" w:eastAsia="en-US"/>
    </w:rPr>
  </w:style>
  <w:style w:type="character" w:customStyle="1" w:styleId="T1Char3">
    <w:name w:val="T1 Char3"/>
    <w:aliases w:val="Header 6 Char Char3"/>
    <w:rsid w:val="00AE5AC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AC2"/>
    <w:rPr>
      <w:rFonts w:ascii="Arial" w:hAnsi="Arial"/>
      <w:sz w:val="32"/>
      <w:lang w:val="en-GB" w:eastAsia="ja-JP" w:bidi="ar-SA"/>
    </w:rPr>
  </w:style>
  <w:style w:type="character" w:customStyle="1" w:styleId="NOCharChar">
    <w:name w:val="NO Char Char"/>
    <w:rsid w:val="00AE5A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AC2"/>
    <w:rPr>
      <w:rFonts w:ascii="Arial" w:hAnsi="Arial"/>
      <w:sz w:val="32"/>
      <w:lang w:val="en-GB" w:eastAsia="en-US" w:bidi="ar-SA"/>
    </w:rPr>
  </w:style>
  <w:style w:type="character" w:customStyle="1" w:styleId="T1Char2">
    <w:name w:val="T1 Char2"/>
    <w:aliases w:val="Header 6 Char Char2"/>
    <w:rsid w:val="00AE5AC2"/>
    <w:rPr>
      <w:rFonts w:ascii="Arial" w:hAnsi="Arial"/>
      <w:lang w:val="en-GB" w:eastAsia="en-US"/>
    </w:rPr>
  </w:style>
  <w:style w:type="paragraph" w:styleId="EndnoteText">
    <w:name w:val="endnote text"/>
    <w:basedOn w:val="Normal"/>
    <w:link w:val="EndnoteTextChar"/>
    <w:rsid w:val="00AE5AC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E5AC2"/>
    <w:rPr>
      <w:rFonts w:ascii="Times New Roman" w:eastAsia="SimSun" w:hAnsi="Times New Roman"/>
      <w:lang w:val="en-GB" w:eastAsia="en-GB"/>
    </w:rPr>
  </w:style>
  <w:style w:type="character" w:styleId="EndnoteReference">
    <w:name w:val="endnote reference"/>
    <w:rsid w:val="00AE5AC2"/>
    <w:rPr>
      <w:vertAlign w:val="superscript"/>
    </w:rPr>
  </w:style>
  <w:style w:type="paragraph" w:customStyle="1" w:styleId="1">
    <w:name w:val="修订1"/>
    <w:hidden/>
    <w:semiHidden/>
    <w:rsid w:val="00AE5AC2"/>
    <w:rPr>
      <w:rFonts w:ascii="Times New Roman" w:eastAsia="Malgun Gothic" w:hAnsi="Times New Roman"/>
      <w:lang w:val="en-GB" w:eastAsia="en-US"/>
    </w:rPr>
  </w:style>
  <w:style w:type="character" w:customStyle="1" w:styleId="Heading1Char2">
    <w:name w:val="Heading 1 Char2"/>
    <w:aliases w:val="h131 Char1,h141 Char1"/>
    <w:rsid w:val="00AE5AC2"/>
    <w:rPr>
      <w:rFonts w:ascii="Arial" w:hAnsi="Arial"/>
      <w:sz w:val="36"/>
      <w:lang w:val="en-GB" w:eastAsia="en-US"/>
    </w:rPr>
  </w:style>
  <w:style w:type="paragraph" w:styleId="BodyTextIndent">
    <w:name w:val="Body Text Indent"/>
    <w:basedOn w:val="Normal"/>
    <w:link w:val="BodyTextIndentChar"/>
    <w:rsid w:val="00AE5AC2"/>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AE5AC2"/>
    <w:rPr>
      <w:rFonts w:ascii="Times New Roman" w:eastAsia="Malgun Gothic" w:hAnsi="Times New Roman"/>
      <w:lang w:val="en-GB" w:eastAsia="en-GB"/>
    </w:rPr>
  </w:style>
  <w:style w:type="character" w:customStyle="1" w:styleId="msoins00">
    <w:name w:val="msoins0"/>
    <w:rsid w:val="00AE5AC2"/>
  </w:style>
  <w:style w:type="paragraph" w:customStyle="1" w:styleId="10">
    <w:name w:val="수정1"/>
    <w:hidden/>
    <w:semiHidden/>
    <w:rsid w:val="00AE5AC2"/>
    <w:rPr>
      <w:rFonts w:ascii="Times New Roman" w:eastAsia="Malgun Gothic" w:hAnsi="Times New Roman"/>
      <w:lang w:val="en-GB" w:eastAsia="en-US"/>
    </w:rPr>
  </w:style>
  <w:style w:type="paragraph" w:customStyle="1" w:styleId="11">
    <w:name w:val="変更箇所1"/>
    <w:hidden/>
    <w:semiHidden/>
    <w:rsid w:val="00AE5AC2"/>
    <w:rPr>
      <w:rFonts w:ascii="Times New Roman" w:eastAsia="Yu Gothic" w:hAnsi="Times New Roman"/>
      <w:lang w:val="en-GB" w:eastAsia="en-US"/>
    </w:rPr>
  </w:style>
  <w:style w:type="character" w:customStyle="1" w:styleId="hps">
    <w:name w:val="hps"/>
    <w:rsid w:val="00AE5AC2"/>
  </w:style>
  <w:style w:type="character" w:styleId="HTMLTypewriter">
    <w:name w:val="HTML Typewriter"/>
    <w:rsid w:val="00AE5AC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E5AC2"/>
    <w:rPr>
      <w:b/>
      <w:lang w:val="en-GB" w:eastAsia="en-US" w:bidi="ar-SA"/>
    </w:rPr>
  </w:style>
  <w:style w:type="paragraph" w:styleId="BodyTextIndent2">
    <w:name w:val="Body Text Indent 2"/>
    <w:basedOn w:val="Normal"/>
    <w:link w:val="BodyTextIndent2Char"/>
    <w:rsid w:val="00AE5AC2"/>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AE5AC2"/>
    <w:rPr>
      <w:rFonts w:ascii="Arial" w:eastAsia="Yu Gothic" w:hAnsi="Arial"/>
      <w:lang w:val="en-GB" w:eastAsia="en-GB"/>
    </w:rPr>
  </w:style>
  <w:style w:type="paragraph" w:styleId="NormalIndent">
    <w:name w:val="Normal Indent"/>
    <w:aliases w:val="d"/>
    <w:basedOn w:val="Normal"/>
    <w:rsid w:val="00AE5AC2"/>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AE5A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E5AC2"/>
  </w:style>
  <w:style w:type="character" w:customStyle="1" w:styleId="EditorsNoteChar1">
    <w:name w:val="Editor's Note Char1"/>
    <w:locked/>
    <w:rsid w:val="00AE5AC2"/>
    <w:rPr>
      <w:color w:val="FF0000"/>
      <w:lang w:eastAsia="en-US"/>
    </w:rPr>
  </w:style>
  <w:style w:type="character" w:customStyle="1" w:styleId="PlainTextChar1">
    <w:name w:val="Plain Text Char1"/>
    <w:locked/>
    <w:rsid w:val="00AE5AC2"/>
    <w:rPr>
      <w:rFonts w:ascii="Courier New" w:hAnsi="Courier New"/>
      <w:lang w:val="nb-NO"/>
    </w:rPr>
  </w:style>
  <w:style w:type="character" w:customStyle="1" w:styleId="EndnoteTextChar1">
    <w:name w:val="Endnote Text Char1"/>
    <w:uiPriority w:val="99"/>
    <w:semiHidden/>
    <w:locked/>
    <w:rsid w:val="00AE5AC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E5AC2"/>
    <w:rPr>
      <w:rFonts w:ascii="Arial" w:hAnsi="Arial"/>
      <w:sz w:val="24"/>
      <w:szCs w:val="28"/>
      <w:lang w:val="en-GB" w:eastAsia="en-GB"/>
    </w:rPr>
  </w:style>
  <w:style w:type="character" w:customStyle="1" w:styleId="Heading7Char1">
    <w:name w:val="Heading 7 Char1"/>
    <w:rsid w:val="00AE5AC2"/>
    <w:rPr>
      <w:rFonts w:ascii="Arial" w:hAnsi="Arial"/>
      <w:lang w:val="en-GB"/>
    </w:rPr>
  </w:style>
  <w:style w:type="character" w:customStyle="1" w:styleId="Heading8Char1">
    <w:name w:val="Heading 8 Char1"/>
    <w:rsid w:val="00AE5AC2"/>
    <w:rPr>
      <w:rFonts w:ascii="Arial" w:hAnsi="Arial"/>
      <w:sz w:val="36"/>
      <w:lang w:val="en-GB"/>
    </w:rPr>
  </w:style>
  <w:style w:type="character" w:customStyle="1" w:styleId="Heading9Char1">
    <w:name w:val="Heading 9 Char1"/>
    <w:rsid w:val="00AE5AC2"/>
    <w:rPr>
      <w:rFonts w:ascii="Arial" w:hAnsi="Arial"/>
      <w:sz w:val="36"/>
      <w:lang w:val="en-GB"/>
    </w:rPr>
  </w:style>
  <w:style w:type="character" w:customStyle="1" w:styleId="DocumentMapChar1">
    <w:name w:val="Document Map Char1"/>
    <w:uiPriority w:val="99"/>
    <w:semiHidden/>
    <w:rsid w:val="00AE5AC2"/>
    <w:rPr>
      <w:rFonts w:ascii="Tahoma" w:hAnsi="Tahoma"/>
      <w:lang w:val="en-GB" w:eastAsia="en-US"/>
    </w:rPr>
  </w:style>
  <w:style w:type="character" w:customStyle="1" w:styleId="BalloonTextChar1">
    <w:name w:val="Balloon Text Char1"/>
    <w:uiPriority w:val="99"/>
    <w:rsid w:val="00AE5AC2"/>
    <w:rPr>
      <w:rFonts w:ascii="Tahoma" w:hAnsi="Tahoma" w:cs="Tahoma"/>
      <w:sz w:val="16"/>
      <w:szCs w:val="16"/>
      <w:lang w:val="en-GB" w:eastAsia="en-GB" w:bidi="ar-SA"/>
    </w:rPr>
  </w:style>
  <w:style w:type="paragraph" w:styleId="Date">
    <w:name w:val="Date"/>
    <w:basedOn w:val="Normal"/>
    <w:next w:val="Normal"/>
    <w:link w:val="DateChar"/>
    <w:rsid w:val="00AE5AC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E5AC2"/>
    <w:rPr>
      <w:rFonts w:ascii="Times New Roman" w:hAnsi="Times New Roman"/>
      <w:lang w:val="en-GB" w:eastAsia="x-none"/>
    </w:rPr>
  </w:style>
  <w:style w:type="paragraph" w:customStyle="1" w:styleId="Revision2">
    <w:name w:val="Revision2"/>
    <w:hidden/>
    <w:semiHidden/>
    <w:rsid w:val="00AE5AC2"/>
    <w:rPr>
      <w:rFonts w:ascii="Times New Roman" w:eastAsia="Yu Gothic" w:hAnsi="Times New Roman"/>
      <w:lang w:val="en-GB" w:eastAsia="en-US"/>
    </w:rPr>
  </w:style>
  <w:style w:type="character" w:customStyle="1" w:styleId="B3c">
    <w:name w:val="B3 c"/>
    <w:rsid w:val="00AE5AC2"/>
    <w:rPr>
      <w:lang w:val="en-GB" w:eastAsia="en-GB"/>
    </w:rPr>
  </w:style>
  <w:style w:type="paragraph" w:customStyle="1" w:styleId="6">
    <w:name w:val="修订6"/>
    <w:hidden/>
    <w:semiHidden/>
    <w:rsid w:val="00AE5AC2"/>
    <w:rPr>
      <w:rFonts w:ascii="Times New Roman" w:eastAsia="Malgun Gothic" w:hAnsi="Times New Roman"/>
      <w:lang w:val="en-GB" w:eastAsia="en-US"/>
    </w:rPr>
  </w:style>
  <w:style w:type="character" w:customStyle="1" w:styleId="fontstyle01">
    <w:name w:val="fontstyle01"/>
    <w:rsid w:val="00AE5AC2"/>
    <w:rPr>
      <w:rFonts w:ascii="Times New Roman" w:hAnsi="Times New Roman" w:hint="default"/>
      <w:b w:val="0"/>
      <w:bCs w:val="0"/>
      <w:i w:val="0"/>
      <w:iCs w:val="0"/>
      <w:color w:val="000000"/>
      <w:sz w:val="20"/>
      <w:szCs w:val="20"/>
    </w:rPr>
  </w:style>
  <w:style w:type="paragraph" w:customStyle="1" w:styleId="3">
    <w:name w:val="修订3"/>
    <w:hidden/>
    <w:semiHidden/>
    <w:rsid w:val="00AE5AC2"/>
    <w:rPr>
      <w:rFonts w:ascii="Times New Roman" w:eastAsia="Malgun Gothic" w:hAnsi="Times New Roman"/>
      <w:lang w:val="en-GB" w:eastAsia="en-US"/>
    </w:rPr>
  </w:style>
  <w:style w:type="paragraph" w:customStyle="1" w:styleId="20">
    <w:name w:val="수정2"/>
    <w:hidden/>
    <w:semiHidden/>
    <w:rsid w:val="00AE5AC2"/>
    <w:rPr>
      <w:rFonts w:ascii="Times New Roman" w:eastAsia="Malgun Gothic" w:hAnsi="Times New Roman"/>
      <w:lang w:val="en-GB" w:eastAsia="en-US"/>
    </w:rPr>
  </w:style>
  <w:style w:type="character" w:customStyle="1" w:styleId="CommentTextChar1">
    <w:name w:val="Comment Text Char1"/>
    <w:rsid w:val="00AE5AC2"/>
    <w:rPr>
      <w:lang w:val="en-GB" w:eastAsia="x-none"/>
    </w:rPr>
  </w:style>
  <w:style w:type="character" w:customStyle="1" w:styleId="CommentSubjectChar1">
    <w:name w:val="Comment Subject Char1"/>
    <w:uiPriority w:val="99"/>
    <w:rsid w:val="00AE5AC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AC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AC2"/>
    <w:rPr>
      <w:sz w:val="28"/>
      <w:lang w:val="en-GB" w:eastAsia="en-US"/>
    </w:rPr>
  </w:style>
  <w:style w:type="character" w:customStyle="1" w:styleId="mediumtext1">
    <w:name w:val="medium_text1"/>
    <w:rsid w:val="00AE5AC2"/>
    <w:rPr>
      <w:sz w:val="18"/>
      <w:szCs w:val="18"/>
    </w:rPr>
  </w:style>
  <w:style w:type="character" w:customStyle="1" w:styleId="shorttext1">
    <w:name w:val="short_text1"/>
    <w:rsid w:val="00AE5AC2"/>
    <w:rPr>
      <w:sz w:val="29"/>
      <w:szCs w:val="29"/>
    </w:rPr>
  </w:style>
  <w:style w:type="character" w:customStyle="1" w:styleId="EditorsNoteCharCharChar">
    <w:name w:val="Editor's Note Char Char Char"/>
    <w:rsid w:val="00AE5A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A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A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A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AC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5AC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E5AC2"/>
    <w:rPr>
      <w:rFonts w:ascii="Times New Roman" w:eastAsia="SimSun" w:hAnsi="Times New Roman"/>
      <w:lang w:val="en-GB" w:eastAsia="en-US"/>
    </w:rPr>
  </w:style>
  <w:style w:type="paragraph" w:styleId="BodyTextIndent3">
    <w:name w:val="Body Text Indent 3"/>
    <w:basedOn w:val="Normal"/>
    <w:link w:val="BodyTextIndent3Char"/>
    <w:rsid w:val="00AE5AC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E5AC2"/>
    <w:rPr>
      <w:rFonts w:ascii="Times New Roman" w:hAnsi="Times New Roman"/>
      <w:lang w:val="x-none" w:eastAsia="ja-JP"/>
    </w:rPr>
  </w:style>
  <w:style w:type="character" w:customStyle="1" w:styleId="h4CharChar">
    <w:name w:val="h4 Char Char"/>
    <w:rsid w:val="00AE5AC2"/>
    <w:rPr>
      <w:rFonts w:ascii="Arial" w:hAnsi="Arial"/>
      <w:sz w:val="24"/>
      <w:lang w:val="en-GB" w:eastAsia="ja-JP" w:bidi="ar-SA"/>
    </w:rPr>
  </w:style>
  <w:style w:type="character" w:customStyle="1" w:styleId="FigureCaption1">
    <w:name w:val="Figure Caption1"/>
    <w:aliases w:val="fc Char1,Figure Caption Char Char"/>
    <w:rsid w:val="00AE5AC2"/>
    <w:rPr>
      <w:rFonts w:ascii="Arial" w:eastAsia="Microsoft JhengHei" w:hAnsi="Arial" w:cs="Arial"/>
      <w:color w:val="0000FF"/>
      <w:kern w:val="2"/>
      <w:lang w:val="en-US" w:eastAsia="en-US" w:bidi="ar-SA"/>
    </w:rPr>
  </w:style>
  <w:style w:type="character" w:customStyle="1" w:styleId="H1">
    <w:name w:val="H1_"/>
    <w:rsid w:val="00AE5AC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AC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AC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AC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AC2"/>
    <w:rPr>
      <w:rFonts w:ascii="Arial" w:eastAsia="Yu Gothic" w:hAnsi="Arial"/>
      <w:sz w:val="22"/>
      <w:lang w:val="en-GB" w:eastAsia="en-US" w:bidi="ar-SA"/>
    </w:rPr>
  </w:style>
  <w:style w:type="character" w:customStyle="1" w:styleId="T1Car">
    <w:name w:val="T1 Car"/>
    <w:aliases w:val="Header 6 Car Car"/>
    <w:rsid w:val="00AE5AC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AC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A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A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5A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AC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E5AC2"/>
    <w:rPr>
      <w:rFonts w:ascii="Arial" w:hAnsi="Arial"/>
      <w:sz w:val="28"/>
      <w:lang w:val="en-GB" w:eastAsia="ja-JP" w:bidi="ar-SA"/>
    </w:rPr>
  </w:style>
  <w:style w:type="character" w:customStyle="1" w:styleId="WW-Absatz-Standardschriftart">
    <w:name w:val="WW-Absatz-Standardschriftart"/>
    <w:rsid w:val="00AE5AC2"/>
  </w:style>
  <w:style w:type="character" w:customStyle="1" w:styleId="WW8Num1z0">
    <w:name w:val="WW8Num1z0"/>
    <w:rsid w:val="00AE5AC2"/>
    <w:rPr>
      <w:rFonts w:ascii="Symbol" w:hAnsi="Symbol"/>
    </w:rPr>
  </w:style>
  <w:style w:type="character" w:customStyle="1" w:styleId="WW8Num5z0">
    <w:name w:val="WW8Num5z0"/>
    <w:rsid w:val="00AE5AC2"/>
    <w:rPr>
      <w:rFonts w:ascii="Times New Roman" w:eastAsia="Yu Gothic" w:hAnsi="Times New Roman" w:cs="Times New Roman"/>
    </w:rPr>
  </w:style>
  <w:style w:type="character" w:customStyle="1" w:styleId="WW8Num5z1">
    <w:name w:val="WW8Num5z1"/>
    <w:rsid w:val="00AE5AC2"/>
    <w:rPr>
      <w:rFonts w:ascii="Courier New" w:hAnsi="Courier New" w:cs="Courier New"/>
    </w:rPr>
  </w:style>
  <w:style w:type="character" w:customStyle="1" w:styleId="WW8Num5z2">
    <w:name w:val="WW8Num5z2"/>
    <w:rsid w:val="00AE5AC2"/>
    <w:rPr>
      <w:rFonts w:ascii="Wingdings" w:hAnsi="Wingdings"/>
    </w:rPr>
  </w:style>
  <w:style w:type="character" w:customStyle="1" w:styleId="WW8Num5z3">
    <w:name w:val="WW8Num5z3"/>
    <w:rsid w:val="00AE5AC2"/>
    <w:rPr>
      <w:rFonts w:ascii="Symbol" w:hAnsi="Symbol"/>
    </w:rPr>
  </w:style>
  <w:style w:type="character" w:customStyle="1" w:styleId="WW8Num6z0">
    <w:name w:val="WW8Num6z0"/>
    <w:rsid w:val="00AE5AC2"/>
    <w:rPr>
      <w:rFonts w:ascii="Arial" w:eastAsia="Yu Gothic" w:hAnsi="Arial" w:cs="Arial"/>
    </w:rPr>
  </w:style>
  <w:style w:type="character" w:customStyle="1" w:styleId="WW8Num6z1">
    <w:name w:val="WW8Num6z1"/>
    <w:rsid w:val="00AE5AC2"/>
    <w:rPr>
      <w:rFonts w:ascii="Courier New" w:hAnsi="Courier New" w:cs="Courier New"/>
    </w:rPr>
  </w:style>
  <w:style w:type="character" w:customStyle="1" w:styleId="WW8Num6z2">
    <w:name w:val="WW8Num6z2"/>
    <w:rsid w:val="00AE5AC2"/>
    <w:rPr>
      <w:rFonts w:ascii="Wingdings" w:hAnsi="Wingdings"/>
    </w:rPr>
  </w:style>
  <w:style w:type="character" w:customStyle="1" w:styleId="WW8Num6z3">
    <w:name w:val="WW8Num6z3"/>
    <w:rsid w:val="00AE5AC2"/>
    <w:rPr>
      <w:rFonts w:ascii="Symbol" w:hAnsi="Symbol"/>
    </w:rPr>
  </w:style>
  <w:style w:type="character" w:customStyle="1" w:styleId="WW8Num9z0">
    <w:name w:val="WW8Num9z0"/>
    <w:rsid w:val="00AE5AC2"/>
    <w:rPr>
      <w:rFonts w:ascii="Times New Roman" w:eastAsia="Yu Gothic" w:hAnsi="Times New Roman" w:cs="Times New Roman"/>
    </w:rPr>
  </w:style>
  <w:style w:type="character" w:customStyle="1" w:styleId="WW8Num9z1">
    <w:name w:val="WW8Num9z1"/>
    <w:rsid w:val="00AE5AC2"/>
    <w:rPr>
      <w:rFonts w:ascii="Courier New" w:hAnsi="Courier New" w:cs="Courier New"/>
    </w:rPr>
  </w:style>
  <w:style w:type="character" w:customStyle="1" w:styleId="WW8Num9z2">
    <w:name w:val="WW8Num9z2"/>
    <w:rsid w:val="00AE5AC2"/>
    <w:rPr>
      <w:rFonts w:ascii="Wingdings" w:hAnsi="Wingdings"/>
    </w:rPr>
  </w:style>
  <w:style w:type="character" w:customStyle="1" w:styleId="WW8Num9z3">
    <w:name w:val="WW8Num9z3"/>
    <w:rsid w:val="00AE5AC2"/>
    <w:rPr>
      <w:rFonts w:ascii="Symbol" w:hAnsi="Symbol"/>
    </w:rPr>
  </w:style>
  <w:style w:type="character" w:customStyle="1" w:styleId="WW8Num11z0">
    <w:name w:val="WW8Num11z0"/>
    <w:rsid w:val="00AE5AC2"/>
    <w:rPr>
      <w:rFonts w:ascii="Times New Roman" w:eastAsia="Yu Gothic" w:hAnsi="Times New Roman" w:cs="Times New Roman"/>
    </w:rPr>
  </w:style>
  <w:style w:type="character" w:customStyle="1" w:styleId="WW8Num11z1">
    <w:name w:val="WW8Num11z1"/>
    <w:rsid w:val="00AE5AC2"/>
    <w:rPr>
      <w:rFonts w:ascii="Courier New" w:hAnsi="Courier New" w:cs="Courier New"/>
    </w:rPr>
  </w:style>
  <w:style w:type="character" w:customStyle="1" w:styleId="WW8Num11z2">
    <w:name w:val="WW8Num11z2"/>
    <w:rsid w:val="00AE5AC2"/>
    <w:rPr>
      <w:rFonts w:ascii="Wingdings" w:hAnsi="Wingdings"/>
    </w:rPr>
  </w:style>
  <w:style w:type="character" w:customStyle="1" w:styleId="WW8Num11z3">
    <w:name w:val="WW8Num11z3"/>
    <w:rsid w:val="00AE5AC2"/>
    <w:rPr>
      <w:rFonts w:ascii="Symbol" w:hAnsi="Symbol"/>
    </w:rPr>
  </w:style>
  <w:style w:type="character" w:customStyle="1" w:styleId="WW8Num15z0">
    <w:name w:val="WW8Num15z0"/>
    <w:rsid w:val="00AE5AC2"/>
    <w:rPr>
      <w:rFonts w:ascii="Times New Roman" w:eastAsia="Times New Roman" w:hAnsi="Times New Roman" w:cs="Times New Roman"/>
    </w:rPr>
  </w:style>
  <w:style w:type="character" w:customStyle="1" w:styleId="WW8Num15z1">
    <w:name w:val="WW8Num15z1"/>
    <w:rsid w:val="00AE5AC2"/>
    <w:rPr>
      <w:rFonts w:ascii="Courier New" w:hAnsi="Courier New" w:cs="Courier New"/>
    </w:rPr>
  </w:style>
  <w:style w:type="character" w:customStyle="1" w:styleId="WW8Num15z2">
    <w:name w:val="WW8Num15z2"/>
    <w:rsid w:val="00AE5AC2"/>
    <w:rPr>
      <w:rFonts w:ascii="Wingdings" w:hAnsi="Wingdings"/>
    </w:rPr>
  </w:style>
  <w:style w:type="character" w:customStyle="1" w:styleId="WW8Num15z3">
    <w:name w:val="WW8Num15z3"/>
    <w:rsid w:val="00AE5AC2"/>
    <w:rPr>
      <w:rFonts w:ascii="Symbol" w:hAnsi="Symbol"/>
    </w:rPr>
  </w:style>
  <w:style w:type="character" w:customStyle="1" w:styleId="WW8Num16z0">
    <w:name w:val="WW8Num16z0"/>
    <w:rsid w:val="00AE5AC2"/>
    <w:rPr>
      <w:rFonts w:ascii="Times New Roman" w:eastAsia="Yu Gothic" w:hAnsi="Times New Roman" w:cs="Times New Roman"/>
    </w:rPr>
  </w:style>
  <w:style w:type="character" w:customStyle="1" w:styleId="WW8Num16z1">
    <w:name w:val="WW8Num16z1"/>
    <w:rsid w:val="00AE5AC2"/>
    <w:rPr>
      <w:rFonts w:ascii="Courier New" w:hAnsi="Courier New" w:cs="Courier New"/>
    </w:rPr>
  </w:style>
  <w:style w:type="character" w:customStyle="1" w:styleId="WW8Num16z2">
    <w:name w:val="WW8Num16z2"/>
    <w:rsid w:val="00AE5AC2"/>
    <w:rPr>
      <w:rFonts w:ascii="Wingdings" w:hAnsi="Wingdings"/>
    </w:rPr>
  </w:style>
  <w:style w:type="character" w:customStyle="1" w:styleId="WW8Num16z3">
    <w:name w:val="WW8Num16z3"/>
    <w:rsid w:val="00AE5AC2"/>
    <w:rPr>
      <w:rFonts w:ascii="Symbol" w:hAnsi="Symbol"/>
    </w:rPr>
  </w:style>
  <w:style w:type="character" w:customStyle="1" w:styleId="WW8Num18z0">
    <w:name w:val="WW8Num18z0"/>
    <w:rsid w:val="00AE5AC2"/>
    <w:rPr>
      <w:rFonts w:ascii="Times New Roman" w:eastAsia="Times New Roman" w:hAnsi="Times New Roman" w:cs="Times New Roman"/>
    </w:rPr>
  </w:style>
  <w:style w:type="character" w:customStyle="1" w:styleId="WW8Num18z1">
    <w:name w:val="WW8Num18z1"/>
    <w:rsid w:val="00AE5AC2"/>
    <w:rPr>
      <w:rFonts w:ascii="Courier New" w:hAnsi="Courier New" w:cs="Courier New"/>
    </w:rPr>
  </w:style>
  <w:style w:type="character" w:customStyle="1" w:styleId="WW8Num18z2">
    <w:name w:val="WW8Num18z2"/>
    <w:rsid w:val="00AE5AC2"/>
    <w:rPr>
      <w:rFonts w:ascii="Wingdings" w:hAnsi="Wingdings"/>
    </w:rPr>
  </w:style>
  <w:style w:type="character" w:customStyle="1" w:styleId="WW8Num18z3">
    <w:name w:val="WW8Num18z3"/>
    <w:rsid w:val="00AE5AC2"/>
    <w:rPr>
      <w:rFonts w:ascii="Symbol" w:hAnsi="Symbol"/>
    </w:rPr>
  </w:style>
  <w:style w:type="character" w:customStyle="1" w:styleId="WW8Num19z0">
    <w:name w:val="WW8Num19z0"/>
    <w:rsid w:val="00AE5AC2"/>
    <w:rPr>
      <w:rFonts w:ascii="Times New Roman" w:eastAsia="Yu Gothic" w:hAnsi="Times New Roman" w:cs="Times New Roman"/>
    </w:rPr>
  </w:style>
  <w:style w:type="character" w:customStyle="1" w:styleId="WW8Num19z1">
    <w:name w:val="WW8Num19z1"/>
    <w:rsid w:val="00AE5AC2"/>
    <w:rPr>
      <w:rFonts w:ascii="Wingdings" w:hAnsi="Wingdings"/>
    </w:rPr>
  </w:style>
  <w:style w:type="character" w:customStyle="1" w:styleId="WW8Num25z0">
    <w:name w:val="WW8Num25z0"/>
    <w:rsid w:val="00AE5AC2"/>
    <w:rPr>
      <w:rFonts w:ascii="Arial" w:eastAsia="SimSun" w:hAnsi="Arial" w:cs="Arial"/>
    </w:rPr>
  </w:style>
  <w:style w:type="character" w:customStyle="1" w:styleId="WW8Num25z1">
    <w:name w:val="WW8Num25z1"/>
    <w:rsid w:val="00AE5AC2"/>
    <w:rPr>
      <w:rFonts w:ascii="Wingdings" w:hAnsi="Wingdings"/>
    </w:rPr>
  </w:style>
  <w:style w:type="character" w:customStyle="1" w:styleId="WW8Num28z0">
    <w:name w:val="WW8Num28z0"/>
    <w:rsid w:val="00AE5AC2"/>
    <w:rPr>
      <w:rFonts w:ascii="Times New Roman" w:eastAsia="Yu Gothic" w:hAnsi="Times New Roman" w:cs="Times New Roman"/>
    </w:rPr>
  </w:style>
  <w:style w:type="character" w:customStyle="1" w:styleId="WW8Num28z1">
    <w:name w:val="WW8Num28z1"/>
    <w:rsid w:val="00AE5AC2"/>
    <w:rPr>
      <w:rFonts w:ascii="Courier New" w:hAnsi="Courier New" w:cs="Courier New"/>
    </w:rPr>
  </w:style>
  <w:style w:type="character" w:customStyle="1" w:styleId="WW8Num28z2">
    <w:name w:val="WW8Num28z2"/>
    <w:rsid w:val="00AE5AC2"/>
    <w:rPr>
      <w:rFonts w:ascii="Wingdings" w:hAnsi="Wingdings"/>
    </w:rPr>
  </w:style>
  <w:style w:type="character" w:customStyle="1" w:styleId="WW8Num28z3">
    <w:name w:val="WW8Num28z3"/>
    <w:rsid w:val="00AE5AC2"/>
    <w:rPr>
      <w:rFonts w:ascii="Symbol" w:hAnsi="Symbol"/>
    </w:rPr>
  </w:style>
  <w:style w:type="character" w:customStyle="1" w:styleId="WW8Num32z0">
    <w:name w:val="WW8Num32z0"/>
    <w:rsid w:val="00AE5AC2"/>
    <w:rPr>
      <w:rFonts w:ascii="Times New Roman" w:eastAsia="Times New Roman" w:hAnsi="Times New Roman" w:cs="Times New Roman"/>
    </w:rPr>
  </w:style>
  <w:style w:type="character" w:customStyle="1" w:styleId="WW8Num32z1">
    <w:name w:val="WW8Num32z1"/>
    <w:rsid w:val="00AE5AC2"/>
    <w:rPr>
      <w:rFonts w:ascii="Courier New" w:hAnsi="Courier New" w:cs="Courier New"/>
    </w:rPr>
  </w:style>
  <w:style w:type="character" w:customStyle="1" w:styleId="WW8Num32z2">
    <w:name w:val="WW8Num32z2"/>
    <w:rsid w:val="00AE5AC2"/>
    <w:rPr>
      <w:rFonts w:ascii="Wingdings" w:hAnsi="Wingdings"/>
    </w:rPr>
  </w:style>
  <w:style w:type="character" w:customStyle="1" w:styleId="WW8Num32z3">
    <w:name w:val="WW8Num32z3"/>
    <w:rsid w:val="00AE5AC2"/>
    <w:rPr>
      <w:rFonts w:ascii="Symbol" w:hAnsi="Symbol"/>
    </w:rPr>
  </w:style>
  <w:style w:type="character" w:customStyle="1" w:styleId="WW8Num34z0">
    <w:name w:val="WW8Num34z0"/>
    <w:rsid w:val="00AE5AC2"/>
    <w:rPr>
      <w:rFonts w:ascii="Times New Roman" w:eastAsia="SimSun" w:hAnsi="Times New Roman" w:cs="Times New Roman"/>
    </w:rPr>
  </w:style>
  <w:style w:type="character" w:customStyle="1" w:styleId="WW8Num34z1">
    <w:name w:val="WW8Num34z1"/>
    <w:rsid w:val="00AE5AC2"/>
    <w:rPr>
      <w:rFonts w:ascii="Wingdings" w:hAnsi="Wingdings"/>
    </w:rPr>
  </w:style>
  <w:style w:type="character" w:customStyle="1" w:styleId="WW8Num35z0">
    <w:name w:val="WW8Num35z0"/>
    <w:rsid w:val="00AE5AC2"/>
    <w:rPr>
      <w:rFonts w:ascii="Times New Roman" w:eastAsia="SimSun" w:hAnsi="Times New Roman" w:cs="Times New Roman"/>
    </w:rPr>
  </w:style>
  <w:style w:type="character" w:customStyle="1" w:styleId="WW8Num35z1">
    <w:name w:val="WW8Num35z1"/>
    <w:rsid w:val="00AE5AC2"/>
    <w:rPr>
      <w:rFonts w:ascii="Wingdings" w:hAnsi="Wingdings"/>
    </w:rPr>
  </w:style>
  <w:style w:type="character" w:customStyle="1" w:styleId="WW8Num36z0">
    <w:name w:val="WW8Num36z0"/>
    <w:rsid w:val="00AE5AC2"/>
    <w:rPr>
      <w:rFonts w:ascii="Times New Roman" w:eastAsia="SimSun" w:hAnsi="Times New Roman" w:cs="Times New Roman"/>
    </w:rPr>
  </w:style>
  <w:style w:type="character" w:customStyle="1" w:styleId="WW8Num36z1">
    <w:name w:val="WW8Num36z1"/>
    <w:rsid w:val="00AE5AC2"/>
    <w:rPr>
      <w:rFonts w:ascii="Wingdings" w:hAnsi="Wingdings"/>
    </w:rPr>
  </w:style>
  <w:style w:type="character" w:customStyle="1" w:styleId="WW8Num39z0">
    <w:name w:val="WW8Num39z0"/>
    <w:rsid w:val="00AE5AC2"/>
    <w:rPr>
      <w:rFonts w:ascii="Times New Roman" w:eastAsia="SimSun" w:hAnsi="Times New Roman" w:cs="Times New Roman"/>
    </w:rPr>
  </w:style>
  <w:style w:type="character" w:customStyle="1" w:styleId="WW8Num39z1">
    <w:name w:val="WW8Num39z1"/>
    <w:rsid w:val="00AE5AC2"/>
    <w:rPr>
      <w:rFonts w:ascii="Wingdings" w:hAnsi="Wingdings"/>
    </w:rPr>
  </w:style>
  <w:style w:type="character" w:customStyle="1" w:styleId="WW8NumSt1z0">
    <w:name w:val="WW8NumSt1z0"/>
    <w:rsid w:val="00AE5AC2"/>
    <w:rPr>
      <w:rFonts w:ascii="Symbol" w:hAnsi="Symbol"/>
    </w:rPr>
  </w:style>
  <w:style w:type="character" w:customStyle="1" w:styleId="WW8NumSt18z0">
    <w:name w:val="WW8NumSt18z0"/>
    <w:rsid w:val="00AE5AC2"/>
    <w:rPr>
      <w:rFonts w:ascii="Arial" w:hAnsi="Arial"/>
    </w:rPr>
  </w:style>
  <w:style w:type="character" w:customStyle="1" w:styleId="H10">
    <w:name w:val="H1 (文字)"/>
    <w:rsid w:val="00AE5AC2"/>
    <w:rPr>
      <w:rFonts w:ascii="Arial" w:eastAsia="Yu Gothic" w:hAnsi="Arial"/>
      <w:sz w:val="36"/>
      <w:lang w:val="en-GB" w:eastAsia="ar-SA" w:bidi="ar-SA"/>
    </w:rPr>
  </w:style>
  <w:style w:type="character" w:customStyle="1" w:styleId="Head2A">
    <w:name w:val="Head2A (文字)"/>
    <w:rsid w:val="00AE5AC2"/>
    <w:rPr>
      <w:rFonts w:ascii="Arial" w:eastAsia="Yu Gothic" w:hAnsi="Arial"/>
      <w:sz w:val="32"/>
      <w:lang w:val="en-GB" w:eastAsia="ar-SA" w:bidi="ar-SA"/>
    </w:rPr>
  </w:style>
  <w:style w:type="character" w:customStyle="1" w:styleId="Underrubrik2">
    <w:name w:val="Underrubrik2 (文字)"/>
    <w:rsid w:val="00AE5AC2"/>
    <w:rPr>
      <w:rFonts w:ascii="Arial" w:eastAsia="Yu Gothic" w:hAnsi="Arial"/>
      <w:sz w:val="28"/>
      <w:lang w:val="en-GB" w:eastAsia="ar-SA" w:bidi="ar-SA"/>
    </w:rPr>
  </w:style>
  <w:style w:type="character" w:customStyle="1" w:styleId="h40">
    <w:name w:val="h4 (文字)"/>
    <w:rsid w:val="00AE5AC2"/>
    <w:rPr>
      <w:rFonts w:ascii="Arial" w:eastAsia="Yu Gothic" w:hAnsi="Arial" w:cs="Arial"/>
      <w:color w:val="0000FF"/>
      <w:kern w:val="2"/>
      <w:sz w:val="24"/>
      <w:szCs w:val="28"/>
      <w:lang w:val="en-GB" w:eastAsia="ar-SA" w:bidi="ar-SA"/>
    </w:rPr>
  </w:style>
  <w:style w:type="character" w:customStyle="1" w:styleId="M5">
    <w:name w:val="M5 (文字)"/>
    <w:rsid w:val="00AE5AC2"/>
    <w:rPr>
      <w:rFonts w:ascii="Arial" w:eastAsia="Yu Gothic" w:hAnsi="Arial"/>
      <w:sz w:val="22"/>
      <w:lang w:val="en-GB" w:eastAsia="ar-SA" w:bidi="ar-SA"/>
    </w:rPr>
  </w:style>
  <w:style w:type="character" w:customStyle="1" w:styleId="T1">
    <w:name w:val="T1 (文字)"/>
    <w:rsid w:val="00AE5AC2"/>
    <w:rPr>
      <w:rFonts w:ascii="Arial" w:eastAsia="Yu Gothic" w:hAnsi="Arial"/>
      <w:lang w:val="en-GB" w:eastAsia="ar-SA" w:bidi="ar-SA"/>
    </w:rPr>
  </w:style>
  <w:style w:type="character" w:customStyle="1" w:styleId="headerodd">
    <w:name w:val="header odd (文字)"/>
    <w:rsid w:val="00AE5AC2"/>
    <w:rPr>
      <w:rFonts w:ascii="Arial" w:eastAsia="Yu Gothic" w:hAnsi="Arial"/>
      <w:b/>
      <w:sz w:val="18"/>
      <w:lang w:val="en-GB" w:eastAsia="ar-SA" w:bidi="ar-SA"/>
    </w:rPr>
  </w:style>
  <w:style w:type="character" w:customStyle="1" w:styleId="footnotetext1">
    <w:name w:val="footnote text1 (文字)"/>
    <w:rsid w:val="00AE5AC2"/>
    <w:rPr>
      <w:rFonts w:eastAsia="Yu Gothic"/>
      <w:sz w:val="16"/>
      <w:lang w:val="en-GB" w:eastAsia="ar-SA" w:bidi="ar-SA"/>
    </w:rPr>
  </w:style>
  <w:style w:type="character" w:customStyle="1" w:styleId="cap">
    <w:name w:val="cap (文字)"/>
    <w:rsid w:val="00AE5AC2"/>
    <w:rPr>
      <w:rFonts w:eastAsia="Yu Gothic"/>
      <w:b/>
      <w:lang w:val="en-GB" w:eastAsia="ar-SA" w:bidi="ar-SA"/>
    </w:rPr>
  </w:style>
  <w:style w:type="character" w:customStyle="1" w:styleId="bt">
    <w:name w:val="bt (文字)"/>
    <w:rsid w:val="00AE5AC2"/>
    <w:rPr>
      <w:rFonts w:eastAsia="Yu Gothic"/>
      <w:lang w:val="en-GB" w:eastAsia="ar-SA" w:bidi="ar-SA"/>
    </w:rPr>
  </w:style>
  <w:style w:type="character" w:customStyle="1" w:styleId="WW8Num27z0">
    <w:name w:val="WW8Num27z0"/>
    <w:rsid w:val="00AE5AC2"/>
    <w:rPr>
      <w:rFonts w:ascii="Arial" w:eastAsia="Times New Roman" w:hAnsi="Arial" w:cs="Arial"/>
    </w:rPr>
  </w:style>
  <w:style w:type="character" w:customStyle="1" w:styleId="WW8Num27z1">
    <w:name w:val="WW8Num27z1"/>
    <w:rsid w:val="00AE5AC2"/>
    <w:rPr>
      <w:rFonts w:ascii="Courier New" w:hAnsi="Courier New" w:cs="Courier New"/>
    </w:rPr>
  </w:style>
  <w:style w:type="character" w:customStyle="1" w:styleId="WW8Num27z2">
    <w:name w:val="WW8Num27z2"/>
    <w:rsid w:val="00AE5AC2"/>
    <w:rPr>
      <w:rFonts w:ascii="Wingdings" w:hAnsi="Wingdings"/>
    </w:rPr>
  </w:style>
  <w:style w:type="character" w:customStyle="1" w:styleId="WW8Num27z3">
    <w:name w:val="WW8Num27z3"/>
    <w:rsid w:val="00AE5AC2"/>
    <w:rPr>
      <w:rFonts w:ascii="Symbol" w:hAnsi="Symbol"/>
    </w:rPr>
  </w:style>
  <w:style w:type="character" w:customStyle="1" w:styleId="WW8Num29z0">
    <w:name w:val="WW8Num29z0"/>
    <w:rsid w:val="00AE5AC2"/>
    <w:rPr>
      <w:rFonts w:ascii="Times New Roman" w:eastAsia="Yu Gothic" w:hAnsi="Times New Roman" w:cs="Times New Roman"/>
    </w:rPr>
  </w:style>
  <w:style w:type="character" w:customStyle="1" w:styleId="WW8Num29z1">
    <w:name w:val="WW8Num29z1"/>
    <w:rsid w:val="00AE5AC2"/>
    <w:rPr>
      <w:rFonts w:ascii="Courier New" w:hAnsi="Courier New" w:cs="Courier New"/>
    </w:rPr>
  </w:style>
  <w:style w:type="character" w:customStyle="1" w:styleId="WW8Num29z2">
    <w:name w:val="WW8Num29z2"/>
    <w:rsid w:val="00AE5AC2"/>
    <w:rPr>
      <w:rFonts w:ascii="Wingdings" w:hAnsi="Wingdings"/>
    </w:rPr>
  </w:style>
  <w:style w:type="character" w:customStyle="1" w:styleId="WW8Num29z3">
    <w:name w:val="WW8Num29z3"/>
    <w:rsid w:val="00AE5AC2"/>
    <w:rPr>
      <w:rFonts w:ascii="Symbol" w:hAnsi="Symbol"/>
    </w:rPr>
  </w:style>
  <w:style w:type="character" w:customStyle="1" w:styleId="WW8Num31z0">
    <w:name w:val="WW8Num31z0"/>
    <w:rsid w:val="00AE5AC2"/>
    <w:rPr>
      <w:rFonts w:ascii="Symbol" w:hAnsi="Symbol"/>
    </w:rPr>
  </w:style>
  <w:style w:type="character" w:customStyle="1" w:styleId="WW8Num31z1">
    <w:name w:val="WW8Num31z1"/>
    <w:rsid w:val="00AE5AC2"/>
    <w:rPr>
      <w:rFonts w:ascii="Courier New" w:hAnsi="Courier New" w:cs="Courier New"/>
    </w:rPr>
  </w:style>
  <w:style w:type="character" w:customStyle="1" w:styleId="WW8Num31z2">
    <w:name w:val="WW8Num31z2"/>
    <w:rsid w:val="00AE5AC2"/>
    <w:rPr>
      <w:rFonts w:ascii="Wingdings" w:hAnsi="Wingdings"/>
    </w:rPr>
  </w:style>
  <w:style w:type="character" w:customStyle="1" w:styleId="WW8Num34z2">
    <w:name w:val="WW8Num34z2"/>
    <w:rsid w:val="00AE5AC2"/>
    <w:rPr>
      <w:rFonts w:ascii="Wingdings" w:hAnsi="Wingdings"/>
    </w:rPr>
  </w:style>
  <w:style w:type="character" w:customStyle="1" w:styleId="WW8Num34z3">
    <w:name w:val="WW8Num34z3"/>
    <w:rsid w:val="00AE5AC2"/>
    <w:rPr>
      <w:rFonts w:ascii="Symbol" w:hAnsi="Symbol"/>
    </w:rPr>
  </w:style>
  <w:style w:type="character" w:customStyle="1" w:styleId="WW8Num37z0">
    <w:name w:val="WW8Num37z0"/>
    <w:rsid w:val="00AE5AC2"/>
    <w:rPr>
      <w:rFonts w:ascii="Times New Roman" w:eastAsia="SimSun" w:hAnsi="Times New Roman" w:cs="Times New Roman"/>
    </w:rPr>
  </w:style>
  <w:style w:type="character" w:customStyle="1" w:styleId="WW8Num37z1">
    <w:name w:val="WW8Num37z1"/>
    <w:rsid w:val="00AE5AC2"/>
    <w:rPr>
      <w:rFonts w:ascii="Wingdings" w:hAnsi="Wingdings"/>
    </w:rPr>
  </w:style>
  <w:style w:type="character" w:customStyle="1" w:styleId="WW8Num38z0">
    <w:name w:val="WW8Num38z0"/>
    <w:rsid w:val="00AE5AC2"/>
    <w:rPr>
      <w:rFonts w:ascii="Times New Roman" w:eastAsia="SimSun" w:hAnsi="Times New Roman" w:cs="Times New Roman"/>
    </w:rPr>
  </w:style>
  <w:style w:type="character" w:customStyle="1" w:styleId="WW8Num38z1">
    <w:name w:val="WW8Num38z1"/>
    <w:rsid w:val="00AE5AC2"/>
    <w:rPr>
      <w:rFonts w:ascii="Wingdings" w:hAnsi="Wingdings"/>
    </w:rPr>
  </w:style>
  <w:style w:type="character" w:customStyle="1" w:styleId="WW8Num41z0">
    <w:name w:val="WW8Num41z0"/>
    <w:rsid w:val="00AE5AC2"/>
    <w:rPr>
      <w:rFonts w:ascii="Times New Roman" w:eastAsia="SimSun" w:hAnsi="Times New Roman" w:cs="Times New Roman"/>
    </w:rPr>
  </w:style>
  <w:style w:type="character" w:customStyle="1" w:styleId="WW8Num41z1">
    <w:name w:val="WW8Num41z1"/>
    <w:rsid w:val="00AE5AC2"/>
    <w:rPr>
      <w:rFonts w:ascii="Wingdings" w:hAnsi="Wingdings"/>
    </w:rPr>
  </w:style>
  <w:style w:type="character" w:customStyle="1" w:styleId="WW8NumSt20z0">
    <w:name w:val="WW8NumSt20z0"/>
    <w:rsid w:val="00AE5AC2"/>
    <w:rPr>
      <w:rFonts w:ascii="Arial" w:hAnsi="Arial"/>
    </w:rPr>
  </w:style>
  <w:style w:type="character" w:customStyle="1" w:styleId="DefaultParagraphFont1">
    <w:name w:val="Default Paragraph Font1"/>
    <w:rsid w:val="00AE5AC2"/>
  </w:style>
  <w:style w:type="character" w:customStyle="1" w:styleId="Heading2-">
    <w:name w:val="Heading 2-"/>
    <w:rsid w:val="00AE5AC2"/>
    <w:rPr>
      <w:rFonts w:ascii="Arial" w:hAnsi="Arial"/>
      <w:sz w:val="32"/>
      <w:lang w:val="en-GB"/>
    </w:rPr>
  </w:style>
  <w:style w:type="character" w:customStyle="1" w:styleId="CommentReference1">
    <w:name w:val="Comment Reference1"/>
    <w:rsid w:val="00AE5AC2"/>
    <w:rPr>
      <w:sz w:val="16"/>
    </w:rPr>
  </w:style>
  <w:style w:type="character" w:customStyle="1" w:styleId="ListChar">
    <w:name w:val="List Char"/>
    <w:rsid w:val="00AE5AC2"/>
    <w:rPr>
      <w:lang w:val="en-GB" w:eastAsia="ar-SA" w:bidi="ar-SA"/>
    </w:rPr>
  </w:style>
  <w:style w:type="character" w:customStyle="1" w:styleId="T1Char6">
    <w:name w:val="T1 Char6"/>
    <w:aliases w:val="Header 6 Char Char6"/>
    <w:rsid w:val="00AE5A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5AC2"/>
    <w:rPr>
      <w:b/>
      <w:lang w:val="en-GB" w:eastAsia="en-US" w:bidi="ar-SA"/>
    </w:rPr>
  </w:style>
  <w:style w:type="character" w:customStyle="1" w:styleId="Head2AZchn">
    <w:name w:val="Head2A Zchn"/>
    <w:aliases w:val="2 Zchn,H2 Zchn,h2 Zchn,DO NOT USE_h2 Zchn,h21 Zchn,UNDERRUBRIK 1-2 Zchn Zchn"/>
    <w:rsid w:val="00AE5A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A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A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AC2"/>
    <w:rPr>
      <w:rFonts w:ascii="Arial" w:hAnsi="Arial"/>
      <w:sz w:val="22"/>
      <w:lang w:val="en-GB" w:eastAsia="en-GB" w:bidi="ar-SA"/>
    </w:rPr>
  </w:style>
  <w:style w:type="character" w:customStyle="1" w:styleId="T1Zchn">
    <w:name w:val="T1 Zchn"/>
    <w:aliases w:val="Header 6 Zchn Zchn"/>
    <w:rsid w:val="00AE5A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E5AC2"/>
    <w:rPr>
      <w:rFonts w:ascii="Arial" w:hAnsi="Arial"/>
      <w:sz w:val="36"/>
      <w:lang w:val="en-GB" w:eastAsia="en-US" w:bidi="ar-SA"/>
    </w:rPr>
  </w:style>
  <w:style w:type="character" w:customStyle="1" w:styleId="T1Char4">
    <w:name w:val="T1 Char4"/>
    <w:aliases w:val="Header 6 Char Char4"/>
    <w:rsid w:val="00AE5A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5AC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E5AC2"/>
    <w:rPr>
      <w:rFonts w:eastAsia="Malgun Gothic"/>
      <w:b/>
      <w:lang w:val="en-GB" w:eastAsia="en-US" w:bidi="ar-SA"/>
    </w:rPr>
  </w:style>
  <w:style w:type="character" w:customStyle="1" w:styleId="Heading6Char2">
    <w:name w:val="Heading 6 Char2"/>
    <w:rsid w:val="00AE5AC2"/>
    <w:rPr>
      <w:rFonts w:ascii="Arial" w:eastAsia="Times New Roman" w:hAnsi="Arial" w:cs="Times New Roman"/>
      <w:sz w:val="20"/>
      <w:szCs w:val="20"/>
      <w:lang w:val="en-GB"/>
    </w:rPr>
  </w:style>
  <w:style w:type="character" w:customStyle="1" w:styleId="T1Char5">
    <w:name w:val="T1 Char5"/>
    <w:aliases w:val="Header 6 Char Char5"/>
    <w:rsid w:val="00AE5AC2"/>
  </w:style>
  <w:style w:type="character" w:customStyle="1" w:styleId="capChar4">
    <w:name w:val="cap Char4"/>
    <w:aliases w:val="cap Char Char4,Caption Char Char3,Caption Char1 Char Char3,cap Char Char1 Char3,Caption Char Char1 Char Char3,cap Char2 Char Char Char3"/>
    <w:rsid w:val="00AE5AC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AC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5AC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E5AC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E5AC2"/>
    <w:rPr>
      <w:rFonts w:ascii="Arial" w:hAnsi="Arial"/>
      <w:sz w:val="32"/>
      <w:lang w:val="en-GB"/>
    </w:rPr>
  </w:style>
  <w:style w:type="character" w:customStyle="1" w:styleId="T1Char8">
    <w:name w:val="T1 Char8"/>
    <w:aliases w:val="Header 6 Char Char7"/>
    <w:rsid w:val="00AE5AC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E5AC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E5A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A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A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A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5AC2"/>
    <w:rPr>
      <w:rFonts w:ascii="Arial" w:hAnsi="Arial"/>
      <w:sz w:val="32"/>
      <w:lang w:val="en-GB" w:eastAsia="en-US"/>
    </w:rPr>
  </w:style>
  <w:style w:type="character" w:customStyle="1" w:styleId="T1Char7">
    <w:name w:val="T1 Char7"/>
    <w:aliases w:val="Header 6 Char Char8"/>
    <w:rsid w:val="00AE5A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A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A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AC2"/>
    <w:rPr>
      <w:rFonts w:ascii="Arial" w:hAnsi="Arial" w:cs="Arial"/>
      <w:sz w:val="24"/>
      <w:szCs w:val="24"/>
      <w:lang w:val="en-GB" w:eastAsia="en-US" w:bidi="he-IL"/>
    </w:rPr>
  </w:style>
  <w:style w:type="character" w:customStyle="1" w:styleId="T1Char9">
    <w:name w:val="T1 Char9"/>
    <w:aliases w:val="Header 6 Char Char9"/>
    <w:rsid w:val="00AE5AC2"/>
    <w:rPr>
      <w:rFonts w:ascii="Arial" w:hAnsi="Arial" w:cs="Arial"/>
      <w:lang w:val="en-GB" w:eastAsia="en-US" w:bidi="he-IL"/>
    </w:rPr>
  </w:style>
  <w:style w:type="character" w:customStyle="1" w:styleId="BodyText2Char1">
    <w:name w:val="Body Text 2 Char1"/>
    <w:rsid w:val="00AE5AC2"/>
    <w:rPr>
      <w:lang w:val="en-GB" w:eastAsia="ja-JP"/>
    </w:rPr>
  </w:style>
  <w:style w:type="character" w:customStyle="1" w:styleId="BodyText3Char1">
    <w:name w:val="Body Text 3 Char1"/>
    <w:rsid w:val="00AE5AC2"/>
    <w:rPr>
      <w:lang w:val="en-GB" w:eastAsia="ja-JP"/>
    </w:rPr>
  </w:style>
  <w:style w:type="character" w:customStyle="1" w:styleId="BodyTextIndentChar1">
    <w:name w:val="Body Text Indent Char1"/>
    <w:rsid w:val="00AE5AC2"/>
    <w:rPr>
      <w:rFonts w:eastAsia="Yu Gothic"/>
      <w:lang w:val="en-GB" w:eastAsia="x-none"/>
    </w:rPr>
  </w:style>
  <w:style w:type="character" w:customStyle="1" w:styleId="BodyTextIndent2Char1">
    <w:name w:val="Body Text Indent 2 Char1"/>
    <w:rsid w:val="00AE5AC2"/>
    <w:rPr>
      <w:rFonts w:ascii="Arial" w:eastAsia="Yu Gothic" w:hAnsi="Arial"/>
      <w:lang w:val="en-GB" w:eastAsia="ja-JP"/>
    </w:rPr>
  </w:style>
  <w:style w:type="character" w:customStyle="1" w:styleId="NoteHeadingChar1">
    <w:name w:val="Note Heading Char1"/>
    <w:rsid w:val="00AE5AC2"/>
    <w:rPr>
      <w:rFonts w:eastAsia="Yu Gothic"/>
      <w:lang w:val="en-GB" w:eastAsia="x-none"/>
    </w:rPr>
  </w:style>
  <w:style w:type="character" w:customStyle="1" w:styleId="HTMLPreformattedChar1">
    <w:name w:val="HTML Preformatted Char1"/>
    <w:rsid w:val="00AE5AC2"/>
    <w:rPr>
      <w:rFonts w:ascii="Courier New" w:eastAsia="Yu Gothic" w:hAnsi="Courier New"/>
      <w:lang w:val="en-GB" w:eastAsia="x-none"/>
    </w:rPr>
  </w:style>
  <w:style w:type="character" w:customStyle="1" w:styleId="Heading7Char3">
    <w:name w:val="Heading 7 Char3"/>
    <w:rsid w:val="00AE5AC2"/>
    <w:rPr>
      <w:rFonts w:ascii="Arial" w:eastAsia="Times New Roman" w:hAnsi="Arial"/>
      <w:lang w:val="en-GB"/>
    </w:rPr>
  </w:style>
  <w:style w:type="character" w:customStyle="1" w:styleId="Heading8Char3">
    <w:name w:val="Heading 8 Char3"/>
    <w:rsid w:val="00AE5AC2"/>
    <w:rPr>
      <w:rFonts w:ascii="Arial" w:eastAsia="Times New Roman" w:hAnsi="Arial"/>
      <w:sz w:val="36"/>
      <w:lang w:val="en-GB"/>
    </w:rPr>
  </w:style>
  <w:style w:type="character" w:customStyle="1" w:styleId="Heading9Char2">
    <w:name w:val="Heading 9 Char2"/>
    <w:rsid w:val="00AE5AC2"/>
    <w:rPr>
      <w:rFonts w:ascii="Arial" w:eastAsia="Times New Roman" w:hAnsi="Arial"/>
      <w:sz w:val="36"/>
      <w:lang w:val="en-GB"/>
    </w:rPr>
  </w:style>
  <w:style w:type="character" w:customStyle="1" w:styleId="FooterChar2">
    <w:name w:val="Footer Char2"/>
    <w:rsid w:val="00AE5AC2"/>
    <w:rPr>
      <w:rFonts w:ascii="Arial" w:eastAsia="Times New Roman" w:hAnsi="Arial"/>
      <w:b/>
      <w:i/>
      <w:noProof/>
      <w:sz w:val="18"/>
    </w:rPr>
  </w:style>
  <w:style w:type="character" w:customStyle="1" w:styleId="PlainTextChar3">
    <w:name w:val="Plain Text Char3"/>
    <w:rsid w:val="00AE5AC2"/>
    <w:rPr>
      <w:rFonts w:ascii="Courier New" w:hAnsi="Courier New"/>
      <w:lang w:val="nb-NO" w:eastAsia="ja-JP"/>
    </w:rPr>
  </w:style>
  <w:style w:type="character" w:customStyle="1" w:styleId="BodyText2Char3">
    <w:name w:val="Body Text 2 Char3"/>
    <w:rsid w:val="00AE5AC2"/>
    <w:rPr>
      <w:rFonts w:ascii="Times New Roman" w:eastAsia="SimSun" w:hAnsi="Times New Roman"/>
      <w:lang w:val="en-GB" w:eastAsia="ja-JP"/>
    </w:rPr>
  </w:style>
  <w:style w:type="character" w:customStyle="1" w:styleId="BodyText3Char3">
    <w:name w:val="Body Text 3 Char3"/>
    <w:rsid w:val="00AE5AC2"/>
    <w:rPr>
      <w:rFonts w:ascii="Times New Roman" w:eastAsia="SimSun" w:hAnsi="Times New Roman"/>
      <w:lang w:val="en-GB" w:eastAsia="ja-JP"/>
    </w:rPr>
  </w:style>
  <w:style w:type="character" w:customStyle="1" w:styleId="ListChar3">
    <w:name w:val="List Char3"/>
    <w:rsid w:val="00AE5AC2"/>
    <w:rPr>
      <w:rFonts w:ascii="Times New Roman" w:eastAsia="Times New Roman" w:hAnsi="Times New Roman"/>
      <w:lang w:val="en-GB"/>
    </w:rPr>
  </w:style>
  <w:style w:type="character" w:customStyle="1" w:styleId="BodyTextIndentChar3">
    <w:name w:val="Body Text Indent Char3"/>
    <w:rsid w:val="00AE5AC2"/>
    <w:rPr>
      <w:rFonts w:ascii="Times New Roman" w:eastAsia="SimSun" w:hAnsi="Times New Roman"/>
      <w:lang w:val="en-GB" w:eastAsia="ja-JP"/>
    </w:rPr>
  </w:style>
  <w:style w:type="character" w:customStyle="1" w:styleId="BodyTextIndent2Char3">
    <w:name w:val="Body Text Indent 2 Char3"/>
    <w:rsid w:val="00AE5AC2"/>
    <w:rPr>
      <w:rFonts w:ascii="Arial" w:eastAsia="Yu Gothic" w:hAnsi="Arial" w:cs="Arial"/>
      <w:lang w:val="en-GB" w:eastAsia="ja-JP"/>
    </w:rPr>
  </w:style>
  <w:style w:type="character" w:customStyle="1" w:styleId="Heading7Char2">
    <w:name w:val="Heading 7 Char2"/>
    <w:rsid w:val="00AE5AC2"/>
    <w:rPr>
      <w:rFonts w:ascii="Arial" w:hAnsi="Arial"/>
      <w:lang w:val="en-GB" w:eastAsia="en-GB" w:bidi="ar-SA"/>
    </w:rPr>
  </w:style>
  <w:style w:type="character" w:customStyle="1" w:styleId="Heading8Char2">
    <w:name w:val="Heading 8 Char2"/>
    <w:rsid w:val="00AE5AC2"/>
    <w:rPr>
      <w:rFonts w:ascii="Arial" w:hAnsi="Arial"/>
      <w:sz w:val="36"/>
      <w:lang w:val="en-GB" w:eastAsia="en-GB" w:bidi="ar-SA"/>
    </w:rPr>
  </w:style>
  <w:style w:type="character" w:customStyle="1" w:styleId="ListChar2">
    <w:name w:val="List Char2"/>
    <w:rsid w:val="00AE5AC2"/>
    <w:rPr>
      <w:lang w:val="en-GB" w:eastAsia="en-GB" w:bidi="ar-SA"/>
    </w:rPr>
  </w:style>
  <w:style w:type="character" w:customStyle="1" w:styleId="PlainTextChar2">
    <w:name w:val="Plain Text Char2"/>
    <w:rsid w:val="00AE5AC2"/>
    <w:rPr>
      <w:rFonts w:ascii="Courier New" w:hAnsi="Courier New"/>
      <w:lang w:val="nb-NO" w:eastAsia="en-US" w:bidi="ar-SA"/>
    </w:rPr>
  </w:style>
  <w:style w:type="character" w:customStyle="1" w:styleId="CommentTextChar2">
    <w:name w:val="Comment Text Char2"/>
    <w:semiHidden/>
    <w:rsid w:val="00AE5AC2"/>
    <w:rPr>
      <w:lang w:val="en-GB" w:eastAsia="en-US" w:bidi="ar-SA"/>
    </w:rPr>
  </w:style>
  <w:style w:type="character" w:customStyle="1" w:styleId="BodyText2Char2">
    <w:name w:val="Body Text 2 Char2"/>
    <w:rsid w:val="00AE5AC2"/>
    <w:rPr>
      <w:lang w:val="en-GB" w:eastAsia="ja-JP" w:bidi="ar-SA"/>
    </w:rPr>
  </w:style>
  <w:style w:type="character" w:customStyle="1" w:styleId="BodyText3Char2">
    <w:name w:val="Body Text 3 Char2"/>
    <w:rsid w:val="00AE5AC2"/>
    <w:rPr>
      <w:lang w:val="en-GB" w:eastAsia="ja-JP" w:bidi="ar-SA"/>
    </w:rPr>
  </w:style>
  <w:style w:type="character" w:customStyle="1" w:styleId="BodyTextIndentChar2">
    <w:name w:val="Body Text Indent Char2"/>
    <w:rsid w:val="00AE5AC2"/>
    <w:rPr>
      <w:lang w:val="en-GB" w:eastAsia="en-US" w:bidi="ar-SA"/>
    </w:rPr>
  </w:style>
  <w:style w:type="character" w:customStyle="1" w:styleId="BodyTextIndent2Char2">
    <w:name w:val="Body Text Indent 2 Char2"/>
    <w:rsid w:val="00AE5AC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AC2"/>
    <w:rPr>
      <w:lang w:val="en-GB" w:eastAsia="ja-JP" w:bidi="ar-SA"/>
    </w:rPr>
  </w:style>
  <w:style w:type="character" w:customStyle="1" w:styleId="EmailStyle97">
    <w:name w:val="EmailStyle97"/>
    <w:semiHidden/>
    <w:rsid w:val="00AE5AC2"/>
    <w:rPr>
      <w:rFonts w:ascii="Arial" w:hAnsi="Arial" w:cs="Arial"/>
      <w:color w:val="auto"/>
      <w:sz w:val="20"/>
      <w:szCs w:val="20"/>
    </w:rPr>
  </w:style>
  <w:style w:type="character" w:customStyle="1" w:styleId="B1C">
    <w:name w:val="B1 C"/>
    <w:rsid w:val="00AE5AC2"/>
    <w:rPr>
      <w:lang w:val="en-GB" w:eastAsia="en-US" w:bidi="ar-SA"/>
    </w:rPr>
  </w:style>
  <w:style w:type="character" w:customStyle="1" w:styleId="Titre3">
    <w:name w:val="Titre 3"/>
    <w:rsid w:val="00AE5AC2"/>
    <w:rPr>
      <w:rFonts w:ascii="Arial" w:hAnsi="Arial"/>
      <w:sz w:val="28"/>
      <w:szCs w:val="28"/>
      <w:lang w:val="en-GB" w:eastAsia="en-GB"/>
    </w:rPr>
  </w:style>
  <w:style w:type="character" w:customStyle="1" w:styleId="B2C">
    <w:name w:val="B2 C"/>
    <w:rsid w:val="00AE5AC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AC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E5AC2"/>
    <w:rPr>
      <w:rFonts w:ascii="Arial" w:hAnsi="Arial"/>
      <w:sz w:val="36"/>
      <w:lang w:val="en-GB" w:eastAsia="en-US" w:bidi="ar-SA"/>
    </w:rPr>
  </w:style>
  <w:style w:type="character" w:customStyle="1" w:styleId="AndreaLeonardi">
    <w:name w:val="Andrea Leonardi"/>
    <w:semiHidden/>
    <w:rsid w:val="00AE5AC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AC2"/>
    <w:rPr>
      <w:rFonts w:ascii="Arial" w:eastAsia="Yu Gothic" w:hAnsi="Arial"/>
      <w:sz w:val="36"/>
      <w:lang w:val="en-GB" w:eastAsia="en-US" w:bidi="ar-SA"/>
    </w:rPr>
  </w:style>
  <w:style w:type="paragraph" w:customStyle="1" w:styleId="4">
    <w:name w:val="修订4"/>
    <w:hidden/>
    <w:semiHidden/>
    <w:rsid w:val="00AE5AC2"/>
    <w:rPr>
      <w:rFonts w:ascii="Times New Roman" w:eastAsia="Malgun Gothic" w:hAnsi="Times New Roman"/>
      <w:lang w:val="en-GB" w:eastAsia="en-US"/>
    </w:rPr>
  </w:style>
  <w:style w:type="character" w:customStyle="1" w:styleId="Head2A0">
    <w:name w:val="Head2A"/>
    <w:rsid w:val="00AE5AC2"/>
    <w:rPr>
      <w:rFonts w:ascii="Arial" w:eastAsia="Yu Gothic" w:hAnsi="Arial"/>
      <w:sz w:val="32"/>
      <w:lang w:val="en-GB" w:eastAsia="en-US" w:bidi="ar-SA"/>
    </w:rPr>
  </w:style>
  <w:style w:type="paragraph" w:customStyle="1" w:styleId="5">
    <w:name w:val="修订5"/>
    <w:hidden/>
    <w:semiHidden/>
    <w:rsid w:val="00AE5AC2"/>
    <w:rPr>
      <w:rFonts w:ascii="Times New Roman" w:eastAsia="Malgun Gothic" w:hAnsi="Times New Roman"/>
      <w:lang w:val="en-GB" w:eastAsia="en-US"/>
    </w:rPr>
  </w:style>
  <w:style w:type="character" w:customStyle="1" w:styleId="Titre32">
    <w:name w:val="Titre 32"/>
    <w:rsid w:val="00AE5AC2"/>
    <w:rPr>
      <w:rFonts w:ascii="Arial" w:hAnsi="Arial"/>
      <w:sz w:val="28"/>
      <w:szCs w:val="28"/>
      <w:lang w:val="en-GB" w:eastAsia="en-GB"/>
    </w:rPr>
  </w:style>
  <w:style w:type="character" w:customStyle="1" w:styleId="Titre31">
    <w:name w:val="Titre 31"/>
    <w:rsid w:val="00AE5AC2"/>
    <w:rPr>
      <w:rFonts w:ascii="Arial" w:hAnsi="Arial"/>
      <w:sz w:val="28"/>
      <w:szCs w:val="28"/>
      <w:lang w:val="en-GB" w:eastAsia="en-GB"/>
    </w:rPr>
  </w:style>
  <w:style w:type="character" w:customStyle="1" w:styleId="trans">
    <w:name w:val="trans"/>
    <w:rsid w:val="00AE5AC2"/>
  </w:style>
  <w:style w:type="character" w:customStyle="1" w:styleId="h48">
    <w:name w:val="h48"/>
    <w:rsid w:val="00AE5AC2"/>
    <w:rPr>
      <w:rFonts w:ascii="Arial" w:hAnsi="Arial" w:cs="Arial" w:hint="default"/>
      <w:sz w:val="24"/>
      <w:lang w:val="en-GB"/>
    </w:rPr>
  </w:style>
  <w:style w:type="character" w:customStyle="1" w:styleId="h510">
    <w:name w:val="h51"/>
    <w:rsid w:val="00AE5AC2"/>
    <w:rPr>
      <w:rFonts w:ascii="Arial" w:eastAsia="SimSun" w:hAnsi="Arial" w:cs="Arial" w:hint="default"/>
      <w:sz w:val="22"/>
      <w:lang w:val="en-GB" w:eastAsia="en-US" w:bidi="ar-SA"/>
    </w:rPr>
  </w:style>
  <w:style w:type="character" w:customStyle="1" w:styleId="Head2A1">
    <w:name w:val="Head2A1"/>
    <w:rsid w:val="00AE5AC2"/>
    <w:rPr>
      <w:rFonts w:ascii="Arial" w:eastAsia="Yu Gothic" w:hAnsi="Arial" w:cs="Arial" w:hint="default"/>
      <w:sz w:val="32"/>
      <w:lang w:val="en-GB" w:eastAsia="en-US" w:bidi="ar-SA"/>
    </w:rPr>
  </w:style>
  <w:style w:type="paragraph" w:styleId="NoSpacing">
    <w:name w:val="No Spacing"/>
    <w:uiPriority w:val="1"/>
    <w:qFormat/>
    <w:rsid w:val="00AE5AC2"/>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E5AC2"/>
    <w:rPr>
      <w:rFonts w:ascii="Arial" w:eastAsia="Times New Roman" w:hAnsi="Arial"/>
      <w:sz w:val="22"/>
    </w:rPr>
  </w:style>
  <w:style w:type="character" w:customStyle="1" w:styleId="Heading7Char4">
    <w:name w:val="Heading 7 Char4"/>
    <w:rsid w:val="00AE5AC2"/>
    <w:rPr>
      <w:rFonts w:ascii="Arial" w:eastAsia="Times New Roman" w:hAnsi="Arial"/>
    </w:rPr>
  </w:style>
  <w:style w:type="character" w:customStyle="1" w:styleId="Heading8Char4">
    <w:name w:val="Heading 8 Char4"/>
    <w:rsid w:val="00AE5AC2"/>
    <w:rPr>
      <w:rFonts w:ascii="Arial" w:eastAsia="Times New Roman" w:hAnsi="Arial"/>
      <w:sz w:val="36"/>
    </w:rPr>
  </w:style>
  <w:style w:type="character" w:customStyle="1" w:styleId="Heading9Char3">
    <w:name w:val="Heading 9 Char3"/>
    <w:rsid w:val="00AE5AC2"/>
    <w:rPr>
      <w:rFonts w:ascii="Arial" w:eastAsia="Times New Roman" w:hAnsi="Arial"/>
      <w:sz w:val="36"/>
    </w:rPr>
  </w:style>
  <w:style w:type="character" w:customStyle="1" w:styleId="FooterChar3">
    <w:name w:val="Footer Char3"/>
    <w:rsid w:val="00AE5AC2"/>
    <w:rPr>
      <w:rFonts w:ascii="Arial" w:eastAsia="Times New Roman" w:hAnsi="Arial"/>
      <w:b/>
      <w:i/>
      <w:noProof/>
      <w:sz w:val="18"/>
    </w:rPr>
  </w:style>
  <w:style w:type="character" w:customStyle="1" w:styleId="CommentTextChar3">
    <w:name w:val="Comment Text Char3"/>
    <w:rsid w:val="00AE5AC2"/>
    <w:rPr>
      <w:rFonts w:eastAsia="SimSun"/>
      <w:lang w:val="en-GB"/>
    </w:rPr>
  </w:style>
  <w:style w:type="character" w:customStyle="1" w:styleId="CommentSubjectChar2">
    <w:name w:val="Comment Subject Char2"/>
    <w:uiPriority w:val="99"/>
    <w:rsid w:val="00AE5AC2"/>
    <w:rPr>
      <w:rFonts w:eastAsia="SimSun"/>
      <w:b/>
      <w:bCs/>
      <w:lang w:val="en-GB"/>
    </w:rPr>
  </w:style>
  <w:style w:type="character" w:customStyle="1" w:styleId="DocumentMapChar2">
    <w:name w:val="Document Map Char2"/>
    <w:uiPriority w:val="99"/>
    <w:rsid w:val="00AE5AC2"/>
    <w:rPr>
      <w:rFonts w:ascii="Tahoma" w:eastAsia="Times New Roman" w:hAnsi="Tahoma" w:cs="Tahoma"/>
      <w:shd w:val="clear" w:color="auto" w:fill="000080"/>
      <w:lang w:val="en-GB"/>
    </w:rPr>
  </w:style>
  <w:style w:type="character" w:customStyle="1" w:styleId="NoteHeadingChar2">
    <w:name w:val="Note Heading Char2"/>
    <w:rsid w:val="00AE5AC2"/>
    <w:rPr>
      <w:lang w:val="x-none" w:eastAsia="x-none"/>
    </w:rPr>
  </w:style>
  <w:style w:type="character" w:customStyle="1" w:styleId="PlainTextChar4">
    <w:name w:val="Plain Text Char4"/>
    <w:rsid w:val="00AE5AC2"/>
    <w:rPr>
      <w:rFonts w:ascii="Courier New" w:eastAsia="SimSun" w:hAnsi="Courier New"/>
      <w:lang w:val="nb-NO"/>
    </w:rPr>
  </w:style>
  <w:style w:type="character" w:customStyle="1" w:styleId="BalloonTextChar2">
    <w:name w:val="Balloon Text Char2"/>
    <w:uiPriority w:val="99"/>
    <w:rsid w:val="00AE5AC2"/>
    <w:rPr>
      <w:rFonts w:ascii="Tahoma" w:eastAsia="Times New Roman" w:hAnsi="Tahoma" w:cs="Tahoma"/>
      <w:sz w:val="16"/>
      <w:szCs w:val="16"/>
      <w:lang w:val="en-GB"/>
    </w:rPr>
  </w:style>
  <w:style w:type="character" w:customStyle="1" w:styleId="BodyTextIndentChar4">
    <w:name w:val="Body Text Indent Char4"/>
    <w:rsid w:val="00AE5AC2"/>
    <w:rPr>
      <w:rFonts w:eastAsia="Malgun Gothic"/>
      <w:lang w:val="en-GB"/>
    </w:rPr>
  </w:style>
  <w:style w:type="character" w:customStyle="1" w:styleId="BodyText2Char4">
    <w:name w:val="Body Text 2 Char4"/>
    <w:rsid w:val="00AE5AC2"/>
    <w:rPr>
      <w:rFonts w:ascii="Arial" w:eastAsia="Malgun Gothic" w:hAnsi="Arial"/>
      <w:i/>
      <w:lang w:val="en-GB" w:eastAsia="ko-KR"/>
    </w:rPr>
  </w:style>
  <w:style w:type="character" w:customStyle="1" w:styleId="BodyText3Char4">
    <w:name w:val="Body Text 3 Char4"/>
    <w:rsid w:val="00AE5AC2"/>
    <w:rPr>
      <w:rFonts w:ascii="Arial" w:eastAsia="Yu Gothic" w:hAnsi="Arial"/>
      <w:color w:val="000000"/>
      <w:lang w:val="en-GB" w:eastAsia="ko-KR"/>
    </w:rPr>
  </w:style>
  <w:style w:type="character" w:customStyle="1" w:styleId="BodyTextIndent2Char4">
    <w:name w:val="Body Text Indent 2 Char4"/>
    <w:rsid w:val="00AE5AC2"/>
    <w:rPr>
      <w:rFonts w:ascii="Arial" w:hAnsi="Arial"/>
      <w:lang w:val="en-GB"/>
    </w:rPr>
  </w:style>
  <w:style w:type="character" w:customStyle="1" w:styleId="HTMLPreformattedChar2">
    <w:name w:val="HTML Preformatted Char2"/>
    <w:rsid w:val="00AE5AC2"/>
    <w:rPr>
      <w:rFonts w:ascii="Courier New" w:hAnsi="Courier New"/>
      <w:lang w:val="en-GB" w:eastAsia="x-none"/>
    </w:rPr>
  </w:style>
  <w:style w:type="character" w:customStyle="1" w:styleId="ListChar4">
    <w:name w:val="List Char4"/>
    <w:rsid w:val="00AE5AC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E5AC2"/>
    <w:rPr>
      <w:lang w:val="en-GB" w:eastAsia="en-US" w:bidi="ar-SA"/>
    </w:rPr>
  </w:style>
  <w:style w:type="character" w:styleId="HTMLCode">
    <w:name w:val="HTML Code"/>
    <w:rsid w:val="00AE5AC2"/>
    <w:rPr>
      <w:rFonts w:ascii="Arial" w:eastAsia="Arial" w:hAnsi="Arial" w:cs="Arial"/>
      <w:sz w:val="20"/>
      <w:szCs w:val="20"/>
    </w:rPr>
  </w:style>
  <w:style w:type="character" w:customStyle="1" w:styleId="PTK">
    <w:name w:val="PTK"/>
    <w:semiHidden/>
    <w:rsid w:val="00AE5AC2"/>
    <w:rPr>
      <w:rFonts w:ascii="Arial" w:hAnsi="Arial" w:cs="Arial"/>
      <w:color w:val="000080"/>
      <w:sz w:val="20"/>
      <w:szCs w:val="20"/>
    </w:rPr>
  </w:style>
  <w:style w:type="paragraph" w:customStyle="1" w:styleId="a1">
    <w:name w:val="修订"/>
    <w:hidden/>
    <w:semiHidden/>
    <w:rsid w:val="00AE5AC2"/>
    <w:rPr>
      <w:rFonts w:ascii="Times New Roman" w:eastAsia="Yu Gothic" w:hAnsi="Times New Roman"/>
      <w:lang w:val="en-GB" w:eastAsia="en-US"/>
    </w:rPr>
  </w:style>
  <w:style w:type="character" w:customStyle="1" w:styleId="gmaildefault">
    <w:name w:val="gmail_default"/>
    <w:rsid w:val="00AE5AC2"/>
  </w:style>
  <w:style w:type="paragraph" w:styleId="Subtitle">
    <w:name w:val="Subtitle"/>
    <w:basedOn w:val="Normal"/>
    <w:next w:val="Normal"/>
    <w:link w:val="SubtitleChar"/>
    <w:qFormat/>
    <w:rsid w:val="00AE5AC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5AC2"/>
    <w:rPr>
      <w:rFonts w:ascii="Calibri Light" w:hAnsi="Calibri Light"/>
      <w:sz w:val="24"/>
      <w:szCs w:val="24"/>
      <w:lang w:val="en-GB" w:eastAsia="en-GB"/>
    </w:rPr>
  </w:style>
  <w:style w:type="paragraph" w:customStyle="1" w:styleId="TAJ">
    <w:name w:val="TAJ"/>
    <w:basedOn w:val="TH"/>
    <w:uiPriority w:val="99"/>
    <w:rsid w:val="00AE5AC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E5AC2"/>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AE5AC2"/>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AE5AC2"/>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AE5AC2"/>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AE5AC2"/>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E5AC2"/>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AE5AC2"/>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E5AC2"/>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AE5AC2"/>
  </w:style>
  <w:style w:type="numbering" w:customStyle="1" w:styleId="NoList11">
    <w:name w:val="No List11"/>
    <w:next w:val="NoList"/>
    <w:semiHidden/>
    <w:rsid w:val="00AE5AC2"/>
  </w:style>
  <w:style w:type="numbering" w:customStyle="1" w:styleId="NoList2">
    <w:name w:val="No List2"/>
    <w:next w:val="NoList"/>
    <w:semiHidden/>
    <w:rsid w:val="00AE5AC2"/>
  </w:style>
  <w:style w:type="paragraph" w:customStyle="1" w:styleId="msonormal0">
    <w:name w:val="msonormal"/>
    <w:basedOn w:val="Normal"/>
    <w:uiPriority w:val="99"/>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AE5AC2"/>
    <w:rPr>
      <w:rFonts w:ascii="Times New Roman" w:hAnsi="Times New Roman"/>
      <w:i/>
      <w:color w:val="0000FF"/>
      <w:lang w:val="en-GB" w:eastAsia="en-GB"/>
    </w:rPr>
  </w:style>
  <w:style w:type="paragraph" w:customStyle="1" w:styleId="B6">
    <w:name w:val="B6"/>
    <w:basedOn w:val="B5"/>
    <w:link w:val="B6Char"/>
    <w:qFormat/>
    <w:rsid w:val="00AE5AC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E5AC2"/>
    <w:rPr>
      <w:rFonts w:ascii="Times New Roman" w:eastAsia="Malgun Gothic" w:hAnsi="Times New Roman"/>
      <w:lang w:val="en-GB" w:eastAsia="en-GB"/>
    </w:rPr>
  </w:style>
  <w:style w:type="paragraph" w:customStyle="1" w:styleId="enumlev2">
    <w:name w:val="enumlev2"/>
    <w:basedOn w:val="Normal"/>
    <w:rsid w:val="00AE5A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5AC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E5AC2"/>
    <w:pPr>
      <w:spacing w:before="360"/>
      <w:ind w:left="2552"/>
    </w:pPr>
    <w:rPr>
      <w:rFonts w:ascii="Arial" w:hAnsi="Arial"/>
      <w:b/>
      <w:sz w:val="22"/>
      <w:lang w:val="en-US" w:eastAsia="en-US"/>
    </w:rPr>
  </w:style>
  <w:style w:type="character" w:customStyle="1" w:styleId="HeadingChar">
    <w:name w:val="Heading Char"/>
    <w:link w:val="Heading"/>
    <w:rsid w:val="00AE5AC2"/>
    <w:rPr>
      <w:rFonts w:ascii="Arial" w:hAnsi="Arial"/>
      <w:b/>
      <w:sz w:val="22"/>
      <w:lang w:val="en-US" w:eastAsia="en-US"/>
    </w:rPr>
  </w:style>
  <w:style w:type="paragraph" w:customStyle="1" w:styleId="IBN">
    <w:name w:val="IBN"/>
    <w:basedOn w:val="Normal"/>
    <w:rsid w:val="00AE5AC2"/>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E5AC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E5AC2"/>
    <w:rPr>
      <w:rFonts w:ascii="Times New Roman" w:hAnsi="Times New Roman"/>
      <w:lang w:val="en-GB" w:eastAsia="en-GB"/>
    </w:rPr>
  </w:style>
  <w:style w:type="paragraph" w:customStyle="1" w:styleId="tableentry">
    <w:name w:val="table entry"/>
    <w:basedOn w:val="Normal"/>
    <w:rsid w:val="00AE5AC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AE5AC2"/>
    <w:rPr>
      <w:vertAlign w:val="superscript"/>
    </w:rPr>
  </w:style>
  <w:style w:type="paragraph" w:customStyle="1" w:styleId="Reference">
    <w:name w:val="Reference"/>
    <w:basedOn w:val="EX"/>
    <w:rsid w:val="00AE5AC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E5AC2"/>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AE5AC2"/>
    <w:pPr>
      <w:ind w:left="2269"/>
    </w:pPr>
    <w:rPr>
      <w:rFonts w:eastAsia="MS Mincho"/>
      <w:lang w:eastAsia="ja-JP"/>
    </w:rPr>
  </w:style>
  <w:style w:type="character" w:customStyle="1" w:styleId="B7Char">
    <w:name w:val="B7 Char"/>
    <w:link w:val="B7"/>
    <w:rsid w:val="00AE5AC2"/>
    <w:rPr>
      <w:rFonts w:ascii="Times New Roman" w:eastAsia="MS Mincho" w:hAnsi="Times New Roman"/>
      <w:lang w:val="en-GB" w:eastAsia="ja-JP"/>
    </w:rPr>
  </w:style>
  <w:style w:type="paragraph" w:customStyle="1" w:styleId="B8">
    <w:name w:val="B8"/>
    <w:basedOn w:val="B7"/>
    <w:link w:val="B8Char"/>
    <w:qFormat/>
    <w:rsid w:val="00AE5AC2"/>
    <w:pPr>
      <w:ind w:left="2552"/>
    </w:pPr>
  </w:style>
  <w:style w:type="character" w:customStyle="1" w:styleId="B8Char">
    <w:name w:val="B8 Char"/>
    <w:link w:val="B8"/>
    <w:rsid w:val="00AE5AC2"/>
    <w:rPr>
      <w:rFonts w:ascii="Times New Roman" w:eastAsia="MS Mincho" w:hAnsi="Times New Roman"/>
      <w:lang w:val="en-GB" w:eastAsia="ja-JP"/>
    </w:rPr>
  </w:style>
  <w:style w:type="paragraph" w:customStyle="1" w:styleId="BalloonText1">
    <w:name w:val="Balloon Text1"/>
    <w:basedOn w:val="Normal"/>
    <w:rsid w:val="00AE5AC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E5AC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AE5AC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E5AC2"/>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AE5AC2"/>
    <w:pPr>
      <w:overflowPunct w:val="0"/>
      <w:autoSpaceDE w:val="0"/>
      <w:autoSpaceDN w:val="0"/>
      <w:adjustRightInd w:val="0"/>
      <w:textAlignment w:val="baseline"/>
    </w:pPr>
    <w:rPr>
      <w:lang w:eastAsia="en-GB"/>
    </w:rPr>
  </w:style>
  <w:style w:type="paragraph" w:customStyle="1" w:styleId="63-13">
    <w:name w:val=".6.3-13"/>
    <w:basedOn w:val="TAH"/>
    <w:rsid w:val="00AE5AC2"/>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AE5AC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AE5AC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E5AC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E5AC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AE5AC2"/>
    <w:pPr>
      <w:overflowPunct w:val="0"/>
      <w:autoSpaceDE w:val="0"/>
      <w:autoSpaceDN w:val="0"/>
      <w:adjustRightInd w:val="0"/>
      <w:ind w:left="851"/>
      <w:textAlignment w:val="baseline"/>
    </w:pPr>
    <w:rPr>
      <w:lang w:eastAsia="en-GB"/>
    </w:rPr>
  </w:style>
  <w:style w:type="paragraph" w:customStyle="1" w:styleId="INDENT2">
    <w:name w:val="INDENT2"/>
    <w:basedOn w:val="Normal"/>
    <w:rsid w:val="00AE5AC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5AC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E5AC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E5AC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E5AC2"/>
    <w:rPr>
      <w:rFonts w:ascii="Times New Roman" w:hAnsi="Times New Roman"/>
      <w:noProof/>
      <w:szCs w:val="18"/>
      <w:lang w:val="en-GB" w:eastAsia="en-GB"/>
    </w:rPr>
  </w:style>
  <w:style w:type="paragraph" w:customStyle="1" w:styleId="Npr">
    <w:name w:val="Npr"/>
    <w:basedOn w:val="Normal"/>
    <w:rsid w:val="00AE5AC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E5AC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E5AC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E5AC2"/>
    <w:rPr>
      <w:rFonts w:ascii="Times New Roman" w:hAnsi="Times New Roman"/>
      <w:i/>
      <w:iCs/>
      <w:lang w:val="en-GB" w:eastAsia="en-GB"/>
    </w:rPr>
  </w:style>
  <w:style w:type="paragraph" w:customStyle="1" w:styleId="B3H6">
    <w:name w:val="B3H6"/>
    <w:basedOn w:val="B3"/>
    <w:rsid w:val="00AE5AC2"/>
    <w:pPr>
      <w:overflowPunct w:val="0"/>
      <w:autoSpaceDE w:val="0"/>
      <w:autoSpaceDN w:val="0"/>
      <w:adjustRightInd w:val="0"/>
      <w:textAlignment w:val="baseline"/>
    </w:pPr>
    <w:rPr>
      <w:lang w:eastAsia="en-GB"/>
    </w:rPr>
  </w:style>
  <w:style w:type="paragraph" w:customStyle="1" w:styleId="NB2">
    <w:name w:val="NB2"/>
    <w:basedOn w:val="ZG"/>
    <w:rsid w:val="00AE5AC2"/>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5A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E5AC2"/>
    <w:pPr>
      <w:widowControl/>
      <w:tabs>
        <w:tab w:val="num" w:pos="992"/>
      </w:tabs>
      <w:spacing w:after="120"/>
      <w:ind w:left="992" w:hanging="425"/>
    </w:pPr>
    <w:rPr>
      <w:rFonts w:eastAsia="MS Mincho"/>
      <w:lang w:val="en-US"/>
    </w:rPr>
  </w:style>
  <w:style w:type="paragraph" w:customStyle="1" w:styleId="textintend2">
    <w:name w:val="text intend 2"/>
    <w:basedOn w:val="text"/>
    <w:rsid w:val="00AE5AC2"/>
    <w:pPr>
      <w:widowControl/>
      <w:tabs>
        <w:tab w:val="num" w:pos="1418"/>
      </w:tabs>
      <w:spacing w:after="120"/>
      <w:ind w:left="1418" w:hanging="426"/>
    </w:pPr>
    <w:rPr>
      <w:rFonts w:eastAsia="MS Mincho"/>
      <w:lang w:val="en-US"/>
    </w:rPr>
  </w:style>
  <w:style w:type="paragraph" w:customStyle="1" w:styleId="textintend3">
    <w:name w:val="text intend 3"/>
    <w:basedOn w:val="text"/>
    <w:rsid w:val="00AE5AC2"/>
    <w:pPr>
      <w:widowControl/>
      <w:tabs>
        <w:tab w:val="num" w:pos="1843"/>
      </w:tabs>
      <w:spacing w:after="120"/>
      <w:ind w:left="1843" w:hanging="425"/>
    </w:pPr>
    <w:rPr>
      <w:rFonts w:eastAsia="MS Mincho"/>
      <w:lang w:val="en-US"/>
    </w:rPr>
  </w:style>
  <w:style w:type="paragraph" w:customStyle="1" w:styleId="normalpuce">
    <w:name w:val="normal puce"/>
    <w:basedOn w:val="Normal"/>
    <w:rsid w:val="00AE5A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E5AC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E5AC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AE5AC2"/>
    <w:rPr>
      <w:rFonts w:ascii="Arial" w:hAnsi="Arial"/>
      <w:b/>
    </w:rPr>
  </w:style>
  <w:style w:type="paragraph" w:customStyle="1" w:styleId="PLBold">
    <w:name w:val="PL + Bold"/>
    <w:basedOn w:val="PL"/>
    <w:link w:val="PLBoldChar"/>
    <w:rsid w:val="00AE5AC2"/>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AE5AC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E5AC2"/>
    <w:rPr>
      <w:rFonts w:ascii="Arial" w:eastAsia="MS Mincho" w:hAnsi="Arial"/>
      <w:sz w:val="18"/>
      <w:lang w:val="en-GB" w:eastAsia="ja-JP"/>
    </w:rPr>
  </w:style>
  <w:style w:type="paragraph" w:customStyle="1" w:styleId="Note">
    <w:name w:val="Note"/>
    <w:basedOn w:val="Normal"/>
    <w:rsid w:val="00AE5AC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E5AC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E5A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E5A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5A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AC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E5AC2"/>
  </w:style>
  <w:style w:type="paragraph" w:customStyle="1" w:styleId="Heading2Head2A2">
    <w:name w:val="Heading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AE5AC2"/>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E5AC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E5AC2"/>
    <w:rPr>
      <w:rFonts w:ascii="Times New Roman" w:hAnsi="Times New Roman"/>
      <w:lang w:val="en-GB" w:eastAsia="en-US"/>
    </w:rPr>
  </w:style>
  <w:style w:type="paragraph" w:customStyle="1" w:styleId="CarCar">
    <w:name w:val="Car Car"/>
    <w:uiPriority w:val="99"/>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E5AC2"/>
    <w:rPr>
      <w:rFonts w:ascii="Times New Roman" w:hAnsi="Times New Roman"/>
      <w:b/>
      <w:bCs/>
      <w:lang w:val="en-GB" w:eastAsia="en-US"/>
    </w:rPr>
  </w:style>
  <w:style w:type="paragraph" w:customStyle="1" w:styleId="B20">
    <w:name w:val="B2+"/>
    <w:basedOn w:val="B2"/>
    <w:rsid w:val="00AE5AC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E5AC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E5AC2"/>
    <w:rPr>
      <w:rFonts w:eastAsia="SimSun"/>
      <w:lang w:val="en-GB" w:eastAsia="en-US" w:bidi="ar-SA"/>
    </w:rPr>
  </w:style>
  <w:style w:type="character" w:customStyle="1" w:styleId="CharChar7">
    <w:name w:val="Char Char7"/>
    <w:rsid w:val="00AE5AC2"/>
    <w:rPr>
      <w:rFonts w:ascii="Arial" w:eastAsia="SimSun" w:hAnsi="Arial"/>
      <w:sz w:val="36"/>
      <w:lang w:val="en-GB" w:eastAsia="en-US" w:bidi="ar-SA"/>
    </w:rPr>
  </w:style>
  <w:style w:type="character" w:customStyle="1" w:styleId="CharChar6">
    <w:name w:val="Char Char6"/>
    <w:rsid w:val="00AE5AC2"/>
    <w:rPr>
      <w:rFonts w:ascii="Arial" w:eastAsia="SimSun" w:hAnsi="Arial"/>
      <w:sz w:val="32"/>
      <w:lang w:val="en-GB" w:eastAsia="en-US" w:bidi="ar-SA"/>
    </w:rPr>
  </w:style>
  <w:style w:type="character" w:customStyle="1" w:styleId="CharChar5">
    <w:name w:val="Char Char5"/>
    <w:rsid w:val="00AE5AC2"/>
    <w:rPr>
      <w:rFonts w:ascii="Arial" w:eastAsia="SimSun" w:hAnsi="Arial"/>
      <w:sz w:val="28"/>
      <w:lang w:val="en-GB" w:eastAsia="en-US" w:bidi="ar-SA"/>
    </w:rPr>
  </w:style>
  <w:style w:type="character" w:customStyle="1" w:styleId="CharChar16">
    <w:name w:val="Char Char16"/>
    <w:rsid w:val="00AE5AC2"/>
    <w:rPr>
      <w:rFonts w:ascii="Arial" w:eastAsia="SimSun" w:hAnsi="Arial"/>
      <w:lang w:val="en-GB" w:eastAsia="en-US" w:bidi="ar-SA"/>
    </w:rPr>
  </w:style>
  <w:style w:type="character" w:customStyle="1" w:styleId="CharChar14">
    <w:name w:val="Char Char14"/>
    <w:rsid w:val="00AE5AC2"/>
    <w:rPr>
      <w:rFonts w:ascii="Arial" w:eastAsia="SimSun" w:hAnsi="Arial"/>
      <w:sz w:val="36"/>
      <w:lang w:val="en-GB" w:eastAsia="en-US" w:bidi="ar-SA"/>
    </w:rPr>
  </w:style>
  <w:style w:type="character" w:customStyle="1" w:styleId="CharChar11">
    <w:name w:val="Char Char11"/>
    <w:rsid w:val="00AE5AC2"/>
    <w:rPr>
      <w:rFonts w:ascii="Tahoma" w:eastAsia="SimSun" w:hAnsi="Tahoma" w:cs="Tahoma"/>
      <w:lang w:val="en-GB" w:eastAsia="en-US" w:bidi="ar-SA"/>
    </w:rPr>
  </w:style>
  <w:style w:type="paragraph" w:customStyle="1" w:styleId="Copyright">
    <w:name w:val="Copyright"/>
    <w:basedOn w:val="Normal"/>
    <w:rsid w:val="00AE5A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E5AC2"/>
    <w:rPr>
      <w:rFonts w:ascii="Tahoma" w:hAnsi="Tahoma" w:cs="Tahoma"/>
      <w:sz w:val="16"/>
      <w:szCs w:val="16"/>
      <w:lang w:val="en-GB" w:eastAsia="en-US" w:bidi="ar-SA"/>
    </w:rPr>
  </w:style>
  <w:style w:type="paragraph" w:customStyle="1" w:styleId="FooterCentred">
    <w:name w:val="FooterCentred"/>
    <w:basedOn w:val="Footer"/>
    <w:rsid w:val="00AE5A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AE5AC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AE5AC2"/>
    <w:rPr>
      <w:rFonts w:ascii="Arial" w:hAnsi="Arial"/>
      <w:lang w:val="en-GB" w:eastAsia="en-US"/>
    </w:rPr>
  </w:style>
  <w:style w:type="character" w:customStyle="1" w:styleId="CharChar24">
    <w:name w:val="Char Char24"/>
    <w:rsid w:val="00AE5AC2"/>
    <w:rPr>
      <w:rFonts w:ascii="Arial" w:hAnsi="Arial"/>
      <w:sz w:val="36"/>
      <w:lang w:val="en-GB" w:eastAsia="en-US"/>
    </w:rPr>
  </w:style>
  <w:style w:type="character" w:customStyle="1" w:styleId="CharChar17">
    <w:name w:val="Char Char17"/>
    <w:rsid w:val="00AE5AC2"/>
    <w:rPr>
      <w:rFonts w:ascii="Tahoma" w:hAnsi="Tahoma" w:cs="Tahoma"/>
      <w:shd w:val="clear" w:color="auto" w:fill="000080"/>
      <w:lang w:val="en-GB" w:eastAsia="en-US"/>
    </w:rPr>
  </w:style>
  <w:style w:type="character" w:customStyle="1" w:styleId="CharChar19">
    <w:name w:val="Char Char19"/>
    <w:rsid w:val="00AE5AC2"/>
    <w:rPr>
      <w:rFonts w:ascii="Times New Roman" w:hAnsi="Times New Roman"/>
      <w:lang w:val="en-GB"/>
    </w:rPr>
  </w:style>
  <w:style w:type="character" w:customStyle="1" w:styleId="CharChar20">
    <w:name w:val="Char Char20"/>
    <w:rsid w:val="00AE5AC2"/>
    <w:rPr>
      <w:rFonts w:ascii="Tahoma" w:hAnsi="Tahoma" w:cs="Tahoma"/>
      <w:sz w:val="16"/>
      <w:szCs w:val="16"/>
      <w:lang w:val="en-GB" w:eastAsia="en-US"/>
    </w:rPr>
  </w:style>
  <w:style w:type="character" w:customStyle="1" w:styleId="CharChar30">
    <w:name w:val="Char Char30"/>
    <w:rsid w:val="00AE5AC2"/>
    <w:rPr>
      <w:rFonts w:ascii="Arial" w:hAnsi="Arial"/>
      <w:lang w:val="en-GB" w:eastAsia="en-US"/>
    </w:rPr>
  </w:style>
  <w:style w:type="character" w:customStyle="1" w:styleId="CharChar29">
    <w:name w:val="Char Char29"/>
    <w:rsid w:val="00AE5AC2"/>
    <w:rPr>
      <w:rFonts w:ascii="Arial" w:hAnsi="Arial"/>
      <w:sz w:val="36"/>
      <w:lang w:val="en-GB" w:eastAsia="en-US"/>
    </w:rPr>
  </w:style>
  <w:style w:type="character" w:customStyle="1" w:styleId="CharChar26">
    <w:name w:val="Char Char26"/>
    <w:rsid w:val="00AE5AC2"/>
    <w:rPr>
      <w:rFonts w:ascii="Times New Roman" w:hAnsi="Times New Roman"/>
      <w:lang w:val="en-GB" w:eastAsia="en-US"/>
    </w:rPr>
  </w:style>
  <w:style w:type="character" w:customStyle="1" w:styleId="CharChar28">
    <w:name w:val="Char Char28"/>
    <w:rsid w:val="00AE5AC2"/>
    <w:rPr>
      <w:rFonts w:ascii="Arial" w:hAnsi="Arial"/>
      <w:sz w:val="36"/>
      <w:lang w:val="en-GB" w:eastAsia="en-US"/>
    </w:rPr>
  </w:style>
  <w:style w:type="character" w:customStyle="1" w:styleId="CharChar27">
    <w:name w:val="Char Char27"/>
    <w:rsid w:val="00AE5AC2"/>
    <w:rPr>
      <w:rFonts w:ascii="Arial" w:hAnsi="Arial"/>
      <w:b/>
      <w:i/>
      <w:noProof/>
      <w:sz w:val="18"/>
      <w:lang w:val="en-GB" w:eastAsia="en-US"/>
    </w:rPr>
  </w:style>
  <w:style w:type="paragraph" w:customStyle="1" w:styleId="40">
    <w:name w:val="(文字) (文字)4"/>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E5AC2"/>
    <w:rPr>
      <w:rFonts w:ascii="Arial" w:eastAsia="MS Mincho" w:hAnsi="Arial" w:cs="CG Times (WN)"/>
      <w:kern w:val="0"/>
      <w:sz w:val="22"/>
      <w:szCs w:val="20"/>
      <w:lang w:val="en-GB" w:eastAsia="ar-SA"/>
    </w:rPr>
  </w:style>
  <w:style w:type="character" w:customStyle="1" w:styleId="CharChar3">
    <w:name w:val="Char Char3"/>
    <w:rsid w:val="00AE5AC2"/>
    <w:rPr>
      <w:rFonts w:ascii="Arial" w:hAnsi="Arial"/>
      <w:sz w:val="22"/>
      <w:lang w:val="en-GB" w:eastAsia="en-US" w:bidi="ar-SA"/>
    </w:rPr>
  </w:style>
  <w:style w:type="paragraph" w:customStyle="1" w:styleId="CharCharCharCharChar">
    <w:name w:val="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AC2"/>
    <w:rPr>
      <w:lang w:val="en-GB" w:eastAsia="ja-JP" w:bidi="ar-SA"/>
    </w:rPr>
  </w:style>
  <w:style w:type="paragraph" w:customStyle="1" w:styleId="CharChar1CharChar">
    <w:name w:val="Char Char1 Char Char"/>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5A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E5AC2"/>
    <w:rPr>
      <w:rFonts w:ascii="Courier New" w:hAnsi="Courier New"/>
      <w:lang w:val="nb-NO" w:eastAsia="ja-JP" w:bidi="ar-SA"/>
    </w:rPr>
  </w:style>
  <w:style w:type="character" w:customStyle="1" w:styleId="CharChar10">
    <w:name w:val="Char Char10"/>
    <w:rsid w:val="00AE5AC2"/>
    <w:rPr>
      <w:rFonts w:ascii="Times New Roman" w:hAnsi="Times New Roman"/>
      <w:lang w:val="en-GB" w:eastAsia="en-US"/>
    </w:rPr>
  </w:style>
  <w:style w:type="paragraph" w:customStyle="1" w:styleId="MTDisplayEquation">
    <w:name w:val="MTDisplayEquation"/>
    <w:basedOn w:val="Normal"/>
    <w:rsid w:val="00AE5AC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AE5AC2"/>
    <w:rPr>
      <w:rFonts w:eastAsia="Batang"/>
    </w:rPr>
  </w:style>
  <w:style w:type="paragraph" w:customStyle="1" w:styleId="StyleTAC">
    <w:name w:val="Style TAC +"/>
    <w:basedOn w:val="TAC"/>
    <w:next w:val="TAC"/>
    <w:link w:val="StyleTACChar"/>
    <w:autoRedefine/>
    <w:rsid w:val="00AE5AC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E5AC2"/>
    <w:rPr>
      <w:rFonts w:ascii="Arial" w:eastAsia="SimSun" w:hAnsi="Arial"/>
      <w:kern w:val="2"/>
      <w:sz w:val="18"/>
      <w:lang w:val="x-none" w:eastAsia="ko-KR"/>
    </w:rPr>
  </w:style>
  <w:style w:type="character" w:customStyle="1" w:styleId="CharChar15">
    <w:name w:val="Char Char15"/>
    <w:rsid w:val="00AE5AC2"/>
    <w:rPr>
      <w:rFonts w:ascii="Arial" w:hAnsi="Arial"/>
      <w:sz w:val="36"/>
      <w:lang w:val="en-GB"/>
    </w:rPr>
  </w:style>
  <w:style w:type="numbering" w:customStyle="1" w:styleId="NoList3">
    <w:name w:val="No List3"/>
    <w:next w:val="NoList"/>
    <w:semiHidden/>
    <w:unhideWhenUsed/>
    <w:rsid w:val="00AE5AC2"/>
  </w:style>
  <w:style w:type="character" w:customStyle="1" w:styleId="CharChar2">
    <w:name w:val="Char Char2"/>
    <w:rsid w:val="00AE5AC2"/>
    <w:rPr>
      <w:rFonts w:ascii="Arial" w:hAnsi="Arial"/>
      <w:lang w:val="en-GB" w:eastAsia="en-US" w:bidi="ar-SA"/>
    </w:rPr>
  </w:style>
  <w:style w:type="paragraph" w:customStyle="1" w:styleId="CarCar5">
    <w:name w:val="Car Car5"/>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AE5AC2"/>
    <w:rPr>
      <w:rFonts w:ascii="Times New Roman" w:eastAsia="Malgun Gothic" w:hAnsi="Times New Roman"/>
      <w:b/>
      <w:bCs/>
      <w:lang w:val="en-IN" w:eastAsia="en-GB"/>
    </w:rPr>
  </w:style>
  <w:style w:type="paragraph" w:customStyle="1" w:styleId="DAText">
    <w:name w:val="DA_Text"/>
    <w:basedOn w:val="Normal"/>
    <w:link w:val="DATextZchn"/>
    <w:rsid w:val="00AE5AC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E5AC2"/>
    <w:rPr>
      <w:rFonts w:eastAsia="Malgun Gothic"/>
      <w:szCs w:val="24"/>
      <w:lang w:val="de-DE" w:eastAsia="de-DE"/>
    </w:rPr>
  </w:style>
  <w:style w:type="paragraph" w:customStyle="1" w:styleId="JK-text-simpledoc">
    <w:name w:val="JK - text - simple doc"/>
    <w:basedOn w:val="BodyText"/>
    <w:autoRedefine/>
    <w:rsid w:val="00AE5AC2"/>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AE5AC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E5AC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E5AC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E5AC2"/>
    <w:rPr>
      <w:rFonts w:ascii="Times New Roman" w:eastAsia="MS Mincho" w:hAnsi="Times New Roman"/>
      <w:lang w:val="en-US" w:eastAsia="ko-KR"/>
    </w:rPr>
    <w:tblPr/>
  </w:style>
  <w:style w:type="paragraph" w:customStyle="1" w:styleId="Normal1">
    <w:name w:val="Normal 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E5AC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AE5A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E5AC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E5AC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E5A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E5A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E5AC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E5AC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E5AC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E5AC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E5AC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E5A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E5A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E5AC2"/>
    <w:pPr>
      <w:widowControl w:val="0"/>
      <w:ind w:left="283" w:hanging="283"/>
    </w:pPr>
    <w:rPr>
      <w:rFonts w:ascii="CG Times (WN)" w:eastAsia="MS Mincho" w:hAnsi="CG Times (WN)"/>
      <w:lang w:val="en-GB" w:eastAsia="de-DE"/>
    </w:rPr>
  </w:style>
  <w:style w:type="paragraph" w:customStyle="1" w:styleId="b12">
    <w:name w:val="b1"/>
    <w:basedOn w:val="Normal"/>
    <w:rsid w:val="00AE5AC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E5AC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5AC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E5AC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AE5AC2"/>
  </w:style>
  <w:style w:type="character" w:customStyle="1" w:styleId="Char0">
    <w:name w:val="批注主题 Char"/>
    <w:uiPriority w:val="99"/>
    <w:rsid w:val="00AE5AC2"/>
    <w:rPr>
      <w:b/>
      <w:bCs/>
      <w:lang w:val="en-GB" w:eastAsia="en-US" w:bidi="ar-SA"/>
    </w:rPr>
  </w:style>
  <w:style w:type="paragraph" w:customStyle="1" w:styleId="font7">
    <w:name w:val="font7"/>
    <w:basedOn w:val="Normal"/>
    <w:rsid w:val="00AE5AC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E5AC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E5AC2"/>
  </w:style>
  <w:style w:type="numbering" w:customStyle="1" w:styleId="NoList4">
    <w:name w:val="No List4"/>
    <w:next w:val="NoList"/>
    <w:semiHidden/>
    <w:unhideWhenUsed/>
    <w:rsid w:val="00AE5AC2"/>
  </w:style>
  <w:style w:type="character" w:customStyle="1" w:styleId="13">
    <w:name w:val="書式なし (文字)1"/>
    <w:rsid w:val="00AE5AC2"/>
    <w:rPr>
      <w:rFonts w:ascii="MS Mincho" w:eastAsia="MS Mincho" w:hAnsi="Courier New" w:cs="Courier New" w:hint="eastAsia"/>
      <w:sz w:val="21"/>
      <w:szCs w:val="21"/>
      <w:lang w:val="en-GB" w:eastAsia="en-US"/>
    </w:rPr>
  </w:style>
  <w:style w:type="character" w:customStyle="1" w:styleId="14">
    <w:name w:val="文末脚注文字列 (文字)1"/>
    <w:rsid w:val="00AE5AC2"/>
    <w:rPr>
      <w:rFonts w:ascii="Times New Roman" w:hAnsi="Times New Roman" w:cs="Times New Roman" w:hint="default"/>
      <w:lang w:val="en-GB" w:eastAsia="en-US"/>
    </w:rPr>
  </w:style>
  <w:style w:type="paragraph" w:customStyle="1" w:styleId="xl63">
    <w:name w:val="xl63"/>
    <w:basedOn w:val="Normal"/>
    <w:rsid w:val="00AE5AC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AE5AC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E5AC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E5AC2"/>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AE5AC2"/>
    <w:rPr>
      <w:rFonts w:ascii="Courier New" w:eastAsia="MS Gothic" w:hAnsi="Courier New"/>
      <w:b/>
      <w:bCs/>
      <w:noProof/>
      <w:sz w:val="16"/>
      <w:lang w:val="x-none" w:eastAsia="x-none"/>
    </w:rPr>
  </w:style>
  <w:style w:type="character" w:customStyle="1" w:styleId="PLBoldChar">
    <w:name w:val="PL + Bold Char"/>
    <w:link w:val="PLBold"/>
    <w:rsid w:val="00AE5AC2"/>
    <w:rPr>
      <w:rFonts w:ascii="Courier New" w:hAnsi="Courier New"/>
      <w:b/>
      <w:noProof/>
      <w:sz w:val="16"/>
      <w:lang w:val="en-GB" w:eastAsia="ko-KR"/>
    </w:rPr>
  </w:style>
  <w:style w:type="paragraph" w:customStyle="1" w:styleId="numberedlist0">
    <w:name w:val="numbered list"/>
    <w:basedOn w:val="ListBullet"/>
    <w:rsid w:val="00AE5A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AE5AC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E5AC2"/>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AE5AC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E5AC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E5AC2"/>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AE5AC2"/>
    <w:rPr>
      <w:rFonts w:ascii="Times New Roman" w:eastAsia="SimSun" w:hAnsi="Times New Roman"/>
      <w:sz w:val="24"/>
      <w:szCs w:val="24"/>
      <w:lang w:val="en-GB" w:eastAsia="ko-KR"/>
    </w:rPr>
  </w:style>
  <w:style w:type="paragraph" w:customStyle="1" w:styleId="PageXofY">
    <w:name w:val="Page X of Y"/>
    <w:rsid w:val="00AE5AC2"/>
    <w:rPr>
      <w:rFonts w:ascii="Times New Roman" w:eastAsia="SimSun" w:hAnsi="Times New Roman"/>
      <w:sz w:val="24"/>
      <w:szCs w:val="24"/>
      <w:lang w:val="en-GB" w:eastAsia="ko-KR"/>
    </w:rPr>
  </w:style>
  <w:style w:type="paragraph" w:customStyle="1" w:styleId="Createdby">
    <w:name w:val="Created by"/>
    <w:rsid w:val="00AE5AC2"/>
    <w:rPr>
      <w:rFonts w:ascii="Times New Roman" w:eastAsia="SimSun" w:hAnsi="Times New Roman"/>
      <w:sz w:val="24"/>
      <w:szCs w:val="24"/>
      <w:lang w:val="en-GB" w:eastAsia="ko-KR"/>
    </w:rPr>
  </w:style>
  <w:style w:type="paragraph" w:customStyle="1" w:styleId="Createdon">
    <w:name w:val="Created on"/>
    <w:rsid w:val="00AE5AC2"/>
    <w:rPr>
      <w:rFonts w:ascii="Times New Roman" w:eastAsia="SimSun" w:hAnsi="Times New Roman"/>
      <w:sz w:val="24"/>
      <w:szCs w:val="24"/>
      <w:lang w:val="en-GB" w:eastAsia="ko-KR"/>
    </w:rPr>
  </w:style>
  <w:style w:type="paragraph" w:customStyle="1" w:styleId="Filenameandpath">
    <w:name w:val="Filename and path"/>
    <w:rsid w:val="00AE5AC2"/>
    <w:rPr>
      <w:rFonts w:ascii="Times New Roman" w:eastAsia="SimSun" w:hAnsi="Times New Roman"/>
      <w:sz w:val="24"/>
      <w:szCs w:val="24"/>
      <w:lang w:val="en-GB" w:eastAsia="ko-KR"/>
    </w:rPr>
  </w:style>
  <w:style w:type="paragraph" w:customStyle="1" w:styleId="AuthorPageDate">
    <w:name w:val="Author  Page #  Date"/>
    <w:rsid w:val="00AE5AC2"/>
    <w:rPr>
      <w:rFonts w:ascii="Times New Roman" w:eastAsia="SimSun" w:hAnsi="Times New Roman"/>
      <w:sz w:val="24"/>
      <w:szCs w:val="24"/>
      <w:lang w:val="en-GB" w:eastAsia="ko-KR"/>
    </w:rPr>
  </w:style>
  <w:style w:type="paragraph" w:customStyle="1" w:styleId="ConfidentialPageDate">
    <w:name w:val="Confidential  Page #  Date"/>
    <w:rsid w:val="00AE5AC2"/>
    <w:rPr>
      <w:rFonts w:ascii="Times New Roman" w:eastAsia="SimSun" w:hAnsi="Times New Roman"/>
      <w:sz w:val="24"/>
      <w:szCs w:val="24"/>
      <w:lang w:val="en-GB" w:eastAsia="ko-KR"/>
    </w:rPr>
  </w:style>
  <w:style w:type="paragraph" w:customStyle="1" w:styleId="Data">
    <w:name w:val="Data"/>
    <w:basedOn w:val="Normal"/>
    <w:rsid w:val="00AE5A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E5AC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AE5AC2"/>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AE5AC2"/>
    <w:pPr>
      <w:overflowPunct w:val="0"/>
      <w:autoSpaceDE w:val="0"/>
      <w:autoSpaceDN w:val="0"/>
      <w:adjustRightInd w:val="0"/>
      <w:textAlignment w:val="baseline"/>
    </w:pPr>
    <w:rPr>
      <w:lang w:eastAsia="en-GB"/>
    </w:rPr>
  </w:style>
  <w:style w:type="paragraph" w:customStyle="1" w:styleId="Char1">
    <w:name w:val="Char1"/>
    <w:semiHidden/>
    <w:rsid w:val="00AE5A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AE5AC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E5AC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E5AC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AE5AC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E5AC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E5A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AE5AC2"/>
    <w:rPr>
      <w:rFonts w:ascii="Arial" w:hAnsi="Arial"/>
      <w:b/>
      <w:i/>
      <w:noProof/>
      <w:sz w:val="18"/>
      <w:lang w:val="en-GB"/>
    </w:rPr>
  </w:style>
  <w:style w:type="paragraph" w:customStyle="1" w:styleId="30mm">
    <w:name w:val="段落フォント + 左 :  30 mm"/>
    <w:aliases w:val="ぶら下げインデント :  2.81 字"/>
    <w:basedOn w:val="B2"/>
    <w:rsid w:val="00AE5AC2"/>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AE5AC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AE5AC2"/>
    <w:rPr>
      <w:rFonts w:ascii="Arial" w:eastAsia="MS Mincho" w:hAnsi="Arial" w:cs="Arial"/>
      <w:sz w:val="28"/>
      <w:szCs w:val="28"/>
      <w:lang w:val="en-GB" w:eastAsia="ja-JP"/>
    </w:rPr>
  </w:style>
  <w:style w:type="paragraph" w:customStyle="1" w:styleId="Arial0">
    <w:name w:val="標準 + Arial"/>
    <w:aliases w:val="左 :  1.8 mm,段落後 :  0 pt"/>
    <w:basedOn w:val="Normal"/>
    <w:rsid w:val="00AE5AC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E5AC2"/>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AE5AC2"/>
    <w:rPr>
      <w:rFonts w:ascii="Arial" w:hAnsi="Arial"/>
      <w:lang w:eastAsia="en-US"/>
    </w:rPr>
  </w:style>
  <w:style w:type="paragraph" w:customStyle="1" w:styleId="TabList">
    <w:name w:val="TabList"/>
    <w:basedOn w:val="Normal"/>
    <w:rsid w:val="00AE5A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E5AC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E5AC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AE5AC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E5AC2"/>
    <w:rPr>
      <w:rFonts w:ascii="Arial" w:eastAsia="MS Mincho" w:hAnsi="Arial"/>
      <w:lang w:val="en-GB" w:eastAsia="en-US" w:bidi="ar-SA"/>
    </w:rPr>
  </w:style>
  <w:style w:type="character" w:customStyle="1" w:styleId="CarCar8">
    <w:name w:val="Car Car8"/>
    <w:rsid w:val="00AE5AC2"/>
    <w:rPr>
      <w:rFonts w:ascii="Arial" w:eastAsia="MS Mincho" w:hAnsi="Arial"/>
      <w:sz w:val="36"/>
      <w:lang w:val="en-GB" w:eastAsia="en-US" w:bidi="ar-SA"/>
    </w:rPr>
  </w:style>
  <w:style w:type="character" w:customStyle="1" w:styleId="CarCar3">
    <w:name w:val="Car Car3"/>
    <w:rsid w:val="00AE5AC2"/>
    <w:rPr>
      <w:rFonts w:ascii="Arial" w:eastAsia="MS Mincho" w:hAnsi="Arial"/>
      <w:sz w:val="36"/>
      <w:lang w:val="en-GB" w:eastAsia="en-US" w:bidi="ar-SA"/>
    </w:rPr>
  </w:style>
  <w:style w:type="character" w:customStyle="1" w:styleId="CarCar7">
    <w:name w:val="Car Car7"/>
    <w:rsid w:val="00AE5AC2"/>
    <w:rPr>
      <w:rFonts w:eastAsia="MS Mincho"/>
      <w:lang w:val="en-GB" w:eastAsia="en-US" w:bidi="ar-SA"/>
    </w:rPr>
  </w:style>
  <w:style w:type="character" w:customStyle="1" w:styleId="CarCar6">
    <w:name w:val="Car Car6"/>
    <w:rsid w:val="00AE5AC2"/>
    <w:rPr>
      <w:rFonts w:ascii="Courier New" w:hAnsi="Courier New"/>
      <w:lang w:val="nb-NO" w:eastAsia="ja-JP" w:bidi="ar-SA"/>
    </w:rPr>
  </w:style>
  <w:style w:type="character" w:customStyle="1" w:styleId="CarCar2">
    <w:name w:val="Car Car2"/>
    <w:rsid w:val="00AE5AC2"/>
    <w:rPr>
      <w:rFonts w:eastAsia="MS Mincho"/>
      <w:lang w:val="en-GB" w:eastAsia="ja-JP" w:bidi="ar-SA"/>
    </w:rPr>
  </w:style>
  <w:style w:type="character" w:customStyle="1" w:styleId="CarCar9">
    <w:name w:val="Car Car9"/>
    <w:rsid w:val="00AE5AC2"/>
    <w:rPr>
      <w:rFonts w:ascii="Arial" w:hAnsi="Arial"/>
      <w:lang w:val="en-GB" w:eastAsia="ja-JP" w:bidi="ar-SA"/>
    </w:rPr>
  </w:style>
  <w:style w:type="character" w:customStyle="1" w:styleId="CarCar10">
    <w:name w:val="Car Car10"/>
    <w:rsid w:val="00AE5AC2"/>
    <w:rPr>
      <w:rFonts w:ascii="Arial" w:hAnsi="Arial"/>
      <w:lang w:val="en-GB" w:eastAsia="ja-JP" w:bidi="ar-SA"/>
    </w:rPr>
  </w:style>
  <w:style w:type="paragraph" w:customStyle="1" w:styleId="LD1">
    <w:name w:val="LD 1"/>
    <w:basedOn w:val="Normal"/>
    <w:rsid w:val="00AE5AC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E5AC2"/>
  </w:style>
  <w:style w:type="character" w:customStyle="1" w:styleId="a5">
    <w:name w:val="段落フォント"/>
    <w:rsid w:val="00AE5AC2"/>
  </w:style>
  <w:style w:type="character" w:customStyle="1" w:styleId="a6">
    <w:name w:val="脚注番号"/>
    <w:rsid w:val="00AE5AC2"/>
    <w:rPr>
      <w:b/>
      <w:position w:val="3"/>
      <w:sz w:val="16"/>
    </w:rPr>
  </w:style>
  <w:style w:type="character" w:customStyle="1" w:styleId="a7">
    <w:name w:val="コメント参照"/>
    <w:rsid w:val="00AE5AC2"/>
    <w:rPr>
      <w:sz w:val="16"/>
    </w:rPr>
  </w:style>
  <w:style w:type="character" w:customStyle="1" w:styleId="8">
    <w:name w:val="(文字) (文字)8"/>
    <w:rsid w:val="00AE5AC2"/>
    <w:rPr>
      <w:rFonts w:ascii="Arial" w:eastAsia="MS Mincho" w:hAnsi="Arial"/>
      <w:lang w:val="en-GB" w:eastAsia="ar-SA" w:bidi="ar-SA"/>
    </w:rPr>
  </w:style>
  <w:style w:type="character" w:customStyle="1" w:styleId="7">
    <w:name w:val="(文字) (文字)7"/>
    <w:rsid w:val="00AE5AC2"/>
    <w:rPr>
      <w:rFonts w:ascii="Arial" w:eastAsia="MS Mincho" w:hAnsi="Arial"/>
      <w:sz w:val="36"/>
      <w:lang w:val="en-GB" w:eastAsia="ar-SA" w:bidi="ar-SA"/>
    </w:rPr>
  </w:style>
  <w:style w:type="character" w:customStyle="1" w:styleId="60">
    <w:name w:val="(文字) (文字)6"/>
    <w:rsid w:val="00AE5AC2"/>
    <w:rPr>
      <w:rFonts w:eastAsia="MS Mincho"/>
      <w:lang w:val="en-GB" w:eastAsia="ar-SA" w:bidi="ar-SA"/>
    </w:rPr>
  </w:style>
  <w:style w:type="character" w:customStyle="1" w:styleId="50">
    <w:name w:val="(文字) (文字)5"/>
    <w:rsid w:val="00AE5AC2"/>
    <w:rPr>
      <w:rFonts w:ascii="Courier New" w:eastAsia="MS Mincho" w:hAnsi="Courier New"/>
      <w:lang w:val="nb-NO" w:eastAsia="ar-SA" w:bidi="ar-SA"/>
    </w:rPr>
  </w:style>
  <w:style w:type="character" w:customStyle="1" w:styleId="30">
    <w:name w:val="(文字) (文字)3"/>
    <w:rsid w:val="00AE5AC2"/>
    <w:rPr>
      <w:rFonts w:eastAsia="MS Mincho"/>
      <w:lang w:val="en-GB" w:eastAsia="ar-SA" w:bidi="ar-SA"/>
    </w:rPr>
  </w:style>
  <w:style w:type="character" w:customStyle="1" w:styleId="16">
    <w:name w:val="(文字) (文字)1"/>
    <w:rsid w:val="00AE5AC2"/>
    <w:rPr>
      <w:rFonts w:eastAsia="MS Mincho"/>
      <w:lang w:val="en-GB" w:eastAsia="ar-SA" w:bidi="ar-SA"/>
    </w:rPr>
  </w:style>
  <w:style w:type="character" w:customStyle="1" w:styleId="a8">
    <w:name w:val="番号付け記号"/>
    <w:rsid w:val="00AE5AC2"/>
  </w:style>
  <w:style w:type="paragraph" w:customStyle="1" w:styleId="a9">
    <w:name w:val="見出し"/>
    <w:basedOn w:val="Normal"/>
    <w:next w:val="BodyText"/>
    <w:rsid w:val="00AE5AC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AE5AC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AE5AC2"/>
    <w:pPr>
      <w:tabs>
        <w:tab w:val="num" w:pos="644"/>
      </w:tabs>
      <w:suppressAutoHyphens/>
      <w:ind w:left="644" w:hanging="360"/>
    </w:pPr>
    <w:rPr>
      <w:rFonts w:eastAsia="MS Mincho" w:cs="CG Times (WN)"/>
      <w:lang w:eastAsia="ar-SA"/>
    </w:rPr>
  </w:style>
  <w:style w:type="paragraph" w:customStyle="1" w:styleId="22">
    <w:name w:val="段落番号 2"/>
    <w:basedOn w:val="ac"/>
    <w:rsid w:val="00AE5AC2"/>
    <w:pPr>
      <w:ind w:left="851" w:hanging="284"/>
    </w:pPr>
  </w:style>
  <w:style w:type="paragraph" w:customStyle="1" w:styleId="ad">
    <w:name w:val="箇条書き"/>
    <w:basedOn w:val="List"/>
    <w:rsid w:val="00AE5AC2"/>
    <w:pPr>
      <w:tabs>
        <w:tab w:val="num" w:pos="644"/>
      </w:tabs>
      <w:suppressAutoHyphens/>
      <w:ind w:left="644" w:hanging="360"/>
    </w:pPr>
    <w:rPr>
      <w:rFonts w:eastAsia="MS Mincho" w:cs="CG Times (WN)"/>
      <w:lang w:eastAsia="ar-SA"/>
    </w:rPr>
  </w:style>
  <w:style w:type="paragraph" w:customStyle="1" w:styleId="23">
    <w:name w:val="箇条書き 2"/>
    <w:basedOn w:val="ad"/>
    <w:rsid w:val="00AE5AC2"/>
    <w:pPr>
      <w:tabs>
        <w:tab w:val="clear" w:pos="644"/>
        <w:tab w:val="num" w:pos="1494"/>
      </w:tabs>
      <w:ind w:left="851" w:hanging="284"/>
    </w:pPr>
  </w:style>
  <w:style w:type="paragraph" w:customStyle="1" w:styleId="31">
    <w:name w:val="箇条書き 3"/>
    <w:basedOn w:val="23"/>
    <w:rsid w:val="00AE5AC2"/>
    <w:pPr>
      <w:ind w:left="1135"/>
    </w:pPr>
  </w:style>
  <w:style w:type="paragraph" w:customStyle="1" w:styleId="24">
    <w:name w:val="一覧 2"/>
    <w:basedOn w:val="List"/>
    <w:rsid w:val="00AE5AC2"/>
    <w:pPr>
      <w:suppressAutoHyphens/>
      <w:ind w:left="851"/>
    </w:pPr>
    <w:rPr>
      <w:rFonts w:eastAsia="MS Mincho" w:cs="CG Times (WN)"/>
      <w:lang w:eastAsia="ar-SA"/>
    </w:rPr>
  </w:style>
  <w:style w:type="paragraph" w:customStyle="1" w:styleId="32">
    <w:name w:val="一覧 3"/>
    <w:basedOn w:val="24"/>
    <w:rsid w:val="00AE5AC2"/>
    <w:pPr>
      <w:ind w:left="1135"/>
    </w:pPr>
  </w:style>
  <w:style w:type="paragraph" w:customStyle="1" w:styleId="41">
    <w:name w:val="一覧 4"/>
    <w:basedOn w:val="32"/>
    <w:rsid w:val="00AE5AC2"/>
    <w:pPr>
      <w:ind w:left="1418"/>
    </w:pPr>
  </w:style>
  <w:style w:type="paragraph" w:customStyle="1" w:styleId="51">
    <w:name w:val="一覧 5"/>
    <w:basedOn w:val="41"/>
    <w:rsid w:val="00AE5AC2"/>
    <w:pPr>
      <w:ind w:left="1702"/>
    </w:pPr>
  </w:style>
  <w:style w:type="paragraph" w:customStyle="1" w:styleId="42">
    <w:name w:val="箇条書き 4"/>
    <w:basedOn w:val="31"/>
    <w:rsid w:val="00AE5AC2"/>
    <w:pPr>
      <w:ind w:left="1418"/>
    </w:pPr>
  </w:style>
  <w:style w:type="paragraph" w:customStyle="1" w:styleId="52">
    <w:name w:val="箇条書き 5"/>
    <w:basedOn w:val="42"/>
    <w:rsid w:val="00AE5AC2"/>
    <w:pPr>
      <w:ind w:left="1702"/>
    </w:pPr>
  </w:style>
  <w:style w:type="paragraph" w:customStyle="1" w:styleId="ae">
    <w:name w:val="コメント文字列"/>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AE5AC2"/>
    <w:rPr>
      <w:b/>
      <w:bCs/>
    </w:rPr>
  </w:style>
  <w:style w:type="paragraph" w:customStyle="1" w:styleId="af1">
    <w:name w:val="見出しマップ"/>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E5AC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AE5AC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AE5AC2"/>
    <w:pPr>
      <w:jc w:val="center"/>
    </w:pPr>
    <w:rPr>
      <w:b/>
      <w:bCs/>
    </w:rPr>
  </w:style>
  <w:style w:type="paragraph" w:customStyle="1" w:styleId="ListBullet1">
    <w:name w:val="List Bullet1"/>
    <w:basedOn w:val="Normal"/>
    <w:rsid w:val="00AE5AC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E5AC2"/>
    <w:pPr>
      <w:tabs>
        <w:tab w:val="clear" w:pos="644"/>
        <w:tab w:val="num" w:pos="1494"/>
      </w:tabs>
      <w:ind w:left="851"/>
    </w:pPr>
  </w:style>
  <w:style w:type="paragraph" w:customStyle="1" w:styleId="ListBullet31">
    <w:name w:val="List Bullet 31"/>
    <w:basedOn w:val="ListBullet21"/>
    <w:rsid w:val="00AE5AC2"/>
    <w:pPr>
      <w:ind w:left="1135"/>
    </w:pPr>
  </w:style>
  <w:style w:type="paragraph" w:customStyle="1" w:styleId="ListBullet41">
    <w:name w:val="List Bullet 41"/>
    <w:basedOn w:val="ListBullet31"/>
    <w:rsid w:val="00AE5AC2"/>
    <w:pPr>
      <w:ind w:left="1418"/>
    </w:pPr>
  </w:style>
  <w:style w:type="paragraph" w:customStyle="1" w:styleId="ListBullet51">
    <w:name w:val="List Bullet 51"/>
    <w:basedOn w:val="ListBullet41"/>
    <w:rsid w:val="00AE5AC2"/>
    <w:pPr>
      <w:ind w:left="1702"/>
    </w:pPr>
  </w:style>
  <w:style w:type="paragraph" w:customStyle="1" w:styleId="DocumentMap1">
    <w:name w:val="Document Map1"/>
    <w:basedOn w:val="Normal"/>
    <w:rsid w:val="00AE5AC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E5AC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E5AC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E5AC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E5AC2"/>
    <w:pPr>
      <w:ind w:left="1418" w:hanging="284"/>
    </w:pPr>
  </w:style>
  <w:style w:type="paragraph" w:customStyle="1" w:styleId="ListNumber1">
    <w:name w:val="List Number1"/>
    <w:basedOn w:val="List"/>
    <w:rsid w:val="00AE5AC2"/>
    <w:pPr>
      <w:tabs>
        <w:tab w:val="num" w:pos="644"/>
      </w:tabs>
      <w:suppressAutoHyphens/>
      <w:ind w:left="644" w:hanging="360"/>
    </w:pPr>
    <w:rPr>
      <w:rFonts w:eastAsia="MS Mincho"/>
      <w:lang w:eastAsia="ar-SA"/>
    </w:rPr>
  </w:style>
  <w:style w:type="paragraph" w:customStyle="1" w:styleId="ListNumber21">
    <w:name w:val="List Number 21"/>
    <w:basedOn w:val="ListNumber1"/>
    <w:rsid w:val="00AE5AC2"/>
    <w:pPr>
      <w:ind w:left="851" w:hanging="284"/>
    </w:pPr>
  </w:style>
  <w:style w:type="paragraph" w:customStyle="1" w:styleId="List21">
    <w:name w:val="List 21"/>
    <w:basedOn w:val="List"/>
    <w:rsid w:val="00AE5AC2"/>
    <w:pPr>
      <w:suppressAutoHyphens/>
      <w:ind w:left="851"/>
    </w:pPr>
    <w:rPr>
      <w:rFonts w:eastAsia="MS Mincho"/>
      <w:lang w:eastAsia="ar-SA"/>
    </w:rPr>
  </w:style>
  <w:style w:type="paragraph" w:customStyle="1" w:styleId="List51">
    <w:name w:val="List 51"/>
    <w:basedOn w:val="List41"/>
    <w:rsid w:val="00AE5AC2"/>
    <w:pPr>
      <w:ind w:left="1702"/>
    </w:pPr>
  </w:style>
  <w:style w:type="paragraph" w:customStyle="1" w:styleId="BodyText21">
    <w:name w:val="Body Text 2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E5AC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E5AC2"/>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AE5AC2"/>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AE5AC2"/>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AE5AC2"/>
    <w:pPr>
      <w:overflowPunct w:val="0"/>
      <w:autoSpaceDE w:val="0"/>
      <w:autoSpaceDN w:val="0"/>
      <w:adjustRightInd w:val="0"/>
      <w:textAlignment w:val="baseline"/>
    </w:pPr>
    <w:rPr>
      <w:lang w:eastAsia="en-GB"/>
    </w:rPr>
  </w:style>
  <w:style w:type="paragraph" w:customStyle="1" w:styleId="TH0">
    <w:name w:val="样式 TH"/>
    <w:basedOn w:val="TH"/>
    <w:rsid w:val="00AE5AC2"/>
    <w:pPr>
      <w:overflowPunct w:val="0"/>
      <w:autoSpaceDE w:val="0"/>
      <w:autoSpaceDN w:val="0"/>
      <w:adjustRightInd w:val="0"/>
      <w:textAlignment w:val="baseline"/>
    </w:pPr>
    <w:rPr>
      <w:bCs/>
      <w:lang w:eastAsia="en-GB"/>
    </w:rPr>
  </w:style>
  <w:style w:type="numbering" w:customStyle="1" w:styleId="NoList5">
    <w:name w:val="No List5"/>
    <w:next w:val="NoList"/>
    <w:semiHidden/>
    <w:rsid w:val="00AE5AC2"/>
  </w:style>
  <w:style w:type="numbering" w:customStyle="1" w:styleId="NoList6">
    <w:name w:val="No List6"/>
    <w:next w:val="NoList"/>
    <w:semiHidden/>
    <w:rsid w:val="00AE5AC2"/>
  </w:style>
  <w:style w:type="numbering" w:customStyle="1" w:styleId="NoList7">
    <w:name w:val="No List7"/>
    <w:next w:val="NoList"/>
    <w:semiHidden/>
    <w:rsid w:val="00AE5AC2"/>
  </w:style>
  <w:style w:type="numbering" w:customStyle="1" w:styleId="NoList21">
    <w:name w:val="No List21"/>
    <w:next w:val="NoList"/>
    <w:semiHidden/>
    <w:rsid w:val="00AE5AC2"/>
  </w:style>
  <w:style w:type="paragraph" w:customStyle="1" w:styleId="27">
    <w:name w:val="列出段落2"/>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E5AC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E5AC2"/>
  </w:style>
  <w:style w:type="numbering" w:customStyle="1" w:styleId="NoList12">
    <w:name w:val="No List12"/>
    <w:next w:val="NoList"/>
    <w:semiHidden/>
    <w:rsid w:val="00AE5AC2"/>
  </w:style>
  <w:style w:type="numbering" w:customStyle="1" w:styleId="NoList22">
    <w:name w:val="No List22"/>
    <w:next w:val="NoList"/>
    <w:semiHidden/>
    <w:rsid w:val="00AE5AC2"/>
  </w:style>
  <w:style w:type="numbering" w:customStyle="1" w:styleId="NoList9">
    <w:name w:val="No List9"/>
    <w:next w:val="NoList"/>
    <w:semiHidden/>
    <w:rsid w:val="00AE5AC2"/>
  </w:style>
  <w:style w:type="numbering" w:customStyle="1" w:styleId="NoList13">
    <w:name w:val="No List13"/>
    <w:next w:val="NoList"/>
    <w:semiHidden/>
    <w:rsid w:val="00AE5AC2"/>
  </w:style>
  <w:style w:type="numbering" w:customStyle="1" w:styleId="NoList23">
    <w:name w:val="No List23"/>
    <w:next w:val="NoList"/>
    <w:semiHidden/>
    <w:rsid w:val="00AE5AC2"/>
  </w:style>
  <w:style w:type="numbering" w:customStyle="1" w:styleId="NoList10">
    <w:name w:val="No List10"/>
    <w:next w:val="NoList"/>
    <w:semiHidden/>
    <w:rsid w:val="00AE5AC2"/>
  </w:style>
  <w:style w:type="character" w:customStyle="1" w:styleId="19">
    <w:name w:val="段落フォント1"/>
    <w:rsid w:val="00AE5AC2"/>
  </w:style>
  <w:style w:type="character" w:customStyle="1" w:styleId="1a">
    <w:name w:val="コメント参照1"/>
    <w:rsid w:val="00AE5AC2"/>
    <w:rPr>
      <w:sz w:val="16"/>
    </w:rPr>
  </w:style>
  <w:style w:type="paragraph" w:customStyle="1" w:styleId="1b">
    <w:name w:val="図表番号1"/>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E5AC2"/>
    <w:pPr>
      <w:ind w:left="851" w:hanging="284"/>
    </w:pPr>
  </w:style>
  <w:style w:type="paragraph" w:customStyle="1" w:styleId="1d">
    <w:name w:val="箇条書き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E5AC2"/>
    <w:pPr>
      <w:tabs>
        <w:tab w:val="clear" w:pos="644"/>
        <w:tab w:val="num" w:pos="1494"/>
      </w:tabs>
      <w:ind w:left="851" w:hanging="284"/>
    </w:pPr>
  </w:style>
  <w:style w:type="paragraph" w:customStyle="1" w:styleId="310">
    <w:name w:val="箇条書き 31"/>
    <w:basedOn w:val="211"/>
    <w:rsid w:val="00AE5AC2"/>
    <w:pPr>
      <w:ind w:left="1135"/>
    </w:pPr>
  </w:style>
  <w:style w:type="paragraph" w:customStyle="1" w:styleId="212">
    <w:name w:val="一覧 21"/>
    <w:basedOn w:val="List"/>
    <w:rsid w:val="00AE5A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E5AC2"/>
    <w:pPr>
      <w:ind w:left="1135"/>
    </w:pPr>
  </w:style>
  <w:style w:type="paragraph" w:customStyle="1" w:styleId="410">
    <w:name w:val="一覧 41"/>
    <w:basedOn w:val="311"/>
    <w:rsid w:val="00AE5AC2"/>
    <w:pPr>
      <w:ind w:left="1418"/>
    </w:pPr>
  </w:style>
  <w:style w:type="paragraph" w:customStyle="1" w:styleId="510">
    <w:name w:val="一覧 51"/>
    <w:basedOn w:val="410"/>
    <w:rsid w:val="00AE5AC2"/>
    <w:pPr>
      <w:ind w:left="1702"/>
    </w:pPr>
  </w:style>
  <w:style w:type="paragraph" w:customStyle="1" w:styleId="411">
    <w:name w:val="箇条書き 41"/>
    <w:basedOn w:val="310"/>
    <w:rsid w:val="00AE5AC2"/>
    <w:pPr>
      <w:ind w:left="1418"/>
    </w:pPr>
  </w:style>
  <w:style w:type="paragraph" w:customStyle="1" w:styleId="511">
    <w:name w:val="箇条書き 51"/>
    <w:basedOn w:val="411"/>
    <w:rsid w:val="00AE5AC2"/>
    <w:pPr>
      <w:ind w:left="1702"/>
    </w:pPr>
  </w:style>
  <w:style w:type="paragraph" w:customStyle="1" w:styleId="1e">
    <w:name w:val="コメント文字列1"/>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AE5AC2"/>
    <w:rPr>
      <w:b/>
      <w:bCs/>
    </w:rPr>
  </w:style>
  <w:style w:type="paragraph" w:customStyle="1" w:styleId="1f1">
    <w:name w:val="見出しマップ1"/>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E5AC2"/>
  </w:style>
  <w:style w:type="character" w:customStyle="1" w:styleId="CharChar23">
    <w:name w:val="Char Char23"/>
    <w:rsid w:val="00AE5AC2"/>
    <w:rPr>
      <w:rFonts w:ascii="Arial" w:hAnsi="Arial"/>
      <w:lang w:val="en-GB" w:eastAsia="en-US"/>
    </w:rPr>
  </w:style>
  <w:style w:type="numbering" w:customStyle="1" w:styleId="NoList24">
    <w:name w:val="No List24"/>
    <w:next w:val="NoList"/>
    <w:semiHidden/>
    <w:rsid w:val="00AE5AC2"/>
  </w:style>
  <w:style w:type="numbering" w:customStyle="1" w:styleId="NoList31">
    <w:name w:val="No List31"/>
    <w:next w:val="NoList"/>
    <w:semiHidden/>
    <w:rsid w:val="00AE5AC2"/>
  </w:style>
  <w:style w:type="numbering" w:customStyle="1" w:styleId="NoList41">
    <w:name w:val="No List41"/>
    <w:next w:val="NoList"/>
    <w:semiHidden/>
    <w:rsid w:val="00AE5AC2"/>
  </w:style>
  <w:style w:type="numbering" w:customStyle="1" w:styleId="NoList51">
    <w:name w:val="No List51"/>
    <w:next w:val="NoList"/>
    <w:semiHidden/>
    <w:rsid w:val="00AE5AC2"/>
  </w:style>
  <w:style w:type="paragraph" w:customStyle="1" w:styleId="CommentNokia">
    <w:name w:val="Comment Nokia"/>
    <w:basedOn w:val="Normal"/>
    <w:rsid w:val="00AE5A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E5AC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AE5AC2"/>
  </w:style>
  <w:style w:type="numbering" w:customStyle="1" w:styleId="NoList16">
    <w:name w:val="No List16"/>
    <w:next w:val="NoList"/>
    <w:semiHidden/>
    <w:rsid w:val="00AE5AC2"/>
  </w:style>
  <w:style w:type="paragraph" w:customStyle="1" w:styleId="1Char">
    <w:name w:val="(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E5AC2"/>
    <w:rPr>
      <w:rFonts w:ascii="Courier New" w:eastAsia="Batang" w:hAnsi="Courier New"/>
      <w:lang w:val="nb-NO" w:eastAsia="en-US" w:bidi="ar-SA"/>
    </w:rPr>
  </w:style>
  <w:style w:type="paragraph" w:customStyle="1" w:styleId="-PAGE-">
    <w:name w:val="- PAGE -"/>
    <w:rsid w:val="00AE5AC2"/>
    <w:rPr>
      <w:rFonts w:ascii="Times New Roman" w:eastAsia="SimSun" w:hAnsi="Times New Roman"/>
      <w:sz w:val="24"/>
      <w:szCs w:val="24"/>
      <w:lang w:val="en-GB" w:eastAsia="ko-KR"/>
    </w:rPr>
  </w:style>
  <w:style w:type="paragraph" w:customStyle="1" w:styleId="Lastprinted">
    <w:name w:val="Last printed"/>
    <w:rsid w:val="00AE5AC2"/>
    <w:rPr>
      <w:rFonts w:ascii="Times New Roman" w:eastAsia="SimSun" w:hAnsi="Times New Roman"/>
      <w:sz w:val="24"/>
      <w:szCs w:val="24"/>
      <w:lang w:val="en-GB" w:eastAsia="ko-KR"/>
    </w:rPr>
  </w:style>
  <w:style w:type="paragraph" w:customStyle="1" w:styleId="Lastsavedby">
    <w:name w:val="Last saved by"/>
    <w:rsid w:val="00AE5AC2"/>
    <w:rPr>
      <w:rFonts w:ascii="Times New Roman" w:eastAsia="SimSun" w:hAnsi="Times New Roman"/>
      <w:sz w:val="24"/>
      <w:szCs w:val="24"/>
      <w:lang w:val="en-GB" w:eastAsia="ko-KR"/>
    </w:rPr>
  </w:style>
  <w:style w:type="paragraph" w:customStyle="1" w:styleId="Filename">
    <w:name w:val="Filename"/>
    <w:rsid w:val="00AE5AC2"/>
    <w:rPr>
      <w:rFonts w:ascii="Times New Roman" w:eastAsia="SimSun" w:hAnsi="Times New Roman"/>
      <w:sz w:val="24"/>
      <w:szCs w:val="24"/>
      <w:lang w:val="en-GB" w:eastAsia="ko-KR"/>
    </w:rPr>
  </w:style>
  <w:style w:type="paragraph" w:customStyle="1" w:styleId="ATC">
    <w:name w:val="ATC"/>
    <w:basedOn w:val="Normal"/>
    <w:rsid w:val="00AE5AC2"/>
    <w:pPr>
      <w:overflowPunct w:val="0"/>
      <w:autoSpaceDE w:val="0"/>
      <w:autoSpaceDN w:val="0"/>
      <w:adjustRightInd w:val="0"/>
      <w:textAlignment w:val="baseline"/>
    </w:pPr>
    <w:rPr>
      <w:lang w:eastAsia="ja-JP"/>
    </w:rPr>
  </w:style>
  <w:style w:type="paragraph" w:customStyle="1" w:styleId="TaOC">
    <w:name w:val="TaOC"/>
    <w:basedOn w:val="TAC"/>
    <w:rsid w:val="00AE5AC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5A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AE5AC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AE5AC2"/>
  </w:style>
  <w:style w:type="paragraph" w:customStyle="1" w:styleId="1030302">
    <w:name w:val="样式 样式 标题 1 + 两端对齐 段前: 0.3 行 段后: 0.3 行 行距: 单倍行距 + 段前: 0.2 行 段后: ..."/>
    <w:basedOn w:val="Normal"/>
    <w:autoRedefine/>
    <w:rsid w:val="00AE5AC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AE5AC2"/>
    <w:rPr>
      <w:rFonts w:ascii="Times New Roman" w:eastAsia="SimSun" w:hAnsi="Times New Roman"/>
      <w:lang w:val="en-GB" w:eastAsia="en-US"/>
    </w:rPr>
  </w:style>
  <w:style w:type="character" w:customStyle="1" w:styleId="Absatz-Standardschriftart1">
    <w:name w:val="Absatz-Standardschriftart1"/>
    <w:rsid w:val="00AE5AC2"/>
  </w:style>
  <w:style w:type="paragraph" w:customStyle="1" w:styleId="B-Body">
    <w:name w:val="B-Body"/>
    <w:link w:val="B-BodyChar"/>
    <w:qFormat/>
    <w:rsid w:val="00AE5AC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E5AC2"/>
    <w:rPr>
      <w:rFonts w:ascii="Times New Roman" w:hAnsi="Times New Roman"/>
      <w:sz w:val="22"/>
      <w:lang w:val="en-GB" w:eastAsia="en-GB"/>
    </w:rPr>
  </w:style>
  <w:style w:type="paragraph" w:customStyle="1" w:styleId="44">
    <w:name w:val="列出段落4"/>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E5AC2"/>
    <w:pPr>
      <w:keepLines/>
      <w:spacing w:after="240"/>
      <w:jc w:val="center"/>
    </w:pPr>
    <w:rPr>
      <w:rFonts w:ascii="Arial" w:hAnsi="Arial"/>
      <w:b/>
    </w:rPr>
  </w:style>
  <w:style w:type="numbering" w:customStyle="1" w:styleId="NoList111">
    <w:name w:val="No List111"/>
    <w:next w:val="NoList"/>
    <w:semiHidden/>
    <w:rsid w:val="00AE5AC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5AC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5AC2"/>
    <w:rPr>
      <w:rFonts w:ascii="Arial" w:hAnsi="Arial"/>
      <w:sz w:val="24"/>
      <w:lang w:val="en-GB"/>
    </w:rPr>
  </w:style>
  <w:style w:type="character" w:customStyle="1" w:styleId="1Char0">
    <w:name w:val="标题 1 Char"/>
    <w:aliases w:val="h151 Char1,h161 Char1"/>
    <w:uiPriority w:val="9"/>
    <w:rsid w:val="00AE5AC2"/>
    <w:rPr>
      <w:rFonts w:ascii="Arial" w:hAnsi="Arial"/>
      <w:sz w:val="36"/>
      <w:lang w:val="en-GB" w:eastAsia="en-US" w:bidi="ar-SA"/>
    </w:rPr>
  </w:style>
  <w:style w:type="character" w:customStyle="1" w:styleId="3Char">
    <w:name w:val="标题 3 Char"/>
    <w:uiPriority w:val="9"/>
    <w:rsid w:val="00AE5AC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E5AC2"/>
    <w:rPr>
      <w:rFonts w:ascii="Arial" w:hAnsi="Arial"/>
      <w:sz w:val="24"/>
      <w:szCs w:val="28"/>
      <w:lang w:val="en-GB" w:eastAsia="en-GB"/>
    </w:rPr>
  </w:style>
  <w:style w:type="character" w:customStyle="1" w:styleId="6Char">
    <w:name w:val="标题 6 Char"/>
    <w:uiPriority w:val="9"/>
    <w:rsid w:val="00AE5AC2"/>
    <w:rPr>
      <w:rFonts w:ascii="Arial" w:hAnsi="Arial"/>
      <w:lang w:val="en-GB"/>
    </w:rPr>
  </w:style>
  <w:style w:type="character" w:customStyle="1" w:styleId="7Char">
    <w:name w:val="标题 7 Char"/>
    <w:uiPriority w:val="9"/>
    <w:rsid w:val="00AE5AC2"/>
    <w:rPr>
      <w:rFonts w:ascii="Arial" w:hAnsi="Arial"/>
      <w:lang w:val="en-GB"/>
    </w:rPr>
  </w:style>
  <w:style w:type="character" w:customStyle="1" w:styleId="8Char">
    <w:name w:val="标题 8 Char"/>
    <w:uiPriority w:val="9"/>
    <w:rsid w:val="00AE5AC2"/>
    <w:rPr>
      <w:rFonts w:ascii="Arial" w:hAnsi="Arial"/>
      <w:sz w:val="36"/>
      <w:lang w:val="en-GB"/>
    </w:rPr>
  </w:style>
  <w:style w:type="character" w:customStyle="1" w:styleId="9Char">
    <w:name w:val="标题 9 Char"/>
    <w:uiPriority w:val="9"/>
    <w:rsid w:val="00AE5AC2"/>
    <w:rPr>
      <w:rFonts w:ascii="Arial" w:hAnsi="Arial"/>
      <w:sz w:val="36"/>
      <w:lang w:val="en-GB"/>
    </w:rPr>
  </w:style>
  <w:style w:type="character" w:customStyle="1" w:styleId="Char2">
    <w:name w:val="页脚 Char"/>
    <w:uiPriority w:val="99"/>
    <w:rsid w:val="00AE5AC2"/>
    <w:rPr>
      <w:rFonts w:ascii="Arial" w:hAnsi="Arial"/>
      <w:b/>
      <w:i/>
      <w:noProof/>
      <w:sz w:val="18"/>
    </w:rPr>
  </w:style>
  <w:style w:type="character" w:customStyle="1" w:styleId="Char3">
    <w:name w:val="列表 Char"/>
    <w:rsid w:val="00AE5AC2"/>
    <w:rPr>
      <w:lang w:val="en-GB"/>
    </w:rPr>
  </w:style>
  <w:style w:type="character" w:customStyle="1" w:styleId="Char4">
    <w:name w:val="文档结构图 Char"/>
    <w:uiPriority w:val="99"/>
    <w:semiHidden/>
    <w:rsid w:val="00AE5AC2"/>
    <w:rPr>
      <w:rFonts w:ascii="Tahoma" w:hAnsi="Tahoma"/>
      <w:lang w:val="en-GB" w:eastAsia="en-US"/>
    </w:rPr>
  </w:style>
  <w:style w:type="character" w:customStyle="1" w:styleId="Char5">
    <w:name w:val="纯文本 Char"/>
    <w:rsid w:val="00AE5AC2"/>
    <w:rPr>
      <w:rFonts w:ascii="Courier New" w:hAnsi="Courier New"/>
      <w:lang w:val="nb-NO"/>
    </w:rPr>
  </w:style>
  <w:style w:type="character" w:customStyle="1" w:styleId="Char6">
    <w:name w:val="批注框文本 Char"/>
    <w:uiPriority w:val="99"/>
    <w:rsid w:val="00AE5AC2"/>
    <w:rPr>
      <w:rFonts w:ascii="Tahoma" w:hAnsi="Tahoma" w:cs="Tahoma"/>
      <w:sz w:val="16"/>
      <w:szCs w:val="16"/>
      <w:lang w:val="en-GB" w:eastAsia="en-GB" w:bidi="ar-SA"/>
    </w:rPr>
  </w:style>
  <w:style w:type="character" w:customStyle="1" w:styleId="Char7">
    <w:name w:val="日期 Char"/>
    <w:rsid w:val="00AE5AC2"/>
    <w:rPr>
      <w:lang w:val="en-GB"/>
    </w:rPr>
  </w:style>
  <w:style w:type="paragraph" w:customStyle="1" w:styleId="Commentnokia0">
    <w:name w:val="Comment nokia"/>
    <w:basedOn w:val="Heading4"/>
    <w:rsid w:val="00AE5AC2"/>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AE5AC2"/>
    <w:rPr>
      <w:lang w:val="en-GB" w:eastAsia="x-none"/>
    </w:rPr>
  </w:style>
  <w:style w:type="character" w:customStyle="1" w:styleId="Char10">
    <w:name w:val="批注主题 Char1"/>
    <w:uiPriority w:val="99"/>
    <w:rsid w:val="00AE5AC2"/>
    <w:rPr>
      <w:b/>
      <w:bCs/>
      <w:lang w:val="en-GB" w:eastAsia="x-none"/>
    </w:rPr>
  </w:style>
  <w:style w:type="character" w:customStyle="1" w:styleId="Char11">
    <w:name w:val="批注文字 Char1"/>
    <w:rsid w:val="00AE5AC2"/>
    <w:rPr>
      <w:rFonts w:ascii="Times New Roman" w:hAnsi="Times New Roman"/>
      <w:lang w:val="en-GB" w:eastAsia="en-US"/>
    </w:rPr>
  </w:style>
  <w:style w:type="table" w:customStyle="1" w:styleId="TableGrid6">
    <w:name w:val="Table Grid6"/>
    <w:basedOn w:val="TableNormal"/>
    <w:next w:val="TableGrid"/>
    <w:uiPriority w:val="59"/>
    <w:rsid w:val="00AE5AC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E5AC2"/>
  </w:style>
  <w:style w:type="numbering" w:customStyle="1" w:styleId="NoList18">
    <w:name w:val="No List18"/>
    <w:next w:val="NoList"/>
    <w:uiPriority w:val="99"/>
    <w:semiHidden/>
    <w:rsid w:val="00AE5AC2"/>
  </w:style>
  <w:style w:type="numbering" w:customStyle="1" w:styleId="NoList25">
    <w:name w:val="No List25"/>
    <w:next w:val="NoList"/>
    <w:semiHidden/>
    <w:rsid w:val="00AE5AC2"/>
  </w:style>
  <w:style w:type="numbering" w:customStyle="1" w:styleId="NoList32">
    <w:name w:val="No List32"/>
    <w:next w:val="NoList"/>
    <w:semiHidden/>
    <w:unhideWhenUsed/>
    <w:rsid w:val="00AE5AC2"/>
  </w:style>
  <w:style w:type="numbering" w:customStyle="1" w:styleId="110">
    <w:name w:val="목록 없음11"/>
    <w:next w:val="NoList"/>
    <w:semiHidden/>
    <w:unhideWhenUsed/>
    <w:rsid w:val="00AE5AC2"/>
  </w:style>
  <w:style w:type="numbering" w:customStyle="1" w:styleId="215">
    <w:name w:val="목록 없음21"/>
    <w:next w:val="NoList"/>
    <w:semiHidden/>
    <w:rsid w:val="00AE5AC2"/>
  </w:style>
  <w:style w:type="numbering" w:customStyle="1" w:styleId="NoList42">
    <w:name w:val="No List42"/>
    <w:next w:val="NoList"/>
    <w:semiHidden/>
    <w:unhideWhenUsed/>
    <w:rsid w:val="00AE5AC2"/>
  </w:style>
  <w:style w:type="numbering" w:customStyle="1" w:styleId="NoList52">
    <w:name w:val="No List52"/>
    <w:next w:val="NoList"/>
    <w:semiHidden/>
    <w:rsid w:val="00AE5AC2"/>
  </w:style>
  <w:style w:type="numbering" w:customStyle="1" w:styleId="NoList61">
    <w:name w:val="No List61"/>
    <w:next w:val="NoList"/>
    <w:semiHidden/>
    <w:rsid w:val="00AE5AC2"/>
  </w:style>
  <w:style w:type="numbering" w:customStyle="1" w:styleId="NoList71">
    <w:name w:val="No List71"/>
    <w:next w:val="NoList"/>
    <w:semiHidden/>
    <w:rsid w:val="00AE5AC2"/>
  </w:style>
  <w:style w:type="numbering" w:customStyle="1" w:styleId="NoList112">
    <w:name w:val="No List112"/>
    <w:next w:val="NoList"/>
    <w:semiHidden/>
    <w:rsid w:val="00AE5AC2"/>
  </w:style>
  <w:style w:type="numbering" w:customStyle="1" w:styleId="NoList211">
    <w:name w:val="No List211"/>
    <w:next w:val="NoList"/>
    <w:semiHidden/>
    <w:rsid w:val="00AE5AC2"/>
  </w:style>
  <w:style w:type="numbering" w:customStyle="1" w:styleId="NoList81">
    <w:name w:val="No List81"/>
    <w:next w:val="NoList"/>
    <w:semiHidden/>
    <w:rsid w:val="00AE5AC2"/>
  </w:style>
  <w:style w:type="numbering" w:customStyle="1" w:styleId="NoList121">
    <w:name w:val="No List121"/>
    <w:next w:val="NoList"/>
    <w:semiHidden/>
    <w:rsid w:val="00AE5AC2"/>
  </w:style>
  <w:style w:type="numbering" w:customStyle="1" w:styleId="NoList221">
    <w:name w:val="No List221"/>
    <w:next w:val="NoList"/>
    <w:semiHidden/>
    <w:rsid w:val="00AE5AC2"/>
  </w:style>
  <w:style w:type="numbering" w:customStyle="1" w:styleId="NoList91">
    <w:name w:val="No List91"/>
    <w:next w:val="NoList"/>
    <w:semiHidden/>
    <w:rsid w:val="00AE5AC2"/>
  </w:style>
  <w:style w:type="numbering" w:customStyle="1" w:styleId="NoList131">
    <w:name w:val="No List131"/>
    <w:next w:val="NoList"/>
    <w:semiHidden/>
    <w:rsid w:val="00AE5AC2"/>
  </w:style>
  <w:style w:type="numbering" w:customStyle="1" w:styleId="NoList231">
    <w:name w:val="No List231"/>
    <w:next w:val="NoList"/>
    <w:semiHidden/>
    <w:rsid w:val="00AE5AC2"/>
  </w:style>
  <w:style w:type="numbering" w:customStyle="1" w:styleId="NoList101">
    <w:name w:val="No List101"/>
    <w:next w:val="NoList"/>
    <w:semiHidden/>
    <w:rsid w:val="00AE5AC2"/>
  </w:style>
  <w:style w:type="numbering" w:customStyle="1" w:styleId="NoList141">
    <w:name w:val="No List141"/>
    <w:next w:val="NoList"/>
    <w:semiHidden/>
    <w:rsid w:val="00AE5AC2"/>
  </w:style>
  <w:style w:type="numbering" w:customStyle="1" w:styleId="NoList241">
    <w:name w:val="No List241"/>
    <w:next w:val="NoList"/>
    <w:semiHidden/>
    <w:rsid w:val="00AE5AC2"/>
  </w:style>
  <w:style w:type="numbering" w:customStyle="1" w:styleId="NoList311">
    <w:name w:val="No List311"/>
    <w:next w:val="NoList"/>
    <w:semiHidden/>
    <w:rsid w:val="00AE5AC2"/>
  </w:style>
  <w:style w:type="numbering" w:customStyle="1" w:styleId="NoList411">
    <w:name w:val="No List411"/>
    <w:next w:val="NoList"/>
    <w:semiHidden/>
    <w:rsid w:val="00AE5AC2"/>
  </w:style>
  <w:style w:type="numbering" w:customStyle="1" w:styleId="NoList511">
    <w:name w:val="No List511"/>
    <w:next w:val="NoList"/>
    <w:semiHidden/>
    <w:rsid w:val="00AE5AC2"/>
  </w:style>
  <w:style w:type="numbering" w:customStyle="1" w:styleId="NoList151">
    <w:name w:val="No List151"/>
    <w:next w:val="NoList"/>
    <w:semiHidden/>
    <w:rsid w:val="00AE5AC2"/>
  </w:style>
  <w:style w:type="numbering" w:customStyle="1" w:styleId="NoList161">
    <w:name w:val="No List161"/>
    <w:next w:val="NoList"/>
    <w:semiHidden/>
    <w:rsid w:val="00AE5AC2"/>
  </w:style>
  <w:style w:type="numbering" w:customStyle="1" w:styleId="111">
    <w:name w:val="无列表11"/>
    <w:next w:val="NoList"/>
    <w:semiHidden/>
    <w:rsid w:val="00AE5AC2"/>
  </w:style>
  <w:style w:type="numbering" w:customStyle="1" w:styleId="NoList1111">
    <w:name w:val="No List1111"/>
    <w:next w:val="NoList"/>
    <w:semiHidden/>
    <w:rsid w:val="00AE5AC2"/>
  </w:style>
  <w:style w:type="numbering" w:customStyle="1" w:styleId="NoList19">
    <w:name w:val="No List19"/>
    <w:next w:val="NoList"/>
    <w:uiPriority w:val="99"/>
    <w:semiHidden/>
    <w:unhideWhenUsed/>
    <w:rsid w:val="00AE5AC2"/>
  </w:style>
  <w:style w:type="numbering" w:customStyle="1" w:styleId="NoList110">
    <w:name w:val="No List110"/>
    <w:next w:val="NoList"/>
    <w:uiPriority w:val="99"/>
    <w:semiHidden/>
    <w:rsid w:val="00AE5AC2"/>
  </w:style>
  <w:style w:type="numbering" w:customStyle="1" w:styleId="NoList26">
    <w:name w:val="No List26"/>
    <w:next w:val="NoList"/>
    <w:semiHidden/>
    <w:rsid w:val="00AE5AC2"/>
  </w:style>
  <w:style w:type="numbering" w:customStyle="1" w:styleId="NoList33">
    <w:name w:val="No List33"/>
    <w:next w:val="NoList"/>
    <w:semiHidden/>
    <w:unhideWhenUsed/>
    <w:rsid w:val="00AE5AC2"/>
  </w:style>
  <w:style w:type="numbering" w:customStyle="1" w:styleId="120">
    <w:name w:val="목록 없음12"/>
    <w:next w:val="NoList"/>
    <w:semiHidden/>
    <w:unhideWhenUsed/>
    <w:rsid w:val="00AE5AC2"/>
  </w:style>
  <w:style w:type="numbering" w:customStyle="1" w:styleId="220">
    <w:name w:val="목록 없음22"/>
    <w:next w:val="NoList"/>
    <w:semiHidden/>
    <w:rsid w:val="00AE5AC2"/>
  </w:style>
  <w:style w:type="numbering" w:customStyle="1" w:styleId="NoList43">
    <w:name w:val="No List43"/>
    <w:next w:val="NoList"/>
    <w:semiHidden/>
    <w:unhideWhenUsed/>
    <w:rsid w:val="00AE5AC2"/>
  </w:style>
  <w:style w:type="numbering" w:customStyle="1" w:styleId="NoList53">
    <w:name w:val="No List53"/>
    <w:next w:val="NoList"/>
    <w:semiHidden/>
    <w:rsid w:val="00AE5AC2"/>
  </w:style>
  <w:style w:type="numbering" w:customStyle="1" w:styleId="NoList62">
    <w:name w:val="No List62"/>
    <w:next w:val="NoList"/>
    <w:semiHidden/>
    <w:rsid w:val="00AE5AC2"/>
  </w:style>
  <w:style w:type="numbering" w:customStyle="1" w:styleId="NoList72">
    <w:name w:val="No List72"/>
    <w:next w:val="NoList"/>
    <w:semiHidden/>
    <w:rsid w:val="00AE5AC2"/>
  </w:style>
  <w:style w:type="numbering" w:customStyle="1" w:styleId="NoList113">
    <w:name w:val="No List113"/>
    <w:next w:val="NoList"/>
    <w:semiHidden/>
    <w:rsid w:val="00AE5AC2"/>
  </w:style>
  <w:style w:type="numbering" w:customStyle="1" w:styleId="NoList212">
    <w:name w:val="No List212"/>
    <w:next w:val="NoList"/>
    <w:semiHidden/>
    <w:rsid w:val="00AE5AC2"/>
  </w:style>
  <w:style w:type="numbering" w:customStyle="1" w:styleId="NoList82">
    <w:name w:val="No List82"/>
    <w:next w:val="NoList"/>
    <w:semiHidden/>
    <w:rsid w:val="00AE5AC2"/>
  </w:style>
  <w:style w:type="numbering" w:customStyle="1" w:styleId="NoList122">
    <w:name w:val="No List122"/>
    <w:next w:val="NoList"/>
    <w:semiHidden/>
    <w:rsid w:val="00AE5AC2"/>
  </w:style>
  <w:style w:type="numbering" w:customStyle="1" w:styleId="NoList222">
    <w:name w:val="No List222"/>
    <w:next w:val="NoList"/>
    <w:semiHidden/>
    <w:rsid w:val="00AE5AC2"/>
  </w:style>
  <w:style w:type="numbering" w:customStyle="1" w:styleId="NoList92">
    <w:name w:val="No List92"/>
    <w:next w:val="NoList"/>
    <w:semiHidden/>
    <w:rsid w:val="00AE5AC2"/>
  </w:style>
  <w:style w:type="numbering" w:customStyle="1" w:styleId="NoList132">
    <w:name w:val="No List132"/>
    <w:next w:val="NoList"/>
    <w:semiHidden/>
    <w:rsid w:val="00AE5AC2"/>
  </w:style>
  <w:style w:type="numbering" w:customStyle="1" w:styleId="NoList232">
    <w:name w:val="No List232"/>
    <w:next w:val="NoList"/>
    <w:semiHidden/>
    <w:rsid w:val="00AE5AC2"/>
  </w:style>
  <w:style w:type="numbering" w:customStyle="1" w:styleId="NoList102">
    <w:name w:val="No List102"/>
    <w:next w:val="NoList"/>
    <w:semiHidden/>
    <w:rsid w:val="00AE5AC2"/>
  </w:style>
  <w:style w:type="numbering" w:customStyle="1" w:styleId="NoList142">
    <w:name w:val="No List142"/>
    <w:next w:val="NoList"/>
    <w:semiHidden/>
    <w:rsid w:val="00AE5AC2"/>
  </w:style>
  <w:style w:type="numbering" w:customStyle="1" w:styleId="NoList242">
    <w:name w:val="No List242"/>
    <w:next w:val="NoList"/>
    <w:semiHidden/>
    <w:rsid w:val="00AE5AC2"/>
  </w:style>
  <w:style w:type="numbering" w:customStyle="1" w:styleId="NoList312">
    <w:name w:val="No List312"/>
    <w:next w:val="NoList"/>
    <w:semiHidden/>
    <w:rsid w:val="00AE5AC2"/>
  </w:style>
  <w:style w:type="numbering" w:customStyle="1" w:styleId="NoList412">
    <w:name w:val="No List412"/>
    <w:next w:val="NoList"/>
    <w:semiHidden/>
    <w:rsid w:val="00AE5AC2"/>
  </w:style>
  <w:style w:type="numbering" w:customStyle="1" w:styleId="NoList512">
    <w:name w:val="No List512"/>
    <w:next w:val="NoList"/>
    <w:semiHidden/>
    <w:rsid w:val="00AE5AC2"/>
  </w:style>
  <w:style w:type="numbering" w:customStyle="1" w:styleId="NoList152">
    <w:name w:val="No List152"/>
    <w:next w:val="NoList"/>
    <w:semiHidden/>
    <w:rsid w:val="00AE5AC2"/>
  </w:style>
  <w:style w:type="numbering" w:customStyle="1" w:styleId="NoList162">
    <w:name w:val="No List162"/>
    <w:next w:val="NoList"/>
    <w:semiHidden/>
    <w:rsid w:val="00AE5AC2"/>
  </w:style>
  <w:style w:type="numbering" w:customStyle="1" w:styleId="121">
    <w:name w:val="无列表12"/>
    <w:next w:val="NoList"/>
    <w:semiHidden/>
    <w:rsid w:val="00AE5AC2"/>
  </w:style>
  <w:style w:type="numbering" w:customStyle="1" w:styleId="NoList1112">
    <w:name w:val="No List1112"/>
    <w:next w:val="NoList"/>
    <w:semiHidden/>
    <w:rsid w:val="00AE5AC2"/>
  </w:style>
  <w:style w:type="paragraph" w:customStyle="1" w:styleId="TAHCarNotBold">
    <w:name w:val="TAH Car + Not Bold"/>
    <w:basedOn w:val="Normal"/>
    <w:rsid w:val="00AE5AC2"/>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AE5AC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E5AC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E5AC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E5AC2"/>
    <w:rPr>
      <w:rFonts w:ascii="Times New Roman" w:eastAsia="SimSun" w:hAnsi="Times New Roman"/>
      <w:b/>
      <w:bCs/>
      <w:kern w:val="44"/>
      <w:sz w:val="30"/>
      <w:szCs w:val="32"/>
      <w:lang w:val="en-GB" w:eastAsia="en-GB"/>
    </w:rPr>
  </w:style>
  <w:style w:type="paragraph" w:customStyle="1" w:styleId="NOTE0">
    <w:name w:val="NOTE"/>
    <w:basedOn w:val="B3"/>
    <w:qFormat/>
    <w:rsid w:val="00AE5AC2"/>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AE5AC2"/>
  </w:style>
  <w:style w:type="numbering" w:customStyle="1" w:styleId="37">
    <w:name w:val="无列表3"/>
    <w:next w:val="NoList"/>
    <w:uiPriority w:val="99"/>
    <w:semiHidden/>
    <w:unhideWhenUsed/>
    <w:rsid w:val="00AE5AC2"/>
  </w:style>
  <w:style w:type="table" w:customStyle="1" w:styleId="1f7">
    <w:name w:val="网格型1"/>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E5AC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E5AC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E5AC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E5AC2"/>
    <w:pPr>
      <w:widowControl w:val="0"/>
    </w:pPr>
    <w:rPr>
      <w:rFonts w:ascii="Arial" w:eastAsia="‚l‚r ‚oƒSƒVƒbƒN" w:hAnsi="Arial"/>
      <w:snapToGrid w:val="0"/>
      <w:lang w:val="en-GB"/>
    </w:rPr>
  </w:style>
  <w:style w:type="paragraph" w:customStyle="1" w:styleId="L3">
    <w:name w:val="L3"/>
    <w:rsid w:val="00AE5A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E5A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E5AC2"/>
    <w:pPr>
      <w:spacing w:before="120" w:after="220"/>
    </w:pPr>
    <w:rPr>
      <w:rFonts w:ascii="Arial" w:eastAsia="MS Mincho" w:hAnsi="Arial"/>
      <w:noProof/>
      <w:lang w:val="en-US" w:eastAsia="en-US"/>
    </w:rPr>
  </w:style>
  <w:style w:type="paragraph" w:customStyle="1" w:styleId="nroaml">
    <w:name w:val="nroaml"/>
    <w:basedOn w:val="H6"/>
    <w:rsid w:val="00AE5AC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E5AC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E5AC2"/>
    <w:rPr>
      <w:b/>
    </w:rPr>
  </w:style>
  <w:style w:type="paragraph" w:customStyle="1" w:styleId="xl24">
    <w:name w:val="xl24"/>
    <w:basedOn w:val="Normal"/>
    <w:rsid w:val="00AE5AC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E5AC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E5AC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E5A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E5AC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E5AC2"/>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5AC2"/>
    <w:pPr>
      <w:ind w:left="2836"/>
    </w:pPr>
    <w:rPr>
      <w:rFonts w:eastAsia="Times New Roman"/>
      <w:lang w:val="x-none"/>
    </w:rPr>
  </w:style>
  <w:style w:type="numbering" w:customStyle="1" w:styleId="NoList20">
    <w:name w:val="No List20"/>
    <w:next w:val="NoList"/>
    <w:semiHidden/>
    <w:rsid w:val="00AE5AC2"/>
  </w:style>
  <w:style w:type="character" w:customStyle="1" w:styleId="412">
    <w:name w:val="(文字) (文字)41"/>
    <w:rsid w:val="00AE5AC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E5AC2"/>
  </w:style>
  <w:style w:type="numbering" w:customStyle="1" w:styleId="NoList28">
    <w:name w:val="No List28"/>
    <w:next w:val="NoList"/>
    <w:uiPriority w:val="99"/>
    <w:semiHidden/>
    <w:unhideWhenUsed/>
    <w:rsid w:val="00AE5AC2"/>
  </w:style>
  <w:style w:type="table" w:customStyle="1" w:styleId="TableGrid7">
    <w:name w:val="Table Grid7"/>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E5AC2"/>
    <w:rPr>
      <w:lang w:val="en-GB" w:eastAsia="en-US"/>
    </w:rPr>
  </w:style>
  <w:style w:type="character" w:customStyle="1" w:styleId="Char12">
    <w:name w:val="页脚 Char1"/>
    <w:rsid w:val="00AE5AC2"/>
    <w:rPr>
      <w:rFonts w:ascii="Arial" w:hAnsi="Arial"/>
      <w:b/>
      <w:i/>
      <w:noProof/>
      <w:sz w:val="18"/>
      <w:lang w:eastAsia="en-US"/>
    </w:rPr>
  </w:style>
  <w:style w:type="paragraph" w:customStyle="1" w:styleId="T">
    <w:name w:val="T"/>
    <w:basedOn w:val="TAC"/>
    <w:rsid w:val="00AE5AC2"/>
    <w:pPr>
      <w:overflowPunct w:val="0"/>
      <w:autoSpaceDE w:val="0"/>
      <w:autoSpaceDN w:val="0"/>
      <w:adjustRightInd w:val="0"/>
      <w:textAlignment w:val="baseline"/>
    </w:pPr>
    <w:rPr>
      <w:lang w:eastAsia="x-none"/>
    </w:rPr>
  </w:style>
  <w:style w:type="character" w:customStyle="1" w:styleId="Absatz-Standardschriftart2">
    <w:name w:val="Absatz-Standardschriftart2"/>
    <w:rsid w:val="00AE5AC2"/>
  </w:style>
  <w:style w:type="character" w:customStyle="1" w:styleId="Char21">
    <w:name w:val="页脚 Char2"/>
    <w:rsid w:val="00AE5AC2"/>
    <w:rPr>
      <w:rFonts w:ascii="Arial" w:hAnsi="Arial"/>
      <w:b/>
      <w:i/>
      <w:noProof/>
      <w:sz w:val="18"/>
    </w:rPr>
  </w:style>
  <w:style w:type="character" w:customStyle="1" w:styleId="Char30">
    <w:name w:val="批注文字 Char3"/>
    <w:uiPriority w:val="99"/>
    <w:qFormat/>
    <w:rsid w:val="00AE5AC2"/>
    <w:rPr>
      <w:lang w:val="en-GB" w:eastAsia="en-US"/>
    </w:rPr>
  </w:style>
  <w:style w:type="paragraph" w:styleId="Index3">
    <w:name w:val="index 3"/>
    <w:basedOn w:val="Normal"/>
    <w:next w:val="Normal"/>
    <w:autoRedefine/>
    <w:uiPriority w:val="99"/>
    <w:rsid w:val="00AE5AC2"/>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AE5AC2"/>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AE5AC2"/>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AE5AC2"/>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AE5AC2"/>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AE5AC2"/>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AE5AC2"/>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63</Pages>
  <Words>27585</Words>
  <Characters>157236</Characters>
  <Application>Microsoft Office Word</Application>
  <DocSecurity>0</DocSecurity>
  <Lines>1310</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2022-05-20T07:27:00Z</dcterms:created>
  <dcterms:modified xsi:type="dcterms:W3CDTF">2022-05-20T08:47:00Z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