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1D585" w14:textId="268F66D5" w:rsidR="0015743B" w:rsidRDefault="0015743B" w:rsidP="008433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95-e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fldSimple w:instr=" DOCPROPERTY  Tdoc#  \* MERGEFORMAT ">
          <w:r w:rsidRPr="00000D3B">
            <w:rPr>
              <w:b/>
              <w:i/>
              <w:noProof/>
              <w:sz w:val="28"/>
            </w:rPr>
            <w:t>R5-2</w:t>
          </w:r>
          <w:r>
            <w:rPr>
              <w:b/>
              <w:i/>
              <w:noProof/>
              <w:sz w:val="28"/>
            </w:rPr>
            <w:t>2</w:t>
          </w:r>
          <w:r w:rsidR="00A519CD">
            <w:rPr>
              <w:b/>
              <w:i/>
              <w:noProof/>
              <w:sz w:val="28"/>
            </w:rPr>
            <w:t>3023</w:t>
          </w:r>
        </w:fldSimple>
      </w:fldSimple>
    </w:p>
    <w:p w14:paraId="68A92AF4" w14:textId="77777777" w:rsidR="0015743B" w:rsidRPr="00000D3B" w:rsidRDefault="0015743B" w:rsidP="0015743B">
      <w:pPr>
        <w:pStyle w:val="CRCoverPage"/>
        <w:outlineLvl w:val="0"/>
        <w:rPr>
          <w:b/>
          <w:noProof/>
          <w:sz w:val="24"/>
        </w:rPr>
      </w:pPr>
      <w:bookmarkStart w:id="1" w:name="_Hlk95384056"/>
      <w:r w:rsidRPr="00000D3B">
        <w:rPr>
          <w:b/>
          <w:noProof/>
          <w:sz w:val="24"/>
        </w:rPr>
        <w:t xml:space="preserve">Electronic Meeting, </w:t>
      </w:r>
      <w:fldSimple w:instr=" DOCPROPERTY  StartDate  \* MERGEFORMAT ">
        <w:r w:rsidRPr="00000D3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  <w:r w:rsidRPr="00000D3B">
          <w:rPr>
            <w:b/>
            <w:noProof/>
            <w:sz w:val="24"/>
          </w:rPr>
          <w:t xml:space="preserve"> </w:t>
        </w:r>
      </w:fldSimple>
      <w:r w:rsidRPr="00000D3B"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20</w:t>
        </w:r>
        <w:r w:rsidRPr="00000D3B">
          <w:rPr>
            <w:b/>
            <w:noProof/>
            <w:sz w:val="24"/>
            <w:vertAlign w:val="superscript"/>
          </w:rPr>
          <w:t>th</w:t>
        </w:r>
        <w:r w:rsidRPr="00000D3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</w:fldSimple>
      <w:r w:rsidRPr="00000D3B">
        <w:rPr>
          <w:b/>
          <w:noProof/>
          <w:sz w:val="24"/>
        </w:rPr>
        <w:t xml:space="preserve"> </w:t>
      </w:r>
      <w:r w:rsidRPr="00875901">
        <w:rPr>
          <w:b/>
          <w:noProof/>
          <w:sz w:val="24"/>
        </w:rPr>
        <w:t>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FA4545" w14:paraId="4DAA13E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8061D97" w14:textId="77777777" w:rsidR="00FA4545" w:rsidRDefault="00B502A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PRD21-CDS-Form-v1.0</w:t>
            </w:r>
          </w:p>
        </w:tc>
      </w:tr>
      <w:tr w:rsidR="00FA4545" w14:paraId="1C433604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7968" w14:textId="77777777" w:rsidR="00FA4545" w:rsidRDefault="00B502A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FA4545" w14:paraId="69BC8C95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97C09DF" w14:textId="77777777" w:rsidR="00FA4545" w:rsidRDefault="00FA4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693A8BA" w14:textId="77777777" w:rsidR="00FA4545" w:rsidRDefault="00FA4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4545" w14:paraId="1E592BB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6A25FF" w14:textId="77777777" w:rsidR="00FA4545" w:rsidRDefault="00B50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05065" w14:textId="2D7EC27D" w:rsidR="00FA4545" w:rsidRDefault="003D4E2F">
            <w:pPr>
              <w:pStyle w:val="CRCoverPage"/>
              <w:spacing w:after="0"/>
              <w:ind w:left="100"/>
            </w:pPr>
            <w:r w:rsidRPr="003D4E2F">
              <w:t>PRD21 CDS: PC3 for CA_n29A-n71A, BCS1 CA_n66A_n71A</w:t>
            </w:r>
          </w:p>
        </w:tc>
      </w:tr>
      <w:tr w:rsidR="00FA4545" w14:paraId="77E457E0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DEE64BE" w14:textId="77777777" w:rsidR="00FA4545" w:rsidRDefault="00FA45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D9BAA63" w14:textId="77777777" w:rsidR="00FA4545" w:rsidRDefault="00FA45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4545" w14:paraId="6B93CFEB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C2A42" w14:textId="77777777" w:rsidR="00FA4545" w:rsidRDefault="00B50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3BDDF73" w14:textId="46C59A08" w:rsidR="00FA4545" w:rsidRDefault="0015743B">
            <w:pPr>
              <w:pStyle w:val="CRCoverPage"/>
              <w:spacing w:after="0"/>
              <w:ind w:left="100"/>
            </w:pPr>
            <w:r>
              <w:t>WE Certification Oy</w:t>
            </w:r>
            <w:r w:rsidR="003D4E2F">
              <w:t>, DISH Network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631FE78" w14:textId="77777777" w:rsidR="00FA4545" w:rsidRDefault="00FA45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6FC0434" w14:textId="77777777" w:rsidR="00FA4545" w:rsidRDefault="00B502A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A2B16" w14:textId="661896B8" w:rsidR="00FA4545" w:rsidRDefault="0015743B">
            <w:pPr>
              <w:pStyle w:val="CRCoverPage"/>
              <w:spacing w:after="0"/>
              <w:ind w:left="100"/>
            </w:pPr>
            <w:r>
              <w:t>25-May-2022</w:t>
            </w:r>
          </w:p>
        </w:tc>
      </w:tr>
    </w:tbl>
    <w:p w14:paraId="209C5DFD" w14:textId="77777777" w:rsidR="00FA4545" w:rsidRDefault="00FA454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FA4545" w14:paraId="5C3FDDBD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CE70E1" w14:textId="77777777" w:rsidR="00FA4545" w:rsidRDefault="00FA4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FCD2387" w14:textId="77777777" w:rsidR="00FA4545" w:rsidRDefault="00FA4545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8F04C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3C876FFF" w14:textId="77777777" w:rsidR="00FA4545" w:rsidRDefault="00FA4545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0620E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51E7373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A4545" w14:paraId="7FB9FE2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192A8922" w14:textId="77777777" w:rsidR="00FA4545" w:rsidRDefault="00B50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0FDB9F4B" w14:textId="77777777" w:rsidR="00FA4545" w:rsidRDefault="00B502AF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7AADB9" w14:textId="14F69312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38679C3A" w14:textId="77777777" w:rsidR="00FA4545" w:rsidRDefault="00B502A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E12705" w14:textId="5274CA51" w:rsidR="00FA4545" w:rsidRDefault="00157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2F5BC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A4545" w14:paraId="4A5A0751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1D57AAE9" w14:textId="77777777" w:rsidR="00FA4545" w:rsidRDefault="00FA4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7445BA0" w14:textId="77777777" w:rsidR="00FA4545" w:rsidRDefault="00FA4545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BDEB2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3F1B16C6" w14:textId="77777777" w:rsidR="00FA4545" w:rsidRDefault="00FA4545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D45880B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80C6DE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A4545" w14:paraId="0A4B4830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7AD79201" w14:textId="77777777" w:rsidR="00FA4545" w:rsidRDefault="00B502A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B091990" w14:textId="77777777" w:rsidR="00FA4545" w:rsidRDefault="00B502AF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26840C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4BF4A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A4545" w14:paraId="09CE13B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51D05CD" w14:textId="77777777" w:rsidR="00FA4545" w:rsidRDefault="00FA4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5742AF7" w14:textId="77777777" w:rsidR="00FA4545" w:rsidRDefault="00B502AF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126FE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6188E9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A4545" w14:paraId="75F5B1C4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1D5ED87" w14:textId="77777777" w:rsidR="00FA4545" w:rsidRDefault="00FA4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7061C6C" w14:textId="77777777" w:rsidR="00FA4545" w:rsidRDefault="00B502AF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7D46E8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160CCB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A4545" w14:paraId="6CDCBA46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6DB1AD4D" w14:textId="77777777" w:rsidR="00FA4545" w:rsidRDefault="00FA4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545261FA" w14:textId="77777777" w:rsidR="00FA4545" w:rsidRDefault="00B502AF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58929" w14:textId="327B7E2B" w:rsidR="00FA4545" w:rsidRDefault="00157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EBE5D3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A4545" w14:paraId="321AFBFE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AE2FB79" w14:textId="77777777" w:rsidR="00FA4545" w:rsidRDefault="00FA4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0D64E77" w14:textId="77777777" w:rsidR="00FA4545" w:rsidRDefault="00FA4545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88CE84C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886E0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A4545" w14:paraId="00EB7262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0421717" w14:textId="77777777" w:rsidR="00FA4545" w:rsidRDefault="00B502A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27CA2B4" w14:textId="77777777" w:rsidR="00FA4545" w:rsidRDefault="00FA4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27A8298" w14:textId="77777777" w:rsidR="00FA4545" w:rsidRDefault="00B502A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DE8BD6" w14:textId="318B513B" w:rsidR="0015743B" w:rsidRPr="00C93FA6" w:rsidRDefault="0015743B" w:rsidP="0015743B">
            <w:pPr>
              <w:pStyle w:val="CRCoverPage"/>
              <w:spacing w:after="0"/>
              <w:rPr>
                <w:lang w:val="en-US"/>
              </w:rPr>
            </w:pPr>
            <w:r w:rsidRPr="00C93FA6">
              <w:rPr>
                <w:lang w:val="en-US"/>
              </w:rPr>
              <w:t>CA_</w:t>
            </w:r>
            <w:r w:rsidR="00A519CD" w:rsidRPr="00C93FA6">
              <w:rPr>
                <w:lang w:val="en-US"/>
              </w:rPr>
              <w:t>n</w:t>
            </w:r>
            <w:r w:rsidRPr="00C93FA6">
              <w:rPr>
                <w:lang w:val="en-US"/>
              </w:rPr>
              <w:t>66A-n71A BCS1</w:t>
            </w:r>
            <w:r w:rsidR="00C93FA6" w:rsidRPr="00C93FA6">
              <w:rPr>
                <w:lang w:val="en-US"/>
              </w:rPr>
              <w:t xml:space="preserve"> with and without UL CA</w:t>
            </w:r>
          </w:p>
          <w:p w14:paraId="231986A4" w14:textId="77777777" w:rsidR="00FA4545" w:rsidRDefault="0015743B" w:rsidP="0015743B">
            <w:pPr>
              <w:pStyle w:val="CRCoverPage"/>
              <w:spacing w:after="0"/>
              <w:rPr>
                <w:lang w:val="en-US"/>
              </w:rPr>
            </w:pPr>
            <w:r w:rsidRPr="00C93FA6">
              <w:rPr>
                <w:lang w:val="en-US"/>
              </w:rPr>
              <w:t>CA_n29A-n71A</w:t>
            </w:r>
          </w:p>
          <w:p w14:paraId="40F0EBB1" w14:textId="001E1D8E" w:rsidR="00CF0BED" w:rsidRDefault="00CF0BED" w:rsidP="0015743B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CA_n26A-n66A-n70A</w:t>
            </w:r>
            <w:r w:rsidR="00446869">
              <w:rPr>
                <w:lang w:val="en-US"/>
              </w:rPr>
              <w:t xml:space="preserve"> </w:t>
            </w:r>
            <w:r w:rsidR="00446869" w:rsidRPr="00C93FA6">
              <w:rPr>
                <w:lang w:val="en-US"/>
              </w:rPr>
              <w:t>without UL CA</w:t>
            </w:r>
            <w:r w:rsidR="00446869">
              <w:rPr>
                <w:lang w:val="en-US"/>
              </w:rPr>
              <w:t xml:space="preserve"> and with two UL CA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EC368" w14:textId="77777777" w:rsidR="00FA4545" w:rsidRDefault="00FA4545">
            <w:pPr>
              <w:pStyle w:val="CRCoverPage"/>
              <w:spacing w:after="0"/>
            </w:pPr>
          </w:p>
        </w:tc>
      </w:tr>
      <w:tr w:rsidR="00FA4545" w14:paraId="5921A9E8" w14:textId="77777777">
        <w:tc>
          <w:tcPr>
            <w:tcW w:w="1943" w:type="dxa"/>
            <w:tcBorders>
              <w:left w:val="single" w:sz="4" w:space="0" w:color="auto"/>
            </w:tcBorders>
          </w:tcPr>
          <w:p w14:paraId="638FC7FB" w14:textId="77777777" w:rsidR="00FA4545" w:rsidRDefault="00FA4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1DF7D2BC" w14:textId="77777777" w:rsidR="00FA4545" w:rsidRDefault="00FA454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75C407A" w14:textId="77777777" w:rsidR="00FA4545" w:rsidRDefault="00FA454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25B6B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9DC34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A4545" w14:paraId="235A9B9C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7B7FFC39" w14:textId="77777777" w:rsidR="00FA4545" w:rsidRDefault="00FA4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77FC19D4" w14:textId="77777777" w:rsidR="00FA4545" w:rsidRDefault="00FA454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D77D56D" w14:textId="77777777" w:rsidR="00FA4545" w:rsidRDefault="00FA454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3705F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B3AA1B6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A4545" w14:paraId="5F09C943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6107700" w14:textId="77777777" w:rsidR="00FA4545" w:rsidRDefault="00B502A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0B23835" w14:textId="77777777" w:rsidR="00FA4545" w:rsidRDefault="00FA4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02310BC" w14:textId="77777777" w:rsidR="00FA4545" w:rsidRDefault="00B502A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45E114" w14:textId="77777777" w:rsidR="00FA4545" w:rsidRDefault="00B502AF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87B94" w14:textId="77777777" w:rsidR="00FA4545" w:rsidRDefault="00FA4545">
            <w:pPr>
              <w:pStyle w:val="CRCoverPage"/>
              <w:spacing w:after="0"/>
            </w:pPr>
          </w:p>
        </w:tc>
      </w:tr>
      <w:tr w:rsidR="00FA4545" w14:paraId="71D9B3D7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7AE9C8" w14:textId="77777777" w:rsidR="00FA4545" w:rsidRDefault="00FA454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27675A5A" w14:textId="77777777" w:rsidR="00FA4545" w:rsidRDefault="00FA454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01E71E" w14:textId="77777777" w:rsidR="00FA4545" w:rsidRDefault="00FA454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C3B1F" w14:textId="77777777" w:rsidR="00FA4545" w:rsidRDefault="00FA454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4EA34" w14:textId="77777777" w:rsidR="00FA4545" w:rsidRDefault="00FA45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7D52EF9" w14:textId="77777777" w:rsidR="00FA4545" w:rsidRDefault="00FA4545">
      <w:pPr>
        <w:pStyle w:val="CRCoverPage"/>
        <w:rPr>
          <w:lang w:val="en-US"/>
        </w:rPr>
      </w:pPr>
    </w:p>
    <w:sectPr w:rsidR="00FA4545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63F9F" w14:textId="77777777" w:rsidR="002D7D4C" w:rsidRDefault="002D7D4C">
      <w:pPr>
        <w:spacing w:after="0"/>
      </w:pPr>
      <w:r>
        <w:separator/>
      </w:r>
    </w:p>
  </w:endnote>
  <w:endnote w:type="continuationSeparator" w:id="0">
    <w:p w14:paraId="0C712723" w14:textId="77777777" w:rsidR="002D7D4C" w:rsidRDefault="002D7D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54131" w14:textId="77777777" w:rsidR="00FA4545" w:rsidRDefault="00B502A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435C5" w14:textId="77777777" w:rsidR="002D7D4C" w:rsidRDefault="002D7D4C">
      <w:pPr>
        <w:spacing w:after="0"/>
      </w:pPr>
      <w:r>
        <w:separator/>
      </w:r>
    </w:p>
  </w:footnote>
  <w:footnote w:type="continuationSeparator" w:id="0">
    <w:p w14:paraId="60201A97" w14:textId="77777777" w:rsidR="002D7D4C" w:rsidRDefault="002D7D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99676" w14:textId="77777777" w:rsidR="00FA4545" w:rsidRDefault="00FA4545">
    <w:pPr>
      <w:pStyle w:val="Header"/>
    </w:pPr>
  </w:p>
  <w:p w14:paraId="49ADEE94" w14:textId="77777777" w:rsidR="00FA4545" w:rsidRDefault="00FA45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14456725">
    <w:abstractNumId w:val="3"/>
  </w:num>
  <w:num w:numId="2" w16cid:durableId="1733386649">
    <w:abstractNumId w:val="5"/>
  </w:num>
  <w:num w:numId="3" w16cid:durableId="1921451908">
    <w:abstractNumId w:val="1"/>
  </w:num>
  <w:num w:numId="4" w16cid:durableId="348143285">
    <w:abstractNumId w:val="4"/>
  </w:num>
  <w:num w:numId="5" w16cid:durableId="1605109167">
    <w:abstractNumId w:val="14"/>
  </w:num>
  <w:num w:numId="6" w16cid:durableId="1470971397">
    <w:abstractNumId w:val="2"/>
  </w:num>
  <w:num w:numId="7" w16cid:durableId="1891846852">
    <w:abstractNumId w:val="10"/>
  </w:num>
  <w:num w:numId="8" w16cid:durableId="1241604035">
    <w:abstractNumId w:val="7"/>
  </w:num>
  <w:num w:numId="9" w16cid:durableId="548955732">
    <w:abstractNumId w:val="13"/>
  </w:num>
  <w:num w:numId="10" w16cid:durableId="1279530906">
    <w:abstractNumId w:val="15"/>
  </w:num>
  <w:num w:numId="11" w16cid:durableId="340284473">
    <w:abstractNumId w:val="16"/>
  </w:num>
  <w:num w:numId="12" w16cid:durableId="777141148">
    <w:abstractNumId w:val="8"/>
  </w:num>
  <w:num w:numId="13" w16cid:durableId="2081098548">
    <w:abstractNumId w:val="9"/>
  </w:num>
  <w:num w:numId="14" w16cid:durableId="1738627344">
    <w:abstractNumId w:val="6"/>
  </w:num>
  <w:num w:numId="15" w16cid:durableId="1446341049">
    <w:abstractNumId w:val="12"/>
  </w:num>
  <w:num w:numId="16" w16cid:durableId="535508965">
    <w:abstractNumId w:val="0"/>
  </w:num>
  <w:num w:numId="17" w16cid:durableId="12109948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43B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D7D4C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D4E2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3BA3"/>
    <w:rsid w:val="00445FBB"/>
    <w:rsid w:val="00446869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19C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02AF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3FA6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0BED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6494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46F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545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190477D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C0E1F9"/>
  <w15:docId w15:val="{F66F4351-687A-45AD-B880-5CEB8C5C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styleId="Revision">
    <w:name w:val="Revision"/>
    <w:hidden/>
    <w:uiPriority w:val="99"/>
    <w:semiHidden/>
    <w:rsid w:val="00F146F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</cp:lastModifiedBy>
  <cp:revision>6</cp:revision>
  <cp:lastPrinted>2020-02-05T15:54:00Z</cp:lastPrinted>
  <dcterms:created xsi:type="dcterms:W3CDTF">2022-05-26T12:28:00Z</dcterms:created>
  <dcterms:modified xsi:type="dcterms:W3CDTF">2022-05-26T13:41:00Z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