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37C13D81"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2978FF">
        <w:rPr>
          <w:b/>
          <w:i/>
          <w:noProof/>
          <w:sz w:val="28"/>
        </w:rPr>
        <w:t>2371</w:t>
      </w:r>
    </w:p>
    <w:p w14:paraId="52EE31CF" w14:textId="77777777" w:rsidR="00465688" w:rsidRDefault="00465688" w:rsidP="00465688">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D7AFA" w:rsidR="001E41F3" w:rsidRPr="00410371" w:rsidRDefault="00712EEC" w:rsidP="00547111">
            <w:pPr>
              <w:pStyle w:val="CRCoverPage"/>
              <w:spacing w:after="0"/>
              <w:rPr>
                <w:noProof/>
              </w:rPr>
            </w:pPr>
            <w:fldSimple w:instr=" DOCPROPERTY  Cr#  \* MERGEFORMAT ">
              <w:r w:rsidR="002978FF">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DA5221" w:rsidP="00E13F3D">
            <w:pPr>
              <w:pStyle w:val="CRCoverPage"/>
              <w:spacing w:after="0"/>
              <w:jc w:val="center"/>
              <w:rPr>
                <w:b/>
                <w:noProof/>
              </w:rPr>
            </w:pPr>
            <w:r>
              <w:fldChar w:fldCharType="begin"/>
            </w:r>
            <w:r>
              <w:instrText xml:space="preserve"> DOCPROPERTY  Revision  \* MERGEFORMAT </w:instrText>
            </w:r>
            <w:r>
              <w:fldChar w:fldCharType="separate"/>
            </w:r>
            <w:r w:rsidR="000913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92CD" w:rsidR="001E41F3" w:rsidRPr="00410371" w:rsidRDefault="00712EEC">
            <w:pPr>
              <w:pStyle w:val="CRCoverPage"/>
              <w:spacing w:after="0"/>
              <w:jc w:val="center"/>
              <w:rPr>
                <w:noProof/>
                <w:sz w:val="28"/>
              </w:rPr>
            </w:pPr>
            <w:fldSimple w:instr=" DOCPROPERTY  Version  \* MERGEFORMAT ">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fldSimple>
            <w:r w:rsidR="0046568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26DF0ECF" w:rsidR="00C22095" w:rsidRPr="00F701ED" w:rsidRDefault="003A26C2" w:rsidP="002978FF">
                  <w:pPr>
                    <w:spacing w:after="0"/>
                    <w:rPr>
                      <w:rFonts w:ascii="Arial" w:hAnsi="Arial"/>
                      <w:noProof/>
                    </w:rPr>
                  </w:pPr>
                  <w:r w:rsidRPr="003A26C2">
                    <w:rPr>
                      <w:rFonts w:ascii="Arial" w:hAnsi="Arial"/>
                      <w:noProof/>
                    </w:rPr>
                    <w:t>Correction of MCVideo Test Cases clause 6.7</w:t>
                  </w:r>
                </w:p>
              </w:tc>
            </w:tr>
          </w:tbl>
          <w:p w14:paraId="3D393EEE" w14:textId="53F89D9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DC1D5" w:rsidR="001E41F3" w:rsidRDefault="00DA5221" w:rsidP="00547111">
            <w:pPr>
              <w:pStyle w:val="CRCoverPage"/>
              <w:spacing w:after="0"/>
              <w:ind w:left="100"/>
              <w:rPr>
                <w:noProof/>
              </w:rPr>
            </w:pPr>
            <w:r>
              <w:fldChar w:fldCharType="begin"/>
            </w:r>
            <w:r>
              <w:instrText xml:space="preserve"> DOCPROPERTY  SourceIfTsg  \* MERGEFORMAT </w:instrText>
            </w:r>
            <w:r>
              <w:fldChar w:fldCharType="separate"/>
            </w:r>
            <w:r w:rsidR="0009134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883C4" w:rsidR="001E41F3" w:rsidRDefault="003A26C2">
            <w:pPr>
              <w:pStyle w:val="CRCoverPage"/>
              <w:spacing w:after="0"/>
              <w:ind w:left="100"/>
              <w:rPr>
                <w:noProof/>
              </w:rPr>
            </w:pPr>
            <w:r w:rsidRPr="003A26C2">
              <w:rPr>
                <w:noProof/>
              </w:rPr>
              <w:t>MCenhUEConTest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A009" w:rsidR="001E41F3" w:rsidRDefault="00712EEC">
            <w:pPr>
              <w:pStyle w:val="CRCoverPage"/>
              <w:spacing w:after="0"/>
              <w:ind w:left="100"/>
              <w:rPr>
                <w:noProof/>
              </w:rPr>
            </w:pPr>
            <w:fldSimple w:instr=" DOCPROPERTY  ResDate  \* MERGEFORMAT ">
              <w:r w:rsidR="00091342">
                <w:rPr>
                  <w:noProof/>
                </w:rPr>
                <w:t>2022-0</w:t>
              </w:r>
              <w:r w:rsidR="00BC10BF">
                <w:rPr>
                  <w:noProof/>
                </w:rPr>
                <w:t>4</w:t>
              </w:r>
              <w:r w:rsidR="00091342">
                <w:rPr>
                  <w:noProof/>
                </w:rPr>
                <w:t>-</w:t>
              </w:r>
            </w:fldSimple>
            <w:r w:rsidR="00091342">
              <w:rPr>
                <w:noProof/>
              </w:rPr>
              <w:t>2</w:t>
            </w:r>
            <w:r w:rsidR="0046568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5C506" w:rsidR="001E41F3" w:rsidRPr="00DA5221" w:rsidRDefault="00465688" w:rsidP="00D24991">
            <w:pPr>
              <w:pStyle w:val="CRCoverPage"/>
              <w:spacing w:after="0"/>
              <w:ind w:left="100" w:right="-609"/>
              <w:rPr>
                <w:b/>
                <w:bCs/>
                <w:noProof/>
              </w:rPr>
            </w:pPr>
            <w:r w:rsidRPr="00DA522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B9DE2" w:rsidR="001E41F3" w:rsidRDefault="00465688">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5CCFC" w14:textId="60EA8A5B" w:rsidR="001E41F3" w:rsidRPr="00C10B7E" w:rsidRDefault="0059526A" w:rsidP="0059526A">
            <w:pPr>
              <w:pStyle w:val="CRCoverPage"/>
              <w:numPr>
                <w:ilvl w:val="0"/>
                <w:numId w:val="24"/>
              </w:numPr>
              <w:spacing w:after="0"/>
            </w:pPr>
            <w:r>
              <w:t>Assumption</w:t>
            </w:r>
            <w:r w:rsidR="00D22851">
              <w:t>:</w:t>
            </w:r>
            <w:r>
              <w:t xml:space="preserve"> </w:t>
            </w:r>
            <w:proofErr w:type="spellStart"/>
            <w:r>
              <w:t>in</w:t>
            </w:r>
            <w:proofErr w:type="spellEnd"/>
            <w:r>
              <w:t xml:space="preserve"> TS 24.281 the handling of session progress should be the same as in TS 24.379 - see </w:t>
            </w:r>
            <w:r w:rsidRPr="0059526A">
              <w:t>R5-206258 and the respective clarifications from CT1 in C1-210892, C</w:t>
            </w:r>
            <w:r w:rsidRPr="00E74302">
              <w:rPr>
                <w:rFonts w:cs="Arial"/>
                <w:lang w:eastAsia="en-GB"/>
              </w:rPr>
              <w:t>1-210894, C1-210896, C1-210298</w:t>
            </w:r>
            <w:r>
              <w:rPr>
                <w:rFonts w:cs="Arial"/>
                <w:lang w:eastAsia="en-GB"/>
              </w:rPr>
              <w:t xml:space="preserve"> and </w:t>
            </w:r>
            <w:r w:rsidRPr="00E74302">
              <w:rPr>
                <w:rFonts w:cs="Arial"/>
                <w:lang w:eastAsia="en-GB"/>
              </w:rPr>
              <w:t>C1-210893, C1-210895, C1-210897, C1-210899</w:t>
            </w:r>
          </w:p>
          <w:p w14:paraId="6C58F26E" w14:textId="77777777" w:rsidR="00C10B7E" w:rsidRPr="00DA5221" w:rsidRDefault="00C10B7E" w:rsidP="0059526A">
            <w:pPr>
              <w:pStyle w:val="CRCoverPage"/>
              <w:numPr>
                <w:ilvl w:val="0"/>
                <w:numId w:val="24"/>
              </w:numPr>
              <w:spacing w:after="0"/>
            </w:pPr>
            <w:r>
              <w:rPr>
                <w:rFonts w:cs="Arial"/>
                <w:lang w:eastAsia="en-GB"/>
              </w:rPr>
              <w:t>EXCEPTION at the beginning of TC 6.7.2 is handled in generic procedure</w:t>
            </w:r>
          </w:p>
          <w:p w14:paraId="708AA7DE" w14:textId="4E3BEF52" w:rsidR="00DA5221" w:rsidRDefault="00DA5221" w:rsidP="00DA522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B8582" w14:textId="1A35CE22" w:rsidR="0059526A" w:rsidRPr="00C10B7E" w:rsidRDefault="0059526A" w:rsidP="0059526A">
            <w:pPr>
              <w:pStyle w:val="CRCoverPage"/>
              <w:numPr>
                <w:ilvl w:val="0"/>
                <w:numId w:val="25"/>
              </w:numPr>
              <w:spacing w:after="0"/>
            </w:pPr>
            <w:r>
              <w:rPr>
                <w:rFonts w:cs="Arial"/>
                <w:lang w:eastAsia="en-GB"/>
              </w:rPr>
              <w:t>Procedure 5.3B.1 is called in step 2 of TC 6.7.1</w:t>
            </w:r>
          </w:p>
          <w:p w14:paraId="1D31AA99" w14:textId="105AAC78" w:rsidR="00C10B7E" w:rsidRDefault="00C10B7E" w:rsidP="0059526A">
            <w:pPr>
              <w:pStyle w:val="CRCoverPage"/>
              <w:numPr>
                <w:ilvl w:val="0"/>
                <w:numId w:val="25"/>
              </w:numPr>
              <w:spacing w:after="0"/>
            </w:pPr>
            <w:r>
              <w:rPr>
                <w:rFonts w:cs="Arial"/>
                <w:lang w:eastAsia="en-GB"/>
              </w:rPr>
              <w:t>EXCEPTION removed in TC 6.7.2</w:t>
            </w:r>
          </w:p>
          <w:p w14:paraId="1D7AE48F" w14:textId="77777777" w:rsidR="00FB3B39" w:rsidRDefault="00FB3B39" w:rsidP="0059526A">
            <w:pPr>
              <w:pStyle w:val="CRCoverPage"/>
              <w:numPr>
                <w:ilvl w:val="0"/>
                <w:numId w:val="25"/>
              </w:numPr>
              <w:spacing w:after="0"/>
            </w:pPr>
            <w:r>
              <w:t>Editorial corrections</w:t>
            </w:r>
          </w:p>
          <w:p w14:paraId="31C656EC" w14:textId="2B595767" w:rsidR="00DA5221" w:rsidRDefault="00DA5221" w:rsidP="00DA5221">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547111">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547111">
        <w:tc>
          <w:tcPr>
            <w:tcW w:w="2694" w:type="dxa"/>
            <w:gridSpan w:val="2"/>
          </w:tcPr>
          <w:p w14:paraId="39D9EB5B" w14:textId="77777777" w:rsidR="009330D1" w:rsidRDefault="009330D1" w:rsidP="009330D1">
            <w:pPr>
              <w:pStyle w:val="CRCoverPage"/>
              <w:spacing w:after="0"/>
              <w:rPr>
                <w:b/>
                <w:i/>
                <w:noProof/>
                <w:sz w:val="8"/>
                <w:szCs w:val="8"/>
              </w:rPr>
            </w:pPr>
          </w:p>
        </w:tc>
        <w:tc>
          <w:tcPr>
            <w:tcW w:w="6946"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547111">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9CD04" w:rsidR="009330D1" w:rsidRDefault="00AE5AC2" w:rsidP="009330D1">
            <w:pPr>
              <w:pStyle w:val="CRCoverPage"/>
              <w:spacing w:after="0"/>
              <w:rPr>
                <w:noProof/>
              </w:rPr>
            </w:pPr>
            <w:r>
              <w:rPr>
                <w:noProof/>
              </w:rPr>
              <w:t>6.</w:t>
            </w:r>
            <w:r w:rsidR="003A26C2">
              <w:rPr>
                <w:noProof/>
              </w:rPr>
              <w:t>7</w:t>
            </w:r>
          </w:p>
        </w:tc>
      </w:tr>
      <w:tr w:rsidR="009330D1" w14:paraId="56E1E6C3" w14:textId="77777777" w:rsidTr="00547111">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547111">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547111">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CE25" w:rsidR="009330D1" w:rsidRDefault="00DA5221"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547111">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2549B" w:rsidR="009330D1" w:rsidRDefault="00DA5221" w:rsidP="009330D1">
            <w:pPr>
              <w:pStyle w:val="CRCoverPage"/>
              <w:spacing w:after="0"/>
              <w:jc w:val="center"/>
              <w:rPr>
                <w:b/>
                <w:caps/>
                <w:noProof/>
              </w:rPr>
            </w:pPr>
            <w:r>
              <w:rPr>
                <w:b/>
                <w:caps/>
                <w:noProof/>
              </w:rPr>
              <w:t>X</w:t>
            </w: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5AA18" w:rsidR="009330D1" w:rsidRDefault="00BC10BF" w:rsidP="009330D1">
            <w:pPr>
              <w:pStyle w:val="CRCoverPage"/>
              <w:spacing w:after="0"/>
              <w:ind w:left="99"/>
              <w:rPr>
                <w:noProof/>
              </w:rPr>
            </w:pPr>
            <w:r>
              <w:rPr>
                <w:noProof/>
              </w:rPr>
              <w:t>TS/TR ... CR ...</w:t>
            </w:r>
          </w:p>
        </w:tc>
      </w:tr>
      <w:tr w:rsidR="009330D1" w14:paraId="55C714D2" w14:textId="77777777" w:rsidTr="00547111">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49F31" w:rsidR="009330D1" w:rsidRDefault="00DA5221"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8863B9">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8863B9">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8863B9">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0D1" w:rsidRDefault="009330D1" w:rsidP="009330D1">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7078F" w14:textId="77777777" w:rsidR="003A26C2" w:rsidRPr="00C31E24" w:rsidRDefault="003A26C2" w:rsidP="003A26C2">
      <w:pPr>
        <w:pStyle w:val="Heading2"/>
      </w:pPr>
      <w:bookmarkStart w:id="4" w:name="_Toc99871302"/>
      <w:bookmarkEnd w:id="1"/>
      <w:bookmarkEnd w:id="2"/>
      <w:r w:rsidRPr="00C31E24">
        <w:lastRenderedPageBreak/>
        <w:t>6.7</w:t>
      </w:r>
      <w:r w:rsidRPr="00C31E24">
        <w:tab/>
        <w:t>Ambient viewing call</w:t>
      </w:r>
      <w:bookmarkEnd w:id="4"/>
    </w:p>
    <w:p w14:paraId="0C59E6B9" w14:textId="77777777" w:rsidR="003A26C2" w:rsidRPr="00C31E24" w:rsidRDefault="003A26C2" w:rsidP="003A26C2">
      <w:pPr>
        <w:pStyle w:val="Heading3"/>
        <w:rPr>
          <w:rFonts w:cs="Arial"/>
          <w:szCs w:val="28"/>
        </w:rPr>
      </w:pPr>
      <w:bookmarkStart w:id="5" w:name="_Toc99871303"/>
      <w:r w:rsidRPr="00C31E24">
        <w:rPr>
          <w:rFonts w:cs="Arial"/>
          <w:szCs w:val="28"/>
        </w:rPr>
        <w:t>6.7.1</w:t>
      </w:r>
      <w:r w:rsidRPr="00C31E24">
        <w:rPr>
          <w:rFonts w:cs="Arial"/>
          <w:szCs w:val="28"/>
        </w:rPr>
        <w:tab/>
        <w:t>On-network / On-demand ambient viewing call / Remote initiated ambient viewing call / Client Originated (CO)</w:t>
      </w:r>
      <w:bookmarkEnd w:id="5"/>
    </w:p>
    <w:p w14:paraId="6FF4FEBA" w14:textId="77777777" w:rsidR="003A26C2" w:rsidRPr="00C31E24" w:rsidRDefault="003A26C2" w:rsidP="003A26C2">
      <w:pPr>
        <w:pStyle w:val="H6"/>
      </w:pPr>
      <w:r w:rsidRPr="00C31E24">
        <w:t>6.7.1.1</w:t>
      </w:r>
      <w:r w:rsidRPr="00C31E24">
        <w:tab/>
        <w:t>Test Purpose (TP)</w:t>
      </w:r>
    </w:p>
    <w:p w14:paraId="24DD1644" w14:textId="77777777" w:rsidR="003A26C2" w:rsidRPr="00C31E24" w:rsidRDefault="003A26C2" w:rsidP="003A26C2">
      <w:pPr>
        <w:pStyle w:val="H6"/>
      </w:pPr>
      <w:r w:rsidRPr="00C31E24">
        <w:t>(1)</w:t>
      </w:r>
    </w:p>
    <w:p w14:paraId="50ABE95F" w14:textId="77777777" w:rsidR="003A26C2" w:rsidRPr="00C31E24" w:rsidRDefault="003A26C2" w:rsidP="003A26C2">
      <w:pPr>
        <w:pStyle w:val="PL"/>
        <w:rPr>
          <w:noProof w:val="0"/>
        </w:rPr>
      </w:pPr>
      <w:r w:rsidRPr="00C31E24">
        <w:rPr>
          <w:b/>
          <w:noProof w:val="0"/>
        </w:rPr>
        <w:t>with</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registered and authorised for </w:t>
      </w:r>
      <w:proofErr w:type="spellStart"/>
      <w:r w:rsidRPr="00C31E24">
        <w:rPr>
          <w:noProof w:val="0"/>
        </w:rPr>
        <w:t>MCVideo</w:t>
      </w:r>
      <w:proofErr w:type="spellEnd"/>
      <w:r w:rsidRPr="00C31E24">
        <w:rPr>
          <w:noProof w:val="0"/>
        </w:rPr>
        <w:t xml:space="preserve"> Service, including authorised to initiate a </w:t>
      </w:r>
      <w:proofErr w:type="spellStart"/>
      <w:r w:rsidRPr="00C31E24">
        <w:rPr>
          <w:noProof w:val="0"/>
        </w:rPr>
        <w:t>MCVideo</w:t>
      </w:r>
      <w:proofErr w:type="spellEnd"/>
      <w:r w:rsidRPr="00C31E24">
        <w:rPr>
          <w:noProof w:val="0"/>
        </w:rPr>
        <w:t xml:space="preserve"> remote initiated ambient viewing call }</w:t>
      </w:r>
    </w:p>
    <w:p w14:paraId="6E24C3F7" w14:textId="77777777" w:rsidR="003A26C2" w:rsidRPr="00C31E24" w:rsidRDefault="003A26C2" w:rsidP="003A26C2">
      <w:pPr>
        <w:pStyle w:val="PL"/>
        <w:rPr>
          <w:noProof w:val="0"/>
        </w:rPr>
      </w:pPr>
      <w:r w:rsidRPr="00C31E24">
        <w:rPr>
          <w:b/>
          <w:noProof w:val="0"/>
        </w:rPr>
        <w:t>ensure that</w:t>
      </w:r>
      <w:r w:rsidRPr="00C31E24">
        <w:rPr>
          <w:noProof w:val="0"/>
        </w:rPr>
        <w:t xml:space="preserve"> {</w:t>
      </w:r>
    </w:p>
    <w:p w14:paraId="137ECE7F" w14:textId="77777777" w:rsidR="003A26C2" w:rsidRPr="00C31E24" w:rsidRDefault="003A26C2" w:rsidP="003A26C2">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requests the establishment of a </w:t>
      </w:r>
      <w:proofErr w:type="spellStart"/>
      <w:r w:rsidRPr="00C31E24">
        <w:rPr>
          <w:noProof w:val="0"/>
        </w:rPr>
        <w:t>MCVideo</w:t>
      </w:r>
      <w:proofErr w:type="spellEnd"/>
      <w:r w:rsidRPr="00C31E24">
        <w:rPr>
          <w:noProof w:val="0"/>
        </w:rPr>
        <w:t xml:space="preserve"> remote initiated ambient viewing call }</w:t>
      </w:r>
    </w:p>
    <w:p w14:paraId="02C4AA0B" w14:textId="77777777" w:rsidR="003A26C2" w:rsidRPr="00C31E24" w:rsidRDefault="003A26C2" w:rsidP="003A26C2">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sends a SIP INVITE message requesting </w:t>
      </w:r>
      <w:proofErr w:type="spellStart"/>
      <w:r w:rsidRPr="00C31E24">
        <w:rPr>
          <w:noProof w:val="0"/>
        </w:rPr>
        <w:t>MCVideo</w:t>
      </w:r>
      <w:proofErr w:type="spellEnd"/>
      <w:r w:rsidRPr="00C31E24">
        <w:rPr>
          <w:noProof w:val="0"/>
        </w:rPr>
        <w:t xml:space="preserve"> remote initiated ambient viewing call </w:t>
      </w:r>
      <w:r w:rsidRPr="00C31E24">
        <w:rPr>
          <w:b/>
          <w:noProof w:val="0"/>
        </w:rPr>
        <w:t>and</w:t>
      </w:r>
      <w:r w:rsidRPr="00C31E24">
        <w:rPr>
          <w:noProof w:val="0"/>
        </w:rPr>
        <w:t xml:space="preserve"> responds to a SIP 200 (OK) message with a SIP ACK message </w:t>
      </w:r>
      <w:r w:rsidRPr="00C31E24">
        <w:rPr>
          <w:b/>
          <w:bCs/>
          <w:noProof w:val="0"/>
        </w:rPr>
        <w:t>and</w:t>
      </w:r>
      <w:r w:rsidRPr="00C31E24">
        <w:rPr>
          <w:noProof w:val="0"/>
        </w:rPr>
        <w:t xml:space="preserve"> notifies the </w:t>
      </w:r>
      <w:proofErr w:type="spellStart"/>
      <w:r w:rsidRPr="00C31E24">
        <w:rPr>
          <w:noProof w:val="0"/>
        </w:rPr>
        <w:t>MCVideo</w:t>
      </w:r>
      <w:proofErr w:type="spellEnd"/>
      <w:r w:rsidRPr="00C31E24">
        <w:rPr>
          <w:noProof w:val="0"/>
        </w:rPr>
        <w:t xml:space="preserve"> User that the call has been successfully established }</w:t>
      </w:r>
    </w:p>
    <w:p w14:paraId="4DBC1B8C" w14:textId="77777777" w:rsidR="003A26C2" w:rsidRPr="00C31E24" w:rsidRDefault="003A26C2" w:rsidP="003A26C2">
      <w:pPr>
        <w:pStyle w:val="PL"/>
        <w:rPr>
          <w:noProof w:val="0"/>
        </w:rPr>
      </w:pPr>
      <w:r w:rsidRPr="00C31E24">
        <w:rPr>
          <w:noProof w:val="0"/>
        </w:rPr>
        <w:t xml:space="preserve">            }</w:t>
      </w:r>
    </w:p>
    <w:p w14:paraId="4479A280" w14:textId="77777777" w:rsidR="003A26C2" w:rsidRPr="00C31E24" w:rsidRDefault="003A26C2" w:rsidP="003A26C2">
      <w:pPr>
        <w:pStyle w:val="PL"/>
        <w:rPr>
          <w:rFonts w:cs="Courier New"/>
          <w:noProof w:val="0"/>
          <w:szCs w:val="16"/>
        </w:rPr>
      </w:pPr>
    </w:p>
    <w:p w14:paraId="095BF4C6" w14:textId="77777777" w:rsidR="003A26C2" w:rsidRPr="00C31E24" w:rsidRDefault="003A26C2" w:rsidP="003A26C2">
      <w:pPr>
        <w:pStyle w:val="H6"/>
      </w:pPr>
      <w:r w:rsidRPr="00C31E24">
        <w:t>(2)</w:t>
      </w:r>
    </w:p>
    <w:p w14:paraId="27CA1577" w14:textId="77777777" w:rsidR="003A26C2" w:rsidRPr="00C31E24" w:rsidRDefault="003A26C2" w:rsidP="003A26C2">
      <w:pPr>
        <w:pStyle w:val="PL"/>
        <w:rPr>
          <w:noProof w:val="0"/>
        </w:rPr>
      </w:pPr>
      <w:r w:rsidRPr="00C31E24">
        <w:rPr>
          <w:b/>
          <w:noProof w:val="0"/>
        </w:rPr>
        <w:t>with</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having established a </w:t>
      </w:r>
      <w:proofErr w:type="spellStart"/>
      <w:r w:rsidRPr="00C31E24">
        <w:rPr>
          <w:noProof w:val="0"/>
        </w:rPr>
        <w:t>MCVideo</w:t>
      </w:r>
      <w:proofErr w:type="spellEnd"/>
      <w:r w:rsidRPr="00C31E24">
        <w:rPr>
          <w:noProof w:val="0"/>
        </w:rPr>
        <w:t xml:space="preserve"> remote initiated ambient viewing call }</w:t>
      </w:r>
    </w:p>
    <w:p w14:paraId="0EA63F4A" w14:textId="77777777" w:rsidR="003A26C2" w:rsidRPr="00C31E24" w:rsidRDefault="003A26C2" w:rsidP="003A26C2">
      <w:pPr>
        <w:pStyle w:val="PL"/>
        <w:rPr>
          <w:noProof w:val="0"/>
        </w:rPr>
      </w:pPr>
      <w:r w:rsidRPr="00C31E24">
        <w:rPr>
          <w:b/>
          <w:noProof w:val="0"/>
        </w:rPr>
        <w:t>ensure that</w:t>
      </w:r>
      <w:r w:rsidRPr="00C31E24">
        <w:rPr>
          <w:noProof w:val="0"/>
        </w:rPr>
        <w:t xml:space="preserve"> {</w:t>
      </w:r>
    </w:p>
    <w:p w14:paraId="1AD6B12F" w14:textId="77777777" w:rsidR="003A26C2" w:rsidRPr="00C31E24" w:rsidRDefault="003A26C2" w:rsidP="003A26C2">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engages in communication with the invited </w:t>
      </w:r>
      <w:proofErr w:type="spellStart"/>
      <w:r w:rsidRPr="00C31E24">
        <w:rPr>
          <w:noProof w:val="0"/>
        </w:rPr>
        <w:t>MCVideo</w:t>
      </w:r>
      <w:proofErr w:type="spellEnd"/>
      <w:r w:rsidRPr="00C31E24">
        <w:rPr>
          <w:noProof w:val="0"/>
        </w:rPr>
        <w:t xml:space="preserve"> User }</w:t>
      </w:r>
    </w:p>
    <w:p w14:paraId="39580D80" w14:textId="77777777" w:rsidR="003A26C2" w:rsidRPr="00C31E24" w:rsidRDefault="003A26C2" w:rsidP="003A26C2">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respects the Transmission Control imposed by the </w:t>
      </w:r>
      <w:proofErr w:type="spellStart"/>
      <w:r w:rsidRPr="00C31E24">
        <w:rPr>
          <w:noProof w:val="0"/>
        </w:rPr>
        <w:t>MCVideo</w:t>
      </w:r>
      <w:proofErr w:type="spellEnd"/>
      <w:r w:rsidRPr="00C31E24">
        <w:rPr>
          <w:noProof w:val="0"/>
        </w:rPr>
        <w:t xml:space="preserve"> Server }</w:t>
      </w:r>
    </w:p>
    <w:p w14:paraId="020AAE89" w14:textId="77777777" w:rsidR="003A26C2" w:rsidRPr="00C31E24" w:rsidRDefault="003A26C2" w:rsidP="003A26C2">
      <w:pPr>
        <w:pStyle w:val="PL"/>
        <w:rPr>
          <w:noProof w:val="0"/>
        </w:rPr>
      </w:pPr>
      <w:r w:rsidRPr="00C31E24">
        <w:rPr>
          <w:noProof w:val="0"/>
        </w:rPr>
        <w:t xml:space="preserve">            }</w:t>
      </w:r>
    </w:p>
    <w:p w14:paraId="6ED678BC" w14:textId="77777777" w:rsidR="003A26C2" w:rsidRPr="00C31E24" w:rsidRDefault="003A26C2" w:rsidP="003A26C2">
      <w:pPr>
        <w:pStyle w:val="PL"/>
        <w:rPr>
          <w:rFonts w:cs="Courier New"/>
          <w:noProof w:val="0"/>
          <w:szCs w:val="16"/>
        </w:rPr>
      </w:pPr>
    </w:p>
    <w:p w14:paraId="34E2C2A1" w14:textId="77777777" w:rsidR="003A26C2" w:rsidRPr="00C31E24" w:rsidRDefault="003A26C2" w:rsidP="003A26C2">
      <w:pPr>
        <w:pStyle w:val="H6"/>
      </w:pPr>
      <w:r w:rsidRPr="00C31E24">
        <w:t>(3)</w:t>
      </w:r>
    </w:p>
    <w:p w14:paraId="7A516E7B" w14:textId="77777777" w:rsidR="003A26C2" w:rsidRPr="00C31E24" w:rsidRDefault="003A26C2" w:rsidP="003A26C2">
      <w:pPr>
        <w:pStyle w:val="PL"/>
        <w:rPr>
          <w:noProof w:val="0"/>
        </w:rPr>
      </w:pPr>
      <w:r w:rsidRPr="00C31E24">
        <w:rPr>
          <w:b/>
          <w:noProof w:val="0"/>
        </w:rPr>
        <w:t>with</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having an ongoing </w:t>
      </w:r>
      <w:proofErr w:type="spellStart"/>
      <w:r w:rsidRPr="00C31E24">
        <w:rPr>
          <w:noProof w:val="0"/>
        </w:rPr>
        <w:t>MCVideo</w:t>
      </w:r>
      <w:proofErr w:type="spellEnd"/>
      <w:r w:rsidRPr="00C31E24">
        <w:rPr>
          <w:noProof w:val="0"/>
        </w:rPr>
        <w:t xml:space="preserve"> remote initiated ambient viewing call }</w:t>
      </w:r>
    </w:p>
    <w:p w14:paraId="21085647" w14:textId="77777777" w:rsidR="003A26C2" w:rsidRPr="00C31E24" w:rsidRDefault="003A26C2" w:rsidP="003A26C2">
      <w:pPr>
        <w:pStyle w:val="PL"/>
        <w:rPr>
          <w:noProof w:val="0"/>
        </w:rPr>
      </w:pPr>
      <w:r w:rsidRPr="00C31E24">
        <w:rPr>
          <w:b/>
          <w:noProof w:val="0"/>
        </w:rPr>
        <w:t>ensure that</w:t>
      </w:r>
      <w:r w:rsidRPr="00C31E24">
        <w:rPr>
          <w:noProof w:val="0"/>
        </w:rPr>
        <w:t xml:space="preserve"> {</w:t>
      </w:r>
    </w:p>
    <w:p w14:paraId="57E2A35B" w14:textId="77777777" w:rsidR="003A26C2" w:rsidRPr="00C31E24" w:rsidRDefault="003A26C2" w:rsidP="003A26C2">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requests to terminate the ongoing </w:t>
      </w:r>
      <w:proofErr w:type="spellStart"/>
      <w:r w:rsidRPr="00C31E24">
        <w:rPr>
          <w:noProof w:val="0"/>
        </w:rPr>
        <w:t>MCVideo</w:t>
      </w:r>
      <w:proofErr w:type="spellEnd"/>
      <w:r w:rsidRPr="00C31E24">
        <w:rPr>
          <w:noProof w:val="0"/>
        </w:rPr>
        <w:t xml:space="preserve"> remote initiated ambient viewing call }</w:t>
      </w:r>
    </w:p>
    <w:p w14:paraId="2CA1B16D" w14:textId="77777777" w:rsidR="003A26C2" w:rsidRPr="00C31E24" w:rsidRDefault="003A26C2" w:rsidP="003A26C2">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sends a SIP BYE request and after receiving a SIP 200 (OK) and leaves the </w:t>
      </w:r>
      <w:proofErr w:type="spellStart"/>
      <w:r w:rsidRPr="00C31E24">
        <w:rPr>
          <w:noProof w:val="0"/>
        </w:rPr>
        <w:t>MCVideo</w:t>
      </w:r>
      <w:proofErr w:type="spellEnd"/>
      <w:r w:rsidRPr="00C31E24">
        <w:rPr>
          <w:noProof w:val="0"/>
        </w:rPr>
        <w:t xml:space="preserve"> session }</w:t>
      </w:r>
    </w:p>
    <w:p w14:paraId="5220747E" w14:textId="77777777" w:rsidR="003A26C2" w:rsidRPr="00C31E24" w:rsidRDefault="003A26C2" w:rsidP="003A26C2">
      <w:pPr>
        <w:pStyle w:val="PL"/>
        <w:rPr>
          <w:noProof w:val="0"/>
        </w:rPr>
      </w:pPr>
      <w:r w:rsidRPr="00C31E24">
        <w:rPr>
          <w:noProof w:val="0"/>
        </w:rPr>
        <w:t xml:space="preserve">            }</w:t>
      </w:r>
    </w:p>
    <w:p w14:paraId="4221F411" w14:textId="77777777" w:rsidR="003A26C2" w:rsidRPr="00C31E24" w:rsidRDefault="003A26C2" w:rsidP="003A26C2">
      <w:pPr>
        <w:pStyle w:val="PL"/>
        <w:rPr>
          <w:rFonts w:cs="Courier New"/>
          <w:noProof w:val="0"/>
          <w:szCs w:val="16"/>
        </w:rPr>
      </w:pPr>
    </w:p>
    <w:p w14:paraId="2B9D1867" w14:textId="77777777" w:rsidR="003A26C2" w:rsidRPr="00C31E24" w:rsidRDefault="003A26C2" w:rsidP="003A26C2">
      <w:pPr>
        <w:pStyle w:val="H6"/>
      </w:pPr>
      <w:r w:rsidRPr="00C31E24">
        <w:t>6.7.1.2</w:t>
      </w:r>
      <w:r w:rsidRPr="00C31E24">
        <w:tab/>
        <w:t>Conformance requirements</w:t>
      </w:r>
    </w:p>
    <w:p w14:paraId="44BDF44B" w14:textId="77777777" w:rsidR="003A26C2" w:rsidRPr="00C31E24" w:rsidRDefault="003A26C2" w:rsidP="003A26C2">
      <w:r w:rsidRPr="00C31E24">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651C906" w14:textId="77777777" w:rsidR="003A26C2" w:rsidRPr="00C31E24" w:rsidRDefault="003A26C2" w:rsidP="003A26C2">
      <w:r w:rsidRPr="00C31E24">
        <w:t>[TS 24.281, clause 15.2.1.1]</w:t>
      </w:r>
    </w:p>
    <w:p w14:paraId="4A99B49C" w14:textId="77777777" w:rsidR="003A26C2" w:rsidRPr="00C31E24" w:rsidRDefault="003A26C2" w:rsidP="003A26C2">
      <w:r w:rsidRPr="00C31E24">
        <w:t xml:space="preserve">Upon receiving a request from the </w:t>
      </w:r>
      <w:proofErr w:type="spellStart"/>
      <w:r w:rsidRPr="00C31E24">
        <w:t>MCVideo</w:t>
      </w:r>
      <w:proofErr w:type="spellEnd"/>
      <w:r w:rsidRPr="00C31E24">
        <w:t xml:space="preserve"> user to originate a remote initiated ambient viewing call, if the &lt;</w:t>
      </w:r>
      <w:r w:rsidRPr="00C31E24">
        <w:rPr>
          <w:lang w:eastAsia="ko-KR"/>
        </w:rPr>
        <w:t>allow</w:t>
      </w:r>
      <w:r w:rsidRPr="00C31E24">
        <w:t>-</w:t>
      </w:r>
      <w:r w:rsidRPr="00C31E24">
        <w:rPr>
          <w:lang w:eastAsia="ko-KR"/>
        </w:rPr>
        <w:t>request-remote-initiated-ambient-viewing</w:t>
      </w:r>
      <w:r w:rsidRPr="00C31E24">
        <w:t xml:space="preserve">&gt; element of the &lt;ruleset&gt; element is not present in the </w:t>
      </w:r>
      <w:proofErr w:type="spellStart"/>
      <w:r w:rsidRPr="00C31E24">
        <w:t>MCVideo</w:t>
      </w:r>
      <w:proofErr w:type="spellEnd"/>
      <w:r w:rsidRPr="00C31E24">
        <w:t xml:space="preserve"> user profile document (see the </w:t>
      </w:r>
      <w:proofErr w:type="spellStart"/>
      <w:r w:rsidRPr="00C31E24">
        <w:t>MCVideo</w:t>
      </w:r>
      <w:proofErr w:type="spellEnd"/>
      <w:r w:rsidRPr="00C31E24">
        <w:t xml:space="preserve"> user profile document in 3GPP TS 24.484 [25]) or is set to a value of "false", the </w:t>
      </w:r>
      <w:proofErr w:type="spellStart"/>
      <w:r w:rsidRPr="00C31E24">
        <w:t>MCVideo</w:t>
      </w:r>
      <w:proofErr w:type="spellEnd"/>
      <w:r w:rsidRPr="00C31E24">
        <w:t xml:space="preserve"> client shall inform the </w:t>
      </w:r>
      <w:proofErr w:type="spellStart"/>
      <w:r w:rsidRPr="00C31E24">
        <w:t>MCVideo</w:t>
      </w:r>
      <w:proofErr w:type="spellEnd"/>
      <w:r w:rsidRPr="00C31E24">
        <w:t xml:space="preserve"> user and shall exit this procedure.</w:t>
      </w:r>
    </w:p>
    <w:p w14:paraId="05B29ED1" w14:textId="77777777" w:rsidR="003A26C2" w:rsidRPr="00C31E24" w:rsidRDefault="003A26C2" w:rsidP="003A26C2">
      <w:r w:rsidRPr="00C31E24">
        <w:t xml:space="preserve">Upon receiving a request from the </w:t>
      </w:r>
      <w:proofErr w:type="spellStart"/>
      <w:r w:rsidRPr="00C31E24">
        <w:t>MCVideo</w:t>
      </w:r>
      <w:proofErr w:type="spellEnd"/>
      <w:r w:rsidRPr="00C31E24">
        <w:t xml:space="preserve"> user to originate a locally initiated ambient viewing call, if the &lt;</w:t>
      </w:r>
      <w:r w:rsidRPr="00C31E24">
        <w:rPr>
          <w:lang w:eastAsia="ko-KR"/>
        </w:rPr>
        <w:t>allow</w:t>
      </w:r>
      <w:r w:rsidRPr="00C31E24">
        <w:t>-</w:t>
      </w:r>
      <w:r w:rsidRPr="00C31E24">
        <w:rPr>
          <w:lang w:eastAsia="ko-KR"/>
        </w:rPr>
        <w:t>request-locally-initiated-ambient-viewing</w:t>
      </w:r>
      <w:r w:rsidRPr="00C31E24">
        <w:t xml:space="preserve">&gt; element of the &lt;ruleset&gt; element is not present in the </w:t>
      </w:r>
      <w:proofErr w:type="spellStart"/>
      <w:r w:rsidRPr="00C31E24">
        <w:t>MCVideo</w:t>
      </w:r>
      <w:proofErr w:type="spellEnd"/>
      <w:r w:rsidRPr="00C31E24">
        <w:t xml:space="preserve"> user profile document (see the </w:t>
      </w:r>
      <w:proofErr w:type="spellStart"/>
      <w:r w:rsidRPr="00C31E24">
        <w:t>MCVideo</w:t>
      </w:r>
      <w:proofErr w:type="spellEnd"/>
      <w:r w:rsidRPr="00C31E24">
        <w:t xml:space="preserve"> user profile document in 3GPP TS 24.484 [25]) or is set to a value of "false", the </w:t>
      </w:r>
      <w:proofErr w:type="spellStart"/>
      <w:r w:rsidRPr="00C31E24">
        <w:t>MCVideo</w:t>
      </w:r>
      <w:proofErr w:type="spellEnd"/>
      <w:r w:rsidRPr="00C31E24">
        <w:t xml:space="preserve"> client shall inform the </w:t>
      </w:r>
      <w:proofErr w:type="spellStart"/>
      <w:r w:rsidRPr="00C31E24">
        <w:t>MCVideo</w:t>
      </w:r>
      <w:proofErr w:type="spellEnd"/>
      <w:r w:rsidRPr="00C31E24">
        <w:t xml:space="preserve"> user and shall exit this procedure.</w:t>
      </w:r>
    </w:p>
    <w:p w14:paraId="308358BF" w14:textId="77777777" w:rsidR="003A26C2" w:rsidRPr="00C31E24" w:rsidRDefault="003A26C2" w:rsidP="003A26C2">
      <w:pPr>
        <w:rPr>
          <w:lang w:eastAsia="ko-KR"/>
        </w:rPr>
      </w:pPr>
      <w:r w:rsidRPr="00C31E24">
        <w:t xml:space="preserve">Upon receiving a request from an </w:t>
      </w:r>
      <w:proofErr w:type="spellStart"/>
      <w:r w:rsidRPr="00C31E24">
        <w:t>MCVideo</w:t>
      </w:r>
      <w:proofErr w:type="spellEnd"/>
      <w:r w:rsidRPr="00C31E24">
        <w:t xml:space="preserve"> </w:t>
      </w:r>
      <w:r w:rsidRPr="00C31E24">
        <w:rPr>
          <w:lang w:eastAsia="ko-KR"/>
        </w:rPr>
        <w:t>u</w:t>
      </w:r>
      <w:r w:rsidRPr="00C31E24">
        <w:t xml:space="preserve">ser to establish an </w:t>
      </w:r>
      <w:proofErr w:type="spellStart"/>
      <w:r w:rsidRPr="00C31E24">
        <w:t>MCVideo</w:t>
      </w:r>
      <w:proofErr w:type="spellEnd"/>
      <w:r w:rsidRPr="00C31E24">
        <w:t xml:space="preserve"> </w:t>
      </w:r>
      <w:r w:rsidRPr="00C31E24">
        <w:rPr>
          <w:lang w:eastAsia="ko-KR"/>
        </w:rPr>
        <w:t>ambient viewing</w:t>
      </w:r>
      <w:r w:rsidRPr="00C31E24">
        <w:t xml:space="preserve"> </w:t>
      </w:r>
      <w:r w:rsidRPr="00C31E24">
        <w:rPr>
          <w:lang w:eastAsia="ko-KR"/>
        </w:rPr>
        <w:t>c</w:t>
      </w:r>
      <w:r w:rsidRPr="00C31E24">
        <w:t xml:space="preserve">all that has been authorised successfully by the requesting </w:t>
      </w:r>
      <w:proofErr w:type="spellStart"/>
      <w:r w:rsidRPr="00C31E24">
        <w:t>MCVideo</w:t>
      </w:r>
      <w:proofErr w:type="spellEnd"/>
      <w:r w:rsidRPr="00C31E24">
        <w:t xml:space="preserve"> client, </w:t>
      </w:r>
      <w:r w:rsidRPr="00C31E24">
        <w:rPr>
          <w:lang w:eastAsia="ko-KR"/>
        </w:rPr>
        <w:t xml:space="preserve">the </w:t>
      </w:r>
      <w:proofErr w:type="spellStart"/>
      <w:r w:rsidRPr="00C31E24">
        <w:rPr>
          <w:lang w:eastAsia="ko-KR"/>
        </w:rPr>
        <w:t>MCVideo</w:t>
      </w:r>
      <w:proofErr w:type="spellEnd"/>
      <w:r w:rsidRPr="00C31E24">
        <w:rPr>
          <w:lang w:eastAsia="ko-KR"/>
        </w:rPr>
        <w:t xml:space="preserve"> client shall generate an initial SIP INVITE request by following the UE originating session procedures specified in 3GPP TS 24.229 [11], with the clarifications given below.</w:t>
      </w:r>
    </w:p>
    <w:p w14:paraId="39F0604B" w14:textId="77777777" w:rsidR="003A26C2" w:rsidRPr="00C31E24" w:rsidRDefault="003A26C2" w:rsidP="003A26C2">
      <w:pPr>
        <w:rPr>
          <w:lang w:eastAsia="ko-KR"/>
        </w:rPr>
      </w:pPr>
      <w:r w:rsidRPr="00C31E24">
        <w:rPr>
          <w:lang w:eastAsia="ko-KR"/>
        </w:rPr>
        <w:t xml:space="preserve">The </w:t>
      </w:r>
      <w:proofErr w:type="spellStart"/>
      <w:r w:rsidRPr="00C31E24">
        <w:rPr>
          <w:lang w:eastAsia="ko-KR"/>
        </w:rPr>
        <w:t>MCVideo</w:t>
      </w:r>
      <w:proofErr w:type="spellEnd"/>
      <w:r w:rsidRPr="00C31E24">
        <w:rPr>
          <w:lang w:eastAsia="ko-KR"/>
        </w:rPr>
        <w:t xml:space="preserve"> client:</w:t>
      </w:r>
    </w:p>
    <w:p w14:paraId="55AAECF8" w14:textId="77777777" w:rsidR="003A26C2" w:rsidRPr="00C31E24" w:rsidRDefault="003A26C2" w:rsidP="003A26C2">
      <w:pPr>
        <w:pStyle w:val="B1"/>
        <w:rPr>
          <w:lang w:eastAsia="ko-KR"/>
        </w:rPr>
      </w:pPr>
      <w:r w:rsidRPr="00C31E24">
        <w:rPr>
          <w:lang w:eastAsia="ko-KR"/>
        </w:rPr>
        <w:t>1)</w:t>
      </w:r>
      <w:r w:rsidRPr="00C31E24">
        <w:rPr>
          <w:lang w:eastAsia="ko-KR"/>
        </w:rPr>
        <w:tab/>
      </w:r>
      <w:r w:rsidRPr="00C31E24">
        <w:t>shall</w:t>
      </w:r>
      <w:r w:rsidRPr="00C31E24">
        <w:rPr>
          <w:lang w:eastAsia="ko-KR"/>
        </w:rPr>
        <w:t xml:space="preserve"> set the Request-URI of the SIP INVITE request to a public service identity </w:t>
      </w:r>
      <w:r w:rsidRPr="00C31E24">
        <w:t xml:space="preserve">of identifying the participating </w:t>
      </w:r>
      <w:proofErr w:type="spellStart"/>
      <w:r w:rsidRPr="00C31E24">
        <w:t>MCVideo</w:t>
      </w:r>
      <w:proofErr w:type="spellEnd"/>
      <w:r w:rsidRPr="00C31E24">
        <w:t xml:space="preserve"> function serving the </w:t>
      </w:r>
      <w:proofErr w:type="spellStart"/>
      <w:r w:rsidRPr="00C31E24">
        <w:t>MCVideo</w:t>
      </w:r>
      <w:proofErr w:type="spellEnd"/>
      <w:r w:rsidRPr="00C31E24">
        <w:t xml:space="preserve"> user</w:t>
      </w:r>
      <w:r w:rsidRPr="00C31E24">
        <w:rPr>
          <w:lang w:eastAsia="ko-KR"/>
        </w:rPr>
        <w:t>;</w:t>
      </w:r>
    </w:p>
    <w:p w14:paraId="1951CA20" w14:textId="77777777" w:rsidR="003A26C2" w:rsidRPr="00C31E24" w:rsidRDefault="003A26C2" w:rsidP="003A26C2">
      <w:pPr>
        <w:pStyle w:val="B1"/>
      </w:pPr>
      <w:r w:rsidRPr="00C31E24">
        <w:lastRenderedPageBreak/>
        <w:t>2)</w:t>
      </w:r>
      <w:r w:rsidRPr="00C31E24">
        <w:tab/>
        <w:t>may include a P-Preferred-Identity header field in the SIP INVITE request containing a public user identity as specified in 3GPP TS 24.229 [11];</w:t>
      </w:r>
    </w:p>
    <w:p w14:paraId="71C3F3E8" w14:textId="77777777" w:rsidR="003A26C2" w:rsidRPr="00C31E24" w:rsidRDefault="003A26C2" w:rsidP="003A26C2">
      <w:pPr>
        <w:pStyle w:val="B1"/>
        <w:rPr>
          <w:lang w:eastAsia="ko-KR"/>
        </w:rPr>
      </w:pPr>
      <w:r w:rsidRPr="00C31E24">
        <w:rPr>
          <w:lang w:eastAsia="ko-KR"/>
        </w:rPr>
        <w:t>3)</w:t>
      </w:r>
      <w:r w:rsidRPr="00C31E24">
        <w:rPr>
          <w:lang w:eastAsia="ko-KR"/>
        </w:rPr>
        <w:tab/>
      </w:r>
      <w:r w:rsidRPr="00C31E24">
        <w:t>shall</w:t>
      </w:r>
      <w:r w:rsidRPr="00C31E24">
        <w:rPr>
          <w:lang w:eastAsia="ko-KR"/>
        </w:rPr>
        <w:t xml:space="preserve"> include the g.3gpp.mcvideo media feature tag </w:t>
      </w:r>
      <w:r w:rsidRPr="00C31E24">
        <w:t xml:space="preserve">and the </w:t>
      </w:r>
      <w:r w:rsidRPr="00C31E24">
        <w:rPr>
          <w:lang w:eastAsia="ko-KR"/>
        </w:rPr>
        <w:t>g.3gpp.icsi-ref media feature tag with the value of "</w:t>
      </w:r>
      <w:proofErr w:type="gramStart"/>
      <w:r w:rsidRPr="00C31E24">
        <w:rPr>
          <w:lang w:eastAsia="ko-KR"/>
        </w:rPr>
        <w:t>urn:urn</w:t>
      </w:r>
      <w:proofErr w:type="gramEnd"/>
      <w:r w:rsidRPr="00C31E24">
        <w:rPr>
          <w:lang w:eastAsia="ko-KR"/>
        </w:rPr>
        <w:t>-7:3gpp-service.ims.icsi.mcvideo" in the Contact header field of the SIP INVITE request according to IETF RFC 3840 [22];</w:t>
      </w:r>
    </w:p>
    <w:p w14:paraId="0570F3A9" w14:textId="77777777" w:rsidR="003A26C2" w:rsidRPr="00C31E24" w:rsidRDefault="003A26C2" w:rsidP="003A26C2">
      <w:pPr>
        <w:pStyle w:val="B1"/>
        <w:rPr>
          <w:lang w:eastAsia="ko-KR"/>
        </w:rPr>
      </w:pPr>
      <w:r w:rsidRPr="00C31E24">
        <w:rPr>
          <w:lang w:eastAsia="ko-KR"/>
        </w:rPr>
        <w:t>4)</w:t>
      </w:r>
      <w:r w:rsidRPr="00C31E24">
        <w:rPr>
          <w:lang w:eastAsia="ko-KR"/>
        </w:rPr>
        <w:tab/>
      </w:r>
      <w:r w:rsidRPr="00C31E24">
        <w:t>shall</w:t>
      </w:r>
      <w:r w:rsidRPr="00C31E24">
        <w:rPr>
          <w:lang w:eastAsia="ko-KR"/>
        </w:rPr>
        <w:t xml:space="preserve"> include an Accept-Contact header field containing the g.3gpp.mcvideo media feature tag along with the "require" and "explicit" header field parameters according to IETF RFC 3841 [20];</w:t>
      </w:r>
    </w:p>
    <w:p w14:paraId="59404EEB" w14:textId="77777777" w:rsidR="003A26C2" w:rsidRPr="00C31E24" w:rsidRDefault="003A26C2" w:rsidP="003A26C2">
      <w:pPr>
        <w:pStyle w:val="B1"/>
        <w:rPr>
          <w:lang w:eastAsia="ko-KR"/>
        </w:rPr>
      </w:pPr>
      <w:r w:rsidRPr="00C31E24">
        <w:rPr>
          <w:lang w:eastAsia="ko-KR"/>
        </w:rPr>
        <w:t>5)</w:t>
      </w:r>
      <w:r w:rsidRPr="00C31E24">
        <w:rPr>
          <w:lang w:eastAsia="ko-KR"/>
        </w:rPr>
        <w:tab/>
      </w:r>
      <w:r w:rsidRPr="00C31E24">
        <w:t>shall</w:t>
      </w:r>
      <w:r w:rsidRPr="00C31E24">
        <w:rPr>
          <w:lang w:eastAsia="ko-KR"/>
        </w:rPr>
        <w:t xml:space="preserve"> include the ICSI value "</w:t>
      </w:r>
      <w:proofErr w:type="gramStart"/>
      <w:r w:rsidRPr="00C31E24">
        <w:rPr>
          <w:lang w:eastAsia="ko-KR"/>
        </w:rPr>
        <w:t>urn:urn</w:t>
      </w:r>
      <w:proofErr w:type="gramEnd"/>
      <w:r w:rsidRPr="00C31E24">
        <w:rPr>
          <w:lang w:eastAsia="ko-KR"/>
        </w:rPr>
        <w:t>-7:3gpp-service.ims.icsi.mcvideo" (coded as specified in 3GPP TS 24.229 [11]), in a P-Preferred-Service header field according to IETF RFC 6050 [14] in the SIP INVITE request;</w:t>
      </w:r>
    </w:p>
    <w:p w14:paraId="132073E0" w14:textId="77777777" w:rsidR="003A26C2" w:rsidRPr="00C31E24" w:rsidRDefault="003A26C2" w:rsidP="003A26C2">
      <w:pPr>
        <w:pStyle w:val="B1"/>
        <w:rPr>
          <w:lang w:eastAsia="ko-KR"/>
        </w:rPr>
      </w:pPr>
      <w:r w:rsidRPr="00C31E24">
        <w:rPr>
          <w:lang w:eastAsia="ko-KR"/>
        </w:rPr>
        <w:t>6)</w:t>
      </w:r>
      <w:r w:rsidRPr="00C31E24">
        <w:rPr>
          <w:lang w:eastAsia="ko-KR"/>
        </w:rPr>
        <w:tab/>
      </w:r>
      <w:r w:rsidRPr="00C31E24">
        <w:t>shall</w:t>
      </w:r>
      <w:r w:rsidRPr="00C31E24">
        <w:rPr>
          <w:lang w:eastAsia="ko-KR"/>
        </w:rPr>
        <w:t xml:space="preserve"> include an Accept-Contact header field with the media feature tag g.3gpp.icsi-ref contain with the value of "</w:t>
      </w:r>
      <w:proofErr w:type="gramStart"/>
      <w:r w:rsidRPr="00C31E24">
        <w:rPr>
          <w:lang w:eastAsia="ko-KR"/>
        </w:rPr>
        <w:t>urn:urn</w:t>
      </w:r>
      <w:proofErr w:type="gramEnd"/>
      <w:r w:rsidRPr="00C31E24">
        <w:rPr>
          <w:lang w:eastAsia="ko-KR"/>
        </w:rPr>
        <w:t>-7:3gpp-service.ims.icsi.mcvideo" along with parameters "require" and "explicit" according to IETF RFC 3841 [20];</w:t>
      </w:r>
    </w:p>
    <w:p w14:paraId="5F0A1E6E" w14:textId="77777777" w:rsidR="003A26C2" w:rsidRPr="00C31E24" w:rsidRDefault="003A26C2" w:rsidP="003A26C2">
      <w:pPr>
        <w:pStyle w:val="B1"/>
      </w:pPr>
      <w:r w:rsidRPr="00C31E24">
        <w:rPr>
          <w:lang w:eastAsia="ko-KR"/>
        </w:rPr>
        <w:t>7)</w:t>
      </w:r>
      <w:r w:rsidRPr="00C31E24">
        <w:rPr>
          <w:lang w:eastAsia="ko-KR"/>
        </w:rPr>
        <w:tab/>
      </w:r>
      <w:r w:rsidRPr="00C31E24">
        <w:t>shall</w:t>
      </w:r>
      <w:r w:rsidRPr="00C31E24">
        <w:rPr>
          <w:lang w:eastAsia="ko-KR"/>
        </w:rPr>
        <w:t xml:space="preserve"> include </w:t>
      </w:r>
      <w:r w:rsidRPr="00C31E24">
        <w:t>an application/vnd.3gpp.mcvideo-info+xml MIME body with the &lt;session-type&gt; element set to a value of "ambient-viewing";</w:t>
      </w:r>
    </w:p>
    <w:p w14:paraId="223E5BCC" w14:textId="77777777" w:rsidR="003A26C2" w:rsidRPr="00C31E24" w:rsidRDefault="003A26C2" w:rsidP="003A26C2">
      <w:pPr>
        <w:pStyle w:val="B1"/>
      </w:pPr>
      <w:r w:rsidRPr="00C31E24">
        <w:t>8)</w:t>
      </w:r>
      <w:r w:rsidRPr="00C31E24">
        <w:tab/>
        <w:t>shall include in the application/vnd.3gpp.mcvideo-info+xml MIME body an &lt;ambient-viewing-type&gt; element set to a value of:</w:t>
      </w:r>
    </w:p>
    <w:p w14:paraId="4D5461EC" w14:textId="77777777" w:rsidR="003A26C2" w:rsidRPr="00C31E24" w:rsidRDefault="003A26C2" w:rsidP="003A26C2">
      <w:pPr>
        <w:pStyle w:val="B2"/>
      </w:pPr>
      <w:r w:rsidRPr="00C31E24">
        <w:t>a)</w:t>
      </w:r>
      <w:r w:rsidRPr="00C31E24">
        <w:tab/>
        <w:t>"local-</w:t>
      </w:r>
      <w:proofErr w:type="spellStart"/>
      <w:r w:rsidRPr="00C31E24">
        <w:t>init</w:t>
      </w:r>
      <w:proofErr w:type="spellEnd"/>
      <w:r w:rsidRPr="00C31E24">
        <w:t xml:space="preserve">", if the </w:t>
      </w:r>
      <w:proofErr w:type="spellStart"/>
      <w:r w:rsidRPr="00C31E24">
        <w:t>MCVideo</w:t>
      </w:r>
      <w:proofErr w:type="spellEnd"/>
      <w:r w:rsidRPr="00C31E24">
        <w:t xml:space="preserve"> user has requested a locally initiated ambient viewing call; or</w:t>
      </w:r>
    </w:p>
    <w:p w14:paraId="393D7925" w14:textId="77777777" w:rsidR="003A26C2" w:rsidRPr="00C31E24" w:rsidRDefault="003A26C2" w:rsidP="003A26C2">
      <w:pPr>
        <w:pStyle w:val="B2"/>
        <w:rPr>
          <w:lang w:eastAsia="x-none"/>
        </w:rPr>
      </w:pPr>
      <w:r w:rsidRPr="00C31E24">
        <w:t>b)</w:t>
      </w:r>
      <w:r w:rsidRPr="00C31E24">
        <w:tab/>
        <w:t>"remote-</w:t>
      </w:r>
      <w:proofErr w:type="spellStart"/>
      <w:r w:rsidRPr="00C31E24">
        <w:t>init</w:t>
      </w:r>
      <w:proofErr w:type="spellEnd"/>
      <w:r w:rsidRPr="00C31E24">
        <w:t xml:space="preserve">", if the </w:t>
      </w:r>
      <w:proofErr w:type="spellStart"/>
      <w:r w:rsidRPr="00C31E24">
        <w:t>MCVideo</w:t>
      </w:r>
      <w:proofErr w:type="spellEnd"/>
      <w:r w:rsidRPr="00C31E24">
        <w:t xml:space="preserve"> user has requested a remotely initiated ambient viewing call;</w:t>
      </w:r>
    </w:p>
    <w:p w14:paraId="065D5530" w14:textId="77777777" w:rsidR="003A26C2" w:rsidRPr="00C31E24" w:rsidRDefault="003A26C2" w:rsidP="003A26C2">
      <w:pPr>
        <w:pStyle w:val="B1"/>
        <w:rPr>
          <w:lang w:eastAsia="ko-KR"/>
        </w:rPr>
      </w:pPr>
      <w:r w:rsidRPr="00C31E24">
        <w:rPr>
          <w:lang w:eastAsia="ko-KR"/>
        </w:rPr>
        <w:t>9)</w:t>
      </w:r>
      <w:r w:rsidRPr="00C31E24">
        <w:rPr>
          <w:lang w:eastAsia="ko-KR"/>
        </w:rPr>
        <w:tab/>
      </w:r>
      <w:r w:rsidRPr="00C31E24">
        <w:t>shall</w:t>
      </w:r>
      <w:r w:rsidRPr="00C31E24">
        <w:rPr>
          <w:lang w:eastAsia="ko-KR"/>
        </w:rPr>
        <w:t xml:space="preserve"> insert in the SIP INVITE request a MIME resource-lists body with the </w:t>
      </w:r>
      <w:proofErr w:type="spellStart"/>
      <w:r w:rsidRPr="00C31E24">
        <w:rPr>
          <w:lang w:eastAsia="ko-KR"/>
        </w:rPr>
        <w:t>MCVideo</w:t>
      </w:r>
      <w:proofErr w:type="spellEnd"/>
      <w:r w:rsidRPr="00C31E24">
        <w:rPr>
          <w:lang w:eastAsia="ko-KR"/>
        </w:rPr>
        <w:t xml:space="preserve"> ID of the targeted </w:t>
      </w:r>
      <w:proofErr w:type="spellStart"/>
      <w:r w:rsidRPr="00C31E24">
        <w:rPr>
          <w:lang w:eastAsia="ko-KR"/>
        </w:rPr>
        <w:t>MCVideo</w:t>
      </w:r>
      <w:proofErr w:type="spellEnd"/>
      <w:r w:rsidRPr="00C31E24">
        <w:rPr>
          <w:lang w:eastAsia="ko-KR"/>
        </w:rPr>
        <w:t xml:space="preserve"> user, according to rules and procedures of IETF RFC 5366 [37];</w:t>
      </w:r>
    </w:p>
    <w:p w14:paraId="4599D69F" w14:textId="77777777" w:rsidR="003A26C2" w:rsidRPr="00C31E24" w:rsidRDefault="003A26C2" w:rsidP="003A26C2">
      <w:pPr>
        <w:pStyle w:val="NO"/>
      </w:pPr>
      <w:r w:rsidRPr="00C31E24">
        <w:t>NOTE 1:</w:t>
      </w:r>
      <w:r w:rsidRPr="00C31E24">
        <w:tab/>
        <w:t xml:space="preserve">the targeted </w:t>
      </w:r>
      <w:proofErr w:type="spellStart"/>
      <w:r w:rsidRPr="00C31E24">
        <w:t>MCVideo</w:t>
      </w:r>
      <w:proofErr w:type="spellEnd"/>
      <w:r w:rsidRPr="00C31E24">
        <w:t xml:space="preserve"> user is the viewed-to </w:t>
      </w:r>
      <w:proofErr w:type="spellStart"/>
      <w:r w:rsidRPr="00C31E24">
        <w:t>MCVideo</w:t>
      </w:r>
      <w:proofErr w:type="spellEnd"/>
      <w:r w:rsidRPr="00C31E24">
        <w:t xml:space="preserve"> user in the case of a remotely initiated ambient viewing call or the viewing </w:t>
      </w:r>
      <w:proofErr w:type="spellStart"/>
      <w:r w:rsidRPr="00C31E24">
        <w:t>MCVideo</w:t>
      </w:r>
      <w:proofErr w:type="spellEnd"/>
      <w:r w:rsidRPr="00C31E24">
        <w:t xml:space="preserve"> user in the case of a locally initiated viewing call.</w:t>
      </w:r>
    </w:p>
    <w:p w14:paraId="39CB76D7" w14:textId="77777777" w:rsidR="003A26C2" w:rsidRPr="00C31E24" w:rsidRDefault="003A26C2" w:rsidP="003A26C2">
      <w:pPr>
        <w:pStyle w:val="B1"/>
        <w:rPr>
          <w:lang w:eastAsia="ko-KR"/>
        </w:rPr>
      </w:pPr>
      <w:r w:rsidRPr="00C31E24">
        <w:rPr>
          <w:lang w:eastAsia="ko-KR"/>
        </w:rPr>
        <w:t>10)</w:t>
      </w:r>
      <w:r w:rsidRPr="00C31E24">
        <w:rPr>
          <w:lang w:eastAsia="ko-KR"/>
        </w:rPr>
        <w:tab/>
      </w:r>
      <w:r w:rsidRPr="00C31E24">
        <w:t>if</w:t>
      </w:r>
      <w:r w:rsidRPr="00C31E24">
        <w:rPr>
          <w:lang w:eastAsia="ko-KR"/>
        </w:rPr>
        <w:t xml:space="preserve"> an end-to-end security context needs to be established then:</w:t>
      </w:r>
    </w:p>
    <w:p w14:paraId="4D9AF138" w14:textId="77777777" w:rsidR="003A26C2" w:rsidRPr="00C31E24" w:rsidRDefault="003A26C2" w:rsidP="003A26C2">
      <w:pPr>
        <w:pStyle w:val="B2"/>
        <w:rPr>
          <w:lang w:eastAsia="ko-KR"/>
        </w:rPr>
      </w:pPr>
      <w:r w:rsidRPr="00C31E24">
        <w:rPr>
          <w:lang w:eastAsia="ko-KR"/>
        </w:rPr>
        <w:t>a)</w:t>
      </w:r>
      <w:r w:rsidRPr="00C31E24">
        <w:rPr>
          <w:lang w:eastAsia="ko-KR"/>
        </w:rPr>
        <w:tab/>
        <w:t xml:space="preserve">if </w:t>
      </w:r>
      <w:r w:rsidRPr="00C31E24">
        <w:t>necessary</w:t>
      </w:r>
      <w:r w:rsidRPr="00C31E24">
        <w:rPr>
          <w:lang w:eastAsia="ko-KR"/>
        </w:rPr>
        <w:t>, shall instruct the key management client to request keying material from the key management server as described in 3GPP TS 33.180 [8];</w:t>
      </w:r>
    </w:p>
    <w:p w14:paraId="4C24C663" w14:textId="77777777" w:rsidR="003A26C2" w:rsidRPr="00C31E24" w:rsidRDefault="003A26C2" w:rsidP="003A26C2">
      <w:pPr>
        <w:pStyle w:val="B2"/>
        <w:rPr>
          <w:lang w:eastAsia="ko-KR"/>
        </w:rPr>
      </w:pPr>
      <w:r w:rsidRPr="00C31E24">
        <w:rPr>
          <w:lang w:eastAsia="ko-KR"/>
        </w:rPr>
        <w:t>b)</w:t>
      </w:r>
      <w:r w:rsidRPr="00C31E24">
        <w:rPr>
          <w:lang w:eastAsia="ko-KR"/>
        </w:rPr>
        <w:tab/>
      </w:r>
      <w:r w:rsidRPr="00C31E24">
        <w:t>shall</w:t>
      </w:r>
      <w:r w:rsidRPr="00C31E24">
        <w:rPr>
          <w:lang w:eastAsia="ko-KR"/>
        </w:rPr>
        <w:t xml:space="preserve"> use the keying material to generate a PCK as described in 3GPP TS 33.180 [8];</w:t>
      </w:r>
    </w:p>
    <w:p w14:paraId="39DBA406" w14:textId="77777777" w:rsidR="003A26C2" w:rsidRPr="00C31E24" w:rsidRDefault="003A26C2" w:rsidP="003A26C2">
      <w:pPr>
        <w:pStyle w:val="B2"/>
        <w:rPr>
          <w:lang w:eastAsia="ko-KR"/>
        </w:rPr>
      </w:pPr>
      <w:r w:rsidRPr="00C31E24">
        <w:rPr>
          <w:lang w:eastAsia="ko-KR"/>
        </w:rPr>
        <w:t>c)</w:t>
      </w:r>
      <w:r w:rsidRPr="00C31E24">
        <w:rPr>
          <w:lang w:eastAsia="ko-KR"/>
        </w:rPr>
        <w:tab/>
      </w:r>
      <w:r w:rsidRPr="00C31E24">
        <w:t>shall</w:t>
      </w:r>
      <w:r w:rsidRPr="00C31E24">
        <w:rPr>
          <w:lang w:eastAsia="ko-KR"/>
        </w:rPr>
        <w:t xml:space="preserve"> use the PCK to generate a PCK-ID with the four most significant bits set to "0001" to indicate that the </w:t>
      </w:r>
      <w:r w:rsidRPr="00C31E24">
        <w:t xml:space="preserve">purpose of the PCK is to protect private call communications and with the remaining </w:t>
      </w:r>
      <w:proofErr w:type="gramStart"/>
      <w:r w:rsidRPr="00C31E24">
        <w:t>twenty eight</w:t>
      </w:r>
      <w:proofErr w:type="gramEnd"/>
      <w:r w:rsidRPr="00C31E24">
        <w:t xml:space="preserve"> bits being randomly generated as </w:t>
      </w:r>
      <w:r w:rsidRPr="00C31E24">
        <w:rPr>
          <w:lang w:eastAsia="ko-KR"/>
        </w:rPr>
        <w:t>described in 3GPP TS 33.180 [8];</w:t>
      </w:r>
    </w:p>
    <w:p w14:paraId="3A304EC6" w14:textId="77777777" w:rsidR="003A26C2" w:rsidRPr="00C31E24" w:rsidRDefault="003A26C2" w:rsidP="003A26C2">
      <w:pPr>
        <w:pStyle w:val="B2"/>
        <w:rPr>
          <w:lang w:eastAsia="ko-KR"/>
        </w:rPr>
      </w:pPr>
      <w:r w:rsidRPr="00C31E24">
        <w:rPr>
          <w:lang w:eastAsia="ko-KR"/>
        </w:rPr>
        <w:t>d)</w:t>
      </w:r>
      <w:r w:rsidRPr="00C31E24">
        <w:rPr>
          <w:lang w:eastAsia="ko-KR"/>
        </w:rPr>
        <w:tab/>
        <w:t xml:space="preserve">shall encrypt the PCK to a UID associated to the </w:t>
      </w:r>
      <w:proofErr w:type="spellStart"/>
      <w:r w:rsidRPr="00C31E24">
        <w:rPr>
          <w:lang w:eastAsia="ko-KR"/>
        </w:rPr>
        <w:t>MCVideo</w:t>
      </w:r>
      <w:proofErr w:type="spellEnd"/>
      <w:r w:rsidRPr="00C31E24">
        <w:rPr>
          <w:lang w:eastAsia="ko-KR"/>
        </w:rPr>
        <w:t xml:space="preserve"> client using the </w:t>
      </w:r>
      <w:proofErr w:type="spellStart"/>
      <w:r w:rsidRPr="00C31E24">
        <w:rPr>
          <w:lang w:eastAsia="ko-KR"/>
        </w:rPr>
        <w:t>MCVideo</w:t>
      </w:r>
      <w:proofErr w:type="spellEnd"/>
      <w:r w:rsidRPr="00C31E24">
        <w:rPr>
          <w:lang w:eastAsia="ko-KR"/>
        </w:rPr>
        <w:t xml:space="preserve"> ID and KMS URI of the invited user and a time related parameter as described in 3GPP TS 33.180 [8];</w:t>
      </w:r>
    </w:p>
    <w:p w14:paraId="6A4ADE8A" w14:textId="77777777" w:rsidR="003A26C2" w:rsidRPr="00C31E24" w:rsidRDefault="003A26C2" w:rsidP="003A26C2">
      <w:pPr>
        <w:pStyle w:val="B2"/>
      </w:pPr>
      <w:r w:rsidRPr="00C31E24">
        <w:t>e)</w:t>
      </w:r>
      <w:r w:rsidRPr="00C31E24">
        <w:tab/>
        <w:t>shall generate a MIKEY-SAKKE I_MESSAGE using the encapsulated PCK and PCK-ID as specified in 3GPP TS 33.180 [8];</w:t>
      </w:r>
    </w:p>
    <w:p w14:paraId="55484174" w14:textId="77777777" w:rsidR="003A26C2" w:rsidRPr="00C31E24" w:rsidRDefault="003A26C2" w:rsidP="003A26C2">
      <w:pPr>
        <w:pStyle w:val="B2"/>
        <w:rPr>
          <w:lang w:eastAsia="ko-KR"/>
        </w:rPr>
      </w:pPr>
      <w:r w:rsidRPr="00C31E24">
        <w:rPr>
          <w:lang w:eastAsia="ko-KR"/>
        </w:rPr>
        <w:t>f)</w:t>
      </w:r>
      <w:r w:rsidRPr="00C31E24">
        <w:rPr>
          <w:lang w:eastAsia="ko-KR"/>
        </w:rPr>
        <w:tab/>
        <w:t xml:space="preserve">shall add the </w:t>
      </w:r>
      <w:proofErr w:type="spellStart"/>
      <w:r w:rsidRPr="00C31E24">
        <w:t>MCVideo</w:t>
      </w:r>
      <w:proofErr w:type="spellEnd"/>
      <w:r w:rsidRPr="00C31E24">
        <w:t xml:space="preserve"> ID of the originating </w:t>
      </w:r>
      <w:proofErr w:type="spellStart"/>
      <w:r w:rsidRPr="00C31E24">
        <w:t>MCVideo</w:t>
      </w:r>
      <w:proofErr w:type="spellEnd"/>
      <w:r w:rsidRPr="00C31E24">
        <w:t xml:space="preserve"> to the initiator field (</w:t>
      </w:r>
      <w:proofErr w:type="spellStart"/>
      <w:r w:rsidRPr="00C31E24">
        <w:t>IDRi</w:t>
      </w:r>
      <w:proofErr w:type="spellEnd"/>
      <w:r w:rsidRPr="00C31E24">
        <w:t>) of the I_MESSAGE as described in 3GPP TS 33.180 [8]; and</w:t>
      </w:r>
    </w:p>
    <w:p w14:paraId="5003D981" w14:textId="77777777" w:rsidR="003A26C2" w:rsidRPr="00C31E24" w:rsidRDefault="003A26C2" w:rsidP="003A26C2">
      <w:pPr>
        <w:pStyle w:val="B2"/>
        <w:rPr>
          <w:lang w:eastAsia="ko-KR"/>
        </w:rPr>
      </w:pPr>
      <w:r w:rsidRPr="00C31E24">
        <w:t>g)</w:t>
      </w:r>
      <w:r w:rsidRPr="00C31E24">
        <w:tab/>
        <w:t xml:space="preserve">shall sign the MIKEY-SAKKE I_MESSAGE using the originating </w:t>
      </w:r>
      <w:proofErr w:type="spellStart"/>
      <w:r w:rsidRPr="00C31E24">
        <w:t>MCVideo</w:t>
      </w:r>
      <w:proofErr w:type="spellEnd"/>
      <w:r w:rsidRPr="00C31E24">
        <w:t xml:space="preserve"> user's signing key provided in the keying material together with a time related parameter, and add this to the MIKEY-SAKKE payload, as </w:t>
      </w:r>
      <w:r w:rsidRPr="00C31E24">
        <w:rPr>
          <w:lang w:eastAsia="ko-KR"/>
        </w:rPr>
        <w:t>described in 3GPP TS 33.180 [8];</w:t>
      </w:r>
    </w:p>
    <w:p w14:paraId="3EBC05F3" w14:textId="77777777" w:rsidR="003A26C2" w:rsidRPr="00C31E24" w:rsidRDefault="003A26C2" w:rsidP="003A26C2">
      <w:pPr>
        <w:pStyle w:val="B1"/>
        <w:rPr>
          <w:lang w:eastAsia="ko-KR"/>
        </w:rPr>
      </w:pPr>
      <w:r w:rsidRPr="00C31E24">
        <w:rPr>
          <w:lang w:eastAsia="ko-KR"/>
        </w:rPr>
        <w:t>11)</w:t>
      </w:r>
      <w:r w:rsidRPr="00C31E24">
        <w:rPr>
          <w:lang w:eastAsia="ko-KR"/>
        </w:rPr>
        <w:tab/>
        <w:t>shall include an SDP offer according to 3GPP TS 24.229 [11] with the clarification given in clause 6.7.1;</w:t>
      </w:r>
    </w:p>
    <w:p w14:paraId="4E3D1E2F" w14:textId="77777777" w:rsidR="003A26C2" w:rsidRPr="00C31E24" w:rsidRDefault="003A26C2" w:rsidP="003A26C2">
      <w:pPr>
        <w:pStyle w:val="B1"/>
        <w:rPr>
          <w:lang w:eastAsia="ko-KR"/>
        </w:rPr>
      </w:pPr>
      <w:r w:rsidRPr="00C31E24">
        <w:rPr>
          <w:lang w:eastAsia="ko-KR"/>
        </w:rPr>
        <w:t>12)</w:t>
      </w:r>
      <w:r w:rsidRPr="00C31E24">
        <w:rPr>
          <w:lang w:eastAsia="ko-KR"/>
        </w:rPr>
        <w:tab/>
        <w:t>if this is a locally initiated ambient viewing call, shall comply with the conditions for implicit transmit media request control as specified in clause 6.4;</w:t>
      </w:r>
    </w:p>
    <w:p w14:paraId="19BBC1ED" w14:textId="77777777" w:rsidR="003A26C2" w:rsidRPr="00C31E24" w:rsidRDefault="003A26C2" w:rsidP="003A26C2">
      <w:pPr>
        <w:pStyle w:val="B1"/>
        <w:rPr>
          <w:lang w:eastAsia="ko-KR"/>
        </w:rPr>
      </w:pPr>
      <w:r w:rsidRPr="00C31E24">
        <w:rPr>
          <w:lang w:eastAsia="ko-KR"/>
        </w:rPr>
        <w:t>13)</w:t>
      </w:r>
      <w:r w:rsidRPr="00C31E24">
        <w:rPr>
          <w:lang w:eastAsia="ko-KR"/>
        </w:rPr>
        <w:tab/>
      </w:r>
      <w:r w:rsidRPr="00C31E24">
        <w:t>if</w:t>
      </w:r>
      <w:r w:rsidRPr="00C31E24">
        <w:rPr>
          <w:lang w:eastAsia="ko-KR"/>
        </w:rPr>
        <w:t xml:space="preserve"> this is a remotely initiated ambient viewing call, shall comply with the conditions for an </w:t>
      </w:r>
      <w:r w:rsidRPr="00C31E24">
        <w:t xml:space="preserve">implicit transmit media request control to the terminating </w:t>
      </w:r>
      <w:proofErr w:type="spellStart"/>
      <w:r w:rsidRPr="00C31E24">
        <w:t>MCVideo</w:t>
      </w:r>
      <w:proofErr w:type="spellEnd"/>
      <w:r w:rsidRPr="00C31E24">
        <w:t xml:space="preserve"> client</w:t>
      </w:r>
      <w:r w:rsidRPr="00C31E24">
        <w:rPr>
          <w:lang w:eastAsia="ko-KR"/>
        </w:rPr>
        <w:t xml:space="preserve"> as specified in clause 6.4;</w:t>
      </w:r>
    </w:p>
    <w:p w14:paraId="530B5433" w14:textId="77777777" w:rsidR="003A26C2" w:rsidRPr="00C31E24" w:rsidRDefault="003A26C2" w:rsidP="003A26C2">
      <w:pPr>
        <w:pStyle w:val="B1"/>
        <w:rPr>
          <w:lang w:eastAsia="ko-KR"/>
        </w:rPr>
      </w:pPr>
      <w:r w:rsidRPr="00C31E24">
        <w:rPr>
          <w:lang w:eastAsia="ko-KR"/>
        </w:rPr>
        <w:lastRenderedPageBreak/>
        <w:t>14) shall include in the SIP INVITE request a Priv-Answer-Mode header field with the value "Auto" according to the rules and procedures of IETF RFC 5373 [27]; and</w:t>
      </w:r>
    </w:p>
    <w:p w14:paraId="74A9FDB8" w14:textId="77777777" w:rsidR="003A26C2" w:rsidRPr="00C31E24" w:rsidRDefault="003A26C2" w:rsidP="003A26C2">
      <w:pPr>
        <w:pStyle w:val="B1"/>
        <w:rPr>
          <w:lang w:eastAsia="ko-KR"/>
        </w:rPr>
      </w:pPr>
      <w:r w:rsidRPr="00C31E24">
        <w:rPr>
          <w:lang w:eastAsia="ko-KR"/>
        </w:rPr>
        <w:t>15)</w:t>
      </w:r>
      <w:r w:rsidRPr="00C31E24">
        <w:rPr>
          <w:lang w:eastAsia="ko-KR"/>
        </w:rPr>
        <w:tab/>
        <w:t xml:space="preserve">shall send the SIP INVITE request towards the participating </w:t>
      </w:r>
      <w:proofErr w:type="spellStart"/>
      <w:r w:rsidRPr="00C31E24">
        <w:rPr>
          <w:lang w:eastAsia="ko-KR"/>
        </w:rPr>
        <w:t>MCVideo</w:t>
      </w:r>
      <w:proofErr w:type="spellEnd"/>
      <w:r w:rsidRPr="00C31E24">
        <w:rPr>
          <w:lang w:eastAsia="ko-KR"/>
        </w:rPr>
        <w:t xml:space="preserve"> function according to 3GPP TS 24.229 [11].</w:t>
      </w:r>
    </w:p>
    <w:p w14:paraId="387769D7" w14:textId="77777777" w:rsidR="003A26C2" w:rsidRPr="00C31E24" w:rsidRDefault="003A26C2" w:rsidP="003A26C2">
      <w:pPr>
        <w:rPr>
          <w:lang w:eastAsia="ko-KR"/>
        </w:rPr>
      </w:pPr>
      <w:r w:rsidRPr="00C31E24">
        <w:rPr>
          <w:lang w:eastAsia="ko-KR"/>
        </w:rPr>
        <w:t xml:space="preserve">Upon receiving a SIP 183(Session Progress) response to the SIP INVITE request the </w:t>
      </w:r>
      <w:proofErr w:type="spellStart"/>
      <w:r w:rsidRPr="00C31E24">
        <w:rPr>
          <w:lang w:eastAsia="ko-KR"/>
        </w:rPr>
        <w:t>MCVideo</w:t>
      </w:r>
      <w:proofErr w:type="spellEnd"/>
      <w:r w:rsidRPr="00C31E24">
        <w:rPr>
          <w:lang w:eastAsia="ko-KR"/>
        </w:rPr>
        <w:t xml:space="preserve"> client:</w:t>
      </w:r>
    </w:p>
    <w:p w14:paraId="58242975" w14:textId="77777777" w:rsidR="003A26C2" w:rsidRPr="00C31E24" w:rsidRDefault="003A26C2" w:rsidP="003A26C2">
      <w:pPr>
        <w:pStyle w:val="B1"/>
      </w:pPr>
      <w:r w:rsidRPr="00C31E24">
        <w:t>1)</w:t>
      </w:r>
      <w:r w:rsidRPr="00C31E24">
        <w:tab/>
        <w:t xml:space="preserve">if the </w:t>
      </w:r>
      <w:r w:rsidRPr="00C31E24">
        <w:rPr>
          <w:lang w:eastAsia="ko-KR"/>
        </w:rPr>
        <w:t xml:space="preserve">SIP 183(Session Progress) response includes an alert-info header field as specified in </w:t>
      </w:r>
      <w:r w:rsidRPr="00C31E24">
        <w:t>IETF RFC 3261 [15] and as updated by IETF RFC 7462 [66] set to a value of "&lt;</w:t>
      </w:r>
      <w:hyperlink r:id="rId13" w:history="1">
        <w:r w:rsidRPr="00C31E24">
          <w:rPr>
            <w:rStyle w:val="Hyperlink"/>
          </w:rPr>
          <w:t>C:\dev\null</w:t>
        </w:r>
      </w:hyperlink>
      <w:r w:rsidRPr="00C31E24">
        <w:rPr>
          <w:rFonts w:eastAsia="Malgun Gothic"/>
        </w:rPr>
        <w:t>file:///dev/null</w:t>
      </w:r>
      <w:r w:rsidRPr="00C31E24">
        <w:t xml:space="preserve">&gt;" shall not give any indication of the progress of the call setup to the </w:t>
      </w:r>
      <w:proofErr w:type="spellStart"/>
      <w:r w:rsidRPr="00C31E24">
        <w:t>MCVideo</w:t>
      </w:r>
      <w:proofErr w:type="spellEnd"/>
      <w:r w:rsidRPr="00C31E24">
        <w:t xml:space="preserve"> user; and</w:t>
      </w:r>
    </w:p>
    <w:p w14:paraId="7E574ADC" w14:textId="77777777" w:rsidR="003A26C2" w:rsidRPr="00C31E24" w:rsidRDefault="003A26C2" w:rsidP="003A26C2">
      <w:pPr>
        <w:pStyle w:val="NO"/>
      </w:pPr>
      <w:r w:rsidRPr="00C31E24">
        <w:t>NOTE 2:</w:t>
      </w:r>
      <w:r w:rsidRPr="00C31E24">
        <w:tab/>
        <w:t>The alert-info header field having the value of "&lt;</w:t>
      </w:r>
      <w:hyperlink r:id="rId14" w:history="1">
        <w:r w:rsidRPr="00C31E24">
          <w:rPr>
            <w:rStyle w:val="Hyperlink"/>
          </w:rPr>
          <w:t>C:\dev\null</w:t>
        </w:r>
      </w:hyperlink>
      <w:r w:rsidRPr="00C31E24">
        <w:rPr>
          <w:rFonts w:eastAsia="Malgun Gothic"/>
        </w:rPr>
        <w:t>file:///dev/null</w:t>
      </w:r>
      <w:r w:rsidRPr="00C31E24">
        <w:t xml:space="preserve">&gt;" is intended to result in having a "null" alert, </w:t>
      </w:r>
      <w:proofErr w:type="gramStart"/>
      <w:r w:rsidRPr="00C31E24">
        <w:t>i.e.</w:t>
      </w:r>
      <w:proofErr w:type="gramEnd"/>
      <w:r w:rsidRPr="00C31E24">
        <w:t xml:space="preserve"> an alert with no content or physical manifestation of any kind.</w:t>
      </w:r>
    </w:p>
    <w:p w14:paraId="75DFE68F" w14:textId="77777777" w:rsidR="003A26C2" w:rsidRPr="00C31E24" w:rsidRDefault="003A26C2" w:rsidP="003A26C2">
      <w:pPr>
        <w:pStyle w:val="B1"/>
      </w:pPr>
      <w:r w:rsidRPr="00C31E24">
        <w:t>2)</w:t>
      </w:r>
      <w:r w:rsidRPr="00C31E24">
        <w:tab/>
        <w:t xml:space="preserve">if this is a remotely initiated ambient viewing call, may indicate the progress of the session establishment to the inviting </w:t>
      </w:r>
      <w:proofErr w:type="spellStart"/>
      <w:r w:rsidRPr="00C31E24">
        <w:t>MCVideo</w:t>
      </w:r>
      <w:proofErr w:type="spellEnd"/>
      <w:r w:rsidRPr="00C31E24">
        <w:t xml:space="preserve"> user.</w:t>
      </w:r>
    </w:p>
    <w:p w14:paraId="299CF9E8" w14:textId="77777777" w:rsidR="003A26C2" w:rsidRPr="00C31E24" w:rsidRDefault="003A26C2" w:rsidP="003A26C2">
      <w:pPr>
        <w:rPr>
          <w:lang w:eastAsia="ko-KR"/>
        </w:rPr>
      </w:pPr>
      <w:r w:rsidRPr="00C31E24">
        <w:rPr>
          <w:lang w:eastAsia="ko-KR"/>
        </w:rPr>
        <w:t xml:space="preserve">Upon receiving a SIP 200 (OK) response to the SIP INVITE request the </w:t>
      </w:r>
      <w:proofErr w:type="spellStart"/>
      <w:r w:rsidRPr="00C31E24">
        <w:rPr>
          <w:lang w:eastAsia="ko-KR"/>
        </w:rPr>
        <w:t>MCVideo</w:t>
      </w:r>
      <w:proofErr w:type="spellEnd"/>
      <w:r w:rsidRPr="00C31E24">
        <w:rPr>
          <w:lang w:eastAsia="ko-KR"/>
        </w:rPr>
        <w:t xml:space="preserve"> client:</w:t>
      </w:r>
    </w:p>
    <w:p w14:paraId="062BF9CC" w14:textId="77777777" w:rsidR="003A26C2" w:rsidRPr="00C31E24" w:rsidRDefault="003A26C2" w:rsidP="003A26C2">
      <w:pPr>
        <w:pStyle w:val="B1"/>
        <w:rPr>
          <w:lang w:eastAsia="ko-KR"/>
        </w:rPr>
      </w:pPr>
      <w:r w:rsidRPr="00C31E24">
        <w:rPr>
          <w:lang w:eastAsia="ko-KR"/>
        </w:rPr>
        <w:t>1)</w:t>
      </w:r>
      <w:r w:rsidRPr="00C31E24">
        <w:rPr>
          <w:lang w:eastAsia="ko-KR"/>
        </w:rPr>
        <w:tab/>
      </w:r>
      <w:r w:rsidRPr="00C31E24">
        <w:t>shall</w:t>
      </w:r>
      <w:r w:rsidRPr="00C31E24">
        <w:rPr>
          <w:lang w:eastAsia="ko-KR"/>
        </w:rPr>
        <w:t xml:space="preserve"> interact with the media plane as specified in 3GPP TS 24.581 [5];</w:t>
      </w:r>
    </w:p>
    <w:p w14:paraId="601AC9A5" w14:textId="77777777" w:rsidR="003A26C2" w:rsidRPr="00C31E24" w:rsidRDefault="003A26C2" w:rsidP="003A26C2">
      <w:pPr>
        <w:pStyle w:val="B1"/>
        <w:rPr>
          <w:lang w:eastAsia="ko-KR"/>
        </w:rPr>
      </w:pPr>
      <w:r w:rsidRPr="00C31E24">
        <w:rPr>
          <w:lang w:eastAsia="ko-KR"/>
        </w:rPr>
        <w:t>2)</w:t>
      </w:r>
      <w:r w:rsidRPr="00C31E24">
        <w:rPr>
          <w:lang w:eastAsia="ko-KR"/>
        </w:rPr>
        <w:tab/>
        <w:t>if this is a</w:t>
      </w:r>
      <w:r w:rsidRPr="00C31E24">
        <w:t xml:space="preserve"> remotely initiated ambient viewing call, shall notify the user that the call has been successfully established</w:t>
      </w:r>
      <w:r w:rsidRPr="00C31E24">
        <w:rPr>
          <w:lang w:eastAsia="ko-KR"/>
        </w:rPr>
        <w:t>;</w:t>
      </w:r>
    </w:p>
    <w:p w14:paraId="7EB6A42B" w14:textId="77777777" w:rsidR="003A26C2" w:rsidRPr="00C31E24" w:rsidRDefault="003A26C2" w:rsidP="003A26C2">
      <w:pPr>
        <w:pStyle w:val="B1"/>
        <w:rPr>
          <w:lang w:eastAsia="ko-KR"/>
        </w:rPr>
      </w:pPr>
      <w:r w:rsidRPr="00C31E24">
        <w:rPr>
          <w:lang w:eastAsia="ko-KR"/>
        </w:rPr>
        <w:t>3)</w:t>
      </w:r>
      <w:r w:rsidRPr="00C31E24">
        <w:rPr>
          <w:lang w:eastAsia="ko-KR"/>
        </w:rPr>
        <w:tab/>
        <w:t>if this is a</w:t>
      </w:r>
      <w:r w:rsidRPr="00C31E24">
        <w:t xml:space="preserve"> locally initiated ambient viewing call, shall not provide any indication to the user that the call has been successfully established</w:t>
      </w:r>
      <w:r w:rsidRPr="00C31E24">
        <w:rPr>
          <w:lang w:eastAsia="ko-KR"/>
        </w:rPr>
        <w:t>;</w:t>
      </w:r>
    </w:p>
    <w:p w14:paraId="3FC4EEAC" w14:textId="77777777" w:rsidR="003A26C2" w:rsidRPr="00C31E24" w:rsidRDefault="003A26C2" w:rsidP="003A26C2">
      <w:pPr>
        <w:pStyle w:val="B1"/>
        <w:rPr>
          <w:lang w:eastAsia="ko-KR"/>
        </w:rPr>
      </w:pPr>
      <w:r w:rsidRPr="00C31E24">
        <w:rPr>
          <w:lang w:eastAsia="ko-KR"/>
        </w:rPr>
        <w:t>4)</w:t>
      </w:r>
      <w:r w:rsidRPr="00C31E24">
        <w:rPr>
          <w:lang w:eastAsia="ko-KR"/>
        </w:rPr>
        <w:tab/>
        <w:t xml:space="preserve">if the </w:t>
      </w:r>
      <w:r w:rsidRPr="00C31E24">
        <w:t>&lt;ambient-viewing-type&gt; element contained in the application/vnd.3gpp.mcvideo-info+xml MIME body in the sent SIP INVITE request was set to a value of "local-</w:t>
      </w:r>
      <w:proofErr w:type="spellStart"/>
      <w:r w:rsidRPr="00C31E24">
        <w:t>init</w:t>
      </w:r>
      <w:proofErr w:type="spellEnd"/>
      <w:r w:rsidRPr="00C31E24">
        <w:t>":</w:t>
      </w:r>
    </w:p>
    <w:p w14:paraId="01050971" w14:textId="77777777" w:rsidR="003A26C2" w:rsidRPr="00C31E24" w:rsidRDefault="003A26C2" w:rsidP="003A26C2">
      <w:pPr>
        <w:pStyle w:val="B2"/>
        <w:rPr>
          <w:lang w:eastAsia="ko-KR"/>
        </w:rPr>
      </w:pPr>
      <w:r w:rsidRPr="00C31E24">
        <w:rPr>
          <w:lang w:eastAsia="ko-KR"/>
        </w:rPr>
        <w:t>a)</w:t>
      </w:r>
      <w:r w:rsidRPr="00C31E24">
        <w:rPr>
          <w:lang w:eastAsia="ko-KR"/>
        </w:rPr>
        <w:tab/>
        <w:t xml:space="preserve">shall cache the value of "viewed-to </w:t>
      </w:r>
      <w:proofErr w:type="spellStart"/>
      <w:r w:rsidRPr="00C31E24">
        <w:rPr>
          <w:lang w:eastAsia="ko-KR"/>
        </w:rPr>
        <w:t>MCVideo</w:t>
      </w:r>
      <w:proofErr w:type="spellEnd"/>
      <w:r w:rsidRPr="00C31E24">
        <w:rPr>
          <w:lang w:eastAsia="ko-KR"/>
        </w:rPr>
        <w:t xml:space="preserve"> user" as the ambient viewing client role for this call; or</w:t>
      </w:r>
    </w:p>
    <w:p w14:paraId="3947D612" w14:textId="77777777" w:rsidR="003A26C2" w:rsidRPr="00C31E24" w:rsidRDefault="003A26C2" w:rsidP="003A26C2">
      <w:pPr>
        <w:pStyle w:val="B2"/>
      </w:pPr>
      <w:r w:rsidRPr="00C31E24">
        <w:rPr>
          <w:lang w:eastAsia="ko-KR"/>
        </w:rPr>
        <w:t>b)</w:t>
      </w:r>
      <w:r w:rsidRPr="00C31E24">
        <w:rPr>
          <w:lang w:eastAsia="ko-KR"/>
        </w:rPr>
        <w:tab/>
        <w:t xml:space="preserve">if the </w:t>
      </w:r>
      <w:r w:rsidRPr="00C31E24">
        <w:t>&lt;ambient-viewing-type&gt; element contained in the application/vnd.3gpp.mcvideo-info+xml MIME body was set to a value of "remote-</w:t>
      </w:r>
      <w:proofErr w:type="spellStart"/>
      <w:r w:rsidRPr="00C31E24">
        <w:t>init</w:t>
      </w:r>
      <w:proofErr w:type="spellEnd"/>
      <w:r w:rsidRPr="00C31E24">
        <w:t xml:space="preserve">" </w:t>
      </w:r>
      <w:r w:rsidRPr="00C31E24">
        <w:rPr>
          <w:lang w:eastAsia="ko-KR"/>
        </w:rPr>
        <w:t xml:space="preserve">shall cache the value of "viewing </w:t>
      </w:r>
      <w:proofErr w:type="spellStart"/>
      <w:r w:rsidRPr="00C31E24">
        <w:rPr>
          <w:lang w:eastAsia="ko-KR"/>
        </w:rPr>
        <w:t>MCVideo</w:t>
      </w:r>
      <w:proofErr w:type="spellEnd"/>
      <w:r w:rsidRPr="00C31E24">
        <w:rPr>
          <w:lang w:eastAsia="ko-KR"/>
        </w:rPr>
        <w:t xml:space="preserve"> user" as the ambient viewing client role for this call; and</w:t>
      </w:r>
    </w:p>
    <w:p w14:paraId="13EC35DA" w14:textId="77777777" w:rsidR="003A26C2" w:rsidRPr="00C31E24" w:rsidRDefault="003A26C2" w:rsidP="003A26C2">
      <w:pPr>
        <w:pStyle w:val="B1"/>
      </w:pPr>
      <w:r w:rsidRPr="00C31E24">
        <w:rPr>
          <w:rFonts w:eastAsia="Malgun Gothic"/>
        </w:rPr>
        <w:t>5)</w:t>
      </w:r>
      <w:r w:rsidRPr="00C31E24">
        <w:rPr>
          <w:rFonts w:eastAsia="Malgun Gothic"/>
        </w:rPr>
        <w:tab/>
      </w:r>
      <w:r w:rsidRPr="00C31E24">
        <w:t>shall</w:t>
      </w:r>
      <w:r w:rsidRPr="00C31E24">
        <w:rPr>
          <w:rFonts w:eastAsia="Malgun Gothic"/>
        </w:rPr>
        <w:t xml:space="preserve"> cache the value contained in the </w:t>
      </w:r>
      <w:r w:rsidRPr="00C31E24">
        <w:t xml:space="preserve">&lt;ambient-viewing-type&gt; element of the application/vnd.3gpp.mcvideo-info+xml MIME body set in step 8) as the </w:t>
      </w:r>
      <w:r w:rsidRPr="00C31E24">
        <w:rPr>
          <w:rFonts w:eastAsia="Malgun Gothic"/>
        </w:rPr>
        <w:t>ambient viewing type of this call</w:t>
      </w:r>
      <w:r w:rsidRPr="00C31E24">
        <w:t>.</w:t>
      </w:r>
    </w:p>
    <w:p w14:paraId="67DAABCF" w14:textId="77777777" w:rsidR="003A26C2" w:rsidRPr="00C31E24" w:rsidRDefault="003A26C2" w:rsidP="003A26C2">
      <w:r w:rsidRPr="00C31E24">
        <w:t>[TS 24.281, clause 15.2.1.3]</w:t>
      </w:r>
    </w:p>
    <w:p w14:paraId="4AFE0635" w14:textId="77777777" w:rsidR="003A26C2" w:rsidRPr="00C31E24" w:rsidRDefault="003A26C2" w:rsidP="003A26C2">
      <w:r w:rsidRPr="00C31E24">
        <w:t xml:space="preserve">Upon receiving a request from an </w:t>
      </w:r>
      <w:proofErr w:type="spellStart"/>
      <w:r w:rsidRPr="00C31E24">
        <w:t>MCVideo</w:t>
      </w:r>
      <w:proofErr w:type="spellEnd"/>
      <w:r w:rsidRPr="00C31E24">
        <w:t xml:space="preserve"> </w:t>
      </w:r>
      <w:r w:rsidRPr="00C31E24">
        <w:rPr>
          <w:lang w:eastAsia="ko-KR"/>
        </w:rPr>
        <w:t>u</w:t>
      </w:r>
      <w:r w:rsidRPr="00C31E24">
        <w:t xml:space="preserve">ser to release an </w:t>
      </w:r>
      <w:proofErr w:type="spellStart"/>
      <w:r w:rsidRPr="00C31E24">
        <w:t>MCVideo</w:t>
      </w:r>
      <w:proofErr w:type="spellEnd"/>
      <w:r w:rsidRPr="00C31E24">
        <w:t xml:space="preserve"> </w:t>
      </w:r>
      <w:r w:rsidRPr="00C31E24">
        <w:rPr>
          <w:lang w:eastAsia="ko-KR"/>
        </w:rPr>
        <w:t>ambient viewing</w:t>
      </w:r>
      <w:r w:rsidRPr="00C31E24">
        <w:t xml:space="preserve"> </w:t>
      </w:r>
      <w:r w:rsidRPr="00C31E24">
        <w:rPr>
          <w:lang w:eastAsia="ko-KR"/>
        </w:rPr>
        <w:t>c</w:t>
      </w:r>
      <w:r w:rsidRPr="00C31E24">
        <w:t>all:</w:t>
      </w:r>
    </w:p>
    <w:p w14:paraId="0E40E936" w14:textId="77777777" w:rsidR="003A26C2" w:rsidRPr="00C31E24" w:rsidRDefault="003A26C2" w:rsidP="003A26C2">
      <w:pPr>
        <w:rPr>
          <w:lang w:eastAsia="ko-KR"/>
        </w:rPr>
      </w:pPr>
      <w:r w:rsidRPr="00C31E24">
        <w:rPr>
          <w:lang w:eastAsia="ko-KR"/>
        </w:rPr>
        <w:t xml:space="preserve">The </w:t>
      </w:r>
      <w:proofErr w:type="spellStart"/>
      <w:r w:rsidRPr="00C31E24">
        <w:rPr>
          <w:lang w:eastAsia="ko-KR"/>
        </w:rPr>
        <w:t>MCVideo</w:t>
      </w:r>
      <w:proofErr w:type="spellEnd"/>
      <w:r w:rsidRPr="00C31E24">
        <w:rPr>
          <w:lang w:eastAsia="ko-KR"/>
        </w:rPr>
        <w:t xml:space="preserve"> client:</w:t>
      </w:r>
    </w:p>
    <w:p w14:paraId="6B3F7ACE" w14:textId="77777777" w:rsidR="003A26C2" w:rsidRPr="00C31E24" w:rsidRDefault="003A26C2" w:rsidP="003A26C2">
      <w:pPr>
        <w:pStyle w:val="B1"/>
      </w:pPr>
      <w:r w:rsidRPr="00C31E24">
        <w:t>1)</w:t>
      </w:r>
      <w:r w:rsidRPr="00C31E24">
        <w:tab/>
        <w:t xml:space="preserve">if the </w:t>
      </w:r>
      <w:proofErr w:type="spellStart"/>
      <w:r w:rsidRPr="00C31E24">
        <w:rPr>
          <w:lang w:eastAsia="ko-KR"/>
        </w:rPr>
        <w:t>MCVideo</w:t>
      </w:r>
      <w:proofErr w:type="spellEnd"/>
      <w:r w:rsidRPr="00C31E24">
        <w:t xml:space="preserve"> client has not received a </w:t>
      </w:r>
      <w:proofErr w:type="gramStart"/>
      <w:r w:rsidRPr="00C31E24">
        <w:t>g.3gpp.mcvideo.ambient</w:t>
      </w:r>
      <w:proofErr w:type="gramEnd"/>
      <w:r w:rsidRPr="00C31E24">
        <w:t>-viewing-call-release feature-capability indicator as described in clause D.3 in the Feature-Caps header field according to IETF RFC 6809 [63] in;</w:t>
      </w:r>
    </w:p>
    <w:p w14:paraId="7D5727E5" w14:textId="77777777" w:rsidR="003A26C2" w:rsidRPr="00C31E24" w:rsidRDefault="003A26C2" w:rsidP="003A26C2">
      <w:pPr>
        <w:pStyle w:val="B2"/>
      </w:pPr>
      <w:r w:rsidRPr="00C31E24">
        <w:t>a)</w:t>
      </w:r>
      <w:r w:rsidRPr="00C31E24">
        <w:tab/>
        <w:t xml:space="preserve">a received SIP INVITE request for the ambient viewing call; or </w:t>
      </w:r>
    </w:p>
    <w:p w14:paraId="13A26E29" w14:textId="77777777" w:rsidR="003A26C2" w:rsidRPr="00C31E24" w:rsidRDefault="003A26C2" w:rsidP="003A26C2">
      <w:pPr>
        <w:pStyle w:val="B2"/>
      </w:pPr>
      <w:r w:rsidRPr="00C31E24">
        <w:t>b)</w:t>
      </w:r>
      <w:r w:rsidRPr="00C31E24">
        <w:tab/>
        <w:t>a received SIP 200 (OK) response to a sent SIP INVITE request for the ambient viewing call;</w:t>
      </w:r>
    </w:p>
    <w:p w14:paraId="5968D902" w14:textId="77777777" w:rsidR="003A26C2" w:rsidRPr="00C31E24" w:rsidRDefault="003A26C2" w:rsidP="003A26C2">
      <w:pPr>
        <w:ind w:left="851" w:hanging="284"/>
      </w:pPr>
      <w:r w:rsidRPr="00C31E24">
        <w:t>then shall skip the rest of the steps;</w:t>
      </w:r>
    </w:p>
    <w:p w14:paraId="265A11D2" w14:textId="77777777" w:rsidR="003A26C2" w:rsidRPr="00C31E24" w:rsidRDefault="003A26C2" w:rsidP="003A26C2">
      <w:pPr>
        <w:pStyle w:val="B1"/>
        <w:rPr>
          <w:lang w:eastAsia="ko-KR"/>
        </w:rPr>
      </w:pPr>
      <w:r w:rsidRPr="00C31E24">
        <w:rPr>
          <w:lang w:eastAsia="ko-KR"/>
        </w:rPr>
        <w:t>2)</w:t>
      </w:r>
      <w:r w:rsidRPr="00C31E24">
        <w:rPr>
          <w:lang w:eastAsia="ko-KR"/>
        </w:rPr>
        <w:tab/>
        <w:t>s</w:t>
      </w:r>
      <w:r w:rsidRPr="00C31E24">
        <w:t xml:space="preserve">hall interact with the </w:t>
      </w:r>
      <w:r w:rsidRPr="00C31E24">
        <w:rPr>
          <w:lang w:eastAsia="ko-KR"/>
        </w:rPr>
        <w:t>media plane as specified in 3GPP TS 24.581 [5];</w:t>
      </w:r>
    </w:p>
    <w:p w14:paraId="686A74F0" w14:textId="77777777" w:rsidR="003A26C2" w:rsidRPr="00C31E24" w:rsidRDefault="003A26C2" w:rsidP="003A26C2">
      <w:pPr>
        <w:pStyle w:val="B1"/>
      </w:pPr>
      <w:r w:rsidRPr="00C31E24">
        <w:t>3)</w:t>
      </w:r>
      <w:r w:rsidRPr="00C31E24">
        <w:tab/>
        <w:t>shall generate a SIP BYE request according to rules and procedures of 3GPP TS 24.229 [11] and IETF RFC 6086 [21]; and</w:t>
      </w:r>
    </w:p>
    <w:p w14:paraId="5714F83F" w14:textId="77777777" w:rsidR="003A26C2" w:rsidRPr="00C31E24" w:rsidRDefault="003A26C2" w:rsidP="003A26C2">
      <w:pPr>
        <w:pStyle w:val="B1"/>
        <w:rPr>
          <w:lang w:eastAsia="ko-KR"/>
        </w:rPr>
      </w:pPr>
      <w:r w:rsidRPr="00C31E24">
        <w:rPr>
          <w:lang w:eastAsia="ko-KR"/>
        </w:rPr>
        <w:t>4)</w:t>
      </w:r>
      <w:r w:rsidRPr="00C31E24">
        <w:rPr>
          <w:lang w:eastAsia="ko-KR"/>
        </w:rPr>
        <w:tab/>
        <w:t xml:space="preserve">shall send the SIP BYE request within the dialog of the </w:t>
      </w:r>
      <w:proofErr w:type="spellStart"/>
      <w:r w:rsidRPr="00C31E24">
        <w:rPr>
          <w:lang w:eastAsia="ko-KR"/>
        </w:rPr>
        <w:t>MCVideo</w:t>
      </w:r>
      <w:proofErr w:type="spellEnd"/>
      <w:r w:rsidRPr="00C31E24">
        <w:rPr>
          <w:lang w:eastAsia="ko-KR"/>
        </w:rPr>
        <w:t xml:space="preserve"> ambient call session as specified in 3GPP TS 24.229 [11].</w:t>
      </w:r>
    </w:p>
    <w:p w14:paraId="5A8479A7" w14:textId="77777777" w:rsidR="003A26C2" w:rsidRPr="00C31E24" w:rsidRDefault="003A26C2" w:rsidP="003A26C2">
      <w:pPr>
        <w:rPr>
          <w:lang w:eastAsia="ko-KR"/>
        </w:rPr>
      </w:pPr>
      <w:r w:rsidRPr="00C31E24">
        <w:rPr>
          <w:lang w:eastAsia="ko-KR"/>
        </w:rPr>
        <w:t xml:space="preserve">Upon receipt of the SIP 200 (OK) response to the SIP BYE request the </w:t>
      </w:r>
      <w:proofErr w:type="spellStart"/>
      <w:r w:rsidRPr="00C31E24">
        <w:rPr>
          <w:lang w:eastAsia="ko-KR"/>
        </w:rPr>
        <w:t>MCVideo</w:t>
      </w:r>
      <w:proofErr w:type="spellEnd"/>
      <w:r w:rsidRPr="00C31E24">
        <w:rPr>
          <w:lang w:eastAsia="ko-KR"/>
        </w:rPr>
        <w:t xml:space="preserve"> client:</w:t>
      </w:r>
    </w:p>
    <w:p w14:paraId="273BE3AC" w14:textId="77777777" w:rsidR="003A26C2" w:rsidRPr="00C31E24" w:rsidRDefault="003A26C2" w:rsidP="003A26C2">
      <w:pPr>
        <w:pStyle w:val="B1"/>
        <w:rPr>
          <w:lang w:eastAsia="ko-KR"/>
        </w:rPr>
      </w:pPr>
      <w:r w:rsidRPr="00C31E24">
        <w:t>1)</w:t>
      </w:r>
      <w:r w:rsidRPr="00C31E24">
        <w:tab/>
      </w:r>
      <w:r w:rsidRPr="00C31E24">
        <w:rPr>
          <w:lang w:eastAsia="ko-KR"/>
        </w:rPr>
        <w:t>shall interact with the media plane as specified in 3GPP TS 24.581 [5];</w:t>
      </w:r>
    </w:p>
    <w:p w14:paraId="3F99F575" w14:textId="77777777" w:rsidR="003A26C2" w:rsidRPr="00C31E24" w:rsidRDefault="003A26C2" w:rsidP="003A26C2">
      <w:pPr>
        <w:pStyle w:val="B1"/>
      </w:pPr>
      <w:r w:rsidRPr="00C31E24">
        <w:lastRenderedPageBreak/>
        <w:t>2)</w:t>
      </w:r>
      <w:r w:rsidRPr="00C31E24">
        <w:tab/>
        <w:t xml:space="preserve">if the cached </w:t>
      </w:r>
      <w:r w:rsidRPr="00C31E24">
        <w:rPr>
          <w:lang w:eastAsia="ko-KR"/>
        </w:rPr>
        <w:t>ambient viewing client role</w:t>
      </w:r>
      <w:r w:rsidRPr="00C31E24">
        <w:t xml:space="preserve"> is equal to "viewed-to </w:t>
      </w:r>
      <w:proofErr w:type="spellStart"/>
      <w:r w:rsidRPr="00C31E24">
        <w:t>MCVideo</w:t>
      </w:r>
      <w:proofErr w:type="spellEnd"/>
      <w:r w:rsidRPr="00C31E24">
        <w:t xml:space="preserve"> user", shall provide no indication that an ambient viewing call has been terminated;</w:t>
      </w:r>
    </w:p>
    <w:p w14:paraId="106A5748" w14:textId="77777777" w:rsidR="003A26C2" w:rsidRPr="00C31E24" w:rsidRDefault="003A26C2" w:rsidP="003A26C2">
      <w:pPr>
        <w:pStyle w:val="B1"/>
      </w:pPr>
      <w:r w:rsidRPr="00C31E24">
        <w:t>3)</w:t>
      </w:r>
      <w:r w:rsidRPr="00C31E24">
        <w:tab/>
        <w:t xml:space="preserve">if the cached </w:t>
      </w:r>
      <w:r w:rsidRPr="00C31E24">
        <w:rPr>
          <w:lang w:eastAsia="ko-KR"/>
        </w:rPr>
        <w:t>ambient viewing client role</w:t>
      </w:r>
      <w:r w:rsidRPr="00C31E24">
        <w:t xml:space="preserve"> is equal to "viewing </w:t>
      </w:r>
      <w:proofErr w:type="spellStart"/>
      <w:r w:rsidRPr="00C31E24">
        <w:t>MCVideo</w:t>
      </w:r>
      <w:proofErr w:type="spellEnd"/>
      <w:r w:rsidRPr="00C31E24">
        <w:t xml:space="preserve"> user", may provide an indication to the </w:t>
      </w:r>
      <w:proofErr w:type="spellStart"/>
      <w:r w:rsidRPr="00C31E24">
        <w:t>MCVideo</w:t>
      </w:r>
      <w:proofErr w:type="spellEnd"/>
      <w:r w:rsidRPr="00C31E24">
        <w:t xml:space="preserve"> user that the ambient viewing call has been terminated; and</w:t>
      </w:r>
    </w:p>
    <w:p w14:paraId="5AA32D76" w14:textId="77777777" w:rsidR="003A26C2" w:rsidRPr="00C31E24" w:rsidRDefault="003A26C2" w:rsidP="003A26C2">
      <w:pPr>
        <w:pStyle w:val="B1"/>
        <w:rPr>
          <w:lang w:eastAsia="ko-KR"/>
        </w:rPr>
      </w:pPr>
      <w:r w:rsidRPr="00C31E24">
        <w:t>4)</w:t>
      </w:r>
      <w:r w:rsidRPr="00C31E24">
        <w:tab/>
      </w:r>
      <w:r w:rsidRPr="00C31E24">
        <w:rPr>
          <w:lang w:eastAsia="ko-KR"/>
        </w:rPr>
        <w:t>shall clear the cache of the data stored as:</w:t>
      </w:r>
    </w:p>
    <w:p w14:paraId="4113EC92" w14:textId="77777777" w:rsidR="003A26C2" w:rsidRPr="00C31E24" w:rsidRDefault="003A26C2" w:rsidP="003A26C2">
      <w:pPr>
        <w:pStyle w:val="B2"/>
        <w:rPr>
          <w:lang w:eastAsia="ko-KR"/>
        </w:rPr>
      </w:pPr>
      <w:r w:rsidRPr="00C31E24">
        <w:rPr>
          <w:lang w:eastAsia="ko-KR"/>
        </w:rPr>
        <w:t>a)</w:t>
      </w:r>
      <w:r w:rsidRPr="00C31E24">
        <w:rPr>
          <w:lang w:eastAsia="ko-KR"/>
        </w:rPr>
        <w:tab/>
      </w:r>
      <w:r w:rsidRPr="00C31E24">
        <w:t>ambient</w:t>
      </w:r>
      <w:r w:rsidRPr="00C31E24">
        <w:rPr>
          <w:lang w:eastAsia="ko-KR"/>
        </w:rPr>
        <w:t xml:space="preserve"> viewing client role; and</w:t>
      </w:r>
    </w:p>
    <w:p w14:paraId="34677BAD" w14:textId="77777777" w:rsidR="003A26C2" w:rsidRPr="00C31E24" w:rsidRDefault="003A26C2" w:rsidP="003A26C2">
      <w:pPr>
        <w:pStyle w:val="B2"/>
      </w:pPr>
      <w:r w:rsidRPr="00C31E24">
        <w:rPr>
          <w:rFonts w:eastAsia="Malgun Gothic"/>
        </w:rPr>
        <w:t>b)</w:t>
      </w:r>
      <w:r w:rsidRPr="00C31E24">
        <w:rPr>
          <w:rFonts w:eastAsia="Malgun Gothic"/>
        </w:rPr>
        <w:tab/>
        <w:t>ambient viewing type</w:t>
      </w:r>
      <w:r w:rsidRPr="00C31E24">
        <w:t>.</w:t>
      </w:r>
    </w:p>
    <w:p w14:paraId="01005F23" w14:textId="77777777" w:rsidR="003A26C2" w:rsidRPr="00C31E24" w:rsidRDefault="003A26C2" w:rsidP="003A26C2">
      <w:r w:rsidRPr="00C31E24">
        <w:t>[TS 24.581, clause 6.2.5.2.3]</w:t>
      </w:r>
    </w:p>
    <w:p w14:paraId="064E798A" w14:textId="77777777" w:rsidR="003A26C2" w:rsidRPr="00C31E24" w:rsidRDefault="003A26C2" w:rsidP="003A26C2">
      <w:r w:rsidRPr="00C31E24">
        <w:t xml:space="preserve">When an </w:t>
      </w:r>
      <w:proofErr w:type="spellStart"/>
      <w:r w:rsidRPr="00C31E24">
        <w:t>MCVideo</w:t>
      </w:r>
      <w:proofErr w:type="spellEnd"/>
      <w:r w:rsidRPr="00C31E24">
        <w:t xml:space="preserve"> call is established, the originating transmission participant:</w:t>
      </w:r>
    </w:p>
    <w:p w14:paraId="0B9962FA" w14:textId="77777777" w:rsidR="003A26C2" w:rsidRPr="00C31E24" w:rsidRDefault="003A26C2" w:rsidP="003A26C2">
      <w:pPr>
        <w:pStyle w:val="B1"/>
      </w:pPr>
      <w:r w:rsidRPr="00C31E24">
        <w:t>1.</w:t>
      </w:r>
      <w:r w:rsidRPr="00C31E24">
        <w:tab/>
        <w:t>shall create an instance of a 'Transmission participant state transition diagram for general reception control operation'; and</w:t>
      </w:r>
    </w:p>
    <w:p w14:paraId="1676C681" w14:textId="77777777" w:rsidR="003A26C2" w:rsidRPr="00C31E24" w:rsidRDefault="003A26C2" w:rsidP="003A26C2">
      <w:pPr>
        <w:pStyle w:val="B1"/>
      </w:pPr>
      <w:r w:rsidRPr="00C31E24">
        <w:t>2.</w:t>
      </w:r>
      <w:r w:rsidRPr="00C31E24">
        <w:tab/>
        <w:t>shall enter the 'U: reception controller' state.</w:t>
      </w:r>
    </w:p>
    <w:p w14:paraId="65AA077A" w14:textId="77777777" w:rsidR="003A26C2" w:rsidRPr="00C31E24" w:rsidRDefault="003A26C2" w:rsidP="003A26C2">
      <w:pPr>
        <w:pStyle w:val="NO"/>
      </w:pPr>
      <w:r w:rsidRPr="00C31E24">
        <w:t>NOTE:</w:t>
      </w:r>
      <w:r w:rsidRPr="00C31E24">
        <w:tab/>
        <w:t xml:space="preserve">From a transmission participant perspective the </w:t>
      </w:r>
      <w:proofErr w:type="spellStart"/>
      <w:r w:rsidRPr="00C31E24">
        <w:t>MCVideo</w:t>
      </w:r>
      <w:proofErr w:type="spellEnd"/>
      <w:r w:rsidRPr="00C31E24">
        <w:t xml:space="preserve"> call is established when the application and signalling plane receives the SIP 200 (OK) response.</w:t>
      </w:r>
    </w:p>
    <w:p w14:paraId="46EDC3B2" w14:textId="77777777" w:rsidR="003A26C2" w:rsidRPr="00C31E24" w:rsidRDefault="003A26C2" w:rsidP="003A26C2">
      <w:r w:rsidRPr="00C31E24">
        <w:t>[TS 24.581, clause 6.2.5.3.2]</w:t>
      </w:r>
    </w:p>
    <w:p w14:paraId="2A7950B1" w14:textId="77777777" w:rsidR="003A26C2" w:rsidRPr="00C31E24" w:rsidRDefault="003A26C2" w:rsidP="003A26C2">
      <w:r w:rsidRPr="00C31E24">
        <w:t>Upon receiving the media transmission notification from the transmission control server, the transmission participant:</w:t>
      </w:r>
    </w:p>
    <w:p w14:paraId="0B1965A7" w14:textId="77777777" w:rsidR="003A26C2" w:rsidRPr="00C31E24" w:rsidRDefault="003A26C2" w:rsidP="003A26C2">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685D78DA" w14:textId="77777777" w:rsidR="003A26C2" w:rsidRPr="00C31E24" w:rsidRDefault="003A26C2" w:rsidP="003A26C2">
      <w:pPr>
        <w:pStyle w:val="B2"/>
      </w:pPr>
      <w:r w:rsidRPr="00C31E24">
        <w:t>a.</w:t>
      </w:r>
      <w:r w:rsidRPr="00C31E24">
        <w:tab/>
        <w:t>shall include the Message Type field set to '6' (Media transmission notification); and</w:t>
      </w:r>
    </w:p>
    <w:p w14:paraId="64F24472" w14:textId="77777777" w:rsidR="003A26C2" w:rsidRPr="00C31E24" w:rsidRDefault="003A26C2" w:rsidP="003A26C2">
      <w:pPr>
        <w:pStyle w:val="B2"/>
      </w:pPr>
      <w:r w:rsidRPr="00C31E24">
        <w:t>b.</w:t>
      </w:r>
      <w:r w:rsidRPr="00C31E24">
        <w:tab/>
        <w:t>shall include the Source field set to '0' (the transmission participant is the source);</w:t>
      </w:r>
    </w:p>
    <w:p w14:paraId="3D38AFEB" w14:textId="77777777" w:rsidR="003A26C2" w:rsidRPr="00C31E24" w:rsidRDefault="003A26C2" w:rsidP="003A26C2">
      <w:pPr>
        <w:pStyle w:val="B1"/>
      </w:pPr>
      <w:r w:rsidRPr="00C31E24">
        <w:t>2.</w:t>
      </w:r>
      <w:r w:rsidRPr="00C31E24">
        <w:tab/>
        <w:t>shall provide media transmission notification to the user;</w:t>
      </w:r>
    </w:p>
    <w:p w14:paraId="42C1906E" w14:textId="77777777" w:rsidR="003A26C2" w:rsidRPr="00C31E24" w:rsidRDefault="003A26C2" w:rsidP="003A26C2">
      <w:pPr>
        <w:pStyle w:val="B1"/>
      </w:pPr>
      <w:r w:rsidRPr="00C31E24">
        <w:t>3.</w:t>
      </w:r>
      <w:r w:rsidRPr="00C31E24">
        <w:tab/>
        <w:t>shall store the User ID and the SSRC of the user transmitting the media;</w:t>
      </w:r>
    </w:p>
    <w:p w14:paraId="16CE9F6F" w14:textId="77777777" w:rsidR="003A26C2" w:rsidRPr="00C31E24" w:rsidRDefault="003A26C2" w:rsidP="003A26C2">
      <w:pPr>
        <w:pStyle w:val="B1"/>
      </w:pPr>
      <w:r w:rsidRPr="00C31E24">
        <w:t>4.</w:t>
      </w:r>
      <w:r w:rsidRPr="00C31E24">
        <w:tab/>
        <w:t>may display the details of the incoming media to the user; and</w:t>
      </w:r>
    </w:p>
    <w:p w14:paraId="0FC72624" w14:textId="77777777" w:rsidR="003A26C2" w:rsidRPr="00C31E24" w:rsidRDefault="003A26C2" w:rsidP="003A26C2">
      <w:pPr>
        <w:pStyle w:val="B1"/>
      </w:pPr>
      <w:r w:rsidRPr="00C31E24">
        <w:t>5.</w:t>
      </w:r>
      <w:r w:rsidRPr="00C31E24">
        <w:tab/>
        <w:t>shall remain in the 'U: reception controller' state.</w:t>
      </w:r>
    </w:p>
    <w:p w14:paraId="660EEB1F" w14:textId="77777777" w:rsidR="003A26C2" w:rsidRPr="00C31E24" w:rsidRDefault="003A26C2" w:rsidP="003A26C2">
      <w:r w:rsidRPr="00C31E24">
        <w:t>[TS 24.581, clause 6.2.5.3.3]</w:t>
      </w:r>
    </w:p>
    <w:p w14:paraId="655EFF5E" w14:textId="77777777" w:rsidR="003A26C2" w:rsidRPr="00C31E24" w:rsidRDefault="003A26C2" w:rsidP="003A26C2">
      <w:r w:rsidRPr="00C31E24">
        <w:t>Upon receiving an indication from the user to request permission to receive media, the transmission participant:</w:t>
      </w:r>
    </w:p>
    <w:p w14:paraId="0877A3B3" w14:textId="77777777" w:rsidR="003A26C2" w:rsidRPr="00C31E24" w:rsidRDefault="003A26C2" w:rsidP="003A26C2">
      <w:pPr>
        <w:pStyle w:val="B1"/>
      </w:pPr>
      <w:r w:rsidRPr="00C31E24">
        <w:t>1.</w:t>
      </w:r>
      <w:r w:rsidRPr="00C31E24">
        <w:tab/>
        <w:t>shall send the Receive Media Request message toward the transmission control server; The Receive Media Request message:</w:t>
      </w:r>
    </w:p>
    <w:p w14:paraId="70CFC8BD" w14:textId="77777777" w:rsidR="003A26C2" w:rsidRPr="00C31E24" w:rsidRDefault="003A26C2" w:rsidP="003A26C2">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6E54FC22" w14:textId="77777777" w:rsidR="003A26C2" w:rsidRPr="00C31E24" w:rsidRDefault="003A26C2" w:rsidP="003A26C2">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4D599FC2" w14:textId="77777777" w:rsidR="003A26C2" w:rsidRPr="00C31E24" w:rsidRDefault="003A26C2" w:rsidP="003A26C2">
      <w:pPr>
        <w:pStyle w:val="B1"/>
      </w:pPr>
      <w:r w:rsidRPr="00C31E24">
        <w:t>2.</w:t>
      </w:r>
      <w:r w:rsidRPr="00C31E24">
        <w:tab/>
        <w:t>shall create an instance of the 'Transmission participant state transition diagram for basic reception control operation';</w:t>
      </w:r>
    </w:p>
    <w:p w14:paraId="0252B59D" w14:textId="77777777" w:rsidR="003A26C2" w:rsidRPr="00C31E24" w:rsidRDefault="003A26C2" w:rsidP="003A26C2">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3A0DFD3C" w14:textId="77777777" w:rsidR="003A26C2" w:rsidRPr="00C31E24" w:rsidRDefault="003A26C2" w:rsidP="003A26C2">
      <w:pPr>
        <w:pStyle w:val="B1"/>
      </w:pPr>
      <w:r w:rsidRPr="00C31E24">
        <w:t>4.</w:t>
      </w:r>
      <w:r w:rsidRPr="00C31E24">
        <w:tab/>
        <w:t>shall remain in the 'U: reception controller' state.</w:t>
      </w:r>
    </w:p>
    <w:p w14:paraId="45B8BF4A" w14:textId="77777777" w:rsidR="003A26C2" w:rsidRPr="00C31E24" w:rsidRDefault="003A26C2" w:rsidP="003A26C2">
      <w:r w:rsidRPr="00C31E24">
        <w:t>[TS 24.581, clause 6.2.5.4.5]</w:t>
      </w:r>
    </w:p>
    <w:p w14:paraId="5B8F5837" w14:textId="77777777" w:rsidR="003A26C2" w:rsidRPr="00C31E24" w:rsidRDefault="003A26C2" w:rsidP="003A26C2">
      <w:r w:rsidRPr="00C31E24">
        <w:t>Upon receiving a granted response for Receive media request message, the transmission participant:</w:t>
      </w:r>
    </w:p>
    <w:p w14:paraId="25382A1F" w14:textId="77777777" w:rsidR="003A26C2" w:rsidRPr="00C31E24" w:rsidRDefault="003A26C2" w:rsidP="003A26C2">
      <w:pPr>
        <w:pStyle w:val="B1"/>
      </w:pPr>
      <w:r w:rsidRPr="00C31E24">
        <w:lastRenderedPageBreak/>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76B4AF91" w14:textId="77777777" w:rsidR="003A26C2" w:rsidRPr="00C31E24" w:rsidRDefault="003A26C2" w:rsidP="003A26C2">
      <w:pPr>
        <w:pStyle w:val="B2"/>
      </w:pPr>
      <w:r w:rsidRPr="00C31E24">
        <w:t>a.</w:t>
      </w:r>
      <w:r w:rsidRPr="00C31E24">
        <w:tab/>
        <w:t>shall include the Message Type field set to '7' (Receive media response); and</w:t>
      </w:r>
    </w:p>
    <w:p w14:paraId="0CC03262" w14:textId="77777777" w:rsidR="003A26C2" w:rsidRPr="00C31E24" w:rsidRDefault="003A26C2" w:rsidP="003A26C2">
      <w:pPr>
        <w:pStyle w:val="B2"/>
      </w:pPr>
      <w:r w:rsidRPr="00C31E24">
        <w:t>b.</w:t>
      </w:r>
      <w:r w:rsidRPr="00C31E24">
        <w:tab/>
        <w:t>shall include the Source field set to '0' (the transmission participant is the source);</w:t>
      </w:r>
    </w:p>
    <w:p w14:paraId="445991DF" w14:textId="77777777" w:rsidR="003A26C2" w:rsidRPr="00C31E24" w:rsidRDefault="003A26C2" w:rsidP="003A26C2">
      <w:pPr>
        <w:pStyle w:val="B1"/>
      </w:pPr>
      <w:r w:rsidRPr="00C31E24">
        <w:t>2.</w:t>
      </w:r>
      <w:r w:rsidRPr="00C31E24">
        <w:tab/>
        <w:t>shall provide receive media success notification to the user;</w:t>
      </w:r>
    </w:p>
    <w:p w14:paraId="3B3E01A9" w14:textId="77777777" w:rsidR="003A26C2" w:rsidRPr="00C31E24" w:rsidRDefault="003A26C2" w:rsidP="003A26C2">
      <w:pPr>
        <w:pStyle w:val="B1"/>
      </w:pPr>
      <w:r w:rsidRPr="00C31E24">
        <w:t>3.</w:t>
      </w:r>
      <w:r w:rsidRPr="00C31E24">
        <w:tab/>
        <w:t>if the Receive Media Indicator field is included and the B-bit is set to '1' (Broadcast group call), shall provide a notification to the user indicating the type of call;</w:t>
      </w:r>
    </w:p>
    <w:p w14:paraId="54D28E94" w14:textId="77777777" w:rsidR="003A26C2" w:rsidRPr="00C31E24" w:rsidRDefault="003A26C2" w:rsidP="003A26C2">
      <w:pPr>
        <w:pStyle w:val="B1"/>
      </w:pPr>
      <w:r w:rsidRPr="00C31E24">
        <w:t>4.</w:t>
      </w:r>
      <w:r w:rsidRPr="00C31E24">
        <w:tab/>
        <w:t>shall stop timer T103 (Receive Media Request); and</w:t>
      </w:r>
    </w:p>
    <w:p w14:paraId="2CB4A9F8" w14:textId="77777777" w:rsidR="003A26C2" w:rsidRPr="00C31E24" w:rsidRDefault="003A26C2" w:rsidP="003A26C2">
      <w:pPr>
        <w:pStyle w:val="B1"/>
      </w:pPr>
      <w:r w:rsidRPr="00C31E24">
        <w:t>5.</w:t>
      </w:r>
      <w:r w:rsidRPr="00C31E24">
        <w:tab/>
        <w:t>shall enter the 'U: has permission to receive' state.</w:t>
      </w:r>
    </w:p>
    <w:p w14:paraId="29E95FA5" w14:textId="77777777" w:rsidR="003A26C2" w:rsidRPr="00C31E24" w:rsidRDefault="003A26C2" w:rsidP="003A26C2">
      <w:pPr>
        <w:pStyle w:val="H6"/>
      </w:pPr>
      <w:r w:rsidRPr="00C31E24">
        <w:t>6.7.1.3</w:t>
      </w:r>
      <w:r w:rsidRPr="00C31E24">
        <w:tab/>
        <w:t>Test description</w:t>
      </w:r>
    </w:p>
    <w:p w14:paraId="7906FA88" w14:textId="77777777" w:rsidR="003A26C2" w:rsidRPr="00C31E24" w:rsidRDefault="003A26C2" w:rsidP="003A26C2">
      <w:pPr>
        <w:pStyle w:val="H6"/>
      </w:pPr>
      <w:r w:rsidRPr="00C31E24">
        <w:t>6.7.1.3.1</w:t>
      </w:r>
      <w:r w:rsidRPr="00C31E24">
        <w:tab/>
        <w:t>Pre-test conditions</w:t>
      </w:r>
    </w:p>
    <w:p w14:paraId="1BC61916" w14:textId="77777777" w:rsidR="003A26C2" w:rsidRPr="00C31E24" w:rsidRDefault="003A26C2" w:rsidP="003A26C2">
      <w:pPr>
        <w:pStyle w:val="H6"/>
      </w:pPr>
      <w:r w:rsidRPr="00C31E24">
        <w:t>System Simulator:</w:t>
      </w:r>
    </w:p>
    <w:p w14:paraId="19BD2734" w14:textId="77777777" w:rsidR="003A26C2" w:rsidRPr="00C31E24" w:rsidRDefault="003A26C2" w:rsidP="003A26C2">
      <w:pPr>
        <w:pStyle w:val="B1"/>
      </w:pPr>
      <w:r w:rsidRPr="00C31E24">
        <w:t>-</w:t>
      </w:r>
      <w:r w:rsidRPr="00C31E24">
        <w:tab/>
        <w:t>SS (</w:t>
      </w:r>
      <w:proofErr w:type="spellStart"/>
      <w:r w:rsidRPr="00C31E24">
        <w:t>MCVideo</w:t>
      </w:r>
      <w:proofErr w:type="spellEnd"/>
      <w:r w:rsidRPr="00C31E24">
        <w:t xml:space="preserve"> server)</w:t>
      </w:r>
    </w:p>
    <w:p w14:paraId="0895B0F0" w14:textId="77777777" w:rsidR="003A26C2" w:rsidRPr="00C31E24" w:rsidRDefault="003A26C2" w:rsidP="003A26C2">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C31E24">
        <w:t>MCVideo</w:t>
      </w:r>
      <w:proofErr w:type="spellEnd"/>
      <w:r w:rsidRPr="00C31E24">
        <w:t xml:space="preserve"> operation in the </w:t>
      </w:r>
      <w:proofErr w:type="spellStart"/>
      <w:r w:rsidRPr="00C31E24">
        <w:t>MCVideo</w:t>
      </w:r>
      <w:proofErr w:type="spellEnd"/>
      <w:r w:rsidRPr="00C31E24">
        <w:t xml:space="preserve"> configuration document).</w:t>
      </w:r>
    </w:p>
    <w:p w14:paraId="71B19FC1" w14:textId="77777777" w:rsidR="003A26C2" w:rsidRPr="00C31E24" w:rsidRDefault="003A26C2" w:rsidP="003A26C2">
      <w:pPr>
        <w:pStyle w:val="H6"/>
      </w:pPr>
      <w:r w:rsidRPr="00C31E24">
        <w:t>IUT:</w:t>
      </w:r>
    </w:p>
    <w:p w14:paraId="464AB4A3" w14:textId="77777777" w:rsidR="003A26C2" w:rsidRPr="00C31E24" w:rsidRDefault="003A26C2" w:rsidP="003A26C2">
      <w:pPr>
        <w:pStyle w:val="B1"/>
      </w:pPr>
      <w:r w:rsidRPr="00C31E24">
        <w:t>-</w:t>
      </w:r>
      <w:r w:rsidRPr="00C31E24">
        <w:tab/>
        <w:t>UE (</w:t>
      </w:r>
      <w:proofErr w:type="spellStart"/>
      <w:r w:rsidRPr="00C31E24">
        <w:t>MCVideo</w:t>
      </w:r>
      <w:proofErr w:type="spellEnd"/>
      <w:r w:rsidRPr="00C31E24">
        <w:t xml:space="preserve"> client)</w:t>
      </w:r>
    </w:p>
    <w:p w14:paraId="3B009F11" w14:textId="77777777" w:rsidR="003A26C2" w:rsidRPr="00C31E24" w:rsidRDefault="003A26C2" w:rsidP="003A26C2">
      <w:pPr>
        <w:pStyle w:val="B1"/>
      </w:pPr>
      <w:r w:rsidRPr="00C31E24">
        <w:t>-</w:t>
      </w:r>
      <w:r w:rsidRPr="00C31E24">
        <w:tab/>
        <w:t>The test USIM set as defined in TS 36.579-1 [2], subclause 5.5.10 is inserted.</w:t>
      </w:r>
    </w:p>
    <w:p w14:paraId="21E31E74" w14:textId="77777777" w:rsidR="003A26C2" w:rsidRPr="00C31E24" w:rsidRDefault="003A26C2" w:rsidP="003A26C2">
      <w:pPr>
        <w:pStyle w:val="H6"/>
      </w:pPr>
      <w:r w:rsidRPr="00C31E24">
        <w:t>Preamble:</w:t>
      </w:r>
    </w:p>
    <w:p w14:paraId="2114025D" w14:textId="77777777" w:rsidR="003A26C2" w:rsidRPr="00C31E24" w:rsidRDefault="003A26C2" w:rsidP="003A26C2">
      <w:pPr>
        <w:pStyle w:val="B1"/>
      </w:pPr>
      <w:r w:rsidRPr="00C31E24">
        <w:t>-</w:t>
      </w:r>
      <w:r w:rsidRPr="00C31E24">
        <w:tab/>
        <w:t xml:space="preserve">The UE has performed the Generic Test Procedure for </w:t>
      </w:r>
      <w:proofErr w:type="spellStart"/>
      <w:r w:rsidRPr="00C31E24">
        <w:t>MCVideo</w:t>
      </w:r>
      <w:proofErr w:type="spellEnd"/>
      <w:r w:rsidRPr="00C31E24">
        <w:t xml:space="preserve"> UE registration as specified in TS 36.579-1 [2], subclause 5.4.2A.</w:t>
      </w:r>
    </w:p>
    <w:p w14:paraId="17AB626F" w14:textId="77777777" w:rsidR="003A26C2" w:rsidRPr="00C31E24" w:rsidRDefault="003A26C2" w:rsidP="003A26C2">
      <w:pPr>
        <w:pStyle w:val="B1"/>
      </w:pPr>
      <w:r w:rsidRPr="00C31E24">
        <w:t>-</w:t>
      </w:r>
      <w:r w:rsidRPr="00C31E24">
        <w:tab/>
        <w:t xml:space="preserve">The </w:t>
      </w:r>
      <w:proofErr w:type="spellStart"/>
      <w:r w:rsidRPr="00C31E24">
        <w:t>MCVideo</w:t>
      </w:r>
      <w:proofErr w:type="spellEnd"/>
      <w:r w:rsidRPr="00C31E24">
        <w:t xml:space="preserve"> User performs the Generic Test Procedure for </w:t>
      </w:r>
      <w:proofErr w:type="spellStart"/>
      <w:r w:rsidRPr="00C31E24">
        <w:t>MCVideo</w:t>
      </w:r>
      <w:proofErr w:type="spellEnd"/>
      <w:r w:rsidRPr="00C31E24">
        <w:t xml:space="preserve"> Authorization/Configuration and Key Generation as specified in TS 36.579-1 [2], subclause 5.3.2A.</w:t>
      </w:r>
    </w:p>
    <w:p w14:paraId="24EBFC17" w14:textId="77777777" w:rsidR="003A26C2" w:rsidRPr="00C31E24" w:rsidRDefault="003A26C2" w:rsidP="003A26C2">
      <w:pPr>
        <w:pStyle w:val="B1"/>
      </w:pPr>
      <w:r w:rsidRPr="00C31E24">
        <w:t>-</w:t>
      </w:r>
      <w:r w:rsidRPr="00C31E24">
        <w:tab/>
        <w:t>UE States at the end of the preamble</w:t>
      </w:r>
    </w:p>
    <w:p w14:paraId="0C32C7F0" w14:textId="77777777" w:rsidR="003A26C2" w:rsidRPr="00C31E24" w:rsidRDefault="003A26C2" w:rsidP="003A26C2">
      <w:pPr>
        <w:pStyle w:val="B2"/>
      </w:pPr>
      <w:r w:rsidRPr="00C31E24">
        <w:t>-</w:t>
      </w:r>
      <w:r w:rsidRPr="00C31E24">
        <w:tab/>
        <w:t>The UE is in E-UTRA Registered, Idle Mode state.</w:t>
      </w:r>
    </w:p>
    <w:p w14:paraId="132D03E7" w14:textId="77777777" w:rsidR="003A26C2" w:rsidRPr="00C31E24" w:rsidRDefault="003A26C2" w:rsidP="003A26C2">
      <w:pPr>
        <w:pStyle w:val="B2"/>
      </w:pPr>
      <w:r w:rsidRPr="00C31E24">
        <w:t>-</w:t>
      </w:r>
      <w:r w:rsidRPr="00C31E24">
        <w:tab/>
        <w:t xml:space="preserve">The </w:t>
      </w:r>
      <w:proofErr w:type="spellStart"/>
      <w:r w:rsidRPr="00C31E24">
        <w:t>MCVideo</w:t>
      </w:r>
      <w:proofErr w:type="spellEnd"/>
      <w:r w:rsidRPr="00C31E24">
        <w:t xml:space="preserve"> Client Application has been activated and User has registered-in as the </w:t>
      </w:r>
      <w:proofErr w:type="spellStart"/>
      <w:r w:rsidRPr="00C31E24">
        <w:t>MCVideo</w:t>
      </w:r>
      <w:proofErr w:type="spellEnd"/>
      <w:r w:rsidRPr="00C31E24">
        <w:t xml:space="preserve"> User with the Server as active user at the Client</w:t>
      </w:r>
    </w:p>
    <w:p w14:paraId="40FB73DC" w14:textId="77777777" w:rsidR="003A26C2" w:rsidRPr="00C31E24" w:rsidRDefault="003A26C2" w:rsidP="003A26C2">
      <w:pPr>
        <w:pStyle w:val="H6"/>
      </w:pPr>
      <w:r w:rsidRPr="00C31E24">
        <w:t>6.7.1.3.2</w:t>
      </w:r>
      <w:r w:rsidRPr="00C31E24">
        <w:tab/>
        <w:t>Test procedure sequence</w:t>
      </w:r>
    </w:p>
    <w:p w14:paraId="09988894" w14:textId="77777777" w:rsidR="003A26C2" w:rsidRPr="00C31E24" w:rsidRDefault="003A26C2" w:rsidP="003A26C2">
      <w:pPr>
        <w:pStyle w:val="TH"/>
      </w:pPr>
      <w:r w:rsidRPr="00C31E24">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3A26C2" w:rsidRPr="00C31E24" w14:paraId="7FA558EA" w14:textId="77777777" w:rsidTr="003A26C2">
        <w:trPr>
          <w:tblHeader/>
        </w:trPr>
        <w:tc>
          <w:tcPr>
            <w:tcW w:w="714" w:type="dxa"/>
            <w:tcBorders>
              <w:top w:val="single" w:sz="4" w:space="0" w:color="auto"/>
              <w:left w:val="single" w:sz="4" w:space="0" w:color="auto"/>
              <w:bottom w:val="nil"/>
              <w:right w:val="single" w:sz="4" w:space="0" w:color="auto"/>
            </w:tcBorders>
            <w:hideMark/>
          </w:tcPr>
          <w:p w14:paraId="3BBC5E72" w14:textId="77777777" w:rsidR="003A26C2" w:rsidRPr="00C31E24" w:rsidRDefault="003A26C2" w:rsidP="00D4444C">
            <w:pPr>
              <w:pStyle w:val="TAH"/>
              <w:keepNext w:val="0"/>
              <w:keepLines w:val="0"/>
              <w:widowControl w:val="0"/>
            </w:pPr>
            <w:r w:rsidRPr="00C31E24">
              <w:t>St</w:t>
            </w:r>
          </w:p>
        </w:tc>
        <w:tc>
          <w:tcPr>
            <w:tcW w:w="3786" w:type="dxa"/>
            <w:tcBorders>
              <w:top w:val="single" w:sz="4" w:space="0" w:color="auto"/>
              <w:left w:val="single" w:sz="4" w:space="0" w:color="auto"/>
              <w:bottom w:val="nil"/>
              <w:right w:val="single" w:sz="4" w:space="0" w:color="auto"/>
            </w:tcBorders>
            <w:hideMark/>
          </w:tcPr>
          <w:p w14:paraId="44801C99" w14:textId="77777777" w:rsidR="003A26C2" w:rsidRPr="00C31E24" w:rsidRDefault="003A26C2" w:rsidP="00D4444C">
            <w:pPr>
              <w:pStyle w:val="TAH"/>
              <w:keepNext w:val="0"/>
              <w:keepLines w:val="0"/>
              <w:widowControl w:val="0"/>
            </w:pPr>
            <w:r w:rsidRPr="00C31E24">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1D5E39E" w14:textId="77777777" w:rsidR="003A26C2" w:rsidRPr="00C31E24" w:rsidRDefault="003A26C2" w:rsidP="00D4444C">
            <w:pPr>
              <w:pStyle w:val="TAH"/>
              <w:keepNext w:val="0"/>
              <w:keepLines w:val="0"/>
              <w:widowControl w:val="0"/>
            </w:pPr>
            <w:r w:rsidRPr="00C31E24">
              <w:t>Message Sequence</w:t>
            </w:r>
          </w:p>
        </w:tc>
        <w:tc>
          <w:tcPr>
            <w:tcW w:w="565" w:type="dxa"/>
            <w:tcBorders>
              <w:top w:val="single" w:sz="4" w:space="0" w:color="auto"/>
              <w:left w:val="single" w:sz="4" w:space="0" w:color="auto"/>
              <w:bottom w:val="nil"/>
              <w:right w:val="single" w:sz="4" w:space="0" w:color="auto"/>
            </w:tcBorders>
            <w:hideMark/>
          </w:tcPr>
          <w:p w14:paraId="0589C333" w14:textId="77777777" w:rsidR="003A26C2" w:rsidRPr="00C31E24" w:rsidRDefault="003A26C2" w:rsidP="00D4444C">
            <w:pPr>
              <w:pStyle w:val="TAH"/>
              <w:keepNext w:val="0"/>
              <w:keepLines w:val="0"/>
              <w:widowControl w:val="0"/>
            </w:pPr>
            <w:r w:rsidRPr="00C31E24">
              <w:t>TP</w:t>
            </w:r>
          </w:p>
        </w:tc>
        <w:tc>
          <w:tcPr>
            <w:tcW w:w="850" w:type="dxa"/>
            <w:tcBorders>
              <w:top w:val="single" w:sz="4" w:space="0" w:color="auto"/>
              <w:left w:val="single" w:sz="4" w:space="0" w:color="auto"/>
              <w:bottom w:val="nil"/>
              <w:right w:val="single" w:sz="4" w:space="0" w:color="auto"/>
            </w:tcBorders>
            <w:hideMark/>
          </w:tcPr>
          <w:p w14:paraId="111221BF" w14:textId="77777777" w:rsidR="003A26C2" w:rsidRPr="00C31E24" w:rsidRDefault="003A26C2" w:rsidP="00D4444C">
            <w:pPr>
              <w:pStyle w:val="TAH"/>
              <w:keepNext w:val="0"/>
              <w:keepLines w:val="0"/>
              <w:widowControl w:val="0"/>
            </w:pPr>
            <w:r w:rsidRPr="00C31E24">
              <w:t>Verdict</w:t>
            </w:r>
          </w:p>
        </w:tc>
      </w:tr>
      <w:tr w:rsidR="003A26C2" w:rsidRPr="00C31E24" w14:paraId="0C87D6FB" w14:textId="77777777" w:rsidTr="003A26C2">
        <w:trPr>
          <w:tblHeader/>
        </w:trPr>
        <w:tc>
          <w:tcPr>
            <w:tcW w:w="714" w:type="dxa"/>
            <w:tcBorders>
              <w:top w:val="nil"/>
              <w:left w:val="single" w:sz="4" w:space="0" w:color="auto"/>
              <w:bottom w:val="single" w:sz="4" w:space="0" w:color="auto"/>
              <w:right w:val="single" w:sz="4" w:space="0" w:color="auto"/>
            </w:tcBorders>
          </w:tcPr>
          <w:p w14:paraId="05511757" w14:textId="77777777" w:rsidR="003A26C2" w:rsidRPr="00C31E24" w:rsidRDefault="003A26C2" w:rsidP="00D4444C">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12F905F4" w14:textId="77777777" w:rsidR="003A26C2" w:rsidRPr="00C31E24" w:rsidRDefault="003A26C2" w:rsidP="00D4444C">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6660E98" w14:textId="77777777" w:rsidR="003A26C2" w:rsidRPr="00C31E24" w:rsidRDefault="003A26C2" w:rsidP="00D4444C">
            <w:pPr>
              <w:pStyle w:val="TAH"/>
              <w:keepNext w:val="0"/>
              <w:keepLines w:val="0"/>
              <w:widowControl w:val="0"/>
            </w:pPr>
            <w:r w:rsidRPr="00C31E24">
              <w:t>U - S</w:t>
            </w:r>
          </w:p>
        </w:tc>
        <w:tc>
          <w:tcPr>
            <w:tcW w:w="2977" w:type="dxa"/>
            <w:tcBorders>
              <w:top w:val="single" w:sz="4" w:space="0" w:color="auto"/>
              <w:left w:val="single" w:sz="4" w:space="0" w:color="auto"/>
              <w:bottom w:val="single" w:sz="4" w:space="0" w:color="auto"/>
              <w:right w:val="single" w:sz="4" w:space="0" w:color="auto"/>
            </w:tcBorders>
            <w:hideMark/>
          </w:tcPr>
          <w:p w14:paraId="444ADCD2" w14:textId="77777777" w:rsidR="003A26C2" w:rsidRPr="00C31E24" w:rsidRDefault="003A26C2" w:rsidP="00D4444C">
            <w:pPr>
              <w:pStyle w:val="TAH"/>
              <w:keepNext w:val="0"/>
              <w:keepLines w:val="0"/>
              <w:widowControl w:val="0"/>
            </w:pPr>
            <w:r w:rsidRPr="00C31E24">
              <w:t>Message</w:t>
            </w:r>
          </w:p>
        </w:tc>
        <w:tc>
          <w:tcPr>
            <w:tcW w:w="565" w:type="dxa"/>
            <w:tcBorders>
              <w:top w:val="nil"/>
              <w:left w:val="single" w:sz="4" w:space="0" w:color="auto"/>
              <w:bottom w:val="single" w:sz="4" w:space="0" w:color="auto"/>
              <w:right w:val="single" w:sz="4" w:space="0" w:color="auto"/>
            </w:tcBorders>
          </w:tcPr>
          <w:p w14:paraId="07064B05" w14:textId="77777777" w:rsidR="003A26C2" w:rsidRPr="00C31E24" w:rsidRDefault="003A26C2" w:rsidP="00D4444C">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1778B36B" w14:textId="77777777" w:rsidR="003A26C2" w:rsidRPr="00C31E24" w:rsidRDefault="003A26C2" w:rsidP="00D4444C">
            <w:pPr>
              <w:pStyle w:val="TAH"/>
              <w:keepNext w:val="0"/>
              <w:keepLines w:val="0"/>
              <w:widowControl w:val="0"/>
            </w:pPr>
          </w:p>
        </w:tc>
      </w:tr>
      <w:tr w:rsidR="003A26C2" w:rsidRPr="00C31E24" w14:paraId="7C43E66D"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524F1D1F" w14:textId="77777777" w:rsidR="003A26C2" w:rsidRPr="00C31E24" w:rsidRDefault="003A26C2" w:rsidP="00D4444C">
            <w:pPr>
              <w:pStyle w:val="TAC"/>
              <w:keepNext w:val="0"/>
              <w:keepLines w:val="0"/>
              <w:widowControl w:val="0"/>
            </w:pPr>
            <w:r w:rsidRPr="00C31E24">
              <w:t>1</w:t>
            </w:r>
          </w:p>
        </w:tc>
        <w:tc>
          <w:tcPr>
            <w:tcW w:w="3786" w:type="dxa"/>
            <w:tcBorders>
              <w:top w:val="single" w:sz="4" w:space="0" w:color="auto"/>
              <w:left w:val="single" w:sz="4" w:space="0" w:color="auto"/>
              <w:bottom w:val="single" w:sz="4" w:space="0" w:color="auto"/>
              <w:right w:val="single" w:sz="4" w:space="0" w:color="auto"/>
            </w:tcBorders>
            <w:hideMark/>
          </w:tcPr>
          <w:p w14:paraId="401D021B" w14:textId="77777777" w:rsidR="003A26C2" w:rsidRPr="00C31E24" w:rsidRDefault="003A26C2" w:rsidP="00D4444C">
            <w:pPr>
              <w:pStyle w:val="TAL"/>
              <w:keepNext w:val="0"/>
              <w:keepLines w:val="0"/>
              <w:widowControl w:val="0"/>
            </w:pPr>
            <w:r w:rsidRPr="00C31E24">
              <w:t xml:space="preserve">Make the </w:t>
            </w:r>
            <w:proofErr w:type="spellStart"/>
            <w:r w:rsidRPr="00C31E24">
              <w:t>MCVideo</w:t>
            </w:r>
            <w:proofErr w:type="spellEnd"/>
            <w:r w:rsidRPr="00C31E24">
              <w:t xml:space="preserve"> User request the establishment of a </w:t>
            </w:r>
            <w:proofErr w:type="spellStart"/>
            <w:r w:rsidRPr="00C31E24">
              <w:t>MCVideo</w:t>
            </w:r>
            <w:proofErr w:type="spellEnd"/>
            <w:r w:rsidRPr="00C31E24">
              <w:t xml:space="preserve"> remote initiated ambient viewing call.</w:t>
            </w:r>
          </w:p>
          <w:p w14:paraId="33E6A977" w14:textId="77777777" w:rsidR="003A26C2" w:rsidRPr="00C31E24" w:rsidRDefault="003A26C2" w:rsidP="00D4444C">
            <w:pPr>
              <w:pStyle w:val="TAL"/>
              <w:keepNext w:val="0"/>
              <w:keepLines w:val="0"/>
              <w:widowControl w:val="0"/>
            </w:pPr>
            <w:r w:rsidRPr="00C31E24">
              <w:t>(NOTE 1)</w:t>
            </w:r>
          </w:p>
        </w:tc>
        <w:tc>
          <w:tcPr>
            <w:tcW w:w="708" w:type="dxa"/>
            <w:tcBorders>
              <w:top w:val="single" w:sz="4" w:space="0" w:color="auto"/>
              <w:left w:val="single" w:sz="4" w:space="0" w:color="auto"/>
              <w:bottom w:val="single" w:sz="4" w:space="0" w:color="auto"/>
              <w:right w:val="single" w:sz="4" w:space="0" w:color="auto"/>
            </w:tcBorders>
            <w:hideMark/>
          </w:tcPr>
          <w:p w14:paraId="33000409" w14:textId="77777777" w:rsidR="003A26C2" w:rsidRPr="00C31E24" w:rsidRDefault="003A26C2" w:rsidP="00D4444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22A7A3E4" w14:textId="77777777" w:rsidR="003A26C2" w:rsidRPr="00C31E24" w:rsidRDefault="003A26C2" w:rsidP="00D4444C">
            <w:pPr>
              <w:pStyle w:val="TAL"/>
              <w:keepNext w:val="0"/>
              <w:keepLines w:val="0"/>
              <w:widowControl w:val="0"/>
            </w:pPr>
            <w:r w:rsidRPr="00C31E24">
              <w:t>-</w:t>
            </w:r>
          </w:p>
        </w:tc>
        <w:tc>
          <w:tcPr>
            <w:tcW w:w="565" w:type="dxa"/>
            <w:tcBorders>
              <w:top w:val="single" w:sz="4" w:space="0" w:color="auto"/>
              <w:left w:val="single" w:sz="4" w:space="0" w:color="auto"/>
              <w:bottom w:val="single" w:sz="4" w:space="0" w:color="auto"/>
              <w:right w:val="single" w:sz="4" w:space="0" w:color="auto"/>
            </w:tcBorders>
            <w:hideMark/>
          </w:tcPr>
          <w:p w14:paraId="14471468" w14:textId="77777777" w:rsidR="003A26C2" w:rsidRPr="00C31E24" w:rsidRDefault="003A26C2" w:rsidP="00D4444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05E6A490" w14:textId="77777777" w:rsidR="003A26C2" w:rsidRPr="00C31E24" w:rsidRDefault="003A26C2" w:rsidP="00D4444C">
            <w:pPr>
              <w:pStyle w:val="TAC"/>
              <w:keepNext w:val="0"/>
              <w:keepLines w:val="0"/>
              <w:widowControl w:val="0"/>
            </w:pPr>
            <w:r w:rsidRPr="00C31E24">
              <w:t>-</w:t>
            </w:r>
          </w:p>
        </w:tc>
      </w:tr>
      <w:tr w:rsidR="003A26C2" w:rsidRPr="00C31E24" w:rsidDel="003A26C2" w14:paraId="5E06760E" w14:textId="61E57107" w:rsidTr="003A26C2">
        <w:trPr>
          <w:del w:id="6" w:author="MCC160" w:date="2022-04-19T15:36:00Z"/>
        </w:trPr>
        <w:tc>
          <w:tcPr>
            <w:tcW w:w="714" w:type="dxa"/>
            <w:tcBorders>
              <w:top w:val="single" w:sz="4" w:space="0" w:color="auto"/>
              <w:left w:val="single" w:sz="4" w:space="0" w:color="auto"/>
              <w:bottom w:val="single" w:sz="4" w:space="0" w:color="auto"/>
              <w:right w:val="single" w:sz="4" w:space="0" w:color="auto"/>
            </w:tcBorders>
            <w:hideMark/>
          </w:tcPr>
          <w:p w14:paraId="53EBD3B1" w14:textId="12BBCBED" w:rsidR="003A26C2" w:rsidRPr="00C31E24" w:rsidDel="003A26C2" w:rsidRDefault="003A26C2" w:rsidP="00D4444C">
            <w:pPr>
              <w:pStyle w:val="TAC"/>
              <w:keepNext w:val="0"/>
              <w:keepLines w:val="0"/>
              <w:widowControl w:val="0"/>
              <w:rPr>
                <w:del w:id="7" w:author="MCC160" w:date="2022-04-19T15:36:00Z"/>
              </w:rPr>
            </w:pPr>
            <w:del w:id="8" w:author="MCC160" w:date="2022-04-19T15:36:00Z">
              <w:r w:rsidRPr="00C31E24" w:rsidDel="003A26C2">
                <w:delText>-</w:delText>
              </w:r>
            </w:del>
          </w:p>
        </w:tc>
        <w:tc>
          <w:tcPr>
            <w:tcW w:w="3786" w:type="dxa"/>
            <w:tcBorders>
              <w:top w:val="single" w:sz="4" w:space="0" w:color="auto"/>
              <w:left w:val="single" w:sz="4" w:space="0" w:color="auto"/>
              <w:bottom w:val="single" w:sz="4" w:space="0" w:color="auto"/>
              <w:right w:val="single" w:sz="4" w:space="0" w:color="auto"/>
            </w:tcBorders>
            <w:hideMark/>
          </w:tcPr>
          <w:p w14:paraId="1924FCF4" w14:textId="6321664E" w:rsidR="003A26C2" w:rsidRPr="00C31E24" w:rsidDel="003A26C2" w:rsidRDefault="003A26C2" w:rsidP="00D4444C">
            <w:pPr>
              <w:pStyle w:val="TAL"/>
              <w:keepNext w:val="0"/>
              <w:keepLines w:val="0"/>
              <w:widowControl w:val="0"/>
              <w:rPr>
                <w:del w:id="9" w:author="MCC160" w:date="2022-04-19T15:36:00Z"/>
              </w:rPr>
            </w:pPr>
            <w:del w:id="10" w:author="MCC160" w:date="2022-04-19T15:36:00Z">
              <w:r w:rsidRPr="00C31E24" w:rsidDel="003A26C2">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tcBorders>
              <w:top w:val="single" w:sz="4" w:space="0" w:color="auto"/>
              <w:left w:val="single" w:sz="4" w:space="0" w:color="auto"/>
              <w:bottom w:val="single" w:sz="4" w:space="0" w:color="auto"/>
              <w:right w:val="single" w:sz="4" w:space="0" w:color="auto"/>
            </w:tcBorders>
            <w:hideMark/>
          </w:tcPr>
          <w:p w14:paraId="3B08D357" w14:textId="338A13C6" w:rsidR="003A26C2" w:rsidRPr="00C31E24" w:rsidDel="003A26C2" w:rsidRDefault="003A26C2" w:rsidP="00D4444C">
            <w:pPr>
              <w:pStyle w:val="TAC"/>
              <w:keepNext w:val="0"/>
              <w:keepLines w:val="0"/>
              <w:widowControl w:val="0"/>
              <w:rPr>
                <w:del w:id="11" w:author="MCC160" w:date="2022-04-19T15:36:00Z"/>
              </w:rPr>
            </w:pPr>
            <w:del w:id="12" w:author="MCC160" w:date="2022-04-19T15:36:00Z">
              <w:r w:rsidRPr="00C31E24" w:rsidDel="003A26C2">
                <w:delText>-</w:delText>
              </w:r>
            </w:del>
          </w:p>
        </w:tc>
        <w:tc>
          <w:tcPr>
            <w:tcW w:w="2977" w:type="dxa"/>
            <w:tcBorders>
              <w:top w:val="single" w:sz="4" w:space="0" w:color="auto"/>
              <w:left w:val="single" w:sz="4" w:space="0" w:color="auto"/>
              <w:bottom w:val="single" w:sz="4" w:space="0" w:color="auto"/>
              <w:right w:val="single" w:sz="4" w:space="0" w:color="auto"/>
            </w:tcBorders>
          </w:tcPr>
          <w:p w14:paraId="5CA07B02" w14:textId="53255D08" w:rsidR="003A26C2" w:rsidRPr="00C31E24" w:rsidDel="003A26C2" w:rsidRDefault="003A26C2" w:rsidP="00D4444C">
            <w:pPr>
              <w:pStyle w:val="TAL"/>
              <w:keepNext w:val="0"/>
              <w:keepLines w:val="0"/>
              <w:widowControl w:val="0"/>
              <w:rPr>
                <w:del w:id="13" w:author="MCC160" w:date="2022-04-19T15:36:00Z"/>
              </w:rPr>
            </w:pPr>
          </w:p>
        </w:tc>
        <w:tc>
          <w:tcPr>
            <w:tcW w:w="565" w:type="dxa"/>
            <w:tcBorders>
              <w:top w:val="single" w:sz="4" w:space="0" w:color="auto"/>
              <w:left w:val="single" w:sz="4" w:space="0" w:color="auto"/>
              <w:bottom w:val="single" w:sz="4" w:space="0" w:color="auto"/>
              <w:right w:val="single" w:sz="4" w:space="0" w:color="auto"/>
            </w:tcBorders>
            <w:hideMark/>
          </w:tcPr>
          <w:p w14:paraId="139BE3BB" w14:textId="49BC8783" w:rsidR="003A26C2" w:rsidRPr="00C31E24" w:rsidDel="003A26C2" w:rsidRDefault="003A26C2" w:rsidP="00D4444C">
            <w:pPr>
              <w:pStyle w:val="TAC"/>
              <w:keepNext w:val="0"/>
              <w:keepLines w:val="0"/>
              <w:widowControl w:val="0"/>
              <w:rPr>
                <w:del w:id="14" w:author="MCC160" w:date="2022-04-19T15:36:00Z"/>
              </w:rPr>
            </w:pPr>
            <w:del w:id="15" w:author="MCC160" w:date="2022-04-19T15:36:00Z">
              <w:r w:rsidRPr="00C31E24" w:rsidDel="003A26C2">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E7C34E7" w14:textId="13D4B30B" w:rsidR="003A26C2" w:rsidRPr="00C31E24" w:rsidDel="003A26C2" w:rsidRDefault="003A26C2" w:rsidP="00D4444C">
            <w:pPr>
              <w:pStyle w:val="TAC"/>
              <w:keepNext w:val="0"/>
              <w:keepLines w:val="0"/>
              <w:widowControl w:val="0"/>
              <w:rPr>
                <w:del w:id="16" w:author="MCC160" w:date="2022-04-19T15:36:00Z"/>
              </w:rPr>
            </w:pPr>
            <w:del w:id="17" w:author="MCC160" w:date="2022-04-19T15:36:00Z">
              <w:r w:rsidRPr="00C31E24" w:rsidDel="003A26C2">
                <w:delText>-</w:delText>
              </w:r>
            </w:del>
          </w:p>
        </w:tc>
      </w:tr>
      <w:tr w:rsidR="003A26C2" w:rsidRPr="00C31E24" w14:paraId="6444AA54"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38EBE5C1" w14:textId="77777777" w:rsidR="003A26C2" w:rsidRPr="00C31E24" w:rsidRDefault="003A26C2" w:rsidP="00D4444C">
            <w:pPr>
              <w:pStyle w:val="TAC"/>
              <w:keepNext w:val="0"/>
              <w:keepLines w:val="0"/>
              <w:widowControl w:val="0"/>
            </w:pPr>
            <w:r w:rsidRPr="00C31E24">
              <w:lastRenderedPageBreak/>
              <w:t>2</w:t>
            </w:r>
          </w:p>
        </w:tc>
        <w:tc>
          <w:tcPr>
            <w:tcW w:w="3786" w:type="dxa"/>
            <w:tcBorders>
              <w:top w:val="single" w:sz="4" w:space="0" w:color="auto"/>
              <w:left w:val="single" w:sz="4" w:space="0" w:color="auto"/>
              <w:bottom w:val="single" w:sz="4" w:space="0" w:color="auto"/>
              <w:right w:val="single" w:sz="4" w:space="0" w:color="auto"/>
            </w:tcBorders>
            <w:hideMark/>
          </w:tcPr>
          <w:p w14:paraId="4CDA01D1" w14:textId="2A09F96D" w:rsidR="003A26C2" w:rsidRPr="00C31E24" w:rsidRDefault="003A26C2" w:rsidP="00D4444C">
            <w:pPr>
              <w:pStyle w:val="TAL"/>
              <w:keepNext w:val="0"/>
              <w:keepLines w:val="0"/>
              <w:widowControl w:val="0"/>
            </w:pPr>
            <w:r w:rsidRPr="00C31E24">
              <w:t>Check: Does the UE (</w:t>
            </w:r>
            <w:proofErr w:type="spellStart"/>
            <w:r w:rsidRPr="00C31E24">
              <w:t>MCVideo</w:t>
            </w:r>
            <w:proofErr w:type="spellEnd"/>
            <w:r w:rsidRPr="00C31E24">
              <w:t xml:space="preserve"> Client) </w:t>
            </w:r>
            <w:ins w:id="18" w:author="MCC160" w:date="2022-04-19T15:34:00Z">
              <w:r>
                <w:t xml:space="preserve">correctly </w:t>
              </w:r>
            </w:ins>
            <w:r w:rsidRPr="00C31E24">
              <w:t>s</w:t>
            </w:r>
            <w:ins w:id="19" w:author="MCC160" w:date="2022-04-19T15:34:00Z">
              <w:r>
                <w:rPr>
                  <w:lang w:eastAsia="ko-KR"/>
                </w:rPr>
                <w:t xml:space="preserve"> perform the procedure for </w:t>
              </w:r>
              <w:proofErr w:type="spellStart"/>
              <w:r>
                <w:rPr>
                  <w:lang w:eastAsia="ko-KR"/>
                </w:rPr>
                <w:t>MCVideo</w:t>
              </w:r>
              <w:proofErr w:type="spellEnd"/>
              <w:r>
                <w:rPr>
                  <w:lang w:eastAsia="ko-KR"/>
                </w:rPr>
                <w:t xml:space="preserve"> CO establishment/modification without provisional responses other than 100 Trying as described in TS 36.579-1 [2] Table 5.3</w:t>
              </w:r>
            </w:ins>
            <w:ins w:id="20" w:author="MCC160" w:date="2022-04-19T15:35:00Z">
              <w:r>
                <w:rPr>
                  <w:lang w:eastAsia="ko-KR"/>
                </w:rPr>
                <w:t>B</w:t>
              </w:r>
            </w:ins>
            <w:ins w:id="21" w:author="MCC160" w:date="2022-04-19T15:34:00Z">
              <w:r>
                <w:rPr>
                  <w:lang w:eastAsia="ko-KR"/>
                </w:rPr>
                <w:t>.1.3-1</w:t>
              </w:r>
            </w:ins>
            <w:del w:id="22" w:author="MCC160" w:date="2022-04-19T15:34:00Z">
              <w:r w:rsidRPr="00C31E24" w:rsidDel="003A26C2">
                <w:delText>end an initial SIP INVITE message requesting the</w:delText>
              </w:r>
            </w:del>
            <w:r w:rsidRPr="00C31E24">
              <w:t xml:space="preserve"> </w:t>
            </w:r>
            <w:ins w:id="23" w:author="MCC160" w:date="2022-04-19T15:35:00Z">
              <w:r>
                <w:t xml:space="preserve">to </w:t>
              </w:r>
            </w:ins>
            <w:proofErr w:type="spellStart"/>
            <w:r w:rsidRPr="00C31E24">
              <w:t>establishm</w:t>
            </w:r>
            <w:proofErr w:type="spellEnd"/>
            <w:del w:id="24" w:author="MCC160" w:date="2022-04-19T15:35:00Z">
              <w:r w:rsidRPr="00C31E24" w:rsidDel="003A26C2">
                <w:delText>ent of</w:delText>
              </w:r>
            </w:del>
            <w:r w:rsidRPr="00C31E24">
              <w:t xml:space="preserve"> a</w:t>
            </w:r>
            <w:ins w:id="25" w:author="MCC160" w:date="2022-04-19T15:35:00Z">
              <w:r>
                <w:t>n</w:t>
              </w:r>
            </w:ins>
            <w:r w:rsidRPr="00C31E24">
              <w:t xml:space="preserve"> </w:t>
            </w:r>
            <w:proofErr w:type="spellStart"/>
            <w:r w:rsidRPr="00C31E24">
              <w:t>MCVideo</w:t>
            </w:r>
            <w:proofErr w:type="spellEnd"/>
            <w:r w:rsidRPr="00C31E24">
              <w:t xml:space="preserve"> Private Call, On-demand Automatic Commencement Mode, no force of Automatic Commencement, applying End-to-End Communication Security with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62848D8F" w14:textId="5E3D7712" w:rsidR="003A26C2" w:rsidRPr="00C31E24" w:rsidRDefault="003A26C2" w:rsidP="00D4444C">
            <w:pPr>
              <w:pStyle w:val="TAC"/>
              <w:keepNext w:val="0"/>
              <w:keepLines w:val="0"/>
              <w:widowControl w:val="0"/>
            </w:pPr>
            <w:del w:id="26" w:author="MCC160" w:date="2022-04-19T15:35:00Z">
              <w:r w:rsidRPr="00C31E24" w:rsidDel="003A26C2">
                <w:delText>--&gt;</w:delText>
              </w:r>
            </w:del>
            <w:ins w:id="27" w:author="MCC160" w:date="2022-04-19T15:35:00Z">
              <w:r>
                <w:t>-</w:t>
              </w:r>
            </w:ins>
          </w:p>
        </w:tc>
        <w:tc>
          <w:tcPr>
            <w:tcW w:w="2977" w:type="dxa"/>
            <w:tcBorders>
              <w:top w:val="single" w:sz="4" w:space="0" w:color="auto"/>
              <w:left w:val="single" w:sz="4" w:space="0" w:color="auto"/>
              <w:bottom w:val="single" w:sz="4" w:space="0" w:color="auto"/>
              <w:right w:val="single" w:sz="4" w:space="0" w:color="auto"/>
            </w:tcBorders>
            <w:hideMark/>
          </w:tcPr>
          <w:p w14:paraId="1237909A" w14:textId="66F4426B" w:rsidR="003A26C2" w:rsidRPr="00C31E24" w:rsidRDefault="003A26C2" w:rsidP="00D4444C">
            <w:pPr>
              <w:pStyle w:val="TAL"/>
              <w:keepNext w:val="0"/>
              <w:keepLines w:val="0"/>
              <w:widowControl w:val="0"/>
            </w:pPr>
            <w:del w:id="28" w:author="MCC160" w:date="2022-04-19T15:35:00Z">
              <w:r w:rsidRPr="00C31E24" w:rsidDel="003A26C2">
                <w:delText>SIP INVITE</w:delText>
              </w:r>
            </w:del>
            <w:ins w:id="29" w:author="MCC160" w:date="2022-04-19T15:35:00Z">
              <w:r>
                <w:t>-</w:t>
              </w:r>
            </w:ins>
          </w:p>
        </w:tc>
        <w:tc>
          <w:tcPr>
            <w:tcW w:w="565" w:type="dxa"/>
            <w:tcBorders>
              <w:top w:val="single" w:sz="4" w:space="0" w:color="auto"/>
              <w:left w:val="single" w:sz="4" w:space="0" w:color="auto"/>
              <w:bottom w:val="single" w:sz="4" w:space="0" w:color="auto"/>
              <w:right w:val="single" w:sz="4" w:space="0" w:color="auto"/>
            </w:tcBorders>
            <w:hideMark/>
          </w:tcPr>
          <w:p w14:paraId="78B31BC4" w14:textId="77777777" w:rsidR="003A26C2" w:rsidRPr="00C31E24" w:rsidRDefault="003A26C2" w:rsidP="00D4444C">
            <w:pPr>
              <w:pStyle w:val="TAC"/>
              <w:keepNext w:val="0"/>
              <w:keepLines w:val="0"/>
              <w:widowControl w:val="0"/>
            </w:pPr>
            <w:r w:rsidRPr="00C31E24">
              <w:t>1</w:t>
            </w:r>
          </w:p>
        </w:tc>
        <w:tc>
          <w:tcPr>
            <w:tcW w:w="850" w:type="dxa"/>
            <w:tcBorders>
              <w:top w:val="single" w:sz="4" w:space="0" w:color="auto"/>
              <w:left w:val="single" w:sz="4" w:space="0" w:color="auto"/>
              <w:bottom w:val="single" w:sz="4" w:space="0" w:color="auto"/>
              <w:right w:val="single" w:sz="4" w:space="0" w:color="auto"/>
            </w:tcBorders>
            <w:hideMark/>
          </w:tcPr>
          <w:p w14:paraId="0A3D1469" w14:textId="77777777" w:rsidR="003A26C2" w:rsidRPr="00C31E24" w:rsidRDefault="003A26C2" w:rsidP="00D4444C">
            <w:pPr>
              <w:pStyle w:val="TAC"/>
              <w:keepNext w:val="0"/>
              <w:keepLines w:val="0"/>
              <w:widowControl w:val="0"/>
            </w:pPr>
            <w:r w:rsidRPr="00C31E24">
              <w:t>P</w:t>
            </w:r>
          </w:p>
        </w:tc>
      </w:tr>
      <w:tr w:rsidR="003A26C2" w:rsidRPr="00C31E24" w14:paraId="31E937FC"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39473C78" w14:textId="3BE0BDD4" w:rsidR="003A26C2" w:rsidRPr="00C31E24" w:rsidRDefault="003A26C2" w:rsidP="003A26C2">
            <w:pPr>
              <w:pStyle w:val="TAC"/>
              <w:keepNext w:val="0"/>
              <w:keepLines w:val="0"/>
              <w:widowControl w:val="0"/>
            </w:pPr>
            <w:r w:rsidRPr="00C31E24">
              <w:t>3</w:t>
            </w:r>
            <w:ins w:id="30" w:author="MCC160" w:date="2022-04-19T15:35:00Z">
              <w:r>
                <w:t>-6</w:t>
              </w:r>
            </w:ins>
          </w:p>
        </w:tc>
        <w:tc>
          <w:tcPr>
            <w:tcW w:w="3786" w:type="dxa"/>
            <w:tcBorders>
              <w:top w:val="single" w:sz="4" w:space="0" w:color="auto"/>
              <w:left w:val="single" w:sz="4" w:space="0" w:color="auto"/>
              <w:bottom w:val="single" w:sz="4" w:space="0" w:color="auto"/>
              <w:right w:val="single" w:sz="4" w:space="0" w:color="auto"/>
            </w:tcBorders>
            <w:hideMark/>
          </w:tcPr>
          <w:p w14:paraId="7CE7AD45" w14:textId="0710D859" w:rsidR="003A26C2" w:rsidRPr="00C31E24" w:rsidRDefault="003A26C2" w:rsidP="003A26C2">
            <w:pPr>
              <w:pStyle w:val="TAL"/>
              <w:keepNext w:val="0"/>
              <w:keepLines w:val="0"/>
              <w:widowControl w:val="0"/>
            </w:pPr>
            <w:del w:id="31" w:author="MCC160" w:date="2022-04-19T15:36:00Z">
              <w:r w:rsidRPr="00C31E24" w:rsidDel="003A26C2">
                <w:delText>The SS (MCVideo Server) responds to the UE (MCVideo Client) with a SIP 100 (Trying) message.</w:delText>
              </w:r>
            </w:del>
            <w:ins w:id="32" w:author="MCC160" w:date="2022-04-19T15:36:00Z">
              <w:r>
                <w:t>Void</w:t>
              </w:r>
            </w:ins>
          </w:p>
        </w:tc>
        <w:tc>
          <w:tcPr>
            <w:tcW w:w="708" w:type="dxa"/>
            <w:tcBorders>
              <w:top w:val="single" w:sz="4" w:space="0" w:color="auto"/>
              <w:left w:val="single" w:sz="4" w:space="0" w:color="auto"/>
              <w:bottom w:val="single" w:sz="4" w:space="0" w:color="auto"/>
              <w:right w:val="single" w:sz="4" w:space="0" w:color="auto"/>
            </w:tcBorders>
            <w:hideMark/>
          </w:tcPr>
          <w:p w14:paraId="5EEF1C90" w14:textId="7590233B" w:rsidR="003A26C2" w:rsidRPr="00C31E24" w:rsidRDefault="003A26C2" w:rsidP="003A26C2">
            <w:pPr>
              <w:pStyle w:val="TAC"/>
              <w:keepNext w:val="0"/>
              <w:keepLines w:val="0"/>
              <w:widowControl w:val="0"/>
            </w:pPr>
            <w:ins w:id="33" w:author="MCC160" w:date="2022-04-19T15:36:00Z">
              <w:r w:rsidRPr="00C31E24">
                <w:rPr>
                  <w:rFonts w:eastAsia="Calibri"/>
                  <w:szCs w:val="18"/>
                </w:rPr>
                <w:t>-</w:t>
              </w:r>
            </w:ins>
            <w:del w:id="34" w:author="MCC160" w:date="2022-04-19T15:36:00Z">
              <w:r w:rsidRPr="00C31E24" w:rsidDel="00C93E01">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16279AC1" w14:textId="03B363F8" w:rsidR="003A26C2" w:rsidRPr="00C31E24" w:rsidRDefault="003A26C2" w:rsidP="003A26C2">
            <w:pPr>
              <w:pStyle w:val="TAL"/>
              <w:keepNext w:val="0"/>
              <w:keepLines w:val="0"/>
              <w:widowControl w:val="0"/>
            </w:pPr>
            <w:ins w:id="35" w:author="MCC160" w:date="2022-04-19T15:36:00Z">
              <w:r w:rsidRPr="00C31E24">
                <w:rPr>
                  <w:rFonts w:eastAsia="Calibri"/>
                  <w:szCs w:val="18"/>
                </w:rPr>
                <w:t>-</w:t>
              </w:r>
            </w:ins>
            <w:del w:id="36" w:author="MCC160" w:date="2022-04-19T15:36:00Z">
              <w:r w:rsidRPr="00C31E24" w:rsidDel="00C93E01">
                <w:delText>SIP 100 (Trying)</w:delText>
              </w:r>
            </w:del>
          </w:p>
        </w:tc>
        <w:tc>
          <w:tcPr>
            <w:tcW w:w="565" w:type="dxa"/>
            <w:tcBorders>
              <w:top w:val="single" w:sz="4" w:space="0" w:color="auto"/>
              <w:left w:val="single" w:sz="4" w:space="0" w:color="auto"/>
              <w:bottom w:val="single" w:sz="4" w:space="0" w:color="auto"/>
              <w:right w:val="single" w:sz="4" w:space="0" w:color="auto"/>
            </w:tcBorders>
            <w:hideMark/>
          </w:tcPr>
          <w:p w14:paraId="08689ACF" w14:textId="77777777" w:rsidR="003A26C2" w:rsidRPr="00C31E24" w:rsidRDefault="003A26C2" w:rsidP="003A26C2">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3007AF9F" w14:textId="77777777" w:rsidR="003A26C2" w:rsidRPr="00C31E24" w:rsidRDefault="003A26C2" w:rsidP="003A26C2">
            <w:pPr>
              <w:pStyle w:val="TAC"/>
              <w:keepNext w:val="0"/>
              <w:keepLines w:val="0"/>
              <w:widowControl w:val="0"/>
            </w:pPr>
            <w:r w:rsidRPr="00C31E24">
              <w:t>-</w:t>
            </w:r>
          </w:p>
        </w:tc>
      </w:tr>
      <w:tr w:rsidR="003A26C2" w:rsidRPr="00C31E24" w:rsidDel="003A26C2" w14:paraId="2BF751E2" w14:textId="0DEE72F8" w:rsidTr="003A26C2">
        <w:trPr>
          <w:del w:id="37" w:author="MCC160" w:date="2022-04-19T15:36:00Z"/>
        </w:trPr>
        <w:tc>
          <w:tcPr>
            <w:tcW w:w="714" w:type="dxa"/>
            <w:tcBorders>
              <w:top w:val="single" w:sz="4" w:space="0" w:color="auto"/>
              <w:left w:val="single" w:sz="4" w:space="0" w:color="auto"/>
              <w:bottom w:val="single" w:sz="4" w:space="0" w:color="auto"/>
              <w:right w:val="single" w:sz="4" w:space="0" w:color="auto"/>
            </w:tcBorders>
            <w:hideMark/>
          </w:tcPr>
          <w:p w14:paraId="5B15947D" w14:textId="15DE6F28" w:rsidR="003A26C2" w:rsidRPr="00C31E24" w:rsidDel="003A26C2" w:rsidRDefault="003A26C2" w:rsidP="00D4444C">
            <w:pPr>
              <w:pStyle w:val="TAC"/>
              <w:keepNext w:val="0"/>
              <w:keepLines w:val="0"/>
              <w:widowControl w:val="0"/>
              <w:rPr>
                <w:del w:id="38" w:author="MCC160" w:date="2022-04-19T15:36:00Z"/>
              </w:rPr>
            </w:pPr>
            <w:del w:id="39" w:author="MCC160" w:date="2022-04-19T15:36:00Z">
              <w:r w:rsidRPr="00C31E24" w:rsidDel="003A26C2">
                <w:delText>4</w:delText>
              </w:r>
            </w:del>
          </w:p>
        </w:tc>
        <w:tc>
          <w:tcPr>
            <w:tcW w:w="3786" w:type="dxa"/>
            <w:tcBorders>
              <w:top w:val="single" w:sz="4" w:space="0" w:color="auto"/>
              <w:left w:val="single" w:sz="4" w:space="0" w:color="auto"/>
              <w:bottom w:val="single" w:sz="4" w:space="0" w:color="auto"/>
              <w:right w:val="single" w:sz="4" w:space="0" w:color="auto"/>
            </w:tcBorders>
            <w:hideMark/>
          </w:tcPr>
          <w:p w14:paraId="65EE665C" w14:textId="1E779728" w:rsidR="003A26C2" w:rsidRPr="00C31E24" w:rsidDel="003A26C2" w:rsidRDefault="003A26C2" w:rsidP="00D4444C">
            <w:pPr>
              <w:pStyle w:val="TAL"/>
              <w:keepNext w:val="0"/>
              <w:keepLines w:val="0"/>
              <w:widowControl w:val="0"/>
              <w:rPr>
                <w:del w:id="40" w:author="MCC160" w:date="2022-04-19T15:36:00Z"/>
              </w:rPr>
            </w:pPr>
            <w:del w:id="41" w:author="MCC160" w:date="2022-04-19T15:36:00Z">
              <w:r w:rsidRPr="00C31E24" w:rsidDel="003A26C2">
                <w:delText>The SS sends SIP</w:delText>
              </w:r>
              <w:r w:rsidRPr="00C31E24" w:rsidDel="003A26C2">
                <w:rPr>
                  <w:lang w:eastAsia="ko-KR"/>
                </w:rPr>
                <w:delText xml:space="preserve"> 183 (Session Progress).</w:delText>
              </w:r>
            </w:del>
          </w:p>
        </w:tc>
        <w:tc>
          <w:tcPr>
            <w:tcW w:w="708" w:type="dxa"/>
            <w:tcBorders>
              <w:top w:val="single" w:sz="4" w:space="0" w:color="auto"/>
              <w:left w:val="single" w:sz="4" w:space="0" w:color="auto"/>
              <w:bottom w:val="single" w:sz="4" w:space="0" w:color="auto"/>
              <w:right w:val="single" w:sz="4" w:space="0" w:color="auto"/>
            </w:tcBorders>
            <w:hideMark/>
          </w:tcPr>
          <w:p w14:paraId="05D9C74B" w14:textId="178A4D0E" w:rsidR="003A26C2" w:rsidRPr="00C31E24" w:rsidDel="003A26C2" w:rsidRDefault="003A26C2" w:rsidP="00D4444C">
            <w:pPr>
              <w:pStyle w:val="TAC"/>
              <w:keepNext w:val="0"/>
              <w:keepLines w:val="0"/>
              <w:widowControl w:val="0"/>
              <w:rPr>
                <w:del w:id="42" w:author="MCC160" w:date="2022-04-19T15:36:00Z"/>
              </w:rPr>
            </w:pPr>
            <w:del w:id="43" w:author="MCC160" w:date="2022-04-19T15:36:00Z">
              <w:r w:rsidRPr="00C31E24" w:rsidDel="003A26C2">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0EBF42FE" w14:textId="2D845C9A" w:rsidR="003A26C2" w:rsidRPr="00C31E24" w:rsidDel="003A26C2" w:rsidRDefault="003A26C2" w:rsidP="00D4444C">
            <w:pPr>
              <w:pStyle w:val="TAL"/>
              <w:keepNext w:val="0"/>
              <w:keepLines w:val="0"/>
              <w:widowControl w:val="0"/>
              <w:rPr>
                <w:del w:id="44" w:author="MCC160" w:date="2022-04-19T15:36:00Z"/>
              </w:rPr>
            </w:pPr>
            <w:del w:id="45" w:author="MCC160" w:date="2022-04-19T15:36:00Z">
              <w:r w:rsidRPr="00C31E24" w:rsidDel="003A26C2">
                <w:delText>SIP 183 (Session Progress)</w:delText>
              </w:r>
            </w:del>
          </w:p>
        </w:tc>
        <w:tc>
          <w:tcPr>
            <w:tcW w:w="565" w:type="dxa"/>
            <w:tcBorders>
              <w:top w:val="single" w:sz="4" w:space="0" w:color="auto"/>
              <w:left w:val="single" w:sz="4" w:space="0" w:color="auto"/>
              <w:bottom w:val="single" w:sz="4" w:space="0" w:color="auto"/>
              <w:right w:val="single" w:sz="4" w:space="0" w:color="auto"/>
            </w:tcBorders>
            <w:hideMark/>
          </w:tcPr>
          <w:p w14:paraId="5A79CD55" w14:textId="65AB80C6" w:rsidR="003A26C2" w:rsidRPr="00C31E24" w:rsidDel="003A26C2" w:rsidRDefault="003A26C2" w:rsidP="00D4444C">
            <w:pPr>
              <w:pStyle w:val="TAC"/>
              <w:keepNext w:val="0"/>
              <w:keepLines w:val="0"/>
              <w:widowControl w:val="0"/>
              <w:rPr>
                <w:del w:id="46" w:author="MCC160" w:date="2022-04-19T15:36:00Z"/>
              </w:rPr>
            </w:pPr>
            <w:del w:id="47" w:author="MCC160" w:date="2022-04-19T15:36:00Z">
              <w:r w:rsidRPr="00C31E24" w:rsidDel="003A26C2">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C72587" w14:textId="3FB7EC3B" w:rsidR="003A26C2" w:rsidRPr="00C31E24" w:rsidDel="003A26C2" w:rsidRDefault="003A26C2" w:rsidP="00D4444C">
            <w:pPr>
              <w:pStyle w:val="TAC"/>
              <w:keepNext w:val="0"/>
              <w:keepLines w:val="0"/>
              <w:widowControl w:val="0"/>
              <w:rPr>
                <w:del w:id="48" w:author="MCC160" w:date="2022-04-19T15:36:00Z"/>
              </w:rPr>
            </w:pPr>
            <w:del w:id="49" w:author="MCC160" w:date="2022-04-19T15:36:00Z">
              <w:r w:rsidRPr="00C31E24" w:rsidDel="003A26C2">
                <w:delText>-</w:delText>
              </w:r>
            </w:del>
          </w:p>
        </w:tc>
      </w:tr>
      <w:tr w:rsidR="003A26C2" w:rsidRPr="00C31E24" w:rsidDel="003A26C2" w14:paraId="04A8CA56" w14:textId="0428640E" w:rsidTr="003A26C2">
        <w:trPr>
          <w:del w:id="50" w:author="MCC160" w:date="2022-04-19T15:36:00Z"/>
        </w:trPr>
        <w:tc>
          <w:tcPr>
            <w:tcW w:w="714" w:type="dxa"/>
            <w:tcBorders>
              <w:top w:val="single" w:sz="4" w:space="0" w:color="auto"/>
              <w:left w:val="single" w:sz="4" w:space="0" w:color="auto"/>
              <w:bottom w:val="single" w:sz="4" w:space="0" w:color="auto"/>
              <w:right w:val="single" w:sz="4" w:space="0" w:color="auto"/>
            </w:tcBorders>
            <w:hideMark/>
          </w:tcPr>
          <w:p w14:paraId="4A0D1A86" w14:textId="6ED67686" w:rsidR="003A26C2" w:rsidRPr="00C31E24" w:rsidDel="003A26C2" w:rsidRDefault="003A26C2" w:rsidP="00D4444C">
            <w:pPr>
              <w:pStyle w:val="TAC"/>
              <w:keepNext w:val="0"/>
              <w:keepLines w:val="0"/>
              <w:widowControl w:val="0"/>
              <w:rPr>
                <w:del w:id="51" w:author="MCC160" w:date="2022-04-19T15:36:00Z"/>
              </w:rPr>
            </w:pPr>
            <w:del w:id="52" w:author="MCC160" w:date="2022-04-19T15:36:00Z">
              <w:r w:rsidRPr="00C31E24" w:rsidDel="003A26C2">
                <w:delText>5</w:delText>
              </w:r>
            </w:del>
          </w:p>
        </w:tc>
        <w:tc>
          <w:tcPr>
            <w:tcW w:w="3786" w:type="dxa"/>
            <w:tcBorders>
              <w:top w:val="single" w:sz="4" w:space="0" w:color="auto"/>
              <w:left w:val="single" w:sz="4" w:space="0" w:color="auto"/>
              <w:bottom w:val="single" w:sz="4" w:space="0" w:color="auto"/>
              <w:right w:val="single" w:sz="4" w:space="0" w:color="auto"/>
            </w:tcBorders>
            <w:hideMark/>
          </w:tcPr>
          <w:p w14:paraId="73BF7532" w14:textId="654663B2" w:rsidR="003A26C2" w:rsidRPr="00C31E24" w:rsidDel="003A26C2" w:rsidRDefault="003A26C2" w:rsidP="00D4444C">
            <w:pPr>
              <w:pStyle w:val="TAL"/>
              <w:keepNext w:val="0"/>
              <w:keepLines w:val="0"/>
              <w:widowControl w:val="0"/>
              <w:rPr>
                <w:del w:id="53" w:author="MCC160" w:date="2022-04-19T15:36:00Z"/>
              </w:rPr>
            </w:pPr>
            <w:del w:id="54" w:author="MCC160" w:date="2022-04-19T15:36:00Z">
              <w:r w:rsidRPr="00C31E24" w:rsidDel="003A26C2">
                <w:delText>The SS (MCVideo Server) sends a SIP 200 (OK) message to the UE (MCVideo Client), indicating that it has accepted the SIP INVITE message to establish a MCVideo Private Call.</w:delText>
              </w:r>
            </w:del>
          </w:p>
        </w:tc>
        <w:tc>
          <w:tcPr>
            <w:tcW w:w="708" w:type="dxa"/>
            <w:tcBorders>
              <w:top w:val="single" w:sz="4" w:space="0" w:color="auto"/>
              <w:left w:val="single" w:sz="4" w:space="0" w:color="auto"/>
              <w:bottom w:val="single" w:sz="4" w:space="0" w:color="auto"/>
              <w:right w:val="single" w:sz="4" w:space="0" w:color="auto"/>
            </w:tcBorders>
            <w:hideMark/>
          </w:tcPr>
          <w:p w14:paraId="12FFFC4C" w14:textId="33DF144E" w:rsidR="003A26C2" w:rsidRPr="00C31E24" w:rsidDel="003A26C2" w:rsidRDefault="003A26C2" w:rsidP="00D4444C">
            <w:pPr>
              <w:pStyle w:val="TAC"/>
              <w:keepNext w:val="0"/>
              <w:keepLines w:val="0"/>
              <w:widowControl w:val="0"/>
              <w:rPr>
                <w:del w:id="55" w:author="MCC160" w:date="2022-04-19T15:36:00Z"/>
              </w:rPr>
            </w:pPr>
            <w:del w:id="56" w:author="MCC160" w:date="2022-04-19T15:36:00Z">
              <w:r w:rsidRPr="00C31E24" w:rsidDel="003A26C2">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017EB047" w14:textId="6E2DF3FC" w:rsidR="003A26C2" w:rsidRPr="00C31E24" w:rsidDel="003A26C2" w:rsidRDefault="003A26C2" w:rsidP="00D4444C">
            <w:pPr>
              <w:pStyle w:val="TAL"/>
              <w:keepNext w:val="0"/>
              <w:keepLines w:val="0"/>
              <w:widowControl w:val="0"/>
              <w:rPr>
                <w:del w:id="57" w:author="MCC160" w:date="2022-04-19T15:36:00Z"/>
              </w:rPr>
            </w:pPr>
            <w:del w:id="58" w:author="MCC160" w:date="2022-04-19T15:36:00Z">
              <w:r w:rsidRPr="00C31E24" w:rsidDel="003A26C2">
                <w:delText>SIP 200 (OK)</w:delText>
              </w:r>
            </w:del>
          </w:p>
        </w:tc>
        <w:tc>
          <w:tcPr>
            <w:tcW w:w="565" w:type="dxa"/>
            <w:tcBorders>
              <w:top w:val="single" w:sz="4" w:space="0" w:color="auto"/>
              <w:left w:val="single" w:sz="4" w:space="0" w:color="auto"/>
              <w:bottom w:val="single" w:sz="4" w:space="0" w:color="auto"/>
              <w:right w:val="single" w:sz="4" w:space="0" w:color="auto"/>
            </w:tcBorders>
            <w:hideMark/>
          </w:tcPr>
          <w:p w14:paraId="743D3DE6" w14:textId="3EAB94A8" w:rsidR="003A26C2" w:rsidRPr="00C31E24" w:rsidDel="003A26C2" w:rsidRDefault="003A26C2" w:rsidP="00D4444C">
            <w:pPr>
              <w:pStyle w:val="TAC"/>
              <w:keepNext w:val="0"/>
              <w:keepLines w:val="0"/>
              <w:widowControl w:val="0"/>
              <w:rPr>
                <w:del w:id="59" w:author="MCC160" w:date="2022-04-19T15:36:00Z"/>
              </w:rPr>
            </w:pPr>
            <w:del w:id="60" w:author="MCC160" w:date="2022-04-19T15:36:00Z">
              <w:r w:rsidRPr="00C31E24" w:rsidDel="003A26C2">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C7CA3E7" w14:textId="6850F087" w:rsidR="003A26C2" w:rsidRPr="00C31E24" w:rsidDel="003A26C2" w:rsidRDefault="003A26C2" w:rsidP="00D4444C">
            <w:pPr>
              <w:pStyle w:val="TAC"/>
              <w:keepNext w:val="0"/>
              <w:keepLines w:val="0"/>
              <w:widowControl w:val="0"/>
              <w:rPr>
                <w:del w:id="61" w:author="MCC160" w:date="2022-04-19T15:36:00Z"/>
              </w:rPr>
            </w:pPr>
            <w:del w:id="62" w:author="MCC160" w:date="2022-04-19T15:36:00Z">
              <w:r w:rsidRPr="00C31E24" w:rsidDel="003A26C2">
                <w:delText>-</w:delText>
              </w:r>
            </w:del>
          </w:p>
        </w:tc>
      </w:tr>
      <w:tr w:rsidR="003A26C2" w:rsidRPr="00C31E24" w:rsidDel="003A26C2" w14:paraId="1E51B52E" w14:textId="526A7C6A" w:rsidTr="003A26C2">
        <w:trPr>
          <w:del w:id="63" w:author="MCC160" w:date="2022-04-19T15:36:00Z"/>
        </w:trPr>
        <w:tc>
          <w:tcPr>
            <w:tcW w:w="714" w:type="dxa"/>
            <w:tcBorders>
              <w:top w:val="single" w:sz="4" w:space="0" w:color="auto"/>
              <w:left w:val="single" w:sz="4" w:space="0" w:color="auto"/>
              <w:bottom w:val="single" w:sz="4" w:space="0" w:color="auto"/>
              <w:right w:val="single" w:sz="4" w:space="0" w:color="auto"/>
            </w:tcBorders>
            <w:hideMark/>
          </w:tcPr>
          <w:p w14:paraId="5A66EAA1" w14:textId="55578ED6" w:rsidR="003A26C2" w:rsidRPr="00C31E24" w:rsidDel="003A26C2" w:rsidRDefault="003A26C2" w:rsidP="00D4444C">
            <w:pPr>
              <w:pStyle w:val="TAC"/>
              <w:keepNext w:val="0"/>
              <w:keepLines w:val="0"/>
              <w:widowControl w:val="0"/>
              <w:rPr>
                <w:del w:id="64" w:author="MCC160" w:date="2022-04-19T15:36:00Z"/>
              </w:rPr>
            </w:pPr>
            <w:del w:id="65" w:author="MCC160" w:date="2022-04-19T15:36:00Z">
              <w:r w:rsidRPr="00C31E24" w:rsidDel="003A26C2">
                <w:delText>6</w:delText>
              </w:r>
            </w:del>
          </w:p>
        </w:tc>
        <w:tc>
          <w:tcPr>
            <w:tcW w:w="3786" w:type="dxa"/>
            <w:tcBorders>
              <w:top w:val="single" w:sz="4" w:space="0" w:color="auto"/>
              <w:left w:val="single" w:sz="4" w:space="0" w:color="auto"/>
              <w:bottom w:val="single" w:sz="4" w:space="0" w:color="auto"/>
              <w:right w:val="single" w:sz="4" w:space="0" w:color="auto"/>
            </w:tcBorders>
            <w:hideMark/>
          </w:tcPr>
          <w:p w14:paraId="394414D4" w14:textId="3B8972B5" w:rsidR="003A26C2" w:rsidRPr="00C31E24" w:rsidDel="003A26C2" w:rsidRDefault="003A26C2" w:rsidP="00D4444C">
            <w:pPr>
              <w:pStyle w:val="TAL"/>
              <w:keepNext w:val="0"/>
              <w:keepLines w:val="0"/>
              <w:widowControl w:val="0"/>
              <w:rPr>
                <w:del w:id="66" w:author="MCC160" w:date="2022-04-19T15:36:00Z"/>
              </w:rPr>
            </w:pPr>
            <w:del w:id="67" w:author="MCC160" w:date="2022-04-19T15:36:00Z">
              <w:r w:rsidRPr="00C31E24" w:rsidDel="003A26C2">
                <w:delText>Check: Does the UE (MCVideo Client) sends an acknowledgement to the SS (MCVideo Server)?</w:delText>
              </w:r>
            </w:del>
          </w:p>
        </w:tc>
        <w:tc>
          <w:tcPr>
            <w:tcW w:w="708" w:type="dxa"/>
            <w:tcBorders>
              <w:top w:val="single" w:sz="4" w:space="0" w:color="auto"/>
              <w:left w:val="single" w:sz="4" w:space="0" w:color="auto"/>
              <w:bottom w:val="single" w:sz="4" w:space="0" w:color="auto"/>
              <w:right w:val="single" w:sz="4" w:space="0" w:color="auto"/>
            </w:tcBorders>
            <w:hideMark/>
          </w:tcPr>
          <w:p w14:paraId="03DFE9E7" w14:textId="2EDBA292" w:rsidR="003A26C2" w:rsidRPr="00C31E24" w:rsidDel="003A26C2" w:rsidRDefault="003A26C2" w:rsidP="00D4444C">
            <w:pPr>
              <w:pStyle w:val="TAC"/>
              <w:keepNext w:val="0"/>
              <w:keepLines w:val="0"/>
              <w:widowControl w:val="0"/>
              <w:rPr>
                <w:del w:id="68" w:author="MCC160" w:date="2022-04-19T15:36:00Z"/>
              </w:rPr>
            </w:pPr>
            <w:del w:id="69" w:author="MCC160" w:date="2022-04-19T15:36:00Z">
              <w:r w:rsidRPr="00C31E24" w:rsidDel="003A26C2">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401CF113" w14:textId="6D043274" w:rsidR="003A26C2" w:rsidRPr="00C31E24" w:rsidDel="003A26C2" w:rsidRDefault="003A26C2" w:rsidP="00D4444C">
            <w:pPr>
              <w:pStyle w:val="TAL"/>
              <w:keepNext w:val="0"/>
              <w:keepLines w:val="0"/>
              <w:widowControl w:val="0"/>
              <w:rPr>
                <w:del w:id="70" w:author="MCC160" w:date="2022-04-19T15:36:00Z"/>
              </w:rPr>
            </w:pPr>
            <w:del w:id="71" w:author="MCC160" w:date="2022-04-19T15:36:00Z">
              <w:r w:rsidRPr="00C31E24" w:rsidDel="003A26C2">
                <w:delText>SIP ACK</w:delText>
              </w:r>
            </w:del>
          </w:p>
        </w:tc>
        <w:tc>
          <w:tcPr>
            <w:tcW w:w="565" w:type="dxa"/>
            <w:tcBorders>
              <w:top w:val="single" w:sz="4" w:space="0" w:color="auto"/>
              <w:left w:val="single" w:sz="4" w:space="0" w:color="auto"/>
              <w:bottom w:val="single" w:sz="4" w:space="0" w:color="auto"/>
              <w:right w:val="single" w:sz="4" w:space="0" w:color="auto"/>
            </w:tcBorders>
            <w:hideMark/>
          </w:tcPr>
          <w:p w14:paraId="31593B8C" w14:textId="722AB43C" w:rsidR="003A26C2" w:rsidRPr="00C31E24" w:rsidDel="003A26C2" w:rsidRDefault="003A26C2" w:rsidP="00D4444C">
            <w:pPr>
              <w:pStyle w:val="TAC"/>
              <w:keepNext w:val="0"/>
              <w:keepLines w:val="0"/>
              <w:widowControl w:val="0"/>
              <w:rPr>
                <w:del w:id="72" w:author="MCC160" w:date="2022-04-19T15:36:00Z"/>
              </w:rPr>
            </w:pPr>
            <w:del w:id="73" w:author="MCC160" w:date="2022-04-19T15:36:00Z">
              <w:r w:rsidRPr="00C31E24" w:rsidDel="003A26C2">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74E34F0" w14:textId="29B9A7E3" w:rsidR="003A26C2" w:rsidRPr="00C31E24" w:rsidDel="003A26C2" w:rsidRDefault="003A26C2" w:rsidP="00D4444C">
            <w:pPr>
              <w:pStyle w:val="TAC"/>
              <w:keepNext w:val="0"/>
              <w:keepLines w:val="0"/>
              <w:widowControl w:val="0"/>
              <w:rPr>
                <w:del w:id="74" w:author="MCC160" w:date="2022-04-19T15:36:00Z"/>
              </w:rPr>
            </w:pPr>
            <w:del w:id="75" w:author="MCC160" w:date="2022-04-19T15:36:00Z">
              <w:r w:rsidRPr="00C31E24" w:rsidDel="003A26C2">
                <w:delText>P</w:delText>
              </w:r>
            </w:del>
          </w:p>
        </w:tc>
      </w:tr>
      <w:tr w:rsidR="003A26C2" w:rsidRPr="00C31E24" w14:paraId="6954516C"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3FA05EF5" w14:textId="77777777" w:rsidR="003A26C2" w:rsidRPr="00C31E24" w:rsidRDefault="003A26C2" w:rsidP="00D4444C">
            <w:pPr>
              <w:pStyle w:val="TAC"/>
              <w:keepNext w:val="0"/>
              <w:keepLines w:val="0"/>
              <w:widowControl w:val="0"/>
            </w:pPr>
            <w:r w:rsidRPr="00C31E24">
              <w:t>7</w:t>
            </w:r>
          </w:p>
        </w:tc>
        <w:tc>
          <w:tcPr>
            <w:tcW w:w="3786" w:type="dxa"/>
            <w:tcBorders>
              <w:top w:val="single" w:sz="4" w:space="0" w:color="auto"/>
              <w:left w:val="single" w:sz="4" w:space="0" w:color="auto"/>
              <w:bottom w:val="single" w:sz="4" w:space="0" w:color="auto"/>
              <w:right w:val="single" w:sz="4" w:space="0" w:color="auto"/>
            </w:tcBorders>
            <w:hideMark/>
          </w:tcPr>
          <w:p w14:paraId="0667AE28" w14:textId="77777777" w:rsidR="003A26C2" w:rsidRPr="00C31E24" w:rsidRDefault="003A26C2" w:rsidP="00D4444C">
            <w:pPr>
              <w:pStyle w:val="TAL"/>
            </w:pPr>
            <w:r w:rsidRPr="00C31E24">
              <w:t>Check: Does the UE (</w:t>
            </w:r>
            <w:proofErr w:type="spellStart"/>
            <w:r w:rsidRPr="00C31E24">
              <w:t>MCVideo</w:t>
            </w:r>
            <w:proofErr w:type="spellEnd"/>
            <w:r w:rsidRPr="00C31E24">
              <w:t xml:space="preserve"> Client provide notification to the </w:t>
            </w:r>
            <w:proofErr w:type="spellStart"/>
            <w:r w:rsidRPr="00C31E24">
              <w:t>MCVideo</w:t>
            </w:r>
            <w:proofErr w:type="spellEnd"/>
            <w:r w:rsidRPr="00C31E24">
              <w:t xml:space="preserve"> User that the call has been successfully established?</w:t>
            </w:r>
          </w:p>
          <w:p w14:paraId="5290DD24" w14:textId="77777777" w:rsidR="003A26C2" w:rsidRPr="00C31E24" w:rsidRDefault="003A26C2" w:rsidP="00D4444C">
            <w:pPr>
              <w:pStyle w:val="TAL"/>
              <w:keepNext w:val="0"/>
              <w:keepLines w:val="0"/>
              <w:widowControl w:val="0"/>
            </w:pPr>
            <w:r w:rsidRPr="00C31E2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A809927" w14:textId="77777777" w:rsidR="003A26C2" w:rsidRPr="00C31E24" w:rsidRDefault="003A26C2" w:rsidP="00D4444C">
            <w:pPr>
              <w:pStyle w:val="TAC"/>
              <w:keepNext w:val="0"/>
              <w:keepLines w:val="0"/>
              <w:widowControl w:val="0"/>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280364C" w14:textId="77777777" w:rsidR="003A26C2" w:rsidRPr="00C31E24" w:rsidRDefault="003A26C2" w:rsidP="00D4444C">
            <w:pPr>
              <w:pStyle w:val="TAL"/>
              <w:keepNext w:val="0"/>
              <w:keepLines w:val="0"/>
              <w:widowControl w:val="0"/>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BAFE63E" w14:textId="77777777" w:rsidR="003A26C2" w:rsidRPr="00C31E24" w:rsidRDefault="003A26C2" w:rsidP="00D4444C">
            <w:pPr>
              <w:pStyle w:val="TAC"/>
              <w:keepNext w:val="0"/>
              <w:keepLines w:val="0"/>
              <w:widowControl w:val="0"/>
            </w:pPr>
            <w:r w:rsidRPr="00C31E24">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62089D4" w14:textId="77777777" w:rsidR="003A26C2" w:rsidRPr="00C31E24" w:rsidRDefault="003A26C2" w:rsidP="00D4444C">
            <w:pPr>
              <w:pStyle w:val="TAC"/>
              <w:keepNext w:val="0"/>
              <w:keepLines w:val="0"/>
              <w:widowControl w:val="0"/>
            </w:pPr>
            <w:r w:rsidRPr="00C31E24">
              <w:rPr>
                <w:rFonts w:eastAsia="Calibri"/>
                <w:szCs w:val="18"/>
              </w:rPr>
              <w:t>P</w:t>
            </w:r>
          </w:p>
        </w:tc>
      </w:tr>
      <w:tr w:rsidR="003A26C2" w:rsidRPr="00C31E24" w14:paraId="681CC849"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62C47A0B" w14:textId="77777777" w:rsidR="003A26C2" w:rsidRPr="00C31E24" w:rsidRDefault="003A26C2" w:rsidP="00D4444C">
            <w:pPr>
              <w:pStyle w:val="TAC"/>
              <w:keepNext w:val="0"/>
              <w:keepLines w:val="0"/>
              <w:widowControl w:val="0"/>
              <w:rPr>
                <w:rFonts w:eastAsia="Calibri"/>
              </w:rPr>
            </w:pPr>
            <w:r w:rsidRPr="00C31E24">
              <w:t>8</w:t>
            </w:r>
          </w:p>
        </w:tc>
        <w:tc>
          <w:tcPr>
            <w:tcW w:w="3786" w:type="dxa"/>
            <w:tcBorders>
              <w:top w:val="single" w:sz="4" w:space="0" w:color="auto"/>
              <w:left w:val="single" w:sz="4" w:space="0" w:color="auto"/>
              <w:bottom w:val="single" w:sz="4" w:space="0" w:color="auto"/>
              <w:right w:val="single" w:sz="4" w:space="0" w:color="auto"/>
            </w:tcBorders>
            <w:hideMark/>
          </w:tcPr>
          <w:p w14:paraId="268AE1B9" w14:textId="77777777" w:rsidR="003A26C2" w:rsidRPr="00C31E24" w:rsidRDefault="003A26C2" w:rsidP="00D4444C">
            <w:pPr>
              <w:pStyle w:val="TAL"/>
            </w:pPr>
            <w:r w:rsidRPr="00C31E24">
              <w:rPr>
                <w:rFonts w:eastAsia="Calibri"/>
              </w:rPr>
              <w:t xml:space="preserve">Check: Is the test procedure </w:t>
            </w:r>
            <w:proofErr w:type="spellStart"/>
            <w:r w:rsidRPr="00C31E24">
              <w:t>MCVideo</w:t>
            </w:r>
            <w:proofErr w:type="spellEnd"/>
            <w:r w:rsidRPr="00C31E24">
              <w:t xml:space="preserve"> Media Transmission Notification and Request CT as described in </w:t>
            </w:r>
            <w:r w:rsidRPr="00C31E24">
              <w:rPr>
                <w:rFonts w:eastAsia="Calibri"/>
              </w:rPr>
              <w:t>TS 36.579-1 [2] Table 5.3B.3.3-1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390234FF" w14:textId="77777777" w:rsidR="003A26C2" w:rsidRPr="00C31E24" w:rsidRDefault="003A26C2" w:rsidP="00D4444C">
            <w:pPr>
              <w:pStyle w:val="TAC"/>
              <w:keepNext w:val="0"/>
              <w:keepLines w:val="0"/>
              <w:widowControl w:val="0"/>
              <w:rPr>
                <w:rFonts w:eastAsia="Calibri"/>
                <w:szCs w:val="18"/>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4B7FCB8" w14:textId="77777777" w:rsidR="003A26C2" w:rsidRPr="00C31E24" w:rsidRDefault="003A26C2" w:rsidP="00D4444C">
            <w:pPr>
              <w:pStyle w:val="TAL"/>
              <w:keepNext w:val="0"/>
              <w:keepLines w:val="0"/>
              <w:widowControl w:val="0"/>
              <w:rPr>
                <w:rFonts w:eastAsia="Calibri"/>
                <w:szCs w:val="18"/>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166EFC4" w14:textId="77777777" w:rsidR="003A26C2" w:rsidRPr="00C31E24" w:rsidRDefault="003A26C2" w:rsidP="00D4444C">
            <w:pPr>
              <w:pStyle w:val="TAC"/>
              <w:keepNext w:val="0"/>
              <w:keepLines w:val="0"/>
              <w:widowControl w:val="0"/>
              <w:rPr>
                <w:rFonts w:eastAsia="Calibri"/>
                <w:szCs w:val="18"/>
              </w:rPr>
            </w:pPr>
            <w:r w:rsidRPr="00C31E2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250912A3" w14:textId="77777777" w:rsidR="003A26C2" w:rsidRPr="00C31E24" w:rsidRDefault="003A26C2" w:rsidP="00D4444C">
            <w:pPr>
              <w:pStyle w:val="TAC"/>
              <w:keepNext w:val="0"/>
              <w:keepLines w:val="0"/>
              <w:widowControl w:val="0"/>
              <w:rPr>
                <w:rFonts w:eastAsia="Calibri"/>
                <w:szCs w:val="18"/>
              </w:rPr>
            </w:pPr>
            <w:r w:rsidRPr="00C31E24">
              <w:t>-</w:t>
            </w:r>
          </w:p>
        </w:tc>
      </w:tr>
      <w:tr w:rsidR="003A26C2" w:rsidRPr="00C31E24" w14:paraId="75F707E1"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333C86E4" w14:textId="77777777" w:rsidR="003A26C2" w:rsidRPr="00C31E24" w:rsidRDefault="003A26C2" w:rsidP="00D4444C">
            <w:pPr>
              <w:pStyle w:val="TAC"/>
              <w:keepNext w:val="0"/>
              <w:keepLines w:val="0"/>
              <w:widowControl w:val="0"/>
            </w:pPr>
            <w:r w:rsidRPr="00C31E24">
              <w:t>9</w:t>
            </w:r>
          </w:p>
        </w:tc>
        <w:tc>
          <w:tcPr>
            <w:tcW w:w="3786" w:type="dxa"/>
            <w:tcBorders>
              <w:top w:val="single" w:sz="4" w:space="0" w:color="auto"/>
              <w:left w:val="single" w:sz="4" w:space="0" w:color="auto"/>
              <w:bottom w:val="single" w:sz="4" w:space="0" w:color="auto"/>
              <w:right w:val="single" w:sz="4" w:space="0" w:color="auto"/>
            </w:tcBorders>
            <w:hideMark/>
          </w:tcPr>
          <w:p w14:paraId="340FA1A9" w14:textId="77777777" w:rsidR="003A26C2" w:rsidRPr="00C31E24" w:rsidRDefault="003A26C2" w:rsidP="00D4444C">
            <w:pPr>
              <w:pStyle w:val="TAL"/>
            </w:pPr>
            <w:r w:rsidRPr="00C31E24">
              <w:t>Check: Does the UE (</w:t>
            </w:r>
            <w:proofErr w:type="spellStart"/>
            <w:r w:rsidRPr="00C31E24">
              <w:t>MCVideo</w:t>
            </w:r>
            <w:proofErr w:type="spellEnd"/>
            <w:r w:rsidRPr="00C31E24">
              <w:t xml:space="preserve"> Client provide receive media success notification to the </w:t>
            </w:r>
            <w:proofErr w:type="spellStart"/>
            <w:r w:rsidRPr="00C31E24">
              <w:t>MCVideo</w:t>
            </w:r>
            <w:proofErr w:type="spellEnd"/>
            <w:r w:rsidRPr="00C31E24">
              <w:t xml:space="preserve"> User?</w:t>
            </w:r>
          </w:p>
          <w:p w14:paraId="56B99926" w14:textId="77777777" w:rsidR="003A26C2" w:rsidRPr="00C31E24" w:rsidRDefault="003A26C2" w:rsidP="00D4444C">
            <w:pPr>
              <w:pStyle w:val="TAL"/>
              <w:keepNext w:val="0"/>
              <w:keepLines w:val="0"/>
              <w:widowControl w:val="0"/>
            </w:pPr>
            <w:r w:rsidRPr="00C31E2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9352EF5" w14:textId="77777777" w:rsidR="003A26C2" w:rsidRPr="00C31E24" w:rsidRDefault="003A26C2" w:rsidP="00D4444C">
            <w:pPr>
              <w:pStyle w:val="TAC"/>
              <w:keepNext w:val="0"/>
              <w:keepLines w:val="0"/>
              <w:widowControl w:val="0"/>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85732E9" w14:textId="77777777" w:rsidR="003A26C2" w:rsidRPr="00C31E24" w:rsidRDefault="003A26C2" w:rsidP="00D4444C">
            <w:pPr>
              <w:pStyle w:val="TAL"/>
              <w:keepNext w:val="0"/>
              <w:keepLines w:val="0"/>
              <w:widowControl w:val="0"/>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449008B" w14:textId="77777777" w:rsidR="003A26C2" w:rsidRPr="00C31E24" w:rsidRDefault="003A26C2" w:rsidP="00D4444C">
            <w:pPr>
              <w:pStyle w:val="TAC"/>
              <w:keepNext w:val="0"/>
              <w:keepLines w:val="0"/>
              <w:widowControl w:val="0"/>
            </w:pPr>
            <w:r w:rsidRPr="00C31E2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FA69D8D" w14:textId="77777777" w:rsidR="003A26C2" w:rsidRPr="00C31E24" w:rsidRDefault="003A26C2" w:rsidP="00D4444C">
            <w:pPr>
              <w:pStyle w:val="TAC"/>
              <w:keepNext w:val="0"/>
              <w:keepLines w:val="0"/>
              <w:widowControl w:val="0"/>
            </w:pPr>
            <w:r w:rsidRPr="00C31E24">
              <w:rPr>
                <w:rFonts w:eastAsia="Calibri"/>
                <w:szCs w:val="18"/>
              </w:rPr>
              <w:t>P</w:t>
            </w:r>
          </w:p>
        </w:tc>
      </w:tr>
      <w:tr w:rsidR="003A26C2" w:rsidRPr="00C31E24" w14:paraId="38F85A55"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20F644E4" w14:textId="77777777" w:rsidR="003A26C2" w:rsidRPr="00C31E24" w:rsidRDefault="003A26C2" w:rsidP="00D4444C">
            <w:pPr>
              <w:pStyle w:val="TAC"/>
              <w:keepNext w:val="0"/>
              <w:keepLines w:val="0"/>
              <w:widowControl w:val="0"/>
              <w:rPr>
                <w:rFonts w:eastAsia="Calibri"/>
              </w:rPr>
            </w:pPr>
            <w:r w:rsidRPr="00C31E24">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22BDA5F0" w14:textId="77777777" w:rsidR="003A26C2" w:rsidRPr="00C31E24" w:rsidRDefault="003A26C2" w:rsidP="00D4444C">
            <w:pPr>
              <w:pStyle w:val="TAL"/>
              <w:keepNext w:val="0"/>
              <w:keepLines w:val="0"/>
              <w:widowControl w:val="0"/>
              <w:rPr>
                <w:rFonts w:eastAsia="Calibri"/>
              </w:rPr>
            </w:pPr>
            <w:r w:rsidRPr="00C31E24">
              <w:rPr>
                <w:rFonts w:eastAsia="Calibri"/>
              </w:rPr>
              <w:t>Make the UE (</w:t>
            </w:r>
            <w:proofErr w:type="spellStart"/>
            <w:r w:rsidRPr="00C31E24">
              <w:rPr>
                <w:rFonts w:eastAsia="Calibri"/>
              </w:rPr>
              <w:t>MCVideo</w:t>
            </w:r>
            <w:proofErr w:type="spellEnd"/>
            <w:r w:rsidRPr="00C31E24">
              <w:rPr>
                <w:rFonts w:eastAsia="Calibri"/>
              </w:rPr>
              <w:t xml:space="preserve"> Client) request to end the </w:t>
            </w:r>
            <w:proofErr w:type="spellStart"/>
            <w:r w:rsidRPr="00C31E24">
              <w:rPr>
                <w:rFonts w:eastAsia="Calibri"/>
              </w:rPr>
              <w:t>MCVideo</w:t>
            </w:r>
            <w:proofErr w:type="spellEnd"/>
            <w:r w:rsidRPr="00C31E24">
              <w:rPr>
                <w:rFonts w:eastAsia="Calibri"/>
              </w:rPr>
              <w:t xml:space="preserve"> remote initiated ambient listening call.</w:t>
            </w:r>
          </w:p>
          <w:p w14:paraId="6093AA1F" w14:textId="77777777" w:rsidR="003A26C2" w:rsidRPr="00C31E24" w:rsidRDefault="003A26C2" w:rsidP="00D4444C">
            <w:pPr>
              <w:pStyle w:val="TAL"/>
              <w:keepNext w:val="0"/>
              <w:keepLines w:val="0"/>
              <w:widowControl w:val="0"/>
              <w:rPr>
                <w:rFonts w:eastAsia="Calibri"/>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BF26179" w14:textId="77777777" w:rsidR="003A26C2" w:rsidRPr="00C31E24" w:rsidRDefault="003A26C2" w:rsidP="00D4444C">
            <w:pPr>
              <w:pStyle w:val="TAC"/>
              <w:keepNext w:val="0"/>
              <w:keepLines w:val="0"/>
              <w:widowControl w:val="0"/>
              <w:rPr>
                <w:rFonts w:eastAsia="Calibri"/>
                <w:szCs w:val="22"/>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C921C40" w14:textId="77777777" w:rsidR="003A26C2" w:rsidRPr="00C31E24" w:rsidRDefault="003A26C2" w:rsidP="00D4444C">
            <w:pPr>
              <w:pStyle w:val="TAL"/>
              <w:keepNext w:val="0"/>
              <w:keepLines w:val="0"/>
              <w:widowControl w:val="0"/>
              <w:rPr>
                <w:rFonts w:eastAsia="Calibri"/>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C528D0E" w14:textId="77777777" w:rsidR="003A26C2" w:rsidRPr="00C31E24" w:rsidRDefault="003A26C2" w:rsidP="00D4444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15FA28B5" w14:textId="77777777" w:rsidR="003A26C2" w:rsidRPr="00C31E24" w:rsidRDefault="003A26C2" w:rsidP="00D4444C">
            <w:pPr>
              <w:pStyle w:val="TAC"/>
              <w:keepNext w:val="0"/>
              <w:keepLines w:val="0"/>
              <w:widowControl w:val="0"/>
            </w:pPr>
            <w:r w:rsidRPr="00C31E24">
              <w:t>-</w:t>
            </w:r>
          </w:p>
        </w:tc>
      </w:tr>
      <w:tr w:rsidR="003A26C2" w:rsidRPr="00C31E24" w14:paraId="363AC32B" w14:textId="77777777" w:rsidTr="003A26C2">
        <w:tc>
          <w:tcPr>
            <w:tcW w:w="714" w:type="dxa"/>
            <w:tcBorders>
              <w:top w:val="single" w:sz="4" w:space="0" w:color="auto"/>
              <w:left w:val="single" w:sz="4" w:space="0" w:color="auto"/>
              <w:bottom w:val="single" w:sz="4" w:space="0" w:color="auto"/>
              <w:right w:val="single" w:sz="4" w:space="0" w:color="auto"/>
            </w:tcBorders>
            <w:hideMark/>
          </w:tcPr>
          <w:p w14:paraId="2AAE39A9" w14:textId="77777777" w:rsidR="003A26C2" w:rsidRPr="00C31E24" w:rsidRDefault="003A26C2" w:rsidP="00D4444C">
            <w:pPr>
              <w:pStyle w:val="TAC"/>
              <w:keepNext w:val="0"/>
              <w:keepLines w:val="0"/>
              <w:widowControl w:val="0"/>
              <w:rPr>
                <w:rFonts w:eastAsia="Calibri"/>
              </w:rPr>
            </w:pPr>
            <w:r w:rsidRPr="00C31E24">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78E6C682" w14:textId="77777777" w:rsidR="003A26C2" w:rsidRPr="00C31E24" w:rsidRDefault="003A26C2" w:rsidP="00D4444C">
            <w:pPr>
              <w:pStyle w:val="TAL"/>
              <w:keepNext w:val="0"/>
              <w:keepLines w:val="0"/>
              <w:widowControl w:val="0"/>
              <w:rPr>
                <w:rFonts w:eastAsia="Calibri"/>
              </w:rPr>
            </w:pPr>
            <w:r w:rsidRPr="00C31E24">
              <w:t>Check: Does the UE (</w:t>
            </w:r>
            <w:proofErr w:type="spellStart"/>
            <w:r w:rsidRPr="00C31E24">
              <w:t>MCVideo</w:t>
            </w:r>
            <w:proofErr w:type="spellEnd"/>
            <w:r w:rsidRPr="00C31E24">
              <w:t xml:space="preserve"> Client) correctly perform test procedure MCX CO call release as described in </w:t>
            </w:r>
            <w:r w:rsidRPr="00C31E24">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85A5952" w14:textId="77777777" w:rsidR="003A26C2" w:rsidRPr="00C31E24" w:rsidRDefault="003A26C2" w:rsidP="00D4444C">
            <w:pPr>
              <w:pStyle w:val="TAC"/>
              <w:keepNext w:val="0"/>
              <w:keepLines w:val="0"/>
              <w:widowControl w:val="0"/>
              <w:rPr>
                <w:rFonts w:eastAsia="Calibri"/>
                <w:szCs w:val="22"/>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D216E70" w14:textId="77777777" w:rsidR="003A26C2" w:rsidRPr="00C31E24" w:rsidRDefault="003A26C2" w:rsidP="00D4444C">
            <w:pPr>
              <w:pStyle w:val="TAL"/>
              <w:keepNext w:val="0"/>
              <w:keepLines w:val="0"/>
              <w:widowControl w:val="0"/>
              <w:rPr>
                <w:rFonts w:eastAsia="Calibri"/>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6969BC0" w14:textId="77777777" w:rsidR="003A26C2" w:rsidRPr="00C31E24" w:rsidRDefault="003A26C2" w:rsidP="00D4444C">
            <w:pPr>
              <w:pStyle w:val="TAC"/>
              <w:keepNext w:val="0"/>
              <w:keepLines w:val="0"/>
              <w:widowControl w:val="0"/>
            </w:pPr>
            <w:r w:rsidRPr="00C31E24">
              <w:t>3</w:t>
            </w:r>
          </w:p>
        </w:tc>
        <w:tc>
          <w:tcPr>
            <w:tcW w:w="850" w:type="dxa"/>
            <w:tcBorders>
              <w:top w:val="single" w:sz="4" w:space="0" w:color="auto"/>
              <w:left w:val="single" w:sz="4" w:space="0" w:color="auto"/>
              <w:bottom w:val="single" w:sz="4" w:space="0" w:color="auto"/>
              <w:right w:val="single" w:sz="4" w:space="0" w:color="auto"/>
            </w:tcBorders>
            <w:hideMark/>
          </w:tcPr>
          <w:p w14:paraId="2AE1DF28" w14:textId="77777777" w:rsidR="003A26C2" w:rsidRPr="00C31E24" w:rsidRDefault="003A26C2" w:rsidP="00D4444C">
            <w:pPr>
              <w:pStyle w:val="TAC"/>
              <w:keepNext w:val="0"/>
              <w:keepLines w:val="0"/>
              <w:widowControl w:val="0"/>
            </w:pPr>
            <w:r w:rsidRPr="00C31E24">
              <w:t>-</w:t>
            </w:r>
          </w:p>
        </w:tc>
      </w:tr>
      <w:tr w:rsidR="003A26C2" w:rsidRPr="00C31E24" w14:paraId="420952C8" w14:textId="77777777" w:rsidTr="003A26C2">
        <w:tc>
          <w:tcPr>
            <w:tcW w:w="9600" w:type="dxa"/>
            <w:gridSpan w:val="6"/>
            <w:tcBorders>
              <w:top w:val="single" w:sz="4" w:space="0" w:color="auto"/>
              <w:left w:val="single" w:sz="4" w:space="0" w:color="auto"/>
              <w:bottom w:val="single" w:sz="4" w:space="0" w:color="auto"/>
              <w:right w:val="single" w:sz="4" w:space="0" w:color="auto"/>
            </w:tcBorders>
            <w:hideMark/>
          </w:tcPr>
          <w:p w14:paraId="075E26F6" w14:textId="77777777" w:rsidR="003A26C2" w:rsidRPr="00C31E24" w:rsidRDefault="003A26C2" w:rsidP="00D4444C">
            <w:pPr>
              <w:pStyle w:val="TAN"/>
            </w:pPr>
            <w:r w:rsidRPr="00C31E24">
              <w:t>NOTE 1: This action is expected to be done via a suitable implementation-dependent MMI.</w:t>
            </w:r>
          </w:p>
        </w:tc>
      </w:tr>
    </w:tbl>
    <w:p w14:paraId="7AB98AF5" w14:textId="77777777" w:rsidR="003A26C2" w:rsidRPr="00C31E24" w:rsidRDefault="003A26C2" w:rsidP="003A26C2"/>
    <w:p w14:paraId="3B14E412" w14:textId="77777777" w:rsidR="003A26C2" w:rsidRPr="00C31E24" w:rsidRDefault="003A26C2" w:rsidP="003A26C2">
      <w:pPr>
        <w:pStyle w:val="H6"/>
      </w:pPr>
      <w:r w:rsidRPr="00C31E24">
        <w:lastRenderedPageBreak/>
        <w:t>6.7.1.3.3</w:t>
      </w:r>
      <w:r w:rsidRPr="00C31E24">
        <w:tab/>
        <w:t>Specific message contents</w:t>
      </w:r>
    </w:p>
    <w:p w14:paraId="2B7E652D" w14:textId="50CCDC9C" w:rsidR="003A26C2" w:rsidRPr="00C31E24" w:rsidRDefault="003A26C2" w:rsidP="003A26C2">
      <w:pPr>
        <w:pStyle w:val="TH"/>
      </w:pPr>
      <w:r w:rsidRPr="00C31E24">
        <w:t>Table 6.7.1.3.3-1: SIP INVITE (Step 2, Table 6.7.1.3.2-1</w:t>
      </w:r>
      <w:ins w:id="76" w:author="MCC160" w:date="2022-04-19T15:52:00Z">
        <w:r w:rsidR="0059526A" w:rsidRPr="00C31E24">
          <w:t>; Step 2, TS 36.579-1 [2] Table 5.3</w:t>
        </w:r>
        <w:r w:rsidR="0059526A">
          <w:t>B</w:t>
        </w:r>
        <w:r w:rsidR="0059526A" w:rsidRPr="00C31E24">
          <w:t>.</w:t>
        </w:r>
      </w:ins>
      <w:ins w:id="77" w:author="MCC160" w:date="2022-04-19T15:53:00Z">
        <w:r w:rsidR="0059526A">
          <w:t>1</w:t>
        </w:r>
      </w:ins>
      <w:ins w:id="78" w:author="MCC160" w:date="2022-04-19T15:52:00Z">
        <w:r w:rsidR="0059526A" w:rsidRPr="00C31E24">
          <w:t>.3-1</w:t>
        </w:r>
      </w:ins>
      <w:r w:rsidRPr="00C31E24">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A26C2" w:rsidRPr="00C31E24" w14:paraId="282F4F0A" w14:textId="77777777" w:rsidTr="00D4444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AFC32A3" w14:textId="77777777" w:rsidR="003A26C2" w:rsidRPr="00C31E24" w:rsidRDefault="003A26C2" w:rsidP="00D4444C">
            <w:pPr>
              <w:pStyle w:val="TAL"/>
            </w:pPr>
            <w:r w:rsidRPr="00C31E24">
              <w:t>Derivation Path: TS 36.579-1 [2], Table 5.5.2.5.1-1, condition PRIVATE-CALL</w:t>
            </w:r>
          </w:p>
        </w:tc>
      </w:tr>
      <w:tr w:rsidR="003A26C2" w:rsidRPr="00C31E24" w14:paraId="1E568046" w14:textId="77777777" w:rsidTr="00D4444C">
        <w:trPr>
          <w:tblHeader/>
        </w:trPr>
        <w:tc>
          <w:tcPr>
            <w:tcW w:w="2973" w:type="dxa"/>
            <w:tcBorders>
              <w:top w:val="single" w:sz="4" w:space="0" w:color="auto"/>
              <w:left w:val="single" w:sz="4" w:space="0" w:color="auto"/>
              <w:bottom w:val="single" w:sz="4" w:space="0" w:color="auto"/>
              <w:right w:val="single" w:sz="4" w:space="0" w:color="auto"/>
            </w:tcBorders>
            <w:hideMark/>
          </w:tcPr>
          <w:p w14:paraId="39F7F279" w14:textId="77777777" w:rsidR="003A26C2" w:rsidRPr="00C31E24" w:rsidRDefault="003A26C2" w:rsidP="00D4444C">
            <w:pPr>
              <w:pStyle w:val="TAH"/>
            </w:pPr>
            <w:r w:rsidRPr="00C31E24">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781DDC80" w14:textId="77777777" w:rsidR="003A26C2" w:rsidRPr="00C31E24" w:rsidRDefault="003A26C2" w:rsidP="00D4444C">
            <w:pPr>
              <w:pStyle w:val="TAH"/>
            </w:pPr>
            <w:r w:rsidRPr="00C31E24">
              <w:t>Value/remark</w:t>
            </w:r>
          </w:p>
        </w:tc>
        <w:tc>
          <w:tcPr>
            <w:tcW w:w="2189" w:type="dxa"/>
            <w:tcBorders>
              <w:top w:val="single" w:sz="4" w:space="0" w:color="auto"/>
              <w:left w:val="single" w:sz="4" w:space="0" w:color="auto"/>
              <w:bottom w:val="single" w:sz="4" w:space="0" w:color="auto"/>
              <w:right w:val="single" w:sz="4" w:space="0" w:color="auto"/>
            </w:tcBorders>
            <w:hideMark/>
          </w:tcPr>
          <w:p w14:paraId="2CA124D2" w14:textId="77777777" w:rsidR="003A26C2" w:rsidRPr="00C31E24" w:rsidRDefault="003A26C2" w:rsidP="00D4444C">
            <w:pPr>
              <w:pStyle w:val="TAH"/>
            </w:pPr>
            <w:r w:rsidRPr="00C31E24">
              <w:t>Comment</w:t>
            </w:r>
          </w:p>
        </w:tc>
        <w:tc>
          <w:tcPr>
            <w:tcW w:w="1460" w:type="dxa"/>
            <w:tcBorders>
              <w:top w:val="single" w:sz="4" w:space="0" w:color="auto"/>
              <w:left w:val="single" w:sz="4" w:space="0" w:color="auto"/>
              <w:bottom w:val="single" w:sz="4" w:space="0" w:color="auto"/>
              <w:right w:val="single" w:sz="4" w:space="0" w:color="auto"/>
            </w:tcBorders>
            <w:hideMark/>
          </w:tcPr>
          <w:p w14:paraId="3D0E4BC1" w14:textId="77777777" w:rsidR="003A26C2" w:rsidRPr="00C31E24" w:rsidRDefault="003A26C2" w:rsidP="00D4444C">
            <w:pPr>
              <w:pStyle w:val="TAH"/>
            </w:pPr>
            <w:r w:rsidRPr="00C31E24">
              <w:t>Reference</w:t>
            </w:r>
          </w:p>
        </w:tc>
        <w:tc>
          <w:tcPr>
            <w:tcW w:w="1188" w:type="dxa"/>
            <w:tcBorders>
              <w:top w:val="single" w:sz="4" w:space="0" w:color="auto"/>
              <w:left w:val="single" w:sz="4" w:space="0" w:color="auto"/>
              <w:bottom w:val="single" w:sz="4" w:space="0" w:color="auto"/>
              <w:right w:val="single" w:sz="4" w:space="0" w:color="auto"/>
            </w:tcBorders>
            <w:hideMark/>
          </w:tcPr>
          <w:p w14:paraId="687CFF2E" w14:textId="77777777" w:rsidR="003A26C2" w:rsidRPr="00C31E24" w:rsidRDefault="003A26C2" w:rsidP="00D4444C">
            <w:pPr>
              <w:pStyle w:val="TAH"/>
            </w:pPr>
            <w:r w:rsidRPr="00C31E24">
              <w:t>Condition</w:t>
            </w:r>
          </w:p>
        </w:tc>
      </w:tr>
      <w:tr w:rsidR="003A26C2" w:rsidRPr="00C31E24" w14:paraId="7E4E2E9E"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7783BADE" w14:textId="77777777" w:rsidR="003A26C2" w:rsidRPr="00C31E24" w:rsidRDefault="003A26C2" w:rsidP="00D4444C">
            <w:pPr>
              <w:pStyle w:val="TAL"/>
              <w:rPr>
                <w:b/>
                <w:bCs/>
              </w:rPr>
            </w:pPr>
            <w:r w:rsidRPr="00C31E24">
              <w:rPr>
                <w:b/>
                <w:bCs/>
              </w:rPr>
              <w:t>Priv-Answer-Mode</w:t>
            </w:r>
          </w:p>
        </w:tc>
        <w:tc>
          <w:tcPr>
            <w:tcW w:w="1824" w:type="dxa"/>
            <w:tcBorders>
              <w:top w:val="single" w:sz="4" w:space="0" w:color="auto"/>
              <w:left w:val="single" w:sz="4" w:space="0" w:color="auto"/>
              <w:bottom w:val="single" w:sz="4" w:space="0" w:color="auto"/>
              <w:right w:val="single" w:sz="4" w:space="0" w:color="auto"/>
            </w:tcBorders>
            <w:hideMark/>
          </w:tcPr>
          <w:p w14:paraId="13A4D4C1" w14:textId="77777777" w:rsidR="003A26C2" w:rsidRPr="00C31E24" w:rsidRDefault="003A26C2" w:rsidP="00D4444C">
            <w:pPr>
              <w:pStyle w:val="TAL"/>
            </w:pPr>
            <w:r w:rsidRPr="00C31E24">
              <w:rPr>
                <w:rFonts w:eastAsia="Calibri"/>
              </w:rPr>
              <w:t>"Auto"</w:t>
            </w:r>
          </w:p>
        </w:tc>
        <w:tc>
          <w:tcPr>
            <w:tcW w:w="2189" w:type="dxa"/>
            <w:tcBorders>
              <w:top w:val="single" w:sz="4" w:space="0" w:color="auto"/>
              <w:left w:val="single" w:sz="4" w:space="0" w:color="auto"/>
              <w:bottom w:val="single" w:sz="4" w:space="0" w:color="auto"/>
              <w:right w:val="single" w:sz="4" w:space="0" w:color="auto"/>
            </w:tcBorders>
          </w:tcPr>
          <w:p w14:paraId="3582BE90"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73D57AF8"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FDB6212" w14:textId="77777777" w:rsidR="003A26C2" w:rsidRPr="00C31E24" w:rsidRDefault="003A26C2" w:rsidP="00D4444C">
            <w:pPr>
              <w:pStyle w:val="TAL"/>
            </w:pPr>
          </w:p>
        </w:tc>
      </w:tr>
      <w:tr w:rsidR="003A26C2" w:rsidRPr="00C31E24" w14:paraId="1FF60895"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185F5AB0" w14:textId="77777777" w:rsidR="003A26C2" w:rsidRPr="00C31E24" w:rsidRDefault="003A26C2" w:rsidP="00D4444C">
            <w:pPr>
              <w:pStyle w:val="TAL"/>
              <w:rPr>
                <w:b/>
                <w:bCs/>
              </w:rPr>
            </w:pPr>
            <w:r w:rsidRPr="00C31E24">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1D26CC02"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746D39CC"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1D4F357B"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2C37898" w14:textId="77777777" w:rsidR="003A26C2" w:rsidRPr="00C31E24" w:rsidRDefault="003A26C2" w:rsidP="00D4444C">
            <w:pPr>
              <w:pStyle w:val="TAL"/>
            </w:pPr>
          </w:p>
        </w:tc>
      </w:tr>
      <w:tr w:rsidR="003A26C2" w:rsidRPr="00C31E24" w14:paraId="53766D0F"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3CB3F9CC" w14:textId="77777777" w:rsidR="003A26C2" w:rsidRPr="00C31E24" w:rsidRDefault="003A26C2" w:rsidP="00D4444C">
            <w:pPr>
              <w:pStyle w:val="TAL"/>
            </w:pPr>
            <w:r w:rsidRPr="00C31E24">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F82E465"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B80D600" w14:textId="77777777" w:rsidR="003A26C2" w:rsidRPr="00C31E24" w:rsidRDefault="003A26C2" w:rsidP="00D4444C">
            <w:pPr>
              <w:pStyle w:val="TAL"/>
              <w:rPr>
                <w:b/>
                <w:bCs/>
              </w:rPr>
            </w:pPr>
            <w:r w:rsidRPr="00C31E24">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589E99A3"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778E1AC" w14:textId="77777777" w:rsidR="003A26C2" w:rsidRPr="00C31E24" w:rsidRDefault="003A26C2" w:rsidP="00D4444C">
            <w:pPr>
              <w:pStyle w:val="TAL"/>
            </w:pPr>
          </w:p>
        </w:tc>
      </w:tr>
      <w:tr w:rsidR="003A26C2" w:rsidRPr="00C31E24" w14:paraId="6BB8C8E4"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0142AFAB" w14:textId="77777777" w:rsidR="003A26C2" w:rsidRPr="00C31E24" w:rsidRDefault="003A26C2" w:rsidP="00D4444C">
            <w:pPr>
              <w:pStyle w:val="TAL"/>
            </w:pPr>
            <w:r w:rsidRPr="00C31E24">
              <w:t xml:space="preserve">    MIME-part-headers</w:t>
            </w:r>
          </w:p>
        </w:tc>
        <w:tc>
          <w:tcPr>
            <w:tcW w:w="1824" w:type="dxa"/>
            <w:tcBorders>
              <w:top w:val="single" w:sz="4" w:space="0" w:color="auto"/>
              <w:left w:val="single" w:sz="4" w:space="0" w:color="auto"/>
              <w:bottom w:val="single" w:sz="4" w:space="0" w:color="auto"/>
              <w:right w:val="single" w:sz="4" w:space="0" w:color="auto"/>
            </w:tcBorders>
            <w:vAlign w:val="center"/>
          </w:tcPr>
          <w:p w14:paraId="7659F714"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7468B0CD"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6F539B7C"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580DD5A" w14:textId="77777777" w:rsidR="003A26C2" w:rsidRPr="00C31E24" w:rsidRDefault="003A26C2" w:rsidP="00D4444C">
            <w:pPr>
              <w:pStyle w:val="TAL"/>
            </w:pPr>
          </w:p>
        </w:tc>
      </w:tr>
      <w:tr w:rsidR="003A26C2" w:rsidRPr="00C31E24" w14:paraId="746C5C28"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2AFFD521" w14:textId="77777777" w:rsidR="003A26C2" w:rsidRPr="00C31E24" w:rsidRDefault="003A26C2" w:rsidP="00D4444C">
            <w:pPr>
              <w:pStyle w:val="TAL"/>
            </w:pPr>
            <w:r w:rsidRPr="00C31E24">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3A02808" w14:textId="77777777" w:rsidR="003A26C2" w:rsidRPr="00C31E24" w:rsidRDefault="003A26C2" w:rsidP="00D4444C">
            <w:pPr>
              <w:pStyle w:val="TAL"/>
            </w:pPr>
            <w:r w:rsidRPr="00C31E24">
              <w:t>SDP as described in Table 6.7.1.3.3-2</w:t>
            </w:r>
          </w:p>
        </w:tc>
        <w:tc>
          <w:tcPr>
            <w:tcW w:w="2189" w:type="dxa"/>
            <w:tcBorders>
              <w:top w:val="single" w:sz="4" w:space="0" w:color="auto"/>
              <w:left w:val="single" w:sz="4" w:space="0" w:color="auto"/>
              <w:bottom w:val="single" w:sz="4" w:space="0" w:color="auto"/>
              <w:right w:val="single" w:sz="4" w:space="0" w:color="auto"/>
            </w:tcBorders>
          </w:tcPr>
          <w:p w14:paraId="222C9AF7"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2441CA54"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AFBAEC4" w14:textId="77777777" w:rsidR="003A26C2" w:rsidRPr="00C31E24" w:rsidRDefault="003A26C2" w:rsidP="00D4444C">
            <w:pPr>
              <w:pStyle w:val="TAL"/>
            </w:pPr>
          </w:p>
        </w:tc>
      </w:tr>
      <w:tr w:rsidR="003A26C2" w:rsidRPr="00C31E24" w14:paraId="017AA857"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7C186B41" w14:textId="77777777" w:rsidR="003A26C2" w:rsidRPr="00C31E24" w:rsidRDefault="003A26C2" w:rsidP="00D4444C">
            <w:pPr>
              <w:pStyle w:val="TAL"/>
            </w:pPr>
            <w:r w:rsidRPr="00C31E24">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FD79F36"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1E03CB89" w14:textId="77777777" w:rsidR="003A26C2" w:rsidRPr="00C31E24" w:rsidRDefault="003A26C2" w:rsidP="00D4444C">
            <w:pPr>
              <w:pStyle w:val="TAL"/>
              <w:rPr>
                <w:b/>
                <w:bCs/>
              </w:rPr>
            </w:pPr>
            <w:proofErr w:type="spellStart"/>
            <w:r w:rsidRPr="00C31E24">
              <w:rPr>
                <w:b/>
                <w:bCs/>
              </w:rPr>
              <w:t>MCVideo</w:t>
            </w:r>
            <w:proofErr w:type="spellEnd"/>
            <w:r w:rsidRPr="00C31E24">
              <w:rPr>
                <w:b/>
                <w:bC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12A41659"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BFA0410" w14:textId="77777777" w:rsidR="003A26C2" w:rsidRPr="00C31E24" w:rsidRDefault="003A26C2" w:rsidP="00D4444C">
            <w:pPr>
              <w:pStyle w:val="TAL"/>
            </w:pPr>
          </w:p>
        </w:tc>
      </w:tr>
      <w:tr w:rsidR="003A26C2" w:rsidRPr="00C31E24" w14:paraId="4BE7DB41"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5998D2DE" w14:textId="77777777" w:rsidR="003A26C2" w:rsidRPr="00C31E24" w:rsidRDefault="003A26C2" w:rsidP="00D4444C">
            <w:pPr>
              <w:pStyle w:val="TAL"/>
            </w:pPr>
            <w:r w:rsidRPr="00C31E24">
              <w:t xml:space="preserve">    MIME-part-headers</w:t>
            </w:r>
          </w:p>
        </w:tc>
        <w:tc>
          <w:tcPr>
            <w:tcW w:w="1824" w:type="dxa"/>
            <w:tcBorders>
              <w:top w:val="single" w:sz="4" w:space="0" w:color="auto"/>
              <w:left w:val="single" w:sz="4" w:space="0" w:color="auto"/>
              <w:bottom w:val="single" w:sz="4" w:space="0" w:color="auto"/>
              <w:right w:val="single" w:sz="4" w:space="0" w:color="auto"/>
            </w:tcBorders>
            <w:vAlign w:val="center"/>
          </w:tcPr>
          <w:p w14:paraId="56DE7081"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2E8EF2B6"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3D01EE88"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E28BD03" w14:textId="77777777" w:rsidR="003A26C2" w:rsidRPr="00C31E24" w:rsidRDefault="003A26C2" w:rsidP="00D4444C">
            <w:pPr>
              <w:pStyle w:val="TAL"/>
            </w:pPr>
          </w:p>
        </w:tc>
      </w:tr>
      <w:tr w:rsidR="003A26C2" w:rsidRPr="00C31E24" w14:paraId="51163580"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18D32B2D" w14:textId="77777777" w:rsidR="003A26C2" w:rsidRPr="00C31E24" w:rsidRDefault="003A26C2" w:rsidP="00D4444C">
            <w:pPr>
              <w:pStyle w:val="TAL"/>
            </w:pPr>
            <w:r w:rsidRPr="00C31E24">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82C19A9" w14:textId="77777777" w:rsidR="003A26C2" w:rsidRPr="00C31E24" w:rsidRDefault="003A26C2" w:rsidP="00D4444C">
            <w:pPr>
              <w:pStyle w:val="TAL"/>
            </w:pPr>
            <w:proofErr w:type="spellStart"/>
            <w:r w:rsidRPr="00C31E24">
              <w:t>MCVideo</w:t>
            </w:r>
            <w:proofErr w:type="spellEnd"/>
            <w:r w:rsidRPr="00C31E24">
              <w:t>-Info as described in Table 6.7.1.3.3-3</w:t>
            </w:r>
          </w:p>
        </w:tc>
        <w:tc>
          <w:tcPr>
            <w:tcW w:w="2189" w:type="dxa"/>
            <w:tcBorders>
              <w:top w:val="single" w:sz="4" w:space="0" w:color="auto"/>
              <w:left w:val="single" w:sz="4" w:space="0" w:color="auto"/>
              <w:bottom w:val="single" w:sz="4" w:space="0" w:color="auto"/>
              <w:right w:val="single" w:sz="4" w:space="0" w:color="auto"/>
            </w:tcBorders>
          </w:tcPr>
          <w:p w14:paraId="4EE17110"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39BB58A4"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445FA5" w14:textId="77777777" w:rsidR="003A26C2" w:rsidRPr="00C31E24" w:rsidRDefault="003A26C2" w:rsidP="00D4444C">
            <w:pPr>
              <w:pStyle w:val="TAL"/>
            </w:pPr>
          </w:p>
        </w:tc>
      </w:tr>
      <w:tr w:rsidR="003A26C2" w:rsidRPr="00C31E24" w14:paraId="5EA1811A"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5C0F534E" w14:textId="77777777" w:rsidR="003A26C2" w:rsidRPr="00C31E24" w:rsidRDefault="003A26C2" w:rsidP="00D4444C">
            <w:pPr>
              <w:pStyle w:val="TAL"/>
            </w:pPr>
            <w:r w:rsidRPr="00C31E24">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2FBAF13"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1C7860A5" w14:textId="77777777" w:rsidR="003A26C2" w:rsidRPr="00C31E24" w:rsidRDefault="003A26C2" w:rsidP="00D4444C">
            <w:pPr>
              <w:pStyle w:val="TAL"/>
              <w:rPr>
                <w:b/>
                <w:bCs/>
              </w:rPr>
            </w:pPr>
            <w:r w:rsidRPr="00C31E24">
              <w:rPr>
                <w:b/>
                <w:bCs/>
              </w:rPr>
              <w:t>Resource-lists</w:t>
            </w:r>
          </w:p>
        </w:tc>
        <w:tc>
          <w:tcPr>
            <w:tcW w:w="1460" w:type="dxa"/>
            <w:tcBorders>
              <w:top w:val="single" w:sz="4" w:space="0" w:color="auto"/>
              <w:left w:val="single" w:sz="4" w:space="0" w:color="auto"/>
              <w:bottom w:val="single" w:sz="4" w:space="0" w:color="auto"/>
              <w:right w:val="single" w:sz="4" w:space="0" w:color="auto"/>
            </w:tcBorders>
          </w:tcPr>
          <w:p w14:paraId="51204D44"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F4113CD" w14:textId="77777777" w:rsidR="003A26C2" w:rsidRPr="00C31E24" w:rsidRDefault="003A26C2" w:rsidP="00D4444C">
            <w:pPr>
              <w:pStyle w:val="TAL"/>
            </w:pPr>
          </w:p>
        </w:tc>
      </w:tr>
      <w:tr w:rsidR="003A26C2" w:rsidRPr="00C31E24" w14:paraId="66734153"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74E2B648" w14:textId="77777777" w:rsidR="003A26C2" w:rsidRPr="00C31E24" w:rsidRDefault="003A26C2" w:rsidP="00D4444C">
            <w:pPr>
              <w:pStyle w:val="TAL"/>
            </w:pPr>
            <w:r w:rsidRPr="00C31E24">
              <w:t xml:space="preserve">    MIME-part-headers</w:t>
            </w:r>
          </w:p>
        </w:tc>
        <w:tc>
          <w:tcPr>
            <w:tcW w:w="1824" w:type="dxa"/>
            <w:tcBorders>
              <w:top w:val="single" w:sz="4" w:space="0" w:color="auto"/>
              <w:left w:val="single" w:sz="4" w:space="0" w:color="auto"/>
              <w:bottom w:val="single" w:sz="4" w:space="0" w:color="auto"/>
              <w:right w:val="single" w:sz="4" w:space="0" w:color="auto"/>
            </w:tcBorders>
            <w:vAlign w:val="center"/>
          </w:tcPr>
          <w:p w14:paraId="3877E151"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6A0BAF53"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5D51E741"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A219C3B" w14:textId="77777777" w:rsidR="003A26C2" w:rsidRPr="00C31E24" w:rsidRDefault="003A26C2" w:rsidP="00D4444C">
            <w:pPr>
              <w:pStyle w:val="TAL"/>
            </w:pPr>
          </w:p>
        </w:tc>
      </w:tr>
      <w:tr w:rsidR="003A26C2" w:rsidRPr="00C31E24" w14:paraId="51020A78"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6E9DE856" w14:textId="77777777" w:rsidR="003A26C2" w:rsidRPr="00C31E24" w:rsidRDefault="003A26C2" w:rsidP="00D4444C">
            <w:pPr>
              <w:pStyle w:val="TAL"/>
            </w:pPr>
            <w:r w:rsidRPr="00C31E24">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AE72D9E" w14:textId="77777777" w:rsidR="003A26C2" w:rsidRPr="00C31E24" w:rsidRDefault="003A26C2" w:rsidP="00D4444C">
            <w:pPr>
              <w:pStyle w:val="TAL"/>
            </w:pPr>
            <w:r w:rsidRPr="00C31E24">
              <w:t>Resource-lists as described in Table 6.7.1.3.3-4</w:t>
            </w:r>
          </w:p>
        </w:tc>
        <w:tc>
          <w:tcPr>
            <w:tcW w:w="2189" w:type="dxa"/>
            <w:tcBorders>
              <w:top w:val="single" w:sz="4" w:space="0" w:color="auto"/>
              <w:left w:val="single" w:sz="4" w:space="0" w:color="auto"/>
              <w:bottom w:val="single" w:sz="4" w:space="0" w:color="auto"/>
              <w:right w:val="single" w:sz="4" w:space="0" w:color="auto"/>
            </w:tcBorders>
          </w:tcPr>
          <w:p w14:paraId="51CDE256"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6270D236"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D3D3AB6" w14:textId="77777777" w:rsidR="003A26C2" w:rsidRPr="00C31E24" w:rsidRDefault="003A26C2" w:rsidP="00D4444C">
            <w:pPr>
              <w:pStyle w:val="TAL"/>
            </w:pPr>
          </w:p>
        </w:tc>
      </w:tr>
    </w:tbl>
    <w:p w14:paraId="565879D4" w14:textId="77777777" w:rsidR="003A26C2" w:rsidRPr="00C31E24" w:rsidRDefault="003A26C2" w:rsidP="003A26C2"/>
    <w:p w14:paraId="1B46AADC" w14:textId="77777777" w:rsidR="003A26C2" w:rsidRPr="00C31E24" w:rsidRDefault="003A26C2" w:rsidP="003A26C2">
      <w:pPr>
        <w:pStyle w:val="TH"/>
      </w:pPr>
      <w:r w:rsidRPr="00C31E24">
        <w:t>Table 6.7.1.3.3-2: SDP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A26C2" w:rsidRPr="00C31E24" w14:paraId="313D4F42" w14:textId="77777777" w:rsidTr="00D4444C">
        <w:trPr>
          <w:tblHeader/>
        </w:trPr>
        <w:tc>
          <w:tcPr>
            <w:tcW w:w="9634" w:type="dxa"/>
            <w:tcBorders>
              <w:top w:val="single" w:sz="4" w:space="0" w:color="auto"/>
              <w:left w:val="single" w:sz="4" w:space="0" w:color="auto"/>
              <w:bottom w:val="single" w:sz="4" w:space="0" w:color="auto"/>
              <w:right w:val="single" w:sz="4" w:space="0" w:color="auto"/>
            </w:tcBorders>
            <w:hideMark/>
          </w:tcPr>
          <w:p w14:paraId="01158288" w14:textId="77777777" w:rsidR="003A26C2" w:rsidRPr="00C31E24" w:rsidRDefault="003A26C2" w:rsidP="00D4444C">
            <w:pPr>
              <w:pStyle w:val="TAL"/>
            </w:pPr>
            <w:r w:rsidRPr="00C31E24">
              <w:t>Derivation Path: TS 36.579-1 [2], Table 5.5.3.1.1-2, condition FIRST_SDP_FROM_UE, PRIVATE-CALL, INITIAL_SDP_OFFER, IMPLICIT_GRANT_REQUESTED</w:t>
            </w:r>
          </w:p>
        </w:tc>
      </w:tr>
    </w:tbl>
    <w:p w14:paraId="18166521" w14:textId="77777777" w:rsidR="003A26C2" w:rsidRPr="00C31E24" w:rsidRDefault="003A26C2" w:rsidP="003A26C2"/>
    <w:p w14:paraId="2E327346" w14:textId="77777777" w:rsidR="003A26C2" w:rsidRPr="00C31E24" w:rsidRDefault="003A26C2" w:rsidP="003A26C2">
      <w:pPr>
        <w:pStyle w:val="TH"/>
      </w:pPr>
      <w:r w:rsidRPr="00C31E24">
        <w:t xml:space="preserve">Table 6.7.1.3.3-3: </w:t>
      </w:r>
      <w:proofErr w:type="spellStart"/>
      <w:r w:rsidRPr="00C31E24">
        <w:t>MCVideo</w:t>
      </w:r>
      <w:proofErr w:type="spellEnd"/>
      <w:r w:rsidRPr="00C31E24">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A26C2" w:rsidRPr="00C31E24" w14:paraId="3BBB5645" w14:textId="77777777" w:rsidTr="00D4444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07D232D" w14:textId="77777777" w:rsidR="003A26C2" w:rsidRPr="00C31E24" w:rsidRDefault="003A26C2" w:rsidP="00D4444C">
            <w:pPr>
              <w:pStyle w:val="TAL"/>
            </w:pPr>
            <w:r w:rsidRPr="00C31E24">
              <w:t>Derivation Path: TS 36.579-1 [2], Table 5.5.3.2.1-2</w:t>
            </w:r>
          </w:p>
        </w:tc>
      </w:tr>
      <w:tr w:rsidR="003A26C2" w:rsidRPr="00C31E24" w14:paraId="605A9139" w14:textId="77777777" w:rsidTr="00D4444C">
        <w:trPr>
          <w:tblHeader/>
        </w:trPr>
        <w:tc>
          <w:tcPr>
            <w:tcW w:w="2973" w:type="dxa"/>
            <w:tcBorders>
              <w:top w:val="single" w:sz="4" w:space="0" w:color="auto"/>
              <w:left w:val="single" w:sz="4" w:space="0" w:color="auto"/>
              <w:bottom w:val="single" w:sz="4" w:space="0" w:color="auto"/>
              <w:right w:val="single" w:sz="4" w:space="0" w:color="auto"/>
            </w:tcBorders>
            <w:hideMark/>
          </w:tcPr>
          <w:p w14:paraId="1CE959DA" w14:textId="77777777" w:rsidR="003A26C2" w:rsidRPr="00C31E24" w:rsidRDefault="003A26C2" w:rsidP="00D4444C">
            <w:pPr>
              <w:pStyle w:val="TAH"/>
            </w:pPr>
            <w:r w:rsidRPr="00C31E24">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F28D04B" w14:textId="77777777" w:rsidR="003A26C2" w:rsidRPr="00C31E24" w:rsidRDefault="003A26C2" w:rsidP="00D4444C">
            <w:pPr>
              <w:pStyle w:val="TAH"/>
            </w:pPr>
            <w:r w:rsidRPr="00C31E24">
              <w:t>Value/remark</w:t>
            </w:r>
          </w:p>
        </w:tc>
        <w:tc>
          <w:tcPr>
            <w:tcW w:w="2189" w:type="dxa"/>
            <w:tcBorders>
              <w:top w:val="single" w:sz="4" w:space="0" w:color="auto"/>
              <w:left w:val="single" w:sz="4" w:space="0" w:color="auto"/>
              <w:bottom w:val="single" w:sz="4" w:space="0" w:color="auto"/>
              <w:right w:val="single" w:sz="4" w:space="0" w:color="auto"/>
            </w:tcBorders>
            <w:hideMark/>
          </w:tcPr>
          <w:p w14:paraId="1BCBADC2" w14:textId="77777777" w:rsidR="003A26C2" w:rsidRPr="00C31E24" w:rsidRDefault="003A26C2" w:rsidP="00D4444C">
            <w:pPr>
              <w:pStyle w:val="TAH"/>
            </w:pPr>
            <w:r w:rsidRPr="00C31E24">
              <w:t>Comment</w:t>
            </w:r>
          </w:p>
        </w:tc>
        <w:tc>
          <w:tcPr>
            <w:tcW w:w="1460" w:type="dxa"/>
            <w:tcBorders>
              <w:top w:val="single" w:sz="4" w:space="0" w:color="auto"/>
              <w:left w:val="single" w:sz="4" w:space="0" w:color="auto"/>
              <w:bottom w:val="single" w:sz="4" w:space="0" w:color="auto"/>
              <w:right w:val="single" w:sz="4" w:space="0" w:color="auto"/>
            </w:tcBorders>
            <w:hideMark/>
          </w:tcPr>
          <w:p w14:paraId="6FD59D27" w14:textId="77777777" w:rsidR="003A26C2" w:rsidRPr="00C31E24" w:rsidRDefault="003A26C2" w:rsidP="00D4444C">
            <w:pPr>
              <w:pStyle w:val="TAH"/>
            </w:pPr>
            <w:r w:rsidRPr="00C31E24">
              <w:t>Reference</w:t>
            </w:r>
          </w:p>
        </w:tc>
        <w:tc>
          <w:tcPr>
            <w:tcW w:w="1188" w:type="dxa"/>
            <w:tcBorders>
              <w:top w:val="single" w:sz="4" w:space="0" w:color="auto"/>
              <w:left w:val="single" w:sz="4" w:space="0" w:color="auto"/>
              <w:bottom w:val="single" w:sz="4" w:space="0" w:color="auto"/>
              <w:right w:val="single" w:sz="4" w:space="0" w:color="auto"/>
            </w:tcBorders>
            <w:hideMark/>
          </w:tcPr>
          <w:p w14:paraId="70FACB6A" w14:textId="77777777" w:rsidR="003A26C2" w:rsidRPr="00C31E24" w:rsidRDefault="003A26C2" w:rsidP="00D4444C">
            <w:pPr>
              <w:pStyle w:val="TAH"/>
            </w:pPr>
            <w:r w:rsidRPr="00C31E24">
              <w:t>Condition</w:t>
            </w:r>
          </w:p>
        </w:tc>
      </w:tr>
      <w:tr w:rsidR="003A26C2" w:rsidRPr="00C31E24" w14:paraId="462FD3F2"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0D823152" w14:textId="77777777" w:rsidR="003A26C2" w:rsidRPr="00C31E24" w:rsidRDefault="003A26C2" w:rsidP="00D4444C">
            <w:pPr>
              <w:pStyle w:val="TAL"/>
            </w:pPr>
            <w:proofErr w:type="spellStart"/>
            <w:r w:rsidRPr="00C31E24">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56AAC2B2"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6FFC116F"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3435C94F"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E78AA74" w14:textId="77777777" w:rsidR="003A26C2" w:rsidRPr="00C31E24" w:rsidRDefault="003A26C2" w:rsidP="00D4444C">
            <w:pPr>
              <w:pStyle w:val="TAL"/>
            </w:pPr>
          </w:p>
        </w:tc>
      </w:tr>
      <w:tr w:rsidR="003A26C2" w:rsidRPr="00C31E24" w14:paraId="43CCAF2F"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33E2C069" w14:textId="77777777" w:rsidR="003A26C2" w:rsidRPr="00C31E24" w:rsidRDefault="003A26C2" w:rsidP="00D4444C">
            <w:pPr>
              <w:pStyle w:val="TAL"/>
            </w:pPr>
            <w:r w:rsidRPr="00C31E24">
              <w:t xml:space="preserve">  </w:t>
            </w:r>
            <w:proofErr w:type="spellStart"/>
            <w:r w:rsidRPr="00C31E24">
              <w:t>mcvideo</w:t>
            </w:r>
            <w:proofErr w:type="spellEnd"/>
            <w:r w:rsidRPr="00C31E24">
              <w:t>-Params</w:t>
            </w:r>
          </w:p>
        </w:tc>
        <w:tc>
          <w:tcPr>
            <w:tcW w:w="1824" w:type="dxa"/>
            <w:tcBorders>
              <w:top w:val="single" w:sz="4" w:space="0" w:color="auto"/>
              <w:left w:val="single" w:sz="4" w:space="0" w:color="auto"/>
              <w:bottom w:val="single" w:sz="4" w:space="0" w:color="auto"/>
              <w:right w:val="single" w:sz="4" w:space="0" w:color="auto"/>
            </w:tcBorders>
            <w:vAlign w:val="center"/>
          </w:tcPr>
          <w:p w14:paraId="1CFC394A"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132E87C1"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7B1AAF9B"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CFCBDD" w14:textId="77777777" w:rsidR="003A26C2" w:rsidRPr="00C31E24" w:rsidRDefault="003A26C2" w:rsidP="00D4444C">
            <w:pPr>
              <w:pStyle w:val="TAL"/>
            </w:pPr>
          </w:p>
        </w:tc>
      </w:tr>
      <w:tr w:rsidR="003A26C2" w:rsidRPr="00C31E24" w14:paraId="4CA359FF"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1E696602" w14:textId="77777777" w:rsidR="003A26C2" w:rsidRPr="00C31E24" w:rsidRDefault="003A26C2" w:rsidP="00D4444C">
            <w:pPr>
              <w:pStyle w:val="TAL"/>
            </w:pPr>
            <w:r w:rsidRPr="00C31E24">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C7B1C97" w14:textId="77777777" w:rsidR="003A26C2" w:rsidRPr="00C31E24" w:rsidRDefault="003A26C2" w:rsidP="00D4444C">
            <w:pPr>
              <w:pStyle w:val="TAL"/>
            </w:pPr>
            <w:r w:rsidRPr="00C31E24">
              <w:t>"</w:t>
            </w:r>
            <w:proofErr w:type="gramStart"/>
            <w:r w:rsidRPr="00C31E24">
              <w:t>ambient</w:t>
            </w:r>
            <w:proofErr w:type="gramEnd"/>
            <w:r w:rsidRPr="00C31E24">
              <w:t>-viewing"</w:t>
            </w:r>
          </w:p>
        </w:tc>
        <w:tc>
          <w:tcPr>
            <w:tcW w:w="2189" w:type="dxa"/>
            <w:tcBorders>
              <w:top w:val="single" w:sz="4" w:space="0" w:color="auto"/>
              <w:left w:val="single" w:sz="4" w:space="0" w:color="auto"/>
              <w:bottom w:val="single" w:sz="4" w:space="0" w:color="auto"/>
              <w:right w:val="single" w:sz="4" w:space="0" w:color="auto"/>
            </w:tcBorders>
          </w:tcPr>
          <w:p w14:paraId="2A0499BC"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0D8A82B6"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5C5498D" w14:textId="77777777" w:rsidR="003A26C2" w:rsidRPr="00C31E24" w:rsidRDefault="003A26C2" w:rsidP="00D4444C">
            <w:pPr>
              <w:pStyle w:val="TAL"/>
            </w:pPr>
          </w:p>
        </w:tc>
      </w:tr>
      <w:tr w:rsidR="003A26C2" w:rsidRPr="00C31E24" w14:paraId="0AFA3B59"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31C0792F" w14:textId="77777777" w:rsidR="003A26C2" w:rsidRPr="00C31E24" w:rsidRDefault="003A26C2" w:rsidP="00D4444C">
            <w:pPr>
              <w:pStyle w:val="TAL"/>
            </w:pPr>
            <w:r w:rsidRPr="00C31E24">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F5C8FB" w14:textId="77777777" w:rsidR="003A26C2" w:rsidRPr="00C31E24" w:rsidRDefault="003A26C2" w:rsidP="00D4444C">
            <w:pPr>
              <w:pStyle w:val="TAL"/>
            </w:pPr>
            <w:r w:rsidRPr="00C31E24">
              <w:t>"</w:t>
            </w:r>
            <w:proofErr w:type="gramStart"/>
            <w:r w:rsidRPr="00C31E24">
              <w:t>remote</w:t>
            </w:r>
            <w:proofErr w:type="gramEnd"/>
            <w:r w:rsidRPr="00C31E24">
              <w:t>-</w:t>
            </w:r>
            <w:proofErr w:type="spellStart"/>
            <w:r w:rsidRPr="00C31E24">
              <w:t>init</w:t>
            </w:r>
            <w:proofErr w:type="spellEnd"/>
            <w:r w:rsidRPr="00C31E24">
              <w:t>"</w:t>
            </w:r>
          </w:p>
        </w:tc>
        <w:tc>
          <w:tcPr>
            <w:tcW w:w="2189" w:type="dxa"/>
            <w:tcBorders>
              <w:top w:val="single" w:sz="4" w:space="0" w:color="auto"/>
              <w:left w:val="single" w:sz="4" w:space="0" w:color="auto"/>
              <w:bottom w:val="single" w:sz="4" w:space="0" w:color="auto"/>
              <w:right w:val="single" w:sz="4" w:space="0" w:color="auto"/>
            </w:tcBorders>
          </w:tcPr>
          <w:p w14:paraId="532C14E8"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5D2AEC4F"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2B87F58" w14:textId="77777777" w:rsidR="003A26C2" w:rsidRPr="00C31E24" w:rsidRDefault="003A26C2" w:rsidP="00D4444C">
            <w:pPr>
              <w:pStyle w:val="TAL"/>
            </w:pPr>
          </w:p>
        </w:tc>
      </w:tr>
    </w:tbl>
    <w:p w14:paraId="3CC379C8" w14:textId="77777777" w:rsidR="003A26C2" w:rsidRPr="00C31E24" w:rsidRDefault="003A26C2" w:rsidP="003A26C2"/>
    <w:p w14:paraId="3223CD31" w14:textId="77777777" w:rsidR="003A26C2" w:rsidRPr="00C31E24" w:rsidRDefault="003A26C2" w:rsidP="003A26C2">
      <w:pPr>
        <w:pStyle w:val="TH"/>
      </w:pPr>
      <w:r w:rsidRPr="00C31E24">
        <w:t>Table 6.7.1.3.3-4: Resource-lists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A26C2" w:rsidRPr="00C31E24" w14:paraId="2DDD6248" w14:textId="77777777" w:rsidTr="00D4444C">
        <w:trPr>
          <w:tblHeader/>
        </w:trPr>
        <w:tc>
          <w:tcPr>
            <w:tcW w:w="9634" w:type="dxa"/>
            <w:tcBorders>
              <w:top w:val="single" w:sz="4" w:space="0" w:color="auto"/>
              <w:left w:val="single" w:sz="4" w:space="0" w:color="auto"/>
              <w:bottom w:val="single" w:sz="4" w:space="0" w:color="auto"/>
              <w:right w:val="single" w:sz="4" w:space="0" w:color="auto"/>
            </w:tcBorders>
            <w:hideMark/>
          </w:tcPr>
          <w:p w14:paraId="22839AFB" w14:textId="77777777" w:rsidR="003A26C2" w:rsidRPr="00C31E24" w:rsidRDefault="003A26C2" w:rsidP="00D4444C">
            <w:pPr>
              <w:pStyle w:val="TAL"/>
            </w:pPr>
            <w:r w:rsidRPr="00C31E24">
              <w:t>Derivation Path: TS 36.579-1 [2], Table 5.5.3.3.1-2, condition PRIVATE-CALL</w:t>
            </w:r>
          </w:p>
        </w:tc>
      </w:tr>
    </w:tbl>
    <w:p w14:paraId="2110287E" w14:textId="77777777" w:rsidR="003A26C2" w:rsidRPr="00C31E24" w:rsidRDefault="003A26C2" w:rsidP="003A26C2"/>
    <w:p w14:paraId="03EE366E" w14:textId="343B8B3B" w:rsidR="003A26C2" w:rsidRPr="00C31E24" w:rsidRDefault="003A26C2" w:rsidP="003A26C2">
      <w:pPr>
        <w:pStyle w:val="TH"/>
      </w:pPr>
      <w:r w:rsidRPr="00C31E24">
        <w:t>Table 6.7.1.3.3-5: SIP 200 (OK) (Step 5, Table 6.7.1.3.2-1</w:t>
      </w:r>
      <w:ins w:id="79" w:author="MCC160" w:date="2022-04-19T15:53:00Z">
        <w:r w:rsidR="0059526A" w:rsidRPr="00C31E24">
          <w:t xml:space="preserve">; Step </w:t>
        </w:r>
        <w:r w:rsidR="0059526A">
          <w:t>4</w:t>
        </w:r>
        <w:r w:rsidR="0059526A" w:rsidRPr="00C31E24">
          <w:t>, TS 36.579-1 [2] Table 5.3</w:t>
        </w:r>
        <w:r w:rsidR="0059526A">
          <w:t>B</w:t>
        </w:r>
        <w:r w:rsidR="0059526A" w:rsidRPr="00C31E24">
          <w:t>.</w:t>
        </w:r>
        <w:r w:rsidR="0059526A">
          <w:t>1</w:t>
        </w:r>
        <w:r w:rsidR="0059526A" w:rsidRPr="00C31E24">
          <w:t>.3-1</w:t>
        </w:r>
      </w:ins>
      <w:r w:rsidRPr="00C31E24">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A26C2" w:rsidRPr="00C31E24" w14:paraId="068CBF64" w14:textId="77777777" w:rsidTr="00D4444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4AAC677" w14:textId="77777777" w:rsidR="003A26C2" w:rsidRPr="00C31E24" w:rsidRDefault="003A26C2" w:rsidP="00D4444C">
            <w:pPr>
              <w:pStyle w:val="TAL"/>
            </w:pPr>
            <w:r w:rsidRPr="00C31E24">
              <w:t>Derivation Path: TS 36.579-1 [2], Table 5.5.2.17.1.2-1, condition INVITE-RSP</w:t>
            </w:r>
          </w:p>
        </w:tc>
      </w:tr>
      <w:tr w:rsidR="003A26C2" w:rsidRPr="00C31E24" w14:paraId="34A6C5BF" w14:textId="77777777" w:rsidTr="00D4444C">
        <w:trPr>
          <w:tblHeader/>
        </w:trPr>
        <w:tc>
          <w:tcPr>
            <w:tcW w:w="2709" w:type="dxa"/>
            <w:tcBorders>
              <w:top w:val="single" w:sz="4" w:space="0" w:color="auto"/>
              <w:left w:val="single" w:sz="4" w:space="0" w:color="auto"/>
              <w:bottom w:val="single" w:sz="4" w:space="0" w:color="auto"/>
              <w:right w:val="single" w:sz="4" w:space="0" w:color="auto"/>
            </w:tcBorders>
            <w:hideMark/>
          </w:tcPr>
          <w:p w14:paraId="609711FA" w14:textId="77777777" w:rsidR="003A26C2" w:rsidRPr="00C31E24" w:rsidRDefault="003A26C2" w:rsidP="00D4444C">
            <w:pPr>
              <w:pStyle w:val="TAH"/>
            </w:pPr>
            <w:r w:rsidRPr="00C31E24">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E999BEF" w14:textId="77777777" w:rsidR="003A26C2" w:rsidRPr="00C31E24" w:rsidRDefault="003A26C2" w:rsidP="00D4444C">
            <w:pPr>
              <w:pStyle w:val="TAH"/>
            </w:pPr>
            <w:r w:rsidRPr="00C31E24">
              <w:t>Value/remark</w:t>
            </w:r>
          </w:p>
        </w:tc>
        <w:tc>
          <w:tcPr>
            <w:tcW w:w="2187" w:type="dxa"/>
            <w:tcBorders>
              <w:top w:val="single" w:sz="4" w:space="0" w:color="auto"/>
              <w:left w:val="single" w:sz="4" w:space="0" w:color="auto"/>
              <w:bottom w:val="single" w:sz="4" w:space="0" w:color="auto"/>
              <w:right w:val="single" w:sz="4" w:space="0" w:color="auto"/>
            </w:tcBorders>
            <w:hideMark/>
          </w:tcPr>
          <w:p w14:paraId="05FFD9D3" w14:textId="77777777" w:rsidR="003A26C2" w:rsidRPr="00C31E24" w:rsidRDefault="003A26C2" w:rsidP="00D4444C">
            <w:pPr>
              <w:pStyle w:val="TAH"/>
            </w:pPr>
            <w:r w:rsidRPr="00C31E24">
              <w:t>Comment</w:t>
            </w:r>
          </w:p>
        </w:tc>
        <w:tc>
          <w:tcPr>
            <w:tcW w:w="1367" w:type="dxa"/>
            <w:tcBorders>
              <w:top w:val="single" w:sz="4" w:space="0" w:color="auto"/>
              <w:left w:val="single" w:sz="4" w:space="0" w:color="auto"/>
              <w:bottom w:val="single" w:sz="4" w:space="0" w:color="auto"/>
              <w:right w:val="single" w:sz="4" w:space="0" w:color="auto"/>
            </w:tcBorders>
            <w:hideMark/>
          </w:tcPr>
          <w:p w14:paraId="43541765" w14:textId="77777777" w:rsidR="003A26C2" w:rsidRPr="00C31E24" w:rsidRDefault="003A26C2" w:rsidP="00D4444C">
            <w:pPr>
              <w:pStyle w:val="TAH"/>
            </w:pPr>
            <w:r w:rsidRPr="00C31E24">
              <w:t>Reference</w:t>
            </w:r>
          </w:p>
        </w:tc>
        <w:tc>
          <w:tcPr>
            <w:tcW w:w="1184" w:type="dxa"/>
            <w:tcBorders>
              <w:top w:val="single" w:sz="4" w:space="0" w:color="auto"/>
              <w:left w:val="single" w:sz="4" w:space="0" w:color="auto"/>
              <w:bottom w:val="single" w:sz="4" w:space="0" w:color="auto"/>
              <w:right w:val="single" w:sz="4" w:space="0" w:color="auto"/>
            </w:tcBorders>
            <w:hideMark/>
          </w:tcPr>
          <w:p w14:paraId="0C1249D2" w14:textId="77777777" w:rsidR="003A26C2" w:rsidRPr="00C31E24" w:rsidRDefault="003A26C2" w:rsidP="00D4444C">
            <w:pPr>
              <w:pStyle w:val="TAH"/>
            </w:pPr>
            <w:r w:rsidRPr="00C31E24">
              <w:t>Condition</w:t>
            </w:r>
          </w:p>
        </w:tc>
      </w:tr>
      <w:tr w:rsidR="003A26C2" w:rsidRPr="00C31E24" w14:paraId="678C06D6"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7CFCFCA9" w14:textId="77777777" w:rsidR="003A26C2" w:rsidRPr="00C31E24" w:rsidRDefault="003A26C2" w:rsidP="00D4444C">
            <w:pPr>
              <w:pStyle w:val="TAL"/>
              <w:rPr>
                <w:b/>
                <w:bCs/>
              </w:rPr>
            </w:pPr>
            <w:r w:rsidRPr="00C31E24">
              <w:rPr>
                <w:b/>
                <w:bCs/>
              </w:rPr>
              <w:t>Feature-Caps</w:t>
            </w:r>
          </w:p>
        </w:tc>
        <w:tc>
          <w:tcPr>
            <w:tcW w:w="2187" w:type="dxa"/>
            <w:tcBorders>
              <w:top w:val="single" w:sz="4" w:space="0" w:color="auto"/>
              <w:left w:val="single" w:sz="4" w:space="0" w:color="auto"/>
              <w:bottom w:val="single" w:sz="4" w:space="0" w:color="auto"/>
              <w:right w:val="single" w:sz="4" w:space="0" w:color="auto"/>
            </w:tcBorders>
          </w:tcPr>
          <w:p w14:paraId="1075DC27" w14:textId="77777777" w:rsidR="003A26C2" w:rsidRPr="00C31E24" w:rsidRDefault="003A26C2" w:rsidP="00D4444C">
            <w:pPr>
              <w:pStyle w:val="TAL"/>
            </w:pPr>
          </w:p>
        </w:tc>
        <w:tc>
          <w:tcPr>
            <w:tcW w:w="2187" w:type="dxa"/>
            <w:tcBorders>
              <w:top w:val="single" w:sz="4" w:space="0" w:color="auto"/>
              <w:left w:val="single" w:sz="4" w:space="0" w:color="auto"/>
              <w:bottom w:val="single" w:sz="4" w:space="0" w:color="auto"/>
              <w:right w:val="single" w:sz="4" w:space="0" w:color="auto"/>
            </w:tcBorders>
          </w:tcPr>
          <w:p w14:paraId="148B8848"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47F7E9E7"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CD52228" w14:textId="77777777" w:rsidR="003A26C2" w:rsidRPr="00C31E24" w:rsidRDefault="003A26C2" w:rsidP="00D4444C">
            <w:pPr>
              <w:pStyle w:val="TAL"/>
            </w:pPr>
          </w:p>
        </w:tc>
      </w:tr>
      <w:tr w:rsidR="003A26C2" w:rsidRPr="00C31E24" w14:paraId="79250637"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01EF2353" w14:textId="77777777" w:rsidR="003A26C2" w:rsidRPr="00C31E24" w:rsidRDefault="003A26C2" w:rsidP="00D4444C">
            <w:pPr>
              <w:pStyle w:val="TAL"/>
            </w:pPr>
            <w:r w:rsidRPr="00C31E24">
              <w:t xml:space="preserve">  fc-value</w:t>
            </w:r>
          </w:p>
        </w:tc>
        <w:tc>
          <w:tcPr>
            <w:tcW w:w="2187" w:type="dxa"/>
            <w:tcBorders>
              <w:top w:val="single" w:sz="4" w:space="0" w:color="auto"/>
              <w:left w:val="single" w:sz="4" w:space="0" w:color="auto"/>
              <w:bottom w:val="single" w:sz="4" w:space="0" w:color="auto"/>
              <w:right w:val="single" w:sz="4" w:space="0" w:color="auto"/>
            </w:tcBorders>
            <w:hideMark/>
          </w:tcPr>
          <w:p w14:paraId="4E2AE9FD" w14:textId="77777777" w:rsidR="003A26C2" w:rsidRPr="00C31E24" w:rsidRDefault="003A26C2" w:rsidP="00D4444C">
            <w:pPr>
              <w:pStyle w:val="TAL"/>
            </w:pPr>
            <w:r w:rsidRPr="00C31E24">
              <w:t>"</w:t>
            </w:r>
            <w:proofErr w:type="gramStart"/>
            <w:r w:rsidRPr="00C31E24">
              <w:t>+g.3gpp.mcvideo.ambient</w:t>
            </w:r>
            <w:proofErr w:type="gramEnd"/>
            <w:r w:rsidRPr="00C31E24">
              <w:t>-viewing-call-release"</w:t>
            </w:r>
          </w:p>
        </w:tc>
        <w:tc>
          <w:tcPr>
            <w:tcW w:w="2187" w:type="dxa"/>
            <w:tcBorders>
              <w:top w:val="single" w:sz="4" w:space="0" w:color="auto"/>
              <w:left w:val="single" w:sz="4" w:space="0" w:color="auto"/>
              <w:bottom w:val="single" w:sz="4" w:space="0" w:color="auto"/>
              <w:right w:val="single" w:sz="4" w:space="0" w:color="auto"/>
            </w:tcBorders>
          </w:tcPr>
          <w:p w14:paraId="5F5F69A6"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hideMark/>
          </w:tcPr>
          <w:p w14:paraId="6A64F4DF" w14:textId="77777777" w:rsidR="003A26C2" w:rsidRPr="00C31E24" w:rsidRDefault="003A26C2" w:rsidP="00D4444C">
            <w:pPr>
              <w:pStyle w:val="TAL"/>
            </w:pPr>
            <w:r w:rsidRPr="00C31E24">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3E12FA9C" w14:textId="77777777" w:rsidR="003A26C2" w:rsidRPr="00C31E24" w:rsidRDefault="003A26C2" w:rsidP="00D4444C">
            <w:pPr>
              <w:pStyle w:val="TAL"/>
            </w:pPr>
          </w:p>
        </w:tc>
      </w:tr>
      <w:tr w:rsidR="003A26C2" w:rsidRPr="00C31E24" w14:paraId="291D52CE"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1C6C5A21" w14:textId="77777777" w:rsidR="003A26C2" w:rsidRPr="00C31E24" w:rsidRDefault="003A26C2" w:rsidP="00D4444C">
            <w:pPr>
              <w:pStyle w:val="TAL"/>
              <w:rPr>
                <w:b/>
                <w:bCs/>
              </w:rPr>
            </w:pPr>
            <w:r w:rsidRPr="00C31E24">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03CA5811" w14:textId="77777777" w:rsidR="003A26C2" w:rsidRPr="00C31E24" w:rsidRDefault="003A26C2" w:rsidP="00D4444C">
            <w:pPr>
              <w:pStyle w:val="TAL"/>
            </w:pPr>
          </w:p>
        </w:tc>
        <w:tc>
          <w:tcPr>
            <w:tcW w:w="2187" w:type="dxa"/>
            <w:tcBorders>
              <w:top w:val="single" w:sz="4" w:space="0" w:color="auto"/>
              <w:left w:val="single" w:sz="4" w:space="0" w:color="auto"/>
              <w:bottom w:val="single" w:sz="4" w:space="0" w:color="auto"/>
              <w:right w:val="single" w:sz="4" w:space="0" w:color="auto"/>
            </w:tcBorders>
          </w:tcPr>
          <w:p w14:paraId="04A140DF"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3942636F"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2ED6A8C" w14:textId="77777777" w:rsidR="003A26C2" w:rsidRPr="00C31E24" w:rsidRDefault="003A26C2" w:rsidP="00D4444C">
            <w:pPr>
              <w:pStyle w:val="TAL"/>
            </w:pPr>
          </w:p>
        </w:tc>
      </w:tr>
      <w:tr w:rsidR="003A26C2" w:rsidRPr="00C31E24" w14:paraId="34E9E7B2"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64FE696C" w14:textId="77777777" w:rsidR="003A26C2" w:rsidRPr="00C31E24" w:rsidRDefault="003A26C2" w:rsidP="00D4444C">
            <w:pPr>
              <w:pStyle w:val="TAL"/>
            </w:pPr>
            <w:r w:rsidRPr="00C31E24">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0F1F441B" w14:textId="77777777" w:rsidR="003A26C2" w:rsidRPr="00C31E24" w:rsidRDefault="003A26C2" w:rsidP="00D4444C">
            <w:pPr>
              <w:pStyle w:val="TAL"/>
            </w:pPr>
          </w:p>
        </w:tc>
        <w:tc>
          <w:tcPr>
            <w:tcW w:w="2187" w:type="dxa"/>
            <w:tcBorders>
              <w:top w:val="single" w:sz="4" w:space="0" w:color="auto"/>
              <w:left w:val="single" w:sz="4" w:space="0" w:color="auto"/>
              <w:bottom w:val="single" w:sz="4" w:space="0" w:color="auto"/>
              <w:right w:val="single" w:sz="4" w:space="0" w:color="auto"/>
            </w:tcBorders>
            <w:hideMark/>
          </w:tcPr>
          <w:p w14:paraId="3D847A8E" w14:textId="77777777" w:rsidR="003A26C2" w:rsidRPr="00C31E24" w:rsidRDefault="003A26C2" w:rsidP="00D4444C">
            <w:pPr>
              <w:pStyle w:val="TAL"/>
              <w:rPr>
                <w:b/>
                <w:bCs/>
              </w:rPr>
            </w:pPr>
            <w:r w:rsidRPr="00C31E24">
              <w:rPr>
                <w:b/>
                <w:bCs/>
              </w:rPr>
              <w:t>SDP message</w:t>
            </w:r>
          </w:p>
        </w:tc>
        <w:tc>
          <w:tcPr>
            <w:tcW w:w="1367" w:type="dxa"/>
            <w:tcBorders>
              <w:top w:val="single" w:sz="4" w:space="0" w:color="auto"/>
              <w:left w:val="single" w:sz="4" w:space="0" w:color="auto"/>
              <w:bottom w:val="single" w:sz="4" w:space="0" w:color="auto"/>
              <w:right w:val="single" w:sz="4" w:space="0" w:color="auto"/>
            </w:tcBorders>
          </w:tcPr>
          <w:p w14:paraId="1E5E5CA6"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5151596" w14:textId="77777777" w:rsidR="003A26C2" w:rsidRPr="00C31E24" w:rsidRDefault="003A26C2" w:rsidP="00D4444C">
            <w:pPr>
              <w:pStyle w:val="TAL"/>
            </w:pPr>
          </w:p>
        </w:tc>
      </w:tr>
      <w:tr w:rsidR="003A26C2" w:rsidRPr="00C31E24" w14:paraId="1E6C514F"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0C6A6717" w14:textId="77777777" w:rsidR="003A26C2" w:rsidRPr="00C31E24" w:rsidRDefault="003A26C2" w:rsidP="00D4444C">
            <w:pPr>
              <w:pStyle w:val="TAL"/>
            </w:pPr>
            <w:r w:rsidRPr="00C31E24">
              <w:t xml:space="preserve">    MIME-part-header</w:t>
            </w:r>
          </w:p>
        </w:tc>
        <w:tc>
          <w:tcPr>
            <w:tcW w:w="2187" w:type="dxa"/>
            <w:tcBorders>
              <w:top w:val="single" w:sz="4" w:space="0" w:color="auto"/>
              <w:left w:val="single" w:sz="4" w:space="0" w:color="auto"/>
              <w:bottom w:val="single" w:sz="4" w:space="0" w:color="auto"/>
              <w:right w:val="single" w:sz="4" w:space="0" w:color="auto"/>
            </w:tcBorders>
            <w:vAlign w:val="center"/>
          </w:tcPr>
          <w:p w14:paraId="6901A582" w14:textId="77777777" w:rsidR="003A26C2" w:rsidRPr="00C31E24" w:rsidRDefault="003A26C2" w:rsidP="00D4444C">
            <w:pPr>
              <w:pStyle w:val="TAL"/>
            </w:pPr>
          </w:p>
        </w:tc>
        <w:tc>
          <w:tcPr>
            <w:tcW w:w="2187" w:type="dxa"/>
            <w:tcBorders>
              <w:top w:val="single" w:sz="4" w:space="0" w:color="auto"/>
              <w:left w:val="single" w:sz="4" w:space="0" w:color="auto"/>
              <w:bottom w:val="single" w:sz="4" w:space="0" w:color="auto"/>
              <w:right w:val="single" w:sz="4" w:space="0" w:color="auto"/>
            </w:tcBorders>
          </w:tcPr>
          <w:p w14:paraId="7F37695A"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0BD1AEF0"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630EFCD" w14:textId="77777777" w:rsidR="003A26C2" w:rsidRPr="00C31E24" w:rsidRDefault="003A26C2" w:rsidP="00D4444C">
            <w:pPr>
              <w:pStyle w:val="TAL"/>
            </w:pPr>
          </w:p>
        </w:tc>
      </w:tr>
      <w:tr w:rsidR="003A26C2" w:rsidRPr="00C31E24" w14:paraId="3AA583E5"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3C780244" w14:textId="77777777" w:rsidR="003A26C2" w:rsidRPr="00C31E24" w:rsidRDefault="003A26C2" w:rsidP="00D4444C">
            <w:pPr>
              <w:pStyle w:val="TAL"/>
            </w:pPr>
            <w:r w:rsidRPr="00C31E24">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2FBB7E1" w14:textId="77777777" w:rsidR="003A26C2" w:rsidRPr="00C31E24" w:rsidRDefault="003A26C2" w:rsidP="00D4444C">
            <w:pPr>
              <w:pStyle w:val="TAL"/>
            </w:pPr>
            <w:r w:rsidRPr="00C31E24">
              <w:t>SDP as described in Table 6.7.1.3.3-7</w:t>
            </w:r>
          </w:p>
        </w:tc>
        <w:tc>
          <w:tcPr>
            <w:tcW w:w="2187" w:type="dxa"/>
            <w:tcBorders>
              <w:top w:val="single" w:sz="4" w:space="0" w:color="auto"/>
              <w:left w:val="single" w:sz="4" w:space="0" w:color="auto"/>
              <w:bottom w:val="single" w:sz="4" w:space="0" w:color="auto"/>
              <w:right w:val="single" w:sz="4" w:space="0" w:color="auto"/>
            </w:tcBorders>
          </w:tcPr>
          <w:p w14:paraId="6DCA1006"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7BD5957C"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BD4B80C" w14:textId="77777777" w:rsidR="003A26C2" w:rsidRPr="00C31E24" w:rsidRDefault="003A26C2" w:rsidP="00D4444C">
            <w:pPr>
              <w:pStyle w:val="TAL"/>
            </w:pPr>
          </w:p>
        </w:tc>
      </w:tr>
      <w:tr w:rsidR="003A26C2" w:rsidRPr="00C31E24" w14:paraId="0CC09110"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7AC1B25E" w14:textId="77777777" w:rsidR="003A26C2" w:rsidRPr="00C31E24" w:rsidRDefault="003A26C2" w:rsidP="00D4444C">
            <w:pPr>
              <w:pStyle w:val="TAL"/>
            </w:pPr>
            <w:r w:rsidRPr="00C31E24">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73E4B99B" w14:textId="77777777" w:rsidR="003A26C2" w:rsidRPr="00C31E24" w:rsidRDefault="003A26C2" w:rsidP="00D4444C">
            <w:pPr>
              <w:pStyle w:val="TAL"/>
            </w:pPr>
          </w:p>
        </w:tc>
        <w:tc>
          <w:tcPr>
            <w:tcW w:w="2187" w:type="dxa"/>
            <w:tcBorders>
              <w:top w:val="single" w:sz="4" w:space="0" w:color="auto"/>
              <w:left w:val="single" w:sz="4" w:space="0" w:color="auto"/>
              <w:bottom w:val="single" w:sz="4" w:space="0" w:color="auto"/>
              <w:right w:val="single" w:sz="4" w:space="0" w:color="auto"/>
            </w:tcBorders>
            <w:hideMark/>
          </w:tcPr>
          <w:p w14:paraId="28B15A15" w14:textId="77777777" w:rsidR="003A26C2" w:rsidRPr="00C31E24" w:rsidRDefault="003A26C2" w:rsidP="00D4444C">
            <w:pPr>
              <w:pStyle w:val="TAL"/>
              <w:rPr>
                <w:b/>
                <w:bCs/>
              </w:rPr>
            </w:pPr>
            <w:proofErr w:type="spellStart"/>
            <w:r w:rsidRPr="00C31E24">
              <w:rPr>
                <w:b/>
                <w:bCs/>
              </w:rPr>
              <w:t>MCVideo</w:t>
            </w:r>
            <w:proofErr w:type="spellEnd"/>
          </w:p>
        </w:tc>
        <w:tc>
          <w:tcPr>
            <w:tcW w:w="1367" w:type="dxa"/>
            <w:tcBorders>
              <w:top w:val="single" w:sz="4" w:space="0" w:color="auto"/>
              <w:left w:val="single" w:sz="4" w:space="0" w:color="auto"/>
              <w:bottom w:val="single" w:sz="4" w:space="0" w:color="auto"/>
              <w:right w:val="single" w:sz="4" w:space="0" w:color="auto"/>
            </w:tcBorders>
          </w:tcPr>
          <w:p w14:paraId="36D9AB53"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78E64DF" w14:textId="77777777" w:rsidR="003A26C2" w:rsidRPr="00C31E24" w:rsidRDefault="003A26C2" w:rsidP="00D4444C">
            <w:pPr>
              <w:pStyle w:val="TAL"/>
            </w:pPr>
          </w:p>
        </w:tc>
      </w:tr>
      <w:tr w:rsidR="003A26C2" w:rsidRPr="00C31E24" w14:paraId="07A7057A" w14:textId="77777777" w:rsidTr="00D4444C">
        <w:tc>
          <w:tcPr>
            <w:tcW w:w="2709" w:type="dxa"/>
            <w:tcBorders>
              <w:top w:val="single" w:sz="4" w:space="0" w:color="auto"/>
              <w:left w:val="single" w:sz="4" w:space="0" w:color="auto"/>
              <w:bottom w:val="single" w:sz="4" w:space="0" w:color="auto"/>
              <w:right w:val="single" w:sz="4" w:space="0" w:color="auto"/>
            </w:tcBorders>
            <w:vAlign w:val="center"/>
            <w:hideMark/>
          </w:tcPr>
          <w:p w14:paraId="5289C251" w14:textId="77777777" w:rsidR="003A26C2" w:rsidRPr="00C31E24" w:rsidRDefault="003A26C2" w:rsidP="00D4444C">
            <w:pPr>
              <w:pStyle w:val="TAL"/>
            </w:pPr>
            <w:r w:rsidRPr="00C31E24">
              <w:t xml:space="preserve">    MIME-part-header</w:t>
            </w:r>
          </w:p>
        </w:tc>
        <w:tc>
          <w:tcPr>
            <w:tcW w:w="2187" w:type="dxa"/>
            <w:tcBorders>
              <w:top w:val="single" w:sz="4" w:space="0" w:color="auto"/>
              <w:left w:val="single" w:sz="4" w:space="0" w:color="auto"/>
              <w:bottom w:val="single" w:sz="4" w:space="0" w:color="auto"/>
              <w:right w:val="single" w:sz="4" w:space="0" w:color="auto"/>
            </w:tcBorders>
            <w:vAlign w:val="center"/>
          </w:tcPr>
          <w:p w14:paraId="09F07D6A" w14:textId="77777777" w:rsidR="003A26C2" w:rsidRPr="00C31E24" w:rsidRDefault="003A26C2" w:rsidP="00D4444C">
            <w:pPr>
              <w:pStyle w:val="TAL"/>
            </w:pPr>
          </w:p>
        </w:tc>
        <w:tc>
          <w:tcPr>
            <w:tcW w:w="2187" w:type="dxa"/>
            <w:tcBorders>
              <w:top w:val="single" w:sz="4" w:space="0" w:color="auto"/>
              <w:left w:val="single" w:sz="4" w:space="0" w:color="auto"/>
              <w:bottom w:val="single" w:sz="4" w:space="0" w:color="auto"/>
              <w:right w:val="single" w:sz="4" w:space="0" w:color="auto"/>
            </w:tcBorders>
          </w:tcPr>
          <w:p w14:paraId="6A07F2C5"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4DF9504C"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08A608D" w14:textId="77777777" w:rsidR="003A26C2" w:rsidRPr="00C31E24" w:rsidRDefault="003A26C2" w:rsidP="00D4444C">
            <w:pPr>
              <w:pStyle w:val="TAL"/>
            </w:pPr>
          </w:p>
        </w:tc>
      </w:tr>
      <w:tr w:rsidR="003A26C2" w:rsidRPr="00C31E24" w14:paraId="74B28722" w14:textId="77777777" w:rsidTr="00D4444C">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2D89BD5D" w14:textId="77777777" w:rsidR="003A26C2" w:rsidRPr="00C31E24" w:rsidRDefault="003A26C2" w:rsidP="00D4444C">
            <w:pPr>
              <w:pStyle w:val="TAL"/>
            </w:pPr>
            <w:r w:rsidRPr="00C31E24">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8325A6D" w14:textId="77777777" w:rsidR="003A26C2" w:rsidRPr="00C31E24" w:rsidRDefault="003A26C2" w:rsidP="00D4444C">
            <w:pPr>
              <w:pStyle w:val="TAL"/>
            </w:pPr>
            <w:proofErr w:type="spellStart"/>
            <w:r w:rsidRPr="00C31E24">
              <w:t>MCVideo</w:t>
            </w:r>
            <w:proofErr w:type="spellEnd"/>
            <w:r w:rsidRPr="00C31E24">
              <w:t>-Info as described in Table 6.7.1.3.3-8</w:t>
            </w:r>
          </w:p>
        </w:tc>
        <w:tc>
          <w:tcPr>
            <w:tcW w:w="2187" w:type="dxa"/>
            <w:tcBorders>
              <w:top w:val="single" w:sz="4" w:space="0" w:color="auto"/>
              <w:left w:val="single" w:sz="4" w:space="0" w:color="auto"/>
              <w:bottom w:val="single" w:sz="4" w:space="0" w:color="auto"/>
              <w:right w:val="single" w:sz="4" w:space="0" w:color="auto"/>
            </w:tcBorders>
          </w:tcPr>
          <w:p w14:paraId="5EC3BF91" w14:textId="77777777" w:rsidR="003A26C2" w:rsidRPr="00C31E24" w:rsidRDefault="003A26C2"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169911D1" w14:textId="77777777" w:rsidR="003A26C2" w:rsidRPr="00C31E24" w:rsidRDefault="003A26C2"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94D473C" w14:textId="77777777" w:rsidR="003A26C2" w:rsidRPr="00C31E24" w:rsidRDefault="003A26C2" w:rsidP="00D4444C">
            <w:pPr>
              <w:pStyle w:val="TAL"/>
            </w:pPr>
          </w:p>
        </w:tc>
      </w:tr>
    </w:tbl>
    <w:p w14:paraId="7FF72859" w14:textId="77777777" w:rsidR="003A26C2" w:rsidRPr="00C31E24" w:rsidRDefault="003A26C2" w:rsidP="003A26C2"/>
    <w:p w14:paraId="47D3C80E" w14:textId="77777777" w:rsidR="003A26C2" w:rsidRPr="00C31E24" w:rsidRDefault="003A26C2" w:rsidP="003A26C2">
      <w:pPr>
        <w:pStyle w:val="TH"/>
      </w:pPr>
      <w:r w:rsidRPr="00C31E24">
        <w:lastRenderedPageBreak/>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A26C2" w:rsidRPr="00C31E24" w14:paraId="212F341D" w14:textId="77777777" w:rsidTr="00D4444C">
        <w:trPr>
          <w:tblHeader/>
        </w:trPr>
        <w:tc>
          <w:tcPr>
            <w:tcW w:w="9634" w:type="dxa"/>
            <w:tcBorders>
              <w:top w:val="single" w:sz="4" w:space="0" w:color="auto"/>
              <w:left w:val="single" w:sz="4" w:space="0" w:color="auto"/>
              <w:bottom w:val="single" w:sz="4" w:space="0" w:color="auto"/>
              <w:right w:val="single" w:sz="4" w:space="0" w:color="auto"/>
            </w:tcBorders>
            <w:hideMark/>
          </w:tcPr>
          <w:p w14:paraId="22AEA651" w14:textId="77777777" w:rsidR="003A26C2" w:rsidRPr="00C31E24" w:rsidRDefault="003A26C2" w:rsidP="00D4444C">
            <w:pPr>
              <w:pStyle w:val="TAL"/>
            </w:pPr>
            <w:r w:rsidRPr="00C31E24">
              <w:t>Derivation Path: TS 36.579-1 [2], Table 5.5.3.1.2-2, condition SDP_ANSWER</w:t>
            </w:r>
          </w:p>
        </w:tc>
      </w:tr>
    </w:tbl>
    <w:p w14:paraId="2AEF0957" w14:textId="77777777" w:rsidR="003A26C2" w:rsidRPr="00C31E24" w:rsidRDefault="003A26C2" w:rsidP="003A26C2"/>
    <w:p w14:paraId="2F46090D" w14:textId="77777777" w:rsidR="003A26C2" w:rsidRPr="00C31E24" w:rsidRDefault="003A26C2" w:rsidP="003A26C2">
      <w:pPr>
        <w:pStyle w:val="TH"/>
      </w:pPr>
      <w:r w:rsidRPr="00C31E24">
        <w:t xml:space="preserve">Table 6.7.1.3.3-7: </w:t>
      </w:r>
      <w:proofErr w:type="spellStart"/>
      <w:r w:rsidRPr="00C31E24">
        <w:t>MCVideo</w:t>
      </w:r>
      <w:proofErr w:type="spellEnd"/>
      <w:r w:rsidRPr="00C31E24">
        <w:t>-Info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3A26C2" w:rsidRPr="00C31E24" w14:paraId="29952832" w14:textId="77777777" w:rsidTr="00D4444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CD60546" w14:textId="77777777" w:rsidR="003A26C2" w:rsidRPr="00C31E24" w:rsidRDefault="003A26C2" w:rsidP="00D4444C">
            <w:pPr>
              <w:pStyle w:val="TAL"/>
            </w:pPr>
            <w:r w:rsidRPr="00C31E24">
              <w:t>Derivation Path: TS 36.579-1 [2], Table 5.5.3.2.2-2, condition PRIVATE-CALL</w:t>
            </w:r>
          </w:p>
        </w:tc>
      </w:tr>
      <w:tr w:rsidR="003A26C2" w:rsidRPr="00C31E24" w14:paraId="58E046D4" w14:textId="77777777" w:rsidTr="00D4444C">
        <w:trPr>
          <w:tblHeader/>
        </w:trPr>
        <w:tc>
          <w:tcPr>
            <w:tcW w:w="2973" w:type="dxa"/>
            <w:tcBorders>
              <w:top w:val="single" w:sz="4" w:space="0" w:color="auto"/>
              <w:left w:val="single" w:sz="4" w:space="0" w:color="auto"/>
              <w:bottom w:val="single" w:sz="4" w:space="0" w:color="auto"/>
              <w:right w:val="single" w:sz="4" w:space="0" w:color="auto"/>
            </w:tcBorders>
            <w:hideMark/>
          </w:tcPr>
          <w:p w14:paraId="5A33D0DE" w14:textId="77777777" w:rsidR="003A26C2" w:rsidRPr="00C31E24" w:rsidRDefault="003A26C2" w:rsidP="00D4444C">
            <w:pPr>
              <w:pStyle w:val="TAH"/>
            </w:pPr>
            <w:r w:rsidRPr="00C31E24">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10E0B22A" w14:textId="77777777" w:rsidR="003A26C2" w:rsidRPr="00C31E24" w:rsidRDefault="003A26C2" w:rsidP="00D4444C">
            <w:pPr>
              <w:pStyle w:val="TAH"/>
            </w:pPr>
            <w:r w:rsidRPr="00C31E24">
              <w:t>Value/remark</w:t>
            </w:r>
          </w:p>
        </w:tc>
        <w:tc>
          <w:tcPr>
            <w:tcW w:w="2189" w:type="dxa"/>
            <w:tcBorders>
              <w:top w:val="single" w:sz="4" w:space="0" w:color="auto"/>
              <w:left w:val="single" w:sz="4" w:space="0" w:color="auto"/>
              <w:bottom w:val="single" w:sz="4" w:space="0" w:color="auto"/>
              <w:right w:val="single" w:sz="4" w:space="0" w:color="auto"/>
            </w:tcBorders>
            <w:hideMark/>
          </w:tcPr>
          <w:p w14:paraId="171F9CBF" w14:textId="77777777" w:rsidR="003A26C2" w:rsidRPr="00C31E24" w:rsidRDefault="003A26C2" w:rsidP="00D4444C">
            <w:pPr>
              <w:pStyle w:val="TAH"/>
            </w:pPr>
            <w:r w:rsidRPr="00C31E24">
              <w:t>Comment</w:t>
            </w:r>
          </w:p>
        </w:tc>
        <w:tc>
          <w:tcPr>
            <w:tcW w:w="1460" w:type="dxa"/>
            <w:tcBorders>
              <w:top w:val="single" w:sz="4" w:space="0" w:color="auto"/>
              <w:left w:val="single" w:sz="4" w:space="0" w:color="auto"/>
              <w:bottom w:val="single" w:sz="4" w:space="0" w:color="auto"/>
              <w:right w:val="single" w:sz="4" w:space="0" w:color="auto"/>
            </w:tcBorders>
            <w:hideMark/>
          </w:tcPr>
          <w:p w14:paraId="32CD1AA9" w14:textId="77777777" w:rsidR="003A26C2" w:rsidRPr="00C31E24" w:rsidRDefault="003A26C2" w:rsidP="00D4444C">
            <w:pPr>
              <w:pStyle w:val="TAH"/>
            </w:pPr>
            <w:r w:rsidRPr="00C31E24">
              <w:t>Reference</w:t>
            </w:r>
          </w:p>
        </w:tc>
        <w:tc>
          <w:tcPr>
            <w:tcW w:w="1188" w:type="dxa"/>
            <w:tcBorders>
              <w:top w:val="single" w:sz="4" w:space="0" w:color="auto"/>
              <w:left w:val="single" w:sz="4" w:space="0" w:color="auto"/>
              <w:bottom w:val="single" w:sz="4" w:space="0" w:color="auto"/>
              <w:right w:val="single" w:sz="4" w:space="0" w:color="auto"/>
            </w:tcBorders>
            <w:hideMark/>
          </w:tcPr>
          <w:p w14:paraId="0184A5FB" w14:textId="77777777" w:rsidR="003A26C2" w:rsidRPr="00C31E24" w:rsidRDefault="003A26C2" w:rsidP="00D4444C">
            <w:pPr>
              <w:pStyle w:val="TAH"/>
            </w:pPr>
            <w:r w:rsidRPr="00C31E24">
              <w:t>Condition</w:t>
            </w:r>
          </w:p>
        </w:tc>
      </w:tr>
      <w:tr w:rsidR="003A26C2" w:rsidRPr="00C31E24" w14:paraId="7A9843DC"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2F0A1925" w14:textId="77777777" w:rsidR="003A26C2" w:rsidRPr="00C31E24" w:rsidRDefault="003A26C2" w:rsidP="00D4444C">
            <w:pPr>
              <w:pStyle w:val="TAL"/>
            </w:pPr>
            <w:proofErr w:type="spellStart"/>
            <w:r w:rsidRPr="00C31E24">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173757C"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356EF61B"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7CE43E66"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B3AD207" w14:textId="77777777" w:rsidR="003A26C2" w:rsidRPr="00C31E24" w:rsidRDefault="003A26C2" w:rsidP="00D4444C">
            <w:pPr>
              <w:pStyle w:val="TAL"/>
            </w:pPr>
          </w:p>
        </w:tc>
      </w:tr>
      <w:tr w:rsidR="003A26C2" w:rsidRPr="00C31E24" w14:paraId="71CDEC70"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3E704FA6" w14:textId="77777777" w:rsidR="003A26C2" w:rsidRPr="00C31E24" w:rsidRDefault="003A26C2" w:rsidP="00D4444C">
            <w:pPr>
              <w:pStyle w:val="TAL"/>
            </w:pPr>
            <w:r w:rsidRPr="00C31E24">
              <w:t xml:space="preserve">  </w:t>
            </w:r>
            <w:proofErr w:type="spellStart"/>
            <w:r w:rsidRPr="00C31E24">
              <w:t>mcvideo</w:t>
            </w:r>
            <w:proofErr w:type="spellEnd"/>
            <w:r w:rsidRPr="00C31E24">
              <w:t>-Params</w:t>
            </w:r>
          </w:p>
        </w:tc>
        <w:tc>
          <w:tcPr>
            <w:tcW w:w="1824" w:type="dxa"/>
            <w:tcBorders>
              <w:top w:val="single" w:sz="4" w:space="0" w:color="auto"/>
              <w:left w:val="single" w:sz="4" w:space="0" w:color="auto"/>
              <w:bottom w:val="single" w:sz="4" w:space="0" w:color="auto"/>
              <w:right w:val="single" w:sz="4" w:space="0" w:color="auto"/>
            </w:tcBorders>
            <w:vAlign w:val="center"/>
          </w:tcPr>
          <w:p w14:paraId="75AC6F8A" w14:textId="77777777" w:rsidR="003A26C2" w:rsidRPr="00C31E24" w:rsidRDefault="003A26C2" w:rsidP="00D4444C">
            <w:pPr>
              <w:pStyle w:val="TAL"/>
            </w:pPr>
          </w:p>
        </w:tc>
        <w:tc>
          <w:tcPr>
            <w:tcW w:w="2189" w:type="dxa"/>
            <w:tcBorders>
              <w:top w:val="single" w:sz="4" w:space="0" w:color="auto"/>
              <w:left w:val="single" w:sz="4" w:space="0" w:color="auto"/>
              <w:bottom w:val="single" w:sz="4" w:space="0" w:color="auto"/>
              <w:right w:val="single" w:sz="4" w:space="0" w:color="auto"/>
            </w:tcBorders>
          </w:tcPr>
          <w:p w14:paraId="733FF1F9"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7732CC93"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2DF0BA0" w14:textId="77777777" w:rsidR="003A26C2" w:rsidRPr="00C31E24" w:rsidRDefault="003A26C2" w:rsidP="00D4444C">
            <w:pPr>
              <w:pStyle w:val="TAL"/>
            </w:pPr>
          </w:p>
        </w:tc>
      </w:tr>
      <w:tr w:rsidR="003A26C2" w:rsidRPr="00C31E24" w14:paraId="393EA129"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03F47383" w14:textId="77777777" w:rsidR="003A26C2" w:rsidRPr="00C31E24" w:rsidRDefault="003A26C2" w:rsidP="00D4444C">
            <w:pPr>
              <w:pStyle w:val="TAL"/>
            </w:pPr>
            <w:r w:rsidRPr="00C31E24">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4000E94" w14:textId="77777777" w:rsidR="003A26C2" w:rsidRPr="00C31E24" w:rsidRDefault="003A26C2" w:rsidP="00D4444C">
            <w:pPr>
              <w:pStyle w:val="TAL"/>
            </w:pPr>
            <w:r w:rsidRPr="00C31E24">
              <w:t>"</w:t>
            </w:r>
            <w:proofErr w:type="gramStart"/>
            <w:r w:rsidRPr="00C31E24">
              <w:t>ambient</w:t>
            </w:r>
            <w:proofErr w:type="gramEnd"/>
            <w:r w:rsidRPr="00C31E24">
              <w:t>-viewing"</w:t>
            </w:r>
          </w:p>
        </w:tc>
        <w:tc>
          <w:tcPr>
            <w:tcW w:w="2189" w:type="dxa"/>
            <w:tcBorders>
              <w:top w:val="single" w:sz="4" w:space="0" w:color="auto"/>
              <w:left w:val="single" w:sz="4" w:space="0" w:color="auto"/>
              <w:bottom w:val="single" w:sz="4" w:space="0" w:color="auto"/>
              <w:right w:val="single" w:sz="4" w:space="0" w:color="auto"/>
            </w:tcBorders>
          </w:tcPr>
          <w:p w14:paraId="213C2121"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1ACFAEE8"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C75AB70" w14:textId="77777777" w:rsidR="003A26C2" w:rsidRPr="00C31E24" w:rsidRDefault="003A26C2" w:rsidP="00D4444C">
            <w:pPr>
              <w:pStyle w:val="TAL"/>
            </w:pPr>
          </w:p>
        </w:tc>
      </w:tr>
      <w:tr w:rsidR="003A26C2" w:rsidRPr="00C31E24" w14:paraId="2C505BB5"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32B96196" w14:textId="77777777" w:rsidR="003A26C2" w:rsidRPr="00C31E24" w:rsidRDefault="003A26C2" w:rsidP="00D4444C">
            <w:pPr>
              <w:pStyle w:val="TAL"/>
            </w:pPr>
            <w:r w:rsidRPr="00C31E24">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CE17A1B" w14:textId="77777777" w:rsidR="003A26C2" w:rsidRPr="00C31E24" w:rsidRDefault="003A26C2" w:rsidP="00D4444C">
            <w:pPr>
              <w:pStyle w:val="TAL"/>
            </w:pPr>
            <w:r w:rsidRPr="00C31E24">
              <w:t>"</w:t>
            </w:r>
            <w:proofErr w:type="gramStart"/>
            <w:r w:rsidRPr="00C31E24">
              <w:t>remote</w:t>
            </w:r>
            <w:proofErr w:type="gramEnd"/>
            <w:r w:rsidRPr="00C31E24">
              <w:t>-</w:t>
            </w:r>
            <w:proofErr w:type="spellStart"/>
            <w:r w:rsidRPr="00C31E24">
              <w:t>init</w:t>
            </w:r>
            <w:proofErr w:type="spellEnd"/>
            <w:r w:rsidRPr="00C31E24">
              <w:t>"</w:t>
            </w:r>
          </w:p>
        </w:tc>
        <w:tc>
          <w:tcPr>
            <w:tcW w:w="2189" w:type="dxa"/>
            <w:tcBorders>
              <w:top w:val="single" w:sz="4" w:space="0" w:color="auto"/>
              <w:left w:val="single" w:sz="4" w:space="0" w:color="auto"/>
              <w:bottom w:val="single" w:sz="4" w:space="0" w:color="auto"/>
              <w:right w:val="single" w:sz="4" w:space="0" w:color="auto"/>
            </w:tcBorders>
          </w:tcPr>
          <w:p w14:paraId="411623A4" w14:textId="77777777" w:rsidR="003A26C2" w:rsidRPr="00C31E24" w:rsidRDefault="003A26C2"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09622F83" w14:textId="77777777" w:rsidR="003A26C2" w:rsidRPr="00C31E24" w:rsidRDefault="003A26C2" w:rsidP="00D4444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6C55B68" w14:textId="77777777" w:rsidR="003A26C2" w:rsidRPr="00C31E24" w:rsidRDefault="003A26C2" w:rsidP="00D4444C">
            <w:pPr>
              <w:pStyle w:val="TAL"/>
            </w:pPr>
          </w:p>
        </w:tc>
      </w:tr>
    </w:tbl>
    <w:p w14:paraId="21DAE7B4" w14:textId="77777777" w:rsidR="003A26C2" w:rsidRPr="00C31E24" w:rsidRDefault="003A26C2" w:rsidP="003A26C2"/>
    <w:p w14:paraId="65F799AA" w14:textId="77777777" w:rsidR="003A26C2" w:rsidRPr="00C31E24" w:rsidRDefault="003A26C2" w:rsidP="003A26C2">
      <w:pPr>
        <w:pStyle w:val="TH"/>
      </w:pPr>
      <w:r w:rsidRPr="00C31E24">
        <w:rPr>
          <w:color w:val="000000"/>
        </w:rPr>
        <w:t>Table 6.7.1.3.3-8: SIP BYE (Step 11, Table 6.7.1.3.2-1</w:t>
      </w:r>
      <w:r w:rsidRPr="00C31E24">
        <w:t>; Step 1, TS 36.579-1 [2] Table 5.3.10.3-1</w:t>
      </w:r>
      <w:r w:rsidRPr="00C31E24">
        <w:rPr>
          <w:color w:val="000000"/>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A26C2" w:rsidRPr="00C31E24" w14:paraId="2B959D8E" w14:textId="77777777" w:rsidTr="00D4444C">
        <w:trPr>
          <w:tblHeader/>
          <w:jc w:val="center"/>
        </w:trPr>
        <w:tc>
          <w:tcPr>
            <w:tcW w:w="9531" w:type="dxa"/>
            <w:tcBorders>
              <w:top w:val="single" w:sz="4" w:space="0" w:color="auto"/>
              <w:left w:val="single" w:sz="4" w:space="0" w:color="auto"/>
              <w:bottom w:val="single" w:sz="4" w:space="0" w:color="auto"/>
              <w:right w:val="single" w:sz="4" w:space="0" w:color="auto"/>
            </w:tcBorders>
            <w:hideMark/>
          </w:tcPr>
          <w:p w14:paraId="66CEEE37" w14:textId="77777777" w:rsidR="003A26C2" w:rsidRPr="00C31E24" w:rsidRDefault="003A26C2" w:rsidP="00D4444C">
            <w:pPr>
              <w:pStyle w:val="TAL"/>
            </w:pPr>
            <w:r w:rsidRPr="00C31E24">
              <w:t>Derivation Path: TS 36.579-1, Table 5.5.2.2.1-1, condition MO_CALL</w:t>
            </w:r>
          </w:p>
        </w:tc>
      </w:tr>
    </w:tbl>
    <w:p w14:paraId="25CA27CE" w14:textId="77777777" w:rsidR="003A26C2" w:rsidRPr="00C31E24" w:rsidRDefault="003A26C2" w:rsidP="003A26C2"/>
    <w:p w14:paraId="5765CDCB" w14:textId="77777777" w:rsidR="003A26C2" w:rsidRPr="00C31E24" w:rsidRDefault="003A26C2" w:rsidP="003A26C2">
      <w:pPr>
        <w:pStyle w:val="Heading3"/>
        <w:rPr>
          <w:rFonts w:cs="Arial"/>
          <w:szCs w:val="28"/>
        </w:rPr>
      </w:pPr>
      <w:bookmarkStart w:id="80" w:name="_Toc99871304"/>
      <w:r w:rsidRPr="00C31E24">
        <w:rPr>
          <w:rFonts w:cs="Arial"/>
          <w:szCs w:val="28"/>
        </w:rPr>
        <w:t>6.7.2</w:t>
      </w:r>
      <w:r w:rsidRPr="00C31E24">
        <w:rPr>
          <w:rFonts w:cs="Arial"/>
          <w:szCs w:val="28"/>
        </w:rPr>
        <w:tab/>
        <w:t>On-network / On-demand ambient viewing call / Remote initiated ambient viewing call / Client Terminated (CT)</w:t>
      </w:r>
      <w:bookmarkEnd w:id="80"/>
    </w:p>
    <w:p w14:paraId="7794DB48" w14:textId="77777777" w:rsidR="003A26C2" w:rsidRPr="00C31E24" w:rsidRDefault="003A26C2" w:rsidP="003A26C2">
      <w:pPr>
        <w:pStyle w:val="H6"/>
      </w:pPr>
      <w:r w:rsidRPr="00C31E24">
        <w:t>6.7.2.1</w:t>
      </w:r>
      <w:r w:rsidRPr="00C31E24">
        <w:tab/>
        <w:t>Test Purpose (TP)</w:t>
      </w:r>
    </w:p>
    <w:p w14:paraId="24AD40A2" w14:textId="77777777" w:rsidR="003A26C2" w:rsidRPr="00C31E24" w:rsidRDefault="003A26C2" w:rsidP="003A26C2">
      <w:pPr>
        <w:pStyle w:val="H6"/>
      </w:pPr>
      <w:r w:rsidRPr="00C31E24">
        <w:t>(1)</w:t>
      </w:r>
    </w:p>
    <w:p w14:paraId="25955AD9" w14:textId="77777777" w:rsidR="003A26C2" w:rsidRPr="00C31E24" w:rsidRDefault="003A26C2" w:rsidP="003A26C2">
      <w:pPr>
        <w:pStyle w:val="PL"/>
        <w:rPr>
          <w:noProof w:val="0"/>
        </w:rPr>
      </w:pPr>
      <w:r w:rsidRPr="00C31E24">
        <w:rPr>
          <w:b/>
          <w:noProof w:val="0"/>
        </w:rPr>
        <w:t>with</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registered and authorised for </w:t>
      </w:r>
      <w:proofErr w:type="spellStart"/>
      <w:r w:rsidRPr="00C31E24">
        <w:rPr>
          <w:noProof w:val="0"/>
        </w:rPr>
        <w:t>MCVideo</w:t>
      </w:r>
      <w:proofErr w:type="spellEnd"/>
      <w:r w:rsidRPr="00C31E24">
        <w:rPr>
          <w:noProof w:val="0"/>
        </w:rPr>
        <w:t xml:space="preserve"> Service }</w:t>
      </w:r>
    </w:p>
    <w:p w14:paraId="6DCB020F" w14:textId="77777777" w:rsidR="003A26C2" w:rsidRPr="00C31E24" w:rsidRDefault="003A26C2" w:rsidP="003A26C2">
      <w:pPr>
        <w:pStyle w:val="PL"/>
        <w:rPr>
          <w:noProof w:val="0"/>
        </w:rPr>
      </w:pPr>
      <w:r w:rsidRPr="00C31E24">
        <w:rPr>
          <w:b/>
          <w:noProof w:val="0"/>
        </w:rPr>
        <w:t>ensure that</w:t>
      </w:r>
      <w:r w:rsidRPr="00C31E24">
        <w:rPr>
          <w:noProof w:val="0"/>
        </w:rPr>
        <w:t xml:space="preserve"> {</w:t>
      </w:r>
    </w:p>
    <w:p w14:paraId="201AE161" w14:textId="77777777" w:rsidR="003A26C2" w:rsidRPr="00C31E24" w:rsidRDefault="003A26C2" w:rsidP="003A26C2">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receives a SIP INVITE message to establish a </w:t>
      </w:r>
      <w:proofErr w:type="spellStart"/>
      <w:r w:rsidRPr="00C31E24">
        <w:rPr>
          <w:noProof w:val="0"/>
        </w:rPr>
        <w:t>MCVideo</w:t>
      </w:r>
      <w:proofErr w:type="spellEnd"/>
      <w:r w:rsidRPr="00C31E24">
        <w:rPr>
          <w:noProof w:val="0"/>
        </w:rPr>
        <w:t xml:space="preserve"> remote initiated ambient viewing call }</w:t>
      </w:r>
    </w:p>
    <w:p w14:paraId="4244F751" w14:textId="77777777" w:rsidR="003A26C2" w:rsidRPr="00C31E24" w:rsidRDefault="003A26C2" w:rsidP="003A26C2">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sends a SIP 200 (OK) message }</w:t>
      </w:r>
    </w:p>
    <w:p w14:paraId="6AD0B74A" w14:textId="77777777" w:rsidR="003A26C2" w:rsidRPr="00C31E24" w:rsidRDefault="003A26C2" w:rsidP="003A26C2">
      <w:pPr>
        <w:pStyle w:val="PL"/>
        <w:rPr>
          <w:noProof w:val="0"/>
        </w:rPr>
      </w:pPr>
      <w:r w:rsidRPr="00C31E24">
        <w:rPr>
          <w:noProof w:val="0"/>
        </w:rPr>
        <w:t xml:space="preserve">            }</w:t>
      </w:r>
    </w:p>
    <w:p w14:paraId="64147C0E" w14:textId="77777777" w:rsidR="003A26C2" w:rsidRPr="00C31E24" w:rsidRDefault="003A26C2" w:rsidP="003A26C2">
      <w:pPr>
        <w:pStyle w:val="PL"/>
        <w:rPr>
          <w:rFonts w:cs="Courier New"/>
          <w:noProof w:val="0"/>
          <w:szCs w:val="16"/>
        </w:rPr>
      </w:pPr>
    </w:p>
    <w:p w14:paraId="00E80DC4" w14:textId="77777777" w:rsidR="003A26C2" w:rsidRPr="00C31E24" w:rsidRDefault="003A26C2" w:rsidP="003A26C2">
      <w:pPr>
        <w:pStyle w:val="H6"/>
      </w:pPr>
      <w:r w:rsidRPr="00C31E24">
        <w:t>(2)</w:t>
      </w:r>
    </w:p>
    <w:p w14:paraId="6164C229" w14:textId="77777777" w:rsidR="003A26C2" w:rsidRPr="00C31E24" w:rsidRDefault="003A26C2" w:rsidP="003A26C2">
      <w:pPr>
        <w:pStyle w:val="PL"/>
        <w:rPr>
          <w:noProof w:val="0"/>
        </w:rPr>
      </w:pPr>
      <w:r w:rsidRPr="00C31E24">
        <w:rPr>
          <w:b/>
          <w:noProof w:val="0"/>
        </w:rPr>
        <w:t>with</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having an ongoing </w:t>
      </w:r>
      <w:proofErr w:type="spellStart"/>
      <w:r w:rsidRPr="00C31E24">
        <w:rPr>
          <w:noProof w:val="0"/>
        </w:rPr>
        <w:t>MCVideo</w:t>
      </w:r>
      <w:proofErr w:type="spellEnd"/>
      <w:r w:rsidRPr="00C31E24">
        <w:rPr>
          <w:noProof w:val="0"/>
        </w:rPr>
        <w:t xml:space="preserve"> remote initiated ambient viewing call }</w:t>
      </w:r>
    </w:p>
    <w:p w14:paraId="7179944E" w14:textId="77777777" w:rsidR="003A26C2" w:rsidRPr="00C31E24" w:rsidRDefault="003A26C2" w:rsidP="003A26C2">
      <w:pPr>
        <w:pStyle w:val="PL"/>
        <w:rPr>
          <w:noProof w:val="0"/>
        </w:rPr>
      </w:pPr>
      <w:r w:rsidRPr="00C31E24">
        <w:rPr>
          <w:b/>
          <w:noProof w:val="0"/>
        </w:rPr>
        <w:t>ensure that</w:t>
      </w:r>
      <w:r w:rsidRPr="00C31E24">
        <w:rPr>
          <w:noProof w:val="0"/>
        </w:rPr>
        <w:t xml:space="preserve"> {</w:t>
      </w:r>
    </w:p>
    <w:p w14:paraId="603B71D7" w14:textId="77777777" w:rsidR="003A26C2" w:rsidRPr="00C31E24" w:rsidRDefault="003A26C2" w:rsidP="003A26C2">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engages in communication with the calling </w:t>
      </w:r>
      <w:proofErr w:type="spellStart"/>
      <w:r w:rsidRPr="00C31E24">
        <w:rPr>
          <w:noProof w:val="0"/>
        </w:rPr>
        <w:t>MCVideo</w:t>
      </w:r>
      <w:proofErr w:type="spellEnd"/>
      <w:r w:rsidRPr="00C31E24">
        <w:rPr>
          <w:noProof w:val="0"/>
        </w:rPr>
        <w:t xml:space="preserve"> client }</w:t>
      </w:r>
    </w:p>
    <w:p w14:paraId="638B2889" w14:textId="77777777" w:rsidR="003A26C2" w:rsidRPr="00C31E24" w:rsidRDefault="003A26C2" w:rsidP="003A26C2">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respects the Transmission Control imposed by the </w:t>
      </w:r>
      <w:proofErr w:type="spellStart"/>
      <w:r w:rsidRPr="00C31E24">
        <w:rPr>
          <w:noProof w:val="0"/>
        </w:rPr>
        <w:t>MCVideo</w:t>
      </w:r>
      <w:proofErr w:type="spellEnd"/>
      <w:r w:rsidRPr="00C31E24">
        <w:rPr>
          <w:noProof w:val="0"/>
        </w:rPr>
        <w:t xml:space="preserve"> Server }</w:t>
      </w:r>
    </w:p>
    <w:p w14:paraId="6C9EEB08" w14:textId="77777777" w:rsidR="003A26C2" w:rsidRPr="00C31E24" w:rsidRDefault="003A26C2" w:rsidP="003A26C2">
      <w:pPr>
        <w:pStyle w:val="PL"/>
        <w:rPr>
          <w:noProof w:val="0"/>
        </w:rPr>
      </w:pPr>
      <w:r w:rsidRPr="00C31E24">
        <w:rPr>
          <w:noProof w:val="0"/>
        </w:rPr>
        <w:t xml:space="preserve">            }</w:t>
      </w:r>
    </w:p>
    <w:p w14:paraId="27AB74E3" w14:textId="77777777" w:rsidR="003A26C2" w:rsidRPr="00C31E24" w:rsidRDefault="003A26C2" w:rsidP="003A26C2">
      <w:pPr>
        <w:pStyle w:val="PL"/>
        <w:rPr>
          <w:rFonts w:cs="Courier New"/>
          <w:noProof w:val="0"/>
          <w:szCs w:val="16"/>
        </w:rPr>
      </w:pPr>
    </w:p>
    <w:p w14:paraId="77B0005A" w14:textId="77777777" w:rsidR="003A26C2" w:rsidRPr="00C31E24" w:rsidRDefault="003A26C2" w:rsidP="003A26C2">
      <w:pPr>
        <w:pStyle w:val="H6"/>
      </w:pPr>
      <w:r w:rsidRPr="00C31E24">
        <w:t>(3)</w:t>
      </w:r>
    </w:p>
    <w:p w14:paraId="360A7F5F" w14:textId="77777777" w:rsidR="003A26C2" w:rsidRPr="00C31E24" w:rsidRDefault="003A26C2" w:rsidP="003A26C2">
      <w:pPr>
        <w:pStyle w:val="PL"/>
        <w:rPr>
          <w:noProof w:val="0"/>
        </w:rPr>
      </w:pPr>
      <w:r w:rsidRPr="00C31E24">
        <w:rPr>
          <w:b/>
          <w:noProof w:val="0"/>
        </w:rPr>
        <w:t>with</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having an ongoing </w:t>
      </w:r>
      <w:proofErr w:type="spellStart"/>
      <w:r w:rsidRPr="00C31E24">
        <w:rPr>
          <w:noProof w:val="0"/>
        </w:rPr>
        <w:t>MCVideo</w:t>
      </w:r>
      <w:proofErr w:type="spellEnd"/>
      <w:r w:rsidRPr="00C31E24">
        <w:rPr>
          <w:noProof w:val="0"/>
        </w:rPr>
        <w:t xml:space="preserve"> remote initiated ambient viewing call }</w:t>
      </w:r>
    </w:p>
    <w:p w14:paraId="4BC530F5" w14:textId="77777777" w:rsidR="003A26C2" w:rsidRPr="00C31E24" w:rsidRDefault="003A26C2" w:rsidP="003A26C2">
      <w:pPr>
        <w:pStyle w:val="PL"/>
        <w:rPr>
          <w:noProof w:val="0"/>
        </w:rPr>
      </w:pPr>
      <w:r w:rsidRPr="00C31E24">
        <w:rPr>
          <w:b/>
          <w:noProof w:val="0"/>
        </w:rPr>
        <w:t>ensure that</w:t>
      </w:r>
      <w:r w:rsidRPr="00C31E24">
        <w:rPr>
          <w:noProof w:val="0"/>
        </w:rPr>
        <w:t xml:space="preserve"> {</w:t>
      </w:r>
    </w:p>
    <w:p w14:paraId="66F411D9" w14:textId="77777777" w:rsidR="003A26C2" w:rsidRPr="00C31E24" w:rsidRDefault="003A26C2" w:rsidP="003A26C2">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receives a SIP BYE message to terminate the ongoing </w:t>
      </w:r>
      <w:proofErr w:type="spellStart"/>
      <w:r w:rsidRPr="00C31E24">
        <w:rPr>
          <w:noProof w:val="0"/>
        </w:rPr>
        <w:t>MCVideo</w:t>
      </w:r>
      <w:proofErr w:type="spellEnd"/>
      <w:r w:rsidRPr="00C31E24">
        <w:rPr>
          <w:noProof w:val="0"/>
        </w:rPr>
        <w:t xml:space="preserve"> remote initiated ambient viewing call }</w:t>
      </w:r>
    </w:p>
    <w:p w14:paraId="3C5DB2C9" w14:textId="77777777" w:rsidR="003A26C2" w:rsidRPr="00C31E24" w:rsidRDefault="003A26C2" w:rsidP="003A26C2">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UE</w:t>
      </w:r>
      <w:proofErr w:type="gramEnd"/>
      <w:r w:rsidRPr="00C31E24">
        <w:rPr>
          <w:noProof w:val="0"/>
        </w:rPr>
        <w:t xml:space="preserve"> (</w:t>
      </w:r>
      <w:proofErr w:type="spellStart"/>
      <w:r w:rsidRPr="00C31E24">
        <w:rPr>
          <w:noProof w:val="0"/>
        </w:rPr>
        <w:t>MCVideo</w:t>
      </w:r>
      <w:proofErr w:type="spellEnd"/>
      <w:r w:rsidRPr="00C31E24">
        <w:rPr>
          <w:noProof w:val="0"/>
        </w:rPr>
        <w:t xml:space="preserve"> Client) sends a SIP 200 (OK) message and leaves the </w:t>
      </w:r>
      <w:proofErr w:type="spellStart"/>
      <w:r w:rsidRPr="00C31E24">
        <w:rPr>
          <w:noProof w:val="0"/>
        </w:rPr>
        <w:t>MCVideo</w:t>
      </w:r>
      <w:proofErr w:type="spellEnd"/>
      <w:r w:rsidRPr="00C31E24">
        <w:rPr>
          <w:noProof w:val="0"/>
        </w:rPr>
        <w:t xml:space="preserve"> session }</w:t>
      </w:r>
    </w:p>
    <w:p w14:paraId="71A093A5" w14:textId="77777777" w:rsidR="003A26C2" w:rsidRPr="00C31E24" w:rsidRDefault="003A26C2" w:rsidP="003A26C2">
      <w:pPr>
        <w:pStyle w:val="PL"/>
        <w:rPr>
          <w:noProof w:val="0"/>
        </w:rPr>
      </w:pPr>
      <w:r w:rsidRPr="00C31E24">
        <w:rPr>
          <w:noProof w:val="0"/>
        </w:rPr>
        <w:t xml:space="preserve">            }</w:t>
      </w:r>
    </w:p>
    <w:p w14:paraId="384D1DD9" w14:textId="77777777" w:rsidR="003A26C2" w:rsidRPr="00C31E24" w:rsidRDefault="003A26C2" w:rsidP="003A26C2">
      <w:pPr>
        <w:pStyle w:val="PL"/>
        <w:rPr>
          <w:rFonts w:cs="Courier New"/>
          <w:noProof w:val="0"/>
          <w:szCs w:val="16"/>
        </w:rPr>
      </w:pPr>
    </w:p>
    <w:p w14:paraId="017EDFE2" w14:textId="77777777" w:rsidR="003A26C2" w:rsidRPr="00C31E24" w:rsidRDefault="003A26C2" w:rsidP="003A26C2">
      <w:pPr>
        <w:pStyle w:val="H6"/>
      </w:pPr>
      <w:r w:rsidRPr="00C31E24">
        <w:t>6.7.2.2</w:t>
      </w:r>
      <w:r w:rsidRPr="00C31E24">
        <w:tab/>
        <w:t>Conformance requirements</w:t>
      </w:r>
    </w:p>
    <w:p w14:paraId="7B5F909A" w14:textId="77777777" w:rsidR="003A26C2" w:rsidRPr="00C31E24" w:rsidRDefault="003A26C2" w:rsidP="003A26C2">
      <w:r w:rsidRPr="00C31E24">
        <w:t>References: The conformance requirements covered in the present TC are specified in: TS 24.281, clauses 15.2.1.2, 15.2.1.4, and in TS 24.581, clauses 6.2.4.2.3, 6.2.4.3.3,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C3B6A4C" w14:textId="77777777" w:rsidR="003A26C2" w:rsidRPr="00C31E24" w:rsidRDefault="003A26C2" w:rsidP="003A26C2">
      <w:r w:rsidRPr="00C31E24">
        <w:t>[TS 24.281, clause 15.2.1.2]</w:t>
      </w:r>
    </w:p>
    <w:p w14:paraId="2E69987D" w14:textId="77777777" w:rsidR="003A26C2" w:rsidRPr="00C31E24" w:rsidRDefault="003A26C2" w:rsidP="003A26C2">
      <w:pPr>
        <w:rPr>
          <w:lang w:eastAsia="ko-KR"/>
        </w:rPr>
      </w:pPr>
      <w:r w:rsidRPr="00C31E24">
        <w:t xml:space="preserve">Upon receipt of an initial SIP INVITE request, the </w:t>
      </w:r>
      <w:proofErr w:type="spellStart"/>
      <w:r w:rsidRPr="00C31E24">
        <w:t>MCVideo</w:t>
      </w:r>
      <w:proofErr w:type="spellEnd"/>
      <w:r w:rsidRPr="00C31E24">
        <w:t xml:space="preserve"> client shall follow the procedures for termination of multimedia sessions in the IM CN subsystem as specified in 3GPP TS 24.229 [11] with the clarifications below.</w:t>
      </w:r>
    </w:p>
    <w:p w14:paraId="240BB3B3" w14:textId="77777777" w:rsidR="003A26C2" w:rsidRPr="00C31E24" w:rsidRDefault="003A26C2" w:rsidP="003A26C2">
      <w:pPr>
        <w:rPr>
          <w:lang w:eastAsia="ko-KR"/>
        </w:rPr>
      </w:pPr>
      <w:r w:rsidRPr="00C31E24">
        <w:rPr>
          <w:lang w:eastAsia="ko-KR"/>
        </w:rPr>
        <w:t xml:space="preserve">The </w:t>
      </w:r>
      <w:proofErr w:type="spellStart"/>
      <w:r w:rsidRPr="00C31E24">
        <w:rPr>
          <w:lang w:eastAsia="ko-KR"/>
        </w:rPr>
        <w:t>MCVideo</w:t>
      </w:r>
      <w:proofErr w:type="spellEnd"/>
      <w:r w:rsidRPr="00C31E24">
        <w:rPr>
          <w:lang w:eastAsia="ko-KR"/>
        </w:rPr>
        <w:t xml:space="preserve"> client:</w:t>
      </w:r>
    </w:p>
    <w:p w14:paraId="6FF9AE05" w14:textId="77777777" w:rsidR="003A26C2" w:rsidRPr="00C31E24" w:rsidRDefault="003A26C2" w:rsidP="003A26C2">
      <w:pPr>
        <w:pStyle w:val="B1"/>
      </w:pPr>
      <w:r w:rsidRPr="00C31E24">
        <w:t>1)</w:t>
      </w:r>
      <w:r w:rsidRPr="00C31E24">
        <w:tab/>
      </w:r>
      <w:r w:rsidRPr="00C31E24">
        <w:rPr>
          <w:lang w:eastAsia="ko-KR"/>
        </w:rPr>
        <w:t>may</w:t>
      </w:r>
      <w:r w:rsidRPr="00C31E24">
        <w:t xml:space="preserve"> reject the SIP INVITE request if either of the conditions in step a) or b) are met:</w:t>
      </w:r>
    </w:p>
    <w:p w14:paraId="5895E768" w14:textId="77777777" w:rsidR="003A26C2" w:rsidRPr="00C31E24" w:rsidRDefault="003A26C2" w:rsidP="003A26C2">
      <w:pPr>
        <w:pStyle w:val="B2"/>
        <w:rPr>
          <w:lang w:eastAsia="ko-KR"/>
        </w:rPr>
      </w:pPr>
      <w:r w:rsidRPr="00C31E24">
        <w:rPr>
          <w:lang w:eastAsia="ko-KR"/>
        </w:rPr>
        <w:lastRenderedPageBreak/>
        <w:t>a)</w:t>
      </w:r>
      <w:r w:rsidRPr="00C31E24">
        <w:rPr>
          <w:lang w:eastAsia="ko-KR"/>
        </w:rPr>
        <w:tab/>
      </w:r>
      <w:proofErr w:type="spellStart"/>
      <w:r w:rsidRPr="00C31E24">
        <w:rPr>
          <w:lang w:eastAsia="ko-KR"/>
        </w:rPr>
        <w:t>MCVideo</w:t>
      </w:r>
      <w:proofErr w:type="spellEnd"/>
      <w:r w:rsidRPr="00C31E24">
        <w:rPr>
          <w:lang w:eastAsia="ko-KR"/>
        </w:rPr>
        <w:t xml:space="preserve"> client is already occupied in another session and the number of simultaneous sessions exceeds &lt;</w:t>
      </w:r>
      <w:proofErr w:type="spellStart"/>
      <w:r w:rsidRPr="00C31E24">
        <w:rPr>
          <w:lang w:eastAsia="ko-KR"/>
        </w:rPr>
        <w:t>MaxCall</w:t>
      </w:r>
      <w:proofErr w:type="spellEnd"/>
      <w:r w:rsidRPr="00C31E24">
        <w:rPr>
          <w:lang w:eastAsia="ko-KR"/>
        </w:rPr>
        <w:t xml:space="preserve">&gt;, the maximum simultaneous </w:t>
      </w:r>
      <w:proofErr w:type="spellStart"/>
      <w:r w:rsidRPr="00C31E24">
        <w:rPr>
          <w:lang w:eastAsia="ko-KR"/>
        </w:rPr>
        <w:t>MCVideo</w:t>
      </w:r>
      <w:proofErr w:type="spellEnd"/>
      <w:r w:rsidRPr="00C31E24">
        <w:rPr>
          <w:lang w:eastAsia="ko-KR"/>
        </w:rPr>
        <w:t xml:space="preserve"> session for private call, as specified in TS 24.484 [25]; or</w:t>
      </w:r>
    </w:p>
    <w:p w14:paraId="09DB68B6" w14:textId="77777777" w:rsidR="003A26C2" w:rsidRPr="00C31E24" w:rsidRDefault="003A26C2" w:rsidP="003A26C2">
      <w:pPr>
        <w:pStyle w:val="B2"/>
        <w:rPr>
          <w:lang w:eastAsia="ko-KR"/>
        </w:rPr>
      </w:pPr>
      <w:r w:rsidRPr="00C31E24">
        <w:rPr>
          <w:lang w:eastAsia="ko-KR"/>
        </w:rPr>
        <w:t>b)</w:t>
      </w:r>
      <w:r w:rsidRPr="00C31E24">
        <w:rPr>
          <w:lang w:eastAsia="ko-KR"/>
        </w:rPr>
        <w:tab/>
      </w:r>
      <w:proofErr w:type="spellStart"/>
      <w:r w:rsidRPr="00C31E24">
        <w:rPr>
          <w:lang w:eastAsia="ko-KR"/>
        </w:rPr>
        <w:t>MCVideo</w:t>
      </w:r>
      <w:proofErr w:type="spellEnd"/>
      <w:r w:rsidRPr="00C31E24">
        <w:rPr>
          <w:lang w:eastAsia="ko-KR"/>
        </w:rPr>
        <w:t xml:space="preserve"> client does not have enough resources to handle the call;</w:t>
      </w:r>
    </w:p>
    <w:p w14:paraId="414CBF1F" w14:textId="77777777" w:rsidR="003A26C2" w:rsidRPr="00C31E24" w:rsidRDefault="003A26C2" w:rsidP="003A26C2">
      <w:pPr>
        <w:pStyle w:val="B2"/>
      </w:pPr>
      <w:r w:rsidRPr="00C31E24">
        <w:t>c)</w:t>
      </w:r>
      <w:r w:rsidRPr="00C31E24">
        <w:tab/>
        <w:t>if neither condition a) nor b) are met, continue with the rest of the steps;</w:t>
      </w:r>
    </w:p>
    <w:p w14:paraId="384CDA29" w14:textId="77777777" w:rsidR="003A26C2" w:rsidRPr="00C31E24" w:rsidRDefault="003A26C2" w:rsidP="003A26C2">
      <w:pPr>
        <w:pStyle w:val="B1"/>
        <w:rPr>
          <w:lang w:eastAsia="ko-KR"/>
        </w:rPr>
      </w:pPr>
      <w:r w:rsidRPr="00C31E24">
        <w:rPr>
          <w:lang w:eastAsia="ko-KR"/>
        </w:rPr>
        <w:t>2)</w:t>
      </w:r>
      <w:r w:rsidRPr="00C31E24">
        <w:rPr>
          <w:lang w:eastAsia="ko-KR"/>
        </w:rPr>
        <w:tab/>
        <w:t>if the SIP INVITE request is rejected in step 1):</w:t>
      </w:r>
    </w:p>
    <w:p w14:paraId="775A1ED3" w14:textId="77777777" w:rsidR="003A26C2" w:rsidRPr="00C31E24" w:rsidRDefault="003A26C2" w:rsidP="003A26C2">
      <w:pPr>
        <w:pStyle w:val="B2"/>
      </w:pPr>
      <w:r w:rsidRPr="00C31E24">
        <w:t>a)</w:t>
      </w:r>
      <w:r w:rsidRPr="00C31E24">
        <w:tab/>
      </w:r>
      <w:r w:rsidRPr="00C31E24">
        <w:rPr>
          <w:lang w:eastAsia="ko-KR"/>
        </w:rPr>
        <w:t>shall</w:t>
      </w:r>
      <w:r w:rsidRPr="00C31E24">
        <w:t xml:space="preserve"> respond towards the participating </w:t>
      </w:r>
      <w:proofErr w:type="spellStart"/>
      <w:r w:rsidRPr="00C31E24">
        <w:t>MCVideo</w:t>
      </w:r>
      <w:proofErr w:type="spellEnd"/>
      <w:r w:rsidRPr="00C31E24">
        <w:t xml:space="preserve"> function either with:</w:t>
      </w:r>
    </w:p>
    <w:p w14:paraId="575D6CE0" w14:textId="77777777" w:rsidR="003A26C2" w:rsidRPr="00C31E24" w:rsidRDefault="003A26C2" w:rsidP="003A26C2">
      <w:pPr>
        <w:pStyle w:val="B3"/>
      </w:pPr>
      <w:proofErr w:type="spellStart"/>
      <w:r w:rsidRPr="00C31E24">
        <w:t>i</w:t>
      </w:r>
      <w:proofErr w:type="spellEnd"/>
      <w:r w:rsidRPr="00C31E24">
        <w:t>)</w:t>
      </w:r>
      <w:r w:rsidRPr="00C31E24">
        <w:tab/>
        <w:t>an appropriate reject code as specified in 3GPP TS 24.229 [11] and warning texts as specified in clause 4.4.2; or</w:t>
      </w:r>
    </w:p>
    <w:p w14:paraId="3626C0B1" w14:textId="77777777" w:rsidR="003A26C2" w:rsidRPr="00C31E24" w:rsidRDefault="003A26C2" w:rsidP="003A26C2">
      <w:pPr>
        <w:pStyle w:val="B3"/>
      </w:pPr>
      <w:r w:rsidRPr="00C31E24">
        <w:t>ii)</w:t>
      </w:r>
      <w:r w:rsidRPr="00C31E24">
        <w:tab/>
        <w:t>with a SIP 480 (Temporarily unavailable) response not including warning texts if the user is authorised to restrict the reason for failure according to &lt;allow-failure-restriction&gt; as specified in 3GPP TS 24.484 [25]; and</w:t>
      </w:r>
    </w:p>
    <w:p w14:paraId="07BB0EAF" w14:textId="77777777" w:rsidR="003A26C2" w:rsidRPr="00C31E24" w:rsidRDefault="003A26C2" w:rsidP="003A26C2">
      <w:pPr>
        <w:pStyle w:val="B2"/>
      </w:pPr>
      <w:r w:rsidRPr="00C31E24">
        <w:t>b)</w:t>
      </w:r>
      <w:r w:rsidRPr="00C31E24">
        <w:tab/>
      </w:r>
      <w:r w:rsidRPr="00C31E24">
        <w:rPr>
          <w:lang w:eastAsia="ko-KR"/>
        </w:rPr>
        <w:t>skip</w:t>
      </w:r>
      <w:r w:rsidRPr="00C31E24">
        <w:t xml:space="preserve"> the rest of the steps of this clause;</w:t>
      </w:r>
    </w:p>
    <w:p w14:paraId="2E2F14E2" w14:textId="77777777" w:rsidR="003A26C2" w:rsidRPr="00C31E24" w:rsidRDefault="003A26C2" w:rsidP="003A26C2">
      <w:pPr>
        <w:pStyle w:val="B1"/>
      </w:pPr>
      <w:r w:rsidRPr="00C31E24">
        <w:t>3)</w:t>
      </w:r>
      <w:r w:rsidRPr="00C31E24">
        <w:tab/>
      </w:r>
      <w:r w:rsidRPr="00C31E24">
        <w:rPr>
          <w:lang w:eastAsia="ko-KR"/>
        </w:rPr>
        <w:t>if</w:t>
      </w:r>
      <w:r w:rsidRPr="00C31E24">
        <w:t xml:space="preserve"> the SDP offer of the SIP INVITE request contains an "a=key-</w:t>
      </w:r>
      <w:proofErr w:type="spellStart"/>
      <w:r w:rsidRPr="00C31E24">
        <w:t>mgmt</w:t>
      </w:r>
      <w:proofErr w:type="spellEnd"/>
      <w:r w:rsidRPr="00C31E24">
        <w:t>" attribute field with a "</w:t>
      </w:r>
      <w:proofErr w:type="spellStart"/>
      <w:r w:rsidRPr="00C31E24">
        <w:t>mikey</w:t>
      </w:r>
      <w:proofErr w:type="spellEnd"/>
      <w:r w:rsidRPr="00C31E24">
        <w:t>" attribute value containing a MIKEY-SAKKE I_MESSAGE:</w:t>
      </w:r>
    </w:p>
    <w:p w14:paraId="5F40FC9D" w14:textId="77777777" w:rsidR="003A26C2" w:rsidRPr="00C31E24" w:rsidRDefault="003A26C2" w:rsidP="003A26C2">
      <w:pPr>
        <w:pStyle w:val="B2"/>
      </w:pPr>
      <w:r w:rsidRPr="00C31E24">
        <w:rPr>
          <w:lang w:eastAsia="ko-KR"/>
        </w:rPr>
        <w:t>a)</w:t>
      </w:r>
      <w:r w:rsidRPr="00C31E24">
        <w:rPr>
          <w:lang w:eastAsia="ko-KR"/>
        </w:rPr>
        <w:tab/>
        <w:t xml:space="preserve">shall extract the </w:t>
      </w:r>
      <w:proofErr w:type="spellStart"/>
      <w:r w:rsidRPr="00C31E24">
        <w:t>MCVideo</w:t>
      </w:r>
      <w:proofErr w:type="spellEnd"/>
      <w:r w:rsidRPr="00C31E24">
        <w:t xml:space="preserve"> ID of the originating </w:t>
      </w:r>
      <w:proofErr w:type="spellStart"/>
      <w:r w:rsidRPr="00C31E24">
        <w:t>MCVideo</w:t>
      </w:r>
      <w:proofErr w:type="spellEnd"/>
      <w:r w:rsidRPr="00C31E24">
        <w:t xml:space="preserve"> from the initiator field (</w:t>
      </w:r>
      <w:proofErr w:type="spellStart"/>
      <w:r w:rsidRPr="00C31E24">
        <w:t>IDRi</w:t>
      </w:r>
      <w:proofErr w:type="spellEnd"/>
      <w:r w:rsidRPr="00C31E24">
        <w:t>) of the I_MESSAGE as described in 3GPP TS 33.180 [8];</w:t>
      </w:r>
    </w:p>
    <w:p w14:paraId="5B27FD0F" w14:textId="77777777" w:rsidR="003A26C2" w:rsidRPr="00C31E24" w:rsidRDefault="003A26C2" w:rsidP="003A26C2">
      <w:pPr>
        <w:pStyle w:val="B2"/>
      </w:pPr>
      <w:r w:rsidRPr="00C31E24">
        <w:t>b)</w:t>
      </w:r>
      <w:r w:rsidRPr="00C31E24">
        <w:tab/>
      </w:r>
      <w:r w:rsidRPr="00C31E24">
        <w:rPr>
          <w:lang w:eastAsia="ko-KR"/>
        </w:rPr>
        <w:t>shall</w:t>
      </w:r>
      <w:r w:rsidRPr="00C31E24">
        <w:t xml:space="preserve"> convert the </w:t>
      </w:r>
      <w:proofErr w:type="spellStart"/>
      <w:r w:rsidRPr="00C31E24">
        <w:t>MCVideo</w:t>
      </w:r>
      <w:proofErr w:type="spellEnd"/>
      <w:r w:rsidRPr="00C31E24">
        <w:t xml:space="preserve"> ID to a UID as described in 3GPP TS 33.180 [8];</w:t>
      </w:r>
    </w:p>
    <w:p w14:paraId="2824031D" w14:textId="77777777" w:rsidR="003A26C2" w:rsidRPr="00C31E24" w:rsidRDefault="003A26C2" w:rsidP="003A26C2">
      <w:pPr>
        <w:pStyle w:val="B2"/>
      </w:pPr>
      <w:r w:rsidRPr="00C31E24">
        <w:t>c)</w:t>
      </w:r>
      <w:r w:rsidRPr="00C31E24">
        <w:tab/>
      </w:r>
      <w:r w:rsidRPr="00C31E24">
        <w:rPr>
          <w:lang w:eastAsia="ko-KR"/>
        </w:rPr>
        <w:t>shall</w:t>
      </w:r>
      <w:r w:rsidRPr="00C31E24">
        <w:t xml:space="preserve"> use the UID to validate the signature of the MIKEY-SAKKE I_MESSAGE as described in 3GPP TS 33.180 [8];</w:t>
      </w:r>
    </w:p>
    <w:p w14:paraId="08984123" w14:textId="77777777" w:rsidR="003A26C2" w:rsidRPr="00C31E24" w:rsidRDefault="003A26C2" w:rsidP="003A26C2">
      <w:pPr>
        <w:pStyle w:val="B2"/>
      </w:pPr>
      <w:r w:rsidRPr="00C31E24">
        <w:rPr>
          <w:lang w:eastAsia="ko-KR"/>
        </w:rPr>
        <w:t>d)</w:t>
      </w:r>
      <w:r w:rsidRPr="00C31E24">
        <w:rPr>
          <w:lang w:eastAsia="ko-KR"/>
        </w:rPr>
        <w:tab/>
        <w:t xml:space="preserve">if authentication verification of the </w:t>
      </w:r>
      <w:r w:rsidRPr="00C31E24">
        <w:t xml:space="preserve">MIKEY-SAKKE I_MESSAGE fails, shall </w:t>
      </w:r>
      <w:r w:rsidRPr="00C31E24">
        <w:rPr>
          <w:lang w:eastAsia="ko-KR"/>
        </w:rPr>
        <w:t xml:space="preserve">reject the </w:t>
      </w:r>
      <w:r w:rsidRPr="00C31E24">
        <w:t>SIP INVITE request with a SIP 488 (Not Acceptable Here) response as specified in IETF RFC 4567 [6], and include warning text set to "</w:t>
      </w:r>
      <w:r w:rsidRPr="00C31E24">
        <w:rPr>
          <w:lang w:eastAsia="ko-KR"/>
        </w:rPr>
        <w:t xml:space="preserve">136 authentication of the MIKEY-SAKKE I_MESSAGE failed" </w:t>
      </w:r>
      <w:r w:rsidRPr="00C31E24">
        <w:t xml:space="preserve">in a Warning header field </w:t>
      </w:r>
      <w:r w:rsidRPr="00C31E24">
        <w:rPr>
          <w:lang w:eastAsia="ko-KR"/>
        </w:rPr>
        <w:t>as specified in clause</w:t>
      </w:r>
      <w:r w:rsidRPr="00C31E24">
        <w:t> 4.4; and</w:t>
      </w:r>
    </w:p>
    <w:p w14:paraId="540787C6" w14:textId="77777777" w:rsidR="003A26C2" w:rsidRPr="00C31E24" w:rsidRDefault="003A26C2" w:rsidP="003A26C2">
      <w:pPr>
        <w:pStyle w:val="B2"/>
      </w:pPr>
      <w:r w:rsidRPr="00C31E24">
        <w:t>e)</w:t>
      </w:r>
      <w:r w:rsidRPr="00C31E24">
        <w:tab/>
        <w:t>if the signature of the MIKEY-SAKKE I_MESSAGE was successfully validated:</w:t>
      </w:r>
    </w:p>
    <w:p w14:paraId="3FF08947" w14:textId="77777777" w:rsidR="003A26C2" w:rsidRPr="00C31E24" w:rsidRDefault="003A26C2" w:rsidP="003A26C2">
      <w:pPr>
        <w:pStyle w:val="B3"/>
      </w:pPr>
      <w:proofErr w:type="spellStart"/>
      <w:r w:rsidRPr="00C31E24">
        <w:t>i</w:t>
      </w:r>
      <w:proofErr w:type="spellEnd"/>
      <w:r w:rsidRPr="00C31E24">
        <w:t>)</w:t>
      </w:r>
      <w:r w:rsidRPr="00C31E24">
        <w:tab/>
        <w:t>shall extract and decrypt the encapsulated PCK using the terminating user's (KMS provisioned) UID key as described in 3GPP TS 33.180 [8]; and</w:t>
      </w:r>
    </w:p>
    <w:p w14:paraId="09CF342D" w14:textId="77777777" w:rsidR="003A26C2" w:rsidRPr="00C31E24" w:rsidRDefault="003A26C2" w:rsidP="003A26C2">
      <w:pPr>
        <w:pStyle w:val="B3"/>
      </w:pPr>
      <w:r w:rsidRPr="00C31E24">
        <w:t>ii)</w:t>
      </w:r>
      <w:r w:rsidRPr="00C31E24">
        <w:tab/>
        <w:t>shall extract the PCK-ID, from the payload as specified in 3GPP TS 33.180 [8];</w:t>
      </w:r>
    </w:p>
    <w:p w14:paraId="6D114B7B" w14:textId="77777777" w:rsidR="003A26C2" w:rsidRPr="00C31E24" w:rsidRDefault="003A26C2" w:rsidP="003A26C2">
      <w:pPr>
        <w:pStyle w:val="NO"/>
      </w:pPr>
      <w:r w:rsidRPr="00C31E24">
        <w:t>NOTE 1:</w:t>
      </w:r>
      <w:r w:rsidRPr="00C31E24">
        <w:tab/>
        <w:t xml:space="preserve">With the PCK successfully shared between the originating </w:t>
      </w:r>
      <w:proofErr w:type="spellStart"/>
      <w:r w:rsidRPr="00C31E24">
        <w:t>MCVideo</w:t>
      </w:r>
      <w:proofErr w:type="spellEnd"/>
      <w:r w:rsidRPr="00C31E24">
        <w:t xml:space="preserve"> client and the terminating </w:t>
      </w:r>
      <w:proofErr w:type="spellStart"/>
      <w:r w:rsidRPr="00C31E24">
        <w:t>MCVideo</w:t>
      </w:r>
      <w:proofErr w:type="spellEnd"/>
      <w:r w:rsidRPr="00C31E24">
        <w:t xml:space="preserve"> client, both clients are able to use SRTP/SRTCP to create an end-to-end secure session.</w:t>
      </w:r>
    </w:p>
    <w:p w14:paraId="4B89A32C" w14:textId="77777777" w:rsidR="003A26C2" w:rsidRPr="00C31E24" w:rsidRDefault="003A26C2" w:rsidP="003A26C2">
      <w:pPr>
        <w:pStyle w:val="B1"/>
        <w:rPr>
          <w:lang w:eastAsia="ko-KR"/>
        </w:rPr>
      </w:pPr>
      <w:r w:rsidRPr="00C31E24">
        <w:t>4)</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r w:rsidRPr="00C31E24">
        <w:rPr>
          <w:lang w:eastAsia="ko-KR"/>
        </w:rPr>
        <w:t>;</w:t>
      </w:r>
    </w:p>
    <w:p w14:paraId="7A45A1A1" w14:textId="77777777" w:rsidR="003A26C2" w:rsidRPr="00C31E24" w:rsidRDefault="003A26C2" w:rsidP="003A26C2">
      <w:pPr>
        <w:pStyle w:val="B1"/>
        <w:rPr>
          <w:lang w:eastAsia="ko-KR"/>
        </w:rPr>
      </w:pPr>
      <w:r w:rsidRPr="00C31E24">
        <w:t>5)</w:t>
      </w:r>
      <w:r w:rsidRPr="00C31E24">
        <w:tab/>
        <w:t>if the received SIP INVITE request contains an application/vnd.3gpp.mcvideo-info+xml MIME body with the &lt;</w:t>
      </w:r>
      <w:proofErr w:type="spellStart"/>
      <w:r w:rsidRPr="00C31E24">
        <w:t>mcvideoinfo</w:t>
      </w:r>
      <w:proofErr w:type="spellEnd"/>
      <w:r w:rsidRPr="00C31E24">
        <w:t>&gt; element containing the &lt;</w:t>
      </w:r>
      <w:proofErr w:type="spellStart"/>
      <w:r w:rsidRPr="00C31E24">
        <w:t>mcvideo</w:t>
      </w:r>
      <w:proofErr w:type="spellEnd"/>
      <w:r w:rsidRPr="00C31E24">
        <w:t>-Params&gt; element with the &lt;ambient-viewing-type&gt; element set to a value of "local-</w:t>
      </w:r>
      <w:proofErr w:type="spellStart"/>
      <w:r w:rsidRPr="00C31E24">
        <w:t>init</w:t>
      </w:r>
      <w:proofErr w:type="spellEnd"/>
      <w:r w:rsidRPr="00C31E24">
        <w:t xml:space="preserve">", may display to the </w:t>
      </w:r>
      <w:proofErr w:type="spellStart"/>
      <w:r w:rsidRPr="00C31E24">
        <w:t>MCVideo</w:t>
      </w:r>
      <w:proofErr w:type="spellEnd"/>
      <w:r w:rsidRPr="00C31E24">
        <w:t xml:space="preserve"> </w:t>
      </w:r>
      <w:r w:rsidRPr="00C31E24">
        <w:rPr>
          <w:lang w:eastAsia="ko-KR"/>
        </w:rPr>
        <w:t>u</w:t>
      </w:r>
      <w:r w:rsidRPr="00C31E24">
        <w:t xml:space="preserve">ser the </w:t>
      </w:r>
      <w:proofErr w:type="spellStart"/>
      <w:r w:rsidRPr="00C31E24">
        <w:t>MCVideo</w:t>
      </w:r>
      <w:proofErr w:type="spellEnd"/>
      <w:r w:rsidRPr="00C31E24">
        <w:t xml:space="preserve"> ID of the </w:t>
      </w:r>
      <w:r w:rsidRPr="00C31E24">
        <w:rPr>
          <w:lang w:eastAsia="ko-KR"/>
        </w:rPr>
        <w:t>i</w:t>
      </w:r>
      <w:r w:rsidRPr="00C31E24">
        <w:t xml:space="preserve">nviting </w:t>
      </w:r>
      <w:proofErr w:type="spellStart"/>
      <w:r w:rsidRPr="00C31E24">
        <w:t>MCVideo</w:t>
      </w:r>
      <w:proofErr w:type="spellEnd"/>
      <w:r w:rsidRPr="00C31E24">
        <w:t xml:space="preserve"> </w:t>
      </w:r>
      <w:r w:rsidRPr="00C31E24">
        <w:rPr>
          <w:lang w:eastAsia="ko-KR"/>
        </w:rPr>
        <w:t>u</w:t>
      </w:r>
      <w:r w:rsidRPr="00C31E24">
        <w:t>ser</w:t>
      </w:r>
      <w:r w:rsidRPr="00C31E24">
        <w:rPr>
          <w:lang w:eastAsia="ko-KR"/>
        </w:rPr>
        <w:t>;</w:t>
      </w:r>
    </w:p>
    <w:p w14:paraId="5C5684BD" w14:textId="77777777" w:rsidR="003A26C2" w:rsidRPr="00C31E24" w:rsidRDefault="003A26C2" w:rsidP="003A26C2">
      <w:pPr>
        <w:pStyle w:val="B1"/>
        <w:rPr>
          <w:lang w:eastAsia="ko-KR"/>
        </w:rPr>
      </w:pPr>
      <w:r w:rsidRPr="00C31E24">
        <w:t>6)</w:t>
      </w:r>
      <w:r w:rsidRPr="00C31E24">
        <w:tab/>
      </w:r>
      <w:r w:rsidRPr="00C31E24">
        <w:rPr>
          <w:lang w:eastAsia="ko-KR"/>
        </w:rPr>
        <w:t>shall</w:t>
      </w:r>
      <w:r w:rsidRPr="00C31E24">
        <w:t xml:space="preserve"> perform the automatic commencement procedures specified in </w:t>
      </w:r>
      <w:r w:rsidRPr="00C31E24">
        <w:rPr>
          <w:lang w:eastAsia="ko-KR"/>
        </w:rPr>
        <w:t>clause</w:t>
      </w:r>
      <w:r w:rsidRPr="00C31E24">
        <w:t> </w:t>
      </w:r>
      <w:r w:rsidRPr="00C31E24">
        <w:rPr>
          <w:lang w:eastAsia="ko-KR"/>
        </w:rPr>
        <w:t>6.2.3.1.1;</w:t>
      </w:r>
    </w:p>
    <w:p w14:paraId="7E2F2C2F" w14:textId="77777777" w:rsidR="003A26C2" w:rsidRPr="00C31E24" w:rsidRDefault="003A26C2" w:rsidP="003A26C2">
      <w:pPr>
        <w:pStyle w:val="NO"/>
      </w:pPr>
      <w:r w:rsidRPr="00C31E24">
        <w:t>NOTE 2:</w:t>
      </w:r>
      <w:r w:rsidRPr="00C31E24">
        <w:tab/>
        <w:t>Auto-answer is the commencement mode for both participants in locally initiated and remotely initiated ambient viewing calls.</w:t>
      </w:r>
    </w:p>
    <w:p w14:paraId="72BF0BFF" w14:textId="77777777" w:rsidR="003A26C2" w:rsidRPr="00C31E24" w:rsidRDefault="003A26C2" w:rsidP="003A26C2">
      <w:pPr>
        <w:pStyle w:val="B1"/>
        <w:rPr>
          <w:lang w:eastAsia="ko-KR"/>
        </w:rPr>
      </w:pPr>
      <w:r w:rsidRPr="00C31E24">
        <w:rPr>
          <w:lang w:eastAsia="ko-KR"/>
        </w:rPr>
        <w:t>7)</w:t>
      </w:r>
      <w:r w:rsidRPr="00C31E24">
        <w:rPr>
          <w:lang w:eastAsia="ko-KR"/>
        </w:rPr>
        <w:tab/>
        <w:t xml:space="preserve">if the </w:t>
      </w:r>
      <w:r w:rsidRPr="00C31E24">
        <w:t>&lt;ambient-viewing-type&gt; element contained in the application/vnd.3gpp.mcvideo-info+xml MIME body in the received SIP INVITE request was set to a value of "remote-</w:t>
      </w:r>
      <w:proofErr w:type="spellStart"/>
      <w:r w:rsidRPr="00C31E24">
        <w:t>init</w:t>
      </w:r>
      <w:proofErr w:type="spellEnd"/>
      <w:r w:rsidRPr="00C31E24">
        <w:t>":</w:t>
      </w:r>
    </w:p>
    <w:p w14:paraId="263C1878" w14:textId="77777777" w:rsidR="003A26C2" w:rsidRPr="00C31E24" w:rsidRDefault="003A26C2" w:rsidP="003A26C2">
      <w:pPr>
        <w:pStyle w:val="B2"/>
        <w:rPr>
          <w:lang w:eastAsia="ko-KR"/>
        </w:rPr>
      </w:pPr>
      <w:r w:rsidRPr="00C31E24">
        <w:rPr>
          <w:lang w:eastAsia="ko-KR"/>
        </w:rPr>
        <w:t>a)</w:t>
      </w:r>
      <w:r w:rsidRPr="00C31E24">
        <w:rPr>
          <w:lang w:eastAsia="ko-KR"/>
        </w:rPr>
        <w:tab/>
        <w:t xml:space="preserve">shall cache the value of "viewed-to </w:t>
      </w:r>
      <w:proofErr w:type="spellStart"/>
      <w:r w:rsidRPr="00C31E24">
        <w:rPr>
          <w:lang w:eastAsia="ko-KR"/>
        </w:rPr>
        <w:t>MCVideo</w:t>
      </w:r>
      <w:proofErr w:type="spellEnd"/>
      <w:r w:rsidRPr="00C31E24">
        <w:rPr>
          <w:lang w:eastAsia="ko-KR"/>
        </w:rPr>
        <w:t xml:space="preserve"> user" as the ambient viewing client role for this call; or;</w:t>
      </w:r>
    </w:p>
    <w:p w14:paraId="6A837D8C" w14:textId="77777777" w:rsidR="003A26C2" w:rsidRPr="00C31E24" w:rsidRDefault="003A26C2" w:rsidP="003A26C2">
      <w:pPr>
        <w:pStyle w:val="B2"/>
      </w:pPr>
      <w:r w:rsidRPr="00C31E24">
        <w:rPr>
          <w:lang w:eastAsia="ko-KR"/>
        </w:rPr>
        <w:t>b)</w:t>
      </w:r>
      <w:r w:rsidRPr="00C31E24">
        <w:rPr>
          <w:lang w:eastAsia="ko-KR"/>
        </w:rPr>
        <w:tab/>
        <w:t xml:space="preserve">if the </w:t>
      </w:r>
      <w:r w:rsidRPr="00C31E24">
        <w:t>&lt;ambient-viewing-type&gt; element contained in the application/vnd.3gpp.mcvideo-info+xml MIME body was set to a value of "local-</w:t>
      </w:r>
      <w:proofErr w:type="spellStart"/>
      <w:r w:rsidRPr="00C31E24">
        <w:t>init</w:t>
      </w:r>
      <w:proofErr w:type="spellEnd"/>
      <w:r w:rsidRPr="00C31E24">
        <w:t xml:space="preserve">" " </w:t>
      </w:r>
      <w:r w:rsidRPr="00C31E24">
        <w:rPr>
          <w:lang w:eastAsia="ko-KR"/>
        </w:rPr>
        <w:t xml:space="preserve">shall cache the value of "viewing </w:t>
      </w:r>
      <w:proofErr w:type="spellStart"/>
      <w:r w:rsidRPr="00C31E24">
        <w:rPr>
          <w:lang w:eastAsia="ko-KR"/>
        </w:rPr>
        <w:t>MCVideo</w:t>
      </w:r>
      <w:proofErr w:type="spellEnd"/>
      <w:r w:rsidRPr="00C31E24">
        <w:rPr>
          <w:lang w:eastAsia="ko-KR"/>
        </w:rPr>
        <w:t xml:space="preserve"> user" as the ambient viewing client role for this call;</w:t>
      </w:r>
    </w:p>
    <w:p w14:paraId="5174486A" w14:textId="77777777" w:rsidR="003A26C2" w:rsidRPr="00C31E24" w:rsidRDefault="003A26C2" w:rsidP="003A26C2">
      <w:pPr>
        <w:pStyle w:val="B1"/>
      </w:pPr>
      <w:r w:rsidRPr="00C31E24">
        <w:lastRenderedPageBreak/>
        <w:t>8)</w:t>
      </w:r>
      <w:r w:rsidRPr="00C31E24">
        <w:tab/>
      </w:r>
      <w:r w:rsidRPr="00C31E24">
        <w:rPr>
          <w:lang w:eastAsia="ko-KR"/>
        </w:rPr>
        <w:t>if</w:t>
      </w:r>
      <w:r w:rsidRPr="00C31E24">
        <w:t xml:space="preserve"> the received SIP INVITE request</w:t>
      </w:r>
      <w:r w:rsidRPr="00C31E24">
        <w:rPr>
          <w:lang w:eastAsia="ko-KR"/>
        </w:rPr>
        <w:t xml:space="preserve"> includes an alert-info header field as specified in </w:t>
      </w:r>
      <w:r w:rsidRPr="00C31E24">
        <w:t>IETF RFC 3261 [15] and as updated by IETF RFC 7462 [66] set to a value of "&lt;</w:t>
      </w:r>
      <w:hyperlink r:id="rId15" w:history="1">
        <w:r w:rsidRPr="00C31E24">
          <w:rPr>
            <w:rFonts w:eastAsia="Malgun Gothic"/>
            <w:color w:val="0000FF"/>
            <w:u w:val="single"/>
          </w:rPr>
          <w:t>file:///dev/null</w:t>
        </w:r>
      </w:hyperlink>
      <w:r w:rsidRPr="00C31E24">
        <w:t xml:space="preserve">&gt;" shall not give any indication of the progress of the call to the </w:t>
      </w:r>
      <w:proofErr w:type="spellStart"/>
      <w:r w:rsidRPr="00C31E24">
        <w:t>MCVideo</w:t>
      </w:r>
      <w:proofErr w:type="spellEnd"/>
      <w:r w:rsidRPr="00C31E24">
        <w:t xml:space="preserve"> user;</w:t>
      </w:r>
    </w:p>
    <w:p w14:paraId="750ADB34" w14:textId="77777777" w:rsidR="003A26C2" w:rsidRPr="00C31E24" w:rsidRDefault="003A26C2" w:rsidP="003A26C2">
      <w:pPr>
        <w:pStyle w:val="NO"/>
      </w:pPr>
      <w:r w:rsidRPr="00C31E24">
        <w:t>NOTE 3:</w:t>
      </w:r>
      <w:r w:rsidRPr="00C31E24">
        <w:tab/>
        <w:t>The alert-info header field having the value of "&lt;</w:t>
      </w:r>
      <w:hyperlink r:id="rId16" w:history="1">
        <w:r w:rsidRPr="00C31E24">
          <w:rPr>
            <w:rFonts w:eastAsia="Malgun Gothic"/>
            <w:color w:val="0000FF"/>
            <w:u w:val="single"/>
          </w:rPr>
          <w:t>file:///dev/null</w:t>
        </w:r>
      </w:hyperlink>
      <w:r w:rsidRPr="00C31E24">
        <w:t xml:space="preserve">&gt;" is intended to result in having a "null" alert, </w:t>
      </w:r>
      <w:proofErr w:type="gramStart"/>
      <w:r w:rsidRPr="00C31E24">
        <w:t>i.e.</w:t>
      </w:r>
      <w:proofErr w:type="gramEnd"/>
      <w:r w:rsidRPr="00C31E24">
        <w:t xml:space="preserve"> an alert with no content or physical manifestation of any kind.</w:t>
      </w:r>
    </w:p>
    <w:p w14:paraId="3C884BC8" w14:textId="77777777" w:rsidR="003A26C2" w:rsidRPr="00C31E24" w:rsidRDefault="003A26C2" w:rsidP="003A26C2">
      <w:pPr>
        <w:pStyle w:val="B1"/>
        <w:rPr>
          <w:lang w:eastAsia="ko-KR"/>
        </w:rPr>
      </w:pPr>
      <w:r w:rsidRPr="00C31E24">
        <w:rPr>
          <w:lang w:eastAsia="ko-KR"/>
        </w:rPr>
        <w:t>9)</w:t>
      </w:r>
      <w:r w:rsidRPr="00C31E24">
        <w:rPr>
          <w:lang w:eastAsia="ko-KR"/>
        </w:rPr>
        <w:tab/>
        <w:t xml:space="preserve">if the </w:t>
      </w:r>
      <w:r w:rsidRPr="00C31E24">
        <w:t>&lt;ambient-viewing-type&gt; element contained in the application/vnd.3gpp.mcvideo-info+xml MIME body is set to a value of "local-</w:t>
      </w:r>
      <w:proofErr w:type="spellStart"/>
      <w:r w:rsidRPr="00C31E24">
        <w:t>init</w:t>
      </w:r>
      <w:proofErr w:type="spellEnd"/>
      <w:r w:rsidRPr="00C31E24">
        <w:t xml:space="preserve">", should provide an indication to the </w:t>
      </w:r>
      <w:proofErr w:type="spellStart"/>
      <w:r w:rsidRPr="00C31E24">
        <w:t>MCVideo</w:t>
      </w:r>
      <w:proofErr w:type="spellEnd"/>
      <w:r w:rsidRPr="00C31E24">
        <w:t xml:space="preserve"> </w:t>
      </w:r>
      <w:r w:rsidRPr="00C31E24">
        <w:rPr>
          <w:lang w:eastAsia="ko-KR"/>
        </w:rPr>
        <w:t>u</w:t>
      </w:r>
      <w:r w:rsidRPr="00C31E24">
        <w:t>ser that the ambient viewing call is in progress</w:t>
      </w:r>
      <w:r w:rsidRPr="00C31E24">
        <w:rPr>
          <w:lang w:eastAsia="ko-KR"/>
        </w:rPr>
        <w:t>; and</w:t>
      </w:r>
    </w:p>
    <w:p w14:paraId="53D01517" w14:textId="77777777" w:rsidR="003A26C2" w:rsidRPr="00C31E24" w:rsidRDefault="003A26C2" w:rsidP="003A26C2">
      <w:pPr>
        <w:pStyle w:val="NO"/>
      </w:pPr>
      <w:r w:rsidRPr="00C31E24">
        <w:t>NOTE 4:</w:t>
      </w:r>
      <w:r w:rsidRPr="00C31E24">
        <w:tab/>
        <w:t xml:space="preserve">The terminating user in a remotely initiated ambient viewing is the viewed-to </w:t>
      </w:r>
      <w:proofErr w:type="spellStart"/>
      <w:r w:rsidRPr="00C31E24">
        <w:t>MCVideo</w:t>
      </w:r>
      <w:proofErr w:type="spellEnd"/>
      <w:r w:rsidRPr="00C31E24">
        <w:t xml:space="preserve"> user and is intended to be totally unaware that their camera is activated and a call is in progress.</w:t>
      </w:r>
    </w:p>
    <w:p w14:paraId="70C60099" w14:textId="77777777" w:rsidR="003A26C2" w:rsidRPr="00C31E24" w:rsidRDefault="003A26C2" w:rsidP="003A26C2">
      <w:pPr>
        <w:pStyle w:val="B1"/>
      </w:pPr>
      <w:r w:rsidRPr="00C31E24">
        <w:rPr>
          <w:rFonts w:eastAsia="Malgun Gothic"/>
        </w:rPr>
        <w:t>10)</w:t>
      </w:r>
      <w:r w:rsidRPr="00C31E24">
        <w:rPr>
          <w:rFonts w:eastAsia="Malgun Gothic"/>
        </w:rPr>
        <w:tab/>
        <w:t xml:space="preserve">shall </w:t>
      </w:r>
      <w:r w:rsidRPr="00C31E24">
        <w:rPr>
          <w:lang w:eastAsia="ko-KR"/>
        </w:rPr>
        <w:t>cache</w:t>
      </w:r>
      <w:r w:rsidRPr="00C31E24">
        <w:rPr>
          <w:rFonts w:eastAsia="Malgun Gothic"/>
        </w:rPr>
        <w:t xml:space="preserve"> as the ambient viewing type for the call the value contained in the </w:t>
      </w:r>
      <w:r w:rsidRPr="00C31E24">
        <w:t>&lt;ambient-viewing-type&gt; element of the application/vnd.3gpp.mcvideo-info+xml MIME body contained in the received SIP INVITE request.</w:t>
      </w:r>
    </w:p>
    <w:p w14:paraId="7711E756" w14:textId="77777777" w:rsidR="003A26C2" w:rsidRPr="00C31E24" w:rsidRDefault="003A26C2" w:rsidP="003A26C2">
      <w:r w:rsidRPr="00C31E24">
        <w:t>[TS 24.281, clause 15.2.1.4]</w:t>
      </w:r>
    </w:p>
    <w:p w14:paraId="04E4D4E4" w14:textId="77777777" w:rsidR="003A26C2" w:rsidRPr="00C31E24" w:rsidRDefault="003A26C2" w:rsidP="003A26C2">
      <w:r w:rsidRPr="00C31E24">
        <w:t>This clause is referenced from other procedures.</w:t>
      </w:r>
    </w:p>
    <w:p w14:paraId="59C7F20A" w14:textId="77777777" w:rsidR="003A26C2" w:rsidRPr="00C31E24" w:rsidRDefault="003A26C2" w:rsidP="003A26C2">
      <w:pPr>
        <w:rPr>
          <w:lang w:eastAsia="ko-KR"/>
        </w:rPr>
      </w:pPr>
      <w:r w:rsidRPr="00C31E24">
        <w:rPr>
          <w:lang w:eastAsia="ko-KR"/>
        </w:rPr>
        <w:t xml:space="preserve">Upon receipt of a SIP BYE request in the dialog of an ambient viewing session, the </w:t>
      </w:r>
      <w:proofErr w:type="spellStart"/>
      <w:r w:rsidRPr="00C31E24">
        <w:rPr>
          <w:lang w:eastAsia="ko-KR"/>
        </w:rPr>
        <w:t>MCVideo</w:t>
      </w:r>
      <w:proofErr w:type="spellEnd"/>
      <w:r w:rsidRPr="00C31E24">
        <w:rPr>
          <w:lang w:eastAsia="ko-KR"/>
        </w:rPr>
        <w:t xml:space="preserve"> client:</w:t>
      </w:r>
    </w:p>
    <w:p w14:paraId="669D40D9" w14:textId="77777777" w:rsidR="003A26C2" w:rsidRPr="00C31E24" w:rsidRDefault="003A26C2" w:rsidP="003A26C2">
      <w:pPr>
        <w:pStyle w:val="B1"/>
      </w:pPr>
      <w:r w:rsidRPr="00C31E24">
        <w:t>1)</w:t>
      </w:r>
      <w:r w:rsidRPr="00C31E24">
        <w:tab/>
      </w:r>
      <w:r w:rsidRPr="00C31E24">
        <w:rPr>
          <w:lang w:eastAsia="ko-KR"/>
        </w:rPr>
        <w:t>shall</w:t>
      </w:r>
      <w:r w:rsidRPr="00C31E24">
        <w:t xml:space="preserve"> comply with the procedures of clause 6.2.6;</w:t>
      </w:r>
    </w:p>
    <w:p w14:paraId="39CDAF28" w14:textId="77777777" w:rsidR="003A26C2" w:rsidRPr="00C31E24" w:rsidRDefault="003A26C2" w:rsidP="003A26C2">
      <w:pPr>
        <w:pStyle w:val="B1"/>
      </w:pPr>
      <w:r w:rsidRPr="00C31E24">
        <w:t>2)</w:t>
      </w:r>
      <w:r w:rsidRPr="00C31E24">
        <w:tab/>
        <w:t xml:space="preserve">if the cached </w:t>
      </w:r>
      <w:r w:rsidRPr="00C31E24">
        <w:rPr>
          <w:lang w:eastAsia="ko-KR"/>
        </w:rPr>
        <w:t>ambient viewing client role</w:t>
      </w:r>
      <w:r w:rsidRPr="00C31E24">
        <w:t xml:space="preserve"> is equal to "viewed-to </w:t>
      </w:r>
      <w:proofErr w:type="spellStart"/>
      <w:r w:rsidRPr="00C31E24">
        <w:t>MCVideo</w:t>
      </w:r>
      <w:proofErr w:type="spellEnd"/>
      <w:r w:rsidRPr="00C31E24">
        <w:t xml:space="preserve"> user", shall provide no indication that an ambient viewing call has been terminated;</w:t>
      </w:r>
    </w:p>
    <w:p w14:paraId="22C561B5" w14:textId="77777777" w:rsidR="003A26C2" w:rsidRPr="00C31E24" w:rsidRDefault="003A26C2" w:rsidP="003A26C2">
      <w:pPr>
        <w:pStyle w:val="B1"/>
      </w:pPr>
      <w:r w:rsidRPr="00C31E24">
        <w:t>3)</w:t>
      </w:r>
      <w:r w:rsidRPr="00C31E24">
        <w:tab/>
        <w:t xml:space="preserve">if the cached </w:t>
      </w:r>
      <w:r w:rsidRPr="00C31E24">
        <w:rPr>
          <w:lang w:eastAsia="ko-KR"/>
        </w:rPr>
        <w:t>ambient viewing client role</w:t>
      </w:r>
      <w:r w:rsidRPr="00C31E24">
        <w:t xml:space="preserve"> is equal to "viewing </w:t>
      </w:r>
      <w:proofErr w:type="spellStart"/>
      <w:r w:rsidRPr="00C31E24">
        <w:t>MCVideo</w:t>
      </w:r>
      <w:proofErr w:type="spellEnd"/>
      <w:r w:rsidRPr="00C31E24">
        <w:t xml:space="preserve"> user", may provide an indication to the </w:t>
      </w:r>
      <w:proofErr w:type="spellStart"/>
      <w:r w:rsidRPr="00C31E24">
        <w:t>MCVideo</w:t>
      </w:r>
      <w:proofErr w:type="spellEnd"/>
      <w:r w:rsidRPr="00C31E24">
        <w:t xml:space="preserve"> user that the ambient viewing call has been terminated; and</w:t>
      </w:r>
    </w:p>
    <w:p w14:paraId="09421DDF" w14:textId="77777777" w:rsidR="003A26C2" w:rsidRPr="00C31E24" w:rsidRDefault="003A26C2" w:rsidP="003A26C2">
      <w:pPr>
        <w:pStyle w:val="B1"/>
        <w:rPr>
          <w:lang w:eastAsia="ko-KR"/>
        </w:rPr>
      </w:pPr>
      <w:r w:rsidRPr="00C31E24">
        <w:t>4)</w:t>
      </w:r>
      <w:r w:rsidRPr="00C31E24">
        <w:tab/>
      </w:r>
      <w:r w:rsidRPr="00C31E24">
        <w:rPr>
          <w:lang w:eastAsia="ko-KR"/>
        </w:rPr>
        <w:t>shall clear the cache of the data stored as:</w:t>
      </w:r>
    </w:p>
    <w:p w14:paraId="4880A191" w14:textId="77777777" w:rsidR="003A26C2" w:rsidRPr="00C31E24" w:rsidRDefault="003A26C2" w:rsidP="003A26C2">
      <w:pPr>
        <w:pStyle w:val="B2"/>
        <w:rPr>
          <w:lang w:eastAsia="ko-KR"/>
        </w:rPr>
      </w:pPr>
      <w:r w:rsidRPr="00C31E24">
        <w:rPr>
          <w:lang w:eastAsia="ko-KR"/>
        </w:rPr>
        <w:t>a)</w:t>
      </w:r>
      <w:r w:rsidRPr="00C31E24">
        <w:rPr>
          <w:lang w:eastAsia="ko-KR"/>
        </w:rPr>
        <w:tab/>
        <w:t>ambient viewing client role; and</w:t>
      </w:r>
    </w:p>
    <w:p w14:paraId="09C3224D" w14:textId="77777777" w:rsidR="003A26C2" w:rsidRPr="00C31E24" w:rsidRDefault="003A26C2" w:rsidP="003A26C2">
      <w:pPr>
        <w:pStyle w:val="B2"/>
      </w:pPr>
      <w:r w:rsidRPr="00C31E24">
        <w:rPr>
          <w:rFonts w:eastAsia="Malgun Gothic"/>
        </w:rPr>
        <w:t>b)</w:t>
      </w:r>
      <w:r w:rsidRPr="00C31E24">
        <w:rPr>
          <w:rFonts w:eastAsia="Malgun Gothic"/>
        </w:rPr>
        <w:tab/>
        <w:t>ambient viewing type</w:t>
      </w:r>
      <w:r w:rsidRPr="00C31E24">
        <w:t>.</w:t>
      </w:r>
    </w:p>
    <w:p w14:paraId="1E07A9A9" w14:textId="77777777" w:rsidR="003A26C2" w:rsidRPr="00C31E24" w:rsidRDefault="003A26C2" w:rsidP="003A26C2">
      <w:r w:rsidRPr="00C31E24">
        <w:t>[TS 24.581, clause 6.2.4.2.3]</w:t>
      </w:r>
    </w:p>
    <w:p w14:paraId="27046906" w14:textId="77777777" w:rsidR="003A26C2" w:rsidRPr="00C31E24" w:rsidRDefault="003A26C2" w:rsidP="003A26C2">
      <w:r w:rsidRPr="00C31E24">
        <w:t xml:space="preserve">When an </w:t>
      </w:r>
      <w:proofErr w:type="spellStart"/>
      <w:r w:rsidRPr="00C31E24">
        <w:t>MCVideo</w:t>
      </w:r>
      <w:proofErr w:type="spellEnd"/>
      <w:r w:rsidRPr="00C31E24">
        <w:t xml:space="preserve"> call is established, the terminating transmission participant:</w:t>
      </w:r>
    </w:p>
    <w:p w14:paraId="6F3DE098" w14:textId="77777777" w:rsidR="003A26C2" w:rsidRPr="00C31E24" w:rsidRDefault="003A26C2" w:rsidP="003A26C2">
      <w:pPr>
        <w:pStyle w:val="B1"/>
      </w:pPr>
      <w:r w:rsidRPr="00C31E24">
        <w:t>1.</w:t>
      </w:r>
      <w:r w:rsidRPr="00C31E24">
        <w:tab/>
        <w:t>shall create an instance of a 'Transmission participant state transition diagram for basic transmission control operation'; and</w:t>
      </w:r>
    </w:p>
    <w:p w14:paraId="33DE2A1F" w14:textId="77777777" w:rsidR="003A26C2" w:rsidRPr="00C31E24" w:rsidRDefault="003A26C2" w:rsidP="003A26C2">
      <w:pPr>
        <w:pStyle w:val="B1"/>
      </w:pPr>
      <w:r w:rsidRPr="00C31E24">
        <w:t>2.</w:t>
      </w:r>
      <w:r w:rsidRPr="00C31E24">
        <w:tab/>
        <w:t>shall enter the 'U: has no permission to transmit' state.</w:t>
      </w:r>
    </w:p>
    <w:p w14:paraId="6D02A753" w14:textId="77777777" w:rsidR="003A26C2" w:rsidRPr="00C31E24" w:rsidRDefault="003A26C2" w:rsidP="003A26C2">
      <w:pPr>
        <w:pStyle w:val="NO"/>
      </w:pPr>
      <w:r w:rsidRPr="00C31E24">
        <w:t>NOTE:</w:t>
      </w:r>
      <w:r w:rsidRPr="00C31E24">
        <w:tab/>
        <w:t xml:space="preserve">From a transmission participant perspective the </w:t>
      </w:r>
      <w:proofErr w:type="spellStart"/>
      <w:r w:rsidRPr="00C31E24">
        <w:t>MCVideo</w:t>
      </w:r>
      <w:proofErr w:type="spellEnd"/>
      <w:r w:rsidRPr="00C31E24">
        <w:t xml:space="preserve"> call is established when the application and signalling plane sends the SIP 200 (OK) response.</w:t>
      </w:r>
    </w:p>
    <w:p w14:paraId="19DA009C" w14:textId="77777777" w:rsidR="003A26C2" w:rsidRPr="00C31E24" w:rsidRDefault="003A26C2" w:rsidP="003A26C2">
      <w:r w:rsidRPr="00C31E24">
        <w:t>[TS 24.581, clause 6.2.4.3.3]</w:t>
      </w:r>
    </w:p>
    <w:p w14:paraId="5B56120C" w14:textId="77777777" w:rsidR="003A26C2" w:rsidRPr="00C31E24" w:rsidRDefault="003A26C2" w:rsidP="003A26C2">
      <w:r w:rsidRPr="00C31E24">
        <w:t>Upon receiving a Transmission Granted message from the transmission control server due to remote Transmission request, the transmission participant:</w:t>
      </w:r>
    </w:p>
    <w:p w14:paraId="0FFF4B1A" w14:textId="77777777" w:rsidR="003A26C2" w:rsidRPr="00C31E24" w:rsidRDefault="003A26C2" w:rsidP="003A26C2">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4FF0D7C5" w14:textId="77777777" w:rsidR="003A26C2" w:rsidRPr="00C31E24" w:rsidRDefault="003A26C2" w:rsidP="003A26C2">
      <w:pPr>
        <w:pStyle w:val="B2"/>
      </w:pPr>
      <w:r w:rsidRPr="00C31E24">
        <w:t>a.</w:t>
      </w:r>
      <w:r w:rsidRPr="00C31E24">
        <w:tab/>
        <w:t>shall include the Message Type field set to '1' (Transmission Granted); and</w:t>
      </w:r>
    </w:p>
    <w:p w14:paraId="65928AAA" w14:textId="77777777" w:rsidR="003A26C2" w:rsidRPr="00C31E24" w:rsidRDefault="003A26C2" w:rsidP="003A26C2">
      <w:pPr>
        <w:pStyle w:val="B2"/>
      </w:pPr>
      <w:r w:rsidRPr="00C31E24">
        <w:t>b.</w:t>
      </w:r>
      <w:r w:rsidRPr="00C31E24">
        <w:tab/>
        <w:t>shall include the Source field set to '0' (the transmission participant is the source);</w:t>
      </w:r>
    </w:p>
    <w:p w14:paraId="41DE7D64" w14:textId="77777777" w:rsidR="003A26C2" w:rsidRPr="00C31E24" w:rsidRDefault="003A26C2" w:rsidP="003A26C2">
      <w:pPr>
        <w:pStyle w:val="B1"/>
      </w:pPr>
      <w:r w:rsidRPr="00C31E24">
        <w:t>2.</w:t>
      </w:r>
      <w:r w:rsidRPr="00C31E24">
        <w:tab/>
        <w:t>shall store the SSRC of granted transmission participant received in the Transmission Granted message and use it in the RTP media packets until the transmission is released;</w:t>
      </w:r>
    </w:p>
    <w:p w14:paraId="0F7D32CF" w14:textId="77777777" w:rsidR="003A26C2" w:rsidRPr="00C31E24" w:rsidRDefault="003A26C2" w:rsidP="003A26C2">
      <w:pPr>
        <w:pStyle w:val="B1"/>
      </w:pPr>
      <w:r w:rsidRPr="00C31E24">
        <w:t>3.</w:t>
      </w:r>
      <w:r w:rsidRPr="00C31E24">
        <w:tab/>
        <w:t>shall provide Transmission granted notification to the user, if not already done; and</w:t>
      </w:r>
    </w:p>
    <w:p w14:paraId="5112DBA2" w14:textId="77777777" w:rsidR="003A26C2" w:rsidRPr="00C31E24" w:rsidRDefault="003A26C2" w:rsidP="003A26C2">
      <w:pPr>
        <w:pStyle w:val="B1"/>
      </w:pPr>
      <w:r w:rsidRPr="00C31E24">
        <w:lastRenderedPageBreak/>
        <w:t>4.</w:t>
      </w:r>
      <w:r w:rsidRPr="00C31E24">
        <w:tab/>
        <w:t>shall enter the 'U: has permission to transmit' state.</w:t>
      </w:r>
    </w:p>
    <w:p w14:paraId="5B80A4AD" w14:textId="77777777" w:rsidR="003A26C2" w:rsidRPr="00C31E24" w:rsidRDefault="003A26C2" w:rsidP="003A26C2">
      <w:r w:rsidRPr="00C31E24">
        <w:t>[TS 24.581, clause 6.2.4.5.7]</w:t>
      </w:r>
    </w:p>
    <w:p w14:paraId="713A5DFB" w14:textId="77777777" w:rsidR="003A26C2" w:rsidRPr="00C31E24" w:rsidRDefault="003A26C2" w:rsidP="003A26C2">
      <w:r w:rsidRPr="00C31E24">
        <w:t>Upon receiving a Transmission End Request message from transmission control server, the transmission participant:</w:t>
      </w:r>
    </w:p>
    <w:p w14:paraId="67345DEB" w14:textId="77777777" w:rsidR="003A26C2" w:rsidRPr="00C31E24" w:rsidRDefault="003A26C2" w:rsidP="003A26C2">
      <w:pPr>
        <w:pStyle w:val="B1"/>
      </w:pPr>
      <w:r w:rsidRPr="00C31E24">
        <w:t>1.</w:t>
      </w:r>
      <w:r w:rsidRPr="00C31E24">
        <w:tab/>
        <w:t>shall inform the user that the permission to send RTP media is being revoked;</w:t>
      </w:r>
    </w:p>
    <w:p w14:paraId="5F03E466" w14:textId="77777777" w:rsidR="003A26C2" w:rsidRPr="00C31E24" w:rsidRDefault="003A26C2" w:rsidP="003A26C2">
      <w:pPr>
        <w:pStyle w:val="B1"/>
      </w:pPr>
      <w:r w:rsidRPr="00C31E24">
        <w:t>2.</w:t>
      </w:r>
      <w:r w:rsidRPr="00C31E24">
        <w:tab/>
        <w:t>may give information to the user about the reason for terminating the permission to send media;</w:t>
      </w:r>
    </w:p>
    <w:p w14:paraId="335E09B4" w14:textId="77777777" w:rsidR="003A26C2" w:rsidRPr="00C31E24" w:rsidRDefault="003A26C2" w:rsidP="003A26C2">
      <w:pPr>
        <w:pStyle w:val="B1"/>
      </w:pPr>
      <w:r w:rsidRPr="00C31E24">
        <w:t>3.</w:t>
      </w:r>
      <w:r w:rsidRPr="00C31E24">
        <w:tab/>
        <w:t xml:space="preserve">shall request the media in the </w:t>
      </w:r>
      <w:proofErr w:type="spellStart"/>
      <w:r w:rsidRPr="00C31E24">
        <w:t>MCVideo</w:t>
      </w:r>
      <w:proofErr w:type="spellEnd"/>
      <w:r w:rsidRPr="00C31E24">
        <w:t xml:space="preserve"> client to discard any remaining buffered RTP media packets and to stop forwarding of encoded video to the </w:t>
      </w:r>
      <w:proofErr w:type="spellStart"/>
      <w:r w:rsidRPr="00C31E24">
        <w:t>MCVideo</w:t>
      </w:r>
      <w:proofErr w:type="spellEnd"/>
      <w:r w:rsidRPr="00C31E24">
        <w:t xml:space="preserve"> server; and</w:t>
      </w:r>
    </w:p>
    <w:p w14:paraId="39A70067" w14:textId="77777777" w:rsidR="003A26C2" w:rsidRPr="00C31E24" w:rsidRDefault="003A26C2" w:rsidP="003A26C2">
      <w:pPr>
        <w:pStyle w:val="B1"/>
      </w:pPr>
      <w:r w:rsidRPr="00C31E24">
        <w:t xml:space="preserve">4.  shall </w:t>
      </w:r>
      <w:proofErr w:type="gramStart"/>
      <w:r w:rsidRPr="00C31E24">
        <w:t>send  Transmission</w:t>
      </w:r>
      <w:proofErr w:type="gramEnd"/>
      <w:r w:rsidRPr="00C31E24">
        <w:t xml:space="preserve"> End Response message to the transmission control server.</w:t>
      </w:r>
    </w:p>
    <w:p w14:paraId="56C74A3B" w14:textId="77777777" w:rsidR="003A26C2" w:rsidRPr="00C31E24" w:rsidRDefault="003A26C2" w:rsidP="003A26C2">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367798F8" w14:textId="77777777" w:rsidR="003A26C2" w:rsidRPr="00C31E24" w:rsidRDefault="003A26C2" w:rsidP="003A26C2">
      <w:pPr>
        <w:pStyle w:val="B1"/>
      </w:pPr>
      <w:r w:rsidRPr="00C31E24">
        <w:t>6.</w:t>
      </w:r>
      <w:r w:rsidRPr="00C31E24">
        <w:tab/>
        <w:t>if the session was initiated as a broadcast group call:</w:t>
      </w:r>
    </w:p>
    <w:p w14:paraId="25342C46" w14:textId="77777777" w:rsidR="003A26C2" w:rsidRPr="00C31E24" w:rsidRDefault="003A26C2" w:rsidP="003A26C2">
      <w:pPr>
        <w:pStyle w:val="B2"/>
      </w:pPr>
      <w:r w:rsidRPr="00C31E24">
        <w:t>a.</w:t>
      </w:r>
      <w:r w:rsidRPr="00C31E24">
        <w:tab/>
        <w:t xml:space="preserve">shall indicate to the </w:t>
      </w:r>
      <w:proofErr w:type="spellStart"/>
      <w:r w:rsidRPr="00C31E24">
        <w:t>MCVideo</w:t>
      </w:r>
      <w:proofErr w:type="spellEnd"/>
      <w:r w:rsidRPr="00C31E24">
        <w:t xml:space="preserve"> client the media transmission is completed; and</w:t>
      </w:r>
    </w:p>
    <w:p w14:paraId="5D934C86" w14:textId="77777777" w:rsidR="003A26C2" w:rsidRPr="00C31E24" w:rsidRDefault="003A26C2" w:rsidP="003A26C2">
      <w:pPr>
        <w:pStyle w:val="B2"/>
      </w:pPr>
      <w:r w:rsidRPr="00C31E24">
        <w:t>b</w:t>
      </w:r>
      <w:r w:rsidRPr="00C31E24">
        <w:tab/>
        <w:t>shall enter the 'Call releasing' state.</w:t>
      </w:r>
    </w:p>
    <w:p w14:paraId="76EB9B60" w14:textId="77777777" w:rsidR="003A26C2" w:rsidRPr="00C31E24" w:rsidRDefault="003A26C2" w:rsidP="003A26C2">
      <w:pPr>
        <w:pStyle w:val="H6"/>
      </w:pPr>
      <w:r w:rsidRPr="00C31E24">
        <w:t>6.7.2.3</w:t>
      </w:r>
      <w:r w:rsidRPr="00C31E24">
        <w:tab/>
        <w:t>Test description</w:t>
      </w:r>
    </w:p>
    <w:p w14:paraId="47B4A4E4" w14:textId="77777777" w:rsidR="003A26C2" w:rsidRPr="00C31E24" w:rsidRDefault="003A26C2" w:rsidP="003A26C2">
      <w:pPr>
        <w:pStyle w:val="H6"/>
      </w:pPr>
      <w:r w:rsidRPr="00C31E24">
        <w:t>6.7.2.3.1</w:t>
      </w:r>
      <w:r w:rsidRPr="00C31E24">
        <w:tab/>
        <w:t>Pre-test conditions</w:t>
      </w:r>
    </w:p>
    <w:p w14:paraId="782691C5" w14:textId="77777777" w:rsidR="003A26C2" w:rsidRPr="00C31E24" w:rsidRDefault="003A26C2" w:rsidP="003A26C2">
      <w:pPr>
        <w:pStyle w:val="H6"/>
      </w:pPr>
      <w:r w:rsidRPr="00C31E24">
        <w:t>System Simulator:</w:t>
      </w:r>
    </w:p>
    <w:p w14:paraId="7AB335B0" w14:textId="77777777" w:rsidR="003A26C2" w:rsidRPr="00C31E24" w:rsidRDefault="003A26C2" w:rsidP="003A26C2">
      <w:pPr>
        <w:pStyle w:val="B1"/>
      </w:pPr>
      <w:r w:rsidRPr="00C31E24">
        <w:t>-</w:t>
      </w:r>
      <w:r w:rsidRPr="00C31E24">
        <w:tab/>
        <w:t>SS (</w:t>
      </w:r>
      <w:proofErr w:type="spellStart"/>
      <w:r w:rsidRPr="00C31E24">
        <w:t>MCVideo</w:t>
      </w:r>
      <w:proofErr w:type="spellEnd"/>
      <w:r w:rsidRPr="00C31E24">
        <w:t xml:space="preserve"> server)</w:t>
      </w:r>
    </w:p>
    <w:p w14:paraId="481F9C58" w14:textId="77777777" w:rsidR="003A26C2" w:rsidRPr="00C31E24" w:rsidRDefault="003A26C2" w:rsidP="003A26C2">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C31E24">
        <w:t>MCVideo</w:t>
      </w:r>
      <w:proofErr w:type="spellEnd"/>
      <w:r w:rsidRPr="00C31E24">
        <w:t xml:space="preserve"> operation in the </w:t>
      </w:r>
      <w:proofErr w:type="spellStart"/>
      <w:r w:rsidRPr="00C31E24">
        <w:t>MCVideo</w:t>
      </w:r>
      <w:proofErr w:type="spellEnd"/>
      <w:r w:rsidRPr="00C31E24">
        <w:t xml:space="preserve"> configuration document).</w:t>
      </w:r>
    </w:p>
    <w:p w14:paraId="7FBDBC19" w14:textId="77777777" w:rsidR="003A26C2" w:rsidRPr="00C31E24" w:rsidRDefault="003A26C2" w:rsidP="003A26C2">
      <w:pPr>
        <w:pStyle w:val="H6"/>
      </w:pPr>
      <w:r w:rsidRPr="00C31E24">
        <w:t>IUT:</w:t>
      </w:r>
    </w:p>
    <w:p w14:paraId="2CE60D02" w14:textId="77777777" w:rsidR="003A26C2" w:rsidRPr="00C31E24" w:rsidRDefault="003A26C2" w:rsidP="003A26C2">
      <w:pPr>
        <w:pStyle w:val="B1"/>
      </w:pPr>
      <w:r w:rsidRPr="00C31E24">
        <w:t>-</w:t>
      </w:r>
      <w:r w:rsidRPr="00C31E24">
        <w:tab/>
        <w:t>UE (</w:t>
      </w:r>
      <w:proofErr w:type="spellStart"/>
      <w:r w:rsidRPr="00C31E24">
        <w:t>MCVideo</w:t>
      </w:r>
      <w:proofErr w:type="spellEnd"/>
      <w:r w:rsidRPr="00C31E24">
        <w:t xml:space="preserve"> client)</w:t>
      </w:r>
    </w:p>
    <w:p w14:paraId="108DDE5F" w14:textId="77777777" w:rsidR="003A26C2" w:rsidRPr="00C31E24" w:rsidRDefault="003A26C2" w:rsidP="003A26C2">
      <w:pPr>
        <w:pStyle w:val="B1"/>
      </w:pPr>
      <w:r w:rsidRPr="00C31E24">
        <w:t>-</w:t>
      </w:r>
      <w:r w:rsidRPr="00C31E24">
        <w:tab/>
        <w:t>The test USIM set as defined in TS 36.579-1 [2], subclause 5.5.10 is inserted.</w:t>
      </w:r>
    </w:p>
    <w:p w14:paraId="2D98916B" w14:textId="77777777" w:rsidR="003A26C2" w:rsidRPr="00C31E24" w:rsidRDefault="003A26C2" w:rsidP="003A26C2">
      <w:pPr>
        <w:pStyle w:val="H6"/>
      </w:pPr>
      <w:r w:rsidRPr="00C31E24">
        <w:t>Preamble:</w:t>
      </w:r>
    </w:p>
    <w:p w14:paraId="510F8478" w14:textId="77777777" w:rsidR="003A26C2" w:rsidRPr="00C31E24" w:rsidRDefault="003A26C2" w:rsidP="003A26C2">
      <w:pPr>
        <w:pStyle w:val="B1"/>
      </w:pPr>
      <w:r w:rsidRPr="00C31E24">
        <w:t>-</w:t>
      </w:r>
      <w:r w:rsidRPr="00C31E24">
        <w:tab/>
        <w:t xml:space="preserve">The UE has performed the Generic Test Procedure for </w:t>
      </w:r>
      <w:proofErr w:type="spellStart"/>
      <w:r w:rsidRPr="00C31E24">
        <w:t>MCVideo</w:t>
      </w:r>
      <w:proofErr w:type="spellEnd"/>
      <w:r w:rsidRPr="00C31E24">
        <w:t xml:space="preserve"> UE registration as specified in TS 36.579-1 [2], subclause 5.4.2A.</w:t>
      </w:r>
    </w:p>
    <w:p w14:paraId="5B59DE30" w14:textId="77777777" w:rsidR="003A26C2" w:rsidRPr="00C31E24" w:rsidRDefault="003A26C2" w:rsidP="003A26C2">
      <w:pPr>
        <w:pStyle w:val="B1"/>
      </w:pPr>
      <w:r w:rsidRPr="00C31E24">
        <w:t>-</w:t>
      </w:r>
      <w:r w:rsidRPr="00C31E24">
        <w:tab/>
        <w:t xml:space="preserve">The </w:t>
      </w:r>
      <w:proofErr w:type="spellStart"/>
      <w:r w:rsidRPr="00C31E24">
        <w:t>MCVideo</w:t>
      </w:r>
      <w:proofErr w:type="spellEnd"/>
      <w:r w:rsidRPr="00C31E24">
        <w:t xml:space="preserve"> User performs the Generic Test Procedure for </w:t>
      </w:r>
      <w:proofErr w:type="spellStart"/>
      <w:r w:rsidRPr="00C31E24">
        <w:t>MCVideo</w:t>
      </w:r>
      <w:proofErr w:type="spellEnd"/>
      <w:r w:rsidRPr="00C31E24">
        <w:t xml:space="preserve"> Authorization/Configuration and Key Generation as specified in TS 36.579-1 [2], subclause 5.3.2A.</w:t>
      </w:r>
    </w:p>
    <w:p w14:paraId="21ADB52D" w14:textId="77777777" w:rsidR="003A26C2" w:rsidRPr="00C31E24" w:rsidRDefault="003A26C2" w:rsidP="003A26C2">
      <w:pPr>
        <w:pStyle w:val="B1"/>
      </w:pPr>
      <w:r w:rsidRPr="00C31E24">
        <w:t>-</w:t>
      </w:r>
      <w:r w:rsidRPr="00C31E24">
        <w:tab/>
        <w:t>UE States at the end of the preamble</w:t>
      </w:r>
    </w:p>
    <w:p w14:paraId="200C3BBE" w14:textId="77777777" w:rsidR="003A26C2" w:rsidRPr="00C31E24" w:rsidRDefault="003A26C2" w:rsidP="003A26C2">
      <w:pPr>
        <w:pStyle w:val="B2"/>
      </w:pPr>
      <w:r w:rsidRPr="00C31E24">
        <w:t>-</w:t>
      </w:r>
      <w:r w:rsidRPr="00C31E24">
        <w:tab/>
        <w:t>The UE is in E-UTRA Registered, Idle Mode state.</w:t>
      </w:r>
    </w:p>
    <w:p w14:paraId="105CAAF0" w14:textId="77777777" w:rsidR="003A26C2" w:rsidRPr="00C31E24" w:rsidRDefault="003A26C2" w:rsidP="003A26C2">
      <w:pPr>
        <w:pStyle w:val="B2"/>
      </w:pPr>
      <w:r w:rsidRPr="00C31E24">
        <w:t>-</w:t>
      </w:r>
      <w:r w:rsidRPr="00C31E24">
        <w:tab/>
        <w:t xml:space="preserve">The </w:t>
      </w:r>
      <w:proofErr w:type="spellStart"/>
      <w:r w:rsidRPr="00C31E24">
        <w:t>MCVideo</w:t>
      </w:r>
      <w:proofErr w:type="spellEnd"/>
      <w:r w:rsidRPr="00C31E24">
        <w:t xml:space="preserve"> Client Application has been activated and User has registered-in as the </w:t>
      </w:r>
      <w:proofErr w:type="spellStart"/>
      <w:r w:rsidRPr="00C31E24">
        <w:t>MCVideo</w:t>
      </w:r>
      <w:proofErr w:type="spellEnd"/>
      <w:r w:rsidRPr="00C31E24">
        <w:t xml:space="preserve"> User with the Server as active user at the Client</w:t>
      </w:r>
    </w:p>
    <w:p w14:paraId="4E167488" w14:textId="77777777" w:rsidR="003A26C2" w:rsidRPr="00C31E24" w:rsidRDefault="003A26C2" w:rsidP="003A26C2">
      <w:pPr>
        <w:pStyle w:val="H6"/>
      </w:pPr>
      <w:r w:rsidRPr="00C31E24">
        <w:t>6.7.2.3.2</w:t>
      </w:r>
      <w:r w:rsidRPr="00C31E24">
        <w:tab/>
        <w:t>Test procedure sequence</w:t>
      </w:r>
    </w:p>
    <w:p w14:paraId="4E8159DA" w14:textId="77777777" w:rsidR="003A26C2" w:rsidRPr="00C31E24" w:rsidRDefault="003A26C2" w:rsidP="003A26C2">
      <w:pPr>
        <w:pStyle w:val="TH"/>
      </w:pPr>
      <w:r w:rsidRPr="00C31E24">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3A26C2" w:rsidRPr="00C31E24" w14:paraId="05C05A27" w14:textId="77777777" w:rsidTr="00D4444C">
        <w:trPr>
          <w:tblHeader/>
        </w:trPr>
        <w:tc>
          <w:tcPr>
            <w:tcW w:w="715" w:type="dxa"/>
            <w:tcBorders>
              <w:bottom w:val="nil"/>
            </w:tcBorders>
            <w:shd w:val="clear" w:color="auto" w:fill="auto"/>
          </w:tcPr>
          <w:p w14:paraId="5360CEDF" w14:textId="77777777" w:rsidR="003A26C2" w:rsidRPr="00C31E24" w:rsidRDefault="003A26C2" w:rsidP="00D4444C">
            <w:pPr>
              <w:pStyle w:val="TAH"/>
              <w:keepNext w:val="0"/>
              <w:keepLines w:val="0"/>
              <w:widowControl w:val="0"/>
            </w:pPr>
            <w:r w:rsidRPr="00C31E24">
              <w:t>St</w:t>
            </w:r>
          </w:p>
        </w:tc>
        <w:tc>
          <w:tcPr>
            <w:tcW w:w="3787" w:type="dxa"/>
            <w:tcBorders>
              <w:bottom w:val="nil"/>
            </w:tcBorders>
            <w:shd w:val="clear" w:color="auto" w:fill="auto"/>
          </w:tcPr>
          <w:p w14:paraId="43ED1036" w14:textId="77777777" w:rsidR="003A26C2" w:rsidRPr="00C31E24" w:rsidRDefault="003A26C2" w:rsidP="00D4444C">
            <w:pPr>
              <w:pStyle w:val="TAH"/>
              <w:keepNext w:val="0"/>
              <w:keepLines w:val="0"/>
              <w:widowControl w:val="0"/>
            </w:pPr>
            <w:r w:rsidRPr="00C31E24">
              <w:t>Procedure</w:t>
            </w:r>
          </w:p>
        </w:tc>
        <w:tc>
          <w:tcPr>
            <w:tcW w:w="3686" w:type="dxa"/>
            <w:gridSpan w:val="2"/>
            <w:shd w:val="clear" w:color="auto" w:fill="auto"/>
          </w:tcPr>
          <w:p w14:paraId="7893C13A" w14:textId="77777777" w:rsidR="003A26C2" w:rsidRPr="00C31E24" w:rsidRDefault="003A26C2" w:rsidP="00D4444C">
            <w:pPr>
              <w:pStyle w:val="TAH"/>
              <w:keepNext w:val="0"/>
              <w:keepLines w:val="0"/>
              <w:widowControl w:val="0"/>
            </w:pPr>
            <w:r w:rsidRPr="00C31E24">
              <w:t>Message Sequence</w:t>
            </w:r>
          </w:p>
        </w:tc>
        <w:tc>
          <w:tcPr>
            <w:tcW w:w="565" w:type="dxa"/>
            <w:tcBorders>
              <w:bottom w:val="nil"/>
            </w:tcBorders>
            <w:shd w:val="clear" w:color="auto" w:fill="auto"/>
          </w:tcPr>
          <w:p w14:paraId="5768D790" w14:textId="77777777" w:rsidR="003A26C2" w:rsidRPr="00C31E24" w:rsidRDefault="003A26C2" w:rsidP="00D4444C">
            <w:pPr>
              <w:pStyle w:val="TAH"/>
              <w:keepNext w:val="0"/>
              <w:keepLines w:val="0"/>
              <w:widowControl w:val="0"/>
            </w:pPr>
            <w:r w:rsidRPr="00C31E24">
              <w:t>TP</w:t>
            </w:r>
          </w:p>
        </w:tc>
        <w:tc>
          <w:tcPr>
            <w:tcW w:w="850" w:type="dxa"/>
            <w:tcBorders>
              <w:bottom w:val="nil"/>
            </w:tcBorders>
            <w:shd w:val="clear" w:color="auto" w:fill="auto"/>
          </w:tcPr>
          <w:p w14:paraId="6C229523" w14:textId="77777777" w:rsidR="003A26C2" w:rsidRPr="00C31E24" w:rsidRDefault="003A26C2" w:rsidP="00D4444C">
            <w:pPr>
              <w:pStyle w:val="TAH"/>
              <w:keepNext w:val="0"/>
              <w:keepLines w:val="0"/>
              <w:widowControl w:val="0"/>
            </w:pPr>
            <w:r w:rsidRPr="00C31E24">
              <w:t>Verdict</w:t>
            </w:r>
          </w:p>
        </w:tc>
      </w:tr>
      <w:tr w:rsidR="003A26C2" w:rsidRPr="00C31E24" w14:paraId="2B440DEA" w14:textId="77777777" w:rsidTr="00D4444C">
        <w:trPr>
          <w:tblHeader/>
        </w:trPr>
        <w:tc>
          <w:tcPr>
            <w:tcW w:w="715" w:type="dxa"/>
            <w:tcBorders>
              <w:top w:val="nil"/>
            </w:tcBorders>
            <w:shd w:val="clear" w:color="auto" w:fill="auto"/>
          </w:tcPr>
          <w:p w14:paraId="3F4F3627" w14:textId="77777777" w:rsidR="003A26C2" w:rsidRPr="00C31E24" w:rsidRDefault="003A26C2" w:rsidP="00D4444C">
            <w:pPr>
              <w:pStyle w:val="TAH"/>
              <w:keepNext w:val="0"/>
              <w:keepLines w:val="0"/>
              <w:widowControl w:val="0"/>
            </w:pPr>
          </w:p>
        </w:tc>
        <w:tc>
          <w:tcPr>
            <w:tcW w:w="3787" w:type="dxa"/>
            <w:tcBorders>
              <w:top w:val="nil"/>
            </w:tcBorders>
            <w:shd w:val="clear" w:color="auto" w:fill="auto"/>
          </w:tcPr>
          <w:p w14:paraId="5CDD418B" w14:textId="77777777" w:rsidR="003A26C2" w:rsidRPr="00C31E24" w:rsidRDefault="003A26C2" w:rsidP="00D4444C">
            <w:pPr>
              <w:pStyle w:val="TAH"/>
              <w:keepNext w:val="0"/>
              <w:keepLines w:val="0"/>
              <w:widowControl w:val="0"/>
            </w:pPr>
          </w:p>
        </w:tc>
        <w:tc>
          <w:tcPr>
            <w:tcW w:w="708" w:type="dxa"/>
            <w:shd w:val="clear" w:color="auto" w:fill="auto"/>
          </w:tcPr>
          <w:p w14:paraId="2F28675C" w14:textId="77777777" w:rsidR="003A26C2" w:rsidRPr="00C31E24" w:rsidRDefault="003A26C2" w:rsidP="00D4444C">
            <w:pPr>
              <w:pStyle w:val="TAH"/>
              <w:keepNext w:val="0"/>
              <w:keepLines w:val="0"/>
              <w:widowControl w:val="0"/>
            </w:pPr>
            <w:r w:rsidRPr="00C31E24">
              <w:t>U - S</w:t>
            </w:r>
          </w:p>
        </w:tc>
        <w:tc>
          <w:tcPr>
            <w:tcW w:w="2978" w:type="dxa"/>
            <w:shd w:val="clear" w:color="auto" w:fill="auto"/>
          </w:tcPr>
          <w:p w14:paraId="3C12038C" w14:textId="77777777" w:rsidR="003A26C2" w:rsidRPr="00C31E24" w:rsidRDefault="003A26C2" w:rsidP="00D4444C">
            <w:pPr>
              <w:pStyle w:val="TAH"/>
              <w:keepNext w:val="0"/>
              <w:keepLines w:val="0"/>
              <w:widowControl w:val="0"/>
            </w:pPr>
            <w:r w:rsidRPr="00C31E24">
              <w:t>Message</w:t>
            </w:r>
          </w:p>
        </w:tc>
        <w:tc>
          <w:tcPr>
            <w:tcW w:w="565" w:type="dxa"/>
            <w:tcBorders>
              <w:top w:val="nil"/>
            </w:tcBorders>
            <w:shd w:val="clear" w:color="auto" w:fill="auto"/>
          </w:tcPr>
          <w:p w14:paraId="1A1EE482" w14:textId="77777777" w:rsidR="003A26C2" w:rsidRPr="00C31E24" w:rsidRDefault="003A26C2" w:rsidP="00D4444C">
            <w:pPr>
              <w:pStyle w:val="TAH"/>
              <w:keepNext w:val="0"/>
              <w:keepLines w:val="0"/>
              <w:widowControl w:val="0"/>
            </w:pPr>
          </w:p>
        </w:tc>
        <w:tc>
          <w:tcPr>
            <w:tcW w:w="850" w:type="dxa"/>
            <w:tcBorders>
              <w:top w:val="nil"/>
            </w:tcBorders>
            <w:shd w:val="clear" w:color="auto" w:fill="auto"/>
          </w:tcPr>
          <w:p w14:paraId="2E31101E" w14:textId="77777777" w:rsidR="003A26C2" w:rsidRPr="00C31E24" w:rsidRDefault="003A26C2" w:rsidP="00D4444C">
            <w:pPr>
              <w:pStyle w:val="TAH"/>
              <w:keepNext w:val="0"/>
              <w:keepLines w:val="0"/>
              <w:widowControl w:val="0"/>
            </w:pPr>
          </w:p>
        </w:tc>
      </w:tr>
      <w:tr w:rsidR="003A26C2" w:rsidRPr="00C31E24" w:rsidDel="00C10B7E" w14:paraId="249B2D03" w14:textId="36A6ECC7" w:rsidTr="00D4444C">
        <w:trPr>
          <w:del w:id="81" w:author="MCC160" w:date="2022-04-19T15:55:00Z"/>
        </w:trPr>
        <w:tc>
          <w:tcPr>
            <w:tcW w:w="715" w:type="dxa"/>
            <w:shd w:val="clear" w:color="auto" w:fill="auto"/>
          </w:tcPr>
          <w:p w14:paraId="6CD69AA1" w14:textId="188641A1" w:rsidR="003A26C2" w:rsidRPr="00C31E24" w:rsidDel="00C10B7E" w:rsidRDefault="003A26C2" w:rsidP="00D4444C">
            <w:pPr>
              <w:pStyle w:val="TAC"/>
              <w:keepNext w:val="0"/>
              <w:keepLines w:val="0"/>
              <w:widowControl w:val="0"/>
              <w:rPr>
                <w:del w:id="82" w:author="MCC160" w:date="2022-04-19T15:55:00Z"/>
              </w:rPr>
            </w:pPr>
            <w:del w:id="83" w:author="MCC160" w:date="2022-04-19T15:55:00Z">
              <w:r w:rsidRPr="00C31E24" w:rsidDel="00C10B7E">
                <w:delText>-</w:delText>
              </w:r>
            </w:del>
          </w:p>
        </w:tc>
        <w:tc>
          <w:tcPr>
            <w:tcW w:w="3787" w:type="dxa"/>
            <w:shd w:val="clear" w:color="auto" w:fill="auto"/>
          </w:tcPr>
          <w:p w14:paraId="7FF6FD68" w14:textId="111D2D99" w:rsidR="003A26C2" w:rsidRPr="00C31E24" w:rsidDel="00C10B7E" w:rsidRDefault="003A26C2" w:rsidP="00D4444C">
            <w:pPr>
              <w:pStyle w:val="TAL"/>
              <w:keepNext w:val="0"/>
              <w:keepLines w:val="0"/>
              <w:widowControl w:val="0"/>
              <w:rPr>
                <w:del w:id="84" w:author="MCC160" w:date="2022-04-19T15:55:00Z"/>
              </w:rPr>
            </w:pPr>
            <w:del w:id="85" w:author="MCC160" w:date="2022-04-19T15:55:00Z">
              <w:r w:rsidRPr="00C31E24" w:rsidDel="00C10B7E">
                <w:rPr>
                  <w:rFonts w:cs="Arial"/>
                  <w:szCs w:val="18"/>
                </w:rPr>
                <w:delText xml:space="preserve">EXCEPTION: The E-UTRA/EPC actions which are related to the MCVIDEO call establishment are described in TS 36.579-1 [2], subclause 5.4.4A Generic Test </w:delText>
              </w:r>
              <w:r w:rsidRPr="00C31E24" w:rsidDel="00C10B7E">
                <w:rPr>
                  <w:rFonts w:cs="Arial"/>
                  <w:szCs w:val="18"/>
                </w:rPr>
                <w:lastRenderedPageBreak/>
                <w:delText>Procedure for MCVideo CT communication in E-UTRA'. The test sequence below shows only the MCVideo relevant messages exchanged.</w:delText>
              </w:r>
            </w:del>
          </w:p>
        </w:tc>
        <w:tc>
          <w:tcPr>
            <w:tcW w:w="708" w:type="dxa"/>
            <w:shd w:val="clear" w:color="auto" w:fill="auto"/>
          </w:tcPr>
          <w:p w14:paraId="416486C7" w14:textId="51635C74" w:rsidR="003A26C2" w:rsidRPr="00C31E24" w:rsidDel="00C10B7E" w:rsidRDefault="003A26C2" w:rsidP="00D4444C">
            <w:pPr>
              <w:pStyle w:val="TAC"/>
              <w:keepNext w:val="0"/>
              <w:keepLines w:val="0"/>
              <w:widowControl w:val="0"/>
              <w:rPr>
                <w:del w:id="86" w:author="MCC160" w:date="2022-04-19T15:55:00Z"/>
              </w:rPr>
            </w:pPr>
            <w:del w:id="87" w:author="MCC160" w:date="2022-04-19T15:55:00Z">
              <w:r w:rsidRPr="00C31E24" w:rsidDel="00C10B7E">
                <w:lastRenderedPageBreak/>
                <w:delText>-</w:delText>
              </w:r>
            </w:del>
          </w:p>
        </w:tc>
        <w:tc>
          <w:tcPr>
            <w:tcW w:w="2978" w:type="dxa"/>
            <w:shd w:val="clear" w:color="auto" w:fill="auto"/>
          </w:tcPr>
          <w:p w14:paraId="48934DD8" w14:textId="571E8285" w:rsidR="003A26C2" w:rsidRPr="00C31E24" w:rsidDel="00C10B7E" w:rsidRDefault="003A26C2" w:rsidP="00D4444C">
            <w:pPr>
              <w:pStyle w:val="TAL"/>
              <w:keepNext w:val="0"/>
              <w:keepLines w:val="0"/>
              <w:widowControl w:val="0"/>
              <w:rPr>
                <w:del w:id="88" w:author="MCC160" w:date="2022-04-19T15:55:00Z"/>
              </w:rPr>
            </w:pPr>
            <w:del w:id="89" w:author="MCC160" w:date="2022-04-19T15:55:00Z">
              <w:r w:rsidRPr="00C31E24" w:rsidDel="00C10B7E">
                <w:delText>-</w:delText>
              </w:r>
            </w:del>
          </w:p>
        </w:tc>
        <w:tc>
          <w:tcPr>
            <w:tcW w:w="565" w:type="dxa"/>
            <w:shd w:val="clear" w:color="auto" w:fill="auto"/>
          </w:tcPr>
          <w:p w14:paraId="561E313B" w14:textId="3FAD7DCA" w:rsidR="003A26C2" w:rsidRPr="00C31E24" w:rsidDel="00C10B7E" w:rsidRDefault="003A26C2" w:rsidP="00D4444C">
            <w:pPr>
              <w:pStyle w:val="TAC"/>
              <w:keepNext w:val="0"/>
              <w:keepLines w:val="0"/>
              <w:widowControl w:val="0"/>
              <w:rPr>
                <w:del w:id="90" w:author="MCC160" w:date="2022-04-19T15:55:00Z"/>
              </w:rPr>
            </w:pPr>
            <w:del w:id="91" w:author="MCC160" w:date="2022-04-19T15:55:00Z">
              <w:r w:rsidRPr="00C31E24" w:rsidDel="00C10B7E">
                <w:delText>-</w:delText>
              </w:r>
            </w:del>
          </w:p>
        </w:tc>
        <w:tc>
          <w:tcPr>
            <w:tcW w:w="850" w:type="dxa"/>
            <w:shd w:val="clear" w:color="auto" w:fill="auto"/>
          </w:tcPr>
          <w:p w14:paraId="5F539580" w14:textId="35FC99D9" w:rsidR="003A26C2" w:rsidRPr="00C31E24" w:rsidDel="00C10B7E" w:rsidRDefault="003A26C2" w:rsidP="00D4444C">
            <w:pPr>
              <w:pStyle w:val="TAC"/>
              <w:keepNext w:val="0"/>
              <w:keepLines w:val="0"/>
              <w:widowControl w:val="0"/>
              <w:rPr>
                <w:del w:id="92" w:author="MCC160" w:date="2022-04-19T15:55:00Z"/>
              </w:rPr>
            </w:pPr>
            <w:del w:id="93" w:author="MCC160" w:date="2022-04-19T15:55:00Z">
              <w:r w:rsidRPr="00C31E24" w:rsidDel="00C10B7E">
                <w:rPr>
                  <w:rFonts w:cs="Arial"/>
                  <w:szCs w:val="18"/>
                </w:rPr>
                <w:delText>-</w:delText>
              </w:r>
            </w:del>
          </w:p>
        </w:tc>
      </w:tr>
      <w:tr w:rsidR="003A26C2" w:rsidRPr="00C31E24" w14:paraId="422E3283" w14:textId="77777777" w:rsidTr="00D4444C">
        <w:tc>
          <w:tcPr>
            <w:tcW w:w="715" w:type="dxa"/>
            <w:shd w:val="clear" w:color="auto" w:fill="auto"/>
          </w:tcPr>
          <w:p w14:paraId="701A99F0" w14:textId="77777777" w:rsidR="003A26C2" w:rsidRPr="00C31E24" w:rsidRDefault="003A26C2" w:rsidP="00D4444C">
            <w:pPr>
              <w:pStyle w:val="TAC"/>
              <w:keepNext w:val="0"/>
              <w:keepLines w:val="0"/>
              <w:widowControl w:val="0"/>
              <w:rPr>
                <w:rFonts w:eastAsia="Calibri"/>
              </w:rPr>
            </w:pPr>
            <w:r w:rsidRPr="00C31E24">
              <w:t>1</w:t>
            </w:r>
          </w:p>
        </w:tc>
        <w:tc>
          <w:tcPr>
            <w:tcW w:w="3787" w:type="dxa"/>
            <w:shd w:val="clear" w:color="auto" w:fill="auto"/>
          </w:tcPr>
          <w:p w14:paraId="479081D3" w14:textId="77777777" w:rsidR="003A26C2" w:rsidRPr="00C31E24" w:rsidRDefault="003A26C2" w:rsidP="00D4444C">
            <w:pPr>
              <w:pStyle w:val="TAL"/>
              <w:keepNext w:val="0"/>
              <w:keepLines w:val="0"/>
              <w:widowControl w:val="0"/>
              <w:rPr>
                <w:rFonts w:eastAsia="Calibri"/>
              </w:rPr>
            </w:pPr>
            <w:r w:rsidRPr="00C31E24">
              <w:rPr>
                <w:rFonts w:eastAsia="SimSun"/>
              </w:rPr>
              <w:t xml:space="preserve">Check: Is the Test Procedure for MCX CT session establishment/modification without provisional responses other than 100 Trying as described in TS 36.579-1 [2] Table 5.3.4.3-1 to </w:t>
            </w:r>
            <w:r w:rsidRPr="00C31E24">
              <w:t xml:space="preserve">establishment an </w:t>
            </w:r>
            <w:proofErr w:type="spellStart"/>
            <w:r w:rsidRPr="00C31E24">
              <w:t>MCVideo</w:t>
            </w:r>
            <w:proofErr w:type="spellEnd"/>
            <w:r w:rsidRPr="00C31E24">
              <w:t xml:space="preserve"> remote initiated ambient viewing call with correctly performed?</w:t>
            </w:r>
          </w:p>
        </w:tc>
        <w:tc>
          <w:tcPr>
            <w:tcW w:w="708" w:type="dxa"/>
            <w:shd w:val="clear" w:color="auto" w:fill="auto"/>
          </w:tcPr>
          <w:p w14:paraId="0DD15C63" w14:textId="77777777" w:rsidR="003A26C2" w:rsidRPr="00C31E24" w:rsidRDefault="003A26C2" w:rsidP="00D4444C">
            <w:pPr>
              <w:pStyle w:val="TAC"/>
              <w:keepNext w:val="0"/>
              <w:keepLines w:val="0"/>
              <w:widowControl w:val="0"/>
              <w:rPr>
                <w:rFonts w:eastAsia="Calibri"/>
                <w:szCs w:val="22"/>
              </w:rPr>
            </w:pPr>
            <w:r w:rsidRPr="00C31E24">
              <w:t>-</w:t>
            </w:r>
          </w:p>
        </w:tc>
        <w:tc>
          <w:tcPr>
            <w:tcW w:w="2978" w:type="dxa"/>
            <w:shd w:val="clear" w:color="auto" w:fill="auto"/>
          </w:tcPr>
          <w:p w14:paraId="33D2088C" w14:textId="77777777" w:rsidR="003A26C2" w:rsidRPr="00C31E24" w:rsidRDefault="003A26C2" w:rsidP="00D4444C">
            <w:pPr>
              <w:pStyle w:val="TAL"/>
              <w:keepNext w:val="0"/>
              <w:keepLines w:val="0"/>
              <w:widowControl w:val="0"/>
              <w:rPr>
                <w:rFonts w:eastAsia="Calibri"/>
              </w:rPr>
            </w:pPr>
            <w:r w:rsidRPr="00C31E24">
              <w:t>-</w:t>
            </w:r>
          </w:p>
        </w:tc>
        <w:tc>
          <w:tcPr>
            <w:tcW w:w="565" w:type="dxa"/>
            <w:shd w:val="clear" w:color="auto" w:fill="auto"/>
          </w:tcPr>
          <w:p w14:paraId="1B9EC0BF" w14:textId="77777777" w:rsidR="003A26C2" w:rsidRPr="00C31E24" w:rsidRDefault="003A26C2" w:rsidP="00D4444C">
            <w:pPr>
              <w:pStyle w:val="TAC"/>
              <w:keepNext w:val="0"/>
              <w:keepLines w:val="0"/>
              <w:widowControl w:val="0"/>
            </w:pPr>
            <w:r w:rsidRPr="00C31E24">
              <w:t>1</w:t>
            </w:r>
          </w:p>
        </w:tc>
        <w:tc>
          <w:tcPr>
            <w:tcW w:w="850" w:type="dxa"/>
            <w:shd w:val="clear" w:color="auto" w:fill="auto"/>
          </w:tcPr>
          <w:p w14:paraId="345529B7" w14:textId="77777777" w:rsidR="003A26C2" w:rsidRPr="00C31E24" w:rsidRDefault="003A26C2" w:rsidP="00D4444C">
            <w:pPr>
              <w:pStyle w:val="TAC"/>
              <w:keepNext w:val="0"/>
              <w:keepLines w:val="0"/>
              <w:widowControl w:val="0"/>
            </w:pPr>
            <w:r w:rsidRPr="00C31E24">
              <w:rPr>
                <w:rFonts w:cs="Arial"/>
                <w:szCs w:val="18"/>
              </w:rPr>
              <w:t>-</w:t>
            </w:r>
          </w:p>
        </w:tc>
      </w:tr>
      <w:tr w:rsidR="003A26C2" w:rsidRPr="00C31E24" w14:paraId="57A777A8" w14:textId="77777777" w:rsidTr="00D4444C">
        <w:tc>
          <w:tcPr>
            <w:tcW w:w="715" w:type="dxa"/>
            <w:shd w:val="clear" w:color="auto" w:fill="auto"/>
          </w:tcPr>
          <w:p w14:paraId="0154AE0D" w14:textId="77777777" w:rsidR="003A26C2" w:rsidRPr="00C31E24" w:rsidRDefault="003A26C2" w:rsidP="00D4444C">
            <w:pPr>
              <w:pStyle w:val="TAC"/>
              <w:keepNext w:val="0"/>
              <w:keepLines w:val="0"/>
              <w:widowControl w:val="0"/>
              <w:rPr>
                <w:rFonts w:eastAsia="Calibri"/>
              </w:rPr>
            </w:pPr>
            <w:r w:rsidRPr="00C31E24">
              <w:t xml:space="preserve">2 </w:t>
            </w:r>
          </w:p>
        </w:tc>
        <w:tc>
          <w:tcPr>
            <w:tcW w:w="3787" w:type="dxa"/>
            <w:shd w:val="clear" w:color="auto" w:fill="auto"/>
          </w:tcPr>
          <w:p w14:paraId="28A5CFC3" w14:textId="77777777" w:rsidR="003A26C2" w:rsidRPr="00C31E24" w:rsidRDefault="003A26C2" w:rsidP="00D4444C">
            <w:pPr>
              <w:pStyle w:val="TAL"/>
              <w:keepNext w:val="0"/>
              <w:keepLines w:val="0"/>
              <w:widowControl w:val="0"/>
              <w:rPr>
                <w:rFonts w:eastAsia="Calibri"/>
              </w:rPr>
            </w:pPr>
            <w:r w:rsidRPr="00C31E24">
              <w:t>The SS (</w:t>
            </w:r>
            <w:proofErr w:type="spellStart"/>
            <w:r w:rsidRPr="00C31E24">
              <w:t>MCVideo</w:t>
            </w:r>
            <w:proofErr w:type="spellEnd"/>
            <w:r w:rsidRPr="00C31E24">
              <w:t xml:space="preserve"> Server) sends a Transmission Granted message.</w:t>
            </w:r>
          </w:p>
        </w:tc>
        <w:tc>
          <w:tcPr>
            <w:tcW w:w="708" w:type="dxa"/>
            <w:shd w:val="clear" w:color="auto" w:fill="auto"/>
          </w:tcPr>
          <w:p w14:paraId="7C2037AA" w14:textId="77777777" w:rsidR="003A26C2" w:rsidRPr="00C31E24" w:rsidRDefault="003A26C2" w:rsidP="00D4444C">
            <w:pPr>
              <w:pStyle w:val="TAC"/>
              <w:keepNext w:val="0"/>
              <w:keepLines w:val="0"/>
              <w:widowControl w:val="0"/>
              <w:rPr>
                <w:rFonts w:eastAsia="Calibri"/>
                <w:szCs w:val="22"/>
              </w:rPr>
            </w:pPr>
            <w:r w:rsidRPr="00C31E24">
              <w:t>&lt;--</w:t>
            </w:r>
          </w:p>
        </w:tc>
        <w:tc>
          <w:tcPr>
            <w:tcW w:w="2978" w:type="dxa"/>
            <w:shd w:val="clear" w:color="auto" w:fill="auto"/>
          </w:tcPr>
          <w:p w14:paraId="7B047991" w14:textId="77777777" w:rsidR="003A26C2" w:rsidRPr="00C31E24" w:rsidRDefault="003A26C2" w:rsidP="00D4444C">
            <w:pPr>
              <w:pStyle w:val="TAL"/>
              <w:keepNext w:val="0"/>
              <w:keepLines w:val="0"/>
              <w:widowControl w:val="0"/>
              <w:rPr>
                <w:rFonts w:eastAsia="Calibri"/>
              </w:rPr>
            </w:pPr>
            <w:r w:rsidRPr="00C31E24">
              <w:t>Transmission Granted</w:t>
            </w:r>
          </w:p>
        </w:tc>
        <w:tc>
          <w:tcPr>
            <w:tcW w:w="565" w:type="dxa"/>
            <w:shd w:val="clear" w:color="auto" w:fill="auto"/>
          </w:tcPr>
          <w:p w14:paraId="75B89B32" w14:textId="77777777" w:rsidR="003A26C2" w:rsidRPr="00C31E24" w:rsidRDefault="003A26C2" w:rsidP="00D4444C">
            <w:pPr>
              <w:pStyle w:val="TAC"/>
              <w:keepNext w:val="0"/>
              <w:keepLines w:val="0"/>
              <w:widowControl w:val="0"/>
            </w:pPr>
            <w:r w:rsidRPr="00C31E24">
              <w:t>-</w:t>
            </w:r>
          </w:p>
        </w:tc>
        <w:tc>
          <w:tcPr>
            <w:tcW w:w="850" w:type="dxa"/>
            <w:shd w:val="clear" w:color="auto" w:fill="auto"/>
          </w:tcPr>
          <w:p w14:paraId="4626C02E" w14:textId="77777777" w:rsidR="003A26C2" w:rsidRPr="00C31E24" w:rsidRDefault="003A26C2" w:rsidP="00D4444C">
            <w:pPr>
              <w:pStyle w:val="TAC"/>
              <w:keepNext w:val="0"/>
              <w:keepLines w:val="0"/>
              <w:widowControl w:val="0"/>
            </w:pPr>
            <w:r w:rsidRPr="00C31E24">
              <w:t>-</w:t>
            </w:r>
          </w:p>
        </w:tc>
      </w:tr>
      <w:tr w:rsidR="003A26C2" w:rsidRPr="00C31E24" w14:paraId="353D35FF" w14:textId="77777777" w:rsidTr="00D4444C">
        <w:tc>
          <w:tcPr>
            <w:tcW w:w="715" w:type="dxa"/>
            <w:shd w:val="clear" w:color="auto" w:fill="auto"/>
          </w:tcPr>
          <w:p w14:paraId="4EA644CB" w14:textId="77777777" w:rsidR="003A26C2" w:rsidRPr="00C31E24" w:rsidRDefault="003A26C2" w:rsidP="00D4444C">
            <w:pPr>
              <w:pStyle w:val="TAC"/>
              <w:keepNext w:val="0"/>
              <w:keepLines w:val="0"/>
              <w:widowControl w:val="0"/>
              <w:rPr>
                <w:rFonts w:eastAsia="Calibri"/>
              </w:rPr>
            </w:pPr>
            <w:r w:rsidRPr="00C31E24">
              <w:t>3</w:t>
            </w:r>
          </w:p>
        </w:tc>
        <w:tc>
          <w:tcPr>
            <w:tcW w:w="3787" w:type="dxa"/>
            <w:shd w:val="clear" w:color="auto" w:fill="auto"/>
          </w:tcPr>
          <w:p w14:paraId="5BA9F4A3" w14:textId="77777777" w:rsidR="003A26C2" w:rsidRPr="00C31E24" w:rsidRDefault="003A26C2" w:rsidP="00D4444C">
            <w:pPr>
              <w:pStyle w:val="TAL"/>
            </w:pPr>
            <w:r w:rsidRPr="00C31E24">
              <w:t>Check: Does the UE (</w:t>
            </w:r>
            <w:proofErr w:type="spellStart"/>
            <w:r w:rsidRPr="00C31E24">
              <w:t>MCVideo</w:t>
            </w:r>
            <w:proofErr w:type="spellEnd"/>
            <w:r w:rsidRPr="00C31E24">
              <w:t xml:space="preserve"> Client provide transmission granted notification to the </w:t>
            </w:r>
            <w:proofErr w:type="spellStart"/>
            <w:r w:rsidRPr="00C31E24">
              <w:t>MCVideo</w:t>
            </w:r>
            <w:proofErr w:type="spellEnd"/>
            <w:r w:rsidRPr="00C31E24">
              <w:t xml:space="preserve"> User?</w:t>
            </w:r>
          </w:p>
          <w:p w14:paraId="221B09B4" w14:textId="77777777" w:rsidR="003A26C2" w:rsidRPr="00C31E24" w:rsidRDefault="003A26C2" w:rsidP="00D4444C">
            <w:pPr>
              <w:pStyle w:val="TAL"/>
              <w:keepNext w:val="0"/>
              <w:keepLines w:val="0"/>
              <w:widowControl w:val="0"/>
              <w:rPr>
                <w:rFonts w:eastAsia="Calibri"/>
              </w:rPr>
            </w:pPr>
            <w:r w:rsidRPr="00C31E24">
              <w:rPr>
                <w:rFonts w:eastAsia="Calibri"/>
                <w:szCs w:val="18"/>
              </w:rPr>
              <w:t>(NOTE 1)</w:t>
            </w:r>
          </w:p>
        </w:tc>
        <w:tc>
          <w:tcPr>
            <w:tcW w:w="708" w:type="dxa"/>
            <w:shd w:val="clear" w:color="auto" w:fill="auto"/>
          </w:tcPr>
          <w:p w14:paraId="024FF4DE" w14:textId="77777777" w:rsidR="003A26C2" w:rsidRPr="00C31E24" w:rsidRDefault="003A26C2" w:rsidP="00D4444C">
            <w:pPr>
              <w:pStyle w:val="TAC"/>
              <w:keepNext w:val="0"/>
              <w:keepLines w:val="0"/>
              <w:widowControl w:val="0"/>
              <w:rPr>
                <w:rFonts w:eastAsia="Calibri"/>
                <w:szCs w:val="22"/>
              </w:rPr>
            </w:pPr>
            <w:r w:rsidRPr="00C31E24">
              <w:rPr>
                <w:rFonts w:eastAsia="Calibri"/>
                <w:szCs w:val="18"/>
              </w:rPr>
              <w:t>-</w:t>
            </w:r>
          </w:p>
        </w:tc>
        <w:tc>
          <w:tcPr>
            <w:tcW w:w="2978" w:type="dxa"/>
            <w:shd w:val="clear" w:color="auto" w:fill="auto"/>
          </w:tcPr>
          <w:p w14:paraId="50719E26" w14:textId="77777777" w:rsidR="003A26C2" w:rsidRPr="00C31E24" w:rsidRDefault="003A26C2" w:rsidP="00D4444C">
            <w:pPr>
              <w:pStyle w:val="TAL"/>
              <w:keepNext w:val="0"/>
              <w:keepLines w:val="0"/>
              <w:widowControl w:val="0"/>
              <w:rPr>
                <w:rFonts w:eastAsia="Calibri"/>
              </w:rPr>
            </w:pPr>
            <w:r w:rsidRPr="00C31E24">
              <w:rPr>
                <w:rFonts w:eastAsia="Calibri"/>
                <w:szCs w:val="18"/>
              </w:rPr>
              <w:t>-</w:t>
            </w:r>
          </w:p>
        </w:tc>
        <w:tc>
          <w:tcPr>
            <w:tcW w:w="565" w:type="dxa"/>
            <w:shd w:val="clear" w:color="auto" w:fill="auto"/>
          </w:tcPr>
          <w:p w14:paraId="31CCE5CF" w14:textId="77777777" w:rsidR="003A26C2" w:rsidRPr="00C31E24" w:rsidRDefault="003A26C2" w:rsidP="00D4444C">
            <w:pPr>
              <w:pStyle w:val="TAC"/>
              <w:keepNext w:val="0"/>
              <w:keepLines w:val="0"/>
              <w:widowControl w:val="0"/>
            </w:pPr>
            <w:r w:rsidRPr="00C31E24">
              <w:rPr>
                <w:rFonts w:eastAsia="Calibri"/>
                <w:szCs w:val="18"/>
              </w:rPr>
              <w:t>2</w:t>
            </w:r>
          </w:p>
        </w:tc>
        <w:tc>
          <w:tcPr>
            <w:tcW w:w="850" w:type="dxa"/>
            <w:shd w:val="clear" w:color="auto" w:fill="auto"/>
          </w:tcPr>
          <w:p w14:paraId="1C99040D" w14:textId="77777777" w:rsidR="003A26C2" w:rsidRPr="00C31E24" w:rsidRDefault="003A26C2" w:rsidP="00D4444C">
            <w:pPr>
              <w:pStyle w:val="TAC"/>
              <w:keepNext w:val="0"/>
              <w:keepLines w:val="0"/>
              <w:widowControl w:val="0"/>
            </w:pPr>
            <w:r w:rsidRPr="00C31E24">
              <w:rPr>
                <w:rFonts w:eastAsia="Calibri"/>
                <w:szCs w:val="18"/>
              </w:rPr>
              <w:t>F</w:t>
            </w:r>
          </w:p>
        </w:tc>
      </w:tr>
      <w:tr w:rsidR="003A26C2" w:rsidRPr="00C31E24" w14:paraId="1F438AEF" w14:textId="77777777" w:rsidTr="00D4444C">
        <w:tc>
          <w:tcPr>
            <w:tcW w:w="715" w:type="dxa"/>
            <w:shd w:val="clear" w:color="auto" w:fill="auto"/>
          </w:tcPr>
          <w:p w14:paraId="084D5839" w14:textId="77777777" w:rsidR="003A26C2" w:rsidRPr="00C31E24" w:rsidRDefault="003A26C2" w:rsidP="00D4444C">
            <w:pPr>
              <w:pStyle w:val="TAC"/>
              <w:keepNext w:val="0"/>
              <w:keepLines w:val="0"/>
              <w:widowControl w:val="0"/>
              <w:rPr>
                <w:rFonts w:eastAsia="Calibri"/>
              </w:rPr>
            </w:pPr>
            <w:r w:rsidRPr="00C31E24">
              <w:t>4</w:t>
            </w:r>
          </w:p>
        </w:tc>
        <w:tc>
          <w:tcPr>
            <w:tcW w:w="3787" w:type="dxa"/>
            <w:shd w:val="clear" w:color="auto" w:fill="auto"/>
          </w:tcPr>
          <w:p w14:paraId="1A3E3B5B" w14:textId="77777777" w:rsidR="003A26C2" w:rsidRPr="00C31E24" w:rsidRDefault="003A26C2" w:rsidP="00D4444C">
            <w:pPr>
              <w:pStyle w:val="TAL"/>
              <w:keepNext w:val="0"/>
              <w:keepLines w:val="0"/>
              <w:widowControl w:val="0"/>
              <w:rPr>
                <w:rFonts w:eastAsia="Calibri"/>
              </w:rPr>
            </w:pPr>
            <w:r w:rsidRPr="00C31E24">
              <w:t xml:space="preserve">Check: Is the Test Procedure </w:t>
            </w:r>
            <w:proofErr w:type="spellStart"/>
            <w:r w:rsidRPr="00C31E24">
              <w:t>MCVideo</w:t>
            </w:r>
            <w:proofErr w:type="spellEnd"/>
            <w:r w:rsidRPr="00C31E24">
              <w:t xml:space="preserve"> Transmission End Request CT </w:t>
            </w:r>
            <w:r w:rsidRPr="00C31E24">
              <w:rPr>
                <w:rFonts w:eastAsia="SimSun"/>
              </w:rPr>
              <w:t>as described in TS 36.579-1 [2] Table 5.3B.9.3-1 correctly performed?</w:t>
            </w:r>
          </w:p>
        </w:tc>
        <w:tc>
          <w:tcPr>
            <w:tcW w:w="708" w:type="dxa"/>
            <w:shd w:val="clear" w:color="auto" w:fill="auto"/>
          </w:tcPr>
          <w:p w14:paraId="6077D1D2" w14:textId="77777777" w:rsidR="003A26C2" w:rsidRPr="00C31E24" w:rsidRDefault="003A26C2" w:rsidP="00D4444C">
            <w:pPr>
              <w:pStyle w:val="TAC"/>
              <w:keepNext w:val="0"/>
              <w:keepLines w:val="0"/>
              <w:widowControl w:val="0"/>
              <w:rPr>
                <w:rFonts w:eastAsia="Calibri"/>
                <w:szCs w:val="22"/>
              </w:rPr>
            </w:pPr>
            <w:r w:rsidRPr="00C31E24">
              <w:rPr>
                <w:rFonts w:eastAsia="Calibri"/>
                <w:szCs w:val="18"/>
              </w:rPr>
              <w:t>-</w:t>
            </w:r>
          </w:p>
        </w:tc>
        <w:tc>
          <w:tcPr>
            <w:tcW w:w="2978" w:type="dxa"/>
            <w:shd w:val="clear" w:color="auto" w:fill="auto"/>
          </w:tcPr>
          <w:p w14:paraId="6FB9553B" w14:textId="77777777" w:rsidR="003A26C2" w:rsidRPr="00C31E24" w:rsidRDefault="003A26C2" w:rsidP="00D4444C">
            <w:pPr>
              <w:pStyle w:val="TAL"/>
              <w:keepNext w:val="0"/>
              <w:keepLines w:val="0"/>
              <w:widowControl w:val="0"/>
              <w:rPr>
                <w:rFonts w:eastAsia="Calibri"/>
              </w:rPr>
            </w:pPr>
            <w:r w:rsidRPr="00C31E24">
              <w:rPr>
                <w:rFonts w:eastAsia="Calibri"/>
                <w:szCs w:val="18"/>
              </w:rPr>
              <w:t>-</w:t>
            </w:r>
          </w:p>
        </w:tc>
        <w:tc>
          <w:tcPr>
            <w:tcW w:w="565" w:type="dxa"/>
            <w:shd w:val="clear" w:color="auto" w:fill="auto"/>
          </w:tcPr>
          <w:p w14:paraId="3407A083" w14:textId="77777777" w:rsidR="003A26C2" w:rsidRPr="00C31E24" w:rsidRDefault="003A26C2" w:rsidP="00D4444C">
            <w:pPr>
              <w:pStyle w:val="TAC"/>
              <w:keepNext w:val="0"/>
              <w:keepLines w:val="0"/>
              <w:widowControl w:val="0"/>
            </w:pPr>
            <w:r w:rsidRPr="00C31E24">
              <w:t>2</w:t>
            </w:r>
          </w:p>
        </w:tc>
        <w:tc>
          <w:tcPr>
            <w:tcW w:w="850" w:type="dxa"/>
            <w:shd w:val="clear" w:color="auto" w:fill="auto"/>
          </w:tcPr>
          <w:p w14:paraId="23A5809B" w14:textId="77777777" w:rsidR="003A26C2" w:rsidRPr="00C31E24" w:rsidRDefault="003A26C2" w:rsidP="00D4444C">
            <w:pPr>
              <w:pStyle w:val="TAC"/>
              <w:keepNext w:val="0"/>
              <w:keepLines w:val="0"/>
              <w:widowControl w:val="0"/>
            </w:pPr>
            <w:r w:rsidRPr="00C31E24">
              <w:rPr>
                <w:rFonts w:cs="Arial"/>
                <w:szCs w:val="18"/>
              </w:rPr>
              <w:t>-</w:t>
            </w:r>
          </w:p>
        </w:tc>
      </w:tr>
      <w:tr w:rsidR="003A26C2" w:rsidRPr="00C31E24" w14:paraId="13EB1D01" w14:textId="77777777" w:rsidTr="00D4444C">
        <w:tc>
          <w:tcPr>
            <w:tcW w:w="715" w:type="dxa"/>
            <w:shd w:val="clear" w:color="auto" w:fill="auto"/>
          </w:tcPr>
          <w:p w14:paraId="7D35B761" w14:textId="77777777" w:rsidR="003A26C2" w:rsidRPr="00C31E24" w:rsidRDefault="003A26C2" w:rsidP="00D4444C">
            <w:pPr>
              <w:pStyle w:val="TAC"/>
              <w:keepNext w:val="0"/>
              <w:keepLines w:val="0"/>
              <w:widowControl w:val="0"/>
              <w:rPr>
                <w:rFonts w:eastAsia="Calibri"/>
              </w:rPr>
            </w:pPr>
            <w:r w:rsidRPr="00C31E24">
              <w:t>5</w:t>
            </w:r>
          </w:p>
        </w:tc>
        <w:tc>
          <w:tcPr>
            <w:tcW w:w="3787" w:type="dxa"/>
            <w:shd w:val="clear" w:color="auto" w:fill="auto"/>
          </w:tcPr>
          <w:p w14:paraId="10C90C29" w14:textId="77777777" w:rsidR="003A26C2" w:rsidRPr="00C31E24" w:rsidRDefault="003A26C2" w:rsidP="00D4444C">
            <w:pPr>
              <w:pStyle w:val="TAL"/>
            </w:pPr>
            <w:r w:rsidRPr="00C31E24">
              <w:t>Check: Does the UE (</w:t>
            </w:r>
            <w:proofErr w:type="spellStart"/>
            <w:r w:rsidRPr="00C31E24">
              <w:t>MCVideo</w:t>
            </w:r>
            <w:proofErr w:type="spellEnd"/>
            <w:r w:rsidRPr="00C31E24">
              <w:t xml:space="preserve"> Client) inform the </w:t>
            </w:r>
            <w:proofErr w:type="spellStart"/>
            <w:r w:rsidRPr="00C31E24">
              <w:t>MCVideo</w:t>
            </w:r>
            <w:proofErr w:type="spellEnd"/>
            <w:r w:rsidRPr="00C31E24">
              <w:t xml:space="preserve"> User that the permission to send RTP media is being revoked?</w:t>
            </w:r>
          </w:p>
          <w:p w14:paraId="0BE4478E" w14:textId="77777777" w:rsidR="003A26C2" w:rsidRPr="00C31E24" w:rsidRDefault="003A26C2" w:rsidP="00D4444C">
            <w:pPr>
              <w:pStyle w:val="TAL"/>
              <w:keepNext w:val="0"/>
              <w:keepLines w:val="0"/>
              <w:widowControl w:val="0"/>
              <w:rPr>
                <w:rFonts w:eastAsia="Calibri"/>
              </w:rPr>
            </w:pPr>
            <w:r w:rsidRPr="00C31E24">
              <w:rPr>
                <w:rFonts w:eastAsia="Calibri"/>
                <w:szCs w:val="18"/>
              </w:rPr>
              <w:t>(NOTE 1)</w:t>
            </w:r>
          </w:p>
        </w:tc>
        <w:tc>
          <w:tcPr>
            <w:tcW w:w="708" w:type="dxa"/>
            <w:shd w:val="clear" w:color="auto" w:fill="auto"/>
          </w:tcPr>
          <w:p w14:paraId="4F99D113" w14:textId="77777777" w:rsidR="003A26C2" w:rsidRPr="00C31E24" w:rsidRDefault="003A26C2" w:rsidP="00D4444C">
            <w:pPr>
              <w:pStyle w:val="TAC"/>
              <w:keepNext w:val="0"/>
              <w:keepLines w:val="0"/>
              <w:widowControl w:val="0"/>
              <w:rPr>
                <w:rFonts w:eastAsia="Calibri"/>
                <w:szCs w:val="22"/>
              </w:rPr>
            </w:pPr>
            <w:r w:rsidRPr="00C31E24">
              <w:rPr>
                <w:rFonts w:eastAsia="Calibri"/>
                <w:szCs w:val="18"/>
              </w:rPr>
              <w:t>-</w:t>
            </w:r>
          </w:p>
        </w:tc>
        <w:tc>
          <w:tcPr>
            <w:tcW w:w="2978" w:type="dxa"/>
            <w:shd w:val="clear" w:color="auto" w:fill="auto"/>
          </w:tcPr>
          <w:p w14:paraId="5AF6B279" w14:textId="77777777" w:rsidR="003A26C2" w:rsidRPr="00C31E24" w:rsidRDefault="003A26C2" w:rsidP="00D4444C">
            <w:pPr>
              <w:pStyle w:val="TAL"/>
              <w:keepNext w:val="0"/>
              <w:keepLines w:val="0"/>
              <w:widowControl w:val="0"/>
              <w:rPr>
                <w:rFonts w:eastAsia="Calibri"/>
              </w:rPr>
            </w:pPr>
            <w:r w:rsidRPr="00C31E24">
              <w:rPr>
                <w:rFonts w:eastAsia="Calibri"/>
                <w:szCs w:val="18"/>
              </w:rPr>
              <w:t>-</w:t>
            </w:r>
          </w:p>
        </w:tc>
        <w:tc>
          <w:tcPr>
            <w:tcW w:w="565" w:type="dxa"/>
            <w:shd w:val="clear" w:color="auto" w:fill="auto"/>
          </w:tcPr>
          <w:p w14:paraId="4529AD5D" w14:textId="77777777" w:rsidR="003A26C2" w:rsidRPr="00C31E24" w:rsidRDefault="003A26C2" w:rsidP="00D4444C">
            <w:pPr>
              <w:pStyle w:val="TAC"/>
              <w:keepNext w:val="0"/>
              <w:keepLines w:val="0"/>
              <w:widowControl w:val="0"/>
            </w:pPr>
            <w:r w:rsidRPr="00C31E24">
              <w:rPr>
                <w:rFonts w:eastAsia="Calibri"/>
                <w:szCs w:val="18"/>
              </w:rPr>
              <w:t>2</w:t>
            </w:r>
          </w:p>
        </w:tc>
        <w:tc>
          <w:tcPr>
            <w:tcW w:w="850" w:type="dxa"/>
            <w:shd w:val="clear" w:color="auto" w:fill="auto"/>
          </w:tcPr>
          <w:p w14:paraId="6AECA7B8" w14:textId="77777777" w:rsidR="003A26C2" w:rsidRPr="00C31E24" w:rsidRDefault="003A26C2" w:rsidP="00D4444C">
            <w:pPr>
              <w:pStyle w:val="TAC"/>
              <w:keepNext w:val="0"/>
              <w:keepLines w:val="0"/>
              <w:widowControl w:val="0"/>
            </w:pPr>
            <w:r w:rsidRPr="00C31E24">
              <w:rPr>
                <w:rFonts w:eastAsia="Calibri"/>
                <w:szCs w:val="18"/>
              </w:rPr>
              <w:t>F</w:t>
            </w:r>
          </w:p>
        </w:tc>
      </w:tr>
      <w:tr w:rsidR="003A26C2" w:rsidRPr="00C31E24" w14:paraId="2E8A959D" w14:textId="77777777" w:rsidTr="00D4444C">
        <w:tc>
          <w:tcPr>
            <w:tcW w:w="715" w:type="dxa"/>
            <w:shd w:val="clear" w:color="auto" w:fill="auto"/>
          </w:tcPr>
          <w:p w14:paraId="3DC47D37" w14:textId="77777777" w:rsidR="003A26C2" w:rsidRPr="00C31E24" w:rsidRDefault="003A26C2" w:rsidP="00D4444C">
            <w:pPr>
              <w:pStyle w:val="TAC"/>
              <w:keepNext w:val="0"/>
              <w:keepLines w:val="0"/>
              <w:widowControl w:val="0"/>
              <w:rPr>
                <w:rFonts w:eastAsia="Calibri"/>
              </w:rPr>
            </w:pPr>
            <w:r w:rsidRPr="00C31E24">
              <w:rPr>
                <w:rFonts w:eastAsia="Calibri"/>
              </w:rPr>
              <w:t>6</w:t>
            </w:r>
          </w:p>
        </w:tc>
        <w:tc>
          <w:tcPr>
            <w:tcW w:w="3787" w:type="dxa"/>
            <w:shd w:val="clear" w:color="auto" w:fill="auto"/>
          </w:tcPr>
          <w:p w14:paraId="36047641" w14:textId="77777777" w:rsidR="003A26C2" w:rsidRPr="00C31E24" w:rsidRDefault="003A26C2" w:rsidP="00D4444C">
            <w:pPr>
              <w:pStyle w:val="TAL"/>
              <w:keepNext w:val="0"/>
              <w:keepLines w:val="0"/>
              <w:widowControl w:val="0"/>
              <w:rPr>
                <w:rFonts w:eastAsia="Calibri"/>
              </w:rPr>
            </w:pPr>
            <w:r w:rsidRPr="00C31E24">
              <w:t xml:space="preserve">Check: Is the Test Procedure </w:t>
            </w:r>
            <w:r w:rsidRPr="00C31E24">
              <w:rPr>
                <w:rFonts w:eastAsia="Calibri"/>
              </w:rPr>
              <w:t xml:space="preserve">for </w:t>
            </w:r>
            <w:r w:rsidRPr="00C31E24">
              <w:t xml:space="preserve">MCX CT call release </w:t>
            </w:r>
            <w:r w:rsidRPr="00C31E24">
              <w:rPr>
                <w:rFonts w:eastAsia="Calibri"/>
              </w:rPr>
              <w:t xml:space="preserve">as described in </w:t>
            </w:r>
            <w:r w:rsidRPr="00C31E24">
              <w:t xml:space="preserve">TS 36.579-1 [2] Table 5.3.12.3-1 to end the </w:t>
            </w:r>
            <w:proofErr w:type="spellStart"/>
            <w:r w:rsidRPr="00C31E24">
              <w:t>MCVideo</w:t>
            </w:r>
            <w:proofErr w:type="spellEnd"/>
            <w:r w:rsidRPr="00C31E24">
              <w:t xml:space="preserve"> Call correctly performed?</w:t>
            </w:r>
          </w:p>
        </w:tc>
        <w:tc>
          <w:tcPr>
            <w:tcW w:w="708" w:type="dxa"/>
            <w:shd w:val="clear" w:color="auto" w:fill="auto"/>
          </w:tcPr>
          <w:p w14:paraId="64397C32" w14:textId="77777777" w:rsidR="003A26C2" w:rsidRPr="00C31E24" w:rsidRDefault="003A26C2" w:rsidP="00D4444C">
            <w:pPr>
              <w:pStyle w:val="TAC"/>
              <w:keepNext w:val="0"/>
              <w:keepLines w:val="0"/>
              <w:widowControl w:val="0"/>
              <w:rPr>
                <w:rFonts w:eastAsia="Calibri"/>
                <w:szCs w:val="22"/>
              </w:rPr>
            </w:pPr>
            <w:r w:rsidRPr="00C31E24">
              <w:rPr>
                <w:rFonts w:eastAsia="Calibri"/>
                <w:szCs w:val="22"/>
              </w:rPr>
              <w:t>-</w:t>
            </w:r>
          </w:p>
        </w:tc>
        <w:tc>
          <w:tcPr>
            <w:tcW w:w="2978" w:type="dxa"/>
            <w:shd w:val="clear" w:color="auto" w:fill="auto"/>
          </w:tcPr>
          <w:p w14:paraId="0C5E692D" w14:textId="77777777" w:rsidR="003A26C2" w:rsidRPr="00C31E24" w:rsidRDefault="003A26C2" w:rsidP="00D4444C">
            <w:pPr>
              <w:pStyle w:val="TAL"/>
              <w:keepNext w:val="0"/>
              <w:keepLines w:val="0"/>
              <w:widowControl w:val="0"/>
              <w:rPr>
                <w:rFonts w:eastAsia="Calibri"/>
              </w:rPr>
            </w:pPr>
            <w:r w:rsidRPr="00C31E24">
              <w:rPr>
                <w:rFonts w:eastAsia="Calibri"/>
              </w:rPr>
              <w:t>-</w:t>
            </w:r>
          </w:p>
        </w:tc>
        <w:tc>
          <w:tcPr>
            <w:tcW w:w="565" w:type="dxa"/>
            <w:shd w:val="clear" w:color="auto" w:fill="auto"/>
          </w:tcPr>
          <w:p w14:paraId="1CF5A31D" w14:textId="77777777" w:rsidR="003A26C2" w:rsidRPr="00C31E24" w:rsidRDefault="003A26C2" w:rsidP="00D4444C">
            <w:pPr>
              <w:pStyle w:val="TAC"/>
              <w:keepNext w:val="0"/>
              <w:keepLines w:val="0"/>
              <w:widowControl w:val="0"/>
            </w:pPr>
            <w:r w:rsidRPr="00C31E24">
              <w:t>3</w:t>
            </w:r>
          </w:p>
        </w:tc>
        <w:tc>
          <w:tcPr>
            <w:tcW w:w="850" w:type="dxa"/>
            <w:shd w:val="clear" w:color="auto" w:fill="auto"/>
          </w:tcPr>
          <w:p w14:paraId="167F591E" w14:textId="77777777" w:rsidR="003A26C2" w:rsidRPr="00C31E24" w:rsidRDefault="003A26C2" w:rsidP="00D4444C">
            <w:pPr>
              <w:pStyle w:val="TAC"/>
              <w:keepNext w:val="0"/>
              <w:keepLines w:val="0"/>
              <w:widowControl w:val="0"/>
            </w:pPr>
            <w:r w:rsidRPr="00C31E24">
              <w:rPr>
                <w:rFonts w:cs="Arial"/>
                <w:szCs w:val="18"/>
              </w:rPr>
              <w:t>-</w:t>
            </w:r>
          </w:p>
        </w:tc>
      </w:tr>
      <w:tr w:rsidR="003A26C2" w:rsidRPr="00C31E24" w:rsidDel="00555CBD" w14:paraId="5F6D4E79" w14:textId="77777777" w:rsidTr="00D4444C">
        <w:tc>
          <w:tcPr>
            <w:tcW w:w="9603" w:type="dxa"/>
            <w:gridSpan w:val="6"/>
            <w:shd w:val="clear" w:color="auto" w:fill="auto"/>
          </w:tcPr>
          <w:p w14:paraId="159A66FA" w14:textId="77777777" w:rsidR="003A26C2" w:rsidRPr="00C31E24" w:rsidDel="00555CBD" w:rsidRDefault="003A26C2" w:rsidP="00D4444C">
            <w:pPr>
              <w:pStyle w:val="TAN"/>
            </w:pPr>
            <w:r w:rsidRPr="00C31E24">
              <w:t>NOTE 1: This action is expected to be done via a suitable implementation-dependent MMI.</w:t>
            </w:r>
          </w:p>
        </w:tc>
      </w:tr>
    </w:tbl>
    <w:p w14:paraId="7F6866FF" w14:textId="77777777" w:rsidR="003A26C2" w:rsidRPr="00C31E24" w:rsidRDefault="003A26C2" w:rsidP="003A26C2"/>
    <w:p w14:paraId="63444C2E" w14:textId="77777777" w:rsidR="003A26C2" w:rsidRPr="00C31E24" w:rsidRDefault="003A26C2" w:rsidP="003A26C2">
      <w:pPr>
        <w:pStyle w:val="H6"/>
      </w:pPr>
      <w:r w:rsidRPr="00C31E24">
        <w:t>6.7.2.3.3</w:t>
      </w:r>
      <w:r w:rsidRPr="00C31E24">
        <w:tab/>
        <w:t>Specific message contents</w:t>
      </w:r>
    </w:p>
    <w:p w14:paraId="4E2B712E" w14:textId="77777777" w:rsidR="003A26C2" w:rsidRPr="00C31E24" w:rsidRDefault="003A26C2" w:rsidP="003A26C2">
      <w:pPr>
        <w:pStyle w:val="TH"/>
      </w:pPr>
      <w:r w:rsidRPr="00C31E24">
        <w:t>Table 6.7.2.3.3-1: SIP INVITE (Step 1, Table 6.7.2.3.2-1</w:t>
      </w:r>
      <w:del w:id="94" w:author="MCC160" w:date="2022-04-19T15:52:00Z">
        <w:r w:rsidRPr="00C31E24" w:rsidDel="0059526A">
          <w:delText xml:space="preserve"> </w:delText>
        </w:r>
      </w:del>
      <w:r w:rsidRPr="00C31E24">
        <w:t>; 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3A26C2" w:rsidRPr="00C31E24" w14:paraId="1EFCA990" w14:textId="77777777" w:rsidTr="00D4444C">
        <w:trPr>
          <w:tblHeader/>
        </w:trPr>
        <w:tc>
          <w:tcPr>
            <w:tcW w:w="9634" w:type="dxa"/>
            <w:gridSpan w:val="5"/>
          </w:tcPr>
          <w:p w14:paraId="73A1BDD6" w14:textId="77777777" w:rsidR="003A26C2" w:rsidRPr="00C31E24" w:rsidRDefault="003A26C2" w:rsidP="00D4444C">
            <w:pPr>
              <w:pStyle w:val="TAL"/>
            </w:pPr>
            <w:r w:rsidRPr="00C31E24">
              <w:t>Derivation Path: TS 36.579-1 [2], Table 5.5.2.5.2-1, condition PRIVATE-CALL</w:t>
            </w:r>
          </w:p>
        </w:tc>
      </w:tr>
      <w:tr w:rsidR="003A26C2" w:rsidRPr="00C31E24" w14:paraId="3FB808F3" w14:textId="77777777" w:rsidTr="00D4444C">
        <w:trPr>
          <w:tblHeader/>
        </w:trPr>
        <w:tc>
          <w:tcPr>
            <w:tcW w:w="2973" w:type="dxa"/>
          </w:tcPr>
          <w:p w14:paraId="5E01C5AA" w14:textId="77777777" w:rsidR="003A26C2" w:rsidRPr="00C31E24" w:rsidRDefault="003A26C2" w:rsidP="00D4444C">
            <w:pPr>
              <w:pStyle w:val="TAH"/>
            </w:pPr>
            <w:r w:rsidRPr="00C31E24">
              <w:t>Information Element</w:t>
            </w:r>
          </w:p>
        </w:tc>
        <w:tc>
          <w:tcPr>
            <w:tcW w:w="1824" w:type="dxa"/>
          </w:tcPr>
          <w:p w14:paraId="0508E81F" w14:textId="77777777" w:rsidR="003A26C2" w:rsidRPr="00C31E24" w:rsidRDefault="003A26C2" w:rsidP="00D4444C">
            <w:pPr>
              <w:pStyle w:val="TAH"/>
            </w:pPr>
            <w:r w:rsidRPr="00C31E24">
              <w:t>Value/remark</w:t>
            </w:r>
          </w:p>
        </w:tc>
        <w:tc>
          <w:tcPr>
            <w:tcW w:w="2189" w:type="dxa"/>
            <w:tcBorders>
              <w:bottom w:val="single" w:sz="4" w:space="0" w:color="auto"/>
            </w:tcBorders>
          </w:tcPr>
          <w:p w14:paraId="41BDAD2D" w14:textId="77777777" w:rsidR="003A26C2" w:rsidRPr="00C31E24" w:rsidRDefault="003A26C2" w:rsidP="00D4444C">
            <w:pPr>
              <w:pStyle w:val="TAH"/>
            </w:pPr>
            <w:r w:rsidRPr="00C31E24">
              <w:t>Comment</w:t>
            </w:r>
          </w:p>
        </w:tc>
        <w:tc>
          <w:tcPr>
            <w:tcW w:w="1460" w:type="dxa"/>
          </w:tcPr>
          <w:p w14:paraId="24A96EDE" w14:textId="77777777" w:rsidR="003A26C2" w:rsidRPr="00C31E24" w:rsidRDefault="003A26C2" w:rsidP="00D4444C">
            <w:pPr>
              <w:pStyle w:val="TAH"/>
            </w:pPr>
            <w:r w:rsidRPr="00C31E24">
              <w:t>Reference</w:t>
            </w:r>
          </w:p>
        </w:tc>
        <w:tc>
          <w:tcPr>
            <w:tcW w:w="1188" w:type="dxa"/>
          </w:tcPr>
          <w:p w14:paraId="130EF41F" w14:textId="77777777" w:rsidR="003A26C2" w:rsidRPr="00C31E24" w:rsidRDefault="003A26C2" w:rsidP="00D4444C">
            <w:pPr>
              <w:pStyle w:val="TAH"/>
            </w:pPr>
            <w:r w:rsidRPr="00C31E24">
              <w:t>Condition</w:t>
            </w:r>
          </w:p>
        </w:tc>
      </w:tr>
      <w:tr w:rsidR="003A26C2" w:rsidRPr="00C31E24" w14:paraId="2A8B9FE1" w14:textId="77777777" w:rsidTr="00D4444C">
        <w:tc>
          <w:tcPr>
            <w:tcW w:w="2973" w:type="dxa"/>
          </w:tcPr>
          <w:p w14:paraId="123C3B41" w14:textId="77777777" w:rsidR="003A26C2" w:rsidRPr="00C31E24" w:rsidRDefault="003A26C2" w:rsidP="00D4444C">
            <w:pPr>
              <w:pStyle w:val="TAL"/>
              <w:rPr>
                <w:b/>
                <w:bCs/>
              </w:rPr>
            </w:pPr>
            <w:r w:rsidRPr="00C31E24">
              <w:rPr>
                <w:b/>
                <w:bCs/>
              </w:rPr>
              <w:t>Alert-Info</w:t>
            </w:r>
          </w:p>
        </w:tc>
        <w:tc>
          <w:tcPr>
            <w:tcW w:w="1824" w:type="dxa"/>
          </w:tcPr>
          <w:p w14:paraId="2BB9F273" w14:textId="77777777" w:rsidR="003A26C2" w:rsidRPr="00C31E24" w:rsidRDefault="003A26C2" w:rsidP="00D4444C">
            <w:pPr>
              <w:pStyle w:val="TAL"/>
            </w:pPr>
            <w:r w:rsidRPr="00C31E24">
              <w:t>"&lt;file:///dev/null&gt;"</w:t>
            </w:r>
          </w:p>
        </w:tc>
        <w:tc>
          <w:tcPr>
            <w:tcW w:w="2189" w:type="dxa"/>
            <w:tcBorders>
              <w:top w:val="single" w:sz="4" w:space="0" w:color="auto"/>
              <w:bottom w:val="single" w:sz="4" w:space="0" w:color="auto"/>
            </w:tcBorders>
          </w:tcPr>
          <w:p w14:paraId="1796E458" w14:textId="77777777" w:rsidR="003A26C2" w:rsidRPr="00C31E24" w:rsidRDefault="003A26C2" w:rsidP="00D4444C">
            <w:pPr>
              <w:pStyle w:val="TAL"/>
            </w:pPr>
          </w:p>
        </w:tc>
        <w:tc>
          <w:tcPr>
            <w:tcW w:w="1460" w:type="dxa"/>
          </w:tcPr>
          <w:p w14:paraId="12C2D126" w14:textId="77777777" w:rsidR="003A26C2" w:rsidRPr="00C31E24" w:rsidRDefault="003A26C2" w:rsidP="00D4444C">
            <w:pPr>
              <w:pStyle w:val="TAL"/>
            </w:pPr>
          </w:p>
        </w:tc>
        <w:tc>
          <w:tcPr>
            <w:tcW w:w="1188" w:type="dxa"/>
            <w:vAlign w:val="bottom"/>
          </w:tcPr>
          <w:p w14:paraId="56DE55BA" w14:textId="77777777" w:rsidR="003A26C2" w:rsidRPr="00C31E24" w:rsidRDefault="003A26C2" w:rsidP="00D4444C">
            <w:pPr>
              <w:pStyle w:val="TAL"/>
            </w:pPr>
          </w:p>
        </w:tc>
      </w:tr>
      <w:tr w:rsidR="003A26C2" w:rsidRPr="00C31E24" w14:paraId="41D4B012" w14:textId="77777777" w:rsidTr="00D4444C">
        <w:tc>
          <w:tcPr>
            <w:tcW w:w="2973" w:type="dxa"/>
            <w:vAlign w:val="center"/>
          </w:tcPr>
          <w:p w14:paraId="49815660" w14:textId="77777777" w:rsidR="003A26C2" w:rsidRPr="00C31E24" w:rsidRDefault="003A26C2" w:rsidP="00D4444C">
            <w:pPr>
              <w:pStyle w:val="TAL"/>
              <w:rPr>
                <w:b/>
                <w:bCs/>
              </w:rPr>
            </w:pPr>
            <w:r w:rsidRPr="00C31E24">
              <w:rPr>
                <w:b/>
                <w:bCs/>
              </w:rPr>
              <w:t>Message-body</w:t>
            </w:r>
          </w:p>
        </w:tc>
        <w:tc>
          <w:tcPr>
            <w:tcW w:w="1824" w:type="dxa"/>
          </w:tcPr>
          <w:p w14:paraId="01DB8056" w14:textId="77777777" w:rsidR="003A26C2" w:rsidRPr="00C31E24" w:rsidRDefault="003A26C2" w:rsidP="00D4444C">
            <w:pPr>
              <w:pStyle w:val="TAL"/>
            </w:pPr>
          </w:p>
        </w:tc>
        <w:tc>
          <w:tcPr>
            <w:tcW w:w="2189" w:type="dxa"/>
            <w:tcBorders>
              <w:top w:val="single" w:sz="4" w:space="0" w:color="auto"/>
              <w:bottom w:val="single" w:sz="4" w:space="0" w:color="auto"/>
            </w:tcBorders>
          </w:tcPr>
          <w:p w14:paraId="5CD72674" w14:textId="77777777" w:rsidR="003A26C2" w:rsidRPr="00C31E24" w:rsidRDefault="003A26C2" w:rsidP="00D4444C">
            <w:pPr>
              <w:pStyle w:val="TAL"/>
            </w:pPr>
          </w:p>
        </w:tc>
        <w:tc>
          <w:tcPr>
            <w:tcW w:w="1460" w:type="dxa"/>
          </w:tcPr>
          <w:p w14:paraId="44EB075C" w14:textId="77777777" w:rsidR="003A26C2" w:rsidRPr="00C31E24" w:rsidRDefault="003A26C2" w:rsidP="00D4444C">
            <w:pPr>
              <w:pStyle w:val="TAL"/>
            </w:pPr>
          </w:p>
        </w:tc>
        <w:tc>
          <w:tcPr>
            <w:tcW w:w="1188" w:type="dxa"/>
            <w:vAlign w:val="bottom"/>
          </w:tcPr>
          <w:p w14:paraId="07862F63" w14:textId="77777777" w:rsidR="003A26C2" w:rsidRPr="00C31E24" w:rsidRDefault="003A26C2" w:rsidP="00D4444C">
            <w:pPr>
              <w:pStyle w:val="TAL"/>
            </w:pPr>
          </w:p>
        </w:tc>
      </w:tr>
      <w:tr w:rsidR="003A26C2" w:rsidRPr="00C31E24" w14:paraId="22A3C7C0" w14:textId="77777777" w:rsidTr="00D4444C">
        <w:tc>
          <w:tcPr>
            <w:tcW w:w="2973" w:type="dxa"/>
            <w:shd w:val="clear" w:color="auto" w:fill="auto"/>
            <w:vAlign w:val="center"/>
          </w:tcPr>
          <w:p w14:paraId="17738AD8" w14:textId="77777777" w:rsidR="003A26C2" w:rsidRPr="00C31E24" w:rsidRDefault="003A26C2" w:rsidP="00D4444C">
            <w:pPr>
              <w:pStyle w:val="TAL"/>
            </w:pPr>
            <w:r w:rsidRPr="00C31E24">
              <w:t xml:space="preserve">  MIME body part</w:t>
            </w:r>
          </w:p>
        </w:tc>
        <w:tc>
          <w:tcPr>
            <w:tcW w:w="1824" w:type="dxa"/>
            <w:shd w:val="clear" w:color="auto" w:fill="auto"/>
            <w:vAlign w:val="center"/>
          </w:tcPr>
          <w:p w14:paraId="46A22DF3" w14:textId="77777777" w:rsidR="003A26C2" w:rsidRPr="00C31E24" w:rsidRDefault="003A26C2" w:rsidP="00D4444C">
            <w:pPr>
              <w:pStyle w:val="TAL"/>
            </w:pPr>
          </w:p>
        </w:tc>
        <w:tc>
          <w:tcPr>
            <w:tcW w:w="2189" w:type="dxa"/>
            <w:tcBorders>
              <w:top w:val="single" w:sz="4" w:space="0" w:color="auto"/>
              <w:bottom w:val="single" w:sz="4" w:space="0" w:color="auto"/>
            </w:tcBorders>
            <w:shd w:val="clear" w:color="auto" w:fill="auto"/>
          </w:tcPr>
          <w:p w14:paraId="56C9A6EE" w14:textId="77777777" w:rsidR="003A26C2" w:rsidRPr="00C31E24" w:rsidRDefault="003A26C2" w:rsidP="00D4444C">
            <w:pPr>
              <w:pStyle w:val="TAL"/>
              <w:rPr>
                <w:b/>
                <w:bCs/>
              </w:rPr>
            </w:pPr>
            <w:r w:rsidRPr="00C31E24">
              <w:rPr>
                <w:b/>
                <w:bCs/>
              </w:rPr>
              <w:t>SDP message</w:t>
            </w:r>
          </w:p>
        </w:tc>
        <w:tc>
          <w:tcPr>
            <w:tcW w:w="1460" w:type="dxa"/>
            <w:shd w:val="clear" w:color="auto" w:fill="auto"/>
          </w:tcPr>
          <w:p w14:paraId="1115E8A2" w14:textId="77777777" w:rsidR="003A26C2" w:rsidRPr="00C31E24" w:rsidRDefault="003A26C2" w:rsidP="00D4444C">
            <w:pPr>
              <w:pStyle w:val="TAL"/>
            </w:pPr>
          </w:p>
        </w:tc>
        <w:tc>
          <w:tcPr>
            <w:tcW w:w="1188" w:type="dxa"/>
            <w:shd w:val="clear" w:color="auto" w:fill="auto"/>
            <w:vAlign w:val="bottom"/>
          </w:tcPr>
          <w:p w14:paraId="108A3F1C" w14:textId="77777777" w:rsidR="003A26C2" w:rsidRPr="00C31E24" w:rsidRDefault="003A26C2" w:rsidP="00D4444C">
            <w:pPr>
              <w:pStyle w:val="TAL"/>
            </w:pPr>
          </w:p>
        </w:tc>
      </w:tr>
      <w:tr w:rsidR="003A26C2" w:rsidRPr="00C31E24" w14:paraId="16EFC98F" w14:textId="77777777" w:rsidTr="00D4444C">
        <w:tc>
          <w:tcPr>
            <w:tcW w:w="2973" w:type="dxa"/>
            <w:shd w:val="clear" w:color="auto" w:fill="auto"/>
            <w:vAlign w:val="center"/>
          </w:tcPr>
          <w:p w14:paraId="0032DB88" w14:textId="77777777" w:rsidR="003A26C2" w:rsidRPr="00C31E24" w:rsidRDefault="003A26C2" w:rsidP="00D4444C">
            <w:pPr>
              <w:pStyle w:val="TAL"/>
            </w:pPr>
            <w:r w:rsidRPr="00C31E24">
              <w:t xml:space="preserve">    MIME-part-headers</w:t>
            </w:r>
          </w:p>
        </w:tc>
        <w:tc>
          <w:tcPr>
            <w:tcW w:w="1824" w:type="dxa"/>
            <w:shd w:val="clear" w:color="auto" w:fill="auto"/>
            <w:vAlign w:val="center"/>
          </w:tcPr>
          <w:p w14:paraId="3A1CAE86" w14:textId="77777777" w:rsidR="003A26C2" w:rsidRPr="00C31E24" w:rsidRDefault="003A26C2" w:rsidP="00D4444C">
            <w:pPr>
              <w:pStyle w:val="TAL"/>
            </w:pPr>
          </w:p>
        </w:tc>
        <w:tc>
          <w:tcPr>
            <w:tcW w:w="2189" w:type="dxa"/>
            <w:tcBorders>
              <w:top w:val="single" w:sz="4" w:space="0" w:color="auto"/>
              <w:bottom w:val="single" w:sz="4" w:space="0" w:color="auto"/>
            </w:tcBorders>
            <w:shd w:val="clear" w:color="auto" w:fill="auto"/>
          </w:tcPr>
          <w:p w14:paraId="79601468" w14:textId="77777777" w:rsidR="003A26C2" w:rsidRPr="00C31E24" w:rsidRDefault="003A26C2" w:rsidP="00D4444C">
            <w:pPr>
              <w:pStyle w:val="TAL"/>
            </w:pPr>
          </w:p>
        </w:tc>
        <w:tc>
          <w:tcPr>
            <w:tcW w:w="1460" w:type="dxa"/>
            <w:shd w:val="clear" w:color="auto" w:fill="auto"/>
          </w:tcPr>
          <w:p w14:paraId="75FBDE2D" w14:textId="77777777" w:rsidR="003A26C2" w:rsidRPr="00C31E24" w:rsidRDefault="003A26C2" w:rsidP="00D4444C">
            <w:pPr>
              <w:pStyle w:val="TAL"/>
            </w:pPr>
          </w:p>
        </w:tc>
        <w:tc>
          <w:tcPr>
            <w:tcW w:w="1188" w:type="dxa"/>
            <w:shd w:val="clear" w:color="auto" w:fill="auto"/>
            <w:vAlign w:val="bottom"/>
          </w:tcPr>
          <w:p w14:paraId="5A87630D" w14:textId="77777777" w:rsidR="003A26C2" w:rsidRPr="00C31E24" w:rsidRDefault="003A26C2" w:rsidP="00D4444C">
            <w:pPr>
              <w:pStyle w:val="TAL"/>
            </w:pPr>
          </w:p>
        </w:tc>
      </w:tr>
      <w:tr w:rsidR="003A26C2" w:rsidRPr="00C31E24" w14:paraId="086E2DAB" w14:textId="77777777" w:rsidTr="00D4444C">
        <w:tc>
          <w:tcPr>
            <w:tcW w:w="2973" w:type="dxa"/>
            <w:shd w:val="clear" w:color="auto" w:fill="auto"/>
            <w:vAlign w:val="center"/>
          </w:tcPr>
          <w:p w14:paraId="081432A4" w14:textId="77777777" w:rsidR="003A26C2" w:rsidRPr="00C31E24" w:rsidRDefault="003A26C2" w:rsidP="00D4444C">
            <w:pPr>
              <w:pStyle w:val="TAL"/>
            </w:pPr>
            <w:r w:rsidRPr="00C31E24">
              <w:t xml:space="preserve">    MIME-part-body</w:t>
            </w:r>
          </w:p>
        </w:tc>
        <w:tc>
          <w:tcPr>
            <w:tcW w:w="1824" w:type="dxa"/>
            <w:shd w:val="clear" w:color="auto" w:fill="auto"/>
          </w:tcPr>
          <w:p w14:paraId="09E78031" w14:textId="77777777" w:rsidR="003A26C2" w:rsidRPr="00C31E24" w:rsidRDefault="003A26C2" w:rsidP="00D4444C">
            <w:pPr>
              <w:pStyle w:val="TAL"/>
            </w:pPr>
            <w:r w:rsidRPr="00C31E24">
              <w:t>SDP as described in Table 6.7.2.3.3-2</w:t>
            </w:r>
          </w:p>
        </w:tc>
        <w:tc>
          <w:tcPr>
            <w:tcW w:w="2189" w:type="dxa"/>
            <w:tcBorders>
              <w:top w:val="single" w:sz="4" w:space="0" w:color="auto"/>
              <w:bottom w:val="single" w:sz="4" w:space="0" w:color="auto"/>
            </w:tcBorders>
            <w:shd w:val="clear" w:color="auto" w:fill="auto"/>
          </w:tcPr>
          <w:p w14:paraId="112D9DA3" w14:textId="77777777" w:rsidR="003A26C2" w:rsidRPr="00C31E24" w:rsidRDefault="003A26C2" w:rsidP="00D4444C">
            <w:pPr>
              <w:pStyle w:val="TAL"/>
            </w:pPr>
          </w:p>
        </w:tc>
        <w:tc>
          <w:tcPr>
            <w:tcW w:w="1460" w:type="dxa"/>
            <w:shd w:val="clear" w:color="auto" w:fill="auto"/>
          </w:tcPr>
          <w:p w14:paraId="1E0534C8" w14:textId="77777777" w:rsidR="003A26C2" w:rsidRPr="00C31E24" w:rsidRDefault="003A26C2" w:rsidP="00D4444C">
            <w:pPr>
              <w:pStyle w:val="TAL"/>
            </w:pPr>
          </w:p>
        </w:tc>
        <w:tc>
          <w:tcPr>
            <w:tcW w:w="1188" w:type="dxa"/>
            <w:shd w:val="clear" w:color="auto" w:fill="auto"/>
            <w:vAlign w:val="bottom"/>
          </w:tcPr>
          <w:p w14:paraId="48C6A9D5" w14:textId="77777777" w:rsidR="003A26C2" w:rsidRPr="00C31E24" w:rsidRDefault="003A26C2" w:rsidP="00D4444C">
            <w:pPr>
              <w:pStyle w:val="TAL"/>
            </w:pPr>
          </w:p>
        </w:tc>
      </w:tr>
      <w:tr w:rsidR="003A26C2" w:rsidRPr="00C31E24" w14:paraId="2DB52ED2" w14:textId="77777777" w:rsidTr="00D4444C">
        <w:tc>
          <w:tcPr>
            <w:tcW w:w="2973" w:type="dxa"/>
            <w:shd w:val="clear" w:color="auto" w:fill="auto"/>
            <w:vAlign w:val="center"/>
          </w:tcPr>
          <w:p w14:paraId="05DAB212" w14:textId="77777777" w:rsidR="003A26C2" w:rsidRPr="00C31E24" w:rsidRDefault="003A26C2" w:rsidP="00D4444C">
            <w:pPr>
              <w:pStyle w:val="TAL"/>
            </w:pPr>
            <w:r w:rsidRPr="00C31E24">
              <w:t xml:space="preserve">  MIME body part</w:t>
            </w:r>
          </w:p>
        </w:tc>
        <w:tc>
          <w:tcPr>
            <w:tcW w:w="1824" w:type="dxa"/>
            <w:shd w:val="clear" w:color="auto" w:fill="auto"/>
            <w:vAlign w:val="center"/>
          </w:tcPr>
          <w:p w14:paraId="31EE11D0" w14:textId="77777777" w:rsidR="003A26C2" w:rsidRPr="00C31E24" w:rsidRDefault="003A26C2" w:rsidP="00D4444C">
            <w:pPr>
              <w:pStyle w:val="TAL"/>
            </w:pPr>
          </w:p>
        </w:tc>
        <w:tc>
          <w:tcPr>
            <w:tcW w:w="2189" w:type="dxa"/>
            <w:tcBorders>
              <w:top w:val="single" w:sz="4" w:space="0" w:color="auto"/>
              <w:bottom w:val="single" w:sz="4" w:space="0" w:color="auto"/>
            </w:tcBorders>
            <w:shd w:val="clear" w:color="auto" w:fill="auto"/>
          </w:tcPr>
          <w:p w14:paraId="152E3806" w14:textId="77777777" w:rsidR="003A26C2" w:rsidRPr="00C31E24" w:rsidRDefault="003A26C2" w:rsidP="00D4444C">
            <w:pPr>
              <w:pStyle w:val="TAL"/>
              <w:rPr>
                <w:b/>
                <w:bCs/>
              </w:rPr>
            </w:pPr>
            <w:proofErr w:type="spellStart"/>
            <w:r w:rsidRPr="00C31E24">
              <w:rPr>
                <w:b/>
                <w:bCs/>
              </w:rPr>
              <w:t>MCVideo</w:t>
            </w:r>
            <w:proofErr w:type="spellEnd"/>
            <w:r w:rsidRPr="00C31E24">
              <w:rPr>
                <w:b/>
                <w:bCs/>
              </w:rPr>
              <w:t xml:space="preserve"> Info</w:t>
            </w:r>
          </w:p>
        </w:tc>
        <w:tc>
          <w:tcPr>
            <w:tcW w:w="1460" w:type="dxa"/>
            <w:shd w:val="clear" w:color="auto" w:fill="auto"/>
          </w:tcPr>
          <w:p w14:paraId="29280164" w14:textId="77777777" w:rsidR="003A26C2" w:rsidRPr="00C31E24" w:rsidRDefault="003A26C2" w:rsidP="00D4444C">
            <w:pPr>
              <w:pStyle w:val="TAL"/>
            </w:pPr>
          </w:p>
        </w:tc>
        <w:tc>
          <w:tcPr>
            <w:tcW w:w="1188" w:type="dxa"/>
            <w:shd w:val="clear" w:color="auto" w:fill="auto"/>
            <w:vAlign w:val="bottom"/>
          </w:tcPr>
          <w:p w14:paraId="7ECA308B" w14:textId="77777777" w:rsidR="003A26C2" w:rsidRPr="00C31E24" w:rsidRDefault="003A26C2" w:rsidP="00D4444C">
            <w:pPr>
              <w:pStyle w:val="TAL"/>
            </w:pPr>
          </w:p>
        </w:tc>
      </w:tr>
      <w:tr w:rsidR="003A26C2" w:rsidRPr="00C31E24" w14:paraId="24124388" w14:textId="77777777" w:rsidTr="00D4444C">
        <w:tc>
          <w:tcPr>
            <w:tcW w:w="2973" w:type="dxa"/>
            <w:shd w:val="clear" w:color="auto" w:fill="auto"/>
            <w:vAlign w:val="center"/>
          </w:tcPr>
          <w:p w14:paraId="1AD1FE8A" w14:textId="77777777" w:rsidR="003A26C2" w:rsidRPr="00C31E24" w:rsidRDefault="003A26C2" w:rsidP="00D4444C">
            <w:pPr>
              <w:pStyle w:val="TAL"/>
            </w:pPr>
            <w:r w:rsidRPr="00C31E24">
              <w:t xml:space="preserve">    MIME-part-headers</w:t>
            </w:r>
          </w:p>
        </w:tc>
        <w:tc>
          <w:tcPr>
            <w:tcW w:w="1824" w:type="dxa"/>
            <w:shd w:val="clear" w:color="auto" w:fill="auto"/>
            <w:vAlign w:val="center"/>
          </w:tcPr>
          <w:p w14:paraId="051EBC38" w14:textId="77777777" w:rsidR="003A26C2" w:rsidRPr="00C31E24" w:rsidRDefault="003A26C2" w:rsidP="00D4444C">
            <w:pPr>
              <w:pStyle w:val="TAL"/>
            </w:pPr>
          </w:p>
        </w:tc>
        <w:tc>
          <w:tcPr>
            <w:tcW w:w="2189" w:type="dxa"/>
            <w:tcBorders>
              <w:top w:val="single" w:sz="4" w:space="0" w:color="auto"/>
              <w:bottom w:val="single" w:sz="4" w:space="0" w:color="auto"/>
            </w:tcBorders>
            <w:shd w:val="clear" w:color="auto" w:fill="auto"/>
          </w:tcPr>
          <w:p w14:paraId="072759C8" w14:textId="77777777" w:rsidR="003A26C2" w:rsidRPr="00C31E24" w:rsidRDefault="003A26C2" w:rsidP="00D4444C">
            <w:pPr>
              <w:pStyle w:val="TAL"/>
            </w:pPr>
          </w:p>
        </w:tc>
        <w:tc>
          <w:tcPr>
            <w:tcW w:w="1460" w:type="dxa"/>
            <w:shd w:val="clear" w:color="auto" w:fill="auto"/>
          </w:tcPr>
          <w:p w14:paraId="0BAC124B" w14:textId="77777777" w:rsidR="003A26C2" w:rsidRPr="00C31E24" w:rsidRDefault="003A26C2" w:rsidP="00D4444C">
            <w:pPr>
              <w:pStyle w:val="TAL"/>
            </w:pPr>
          </w:p>
        </w:tc>
        <w:tc>
          <w:tcPr>
            <w:tcW w:w="1188" w:type="dxa"/>
            <w:shd w:val="clear" w:color="auto" w:fill="auto"/>
            <w:vAlign w:val="bottom"/>
          </w:tcPr>
          <w:p w14:paraId="63468968" w14:textId="77777777" w:rsidR="003A26C2" w:rsidRPr="00C31E24" w:rsidRDefault="003A26C2" w:rsidP="00D4444C">
            <w:pPr>
              <w:pStyle w:val="TAL"/>
            </w:pPr>
          </w:p>
        </w:tc>
      </w:tr>
      <w:tr w:rsidR="003A26C2" w:rsidRPr="00C31E24" w14:paraId="3417BA83" w14:textId="77777777" w:rsidTr="00D4444C">
        <w:tc>
          <w:tcPr>
            <w:tcW w:w="2973" w:type="dxa"/>
            <w:shd w:val="clear" w:color="auto" w:fill="auto"/>
            <w:vAlign w:val="center"/>
          </w:tcPr>
          <w:p w14:paraId="6BB58FB2" w14:textId="77777777" w:rsidR="003A26C2" w:rsidRPr="00C31E24" w:rsidRDefault="003A26C2" w:rsidP="00D4444C">
            <w:pPr>
              <w:pStyle w:val="TAL"/>
            </w:pPr>
            <w:r w:rsidRPr="00C31E24">
              <w:t xml:space="preserve">    MIME-part-body</w:t>
            </w:r>
          </w:p>
        </w:tc>
        <w:tc>
          <w:tcPr>
            <w:tcW w:w="1824" w:type="dxa"/>
            <w:shd w:val="clear" w:color="auto" w:fill="auto"/>
          </w:tcPr>
          <w:p w14:paraId="2F5690F5" w14:textId="77777777" w:rsidR="003A26C2" w:rsidRPr="00C31E24" w:rsidRDefault="003A26C2" w:rsidP="00D4444C">
            <w:pPr>
              <w:pStyle w:val="TAL"/>
            </w:pPr>
            <w:proofErr w:type="spellStart"/>
            <w:r w:rsidRPr="00C31E24">
              <w:t>MCVideo</w:t>
            </w:r>
            <w:proofErr w:type="spellEnd"/>
            <w:r w:rsidRPr="00C31E24">
              <w:t>-Info as described in Table 6.7.2.3.3-3</w:t>
            </w:r>
          </w:p>
        </w:tc>
        <w:tc>
          <w:tcPr>
            <w:tcW w:w="2189" w:type="dxa"/>
            <w:tcBorders>
              <w:top w:val="single" w:sz="4" w:space="0" w:color="auto"/>
              <w:bottom w:val="single" w:sz="4" w:space="0" w:color="auto"/>
            </w:tcBorders>
            <w:shd w:val="clear" w:color="auto" w:fill="auto"/>
          </w:tcPr>
          <w:p w14:paraId="2703D30F" w14:textId="77777777" w:rsidR="003A26C2" w:rsidRPr="00C31E24" w:rsidRDefault="003A26C2" w:rsidP="00D4444C">
            <w:pPr>
              <w:pStyle w:val="TAL"/>
            </w:pPr>
          </w:p>
        </w:tc>
        <w:tc>
          <w:tcPr>
            <w:tcW w:w="1460" w:type="dxa"/>
            <w:shd w:val="clear" w:color="auto" w:fill="auto"/>
          </w:tcPr>
          <w:p w14:paraId="58C4A7EF" w14:textId="77777777" w:rsidR="003A26C2" w:rsidRPr="00C31E24" w:rsidRDefault="003A26C2" w:rsidP="00D4444C">
            <w:pPr>
              <w:pStyle w:val="TAL"/>
            </w:pPr>
          </w:p>
        </w:tc>
        <w:tc>
          <w:tcPr>
            <w:tcW w:w="1188" w:type="dxa"/>
            <w:shd w:val="clear" w:color="auto" w:fill="auto"/>
            <w:vAlign w:val="bottom"/>
          </w:tcPr>
          <w:p w14:paraId="0B6B7297" w14:textId="77777777" w:rsidR="003A26C2" w:rsidRPr="00C31E24" w:rsidRDefault="003A26C2" w:rsidP="00D4444C">
            <w:pPr>
              <w:pStyle w:val="TAL"/>
            </w:pPr>
          </w:p>
        </w:tc>
      </w:tr>
    </w:tbl>
    <w:p w14:paraId="0D5AFB26" w14:textId="77777777" w:rsidR="003A26C2" w:rsidRPr="00C31E24" w:rsidRDefault="003A26C2" w:rsidP="003A26C2"/>
    <w:p w14:paraId="7661A62F" w14:textId="77777777" w:rsidR="003A26C2" w:rsidRPr="00C31E24" w:rsidRDefault="003A26C2" w:rsidP="003A26C2">
      <w:pPr>
        <w:pStyle w:val="TH"/>
      </w:pPr>
      <w:r w:rsidRPr="00C31E24">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26C2" w:rsidRPr="00C31E24" w14:paraId="505FFD59" w14:textId="77777777" w:rsidTr="00D4444C">
        <w:trPr>
          <w:tblHeader/>
        </w:trPr>
        <w:tc>
          <w:tcPr>
            <w:tcW w:w="9634" w:type="dxa"/>
          </w:tcPr>
          <w:p w14:paraId="1B3160EC" w14:textId="77777777" w:rsidR="003A26C2" w:rsidRPr="00C31E24" w:rsidRDefault="003A26C2" w:rsidP="00D4444C">
            <w:pPr>
              <w:pStyle w:val="TAL"/>
            </w:pPr>
            <w:r w:rsidRPr="00C31E24">
              <w:t>Derivation Path: TS 36.579-1 [2], Table 5.5.3.1.2-2, conditions FIRST_SDP_FROM_SS, PRIVATE-CALL, SDP_OFFER</w:t>
            </w:r>
          </w:p>
        </w:tc>
      </w:tr>
    </w:tbl>
    <w:p w14:paraId="0D872157" w14:textId="77777777" w:rsidR="003A26C2" w:rsidRPr="00C31E24" w:rsidRDefault="003A26C2" w:rsidP="003A26C2"/>
    <w:p w14:paraId="1416D090" w14:textId="77777777" w:rsidR="003A26C2" w:rsidRPr="00C31E24" w:rsidRDefault="003A26C2" w:rsidP="003A26C2">
      <w:pPr>
        <w:pStyle w:val="TH"/>
      </w:pPr>
      <w:r w:rsidRPr="00C31E24">
        <w:lastRenderedPageBreak/>
        <w:t xml:space="preserve">Table 6.7.2.3.3-3: </w:t>
      </w:r>
      <w:proofErr w:type="spellStart"/>
      <w:r w:rsidRPr="00C31E24">
        <w:t>MCVideo</w:t>
      </w:r>
      <w:proofErr w:type="spellEnd"/>
      <w:r w:rsidRPr="00C31E24">
        <w:t>-Info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3A26C2" w:rsidRPr="00C31E24" w14:paraId="5C3D3F8F" w14:textId="77777777" w:rsidTr="00D4444C">
        <w:trPr>
          <w:tblHeader/>
        </w:trPr>
        <w:tc>
          <w:tcPr>
            <w:tcW w:w="9634" w:type="dxa"/>
            <w:gridSpan w:val="5"/>
          </w:tcPr>
          <w:p w14:paraId="4A4BE281" w14:textId="77777777" w:rsidR="003A26C2" w:rsidRPr="00C31E24" w:rsidRDefault="003A26C2" w:rsidP="00D4444C">
            <w:pPr>
              <w:pStyle w:val="TAL"/>
            </w:pPr>
            <w:r w:rsidRPr="00C31E24">
              <w:t>Derivation Path: TS 36.579-1 [2], Table 5.5.3.2.2-2</w:t>
            </w:r>
          </w:p>
        </w:tc>
      </w:tr>
      <w:tr w:rsidR="003A26C2" w:rsidRPr="00C31E24" w14:paraId="0681CEFC" w14:textId="77777777" w:rsidTr="00D4444C">
        <w:trPr>
          <w:tblHeader/>
        </w:trPr>
        <w:tc>
          <w:tcPr>
            <w:tcW w:w="2973" w:type="dxa"/>
          </w:tcPr>
          <w:p w14:paraId="34BC42D7" w14:textId="77777777" w:rsidR="003A26C2" w:rsidRPr="00C31E24" w:rsidRDefault="003A26C2" w:rsidP="00D4444C">
            <w:pPr>
              <w:pStyle w:val="TAH"/>
            </w:pPr>
            <w:r w:rsidRPr="00C31E24">
              <w:t>Information Element</w:t>
            </w:r>
          </w:p>
        </w:tc>
        <w:tc>
          <w:tcPr>
            <w:tcW w:w="1824" w:type="dxa"/>
          </w:tcPr>
          <w:p w14:paraId="355D0F8B" w14:textId="77777777" w:rsidR="003A26C2" w:rsidRPr="00C31E24" w:rsidRDefault="003A26C2" w:rsidP="00D4444C">
            <w:pPr>
              <w:pStyle w:val="TAH"/>
            </w:pPr>
            <w:r w:rsidRPr="00C31E24">
              <w:t>Value/remark</w:t>
            </w:r>
          </w:p>
        </w:tc>
        <w:tc>
          <w:tcPr>
            <w:tcW w:w="2189" w:type="dxa"/>
            <w:tcBorders>
              <w:bottom w:val="single" w:sz="4" w:space="0" w:color="auto"/>
            </w:tcBorders>
          </w:tcPr>
          <w:p w14:paraId="4E2A0E61" w14:textId="77777777" w:rsidR="003A26C2" w:rsidRPr="00C31E24" w:rsidRDefault="003A26C2" w:rsidP="00D4444C">
            <w:pPr>
              <w:pStyle w:val="TAH"/>
            </w:pPr>
            <w:r w:rsidRPr="00C31E24">
              <w:t>Comment</w:t>
            </w:r>
          </w:p>
        </w:tc>
        <w:tc>
          <w:tcPr>
            <w:tcW w:w="1460" w:type="dxa"/>
          </w:tcPr>
          <w:p w14:paraId="3E7672A2" w14:textId="77777777" w:rsidR="003A26C2" w:rsidRPr="00C31E24" w:rsidRDefault="003A26C2" w:rsidP="00D4444C">
            <w:pPr>
              <w:pStyle w:val="TAH"/>
            </w:pPr>
            <w:r w:rsidRPr="00C31E24">
              <w:t>Reference</w:t>
            </w:r>
          </w:p>
        </w:tc>
        <w:tc>
          <w:tcPr>
            <w:tcW w:w="1188" w:type="dxa"/>
          </w:tcPr>
          <w:p w14:paraId="6118910F" w14:textId="77777777" w:rsidR="003A26C2" w:rsidRPr="00C31E24" w:rsidRDefault="003A26C2" w:rsidP="00D4444C">
            <w:pPr>
              <w:pStyle w:val="TAH"/>
            </w:pPr>
            <w:r w:rsidRPr="00C31E24">
              <w:t>Condition</w:t>
            </w:r>
          </w:p>
        </w:tc>
      </w:tr>
      <w:tr w:rsidR="003A26C2" w:rsidRPr="00C31E24" w14:paraId="01749765" w14:textId="77777777" w:rsidTr="00D4444C">
        <w:tc>
          <w:tcPr>
            <w:tcW w:w="2973" w:type="dxa"/>
          </w:tcPr>
          <w:p w14:paraId="3CEE478E" w14:textId="77777777" w:rsidR="003A26C2" w:rsidRPr="00C31E24" w:rsidRDefault="003A26C2" w:rsidP="00D4444C">
            <w:pPr>
              <w:pStyle w:val="TAL"/>
            </w:pPr>
            <w:proofErr w:type="spellStart"/>
            <w:r w:rsidRPr="00C31E24">
              <w:t>mcvideoinfo</w:t>
            </w:r>
            <w:proofErr w:type="spellEnd"/>
          </w:p>
        </w:tc>
        <w:tc>
          <w:tcPr>
            <w:tcW w:w="1824" w:type="dxa"/>
          </w:tcPr>
          <w:p w14:paraId="1C3BDA4B" w14:textId="77777777" w:rsidR="003A26C2" w:rsidRPr="00C31E24" w:rsidRDefault="003A26C2" w:rsidP="00D4444C">
            <w:pPr>
              <w:pStyle w:val="TAL"/>
            </w:pPr>
          </w:p>
        </w:tc>
        <w:tc>
          <w:tcPr>
            <w:tcW w:w="2189" w:type="dxa"/>
            <w:tcBorders>
              <w:top w:val="single" w:sz="4" w:space="0" w:color="auto"/>
              <w:bottom w:val="single" w:sz="4" w:space="0" w:color="auto"/>
            </w:tcBorders>
          </w:tcPr>
          <w:p w14:paraId="3F324291" w14:textId="77777777" w:rsidR="003A26C2" w:rsidRPr="00C31E24" w:rsidRDefault="003A26C2" w:rsidP="00D4444C">
            <w:pPr>
              <w:pStyle w:val="TAL"/>
            </w:pPr>
          </w:p>
        </w:tc>
        <w:tc>
          <w:tcPr>
            <w:tcW w:w="1460" w:type="dxa"/>
          </w:tcPr>
          <w:p w14:paraId="06308DEB" w14:textId="77777777" w:rsidR="003A26C2" w:rsidRPr="00C31E24" w:rsidRDefault="003A26C2" w:rsidP="00D4444C">
            <w:pPr>
              <w:pStyle w:val="TAL"/>
            </w:pPr>
          </w:p>
        </w:tc>
        <w:tc>
          <w:tcPr>
            <w:tcW w:w="1188" w:type="dxa"/>
            <w:vAlign w:val="bottom"/>
          </w:tcPr>
          <w:p w14:paraId="0FC130AA" w14:textId="77777777" w:rsidR="003A26C2" w:rsidRPr="00C31E24" w:rsidRDefault="003A26C2" w:rsidP="00D4444C">
            <w:pPr>
              <w:pStyle w:val="TAL"/>
            </w:pPr>
          </w:p>
        </w:tc>
      </w:tr>
      <w:tr w:rsidR="003A26C2" w:rsidRPr="00C31E24" w14:paraId="7D4B9060" w14:textId="77777777" w:rsidTr="00D4444C">
        <w:tc>
          <w:tcPr>
            <w:tcW w:w="2973" w:type="dxa"/>
            <w:shd w:val="clear" w:color="auto" w:fill="auto"/>
          </w:tcPr>
          <w:p w14:paraId="70E0A28E" w14:textId="77777777" w:rsidR="003A26C2" w:rsidRPr="00C31E24" w:rsidRDefault="003A26C2" w:rsidP="00D4444C">
            <w:pPr>
              <w:pStyle w:val="TAL"/>
            </w:pPr>
            <w:r w:rsidRPr="00C31E24">
              <w:t xml:space="preserve">  </w:t>
            </w:r>
            <w:proofErr w:type="spellStart"/>
            <w:r w:rsidRPr="00C31E24">
              <w:t>mcvideo</w:t>
            </w:r>
            <w:proofErr w:type="spellEnd"/>
            <w:r w:rsidRPr="00C31E24">
              <w:t>-Params</w:t>
            </w:r>
          </w:p>
        </w:tc>
        <w:tc>
          <w:tcPr>
            <w:tcW w:w="1824" w:type="dxa"/>
            <w:shd w:val="clear" w:color="auto" w:fill="auto"/>
            <w:vAlign w:val="center"/>
          </w:tcPr>
          <w:p w14:paraId="74C90982" w14:textId="77777777" w:rsidR="003A26C2" w:rsidRPr="00C31E24" w:rsidRDefault="003A26C2" w:rsidP="00D4444C">
            <w:pPr>
              <w:pStyle w:val="TAL"/>
            </w:pPr>
          </w:p>
        </w:tc>
        <w:tc>
          <w:tcPr>
            <w:tcW w:w="2189" w:type="dxa"/>
            <w:tcBorders>
              <w:top w:val="single" w:sz="4" w:space="0" w:color="auto"/>
              <w:bottom w:val="single" w:sz="4" w:space="0" w:color="auto"/>
            </w:tcBorders>
            <w:shd w:val="clear" w:color="auto" w:fill="auto"/>
          </w:tcPr>
          <w:p w14:paraId="5F7EC992" w14:textId="77777777" w:rsidR="003A26C2" w:rsidRPr="00C31E24" w:rsidRDefault="003A26C2" w:rsidP="00D4444C">
            <w:pPr>
              <w:pStyle w:val="TAL"/>
            </w:pPr>
          </w:p>
        </w:tc>
        <w:tc>
          <w:tcPr>
            <w:tcW w:w="1460" w:type="dxa"/>
            <w:shd w:val="clear" w:color="auto" w:fill="auto"/>
          </w:tcPr>
          <w:p w14:paraId="1E07BDEF" w14:textId="77777777" w:rsidR="003A26C2" w:rsidRPr="00C31E24" w:rsidRDefault="003A26C2" w:rsidP="00D4444C">
            <w:pPr>
              <w:pStyle w:val="TAL"/>
            </w:pPr>
          </w:p>
        </w:tc>
        <w:tc>
          <w:tcPr>
            <w:tcW w:w="1188" w:type="dxa"/>
            <w:shd w:val="clear" w:color="auto" w:fill="auto"/>
            <w:vAlign w:val="bottom"/>
          </w:tcPr>
          <w:p w14:paraId="2A0E2FC6" w14:textId="77777777" w:rsidR="003A26C2" w:rsidRPr="00C31E24" w:rsidRDefault="003A26C2" w:rsidP="00D4444C">
            <w:pPr>
              <w:pStyle w:val="TAL"/>
            </w:pPr>
          </w:p>
        </w:tc>
      </w:tr>
      <w:tr w:rsidR="003A26C2" w:rsidRPr="00C31E24" w14:paraId="62DBA0EC" w14:textId="77777777" w:rsidTr="00D4444C">
        <w:tc>
          <w:tcPr>
            <w:tcW w:w="2973" w:type="dxa"/>
            <w:shd w:val="clear" w:color="auto" w:fill="auto"/>
            <w:vAlign w:val="center"/>
          </w:tcPr>
          <w:p w14:paraId="56EE9DB9" w14:textId="77777777" w:rsidR="003A26C2" w:rsidRPr="00C31E24" w:rsidRDefault="003A26C2" w:rsidP="00D4444C">
            <w:pPr>
              <w:pStyle w:val="TAL"/>
            </w:pPr>
            <w:r w:rsidRPr="00C31E24">
              <w:t xml:space="preserve">    session-type</w:t>
            </w:r>
          </w:p>
        </w:tc>
        <w:tc>
          <w:tcPr>
            <w:tcW w:w="1824" w:type="dxa"/>
            <w:shd w:val="clear" w:color="auto" w:fill="auto"/>
            <w:vAlign w:val="center"/>
          </w:tcPr>
          <w:p w14:paraId="1B259CF3" w14:textId="77777777" w:rsidR="003A26C2" w:rsidRPr="00C31E24" w:rsidRDefault="003A26C2" w:rsidP="00D4444C">
            <w:pPr>
              <w:pStyle w:val="TAL"/>
            </w:pPr>
            <w:r w:rsidRPr="00C31E24">
              <w:t>"</w:t>
            </w:r>
            <w:proofErr w:type="gramStart"/>
            <w:r w:rsidRPr="00C31E24">
              <w:t>ambient</w:t>
            </w:r>
            <w:proofErr w:type="gramEnd"/>
            <w:r w:rsidRPr="00C31E24">
              <w:t>-viewing"</w:t>
            </w:r>
          </w:p>
        </w:tc>
        <w:tc>
          <w:tcPr>
            <w:tcW w:w="2189" w:type="dxa"/>
            <w:tcBorders>
              <w:top w:val="single" w:sz="4" w:space="0" w:color="auto"/>
              <w:bottom w:val="single" w:sz="4" w:space="0" w:color="auto"/>
            </w:tcBorders>
            <w:shd w:val="clear" w:color="auto" w:fill="auto"/>
          </w:tcPr>
          <w:p w14:paraId="0D02C87C" w14:textId="77777777" w:rsidR="003A26C2" w:rsidRPr="00C31E24" w:rsidRDefault="003A26C2" w:rsidP="00D4444C">
            <w:pPr>
              <w:pStyle w:val="TAL"/>
            </w:pPr>
          </w:p>
        </w:tc>
        <w:tc>
          <w:tcPr>
            <w:tcW w:w="1460" w:type="dxa"/>
            <w:shd w:val="clear" w:color="auto" w:fill="auto"/>
          </w:tcPr>
          <w:p w14:paraId="3ED1E4FC" w14:textId="77777777" w:rsidR="003A26C2" w:rsidRPr="00C31E24" w:rsidRDefault="003A26C2" w:rsidP="00D4444C">
            <w:pPr>
              <w:pStyle w:val="TAL"/>
            </w:pPr>
          </w:p>
        </w:tc>
        <w:tc>
          <w:tcPr>
            <w:tcW w:w="1188" w:type="dxa"/>
            <w:shd w:val="clear" w:color="auto" w:fill="auto"/>
            <w:vAlign w:val="bottom"/>
          </w:tcPr>
          <w:p w14:paraId="154A6A45" w14:textId="77777777" w:rsidR="003A26C2" w:rsidRPr="00C31E24" w:rsidRDefault="003A26C2" w:rsidP="00D4444C">
            <w:pPr>
              <w:pStyle w:val="TAL"/>
            </w:pPr>
          </w:p>
        </w:tc>
      </w:tr>
      <w:tr w:rsidR="003A26C2" w:rsidRPr="00C31E24" w14:paraId="43B7DBD5" w14:textId="77777777" w:rsidTr="00D4444C">
        <w:tc>
          <w:tcPr>
            <w:tcW w:w="2973" w:type="dxa"/>
            <w:shd w:val="clear" w:color="auto" w:fill="auto"/>
            <w:vAlign w:val="center"/>
          </w:tcPr>
          <w:p w14:paraId="1EB95EFE" w14:textId="77777777" w:rsidR="003A26C2" w:rsidRPr="00C31E24" w:rsidRDefault="003A26C2" w:rsidP="00D4444C">
            <w:pPr>
              <w:pStyle w:val="TAL"/>
            </w:pPr>
            <w:r w:rsidRPr="00C31E24">
              <w:t xml:space="preserve">    ambient-viewing-type</w:t>
            </w:r>
          </w:p>
        </w:tc>
        <w:tc>
          <w:tcPr>
            <w:tcW w:w="1824" w:type="dxa"/>
            <w:shd w:val="clear" w:color="auto" w:fill="auto"/>
            <w:vAlign w:val="center"/>
          </w:tcPr>
          <w:p w14:paraId="487E0745" w14:textId="77777777" w:rsidR="003A26C2" w:rsidRPr="00C31E24" w:rsidRDefault="003A26C2" w:rsidP="00D4444C">
            <w:pPr>
              <w:pStyle w:val="TAL"/>
            </w:pPr>
            <w:r w:rsidRPr="00C31E24">
              <w:t>"</w:t>
            </w:r>
            <w:proofErr w:type="gramStart"/>
            <w:r w:rsidRPr="00C31E24">
              <w:t>remote</w:t>
            </w:r>
            <w:proofErr w:type="gramEnd"/>
            <w:r w:rsidRPr="00C31E24">
              <w:t>-</w:t>
            </w:r>
            <w:proofErr w:type="spellStart"/>
            <w:r w:rsidRPr="00C31E24">
              <w:t>init</w:t>
            </w:r>
            <w:proofErr w:type="spellEnd"/>
            <w:r w:rsidRPr="00C31E24">
              <w:t>"</w:t>
            </w:r>
          </w:p>
        </w:tc>
        <w:tc>
          <w:tcPr>
            <w:tcW w:w="2189" w:type="dxa"/>
            <w:tcBorders>
              <w:top w:val="single" w:sz="4" w:space="0" w:color="auto"/>
              <w:bottom w:val="single" w:sz="4" w:space="0" w:color="auto"/>
            </w:tcBorders>
            <w:shd w:val="clear" w:color="auto" w:fill="auto"/>
          </w:tcPr>
          <w:p w14:paraId="25E9C978" w14:textId="77777777" w:rsidR="003A26C2" w:rsidRPr="00C31E24" w:rsidRDefault="003A26C2" w:rsidP="00D4444C">
            <w:pPr>
              <w:pStyle w:val="TAL"/>
            </w:pPr>
          </w:p>
        </w:tc>
        <w:tc>
          <w:tcPr>
            <w:tcW w:w="1460" w:type="dxa"/>
            <w:shd w:val="clear" w:color="auto" w:fill="auto"/>
          </w:tcPr>
          <w:p w14:paraId="14E2CD8C" w14:textId="77777777" w:rsidR="003A26C2" w:rsidRPr="00C31E24" w:rsidRDefault="003A26C2" w:rsidP="00D4444C">
            <w:pPr>
              <w:pStyle w:val="TAL"/>
            </w:pPr>
          </w:p>
        </w:tc>
        <w:tc>
          <w:tcPr>
            <w:tcW w:w="1188" w:type="dxa"/>
            <w:shd w:val="clear" w:color="auto" w:fill="auto"/>
            <w:vAlign w:val="bottom"/>
          </w:tcPr>
          <w:p w14:paraId="5BF43C3D" w14:textId="77777777" w:rsidR="003A26C2" w:rsidRPr="00C31E24" w:rsidRDefault="003A26C2" w:rsidP="00D4444C">
            <w:pPr>
              <w:pStyle w:val="TAL"/>
            </w:pPr>
          </w:p>
        </w:tc>
      </w:tr>
    </w:tbl>
    <w:p w14:paraId="7F7954E4" w14:textId="77777777" w:rsidR="003A26C2" w:rsidRPr="00C31E24" w:rsidRDefault="003A26C2" w:rsidP="003A26C2"/>
    <w:p w14:paraId="6CBA98D9" w14:textId="77777777" w:rsidR="003A26C2" w:rsidRPr="00C31E24" w:rsidRDefault="003A26C2" w:rsidP="003A26C2">
      <w:pPr>
        <w:pStyle w:val="TH"/>
      </w:pPr>
      <w:r w:rsidRPr="00C31E24">
        <w:t>Table 6.7.2.3.3-4: SIP 200 (OK) (Step 1, Table 6.7.2.3.2-1; 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3A26C2" w:rsidRPr="00C31E24" w14:paraId="45315277" w14:textId="77777777" w:rsidTr="00D4444C">
        <w:trPr>
          <w:tblHeader/>
        </w:trPr>
        <w:tc>
          <w:tcPr>
            <w:tcW w:w="9634" w:type="dxa"/>
            <w:gridSpan w:val="5"/>
          </w:tcPr>
          <w:p w14:paraId="4D86BDEF" w14:textId="77777777" w:rsidR="003A26C2" w:rsidRPr="00C31E24" w:rsidRDefault="003A26C2" w:rsidP="00D4444C">
            <w:pPr>
              <w:pStyle w:val="TAL"/>
            </w:pPr>
            <w:r w:rsidRPr="00C31E24">
              <w:t>Derivation Path: TS 36.579-1 [2], Table 5.5.2.17.1.1-1, condition INVITE-RSP</w:t>
            </w:r>
          </w:p>
        </w:tc>
      </w:tr>
      <w:tr w:rsidR="003A26C2" w:rsidRPr="00C31E24" w14:paraId="3FA7313F" w14:textId="77777777" w:rsidTr="00D4444C">
        <w:trPr>
          <w:tblHeader/>
        </w:trPr>
        <w:tc>
          <w:tcPr>
            <w:tcW w:w="2709" w:type="dxa"/>
          </w:tcPr>
          <w:p w14:paraId="10357481" w14:textId="77777777" w:rsidR="003A26C2" w:rsidRPr="00C31E24" w:rsidRDefault="003A26C2" w:rsidP="00D4444C">
            <w:pPr>
              <w:pStyle w:val="TAH"/>
            </w:pPr>
            <w:r w:rsidRPr="00C31E24">
              <w:t>Information Element</w:t>
            </w:r>
          </w:p>
        </w:tc>
        <w:tc>
          <w:tcPr>
            <w:tcW w:w="2187" w:type="dxa"/>
          </w:tcPr>
          <w:p w14:paraId="6DC32119" w14:textId="77777777" w:rsidR="003A26C2" w:rsidRPr="00C31E24" w:rsidRDefault="003A26C2" w:rsidP="00D4444C">
            <w:pPr>
              <w:pStyle w:val="TAH"/>
            </w:pPr>
            <w:r w:rsidRPr="00C31E24">
              <w:t>Value/remark</w:t>
            </w:r>
          </w:p>
        </w:tc>
        <w:tc>
          <w:tcPr>
            <w:tcW w:w="2187" w:type="dxa"/>
            <w:tcBorders>
              <w:bottom w:val="single" w:sz="4" w:space="0" w:color="auto"/>
            </w:tcBorders>
          </w:tcPr>
          <w:p w14:paraId="71D9AAAC" w14:textId="77777777" w:rsidR="003A26C2" w:rsidRPr="00C31E24" w:rsidRDefault="003A26C2" w:rsidP="00D4444C">
            <w:pPr>
              <w:pStyle w:val="TAH"/>
            </w:pPr>
            <w:r w:rsidRPr="00C31E24">
              <w:t>Comment</w:t>
            </w:r>
          </w:p>
        </w:tc>
        <w:tc>
          <w:tcPr>
            <w:tcW w:w="1367" w:type="dxa"/>
          </w:tcPr>
          <w:p w14:paraId="46758C95" w14:textId="77777777" w:rsidR="003A26C2" w:rsidRPr="00C31E24" w:rsidRDefault="003A26C2" w:rsidP="00D4444C">
            <w:pPr>
              <w:pStyle w:val="TAH"/>
            </w:pPr>
            <w:r w:rsidRPr="00C31E24">
              <w:t>Reference</w:t>
            </w:r>
          </w:p>
        </w:tc>
        <w:tc>
          <w:tcPr>
            <w:tcW w:w="1184" w:type="dxa"/>
          </w:tcPr>
          <w:p w14:paraId="269F12F6" w14:textId="77777777" w:rsidR="003A26C2" w:rsidRPr="00C31E24" w:rsidRDefault="003A26C2" w:rsidP="00D4444C">
            <w:pPr>
              <w:pStyle w:val="TAH"/>
            </w:pPr>
            <w:r w:rsidRPr="00C31E24">
              <w:t>Condition</w:t>
            </w:r>
          </w:p>
        </w:tc>
      </w:tr>
      <w:tr w:rsidR="003A26C2" w:rsidRPr="00C31E24" w14:paraId="7C689585" w14:textId="77777777" w:rsidTr="00D4444C">
        <w:tc>
          <w:tcPr>
            <w:tcW w:w="2709" w:type="dxa"/>
            <w:vAlign w:val="center"/>
          </w:tcPr>
          <w:p w14:paraId="0C191B7A" w14:textId="77777777" w:rsidR="003A26C2" w:rsidRPr="00C31E24" w:rsidRDefault="003A26C2" w:rsidP="00D4444C">
            <w:pPr>
              <w:pStyle w:val="TAL"/>
              <w:rPr>
                <w:b/>
                <w:bCs/>
              </w:rPr>
            </w:pPr>
            <w:r w:rsidRPr="00C31E24">
              <w:rPr>
                <w:b/>
                <w:bCs/>
              </w:rPr>
              <w:t>Message-body</w:t>
            </w:r>
          </w:p>
        </w:tc>
        <w:tc>
          <w:tcPr>
            <w:tcW w:w="2187" w:type="dxa"/>
          </w:tcPr>
          <w:p w14:paraId="3A3FC5C7" w14:textId="77777777" w:rsidR="003A26C2" w:rsidRPr="00C31E24" w:rsidRDefault="003A26C2" w:rsidP="00D4444C">
            <w:pPr>
              <w:pStyle w:val="TAL"/>
            </w:pPr>
          </w:p>
        </w:tc>
        <w:tc>
          <w:tcPr>
            <w:tcW w:w="2187" w:type="dxa"/>
            <w:tcBorders>
              <w:bottom w:val="single" w:sz="4" w:space="0" w:color="auto"/>
            </w:tcBorders>
          </w:tcPr>
          <w:p w14:paraId="3B932E72" w14:textId="77777777" w:rsidR="003A26C2" w:rsidRPr="00C31E24" w:rsidRDefault="003A26C2" w:rsidP="00D4444C">
            <w:pPr>
              <w:pStyle w:val="TAL"/>
            </w:pPr>
          </w:p>
        </w:tc>
        <w:tc>
          <w:tcPr>
            <w:tcW w:w="1367" w:type="dxa"/>
          </w:tcPr>
          <w:p w14:paraId="1869AC60" w14:textId="77777777" w:rsidR="003A26C2" w:rsidRPr="00C31E24" w:rsidRDefault="003A26C2" w:rsidP="00D4444C">
            <w:pPr>
              <w:pStyle w:val="TAL"/>
            </w:pPr>
          </w:p>
        </w:tc>
        <w:tc>
          <w:tcPr>
            <w:tcW w:w="1184" w:type="dxa"/>
            <w:vAlign w:val="bottom"/>
          </w:tcPr>
          <w:p w14:paraId="29069400" w14:textId="77777777" w:rsidR="003A26C2" w:rsidRPr="00C31E24" w:rsidRDefault="003A26C2" w:rsidP="00D4444C">
            <w:pPr>
              <w:pStyle w:val="TAL"/>
            </w:pPr>
          </w:p>
        </w:tc>
      </w:tr>
      <w:tr w:rsidR="003A26C2" w:rsidRPr="00C31E24" w14:paraId="4F9DA877" w14:textId="77777777" w:rsidTr="00D4444C">
        <w:tc>
          <w:tcPr>
            <w:tcW w:w="2709" w:type="dxa"/>
            <w:vAlign w:val="center"/>
          </w:tcPr>
          <w:p w14:paraId="533D0122" w14:textId="77777777" w:rsidR="003A26C2" w:rsidRPr="00C31E24" w:rsidRDefault="003A26C2" w:rsidP="00D4444C">
            <w:pPr>
              <w:pStyle w:val="TAL"/>
            </w:pPr>
            <w:r w:rsidRPr="00C31E24">
              <w:t xml:space="preserve">  MIME body part</w:t>
            </w:r>
          </w:p>
        </w:tc>
        <w:tc>
          <w:tcPr>
            <w:tcW w:w="2187" w:type="dxa"/>
            <w:vAlign w:val="center"/>
          </w:tcPr>
          <w:p w14:paraId="66614BE4" w14:textId="77777777" w:rsidR="003A26C2" w:rsidRPr="00C31E24" w:rsidRDefault="003A26C2" w:rsidP="00D4444C">
            <w:pPr>
              <w:pStyle w:val="TAL"/>
            </w:pPr>
          </w:p>
        </w:tc>
        <w:tc>
          <w:tcPr>
            <w:tcW w:w="2187" w:type="dxa"/>
            <w:tcBorders>
              <w:top w:val="single" w:sz="4" w:space="0" w:color="auto"/>
              <w:bottom w:val="single" w:sz="4" w:space="0" w:color="auto"/>
            </w:tcBorders>
          </w:tcPr>
          <w:p w14:paraId="3DA9622A" w14:textId="77777777" w:rsidR="003A26C2" w:rsidRPr="00C31E24" w:rsidRDefault="003A26C2" w:rsidP="00D4444C">
            <w:pPr>
              <w:pStyle w:val="TAL"/>
              <w:rPr>
                <w:b/>
                <w:bCs/>
              </w:rPr>
            </w:pPr>
            <w:r w:rsidRPr="00C31E24">
              <w:rPr>
                <w:b/>
                <w:bCs/>
              </w:rPr>
              <w:t>SDP message</w:t>
            </w:r>
          </w:p>
        </w:tc>
        <w:tc>
          <w:tcPr>
            <w:tcW w:w="1367" w:type="dxa"/>
          </w:tcPr>
          <w:p w14:paraId="2627B429" w14:textId="77777777" w:rsidR="003A26C2" w:rsidRPr="00C31E24" w:rsidRDefault="003A26C2" w:rsidP="00D4444C">
            <w:pPr>
              <w:pStyle w:val="TAL"/>
            </w:pPr>
          </w:p>
        </w:tc>
        <w:tc>
          <w:tcPr>
            <w:tcW w:w="1184" w:type="dxa"/>
            <w:vAlign w:val="bottom"/>
          </w:tcPr>
          <w:p w14:paraId="5C3746A2" w14:textId="77777777" w:rsidR="003A26C2" w:rsidRPr="00C31E24" w:rsidRDefault="003A26C2" w:rsidP="00D4444C">
            <w:pPr>
              <w:pStyle w:val="TAL"/>
            </w:pPr>
          </w:p>
        </w:tc>
      </w:tr>
      <w:tr w:rsidR="003A26C2" w:rsidRPr="00C31E24" w14:paraId="0B494CDF" w14:textId="77777777" w:rsidTr="00D4444C">
        <w:tc>
          <w:tcPr>
            <w:tcW w:w="2709" w:type="dxa"/>
            <w:vAlign w:val="center"/>
          </w:tcPr>
          <w:p w14:paraId="6E54C17B" w14:textId="77777777" w:rsidR="003A26C2" w:rsidRPr="00C31E24" w:rsidRDefault="003A26C2" w:rsidP="00D4444C">
            <w:pPr>
              <w:pStyle w:val="TAL"/>
            </w:pPr>
            <w:r w:rsidRPr="00C31E24">
              <w:t xml:space="preserve">    MIME-part-header</w:t>
            </w:r>
          </w:p>
        </w:tc>
        <w:tc>
          <w:tcPr>
            <w:tcW w:w="2187" w:type="dxa"/>
            <w:vAlign w:val="center"/>
          </w:tcPr>
          <w:p w14:paraId="448F8D3C" w14:textId="77777777" w:rsidR="003A26C2" w:rsidRPr="00C31E24" w:rsidRDefault="003A26C2" w:rsidP="00D4444C">
            <w:pPr>
              <w:pStyle w:val="TAL"/>
            </w:pPr>
          </w:p>
        </w:tc>
        <w:tc>
          <w:tcPr>
            <w:tcW w:w="2187" w:type="dxa"/>
            <w:tcBorders>
              <w:top w:val="single" w:sz="4" w:space="0" w:color="auto"/>
              <w:bottom w:val="single" w:sz="4" w:space="0" w:color="auto"/>
            </w:tcBorders>
          </w:tcPr>
          <w:p w14:paraId="522A12E2" w14:textId="77777777" w:rsidR="003A26C2" w:rsidRPr="00C31E24" w:rsidRDefault="003A26C2" w:rsidP="00D4444C">
            <w:pPr>
              <w:pStyle w:val="TAL"/>
            </w:pPr>
          </w:p>
        </w:tc>
        <w:tc>
          <w:tcPr>
            <w:tcW w:w="1367" w:type="dxa"/>
          </w:tcPr>
          <w:p w14:paraId="33234B02" w14:textId="77777777" w:rsidR="003A26C2" w:rsidRPr="00C31E24" w:rsidRDefault="003A26C2" w:rsidP="00D4444C">
            <w:pPr>
              <w:pStyle w:val="TAL"/>
            </w:pPr>
          </w:p>
        </w:tc>
        <w:tc>
          <w:tcPr>
            <w:tcW w:w="1184" w:type="dxa"/>
            <w:vAlign w:val="bottom"/>
          </w:tcPr>
          <w:p w14:paraId="6C015C92" w14:textId="77777777" w:rsidR="003A26C2" w:rsidRPr="00C31E24" w:rsidRDefault="003A26C2" w:rsidP="00D4444C">
            <w:pPr>
              <w:pStyle w:val="TAL"/>
            </w:pPr>
          </w:p>
        </w:tc>
      </w:tr>
      <w:tr w:rsidR="003A26C2" w:rsidRPr="00C31E24" w14:paraId="09809F84" w14:textId="77777777" w:rsidTr="00D4444C">
        <w:tc>
          <w:tcPr>
            <w:tcW w:w="2709" w:type="dxa"/>
            <w:vAlign w:val="center"/>
          </w:tcPr>
          <w:p w14:paraId="1616B5FF" w14:textId="77777777" w:rsidR="003A26C2" w:rsidRPr="00C31E24" w:rsidRDefault="003A26C2" w:rsidP="00D4444C">
            <w:pPr>
              <w:pStyle w:val="TAL"/>
            </w:pPr>
            <w:r w:rsidRPr="00C31E24">
              <w:t xml:space="preserve">    MIME-part-body</w:t>
            </w:r>
          </w:p>
        </w:tc>
        <w:tc>
          <w:tcPr>
            <w:tcW w:w="2187" w:type="dxa"/>
            <w:vAlign w:val="center"/>
          </w:tcPr>
          <w:p w14:paraId="0050A6D9" w14:textId="77777777" w:rsidR="003A26C2" w:rsidRPr="00C31E24" w:rsidRDefault="003A26C2" w:rsidP="00D4444C">
            <w:pPr>
              <w:pStyle w:val="TAL"/>
            </w:pPr>
            <w:r w:rsidRPr="00C31E24">
              <w:t>SDP as described in Table 6.7.2.3.3-5</w:t>
            </w:r>
          </w:p>
        </w:tc>
        <w:tc>
          <w:tcPr>
            <w:tcW w:w="2187" w:type="dxa"/>
            <w:tcBorders>
              <w:top w:val="single" w:sz="4" w:space="0" w:color="auto"/>
              <w:bottom w:val="single" w:sz="4" w:space="0" w:color="auto"/>
            </w:tcBorders>
          </w:tcPr>
          <w:p w14:paraId="311D7094" w14:textId="77777777" w:rsidR="003A26C2" w:rsidRPr="00C31E24" w:rsidRDefault="003A26C2" w:rsidP="00D4444C">
            <w:pPr>
              <w:pStyle w:val="TAL"/>
            </w:pPr>
          </w:p>
        </w:tc>
        <w:tc>
          <w:tcPr>
            <w:tcW w:w="1367" w:type="dxa"/>
          </w:tcPr>
          <w:p w14:paraId="5174BBE0" w14:textId="77777777" w:rsidR="003A26C2" w:rsidRPr="00C31E24" w:rsidRDefault="003A26C2" w:rsidP="00D4444C">
            <w:pPr>
              <w:pStyle w:val="TAL"/>
            </w:pPr>
          </w:p>
        </w:tc>
        <w:tc>
          <w:tcPr>
            <w:tcW w:w="1184" w:type="dxa"/>
            <w:vAlign w:val="bottom"/>
          </w:tcPr>
          <w:p w14:paraId="06586E00" w14:textId="77777777" w:rsidR="003A26C2" w:rsidRPr="00C31E24" w:rsidRDefault="003A26C2" w:rsidP="00D4444C">
            <w:pPr>
              <w:pStyle w:val="TAL"/>
            </w:pPr>
          </w:p>
        </w:tc>
      </w:tr>
      <w:tr w:rsidR="003A26C2" w:rsidRPr="00C31E24" w14:paraId="75B0E09D" w14:textId="77777777" w:rsidTr="00D4444C">
        <w:tc>
          <w:tcPr>
            <w:tcW w:w="2709" w:type="dxa"/>
            <w:vAlign w:val="center"/>
          </w:tcPr>
          <w:p w14:paraId="26743032" w14:textId="77777777" w:rsidR="003A26C2" w:rsidRPr="00C31E24" w:rsidRDefault="003A26C2" w:rsidP="00D4444C">
            <w:pPr>
              <w:pStyle w:val="TAL"/>
            </w:pPr>
            <w:r w:rsidRPr="00C31E24">
              <w:t xml:space="preserve">  MIME body part</w:t>
            </w:r>
          </w:p>
        </w:tc>
        <w:tc>
          <w:tcPr>
            <w:tcW w:w="2187" w:type="dxa"/>
            <w:vAlign w:val="center"/>
          </w:tcPr>
          <w:p w14:paraId="5269AC34" w14:textId="77777777" w:rsidR="003A26C2" w:rsidRPr="00C31E24" w:rsidRDefault="003A26C2" w:rsidP="00D4444C">
            <w:pPr>
              <w:pStyle w:val="TAL"/>
            </w:pPr>
          </w:p>
        </w:tc>
        <w:tc>
          <w:tcPr>
            <w:tcW w:w="2187" w:type="dxa"/>
            <w:tcBorders>
              <w:top w:val="single" w:sz="4" w:space="0" w:color="auto"/>
              <w:bottom w:val="single" w:sz="4" w:space="0" w:color="auto"/>
            </w:tcBorders>
          </w:tcPr>
          <w:p w14:paraId="3B003004" w14:textId="77777777" w:rsidR="003A26C2" w:rsidRPr="00C31E24" w:rsidRDefault="003A26C2" w:rsidP="00D4444C">
            <w:pPr>
              <w:pStyle w:val="TAL"/>
              <w:rPr>
                <w:b/>
                <w:bCs/>
              </w:rPr>
            </w:pPr>
            <w:proofErr w:type="spellStart"/>
            <w:r w:rsidRPr="00C31E24">
              <w:rPr>
                <w:b/>
                <w:bCs/>
              </w:rPr>
              <w:t>MCVideo</w:t>
            </w:r>
            <w:proofErr w:type="spellEnd"/>
          </w:p>
        </w:tc>
        <w:tc>
          <w:tcPr>
            <w:tcW w:w="1367" w:type="dxa"/>
          </w:tcPr>
          <w:p w14:paraId="113EDD3A" w14:textId="77777777" w:rsidR="003A26C2" w:rsidRPr="00C31E24" w:rsidRDefault="003A26C2" w:rsidP="00D4444C">
            <w:pPr>
              <w:pStyle w:val="TAL"/>
            </w:pPr>
          </w:p>
        </w:tc>
        <w:tc>
          <w:tcPr>
            <w:tcW w:w="1184" w:type="dxa"/>
            <w:vAlign w:val="bottom"/>
          </w:tcPr>
          <w:p w14:paraId="33B9B065" w14:textId="77777777" w:rsidR="003A26C2" w:rsidRPr="00C31E24" w:rsidRDefault="003A26C2" w:rsidP="00D4444C">
            <w:pPr>
              <w:pStyle w:val="TAL"/>
            </w:pPr>
          </w:p>
        </w:tc>
      </w:tr>
      <w:tr w:rsidR="003A26C2" w:rsidRPr="00C31E24" w14:paraId="43D60782" w14:textId="77777777" w:rsidTr="00D4444C">
        <w:tc>
          <w:tcPr>
            <w:tcW w:w="2709" w:type="dxa"/>
            <w:vAlign w:val="center"/>
          </w:tcPr>
          <w:p w14:paraId="1DA5E3A5" w14:textId="77777777" w:rsidR="003A26C2" w:rsidRPr="00C31E24" w:rsidRDefault="003A26C2" w:rsidP="00D4444C">
            <w:pPr>
              <w:pStyle w:val="TAL"/>
            </w:pPr>
            <w:r w:rsidRPr="00C31E24">
              <w:t xml:space="preserve">    MIME-part-header</w:t>
            </w:r>
          </w:p>
        </w:tc>
        <w:tc>
          <w:tcPr>
            <w:tcW w:w="2187" w:type="dxa"/>
            <w:vAlign w:val="center"/>
          </w:tcPr>
          <w:p w14:paraId="001AE71E" w14:textId="77777777" w:rsidR="003A26C2" w:rsidRPr="00C31E24" w:rsidRDefault="003A26C2" w:rsidP="00D4444C">
            <w:pPr>
              <w:pStyle w:val="TAL"/>
            </w:pPr>
          </w:p>
        </w:tc>
        <w:tc>
          <w:tcPr>
            <w:tcW w:w="2187" w:type="dxa"/>
            <w:tcBorders>
              <w:top w:val="single" w:sz="4" w:space="0" w:color="auto"/>
              <w:bottom w:val="single" w:sz="4" w:space="0" w:color="auto"/>
            </w:tcBorders>
          </w:tcPr>
          <w:p w14:paraId="232129E4" w14:textId="77777777" w:rsidR="003A26C2" w:rsidRPr="00C31E24" w:rsidRDefault="003A26C2" w:rsidP="00D4444C">
            <w:pPr>
              <w:pStyle w:val="TAL"/>
            </w:pPr>
          </w:p>
        </w:tc>
        <w:tc>
          <w:tcPr>
            <w:tcW w:w="1367" w:type="dxa"/>
          </w:tcPr>
          <w:p w14:paraId="4A50C7F3" w14:textId="77777777" w:rsidR="003A26C2" w:rsidRPr="00C31E24" w:rsidRDefault="003A26C2" w:rsidP="00D4444C">
            <w:pPr>
              <w:pStyle w:val="TAL"/>
            </w:pPr>
          </w:p>
        </w:tc>
        <w:tc>
          <w:tcPr>
            <w:tcW w:w="1184" w:type="dxa"/>
            <w:vAlign w:val="bottom"/>
          </w:tcPr>
          <w:p w14:paraId="18139F61" w14:textId="77777777" w:rsidR="003A26C2" w:rsidRPr="00C31E24" w:rsidRDefault="003A26C2" w:rsidP="00D4444C">
            <w:pPr>
              <w:pStyle w:val="TAL"/>
            </w:pPr>
          </w:p>
        </w:tc>
      </w:tr>
      <w:tr w:rsidR="003A26C2" w:rsidRPr="00C31E24" w14:paraId="59FEC12E" w14:textId="77777777" w:rsidTr="00D4444C">
        <w:trPr>
          <w:trHeight w:val="647"/>
        </w:trPr>
        <w:tc>
          <w:tcPr>
            <w:tcW w:w="2709" w:type="dxa"/>
            <w:vAlign w:val="center"/>
          </w:tcPr>
          <w:p w14:paraId="04EAD3B5" w14:textId="77777777" w:rsidR="003A26C2" w:rsidRPr="00C31E24" w:rsidRDefault="003A26C2" w:rsidP="00D4444C">
            <w:pPr>
              <w:pStyle w:val="TAL"/>
            </w:pPr>
            <w:r w:rsidRPr="00C31E24">
              <w:t xml:space="preserve">    MIME-part-body</w:t>
            </w:r>
          </w:p>
        </w:tc>
        <w:tc>
          <w:tcPr>
            <w:tcW w:w="2187" w:type="dxa"/>
            <w:vAlign w:val="center"/>
          </w:tcPr>
          <w:p w14:paraId="3FC87330" w14:textId="77777777" w:rsidR="003A26C2" w:rsidRPr="00C31E24" w:rsidRDefault="003A26C2" w:rsidP="00D4444C">
            <w:pPr>
              <w:pStyle w:val="TAL"/>
            </w:pPr>
            <w:proofErr w:type="spellStart"/>
            <w:r w:rsidRPr="00C31E24">
              <w:t>MCVideo</w:t>
            </w:r>
            <w:proofErr w:type="spellEnd"/>
            <w:r w:rsidRPr="00C31E24">
              <w:t>-Info as described in Table 6.7.2.3.3-6</w:t>
            </w:r>
          </w:p>
        </w:tc>
        <w:tc>
          <w:tcPr>
            <w:tcW w:w="2187" w:type="dxa"/>
            <w:tcBorders>
              <w:top w:val="single" w:sz="4" w:space="0" w:color="auto"/>
              <w:bottom w:val="single" w:sz="4" w:space="0" w:color="auto"/>
            </w:tcBorders>
          </w:tcPr>
          <w:p w14:paraId="07F7C744" w14:textId="77777777" w:rsidR="003A26C2" w:rsidRPr="00C31E24" w:rsidRDefault="003A26C2" w:rsidP="00D4444C">
            <w:pPr>
              <w:pStyle w:val="TAL"/>
            </w:pPr>
          </w:p>
        </w:tc>
        <w:tc>
          <w:tcPr>
            <w:tcW w:w="1367" w:type="dxa"/>
          </w:tcPr>
          <w:p w14:paraId="47A4327A" w14:textId="77777777" w:rsidR="003A26C2" w:rsidRPr="00C31E24" w:rsidRDefault="003A26C2" w:rsidP="00D4444C">
            <w:pPr>
              <w:pStyle w:val="TAL"/>
            </w:pPr>
          </w:p>
        </w:tc>
        <w:tc>
          <w:tcPr>
            <w:tcW w:w="1184" w:type="dxa"/>
            <w:vAlign w:val="bottom"/>
          </w:tcPr>
          <w:p w14:paraId="013143B2" w14:textId="77777777" w:rsidR="003A26C2" w:rsidRPr="00C31E24" w:rsidRDefault="003A26C2" w:rsidP="00D4444C">
            <w:pPr>
              <w:pStyle w:val="TAL"/>
            </w:pPr>
          </w:p>
        </w:tc>
      </w:tr>
    </w:tbl>
    <w:p w14:paraId="1D45E06D" w14:textId="77777777" w:rsidR="003A26C2" w:rsidRPr="00C31E24" w:rsidRDefault="003A26C2" w:rsidP="003A26C2"/>
    <w:p w14:paraId="1CBF64F4" w14:textId="77777777" w:rsidR="003A26C2" w:rsidRPr="00C31E24" w:rsidRDefault="003A26C2" w:rsidP="003A26C2">
      <w:pPr>
        <w:pStyle w:val="TH"/>
      </w:pPr>
      <w:r w:rsidRPr="00C31E24">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26C2" w:rsidRPr="00C31E24" w14:paraId="4BBD53CE" w14:textId="77777777" w:rsidTr="00D4444C">
        <w:trPr>
          <w:tblHeader/>
        </w:trPr>
        <w:tc>
          <w:tcPr>
            <w:tcW w:w="9634" w:type="dxa"/>
          </w:tcPr>
          <w:p w14:paraId="7590B6AF" w14:textId="77777777" w:rsidR="003A26C2" w:rsidRPr="00C31E24" w:rsidRDefault="003A26C2" w:rsidP="00D4444C">
            <w:pPr>
              <w:pStyle w:val="TAL"/>
            </w:pPr>
            <w:r w:rsidRPr="00C31E24">
              <w:t>Derivation Path: TS 36.579-1 [2], Table 5.5.3.1.1-2, condition SDP_ANSWER</w:t>
            </w:r>
          </w:p>
        </w:tc>
      </w:tr>
    </w:tbl>
    <w:p w14:paraId="3944E5F8" w14:textId="77777777" w:rsidR="003A26C2" w:rsidRPr="00C31E24" w:rsidRDefault="003A26C2" w:rsidP="003A26C2"/>
    <w:p w14:paraId="233736A9" w14:textId="77777777" w:rsidR="003A26C2" w:rsidRPr="00C31E24" w:rsidRDefault="003A26C2" w:rsidP="003A26C2">
      <w:pPr>
        <w:pStyle w:val="TH"/>
      </w:pPr>
      <w:r w:rsidRPr="00C31E24">
        <w:t xml:space="preserve">Table 6.7.2.3.3-6: </w:t>
      </w:r>
      <w:proofErr w:type="spellStart"/>
      <w:r w:rsidRPr="00C31E24">
        <w:t>MCVideo</w:t>
      </w:r>
      <w:proofErr w:type="spellEnd"/>
      <w:r w:rsidRPr="00C31E24">
        <w:t>-Info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3A26C2" w:rsidRPr="00C31E24" w14:paraId="4FE61303" w14:textId="77777777" w:rsidTr="00D4444C">
        <w:trPr>
          <w:tblHeader/>
        </w:trPr>
        <w:tc>
          <w:tcPr>
            <w:tcW w:w="9634" w:type="dxa"/>
            <w:gridSpan w:val="5"/>
          </w:tcPr>
          <w:p w14:paraId="1838A386" w14:textId="77777777" w:rsidR="003A26C2" w:rsidRPr="00C31E24" w:rsidRDefault="003A26C2" w:rsidP="00D4444C">
            <w:pPr>
              <w:pStyle w:val="TAL"/>
            </w:pPr>
            <w:r w:rsidRPr="00C31E24">
              <w:t>Derivation Path: TS 36.579-1 [2], Table 5.5.3.2.1-2, condition INVITE-RSP</w:t>
            </w:r>
          </w:p>
        </w:tc>
      </w:tr>
      <w:tr w:rsidR="003A26C2" w:rsidRPr="00C31E24" w14:paraId="30DC5C29" w14:textId="77777777" w:rsidTr="00D4444C">
        <w:trPr>
          <w:tblHeader/>
        </w:trPr>
        <w:tc>
          <w:tcPr>
            <w:tcW w:w="2973" w:type="dxa"/>
          </w:tcPr>
          <w:p w14:paraId="487430EE" w14:textId="77777777" w:rsidR="003A26C2" w:rsidRPr="00C31E24" w:rsidRDefault="003A26C2" w:rsidP="00D4444C">
            <w:pPr>
              <w:pStyle w:val="TAH"/>
            </w:pPr>
            <w:r w:rsidRPr="00C31E24">
              <w:t>Information Element</w:t>
            </w:r>
          </w:p>
        </w:tc>
        <w:tc>
          <w:tcPr>
            <w:tcW w:w="1824" w:type="dxa"/>
          </w:tcPr>
          <w:p w14:paraId="2C86084F" w14:textId="77777777" w:rsidR="003A26C2" w:rsidRPr="00C31E24" w:rsidRDefault="003A26C2" w:rsidP="00D4444C">
            <w:pPr>
              <w:pStyle w:val="TAH"/>
            </w:pPr>
            <w:r w:rsidRPr="00C31E24">
              <w:t>Value/remark</w:t>
            </w:r>
          </w:p>
        </w:tc>
        <w:tc>
          <w:tcPr>
            <w:tcW w:w="2189" w:type="dxa"/>
            <w:tcBorders>
              <w:bottom w:val="single" w:sz="4" w:space="0" w:color="auto"/>
            </w:tcBorders>
          </w:tcPr>
          <w:p w14:paraId="2CF97D1E" w14:textId="77777777" w:rsidR="003A26C2" w:rsidRPr="00C31E24" w:rsidRDefault="003A26C2" w:rsidP="00D4444C">
            <w:pPr>
              <w:pStyle w:val="TAH"/>
            </w:pPr>
            <w:r w:rsidRPr="00C31E24">
              <w:t>Comment</w:t>
            </w:r>
          </w:p>
        </w:tc>
        <w:tc>
          <w:tcPr>
            <w:tcW w:w="1460" w:type="dxa"/>
          </w:tcPr>
          <w:p w14:paraId="7A41A722" w14:textId="77777777" w:rsidR="003A26C2" w:rsidRPr="00C31E24" w:rsidRDefault="003A26C2" w:rsidP="00D4444C">
            <w:pPr>
              <w:pStyle w:val="TAH"/>
            </w:pPr>
            <w:r w:rsidRPr="00C31E24">
              <w:t>Reference</w:t>
            </w:r>
          </w:p>
        </w:tc>
        <w:tc>
          <w:tcPr>
            <w:tcW w:w="1188" w:type="dxa"/>
          </w:tcPr>
          <w:p w14:paraId="43B5CF3E" w14:textId="77777777" w:rsidR="003A26C2" w:rsidRPr="00C31E24" w:rsidRDefault="003A26C2" w:rsidP="00D4444C">
            <w:pPr>
              <w:pStyle w:val="TAH"/>
            </w:pPr>
            <w:r w:rsidRPr="00C31E24">
              <w:t>Condition</w:t>
            </w:r>
          </w:p>
        </w:tc>
      </w:tr>
      <w:tr w:rsidR="003A26C2" w:rsidRPr="00C31E24" w14:paraId="3CD42A37" w14:textId="77777777" w:rsidTr="00D4444C">
        <w:tc>
          <w:tcPr>
            <w:tcW w:w="2973" w:type="dxa"/>
          </w:tcPr>
          <w:p w14:paraId="10C8542F" w14:textId="77777777" w:rsidR="003A26C2" w:rsidRPr="00C31E24" w:rsidRDefault="003A26C2" w:rsidP="00D4444C">
            <w:pPr>
              <w:pStyle w:val="TAL"/>
            </w:pPr>
            <w:proofErr w:type="spellStart"/>
            <w:r w:rsidRPr="00C31E24">
              <w:t>mcvideoinfo</w:t>
            </w:r>
            <w:proofErr w:type="spellEnd"/>
          </w:p>
        </w:tc>
        <w:tc>
          <w:tcPr>
            <w:tcW w:w="1824" w:type="dxa"/>
          </w:tcPr>
          <w:p w14:paraId="705246E5" w14:textId="77777777" w:rsidR="003A26C2" w:rsidRPr="00C31E24" w:rsidRDefault="003A26C2" w:rsidP="00D4444C">
            <w:pPr>
              <w:pStyle w:val="TAL"/>
            </w:pPr>
          </w:p>
        </w:tc>
        <w:tc>
          <w:tcPr>
            <w:tcW w:w="2189" w:type="dxa"/>
            <w:tcBorders>
              <w:top w:val="single" w:sz="4" w:space="0" w:color="auto"/>
              <w:bottom w:val="single" w:sz="4" w:space="0" w:color="auto"/>
            </w:tcBorders>
          </w:tcPr>
          <w:p w14:paraId="1F76A565" w14:textId="77777777" w:rsidR="003A26C2" w:rsidRPr="00C31E24" w:rsidRDefault="003A26C2" w:rsidP="00D4444C">
            <w:pPr>
              <w:pStyle w:val="TAL"/>
            </w:pPr>
          </w:p>
        </w:tc>
        <w:tc>
          <w:tcPr>
            <w:tcW w:w="1460" w:type="dxa"/>
          </w:tcPr>
          <w:p w14:paraId="25B3E43E" w14:textId="77777777" w:rsidR="003A26C2" w:rsidRPr="00C31E24" w:rsidRDefault="003A26C2" w:rsidP="00D4444C">
            <w:pPr>
              <w:pStyle w:val="TAL"/>
            </w:pPr>
          </w:p>
        </w:tc>
        <w:tc>
          <w:tcPr>
            <w:tcW w:w="1188" w:type="dxa"/>
            <w:vAlign w:val="bottom"/>
          </w:tcPr>
          <w:p w14:paraId="0147DC1E" w14:textId="77777777" w:rsidR="003A26C2" w:rsidRPr="00C31E24" w:rsidRDefault="003A26C2" w:rsidP="00D4444C">
            <w:pPr>
              <w:pStyle w:val="TAL"/>
            </w:pPr>
          </w:p>
        </w:tc>
      </w:tr>
      <w:tr w:rsidR="003A26C2" w:rsidRPr="00C31E24" w14:paraId="2A074F7C" w14:textId="77777777" w:rsidTr="00D4444C">
        <w:tc>
          <w:tcPr>
            <w:tcW w:w="2973" w:type="dxa"/>
            <w:shd w:val="clear" w:color="auto" w:fill="auto"/>
          </w:tcPr>
          <w:p w14:paraId="3264461E" w14:textId="77777777" w:rsidR="003A26C2" w:rsidRPr="00C31E24" w:rsidRDefault="003A26C2" w:rsidP="00D4444C">
            <w:pPr>
              <w:pStyle w:val="TAL"/>
            </w:pPr>
            <w:r w:rsidRPr="00C31E24">
              <w:t xml:space="preserve">  </w:t>
            </w:r>
            <w:proofErr w:type="spellStart"/>
            <w:r w:rsidRPr="00C31E24">
              <w:t>mcvideo</w:t>
            </w:r>
            <w:proofErr w:type="spellEnd"/>
            <w:r w:rsidRPr="00C31E24">
              <w:t>-Params</w:t>
            </w:r>
          </w:p>
        </w:tc>
        <w:tc>
          <w:tcPr>
            <w:tcW w:w="1824" w:type="dxa"/>
            <w:shd w:val="clear" w:color="auto" w:fill="auto"/>
            <w:vAlign w:val="center"/>
          </w:tcPr>
          <w:p w14:paraId="4BE2AC70" w14:textId="77777777" w:rsidR="003A26C2" w:rsidRPr="00C31E24" w:rsidRDefault="003A26C2" w:rsidP="00D4444C">
            <w:pPr>
              <w:pStyle w:val="TAL"/>
            </w:pPr>
          </w:p>
        </w:tc>
        <w:tc>
          <w:tcPr>
            <w:tcW w:w="2189" w:type="dxa"/>
            <w:tcBorders>
              <w:top w:val="single" w:sz="4" w:space="0" w:color="auto"/>
              <w:bottom w:val="single" w:sz="4" w:space="0" w:color="auto"/>
            </w:tcBorders>
            <w:shd w:val="clear" w:color="auto" w:fill="auto"/>
          </w:tcPr>
          <w:p w14:paraId="51FE1FB9" w14:textId="77777777" w:rsidR="003A26C2" w:rsidRPr="00C31E24" w:rsidRDefault="003A26C2" w:rsidP="00D4444C">
            <w:pPr>
              <w:pStyle w:val="TAL"/>
            </w:pPr>
          </w:p>
        </w:tc>
        <w:tc>
          <w:tcPr>
            <w:tcW w:w="1460" w:type="dxa"/>
            <w:shd w:val="clear" w:color="auto" w:fill="auto"/>
          </w:tcPr>
          <w:p w14:paraId="1D13F0A6" w14:textId="77777777" w:rsidR="003A26C2" w:rsidRPr="00C31E24" w:rsidRDefault="003A26C2" w:rsidP="00D4444C">
            <w:pPr>
              <w:pStyle w:val="TAL"/>
            </w:pPr>
          </w:p>
        </w:tc>
        <w:tc>
          <w:tcPr>
            <w:tcW w:w="1188" w:type="dxa"/>
            <w:shd w:val="clear" w:color="auto" w:fill="auto"/>
            <w:vAlign w:val="bottom"/>
          </w:tcPr>
          <w:p w14:paraId="2103CE1F" w14:textId="77777777" w:rsidR="003A26C2" w:rsidRPr="00C31E24" w:rsidRDefault="003A26C2" w:rsidP="00D4444C">
            <w:pPr>
              <w:pStyle w:val="TAL"/>
            </w:pPr>
          </w:p>
        </w:tc>
      </w:tr>
      <w:tr w:rsidR="003A26C2" w:rsidRPr="00C31E24" w14:paraId="0FFC3680" w14:textId="77777777" w:rsidTr="00D4444C">
        <w:tc>
          <w:tcPr>
            <w:tcW w:w="2973" w:type="dxa"/>
            <w:shd w:val="clear" w:color="auto" w:fill="auto"/>
            <w:vAlign w:val="center"/>
          </w:tcPr>
          <w:p w14:paraId="758101D0" w14:textId="77777777" w:rsidR="003A26C2" w:rsidRPr="00C31E24" w:rsidRDefault="003A26C2" w:rsidP="00D4444C">
            <w:pPr>
              <w:pStyle w:val="TAL"/>
            </w:pPr>
            <w:r w:rsidRPr="00C31E24">
              <w:t xml:space="preserve">    session-type</w:t>
            </w:r>
          </w:p>
        </w:tc>
        <w:tc>
          <w:tcPr>
            <w:tcW w:w="1824" w:type="dxa"/>
            <w:shd w:val="clear" w:color="auto" w:fill="auto"/>
            <w:vAlign w:val="center"/>
          </w:tcPr>
          <w:p w14:paraId="712F8A7C" w14:textId="77777777" w:rsidR="003A26C2" w:rsidRPr="00C31E24" w:rsidRDefault="003A26C2" w:rsidP="00D4444C">
            <w:pPr>
              <w:pStyle w:val="TAL"/>
            </w:pPr>
            <w:r w:rsidRPr="00C31E24">
              <w:t>"</w:t>
            </w:r>
            <w:proofErr w:type="gramStart"/>
            <w:r w:rsidRPr="00C31E24">
              <w:t>ambient</w:t>
            </w:r>
            <w:proofErr w:type="gramEnd"/>
            <w:r w:rsidRPr="00C31E24">
              <w:t>-viewing"</w:t>
            </w:r>
          </w:p>
        </w:tc>
        <w:tc>
          <w:tcPr>
            <w:tcW w:w="2189" w:type="dxa"/>
            <w:tcBorders>
              <w:top w:val="single" w:sz="4" w:space="0" w:color="auto"/>
              <w:bottom w:val="single" w:sz="4" w:space="0" w:color="auto"/>
            </w:tcBorders>
            <w:shd w:val="clear" w:color="auto" w:fill="auto"/>
          </w:tcPr>
          <w:p w14:paraId="47E0B60D" w14:textId="77777777" w:rsidR="003A26C2" w:rsidRPr="00C31E24" w:rsidRDefault="003A26C2" w:rsidP="00D4444C">
            <w:pPr>
              <w:pStyle w:val="TAL"/>
            </w:pPr>
          </w:p>
        </w:tc>
        <w:tc>
          <w:tcPr>
            <w:tcW w:w="1460" w:type="dxa"/>
            <w:shd w:val="clear" w:color="auto" w:fill="auto"/>
          </w:tcPr>
          <w:p w14:paraId="12B4E612" w14:textId="77777777" w:rsidR="003A26C2" w:rsidRPr="00C31E24" w:rsidRDefault="003A26C2" w:rsidP="00D4444C">
            <w:pPr>
              <w:pStyle w:val="TAL"/>
            </w:pPr>
          </w:p>
        </w:tc>
        <w:tc>
          <w:tcPr>
            <w:tcW w:w="1188" w:type="dxa"/>
            <w:shd w:val="clear" w:color="auto" w:fill="auto"/>
            <w:vAlign w:val="bottom"/>
          </w:tcPr>
          <w:p w14:paraId="40EAEFBF" w14:textId="77777777" w:rsidR="003A26C2" w:rsidRPr="00C31E24" w:rsidRDefault="003A26C2" w:rsidP="00D4444C">
            <w:pPr>
              <w:pStyle w:val="TAL"/>
            </w:pPr>
          </w:p>
        </w:tc>
      </w:tr>
      <w:tr w:rsidR="003A26C2" w:rsidRPr="00C31E24" w14:paraId="1E05ED1F" w14:textId="77777777" w:rsidTr="00D4444C">
        <w:tc>
          <w:tcPr>
            <w:tcW w:w="2973" w:type="dxa"/>
            <w:shd w:val="clear" w:color="auto" w:fill="auto"/>
            <w:vAlign w:val="center"/>
          </w:tcPr>
          <w:p w14:paraId="59C3843F" w14:textId="77777777" w:rsidR="003A26C2" w:rsidRPr="00C31E24" w:rsidRDefault="003A26C2" w:rsidP="00D4444C">
            <w:pPr>
              <w:pStyle w:val="TAL"/>
            </w:pPr>
            <w:r w:rsidRPr="00C31E24">
              <w:t xml:space="preserve">    ambient-viewing-type</w:t>
            </w:r>
          </w:p>
        </w:tc>
        <w:tc>
          <w:tcPr>
            <w:tcW w:w="1824" w:type="dxa"/>
            <w:shd w:val="clear" w:color="auto" w:fill="auto"/>
            <w:vAlign w:val="center"/>
          </w:tcPr>
          <w:p w14:paraId="3CB5441F" w14:textId="77777777" w:rsidR="003A26C2" w:rsidRPr="00C31E24" w:rsidRDefault="003A26C2" w:rsidP="00D4444C">
            <w:pPr>
              <w:pStyle w:val="TAL"/>
            </w:pPr>
            <w:r w:rsidRPr="00C31E24">
              <w:t>"</w:t>
            </w:r>
            <w:proofErr w:type="gramStart"/>
            <w:r w:rsidRPr="00C31E24">
              <w:t>remote</w:t>
            </w:r>
            <w:proofErr w:type="gramEnd"/>
            <w:r w:rsidRPr="00C31E24">
              <w:t>-</w:t>
            </w:r>
            <w:proofErr w:type="spellStart"/>
            <w:r w:rsidRPr="00C31E24">
              <w:t>init</w:t>
            </w:r>
            <w:proofErr w:type="spellEnd"/>
            <w:r w:rsidRPr="00C31E24">
              <w:t>"</w:t>
            </w:r>
          </w:p>
        </w:tc>
        <w:tc>
          <w:tcPr>
            <w:tcW w:w="2189" w:type="dxa"/>
            <w:tcBorders>
              <w:top w:val="single" w:sz="4" w:space="0" w:color="auto"/>
              <w:bottom w:val="single" w:sz="4" w:space="0" w:color="auto"/>
            </w:tcBorders>
            <w:shd w:val="clear" w:color="auto" w:fill="auto"/>
          </w:tcPr>
          <w:p w14:paraId="11032DEF" w14:textId="77777777" w:rsidR="003A26C2" w:rsidRPr="00C31E24" w:rsidRDefault="003A26C2" w:rsidP="00D4444C">
            <w:pPr>
              <w:pStyle w:val="TAL"/>
            </w:pPr>
          </w:p>
        </w:tc>
        <w:tc>
          <w:tcPr>
            <w:tcW w:w="1460" w:type="dxa"/>
            <w:shd w:val="clear" w:color="auto" w:fill="auto"/>
          </w:tcPr>
          <w:p w14:paraId="4205E70A" w14:textId="77777777" w:rsidR="003A26C2" w:rsidRPr="00C31E24" w:rsidRDefault="003A26C2" w:rsidP="00D4444C">
            <w:pPr>
              <w:pStyle w:val="TAL"/>
            </w:pPr>
          </w:p>
        </w:tc>
        <w:tc>
          <w:tcPr>
            <w:tcW w:w="1188" w:type="dxa"/>
            <w:shd w:val="clear" w:color="auto" w:fill="auto"/>
            <w:vAlign w:val="bottom"/>
          </w:tcPr>
          <w:p w14:paraId="777D53D4" w14:textId="77777777" w:rsidR="003A26C2" w:rsidRPr="00C31E24" w:rsidRDefault="003A26C2" w:rsidP="00D4444C">
            <w:pPr>
              <w:pStyle w:val="TAL"/>
            </w:pPr>
          </w:p>
        </w:tc>
      </w:tr>
    </w:tbl>
    <w:p w14:paraId="64667089" w14:textId="77777777" w:rsidR="003A26C2" w:rsidRPr="00C31E24" w:rsidRDefault="003A26C2" w:rsidP="003A26C2"/>
    <w:p w14:paraId="48F83367" w14:textId="77777777" w:rsidR="003A26C2" w:rsidRPr="00C31E24" w:rsidRDefault="003A26C2" w:rsidP="003A26C2">
      <w:pPr>
        <w:pStyle w:val="TH"/>
      </w:pPr>
      <w:r w:rsidRPr="00C31E24">
        <w:rPr>
          <w:color w:val="000000"/>
        </w:rPr>
        <w:t>Table 6.7.2.3.3-7: SIP BYE (Step 11, Table 6.7.2.3.2-1)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3A26C2" w:rsidRPr="00C31E24" w:rsidDel="00127C5D" w14:paraId="3B0B190C" w14:textId="77777777" w:rsidTr="00D4444C">
        <w:trPr>
          <w:tblHeader/>
          <w:jc w:val="center"/>
        </w:trPr>
        <w:tc>
          <w:tcPr>
            <w:tcW w:w="9531" w:type="dxa"/>
          </w:tcPr>
          <w:p w14:paraId="74D8C504" w14:textId="156D573D" w:rsidR="003A26C2" w:rsidRPr="00C31E24" w:rsidDel="00127C5D" w:rsidRDefault="003A26C2" w:rsidP="00D4444C">
            <w:pPr>
              <w:pStyle w:val="TAL"/>
            </w:pPr>
            <w:r w:rsidRPr="00C31E24">
              <w:t>Derivation Path: TS 36.579-1, Table 5.5.2.2.2-1, condition M</w:t>
            </w:r>
            <w:ins w:id="95" w:author="MCC160" w:date="2022-04-19T15:54:00Z">
              <w:r w:rsidR="00C10B7E">
                <w:t>T</w:t>
              </w:r>
            </w:ins>
            <w:del w:id="96" w:author="MCC160" w:date="2022-04-19T15:54:00Z">
              <w:r w:rsidRPr="00C31E24" w:rsidDel="00C10B7E">
                <w:delText>O</w:delText>
              </w:r>
            </w:del>
            <w:r w:rsidRPr="00C31E24">
              <w:t>_CALL</w:t>
            </w:r>
          </w:p>
        </w:tc>
      </w:tr>
    </w:tbl>
    <w:p w14:paraId="33CCBF19" w14:textId="77777777" w:rsidR="003A26C2" w:rsidRPr="00C31E24" w:rsidRDefault="003A26C2" w:rsidP="003A26C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A7DF" w14:textId="77777777" w:rsidR="00712EEC" w:rsidRDefault="00712EEC">
      <w:r>
        <w:separator/>
      </w:r>
    </w:p>
  </w:endnote>
  <w:endnote w:type="continuationSeparator" w:id="0">
    <w:p w14:paraId="35F4DABB" w14:textId="77777777" w:rsidR="00712EEC" w:rsidRDefault="0071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24F0" w14:textId="77777777" w:rsidR="00712EEC" w:rsidRDefault="00712EEC">
      <w:r>
        <w:separator/>
      </w:r>
    </w:p>
  </w:footnote>
  <w:footnote w:type="continuationSeparator" w:id="0">
    <w:p w14:paraId="10021252" w14:textId="77777777" w:rsidR="00712EEC" w:rsidRDefault="0071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7"/>
  </w:num>
  <w:num w:numId="6">
    <w:abstractNumId w:val="15"/>
  </w:num>
  <w:num w:numId="7">
    <w:abstractNumId w:val="16"/>
  </w:num>
  <w:num w:numId="8">
    <w:abstractNumId w:val="23"/>
  </w:num>
  <w:num w:numId="9">
    <w:abstractNumId w:val="34"/>
  </w:num>
  <w:num w:numId="10">
    <w:abstractNumId w:val="33"/>
  </w:num>
  <w:num w:numId="11">
    <w:abstractNumId w:val="21"/>
  </w:num>
  <w:num w:numId="12">
    <w:abstractNumId w:val="24"/>
  </w:num>
  <w:num w:numId="13">
    <w:abstractNumId w:val="22"/>
  </w:num>
  <w:num w:numId="14">
    <w:abstractNumId w:val="26"/>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0"/>
  </w:num>
  <w:num w:numId="25">
    <w:abstractNumId w:val="18"/>
  </w:num>
  <w:num w:numId="26">
    <w:abstractNumId w:val="27"/>
  </w:num>
  <w:num w:numId="27">
    <w:abstractNumId w:val="25"/>
  </w:num>
  <w:num w:numId="28">
    <w:abstractNumId w:val="28"/>
  </w:num>
  <w:num w:numId="29">
    <w:abstractNumId w:val="9"/>
  </w:num>
  <w:num w:numId="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CA"/>
    <w:rsid w:val="00091342"/>
    <w:rsid w:val="000A514E"/>
    <w:rsid w:val="000A6394"/>
    <w:rsid w:val="000B7FED"/>
    <w:rsid w:val="000C038A"/>
    <w:rsid w:val="000C6598"/>
    <w:rsid w:val="000D44B3"/>
    <w:rsid w:val="000D662C"/>
    <w:rsid w:val="00145D43"/>
    <w:rsid w:val="00155A01"/>
    <w:rsid w:val="00192C46"/>
    <w:rsid w:val="001A08B3"/>
    <w:rsid w:val="001A7B60"/>
    <w:rsid w:val="001B52F0"/>
    <w:rsid w:val="001B7A65"/>
    <w:rsid w:val="001C304B"/>
    <w:rsid w:val="001E41F3"/>
    <w:rsid w:val="00200E48"/>
    <w:rsid w:val="00251961"/>
    <w:rsid w:val="0026004D"/>
    <w:rsid w:val="002640DD"/>
    <w:rsid w:val="00275D12"/>
    <w:rsid w:val="00284774"/>
    <w:rsid w:val="00284FEB"/>
    <w:rsid w:val="002860C4"/>
    <w:rsid w:val="00286900"/>
    <w:rsid w:val="002978FF"/>
    <w:rsid w:val="002B5741"/>
    <w:rsid w:val="002E472E"/>
    <w:rsid w:val="002E4ED1"/>
    <w:rsid w:val="00305409"/>
    <w:rsid w:val="00345BD1"/>
    <w:rsid w:val="00355A5B"/>
    <w:rsid w:val="003609EF"/>
    <w:rsid w:val="0036231A"/>
    <w:rsid w:val="00374DD4"/>
    <w:rsid w:val="00397646"/>
    <w:rsid w:val="003A26C2"/>
    <w:rsid w:val="003C2D0A"/>
    <w:rsid w:val="003E1A36"/>
    <w:rsid w:val="003F2DBA"/>
    <w:rsid w:val="00410371"/>
    <w:rsid w:val="004242F1"/>
    <w:rsid w:val="00424534"/>
    <w:rsid w:val="004456D3"/>
    <w:rsid w:val="00456579"/>
    <w:rsid w:val="004655A5"/>
    <w:rsid w:val="00465688"/>
    <w:rsid w:val="004B75B7"/>
    <w:rsid w:val="005141D9"/>
    <w:rsid w:val="00514F5F"/>
    <w:rsid w:val="0051580D"/>
    <w:rsid w:val="005306D5"/>
    <w:rsid w:val="00546643"/>
    <w:rsid w:val="00547111"/>
    <w:rsid w:val="00575335"/>
    <w:rsid w:val="00592D74"/>
    <w:rsid w:val="0059526A"/>
    <w:rsid w:val="005C4A12"/>
    <w:rsid w:val="005E2C44"/>
    <w:rsid w:val="005E7B14"/>
    <w:rsid w:val="005F5323"/>
    <w:rsid w:val="00604047"/>
    <w:rsid w:val="00621188"/>
    <w:rsid w:val="00621625"/>
    <w:rsid w:val="006257ED"/>
    <w:rsid w:val="00653DE4"/>
    <w:rsid w:val="00656898"/>
    <w:rsid w:val="00665C47"/>
    <w:rsid w:val="00666F60"/>
    <w:rsid w:val="00680AD1"/>
    <w:rsid w:val="0068250B"/>
    <w:rsid w:val="00695808"/>
    <w:rsid w:val="006A0032"/>
    <w:rsid w:val="006A43DA"/>
    <w:rsid w:val="006B46FB"/>
    <w:rsid w:val="006D2D7F"/>
    <w:rsid w:val="006E21FB"/>
    <w:rsid w:val="00700578"/>
    <w:rsid w:val="00701052"/>
    <w:rsid w:val="00712EEC"/>
    <w:rsid w:val="00761A6E"/>
    <w:rsid w:val="00784FEB"/>
    <w:rsid w:val="00791016"/>
    <w:rsid w:val="00792342"/>
    <w:rsid w:val="007977A8"/>
    <w:rsid w:val="007B512A"/>
    <w:rsid w:val="007C2097"/>
    <w:rsid w:val="007C6C54"/>
    <w:rsid w:val="007D4877"/>
    <w:rsid w:val="007D6A07"/>
    <w:rsid w:val="007F7259"/>
    <w:rsid w:val="008040A8"/>
    <w:rsid w:val="008279FA"/>
    <w:rsid w:val="00831107"/>
    <w:rsid w:val="00847F06"/>
    <w:rsid w:val="00856820"/>
    <w:rsid w:val="008626E7"/>
    <w:rsid w:val="00866B22"/>
    <w:rsid w:val="00870EE7"/>
    <w:rsid w:val="00874FE9"/>
    <w:rsid w:val="008863B9"/>
    <w:rsid w:val="008A45A6"/>
    <w:rsid w:val="008D3CCC"/>
    <w:rsid w:val="008F3789"/>
    <w:rsid w:val="008F686C"/>
    <w:rsid w:val="009148DE"/>
    <w:rsid w:val="009330D1"/>
    <w:rsid w:val="00941E30"/>
    <w:rsid w:val="009777D9"/>
    <w:rsid w:val="00982176"/>
    <w:rsid w:val="00991B88"/>
    <w:rsid w:val="00996AC2"/>
    <w:rsid w:val="009A3618"/>
    <w:rsid w:val="009A5753"/>
    <w:rsid w:val="009A579D"/>
    <w:rsid w:val="009D12D3"/>
    <w:rsid w:val="009D4C6E"/>
    <w:rsid w:val="009D54DE"/>
    <w:rsid w:val="009D730C"/>
    <w:rsid w:val="009E3297"/>
    <w:rsid w:val="009F734F"/>
    <w:rsid w:val="00A0772B"/>
    <w:rsid w:val="00A222E4"/>
    <w:rsid w:val="00A246B6"/>
    <w:rsid w:val="00A47E70"/>
    <w:rsid w:val="00A50CF0"/>
    <w:rsid w:val="00A5341C"/>
    <w:rsid w:val="00A7671C"/>
    <w:rsid w:val="00AA2CBC"/>
    <w:rsid w:val="00AA32FC"/>
    <w:rsid w:val="00AC24E1"/>
    <w:rsid w:val="00AC5820"/>
    <w:rsid w:val="00AD1CD8"/>
    <w:rsid w:val="00AE5AC2"/>
    <w:rsid w:val="00B23336"/>
    <w:rsid w:val="00B258BB"/>
    <w:rsid w:val="00B67B97"/>
    <w:rsid w:val="00B71709"/>
    <w:rsid w:val="00B968C8"/>
    <w:rsid w:val="00BA3EC5"/>
    <w:rsid w:val="00BA416E"/>
    <w:rsid w:val="00BA51D9"/>
    <w:rsid w:val="00BB5DFC"/>
    <w:rsid w:val="00BC10BF"/>
    <w:rsid w:val="00BD151F"/>
    <w:rsid w:val="00BD279D"/>
    <w:rsid w:val="00BD6BB8"/>
    <w:rsid w:val="00C10B7E"/>
    <w:rsid w:val="00C11F83"/>
    <w:rsid w:val="00C22095"/>
    <w:rsid w:val="00C34E75"/>
    <w:rsid w:val="00C47BD1"/>
    <w:rsid w:val="00C66BA2"/>
    <w:rsid w:val="00C83BC7"/>
    <w:rsid w:val="00C870F6"/>
    <w:rsid w:val="00C91074"/>
    <w:rsid w:val="00C95985"/>
    <w:rsid w:val="00CA27F3"/>
    <w:rsid w:val="00CA4AA6"/>
    <w:rsid w:val="00CC5026"/>
    <w:rsid w:val="00CC68D0"/>
    <w:rsid w:val="00CE2E8F"/>
    <w:rsid w:val="00D03F9A"/>
    <w:rsid w:val="00D06D51"/>
    <w:rsid w:val="00D22851"/>
    <w:rsid w:val="00D24991"/>
    <w:rsid w:val="00D36AE6"/>
    <w:rsid w:val="00D50255"/>
    <w:rsid w:val="00D5555E"/>
    <w:rsid w:val="00D66520"/>
    <w:rsid w:val="00D82577"/>
    <w:rsid w:val="00D84AE9"/>
    <w:rsid w:val="00DA5221"/>
    <w:rsid w:val="00DA628C"/>
    <w:rsid w:val="00DA7AB1"/>
    <w:rsid w:val="00DE34CF"/>
    <w:rsid w:val="00DE6997"/>
    <w:rsid w:val="00DF4491"/>
    <w:rsid w:val="00E13F3D"/>
    <w:rsid w:val="00E34898"/>
    <w:rsid w:val="00EA3CCA"/>
    <w:rsid w:val="00EA7D78"/>
    <w:rsid w:val="00EB09B7"/>
    <w:rsid w:val="00EB611F"/>
    <w:rsid w:val="00EE7D7C"/>
    <w:rsid w:val="00F25D98"/>
    <w:rsid w:val="00F300FB"/>
    <w:rsid w:val="00F67F58"/>
    <w:rsid w:val="00F74FDE"/>
    <w:rsid w:val="00F91EBC"/>
    <w:rsid w:val="00FB3B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file:///C:\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5287</Words>
  <Characters>31304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2022-04-21T11:27:00Z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