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2445EA" w:rsidR="001E41F3" w:rsidRDefault="00084F43">
      <w:pPr>
        <w:pStyle w:val="CRCoverPage"/>
        <w:tabs>
          <w:tab w:val="right" w:pos="9639"/>
        </w:tabs>
        <w:spacing w:after="0"/>
        <w:rPr>
          <w:b/>
          <w:i/>
          <w:noProof/>
          <w:sz w:val="28"/>
        </w:rPr>
      </w:pPr>
      <w:r w:rsidRPr="00084F43">
        <w:rPr>
          <w:b/>
          <w:noProof/>
          <w:sz w:val="24"/>
        </w:rPr>
        <w:t>3GPP TSG-RAN5 Meeting #9</w:t>
      </w:r>
      <w:r>
        <w:rPr>
          <w:b/>
          <w:noProof/>
          <w:sz w:val="24"/>
        </w:rPr>
        <w:t>5</w:t>
      </w:r>
      <w:r w:rsidRPr="00084F43">
        <w:rPr>
          <w:b/>
          <w:noProof/>
          <w:sz w:val="24"/>
        </w:rPr>
        <w:t>-e</w:t>
      </w:r>
      <w:r w:rsidRPr="00084F43">
        <w:rPr>
          <w:b/>
          <w:noProof/>
          <w:sz w:val="24"/>
        </w:rPr>
        <w:tab/>
        <w:t>R5-</w:t>
      </w:r>
      <w:r w:rsidR="00F72975" w:rsidRPr="00F72975">
        <w:rPr>
          <w:b/>
          <w:noProof/>
          <w:sz w:val="24"/>
        </w:rPr>
        <w:t>222366</w:t>
      </w:r>
    </w:p>
    <w:p w14:paraId="7CB45193" w14:textId="6ACF8B58"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9</w:t>
      </w:r>
      <w:r w:rsidRPr="00AF5F53">
        <w:rPr>
          <w:b/>
          <w:noProof/>
          <w:sz w:val="24"/>
          <w:vertAlign w:val="superscript"/>
        </w:rPr>
        <w:t>th</w:t>
      </w:r>
      <w:r>
        <w:rPr>
          <w:b/>
          <w:noProof/>
          <w:sz w:val="24"/>
        </w:rPr>
        <w:t xml:space="preserve"> – 20</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May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6F620" w:rsidR="001E41F3" w:rsidRPr="00410371" w:rsidRDefault="00084F43" w:rsidP="00E13F3D">
            <w:pPr>
              <w:pStyle w:val="CRCoverPage"/>
              <w:spacing w:after="0"/>
              <w:jc w:val="right"/>
              <w:rPr>
                <w:b/>
                <w:noProof/>
                <w:sz w:val="28"/>
              </w:rPr>
            </w:pPr>
            <w:r>
              <w:rPr>
                <w:b/>
                <w:noProof/>
                <w:sz w:val="28"/>
              </w:rPr>
              <w:t>36.579-</w:t>
            </w:r>
            <w:r w:rsidR="00EF680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A312A" w:rsidR="001E41F3" w:rsidRPr="00410371" w:rsidRDefault="00F72975" w:rsidP="00547111">
            <w:pPr>
              <w:pStyle w:val="CRCoverPage"/>
              <w:spacing w:after="0"/>
              <w:rPr>
                <w:noProof/>
              </w:rPr>
            </w:pPr>
            <w:r w:rsidRPr="00F72975">
              <w:rPr>
                <w:b/>
                <w:noProof/>
                <w:sz w:val="28"/>
              </w:rPr>
              <w:t>0296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B6497" w:rsidR="001E41F3" w:rsidRPr="00410371" w:rsidRDefault="00084F43">
            <w:pPr>
              <w:pStyle w:val="CRCoverPage"/>
              <w:spacing w:after="0"/>
              <w:jc w:val="center"/>
              <w:rPr>
                <w:noProof/>
                <w:sz w:val="28"/>
              </w:rPr>
            </w:pPr>
            <w:r w:rsidRPr="00084F43">
              <w:rPr>
                <w:b/>
                <w:noProof/>
                <w:sz w:val="28"/>
              </w:rPr>
              <w:t>15.</w:t>
            </w:r>
            <w:r w:rsidR="00EF6809">
              <w:rPr>
                <w:b/>
                <w:noProof/>
                <w:sz w:val="28"/>
              </w:rPr>
              <w:t>3</w:t>
            </w:r>
            <w:r w:rsidRPr="00084F43">
              <w:rPr>
                <w:b/>
                <w:noProof/>
                <w:sz w:val="28"/>
              </w:rPr>
              <w:t xml:space="preserve">.0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93BBA" w:rsidR="001E41F3" w:rsidRDefault="00F72975">
            <w:pPr>
              <w:pStyle w:val="CRCoverPage"/>
              <w:spacing w:after="0"/>
              <w:ind w:left="100"/>
              <w:rPr>
                <w:noProof/>
              </w:rPr>
            </w:pPr>
            <w:r w:rsidRPr="00F72975">
              <w:rPr>
                <w:noProof/>
              </w:rPr>
              <w:t>Correction of test case 6.1.5.1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47FF81" w:rsidR="00AF5F53" w:rsidRDefault="00F72975" w:rsidP="00AF5F53">
            <w:pPr>
              <w:pStyle w:val="CRCoverPage"/>
              <w:spacing w:after="0"/>
              <w:ind w:left="100"/>
              <w:rPr>
                <w:noProof/>
              </w:rPr>
            </w:pPr>
            <w:r w:rsidRPr="00F72975">
              <w:rPr>
                <w:noProof/>
              </w:rPr>
              <w:t>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7025" w:rsidR="00AF5F53" w:rsidRDefault="00AF5F53" w:rsidP="00AF5F53">
            <w:pPr>
              <w:pStyle w:val="CRCoverPage"/>
              <w:spacing w:after="0"/>
              <w:ind w:left="100"/>
              <w:rPr>
                <w:noProof/>
              </w:rPr>
            </w:pPr>
            <w:r>
              <w:rPr>
                <w:noProof/>
              </w:rPr>
              <w:t>2022-04-22</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490636"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AF5F53" w14:paraId="1256F52C" w14:textId="77777777" w:rsidTr="00547111">
        <w:tc>
          <w:tcPr>
            <w:tcW w:w="2694" w:type="dxa"/>
            <w:gridSpan w:val="2"/>
            <w:tcBorders>
              <w:top w:val="single" w:sz="4" w:space="0" w:color="auto"/>
              <w:left w:val="single" w:sz="4" w:space="0" w:color="auto"/>
            </w:tcBorders>
          </w:tcPr>
          <w:p w14:paraId="52C87DB0" w14:textId="77777777" w:rsidR="00AF5F53" w:rsidRDefault="00AF5F53" w:rsidP="00AF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163" w14:textId="77777777" w:rsidR="00EB3CCD" w:rsidRDefault="00EB3CCD" w:rsidP="00EB3CCD">
            <w:pPr>
              <w:pStyle w:val="CRCoverPage"/>
              <w:numPr>
                <w:ilvl w:val="0"/>
                <w:numId w:val="1"/>
              </w:numPr>
              <w:spacing w:after="0"/>
            </w:pPr>
            <w:r>
              <w:t>MCPTT user and group ids are sensitive information and therefore need to be ciphered</w:t>
            </w:r>
          </w:p>
          <w:p w14:paraId="22EB5D7B" w14:textId="77777777" w:rsidR="00EB3CCD" w:rsidRDefault="00EB3CCD" w:rsidP="00EB3CCD">
            <w:pPr>
              <w:pStyle w:val="CRCoverPage"/>
              <w:numPr>
                <w:ilvl w:val="0"/>
                <w:numId w:val="1"/>
              </w:numPr>
              <w:spacing w:after="0"/>
            </w:pPr>
            <w:r>
              <w:t xml:space="preserve">According to 24.379 clause </w:t>
            </w:r>
            <w:r w:rsidRPr="00C9249E">
              <w:t>10.1.</w:t>
            </w:r>
            <w:r>
              <w:t>5</w:t>
            </w:r>
            <w:r w:rsidRPr="00C9249E">
              <w:t>.3.1</w:t>
            </w:r>
            <w:r>
              <w:t xml:space="preserve"> the originating </w:t>
            </w:r>
            <w:r w:rsidRPr="00C9249E">
              <w:t>participating function</w:t>
            </w:r>
            <w:r>
              <w:t xml:space="preserve"> </w:t>
            </w:r>
            <w:r w:rsidRPr="00C9249E">
              <w:t>shall set the &lt;</w:t>
            </w:r>
            <w:proofErr w:type="spellStart"/>
            <w:r w:rsidRPr="00C9249E">
              <w:t>mcptt</w:t>
            </w:r>
            <w:proofErr w:type="spellEnd"/>
            <w:r w:rsidRPr="00C9249E">
              <w:t xml:space="preserve">-calling-user-id&gt; </w:t>
            </w:r>
            <w:r>
              <w:t xml:space="preserve">in the </w:t>
            </w:r>
            <w:proofErr w:type="spellStart"/>
            <w:r>
              <w:t>mcptt</w:t>
            </w:r>
            <w:proofErr w:type="spellEnd"/>
            <w:r>
              <w:t xml:space="preserve">-info </w:t>
            </w:r>
            <w:r w:rsidRPr="00C9249E">
              <w:t>to the MCPTT ID of the calling user</w:t>
            </w:r>
            <w:r>
              <w:t xml:space="preserve"> and neither the controlling function nor the terminating </w:t>
            </w:r>
            <w:r w:rsidRPr="00C9249E">
              <w:t xml:space="preserve">participating function </w:t>
            </w:r>
            <w:r>
              <w:t>removes it again.</w:t>
            </w:r>
          </w:p>
          <w:p w14:paraId="3A6DFB58" w14:textId="77777777" w:rsidR="00EB3CCD" w:rsidRDefault="00EB3CCD" w:rsidP="00EB3CCD">
            <w:pPr>
              <w:pStyle w:val="CRCoverPage"/>
              <w:numPr>
                <w:ilvl w:val="0"/>
                <w:numId w:val="1"/>
              </w:numPr>
              <w:spacing w:after="0"/>
            </w:pPr>
            <w:r>
              <w:t>In general the are no MCPTT IDs in SIP header fields but their corresponding public user id is used.</w:t>
            </w:r>
          </w:p>
          <w:p w14:paraId="3F57CE1A" w14:textId="77777777" w:rsidR="00EB3CCD" w:rsidRDefault="00EB3CCD" w:rsidP="00EB3CCD">
            <w:pPr>
              <w:pStyle w:val="CRCoverPage"/>
              <w:numPr>
                <w:ilvl w:val="0"/>
                <w:numId w:val="1"/>
              </w:numPr>
              <w:spacing w:after="0"/>
              <w:rPr>
                <w:noProof/>
              </w:rPr>
            </w:pPr>
            <w:r w:rsidRPr="00BF62E5">
              <w:t>According to 24.379 clause 10.1.</w:t>
            </w:r>
            <w:r>
              <w:t>5</w:t>
            </w:r>
            <w:r w:rsidRPr="00BF62E5">
              <w:t>.</w:t>
            </w:r>
            <w:r>
              <w:t>4</w:t>
            </w:r>
            <w:r w:rsidRPr="00BF62E5">
              <w:t xml:space="preserve"> the </w:t>
            </w:r>
            <w:r>
              <w:t>controlling</w:t>
            </w:r>
            <w:r w:rsidRPr="00BF62E5">
              <w:t xml:space="preserve"> function shall set g.3gpp.mcptt</w:t>
            </w:r>
            <w:r>
              <w:t xml:space="preserve"> and </w:t>
            </w:r>
            <w:r w:rsidRPr="00BF62E5">
              <w:t>g.3gpp.icsi-ref</w:t>
            </w:r>
            <w:r>
              <w:t xml:space="preserve"> in the Accept-Contact header field of the SIP message</w:t>
            </w:r>
            <w:r w:rsidRPr="00BF62E5">
              <w:t xml:space="preserve"> </w:t>
            </w:r>
          </w:p>
          <w:p w14:paraId="708AA7DE" w14:textId="243C7B6D" w:rsidR="00AF5F53" w:rsidRDefault="00EB3CCD" w:rsidP="00EB3CCD">
            <w:pPr>
              <w:pStyle w:val="CRCoverPage"/>
              <w:numPr>
                <w:ilvl w:val="0"/>
                <w:numId w:val="1"/>
              </w:numPr>
              <w:spacing w:after="0"/>
              <w:rPr>
                <w:noProof/>
              </w:rPr>
            </w:pPr>
            <w:r>
              <w:t>Editorial issues</w:t>
            </w:r>
          </w:p>
        </w:tc>
      </w:tr>
      <w:tr w:rsidR="00AF5F53" w14:paraId="4CA74D09" w14:textId="77777777" w:rsidTr="00547111">
        <w:tc>
          <w:tcPr>
            <w:tcW w:w="2694" w:type="dxa"/>
            <w:gridSpan w:val="2"/>
            <w:tcBorders>
              <w:left w:val="single" w:sz="4" w:space="0" w:color="auto"/>
            </w:tcBorders>
          </w:tcPr>
          <w:p w14:paraId="2D0866D6"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365DEF04" w14:textId="77777777" w:rsidR="00AF5F53" w:rsidRDefault="00AF5F53" w:rsidP="00AF5F53">
            <w:pPr>
              <w:pStyle w:val="CRCoverPage"/>
              <w:spacing w:after="0"/>
              <w:rPr>
                <w:noProof/>
                <w:sz w:val="8"/>
                <w:szCs w:val="8"/>
              </w:rPr>
            </w:pPr>
          </w:p>
        </w:tc>
      </w:tr>
      <w:tr w:rsidR="00AF5F53" w14:paraId="21016551" w14:textId="77777777" w:rsidTr="00547111">
        <w:tc>
          <w:tcPr>
            <w:tcW w:w="2694" w:type="dxa"/>
            <w:gridSpan w:val="2"/>
            <w:tcBorders>
              <w:left w:val="single" w:sz="4" w:space="0" w:color="auto"/>
            </w:tcBorders>
          </w:tcPr>
          <w:p w14:paraId="49433147" w14:textId="77777777" w:rsidR="00AF5F53" w:rsidRDefault="00AF5F53" w:rsidP="00AF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B72540" w14:textId="77777777" w:rsidR="00EB3CCD" w:rsidRDefault="00EB3CCD" w:rsidP="00EB3CCD">
            <w:pPr>
              <w:pStyle w:val="CRCoverPage"/>
              <w:numPr>
                <w:ilvl w:val="0"/>
                <w:numId w:val="2"/>
              </w:numPr>
              <w:spacing w:after="0"/>
            </w:pPr>
            <w:r>
              <w:t xml:space="preserve">Clarification added to </w:t>
            </w:r>
            <w:r w:rsidRPr="0088576B">
              <w:t>Table 6.1.5.1.3.3-2, Table 6.1.5.1.3.3-4, Table 6.1.5.1.3.3-6 and Table 6.1.5.1.3.3-8</w:t>
            </w:r>
            <w:r>
              <w:t xml:space="preserve">that </w:t>
            </w:r>
            <w:r w:rsidRPr="002C520F">
              <w:t xml:space="preserve">MCPTT user and group ids </w:t>
            </w:r>
            <w:r>
              <w:t>are ciphered</w:t>
            </w:r>
          </w:p>
          <w:p w14:paraId="111CE025" w14:textId="77777777" w:rsidR="00EB3CCD" w:rsidRDefault="00EB3CCD" w:rsidP="00EB3CCD">
            <w:pPr>
              <w:pStyle w:val="CRCoverPage"/>
              <w:numPr>
                <w:ilvl w:val="0"/>
                <w:numId w:val="2"/>
              </w:numPr>
              <w:spacing w:after="0"/>
            </w:pPr>
            <w:r w:rsidRPr="009A0A75">
              <w:t>&lt;</w:t>
            </w:r>
            <w:proofErr w:type="spellStart"/>
            <w:r w:rsidRPr="009A0A75">
              <w:t>mcptt</w:t>
            </w:r>
            <w:proofErr w:type="spellEnd"/>
            <w:r w:rsidRPr="009A0A75">
              <w:t xml:space="preserve">-calling-user-id&gt; </w:t>
            </w:r>
            <w:r>
              <w:t xml:space="preserve">removed from </w:t>
            </w:r>
            <w:r w:rsidRPr="009B3057">
              <w:t>6.1.5.1.3.3-8</w:t>
            </w:r>
            <w:r>
              <w:t xml:space="preserve"> as being set per default</w:t>
            </w:r>
          </w:p>
          <w:p w14:paraId="1BCFA164" w14:textId="77777777" w:rsidR="00EB3CCD" w:rsidRDefault="00EB3CCD" w:rsidP="00EB3CCD">
            <w:pPr>
              <w:pStyle w:val="CRCoverPage"/>
              <w:numPr>
                <w:ilvl w:val="0"/>
                <w:numId w:val="2"/>
              </w:numPr>
              <w:spacing w:after="0"/>
            </w:pPr>
            <w:proofErr w:type="spellStart"/>
            <w:r w:rsidRPr="00073FB9">
              <w:t>px_MCPTT_ID_User_</w:t>
            </w:r>
            <w:r>
              <w:t>B</w:t>
            </w:r>
            <w:proofErr w:type="spellEnd"/>
            <w:r>
              <w:t xml:space="preserve"> replaced by </w:t>
            </w:r>
            <w:proofErr w:type="spellStart"/>
            <w:r w:rsidRPr="00073FB9">
              <w:t>px_MCX_SIP_PublicUserId_</w:t>
            </w:r>
            <w:r>
              <w:t>B</w:t>
            </w:r>
            <w:proofErr w:type="spellEnd"/>
            <w:r>
              <w:t xml:space="preserve"> in the P-Asserted-Identity in Table </w:t>
            </w:r>
            <w:r w:rsidRPr="00A44635">
              <w:t>6.1.5.1.3.3-</w:t>
            </w:r>
            <w:r>
              <w:t>7</w:t>
            </w:r>
          </w:p>
          <w:p w14:paraId="60356B88" w14:textId="77777777" w:rsidR="00EB3CCD" w:rsidRDefault="00EB3CCD" w:rsidP="00EB3CCD">
            <w:pPr>
              <w:pStyle w:val="CRCoverPage"/>
              <w:numPr>
                <w:ilvl w:val="0"/>
                <w:numId w:val="2"/>
              </w:numPr>
              <w:spacing w:after="0"/>
              <w:rPr>
                <w:noProof/>
              </w:rPr>
            </w:pPr>
            <w:r>
              <w:t xml:space="preserve">Condition </w:t>
            </w:r>
            <w:r w:rsidRPr="0088576B">
              <w:t xml:space="preserve">ACCEPT-CONTACT-WITH-MEDIA-FEATURE-TAG </w:t>
            </w:r>
            <w:r>
              <w:t xml:space="preserve">added to </w:t>
            </w:r>
            <w:r w:rsidRPr="00BF62E5">
              <w:t xml:space="preserve">Table </w:t>
            </w:r>
            <w:r w:rsidRPr="0088576B">
              <w:t>6.1.5.1.3.3-7</w:t>
            </w:r>
          </w:p>
          <w:p w14:paraId="31C656EC" w14:textId="02FDDDDF" w:rsidR="00AF5F53" w:rsidRDefault="00EB3CCD" w:rsidP="00EB3CCD">
            <w:pPr>
              <w:pStyle w:val="CRCoverPage"/>
              <w:numPr>
                <w:ilvl w:val="0"/>
                <w:numId w:val="2"/>
              </w:numPr>
              <w:spacing w:after="0"/>
              <w:rPr>
                <w:noProof/>
              </w:rPr>
            </w:pPr>
            <w:r>
              <w:t>Editorial corrections</w:t>
            </w:r>
          </w:p>
        </w:tc>
      </w:tr>
      <w:tr w:rsidR="00AF5F53" w14:paraId="1F886379" w14:textId="77777777" w:rsidTr="00547111">
        <w:tc>
          <w:tcPr>
            <w:tcW w:w="2694" w:type="dxa"/>
            <w:gridSpan w:val="2"/>
            <w:tcBorders>
              <w:left w:val="single" w:sz="4" w:space="0" w:color="auto"/>
            </w:tcBorders>
          </w:tcPr>
          <w:p w14:paraId="4D989623"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71C4A204" w14:textId="77777777" w:rsidR="00AF5F53" w:rsidRDefault="00AF5F53" w:rsidP="00AF5F53">
            <w:pPr>
              <w:pStyle w:val="CRCoverPage"/>
              <w:spacing w:after="0"/>
              <w:rPr>
                <w:noProof/>
                <w:sz w:val="8"/>
                <w:szCs w:val="8"/>
              </w:rPr>
            </w:pPr>
          </w:p>
        </w:tc>
      </w:tr>
      <w:tr w:rsidR="00AF5F53" w14:paraId="678D7BF9" w14:textId="77777777" w:rsidTr="00547111">
        <w:tc>
          <w:tcPr>
            <w:tcW w:w="2694" w:type="dxa"/>
            <w:gridSpan w:val="2"/>
            <w:tcBorders>
              <w:left w:val="single" w:sz="4" w:space="0" w:color="auto"/>
              <w:bottom w:val="single" w:sz="4" w:space="0" w:color="auto"/>
            </w:tcBorders>
          </w:tcPr>
          <w:p w14:paraId="4E5CE1B6" w14:textId="77777777" w:rsidR="00AF5F53" w:rsidRDefault="00AF5F53" w:rsidP="00AF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ECF9B" w:rsidR="00AF5F53" w:rsidRDefault="00EB3CCD" w:rsidP="00AF5F53">
            <w:pPr>
              <w:pStyle w:val="CRCoverPage"/>
              <w:spacing w:after="0"/>
              <w:ind w:left="100"/>
              <w:rPr>
                <w:noProof/>
              </w:rPr>
            </w:pPr>
            <w:r w:rsidRPr="00EB3CCD">
              <w:rPr>
                <w:noProof/>
              </w:rPr>
              <w:t>Invalid, inconsistent test specification</w:t>
            </w:r>
          </w:p>
        </w:tc>
      </w:tr>
      <w:tr w:rsidR="00AF5F53" w14:paraId="034AF533" w14:textId="77777777" w:rsidTr="00547111">
        <w:tc>
          <w:tcPr>
            <w:tcW w:w="2694" w:type="dxa"/>
            <w:gridSpan w:val="2"/>
          </w:tcPr>
          <w:p w14:paraId="39D9EB5B" w14:textId="77777777" w:rsidR="00AF5F53" w:rsidRDefault="00AF5F53" w:rsidP="00AF5F53">
            <w:pPr>
              <w:pStyle w:val="CRCoverPage"/>
              <w:spacing w:after="0"/>
              <w:rPr>
                <w:b/>
                <w:i/>
                <w:noProof/>
                <w:sz w:val="8"/>
                <w:szCs w:val="8"/>
              </w:rPr>
            </w:pPr>
          </w:p>
        </w:tc>
        <w:tc>
          <w:tcPr>
            <w:tcW w:w="6946" w:type="dxa"/>
            <w:gridSpan w:val="9"/>
          </w:tcPr>
          <w:p w14:paraId="7826CB1C" w14:textId="77777777" w:rsidR="00AF5F53" w:rsidRDefault="00AF5F53" w:rsidP="00AF5F53">
            <w:pPr>
              <w:pStyle w:val="CRCoverPage"/>
              <w:spacing w:after="0"/>
              <w:rPr>
                <w:noProof/>
                <w:sz w:val="8"/>
                <w:szCs w:val="8"/>
              </w:rPr>
            </w:pPr>
          </w:p>
        </w:tc>
      </w:tr>
      <w:tr w:rsidR="00AF5F53" w14:paraId="6A17D7AC" w14:textId="77777777" w:rsidTr="00547111">
        <w:tc>
          <w:tcPr>
            <w:tcW w:w="2694" w:type="dxa"/>
            <w:gridSpan w:val="2"/>
            <w:tcBorders>
              <w:top w:val="single" w:sz="4" w:space="0" w:color="auto"/>
              <w:left w:val="single" w:sz="4" w:space="0" w:color="auto"/>
            </w:tcBorders>
          </w:tcPr>
          <w:p w14:paraId="6DAD5B19" w14:textId="77777777" w:rsidR="00AF5F53" w:rsidRDefault="00AF5F53" w:rsidP="00AF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ACCA3" w:rsidR="00AF5F53" w:rsidRDefault="00EB3CCD" w:rsidP="00AF5F53">
            <w:pPr>
              <w:pStyle w:val="CRCoverPage"/>
              <w:spacing w:after="0"/>
              <w:ind w:left="100"/>
              <w:rPr>
                <w:noProof/>
              </w:rPr>
            </w:pPr>
            <w:r w:rsidRPr="00EB3CCD">
              <w:rPr>
                <w:noProof/>
              </w:rPr>
              <w:t>6.1.5.1</w:t>
            </w:r>
          </w:p>
        </w:tc>
      </w:tr>
      <w:tr w:rsidR="00AF5F53" w14:paraId="56E1E6C3" w14:textId="77777777" w:rsidTr="00547111">
        <w:tc>
          <w:tcPr>
            <w:tcW w:w="2694" w:type="dxa"/>
            <w:gridSpan w:val="2"/>
            <w:tcBorders>
              <w:left w:val="single" w:sz="4" w:space="0" w:color="auto"/>
            </w:tcBorders>
          </w:tcPr>
          <w:p w14:paraId="2FB9DE77"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0898542D" w14:textId="77777777" w:rsidR="00AF5F53" w:rsidRDefault="00AF5F53" w:rsidP="00AF5F53">
            <w:pPr>
              <w:pStyle w:val="CRCoverPage"/>
              <w:spacing w:after="0"/>
              <w:rPr>
                <w:noProof/>
                <w:sz w:val="8"/>
                <w:szCs w:val="8"/>
              </w:rPr>
            </w:pPr>
          </w:p>
        </w:tc>
      </w:tr>
      <w:tr w:rsidR="00AF5F53" w14:paraId="76F95A8B" w14:textId="77777777" w:rsidTr="00547111">
        <w:tc>
          <w:tcPr>
            <w:tcW w:w="2694" w:type="dxa"/>
            <w:gridSpan w:val="2"/>
            <w:tcBorders>
              <w:left w:val="single" w:sz="4" w:space="0" w:color="auto"/>
            </w:tcBorders>
          </w:tcPr>
          <w:p w14:paraId="335EAB52" w14:textId="77777777" w:rsidR="00AF5F53" w:rsidRDefault="00AF5F53" w:rsidP="00AF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F53" w:rsidRDefault="00AF5F53" w:rsidP="00AF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F53" w:rsidRDefault="00AF5F53" w:rsidP="00AF5F53">
            <w:pPr>
              <w:pStyle w:val="CRCoverPage"/>
              <w:spacing w:after="0"/>
              <w:jc w:val="center"/>
              <w:rPr>
                <w:b/>
                <w:caps/>
                <w:noProof/>
              </w:rPr>
            </w:pPr>
            <w:r>
              <w:rPr>
                <w:b/>
                <w:caps/>
                <w:noProof/>
              </w:rPr>
              <w:t>N</w:t>
            </w:r>
          </w:p>
        </w:tc>
        <w:tc>
          <w:tcPr>
            <w:tcW w:w="2977" w:type="dxa"/>
            <w:gridSpan w:val="4"/>
          </w:tcPr>
          <w:p w14:paraId="304CCBCB" w14:textId="77777777" w:rsidR="00AF5F53" w:rsidRDefault="00AF5F53" w:rsidP="00AF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F53" w:rsidRDefault="00AF5F53" w:rsidP="00AF5F53">
            <w:pPr>
              <w:pStyle w:val="CRCoverPage"/>
              <w:spacing w:after="0"/>
              <w:ind w:left="99"/>
              <w:rPr>
                <w:noProof/>
              </w:rPr>
            </w:pPr>
          </w:p>
        </w:tc>
      </w:tr>
      <w:tr w:rsidR="00AF5F53" w14:paraId="34ACE2EB" w14:textId="77777777" w:rsidTr="00547111">
        <w:tc>
          <w:tcPr>
            <w:tcW w:w="2694" w:type="dxa"/>
            <w:gridSpan w:val="2"/>
            <w:tcBorders>
              <w:left w:val="single" w:sz="4" w:space="0" w:color="auto"/>
            </w:tcBorders>
          </w:tcPr>
          <w:p w14:paraId="571382F3" w14:textId="77777777" w:rsidR="00AF5F53" w:rsidRDefault="00AF5F53" w:rsidP="00AF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853D4" w:rsidR="00AF5F53" w:rsidRDefault="00475518" w:rsidP="00AF5F53">
            <w:pPr>
              <w:pStyle w:val="CRCoverPage"/>
              <w:spacing w:after="0"/>
              <w:jc w:val="center"/>
              <w:rPr>
                <w:b/>
                <w:caps/>
                <w:noProof/>
              </w:rPr>
            </w:pPr>
            <w:r>
              <w:rPr>
                <w:b/>
                <w:caps/>
                <w:noProof/>
              </w:rPr>
              <w:t>x</w:t>
            </w:r>
          </w:p>
        </w:tc>
        <w:tc>
          <w:tcPr>
            <w:tcW w:w="2977" w:type="dxa"/>
            <w:gridSpan w:val="4"/>
          </w:tcPr>
          <w:p w14:paraId="7DB274D8" w14:textId="77777777" w:rsidR="00AF5F53" w:rsidRDefault="00AF5F53" w:rsidP="00AF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F53" w:rsidRDefault="00AF5F53" w:rsidP="00AF5F53">
            <w:pPr>
              <w:pStyle w:val="CRCoverPage"/>
              <w:spacing w:after="0"/>
              <w:ind w:left="99"/>
              <w:rPr>
                <w:noProof/>
              </w:rPr>
            </w:pPr>
            <w:r>
              <w:rPr>
                <w:noProof/>
              </w:rPr>
              <w:t xml:space="preserve">TS/TR ... CR ... </w:t>
            </w:r>
          </w:p>
        </w:tc>
      </w:tr>
      <w:tr w:rsidR="00AF5F53" w14:paraId="446DDBAC" w14:textId="77777777" w:rsidTr="00547111">
        <w:tc>
          <w:tcPr>
            <w:tcW w:w="2694" w:type="dxa"/>
            <w:gridSpan w:val="2"/>
            <w:tcBorders>
              <w:left w:val="single" w:sz="4" w:space="0" w:color="auto"/>
            </w:tcBorders>
          </w:tcPr>
          <w:p w14:paraId="678A1AA6" w14:textId="77777777" w:rsidR="00AF5F53" w:rsidRDefault="00AF5F53" w:rsidP="00AF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8538D" w:rsidR="00AF5F53" w:rsidRDefault="00475518" w:rsidP="00AF5F53">
            <w:pPr>
              <w:pStyle w:val="CRCoverPage"/>
              <w:spacing w:after="0"/>
              <w:jc w:val="center"/>
              <w:rPr>
                <w:b/>
                <w:caps/>
                <w:noProof/>
              </w:rPr>
            </w:pPr>
            <w:r>
              <w:rPr>
                <w:b/>
                <w:caps/>
                <w:noProof/>
              </w:rPr>
              <w:t>x</w:t>
            </w:r>
          </w:p>
        </w:tc>
        <w:tc>
          <w:tcPr>
            <w:tcW w:w="2977" w:type="dxa"/>
            <w:gridSpan w:val="4"/>
          </w:tcPr>
          <w:p w14:paraId="1A4306D9" w14:textId="77777777" w:rsidR="00AF5F53" w:rsidRDefault="00AF5F53" w:rsidP="00AF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5F53" w:rsidRDefault="00AF5F53" w:rsidP="00AF5F53">
            <w:pPr>
              <w:pStyle w:val="CRCoverPage"/>
              <w:spacing w:after="0"/>
              <w:ind w:left="99"/>
              <w:rPr>
                <w:noProof/>
              </w:rPr>
            </w:pPr>
            <w:r>
              <w:rPr>
                <w:noProof/>
              </w:rPr>
              <w:t xml:space="preserve">TS/TR ... CR ... </w:t>
            </w:r>
          </w:p>
        </w:tc>
      </w:tr>
      <w:tr w:rsidR="00AF5F53" w14:paraId="55C714D2" w14:textId="77777777" w:rsidTr="00547111">
        <w:tc>
          <w:tcPr>
            <w:tcW w:w="2694" w:type="dxa"/>
            <w:gridSpan w:val="2"/>
            <w:tcBorders>
              <w:left w:val="single" w:sz="4" w:space="0" w:color="auto"/>
            </w:tcBorders>
          </w:tcPr>
          <w:p w14:paraId="45913E62" w14:textId="77777777" w:rsidR="00AF5F53" w:rsidRDefault="00AF5F53" w:rsidP="00AF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9B78" w:rsidR="00AF5F53" w:rsidRDefault="00475518" w:rsidP="00AF5F53">
            <w:pPr>
              <w:pStyle w:val="CRCoverPage"/>
              <w:spacing w:after="0"/>
              <w:jc w:val="center"/>
              <w:rPr>
                <w:b/>
                <w:caps/>
                <w:noProof/>
              </w:rPr>
            </w:pPr>
            <w:r>
              <w:rPr>
                <w:b/>
                <w:caps/>
                <w:noProof/>
              </w:rPr>
              <w:t>x</w:t>
            </w:r>
          </w:p>
        </w:tc>
        <w:tc>
          <w:tcPr>
            <w:tcW w:w="2977" w:type="dxa"/>
            <w:gridSpan w:val="4"/>
          </w:tcPr>
          <w:p w14:paraId="1B4FF921" w14:textId="77777777" w:rsidR="00AF5F53" w:rsidRDefault="00AF5F53" w:rsidP="00AF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F53" w:rsidRDefault="00AF5F53" w:rsidP="00AF5F53">
            <w:pPr>
              <w:pStyle w:val="CRCoverPage"/>
              <w:spacing w:after="0"/>
              <w:ind w:left="99"/>
              <w:rPr>
                <w:noProof/>
              </w:rPr>
            </w:pPr>
            <w:r>
              <w:rPr>
                <w:noProof/>
              </w:rPr>
              <w:t xml:space="preserve">TS/TR ... CR ... </w:t>
            </w:r>
          </w:p>
        </w:tc>
      </w:tr>
      <w:tr w:rsidR="00AF5F53" w14:paraId="60DF82CC" w14:textId="77777777" w:rsidTr="008863B9">
        <w:tc>
          <w:tcPr>
            <w:tcW w:w="2694" w:type="dxa"/>
            <w:gridSpan w:val="2"/>
            <w:tcBorders>
              <w:left w:val="single" w:sz="4" w:space="0" w:color="auto"/>
            </w:tcBorders>
          </w:tcPr>
          <w:p w14:paraId="517696CD" w14:textId="77777777" w:rsidR="00AF5F53" w:rsidRDefault="00AF5F53" w:rsidP="00AF5F53">
            <w:pPr>
              <w:pStyle w:val="CRCoverPage"/>
              <w:spacing w:after="0"/>
              <w:rPr>
                <w:b/>
                <w:i/>
                <w:noProof/>
              </w:rPr>
            </w:pPr>
          </w:p>
        </w:tc>
        <w:tc>
          <w:tcPr>
            <w:tcW w:w="6946" w:type="dxa"/>
            <w:gridSpan w:val="9"/>
            <w:tcBorders>
              <w:right w:val="single" w:sz="4" w:space="0" w:color="auto"/>
            </w:tcBorders>
          </w:tcPr>
          <w:p w14:paraId="4D84207F" w14:textId="77777777" w:rsidR="00AF5F53" w:rsidRDefault="00AF5F53" w:rsidP="00AF5F53">
            <w:pPr>
              <w:pStyle w:val="CRCoverPage"/>
              <w:spacing w:after="0"/>
              <w:rPr>
                <w:noProof/>
              </w:rPr>
            </w:pPr>
          </w:p>
        </w:tc>
      </w:tr>
      <w:tr w:rsidR="00AF5F53" w14:paraId="556B87B6" w14:textId="77777777" w:rsidTr="008863B9">
        <w:tc>
          <w:tcPr>
            <w:tcW w:w="2694" w:type="dxa"/>
            <w:gridSpan w:val="2"/>
            <w:tcBorders>
              <w:left w:val="single" w:sz="4" w:space="0" w:color="auto"/>
              <w:bottom w:val="single" w:sz="4" w:space="0" w:color="auto"/>
            </w:tcBorders>
          </w:tcPr>
          <w:p w14:paraId="79A9C411" w14:textId="77777777" w:rsidR="00AF5F53" w:rsidRDefault="00AF5F53" w:rsidP="00AF5F5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F5F53" w:rsidRDefault="00AF5F53" w:rsidP="00AF5F53">
            <w:pPr>
              <w:pStyle w:val="CRCoverPage"/>
              <w:spacing w:after="0"/>
              <w:ind w:left="100"/>
              <w:rPr>
                <w:noProof/>
              </w:rPr>
            </w:pPr>
          </w:p>
        </w:tc>
      </w:tr>
      <w:tr w:rsidR="00AF5F53" w:rsidRPr="008863B9" w14:paraId="45BFE792" w14:textId="77777777" w:rsidTr="008863B9">
        <w:tc>
          <w:tcPr>
            <w:tcW w:w="2694" w:type="dxa"/>
            <w:gridSpan w:val="2"/>
            <w:tcBorders>
              <w:top w:val="single" w:sz="4" w:space="0" w:color="auto"/>
              <w:bottom w:val="single" w:sz="4" w:space="0" w:color="auto"/>
            </w:tcBorders>
          </w:tcPr>
          <w:p w14:paraId="194242DD" w14:textId="77777777" w:rsidR="00AF5F53" w:rsidRPr="008863B9" w:rsidRDefault="00AF5F53" w:rsidP="00AF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F53" w:rsidRPr="008863B9" w:rsidRDefault="00AF5F53" w:rsidP="00AF5F53">
            <w:pPr>
              <w:pStyle w:val="CRCoverPage"/>
              <w:spacing w:after="0"/>
              <w:ind w:left="100"/>
              <w:rPr>
                <w:noProof/>
                <w:sz w:val="8"/>
                <w:szCs w:val="8"/>
              </w:rPr>
            </w:pPr>
          </w:p>
        </w:tc>
      </w:tr>
      <w:tr w:rsidR="00AF5F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F53" w:rsidRDefault="00AF5F53" w:rsidP="00AF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5F53" w:rsidRDefault="00AF5F53" w:rsidP="00AF5F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A02DC9" w14:textId="77777777" w:rsidR="00EB3CCD" w:rsidRDefault="00EB3CCD" w:rsidP="00EB3CCD">
      <w:pPr>
        <w:pStyle w:val="Heading4"/>
      </w:pPr>
      <w:bookmarkStart w:id="2" w:name="_Toc91233532"/>
      <w:bookmarkStart w:id="3" w:name="_Toc100349011"/>
      <w:r>
        <w:t>6.1.5.1</w:t>
      </w:r>
      <w:r>
        <w:tab/>
        <w:t>On-network / Remotely initiated group call / Client Originated (CO)</w:t>
      </w:r>
      <w:bookmarkEnd w:id="2"/>
      <w:bookmarkEnd w:id="3"/>
    </w:p>
    <w:p w14:paraId="4C096424" w14:textId="77777777" w:rsidR="00EB3CCD" w:rsidRDefault="00EB3CCD" w:rsidP="00EB3CCD">
      <w:pPr>
        <w:pStyle w:val="H6"/>
      </w:pPr>
      <w:r>
        <w:t>6.1.5.1.1</w:t>
      </w:r>
      <w:r>
        <w:tab/>
        <w:t>Test Purpose (TP)</w:t>
      </w:r>
    </w:p>
    <w:p w14:paraId="1F53971E" w14:textId="77777777" w:rsidR="00EB3CCD" w:rsidRDefault="00EB3CCD" w:rsidP="00EB3CCD">
      <w:pPr>
        <w:pStyle w:val="H6"/>
      </w:pPr>
      <w:r>
        <w:t>(1)</w:t>
      </w:r>
    </w:p>
    <w:p w14:paraId="64D90BCC" w14:textId="77777777" w:rsidR="00EB3CCD" w:rsidRDefault="00EB3CCD" w:rsidP="00EB3CCD">
      <w:pPr>
        <w:pStyle w:val="PL"/>
        <w:rPr>
          <w:noProof w:val="0"/>
        </w:rPr>
      </w:pPr>
      <w:r>
        <w:rPr>
          <w:b/>
          <w:noProof w:val="0"/>
        </w:rPr>
        <w:t>with</w:t>
      </w:r>
      <w:r>
        <w:rPr>
          <w:noProof w:val="0"/>
        </w:rPr>
        <w:t xml:space="preserve"> { UE (MCPTT Client) registered and authorised for MCPTT Service }</w:t>
      </w:r>
    </w:p>
    <w:p w14:paraId="75A69042" w14:textId="77777777" w:rsidR="00EB3CCD" w:rsidRDefault="00EB3CCD" w:rsidP="00EB3CCD">
      <w:pPr>
        <w:pStyle w:val="PL"/>
        <w:rPr>
          <w:noProof w:val="0"/>
        </w:rPr>
      </w:pPr>
      <w:r>
        <w:rPr>
          <w:b/>
          <w:noProof w:val="0"/>
        </w:rPr>
        <w:t>ensure that</w:t>
      </w:r>
      <w:r>
        <w:rPr>
          <w:noProof w:val="0"/>
        </w:rPr>
        <w:t xml:space="preserve"> {</w:t>
      </w:r>
    </w:p>
    <w:p w14:paraId="11F93D8C" w14:textId="77777777" w:rsidR="00EB3CCD" w:rsidRDefault="00EB3CCD" w:rsidP="00EB3CCD">
      <w:pPr>
        <w:pStyle w:val="PL"/>
        <w:rPr>
          <w:noProof w:val="0"/>
        </w:rPr>
      </w:pPr>
      <w:r>
        <w:rPr>
          <w:noProof w:val="0"/>
        </w:rPr>
        <w:t xml:space="preserve">  </w:t>
      </w:r>
      <w:r>
        <w:rPr>
          <w:b/>
          <w:noProof w:val="0"/>
        </w:rPr>
        <w:t>when</w:t>
      </w:r>
      <w:r>
        <w:rPr>
          <w:noProof w:val="0"/>
        </w:rPr>
        <w:t xml:space="preserve"> { the MCPTT User requests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 }</w:t>
      </w:r>
    </w:p>
    <w:p w14:paraId="21BAEA38" w14:textId="77777777" w:rsidR="00EB3CCD" w:rsidRDefault="00EB3CCD" w:rsidP="00EB3CCD">
      <w:pPr>
        <w:pStyle w:val="PL"/>
        <w:rPr>
          <w:noProof w:val="0"/>
        </w:rPr>
      </w:pPr>
      <w:r>
        <w:rPr>
          <w:noProof w:val="0"/>
        </w:rPr>
        <w:t xml:space="preserve">    </w:t>
      </w:r>
      <w:r>
        <w:rPr>
          <w:b/>
          <w:noProof w:val="0"/>
        </w:rPr>
        <w:t>then</w:t>
      </w:r>
      <w:r>
        <w:rPr>
          <w:noProof w:val="0"/>
        </w:rPr>
        <w:t xml:space="preserve"> { UE (MCPTT Client) sends a SIP SUBSCRIBE message </w:t>
      </w:r>
      <w:r>
        <w:rPr>
          <w:rFonts w:cs="Arial"/>
          <w:noProof w:val="0"/>
          <w:szCs w:val="18"/>
        </w:rPr>
        <w:t>to subscribe to affiliation status changes of a target user</w:t>
      </w:r>
      <w:r>
        <w:rPr>
          <w:b/>
          <w:bCs/>
          <w:noProof w:val="0"/>
        </w:rPr>
        <w:t xml:space="preserve"> and</w:t>
      </w:r>
      <w:r>
        <w:rPr>
          <w:noProof w:val="0"/>
        </w:rPr>
        <w:t xml:space="preserve"> responds to a SIP NOTIFY message with a SIP 200 (OK) message }</w:t>
      </w:r>
    </w:p>
    <w:p w14:paraId="1AB82F54" w14:textId="77777777" w:rsidR="00EB3CCD" w:rsidRDefault="00EB3CCD" w:rsidP="00EB3CCD">
      <w:pPr>
        <w:pStyle w:val="PL"/>
        <w:rPr>
          <w:noProof w:val="0"/>
        </w:rPr>
      </w:pPr>
      <w:r>
        <w:rPr>
          <w:noProof w:val="0"/>
        </w:rPr>
        <w:t xml:space="preserve">            }</w:t>
      </w:r>
    </w:p>
    <w:p w14:paraId="26FC59D9" w14:textId="77777777" w:rsidR="00EB3CCD" w:rsidRDefault="00EB3CCD" w:rsidP="00EB3CCD">
      <w:pPr>
        <w:pStyle w:val="PL"/>
        <w:rPr>
          <w:noProof w:val="0"/>
        </w:rPr>
      </w:pPr>
    </w:p>
    <w:p w14:paraId="3A0F9361" w14:textId="77777777" w:rsidR="00EB3CCD" w:rsidRDefault="00EB3CCD" w:rsidP="00EB3CCD">
      <w:pPr>
        <w:pStyle w:val="H6"/>
      </w:pPr>
      <w:r>
        <w:t>(2)</w:t>
      </w:r>
    </w:p>
    <w:p w14:paraId="0295B6E6" w14:textId="77777777" w:rsidR="00EB3CCD" w:rsidRDefault="00EB3CCD" w:rsidP="00EB3CCD">
      <w:pPr>
        <w:pStyle w:val="PL"/>
        <w:rPr>
          <w:noProof w:val="0"/>
        </w:rPr>
      </w:pPr>
      <w:r>
        <w:rPr>
          <w:b/>
          <w:noProof w:val="0"/>
        </w:rPr>
        <w:t>with</w:t>
      </w:r>
      <w:r>
        <w:rPr>
          <w:noProof w:val="0"/>
        </w:rPr>
        <w:t xml:space="preserve"> { MCPTT User having requested to send a remotely initiated group call request to a remote MCPTT user }</w:t>
      </w:r>
    </w:p>
    <w:p w14:paraId="4496540C" w14:textId="77777777" w:rsidR="00EB3CCD" w:rsidRDefault="00EB3CCD" w:rsidP="00EB3CCD">
      <w:pPr>
        <w:pStyle w:val="PL"/>
        <w:rPr>
          <w:noProof w:val="0"/>
        </w:rPr>
      </w:pPr>
      <w:r>
        <w:rPr>
          <w:b/>
          <w:noProof w:val="0"/>
        </w:rPr>
        <w:t>ensure that</w:t>
      </w:r>
      <w:r>
        <w:rPr>
          <w:noProof w:val="0"/>
        </w:rPr>
        <w:t xml:space="preserve"> {</w:t>
      </w:r>
    </w:p>
    <w:p w14:paraId="56231692" w14:textId="77777777" w:rsidR="00EB3CCD" w:rsidRDefault="00EB3CCD" w:rsidP="00EB3CCD">
      <w:pPr>
        <w:pStyle w:val="PL"/>
        <w:rPr>
          <w:noProof w:val="0"/>
        </w:rPr>
      </w:pPr>
      <w:r>
        <w:rPr>
          <w:noProof w:val="0"/>
        </w:rPr>
        <w:t xml:space="preserve">  </w:t>
      </w:r>
      <w:r>
        <w:rPr>
          <w:b/>
          <w:noProof w:val="0"/>
        </w:rPr>
        <w:t>when</w:t>
      </w:r>
      <w:r>
        <w:rPr>
          <w:noProof w:val="0"/>
        </w:rPr>
        <w:t xml:space="preserve"> { UE (MCPTT Client) determines that the targeted MCPTT user is affiliated to the targeted group }</w:t>
      </w:r>
    </w:p>
    <w:p w14:paraId="1B25B117" w14:textId="77777777" w:rsidR="00EB3CCD" w:rsidRDefault="00EB3CCD" w:rsidP="00EB3CCD">
      <w:pPr>
        <w:pStyle w:val="PL"/>
        <w:rPr>
          <w:noProof w:val="0"/>
        </w:rPr>
      </w:pPr>
      <w:r>
        <w:rPr>
          <w:noProof w:val="0"/>
        </w:rPr>
        <w:t xml:space="preserve">    </w:t>
      </w:r>
      <w:r>
        <w:rPr>
          <w:b/>
          <w:noProof w:val="0"/>
        </w:rPr>
        <w:t>then</w:t>
      </w:r>
      <w:r>
        <w:rPr>
          <w:noProof w:val="0"/>
        </w:rPr>
        <w:t xml:space="preserve"> { UE (MCPTT Client) sends a SIP MESSAGE </w:t>
      </w:r>
      <w:proofErr w:type="spellStart"/>
      <w:r>
        <w:rPr>
          <w:noProof w:val="0"/>
        </w:rPr>
        <w:t>message</w:t>
      </w:r>
      <w:proofErr w:type="spellEnd"/>
      <w:r>
        <w:rPr>
          <w:noProof w:val="0"/>
        </w:rPr>
        <w:t xml:space="preserve"> to initiate a remotely initiated group call </w:t>
      </w:r>
      <w:r>
        <w:rPr>
          <w:b/>
          <w:bCs/>
          <w:noProof w:val="0"/>
        </w:rPr>
        <w:t>and</w:t>
      </w:r>
      <w:r>
        <w:rPr>
          <w:noProof w:val="0"/>
        </w:rPr>
        <w:t xml:space="preserve"> responds to a SIP MESSAGE status response with a SIP 200 (OK) message }</w:t>
      </w:r>
    </w:p>
    <w:p w14:paraId="10076EDD" w14:textId="77777777" w:rsidR="00EB3CCD" w:rsidRDefault="00EB3CCD" w:rsidP="00EB3CCD">
      <w:pPr>
        <w:pStyle w:val="PL"/>
        <w:rPr>
          <w:noProof w:val="0"/>
        </w:rPr>
      </w:pPr>
      <w:r>
        <w:rPr>
          <w:noProof w:val="0"/>
        </w:rPr>
        <w:t xml:space="preserve">            }</w:t>
      </w:r>
    </w:p>
    <w:p w14:paraId="0834CDE9" w14:textId="77777777" w:rsidR="00EB3CCD" w:rsidRDefault="00EB3CCD" w:rsidP="00EB3CCD">
      <w:pPr>
        <w:pStyle w:val="PL"/>
        <w:rPr>
          <w:noProof w:val="0"/>
        </w:rPr>
      </w:pPr>
    </w:p>
    <w:p w14:paraId="6CCC0AE8" w14:textId="77777777" w:rsidR="00EB3CCD" w:rsidRDefault="00EB3CCD" w:rsidP="00EB3CCD">
      <w:pPr>
        <w:pStyle w:val="H6"/>
      </w:pPr>
      <w:r>
        <w:t>6.1.5.1.2</w:t>
      </w:r>
      <w:r>
        <w:tab/>
        <w:t>Conformance Requirements</w:t>
      </w:r>
    </w:p>
    <w:p w14:paraId="6ACB4703" w14:textId="77777777" w:rsidR="00EB3CCD" w:rsidRDefault="00EB3CCD" w:rsidP="00EB3CCD">
      <w:r>
        <w:t>References: The conformance requirements covered in the present TC are specified in: TS 24.379 clauses 10.1.5.2.1, 9.2.1.3. Unless otherwise stated these are Rel-15 requirements.</w:t>
      </w:r>
    </w:p>
    <w:p w14:paraId="13702B1D" w14:textId="77777777" w:rsidR="00EB3CCD" w:rsidRDefault="00EB3CCD" w:rsidP="00EB3CCD">
      <w:r>
        <w:t>[TS 24.379, clause 10.1.5.2.1]</w:t>
      </w:r>
    </w:p>
    <w:p w14:paraId="5132B619" w14:textId="77777777" w:rsidR="00EB3CCD" w:rsidRDefault="00EB3CCD" w:rsidP="00EB3CCD">
      <w:r>
        <w:t>Upon receiving a request from the requesting MCPTT user to send a remotely initiated group call request to the remote MCPTT user for a targeted MCPTT group, the MCPTT client:</w:t>
      </w:r>
    </w:p>
    <w:p w14:paraId="2180D0A0" w14:textId="77777777" w:rsidR="00EB3CCD" w:rsidRDefault="00EB3CCD" w:rsidP="00EB3CCD">
      <w:pPr>
        <w:pStyle w:val="B1"/>
      </w:pPr>
      <w:r>
        <w:t>1)</w:t>
      </w:r>
      <w:r>
        <w:tab/>
        <w:t>if:</w:t>
      </w:r>
    </w:p>
    <w:p w14:paraId="65D0410C" w14:textId="77777777" w:rsidR="00EB3CCD" w:rsidRDefault="00EB3CCD" w:rsidP="00EB3CCD">
      <w:pPr>
        <w:pStyle w:val="B2"/>
      </w:pPr>
      <w:r>
        <w:t>a)</w:t>
      </w:r>
      <w:r>
        <w:tab/>
      </w:r>
      <w:r>
        <w:rPr>
          <w:lang w:eastAsia="ko-KR"/>
        </w:rPr>
        <w:t>the &lt;allow</w:t>
      </w:r>
      <w:r>
        <w:t>-</w:t>
      </w:r>
      <w:r>
        <w:rPr>
          <w:lang w:eastAsia="ko-KR"/>
        </w:rPr>
        <w:t>request-remote-</w:t>
      </w:r>
      <w:proofErr w:type="spellStart"/>
      <w:r>
        <w:rPr>
          <w:lang w:eastAsia="ko-KR"/>
        </w:rPr>
        <w:t>init</w:t>
      </w:r>
      <w:proofErr w:type="spellEnd"/>
      <w:r>
        <w:rPr>
          <w:lang w:eastAsia="ko-KR"/>
        </w:rPr>
        <w:t xml:space="preserve">-group-call&gt; element of the &lt;ruleset&gt; element is not present in </w:t>
      </w:r>
      <w:r>
        <w:t xml:space="preserve">the requesting MCPTT user's MCPTT user profile document (see the MCPTT user profile document in 3GPP TS 24.484 [50]) or </w:t>
      </w:r>
      <w:r>
        <w:rPr>
          <w:lang w:eastAsia="ko-KR"/>
        </w:rPr>
        <w:t>is set to a value of "false"</w:t>
      </w:r>
      <w:r>
        <w:t>:</w:t>
      </w:r>
    </w:p>
    <w:p w14:paraId="015C48AC" w14:textId="77777777" w:rsidR="00EB3CCD" w:rsidRDefault="00EB3CCD" w:rsidP="00EB3CCD">
      <w:pPr>
        <w:pStyle w:val="B1"/>
      </w:pPr>
      <w:r>
        <w:tab/>
        <w:t>then:</w:t>
      </w:r>
    </w:p>
    <w:p w14:paraId="4C5CA3C2" w14:textId="77777777" w:rsidR="00EB3CCD" w:rsidRDefault="00EB3CCD" w:rsidP="00EB3CCD">
      <w:pPr>
        <w:pStyle w:val="B2"/>
      </w:pPr>
      <w:r>
        <w:t>a)</w:t>
      </w:r>
      <w:r>
        <w:tab/>
        <w:t>should indicate to the requesting MCPTT user that the requesting MCPTT user is not authorised to initiate a remotely initiated group call request to the remote MCPTT user; and</w:t>
      </w:r>
    </w:p>
    <w:p w14:paraId="190328F0" w14:textId="77777777" w:rsidR="00EB3CCD" w:rsidRDefault="00EB3CCD" w:rsidP="00EB3CCD">
      <w:pPr>
        <w:pStyle w:val="B2"/>
      </w:pPr>
      <w:r>
        <w:t>b)</w:t>
      </w:r>
      <w:r>
        <w:tab/>
        <w:t>shall skip the rest of the steps of the present clause;</w:t>
      </w:r>
    </w:p>
    <w:p w14:paraId="29464DDD" w14:textId="77777777" w:rsidR="00EB3CCD" w:rsidRDefault="00EB3CCD" w:rsidP="00EB3CCD">
      <w:pPr>
        <w:pStyle w:val="B1"/>
      </w:pPr>
      <w:r>
        <w:t>2)</w:t>
      </w:r>
      <w:r>
        <w:tab/>
        <w:t>if:</w:t>
      </w:r>
    </w:p>
    <w:p w14:paraId="0925E67D" w14:textId="77777777" w:rsidR="00EB3CCD" w:rsidRDefault="00EB3CCD" w:rsidP="00EB3CCD">
      <w:pPr>
        <w:pStyle w:val="B2"/>
      </w:pPr>
      <w:r>
        <w:t>a)</w:t>
      </w:r>
      <w:r>
        <w:tab/>
        <w:t>the requesting MCPTT user has indicated that the affiliation status of the remote MCPTT user to the targeted MCPTT group needs to be verified; and</w:t>
      </w:r>
    </w:p>
    <w:p w14:paraId="0E07FCAA" w14:textId="77777777" w:rsidR="00EB3CCD" w:rsidRDefault="00EB3CCD" w:rsidP="00EB3CCD">
      <w:pPr>
        <w:pStyle w:val="B2"/>
      </w:pPr>
      <w:r>
        <w:t>b)</w:t>
      </w:r>
      <w:r>
        <w:tab/>
        <w:t>the &lt;allow-request-affiliated-groups&gt; element of the &lt;ruleset&gt; element of the MCPTT user profile document identified by the MCPTT ID of the requesting MCPTT user (see the MCPTT user profile document in 3GPP TS 24.484 [50]) is set to a value of "false";</w:t>
      </w:r>
    </w:p>
    <w:p w14:paraId="6374C286" w14:textId="77777777" w:rsidR="00EB3CCD" w:rsidRDefault="00EB3CCD" w:rsidP="00EB3CCD">
      <w:pPr>
        <w:pStyle w:val="B3"/>
      </w:pPr>
      <w:proofErr w:type="spellStart"/>
      <w:r>
        <w:t>i</w:t>
      </w:r>
      <w:proofErr w:type="spellEnd"/>
      <w:r>
        <w:t>)</w:t>
      </w:r>
      <w:r>
        <w:tab/>
        <w:t>should indicate to the requesting MCPTT user that the requesting MCPTT user is not authorised to request the affiliation status of other MCPTT users; and</w:t>
      </w:r>
    </w:p>
    <w:p w14:paraId="1157746F" w14:textId="77777777" w:rsidR="00EB3CCD" w:rsidRDefault="00EB3CCD" w:rsidP="00EB3CCD">
      <w:pPr>
        <w:pStyle w:val="B3"/>
      </w:pPr>
      <w:r>
        <w:t>ii)</w:t>
      </w:r>
      <w:r>
        <w:tab/>
        <w:t>shall skip the rest of the steps of the present clause; and</w:t>
      </w:r>
    </w:p>
    <w:p w14:paraId="631A936C" w14:textId="77777777" w:rsidR="00EB3CCD" w:rsidRDefault="00EB3CCD" w:rsidP="00EB3CCD">
      <w:pPr>
        <w:pStyle w:val="B2"/>
      </w:pPr>
      <w:r>
        <w:t>c)</w:t>
      </w:r>
      <w:r>
        <w:tab/>
        <w:t>the &lt;allow-request-affiliated-groups&gt; element of the of the &lt;ruleset&gt; element of the MCPTT user profile document identified by the MCPTT ID of the requesting MCPTT user (see the MCPTT user profile document in 3GPP TS 24.484 [50]) is set to a value of "true";</w:t>
      </w:r>
    </w:p>
    <w:p w14:paraId="0D9692EB" w14:textId="77777777" w:rsidR="00EB3CCD" w:rsidRDefault="00EB3CCD" w:rsidP="00EB3CCD">
      <w:pPr>
        <w:pStyle w:val="B1"/>
      </w:pPr>
      <w:r>
        <w:tab/>
        <w:t>then:</w:t>
      </w:r>
    </w:p>
    <w:p w14:paraId="648EFE70" w14:textId="77777777" w:rsidR="00EB3CCD" w:rsidRDefault="00EB3CCD" w:rsidP="00EB3CCD">
      <w:pPr>
        <w:pStyle w:val="B2"/>
      </w:pPr>
      <w:r>
        <w:t>a)</w:t>
      </w:r>
      <w:r>
        <w:tab/>
        <w:t>shall invoke the procedures of clause 9.2.1.3 to determine if the remote MCPTT user is affiliated to the targeted MCPTT group; and</w:t>
      </w:r>
    </w:p>
    <w:p w14:paraId="5CC3E9F3" w14:textId="77777777" w:rsidR="00EB3CCD" w:rsidRDefault="00EB3CCD" w:rsidP="00EB3CCD">
      <w:pPr>
        <w:pStyle w:val="B2"/>
      </w:pPr>
      <w:r>
        <w:t>b)</w:t>
      </w:r>
      <w:r>
        <w:tab/>
        <w:t>if the remote MCPTT user is determined to not be affiliated to the targeted MCPTT group:</w:t>
      </w:r>
    </w:p>
    <w:p w14:paraId="62F2F241" w14:textId="77777777" w:rsidR="00EB3CCD" w:rsidRDefault="00EB3CCD" w:rsidP="00EB3CCD">
      <w:pPr>
        <w:pStyle w:val="B3"/>
      </w:pPr>
      <w:proofErr w:type="spellStart"/>
      <w:r>
        <w:t>i</w:t>
      </w:r>
      <w:proofErr w:type="spellEnd"/>
      <w:r>
        <w:t>)</w:t>
      </w:r>
      <w:r>
        <w:tab/>
        <w:t>if the &lt;allow-request-to-affiliate-other-users&gt; of the &lt;ruleset&gt; element of the MCPTT user profile document identified by the MCPTT ID of the requesting MCPTT user (see the MCPTT user profile document in 3GPP TS 24.484 [50]) is set to a value of "false":</w:t>
      </w:r>
    </w:p>
    <w:p w14:paraId="1D44A5CC" w14:textId="77777777" w:rsidR="00EB3CCD" w:rsidRDefault="00EB3CCD" w:rsidP="00EB3CCD">
      <w:pPr>
        <w:pStyle w:val="B6"/>
      </w:pPr>
      <w:r>
        <w:t>A)</w:t>
      </w:r>
      <w:r>
        <w:tab/>
        <w:t>should indicate to the requesting MCPTT user that the requesting MCPTT user is not authorised to initiate a remotely initiated group call request to the targeted MCPTT user; and</w:t>
      </w:r>
    </w:p>
    <w:p w14:paraId="6D993216" w14:textId="77777777" w:rsidR="00EB3CCD" w:rsidRDefault="00EB3CCD" w:rsidP="00EB3CCD">
      <w:pPr>
        <w:pStyle w:val="B4"/>
      </w:pPr>
      <w:r>
        <w:t>B)</w:t>
      </w:r>
      <w:r>
        <w:tab/>
        <w:t>shall skip the rest of the steps of the present clause; and</w:t>
      </w:r>
    </w:p>
    <w:p w14:paraId="292371ED" w14:textId="77777777" w:rsidR="00EB3CCD" w:rsidRDefault="00EB3CCD" w:rsidP="00EB3CCD">
      <w:pPr>
        <w:pStyle w:val="B3"/>
      </w:pPr>
      <w:r>
        <w:t>ii)</w:t>
      </w:r>
      <w:r>
        <w:tab/>
        <w:t>if the &lt;allow-request-to-affiliate-other-users&gt; of the &lt;ruleset&gt; element of the MCPTT user profile document identified by the MCPTT ID of the requesting MCPTT user (see the MCPTT user profile document in 3GPP TS 24.484 [50]) is set to a value of "true";</w:t>
      </w:r>
    </w:p>
    <w:p w14:paraId="4FD6555B" w14:textId="77777777" w:rsidR="00EB3CCD" w:rsidRDefault="00EB3CCD" w:rsidP="00EB3CCD">
      <w:pPr>
        <w:pStyle w:val="B4"/>
      </w:pPr>
      <w:r>
        <w:t>A)</w:t>
      </w:r>
      <w:r>
        <w:tab/>
        <w:t>shall invoke the procedures of clause 9.2.1.2 to affiliate the remote MCPTT user to the targeted MCPTT group by the requesting MCPTT user;</w:t>
      </w:r>
    </w:p>
    <w:p w14:paraId="6C95701A" w14:textId="77777777" w:rsidR="00EB3CCD" w:rsidRDefault="00EB3CCD" w:rsidP="00EB3CCD">
      <w:pPr>
        <w:pStyle w:val="B4"/>
      </w:pPr>
      <w:r>
        <w:t>B)</w:t>
      </w:r>
      <w:r>
        <w:tab/>
        <w:t>if the procedures of clause 9.2.1.2 were not successful:</w:t>
      </w:r>
    </w:p>
    <w:p w14:paraId="3BFA92CD" w14:textId="77777777" w:rsidR="00EB3CCD" w:rsidRDefault="00EB3CCD" w:rsidP="00EB3CCD">
      <w:pPr>
        <w:pStyle w:val="B5"/>
      </w:pPr>
      <w:r>
        <w:t>I)</w:t>
      </w:r>
      <w:r>
        <w:tab/>
        <w:t>should indicate to the requesting MCPTT user that the requesting MCPTT user is not authorised to initiate a remotely initiated group call request to the remote MCPTT user; and</w:t>
      </w:r>
    </w:p>
    <w:p w14:paraId="16DE97F8" w14:textId="77777777" w:rsidR="00EB3CCD" w:rsidRDefault="00EB3CCD" w:rsidP="00EB3CCD">
      <w:pPr>
        <w:pStyle w:val="B5"/>
      </w:pPr>
      <w:r>
        <w:t>II)</w:t>
      </w:r>
      <w:r>
        <w:tab/>
        <w:t>shall skip the rest of the steps of the present clause; and</w:t>
      </w:r>
    </w:p>
    <w:p w14:paraId="7478C23B" w14:textId="77777777" w:rsidR="00EB3CCD" w:rsidRDefault="00EB3CCD" w:rsidP="00EB3CCD">
      <w:pPr>
        <w:pStyle w:val="B4"/>
      </w:pPr>
      <w:r>
        <w:t>C)</w:t>
      </w:r>
      <w:r>
        <w:tab/>
        <w:t>upon receiving a SIP NOTIFY request according to 3GPP TS 24.229 [4], IETF RFC 3856 [51], and IETF RFC 6665 [26]:</w:t>
      </w:r>
    </w:p>
    <w:p w14:paraId="57C05A07" w14:textId="77777777" w:rsidR="00EB3CCD" w:rsidRDefault="00EB3CCD" w:rsidP="00EB3CCD">
      <w:pPr>
        <w:pStyle w:val="B5"/>
      </w:pPr>
      <w:r>
        <w:t>I)</w:t>
      </w:r>
      <w:r>
        <w:tab/>
        <w:t>if the SIP NOTIFY request contains an application/</w:t>
      </w:r>
      <w:proofErr w:type="spellStart"/>
      <w:r>
        <w:t>pidf+xml</w:t>
      </w:r>
      <w:proofErr w:type="spellEnd"/>
      <w:r>
        <w:t xml:space="preserve"> MIME body indicating per-user affiliation information constructed according to clause 9.3.1, shall determine if the per user affiliation information indicates that the remote MCPTT user is affiliated;</w:t>
      </w:r>
    </w:p>
    <w:p w14:paraId="094A9D7B" w14:textId="77777777" w:rsidR="00EB3CCD" w:rsidRDefault="00EB3CCD" w:rsidP="00EB3CCD">
      <w:pPr>
        <w:pStyle w:val="B5"/>
      </w:pPr>
      <w:r>
        <w:t>II)</w:t>
      </w:r>
      <w:r>
        <w:tab/>
        <w:t>if per user affiliation information in the received SIP NOTIFY request indicates that the remote MCPTT user is not affiliated to the targeted MCPTT group, should indicate to the requesting MCPTT user that the remote MCPTT user cannot be affiliated to the targeted MCPTT group; and</w:t>
      </w:r>
    </w:p>
    <w:p w14:paraId="0E88307C" w14:textId="77777777" w:rsidR="00EB3CCD" w:rsidRDefault="00EB3CCD" w:rsidP="00EB3CCD">
      <w:pPr>
        <w:pStyle w:val="B5"/>
      </w:pPr>
      <w:r>
        <w:t>III)</w:t>
      </w:r>
      <w:r>
        <w:tab/>
        <w:t>if it is determined in the previous step that the remote MCPTT user cannot be affiliated to the targeted MCPTT group, shall skip the rest of the steps of the present clause;</w:t>
      </w:r>
    </w:p>
    <w:p w14:paraId="19B8AC63" w14:textId="77777777" w:rsidR="00EB3CCD" w:rsidRDefault="00EB3CCD" w:rsidP="00EB3CCD">
      <w:pPr>
        <w:pStyle w:val="B1"/>
      </w:pPr>
      <w:r>
        <w:t>3)</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5CBA134D" w14:textId="77777777" w:rsidR="00EB3CCD" w:rsidRDefault="00EB3CCD" w:rsidP="00EB3CCD">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698359CC" w14:textId="77777777" w:rsidR="00EB3CCD" w:rsidRDefault="00EB3CCD" w:rsidP="00EB3CCD">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6F18C55E" w14:textId="77777777" w:rsidR="00EB3CCD" w:rsidRDefault="00EB3CCD" w:rsidP="00EB3CCD">
      <w:pPr>
        <w:pStyle w:val="B2"/>
      </w:pPr>
      <w:r>
        <w:t>c)</w:t>
      </w:r>
      <w:r>
        <w:tab/>
        <w:t>may include a P-Preferred-Identity header field in the SIP MESSAGE request containing a public user identity as specified in 3GPP TS 24.229 [4];</w:t>
      </w:r>
    </w:p>
    <w:p w14:paraId="24589452" w14:textId="77777777" w:rsidR="00EB3CCD" w:rsidRDefault="00EB3CCD" w:rsidP="00EB3CCD">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w:t>
      </w:r>
      <w:proofErr w:type="spellStart"/>
      <w:r>
        <w:t>anyExt</w:t>
      </w:r>
      <w:proofErr w:type="spellEnd"/>
      <w:r>
        <w:t>&gt; element containing:</w:t>
      </w:r>
    </w:p>
    <w:p w14:paraId="753EDA4A" w14:textId="77777777" w:rsidR="00EB3CCD" w:rsidRDefault="00EB3CCD" w:rsidP="00EB3CCD">
      <w:pPr>
        <w:pStyle w:val="B3"/>
      </w:pPr>
      <w:proofErr w:type="spellStart"/>
      <w:r>
        <w:t>i</w:t>
      </w:r>
      <w:proofErr w:type="spellEnd"/>
      <w:r>
        <w:t>)</w:t>
      </w:r>
      <w:r>
        <w:tab/>
        <w:t>the &lt;</w:t>
      </w:r>
      <w:proofErr w:type="spellStart"/>
      <w:r>
        <w:t>mcptt</w:t>
      </w:r>
      <w:proofErr w:type="spellEnd"/>
      <w:r>
        <w:t>-request-</w:t>
      </w:r>
      <w:proofErr w:type="spellStart"/>
      <w:r>
        <w:t>uri</w:t>
      </w:r>
      <w:proofErr w:type="spellEnd"/>
      <w:r>
        <w:t>&gt;  set to the MCPTT group identity of the targeted MCPTT group for the remotely initiated call;</w:t>
      </w:r>
    </w:p>
    <w:p w14:paraId="0749342F" w14:textId="77777777" w:rsidR="00EB3CCD" w:rsidRDefault="00EB3CCD" w:rsidP="00EB3CCD">
      <w:pPr>
        <w:pStyle w:val="B3"/>
      </w:pPr>
      <w:r>
        <w:t>ii)</w:t>
      </w:r>
      <w:r>
        <w:tab/>
        <w:t>the &lt;request-type&gt; element set to a value of "remotely-initiated-group-call-request</w:t>
      </w:r>
      <w:r>
        <w:rPr>
          <w:lang w:eastAsia="ko-KR"/>
        </w:rPr>
        <w:t>"</w:t>
      </w:r>
      <w:r>
        <w:t>;</w:t>
      </w:r>
    </w:p>
    <w:p w14:paraId="1E63A6C0" w14:textId="77777777" w:rsidR="00EB3CCD" w:rsidRDefault="00EB3CCD" w:rsidP="00EB3CCD">
      <w:pPr>
        <w:pStyle w:val="B3"/>
      </w:pPr>
      <w:r>
        <w:t>iii)</w:t>
      </w:r>
      <w:r>
        <w:tab/>
        <w:t>the &lt;notify-remote-user&gt; element set to a value of "true" if the requesting MCPTT user has indicated that the remote MCPTT user be notified of the remotely initiated group call request; or</w:t>
      </w:r>
    </w:p>
    <w:p w14:paraId="7000C5A6" w14:textId="77777777" w:rsidR="00EB3CCD" w:rsidRDefault="00EB3CCD" w:rsidP="00EB3CCD">
      <w:pPr>
        <w:pStyle w:val="B3"/>
      </w:pPr>
      <w:r>
        <w:t>iv)</w:t>
      </w:r>
      <w:r>
        <w:tab/>
        <w:t>the &lt;notify-remote-user&gt; element set to a value of "false" if the requesting MCPTT user has indicated that the remote MCPTT user not be notified of the remotely initiated group call request;</w:t>
      </w:r>
    </w:p>
    <w:p w14:paraId="68AB7075" w14:textId="77777777" w:rsidR="00EB3CCD" w:rsidRDefault="00EB3CCD" w:rsidP="00EB3CCD">
      <w:pPr>
        <w:pStyle w:val="B2"/>
      </w:pPr>
      <w:r>
        <w:t>e)</w:t>
      </w:r>
      <w:r>
        <w:tab/>
        <w:t>shall insert in the SIP MESSAGE request a MIME resource-lists body with the MCPTT ID of the remote MCPTT user, according to rules and procedures of IETF RFC 5366 [20]; and</w:t>
      </w:r>
    </w:p>
    <w:p w14:paraId="14061BC9" w14:textId="77777777" w:rsidR="00EB3CCD" w:rsidRDefault="00EB3CCD" w:rsidP="00EB3CCD">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remote MCPTT user</w:t>
      </w:r>
      <w:r>
        <w:rPr>
          <w:rFonts w:eastAsia="SimSun"/>
        </w:rPr>
        <w:t>; and</w:t>
      </w:r>
    </w:p>
    <w:p w14:paraId="4964BB58" w14:textId="77777777" w:rsidR="00EB3CCD" w:rsidRDefault="00EB3CCD" w:rsidP="00EB3CCD">
      <w:pPr>
        <w:pStyle w:val="B1"/>
      </w:pPr>
      <w:r>
        <w:rPr>
          <w:lang w:eastAsia="ko-KR"/>
        </w:rPr>
        <w:t>4)</w:t>
      </w:r>
      <w:r>
        <w:rPr>
          <w:lang w:eastAsia="ko-KR"/>
        </w:rPr>
        <w:tab/>
        <w:t xml:space="preserve">shall send the </w:t>
      </w:r>
      <w:r>
        <w:rPr>
          <w:rFonts w:eastAsia="SimSun"/>
        </w:rPr>
        <w:t>SIP MESSAGE request towards the MCPTT server according to rules and procedures of 3GPP TS 24.229 [4].</w:t>
      </w:r>
    </w:p>
    <w:p w14:paraId="38740A31" w14:textId="77777777" w:rsidR="00EB3CCD" w:rsidRDefault="00EB3CCD" w:rsidP="00EB3CCD">
      <w:r>
        <w:t>Upon receipt of a SIP 4xx, 5xx or 6xx response to the SIP MESSAGE request, should indicate to the requesting MCPTT user the failure of the sent remotely initiated group call request and not continue with the rest of the steps.</w:t>
      </w:r>
    </w:p>
    <w:p w14:paraId="56B7D0DE" w14:textId="77777777" w:rsidR="00EB3CCD" w:rsidRDefault="00EB3CCD" w:rsidP="00EB3CCD">
      <w:r>
        <w:t>Upon receiving a "SIP MESSAGE request for remotely initiated group call response for terminating client", the MCPTT client:</w:t>
      </w:r>
    </w:p>
    <w:p w14:paraId="64D4B108" w14:textId="77777777" w:rsidR="00EB3CCD" w:rsidRDefault="00EB3CCD" w:rsidP="00EB3CCD">
      <w:pPr>
        <w:pStyle w:val="B1"/>
      </w:pPr>
      <w:r>
        <w:t>1)</w:t>
      </w:r>
      <w:r>
        <w:tab/>
        <w:t>shall determine the success or failure of the sent remotely initiated group call request from the value of the &lt;remotely-initiated-call -outcome&gt;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included in the received SIP MESSAGE request; and</w:t>
      </w:r>
    </w:p>
    <w:p w14:paraId="4E987EAF" w14:textId="77777777" w:rsidR="00EB3CCD" w:rsidRDefault="00EB3CCD" w:rsidP="00EB3CCD">
      <w:pPr>
        <w:pStyle w:val="B1"/>
      </w:pPr>
      <w:r>
        <w:t>2)</w:t>
      </w:r>
      <w:r>
        <w:tab/>
        <w:t>should indicate to the requesting MCPTT user the success or failure of the sent remotely initiated group call request.</w:t>
      </w:r>
    </w:p>
    <w:p w14:paraId="4B40E64D" w14:textId="77777777" w:rsidR="00EB3CCD" w:rsidRDefault="00EB3CCD" w:rsidP="00EB3CCD">
      <w:r>
        <w:t>[TS 24.379, clause 9.2.1.3]</w:t>
      </w:r>
    </w:p>
    <w:p w14:paraId="13CFF2F0" w14:textId="77777777" w:rsidR="00EB3CCD" w:rsidRDefault="00EB3CCD" w:rsidP="00EB3CCD">
      <w:pPr>
        <w:pStyle w:val="NO"/>
      </w:pPr>
      <w:r>
        <w:t>NOTE 1:</w:t>
      </w:r>
      <w:r>
        <w:tab/>
        <w:t>The MCPTT UE also uses this procedure to determine which MCPTT groups the MCPTT user successfully affiliated to.</w:t>
      </w:r>
    </w:p>
    <w:p w14:paraId="2BA7A84C" w14:textId="77777777" w:rsidR="00EB3CCD" w:rsidRDefault="00EB3CCD" w:rsidP="00EB3CCD">
      <w:r>
        <w:t>In order to discover MCPTT groups:</w:t>
      </w:r>
    </w:p>
    <w:p w14:paraId="59F02D8C" w14:textId="77777777" w:rsidR="00EB3CCD" w:rsidRDefault="00EB3CCD" w:rsidP="00EB3CCD">
      <w:pPr>
        <w:pStyle w:val="B1"/>
      </w:pPr>
      <w:r>
        <w:t>1)</w:t>
      </w:r>
      <w:r>
        <w:tab/>
        <w:t>which the MCPTT user at an MCPTT client is affiliated to; or</w:t>
      </w:r>
    </w:p>
    <w:p w14:paraId="6E1027B4" w14:textId="77777777" w:rsidR="00EB3CCD" w:rsidRDefault="00EB3CCD" w:rsidP="00EB3CCD">
      <w:pPr>
        <w:pStyle w:val="B1"/>
      </w:pPr>
      <w:r>
        <w:t>2)</w:t>
      </w:r>
      <w:r>
        <w:tab/>
        <w:t>which another MCPTT user is affiliated to;</w:t>
      </w:r>
    </w:p>
    <w:p w14:paraId="7CD0080B" w14:textId="77777777" w:rsidR="00EB3CCD" w:rsidRDefault="00EB3CCD" w:rsidP="00EB3CCD">
      <w:pPr>
        <w:rPr>
          <w:rFonts w:eastAsia="SimSun"/>
        </w:rPr>
      </w:pPr>
      <w:r>
        <w:t xml:space="preserve">the MCPTT client shall generate an initial SIP SUBSCRIBE request according to 3GPP TS 24.229 [4], </w:t>
      </w:r>
      <w:r>
        <w:rPr>
          <w:rFonts w:eastAsia="SimSun"/>
        </w:rPr>
        <w:t xml:space="preserve">IETF RFC 3856 [51], </w:t>
      </w:r>
      <w:r>
        <w:t>and IETF RFC 6665 [26]</w:t>
      </w:r>
      <w:r>
        <w:rPr>
          <w:rFonts w:eastAsia="SimSun"/>
        </w:rPr>
        <w:t>.</w:t>
      </w:r>
    </w:p>
    <w:p w14:paraId="53D17E50" w14:textId="77777777" w:rsidR="00EB3CCD" w:rsidRDefault="00EB3CCD" w:rsidP="00EB3CCD">
      <w:r>
        <w:rPr>
          <w:rFonts w:eastAsia="SimSun"/>
        </w:rPr>
        <w:t>In the SIP SUBSCRIBE request, the MCPTT client:</w:t>
      </w:r>
    </w:p>
    <w:p w14:paraId="26E7A7B1" w14:textId="77777777" w:rsidR="00EB3CCD" w:rsidRDefault="00EB3CCD" w:rsidP="00EB3CCD">
      <w:pPr>
        <w:pStyle w:val="B1"/>
        <w:rPr>
          <w:rFonts w:eastAsia="SimSun"/>
        </w:rPr>
      </w:pPr>
      <w:r>
        <w:rPr>
          <w:rFonts w:eastAsia="SimSun"/>
        </w:rPr>
        <w:t>1)</w:t>
      </w:r>
      <w:r>
        <w:rPr>
          <w:rFonts w:eastAsia="SimSun"/>
        </w:rPr>
        <w:tab/>
        <w:t xml:space="preserve">shall set the Request-URI to the </w:t>
      </w:r>
      <w:r>
        <w:t>public service identity identifying the originating participating MCPTT function serving the MCPTT user</w:t>
      </w:r>
      <w:r>
        <w:rPr>
          <w:rFonts w:eastAsia="SimSun"/>
        </w:rPr>
        <w:t>;</w:t>
      </w:r>
    </w:p>
    <w:p w14:paraId="201908F8" w14:textId="77777777" w:rsidR="00EB3CCD" w:rsidRDefault="00EB3CCD" w:rsidP="00EB3CCD">
      <w:pPr>
        <w:pStyle w:val="B1"/>
        <w:rPr>
          <w:lang w:eastAsia="ko-KR"/>
        </w:rPr>
      </w:pPr>
      <w:r>
        <w:rPr>
          <w:rFonts w:eastAsia="SimSun"/>
        </w:rPr>
        <w:t>2)</w:t>
      </w:r>
      <w:r>
        <w:rPr>
          <w:rFonts w:eastAsia="SimSun"/>
        </w:rPr>
        <w:tab/>
        <w:t xml:space="preserve">shall include an </w:t>
      </w:r>
      <w:r>
        <w:rPr>
          <w:lang w:eastAsia="ko-KR"/>
        </w:rPr>
        <w:t>application/</w:t>
      </w:r>
      <w:r>
        <w:t xml:space="preserve">vnd.3gpp.mcptt-info+xml </w:t>
      </w:r>
      <w:r>
        <w:rPr>
          <w:lang w:eastAsia="ko-KR"/>
        </w:rPr>
        <w:t>MIME body. In the application/</w:t>
      </w:r>
      <w:r>
        <w:t xml:space="preserve">vnd.3gpp.mcptt-info+xml </w:t>
      </w:r>
      <w:r>
        <w:rPr>
          <w:lang w:eastAsia="ko-KR"/>
        </w:rPr>
        <w:t xml:space="preserve">MIME body,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MCPTT ID of the targeted MCPTT user;</w:t>
      </w:r>
    </w:p>
    <w:p w14:paraId="7B79D97F" w14:textId="77777777" w:rsidR="00EB3CCD" w:rsidRDefault="00EB3CCD" w:rsidP="00EB3CCD">
      <w:pPr>
        <w:pStyle w:val="B1"/>
      </w:pPr>
      <w:r>
        <w:t>3)</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RFC 6050 [9]</w:t>
      </w:r>
      <w:r>
        <w:t>;</w:t>
      </w:r>
    </w:p>
    <w:p w14:paraId="0C99E150" w14:textId="77777777" w:rsidR="00EB3CCD" w:rsidRDefault="00EB3CCD" w:rsidP="00EB3CCD">
      <w:pPr>
        <w:pStyle w:val="B1"/>
        <w:rPr>
          <w:rFonts w:eastAsia="SimSun"/>
        </w:rPr>
      </w:pPr>
      <w:r>
        <w:rPr>
          <w:rFonts w:eastAsia="SimSun"/>
        </w:rPr>
        <w:t>4)</w:t>
      </w:r>
      <w:r>
        <w:rPr>
          <w:rFonts w:eastAsia="SimSun"/>
        </w:rPr>
        <w:tab/>
        <w:t>if the MCPTT client wants to receive the current status and later notification, shall set the Expires header field according to IETF RFC 6665 [26], to 4294967295;</w:t>
      </w:r>
    </w:p>
    <w:p w14:paraId="06657D6D" w14:textId="77777777" w:rsidR="00EB3CCD" w:rsidRDefault="00EB3CCD" w:rsidP="00EB3CCD">
      <w:pPr>
        <w:pStyle w:val="NO"/>
        <w:rPr>
          <w:rFonts w:eastAsia="SimSun"/>
        </w:rPr>
      </w:pPr>
      <w:r>
        <w:rPr>
          <w:rFonts w:eastAsia="SimSun"/>
        </w:rPr>
        <w:t>NOTE 2:</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7E897D62" w14:textId="77777777" w:rsidR="00EB3CCD" w:rsidRDefault="00EB3CCD" w:rsidP="00EB3CCD">
      <w:pPr>
        <w:pStyle w:val="B1"/>
        <w:rPr>
          <w:rFonts w:eastAsia="SimSun"/>
        </w:rPr>
      </w:pPr>
      <w:r>
        <w:rPr>
          <w:rFonts w:eastAsia="SimSun"/>
        </w:rPr>
        <w:t>5)</w:t>
      </w:r>
      <w:r>
        <w:rPr>
          <w:rFonts w:eastAsia="SimSun"/>
        </w:rPr>
        <w:tab/>
        <w:t>if the MCPTT client wants to fetch the current state only, shall set the Expires header field according to IETF RFC 6665 [26], to zero; and</w:t>
      </w:r>
    </w:p>
    <w:p w14:paraId="7B9C210B" w14:textId="77777777" w:rsidR="00EB3CCD" w:rsidRDefault="00EB3CCD" w:rsidP="00EB3CCD">
      <w:pPr>
        <w:pStyle w:val="B1"/>
        <w:rPr>
          <w:rFonts w:eastAsia="SimSun"/>
        </w:rPr>
      </w:pPr>
      <w:r>
        <w:rPr>
          <w:lang w:eastAsia="ko-KR"/>
        </w:rPr>
        <w:t>6)</w:t>
      </w:r>
      <w:r>
        <w:rPr>
          <w:lang w:eastAsia="ko-KR"/>
        </w:rPr>
        <w:tab/>
        <w:t xml:space="preserve">shall include an Accept header field containing the </w:t>
      </w:r>
      <w:r>
        <w:rPr>
          <w:rFonts w:eastAsia="SimSun"/>
        </w:rPr>
        <w:t>application/</w:t>
      </w:r>
      <w:proofErr w:type="spellStart"/>
      <w:r>
        <w:rPr>
          <w:rFonts w:eastAsia="SimSun"/>
        </w:rPr>
        <w:t>pidf+xml</w:t>
      </w:r>
      <w:proofErr w:type="spellEnd"/>
      <w:r>
        <w:rPr>
          <w:rFonts w:eastAsia="SimSun"/>
        </w:rPr>
        <w:t xml:space="preserve"> MIME type; and</w:t>
      </w:r>
    </w:p>
    <w:p w14:paraId="2FAC9A5C" w14:textId="77777777" w:rsidR="00EB3CCD" w:rsidRDefault="00EB3CCD" w:rsidP="00EB3CCD">
      <w:pPr>
        <w:pStyle w:val="B1"/>
        <w:rPr>
          <w:lang w:eastAsia="ko-KR"/>
        </w:rPr>
      </w:pPr>
      <w:r>
        <w:rPr>
          <w:lang w:eastAsia="ko-KR"/>
        </w:rPr>
        <w:t>7)</w:t>
      </w:r>
      <w:r>
        <w:rPr>
          <w:lang w:eastAsia="ko-KR"/>
        </w:rPr>
        <w:tab/>
      </w:r>
      <w:r>
        <w:rPr>
          <w:rFonts w:eastAsia="SimSun"/>
        </w:rPr>
        <w:t>if requesting MCPTT groups where the MCPTT user is affiliated to at the MCPTT client, shall include an application/</w:t>
      </w:r>
      <w:proofErr w:type="spellStart"/>
      <w:r>
        <w:rPr>
          <w:rFonts w:eastAsia="SimSun"/>
        </w:rPr>
        <w:t>simple-filter+xml</w:t>
      </w:r>
      <w:proofErr w:type="spellEnd"/>
      <w:r>
        <w:rPr>
          <w:rFonts w:eastAsia="SimSun"/>
        </w:rPr>
        <w:t xml:space="preserve"> MIME body indicating per-client restrictions of presence event package notification information according to clause </w:t>
      </w:r>
      <w:r>
        <w:t xml:space="preserve">9.3.2, indicating </w:t>
      </w:r>
      <w:r>
        <w:rPr>
          <w:rFonts w:eastAsia="SimSun"/>
        </w:rPr>
        <w:t>the MCPTT client ID of the MCPTT client.</w:t>
      </w:r>
    </w:p>
    <w:p w14:paraId="0BAA7C8A" w14:textId="77777777" w:rsidR="00EB3CCD" w:rsidRDefault="00EB3CCD" w:rsidP="00EB3CCD">
      <w:r>
        <w:t xml:space="preserve">In order to re-subscribe or de-subscribe, the MCPTT client shall generate an in-dialog SIP SUBSCRIBE request according to 3GPP TS 24.229 [4], </w:t>
      </w:r>
      <w:r>
        <w:rPr>
          <w:rFonts w:eastAsia="SimSun"/>
        </w:rPr>
        <w:t xml:space="preserve">IETF RFC 3856 [51], </w:t>
      </w:r>
      <w:r>
        <w:t>and IETF RFC 6665 [26]</w:t>
      </w:r>
      <w:r>
        <w:rPr>
          <w:rFonts w:eastAsia="SimSun"/>
        </w:rPr>
        <w:t>. In the SIP SUBSCRIBE request, the MCPTT client:</w:t>
      </w:r>
    </w:p>
    <w:p w14:paraId="267867B1" w14:textId="77777777" w:rsidR="00EB3CCD" w:rsidRDefault="00EB3CCD" w:rsidP="00EB3CCD">
      <w:pPr>
        <w:pStyle w:val="B1"/>
        <w:rPr>
          <w:rFonts w:eastAsia="SimSun"/>
        </w:rPr>
      </w:pPr>
      <w:r>
        <w:rPr>
          <w:rFonts w:eastAsia="SimSun"/>
        </w:rPr>
        <w:t>1)</w:t>
      </w:r>
      <w:r>
        <w:rPr>
          <w:rFonts w:eastAsia="SimSun"/>
        </w:rPr>
        <w:tab/>
        <w:t>if the MCPTT client wants to receive the current status and later notification, shall set the Expires header field according to IETF RFC 6665 [26], to 4294967295;</w:t>
      </w:r>
    </w:p>
    <w:p w14:paraId="742EB58F" w14:textId="77777777" w:rsidR="00EB3CCD" w:rsidRDefault="00EB3CCD" w:rsidP="00EB3CCD">
      <w:pPr>
        <w:pStyle w:val="NO"/>
        <w:rPr>
          <w:rFonts w:eastAsia="SimSun"/>
        </w:rPr>
      </w:pPr>
      <w:r>
        <w:rPr>
          <w:rFonts w:eastAsia="SimSun"/>
        </w:rPr>
        <w:t>NOTE 3:</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3EF81AFF" w14:textId="77777777" w:rsidR="00EB3CCD" w:rsidRDefault="00EB3CCD" w:rsidP="00EB3CCD">
      <w:pPr>
        <w:pStyle w:val="B1"/>
        <w:rPr>
          <w:rFonts w:eastAsia="SimSun"/>
        </w:rPr>
      </w:pPr>
      <w:r>
        <w:rPr>
          <w:rFonts w:eastAsia="SimSun"/>
        </w:rPr>
        <w:t>2)</w:t>
      </w:r>
      <w:r>
        <w:rPr>
          <w:rFonts w:eastAsia="SimSun"/>
        </w:rPr>
        <w:tab/>
        <w:t>if the MCPTT client wants to de-subscribe, shall set the Expires header field according to IETF RFC 6665 [26], to zero; and</w:t>
      </w:r>
    </w:p>
    <w:p w14:paraId="4F307FC7" w14:textId="77777777" w:rsidR="00EB3CCD" w:rsidRDefault="00EB3CCD" w:rsidP="00EB3CCD">
      <w:pPr>
        <w:pStyle w:val="B1"/>
        <w:rPr>
          <w:lang w:eastAsia="ko-KR"/>
        </w:rPr>
      </w:pPr>
      <w:r>
        <w:rPr>
          <w:lang w:eastAsia="ko-KR"/>
        </w:rPr>
        <w:t>3)</w:t>
      </w:r>
      <w:r>
        <w:rPr>
          <w:lang w:eastAsia="ko-KR"/>
        </w:rPr>
        <w:tab/>
        <w:t xml:space="preserve">shall include an Accept header field containing the </w:t>
      </w:r>
      <w:r>
        <w:rPr>
          <w:rFonts w:eastAsia="SimSun"/>
        </w:rPr>
        <w:t>application/</w:t>
      </w:r>
      <w:proofErr w:type="spellStart"/>
      <w:r>
        <w:rPr>
          <w:rFonts w:eastAsia="SimSun"/>
        </w:rPr>
        <w:t>pidf+xml</w:t>
      </w:r>
      <w:proofErr w:type="spellEnd"/>
      <w:r>
        <w:rPr>
          <w:rFonts w:eastAsia="SimSun"/>
        </w:rPr>
        <w:t xml:space="preserve"> MIME type</w:t>
      </w:r>
      <w:r>
        <w:rPr>
          <w:lang w:eastAsia="ko-KR"/>
        </w:rPr>
        <w:t>.</w:t>
      </w:r>
    </w:p>
    <w:p w14:paraId="12A2D8A7" w14:textId="77777777" w:rsidR="00EB3CCD" w:rsidRDefault="00EB3CCD" w:rsidP="00EB3CCD">
      <w:pPr>
        <w:rPr>
          <w:rFonts w:eastAsia="SimSun"/>
        </w:rPr>
      </w:pPr>
      <w:r>
        <w:rPr>
          <w:rFonts w:eastAsia="SimSun"/>
        </w:rPr>
        <w:t xml:space="preserve">Upon receiving a SIP NOTIFY request according to </w:t>
      </w:r>
      <w:r>
        <w:t xml:space="preserve">3GPP TS 24.229 [4], </w:t>
      </w:r>
      <w:r>
        <w:rPr>
          <w:rFonts w:eastAsia="SimSun"/>
        </w:rPr>
        <w:t xml:space="preserve">IETF RFC 3856 [51], </w:t>
      </w:r>
      <w:r>
        <w:t>and IETF RFC 6665 [26]</w:t>
      </w:r>
      <w:r>
        <w:rPr>
          <w:rFonts w:eastAsia="SimSun"/>
        </w:rPr>
        <w:t>, if SIP NOTIFY request contains an application/</w:t>
      </w:r>
      <w:proofErr w:type="spellStart"/>
      <w:r>
        <w:rPr>
          <w:rFonts w:eastAsia="SimSun"/>
        </w:rPr>
        <w:t>pidf+xml</w:t>
      </w:r>
      <w:proofErr w:type="spellEnd"/>
      <w:r>
        <w:rPr>
          <w:rFonts w:eastAsia="SimSun"/>
        </w:rPr>
        <w:t xml:space="preserve"> MIME body indicating per-user affiliation information constructed according to clause </w:t>
      </w:r>
      <w:r>
        <w:t>9.3.1</w:t>
      </w:r>
      <w:r>
        <w:rPr>
          <w:rFonts w:eastAsia="SimSun"/>
        </w:rPr>
        <w:t>, then the MCPTT client shall determine affiliation status of the MCPTT user for each MCPTT group at the MCPTT client(s) in the MIME body</w:t>
      </w:r>
      <w:r>
        <w:t xml:space="preserve">. If </w:t>
      </w:r>
      <w:r>
        <w:rPr>
          <w:rFonts w:eastAsia="SimSun"/>
        </w:rPr>
        <w:t>the &lt;p-id&gt; child element of the &lt;presence&gt; root element of the application/</w:t>
      </w:r>
      <w:proofErr w:type="spellStart"/>
      <w:r>
        <w:rPr>
          <w:rFonts w:eastAsia="SimSun"/>
        </w:rPr>
        <w:t>pidf+xml</w:t>
      </w:r>
      <w:proofErr w:type="spellEnd"/>
      <w:r>
        <w:rPr>
          <w:rFonts w:eastAsia="SimSun"/>
        </w:rPr>
        <w:t xml:space="preserve"> MIME body of the SIP NOTIFY request is included, the &lt;p-id&gt; element value indicates the SIP PUBLISH request which triggered sending of the SIP NOTIFY request.</w:t>
      </w:r>
    </w:p>
    <w:p w14:paraId="0C5E2C9A" w14:textId="77777777" w:rsidR="00EB3CCD" w:rsidRDefault="00EB3CCD" w:rsidP="00EB3CCD">
      <w:pPr>
        <w:pStyle w:val="H6"/>
      </w:pPr>
      <w:r>
        <w:t>6.1.5.1.3</w:t>
      </w:r>
      <w:r>
        <w:tab/>
        <w:t>Test description</w:t>
      </w:r>
    </w:p>
    <w:p w14:paraId="13E1D0B0" w14:textId="77777777" w:rsidR="00EB3CCD" w:rsidRDefault="00EB3CCD" w:rsidP="00EB3CCD">
      <w:pPr>
        <w:pStyle w:val="H6"/>
      </w:pPr>
      <w:r>
        <w:t>6.1.5.1.3.1</w:t>
      </w:r>
      <w:r>
        <w:tab/>
        <w:t>Pre-test conditions</w:t>
      </w:r>
    </w:p>
    <w:p w14:paraId="590FA104" w14:textId="77777777" w:rsidR="00EB3CCD" w:rsidRDefault="00EB3CCD" w:rsidP="00EB3CCD">
      <w:pPr>
        <w:pStyle w:val="H6"/>
      </w:pPr>
      <w:r>
        <w:t>System Simulator:</w:t>
      </w:r>
    </w:p>
    <w:p w14:paraId="47A0EF51" w14:textId="77777777" w:rsidR="00EB3CCD" w:rsidRDefault="00EB3CCD" w:rsidP="00EB3CCD">
      <w:pPr>
        <w:pStyle w:val="B1"/>
      </w:pPr>
      <w:r>
        <w:t>-</w:t>
      </w:r>
      <w:r>
        <w:tab/>
        <w:t>SS (MCPTT server)</w:t>
      </w:r>
    </w:p>
    <w:p w14:paraId="0409E09A" w14:textId="77777777" w:rsidR="00EB3CCD" w:rsidRDefault="00EB3CCD" w:rsidP="00EB3CCD">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9FA3630" w14:textId="77777777" w:rsidR="00EB3CCD" w:rsidRDefault="00EB3CCD" w:rsidP="00EB3CCD">
      <w:pPr>
        <w:pStyle w:val="H6"/>
      </w:pPr>
      <w:r>
        <w:t>IUT:</w:t>
      </w:r>
    </w:p>
    <w:p w14:paraId="5EFD726D" w14:textId="77777777" w:rsidR="00EB3CCD" w:rsidRDefault="00EB3CCD" w:rsidP="00EB3CCD">
      <w:pPr>
        <w:pStyle w:val="B1"/>
      </w:pPr>
      <w:r>
        <w:t>-</w:t>
      </w:r>
      <w:r>
        <w:tab/>
        <w:t>UE (MCPTT client)</w:t>
      </w:r>
    </w:p>
    <w:p w14:paraId="3C1BB922" w14:textId="77777777" w:rsidR="00EB3CCD" w:rsidRDefault="00EB3CCD" w:rsidP="00EB3CCD">
      <w:pPr>
        <w:pStyle w:val="B1"/>
      </w:pPr>
      <w:r>
        <w:t>-</w:t>
      </w:r>
      <w:r>
        <w:tab/>
        <w:t>The test USIM set as defined in TS 36.579-1 [2], subclause 5.5.10, is inserted.</w:t>
      </w:r>
    </w:p>
    <w:p w14:paraId="0E9A18A8" w14:textId="77777777" w:rsidR="00EB3CCD" w:rsidRDefault="00EB3CCD" w:rsidP="00EB3CCD">
      <w:pPr>
        <w:pStyle w:val="H6"/>
      </w:pPr>
      <w:r>
        <w:t>Preamble:</w:t>
      </w:r>
    </w:p>
    <w:p w14:paraId="48B0AD90" w14:textId="77777777" w:rsidR="00EB3CCD" w:rsidRDefault="00EB3CCD" w:rsidP="00EB3CCD">
      <w:pPr>
        <w:pStyle w:val="B1"/>
      </w:pPr>
      <w:r>
        <w:t>-</w:t>
      </w:r>
      <w:r>
        <w:tab/>
        <w:t>The UE has performed the Generic Test Procedure for MCPTT UE registration as specified in TS 36.579-1 [2], subclause 5.4.2.</w:t>
      </w:r>
    </w:p>
    <w:p w14:paraId="3CFF408F" w14:textId="77777777" w:rsidR="00EB3CCD" w:rsidRDefault="00EB3CCD" w:rsidP="00EB3CCD">
      <w:pPr>
        <w:pStyle w:val="B1"/>
      </w:pPr>
      <w:r>
        <w:t>-</w:t>
      </w:r>
      <w:r>
        <w:tab/>
        <w:t>The MCPTT User performs the procedure for MCPTT Authorization/Configuration and Key Generation as specified in TS 36.579-1 [2], subclause 5.3.2.</w:t>
      </w:r>
    </w:p>
    <w:p w14:paraId="275C8039" w14:textId="77777777" w:rsidR="00EB3CCD" w:rsidRDefault="00EB3CCD" w:rsidP="00EB3CCD">
      <w:pPr>
        <w:pStyle w:val="B1"/>
      </w:pPr>
      <w:r>
        <w:t>-</w:t>
      </w:r>
      <w:r>
        <w:tab/>
        <w:t>The affiliation status of MCPTT User B, the targeted MCPTT User, is unknown.</w:t>
      </w:r>
    </w:p>
    <w:p w14:paraId="22AFCF1E" w14:textId="77777777" w:rsidR="00EB3CCD" w:rsidRDefault="00EB3CCD" w:rsidP="00EB3CCD">
      <w:pPr>
        <w:pStyle w:val="B1"/>
      </w:pPr>
      <w:r>
        <w:t>-</w:t>
      </w:r>
      <w:r>
        <w:tab/>
        <w:t>UE States at the end of the preamble</w:t>
      </w:r>
    </w:p>
    <w:p w14:paraId="4DA98585" w14:textId="77777777" w:rsidR="00EB3CCD" w:rsidRDefault="00EB3CCD" w:rsidP="00EB3CCD">
      <w:pPr>
        <w:pStyle w:val="B2"/>
      </w:pPr>
      <w:r>
        <w:t>-</w:t>
      </w:r>
      <w:r>
        <w:tab/>
        <w:t>The UE is in E-UTRA Registered, Idle Mode state.</w:t>
      </w:r>
    </w:p>
    <w:p w14:paraId="7B740E10" w14:textId="77777777" w:rsidR="00EB3CCD" w:rsidRDefault="00EB3CCD" w:rsidP="00EB3CCD">
      <w:pPr>
        <w:pStyle w:val="B2"/>
      </w:pPr>
      <w:r>
        <w:t>-</w:t>
      </w:r>
      <w:r>
        <w:tab/>
        <w:t>The MCPTT Client Application has been activated and User has registered-in as the MCPTT User with the Server as active user at the Client.</w:t>
      </w:r>
    </w:p>
    <w:p w14:paraId="2E4C7858" w14:textId="77777777" w:rsidR="00EB3CCD" w:rsidRDefault="00EB3CCD" w:rsidP="00EB3CCD">
      <w:pPr>
        <w:pStyle w:val="H6"/>
      </w:pPr>
      <w:r>
        <w:t>6.1.5.1.3.2</w:t>
      </w:r>
      <w:r>
        <w:tab/>
        <w:t>Test procedure sequence</w:t>
      </w:r>
    </w:p>
    <w:p w14:paraId="46B19D9D" w14:textId="77777777" w:rsidR="00EB3CCD" w:rsidRDefault="00EB3CCD" w:rsidP="00EB3CCD">
      <w:pPr>
        <w:pStyle w:val="TH"/>
      </w:pPr>
      <w:r>
        <w:t>Table 6.1.5.1.3.2-1: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3CCD" w14:paraId="7EA4FCCF" w14:textId="77777777" w:rsidTr="00C201EF">
        <w:tc>
          <w:tcPr>
            <w:tcW w:w="534" w:type="dxa"/>
            <w:tcBorders>
              <w:top w:val="single" w:sz="4" w:space="0" w:color="auto"/>
              <w:left w:val="single" w:sz="4" w:space="0" w:color="auto"/>
              <w:bottom w:val="nil"/>
              <w:right w:val="single" w:sz="4" w:space="0" w:color="auto"/>
            </w:tcBorders>
            <w:hideMark/>
          </w:tcPr>
          <w:p w14:paraId="26F85B1D" w14:textId="77777777" w:rsidR="00EB3CCD" w:rsidRDefault="00EB3CCD" w:rsidP="00C201EF">
            <w:pPr>
              <w:pStyle w:val="TAH"/>
              <w:spacing w:line="254" w:lineRule="auto"/>
            </w:pPr>
            <w:r>
              <w:t>St</w:t>
            </w:r>
          </w:p>
        </w:tc>
        <w:tc>
          <w:tcPr>
            <w:tcW w:w="3968" w:type="dxa"/>
            <w:tcBorders>
              <w:top w:val="single" w:sz="4" w:space="0" w:color="auto"/>
              <w:left w:val="single" w:sz="4" w:space="0" w:color="auto"/>
              <w:bottom w:val="nil"/>
              <w:right w:val="single" w:sz="4" w:space="0" w:color="auto"/>
            </w:tcBorders>
            <w:hideMark/>
          </w:tcPr>
          <w:p w14:paraId="20CC4187" w14:textId="77777777" w:rsidR="00EB3CCD" w:rsidRDefault="00EB3CCD" w:rsidP="00C201EF">
            <w:pPr>
              <w:pStyle w:val="TAH"/>
              <w:spacing w:line="254" w:lineRule="auto"/>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6FA914A" w14:textId="77777777" w:rsidR="00EB3CCD" w:rsidRDefault="00EB3CCD" w:rsidP="00C201EF">
            <w:pPr>
              <w:pStyle w:val="TAH"/>
              <w:spacing w:line="254" w:lineRule="auto"/>
            </w:pPr>
            <w:r>
              <w:t>Message Sequence</w:t>
            </w:r>
          </w:p>
        </w:tc>
        <w:tc>
          <w:tcPr>
            <w:tcW w:w="565" w:type="dxa"/>
            <w:tcBorders>
              <w:top w:val="single" w:sz="4" w:space="0" w:color="auto"/>
              <w:left w:val="single" w:sz="4" w:space="0" w:color="auto"/>
              <w:bottom w:val="nil"/>
              <w:right w:val="single" w:sz="4" w:space="0" w:color="auto"/>
            </w:tcBorders>
            <w:hideMark/>
          </w:tcPr>
          <w:p w14:paraId="65A49507" w14:textId="77777777" w:rsidR="00EB3CCD" w:rsidRDefault="00EB3CCD" w:rsidP="00C201EF">
            <w:pPr>
              <w:pStyle w:val="TAH"/>
              <w:spacing w:line="254" w:lineRule="auto"/>
            </w:pPr>
            <w:r>
              <w:t>TP</w:t>
            </w:r>
          </w:p>
        </w:tc>
        <w:tc>
          <w:tcPr>
            <w:tcW w:w="850" w:type="dxa"/>
            <w:tcBorders>
              <w:top w:val="single" w:sz="4" w:space="0" w:color="auto"/>
              <w:left w:val="single" w:sz="4" w:space="0" w:color="auto"/>
              <w:bottom w:val="nil"/>
              <w:right w:val="single" w:sz="4" w:space="0" w:color="auto"/>
            </w:tcBorders>
            <w:hideMark/>
          </w:tcPr>
          <w:p w14:paraId="75F622E1" w14:textId="77777777" w:rsidR="00EB3CCD" w:rsidRDefault="00EB3CCD" w:rsidP="00C201EF">
            <w:pPr>
              <w:pStyle w:val="TAH"/>
              <w:spacing w:line="254" w:lineRule="auto"/>
            </w:pPr>
            <w:r>
              <w:t>Verdict</w:t>
            </w:r>
          </w:p>
        </w:tc>
      </w:tr>
      <w:tr w:rsidR="00EB3CCD" w14:paraId="53BA8BEC" w14:textId="77777777" w:rsidTr="00C201EF">
        <w:tc>
          <w:tcPr>
            <w:tcW w:w="534" w:type="dxa"/>
            <w:tcBorders>
              <w:top w:val="nil"/>
              <w:left w:val="single" w:sz="4" w:space="0" w:color="auto"/>
              <w:bottom w:val="single" w:sz="4" w:space="0" w:color="auto"/>
              <w:right w:val="single" w:sz="4" w:space="0" w:color="auto"/>
            </w:tcBorders>
          </w:tcPr>
          <w:p w14:paraId="1A8380C5" w14:textId="77777777" w:rsidR="00EB3CCD" w:rsidRDefault="00EB3CCD" w:rsidP="00C201EF">
            <w:pPr>
              <w:pStyle w:val="TAH"/>
              <w:spacing w:line="254" w:lineRule="auto"/>
            </w:pPr>
          </w:p>
        </w:tc>
        <w:tc>
          <w:tcPr>
            <w:tcW w:w="3968" w:type="dxa"/>
            <w:tcBorders>
              <w:top w:val="nil"/>
              <w:left w:val="single" w:sz="4" w:space="0" w:color="auto"/>
              <w:bottom w:val="single" w:sz="4" w:space="0" w:color="auto"/>
              <w:right w:val="single" w:sz="4" w:space="0" w:color="auto"/>
            </w:tcBorders>
          </w:tcPr>
          <w:p w14:paraId="41EFCAE0" w14:textId="77777777" w:rsidR="00EB3CCD" w:rsidRDefault="00EB3CCD" w:rsidP="00C201EF">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746CDE4" w14:textId="77777777" w:rsidR="00EB3CCD" w:rsidRDefault="00EB3CCD" w:rsidP="00C201EF">
            <w:pPr>
              <w:pStyle w:val="TAH"/>
              <w:spacing w:line="254" w:lineRule="auto"/>
            </w:pPr>
            <w:r>
              <w:t>U - S</w:t>
            </w:r>
          </w:p>
        </w:tc>
        <w:tc>
          <w:tcPr>
            <w:tcW w:w="2978" w:type="dxa"/>
            <w:tcBorders>
              <w:top w:val="single" w:sz="4" w:space="0" w:color="auto"/>
              <w:left w:val="single" w:sz="4" w:space="0" w:color="auto"/>
              <w:bottom w:val="single" w:sz="4" w:space="0" w:color="auto"/>
              <w:right w:val="single" w:sz="4" w:space="0" w:color="auto"/>
            </w:tcBorders>
            <w:hideMark/>
          </w:tcPr>
          <w:p w14:paraId="6255677D" w14:textId="77777777" w:rsidR="00EB3CCD" w:rsidRDefault="00EB3CCD" w:rsidP="00C201EF">
            <w:pPr>
              <w:pStyle w:val="TAH"/>
              <w:spacing w:line="254" w:lineRule="auto"/>
            </w:pPr>
            <w:r>
              <w:t>Message</w:t>
            </w:r>
          </w:p>
        </w:tc>
        <w:tc>
          <w:tcPr>
            <w:tcW w:w="565" w:type="dxa"/>
            <w:tcBorders>
              <w:top w:val="nil"/>
              <w:left w:val="single" w:sz="4" w:space="0" w:color="auto"/>
              <w:bottom w:val="single" w:sz="4" w:space="0" w:color="auto"/>
              <w:right w:val="single" w:sz="4" w:space="0" w:color="auto"/>
            </w:tcBorders>
          </w:tcPr>
          <w:p w14:paraId="01700114" w14:textId="77777777" w:rsidR="00EB3CCD" w:rsidRDefault="00EB3CCD" w:rsidP="00C201EF">
            <w:pPr>
              <w:pStyle w:val="TAH"/>
              <w:spacing w:line="254" w:lineRule="auto"/>
            </w:pPr>
          </w:p>
        </w:tc>
        <w:tc>
          <w:tcPr>
            <w:tcW w:w="850" w:type="dxa"/>
            <w:tcBorders>
              <w:top w:val="nil"/>
              <w:left w:val="single" w:sz="4" w:space="0" w:color="auto"/>
              <w:bottom w:val="single" w:sz="4" w:space="0" w:color="auto"/>
              <w:right w:val="single" w:sz="4" w:space="0" w:color="auto"/>
            </w:tcBorders>
          </w:tcPr>
          <w:p w14:paraId="40E60780" w14:textId="77777777" w:rsidR="00EB3CCD" w:rsidRDefault="00EB3CCD" w:rsidP="00C201EF">
            <w:pPr>
              <w:pStyle w:val="TAH"/>
              <w:spacing w:line="254" w:lineRule="auto"/>
            </w:pPr>
          </w:p>
        </w:tc>
      </w:tr>
      <w:tr w:rsidR="00EB3CCD" w14:paraId="3563518A"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696BA8C" w14:textId="77777777" w:rsidR="00EB3CCD" w:rsidRDefault="00EB3CCD" w:rsidP="00C201EF">
            <w:pPr>
              <w:pStyle w:val="TAC"/>
              <w:spacing w:line="254" w:lineRule="auto"/>
            </w:pPr>
            <w:r>
              <w:t>1</w:t>
            </w:r>
          </w:p>
        </w:tc>
        <w:tc>
          <w:tcPr>
            <w:tcW w:w="3968" w:type="dxa"/>
            <w:tcBorders>
              <w:top w:val="single" w:sz="4" w:space="0" w:color="auto"/>
              <w:left w:val="single" w:sz="4" w:space="0" w:color="auto"/>
              <w:bottom w:val="single" w:sz="4" w:space="0" w:color="auto"/>
              <w:right w:val="single" w:sz="4" w:space="0" w:color="auto"/>
            </w:tcBorders>
            <w:hideMark/>
          </w:tcPr>
          <w:p w14:paraId="4F7F5038" w14:textId="77777777" w:rsidR="00EB3CCD" w:rsidRDefault="00EB3CCD" w:rsidP="00C201EF">
            <w:pPr>
              <w:pStyle w:val="TAL"/>
              <w:spacing w:line="254" w:lineRule="auto"/>
            </w:pPr>
            <w:r>
              <w:t>Make the MCPTT User request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w:t>
            </w:r>
          </w:p>
          <w:p w14:paraId="6235597F" w14:textId="77777777" w:rsidR="00EB3CCD" w:rsidRDefault="00EB3CCD" w:rsidP="00C201EF">
            <w:pPr>
              <w:pStyle w:val="TAL"/>
              <w:spacing w:line="254" w:lineRule="auto"/>
            </w:pPr>
            <w:r>
              <w:t>(NOTE 1)</w:t>
            </w:r>
          </w:p>
        </w:tc>
        <w:tc>
          <w:tcPr>
            <w:tcW w:w="708" w:type="dxa"/>
            <w:tcBorders>
              <w:top w:val="single" w:sz="4" w:space="0" w:color="auto"/>
              <w:left w:val="single" w:sz="4" w:space="0" w:color="auto"/>
              <w:bottom w:val="single" w:sz="4" w:space="0" w:color="auto"/>
              <w:right w:val="single" w:sz="4" w:space="0" w:color="auto"/>
            </w:tcBorders>
            <w:hideMark/>
          </w:tcPr>
          <w:p w14:paraId="33B73F38" w14:textId="77777777" w:rsidR="00EB3CCD" w:rsidRDefault="00EB3CCD"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18011845" w14:textId="77777777" w:rsidR="00EB3CCD" w:rsidRDefault="00EB3CCD" w:rsidP="00C201EF">
            <w:pPr>
              <w:pStyle w:val="TAL"/>
              <w:spacing w:line="254" w:lineRule="auto"/>
            </w:pPr>
            <w:r>
              <w:t>-</w:t>
            </w:r>
          </w:p>
        </w:tc>
        <w:tc>
          <w:tcPr>
            <w:tcW w:w="565" w:type="dxa"/>
            <w:tcBorders>
              <w:top w:val="single" w:sz="4" w:space="0" w:color="auto"/>
              <w:left w:val="single" w:sz="4" w:space="0" w:color="auto"/>
              <w:bottom w:val="single" w:sz="4" w:space="0" w:color="auto"/>
              <w:right w:val="single" w:sz="4" w:space="0" w:color="auto"/>
            </w:tcBorders>
            <w:hideMark/>
          </w:tcPr>
          <w:p w14:paraId="7D0CC922" w14:textId="77777777" w:rsidR="00EB3CCD" w:rsidRDefault="00EB3CCD" w:rsidP="00C201EF">
            <w:pPr>
              <w:pStyle w:val="TAC"/>
              <w:spacing w:line="254"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E8D14C9" w14:textId="77777777" w:rsidR="00EB3CCD" w:rsidRDefault="00EB3CCD" w:rsidP="00C201EF">
            <w:pPr>
              <w:pStyle w:val="TAC"/>
              <w:spacing w:line="254" w:lineRule="auto"/>
            </w:pPr>
            <w:r>
              <w:t>-</w:t>
            </w:r>
          </w:p>
        </w:tc>
      </w:tr>
      <w:tr w:rsidR="00EB3CCD" w14:paraId="6CDA1E5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E3BF1FA" w14:textId="77777777" w:rsidR="00EB3CCD" w:rsidRDefault="00EB3CCD" w:rsidP="00C201EF">
            <w:pPr>
              <w:pStyle w:val="TAC"/>
              <w:spacing w:line="254" w:lineRule="auto"/>
            </w:pPr>
            <w:r>
              <w:t>2</w:t>
            </w:r>
          </w:p>
        </w:tc>
        <w:tc>
          <w:tcPr>
            <w:tcW w:w="3968" w:type="dxa"/>
            <w:tcBorders>
              <w:top w:val="single" w:sz="4" w:space="0" w:color="auto"/>
              <w:left w:val="single" w:sz="4" w:space="0" w:color="auto"/>
              <w:bottom w:val="single" w:sz="4" w:space="0" w:color="auto"/>
              <w:right w:val="single" w:sz="4" w:space="0" w:color="auto"/>
            </w:tcBorders>
            <w:hideMark/>
          </w:tcPr>
          <w:p w14:paraId="1CBECB4E" w14:textId="4636EBB9" w:rsidR="00EB3CCD" w:rsidRDefault="00EB3CCD" w:rsidP="00C201EF">
            <w:pPr>
              <w:pStyle w:val="TAL"/>
              <w:spacing w:line="254" w:lineRule="auto"/>
            </w:pPr>
            <w:r>
              <w:rPr>
                <w:rFonts w:eastAsia="Calibri"/>
              </w:rPr>
              <w:t xml:space="preserve">Check: Does the UE (MCPTT Client) correctly perform </w:t>
            </w:r>
            <w:r>
              <w:t xml:space="preserve">procedure for </w:t>
            </w:r>
            <w:del w:id="4" w:author="MCC160" w:date="2022-04-21T19:12:00Z">
              <w:r w:rsidDel="00EB3CCD">
                <w:delText xml:space="preserve">MCPTT </w:delText>
              </w:r>
            </w:del>
            <w:ins w:id="5" w:author="MCC160" w:date="2022-04-21T19:12:00Z">
              <w:r>
                <w:t xml:space="preserve">MCX </w:t>
              </w:r>
            </w:ins>
            <w:r>
              <w:t xml:space="preserve">Subscription and Notification as described in TS 36.579-1 [2] Table 5.3.29.3-1 </w:t>
            </w:r>
            <w:r>
              <w:rPr>
                <w:rFonts w:cs="Arial"/>
                <w:szCs w:val="18"/>
              </w:rPr>
              <w:t>to subscribe to affiliation status changes of a target user</w:t>
            </w:r>
            <w:r>
              <w:t>?</w:t>
            </w:r>
          </w:p>
        </w:tc>
        <w:tc>
          <w:tcPr>
            <w:tcW w:w="708" w:type="dxa"/>
            <w:tcBorders>
              <w:top w:val="single" w:sz="4" w:space="0" w:color="auto"/>
              <w:left w:val="single" w:sz="4" w:space="0" w:color="auto"/>
              <w:bottom w:val="single" w:sz="4" w:space="0" w:color="auto"/>
              <w:right w:val="single" w:sz="4" w:space="0" w:color="auto"/>
            </w:tcBorders>
            <w:hideMark/>
          </w:tcPr>
          <w:p w14:paraId="5E8A2DC0" w14:textId="77777777" w:rsidR="00EB3CCD" w:rsidRDefault="00EB3CCD" w:rsidP="00C201EF">
            <w:pPr>
              <w:pStyle w:val="TAC"/>
              <w:spacing w:line="254" w:lineRule="auto"/>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760A045A" w14:textId="77777777" w:rsidR="00EB3CCD" w:rsidRDefault="00EB3CCD" w:rsidP="00C201EF">
            <w:pPr>
              <w:pStyle w:val="TAL"/>
              <w:spacing w:line="254" w:lineRule="auto"/>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955D638" w14:textId="77777777" w:rsidR="00EB3CCD" w:rsidRDefault="00EB3CCD" w:rsidP="00C201EF">
            <w:pPr>
              <w:pStyle w:val="TAC"/>
              <w:spacing w:line="254" w:lineRule="auto"/>
            </w:pPr>
            <w:r>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6D082757" w14:textId="77777777" w:rsidR="00EB3CCD" w:rsidRDefault="00EB3CCD" w:rsidP="00C201EF">
            <w:pPr>
              <w:pStyle w:val="TAC"/>
              <w:spacing w:line="254" w:lineRule="auto"/>
            </w:pPr>
            <w:r>
              <w:rPr>
                <w:rFonts w:eastAsia="Calibri"/>
                <w:szCs w:val="22"/>
              </w:rPr>
              <w:t>-</w:t>
            </w:r>
          </w:p>
        </w:tc>
      </w:tr>
      <w:tr w:rsidR="00EB3CCD" w14:paraId="79BEC18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6CA61BF" w14:textId="77777777" w:rsidR="00EB3CCD" w:rsidRDefault="00EB3CCD" w:rsidP="00C201EF">
            <w:pPr>
              <w:pStyle w:val="TAC"/>
              <w:spacing w:line="254" w:lineRule="auto"/>
            </w:pPr>
            <w:r>
              <w:t>3</w:t>
            </w:r>
          </w:p>
        </w:tc>
        <w:tc>
          <w:tcPr>
            <w:tcW w:w="3968" w:type="dxa"/>
            <w:tcBorders>
              <w:top w:val="single" w:sz="4" w:space="0" w:color="auto"/>
              <w:left w:val="single" w:sz="4" w:space="0" w:color="auto"/>
              <w:bottom w:val="single" w:sz="4" w:space="0" w:color="auto"/>
              <w:right w:val="single" w:sz="4" w:space="0" w:color="auto"/>
            </w:tcBorders>
            <w:hideMark/>
          </w:tcPr>
          <w:p w14:paraId="1D149F26" w14:textId="77777777" w:rsidR="00EB3CCD" w:rsidRDefault="00EB3CCD" w:rsidP="00C201EF">
            <w:pPr>
              <w:pStyle w:val="TAL"/>
              <w:spacing w:line="254" w:lineRule="auto"/>
            </w:pPr>
            <w:r>
              <w:rPr>
                <w:rFonts w:eastAsia="Calibri"/>
              </w:rPr>
              <w:t xml:space="preserve">Check: Does the UE (MCPTT Client) correctly perform </w:t>
            </w:r>
            <w:r>
              <w:t>procedure for MCX SIP MESSAGE Request - Accept CO as described in TS 36.579-1 [2] Table 5.3.30.3-1 to send a remotely initiated group call request to a remote MCPTT user for a targeted MCPTT group, Group A?</w:t>
            </w:r>
          </w:p>
        </w:tc>
        <w:tc>
          <w:tcPr>
            <w:tcW w:w="708" w:type="dxa"/>
            <w:tcBorders>
              <w:top w:val="single" w:sz="4" w:space="0" w:color="auto"/>
              <w:left w:val="single" w:sz="4" w:space="0" w:color="auto"/>
              <w:bottom w:val="single" w:sz="4" w:space="0" w:color="auto"/>
              <w:right w:val="single" w:sz="4" w:space="0" w:color="auto"/>
            </w:tcBorders>
            <w:hideMark/>
          </w:tcPr>
          <w:p w14:paraId="3B2A4893" w14:textId="77777777" w:rsidR="00EB3CCD" w:rsidRDefault="00EB3CCD" w:rsidP="00C201EF">
            <w:pPr>
              <w:pStyle w:val="TAC"/>
              <w:spacing w:line="254" w:lineRule="auto"/>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602F0C16" w14:textId="77777777" w:rsidR="00EB3CCD" w:rsidRDefault="00EB3CCD" w:rsidP="00C201EF">
            <w:pPr>
              <w:pStyle w:val="TAL"/>
              <w:spacing w:line="254" w:lineRule="auto"/>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07EF9C49" w14:textId="77777777" w:rsidR="00EB3CCD" w:rsidRDefault="00EB3CCD" w:rsidP="00C201EF">
            <w:pPr>
              <w:pStyle w:val="TAC"/>
              <w:spacing w:line="254" w:lineRule="auto"/>
            </w:pPr>
            <w:r>
              <w:rPr>
                <w:rFonts w:eastAsia="Calibri"/>
                <w:szCs w:val="22"/>
              </w:rPr>
              <w:t>2</w:t>
            </w:r>
          </w:p>
        </w:tc>
        <w:tc>
          <w:tcPr>
            <w:tcW w:w="850" w:type="dxa"/>
            <w:tcBorders>
              <w:top w:val="single" w:sz="4" w:space="0" w:color="auto"/>
              <w:left w:val="single" w:sz="4" w:space="0" w:color="auto"/>
              <w:bottom w:val="single" w:sz="4" w:space="0" w:color="auto"/>
              <w:right w:val="single" w:sz="4" w:space="0" w:color="auto"/>
            </w:tcBorders>
            <w:hideMark/>
          </w:tcPr>
          <w:p w14:paraId="0E4B4C67" w14:textId="77777777" w:rsidR="00EB3CCD" w:rsidRDefault="00EB3CCD" w:rsidP="00C201EF">
            <w:pPr>
              <w:pStyle w:val="TAC"/>
              <w:spacing w:line="254" w:lineRule="auto"/>
            </w:pPr>
            <w:r>
              <w:rPr>
                <w:rFonts w:eastAsia="Calibri"/>
                <w:szCs w:val="22"/>
              </w:rPr>
              <w:t>-</w:t>
            </w:r>
          </w:p>
        </w:tc>
      </w:tr>
      <w:tr w:rsidR="00EB3CCD" w14:paraId="3902F9EC"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2612C457" w14:textId="77777777" w:rsidR="00EB3CCD" w:rsidRDefault="00EB3CCD" w:rsidP="00C201EF">
            <w:pPr>
              <w:pStyle w:val="TAN"/>
              <w:spacing w:line="254" w:lineRule="auto"/>
            </w:pPr>
            <w:r>
              <w:t>NOTE 1:</w:t>
            </w:r>
            <w:r>
              <w:tab/>
              <w:t>This is expected to be done via a suitable implementation dependent MMI.</w:t>
            </w:r>
          </w:p>
        </w:tc>
      </w:tr>
    </w:tbl>
    <w:p w14:paraId="423AB50A" w14:textId="77777777" w:rsidR="00EB3CCD" w:rsidRDefault="00EB3CCD" w:rsidP="00EB3CCD"/>
    <w:p w14:paraId="61402675" w14:textId="77777777" w:rsidR="00EB3CCD" w:rsidRDefault="00EB3CCD" w:rsidP="00EB3CCD">
      <w:pPr>
        <w:pStyle w:val="H6"/>
      </w:pPr>
      <w:r>
        <w:t>6.1.5.1.3.3</w:t>
      </w:r>
      <w:r>
        <w:tab/>
        <w:t>Specific message contents</w:t>
      </w:r>
    </w:p>
    <w:p w14:paraId="751050EF" w14:textId="11BB1E59" w:rsidR="00EB3CCD" w:rsidRDefault="00EB3CCD" w:rsidP="00EB3CCD">
      <w:pPr>
        <w:pStyle w:val="TH"/>
      </w:pPr>
      <w:r>
        <w:t>Table 6.1.5.1.3.3-1: SIP SUBSCRIBE (step 2, Table 6.1.5.1.3.2-1;</w:t>
      </w:r>
      <w:del w:id="6" w:author="MCC160" w:date="2022-04-21T19:26:00Z">
        <w:r w:rsidDel="00490636">
          <w:delText xml:space="preserve"> </w:delText>
        </w:r>
      </w:del>
      <w:ins w:id="7" w:author="MCC160" w:date="2022-04-21T19:27:00Z">
        <w:r w:rsidR="00490636">
          <w:br/>
        </w:r>
      </w:ins>
      <w: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B3CCD" w14:paraId="5E89687B"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0DFDD963" w14:textId="77777777" w:rsidR="00EB3CCD" w:rsidRDefault="00EB3CCD" w:rsidP="00C201EF">
            <w:pPr>
              <w:pStyle w:val="TAL"/>
              <w:spacing w:line="254" w:lineRule="auto"/>
            </w:pPr>
            <w:r>
              <w:t>Derivation Path: TS 36.579-1 [2], Table 5.5.2.14-1</w:t>
            </w:r>
          </w:p>
        </w:tc>
      </w:tr>
      <w:tr w:rsidR="00EB3CCD" w14:paraId="0D8AA5FB"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587A1564" w14:textId="77777777" w:rsidR="00EB3CCD" w:rsidRDefault="00EB3CCD"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938DF2" w14:textId="77777777" w:rsidR="00EB3CCD" w:rsidRDefault="00EB3CCD"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DB956FA" w14:textId="77777777" w:rsidR="00EB3CCD" w:rsidRDefault="00EB3CCD"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A4A9B66" w14:textId="77777777" w:rsidR="00EB3CCD" w:rsidRDefault="00EB3CCD"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B386516" w14:textId="77777777" w:rsidR="00EB3CCD" w:rsidRDefault="00EB3CCD" w:rsidP="00C201EF">
            <w:pPr>
              <w:keepNext/>
              <w:keepLines/>
              <w:spacing w:after="0" w:line="254" w:lineRule="auto"/>
              <w:jc w:val="center"/>
            </w:pPr>
            <w:r>
              <w:rPr>
                <w:rFonts w:ascii="Arial" w:hAnsi="Arial"/>
                <w:b/>
                <w:sz w:val="18"/>
              </w:rPr>
              <w:t>Condition</w:t>
            </w:r>
          </w:p>
        </w:tc>
      </w:tr>
      <w:tr w:rsidR="00EB3CCD" w14:paraId="2CBEAE58"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1B0E4F60" w14:textId="77777777" w:rsidR="00EB3CCD" w:rsidRDefault="00EB3CCD" w:rsidP="00C201EF">
            <w:pPr>
              <w:pStyle w:val="TAL"/>
              <w:spacing w:line="254" w:lineRule="auto"/>
              <w:rPr>
                <w:b/>
              </w:rPr>
            </w:pPr>
            <w:r>
              <w:rPr>
                <w:b/>
              </w:rPr>
              <w:t>Expires</w:t>
            </w:r>
          </w:p>
        </w:tc>
        <w:tc>
          <w:tcPr>
            <w:tcW w:w="2126" w:type="dxa"/>
            <w:tcBorders>
              <w:top w:val="single" w:sz="4" w:space="0" w:color="auto"/>
              <w:left w:val="single" w:sz="4" w:space="0" w:color="auto"/>
              <w:bottom w:val="single" w:sz="4" w:space="0" w:color="auto"/>
              <w:right w:val="single" w:sz="4" w:space="0" w:color="auto"/>
            </w:tcBorders>
          </w:tcPr>
          <w:p w14:paraId="0F07CA67" w14:textId="77777777" w:rsidR="00EB3CCD" w:rsidRDefault="00EB3CCD"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38EC918F" w14:textId="77777777" w:rsidR="00EB3CCD" w:rsidRDefault="00EB3CCD"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698E101"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11FCDD33" w14:textId="77777777" w:rsidR="00EB3CCD" w:rsidRDefault="00EB3CCD" w:rsidP="00C201EF">
            <w:pPr>
              <w:pStyle w:val="TAL"/>
              <w:spacing w:line="254" w:lineRule="auto"/>
            </w:pPr>
          </w:p>
        </w:tc>
      </w:tr>
      <w:tr w:rsidR="00EB3CCD" w14:paraId="73342CD5"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A331E04" w14:textId="77777777" w:rsidR="00EB3CCD" w:rsidRDefault="00EB3CCD" w:rsidP="00C201EF">
            <w:pPr>
              <w:pStyle w:val="TAL"/>
              <w:spacing w:line="254" w:lineRule="auto"/>
              <w:rPr>
                <w:b/>
              </w:rPr>
            </w:pPr>
            <w:r>
              <w:rPr>
                <w:b/>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06135433" w14:textId="77777777" w:rsidR="00EB3CCD" w:rsidRDefault="00EB3CCD" w:rsidP="00C201EF">
            <w:pPr>
              <w:pStyle w:val="TAL"/>
              <w:spacing w:line="254" w:lineRule="auto"/>
            </w:pPr>
            <w:r>
              <w:t>"4294967295"</w:t>
            </w:r>
          </w:p>
        </w:tc>
        <w:tc>
          <w:tcPr>
            <w:tcW w:w="2126" w:type="dxa"/>
            <w:tcBorders>
              <w:top w:val="single" w:sz="4" w:space="0" w:color="auto"/>
              <w:left w:val="single" w:sz="4" w:space="0" w:color="auto"/>
              <w:bottom w:val="single" w:sz="4" w:space="0" w:color="auto"/>
              <w:right w:val="single" w:sz="4" w:space="0" w:color="auto"/>
            </w:tcBorders>
          </w:tcPr>
          <w:p w14:paraId="2E91ECB7" w14:textId="77777777" w:rsidR="00EB3CCD" w:rsidRDefault="00EB3CCD"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F32E732"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EDC4447" w14:textId="77777777" w:rsidR="00EB3CCD" w:rsidRDefault="00EB3CCD" w:rsidP="00C201EF">
            <w:pPr>
              <w:pStyle w:val="TAL"/>
              <w:spacing w:line="254" w:lineRule="auto"/>
            </w:pPr>
          </w:p>
        </w:tc>
      </w:tr>
      <w:tr w:rsidR="00EB3CCD" w14:paraId="5A07F9B3"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33A8EDCD" w14:textId="77777777" w:rsidR="00EB3CCD" w:rsidRDefault="00EB3CCD" w:rsidP="00C201EF">
            <w:pPr>
              <w:pStyle w:val="TAL"/>
              <w:spacing w:line="254" w:lineRule="auto"/>
              <w:rPr>
                <w:b/>
              </w:rPr>
            </w:pPr>
            <w:r>
              <w:rPr>
                <w:b/>
              </w:rPr>
              <w:t>Message-body</w:t>
            </w:r>
          </w:p>
        </w:tc>
        <w:tc>
          <w:tcPr>
            <w:tcW w:w="2126" w:type="dxa"/>
            <w:tcBorders>
              <w:top w:val="single" w:sz="4" w:space="0" w:color="auto"/>
              <w:left w:val="single" w:sz="4" w:space="0" w:color="auto"/>
              <w:bottom w:val="single" w:sz="4" w:space="0" w:color="auto"/>
              <w:right w:val="single" w:sz="4" w:space="0" w:color="auto"/>
            </w:tcBorders>
          </w:tcPr>
          <w:p w14:paraId="72B7A637" w14:textId="77777777" w:rsidR="00EB3CCD" w:rsidRDefault="00EB3CCD"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0A707688" w14:textId="77777777" w:rsidR="00EB3CCD" w:rsidRDefault="00EB3CCD"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77FFE46"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44A861E" w14:textId="77777777" w:rsidR="00EB3CCD" w:rsidRDefault="00EB3CCD" w:rsidP="00C201EF">
            <w:pPr>
              <w:pStyle w:val="TAL"/>
              <w:spacing w:line="254" w:lineRule="auto"/>
            </w:pPr>
          </w:p>
        </w:tc>
      </w:tr>
      <w:tr w:rsidR="00EB3CCD" w14:paraId="7377F607"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7F0328D5" w14:textId="77777777" w:rsidR="00EB3CCD" w:rsidRDefault="00EB3CCD" w:rsidP="00C201EF">
            <w:pPr>
              <w:pStyle w:val="TAL"/>
              <w:spacing w:line="254" w:lineRule="auto"/>
              <w:rPr>
                <w:b/>
              </w:rPr>
            </w:pPr>
            <w:r>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742674B" w14:textId="77777777" w:rsidR="00EB3CCD" w:rsidRDefault="00EB3CCD"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09818217" w14:textId="77777777" w:rsidR="00EB3CCD" w:rsidRDefault="00EB3CCD" w:rsidP="00C201EF">
            <w:pPr>
              <w:pStyle w:val="TAL"/>
              <w:spacing w:line="254" w:lineRule="auto"/>
              <w:rPr>
                <w:b/>
                <w:bCs/>
              </w:rPr>
            </w:pPr>
            <w:r>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486857AA"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65F7EE25" w14:textId="77777777" w:rsidR="00EB3CCD" w:rsidRDefault="00EB3CCD" w:rsidP="00C201EF">
            <w:pPr>
              <w:pStyle w:val="TAL"/>
              <w:spacing w:line="254" w:lineRule="auto"/>
            </w:pPr>
          </w:p>
        </w:tc>
      </w:tr>
      <w:tr w:rsidR="00EB3CCD" w14:paraId="4BADA0A8"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5C265CA8" w14:textId="77777777" w:rsidR="00EB3CCD" w:rsidRDefault="00EB3CCD" w:rsidP="00C201EF">
            <w:pPr>
              <w:pStyle w:val="TAL"/>
              <w:spacing w:line="254" w:lineRule="auto"/>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6BD8B72" w14:textId="77777777" w:rsidR="00EB3CCD" w:rsidRDefault="00EB3CCD" w:rsidP="00C201EF">
            <w:pPr>
              <w:pStyle w:val="TAL"/>
              <w:spacing w:line="254" w:lineRule="auto"/>
            </w:pPr>
            <w:r>
              <w:t>MCPTT-Info as described in Table 6.1.5.1.3.3-2</w:t>
            </w:r>
          </w:p>
        </w:tc>
        <w:tc>
          <w:tcPr>
            <w:tcW w:w="2126" w:type="dxa"/>
            <w:tcBorders>
              <w:top w:val="single" w:sz="4" w:space="0" w:color="auto"/>
              <w:left w:val="single" w:sz="4" w:space="0" w:color="auto"/>
              <w:bottom w:val="single" w:sz="4" w:space="0" w:color="auto"/>
              <w:right w:val="single" w:sz="4" w:space="0" w:color="auto"/>
            </w:tcBorders>
          </w:tcPr>
          <w:p w14:paraId="709B7C43" w14:textId="77777777" w:rsidR="00EB3CCD" w:rsidRDefault="00EB3CCD"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7FB0D1B"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1532748A" w14:textId="77777777" w:rsidR="00EB3CCD" w:rsidRDefault="00EB3CCD" w:rsidP="00C201EF">
            <w:pPr>
              <w:pStyle w:val="TAL"/>
              <w:spacing w:line="254" w:lineRule="auto"/>
            </w:pPr>
          </w:p>
        </w:tc>
      </w:tr>
    </w:tbl>
    <w:p w14:paraId="5EF934A8" w14:textId="77777777" w:rsidR="00EB3CCD" w:rsidRDefault="00EB3CCD" w:rsidP="00EB3CCD"/>
    <w:p w14:paraId="1965F2E4" w14:textId="77777777" w:rsidR="00EB3CCD" w:rsidRDefault="00EB3CCD" w:rsidP="00EB3CCD">
      <w:pPr>
        <w:pStyle w:val="TH"/>
      </w:pPr>
      <w:r>
        <w:t xml:space="preserve">Table 6.1.5.1.3.3-2: </w:t>
      </w:r>
      <w:r>
        <w:rPr>
          <w:lang w:eastAsia="ko-KR"/>
        </w:rPr>
        <w:t>MCPTT-Info in SIP SUBSCRIBE</w:t>
      </w:r>
      <w:r>
        <w:t xml:space="preserve"> (Table 6.1.5.1.3.3-1)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B3CCD" w14:paraId="340FDB44" w14:textId="77777777" w:rsidTr="00EB3CCD">
        <w:tc>
          <w:tcPr>
            <w:tcW w:w="9639" w:type="dxa"/>
            <w:gridSpan w:val="5"/>
            <w:tcBorders>
              <w:top w:val="single" w:sz="4" w:space="0" w:color="auto"/>
              <w:left w:val="single" w:sz="4" w:space="0" w:color="auto"/>
              <w:bottom w:val="single" w:sz="4" w:space="0" w:color="auto"/>
              <w:right w:val="single" w:sz="4" w:space="0" w:color="auto"/>
            </w:tcBorders>
            <w:hideMark/>
          </w:tcPr>
          <w:p w14:paraId="7723D0D8" w14:textId="77777777" w:rsidR="00EB3CCD" w:rsidRDefault="00EB3CCD" w:rsidP="00C201EF">
            <w:pPr>
              <w:pStyle w:val="TAL"/>
              <w:spacing w:line="254" w:lineRule="auto"/>
            </w:pPr>
            <w:r>
              <w:t>Derivation Path: TS 36.579-1 [2], Table 5.5.3.2.1-1</w:t>
            </w:r>
          </w:p>
        </w:tc>
      </w:tr>
      <w:tr w:rsidR="00EB3CCD" w14:paraId="3CAAAF0A" w14:textId="77777777" w:rsidTr="00EB3CCD">
        <w:tc>
          <w:tcPr>
            <w:tcW w:w="2835" w:type="dxa"/>
            <w:tcBorders>
              <w:top w:val="single" w:sz="4" w:space="0" w:color="auto"/>
              <w:left w:val="single" w:sz="4" w:space="0" w:color="auto"/>
              <w:bottom w:val="single" w:sz="4" w:space="0" w:color="auto"/>
              <w:right w:val="single" w:sz="4" w:space="0" w:color="auto"/>
            </w:tcBorders>
            <w:hideMark/>
          </w:tcPr>
          <w:p w14:paraId="5F5B8FA6" w14:textId="77777777" w:rsidR="00EB3CCD" w:rsidRDefault="00EB3CCD"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A2CC3D" w14:textId="77777777" w:rsidR="00EB3CCD" w:rsidRDefault="00EB3CCD"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E822072" w14:textId="77777777" w:rsidR="00EB3CCD" w:rsidRDefault="00EB3CCD"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123788D" w14:textId="77777777" w:rsidR="00EB3CCD" w:rsidRDefault="00EB3CCD"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8D48978" w14:textId="77777777" w:rsidR="00EB3CCD" w:rsidRDefault="00EB3CCD" w:rsidP="00C201EF">
            <w:pPr>
              <w:keepNext/>
              <w:keepLines/>
              <w:spacing w:after="0" w:line="254" w:lineRule="auto"/>
              <w:jc w:val="center"/>
            </w:pPr>
            <w:r>
              <w:rPr>
                <w:rFonts w:ascii="Arial" w:hAnsi="Arial"/>
                <w:b/>
                <w:sz w:val="18"/>
              </w:rPr>
              <w:t>Condition</w:t>
            </w:r>
          </w:p>
        </w:tc>
      </w:tr>
      <w:tr w:rsidR="00EB3CCD" w14:paraId="1CEBB790" w14:textId="77777777" w:rsidTr="00EB3CCD">
        <w:tc>
          <w:tcPr>
            <w:tcW w:w="2835" w:type="dxa"/>
            <w:tcBorders>
              <w:top w:val="single" w:sz="4" w:space="0" w:color="auto"/>
              <w:left w:val="single" w:sz="4" w:space="0" w:color="auto"/>
              <w:bottom w:val="single" w:sz="4" w:space="0" w:color="auto"/>
              <w:right w:val="single" w:sz="4" w:space="0" w:color="auto"/>
            </w:tcBorders>
            <w:vAlign w:val="center"/>
            <w:hideMark/>
          </w:tcPr>
          <w:p w14:paraId="7B09E26E" w14:textId="77777777" w:rsidR="00EB3CCD" w:rsidRDefault="00EB3CCD" w:rsidP="00C201EF">
            <w:pPr>
              <w:pStyle w:val="TAL"/>
              <w:spacing w:line="254" w:lineRule="auto"/>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54080F5" w14:textId="77777777" w:rsidR="00EB3CCD" w:rsidRDefault="00EB3CCD"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6A01F87" w14:textId="77777777" w:rsidR="00EB3CCD" w:rsidRDefault="00EB3CCD"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7E666CB"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D02510A" w14:textId="77777777" w:rsidR="00EB3CCD" w:rsidRDefault="00EB3CCD" w:rsidP="00C201EF">
            <w:pPr>
              <w:pStyle w:val="TAL"/>
              <w:spacing w:line="254" w:lineRule="auto"/>
            </w:pPr>
          </w:p>
        </w:tc>
      </w:tr>
      <w:tr w:rsidR="00EB3CCD" w14:paraId="6BD75B53" w14:textId="77777777" w:rsidTr="00EB3CCD">
        <w:tc>
          <w:tcPr>
            <w:tcW w:w="2835" w:type="dxa"/>
            <w:tcBorders>
              <w:top w:val="single" w:sz="4" w:space="0" w:color="auto"/>
              <w:left w:val="single" w:sz="4" w:space="0" w:color="auto"/>
              <w:bottom w:val="single" w:sz="4" w:space="0" w:color="auto"/>
              <w:right w:val="single" w:sz="4" w:space="0" w:color="auto"/>
            </w:tcBorders>
            <w:vAlign w:val="center"/>
            <w:hideMark/>
          </w:tcPr>
          <w:p w14:paraId="19EDDB5E" w14:textId="77777777" w:rsidR="00EB3CCD" w:rsidRDefault="00EB3CCD" w:rsidP="00C201EF">
            <w:pPr>
              <w:pStyle w:val="TAL"/>
              <w:spacing w:line="254" w:lineRule="auto"/>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550566A3" w14:textId="77777777" w:rsidR="00EB3CCD" w:rsidRDefault="00EB3CCD"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4B3F4B9D" w14:textId="77777777" w:rsidR="00EB3CCD" w:rsidRDefault="00EB3CCD"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6449C0D"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21238CA5" w14:textId="77777777" w:rsidR="00EB3CCD" w:rsidRDefault="00EB3CCD" w:rsidP="00C201EF">
            <w:pPr>
              <w:pStyle w:val="TAL"/>
              <w:spacing w:line="254" w:lineRule="auto"/>
            </w:pPr>
          </w:p>
        </w:tc>
      </w:tr>
      <w:tr w:rsidR="00EB3CCD" w14:paraId="77175FFA" w14:textId="77777777" w:rsidTr="00EB3CCD">
        <w:tc>
          <w:tcPr>
            <w:tcW w:w="2835" w:type="dxa"/>
            <w:tcBorders>
              <w:top w:val="single" w:sz="4" w:space="0" w:color="auto"/>
              <w:left w:val="single" w:sz="4" w:space="0" w:color="auto"/>
              <w:bottom w:val="single" w:sz="4" w:space="0" w:color="auto"/>
              <w:right w:val="single" w:sz="4" w:space="0" w:color="auto"/>
            </w:tcBorders>
            <w:vAlign w:val="center"/>
            <w:hideMark/>
          </w:tcPr>
          <w:p w14:paraId="3FD760A2" w14:textId="77777777" w:rsidR="00EB3CCD" w:rsidRDefault="00EB3CCD" w:rsidP="00C201EF">
            <w:pPr>
              <w:pStyle w:val="TAL"/>
              <w:spacing w:line="254" w:lineRule="auto"/>
            </w:pPr>
            <w:r>
              <w:t xml:space="preserve">    </w:t>
            </w:r>
            <w:proofErr w:type="spellStart"/>
            <w:r>
              <w:t>mcptt</w:t>
            </w:r>
            <w:proofErr w:type="spellEnd"/>
            <w:r>
              <w:t>-request-</w:t>
            </w:r>
            <w:proofErr w:type="spellStart"/>
            <w:r>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4A30CD4" w14:textId="48973EA9" w:rsidR="00EB3CCD" w:rsidRDefault="00EB3CCD" w:rsidP="00C201EF">
            <w:pPr>
              <w:pStyle w:val="TAL"/>
              <w:spacing w:line="254" w:lineRule="auto"/>
            </w:pPr>
            <w:ins w:id="8" w:author="MCC160" w:date="2022-04-21T19:13:00Z">
              <w:r w:rsidRPr="00EB3CCD">
                <w:t>Encrypted (NOTE 1) &lt;</w:t>
              </w:r>
              <w:proofErr w:type="spellStart"/>
              <w:r w:rsidRPr="00EB3CCD">
                <w:t>mcptt</w:t>
              </w:r>
              <w:proofErr w:type="spellEnd"/>
              <w:r w:rsidRPr="00EB3CCD">
                <w:t>-request-</w:t>
              </w:r>
              <w:proofErr w:type="spellStart"/>
              <w:r w:rsidRPr="00EB3CCD">
                <w:t>uri</w:t>
              </w:r>
              <w:proofErr w:type="spellEnd"/>
              <w:r w:rsidRPr="00EB3CCD">
                <w:t xml:space="preserve">&gt; with </w:t>
              </w:r>
              <w:proofErr w:type="spellStart"/>
              <w:r w:rsidRPr="00EB3CCD">
                <w:t>mcpttURI</w:t>
              </w:r>
              <w:proofErr w:type="spellEnd"/>
              <w:r w:rsidRPr="00EB3CCD">
                <w:t xml:space="preserve"> set to </w:t>
              </w:r>
            </w:ins>
            <w:proofErr w:type="spellStart"/>
            <w:r>
              <w:t>px_MCPTT_ID_User_B</w:t>
            </w:r>
            <w:proofErr w:type="spellEnd"/>
            <w:r>
              <w:t xml:space="preserve">  </w:t>
            </w:r>
          </w:p>
        </w:tc>
        <w:tc>
          <w:tcPr>
            <w:tcW w:w="2126" w:type="dxa"/>
            <w:tcBorders>
              <w:top w:val="single" w:sz="4" w:space="0" w:color="auto"/>
              <w:left w:val="single" w:sz="4" w:space="0" w:color="auto"/>
              <w:bottom w:val="single" w:sz="4" w:space="0" w:color="auto"/>
              <w:right w:val="single" w:sz="4" w:space="0" w:color="auto"/>
            </w:tcBorders>
          </w:tcPr>
          <w:p w14:paraId="3E300306" w14:textId="77777777" w:rsidR="00EB3CCD" w:rsidRDefault="00EB3CCD"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2F0C722"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7A1447E7" w14:textId="77777777" w:rsidR="00EB3CCD" w:rsidRDefault="00EB3CCD" w:rsidP="00C201EF">
            <w:pPr>
              <w:pStyle w:val="TAL"/>
              <w:spacing w:line="254" w:lineRule="auto"/>
            </w:pPr>
          </w:p>
        </w:tc>
      </w:tr>
      <w:tr w:rsidR="00EB3CCD" w:rsidRPr="002A0654" w14:paraId="73674CC3" w14:textId="77777777" w:rsidTr="00EB3CCD">
        <w:trPr>
          <w:ins w:id="9" w:author="MCC160" w:date="2022-04-21T19:13:00Z"/>
        </w:trPr>
        <w:tc>
          <w:tcPr>
            <w:tcW w:w="9639" w:type="dxa"/>
            <w:gridSpan w:val="5"/>
            <w:tcBorders>
              <w:top w:val="single" w:sz="4" w:space="0" w:color="auto"/>
              <w:left w:val="single" w:sz="4" w:space="0" w:color="auto"/>
              <w:bottom w:val="single" w:sz="4" w:space="0" w:color="auto"/>
              <w:right w:val="single" w:sz="4" w:space="0" w:color="auto"/>
            </w:tcBorders>
          </w:tcPr>
          <w:p w14:paraId="1ECB2C18" w14:textId="77777777" w:rsidR="00EB3CCD" w:rsidRPr="002A0654" w:rsidRDefault="00EB3CCD">
            <w:pPr>
              <w:pStyle w:val="TAN"/>
              <w:rPr>
                <w:ins w:id="10" w:author="MCC160" w:date="2022-04-21T19:13:00Z"/>
              </w:rPr>
              <w:pPrChange w:id="11" w:author="MCC160" w:date="2022-03-05T19:46:00Z">
                <w:pPr>
                  <w:keepNext/>
                  <w:keepLines/>
                  <w:spacing w:after="0" w:line="256" w:lineRule="auto"/>
                </w:pPr>
              </w:pPrChange>
            </w:pPr>
            <w:ins w:id="12" w:author="MCC160" w:date="2022-04-21T19:13:00Z">
              <w:r w:rsidRPr="001E2A22">
                <w:t>NOTE 1:</w:t>
              </w:r>
              <w:r w:rsidRPr="001E2A22">
                <w:tab/>
                <w:t>Encrypted element as described in TS 36.579-1 [2] Table 5.5.3.2.1-1A.</w:t>
              </w:r>
            </w:ins>
          </w:p>
        </w:tc>
      </w:tr>
    </w:tbl>
    <w:p w14:paraId="56C9EBC9" w14:textId="77777777" w:rsidR="00EB3CCD" w:rsidRDefault="00EB3CCD" w:rsidP="00EB3CCD"/>
    <w:p w14:paraId="1B676280" w14:textId="29D360D2" w:rsidR="00EB3CCD" w:rsidRDefault="00EB3CCD" w:rsidP="00EB3CCD">
      <w:pPr>
        <w:pStyle w:val="TH"/>
      </w:pPr>
      <w:r>
        <w:t>Table 6.1.5.1.3.3-3: SIP NOTIFY (step 2, Table 6.1.5.1.3.2-1;</w:t>
      </w:r>
      <w:del w:id="13" w:author="MCC160" w:date="2022-04-21T19:26:00Z">
        <w:r w:rsidDel="00490636">
          <w:delText xml:space="preserve"> </w:delText>
        </w:r>
      </w:del>
      <w:ins w:id="14" w:author="MCC160" w:date="2022-04-21T19:26:00Z">
        <w:r w:rsidR="00490636">
          <w:br/>
        </w:r>
      </w:ins>
      <w: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B3CCD" w14:paraId="2A08B116"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683A923A" w14:textId="77777777" w:rsidR="00EB3CCD" w:rsidRDefault="00EB3CCD" w:rsidP="00C201EF">
            <w:pPr>
              <w:pStyle w:val="TAL"/>
              <w:spacing w:line="254" w:lineRule="auto"/>
            </w:pPr>
            <w:r>
              <w:t>Derivation Path: TS 36.579-1 [2], Table 5.5.2.8-1 with condition PRESENCE-EVENT</w:t>
            </w:r>
          </w:p>
        </w:tc>
      </w:tr>
      <w:tr w:rsidR="00EB3CCD" w14:paraId="0F2E1D14"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A7E4FB1" w14:textId="77777777" w:rsidR="00EB3CCD" w:rsidRDefault="00EB3CCD"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AC403B4" w14:textId="77777777" w:rsidR="00EB3CCD" w:rsidRDefault="00EB3CCD"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CCEF864" w14:textId="77777777" w:rsidR="00EB3CCD" w:rsidRDefault="00EB3CCD"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B1BF2AB" w14:textId="77777777" w:rsidR="00EB3CCD" w:rsidRDefault="00EB3CCD"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A393188" w14:textId="77777777" w:rsidR="00EB3CCD" w:rsidRDefault="00EB3CCD" w:rsidP="00C201EF">
            <w:pPr>
              <w:keepNext/>
              <w:keepLines/>
              <w:spacing w:after="0" w:line="254" w:lineRule="auto"/>
              <w:jc w:val="center"/>
            </w:pPr>
            <w:r>
              <w:rPr>
                <w:rFonts w:ascii="Arial" w:hAnsi="Arial"/>
                <w:b/>
                <w:sz w:val="18"/>
              </w:rPr>
              <w:t>Condition</w:t>
            </w:r>
          </w:p>
        </w:tc>
      </w:tr>
      <w:tr w:rsidR="00EB3CCD" w14:paraId="369AC148"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771E469A" w14:textId="77777777" w:rsidR="00EB3CCD" w:rsidRDefault="00EB3CCD" w:rsidP="00C201EF">
            <w:pPr>
              <w:pStyle w:val="TAL"/>
              <w:spacing w:line="254" w:lineRule="auto"/>
              <w:rPr>
                <w:b/>
              </w:rPr>
            </w:pPr>
            <w:r>
              <w:rPr>
                <w:b/>
              </w:rPr>
              <w:t>Message-body</w:t>
            </w:r>
          </w:p>
        </w:tc>
        <w:tc>
          <w:tcPr>
            <w:tcW w:w="2126" w:type="dxa"/>
            <w:tcBorders>
              <w:top w:val="single" w:sz="4" w:space="0" w:color="auto"/>
              <w:left w:val="single" w:sz="4" w:space="0" w:color="auto"/>
              <w:bottom w:val="single" w:sz="4" w:space="0" w:color="auto"/>
              <w:right w:val="single" w:sz="4" w:space="0" w:color="auto"/>
            </w:tcBorders>
          </w:tcPr>
          <w:p w14:paraId="5F8786F1" w14:textId="77777777" w:rsidR="00EB3CCD" w:rsidRDefault="00EB3CCD"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6D50B546" w14:textId="77777777" w:rsidR="00EB3CCD" w:rsidRDefault="00EB3CCD"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C472395"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602CED5C" w14:textId="77777777" w:rsidR="00EB3CCD" w:rsidRDefault="00EB3CCD" w:rsidP="00C201EF">
            <w:pPr>
              <w:pStyle w:val="TAL"/>
              <w:spacing w:line="254" w:lineRule="auto"/>
            </w:pPr>
          </w:p>
        </w:tc>
      </w:tr>
      <w:tr w:rsidR="00EB3CCD" w14:paraId="2328E4E1"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69F5BF58" w14:textId="77777777" w:rsidR="00EB3CCD" w:rsidRDefault="00EB3CCD" w:rsidP="00C201EF">
            <w:pPr>
              <w:pStyle w:val="TAL"/>
              <w:spacing w:line="254" w:lineRule="auto"/>
              <w:rPr>
                <w:b/>
              </w:rPr>
            </w:pPr>
            <w:r>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3BA8B28" w14:textId="77777777" w:rsidR="00EB3CCD" w:rsidRDefault="00EB3CCD"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76793E7E" w14:textId="77777777" w:rsidR="00EB3CCD" w:rsidRDefault="00EB3CCD" w:rsidP="00C201EF">
            <w:pPr>
              <w:pStyle w:val="TAL"/>
              <w:spacing w:line="254" w:lineRule="auto"/>
            </w:pPr>
            <w:r>
              <w:t>PIDF</w:t>
            </w:r>
          </w:p>
        </w:tc>
        <w:tc>
          <w:tcPr>
            <w:tcW w:w="1418" w:type="dxa"/>
            <w:tcBorders>
              <w:top w:val="single" w:sz="4" w:space="0" w:color="auto"/>
              <w:left w:val="single" w:sz="4" w:space="0" w:color="auto"/>
              <w:bottom w:val="single" w:sz="4" w:space="0" w:color="auto"/>
              <w:right w:val="single" w:sz="4" w:space="0" w:color="auto"/>
            </w:tcBorders>
          </w:tcPr>
          <w:p w14:paraId="245F541F"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82AF5E9" w14:textId="77777777" w:rsidR="00EB3CCD" w:rsidRDefault="00EB3CCD" w:rsidP="00C201EF">
            <w:pPr>
              <w:pStyle w:val="TAL"/>
              <w:spacing w:line="254" w:lineRule="auto"/>
            </w:pPr>
          </w:p>
        </w:tc>
      </w:tr>
      <w:tr w:rsidR="00EB3CCD" w14:paraId="2F0AB84B"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72E161AE" w14:textId="77777777" w:rsidR="00EB3CCD" w:rsidRDefault="00EB3CCD" w:rsidP="00C201EF">
            <w:pPr>
              <w:pStyle w:val="TAL"/>
              <w:spacing w:line="254" w:lineRule="auto"/>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B6D3729" w14:textId="77777777" w:rsidR="00EB3CCD" w:rsidRDefault="00EB3CCD" w:rsidP="00C201EF">
            <w:pPr>
              <w:pStyle w:val="TAL"/>
              <w:spacing w:line="254" w:lineRule="auto"/>
              <w:rPr>
                <w:iCs/>
              </w:rPr>
            </w:pPr>
            <w:r>
              <w:t>PIDF as described in Table 6.1.5.1.3.3-4</w:t>
            </w:r>
          </w:p>
        </w:tc>
        <w:tc>
          <w:tcPr>
            <w:tcW w:w="2126" w:type="dxa"/>
            <w:tcBorders>
              <w:top w:val="single" w:sz="4" w:space="0" w:color="auto"/>
              <w:left w:val="single" w:sz="4" w:space="0" w:color="auto"/>
              <w:bottom w:val="single" w:sz="4" w:space="0" w:color="auto"/>
              <w:right w:val="single" w:sz="4" w:space="0" w:color="auto"/>
            </w:tcBorders>
          </w:tcPr>
          <w:p w14:paraId="37EA0FEA" w14:textId="77777777" w:rsidR="00EB3CCD" w:rsidRDefault="00EB3CCD"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9714CB1"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A97DD1E" w14:textId="77777777" w:rsidR="00EB3CCD" w:rsidRDefault="00EB3CCD" w:rsidP="00C201EF">
            <w:pPr>
              <w:pStyle w:val="TAL"/>
              <w:spacing w:line="254" w:lineRule="auto"/>
            </w:pPr>
          </w:p>
        </w:tc>
      </w:tr>
    </w:tbl>
    <w:p w14:paraId="494CDA68" w14:textId="77777777" w:rsidR="00EB3CCD" w:rsidRDefault="00EB3CCD" w:rsidP="00EB3CCD"/>
    <w:p w14:paraId="2463945C" w14:textId="77777777" w:rsidR="00EB3CCD" w:rsidRDefault="00EB3CCD" w:rsidP="00EB3CCD">
      <w:pPr>
        <w:pStyle w:val="TH"/>
      </w:pPr>
      <w:r>
        <w:t xml:space="preserve">Table 6.1.5.1.3.3-4: </w:t>
      </w:r>
      <w:r>
        <w:rPr>
          <w:lang w:eastAsia="ko-KR"/>
        </w:rPr>
        <w:t>PIDF in SIP NOTIFY</w:t>
      </w:r>
      <w:r>
        <w:t xml:space="preserve"> (Table 6.1.5.1.3.3-3)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3CCD" w14:paraId="68529F10" w14:textId="77777777" w:rsidTr="00EB3CCD">
        <w:tc>
          <w:tcPr>
            <w:tcW w:w="9645" w:type="dxa"/>
            <w:gridSpan w:val="5"/>
            <w:tcBorders>
              <w:top w:val="single" w:sz="4" w:space="0" w:color="auto"/>
              <w:left w:val="single" w:sz="4" w:space="0" w:color="auto"/>
              <w:bottom w:val="single" w:sz="4" w:space="0" w:color="auto"/>
              <w:right w:val="single" w:sz="4" w:space="0" w:color="auto"/>
            </w:tcBorders>
            <w:hideMark/>
          </w:tcPr>
          <w:p w14:paraId="1B3F5954" w14:textId="77777777" w:rsidR="00EB3CCD" w:rsidRDefault="00EB3CCD" w:rsidP="00C201EF">
            <w:pPr>
              <w:pStyle w:val="TAL"/>
              <w:spacing w:line="254" w:lineRule="auto"/>
            </w:pPr>
            <w:r>
              <w:t>Derivation Path: TS 36.579-1 [2], Table 5.5.3.5.2-1 condition AFFILIATION</w:t>
            </w:r>
          </w:p>
        </w:tc>
      </w:tr>
      <w:tr w:rsidR="00EB3CCD" w14:paraId="7A1DAF34" w14:textId="77777777" w:rsidTr="00EB3CCD">
        <w:tc>
          <w:tcPr>
            <w:tcW w:w="2837" w:type="dxa"/>
            <w:tcBorders>
              <w:top w:val="single" w:sz="4" w:space="0" w:color="auto"/>
              <w:left w:val="single" w:sz="4" w:space="0" w:color="auto"/>
              <w:bottom w:val="single" w:sz="4" w:space="0" w:color="auto"/>
              <w:right w:val="single" w:sz="4" w:space="0" w:color="auto"/>
            </w:tcBorders>
            <w:hideMark/>
          </w:tcPr>
          <w:p w14:paraId="44AD27D1" w14:textId="77777777" w:rsidR="00EB3CCD" w:rsidRDefault="00EB3CCD" w:rsidP="00C201EF">
            <w:pPr>
              <w:keepNext/>
              <w:keepLines/>
              <w:spacing w:after="0" w:line="254" w:lineRule="auto"/>
              <w:jc w:val="center"/>
            </w:pPr>
            <w:r>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DD5232" w14:textId="77777777" w:rsidR="00EB3CCD" w:rsidRDefault="00EB3CCD" w:rsidP="00C201EF">
            <w:pPr>
              <w:keepNext/>
              <w:keepLines/>
              <w:spacing w:after="0" w:line="254" w:lineRule="auto"/>
              <w:jc w:val="center"/>
            </w:pPr>
            <w:r>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A716C3" w14:textId="77777777" w:rsidR="00EB3CCD" w:rsidRDefault="00EB3CCD" w:rsidP="00C201EF">
            <w:pPr>
              <w:keepNext/>
              <w:keepLines/>
              <w:spacing w:after="0" w:line="254" w:lineRule="auto"/>
              <w:jc w:val="center"/>
            </w:pPr>
            <w:r>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F21256F" w14:textId="77777777" w:rsidR="00EB3CCD" w:rsidRDefault="00EB3CCD" w:rsidP="00C201EF">
            <w:pPr>
              <w:keepNext/>
              <w:keepLines/>
              <w:spacing w:after="0" w:line="254" w:lineRule="auto"/>
              <w:jc w:val="center"/>
            </w:pPr>
            <w:r>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5A5F10E" w14:textId="77777777" w:rsidR="00EB3CCD" w:rsidRDefault="00EB3CCD" w:rsidP="00C201EF">
            <w:pPr>
              <w:keepNext/>
              <w:keepLines/>
              <w:spacing w:after="0" w:line="254" w:lineRule="auto"/>
              <w:jc w:val="center"/>
            </w:pPr>
            <w:r>
              <w:rPr>
                <w:rFonts w:ascii="Arial" w:hAnsi="Arial"/>
                <w:b/>
                <w:sz w:val="18"/>
              </w:rPr>
              <w:t>Condition</w:t>
            </w:r>
          </w:p>
        </w:tc>
      </w:tr>
      <w:tr w:rsidR="00EB3CCD" w14:paraId="5A591508" w14:textId="77777777" w:rsidTr="00EB3CCD">
        <w:tc>
          <w:tcPr>
            <w:tcW w:w="2837" w:type="dxa"/>
            <w:tcBorders>
              <w:top w:val="single" w:sz="4" w:space="0" w:color="auto"/>
              <w:left w:val="single" w:sz="4" w:space="0" w:color="auto"/>
              <w:bottom w:val="single" w:sz="4" w:space="0" w:color="auto"/>
              <w:right w:val="single" w:sz="4" w:space="0" w:color="auto"/>
            </w:tcBorders>
            <w:vAlign w:val="center"/>
            <w:hideMark/>
          </w:tcPr>
          <w:p w14:paraId="5FD74750" w14:textId="77777777" w:rsidR="00EB3CCD" w:rsidRDefault="00EB3CCD" w:rsidP="00C201EF">
            <w:pPr>
              <w:pStyle w:val="TAL"/>
              <w:spacing w:line="254" w:lineRule="auto"/>
            </w:pPr>
            <w:r>
              <w:t>presence entity</w:t>
            </w:r>
          </w:p>
        </w:tc>
        <w:tc>
          <w:tcPr>
            <w:tcW w:w="2127" w:type="dxa"/>
            <w:tcBorders>
              <w:top w:val="single" w:sz="4" w:space="0" w:color="auto"/>
              <w:left w:val="single" w:sz="4" w:space="0" w:color="auto"/>
              <w:bottom w:val="single" w:sz="4" w:space="0" w:color="auto"/>
              <w:right w:val="single" w:sz="4" w:space="0" w:color="auto"/>
            </w:tcBorders>
          </w:tcPr>
          <w:p w14:paraId="60D7B7C7" w14:textId="77777777" w:rsidR="00EB3CCD" w:rsidRDefault="00EB3CCD"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4EB246D3"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2853FE52" w14:textId="77777777" w:rsidR="00EB3CCD" w:rsidRDefault="00EB3CCD" w:rsidP="00C201EF">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39505852" w14:textId="77777777" w:rsidR="00EB3CCD" w:rsidRDefault="00EB3CCD" w:rsidP="00C201EF">
            <w:pPr>
              <w:pStyle w:val="TAL"/>
              <w:spacing w:line="254" w:lineRule="auto"/>
            </w:pPr>
          </w:p>
        </w:tc>
      </w:tr>
      <w:tr w:rsidR="00EB3CCD" w14:paraId="3C7C7D60" w14:textId="77777777" w:rsidTr="00EB3CCD">
        <w:tc>
          <w:tcPr>
            <w:tcW w:w="2837" w:type="dxa"/>
            <w:tcBorders>
              <w:top w:val="single" w:sz="4" w:space="0" w:color="auto"/>
              <w:left w:val="single" w:sz="4" w:space="0" w:color="auto"/>
              <w:bottom w:val="single" w:sz="4" w:space="0" w:color="auto"/>
              <w:right w:val="single" w:sz="4" w:space="0" w:color="auto"/>
            </w:tcBorders>
            <w:vAlign w:val="center"/>
            <w:hideMark/>
          </w:tcPr>
          <w:p w14:paraId="2688CC8B" w14:textId="77777777" w:rsidR="00EB3CCD" w:rsidRDefault="00EB3CCD" w:rsidP="00C201EF">
            <w:pPr>
              <w:pStyle w:val="TAL"/>
              <w:spacing w:line="254" w:lineRule="auto"/>
            </w:pPr>
            <w:r>
              <w:t xml:space="preserve">  entity attribute</w:t>
            </w:r>
          </w:p>
        </w:tc>
        <w:tc>
          <w:tcPr>
            <w:tcW w:w="2127" w:type="dxa"/>
            <w:tcBorders>
              <w:top w:val="single" w:sz="4" w:space="0" w:color="auto"/>
              <w:left w:val="single" w:sz="4" w:space="0" w:color="auto"/>
              <w:bottom w:val="single" w:sz="4" w:space="0" w:color="auto"/>
              <w:right w:val="single" w:sz="4" w:space="0" w:color="auto"/>
            </w:tcBorders>
            <w:hideMark/>
          </w:tcPr>
          <w:p w14:paraId="691BB4E7" w14:textId="6ECCE598" w:rsidR="00EB3CCD" w:rsidRDefault="00EB3CCD" w:rsidP="00C201EF">
            <w:pPr>
              <w:pStyle w:val="TAL"/>
              <w:spacing w:line="254" w:lineRule="auto"/>
            </w:pPr>
            <w:ins w:id="15" w:author="MCC160" w:date="2022-04-21T19:13:00Z">
              <w:r w:rsidRPr="00EB3CCD">
                <w:t xml:space="preserve">Encrypted URI (NOTE 1) with value set to </w:t>
              </w:r>
            </w:ins>
            <w:proofErr w:type="spellStart"/>
            <w:r>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66F7FBE6"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52879BAB" w14:textId="77777777" w:rsidR="00EB3CCD" w:rsidRDefault="00EB3CCD" w:rsidP="00C201EF">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376BC54A" w14:textId="77777777" w:rsidR="00EB3CCD" w:rsidRDefault="00EB3CCD" w:rsidP="00C201EF">
            <w:pPr>
              <w:pStyle w:val="TAL"/>
              <w:spacing w:line="254" w:lineRule="auto"/>
            </w:pPr>
          </w:p>
        </w:tc>
      </w:tr>
      <w:tr w:rsidR="00EB3CCD" w14:paraId="2BCB7A5B" w14:textId="77777777" w:rsidTr="00EB3CCD">
        <w:tc>
          <w:tcPr>
            <w:tcW w:w="2837" w:type="dxa"/>
            <w:tcBorders>
              <w:top w:val="single" w:sz="4" w:space="0" w:color="auto"/>
              <w:left w:val="single" w:sz="4" w:space="0" w:color="auto"/>
              <w:bottom w:val="single" w:sz="4" w:space="0" w:color="auto"/>
              <w:right w:val="single" w:sz="4" w:space="0" w:color="auto"/>
            </w:tcBorders>
            <w:vAlign w:val="center"/>
            <w:hideMark/>
          </w:tcPr>
          <w:p w14:paraId="0EE2AF62" w14:textId="77777777" w:rsidR="00EB3CCD" w:rsidRDefault="00EB3CCD" w:rsidP="00C201EF">
            <w:pPr>
              <w:pStyle w:val="TAL"/>
              <w:spacing w:line="254" w:lineRule="auto"/>
            </w:pPr>
            <w:r>
              <w:t xml:space="preserve">  tuple id</w:t>
            </w:r>
          </w:p>
        </w:tc>
        <w:tc>
          <w:tcPr>
            <w:tcW w:w="2127" w:type="dxa"/>
            <w:tcBorders>
              <w:top w:val="single" w:sz="4" w:space="0" w:color="auto"/>
              <w:left w:val="single" w:sz="4" w:space="0" w:color="auto"/>
              <w:bottom w:val="single" w:sz="4" w:space="0" w:color="auto"/>
              <w:right w:val="single" w:sz="4" w:space="0" w:color="auto"/>
            </w:tcBorders>
          </w:tcPr>
          <w:p w14:paraId="296EFE79" w14:textId="77777777" w:rsidR="00EB3CCD" w:rsidRDefault="00EB3CCD"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22252075"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055ADA56" w14:textId="77777777" w:rsidR="00EB3CCD" w:rsidRDefault="00EB3CCD" w:rsidP="00C201EF">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0976C0B4" w14:textId="77777777" w:rsidR="00EB3CCD" w:rsidRDefault="00EB3CCD" w:rsidP="00C201EF">
            <w:pPr>
              <w:pStyle w:val="TAL"/>
              <w:spacing w:line="254" w:lineRule="auto"/>
            </w:pPr>
          </w:p>
        </w:tc>
      </w:tr>
      <w:tr w:rsidR="00EB3CCD" w14:paraId="3ECB61D7" w14:textId="77777777" w:rsidTr="00EB3CCD">
        <w:tc>
          <w:tcPr>
            <w:tcW w:w="2837" w:type="dxa"/>
            <w:tcBorders>
              <w:top w:val="single" w:sz="4" w:space="0" w:color="auto"/>
              <w:left w:val="single" w:sz="4" w:space="0" w:color="auto"/>
              <w:bottom w:val="single" w:sz="4" w:space="0" w:color="auto"/>
              <w:right w:val="single" w:sz="4" w:space="0" w:color="auto"/>
            </w:tcBorders>
            <w:vAlign w:val="center"/>
            <w:hideMark/>
          </w:tcPr>
          <w:p w14:paraId="3821BB0B" w14:textId="77777777" w:rsidR="00EB3CCD" w:rsidRDefault="00EB3CCD" w:rsidP="00C201EF">
            <w:pPr>
              <w:pStyle w:val="TAL"/>
              <w:spacing w:line="254" w:lineRule="auto"/>
            </w:pPr>
            <w:r>
              <w:t xml:space="preserve">    Id attribute</w:t>
            </w:r>
          </w:p>
        </w:tc>
        <w:tc>
          <w:tcPr>
            <w:tcW w:w="2127" w:type="dxa"/>
            <w:tcBorders>
              <w:top w:val="single" w:sz="4" w:space="0" w:color="auto"/>
              <w:left w:val="single" w:sz="4" w:space="0" w:color="auto"/>
              <w:bottom w:val="single" w:sz="4" w:space="0" w:color="auto"/>
              <w:right w:val="single" w:sz="4" w:space="0" w:color="auto"/>
            </w:tcBorders>
            <w:hideMark/>
          </w:tcPr>
          <w:p w14:paraId="01116181" w14:textId="5BCFD353" w:rsidR="00EB3CCD" w:rsidRDefault="00EB3CCD" w:rsidP="00C201EF">
            <w:pPr>
              <w:pStyle w:val="TAL"/>
              <w:spacing w:line="254" w:lineRule="auto"/>
            </w:pPr>
            <w:ins w:id="16" w:author="MCC160" w:date="2022-04-21T19:14:00Z">
              <w:r w:rsidRPr="00EB3CCD">
                <w:t xml:space="preserve">Encrypted URI (NOTE 1) with value set to </w:t>
              </w:r>
            </w:ins>
            <w:proofErr w:type="spellStart"/>
            <w:r>
              <w:t>px_MCPTT_Client_B_ID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12D63070"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3E0CF05C" w14:textId="77777777" w:rsidR="00EB3CCD" w:rsidRDefault="00EB3CCD" w:rsidP="00C201EF">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116DDD31" w14:textId="77777777" w:rsidR="00EB3CCD" w:rsidRDefault="00EB3CCD" w:rsidP="00C201EF">
            <w:pPr>
              <w:pStyle w:val="TAL"/>
              <w:spacing w:line="254" w:lineRule="auto"/>
            </w:pPr>
          </w:p>
        </w:tc>
      </w:tr>
      <w:tr w:rsidR="00EB3CCD" w14:paraId="52FD3907" w14:textId="77777777" w:rsidTr="00EB3CCD">
        <w:tc>
          <w:tcPr>
            <w:tcW w:w="2837" w:type="dxa"/>
            <w:tcBorders>
              <w:top w:val="single" w:sz="4" w:space="0" w:color="auto"/>
              <w:left w:val="single" w:sz="4" w:space="0" w:color="auto"/>
              <w:bottom w:val="single" w:sz="4" w:space="0" w:color="auto"/>
              <w:right w:val="single" w:sz="4" w:space="0" w:color="auto"/>
            </w:tcBorders>
            <w:vAlign w:val="center"/>
            <w:hideMark/>
          </w:tcPr>
          <w:p w14:paraId="1B75420F" w14:textId="77777777" w:rsidR="00EB3CCD" w:rsidRDefault="00EB3CCD" w:rsidP="00C201EF">
            <w:pPr>
              <w:pStyle w:val="TAL"/>
              <w:spacing w:line="254" w:lineRule="auto"/>
            </w:pPr>
            <w:r>
              <w:t xml:space="preserve">    status</w:t>
            </w:r>
          </w:p>
        </w:tc>
        <w:tc>
          <w:tcPr>
            <w:tcW w:w="2127" w:type="dxa"/>
            <w:tcBorders>
              <w:top w:val="single" w:sz="4" w:space="0" w:color="auto"/>
              <w:left w:val="single" w:sz="4" w:space="0" w:color="auto"/>
              <w:bottom w:val="single" w:sz="4" w:space="0" w:color="auto"/>
              <w:right w:val="single" w:sz="4" w:space="0" w:color="auto"/>
            </w:tcBorders>
          </w:tcPr>
          <w:p w14:paraId="7C7401D4" w14:textId="77777777" w:rsidR="00EB3CCD" w:rsidRDefault="00EB3CCD"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09770DB1"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3754F387" w14:textId="77777777" w:rsidR="00EB3CCD" w:rsidRDefault="00EB3CCD" w:rsidP="00C201EF">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510F4CAC" w14:textId="77777777" w:rsidR="00EB3CCD" w:rsidRDefault="00EB3CCD" w:rsidP="00C201EF">
            <w:pPr>
              <w:pStyle w:val="TAL"/>
              <w:spacing w:line="254" w:lineRule="auto"/>
            </w:pPr>
          </w:p>
        </w:tc>
      </w:tr>
      <w:tr w:rsidR="00EB3CCD" w14:paraId="5B1F558E" w14:textId="77777777" w:rsidTr="00EB3CCD">
        <w:tc>
          <w:tcPr>
            <w:tcW w:w="2837" w:type="dxa"/>
            <w:tcBorders>
              <w:top w:val="single" w:sz="4" w:space="0" w:color="auto"/>
              <w:left w:val="single" w:sz="4" w:space="0" w:color="auto"/>
              <w:bottom w:val="single" w:sz="4" w:space="0" w:color="auto"/>
              <w:right w:val="single" w:sz="4" w:space="0" w:color="auto"/>
            </w:tcBorders>
            <w:vAlign w:val="center"/>
            <w:hideMark/>
          </w:tcPr>
          <w:p w14:paraId="57819383" w14:textId="77777777" w:rsidR="00EB3CCD" w:rsidRDefault="00EB3CCD" w:rsidP="00C201EF">
            <w:pPr>
              <w:pStyle w:val="TAL"/>
              <w:spacing w:line="254" w:lineRule="auto"/>
            </w:pPr>
            <w:r>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2104FDDB" w14:textId="77777777" w:rsidR="00EB3CCD" w:rsidRDefault="00EB3CCD"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578B784C"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1C92EF3A" w14:textId="77777777" w:rsidR="00EB3CCD" w:rsidRDefault="00EB3CCD" w:rsidP="00C201EF">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4BF041F6" w14:textId="77777777" w:rsidR="00EB3CCD" w:rsidRDefault="00EB3CCD" w:rsidP="00C201EF">
            <w:pPr>
              <w:pStyle w:val="TAL"/>
              <w:spacing w:line="254" w:lineRule="auto"/>
            </w:pPr>
          </w:p>
        </w:tc>
      </w:tr>
      <w:tr w:rsidR="00EB3CCD" w14:paraId="294BD434" w14:textId="77777777" w:rsidTr="00EB3CCD">
        <w:tc>
          <w:tcPr>
            <w:tcW w:w="2837" w:type="dxa"/>
            <w:tcBorders>
              <w:top w:val="single" w:sz="4" w:space="0" w:color="auto"/>
              <w:left w:val="single" w:sz="4" w:space="0" w:color="auto"/>
              <w:bottom w:val="single" w:sz="4" w:space="0" w:color="auto"/>
              <w:right w:val="single" w:sz="4" w:space="0" w:color="auto"/>
            </w:tcBorders>
            <w:vAlign w:val="center"/>
            <w:hideMark/>
          </w:tcPr>
          <w:p w14:paraId="5C220499" w14:textId="77777777" w:rsidR="00EB3CCD" w:rsidRDefault="00EB3CCD" w:rsidP="00C201EF">
            <w:pPr>
              <w:pStyle w:val="TAL"/>
              <w:spacing w:line="254" w:lineRule="auto"/>
            </w:pPr>
            <w: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20173D85" w14:textId="77777777" w:rsidR="00EB3CCD" w:rsidRDefault="00EB3CCD" w:rsidP="00C201EF">
            <w:pPr>
              <w:pStyle w:val="TAL"/>
              <w:spacing w:line="254" w:lineRule="auto"/>
            </w:pPr>
            <w:r>
              <w:t>“affiliated”</w:t>
            </w:r>
          </w:p>
        </w:tc>
        <w:tc>
          <w:tcPr>
            <w:tcW w:w="2127" w:type="dxa"/>
            <w:tcBorders>
              <w:top w:val="single" w:sz="4" w:space="0" w:color="auto"/>
              <w:left w:val="single" w:sz="4" w:space="0" w:color="auto"/>
              <w:bottom w:val="single" w:sz="4" w:space="0" w:color="auto"/>
              <w:right w:val="single" w:sz="4" w:space="0" w:color="auto"/>
            </w:tcBorders>
          </w:tcPr>
          <w:p w14:paraId="369FEC49"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3038859C" w14:textId="77777777" w:rsidR="00EB3CCD" w:rsidRDefault="00EB3CCD" w:rsidP="00C201EF">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036A8A64" w14:textId="77777777" w:rsidR="00EB3CCD" w:rsidRDefault="00EB3CCD" w:rsidP="00C201EF">
            <w:pPr>
              <w:pStyle w:val="TAL"/>
              <w:spacing w:line="254" w:lineRule="auto"/>
            </w:pPr>
          </w:p>
        </w:tc>
      </w:tr>
      <w:tr w:rsidR="00EB3CCD" w:rsidRPr="002A0654" w14:paraId="35E6E2E8" w14:textId="77777777" w:rsidTr="00C201EF">
        <w:trPr>
          <w:ins w:id="17" w:author="MCC160" w:date="2022-04-21T19:1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29B23D50" w14:textId="77777777" w:rsidR="00EB3CCD" w:rsidRPr="002A0654" w:rsidRDefault="00EB3CCD">
            <w:pPr>
              <w:pStyle w:val="TAN"/>
              <w:rPr>
                <w:ins w:id="18" w:author="MCC160" w:date="2022-04-21T19:14:00Z"/>
              </w:rPr>
              <w:pPrChange w:id="19" w:author="MCC160" w:date="2022-03-05T19:49:00Z">
                <w:pPr>
                  <w:keepNext/>
                  <w:keepLines/>
                  <w:spacing w:after="0" w:line="256" w:lineRule="auto"/>
                </w:pPr>
              </w:pPrChange>
            </w:pPr>
            <w:ins w:id="20" w:author="MCC160" w:date="2022-04-21T19:14:00Z">
              <w:r w:rsidRPr="002D046F">
                <w:t>NOTE 1:</w:t>
              </w:r>
              <w:r w:rsidRPr="002D046F">
                <w:tab/>
                <w:t xml:space="preserve">Encrypted attribute as described in </w:t>
              </w:r>
              <w:r w:rsidRPr="00977724">
                <w:t xml:space="preserve">TS 36.579-1 [2] </w:t>
              </w:r>
              <w:r w:rsidRPr="002D046F">
                <w:t>Table 5.5.13.3-1</w:t>
              </w:r>
            </w:ins>
          </w:p>
        </w:tc>
      </w:tr>
    </w:tbl>
    <w:p w14:paraId="5D18995E" w14:textId="77777777" w:rsidR="00EB3CCD" w:rsidRDefault="00EB3CCD" w:rsidP="00EB3CCD"/>
    <w:p w14:paraId="13C09A1F" w14:textId="7731C185" w:rsidR="00EB3CCD" w:rsidRDefault="00EB3CCD" w:rsidP="00EB3CCD">
      <w:pPr>
        <w:pStyle w:val="TH"/>
      </w:pPr>
      <w:r>
        <w:t>Table 6.1.5.1.3.3-5: SIP MESSAGE (step 3, Table 6.1.5.1.3.2-1;</w:t>
      </w:r>
      <w:del w:id="21" w:author="MCC160" w:date="2022-04-21T19:26:00Z">
        <w:r w:rsidDel="00490636">
          <w:delText xml:space="preserve"> </w:delText>
        </w:r>
      </w:del>
      <w:ins w:id="22" w:author="MCC160" w:date="2022-04-21T19:26:00Z">
        <w:r w:rsidR="00490636">
          <w:br/>
        </w:r>
      </w:ins>
      <w: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EB3CCD" w14:paraId="1D7F65B0" w14:textId="77777777" w:rsidTr="00C201EF">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EE54B1C" w14:textId="77777777" w:rsidR="00EB3CCD" w:rsidRDefault="00EB3CCD" w:rsidP="00C201EF">
            <w:pPr>
              <w:pStyle w:val="TAL"/>
              <w:spacing w:line="254" w:lineRule="auto"/>
            </w:pPr>
            <w:r>
              <w:t>Derivation Path: TS 36.579-1 [2], Table 5.5.2.7.1-1, condition RESOURCE_LISTS</w:t>
            </w:r>
          </w:p>
        </w:tc>
      </w:tr>
      <w:tr w:rsidR="00EB3CCD" w14:paraId="7F9E0286" w14:textId="77777777" w:rsidTr="00C201EF">
        <w:tc>
          <w:tcPr>
            <w:tcW w:w="2834" w:type="dxa"/>
            <w:tcBorders>
              <w:top w:val="single" w:sz="4" w:space="0" w:color="auto"/>
              <w:left w:val="single" w:sz="4" w:space="0" w:color="auto"/>
              <w:bottom w:val="single" w:sz="4" w:space="0" w:color="auto"/>
              <w:right w:val="single" w:sz="4" w:space="0" w:color="auto"/>
            </w:tcBorders>
            <w:vAlign w:val="center"/>
            <w:hideMark/>
          </w:tcPr>
          <w:p w14:paraId="3B6CD5B9" w14:textId="77777777" w:rsidR="00EB3CCD" w:rsidRDefault="00EB3CCD" w:rsidP="00C201EF">
            <w:pPr>
              <w:pStyle w:val="TAH"/>
              <w:spacing w:line="254" w:lineRule="auto"/>
              <w:rPr>
                <w:bCs/>
              </w:rPr>
            </w:pPr>
            <w:r>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94FEA4E" w14:textId="77777777" w:rsidR="00EB3CCD" w:rsidRDefault="00EB3CCD" w:rsidP="00C201EF">
            <w:pPr>
              <w:pStyle w:val="TAH"/>
              <w:spacing w:line="254" w:lineRule="auto"/>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DC92D7" w14:textId="77777777" w:rsidR="00EB3CCD" w:rsidRDefault="00EB3CCD" w:rsidP="00C201EF">
            <w:pPr>
              <w:pStyle w:val="TAH"/>
              <w:spacing w:line="254" w:lineRule="auto"/>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DFA4082" w14:textId="77777777" w:rsidR="00EB3CCD" w:rsidRDefault="00EB3CCD" w:rsidP="00C201EF">
            <w:pPr>
              <w:pStyle w:val="TAH"/>
              <w:spacing w:line="254" w:lineRule="auto"/>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489A57A" w14:textId="77777777" w:rsidR="00EB3CCD" w:rsidRDefault="00EB3CCD" w:rsidP="00C201EF">
            <w:pPr>
              <w:pStyle w:val="TAH"/>
              <w:spacing w:line="254" w:lineRule="auto"/>
              <w:rPr>
                <w:bCs/>
              </w:rPr>
            </w:pPr>
            <w:r>
              <w:rPr>
                <w:bCs/>
              </w:rPr>
              <w:t>Condition</w:t>
            </w:r>
          </w:p>
        </w:tc>
      </w:tr>
      <w:tr w:rsidR="00EB3CCD" w14:paraId="796EE53C" w14:textId="77777777" w:rsidTr="00C201EF">
        <w:tc>
          <w:tcPr>
            <w:tcW w:w="2834" w:type="dxa"/>
            <w:tcBorders>
              <w:top w:val="single" w:sz="4" w:space="0" w:color="auto"/>
              <w:left w:val="single" w:sz="4" w:space="0" w:color="auto"/>
              <w:bottom w:val="single" w:sz="4" w:space="0" w:color="auto"/>
              <w:right w:val="single" w:sz="4" w:space="0" w:color="auto"/>
            </w:tcBorders>
            <w:vAlign w:val="center"/>
            <w:hideMark/>
          </w:tcPr>
          <w:p w14:paraId="6BD3BA46" w14:textId="77777777" w:rsidR="00EB3CCD" w:rsidRDefault="00EB3CCD" w:rsidP="00C201EF">
            <w:pPr>
              <w:pStyle w:val="TAL"/>
              <w:spacing w:line="254" w:lineRule="auto"/>
            </w:pPr>
            <w:r>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349E0957" w14:textId="77777777" w:rsidR="00EB3CCD" w:rsidRDefault="00EB3CCD"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2DD91677" w14:textId="77777777" w:rsidR="00EB3CCD" w:rsidRDefault="00EB3CCD"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C3F8E1F" w14:textId="77777777" w:rsidR="00EB3CCD" w:rsidRDefault="00EB3CCD"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2D3C32A0" w14:textId="77777777" w:rsidR="00EB3CCD" w:rsidRDefault="00EB3CCD" w:rsidP="00C201EF">
            <w:pPr>
              <w:pStyle w:val="TAL"/>
              <w:spacing w:line="254" w:lineRule="auto"/>
            </w:pPr>
          </w:p>
        </w:tc>
      </w:tr>
      <w:tr w:rsidR="00EB3CCD" w14:paraId="5295D265" w14:textId="77777777" w:rsidTr="00C201EF">
        <w:tc>
          <w:tcPr>
            <w:tcW w:w="2834" w:type="dxa"/>
            <w:tcBorders>
              <w:top w:val="single" w:sz="4" w:space="0" w:color="auto"/>
              <w:left w:val="single" w:sz="4" w:space="0" w:color="auto"/>
              <w:bottom w:val="single" w:sz="4" w:space="0" w:color="auto"/>
              <w:right w:val="single" w:sz="4" w:space="0" w:color="auto"/>
            </w:tcBorders>
            <w:hideMark/>
          </w:tcPr>
          <w:p w14:paraId="2E5D2915" w14:textId="77777777" w:rsidR="00EB3CCD" w:rsidRDefault="00EB3CCD" w:rsidP="00C201EF">
            <w:pPr>
              <w:pStyle w:val="TAL"/>
              <w:spacing w:line="254" w:lineRule="auto"/>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6FDCEE3" w14:textId="77777777" w:rsidR="00EB3CCD" w:rsidRDefault="00EB3CCD"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11F6C684" w14:textId="77777777" w:rsidR="00EB3CCD" w:rsidRDefault="00EB3CCD" w:rsidP="00C201EF">
            <w:pPr>
              <w:pStyle w:val="TAL"/>
              <w:spacing w:line="254" w:lineRule="auto"/>
              <w:rPr>
                <w:b/>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432A6695" w14:textId="77777777" w:rsidR="00EB3CCD" w:rsidRDefault="00EB3CCD"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4CAE378C" w14:textId="77777777" w:rsidR="00EB3CCD" w:rsidRDefault="00EB3CCD" w:rsidP="00C201EF">
            <w:pPr>
              <w:pStyle w:val="TAL"/>
              <w:spacing w:line="254" w:lineRule="auto"/>
            </w:pPr>
          </w:p>
        </w:tc>
      </w:tr>
      <w:tr w:rsidR="00EB3CCD" w14:paraId="501FC649" w14:textId="77777777" w:rsidTr="00C201EF">
        <w:tc>
          <w:tcPr>
            <w:tcW w:w="2834" w:type="dxa"/>
            <w:tcBorders>
              <w:top w:val="single" w:sz="4" w:space="0" w:color="auto"/>
              <w:left w:val="single" w:sz="4" w:space="0" w:color="auto"/>
              <w:bottom w:val="single" w:sz="4" w:space="0" w:color="auto"/>
              <w:right w:val="single" w:sz="4" w:space="0" w:color="auto"/>
            </w:tcBorders>
            <w:hideMark/>
          </w:tcPr>
          <w:p w14:paraId="58B5530B" w14:textId="77777777" w:rsidR="00EB3CCD" w:rsidRDefault="00EB3CCD" w:rsidP="00C201EF">
            <w:pPr>
              <w:pStyle w:val="TAL"/>
              <w:spacing w:line="254" w:lineRule="auto"/>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F3FAB7B" w14:textId="77777777" w:rsidR="00EB3CCD" w:rsidRDefault="00EB3CCD" w:rsidP="00C201EF">
            <w:pPr>
              <w:pStyle w:val="TAL"/>
              <w:spacing w:line="254" w:lineRule="auto"/>
            </w:pPr>
            <w:r>
              <w:t>MCPTT-Info as described in Table 6.1.5.1.3.3-6</w:t>
            </w:r>
          </w:p>
        </w:tc>
        <w:tc>
          <w:tcPr>
            <w:tcW w:w="2126" w:type="dxa"/>
            <w:tcBorders>
              <w:top w:val="single" w:sz="4" w:space="0" w:color="auto"/>
              <w:left w:val="single" w:sz="4" w:space="0" w:color="auto"/>
              <w:bottom w:val="single" w:sz="4" w:space="0" w:color="auto"/>
              <w:right w:val="single" w:sz="4" w:space="0" w:color="auto"/>
            </w:tcBorders>
          </w:tcPr>
          <w:p w14:paraId="08A26966" w14:textId="77777777" w:rsidR="00EB3CCD" w:rsidRDefault="00EB3CCD" w:rsidP="00C201EF">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59B22E1E" w14:textId="77777777" w:rsidR="00EB3CCD" w:rsidRDefault="00EB3CCD"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23A01A5A" w14:textId="77777777" w:rsidR="00EB3CCD" w:rsidRDefault="00EB3CCD" w:rsidP="00C201EF">
            <w:pPr>
              <w:pStyle w:val="TAL"/>
              <w:spacing w:line="254" w:lineRule="auto"/>
            </w:pPr>
          </w:p>
        </w:tc>
      </w:tr>
    </w:tbl>
    <w:p w14:paraId="6E06C552" w14:textId="77777777" w:rsidR="00EB3CCD" w:rsidRDefault="00EB3CCD" w:rsidP="00EB3CCD"/>
    <w:p w14:paraId="14CCBCB9" w14:textId="77777777" w:rsidR="00EB3CCD" w:rsidRDefault="00EB3CCD" w:rsidP="00EB3CCD">
      <w:pPr>
        <w:pStyle w:val="TH"/>
      </w:pPr>
      <w:r>
        <w:t>Table 6.1.5.1.3.3-6: MCPTT-Info in SIP MESSAGE (Table 6.1.5.1.3.3-5)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EB3CCD" w14:paraId="3ABFC859" w14:textId="77777777" w:rsidTr="00EB3CCD">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D70C845" w14:textId="77777777" w:rsidR="00EB3CCD" w:rsidRDefault="00EB3CCD" w:rsidP="00C201EF">
            <w:pPr>
              <w:pStyle w:val="TAL"/>
              <w:spacing w:line="254" w:lineRule="auto"/>
            </w:pPr>
            <w:r>
              <w:t>Derivation Path: TS 36.579-1 [2], Table 5.5.3.2.1-1</w:t>
            </w:r>
          </w:p>
        </w:tc>
      </w:tr>
      <w:tr w:rsidR="00EB3CCD" w14:paraId="1869D4C5" w14:textId="77777777" w:rsidTr="00EB3CCD">
        <w:tc>
          <w:tcPr>
            <w:tcW w:w="2836" w:type="dxa"/>
            <w:tcBorders>
              <w:top w:val="single" w:sz="4" w:space="0" w:color="auto"/>
              <w:left w:val="single" w:sz="4" w:space="0" w:color="auto"/>
              <w:bottom w:val="single" w:sz="4" w:space="0" w:color="auto"/>
              <w:right w:val="single" w:sz="4" w:space="0" w:color="auto"/>
            </w:tcBorders>
            <w:vAlign w:val="center"/>
            <w:hideMark/>
          </w:tcPr>
          <w:p w14:paraId="6A75CA88" w14:textId="77777777" w:rsidR="00EB3CCD" w:rsidRDefault="00EB3CCD" w:rsidP="00C201EF">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3E7B932" w14:textId="77777777" w:rsidR="00EB3CCD" w:rsidRDefault="00EB3CCD" w:rsidP="00C201EF">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B87B52" w14:textId="77777777" w:rsidR="00EB3CCD" w:rsidRDefault="00EB3CCD" w:rsidP="00C201EF">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F5FCF8E" w14:textId="77777777" w:rsidR="00EB3CCD" w:rsidRDefault="00EB3CCD" w:rsidP="00C201EF">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9AA6176" w14:textId="77777777" w:rsidR="00EB3CCD" w:rsidRDefault="00EB3CCD" w:rsidP="00C201EF">
            <w:pPr>
              <w:pStyle w:val="TAH"/>
              <w:spacing w:line="254" w:lineRule="auto"/>
              <w:rPr>
                <w:bCs/>
              </w:rPr>
            </w:pPr>
            <w:r>
              <w:rPr>
                <w:bCs/>
              </w:rPr>
              <w:t>Condition</w:t>
            </w:r>
          </w:p>
        </w:tc>
      </w:tr>
      <w:tr w:rsidR="00EB3CCD" w14:paraId="151E45F8" w14:textId="77777777" w:rsidTr="00EB3CCD">
        <w:tc>
          <w:tcPr>
            <w:tcW w:w="2836" w:type="dxa"/>
            <w:tcBorders>
              <w:top w:val="single" w:sz="4" w:space="0" w:color="auto"/>
              <w:left w:val="single" w:sz="4" w:space="0" w:color="auto"/>
              <w:bottom w:val="single" w:sz="4" w:space="0" w:color="auto"/>
              <w:right w:val="single" w:sz="4" w:space="0" w:color="auto"/>
            </w:tcBorders>
            <w:hideMark/>
          </w:tcPr>
          <w:p w14:paraId="2F14486F" w14:textId="77777777" w:rsidR="00EB3CCD" w:rsidRDefault="00EB3CCD" w:rsidP="00C201EF">
            <w:pPr>
              <w:pStyle w:val="TAL"/>
              <w:spacing w:line="254" w:lineRule="auto"/>
            </w:pPr>
            <w:proofErr w:type="spellStart"/>
            <w: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82B8D03" w14:textId="77777777" w:rsidR="00EB3CCD" w:rsidRDefault="00EB3CCD"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79CD78E3"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5AA3A3A2"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2C971C4" w14:textId="77777777" w:rsidR="00EB3CCD" w:rsidRDefault="00EB3CCD" w:rsidP="00C201EF">
            <w:pPr>
              <w:pStyle w:val="TAL"/>
              <w:spacing w:line="254" w:lineRule="auto"/>
            </w:pPr>
          </w:p>
        </w:tc>
      </w:tr>
      <w:tr w:rsidR="00EB3CCD" w14:paraId="01530F2B" w14:textId="77777777" w:rsidTr="00EB3CCD">
        <w:tc>
          <w:tcPr>
            <w:tcW w:w="2836" w:type="dxa"/>
            <w:tcBorders>
              <w:top w:val="single" w:sz="4" w:space="0" w:color="auto"/>
              <w:left w:val="single" w:sz="4" w:space="0" w:color="auto"/>
              <w:bottom w:val="single" w:sz="4" w:space="0" w:color="auto"/>
              <w:right w:val="single" w:sz="4" w:space="0" w:color="auto"/>
            </w:tcBorders>
            <w:hideMark/>
          </w:tcPr>
          <w:p w14:paraId="456F05CC" w14:textId="77777777" w:rsidR="00EB3CCD" w:rsidRDefault="00EB3CCD" w:rsidP="00C201EF">
            <w:pPr>
              <w:pStyle w:val="TAL"/>
              <w:spacing w:line="254" w:lineRule="auto"/>
            </w:pPr>
            <w:r>
              <w:t xml:space="preserve">  </w:t>
            </w:r>
            <w:proofErr w:type="spellStart"/>
            <w:r>
              <w:t>mcptt</w:t>
            </w:r>
            <w:proofErr w:type="spellEnd"/>
            <w:r>
              <w:t>-Params</w:t>
            </w:r>
          </w:p>
        </w:tc>
        <w:tc>
          <w:tcPr>
            <w:tcW w:w="2129" w:type="dxa"/>
            <w:tcBorders>
              <w:top w:val="single" w:sz="4" w:space="0" w:color="auto"/>
              <w:left w:val="single" w:sz="4" w:space="0" w:color="auto"/>
              <w:bottom w:val="single" w:sz="4" w:space="0" w:color="auto"/>
              <w:right w:val="single" w:sz="4" w:space="0" w:color="auto"/>
            </w:tcBorders>
          </w:tcPr>
          <w:p w14:paraId="4F3E409F" w14:textId="77777777" w:rsidR="00EB3CCD" w:rsidRDefault="00EB3CCD"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2241E19D"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5479134F"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3E69E48" w14:textId="77777777" w:rsidR="00EB3CCD" w:rsidRDefault="00EB3CCD" w:rsidP="00C201EF">
            <w:pPr>
              <w:pStyle w:val="TAL"/>
              <w:spacing w:line="254" w:lineRule="auto"/>
            </w:pPr>
          </w:p>
        </w:tc>
      </w:tr>
      <w:tr w:rsidR="00EB3CCD" w14:paraId="4FBCEBD4" w14:textId="77777777" w:rsidTr="00EB3CCD">
        <w:tc>
          <w:tcPr>
            <w:tcW w:w="2836" w:type="dxa"/>
            <w:tcBorders>
              <w:top w:val="single" w:sz="4" w:space="0" w:color="auto"/>
              <w:left w:val="single" w:sz="4" w:space="0" w:color="auto"/>
              <w:bottom w:val="single" w:sz="4" w:space="0" w:color="auto"/>
              <w:right w:val="single" w:sz="4" w:space="0" w:color="auto"/>
            </w:tcBorders>
            <w:hideMark/>
          </w:tcPr>
          <w:p w14:paraId="6A79A462" w14:textId="77777777" w:rsidR="00EB3CCD" w:rsidRDefault="00EB3CCD" w:rsidP="00C201EF">
            <w:pPr>
              <w:pStyle w:val="TAL"/>
              <w:spacing w:line="254" w:lineRule="auto"/>
            </w:pPr>
            <w:r>
              <w:t xml:space="preserve">    </w:t>
            </w:r>
            <w:proofErr w:type="spellStart"/>
            <w: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57A4338B" w14:textId="77777777" w:rsidR="00EB3CCD" w:rsidRDefault="00EB3CCD"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515A4F09"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1096E98F"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88ACBE6" w14:textId="77777777" w:rsidR="00EB3CCD" w:rsidRDefault="00EB3CCD" w:rsidP="00C201EF">
            <w:pPr>
              <w:pStyle w:val="TAL"/>
              <w:spacing w:line="254" w:lineRule="auto"/>
            </w:pPr>
          </w:p>
        </w:tc>
      </w:tr>
      <w:tr w:rsidR="00EB3CCD" w14:paraId="738666BB" w14:textId="77777777" w:rsidTr="00EB3CCD">
        <w:tc>
          <w:tcPr>
            <w:tcW w:w="2836" w:type="dxa"/>
            <w:tcBorders>
              <w:top w:val="single" w:sz="4" w:space="0" w:color="auto"/>
              <w:left w:val="single" w:sz="4" w:space="0" w:color="auto"/>
              <w:bottom w:val="single" w:sz="4" w:space="0" w:color="auto"/>
              <w:right w:val="single" w:sz="4" w:space="0" w:color="auto"/>
            </w:tcBorders>
            <w:hideMark/>
          </w:tcPr>
          <w:p w14:paraId="1DB0037A" w14:textId="77777777" w:rsidR="00EB3CCD" w:rsidRDefault="00EB3CCD" w:rsidP="00C201EF">
            <w:pPr>
              <w:pStyle w:val="TAL"/>
              <w:spacing w:line="254" w:lineRule="auto"/>
            </w:pPr>
            <w:r>
              <w:t xml:space="preserve">      </w:t>
            </w:r>
            <w:proofErr w:type="spellStart"/>
            <w:r>
              <w:t>mcptt</w:t>
            </w:r>
            <w:proofErr w:type="spellEnd"/>
            <w:r>
              <w:t>-request-</w:t>
            </w:r>
            <w:proofErr w:type="spellStart"/>
            <w:r>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4822289" w14:textId="6CEDA9DC" w:rsidR="00EB3CCD" w:rsidRDefault="00EB3CCD" w:rsidP="00C201EF">
            <w:pPr>
              <w:pStyle w:val="TAL"/>
              <w:spacing w:line="254" w:lineRule="auto"/>
            </w:pPr>
            <w:ins w:id="23" w:author="MCC160" w:date="2022-04-21T19:14:00Z">
              <w:r w:rsidRPr="00EB3CCD">
                <w:t>Encrypted (NOTE 1) &lt;</w:t>
              </w:r>
              <w:proofErr w:type="spellStart"/>
              <w:r w:rsidRPr="00EB3CCD">
                <w:t>mcptt</w:t>
              </w:r>
              <w:proofErr w:type="spellEnd"/>
              <w:r w:rsidRPr="00EB3CCD">
                <w:t>-request-</w:t>
              </w:r>
              <w:proofErr w:type="spellStart"/>
              <w:r w:rsidRPr="00EB3CCD">
                <w:t>uri</w:t>
              </w:r>
              <w:proofErr w:type="spellEnd"/>
              <w:r w:rsidRPr="00EB3CCD">
                <w:t xml:space="preserve">&gt; with </w:t>
              </w:r>
              <w:proofErr w:type="spellStart"/>
              <w:r w:rsidRPr="00EB3CCD">
                <w:t>mcpttURI</w:t>
              </w:r>
              <w:proofErr w:type="spellEnd"/>
              <w:r w:rsidRPr="00EB3CCD">
                <w:t xml:space="preserve"> set to </w:t>
              </w:r>
            </w:ins>
            <w:proofErr w:type="spellStart"/>
            <w: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F7392A0" w14:textId="77777777" w:rsidR="00EB3CCD" w:rsidRDefault="00EB3CCD" w:rsidP="00C201EF">
            <w:pPr>
              <w:pStyle w:val="TAL"/>
              <w:spacing w:line="254" w:lineRule="auto"/>
            </w:pPr>
            <w:r>
              <w:t>The MCPTT group identity of the targeted MCPTT group for the remotely initiated call</w:t>
            </w:r>
          </w:p>
        </w:tc>
        <w:tc>
          <w:tcPr>
            <w:tcW w:w="1419" w:type="dxa"/>
            <w:tcBorders>
              <w:top w:val="single" w:sz="4" w:space="0" w:color="auto"/>
              <w:left w:val="single" w:sz="4" w:space="0" w:color="auto"/>
              <w:bottom w:val="single" w:sz="4" w:space="0" w:color="auto"/>
              <w:right w:val="single" w:sz="4" w:space="0" w:color="auto"/>
            </w:tcBorders>
            <w:hideMark/>
          </w:tcPr>
          <w:p w14:paraId="5FCCC815" w14:textId="77777777" w:rsidR="00EB3CCD" w:rsidRDefault="00EB3CCD" w:rsidP="00C201EF">
            <w:pPr>
              <w:pStyle w:val="TAL"/>
              <w:spacing w:line="254" w:lineRule="auto"/>
            </w:pPr>
            <w:r>
              <w:t>TS 24.379 [9] clause 10.1.5.2.1</w:t>
            </w:r>
          </w:p>
        </w:tc>
        <w:tc>
          <w:tcPr>
            <w:tcW w:w="1134" w:type="dxa"/>
            <w:tcBorders>
              <w:top w:val="single" w:sz="4" w:space="0" w:color="auto"/>
              <w:left w:val="single" w:sz="4" w:space="0" w:color="auto"/>
              <w:bottom w:val="single" w:sz="4" w:space="0" w:color="auto"/>
              <w:right w:val="single" w:sz="4" w:space="0" w:color="auto"/>
            </w:tcBorders>
          </w:tcPr>
          <w:p w14:paraId="4E24C42A" w14:textId="77777777" w:rsidR="00EB3CCD" w:rsidRDefault="00EB3CCD" w:rsidP="00C201EF">
            <w:pPr>
              <w:pStyle w:val="TAL"/>
              <w:spacing w:line="254" w:lineRule="auto"/>
            </w:pPr>
          </w:p>
        </w:tc>
      </w:tr>
      <w:tr w:rsidR="00EB3CCD" w14:paraId="5313B343" w14:textId="77777777" w:rsidTr="00EB3CCD">
        <w:tc>
          <w:tcPr>
            <w:tcW w:w="2836" w:type="dxa"/>
            <w:tcBorders>
              <w:top w:val="single" w:sz="4" w:space="0" w:color="auto"/>
              <w:left w:val="single" w:sz="4" w:space="0" w:color="auto"/>
              <w:bottom w:val="single" w:sz="4" w:space="0" w:color="auto"/>
              <w:right w:val="single" w:sz="4" w:space="0" w:color="auto"/>
            </w:tcBorders>
            <w:hideMark/>
          </w:tcPr>
          <w:p w14:paraId="06200E38" w14:textId="77777777" w:rsidR="00EB3CCD" w:rsidRDefault="00EB3CCD" w:rsidP="00C201EF">
            <w:pPr>
              <w:pStyle w:val="TAL"/>
              <w:spacing w:line="254" w:lineRule="auto"/>
            </w:pPr>
            <w:r>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14:paraId="16CE3E9B" w14:textId="77777777" w:rsidR="00EB3CCD" w:rsidRDefault="00EB3CCD" w:rsidP="00C201EF">
            <w:pPr>
              <w:pStyle w:val="TAL"/>
              <w:spacing w:line="254" w:lineRule="auto"/>
            </w:pPr>
            <w:r>
              <w:t>"remotely-initiated-group-call-request"</w:t>
            </w:r>
          </w:p>
        </w:tc>
        <w:tc>
          <w:tcPr>
            <w:tcW w:w="2127" w:type="dxa"/>
            <w:tcBorders>
              <w:top w:val="single" w:sz="4" w:space="0" w:color="auto"/>
              <w:left w:val="single" w:sz="4" w:space="0" w:color="auto"/>
              <w:bottom w:val="single" w:sz="4" w:space="0" w:color="auto"/>
              <w:right w:val="single" w:sz="4" w:space="0" w:color="auto"/>
            </w:tcBorders>
          </w:tcPr>
          <w:p w14:paraId="014485FF"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CD53844" w14:textId="77777777" w:rsidR="00EB3CCD" w:rsidRDefault="00EB3CCD" w:rsidP="00C201EF">
            <w:pPr>
              <w:pStyle w:val="TAL"/>
              <w:spacing w:line="254" w:lineRule="auto"/>
            </w:pPr>
            <w:r>
              <w:t>TS 24.379 [9] clause 10.1.5.2.1</w:t>
            </w:r>
          </w:p>
        </w:tc>
        <w:tc>
          <w:tcPr>
            <w:tcW w:w="1134" w:type="dxa"/>
            <w:tcBorders>
              <w:top w:val="single" w:sz="4" w:space="0" w:color="auto"/>
              <w:left w:val="single" w:sz="4" w:space="0" w:color="auto"/>
              <w:bottom w:val="single" w:sz="4" w:space="0" w:color="auto"/>
              <w:right w:val="single" w:sz="4" w:space="0" w:color="auto"/>
            </w:tcBorders>
          </w:tcPr>
          <w:p w14:paraId="5ADC5E1F" w14:textId="77777777" w:rsidR="00EB3CCD" w:rsidRDefault="00EB3CCD" w:rsidP="00C201EF">
            <w:pPr>
              <w:pStyle w:val="TAL"/>
              <w:spacing w:line="254" w:lineRule="auto"/>
            </w:pPr>
          </w:p>
        </w:tc>
      </w:tr>
      <w:tr w:rsidR="00EB3CCD" w14:paraId="1BB724FB" w14:textId="77777777" w:rsidTr="00EB3CCD">
        <w:tc>
          <w:tcPr>
            <w:tcW w:w="2836" w:type="dxa"/>
            <w:tcBorders>
              <w:top w:val="single" w:sz="4" w:space="0" w:color="auto"/>
              <w:left w:val="single" w:sz="4" w:space="0" w:color="auto"/>
              <w:bottom w:val="single" w:sz="4" w:space="0" w:color="auto"/>
              <w:right w:val="single" w:sz="4" w:space="0" w:color="auto"/>
            </w:tcBorders>
            <w:hideMark/>
          </w:tcPr>
          <w:p w14:paraId="35D0EFAD" w14:textId="77777777" w:rsidR="00EB3CCD" w:rsidRDefault="00EB3CCD" w:rsidP="00C201EF">
            <w:pPr>
              <w:pStyle w:val="TAL"/>
              <w:spacing w:line="254" w:lineRule="auto"/>
            </w:pPr>
            <w: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2B878DA0" w14:textId="77777777" w:rsidR="00EB3CCD" w:rsidRDefault="00EB3CCD" w:rsidP="00C201EF">
            <w:pPr>
              <w:pStyle w:val="TAL"/>
              <w:spacing w:line="254" w:lineRule="auto"/>
            </w:pPr>
            <w:r>
              <w:t>"false"</w:t>
            </w:r>
          </w:p>
        </w:tc>
        <w:tc>
          <w:tcPr>
            <w:tcW w:w="2127" w:type="dxa"/>
            <w:tcBorders>
              <w:top w:val="single" w:sz="4" w:space="0" w:color="auto"/>
              <w:left w:val="single" w:sz="4" w:space="0" w:color="auto"/>
              <w:bottom w:val="single" w:sz="4" w:space="0" w:color="auto"/>
              <w:right w:val="single" w:sz="4" w:space="0" w:color="auto"/>
            </w:tcBorders>
          </w:tcPr>
          <w:p w14:paraId="0A50FB6F"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FCA8FAA" w14:textId="77777777" w:rsidR="00EB3CCD" w:rsidRDefault="00EB3CCD" w:rsidP="00C201EF">
            <w:pPr>
              <w:pStyle w:val="TAL"/>
              <w:spacing w:line="254" w:lineRule="auto"/>
            </w:pPr>
            <w:r>
              <w:t>TS 24.379 [9] clause 10.1.5.2.1</w:t>
            </w:r>
          </w:p>
        </w:tc>
        <w:tc>
          <w:tcPr>
            <w:tcW w:w="1134" w:type="dxa"/>
            <w:tcBorders>
              <w:top w:val="single" w:sz="4" w:space="0" w:color="auto"/>
              <w:left w:val="single" w:sz="4" w:space="0" w:color="auto"/>
              <w:bottom w:val="single" w:sz="4" w:space="0" w:color="auto"/>
              <w:right w:val="single" w:sz="4" w:space="0" w:color="auto"/>
            </w:tcBorders>
          </w:tcPr>
          <w:p w14:paraId="78F64B64" w14:textId="77777777" w:rsidR="00EB3CCD" w:rsidRDefault="00EB3CCD" w:rsidP="00C201EF">
            <w:pPr>
              <w:pStyle w:val="TAL"/>
              <w:spacing w:line="254" w:lineRule="auto"/>
            </w:pPr>
          </w:p>
        </w:tc>
      </w:tr>
      <w:tr w:rsidR="00EB3CCD" w:rsidRPr="002A0654" w14:paraId="7ABB6E68" w14:textId="77777777" w:rsidTr="00C201EF">
        <w:trPr>
          <w:ins w:id="24" w:author="MCC160" w:date="2022-04-21T19:14:00Z"/>
        </w:trPr>
        <w:tc>
          <w:tcPr>
            <w:tcW w:w="9645" w:type="dxa"/>
            <w:gridSpan w:val="5"/>
            <w:tcBorders>
              <w:top w:val="single" w:sz="4" w:space="0" w:color="auto"/>
              <w:left w:val="single" w:sz="4" w:space="0" w:color="auto"/>
              <w:bottom w:val="single" w:sz="4" w:space="0" w:color="auto"/>
              <w:right w:val="single" w:sz="4" w:space="0" w:color="auto"/>
            </w:tcBorders>
          </w:tcPr>
          <w:p w14:paraId="1C54C2A1" w14:textId="77777777" w:rsidR="00EB3CCD" w:rsidRPr="002A0654" w:rsidRDefault="00EB3CCD">
            <w:pPr>
              <w:pStyle w:val="TAN"/>
              <w:rPr>
                <w:ins w:id="25" w:author="MCC160" w:date="2022-04-21T19:14:00Z"/>
              </w:rPr>
              <w:pPrChange w:id="26" w:author="MCC160" w:date="2022-03-05T19:50:00Z">
                <w:pPr>
                  <w:keepNext/>
                  <w:keepLines/>
                  <w:spacing w:after="0" w:line="256" w:lineRule="auto"/>
                </w:pPr>
              </w:pPrChange>
            </w:pPr>
            <w:ins w:id="27" w:author="MCC160" w:date="2022-04-21T19:14:00Z">
              <w:r w:rsidRPr="00EE3A06">
                <w:t>NOTE 1:</w:t>
              </w:r>
              <w:r w:rsidRPr="00EE3A06">
                <w:tab/>
                <w:t>Encrypted element as described in TS 36.579-1 [2] Table 5.5.3.2.1-1A.</w:t>
              </w:r>
            </w:ins>
          </w:p>
        </w:tc>
      </w:tr>
    </w:tbl>
    <w:p w14:paraId="5C126927" w14:textId="77777777" w:rsidR="00EB3CCD" w:rsidRDefault="00EB3CCD" w:rsidP="00EB3CCD"/>
    <w:p w14:paraId="4958F14E" w14:textId="7881711C" w:rsidR="00EB3CCD" w:rsidRDefault="00EB3CCD" w:rsidP="00EB3CCD">
      <w:pPr>
        <w:pStyle w:val="TH"/>
      </w:pPr>
      <w:r>
        <w:t>Table 6.1.5.1.3.3-7: SIP MESSAGE (step 3, Table 6.1.5.1.3.2-1;</w:t>
      </w:r>
      <w:del w:id="28" w:author="MCC160" w:date="2022-04-21T19:26:00Z">
        <w:r w:rsidDel="00490636">
          <w:delText xml:space="preserve"> </w:delText>
        </w:r>
      </w:del>
      <w:ins w:id="29" w:author="MCC160" w:date="2022-04-21T19:26:00Z">
        <w:r w:rsidR="00490636">
          <w:br/>
        </w:r>
      </w:ins>
      <w: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EB3CCD" w14:paraId="2A5B0712" w14:textId="77777777" w:rsidTr="00EB3CCD">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42E2C01" w14:textId="4748332F" w:rsidR="00EB3CCD" w:rsidRDefault="00EB3CCD" w:rsidP="00C201EF">
            <w:pPr>
              <w:pStyle w:val="TAL"/>
              <w:spacing w:line="254" w:lineRule="auto"/>
            </w:pPr>
            <w:r>
              <w:t>Derivation Path: TS 36.579-1 [2], Table 5.5.2.7.2-1</w:t>
            </w:r>
            <w:ins w:id="30" w:author="MCC160" w:date="2022-04-21T19:15:00Z">
              <w:r w:rsidRPr="00EB3CCD">
                <w:t xml:space="preserve"> condition ACCEPT-CONTACT-WITH-MEDIA-FEATURE-TAG</w:t>
              </w:r>
            </w:ins>
          </w:p>
        </w:tc>
      </w:tr>
      <w:tr w:rsidR="00EB3CCD" w14:paraId="517CE8DD" w14:textId="77777777" w:rsidTr="00EB3CC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12AF5D0" w14:textId="77777777" w:rsidR="00EB3CCD" w:rsidRDefault="00EB3CCD" w:rsidP="00C201EF">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824EFD9" w14:textId="77777777" w:rsidR="00EB3CCD" w:rsidRDefault="00EB3CCD" w:rsidP="00C201EF">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123604" w14:textId="77777777" w:rsidR="00EB3CCD" w:rsidRDefault="00EB3CCD" w:rsidP="00C201EF">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1AF291F" w14:textId="77777777" w:rsidR="00EB3CCD" w:rsidRDefault="00EB3CCD" w:rsidP="00C201EF">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7C952DF" w14:textId="77777777" w:rsidR="00EB3CCD" w:rsidRDefault="00EB3CCD" w:rsidP="00C201EF">
            <w:pPr>
              <w:pStyle w:val="TAH"/>
              <w:spacing w:line="254" w:lineRule="auto"/>
              <w:rPr>
                <w:bCs/>
              </w:rPr>
            </w:pPr>
            <w:r>
              <w:rPr>
                <w:bCs/>
              </w:rPr>
              <w:t>Condition</w:t>
            </w:r>
          </w:p>
        </w:tc>
      </w:tr>
      <w:tr w:rsidR="00EB3CCD" w14:paraId="6A440D39" w14:textId="77777777" w:rsidTr="00EB3CCD">
        <w:trPr>
          <w:jc w:val="center"/>
        </w:trPr>
        <w:tc>
          <w:tcPr>
            <w:tcW w:w="2836" w:type="dxa"/>
            <w:tcBorders>
              <w:top w:val="single" w:sz="4" w:space="0" w:color="auto"/>
              <w:left w:val="single" w:sz="4" w:space="0" w:color="auto"/>
              <w:bottom w:val="single" w:sz="4" w:space="0" w:color="auto"/>
              <w:right w:val="single" w:sz="4" w:space="0" w:color="auto"/>
            </w:tcBorders>
            <w:hideMark/>
          </w:tcPr>
          <w:p w14:paraId="3FFE3470" w14:textId="77777777" w:rsidR="00EB3CCD" w:rsidRDefault="00EB3CCD" w:rsidP="00C201EF">
            <w:pPr>
              <w:pStyle w:val="TAL"/>
              <w:spacing w:line="254" w:lineRule="auto"/>
              <w:rPr>
                <w:b/>
                <w:bCs/>
              </w:rPr>
            </w:pPr>
            <w:r>
              <w:rPr>
                <w:b/>
                <w:bCs/>
              </w:rPr>
              <w:t>P-Asserted-Identity</w:t>
            </w:r>
          </w:p>
        </w:tc>
        <w:tc>
          <w:tcPr>
            <w:tcW w:w="2129" w:type="dxa"/>
            <w:tcBorders>
              <w:top w:val="single" w:sz="4" w:space="0" w:color="auto"/>
              <w:left w:val="single" w:sz="4" w:space="0" w:color="auto"/>
              <w:bottom w:val="single" w:sz="4" w:space="0" w:color="auto"/>
              <w:right w:val="single" w:sz="4" w:space="0" w:color="auto"/>
            </w:tcBorders>
          </w:tcPr>
          <w:p w14:paraId="162E7179" w14:textId="77777777" w:rsidR="00EB3CCD" w:rsidRDefault="00EB3CCD"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0EC3FF0F"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101C9C99"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4B04B43" w14:textId="77777777" w:rsidR="00EB3CCD" w:rsidRDefault="00EB3CCD" w:rsidP="00C201EF">
            <w:pPr>
              <w:pStyle w:val="TAL"/>
              <w:spacing w:line="254" w:lineRule="auto"/>
            </w:pPr>
          </w:p>
        </w:tc>
      </w:tr>
      <w:tr w:rsidR="00EB3CCD" w14:paraId="7CA806CB" w14:textId="77777777" w:rsidTr="00EB3CCD">
        <w:trPr>
          <w:jc w:val="center"/>
        </w:trPr>
        <w:tc>
          <w:tcPr>
            <w:tcW w:w="2836" w:type="dxa"/>
            <w:tcBorders>
              <w:top w:val="single" w:sz="4" w:space="0" w:color="auto"/>
              <w:left w:val="single" w:sz="4" w:space="0" w:color="auto"/>
              <w:bottom w:val="single" w:sz="4" w:space="0" w:color="auto"/>
              <w:right w:val="single" w:sz="4" w:space="0" w:color="auto"/>
            </w:tcBorders>
            <w:hideMark/>
          </w:tcPr>
          <w:p w14:paraId="4FBC3346" w14:textId="77777777" w:rsidR="00EB3CCD" w:rsidRDefault="00EB3CCD" w:rsidP="00EB3CCD">
            <w:pPr>
              <w:pStyle w:val="TAL"/>
              <w:spacing w:line="254" w:lineRule="auto"/>
              <w:rPr>
                <w:b/>
                <w:bCs/>
              </w:rPr>
            </w:pPr>
            <w:r>
              <w:rPr>
                <w:bCs/>
              </w:rPr>
              <w:t xml:space="preserve">  name-</w:t>
            </w:r>
            <w:proofErr w:type="spellStart"/>
            <w:r>
              <w:rPr>
                <w:bCs/>
              </w:rPr>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207F008" w14:textId="0720648E" w:rsidR="00EB3CCD" w:rsidRDefault="00EB3CCD" w:rsidP="00EB3CCD">
            <w:pPr>
              <w:pStyle w:val="TAL"/>
              <w:spacing w:line="254" w:lineRule="auto"/>
            </w:pPr>
            <w:proofErr w:type="spellStart"/>
            <w:ins w:id="31" w:author="MCC160" w:date="2022-04-21T19:15:00Z">
              <w:r w:rsidRPr="00EE3A06">
                <w:t>px_MCX_SIP_PublicUserId_</w:t>
              </w:r>
              <w:r>
                <w:t>B</w:t>
              </w:r>
            </w:ins>
            <w:proofErr w:type="spellEnd"/>
            <w:del w:id="32" w:author="MCC160" w:date="2022-04-21T19:15:00Z">
              <w:r w:rsidDel="00FE3321">
                <w:delText>px_MCPTT_ID_User_B</w:delText>
              </w:r>
            </w:del>
          </w:p>
        </w:tc>
        <w:tc>
          <w:tcPr>
            <w:tcW w:w="2127" w:type="dxa"/>
            <w:tcBorders>
              <w:top w:val="single" w:sz="4" w:space="0" w:color="auto"/>
              <w:left w:val="single" w:sz="4" w:space="0" w:color="auto"/>
              <w:bottom w:val="single" w:sz="4" w:space="0" w:color="auto"/>
              <w:right w:val="single" w:sz="4" w:space="0" w:color="auto"/>
            </w:tcBorders>
          </w:tcPr>
          <w:p w14:paraId="05901018" w14:textId="77777777" w:rsidR="00EB3CCD" w:rsidRDefault="00EB3CCD" w:rsidP="00EB3CCD">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2C60A25" w14:textId="77777777" w:rsidR="00EB3CCD" w:rsidRDefault="00EB3CCD" w:rsidP="00EB3CCD">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vAlign w:val="bottom"/>
          </w:tcPr>
          <w:p w14:paraId="027FD200" w14:textId="77777777" w:rsidR="00EB3CCD" w:rsidRDefault="00EB3CCD" w:rsidP="00EB3CCD">
            <w:pPr>
              <w:pStyle w:val="TAL"/>
              <w:spacing w:line="254" w:lineRule="auto"/>
            </w:pPr>
          </w:p>
        </w:tc>
      </w:tr>
      <w:tr w:rsidR="00EB3CCD" w14:paraId="2267D210" w14:textId="77777777" w:rsidTr="00EB3CC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199DE8" w14:textId="77777777" w:rsidR="00EB3CCD" w:rsidRDefault="00EB3CCD" w:rsidP="00C201EF">
            <w:pPr>
              <w:pStyle w:val="TAL"/>
              <w:spacing w:line="254" w:lineRule="auto"/>
            </w:pPr>
            <w:r>
              <w:rPr>
                <w:b/>
                <w:bCs/>
              </w:rPr>
              <w:t>Message-body</w:t>
            </w:r>
          </w:p>
        </w:tc>
        <w:tc>
          <w:tcPr>
            <w:tcW w:w="2129" w:type="dxa"/>
            <w:tcBorders>
              <w:top w:val="single" w:sz="4" w:space="0" w:color="auto"/>
              <w:left w:val="single" w:sz="4" w:space="0" w:color="auto"/>
              <w:bottom w:val="single" w:sz="4" w:space="0" w:color="auto"/>
              <w:right w:val="single" w:sz="4" w:space="0" w:color="auto"/>
            </w:tcBorders>
          </w:tcPr>
          <w:p w14:paraId="52CBA03A" w14:textId="77777777" w:rsidR="00EB3CCD" w:rsidRDefault="00EB3CCD"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68CEADD4"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5BEF9945"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11D7E48E" w14:textId="77777777" w:rsidR="00EB3CCD" w:rsidRDefault="00EB3CCD" w:rsidP="00C201EF">
            <w:pPr>
              <w:pStyle w:val="TAL"/>
              <w:spacing w:line="254" w:lineRule="auto"/>
            </w:pPr>
          </w:p>
        </w:tc>
      </w:tr>
      <w:tr w:rsidR="00EB3CCD" w14:paraId="6EC14722" w14:textId="77777777" w:rsidTr="00EB3CCD">
        <w:trPr>
          <w:jc w:val="center"/>
        </w:trPr>
        <w:tc>
          <w:tcPr>
            <w:tcW w:w="2836" w:type="dxa"/>
            <w:tcBorders>
              <w:top w:val="single" w:sz="4" w:space="0" w:color="auto"/>
              <w:left w:val="single" w:sz="4" w:space="0" w:color="auto"/>
              <w:bottom w:val="single" w:sz="4" w:space="0" w:color="auto"/>
              <w:right w:val="single" w:sz="4" w:space="0" w:color="auto"/>
            </w:tcBorders>
            <w:hideMark/>
          </w:tcPr>
          <w:p w14:paraId="03F26551" w14:textId="77777777" w:rsidR="00EB3CCD" w:rsidRDefault="00EB3CCD" w:rsidP="00C201EF">
            <w:pPr>
              <w:pStyle w:val="TAL"/>
              <w:spacing w:line="254" w:lineRule="auto"/>
            </w:pPr>
            <w: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05257C11" w14:textId="77777777" w:rsidR="00EB3CCD" w:rsidRDefault="00EB3CCD"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hideMark/>
          </w:tcPr>
          <w:p w14:paraId="0A154F07" w14:textId="77777777" w:rsidR="00EB3CCD" w:rsidRDefault="00EB3CCD" w:rsidP="00C201EF">
            <w:pPr>
              <w:pStyle w:val="TAL"/>
              <w:spacing w:line="254" w:lineRule="auto"/>
              <w:rPr>
                <w:b/>
              </w:rPr>
            </w:pPr>
            <w:r>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6E857185"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1060DB14" w14:textId="77777777" w:rsidR="00EB3CCD" w:rsidRDefault="00EB3CCD" w:rsidP="00C201EF">
            <w:pPr>
              <w:pStyle w:val="TAL"/>
              <w:spacing w:line="254" w:lineRule="auto"/>
            </w:pPr>
          </w:p>
        </w:tc>
      </w:tr>
      <w:tr w:rsidR="00EB3CCD" w14:paraId="3CEA9C0C" w14:textId="77777777" w:rsidTr="00EB3CCD">
        <w:trPr>
          <w:jc w:val="center"/>
        </w:trPr>
        <w:tc>
          <w:tcPr>
            <w:tcW w:w="2836" w:type="dxa"/>
            <w:tcBorders>
              <w:top w:val="single" w:sz="4" w:space="0" w:color="auto"/>
              <w:left w:val="single" w:sz="4" w:space="0" w:color="auto"/>
              <w:bottom w:val="single" w:sz="4" w:space="0" w:color="auto"/>
              <w:right w:val="single" w:sz="4" w:space="0" w:color="auto"/>
            </w:tcBorders>
            <w:hideMark/>
          </w:tcPr>
          <w:p w14:paraId="07D2DE63" w14:textId="77777777" w:rsidR="00EB3CCD" w:rsidRDefault="00EB3CCD" w:rsidP="00C201EF">
            <w:pPr>
              <w:pStyle w:val="TAL"/>
              <w:spacing w:line="254" w:lineRule="auto"/>
            </w:pPr>
            <w: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FAA3955" w14:textId="77777777" w:rsidR="00EB3CCD" w:rsidRDefault="00EB3CCD" w:rsidP="00C201EF">
            <w:pPr>
              <w:pStyle w:val="TAL"/>
              <w:spacing w:line="254" w:lineRule="auto"/>
            </w:pPr>
            <w:r>
              <w:t>MCPTT-Info as described in Table 6.1.5.1.3.3-8</w:t>
            </w:r>
          </w:p>
        </w:tc>
        <w:tc>
          <w:tcPr>
            <w:tcW w:w="2127" w:type="dxa"/>
            <w:tcBorders>
              <w:top w:val="single" w:sz="4" w:space="0" w:color="auto"/>
              <w:left w:val="single" w:sz="4" w:space="0" w:color="auto"/>
              <w:bottom w:val="single" w:sz="4" w:space="0" w:color="auto"/>
              <w:right w:val="single" w:sz="4" w:space="0" w:color="auto"/>
            </w:tcBorders>
          </w:tcPr>
          <w:p w14:paraId="006642A8" w14:textId="77777777" w:rsidR="00EB3CCD" w:rsidRDefault="00EB3CCD" w:rsidP="00C201EF">
            <w:pPr>
              <w:pStyle w:val="TAL"/>
              <w:spacing w:line="254" w:lineRule="auto"/>
              <w:rPr>
                <w:b/>
              </w:rPr>
            </w:pPr>
          </w:p>
        </w:tc>
        <w:tc>
          <w:tcPr>
            <w:tcW w:w="1419" w:type="dxa"/>
            <w:tcBorders>
              <w:top w:val="single" w:sz="4" w:space="0" w:color="auto"/>
              <w:left w:val="single" w:sz="4" w:space="0" w:color="auto"/>
              <w:bottom w:val="single" w:sz="4" w:space="0" w:color="auto"/>
              <w:right w:val="single" w:sz="4" w:space="0" w:color="auto"/>
            </w:tcBorders>
          </w:tcPr>
          <w:p w14:paraId="6E17D329"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30CCB93" w14:textId="77777777" w:rsidR="00EB3CCD" w:rsidRDefault="00EB3CCD" w:rsidP="00C201EF">
            <w:pPr>
              <w:pStyle w:val="TAL"/>
              <w:spacing w:line="254" w:lineRule="auto"/>
            </w:pPr>
          </w:p>
        </w:tc>
      </w:tr>
    </w:tbl>
    <w:p w14:paraId="0F714371" w14:textId="77777777" w:rsidR="00EB3CCD" w:rsidRDefault="00EB3CCD" w:rsidP="00EB3CCD"/>
    <w:p w14:paraId="0734F9AE" w14:textId="77777777" w:rsidR="00EB3CCD" w:rsidRDefault="00EB3CCD" w:rsidP="00EB3CCD">
      <w:pPr>
        <w:pStyle w:val="TH"/>
      </w:pPr>
      <w:r>
        <w:t>Table 6.1.5.1.3.3-8: MCPTT-Info in SIP MESSAGE (Table 6.1.5.1.3.3-7)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 w:author="MCC160" w:date="2022-04-21T19:15: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6"/>
        <w:gridCol w:w="2129"/>
        <w:gridCol w:w="2127"/>
        <w:gridCol w:w="1419"/>
        <w:gridCol w:w="1134"/>
        <w:tblGridChange w:id="34">
          <w:tblGrid>
            <w:gridCol w:w="2836"/>
            <w:gridCol w:w="2129"/>
            <w:gridCol w:w="2127"/>
            <w:gridCol w:w="1419"/>
            <w:gridCol w:w="1134"/>
          </w:tblGrid>
        </w:tblGridChange>
      </w:tblGrid>
      <w:tr w:rsidR="00EB3CCD" w14:paraId="45EAF6A7" w14:textId="77777777" w:rsidTr="00C96CDA">
        <w:trPr>
          <w:jc w:val="center"/>
          <w:trPrChange w:id="35" w:author="MCC160" w:date="2022-04-21T19:15: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vAlign w:val="center"/>
            <w:hideMark/>
            <w:tcPrChange w:id="36" w:author="MCC160" w:date="2022-04-21T19:15: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5B4176" w14:textId="77777777" w:rsidR="00EB3CCD" w:rsidRDefault="00EB3CCD" w:rsidP="00C201EF">
            <w:pPr>
              <w:pStyle w:val="TAL"/>
              <w:spacing w:line="254" w:lineRule="auto"/>
            </w:pPr>
            <w:r>
              <w:t>Derivation Path: TS 36.579-1 [2], Table 5.5.3.2.2-1</w:t>
            </w:r>
          </w:p>
        </w:tc>
      </w:tr>
      <w:tr w:rsidR="00EB3CCD" w14:paraId="728E65EB" w14:textId="77777777" w:rsidTr="00C96CDA">
        <w:trPr>
          <w:jc w:val="center"/>
          <w:trPrChange w:id="37" w:author="MCC160" w:date="2022-04-21T19:15: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hideMark/>
            <w:tcPrChange w:id="38" w:author="MCC160" w:date="2022-04-21T19:15:00Z">
              <w:tcPr>
                <w:tcW w:w="2834" w:type="dxa"/>
                <w:tcBorders>
                  <w:top w:val="single" w:sz="4" w:space="0" w:color="auto"/>
                  <w:left w:val="single" w:sz="4" w:space="0" w:color="auto"/>
                  <w:bottom w:val="single" w:sz="4" w:space="0" w:color="auto"/>
                  <w:right w:val="single" w:sz="4" w:space="0" w:color="auto"/>
                </w:tcBorders>
                <w:vAlign w:val="center"/>
                <w:hideMark/>
              </w:tcPr>
            </w:tcPrChange>
          </w:tcPr>
          <w:p w14:paraId="620533A4" w14:textId="77777777" w:rsidR="00EB3CCD" w:rsidRDefault="00EB3CCD" w:rsidP="00C201EF">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Change w:id="39" w:author="MCC160" w:date="2022-04-21T19:15:00Z">
              <w:tcPr>
                <w:tcW w:w="2128" w:type="dxa"/>
                <w:tcBorders>
                  <w:top w:val="single" w:sz="4" w:space="0" w:color="auto"/>
                  <w:left w:val="single" w:sz="4" w:space="0" w:color="auto"/>
                  <w:bottom w:val="single" w:sz="4" w:space="0" w:color="auto"/>
                  <w:right w:val="single" w:sz="4" w:space="0" w:color="auto"/>
                </w:tcBorders>
                <w:hideMark/>
              </w:tcPr>
            </w:tcPrChange>
          </w:tcPr>
          <w:p w14:paraId="7C9B05A6" w14:textId="77777777" w:rsidR="00EB3CCD" w:rsidRDefault="00EB3CCD" w:rsidP="00C201EF">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Change w:id="40" w:author="MCC160" w:date="2022-04-21T19:15:00Z">
              <w:tcPr>
                <w:tcW w:w="2126" w:type="dxa"/>
                <w:tcBorders>
                  <w:top w:val="single" w:sz="4" w:space="0" w:color="auto"/>
                  <w:left w:val="single" w:sz="4" w:space="0" w:color="auto"/>
                  <w:bottom w:val="single" w:sz="4" w:space="0" w:color="auto"/>
                  <w:right w:val="single" w:sz="4" w:space="0" w:color="auto"/>
                </w:tcBorders>
                <w:hideMark/>
              </w:tcPr>
            </w:tcPrChange>
          </w:tcPr>
          <w:p w14:paraId="6234A0CC" w14:textId="77777777" w:rsidR="00EB3CCD" w:rsidRDefault="00EB3CCD" w:rsidP="00C201EF">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Change w:id="41" w:author="MCC160" w:date="2022-04-21T19:15:00Z">
              <w:tcPr>
                <w:tcW w:w="1418" w:type="dxa"/>
                <w:tcBorders>
                  <w:top w:val="single" w:sz="4" w:space="0" w:color="auto"/>
                  <w:left w:val="single" w:sz="4" w:space="0" w:color="auto"/>
                  <w:bottom w:val="single" w:sz="4" w:space="0" w:color="auto"/>
                  <w:right w:val="single" w:sz="4" w:space="0" w:color="auto"/>
                </w:tcBorders>
                <w:hideMark/>
              </w:tcPr>
            </w:tcPrChange>
          </w:tcPr>
          <w:p w14:paraId="180996BE" w14:textId="77777777" w:rsidR="00EB3CCD" w:rsidRDefault="00EB3CCD" w:rsidP="00C201EF">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Change w:id="42" w:author="MCC160" w:date="2022-04-21T19:15:00Z">
              <w:tcPr>
                <w:tcW w:w="1133" w:type="dxa"/>
                <w:tcBorders>
                  <w:top w:val="single" w:sz="4" w:space="0" w:color="auto"/>
                  <w:left w:val="single" w:sz="4" w:space="0" w:color="auto"/>
                  <w:bottom w:val="single" w:sz="4" w:space="0" w:color="auto"/>
                  <w:right w:val="single" w:sz="4" w:space="0" w:color="auto"/>
                </w:tcBorders>
                <w:vAlign w:val="bottom"/>
                <w:hideMark/>
              </w:tcPr>
            </w:tcPrChange>
          </w:tcPr>
          <w:p w14:paraId="42E8A854" w14:textId="77777777" w:rsidR="00EB3CCD" w:rsidRDefault="00EB3CCD" w:rsidP="00C201EF">
            <w:pPr>
              <w:pStyle w:val="TAH"/>
              <w:spacing w:line="254" w:lineRule="auto"/>
              <w:rPr>
                <w:bCs/>
              </w:rPr>
            </w:pPr>
            <w:r>
              <w:rPr>
                <w:bCs/>
              </w:rPr>
              <w:t>Condition</w:t>
            </w:r>
          </w:p>
        </w:tc>
      </w:tr>
      <w:tr w:rsidR="00EB3CCD" w14:paraId="62DD1322" w14:textId="77777777" w:rsidTr="00C96CDA">
        <w:trPr>
          <w:jc w:val="center"/>
          <w:trPrChange w:id="43" w:author="MCC160" w:date="2022-04-21T19:15: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44" w:author="MCC160" w:date="2022-04-21T19:15:00Z">
              <w:tcPr>
                <w:tcW w:w="2834" w:type="dxa"/>
                <w:tcBorders>
                  <w:top w:val="single" w:sz="4" w:space="0" w:color="auto"/>
                  <w:left w:val="single" w:sz="4" w:space="0" w:color="auto"/>
                  <w:bottom w:val="single" w:sz="4" w:space="0" w:color="auto"/>
                  <w:right w:val="single" w:sz="4" w:space="0" w:color="auto"/>
                </w:tcBorders>
                <w:hideMark/>
              </w:tcPr>
            </w:tcPrChange>
          </w:tcPr>
          <w:p w14:paraId="5BE8EC8B" w14:textId="77777777" w:rsidR="00EB3CCD" w:rsidRDefault="00EB3CCD" w:rsidP="00C201EF">
            <w:pPr>
              <w:pStyle w:val="TAL"/>
              <w:spacing w:line="254" w:lineRule="auto"/>
            </w:pPr>
            <w:proofErr w:type="spellStart"/>
            <w:r>
              <w:t>mcpttinfo</w:t>
            </w:r>
            <w:proofErr w:type="spellEnd"/>
          </w:p>
        </w:tc>
        <w:tc>
          <w:tcPr>
            <w:tcW w:w="2129" w:type="dxa"/>
            <w:tcBorders>
              <w:top w:val="single" w:sz="4" w:space="0" w:color="auto"/>
              <w:left w:val="single" w:sz="4" w:space="0" w:color="auto"/>
              <w:bottom w:val="single" w:sz="4" w:space="0" w:color="auto"/>
              <w:right w:val="single" w:sz="4" w:space="0" w:color="auto"/>
            </w:tcBorders>
            <w:tcPrChange w:id="45" w:author="MCC160" w:date="2022-04-21T19:15:00Z">
              <w:tcPr>
                <w:tcW w:w="2128" w:type="dxa"/>
                <w:tcBorders>
                  <w:top w:val="single" w:sz="4" w:space="0" w:color="auto"/>
                  <w:left w:val="single" w:sz="4" w:space="0" w:color="auto"/>
                  <w:bottom w:val="single" w:sz="4" w:space="0" w:color="auto"/>
                  <w:right w:val="single" w:sz="4" w:space="0" w:color="auto"/>
                </w:tcBorders>
              </w:tcPr>
            </w:tcPrChange>
          </w:tcPr>
          <w:p w14:paraId="11C77A39" w14:textId="77777777" w:rsidR="00EB3CCD" w:rsidRDefault="00EB3CCD"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Change w:id="46" w:author="MCC160" w:date="2022-04-21T19:15:00Z">
              <w:tcPr>
                <w:tcW w:w="2126" w:type="dxa"/>
                <w:tcBorders>
                  <w:top w:val="single" w:sz="4" w:space="0" w:color="auto"/>
                  <w:left w:val="single" w:sz="4" w:space="0" w:color="auto"/>
                  <w:bottom w:val="single" w:sz="4" w:space="0" w:color="auto"/>
                  <w:right w:val="single" w:sz="4" w:space="0" w:color="auto"/>
                </w:tcBorders>
              </w:tcPr>
            </w:tcPrChange>
          </w:tcPr>
          <w:p w14:paraId="2CA89B80"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Change w:id="47" w:author="MCC160" w:date="2022-04-21T19:15:00Z">
              <w:tcPr>
                <w:tcW w:w="1418" w:type="dxa"/>
                <w:tcBorders>
                  <w:top w:val="single" w:sz="4" w:space="0" w:color="auto"/>
                  <w:left w:val="single" w:sz="4" w:space="0" w:color="auto"/>
                  <w:bottom w:val="single" w:sz="4" w:space="0" w:color="auto"/>
                  <w:right w:val="single" w:sz="4" w:space="0" w:color="auto"/>
                </w:tcBorders>
              </w:tcPr>
            </w:tcPrChange>
          </w:tcPr>
          <w:p w14:paraId="5B623937"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Change w:id="48" w:author="MCC160" w:date="2022-04-21T19:15:00Z">
              <w:tcPr>
                <w:tcW w:w="1133" w:type="dxa"/>
                <w:tcBorders>
                  <w:top w:val="single" w:sz="4" w:space="0" w:color="auto"/>
                  <w:left w:val="single" w:sz="4" w:space="0" w:color="auto"/>
                  <w:bottom w:val="single" w:sz="4" w:space="0" w:color="auto"/>
                  <w:right w:val="single" w:sz="4" w:space="0" w:color="auto"/>
                </w:tcBorders>
                <w:vAlign w:val="bottom"/>
              </w:tcPr>
            </w:tcPrChange>
          </w:tcPr>
          <w:p w14:paraId="6239EA44" w14:textId="77777777" w:rsidR="00EB3CCD" w:rsidRDefault="00EB3CCD" w:rsidP="00C201EF">
            <w:pPr>
              <w:pStyle w:val="TAL"/>
              <w:spacing w:line="254" w:lineRule="auto"/>
            </w:pPr>
          </w:p>
        </w:tc>
      </w:tr>
      <w:tr w:rsidR="00EB3CCD" w14:paraId="04F61F5D" w14:textId="77777777" w:rsidTr="00C96CDA">
        <w:trPr>
          <w:jc w:val="center"/>
          <w:trPrChange w:id="49" w:author="MCC160" w:date="2022-04-21T19:15: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50" w:author="MCC160" w:date="2022-04-21T19:15:00Z">
              <w:tcPr>
                <w:tcW w:w="2834" w:type="dxa"/>
                <w:tcBorders>
                  <w:top w:val="single" w:sz="4" w:space="0" w:color="auto"/>
                  <w:left w:val="single" w:sz="4" w:space="0" w:color="auto"/>
                  <w:bottom w:val="single" w:sz="4" w:space="0" w:color="auto"/>
                  <w:right w:val="single" w:sz="4" w:space="0" w:color="auto"/>
                </w:tcBorders>
                <w:hideMark/>
              </w:tcPr>
            </w:tcPrChange>
          </w:tcPr>
          <w:p w14:paraId="5633F6C9" w14:textId="77777777" w:rsidR="00EB3CCD" w:rsidRDefault="00EB3CCD" w:rsidP="00C201EF">
            <w:pPr>
              <w:pStyle w:val="TAL"/>
              <w:spacing w:line="254" w:lineRule="auto"/>
            </w:pPr>
            <w:r>
              <w:t xml:space="preserve">  </w:t>
            </w:r>
            <w:proofErr w:type="spellStart"/>
            <w:r>
              <w:t>mcptt</w:t>
            </w:r>
            <w:proofErr w:type="spellEnd"/>
            <w:r>
              <w:t>-Params</w:t>
            </w:r>
          </w:p>
        </w:tc>
        <w:tc>
          <w:tcPr>
            <w:tcW w:w="2129" w:type="dxa"/>
            <w:tcBorders>
              <w:top w:val="single" w:sz="4" w:space="0" w:color="auto"/>
              <w:left w:val="single" w:sz="4" w:space="0" w:color="auto"/>
              <w:bottom w:val="single" w:sz="4" w:space="0" w:color="auto"/>
              <w:right w:val="single" w:sz="4" w:space="0" w:color="auto"/>
            </w:tcBorders>
            <w:tcPrChange w:id="51" w:author="MCC160" w:date="2022-04-21T19:15:00Z">
              <w:tcPr>
                <w:tcW w:w="2128" w:type="dxa"/>
                <w:tcBorders>
                  <w:top w:val="single" w:sz="4" w:space="0" w:color="auto"/>
                  <w:left w:val="single" w:sz="4" w:space="0" w:color="auto"/>
                  <w:bottom w:val="single" w:sz="4" w:space="0" w:color="auto"/>
                  <w:right w:val="single" w:sz="4" w:space="0" w:color="auto"/>
                </w:tcBorders>
              </w:tcPr>
            </w:tcPrChange>
          </w:tcPr>
          <w:p w14:paraId="228F6B64" w14:textId="77777777" w:rsidR="00EB3CCD" w:rsidRDefault="00EB3CCD"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Change w:id="52" w:author="MCC160" w:date="2022-04-21T19:15:00Z">
              <w:tcPr>
                <w:tcW w:w="2126" w:type="dxa"/>
                <w:tcBorders>
                  <w:top w:val="single" w:sz="4" w:space="0" w:color="auto"/>
                  <w:left w:val="single" w:sz="4" w:space="0" w:color="auto"/>
                  <w:bottom w:val="single" w:sz="4" w:space="0" w:color="auto"/>
                  <w:right w:val="single" w:sz="4" w:space="0" w:color="auto"/>
                </w:tcBorders>
              </w:tcPr>
            </w:tcPrChange>
          </w:tcPr>
          <w:p w14:paraId="7317A428"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Change w:id="53" w:author="MCC160" w:date="2022-04-21T19:15:00Z">
              <w:tcPr>
                <w:tcW w:w="1418" w:type="dxa"/>
                <w:tcBorders>
                  <w:top w:val="single" w:sz="4" w:space="0" w:color="auto"/>
                  <w:left w:val="single" w:sz="4" w:space="0" w:color="auto"/>
                  <w:bottom w:val="single" w:sz="4" w:space="0" w:color="auto"/>
                  <w:right w:val="single" w:sz="4" w:space="0" w:color="auto"/>
                </w:tcBorders>
              </w:tcPr>
            </w:tcPrChange>
          </w:tcPr>
          <w:p w14:paraId="6D0181A6"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Change w:id="54" w:author="MCC160" w:date="2022-04-21T19:15:00Z">
              <w:tcPr>
                <w:tcW w:w="1133" w:type="dxa"/>
                <w:tcBorders>
                  <w:top w:val="single" w:sz="4" w:space="0" w:color="auto"/>
                  <w:left w:val="single" w:sz="4" w:space="0" w:color="auto"/>
                  <w:bottom w:val="single" w:sz="4" w:space="0" w:color="auto"/>
                  <w:right w:val="single" w:sz="4" w:space="0" w:color="auto"/>
                </w:tcBorders>
              </w:tcPr>
            </w:tcPrChange>
          </w:tcPr>
          <w:p w14:paraId="6DD7A587" w14:textId="77777777" w:rsidR="00EB3CCD" w:rsidRDefault="00EB3CCD" w:rsidP="00C201EF">
            <w:pPr>
              <w:pStyle w:val="TAL"/>
              <w:spacing w:line="254" w:lineRule="auto"/>
            </w:pPr>
          </w:p>
        </w:tc>
      </w:tr>
      <w:tr w:rsidR="00EB3CCD" w:rsidDel="00C96CDA" w14:paraId="79995324" w14:textId="73694A45" w:rsidTr="00C96CDA">
        <w:trPr>
          <w:jc w:val="center"/>
          <w:del w:id="55" w:author="MCC160" w:date="2022-04-21T19:15:00Z"/>
          <w:trPrChange w:id="56" w:author="MCC160" w:date="2022-04-21T19:15: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57" w:author="MCC160" w:date="2022-04-21T19:15:00Z">
              <w:tcPr>
                <w:tcW w:w="2834" w:type="dxa"/>
                <w:tcBorders>
                  <w:top w:val="single" w:sz="4" w:space="0" w:color="auto"/>
                  <w:left w:val="single" w:sz="4" w:space="0" w:color="auto"/>
                  <w:bottom w:val="single" w:sz="4" w:space="0" w:color="auto"/>
                  <w:right w:val="single" w:sz="4" w:space="0" w:color="auto"/>
                </w:tcBorders>
                <w:hideMark/>
              </w:tcPr>
            </w:tcPrChange>
          </w:tcPr>
          <w:p w14:paraId="711DD4E0" w14:textId="6BC745D1" w:rsidR="00EB3CCD" w:rsidDel="00C96CDA" w:rsidRDefault="00EB3CCD" w:rsidP="00C201EF">
            <w:pPr>
              <w:pStyle w:val="TAL"/>
              <w:spacing w:line="254" w:lineRule="auto"/>
              <w:rPr>
                <w:del w:id="58" w:author="MCC160" w:date="2022-04-21T19:15:00Z"/>
              </w:rPr>
            </w:pPr>
            <w:del w:id="59" w:author="MCC160" w:date="2022-04-21T19:15:00Z">
              <w:r w:rsidDel="00C96CDA">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hideMark/>
            <w:tcPrChange w:id="60" w:author="MCC160" w:date="2022-04-21T19:15:00Z">
              <w:tcPr>
                <w:tcW w:w="2128" w:type="dxa"/>
                <w:tcBorders>
                  <w:top w:val="single" w:sz="4" w:space="0" w:color="auto"/>
                  <w:left w:val="single" w:sz="4" w:space="0" w:color="auto"/>
                  <w:bottom w:val="single" w:sz="4" w:space="0" w:color="auto"/>
                  <w:right w:val="single" w:sz="4" w:space="0" w:color="auto"/>
                </w:tcBorders>
                <w:hideMark/>
              </w:tcPr>
            </w:tcPrChange>
          </w:tcPr>
          <w:p w14:paraId="207C8804" w14:textId="46985C7E" w:rsidR="00EB3CCD" w:rsidDel="00C96CDA" w:rsidRDefault="00EB3CCD" w:rsidP="00C201EF">
            <w:pPr>
              <w:pStyle w:val="TAL"/>
              <w:spacing w:line="254" w:lineRule="auto"/>
              <w:rPr>
                <w:del w:id="61" w:author="MCC160" w:date="2022-04-21T19:15:00Z"/>
              </w:rPr>
            </w:pPr>
            <w:del w:id="62" w:author="MCC160" w:date="2022-04-21T19:15:00Z">
              <w:r w:rsidDel="00C96CDA">
                <w:delText>px_MCPTT_ID_User_A</w:delText>
              </w:r>
            </w:del>
          </w:p>
        </w:tc>
        <w:tc>
          <w:tcPr>
            <w:tcW w:w="2127" w:type="dxa"/>
            <w:tcBorders>
              <w:top w:val="single" w:sz="4" w:space="0" w:color="auto"/>
              <w:left w:val="single" w:sz="4" w:space="0" w:color="auto"/>
              <w:bottom w:val="single" w:sz="4" w:space="0" w:color="auto"/>
              <w:right w:val="single" w:sz="4" w:space="0" w:color="auto"/>
            </w:tcBorders>
            <w:tcPrChange w:id="63" w:author="MCC160" w:date="2022-04-21T19:15:00Z">
              <w:tcPr>
                <w:tcW w:w="2126" w:type="dxa"/>
                <w:tcBorders>
                  <w:top w:val="single" w:sz="4" w:space="0" w:color="auto"/>
                  <w:left w:val="single" w:sz="4" w:space="0" w:color="auto"/>
                  <w:bottom w:val="single" w:sz="4" w:space="0" w:color="auto"/>
                  <w:right w:val="single" w:sz="4" w:space="0" w:color="auto"/>
                </w:tcBorders>
              </w:tcPr>
            </w:tcPrChange>
          </w:tcPr>
          <w:p w14:paraId="647AD7FE" w14:textId="5E211DF2" w:rsidR="00EB3CCD" w:rsidDel="00C96CDA" w:rsidRDefault="00EB3CCD" w:rsidP="00C201EF">
            <w:pPr>
              <w:pStyle w:val="TAL"/>
              <w:spacing w:line="254" w:lineRule="auto"/>
              <w:rPr>
                <w:del w:id="64" w:author="MCC160" w:date="2022-04-21T19:15:00Z"/>
              </w:rPr>
            </w:pPr>
          </w:p>
        </w:tc>
        <w:tc>
          <w:tcPr>
            <w:tcW w:w="1419" w:type="dxa"/>
            <w:tcBorders>
              <w:top w:val="single" w:sz="4" w:space="0" w:color="auto"/>
              <w:left w:val="single" w:sz="4" w:space="0" w:color="auto"/>
              <w:bottom w:val="single" w:sz="4" w:space="0" w:color="auto"/>
              <w:right w:val="single" w:sz="4" w:space="0" w:color="auto"/>
            </w:tcBorders>
            <w:hideMark/>
            <w:tcPrChange w:id="65" w:author="MCC160" w:date="2022-04-21T19:15:00Z">
              <w:tcPr>
                <w:tcW w:w="1418" w:type="dxa"/>
                <w:tcBorders>
                  <w:top w:val="single" w:sz="4" w:space="0" w:color="auto"/>
                  <w:left w:val="single" w:sz="4" w:space="0" w:color="auto"/>
                  <w:bottom w:val="single" w:sz="4" w:space="0" w:color="auto"/>
                  <w:right w:val="single" w:sz="4" w:space="0" w:color="auto"/>
                </w:tcBorders>
                <w:hideMark/>
              </w:tcPr>
            </w:tcPrChange>
          </w:tcPr>
          <w:p w14:paraId="57BD239B" w14:textId="45C3343F" w:rsidR="00EB3CCD" w:rsidDel="00C96CDA" w:rsidRDefault="00EB3CCD" w:rsidP="00C201EF">
            <w:pPr>
              <w:pStyle w:val="TAL"/>
              <w:spacing w:line="254" w:lineRule="auto"/>
              <w:rPr>
                <w:del w:id="66" w:author="MCC160" w:date="2022-04-21T19:15:00Z"/>
              </w:rPr>
            </w:pPr>
            <w:del w:id="67" w:author="MCC160" w:date="2022-04-21T19:15:00Z">
              <w:r w:rsidDel="00C96CDA">
                <w:delText>TS 24.379 [9] clause 10.1.5.4</w:delText>
              </w:r>
            </w:del>
          </w:p>
        </w:tc>
        <w:tc>
          <w:tcPr>
            <w:tcW w:w="1134" w:type="dxa"/>
            <w:tcBorders>
              <w:top w:val="single" w:sz="4" w:space="0" w:color="auto"/>
              <w:left w:val="single" w:sz="4" w:space="0" w:color="auto"/>
              <w:bottom w:val="single" w:sz="4" w:space="0" w:color="auto"/>
              <w:right w:val="single" w:sz="4" w:space="0" w:color="auto"/>
            </w:tcBorders>
            <w:tcPrChange w:id="68" w:author="MCC160" w:date="2022-04-21T19:15:00Z">
              <w:tcPr>
                <w:tcW w:w="1133" w:type="dxa"/>
                <w:tcBorders>
                  <w:top w:val="single" w:sz="4" w:space="0" w:color="auto"/>
                  <w:left w:val="single" w:sz="4" w:space="0" w:color="auto"/>
                  <w:bottom w:val="single" w:sz="4" w:space="0" w:color="auto"/>
                  <w:right w:val="single" w:sz="4" w:space="0" w:color="auto"/>
                </w:tcBorders>
              </w:tcPr>
            </w:tcPrChange>
          </w:tcPr>
          <w:p w14:paraId="0E0BE693" w14:textId="6CB83F82" w:rsidR="00EB3CCD" w:rsidDel="00C96CDA" w:rsidRDefault="00EB3CCD" w:rsidP="00C201EF">
            <w:pPr>
              <w:pStyle w:val="TAL"/>
              <w:spacing w:line="254" w:lineRule="auto"/>
              <w:rPr>
                <w:del w:id="69" w:author="MCC160" w:date="2022-04-21T19:15:00Z"/>
              </w:rPr>
            </w:pPr>
          </w:p>
        </w:tc>
      </w:tr>
      <w:tr w:rsidR="00EB3CCD" w:rsidDel="00C96CDA" w14:paraId="24A2A2C0" w14:textId="161248BB" w:rsidTr="00C96CDA">
        <w:trPr>
          <w:jc w:val="center"/>
          <w:del w:id="70" w:author="MCC160" w:date="2022-04-21T19:15:00Z"/>
          <w:trPrChange w:id="71" w:author="MCC160" w:date="2022-04-21T19:15: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72" w:author="MCC160" w:date="2022-04-21T19:15:00Z">
              <w:tcPr>
                <w:tcW w:w="2834" w:type="dxa"/>
                <w:tcBorders>
                  <w:top w:val="single" w:sz="4" w:space="0" w:color="auto"/>
                  <w:left w:val="single" w:sz="4" w:space="0" w:color="auto"/>
                  <w:bottom w:val="single" w:sz="4" w:space="0" w:color="auto"/>
                  <w:right w:val="single" w:sz="4" w:space="0" w:color="auto"/>
                </w:tcBorders>
                <w:hideMark/>
              </w:tcPr>
            </w:tcPrChange>
          </w:tcPr>
          <w:p w14:paraId="0A177FB2" w14:textId="78616277" w:rsidR="00EB3CCD" w:rsidDel="00C96CDA" w:rsidRDefault="00EB3CCD" w:rsidP="00C201EF">
            <w:pPr>
              <w:pStyle w:val="TAL"/>
              <w:spacing w:line="254" w:lineRule="auto"/>
              <w:rPr>
                <w:del w:id="73" w:author="MCC160" w:date="2022-04-21T19:15:00Z"/>
              </w:rPr>
            </w:pPr>
            <w:del w:id="74" w:author="MCC160" w:date="2022-04-21T19:15:00Z">
              <w:r w:rsidDel="00C96CDA">
                <w:delText xml:space="preserve">    mcptt-calling-user-id</w:delText>
              </w:r>
            </w:del>
          </w:p>
        </w:tc>
        <w:tc>
          <w:tcPr>
            <w:tcW w:w="2129" w:type="dxa"/>
            <w:tcBorders>
              <w:top w:val="single" w:sz="4" w:space="0" w:color="auto"/>
              <w:left w:val="single" w:sz="4" w:space="0" w:color="auto"/>
              <w:bottom w:val="single" w:sz="4" w:space="0" w:color="auto"/>
              <w:right w:val="single" w:sz="4" w:space="0" w:color="auto"/>
            </w:tcBorders>
            <w:hideMark/>
            <w:tcPrChange w:id="75" w:author="MCC160" w:date="2022-04-21T19:15:00Z">
              <w:tcPr>
                <w:tcW w:w="2128" w:type="dxa"/>
                <w:tcBorders>
                  <w:top w:val="single" w:sz="4" w:space="0" w:color="auto"/>
                  <w:left w:val="single" w:sz="4" w:space="0" w:color="auto"/>
                  <w:bottom w:val="single" w:sz="4" w:space="0" w:color="auto"/>
                  <w:right w:val="single" w:sz="4" w:space="0" w:color="auto"/>
                </w:tcBorders>
                <w:hideMark/>
              </w:tcPr>
            </w:tcPrChange>
          </w:tcPr>
          <w:p w14:paraId="428A8DA1" w14:textId="10F564B1" w:rsidR="00EB3CCD" w:rsidDel="00C96CDA" w:rsidRDefault="00EB3CCD" w:rsidP="00C201EF">
            <w:pPr>
              <w:pStyle w:val="TAL"/>
              <w:spacing w:line="254" w:lineRule="auto"/>
              <w:rPr>
                <w:del w:id="76" w:author="MCC160" w:date="2022-04-21T19:15:00Z"/>
              </w:rPr>
            </w:pPr>
            <w:del w:id="77" w:author="MCC160" w:date="2022-04-21T19:15:00Z">
              <w:r w:rsidDel="00C96CDA">
                <w:delText>not present</w:delText>
              </w:r>
            </w:del>
          </w:p>
        </w:tc>
        <w:tc>
          <w:tcPr>
            <w:tcW w:w="2127" w:type="dxa"/>
            <w:tcBorders>
              <w:top w:val="single" w:sz="4" w:space="0" w:color="auto"/>
              <w:left w:val="single" w:sz="4" w:space="0" w:color="auto"/>
              <w:bottom w:val="single" w:sz="4" w:space="0" w:color="auto"/>
              <w:right w:val="single" w:sz="4" w:space="0" w:color="auto"/>
            </w:tcBorders>
            <w:tcPrChange w:id="78" w:author="MCC160" w:date="2022-04-21T19:15:00Z">
              <w:tcPr>
                <w:tcW w:w="2126" w:type="dxa"/>
                <w:tcBorders>
                  <w:top w:val="single" w:sz="4" w:space="0" w:color="auto"/>
                  <w:left w:val="single" w:sz="4" w:space="0" w:color="auto"/>
                  <w:bottom w:val="single" w:sz="4" w:space="0" w:color="auto"/>
                  <w:right w:val="single" w:sz="4" w:space="0" w:color="auto"/>
                </w:tcBorders>
              </w:tcPr>
            </w:tcPrChange>
          </w:tcPr>
          <w:p w14:paraId="58683BA5" w14:textId="312499B1" w:rsidR="00EB3CCD" w:rsidDel="00C96CDA" w:rsidRDefault="00EB3CCD" w:rsidP="00C201EF">
            <w:pPr>
              <w:pStyle w:val="TAL"/>
              <w:spacing w:line="254" w:lineRule="auto"/>
              <w:rPr>
                <w:del w:id="79" w:author="MCC160" w:date="2022-04-21T19:15:00Z"/>
              </w:rPr>
            </w:pPr>
          </w:p>
        </w:tc>
        <w:tc>
          <w:tcPr>
            <w:tcW w:w="1419" w:type="dxa"/>
            <w:tcBorders>
              <w:top w:val="single" w:sz="4" w:space="0" w:color="auto"/>
              <w:left w:val="single" w:sz="4" w:space="0" w:color="auto"/>
              <w:bottom w:val="single" w:sz="4" w:space="0" w:color="auto"/>
              <w:right w:val="single" w:sz="4" w:space="0" w:color="auto"/>
            </w:tcBorders>
            <w:tcPrChange w:id="80" w:author="MCC160" w:date="2022-04-21T19:15:00Z">
              <w:tcPr>
                <w:tcW w:w="1418" w:type="dxa"/>
                <w:tcBorders>
                  <w:top w:val="single" w:sz="4" w:space="0" w:color="auto"/>
                  <w:left w:val="single" w:sz="4" w:space="0" w:color="auto"/>
                  <w:bottom w:val="single" w:sz="4" w:space="0" w:color="auto"/>
                  <w:right w:val="single" w:sz="4" w:space="0" w:color="auto"/>
                </w:tcBorders>
              </w:tcPr>
            </w:tcPrChange>
          </w:tcPr>
          <w:p w14:paraId="31C500D5" w14:textId="6428E866" w:rsidR="00EB3CCD" w:rsidDel="00C96CDA" w:rsidRDefault="00EB3CCD" w:rsidP="00C201EF">
            <w:pPr>
              <w:pStyle w:val="TAL"/>
              <w:spacing w:line="254" w:lineRule="auto"/>
              <w:rPr>
                <w:del w:id="81" w:author="MCC160" w:date="2022-04-21T19:15:00Z"/>
              </w:rPr>
            </w:pPr>
          </w:p>
        </w:tc>
        <w:tc>
          <w:tcPr>
            <w:tcW w:w="1134" w:type="dxa"/>
            <w:tcBorders>
              <w:top w:val="single" w:sz="4" w:space="0" w:color="auto"/>
              <w:left w:val="single" w:sz="4" w:space="0" w:color="auto"/>
              <w:bottom w:val="single" w:sz="4" w:space="0" w:color="auto"/>
              <w:right w:val="single" w:sz="4" w:space="0" w:color="auto"/>
            </w:tcBorders>
            <w:tcPrChange w:id="82" w:author="MCC160" w:date="2022-04-21T19:15:00Z">
              <w:tcPr>
                <w:tcW w:w="1133" w:type="dxa"/>
                <w:tcBorders>
                  <w:top w:val="single" w:sz="4" w:space="0" w:color="auto"/>
                  <w:left w:val="single" w:sz="4" w:space="0" w:color="auto"/>
                  <w:bottom w:val="single" w:sz="4" w:space="0" w:color="auto"/>
                  <w:right w:val="single" w:sz="4" w:space="0" w:color="auto"/>
                </w:tcBorders>
              </w:tcPr>
            </w:tcPrChange>
          </w:tcPr>
          <w:p w14:paraId="6DBDC7B0" w14:textId="10688DBD" w:rsidR="00EB3CCD" w:rsidDel="00C96CDA" w:rsidRDefault="00EB3CCD" w:rsidP="00C201EF">
            <w:pPr>
              <w:pStyle w:val="TAL"/>
              <w:spacing w:line="254" w:lineRule="auto"/>
              <w:rPr>
                <w:del w:id="83" w:author="MCC160" w:date="2022-04-21T19:15:00Z"/>
              </w:rPr>
            </w:pPr>
          </w:p>
        </w:tc>
      </w:tr>
      <w:tr w:rsidR="00EB3CCD" w14:paraId="73C93071" w14:textId="77777777" w:rsidTr="00C96CDA">
        <w:trPr>
          <w:jc w:val="center"/>
          <w:trPrChange w:id="84" w:author="MCC160" w:date="2022-04-21T19:15: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85" w:author="MCC160" w:date="2022-04-21T19:15:00Z">
              <w:tcPr>
                <w:tcW w:w="2834" w:type="dxa"/>
                <w:tcBorders>
                  <w:top w:val="single" w:sz="4" w:space="0" w:color="auto"/>
                  <w:left w:val="single" w:sz="4" w:space="0" w:color="auto"/>
                  <w:bottom w:val="single" w:sz="4" w:space="0" w:color="auto"/>
                  <w:right w:val="single" w:sz="4" w:space="0" w:color="auto"/>
                </w:tcBorders>
                <w:hideMark/>
              </w:tcPr>
            </w:tcPrChange>
          </w:tcPr>
          <w:p w14:paraId="0E4A6450" w14:textId="77777777" w:rsidR="00EB3CCD" w:rsidRDefault="00EB3CCD" w:rsidP="00C201EF">
            <w:pPr>
              <w:pStyle w:val="TAL"/>
              <w:spacing w:line="254" w:lineRule="auto"/>
            </w:pPr>
            <w:r>
              <w:t xml:space="preserve">    </w:t>
            </w:r>
            <w:proofErr w:type="spellStart"/>
            <w:r>
              <w:rPr>
                <w:rFonts w:eastAsia="SimSun"/>
              </w:rPr>
              <w:t>mcptt</w:t>
            </w:r>
            <w:proofErr w:type="spellEnd"/>
            <w:r>
              <w:rPr>
                <w:rFonts w:eastAsia="SimSun"/>
              </w:rPr>
              <w:t>-calling-group-id</w:t>
            </w:r>
          </w:p>
        </w:tc>
        <w:tc>
          <w:tcPr>
            <w:tcW w:w="2129" w:type="dxa"/>
            <w:tcBorders>
              <w:top w:val="single" w:sz="4" w:space="0" w:color="auto"/>
              <w:left w:val="single" w:sz="4" w:space="0" w:color="auto"/>
              <w:bottom w:val="single" w:sz="4" w:space="0" w:color="auto"/>
              <w:right w:val="single" w:sz="4" w:space="0" w:color="auto"/>
            </w:tcBorders>
            <w:hideMark/>
            <w:tcPrChange w:id="86" w:author="MCC160" w:date="2022-04-21T19:15:00Z">
              <w:tcPr>
                <w:tcW w:w="2128" w:type="dxa"/>
                <w:tcBorders>
                  <w:top w:val="single" w:sz="4" w:space="0" w:color="auto"/>
                  <w:left w:val="single" w:sz="4" w:space="0" w:color="auto"/>
                  <w:bottom w:val="single" w:sz="4" w:space="0" w:color="auto"/>
                  <w:right w:val="single" w:sz="4" w:space="0" w:color="auto"/>
                </w:tcBorders>
                <w:hideMark/>
              </w:tcPr>
            </w:tcPrChange>
          </w:tcPr>
          <w:p w14:paraId="56F70C41" w14:textId="7A459EA5" w:rsidR="00EB3CCD" w:rsidRDefault="00C96CDA" w:rsidP="00C201EF">
            <w:pPr>
              <w:pStyle w:val="TAL"/>
              <w:spacing w:line="254" w:lineRule="auto"/>
            </w:pPr>
            <w:ins w:id="87" w:author="MCC160" w:date="2022-04-21T19:16:00Z">
              <w:r w:rsidRPr="00C96CDA">
                <w:t>Encrypted (NOTE 1) &lt;</w:t>
              </w:r>
              <w:proofErr w:type="spellStart"/>
              <w:r w:rsidRPr="00C96CDA">
                <w:t>mcptt</w:t>
              </w:r>
              <w:proofErr w:type="spellEnd"/>
              <w:r w:rsidRPr="00C96CDA">
                <w:t xml:space="preserve">-calling-group-id&gt; with </w:t>
              </w:r>
              <w:proofErr w:type="spellStart"/>
              <w:r w:rsidRPr="00C96CDA">
                <w:t>mcpttURI</w:t>
              </w:r>
              <w:proofErr w:type="spellEnd"/>
              <w:r w:rsidRPr="00C96CDA">
                <w:t xml:space="preserve"> set to </w:t>
              </w:r>
            </w:ins>
            <w:proofErr w:type="spellStart"/>
            <w:r w:rsidR="00EB3CCD">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Change w:id="88" w:author="MCC160" w:date="2022-04-21T19:15:00Z">
              <w:tcPr>
                <w:tcW w:w="2126" w:type="dxa"/>
                <w:tcBorders>
                  <w:top w:val="single" w:sz="4" w:space="0" w:color="auto"/>
                  <w:left w:val="single" w:sz="4" w:space="0" w:color="auto"/>
                  <w:bottom w:val="single" w:sz="4" w:space="0" w:color="auto"/>
                  <w:right w:val="single" w:sz="4" w:space="0" w:color="auto"/>
                </w:tcBorders>
              </w:tcPr>
            </w:tcPrChange>
          </w:tcPr>
          <w:p w14:paraId="5E9E067C"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Change w:id="89" w:author="MCC160" w:date="2022-04-21T19:15:00Z">
              <w:tcPr>
                <w:tcW w:w="1418" w:type="dxa"/>
                <w:tcBorders>
                  <w:top w:val="single" w:sz="4" w:space="0" w:color="auto"/>
                  <w:left w:val="single" w:sz="4" w:space="0" w:color="auto"/>
                  <w:bottom w:val="single" w:sz="4" w:space="0" w:color="auto"/>
                  <w:right w:val="single" w:sz="4" w:space="0" w:color="auto"/>
                </w:tcBorders>
                <w:hideMark/>
              </w:tcPr>
            </w:tcPrChange>
          </w:tcPr>
          <w:p w14:paraId="6F6B99F6" w14:textId="77777777" w:rsidR="00EB3CCD" w:rsidRDefault="00EB3CCD" w:rsidP="00C201EF">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Change w:id="90" w:author="MCC160" w:date="2022-04-21T19:15:00Z">
              <w:tcPr>
                <w:tcW w:w="1133" w:type="dxa"/>
                <w:tcBorders>
                  <w:top w:val="single" w:sz="4" w:space="0" w:color="auto"/>
                  <w:left w:val="single" w:sz="4" w:space="0" w:color="auto"/>
                  <w:bottom w:val="single" w:sz="4" w:space="0" w:color="auto"/>
                  <w:right w:val="single" w:sz="4" w:space="0" w:color="auto"/>
                </w:tcBorders>
              </w:tcPr>
            </w:tcPrChange>
          </w:tcPr>
          <w:p w14:paraId="0DFE672F" w14:textId="77777777" w:rsidR="00EB3CCD" w:rsidRDefault="00EB3CCD" w:rsidP="00C201EF">
            <w:pPr>
              <w:pStyle w:val="TAL"/>
              <w:spacing w:line="254" w:lineRule="auto"/>
            </w:pPr>
          </w:p>
        </w:tc>
      </w:tr>
      <w:tr w:rsidR="00EB3CCD" w14:paraId="273263F7" w14:textId="77777777" w:rsidTr="00C96CDA">
        <w:trPr>
          <w:jc w:val="center"/>
          <w:trPrChange w:id="91" w:author="MCC160" w:date="2022-04-21T19:15: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92" w:author="MCC160" w:date="2022-04-21T19:15:00Z">
              <w:tcPr>
                <w:tcW w:w="2834" w:type="dxa"/>
                <w:tcBorders>
                  <w:top w:val="single" w:sz="4" w:space="0" w:color="auto"/>
                  <w:left w:val="single" w:sz="4" w:space="0" w:color="auto"/>
                  <w:bottom w:val="single" w:sz="4" w:space="0" w:color="auto"/>
                  <w:right w:val="single" w:sz="4" w:space="0" w:color="auto"/>
                </w:tcBorders>
                <w:hideMark/>
              </w:tcPr>
            </w:tcPrChange>
          </w:tcPr>
          <w:p w14:paraId="08544C00" w14:textId="77777777" w:rsidR="00EB3CCD" w:rsidRDefault="00EB3CCD" w:rsidP="00C201EF">
            <w:pPr>
              <w:pStyle w:val="TAL"/>
              <w:spacing w:line="254" w:lineRule="auto"/>
            </w:pPr>
            <w:r>
              <w:t xml:space="preserve">    </w:t>
            </w:r>
            <w:proofErr w:type="spellStart"/>
            <w:r>
              <w:t>anyExt</w:t>
            </w:r>
            <w:proofErr w:type="spellEnd"/>
          </w:p>
        </w:tc>
        <w:tc>
          <w:tcPr>
            <w:tcW w:w="2129" w:type="dxa"/>
            <w:tcBorders>
              <w:top w:val="single" w:sz="4" w:space="0" w:color="auto"/>
              <w:left w:val="single" w:sz="4" w:space="0" w:color="auto"/>
              <w:bottom w:val="single" w:sz="4" w:space="0" w:color="auto"/>
              <w:right w:val="single" w:sz="4" w:space="0" w:color="auto"/>
            </w:tcBorders>
            <w:tcPrChange w:id="93" w:author="MCC160" w:date="2022-04-21T19:15:00Z">
              <w:tcPr>
                <w:tcW w:w="2128" w:type="dxa"/>
                <w:tcBorders>
                  <w:top w:val="single" w:sz="4" w:space="0" w:color="auto"/>
                  <w:left w:val="single" w:sz="4" w:space="0" w:color="auto"/>
                  <w:bottom w:val="single" w:sz="4" w:space="0" w:color="auto"/>
                  <w:right w:val="single" w:sz="4" w:space="0" w:color="auto"/>
                </w:tcBorders>
              </w:tcPr>
            </w:tcPrChange>
          </w:tcPr>
          <w:p w14:paraId="24F453AC" w14:textId="77777777" w:rsidR="00EB3CCD" w:rsidRDefault="00EB3CCD"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Change w:id="94" w:author="MCC160" w:date="2022-04-21T19:15:00Z">
              <w:tcPr>
                <w:tcW w:w="2126" w:type="dxa"/>
                <w:tcBorders>
                  <w:top w:val="single" w:sz="4" w:space="0" w:color="auto"/>
                  <w:left w:val="single" w:sz="4" w:space="0" w:color="auto"/>
                  <w:bottom w:val="single" w:sz="4" w:space="0" w:color="auto"/>
                  <w:right w:val="single" w:sz="4" w:space="0" w:color="auto"/>
                </w:tcBorders>
              </w:tcPr>
            </w:tcPrChange>
          </w:tcPr>
          <w:p w14:paraId="4C3AC5C0"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Change w:id="95" w:author="MCC160" w:date="2022-04-21T19:15:00Z">
              <w:tcPr>
                <w:tcW w:w="1418" w:type="dxa"/>
                <w:tcBorders>
                  <w:top w:val="single" w:sz="4" w:space="0" w:color="auto"/>
                  <w:left w:val="single" w:sz="4" w:space="0" w:color="auto"/>
                  <w:bottom w:val="single" w:sz="4" w:space="0" w:color="auto"/>
                  <w:right w:val="single" w:sz="4" w:space="0" w:color="auto"/>
                </w:tcBorders>
              </w:tcPr>
            </w:tcPrChange>
          </w:tcPr>
          <w:p w14:paraId="05C12F8B" w14:textId="77777777" w:rsidR="00EB3CCD" w:rsidRDefault="00EB3CCD"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Change w:id="96" w:author="MCC160" w:date="2022-04-21T19:15:00Z">
              <w:tcPr>
                <w:tcW w:w="1133" w:type="dxa"/>
                <w:tcBorders>
                  <w:top w:val="single" w:sz="4" w:space="0" w:color="auto"/>
                  <w:left w:val="single" w:sz="4" w:space="0" w:color="auto"/>
                  <w:bottom w:val="single" w:sz="4" w:space="0" w:color="auto"/>
                  <w:right w:val="single" w:sz="4" w:space="0" w:color="auto"/>
                </w:tcBorders>
              </w:tcPr>
            </w:tcPrChange>
          </w:tcPr>
          <w:p w14:paraId="5F49A456" w14:textId="77777777" w:rsidR="00EB3CCD" w:rsidRDefault="00EB3CCD" w:rsidP="00C201EF">
            <w:pPr>
              <w:pStyle w:val="TAL"/>
              <w:spacing w:line="254" w:lineRule="auto"/>
            </w:pPr>
          </w:p>
        </w:tc>
      </w:tr>
      <w:tr w:rsidR="00EB3CCD" w14:paraId="65F70A17" w14:textId="77777777" w:rsidTr="00C96CDA">
        <w:trPr>
          <w:jc w:val="center"/>
          <w:trPrChange w:id="97" w:author="MCC160" w:date="2022-04-21T19:15: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98" w:author="MCC160" w:date="2022-04-21T19:15:00Z">
              <w:tcPr>
                <w:tcW w:w="2834" w:type="dxa"/>
                <w:tcBorders>
                  <w:top w:val="single" w:sz="4" w:space="0" w:color="auto"/>
                  <w:left w:val="single" w:sz="4" w:space="0" w:color="auto"/>
                  <w:bottom w:val="single" w:sz="4" w:space="0" w:color="auto"/>
                  <w:right w:val="single" w:sz="4" w:space="0" w:color="auto"/>
                </w:tcBorders>
                <w:hideMark/>
              </w:tcPr>
            </w:tcPrChange>
          </w:tcPr>
          <w:p w14:paraId="5331C3B6" w14:textId="77777777" w:rsidR="00EB3CCD" w:rsidRDefault="00EB3CCD" w:rsidP="00C201EF">
            <w:pPr>
              <w:pStyle w:val="TAL"/>
              <w:spacing w:line="254" w:lineRule="auto"/>
            </w:pPr>
            <w:r>
              <w:t xml:space="preserve">      </w:t>
            </w:r>
            <w:proofErr w:type="spellStart"/>
            <w:r>
              <w:t>mcptt</w:t>
            </w:r>
            <w:proofErr w:type="spellEnd"/>
            <w:r>
              <w:t>-request-</w:t>
            </w:r>
            <w:proofErr w:type="spellStart"/>
            <w:r>
              <w:t>uri</w:t>
            </w:r>
            <w:proofErr w:type="spellEnd"/>
          </w:p>
        </w:tc>
        <w:tc>
          <w:tcPr>
            <w:tcW w:w="2129" w:type="dxa"/>
            <w:tcBorders>
              <w:top w:val="single" w:sz="4" w:space="0" w:color="auto"/>
              <w:left w:val="single" w:sz="4" w:space="0" w:color="auto"/>
              <w:bottom w:val="single" w:sz="4" w:space="0" w:color="auto"/>
              <w:right w:val="single" w:sz="4" w:space="0" w:color="auto"/>
            </w:tcBorders>
            <w:hideMark/>
            <w:tcPrChange w:id="99" w:author="MCC160" w:date="2022-04-21T19:15:00Z">
              <w:tcPr>
                <w:tcW w:w="2128" w:type="dxa"/>
                <w:tcBorders>
                  <w:top w:val="single" w:sz="4" w:space="0" w:color="auto"/>
                  <w:left w:val="single" w:sz="4" w:space="0" w:color="auto"/>
                  <w:bottom w:val="single" w:sz="4" w:space="0" w:color="auto"/>
                  <w:right w:val="single" w:sz="4" w:space="0" w:color="auto"/>
                </w:tcBorders>
                <w:hideMark/>
              </w:tcPr>
            </w:tcPrChange>
          </w:tcPr>
          <w:p w14:paraId="372DF3CF" w14:textId="3CB42CC4" w:rsidR="00EB3CCD" w:rsidRDefault="00C96CDA" w:rsidP="00C201EF">
            <w:pPr>
              <w:pStyle w:val="TAL"/>
              <w:spacing w:line="254" w:lineRule="auto"/>
            </w:pPr>
            <w:ins w:id="100" w:author="MCC160" w:date="2022-04-21T19:16:00Z">
              <w:r w:rsidRPr="00C96CDA">
                <w:t>Encrypted (NOTE 1) &lt;</w:t>
              </w:r>
              <w:proofErr w:type="spellStart"/>
              <w:r w:rsidRPr="00C96CDA">
                <w:t>mcptt</w:t>
              </w:r>
              <w:proofErr w:type="spellEnd"/>
              <w:r w:rsidRPr="00C96CDA">
                <w:t>-request-</w:t>
              </w:r>
              <w:proofErr w:type="spellStart"/>
              <w:r w:rsidRPr="00C96CDA">
                <w:t>uri</w:t>
              </w:r>
              <w:proofErr w:type="spellEnd"/>
              <w:r w:rsidRPr="00C96CDA">
                <w:t xml:space="preserve">&gt; with </w:t>
              </w:r>
              <w:proofErr w:type="spellStart"/>
              <w:r w:rsidRPr="00C96CDA">
                <w:t>mcpttURI</w:t>
              </w:r>
              <w:proofErr w:type="spellEnd"/>
              <w:r w:rsidRPr="00C96CDA">
                <w:t xml:space="preserve"> set to </w:t>
              </w:r>
            </w:ins>
            <w:proofErr w:type="spellStart"/>
            <w:r w:rsidR="00EB3CCD">
              <w:t>px_MCPTT_Group_A_ID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101" w:author="MCC160" w:date="2022-04-21T19:15:00Z">
              <w:tcPr>
                <w:tcW w:w="2126" w:type="dxa"/>
                <w:tcBorders>
                  <w:top w:val="single" w:sz="4" w:space="0" w:color="auto"/>
                  <w:left w:val="single" w:sz="4" w:space="0" w:color="auto"/>
                  <w:bottom w:val="single" w:sz="4" w:space="0" w:color="auto"/>
                  <w:right w:val="single" w:sz="4" w:space="0" w:color="auto"/>
                </w:tcBorders>
                <w:hideMark/>
              </w:tcPr>
            </w:tcPrChange>
          </w:tcPr>
          <w:p w14:paraId="78EF2C1B" w14:textId="77777777" w:rsidR="00EB3CCD" w:rsidRDefault="00EB3CCD" w:rsidP="00C201EF">
            <w:pPr>
              <w:pStyle w:val="TAL"/>
              <w:spacing w:line="254" w:lineRule="auto"/>
            </w:pPr>
            <w:r>
              <w:t>The MCPTT group identity called by the remote MCPTT user</w:t>
            </w:r>
          </w:p>
        </w:tc>
        <w:tc>
          <w:tcPr>
            <w:tcW w:w="1419" w:type="dxa"/>
            <w:tcBorders>
              <w:top w:val="single" w:sz="4" w:space="0" w:color="auto"/>
              <w:left w:val="single" w:sz="4" w:space="0" w:color="auto"/>
              <w:bottom w:val="single" w:sz="4" w:space="0" w:color="auto"/>
              <w:right w:val="single" w:sz="4" w:space="0" w:color="auto"/>
            </w:tcBorders>
            <w:hideMark/>
            <w:tcPrChange w:id="102" w:author="MCC160" w:date="2022-04-21T19:15:00Z">
              <w:tcPr>
                <w:tcW w:w="1418" w:type="dxa"/>
                <w:tcBorders>
                  <w:top w:val="single" w:sz="4" w:space="0" w:color="auto"/>
                  <w:left w:val="single" w:sz="4" w:space="0" w:color="auto"/>
                  <w:bottom w:val="single" w:sz="4" w:space="0" w:color="auto"/>
                  <w:right w:val="single" w:sz="4" w:space="0" w:color="auto"/>
                </w:tcBorders>
                <w:hideMark/>
              </w:tcPr>
            </w:tcPrChange>
          </w:tcPr>
          <w:p w14:paraId="0A7BF4D5" w14:textId="77777777" w:rsidR="00EB3CCD" w:rsidRDefault="00EB3CCD" w:rsidP="00C201EF">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Change w:id="103" w:author="MCC160" w:date="2022-04-21T19:15:00Z">
              <w:tcPr>
                <w:tcW w:w="1133" w:type="dxa"/>
                <w:tcBorders>
                  <w:top w:val="single" w:sz="4" w:space="0" w:color="auto"/>
                  <w:left w:val="single" w:sz="4" w:space="0" w:color="auto"/>
                  <w:bottom w:val="single" w:sz="4" w:space="0" w:color="auto"/>
                  <w:right w:val="single" w:sz="4" w:space="0" w:color="auto"/>
                </w:tcBorders>
              </w:tcPr>
            </w:tcPrChange>
          </w:tcPr>
          <w:p w14:paraId="506C4DF1" w14:textId="77777777" w:rsidR="00EB3CCD" w:rsidRDefault="00EB3CCD" w:rsidP="00C201EF">
            <w:pPr>
              <w:pStyle w:val="TAL"/>
              <w:spacing w:line="254" w:lineRule="auto"/>
            </w:pPr>
          </w:p>
        </w:tc>
      </w:tr>
      <w:tr w:rsidR="00EB3CCD" w14:paraId="4108F6BB" w14:textId="77777777" w:rsidTr="00C96CDA">
        <w:trPr>
          <w:jc w:val="center"/>
          <w:trPrChange w:id="104" w:author="MCC160" w:date="2022-04-21T19:15: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105" w:author="MCC160" w:date="2022-04-21T19:15:00Z">
              <w:tcPr>
                <w:tcW w:w="2834" w:type="dxa"/>
                <w:tcBorders>
                  <w:top w:val="single" w:sz="4" w:space="0" w:color="auto"/>
                  <w:left w:val="single" w:sz="4" w:space="0" w:color="auto"/>
                  <w:bottom w:val="single" w:sz="4" w:space="0" w:color="auto"/>
                  <w:right w:val="single" w:sz="4" w:space="0" w:color="auto"/>
                </w:tcBorders>
                <w:hideMark/>
              </w:tcPr>
            </w:tcPrChange>
          </w:tcPr>
          <w:p w14:paraId="514AF1A4" w14:textId="77777777" w:rsidR="00EB3CCD" w:rsidRDefault="00EB3CCD" w:rsidP="00C201EF">
            <w:pPr>
              <w:pStyle w:val="TAL"/>
              <w:spacing w:line="254" w:lineRule="auto"/>
            </w:pPr>
            <w: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Change w:id="106" w:author="MCC160" w:date="2022-04-21T19:15:00Z">
              <w:tcPr>
                <w:tcW w:w="2128" w:type="dxa"/>
                <w:tcBorders>
                  <w:top w:val="single" w:sz="4" w:space="0" w:color="auto"/>
                  <w:left w:val="single" w:sz="4" w:space="0" w:color="auto"/>
                  <w:bottom w:val="single" w:sz="4" w:space="0" w:color="auto"/>
                  <w:right w:val="single" w:sz="4" w:space="0" w:color="auto"/>
                </w:tcBorders>
                <w:hideMark/>
              </w:tcPr>
            </w:tcPrChange>
          </w:tcPr>
          <w:p w14:paraId="4324FFE3" w14:textId="77777777" w:rsidR="00EB3CCD" w:rsidRDefault="00EB3CCD" w:rsidP="00C201EF">
            <w:pPr>
              <w:pStyle w:val="TAL"/>
              <w:spacing w:line="254" w:lineRule="auto"/>
            </w:pPr>
            <w:r>
              <w:t>"remotely-initiated-group-call-response"</w:t>
            </w:r>
          </w:p>
        </w:tc>
        <w:tc>
          <w:tcPr>
            <w:tcW w:w="2127" w:type="dxa"/>
            <w:tcBorders>
              <w:top w:val="single" w:sz="4" w:space="0" w:color="auto"/>
              <w:left w:val="single" w:sz="4" w:space="0" w:color="auto"/>
              <w:bottom w:val="single" w:sz="4" w:space="0" w:color="auto"/>
              <w:right w:val="single" w:sz="4" w:space="0" w:color="auto"/>
            </w:tcBorders>
            <w:tcPrChange w:id="107" w:author="MCC160" w:date="2022-04-21T19:15:00Z">
              <w:tcPr>
                <w:tcW w:w="2126" w:type="dxa"/>
                <w:tcBorders>
                  <w:top w:val="single" w:sz="4" w:space="0" w:color="auto"/>
                  <w:left w:val="single" w:sz="4" w:space="0" w:color="auto"/>
                  <w:bottom w:val="single" w:sz="4" w:space="0" w:color="auto"/>
                  <w:right w:val="single" w:sz="4" w:space="0" w:color="auto"/>
                </w:tcBorders>
              </w:tcPr>
            </w:tcPrChange>
          </w:tcPr>
          <w:p w14:paraId="7D798319"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Change w:id="108" w:author="MCC160" w:date="2022-04-21T19:15:00Z">
              <w:tcPr>
                <w:tcW w:w="1418" w:type="dxa"/>
                <w:tcBorders>
                  <w:top w:val="single" w:sz="4" w:space="0" w:color="auto"/>
                  <w:left w:val="single" w:sz="4" w:space="0" w:color="auto"/>
                  <w:bottom w:val="single" w:sz="4" w:space="0" w:color="auto"/>
                  <w:right w:val="single" w:sz="4" w:space="0" w:color="auto"/>
                </w:tcBorders>
                <w:hideMark/>
              </w:tcPr>
            </w:tcPrChange>
          </w:tcPr>
          <w:p w14:paraId="39A75BE8" w14:textId="77777777" w:rsidR="00EB3CCD" w:rsidRDefault="00EB3CCD" w:rsidP="00C201EF">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Change w:id="109" w:author="MCC160" w:date="2022-04-21T19:15:00Z">
              <w:tcPr>
                <w:tcW w:w="1133" w:type="dxa"/>
                <w:tcBorders>
                  <w:top w:val="single" w:sz="4" w:space="0" w:color="auto"/>
                  <w:left w:val="single" w:sz="4" w:space="0" w:color="auto"/>
                  <w:bottom w:val="single" w:sz="4" w:space="0" w:color="auto"/>
                  <w:right w:val="single" w:sz="4" w:space="0" w:color="auto"/>
                </w:tcBorders>
              </w:tcPr>
            </w:tcPrChange>
          </w:tcPr>
          <w:p w14:paraId="647D96A4" w14:textId="77777777" w:rsidR="00EB3CCD" w:rsidRDefault="00EB3CCD" w:rsidP="00C201EF">
            <w:pPr>
              <w:pStyle w:val="TAL"/>
              <w:spacing w:line="254" w:lineRule="auto"/>
            </w:pPr>
          </w:p>
        </w:tc>
      </w:tr>
      <w:tr w:rsidR="00EB3CCD" w14:paraId="70CD4D04" w14:textId="77777777" w:rsidTr="00C96CDA">
        <w:trPr>
          <w:jc w:val="center"/>
          <w:trPrChange w:id="110" w:author="MCC160" w:date="2022-04-21T19:15: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111" w:author="MCC160" w:date="2022-04-21T19:15:00Z">
              <w:tcPr>
                <w:tcW w:w="2834" w:type="dxa"/>
                <w:tcBorders>
                  <w:top w:val="single" w:sz="4" w:space="0" w:color="auto"/>
                  <w:left w:val="single" w:sz="4" w:space="0" w:color="auto"/>
                  <w:bottom w:val="single" w:sz="4" w:space="0" w:color="auto"/>
                  <w:right w:val="single" w:sz="4" w:space="0" w:color="auto"/>
                </w:tcBorders>
                <w:hideMark/>
              </w:tcPr>
            </w:tcPrChange>
          </w:tcPr>
          <w:p w14:paraId="0FEE4605" w14:textId="77777777" w:rsidR="00EB3CCD" w:rsidRDefault="00EB3CCD" w:rsidP="00C201EF">
            <w:pPr>
              <w:pStyle w:val="TAL"/>
              <w:spacing w:line="254" w:lineRule="auto"/>
            </w:pPr>
            <w:r>
              <w:t xml:space="preserve">      remotely-initiated-call-outcome</w:t>
            </w:r>
          </w:p>
        </w:tc>
        <w:tc>
          <w:tcPr>
            <w:tcW w:w="2129" w:type="dxa"/>
            <w:tcBorders>
              <w:top w:val="single" w:sz="4" w:space="0" w:color="auto"/>
              <w:left w:val="single" w:sz="4" w:space="0" w:color="auto"/>
              <w:bottom w:val="single" w:sz="4" w:space="0" w:color="auto"/>
              <w:right w:val="single" w:sz="4" w:space="0" w:color="auto"/>
            </w:tcBorders>
            <w:hideMark/>
            <w:tcPrChange w:id="112" w:author="MCC160" w:date="2022-04-21T19:15:00Z">
              <w:tcPr>
                <w:tcW w:w="2128" w:type="dxa"/>
                <w:tcBorders>
                  <w:top w:val="single" w:sz="4" w:space="0" w:color="auto"/>
                  <w:left w:val="single" w:sz="4" w:space="0" w:color="auto"/>
                  <w:bottom w:val="single" w:sz="4" w:space="0" w:color="auto"/>
                  <w:right w:val="single" w:sz="4" w:space="0" w:color="auto"/>
                </w:tcBorders>
                <w:hideMark/>
              </w:tcPr>
            </w:tcPrChange>
          </w:tcPr>
          <w:p w14:paraId="4300D860" w14:textId="77777777" w:rsidR="00EB3CCD" w:rsidRDefault="00EB3CCD" w:rsidP="00C201EF">
            <w:pPr>
              <w:pStyle w:val="TAL"/>
              <w:spacing w:line="254" w:lineRule="auto"/>
            </w:pPr>
            <w:r>
              <w:t>"success"</w:t>
            </w:r>
          </w:p>
        </w:tc>
        <w:tc>
          <w:tcPr>
            <w:tcW w:w="2127" w:type="dxa"/>
            <w:tcBorders>
              <w:top w:val="single" w:sz="4" w:space="0" w:color="auto"/>
              <w:left w:val="single" w:sz="4" w:space="0" w:color="auto"/>
              <w:bottom w:val="single" w:sz="4" w:space="0" w:color="auto"/>
              <w:right w:val="single" w:sz="4" w:space="0" w:color="auto"/>
            </w:tcBorders>
            <w:tcPrChange w:id="113" w:author="MCC160" w:date="2022-04-21T19:15:00Z">
              <w:tcPr>
                <w:tcW w:w="2126" w:type="dxa"/>
                <w:tcBorders>
                  <w:top w:val="single" w:sz="4" w:space="0" w:color="auto"/>
                  <w:left w:val="single" w:sz="4" w:space="0" w:color="auto"/>
                  <w:bottom w:val="single" w:sz="4" w:space="0" w:color="auto"/>
                  <w:right w:val="single" w:sz="4" w:space="0" w:color="auto"/>
                </w:tcBorders>
              </w:tcPr>
            </w:tcPrChange>
          </w:tcPr>
          <w:p w14:paraId="1279BB50" w14:textId="77777777" w:rsidR="00EB3CCD" w:rsidRDefault="00EB3CCD"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Change w:id="114" w:author="MCC160" w:date="2022-04-21T19:15:00Z">
              <w:tcPr>
                <w:tcW w:w="1418" w:type="dxa"/>
                <w:tcBorders>
                  <w:top w:val="single" w:sz="4" w:space="0" w:color="auto"/>
                  <w:left w:val="single" w:sz="4" w:space="0" w:color="auto"/>
                  <w:bottom w:val="single" w:sz="4" w:space="0" w:color="auto"/>
                  <w:right w:val="single" w:sz="4" w:space="0" w:color="auto"/>
                </w:tcBorders>
                <w:hideMark/>
              </w:tcPr>
            </w:tcPrChange>
          </w:tcPr>
          <w:p w14:paraId="631396C5" w14:textId="77777777" w:rsidR="00EB3CCD" w:rsidRDefault="00EB3CCD" w:rsidP="00C201EF">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Change w:id="115" w:author="MCC160" w:date="2022-04-21T19:15:00Z">
              <w:tcPr>
                <w:tcW w:w="1133" w:type="dxa"/>
                <w:tcBorders>
                  <w:top w:val="single" w:sz="4" w:space="0" w:color="auto"/>
                  <w:left w:val="single" w:sz="4" w:space="0" w:color="auto"/>
                  <w:bottom w:val="single" w:sz="4" w:space="0" w:color="auto"/>
                  <w:right w:val="single" w:sz="4" w:space="0" w:color="auto"/>
                </w:tcBorders>
              </w:tcPr>
            </w:tcPrChange>
          </w:tcPr>
          <w:p w14:paraId="018BF1F1" w14:textId="77777777" w:rsidR="00EB3CCD" w:rsidRDefault="00EB3CCD" w:rsidP="00C201EF">
            <w:pPr>
              <w:pStyle w:val="TAL"/>
              <w:spacing w:line="254" w:lineRule="auto"/>
            </w:pPr>
          </w:p>
        </w:tc>
      </w:tr>
      <w:tr w:rsidR="00C96CDA" w:rsidRPr="006A1B49" w14:paraId="426D419A" w14:textId="77777777" w:rsidTr="00C201EF">
        <w:trPr>
          <w:jc w:val="center"/>
          <w:ins w:id="116" w:author="MCC160" w:date="2022-04-21T19:16:00Z"/>
        </w:trPr>
        <w:tc>
          <w:tcPr>
            <w:tcW w:w="9645" w:type="dxa"/>
            <w:gridSpan w:val="5"/>
            <w:tcBorders>
              <w:top w:val="single" w:sz="4" w:space="0" w:color="auto"/>
              <w:left w:val="single" w:sz="4" w:space="0" w:color="auto"/>
              <w:bottom w:val="single" w:sz="4" w:space="0" w:color="auto"/>
              <w:right w:val="single" w:sz="4" w:space="0" w:color="auto"/>
            </w:tcBorders>
          </w:tcPr>
          <w:p w14:paraId="3C1666A9" w14:textId="77777777" w:rsidR="00C96CDA" w:rsidRPr="006A1B49" w:rsidRDefault="00C96CDA" w:rsidP="00C201EF">
            <w:pPr>
              <w:pStyle w:val="TAN"/>
              <w:rPr>
                <w:ins w:id="117" w:author="MCC160" w:date="2022-04-21T19:16:00Z"/>
              </w:rPr>
            </w:pPr>
            <w:ins w:id="118" w:author="MCC160" w:date="2022-04-21T19:16:00Z">
              <w:r w:rsidRPr="001E2A22">
                <w:t>NOTE 1:</w:t>
              </w:r>
              <w:r w:rsidRPr="001E2A22">
                <w:tab/>
                <w:t>Encrypted element as described in TS 36.579-1 [2] Table 5.5.3.2.1-1A.</w:t>
              </w:r>
            </w:ins>
          </w:p>
        </w:tc>
      </w:tr>
    </w:tbl>
    <w:p w14:paraId="0F108194" w14:textId="77777777" w:rsidR="00EB3CCD" w:rsidRDefault="00EB3CCD" w:rsidP="00EB3CCD"/>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12026662">
    <w:abstractNumId w:val="1"/>
  </w:num>
  <w:num w:numId="2" w16cid:durableId="1312248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4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518"/>
    <w:rsid w:val="00484658"/>
    <w:rsid w:val="00490636"/>
    <w:rsid w:val="004B75B7"/>
    <w:rsid w:val="005141D9"/>
    <w:rsid w:val="0051580D"/>
    <w:rsid w:val="00547111"/>
    <w:rsid w:val="00592D74"/>
    <w:rsid w:val="005B02E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3576"/>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F53"/>
    <w:rsid w:val="00B258BB"/>
    <w:rsid w:val="00B67B97"/>
    <w:rsid w:val="00B968C8"/>
    <w:rsid w:val="00BA3EC5"/>
    <w:rsid w:val="00BA51D9"/>
    <w:rsid w:val="00BB5DFC"/>
    <w:rsid w:val="00BD279D"/>
    <w:rsid w:val="00BD6BB8"/>
    <w:rsid w:val="00C24B6B"/>
    <w:rsid w:val="00C66BA2"/>
    <w:rsid w:val="00C870F6"/>
    <w:rsid w:val="00C95985"/>
    <w:rsid w:val="00C96CDA"/>
    <w:rsid w:val="00CC5026"/>
    <w:rsid w:val="00CC68D0"/>
    <w:rsid w:val="00CF1137"/>
    <w:rsid w:val="00D03F9A"/>
    <w:rsid w:val="00D06D51"/>
    <w:rsid w:val="00D24991"/>
    <w:rsid w:val="00D50255"/>
    <w:rsid w:val="00D66520"/>
    <w:rsid w:val="00D84AE9"/>
    <w:rsid w:val="00DE34CF"/>
    <w:rsid w:val="00E13F3D"/>
    <w:rsid w:val="00E34898"/>
    <w:rsid w:val="00EB09B7"/>
    <w:rsid w:val="00EB3CCD"/>
    <w:rsid w:val="00EE7D7C"/>
    <w:rsid w:val="00EF6809"/>
    <w:rsid w:val="00F25D98"/>
    <w:rsid w:val="00F300FB"/>
    <w:rsid w:val="00F7297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B3CCD"/>
    <w:rPr>
      <w:rFonts w:ascii="Arial" w:hAnsi="Arial"/>
      <w:lang w:val="en-GB" w:eastAsia="en-US"/>
    </w:rPr>
  </w:style>
  <w:style w:type="character" w:customStyle="1" w:styleId="TANChar">
    <w:name w:val="TAN Char"/>
    <w:link w:val="TAN"/>
    <w:qFormat/>
    <w:rsid w:val="00EB3CCD"/>
    <w:rPr>
      <w:rFonts w:ascii="Arial" w:hAnsi="Arial"/>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B3CCD"/>
    <w:rPr>
      <w:rFonts w:ascii="Arial" w:hAnsi="Arial"/>
      <w:sz w:val="24"/>
      <w:lang w:val="en-GB" w:eastAsia="en-US"/>
    </w:rPr>
  </w:style>
  <w:style w:type="character" w:customStyle="1" w:styleId="H6Char">
    <w:name w:val="H6 Char"/>
    <w:link w:val="H6"/>
    <w:rsid w:val="00EB3CCD"/>
    <w:rPr>
      <w:rFonts w:ascii="Arial" w:hAnsi="Arial"/>
      <w:lang w:val="en-GB" w:eastAsia="en-US"/>
    </w:rPr>
  </w:style>
  <w:style w:type="character" w:customStyle="1" w:styleId="NOChar2">
    <w:name w:val="NO Char2"/>
    <w:link w:val="NO"/>
    <w:locked/>
    <w:rsid w:val="00EB3CCD"/>
    <w:rPr>
      <w:rFonts w:ascii="Times New Roman" w:hAnsi="Times New Roman"/>
      <w:lang w:val="en-GB" w:eastAsia="en-US"/>
    </w:rPr>
  </w:style>
  <w:style w:type="character" w:customStyle="1" w:styleId="PLChar">
    <w:name w:val="PL Char"/>
    <w:link w:val="PL"/>
    <w:qFormat/>
    <w:rsid w:val="00EB3CCD"/>
    <w:rPr>
      <w:rFonts w:ascii="Courier New" w:hAnsi="Courier New"/>
      <w:noProof/>
      <w:sz w:val="16"/>
      <w:lang w:val="en-GB" w:eastAsia="en-US"/>
    </w:rPr>
  </w:style>
  <w:style w:type="character" w:customStyle="1" w:styleId="TALChar">
    <w:name w:val="TAL Char"/>
    <w:link w:val="TAL"/>
    <w:qFormat/>
    <w:rsid w:val="00EB3CCD"/>
    <w:rPr>
      <w:rFonts w:ascii="Arial" w:hAnsi="Arial"/>
      <w:sz w:val="18"/>
      <w:lang w:val="en-GB" w:eastAsia="en-US"/>
    </w:rPr>
  </w:style>
  <w:style w:type="character" w:customStyle="1" w:styleId="TACCar">
    <w:name w:val="TAC Car"/>
    <w:link w:val="TAC"/>
    <w:rsid w:val="00EB3CCD"/>
    <w:rPr>
      <w:rFonts w:ascii="Arial" w:hAnsi="Arial"/>
      <w:sz w:val="18"/>
      <w:lang w:val="en-GB" w:eastAsia="en-US"/>
    </w:rPr>
  </w:style>
  <w:style w:type="character" w:customStyle="1" w:styleId="TAHCar">
    <w:name w:val="TAH Car"/>
    <w:link w:val="TAH"/>
    <w:qFormat/>
    <w:rsid w:val="00EB3CCD"/>
    <w:rPr>
      <w:rFonts w:ascii="Arial" w:hAnsi="Arial"/>
      <w:b/>
      <w:sz w:val="18"/>
      <w:lang w:val="en-GB" w:eastAsia="en-US"/>
    </w:rPr>
  </w:style>
  <w:style w:type="character" w:customStyle="1" w:styleId="B1Char2">
    <w:name w:val="B1 Char2"/>
    <w:link w:val="B1"/>
    <w:rsid w:val="00EB3CCD"/>
    <w:rPr>
      <w:rFonts w:ascii="Times New Roman" w:hAnsi="Times New Roman"/>
      <w:lang w:val="en-GB" w:eastAsia="en-US"/>
    </w:rPr>
  </w:style>
  <w:style w:type="character" w:customStyle="1" w:styleId="THChar">
    <w:name w:val="TH Char"/>
    <w:link w:val="TH"/>
    <w:qFormat/>
    <w:rsid w:val="00EB3CCD"/>
    <w:rPr>
      <w:rFonts w:ascii="Arial" w:hAnsi="Arial"/>
      <w:b/>
      <w:lang w:val="en-GB" w:eastAsia="en-US"/>
    </w:rPr>
  </w:style>
  <w:style w:type="character" w:customStyle="1" w:styleId="B2Char">
    <w:name w:val="B2 Char"/>
    <w:link w:val="B2"/>
    <w:qFormat/>
    <w:rsid w:val="00EB3CCD"/>
    <w:rPr>
      <w:rFonts w:ascii="Times New Roman" w:hAnsi="Times New Roman"/>
      <w:lang w:val="en-GB" w:eastAsia="en-US"/>
    </w:rPr>
  </w:style>
  <w:style w:type="character" w:customStyle="1" w:styleId="B3Char">
    <w:name w:val="B3 Char"/>
    <w:link w:val="B3"/>
    <w:rsid w:val="00EB3CCD"/>
    <w:rPr>
      <w:rFonts w:ascii="Times New Roman" w:hAnsi="Times New Roman"/>
      <w:lang w:val="en-GB" w:eastAsia="en-US"/>
    </w:rPr>
  </w:style>
  <w:style w:type="character" w:customStyle="1" w:styleId="B4Char">
    <w:name w:val="B4 Char"/>
    <w:link w:val="B4"/>
    <w:qFormat/>
    <w:rsid w:val="00EB3CCD"/>
    <w:rPr>
      <w:rFonts w:ascii="Times New Roman" w:hAnsi="Times New Roman"/>
      <w:lang w:val="en-GB" w:eastAsia="en-US"/>
    </w:rPr>
  </w:style>
  <w:style w:type="character" w:customStyle="1" w:styleId="B5Char">
    <w:name w:val="B5 Char"/>
    <w:link w:val="B5"/>
    <w:qFormat/>
    <w:rsid w:val="00EB3CCD"/>
    <w:rPr>
      <w:rFonts w:ascii="Times New Roman" w:hAnsi="Times New Roman"/>
      <w:lang w:val="en-GB" w:eastAsia="en-US"/>
    </w:rPr>
  </w:style>
  <w:style w:type="paragraph" w:customStyle="1" w:styleId="B6">
    <w:name w:val="B6"/>
    <w:basedOn w:val="B5"/>
    <w:link w:val="B6Char"/>
    <w:qFormat/>
    <w:rsid w:val="00EB3CCD"/>
    <w:pPr>
      <w:ind w:left="1985"/>
    </w:pPr>
    <w:rPr>
      <w:rFonts w:eastAsia="Malgun Gothic"/>
    </w:rPr>
  </w:style>
  <w:style w:type="character" w:customStyle="1" w:styleId="B6Char">
    <w:name w:val="B6 Char"/>
    <w:link w:val="B6"/>
    <w:qFormat/>
    <w:rsid w:val="00EB3CCD"/>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3065</Words>
  <Characters>17474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cp:revision>
  <cp:lastPrinted>1899-12-31T23:00:00Z</cp:lastPrinted>
  <dcterms:created xsi:type="dcterms:W3CDTF">2022-04-21T17:09:00Z</dcterms:created>
  <dcterms:modified xsi:type="dcterms:W3CDTF">2022-04-22T14:28:00Z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