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D991" w14:textId="65402831" w:rsidR="006A3000" w:rsidRDefault="005F0DC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5811C5">
        <w:rPr>
          <w:rFonts w:cs="Arial"/>
          <w:b/>
          <w:sz w:val="24"/>
          <w:szCs w:val="24"/>
        </w:rPr>
        <w:t>95-e</w:t>
      </w:r>
      <w:r>
        <w:rPr>
          <w:b/>
          <w:i/>
          <w:sz w:val="28"/>
        </w:rPr>
        <w:tab/>
        <w:t>R5-22</w:t>
      </w:r>
      <w:r w:rsidR="005811C5">
        <w:rPr>
          <w:b/>
          <w:i/>
          <w:sz w:val="28"/>
        </w:rPr>
        <w:t>2282</w:t>
      </w:r>
    </w:p>
    <w:p w14:paraId="4FD50B51" w14:textId="0EBEC762" w:rsidR="005811C5" w:rsidRDefault="005811C5" w:rsidP="005811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9 – 20 May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A3000" w14:paraId="571F85B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830A9" w14:textId="77777777" w:rsidR="006A3000" w:rsidRDefault="005F0D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PRD21-CDS-Form-v1.0</w:t>
            </w:r>
          </w:p>
        </w:tc>
      </w:tr>
      <w:tr w:rsidR="006A3000" w14:paraId="4E226B50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4113" w14:textId="77777777" w:rsidR="006A3000" w:rsidRDefault="005F0D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A3000" w14:paraId="78B8EE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97BCE2E" w14:textId="77777777" w:rsidR="006A3000" w:rsidRDefault="006A30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DA186B0" w14:textId="77777777" w:rsidR="006A3000" w:rsidRDefault="006A30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3000" w14:paraId="39E7AD8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EC2CE" w14:textId="77777777" w:rsidR="006A3000" w:rsidRDefault="005F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454D7" w14:textId="43351A76" w:rsidR="006A3000" w:rsidRDefault="005811C5">
            <w:pPr>
              <w:pStyle w:val="CRCoverPage"/>
              <w:spacing w:after="0"/>
              <w:ind w:left="100"/>
            </w:pPr>
            <w:r w:rsidRPr="002F42AD">
              <w:t>PRD21 CDS: PC3 for DC_1A-20A_n8A, DC_1A-28A_n5A, DC_3A-7A_n5A, DC_3A-8A_n28A, DC_7A-8A_n3A, DC_7A-20A_n8A, DC_7A-28A_n5A</w:t>
            </w:r>
          </w:p>
        </w:tc>
      </w:tr>
      <w:tr w:rsidR="006A3000" w14:paraId="3EC1BCF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7F9AE00" w14:textId="77777777" w:rsidR="006A3000" w:rsidRDefault="006A30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094FD2F" w14:textId="77777777" w:rsidR="006A3000" w:rsidRDefault="006A30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3000" w14:paraId="0E4EA13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BB8E9" w14:textId="77777777" w:rsidR="006A3000" w:rsidRDefault="005F0D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A718050" w14:textId="2913F9DB" w:rsidR="006A3000" w:rsidRDefault="005811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544358" w14:textId="77777777" w:rsidR="006A3000" w:rsidRDefault="006A30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A86F59" w14:textId="77777777" w:rsidR="006A3000" w:rsidRDefault="005F0D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45DC8" w14:textId="0C9B7422" w:rsidR="006A3000" w:rsidRDefault="005811C5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</w:tbl>
    <w:p w14:paraId="798A9EFA" w14:textId="77777777" w:rsidR="006A3000" w:rsidRDefault="006A300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6A3000" w14:paraId="23159CE1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01D647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864C91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42A4B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3247745C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C3A9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2A2D39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4B846B6B" w14:textId="77777777">
        <w:tc>
          <w:tcPr>
            <w:tcW w:w="1943" w:type="dxa"/>
            <w:tcBorders>
              <w:left w:val="single" w:sz="4" w:space="0" w:color="auto"/>
            </w:tcBorders>
          </w:tcPr>
          <w:p w14:paraId="0F302DEC" w14:textId="77777777" w:rsidR="006A3000" w:rsidRDefault="005F0D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65E6377" w14:textId="77777777" w:rsidR="006A3000" w:rsidRDefault="005F0DCC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AB6EE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51E8951D" w14:textId="77777777" w:rsidR="006A3000" w:rsidRDefault="005F0D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D4C67" w14:textId="42C2FA51" w:rsidR="006A3000" w:rsidRDefault="005811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90793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3C87C257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219B99E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FF2C2C2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65695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3CD45E42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3A30D26F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05B899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182C7DC3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3F3747B7" w14:textId="77777777" w:rsidR="006A3000" w:rsidRDefault="005F0DC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6C71597" w14:textId="77777777" w:rsidR="006A3000" w:rsidRDefault="005F0DCC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942116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64406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4EABDAD7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DE164BF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AE2FB75" w14:textId="77777777" w:rsidR="006A3000" w:rsidRDefault="005F0DCC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58BF4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6B7F4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32B47A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1F74F39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7A70915" w14:textId="77777777" w:rsidR="006A3000" w:rsidRDefault="005F0DCC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14607D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690F9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6AB634A4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0BBE7AB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3B370DF" w14:textId="77777777" w:rsidR="006A3000" w:rsidRDefault="005F0DCC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E0E7A" w14:textId="4D09D795" w:rsidR="006A3000" w:rsidRDefault="005811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E34A4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628BF6E1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0E7934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54CA2DF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8111CE8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38EA63C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1931C4C9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E8B0096" w14:textId="77777777" w:rsidR="006A3000" w:rsidRDefault="005F0DC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5A25515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FA6D142" w14:textId="77777777" w:rsidR="006A3000" w:rsidRDefault="005F0DC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35C9B8" w14:textId="77777777" w:rsidR="005811C5" w:rsidRDefault="005811C5" w:rsidP="005811C5">
            <w:pPr>
              <w:pStyle w:val="CRCoverPage"/>
              <w:spacing w:after="0"/>
            </w:pPr>
            <w:r>
              <w:t xml:space="preserve">3-band configurations </w:t>
            </w:r>
            <w:r w:rsidRPr="002F42AD">
              <w:t>DC_1A-20A_n8A, DC_1A-28A_n5A, DC_3A-7A_n5A, DC_3A-8A_n28A, DC_7A-8A_n3A, DC_7A-20A_n8A, DC_7A-28A_n5A</w:t>
            </w:r>
          </w:p>
          <w:p w14:paraId="668896C5" w14:textId="77777777" w:rsidR="005811C5" w:rsidRDefault="005811C5" w:rsidP="005811C5">
            <w:pPr>
              <w:pStyle w:val="CRCoverPage"/>
              <w:spacing w:after="0"/>
            </w:pPr>
          </w:p>
          <w:p w14:paraId="1DB6A785" w14:textId="2DE52FE0" w:rsidR="006A3000" w:rsidRDefault="005811C5" w:rsidP="005811C5">
            <w:pPr>
              <w:pStyle w:val="CRCoverPage"/>
              <w:spacing w:after="0"/>
              <w:rPr>
                <w:b/>
                <w:caps/>
              </w:rPr>
            </w:pPr>
            <w:r>
              <w:t>2UL configurations DC_1-n5, DC_1-n8, DC_3-n5, DC_7-n5, DC_7-n8 and DC_8-n28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56B4B" w14:textId="77777777" w:rsidR="006A3000" w:rsidRDefault="006A3000">
            <w:pPr>
              <w:pStyle w:val="CRCoverPage"/>
              <w:spacing w:after="0"/>
            </w:pPr>
          </w:p>
        </w:tc>
      </w:tr>
      <w:tr w:rsidR="006A3000" w14:paraId="32A0510B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55710C4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182AED19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1D68CE8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87C4B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52530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3D96C222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B51EC16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20DAE0B6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EB5BFF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4E9C0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67F859B7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A3000" w14:paraId="25798A6F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BA26778" w14:textId="77777777" w:rsidR="006A3000" w:rsidRDefault="005F0DC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0684DA0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C769D3C" w14:textId="77777777" w:rsidR="006A3000" w:rsidRDefault="005F0DC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7AE3C9" w14:textId="77777777" w:rsidR="006A3000" w:rsidRDefault="005F0DC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showing 100% </w:t>
            </w:r>
            <w:r>
              <w:rPr>
                <w:lang w:val="en-US"/>
              </w:rPr>
              <w:t>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167D7" w14:textId="77777777" w:rsidR="006A3000" w:rsidRDefault="006A3000">
            <w:pPr>
              <w:pStyle w:val="CRCoverPage"/>
              <w:spacing w:after="0"/>
            </w:pPr>
          </w:p>
        </w:tc>
      </w:tr>
      <w:tr w:rsidR="006A3000" w14:paraId="5685F7AE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C08A4F" w14:textId="77777777" w:rsidR="006A3000" w:rsidRDefault="006A3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6F86C533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820D4" w14:textId="77777777" w:rsidR="006A3000" w:rsidRDefault="006A300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01CB1" w14:textId="77777777" w:rsidR="006A3000" w:rsidRDefault="006A300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6435" w14:textId="77777777" w:rsidR="006A3000" w:rsidRDefault="006A30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C7BB16A" w14:textId="77777777" w:rsidR="006A3000" w:rsidRDefault="006A3000">
      <w:pPr>
        <w:pStyle w:val="CRCoverPage"/>
        <w:rPr>
          <w:lang w:val="en-US"/>
        </w:rPr>
      </w:pPr>
    </w:p>
    <w:sectPr w:rsidR="006A300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404C" w14:textId="77777777" w:rsidR="005F0DCC" w:rsidRDefault="005F0DCC">
      <w:pPr>
        <w:spacing w:after="0"/>
      </w:pPr>
      <w:r>
        <w:separator/>
      </w:r>
    </w:p>
  </w:endnote>
  <w:endnote w:type="continuationSeparator" w:id="0">
    <w:p w14:paraId="5240407B" w14:textId="77777777" w:rsidR="005F0DCC" w:rsidRDefault="005F0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3CFE" w14:textId="77777777" w:rsidR="006A3000" w:rsidRDefault="005F0D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BF16" w14:textId="77777777" w:rsidR="005F0DCC" w:rsidRDefault="005F0DCC">
      <w:pPr>
        <w:spacing w:after="0"/>
      </w:pPr>
      <w:r>
        <w:separator/>
      </w:r>
    </w:p>
  </w:footnote>
  <w:footnote w:type="continuationSeparator" w:id="0">
    <w:p w14:paraId="1E456D88" w14:textId="77777777" w:rsidR="005F0DCC" w:rsidRDefault="005F0D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2B3C" w14:textId="77777777" w:rsidR="006A3000" w:rsidRDefault="006A3000">
    <w:pPr>
      <w:pStyle w:val="Header"/>
    </w:pPr>
  </w:p>
  <w:p w14:paraId="24438A6B" w14:textId="77777777" w:rsidR="006A3000" w:rsidRDefault="006A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11C5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0DCC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271B7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3000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5B81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07124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336F0"/>
  <w15:docId w15:val="{31CD1253-9DEC-49D8-84C6-D5A0544D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103</Words>
  <Characters>840</Characters>
  <Application>Microsoft Office Word</Application>
  <DocSecurity>0</DocSecurity>
  <Lines>7</Lines>
  <Paragraphs>1</Paragraphs>
  <ScaleCrop>false</ScaleCrop>
  <Company>ETSI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 Tuomo Säynäjäkangas_r2</cp:lastModifiedBy>
  <cp:revision>2</cp:revision>
  <cp:lastPrinted>2020-02-05T15:54:00Z</cp:lastPrinted>
  <dcterms:created xsi:type="dcterms:W3CDTF">2022-05-23T05:38:00Z</dcterms:created>
  <dcterms:modified xsi:type="dcterms:W3CDTF">2022-05-23T05:38:00Z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