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R5-221082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MCPTT Test Case 6.2.2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UPV/EHU, Nemergent Solutions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8EE640" w:rsidR="001E41F3" w:rsidRDefault="000C733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TEI14_Test, MCPTT-ConTest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334" w14:paraId="1256F52C" w14:textId="77777777" w:rsidTr="00547111">
        <w:tc>
          <w:tcPr>
            <w:tcW w:w="2694" w:type="dxa"/>
            <w:gridSpan w:val="2"/>
            <w:tcBorders>
              <w:top w:val="single" w:sz="4" w:space="0" w:color="auto"/>
              <w:left w:val="single" w:sz="4" w:space="0" w:color="auto"/>
            </w:tcBorders>
          </w:tcPr>
          <w:p w14:paraId="52C87DB0" w14:textId="77777777" w:rsidR="000C7334" w:rsidRDefault="000C7334" w:rsidP="000C73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72C38" w:rsidR="000C7334" w:rsidRDefault="000C7334" w:rsidP="000C7334">
            <w:pPr>
              <w:pStyle w:val="CRCoverPage"/>
              <w:spacing w:after="0"/>
              <w:ind w:left="100"/>
              <w:rPr>
                <w:noProof/>
              </w:rPr>
            </w:pPr>
            <w:r>
              <w:t>According to current 6.2.2 MCPTT TC sequence, the IUT requests the floor at step 38. However, the floor control request has no effect since the IUT already has the floor granted. Following TC sequence, the floor control has already been requested at step 32, so when being asked to re-send a floor REQUEST message, the MCPTT client will not send it because it already has the floor granted. Therefore, the test will fail at step 40 because the IUT does not send the corresponding Floor REQUEST message.</w:t>
            </w:r>
          </w:p>
        </w:tc>
      </w:tr>
      <w:tr w:rsidR="000C7334" w14:paraId="4CA74D09" w14:textId="77777777" w:rsidTr="00547111">
        <w:tc>
          <w:tcPr>
            <w:tcW w:w="2694" w:type="dxa"/>
            <w:gridSpan w:val="2"/>
            <w:tcBorders>
              <w:left w:val="single" w:sz="4" w:space="0" w:color="auto"/>
            </w:tcBorders>
          </w:tcPr>
          <w:p w14:paraId="2D0866D6" w14:textId="77777777" w:rsidR="000C7334" w:rsidRDefault="000C7334" w:rsidP="000C7334">
            <w:pPr>
              <w:pStyle w:val="CRCoverPage"/>
              <w:spacing w:after="0"/>
              <w:rPr>
                <w:b/>
                <w:i/>
                <w:noProof/>
                <w:sz w:val="8"/>
                <w:szCs w:val="8"/>
              </w:rPr>
            </w:pPr>
          </w:p>
        </w:tc>
        <w:tc>
          <w:tcPr>
            <w:tcW w:w="6946" w:type="dxa"/>
            <w:gridSpan w:val="9"/>
            <w:tcBorders>
              <w:right w:val="single" w:sz="4" w:space="0" w:color="auto"/>
            </w:tcBorders>
          </w:tcPr>
          <w:p w14:paraId="365DEF04" w14:textId="77777777" w:rsidR="000C7334" w:rsidRDefault="000C7334" w:rsidP="000C7334">
            <w:pPr>
              <w:pStyle w:val="CRCoverPage"/>
              <w:spacing w:after="0"/>
              <w:rPr>
                <w:noProof/>
                <w:sz w:val="8"/>
                <w:szCs w:val="8"/>
              </w:rPr>
            </w:pPr>
          </w:p>
        </w:tc>
      </w:tr>
      <w:tr w:rsidR="000C7334" w14:paraId="21016551" w14:textId="77777777" w:rsidTr="00547111">
        <w:tc>
          <w:tcPr>
            <w:tcW w:w="2694" w:type="dxa"/>
            <w:gridSpan w:val="2"/>
            <w:tcBorders>
              <w:left w:val="single" w:sz="4" w:space="0" w:color="auto"/>
            </w:tcBorders>
          </w:tcPr>
          <w:p w14:paraId="49433147" w14:textId="77777777" w:rsidR="000C7334" w:rsidRDefault="000C7334" w:rsidP="000C73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95524B" w:rsidR="000C7334" w:rsidRDefault="000C7334" w:rsidP="000C7334">
            <w:pPr>
              <w:pStyle w:val="CRCoverPage"/>
              <w:spacing w:after="0"/>
              <w:ind w:left="100"/>
              <w:rPr>
                <w:noProof/>
              </w:rPr>
            </w:pPr>
            <w:r>
              <w:t>A new step has been included to make the IUT request the release of the token before requesting it again. Floor RELEASE message exchange has been added before step 35.</w:t>
            </w:r>
          </w:p>
        </w:tc>
      </w:tr>
      <w:tr w:rsidR="000C7334" w14:paraId="1F886379" w14:textId="77777777" w:rsidTr="00547111">
        <w:tc>
          <w:tcPr>
            <w:tcW w:w="2694" w:type="dxa"/>
            <w:gridSpan w:val="2"/>
            <w:tcBorders>
              <w:left w:val="single" w:sz="4" w:space="0" w:color="auto"/>
            </w:tcBorders>
          </w:tcPr>
          <w:p w14:paraId="4D989623" w14:textId="77777777" w:rsidR="000C7334" w:rsidRDefault="000C7334" w:rsidP="000C7334">
            <w:pPr>
              <w:pStyle w:val="CRCoverPage"/>
              <w:spacing w:after="0"/>
              <w:rPr>
                <w:b/>
                <w:i/>
                <w:noProof/>
                <w:sz w:val="8"/>
                <w:szCs w:val="8"/>
              </w:rPr>
            </w:pPr>
          </w:p>
        </w:tc>
        <w:tc>
          <w:tcPr>
            <w:tcW w:w="6946" w:type="dxa"/>
            <w:gridSpan w:val="9"/>
            <w:tcBorders>
              <w:right w:val="single" w:sz="4" w:space="0" w:color="auto"/>
            </w:tcBorders>
          </w:tcPr>
          <w:p w14:paraId="71C4A204" w14:textId="77777777" w:rsidR="000C7334" w:rsidRDefault="000C7334" w:rsidP="000C7334">
            <w:pPr>
              <w:pStyle w:val="CRCoverPage"/>
              <w:spacing w:after="0"/>
              <w:rPr>
                <w:noProof/>
                <w:sz w:val="8"/>
                <w:szCs w:val="8"/>
              </w:rPr>
            </w:pPr>
          </w:p>
        </w:tc>
      </w:tr>
      <w:tr w:rsidR="000C7334" w14:paraId="678D7BF9" w14:textId="77777777" w:rsidTr="00547111">
        <w:tc>
          <w:tcPr>
            <w:tcW w:w="2694" w:type="dxa"/>
            <w:gridSpan w:val="2"/>
            <w:tcBorders>
              <w:left w:val="single" w:sz="4" w:space="0" w:color="auto"/>
              <w:bottom w:val="single" w:sz="4" w:space="0" w:color="auto"/>
            </w:tcBorders>
          </w:tcPr>
          <w:p w14:paraId="4E5CE1B6" w14:textId="77777777" w:rsidR="000C7334" w:rsidRDefault="000C7334" w:rsidP="000C73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EFE3E" w:rsidR="000C7334" w:rsidRDefault="000C7334" w:rsidP="000C7334">
            <w:pPr>
              <w:pStyle w:val="CRCoverPage"/>
              <w:spacing w:after="0"/>
              <w:ind w:left="100"/>
              <w:rPr>
                <w:noProof/>
              </w:rPr>
            </w:pPr>
            <w:r>
              <w:t>Test case will remain incorrect.</w:t>
            </w:r>
          </w:p>
        </w:tc>
      </w:tr>
      <w:tr w:rsidR="000C7334" w14:paraId="034AF533" w14:textId="77777777" w:rsidTr="00547111">
        <w:tc>
          <w:tcPr>
            <w:tcW w:w="2694" w:type="dxa"/>
            <w:gridSpan w:val="2"/>
          </w:tcPr>
          <w:p w14:paraId="39D9EB5B" w14:textId="77777777" w:rsidR="000C7334" w:rsidRDefault="000C7334" w:rsidP="000C7334">
            <w:pPr>
              <w:pStyle w:val="CRCoverPage"/>
              <w:spacing w:after="0"/>
              <w:rPr>
                <w:b/>
                <w:i/>
                <w:noProof/>
                <w:sz w:val="8"/>
                <w:szCs w:val="8"/>
              </w:rPr>
            </w:pPr>
          </w:p>
        </w:tc>
        <w:tc>
          <w:tcPr>
            <w:tcW w:w="6946" w:type="dxa"/>
            <w:gridSpan w:val="9"/>
          </w:tcPr>
          <w:p w14:paraId="7826CB1C" w14:textId="77777777" w:rsidR="000C7334" w:rsidRDefault="000C7334" w:rsidP="000C7334">
            <w:pPr>
              <w:pStyle w:val="CRCoverPage"/>
              <w:spacing w:after="0"/>
              <w:rPr>
                <w:noProof/>
                <w:sz w:val="8"/>
                <w:szCs w:val="8"/>
              </w:rPr>
            </w:pPr>
          </w:p>
        </w:tc>
      </w:tr>
      <w:tr w:rsidR="000C7334" w14:paraId="6A17D7AC" w14:textId="77777777" w:rsidTr="00547111">
        <w:tc>
          <w:tcPr>
            <w:tcW w:w="2694" w:type="dxa"/>
            <w:gridSpan w:val="2"/>
            <w:tcBorders>
              <w:top w:val="single" w:sz="4" w:space="0" w:color="auto"/>
              <w:left w:val="single" w:sz="4" w:space="0" w:color="auto"/>
            </w:tcBorders>
          </w:tcPr>
          <w:p w14:paraId="6DAD5B19" w14:textId="77777777" w:rsidR="000C7334" w:rsidRDefault="000C7334" w:rsidP="000C73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2BF7E" w:rsidR="000C7334" w:rsidRDefault="000C7334" w:rsidP="000C7334">
            <w:pPr>
              <w:pStyle w:val="CRCoverPage"/>
              <w:spacing w:after="0"/>
              <w:ind w:left="100"/>
              <w:rPr>
                <w:noProof/>
              </w:rPr>
            </w:pPr>
            <w:r>
              <w:rPr>
                <w:noProof/>
              </w:rPr>
              <w:t>6.2.2</w:t>
            </w:r>
          </w:p>
        </w:tc>
      </w:tr>
      <w:tr w:rsidR="000C7334" w14:paraId="56E1E6C3" w14:textId="77777777" w:rsidTr="00547111">
        <w:tc>
          <w:tcPr>
            <w:tcW w:w="2694" w:type="dxa"/>
            <w:gridSpan w:val="2"/>
            <w:tcBorders>
              <w:left w:val="single" w:sz="4" w:space="0" w:color="auto"/>
            </w:tcBorders>
          </w:tcPr>
          <w:p w14:paraId="2FB9DE77" w14:textId="77777777" w:rsidR="000C7334" w:rsidRDefault="000C7334" w:rsidP="000C7334">
            <w:pPr>
              <w:pStyle w:val="CRCoverPage"/>
              <w:spacing w:after="0"/>
              <w:rPr>
                <w:b/>
                <w:i/>
                <w:noProof/>
                <w:sz w:val="8"/>
                <w:szCs w:val="8"/>
              </w:rPr>
            </w:pPr>
          </w:p>
        </w:tc>
        <w:tc>
          <w:tcPr>
            <w:tcW w:w="6946" w:type="dxa"/>
            <w:gridSpan w:val="9"/>
            <w:tcBorders>
              <w:right w:val="single" w:sz="4" w:space="0" w:color="auto"/>
            </w:tcBorders>
          </w:tcPr>
          <w:p w14:paraId="0898542D" w14:textId="77777777" w:rsidR="000C7334" w:rsidRDefault="000C7334" w:rsidP="000C7334">
            <w:pPr>
              <w:pStyle w:val="CRCoverPage"/>
              <w:spacing w:after="0"/>
              <w:rPr>
                <w:noProof/>
                <w:sz w:val="8"/>
                <w:szCs w:val="8"/>
              </w:rPr>
            </w:pPr>
          </w:p>
        </w:tc>
      </w:tr>
      <w:tr w:rsidR="000C7334" w14:paraId="76F95A8B" w14:textId="77777777" w:rsidTr="00547111">
        <w:tc>
          <w:tcPr>
            <w:tcW w:w="2694" w:type="dxa"/>
            <w:gridSpan w:val="2"/>
            <w:tcBorders>
              <w:left w:val="single" w:sz="4" w:space="0" w:color="auto"/>
            </w:tcBorders>
          </w:tcPr>
          <w:p w14:paraId="335EAB52" w14:textId="77777777" w:rsidR="000C7334" w:rsidRDefault="000C7334" w:rsidP="000C73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7334" w:rsidRDefault="000C7334" w:rsidP="000C73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7334" w:rsidRDefault="000C7334" w:rsidP="000C7334">
            <w:pPr>
              <w:pStyle w:val="CRCoverPage"/>
              <w:spacing w:after="0"/>
              <w:jc w:val="center"/>
              <w:rPr>
                <w:b/>
                <w:caps/>
                <w:noProof/>
              </w:rPr>
            </w:pPr>
            <w:r>
              <w:rPr>
                <w:b/>
                <w:caps/>
                <w:noProof/>
              </w:rPr>
              <w:t>N</w:t>
            </w:r>
          </w:p>
        </w:tc>
        <w:tc>
          <w:tcPr>
            <w:tcW w:w="2977" w:type="dxa"/>
            <w:gridSpan w:val="4"/>
          </w:tcPr>
          <w:p w14:paraId="304CCBCB" w14:textId="77777777" w:rsidR="000C7334" w:rsidRDefault="000C7334" w:rsidP="000C73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7334" w:rsidRDefault="000C7334" w:rsidP="000C7334">
            <w:pPr>
              <w:pStyle w:val="CRCoverPage"/>
              <w:spacing w:after="0"/>
              <w:ind w:left="99"/>
              <w:rPr>
                <w:noProof/>
              </w:rPr>
            </w:pPr>
          </w:p>
        </w:tc>
      </w:tr>
      <w:tr w:rsidR="000C7334" w14:paraId="34ACE2EB" w14:textId="77777777" w:rsidTr="00547111">
        <w:tc>
          <w:tcPr>
            <w:tcW w:w="2694" w:type="dxa"/>
            <w:gridSpan w:val="2"/>
            <w:tcBorders>
              <w:left w:val="single" w:sz="4" w:space="0" w:color="auto"/>
            </w:tcBorders>
          </w:tcPr>
          <w:p w14:paraId="571382F3" w14:textId="77777777" w:rsidR="000C7334" w:rsidRDefault="000C7334" w:rsidP="000C73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7334" w:rsidRDefault="000C7334" w:rsidP="000C7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92270" w:rsidR="000C7334" w:rsidRDefault="000C7334" w:rsidP="000C7334">
            <w:pPr>
              <w:pStyle w:val="CRCoverPage"/>
              <w:spacing w:after="0"/>
              <w:jc w:val="center"/>
              <w:rPr>
                <w:b/>
                <w:caps/>
                <w:noProof/>
              </w:rPr>
            </w:pPr>
            <w:r>
              <w:rPr>
                <w:b/>
                <w:caps/>
                <w:noProof/>
              </w:rPr>
              <w:t>X</w:t>
            </w:r>
          </w:p>
        </w:tc>
        <w:tc>
          <w:tcPr>
            <w:tcW w:w="2977" w:type="dxa"/>
            <w:gridSpan w:val="4"/>
          </w:tcPr>
          <w:p w14:paraId="7DB274D8" w14:textId="77777777" w:rsidR="000C7334" w:rsidRDefault="000C7334" w:rsidP="000C73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7334" w:rsidRDefault="000C7334" w:rsidP="000C7334">
            <w:pPr>
              <w:pStyle w:val="CRCoverPage"/>
              <w:spacing w:after="0"/>
              <w:ind w:left="99"/>
              <w:rPr>
                <w:noProof/>
              </w:rPr>
            </w:pPr>
            <w:r>
              <w:rPr>
                <w:noProof/>
              </w:rPr>
              <w:t xml:space="preserve">TS/TR ... CR ... </w:t>
            </w:r>
          </w:p>
        </w:tc>
      </w:tr>
      <w:tr w:rsidR="000C7334" w14:paraId="446DDBAC" w14:textId="77777777" w:rsidTr="00547111">
        <w:tc>
          <w:tcPr>
            <w:tcW w:w="2694" w:type="dxa"/>
            <w:gridSpan w:val="2"/>
            <w:tcBorders>
              <w:left w:val="single" w:sz="4" w:space="0" w:color="auto"/>
            </w:tcBorders>
          </w:tcPr>
          <w:p w14:paraId="678A1AA6" w14:textId="77777777" w:rsidR="000C7334" w:rsidRDefault="000C7334" w:rsidP="000C73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7334" w:rsidRDefault="000C7334" w:rsidP="000C7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AD81C" w:rsidR="000C7334" w:rsidRDefault="000C7334" w:rsidP="000C7334">
            <w:pPr>
              <w:pStyle w:val="CRCoverPage"/>
              <w:spacing w:after="0"/>
              <w:jc w:val="center"/>
              <w:rPr>
                <w:b/>
                <w:caps/>
                <w:noProof/>
              </w:rPr>
            </w:pPr>
            <w:r>
              <w:rPr>
                <w:b/>
                <w:caps/>
                <w:noProof/>
              </w:rPr>
              <w:t>X</w:t>
            </w:r>
          </w:p>
        </w:tc>
        <w:tc>
          <w:tcPr>
            <w:tcW w:w="2977" w:type="dxa"/>
            <w:gridSpan w:val="4"/>
          </w:tcPr>
          <w:p w14:paraId="1A4306D9" w14:textId="77777777" w:rsidR="000C7334" w:rsidRDefault="000C7334" w:rsidP="000C73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7334" w:rsidRDefault="000C7334" w:rsidP="000C7334">
            <w:pPr>
              <w:pStyle w:val="CRCoverPage"/>
              <w:spacing w:after="0"/>
              <w:ind w:left="99"/>
              <w:rPr>
                <w:noProof/>
              </w:rPr>
            </w:pPr>
            <w:r>
              <w:rPr>
                <w:noProof/>
              </w:rPr>
              <w:t xml:space="preserve">TS/TR ... CR ... </w:t>
            </w:r>
          </w:p>
        </w:tc>
      </w:tr>
      <w:tr w:rsidR="000C7334" w14:paraId="55C714D2" w14:textId="77777777" w:rsidTr="00547111">
        <w:tc>
          <w:tcPr>
            <w:tcW w:w="2694" w:type="dxa"/>
            <w:gridSpan w:val="2"/>
            <w:tcBorders>
              <w:left w:val="single" w:sz="4" w:space="0" w:color="auto"/>
            </w:tcBorders>
          </w:tcPr>
          <w:p w14:paraId="45913E62" w14:textId="77777777" w:rsidR="000C7334" w:rsidRDefault="000C7334" w:rsidP="000C73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7334" w:rsidRDefault="000C7334" w:rsidP="000C7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19791" w:rsidR="000C7334" w:rsidRDefault="000C7334" w:rsidP="000C7334">
            <w:pPr>
              <w:pStyle w:val="CRCoverPage"/>
              <w:spacing w:after="0"/>
              <w:jc w:val="center"/>
              <w:rPr>
                <w:b/>
                <w:caps/>
                <w:noProof/>
              </w:rPr>
            </w:pPr>
            <w:r>
              <w:rPr>
                <w:b/>
                <w:caps/>
                <w:noProof/>
              </w:rPr>
              <w:t>X</w:t>
            </w:r>
          </w:p>
        </w:tc>
        <w:tc>
          <w:tcPr>
            <w:tcW w:w="2977" w:type="dxa"/>
            <w:gridSpan w:val="4"/>
          </w:tcPr>
          <w:p w14:paraId="1B4FF921" w14:textId="77777777" w:rsidR="000C7334" w:rsidRDefault="000C7334" w:rsidP="000C73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7334" w:rsidRDefault="000C7334" w:rsidP="000C7334">
            <w:pPr>
              <w:pStyle w:val="CRCoverPage"/>
              <w:spacing w:after="0"/>
              <w:ind w:left="99"/>
              <w:rPr>
                <w:noProof/>
              </w:rPr>
            </w:pPr>
            <w:r>
              <w:rPr>
                <w:noProof/>
              </w:rPr>
              <w:t xml:space="preserve">TS/TR ... CR ... </w:t>
            </w:r>
          </w:p>
        </w:tc>
      </w:tr>
      <w:tr w:rsidR="000C7334" w14:paraId="60DF82CC" w14:textId="77777777" w:rsidTr="008863B9">
        <w:tc>
          <w:tcPr>
            <w:tcW w:w="2694" w:type="dxa"/>
            <w:gridSpan w:val="2"/>
            <w:tcBorders>
              <w:left w:val="single" w:sz="4" w:space="0" w:color="auto"/>
            </w:tcBorders>
          </w:tcPr>
          <w:p w14:paraId="517696CD" w14:textId="77777777" w:rsidR="000C7334" w:rsidRDefault="000C7334" w:rsidP="000C7334">
            <w:pPr>
              <w:pStyle w:val="CRCoverPage"/>
              <w:spacing w:after="0"/>
              <w:rPr>
                <w:b/>
                <w:i/>
                <w:noProof/>
              </w:rPr>
            </w:pPr>
          </w:p>
        </w:tc>
        <w:tc>
          <w:tcPr>
            <w:tcW w:w="6946" w:type="dxa"/>
            <w:gridSpan w:val="9"/>
            <w:tcBorders>
              <w:right w:val="single" w:sz="4" w:space="0" w:color="auto"/>
            </w:tcBorders>
          </w:tcPr>
          <w:p w14:paraId="4D84207F" w14:textId="77777777" w:rsidR="000C7334" w:rsidRDefault="000C7334" w:rsidP="000C7334">
            <w:pPr>
              <w:pStyle w:val="CRCoverPage"/>
              <w:spacing w:after="0"/>
              <w:rPr>
                <w:noProof/>
              </w:rPr>
            </w:pPr>
          </w:p>
        </w:tc>
      </w:tr>
      <w:tr w:rsidR="000C7334" w14:paraId="556B87B6" w14:textId="77777777" w:rsidTr="008863B9">
        <w:tc>
          <w:tcPr>
            <w:tcW w:w="2694" w:type="dxa"/>
            <w:gridSpan w:val="2"/>
            <w:tcBorders>
              <w:left w:val="single" w:sz="4" w:space="0" w:color="auto"/>
              <w:bottom w:val="single" w:sz="4" w:space="0" w:color="auto"/>
            </w:tcBorders>
          </w:tcPr>
          <w:p w14:paraId="79A9C411" w14:textId="77777777" w:rsidR="000C7334" w:rsidRDefault="000C7334" w:rsidP="000C73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7334" w:rsidRDefault="000C7334" w:rsidP="000C7334">
            <w:pPr>
              <w:pStyle w:val="CRCoverPage"/>
              <w:spacing w:after="0"/>
              <w:ind w:left="100"/>
              <w:rPr>
                <w:noProof/>
              </w:rPr>
            </w:pPr>
          </w:p>
        </w:tc>
      </w:tr>
      <w:tr w:rsidR="000C7334" w:rsidRPr="008863B9" w14:paraId="45BFE792" w14:textId="77777777" w:rsidTr="008863B9">
        <w:tc>
          <w:tcPr>
            <w:tcW w:w="2694" w:type="dxa"/>
            <w:gridSpan w:val="2"/>
            <w:tcBorders>
              <w:top w:val="single" w:sz="4" w:space="0" w:color="auto"/>
              <w:bottom w:val="single" w:sz="4" w:space="0" w:color="auto"/>
            </w:tcBorders>
          </w:tcPr>
          <w:p w14:paraId="194242DD" w14:textId="77777777" w:rsidR="000C7334" w:rsidRPr="008863B9" w:rsidRDefault="000C7334" w:rsidP="000C73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7334" w:rsidRPr="008863B9" w:rsidRDefault="000C7334" w:rsidP="000C7334">
            <w:pPr>
              <w:pStyle w:val="CRCoverPage"/>
              <w:spacing w:after="0"/>
              <w:ind w:left="100"/>
              <w:rPr>
                <w:noProof/>
                <w:sz w:val="8"/>
                <w:szCs w:val="8"/>
              </w:rPr>
            </w:pPr>
          </w:p>
        </w:tc>
      </w:tr>
      <w:tr w:rsidR="000C73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7334" w:rsidRDefault="000C7334" w:rsidP="000C73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7334" w:rsidRDefault="000C7334" w:rsidP="000C73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71E03" w14:textId="77777777" w:rsidR="000C7334" w:rsidRDefault="000C7334" w:rsidP="000C7334">
      <w:pPr>
        <w:keepNext/>
        <w:keepLines/>
        <w:spacing w:before="120"/>
        <w:ind w:left="1701" w:hanging="1701"/>
        <w:outlineLvl w:val="4"/>
        <w:rPr>
          <w:rFonts w:ascii="Arial" w:hAnsi="Arial"/>
          <w:sz w:val="22"/>
        </w:rPr>
      </w:pPr>
      <w:bookmarkStart w:id="1" w:name="_Toc60995673"/>
      <w:bookmarkStart w:id="2" w:name="_Toc36037708"/>
      <w:bookmarkStart w:id="3" w:name="_Toc83808707"/>
      <w:bookmarkStart w:id="4" w:name="_Toc76583155"/>
      <w:bookmarkStart w:id="5" w:name="_Toc43837561"/>
      <w:bookmarkStart w:id="6" w:name="_Toc21006035"/>
      <w:bookmarkStart w:id="7" w:name="_Toc69159801"/>
      <w:r>
        <w:rPr>
          <w:rFonts w:ascii="Arial" w:hAnsi="Arial"/>
          <w:color w:val="0070C0"/>
          <w:sz w:val="28"/>
          <w:szCs w:val="28"/>
        </w:rPr>
        <w:lastRenderedPageBreak/>
        <w:t>&lt;Start of modification&gt;</w:t>
      </w:r>
    </w:p>
    <w:p w14:paraId="7C170884" w14:textId="77777777" w:rsidR="000C7334" w:rsidRDefault="000C7334" w:rsidP="000C7334">
      <w:pPr>
        <w:pStyle w:val="Heading3"/>
      </w:pPr>
      <w:r>
        <w:t>6.2.2</w:t>
      </w:r>
      <w:r>
        <w:tab/>
        <w:t>On-network / Private Call / On-demand / Automatic Commencement Mode / With Floor Control / Upgrade to Emergency Call / Cancellation of Emergency on User request / Client Terminated (CT)</w:t>
      </w:r>
      <w:bookmarkEnd w:id="1"/>
      <w:bookmarkEnd w:id="2"/>
      <w:bookmarkEnd w:id="3"/>
      <w:bookmarkEnd w:id="4"/>
      <w:bookmarkEnd w:id="5"/>
      <w:bookmarkEnd w:id="6"/>
      <w:bookmarkEnd w:id="7"/>
    </w:p>
    <w:p w14:paraId="1AAEAF55" w14:textId="77777777" w:rsidR="000C7334" w:rsidRDefault="000C7334" w:rsidP="000C7334">
      <w:pPr>
        <w:pStyle w:val="H6"/>
      </w:pPr>
      <w:r>
        <w:t>6.2.2.1</w:t>
      </w:r>
      <w:r>
        <w:tab/>
        <w:t>Test Purpose (TP)</w:t>
      </w:r>
    </w:p>
    <w:p w14:paraId="3A8921A0" w14:textId="77777777" w:rsidR="000C7334" w:rsidRDefault="000C7334" w:rsidP="000C7334">
      <w:pPr>
        <w:pStyle w:val="H6"/>
      </w:pPr>
      <w:r>
        <w:t>(1)</w:t>
      </w:r>
    </w:p>
    <w:p w14:paraId="39DBD77C" w14:textId="77777777" w:rsidR="000C7334" w:rsidRDefault="000C7334" w:rsidP="000C7334">
      <w:pPr>
        <w:pStyle w:val="PL"/>
      </w:pPr>
      <w:r>
        <w:rPr>
          <w:b/>
        </w:rPr>
        <w:t>with</w:t>
      </w:r>
      <w:r>
        <w:t xml:space="preserve"> { UE (MCPTT Client) registered and authorized for MCPTT Service, including authorized to receive private and private emergency calls with automatic commencement }</w:t>
      </w:r>
    </w:p>
    <w:p w14:paraId="41E67A27" w14:textId="77777777" w:rsidR="000C7334" w:rsidRDefault="000C7334" w:rsidP="000C7334">
      <w:pPr>
        <w:pStyle w:val="PL"/>
      </w:pPr>
      <w:r>
        <w:rPr>
          <w:b/>
        </w:rPr>
        <w:t>ensure that</w:t>
      </w:r>
      <w:r>
        <w:t xml:space="preserve"> {</w:t>
      </w:r>
    </w:p>
    <w:p w14:paraId="41E8F64C" w14:textId="77777777" w:rsidR="000C7334" w:rsidRDefault="000C7334" w:rsidP="000C7334">
      <w:pPr>
        <w:pStyle w:val="PL"/>
      </w:pPr>
      <w:r>
        <w:t xml:space="preserve">  </w:t>
      </w:r>
      <w:r>
        <w:rPr>
          <w:b/>
        </w:rPr>
        <w:t>when</w:t>
      </w:r>
      <w:r>
        <w:t xml:space="preserve"> { the UE (MCPTT Client) receives a request for establishment of an MCPTT private call, on-demand Automatic Commencement Mode, no Force of automatic commencement, applying End-to-end communication security with Floor Control }</w:t>
      </w:r>
    </w:p>
    <w:p w14:paraId="213D8A11" w14:textId="77777777" w:rsidR="000C7334" w:rsidRDefault="000C7334" w:rsidP="000C7334">
      <w:pPr>
        <w:pStyle w:val="PL"/>
      </w:pPr>
      <w:r>
        <w:t xml:space="preserve">    </w:t>
      </w:r>
      <w:r>
        <w:rPr>
          <w:b/>
        </w:rPr>
        <w:t>then</w:t>
      </w:r>
      <w:r>
        <w:t xml:space="preserve"> { UE (MCPTT Client) sends a </w:t>
      </w:r>
      <w:r>
        <w:rPr>
          <w:lang w:eastAsia="ko-KR"/>
        </w:rPr>
        <w:t>SIP 200 (OK) accepting the establishment of an MCPTT private call, on-demand Automatic Commencement Mode applying End-to-end communication security with Floor Control</w:t>
      </w:r>
      <w:r>
        <w:t xml:space="preserve">, </w:t>
      </w:r>
      <w:r>
        <w:rPr>
          <w:b/>
        </w:rPr>
        <w:t>and</w:t>
      </w:r>
      <w:r>
        <w:t>, notifies the user for the call establishment }</w:t>
      </w:r>
    </w:p>
    <w:p w14:paraId="50E67A74" w14:textId="77777777" w:rsidR="000C7334" w:rsidRDefault="000C7334" w:rsidP="000C7334">
      <w:pPr>
        <w:pStyle w:val="PL"/>
      </w:pPr>
    </w:p>
    <w:p w14:paraId="34F48A89" w14:textId="77777777" w:rsidR="000C7334" w:rsidRDefault="000C7334" w:rsidP="000C7334">
      <w:pPr>
        <w:pStyle w:val="H6"/>
      </w:pPr>
      <w:r>
        <w:t>(2)</w:t>
      </w:r>
    </w:p>
    <w:p w14:paraId="24736DCE" w14:textId="77777777" w:rsidR="000C7334" w:rsidRDefault="000C7334" w:rsidP="000C7334">
      <w:pPr>
        <w:pStyle w:val="PL"/>
      </w:pPr>
      <w:r>
        <w:rPr>
          <w:b/>
        </w:rPr>
        <w:t>with</w:t>
      </w:r>
      <w:r>
        <w:t xml:space="preserve"> { UE (MCPTT Client) having established an On-demand Automatic Commencement Mode Private Call with Floor Control }</w:t>
      </w:r>
    </w:p>
    <w:p w14:paraId="7B484EF9" w14:textId="77777777" w:rsidR="000C7334" w:rsidRDefault="000C7334" w:rsidP="000C7334">
      <w:pPr>
        <w:pStyle w:val="PL"/>
      </w:pPr>
      <w:r>
        <w:rPr>
          <w:b/>
        </w:rPr>
        <w:t>ensure that</w:t>
      </w:r>
      <w:r>
        <w:t xml:space="preserve"> {</w:t>
      </w:r>
    </w:p>
    <w:p w14:paraId="200AB02D" w14:textId="77777777" w:rsidR="000C7334" w:rsidRDefault="000C7334" w:rsidP="000C7334">
      <w:pPr>
        <w:pStyle w:val="PL"/>
      </w:pPr>
      <w:r>
        <w:t xml:space="preserve">  </w:t>
      </w:r>
      <w:r>
        <w:rPr>
          <w:b/>
        </w:rPr>
        <w:t>when</w:t>
      </w:r>
      <w:r>
        <w:t xml:space="preserve"> { the MCPTT User (MCPTT Client) engages in communication with the inviting MCPTT User }</w:t>
      </w:r>
    </w:p>
    <w:p w14:paraId="551582CA" w14:textId="77777777" w:rsidR="000C7334" w:rsidRDefault="000C7334" w:rsidP="000C7334">
      <w:pPr>
        <w:pStyle w:val="PL"/>
      </w:pPr>
      <w:r>
        <w:t xml:space="preserve">    </w:t>
      </w:r>
      <w:r>
        <w:rPr>
          <w:b/>
        </w:rPr>
        <w:t>then</w:t>
      </w:r>
      <w:r>
        <w:t xml:space="preserve"> { UE (MCPTT Client) respects the floor control imposed by the MCPTT Server (Floor granting/release/deny) applying Floor Control confidentiality and integrity protection }</w:t>
      </w:r>
    </w:p>
    <w:p w14:paraId="3547746C" w14:textId="77777777" w:rsidR="000C7334" w:rsidRDefault="000C7334" w:rsidP="000C7334">
      <w:pPr>
        <w:pStyle w:val="PL"/>
      </w:pPr>
      <w:r>
        <w:t xml:space="preserve">            }</w:t>
      </w:r>
    </w:p>
    <w:p w14:paraId="114A2270" w14:textId="77777777" w:rsidR="000C7334" w:rsidRDefault="000C7334" w:rsidP="000C7334">
      <w:pPr>
        <w:pStyle w:val="PL"/>
      </w:pPr>
    </w:p>
    <w:p w14:paraId="6417D5F0" w14:textId="77777777" w:rsidR="000C7334" w:rsidRDefault="000C7334" w:rsidP="000C7334">
      <w:pPr>
        <w:pStyle w:val="H6"/>
      </w:pPr>
      <w:r>
        <w:t>(3)</w:t>
      </w:r>
    </w:p>
    <w:p w14:paraId="01773B52" w14:textId="77777777" w:rsidR="000C7334" w:rsidRDefault="000C7334" w:rsidP="000C7334">
      <w:pPr>
        <w:pStyle w:val="PL"/>
      </w:pPr>
      <w:r>
        <w:rPr>
          <w:b/>
        </w:rPr>
        <w:t>with</w:t>
      </w:r>
      <w:r>
        <w:t xml:space="preserve"> { UE (MCPTT Client) having established an MCPTT private call, on-demand Automatic Commencement Mode with Floor Control }</w:t>
      </w:r>
    </w:p>
    <w:p w14:paraId="562B782D" w14:textId="77777777" w:rsidR="000C7334" w:rsidRDefault="000C7334" w:rsidP="000C7334">
      <w:pPr>
        <w:pStyle w:val="PL"/>
      </w:pPr>
      <w:r>
        <w:rPr>
          <w:b/>
        </w:rPr>
        <w:t>ensure that</w:t>
      </w:r>
      <w:r>
        <w:t xml:space="preserve"> {</w:t>
      </w:r>
    </w:p>
    <w:p w14:paraId="5CAE49D0" w14:textId="77777777" w:rsidR="000C7334" w:rsidRDefault="000C7334" w:rsidP="000C7334">
      <w:pPr>
        <w:pStyle w:val="PL"/>
      </w:pPr>
      <w:r>
        <w:t xml:space="preserve">  </w:t>
      </w:r>
      <w:r>
        <w:rPr>
          <w:b/>
        </w:rPr>
        <w:t>when</w:t>
      </w:r>
      <w:r>
        <w:t xml:space="preserve"> { the MCPTT User (MCPTT Client) receives a request for upgrade of the ongoing MCPTT private call to an MCPTT emergency private call with floor control }</w:t>
      </w:r>
    </w:p>
    <w:p w14:paraId="25529259" w14:textId="77777777" w:rsidR="000C7334" w:rsidRDefault="000C7334" w:rsidP="000C7334">
      <w:pPr>
        <w:pStyle w:val="PL"/>
      </w:pPr>
      <w:r>
        <w:t xml:space="preserve">    </w:t>
      </w:r>
      <w:r>
        <w:rPr>
          <w:b/>
        </w:rPr>
        <w:t>then</w:t>
      </w:r>
      <w:r>
        <w:t xml:space="preserve"> { UE (MCPTT Client) accepts the request and upon sending SIP 200 (OK) message considers the call as being upgraded to emergency private call (emergency private call state = "MEPC 3: emergency-pc-granted") }</w:t>
      </w:r>
    </w:p>
    <w:p w14:paraId="6BC51561" w14:textId="77777777" w:rsidR="000C7334" w:rsidRDefault="000C7334" w:rsidP="000C7334">
      <w:pPr>
        <w:pStyle w:val="PL"/>
      </w:pPr>
      <w:r>
        <w:t xml:space="preserve">            }</w:t>
      </w:r>
    </w:p>
    <w:p w14:paraId="02D21B29" w14:textId="77777777" w:rsidR="000C7334" w:rsidRDefault="000C7334" w:rsidP="000C7334">
      <w:pPr>
        <w:pStyle w:val="PL"/>
      </w:pPr>
    </w:p>
    <w:p w14:paraId="51689D2E" w14:textId="77777777" w:rsidR="000C7334" w:rsidRDefault="000C7334" w:rsidP="000C7334">
      <w:pPr>
        <w:pStyle w:val="H6"/>
      </w:pPr>
      <w:r>
        <w:t>(4)</w:t>
      </w:r>
    </w:p>
    <w:p w14:paraId="3562CAC6" w14:textId="77777777" w:rsidR="000C7334" w:rsidRDefault="000C7334" w:rsidP="000C7334">
      <w:pPr>
        <w:pStyle w:val="PL"/>
      </w:pPr>
      <w:r>
        <w:rPr>
          <w:b/>
        </w:rPr>
        <w:t>with</w:t>
      </w:r>
      <w:r>
        <w:t xml:space="preserve"> { UE (MCPTT Client) having upgraded an On-demand Automatic Commencement Mode Private Call to emergency private call }</w:t>
      </w:r>
    </w:p>
    <w:p w14:paraId="2A09EF57" w14:textId="77777777" w:rsidR="000C7334" w:rsidRDefault="000C7334" w:rsidP="000C7334">
      <w:pPr>
        <w:pStyle w:val="PL"/>
      </w:pPr>
      <w:r>
        <w:rPr>
          <w:b/>
        </w:rPr>
        <w:t>ensure that</w:t>
      </w:r>
      <w:r>
        <w:t xml:space="preserve"> {</w:t>
      </w:r>
    </w:p>
    <w:p w14:paraId="5A2F952D" w14:textId="77777777" w:rsidR="000C7334" w:rsidRDefault="000C7334" w:rsidP="000C7334">
      <w:pPr>
        <w:pStyle w:val="PL"/>
      </w:pPr>
      <w:r>
        <w:t xml:space="preserve">  </w:t>
      </w:r>
      <w:r>
        <w:rPr>
          <w:b/>
        </w:rPr>
        <w:t>when</w:t>
      </w:r>
      <w:r>
        <w:t xml:space="preserve"> { the MCPTT User (MCPTT Client) continues communication with the invited MCPTT User }</w:t>
      </w:r>
    </w:p>
    <w:p w14:paraId="6E7ABE81" w14:textId="77777777" w:rsidR="000C7334" w:rsidRDefault="000C7334" w:rsidP="000C7334">
      <w:pPr>
        <w:pStyle w:val="PL"/>
      </w:pPr>
      <w:r>
        <w:t xml:space="preserve">    </w:t>
      </w:r>
      <w:r>
        <w:rPr>
          <w:b/>
        </w:rPr>
        <w:t>then</w:t>
      </w:r>
      <w:r>
        <w:t xml:space="preserve"> { UE (MCPTT Client) respects the floor control imposed by the MCPTT Server including being able to handle override requested by the inviting MCPTT user and applying Floor Control confidentiality and integrity protection }</w:t>
      </w:r>
    </w:p>
    <w:p w14:paraId="75EB4EED" w14:textId="77777777" w:rsidR="000C7334" w:rsidRDefault="000C7334" w:rsidP="000C7334">
      <w:pPr>
        <w:pStyle w:val="PL"/>
      </w:pPr>
      <w:r>
        <w:t xml:space="preserve">            }</w:t>
      </w:r>
    </w:p>
    <w:p w14:paraId="5F3FC1DF" w14:textId="77777777" w:rsidR="000C7334" w:rsidRDefault="000C7334" w:rsidP="000C7334">
      <w:pPr>
        <w:pStyle w:val="PL"/>
      </w:pPr>
    </w:p>
    <w:p w14:paraId="2BFD77E2" w14:textId="77777777" w:rsidR="000C7334" w:rsidRDefault="000C7334" w:rsidP="000C7334">
      <w:pPr>
        <w:pStyle w:val="H6"/>
      </w:pPr>
      <w:r>
        <w:t>(5)</w:t>
      </w:r>
    </w:p>
    <w:p w14:paraId="35ECD3D9" w14:textId="77777777" w:rsidR="000C7334" w:rsidRDefault="000C7334" w:rsidP="000C7334">
      <w:pPr>
        <w:pStyle w:val="PL"/>
      </w:pPr>
      <w:r>
        <w:rPr>
          <w:b/>
        </w:rPr>
        <w:t>with</w:t>
      </w:r>
      <w:r>
        <w:t xml:space="preserve"> { UE (MCPTT Client) having upgraded an On-demand Automatic Commencement Mode Private Call to an Emergency Private Call }</w:t>
      </w:r>
    </w:p>
    <w:p w14:paraId="5987EEE4" w14:textId="77777777" w:rsidR="000C7334" w:rsidRDefault="000C7334" w:rsidP="000C7334">
      <w:pPr>
        <w:pStyle w:val="PL"/>
      </w:pPr>
      <w:r>
        <w:rPr>
          <w:b/>
        </w:rPr>
        <w:t>ensure that</w:t>
      </w:r>
      <w:r>
        <w:t xml:space="preserve"> {</w:t>
      </w:r>
    </w:p>
    <w:p w14:paraId="4EE49078" w14:textId="77777777" w:rsidR="000C7334" w:rsidRDefault="000C7334" w:rsidP="000C7334">
      <w:pPr>
        <w:pStyle w:val="PL"/>
      </w:pPr>
      <w:r>
        <w:t xml:space="preserve">  </w:t>
      </w:r>
      <w:r>
        <w:rPr>
          <w:b/>
        </w:rPr>
        <w:t>when</w:t>
      </w:r>
      <w:r>
        <w:t xml:space="preserve"> { the MCPTT User (MCPTT Client) receives a request to cancel the ongoing MCPTT emergency private call }</w:t>
      </w:r>
    </w:p>
    <w:p w14:paraId="31873E29" w14:textId="77777777" w:rsidR="000C7334" w:rsidRDefault="000C7334" w:rsidP="000C7334">
      <w:pPr>
        <w:pStyle w:val="PL"/>
      </w:pPr>
      <w:r>
        <w:t xml:space="preserve">    </w:t>
      </w:r>
      <w:r>
        <w:rPr>
          <w:b/>
        </w:rPr>
        <w:t>then</w:t>
      </w:r>
      <w:r>
        <w:t xml:space="preserve"> { UE (MCPTT Client) accepts the request and after sending a SIP 200 (OK) response considers the emergency condition cancelled and the call being reverted back to MCPTT Private Call }</w:t>
      </w:r>
    </w:p>
    <w:p w14:paraId="2C687A52" w14:textId="77777777" w:rsidR="000C7334" w:rsidRDefault="000C7334" w:rsidP="000C7334">
      <w:pPr>
        <w:pStyle w:val="PL"/>
      </w:pPr>
      <w:r>
        <w:t xml:space="preserve">            }</w:t>
      </w:r>
    </w:p>
    <w:p w14:paraId="3F2963F2" w14:textId="77777777" w:rsidR="000C7334" w:rsidRDefault="000C7334" w:rsidP="000C7334">
      <w:pPr>
        <w:pStyle w:val="PL"/>
      </w:pPr>
    </w:p>
    <w:p w14:paraId="31EC11AF" w14:textId="77777777" w:rsidR="000C7334" w:rsidRDefault="000C7334" w:rsidP="000C7334">
      <w:pPr>
        <w:pStyle w:val="H6"/>
      </w:pPr>
      <w:r>
        <w:lastRenderedPageBreak/>
        <w:t>(6)</w:t>
      </w:r>
    </w:p>
    <w:p w14:paraId="486F2716" w14:textId="77777777" w:rsidR="000C7334" w:rsidRDefault="000C7334" w:rsidP="000C7334">
      <w:pPr>
        <w:pStyle w:val="PL"/>
      </w:pPr>
      <w:r>
        <w:rPr>
          <w:b/>
        </w:rPr>
        <w:t>with</w:t>
      </w:r>
      <w:r>
        <w:t xml:space="preserve"> { UE (MCPTT Client) having an ongoing On-demand Automatic Commencement Mode Private Call }</w:t>
      </w:r>
    </w:p>
    <w:p w14:paraId="6B3B5FE4" w14:textId="77777777" w:rsidR="000C7334" w:rsidRDefault="000C7334" w:rsidP="000C7334">
      <w:pPr>
        <w:pStyle w:val="PL"/>
      </w:pPr>
      <w:r>
        <w:rPr>
          <w:b/>
        </w:rPr>
        <w:t>ensure that</w:t>
      </w:r>
      <w:r>
        <w:t xml:space="preserve"> {</w:t>
      </w:r>
    </w:p>
    <w:p w14:paraId="5FDA930E" w14:textId="77777777" w:rsidR="000C7334" w:rsidRDefault="000C7334" w:rsidP="000C7334">
      <w:pPr>
        <w:pStyle w:val="PL"/>
      </w:pPr>
      <w:r>
        <w:t xml:space="preserve">  </w:t>
      </w:r>
      <w:r>
        <w:rPr>
          <w:b/>
        </w:rPr>
        <w:t>when</w:t>
      </w:r>
      <w:r>
        <w:t xml:space="preserve"> { the MCPTT User (MCPTT Client) receives a request for termination of the ongoing MCPTT private call }</w:t>
      </w:r>
    </w:p>
    <w:p w14:paraId="5F486935" w14:textId="77777777" w:rsidR="000C7334" w:rsidRDefault="000C7334" w:rsidP="000C7334">
      <w:pPr>
        <w:pStyle w:val="PL"/>
      </w:pPr>
      <w:r>
        <w:t xml:space="preserve">    </w:t>
      </w:r>
      <w:r>
        <w:rPr>
          <w:b/>
        </w:rPr>
        <w:t>then</w:t>
      </w:r>
      <w:r>
        <w:t xml:space="preserve"> { UE (MCPTT Client) accept the request and after sending a SIP 200 (OK) response leaves the MCPTT session }</w:t>
      </w:r>
    </w:p>
    <w:p w14:paraId="77F91062" w14:textId="77777777" w:rsidR="000C7334" w:rsidRDefault="000C7334" w:rsidP="000C7334">
      <w:pPr>
        <w:pStyle w:val="PL"/>
      </w:pPr>
      <w:r>
        <w:t xml:space="preserve">            }</w:t>
      </w:r>
    </w:p>
    <w:p w14:paraId="28F682A7" w14:textId="77777777" w:rsidR="000C7334" w:rsidRDefault="000C7334" w:rsidP="000C7334">
      <w:pPr>
        <w:pStyle w:val="PL"/>
      </w:pPr>
    </w:p>
    <w:p w14:paraId="13FF0EAC" w14:textId="77777777" w:rsidR="000C7334" w:rsidRDefault="000C7334" w:rsidP="000C7334">
      <w:pPr>
        <w:pStyle w:val="H6"/>
      </w:pPr>
      <w:r>
        <w:t>6.2.2.2</w:t>
      </w:r>
      <w:r>
        <w:tab/>
        <w:t>Conformance requirements</w:t>
      </w:r>
    </w:p>
    <w:p w14:paraId="3AE29355" w14:textId="77777777" w:rsidR="000C7334" w:rsidRDefault="000C7334" w:rsidP="000C7334">
      <w:r>
        <w:t xml:space="preserve">References: The conformance requirements covered in the present TC are specified in: TS 24.379 clauses 4.6.2, 4.7, 6.2.2, 6.2.3.1.1, 6.2.6, 11.1.1.2.1.2, 11.1.1.2.1.3, </w:t>
      </w:r>
      <w:r>
        <w:rPr>
          <w:lang w:eastAsia="ko-KR"/>
        </w:rPr>
        <w:t>11.1.3.1.1.2, TS 24.380 clauses 4.1.1.2, 5.2.1, 5.2.2, 12.1.2.2, 13.1, 13.3.3, TS 33.180, clause 5.3.4</w:t>
      </w:r>
      <w:r>
        <w:t>. Unless otherwise stated these are Rel-13 requirements.</w:t>
      </w:r>
    </w:p>
    <w:p w14:paraId="213AFC39" w14:textId="77777777" w:rsidR="000C7334" w:rsidRDefault="000C7334" w:rsidP="000C7334">
      <w:r>
        <w:t>[TS 24.379, clause 4.6.2]</w:t>
      </w:r>
    </w:p>
    <w:p w14:paraId="6EEAD019" w14:textId="77777777" w:rsidR="000C7334" w:rsidRDefault="000C7334" w:rsidP="000C7334">
      <w:r>
        <w:t>Key aspects of MCPTT emergency private calls include:</w:t>
      </w:r>
    </w:p>
    <w:p w14:paraId="413E5488" w14:textId="77777777" w:rsidR="000C7334" w:rsidRDefault="000C7334" w:rsidP="000C7334">
      <w:pPr>
        <w:pStyle w:val="B1"/>
      </w:pPr>
      <w:r>
        <w:t>-</w:t>
      </w:r>
      <w:r>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proofErr w:type="spellStart"/>
      <w:r>
        <w:t>holmberg</w:t>
      </w:r>
      <w:proofErr w:type="spellEnd"/>
      <w:r>
        <w:t>-dispatch-mcptt-</w:t>
      </w:r>
      <w:proofErr w:type="spellStart"/>
      <w:r>
        <w:t>rp</w:t>
      </w:r>
      <w:proofErr w:type="spellEnd"/>
      <w:r>
        <w:t>-namespace [48];</w:t>
      </w:r>
    </w:p>
    <w:p w14:paraId="0F3DAC37" w14:textId="77777777" w:rsidR="000C7334" w:rsidRDefault="000C7334" w:rsidP="000C7334">
      <w:pPr>
        <w:pStyle w:val="B1"/>
      </w:pPr>
      <w:r>
        <w:t>-</w:t>
      </w:r>
      <w:r>
        <w:tab/>
        <w:t>the initiator of the MCPTT emergency private call can override the other MCPTT user in the MCPTT emergency private call unless that user also has their MCPTT emergency state set;</w:t>
      </w:r>
    </w:p>
    <w:p w14:paraId="4C048668" w14:textId="77777777" w:rsidR="000C7334" w:rsidRDefault="000C7334" w:rsidP="000C7334">
      <w:pPr>
        <w:pStyle w:val="B1"/>
      </w:pPr>
      <w:r>
        <w:t>...</w:t>
      </w:r>
    </w:p>
    <w:p w14:paraId="64A5281C" w14:textId="77777777" w:rsidR="000C7334" w:rsidRDefault="000C7334" w:rsidP="000C7334">
      <w:pPr>
        <w:pStyle w:val="B1"/>
      </w:pPr>
      <w:r>
        <w:t>-</w:t>
      </w:r>
      <w:r>
        <w:tab/>
        <w:t>restoration of normal floor control priority participants when the emergency elevated priority is cancelled;</w:t>
      </w:r>
    </w:p>
    <w:p w14:paraId="2F009C54" w14:textId="77777777" w:rsidR="000C7334" w:rsidRDefault="000C7334" w:rsidP="000C7334">
      <w:pPr>
        <w:pStyle w:val="B1"/>
      </w:pPr>
      <w:r>
        <w:t>...</w:t>
      </w:r>
    </w:p>
    <w:p w14:paraId="457A1A68" w14:textId="77777777" w:rsidR="000C7334" w:rsidRDefault="000C7334" w:rsidP="000C7334">
      <w:pPr>
        <w:pStyle w:val="B1"/>
      </w:pPr>
      <w:r>
        <w:t>-</w:t>
      </w:r>
      <w:r>
        <w:tab/>
        <w:t>requires the targeted MCPTT user to be authorised to receive an MCPTT emergency private call;</w:t>
      </w:r>
    </w:p>
    <w:p w14:paraId="7853E417" w14:textId="77777777" w:rsidR="000C7334" w:rsidRDefault="000C7334" w:rsidP="000C7334">
      <w:r>
        <w:t>[TS 24.379, clause 4.7]</w:t>
      </w:r>
    </w:p>
    <w:p w14:paraId="45623E2A" w14:textId="77777777" w:rsidR="000C7334" w:rsidRDefault="000C7334" w:rsidP="000C7334">
      <w: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64F7BC2E" w14:textId="77777777" w:rsidR="000C7334" w:rsidRDefault="000C7334" w:rsidP="000C7334">
      <w:r>
        <w:t>...</w:t>
      </w:r>
    </w:p>
    <w:p w14:paraId="0EFB1245" w14:textId="77777777" w:rsidR="000C7334" w:rsidRDefault="000C7334" w:rsidP="000C7334">
      <w:r>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t>mgmt</w:t>
      </w:r>
      <w:proofErr w:type="spellEnd"/>
      <w:r>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50F8A793" w14:textId="77777777" w:rsidR="000C7334" w:rsidRDefault="000C7334" w:rsidP="000C7334">
      <w:r>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6E418951" w14:textId="77777777" w:rsidR="000C7334" w:rsidRDefault="000C7334" w:rsidP="000C7334">
      <w:r>
        <w:lastRenderedPageBreak/>
        <w:t>[TS 33.180, clause 5.3.4]</w:t>
      </w:r>
    </w:p>
    <w:p w14:paraId="633DDD3D" w14:textId="77777777" w:rsidR="000C7334" w:rsidRDefault="000C7334" w:rsidP="000C7334">
      <w:pPr>
        <w:keepNext/>
        <w:keepLines/>
      </w:pPr>
      <w:r>
        <w:t>End-to-end communication security for either group or private calls requires the provisioning of key material from the KMS. The key material provisioned to each user is listed below:</w:t>
      </w:r>
    </w:p>
    <w:p w14:paraId="575D4DE4" w14:textId="77777777" w:rsidR="000C7334" w:rsidRDefault="000C7334" w:rsidP="000C7334">
      <w:pPr>
        <w:pStyle w:val="B1"/>
      </w:pPr>
      <w:r>
        <w:t>-</w:t>
      </w:r>
      <w:r>
        <w:tab/>
        <w:t xml:space="preserve">A </w:t>
      </w:r>
      <w:proofErr w:type="spellStart"/>
      <w:r>
        <w:t>KMSInit</w:t>
      </w:r>
      <w:proofErr w:type="spellEnd"/>
      <w:r>
        <w:t xml:space="preserve"> Response contains the Home KMS Certificate (domain specific key material associated to the KMS), and may contain:</w:t>
      </w:r>
    </w:p>
    <w:p w14:paraId="318210C6" w14:textId="77777777" w:rsidR="000C7334" w:rsidRDefault="000C7334" w:rsidP="000C7334">
      <w:pPr>
        <w:pStyle w:val="B2"/>
      </w:pPr>
      <w:r>
        <w:t>-</w:t>
      </w:r>
      <w:r>
        <w:tab/>
        <w:t xml:space="preserve">An updated </w:t>
      </w:r>
      <w:proofErr w:type="spellStart"/>
      <w:r>
        <w:t>TrK</w:t>
      </w:r>
      <w:proofErr w:type="spellEnd"/>
      <w:r>
        <w:t xml:space="preserve"> for the user (to replace the offline-provisioned, bootstrap </w:t>
      </w:r>
      <w:proofErr w:type="spellStart"/>
      <w:r>
        <w:t>TrK</w:t>
      </w:r>
      <w:proofErr w:type="spellEnd"/>
      <w:r>
        <w:t>).</w:t>
      </w:r>
    </w:p>
    <w:p w14:paraId="65CA59D0" w14:textId="77777777" w:rsidR="000C7334" w:rsidRDefault="000C7334" w:rsidP="000C7334">
      <w:pPr>
        <w:pStyle w:val="B1"/>
      </w:pPr>
      <w:r>
        <w:t>-</w:t>
      </w:r>
      <w:r>
        <w:tab/>
        <w:t xml:space="preserve">A </w:t>
      </w:r>
      <w:proofErr w:type="spellStart"/>
      <w:r>
        <w:t>KMSKeyProv</w:t>
      </w:r>
      <w:proofErr w:type="spellEnd"/>
      <w:r>
        <w:t xml:space="preserve"> Response contains zero, or more, </w:t>
      </w:r>
      <w:proofErr w:type="spellStart"/>
      <w:r>
        <w:t>KMSKeySets</w:t>
      </w:r>
      <w:proofErr w:type="spellEnd"/>
      <w:r>
        <w:t xml:space="preserve"> and may contain:</w:t>
      </w:r>
    </w:p>
    <w:p w14:paraId="1EE47142" w14:textId="77777777" w:rsidR="000C7334" w:rsidRDefault="000C7334" w:rsidP="000C7334">
      <w:pPr>
        <w:pStyle w:val="B2"/>
      </w:pPr>
      <w:r>
        <w:t>-</w:t>
      </w:r>
      <w:r>
        <w:tab/>
        <w:t xml:space="preserve">An updated </w:t>
      </w:r>
      <w:proofErr w:type="spellStart"/>
      <w:r>
        <w:t>TrK</w:t>
      </w:r>
      <w:proofErr w:type="spellEnd"/>
      <w:r>
        <w:t xml:space="preserve"> for the user (to replace existing </w:t>
      </w:r>
      <w:proofErr w:type="spellStart"/>
      <w:r>
        <w:t>TrK</w:t>
      </w:r>
      <w:proofErr w:type="spellEnd"/>
      <w:r>
        <w:t>).</w:t>
      </w:r>
    </w:p>
    <w:p w14:paraId="3CD9ABA5" w14:textId="77777777" w:rsidR="000C7334" w:rsidRDefault="000C7334" w:rsidP="000C7334">
      <w:pPr>
        <w:pStyle w:val="B1"/>
      </w:pPr>
      <w:r>
        <w:t>-</w:t>
      </w:r>
      <w:r>
        <w:tab/>
        <w:t xml:space="preserve">A </w:t>
      </w:r>
      <w:proofErr w:type="spellStart"/>
      <w:r>
        <w:t>KMSCertCache</w:t>
      </w:r>
      <w:proofErr w:type="spellEnd"/>
      <w:r>
        <w:t xml:space="preserve"> Response may contain:</w:t>
      </w:r>
    </w:p>
    <w:p w14:paraId="059ABB67" w14:textId="77777777" w:rsidR="000C7334" w:rsidRDefault="000C7334" w:rsidP="000C7334">
      <w:pPr>
        <w:pStyle w:val="B2"/>
      </w:pPr>
      <w:r>
        <w:t>-</w:t>
      </w:r>
      <w:r>
        <w:tab/>
        <w:t>Home KMS Certificate(s) (current, updated or future).</w:t>
      </w:r>
    </w:p>
    <w:p w14:paraId="1C140575" w14:textId="77777777" w:rsidR="000C7334" w:rsidRDefault="000C7334" w:rsidP="000C7334">
      <w:pPr>
        <w:pStyle w:val="B2"/>
      </w:pPr>
      <w:r>
        <w:t>-</w:t>
      </w:r>
      <w:r>
        <w:tab/>
        <w:t>External KMS Certificates. This is domain specific key material associated with other KMSs. It is required to enable secure communications across security domains.</w:t>
      </w:r>
    </w:p>
    <w:p w14:paraId="47222555" w14:textId="77777777" w:rsidR="000C7334" w:rsidRDefault="000C7334" w:rsidP="000C7334">
      <w:r>
        <w:t>[TS 24.379, clause 6.2.2]</w:t>
      </w:r>
    </w:p>
    <w:p w14:paraId="03FF00D4" w14:textId="77777777" w:rsidR="000C7334" w:rsidRDefault="000C7334" w:rsidP="000C7334">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68CF7B69" w14:textId="77777777" w:rsidR="000C7334" w:rsidRDefault="000C7334" w:rsidP="000C7334">
      <w:r>
        <w:t>When composing an SDP answer, the MCPTT client:</w:t>
      </w:r>
    </w:p>
    <w:p w14:paraId="7ABE6666" w14:textId="77777777" w:rsidR="000C7334" w:rsidRDefault="000C7334" w:rsidP="000C7334">
      <w:pPr>
        <w:pStyle w:val="B1"/>
        <w:rPr>
          <w:lang w:eastAsia="ko-KR"/>
        </w:rPr>
      </w:pPr>
      <w:r>
        <w:t>1)</w:t>
      </w:r>
      <w:r>
        <w:tab/>
        <w:t xml:space="preserve">shall accept the MCPTT </w:t>
      </w:r>
      <w:r>
        <w:rPr>
          <w:lang w:eastAsia="ko-KR"/>
        </w:rPr>
        <w:t>s</w:t>
      </w:r>
      <w:r>
        <w:t>peech media stream in the SDP offer</w:t>
      </w:r>
      <w:r>
        <w:rPr>
          <w:lang w:eastAsia="ko-KR"/>
        </w:rPr>
        <w:t>;</w:t>
      </w:r>
    </w:p>
    <w:p w14:paraId="756B4F89" w14:textId="77777777" w:rsidR="000C7334" w:rsidRDefault="000C7334" w:rsidP="000C7334">
      <w:pPr>
        <w:pStyle w:val="B1"/>
      </w:pPr>
      <w:r>
        <w:t>2)</w:t>
      </w:r>
      <w:r>
        <w:tab/>
        <w:t>shall set the IP address of the MCPTT client for the accepted MCPTT speech media stream and, if included in the SDP offer, for the accepted media-floor control entity;</w:t>
      </w:r>
    </w:p>
    <w:p w14:paraId="30D73DF8" w14:textId="77777777" w:rsidR="000C7334" w:rsidRDefault="000C7334" w:rsidP="000C7334">
      <w:pPr>
        <w:pStyle w:val="NO"/>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4C712F08" w14:textId="77777777" w:rsidR="000C7334" w:rsidRDefault="000C7334" w:rsidP="000C7334">
      <w:pPr>
        <w:pStyle w:val="B1"/>
        <w:rPr>
          <w:lang w:eastAsia="ko-KR"/>
        </w:rPr>
      </w:pPr>
      <w:r>
        <w:rPr>
          <w:lang w:eastAsia="ko-KR"/>
        </w:rPr>
        <w:t>3)</w:t>
      </w:r>
      <w:r>
        <w:rPr>
          <w:lang w:eastAsia="ko-KR"/>
        </w:rPr>
        <w:tab/>
        <w:t>shall include an "m=audio" media-level section for the accepted MCPTT speech media stream consisting of:</w:t>
      </w:r>
    </w:p>
    <w:p w14:paraId="2D261AE0" w14:textId="77777777" w:rsidR="000C7334" w:rsidRDefault="000C7334" w:rsidP="000C7334">
      <w:pPr>
        <w:pStyle w:val="B2"/>
        <w:rPr>
          <w:lang w:eastAsia="ko-KR"/>
        </w:rPr>
      </w:pPr>
      <w:r>
        <w:rPr>
          <w:lang w:eastAsia="ko-KR"/>
        </w:rPr>
        <w:t>a)</w:t>
      </w:r>
      <w:r>
        <w:rPr>
          <w:lang w:eastAsia="ko-KR"/>
        </w:rPr>
        <w:tab/>
      </w:r>
      <w:r>
        <w:t>the port number for the media stream;</w:t>
      </w:r>
    </w:p>
    <w:p w14:paraId="29E1DC77" w14:textId="77777777" w:rsidR="000C7334" w:rsidRDefault="000C7334" w:rsidP="000C7334">
      <w:pPr>
        <w:pStyle w:val="B2"/>
        <w:rPr>
          <w:lang w:eastAsia="ko-KR"/>
        </w:rPr>
      </w:pPr>
      <w:r>
        <w:rPr>
          <w:lang w:eastAsia="ko-KR"/>
        </w:rPr>
        <w:t>b)</w:t>
      </w:r>
      <w:r>
        <w:rPr>
          <w:lang w:eastAsia="ko-KR"/>
        </w:rPr>
        <w:tab/>
        <w:t>media-level attributes as specified in 3GPP TS 24.229 [4]; and</w:t>
      </w:r>
    </w:p>
    <w:p w14:paraId="58D399F2" w14:textId="77777777" w:rsidR="000C7334" w:rsidRDefault="000C7334" w:rsidP="000C7334">
      <w:pPr>
        <w:pStyle w:val="B2"/>
      </w:pPr>
      <w:r>
        <w:t>c)</w:t>
      </w:r>
      <w:r>
        <w:tab/>
        <w:t>"</w:t>
      </w:r>
      <w:proofErr w:type="spellStart"/>
      <w:r>
        <w:t>i</w:t>
      </w:r>
      <w:proofErr w:type="spellEnd"/>
      <w:r>
        <w:t>=" field set to "speech" according to 3GPP TS 24.229 [4]; and</w:t>
      </w:r>
    </w:p>
    <w:p w14:paraId="48C5B527" w14:textId="77777777" w:rsidR="000C7334" w:rsidRDefault="000C7334" w:rsidP="000C7334">
      <w:pPr>
        <w:pStyle w:val="B1"/>
      </w:pPr>
      <w:r>
        <w:rPr>
          <w:lang w:eastAsia="ko-KR"/>
        </w:rPr>
        <w:t>4</w:t>
      </w:r>
      <w:r>
        <w:t>)</w:t>
      </w:r>
      <w:r>
        <w:tab/>
        <w:t>if included in the SDP offer, shall include the media-level section of the offered media-floor control entity consisting of:</w:t>
      </w:r>
    </w:p>
    <w:p w14:paraId="63C363A5" w14:textId="77777777" w:rsidR="000C7334" w:rsidRDefault="000C7334" w:rsidP="000C7334">
      <w:pPr>
        <w:pStyle w:val="B2"/>
      </w:pPr>
      <w:r>
        <w:t>a)</w:t>
      </w:r>
      <w:r>
        <w:tab/>
        <w:t>an "m=application" media-level section as specified in 3GPP TS 24.380 [5] clause 12; and</w:t>
      </w:r>
    </w:p>
    <w:p w14:paraId="59D29FE9" w14:textId="77777777" w:rsidR="000C7334" w:rsidRDefault="000C7334" w:rsidP="000C7334">
      <w:pPr>
        <w:pStyle w:val="B2"/>
      </w:pPr>
      <w:r>
        <w:t>b)</w:t>
      </w:r>
      <w:r>
        <w:tab/>
        <w:t>'</w:t>
      </w:r>
      <w:proofErr w:type="spellStart"/>
      <w:r>
        <w:t>fmtp</w:t>
      </w:r>
      <w:proofErr w:type="spellEnd"/>
      <w:r>
        <w:t>' attributes as specified in 3GPP TS 24.380 [5] clause 14.</w:t>
      </w:r>
    </w:p>
    <w:p w14:paraId="004D87DD" w14:textId="77777777" w:rsidR="000C7334" w:rsidRDefault="000C7334" w:rsidP="000C7334">
      <w:r>
        <w:t>[TS 24.379, clause 6.2.3.1.1]</w:t>
      </w:r>
    </w:p>
    <w:p w14:paraId="3961D113" w14:textId="77777777" w:rsidR="000C7334" w:rsidRDefault="000C7334" w:rsidP="000C7334">
      <w:pPr>
        <w:rPr>
          <w:lang w:eastAsia="ko-KR"/>
        </w:rPr>
      </w:pPr>
      <w:r>
        <w:rPr>
          <w:lang w:eastAsia="ko-KR"/>
        </w:rPr>
        <w:t>When performing the automatic commencement mode procedures, the MCPTT client:</w:t>
      </w:r>
    </w:p>
    <w:p w14:paraId="789E8AAF" w14:textId="77777777" w:rsidR="000C7334" w:rsidRDefault="000C7334" w:rsidP="000C7334">
      <w:pPr>
        <w:pStyle w:val="B1"/>
      </w:pPr>
      <w:r>
        <w:t>1</w:t>
      </w:r>
      <w:r>
        <w:rPr>
          <w:lang w:eastAsia="ko-KR"/>
        </w:rPr>
        <w:t>)</w:t>
      </w:r>
      <w:r>
        <w:tab/>
        <w:t>shall accept the SIP INVITE request and generate a SIP 200 (OK) response according to rules and procedures of 3GPP TS 24.229 [4];</w:t>
      </w:r>
    </w:p>
    <w:p w14:paraId="753B606B" w14:textId="77777777" w:rsidR="000C7334" w:rsidRDefault="000C7334" w:rsidP="000C7334">
      <w:pPr>
        <w:pStyle w:val="B1"/>
        <w:rPr>
          <w:lang w:eastAsia="ko-KR"/>
        </w:rPr>
      </w:pPr>
      <w:r>
        <w:rPr>
          <w:lang w:eastAsia="ko-KR"/>
        </w:rPr>
        <w:t>2)</w:t>
      </w:r>
      <w:r>
        <w:rPr>
          <w:lang w:eastAsia="ko-KR"/>
        </w:rPr>
        <w:tab/>
        <w:t>shall include the option tag "timer" in a Require header field of the SIP 200 (OK) response;</w:t>
      </w:r>
    </w:p>
    <w:p w14:paraId="01EEEB07" w14:textId="77777777" w:rsidR="000C7334" w:rsidRDefault="000C7334" w:rsidP="000C7334">
      <w:pPr>
        <w:pStyle w:val="B1"/>
      </w:pPr>
      <w:r>
        <w:t>3)</w:t>
      </w:r>
      <w:r>
        <w:tab/>
        <w:t>shall include the g.3gpp.mcptt media feature tag in the Contact header field of the SIP 200 (OK) response;</w:t>
      </w:r>
    </w:p>
    <w:p w14:paraId="45BB0C49" w14:textId="77777777" w:rsidR="000C7334" w:rsidRDefault="000C7334" w:rsidP="000C7334">
      <w:pPr>
        <w:pStyle w:val="B1"/>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33D334D3" w14:textId="77777777" w:rsidR="000C7334" w:rsidRDefault="000C7334" w:rsidP="000C7334">
      <w:pPr>
        <w:pStyle w:val="B1"/>
      </w:pPr>
      <w:r>
        <w:lastRenderedPageBreak/>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r>
        <w:t>";</w:t>
      </w:r>
    </w:p>
    <w:p w14:paraId="489E4723" w14:textId="77777777" w:rsidR="000C7334" w:rsidRDefault="000C7334" w:rsidP="000C7334">
      <w:pPr>
        <w:pStyle w:val="B1"/>
      </w:pPr>
      <w:r>
        <w:t>...</w:t>
      </w:r>
    </w:p>
    <w:p w14:paraId="7B1BE44D" w14:textId="77777777" w:rsidR="000C7334" w:rsidRDefault="000C7334" w:rsidP="000C7334">
      <w:pPr>
        <w:pStyle w:val="B1"/>
        <w:rPr>
          <w:lang w:eastAsia="ko-KR"/>
        </w:rPr>
      </w:pPr>
      <w:r>
        <w:t>7)</w:t>
      </w:r>
      <w:r>
        <w:tab/>
        <w:t>shall, if the incoming SIP INVITE request does not contain a Replaces header field, include an SDP answer in the SIP 200 (OK) response to the SDP offer in the incoming SIP INVITE request according to 3GPP TS 24.229 [4] with the clarifications given in subclause 6.2.2</w:t>
      </w:r>
      <w:r>
        <w:rPr>
          <w:lang w:eastAsia="ko-KR"/>
        </w:rPr>
        <w:t>;</w:t>
      </w:r>
    </w:p>
    <w:p w14:paraId="78124EF6" w14:textId="77777777" w:rsidR="000C7334" w:rsidRDefault="000C7334" w:rsidP="000C7334">
      <w:pPr>
        <w:pStyle w:val="NO"/>
      </w:pPr>
      <w:r>
        <w:t>NOTE:</w:t>
      </w:r>
      <w:r>
        <w:tab/>
        <w:t>In the case of a new emergency call where the terminating client is using a pre-established session, the SIP INVITE request containing a Replaces header is used to replace the pre-established session.</w:t>
      </w:r>
    </w:p>
    <w:p w14:paraId="716C3045" w14:textId="77777777" w:rsidR="000C7334" w:rsidRDefault="000C7334" w:rsidP="000C7334">
      <w:pPr>
        <w:pStyle w:val="B1"/>
        <w:rPr>
          <w:lang w:eastAsia="ko-KR"/>
        </w:rPr>
      </w:pPr>
      <w:r>
        <w:rPr>
          <w:lang w:eastAsia="ko-KR"/>
        </w:rPr>
        <w:t>8)</w:t>
      </w:r>
      <w:r>
        <w:rPr>
          <w:lang w:eastAsia="ko-KR"/>
        </w:rPr>
        <w:tab/>
        <w:t>shall send the SIP 200 (OK) response towards the MCPTT server according to rules and procedures of 3GPP TS 24.229 [4];</w:t>
      </w:r>
    </w:p>
    <w:p w14:paraId="5E84BF7A" w14:textId="77777777" w:rsidR="000C7334" w:rsidRDefault="000C7334" w:rsidP="000C7334">
      <w:pPr>
        <w:pStyle w:val="B1"/>
        <w:rPr>
          <w:lang w:eastAsia="ko-KR"/>
        </w:rPr>
      </w:pPr>
      <w:r>
        <w:rPr>
          <w:lang w:eastAsia="ko-KR"/>
        </w:rPr>
        <w:t>...</w:t>
      </w:r>
    </w:p>
    <w:p w14:paraId="25B28144" w14:textId="77777777" w:rsidR="000C7334" w:rsidRDefault="000C7334" w:rsidP="000C7334">
      <w:pPr>
        <w:pStyle w:val="B1"/>
        <w:rPr>
          <w:lang w:eastAsia="ko-KR"/>
        </w:rPr>
      </w:pPr>
      <w:r>
        <w:rPr>
          <w:lang w:eastAsia="ko-KR"/>
        </w:rPr>
        <w:t>10)</w:t>
      </w:r>
      <w:r>
        <w:rPr>
          <w:lang w:eastAsia="ko-KR"/>
        </w:rPr>
        <w:tab/>
        <w:t>shall interact with the media plane as specified in 3GPP TS 24.380 [5] subclause 6.2.</w:t>
      </w:r>
    </w:p>
    <w:p w14:paraId="4C15CE4A" w14:textId="77777777" w:rsidR="000C7334" w:rsidRDefault="000C7334" w:rsidP="000C7334">
      <w:r>
        <w:t>When NAT traversal is supported by the MCPTT client and when the MCPTT client is behind a NAT, generation of SIP responses is done as specified in this subclause and as specified in IETF RFC 5626 [15].</w:t>
      </w:r>
    </w:p>
    <w:p w14:paraId="7B97DCBF" w14:textId="77777777" w:rsidR="000C7334" w:rsidRDefault="000C7334" w:rsidP="000C7334">
      <w:r>
        <w:t>[TS 24.379, clause 6.2.6]</w:t>
      </w:r>
    </w:p>
    <w:p w14:paraId="0BFC92DC" w14:textId="77777777" w:rsidR="000C7334" w:rsidRDefault="000C7334" w:rsidP="000C7334">
      <w:r>
        <w:t>Upon receiving a SIP BYE request, the MCPTT client:</w:t>
      </w:r>
    </w:p>
    <w:p w14:paraId="739AC4FB" w14:textId="77777777" w:rsidR="000C7334" w:rsidRDefault="000C7334" w:rsidP="000C7334">
      <w:pPr>
        <w:pStyle w:val="B1"/>
        <w:rPr>
          <w:lang w:eastAsia="ko-KR"/>
        </w:rPr>
      </w:pPr>
      <w:r>
        <w:rPr>
          <w:lang w:eastAsia="ko-KR"/>
        </w:rPr>
        <w:t>1)</w:t>
      </w:r>
      <w:r>
        <w:rPr>
          <w:lang w:eastAsia="ko-KR"/>
        </w:rPr>
        <w:tab/>
        <w:t>s</w:t>
      </w:r>
      <w:r>
        <w:t xml:space="preserve">hall interact with the </w:t>
      </w:r>
      <w:r>
        <w:rPr>
          <w:lang w:eastAsia="ko-KR"/>
        </w:rPr>
        <w:t>media plane as specified in 3GPP TS 24.380 [5]; and</w:t>
      </w:r>
    </w:p>
    <w:p w14:paraId="1383C0D4" w14:textId="77777777" w:rsidR="000C7334" w:rsidRDefault="000C7334" w:rsidP="000C7334">
      <w:pPr>
        <w:pStyle w:val="B1"/>
        <w:rPr>
          <w:lang w:eastAsia="ko-KR"/>
        </w:rPr>
      </w:pPr>
      <w:r>
        <w:rPr>
          <w:lang w:eastAsia="ko-KR"/>
        </w:rPr>
        <w:t>2)</w:t>
      </w:r>
      <w:r>
        <w:rPr>
          <w:lang w:eastAsia="ko-KR"/>
        </w:rPr>
        <w:tab/>
        <w:t>shall send SIP 200 (OK) response towards MCPTT server according to 3GPP TS 24.229 [4].</w:t>
      </w:r>
    </w:p>
    <w:p w14:paraId="4089515E" w14:textId="77777777" w:rsidR="000C7334" w:rsidRDefault="000C7334" w:rsidP="000C7334">
      <w:r>
        <w:t>[TS 24.379, clause 11.1.1.2.1.2]</w:t>
      </w:r>
    </w:p>
    <w:p w14:paraId="6F036082" w14:textId="77777777" w:rsidR="000C7334" w:rsidRDefault="000C7334" w:rsidP="000C7334">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6F9A4180" w14:textId="77777777" w:rsidR="000C7334" w:rsidRDefault="000C7334" w:rsidP="000C7334">
      <w:pPr>
        <w:rPr>
          <w:lang w:eastAsia="ko-KR"/>
        </w:rPr>
      </w:pPr>
      <w:r>
        <w:rPr>
          <w:lang w:eastAsia="ko-KR"/>
        </w:rPr>
        <w:t>The MCPTT client:</w:t>
      </w:r>
    </w:p>
    <w:p w14:paraId="0BCFC975" w14:textId="77777777" w:rsidR="000C7334" w:rsidRDefault="000C7334" w:rsidP="000C7334">
      <w:pPr>
        <w:pStyle w:val="B1"/>
        <w:rPr>
          <w:lang w:eastAsia="ko-KR"/>
        </w:rPr>
      </w:pPr>
      <w:r>
        <w:rPr>
          <w:lang w:eastAsia="ko-KR"/>
        </w:rPr>
        <w:t>...</w:t>
      </w:r>
    </w:p>
    <w:p w14:paraId="3D704E05" w14:textId="77777777" w:rsidR="000C7334" w:rsidRDefault="000C7334" w:rsidP="000C7334">
      <w:pPr>
        <w:pStyle w:val="B1"/>
      </w:pPr>
      <w:r>
        <w:t>3)</w:t>
      </w:r>
      <w:r>
        <w:tab/>
        <w:t>if the SIP INVITE request contains an application/vnd.3gpp.mcptt-info+xml MIME body with the &lt;</w:t>
      </w:r>
      <w:proofErr w:type="spellStart"/>
      <w:r>
        <w:t>mcpttinfo</w:t>
      </w:r>
      <w:proofErr w:type="spellEnd"/>
      <w:r>
        <w:t>&gt; element containing the &lt;mcptt-</w:t>
      </w:r>
      <w:proofErr w:type="spellStart"/>
      <w:r>
        <w:t>Params</w:t>
      </w:r>
      <w:proofErr w:type="spellEnd"/>
      <w:r>
        <w:t>&gt; element with the &lt;emergency-</w:t>
      </w:r>
      <w:proofErr w:type="spellStart"/>
      <w:r>
        <w:t>ind</w:t>
      </w:r>
      <w:proofErr w:type="spellEnd"/>
      <w:r>
        <w:t>&gt; element set to a value of "true":</w:t>
      </w:r>
    </w:p>
    <w:p w14:paraId="186DD85B" w14:textId="77777777" w:rsidR="000C7334" w:rsidRDefault="000C7334" w:rsidP="000C7334">
      <w:pPr>
        <w:pStyle w:val="B2"/>
      </w:pPr>
      <w:r>
        <w:t>a)</w:t>
      </w:r>
      <w:r>
        <w:tab/>
        <w:t xml:space="preserve">should display to the MCPTT </w:t>
      </w:r>
      <w:r>
        <w:rPr>
          <w:lang w:eastAsia="ko-KR"/>
        </w:rPr>
        <w:t>u</w:t>
      </w:r>
      <w:r>
        <w:t>ser an indication that this is a SIP INVITE request for an MCPTT emergency private call and:</w:t>
      </w:r>
    </w:p>
    <w:p w14:paraId="4911D9EC" w14:textId="77777777" w:rsidR="000C7334" w:rsidRDefault="000C7334" w:rsidP="000C7334">
      <w:pPr>
        <w:pStyle w:val="B3"/>
      </w:pPr>
      <w:proofErr w:type="spellStart"/>
      <w:r>
        <w:t>i</w:t>
      </w:r>
      <w:proofErr w:type="spellEnd"/>
      <w:r>
        <w:t>)</w:t>
      </w:r>
      <w:r>
        <w:tab/>
        <w:t>should display the MCPTT ID of the originator of the MCPTT emergency private call contained in the &lt;mcptt-calling-user-id&gt; element of the application/vnd.3gpp.mcptt-info+xml MIME body; and</w:t>
      </w:r>
    </w:p>
    <w:p w14:paraId="4CE21BC9" w14:textId="77777777" w:rsidR="000C7334" w:rsidRDefault="000C7334" w:rsidP="000C7334">
      <w:pPr>
        <w:pStyle w:val="B3"/>
      </w:pPr>
      <w:r>
        <w:t>...</w:t>
      </w:r>
    </w:p>
    <w:p w14:paraId="1950BAD3" w14:textId="77777777" w:rsidR="000C7334" w:rsidRDefault="000C7334" w:rsidP="000C7334">
      <w:pPr>
        <w:pStyle w:val="B2"/>
      </w:pPr>
      <w:r>
        <w:t>b)</w:t>
      </w:r>
      <w:r>
        <w:tab/>
        <w:t>shall set the MCPTT emergency private priority state to "MEPP 2: in-progress" for this private call;</w:t>
      </w:r>
    </w:p>
    <w:p w14:paraId="491BEB19" w14:textId="77777777" w:rsidR="000C7334" w:rsidRDefault="000C7334" w:rsidP="000C7334">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4F16EBA2" w14:textId="77777777" w:rsidR="000C7334" w:rsidRDefault="000C7334" w:rsidP="000C7334">
      <w:pPr>
        <w:pStyle w:val="B2"/>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33.179 [46];</w:t>
      </w:r>
    </w:p>
    <w:p w14:paraId="3D5A7F9E" w14:textId="77777777" w:rsidR="000C7334" w:rsidRDefault="000C7334" w:rsidP="000C7334">
      <w:pPr>
        <w:pStyle w:val="B2"/>
      </w:pPr>
      <w:r>
        <w:t>b)</w:t>
      </w:r>
      <w:r>
        <w:tab/>
        <w:t>shall convert the MCPTT ID to a UID as described in 3GPP TS 33.179 [46];</w:t>
      </w:r>
    </w:p>
    <w:p w14:paraId="53DE9B1A" w14:textId="77777777" w:rsidR="000C7334" w:rsidRDefault="000C7334" w:rsidP="000C7334">
      <w:pPr>
        <w:pStyle w:val="B2"/>
      </w:pPr>
      <w:r>
        <w:t>c)</w:t>
      </w:r>
      <w:r>
        <w:tab/>
        <w:t>shall use the UID to validate the signature of the MIKEY-SAKKE I_MESSAGE as described in 3GPP TS 33.179 [46];</w:t>
      </w:r>
    </w:p>
    <w:p w14:paraId="1DF111F5" w14:textId="77777777" w:rsidR="000C7334" w:rsidRDefault="000C7334" w:rsidP="000C7334">
      <w:pPr>
        <w:pStyle w:val="B2"/>
      </w:pPr>
      <w:r>
        <w:rPr>
          <w:lang w:eastAsia="ko-KR"/>
        </w:rPr>
        <w:lastRenderedPageBreak/>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MIKEY-SAKE I_MESSAGE failed" </w:t>
      </w:r>
      <w:r>
        <w:t xml:space="preserve">in a Warning header field </w:t>
      </w:r>
      <w:r>
        <w:rPr>
          <w:lang w:eastAsia="ko-KR"/>
        </w:rPr>
        <w:t>as specified in subclause</w:t>
      </w:r>
      <w:r>
        <w:t> 4.4; and</w:t>
      </w:r>
    </w:p>
    <w:p w14:paraId="444AB1DB" w14:textId="77777777" w:rsidR="000C7334" w:rsidRDefault="000C7334" w:rsidP="000C7334">
      <w:pPr>
        <w:pStyle w:val="B2"/>
      </w:pPr>
      <w:r>
        <w:t>e)</w:t>
      </w:r>
      <w:r>
        <w:tab/>
        <w:t>if the signature of the MIKEY-SAKKE I_MESSAGE was successfully validated:</w:t>
      </w:r>
    </w:p>
    <w:p w14:paraId="0095EDD6" w14:textId="77777777" w:rsidR="000C7334" w:rsidRDefault="000C7334" w:rsidP="000C7334">
      <w:pPr>
        <w:pStyle w:val="B3"/>
      </w:pPr>
      <w:proofErr w:type="spellStart"/>
      <w:r>
        <w:t>i</w:t>
      </w:r>
      <w:proofErr w:type="spellEnd"/>
      <w:r>
        <w:t>)</w:t>
      </w:r>
      <w:r>
        <w:tab/>
        <w:t>shall extract and decrypt the encapsulated PCK using the terminating user's (KMS provisioned) UID key as described in 3GPP TS 33.179 [46]; and</w:t>
      </w:r>
    </w:p>
    <w:p w14:paraId="12D1E4F7" w14:textId="77777777" w:rsidR="000C7334" w:rsidRDefault="000C7334" w:rsidP="000C7334">
      <w:pPr>
        <w:pStyle w:val="B3"/>
      </w:pPr>
      <w:r>
        <w:t>ii)</w:t>
      </w:r>
      <w:r>
        <w:tab/>
        <w:t>shall extract the PCK-ID, from the payload as specified in 3GPP TS 33.179 [46];</w:t>
      </w:r>
    </w:p>
    <w:p w14:paraId="19499061" w14:textId="77777777" w:rsidR="000C7334" w:rsidRDefault="000C7334" w:rsidP="000C7334">
      <w:pPr>
        <w:pStyle w:val="NO"/>
      </w:pPr>
      <w:r>
        <w:t>NOTE:</w:t>
      </w:r>
      <w:r>
        <w:tab/>
        <w:t>With the PCK successfully shared between the originating MCPTT client and the terminating MCPTT client, both clients are able to use SRTP/SRTCP to create an end-to-end secure session.</w:t>
      </w:r>
    </w:p>
    <w:p w14:paraId="3634A481" w14:textId="77777777" w:rsidR="000C7334" w:rsidRDefault="000C7334" w:rsidP="000C7334">
      <w:pPr>
        <w:pStyle w:val="B1"/>
        <w:rPr>
          <w:lang w:eastAsia="ko-KR"/>
        </w:rPr>
      </w:pPr>
      <w:r>
        <w:t>5)</w:t>
      </w:r>
      <w:r>
        <w:tab/>
        <w:t>may check if a Resource-Priority header field is included in the incoming SIP INVITE request and may perform further actions outside the scope of this specification to act upon an included Resource-Priority header field as specified in 3GPP TS 24.229 [4]</w:t>
      </w:r>
      <w:r>
        <w:rPr>
          <w:lang w:eastAsia="ko-KR"/>
        </w:rPr>
        <w:t>;</w:t>
      </w:r>
    </w:p>
    <w:p w14:paraId="1C97C118" w14:textId="77777777" w:rsidR="000C7334" w:rsidRDefault="000C7334" w:rsidP="000C7334">
      <w:pPr>
        <w:pStyle w:val="B1"/>
        <w:rPr>
          <w:lang w:eastAsia="ko-KR"/>
        </w:rPr>
      </w:pPr>
      <w:r>
        <w:rPr>
          <w:lang w:eastAsia="ko-KR"/>
        </w:rPr>
        <w:t>6)</w:t>
      </w:r>
      <w:r>
        <w:rPr>
          <w:lang w:eastAsia="ko-KR"/>
        </w:rPr>
        <w:tab/>
        <w:t>may display to the MCPTT user the MCPTT ID of the inviting MCPTT user;</w:t>
      </w:r>
    </w:p>
    <w:p w14:paraId="04D777CF" w14:textId="77777777" w:rsidR="000C7334" w:rsidRDefault="000C7334" w:rsidP="000C7334">
      <w:pPr>
        <w:pStyle w:val="B1"/>
      </w:pPr>
      <w:r>
        <w:t>7)</w:t>
      </w:r>
      <w:r>
        <w:tab/>
        <w:t xml:space="preserve">shall perform the automatic commencement procedures specified in </w:t>
      </w:r>
      <w:r>
        <w:rPr>
          <w:lang w:eastAsia="ko-KR"/>
        </w:rPr>
        <w:t>subclause</w:t>
      </w:r>
      <w:r>
        <w:t> </w:t>
      </w:r>
      <w:r>
        <w:rPr>
          <w:lang w:eastAsia="ko-KR"/>
        </w:rPr>
        <w:t>6.2.3.1.1 if one of the following conditions are met:</w:t>
      </w:r>
    </w:p>
    <w:p w14:paraId="591BFB9E" w14:textId="77777777" w:rsidR="000C7334" w:rsidRDefault="000C7334" w:rsidP="000C7334">
      <w:pPr>
        <w:pStyle w:val="B2"/>
        <w:rPr>
          <w:lang w:eastAsia="ko-KR"/>
        </w:rPr>
      </w:pPr>
      <w:r>
        <w:rPr>
          <w:lang w:eastAsia="ko-KR"/>
        </w:rPr>
        <w:t>a)</w:t>
      </w:r>
      <w:r>
        <w:rPr>
          <w:lang w:eastAsia="ko-KR"/>
        </w:rPr>
        <w:tab/>
        <w:t>SIP INVITE request contains an Answer-Mode header field with the value "Auto" and the MCPTT service setting at the invited MCPTT client for answering the call is set to automatic commencement mode;</w:t>
      </w:r>
    </w:p>
    <w:p w14:paraId="2190B7D0" w14:textId="77777777" w:rsidR="000C7334" w:rsidRDefault="000C7334" w:rsidP="000C7334">
      <w:r>
        <w:t>[TS 24.379, clause 11.1.1.2.1.3]</w:t>
      </w:r>
    </w:p>
    <w:p w14:paraId="47E8711E" w14:textId="77777777" w:rsidR="000C7334" w:rsidRDefault="000C7334" w:rsidP="000C7334">
      <w:pPr>
        <w:rPr>
          <w:lang w:eastAsia="ko-KR"/>
        </w:rPr>
      </w:pPr>
      <w:r>
        <w:t>Upon receipt of a SIP re-INVITE request for an existing private call session, the MCPTT client shall:</w:t>
      </w:r>
    </w:p>
    <w:p w14:paraId="3B485B79" w14:textId="77777777" w:rsidR="000C7334" w:rsidRDefault="000C7334" w:rsidP="000C7334">
      <w:pPr>
        <w:pStyle w:val="B1"/>
      </w:pPr>
      <w:r>
        <w:t>1)</w:t>
      </w:r>
      <w:r>
        <w:tab/>
        <w:t>if the SIP re-INVITE request contains an application/vnd.3gpp.mcptt-info+xml MIME body with the &lt;</w:t>
      </w:r>
      <w:proofErr w:type="spellStart"/>
      <w:r>
        <w:t>mcpttinfo</w:t>
      </w:r>
      <w:proofErr w:type="spellEnd"/>
      <w:r>
        <w:t>&gt; element containing the &lt;mcptt-</w:t>
      </w:r>
      <w:proofErr w:type="spellStart"/>
      <w:r>
        <w:t>Params</w:t>
      </w:r>
      <w:proofErr w:type="spellEnd"/>
      <w:r>
        <w:t>&gt; element with the &lt;emergency-</w:t>
      </w:r>
      <w:proofErr w:type="spellStart"/>
      <w:r>
        <w:t>ind</w:t>
      </w:r>
      <w:proofErr w:type="spellEnd"/>
      <w:r>
        <w:t>&gt; element set to a value of "true":</w:t>
      </w:r>
    </w:p>
    <w:p w14:paraId="61EA070C" w14:textId="77777777" w:rsidR="000C7334" w:rsidRDefault="000C7334" w:rsidP="000C7334">
      <w:pPr>
        <w:pStyle w:val="B2"/>
      </w:pPr>
      <w:r>
        <w:t>a)</w:t>
      </w:r>
      <w:r>
        <w:tab/>
        <w:t xml:space="preserve">should display to the MCPTT </w:t>
      </w:r>
      <w:r>
        <w:rPr>
          <w:lang w:eastAsia="ko-KR"/>
        </w:rPr>
        <w:t>u</w:t>
      </w:r>
      <w:r>
        <w:t>ser an indication that this is a SIP re-INVITE request to upgrade this call to an MCPTT emergency private call and:</w:t>
      </w:r>
    </w:p>
    <w:p w14:paraId="6A1D4C3F" w14:textId="77777777" w:rsidR="000C7334" w:rsidRDefault="000C7334" w:rsidP="000C7334">
      <w:pPr>
        <w:pStyle w:val="B3"/>
      </w:pPr>
      <w:proofErr w:type="spellStart"/>
      <w:r>
        <w:t>i</w:t>
      </w:r>
      <w:proofErr w:type="spellEnd"/>
      <w:r>
        <w:t>)</w:t>
      </w:r>
      <w:r>
        <w:tab/>
        <w:t>should display the MCPTT ID of the originator of the MCPTT emergency private call contained in the &lt;mcptt-calling-user-id&gt; element of the application/vnd.3gpp.mcptt-info+xml MIME body; and</w:t>
      </w:r>
    </w:p>
    <w:p w14:paraId="0102F484" w14:textId="77777777" w:rsidR="000C7334" w:rsidRDefault="000C7334" w:rsidP="000C7334">
      <w:pPr>
        <w:pStyle w:val="B3"/>
      </w:pPr>
      <w:r>
        <w:t>ii)</w:t>
      </w:r>
      <w:r>
        <w:tab/>
        <w:t>if the &lt;alert-</w:t>
      </w:r>
      <w:proofErr w:type="spellStart"/>
      <w:r>
        <w:t>ind</w:t>
      </w:r>
      <w:proofErr w:type="spellEnd"/>
      <w:r>
        <w:t>&gt; element is set to "true", should display to the MCPTT user an indication of the MCPTT emergency alert and associated information; and</w:t>
      </w:r>
    </w:p>
    <w:p w14:paraId="696B2772" w14:textId="77777777" w:rsidR="000C7334" w:rsidRDefault="000C7334" w:rsidP="000C7334">
      <w:pPr>
        <w:pStyle w:val="B2"/>
      </w:pPr>
      <w:r>
        <w:t>b)</w:t>
      </w:r>
      <w:r>
        <w:tab/>
        <w:t>shall set the MCPTT emergency private priority state to "MEPP 2: in-progress" for this private call;</w:t>
      </w:r>
    </w:p>
    <w:p w14:paraId="4ED522CC" w14:textId="77777777" w:rsidR="000C7334" w:rsidRDefault="000C7334" w:rsidP="000C7334">
      <w:pPr>
        <w:pStyle w:val="B1"/>
      </w:pPr>
      <w:r>
        <w:t>2)</w:t>
      </w:r>
      <w:r>
        <w:tab/>
        <w:t>if the SIP re-INVITE request contains an application/vnd.3gpp.mcptt-info+xml MIME body with the &lt;</w:t>
      </w:r>
      <w:proofErr w:type="spellStart"/>
      <w:r>
        <w:t>mcpttinfo</w:t>
      </w:r>
      <w:proofErr w:type="spellEnd"/>
      <w:r>
        <w:t>&gt; element containing the &lt;mcptt-</w:t>
      </w:r>
      <w:proofErr w:type="spellStart"/>
      <w:r>
        <w:t>Params</w:t>
      </w:r>
      <w:proofErr w:type="spellEnd"/>
      <w:r>
        <w:t>&gt; element with the &lt;emergency-</w:t>
      </w:r>
      <w:proofErr w:type="spellStart"/>
      <w:r>
        <w:t>ind</w:t>
      </w:r>
      <w:proofErr w:type="spellEnd"/>
      <w:r>
        <w:t>&gt; element set to a value of "false":</w:t>
      </w:r>
    </w:p>
    <w:p w14:paraId="61A4BE01" w14:textId="77777777" w:rsidR="000C7334" w:rsidRDefault="000C7334" w:rsidP="000C7334">
      <w:pPr>
        <w:pStyle w:val="B2"/>
      </w:pPr>
      <w:r>
        <w:t>a)</w:t>
      </w:r>
      <w:r>
        <w:tab/>
        <w:t xml:space="preserve">should display to the MCPTT </w:t>
      </w:r>
      <w:r>
        <w:rPr>
          <w:lang w:eastAsia="ko-KR"/>
        </w:rPr>
        <w:t>u</w:t>
      </w:r>
      <w:r>
        <w:t>ser an indication that this is a SIP re-INVITE request to downgrade this emergency private call to a normal priority private call and:</w:t>
      </w:r>
    </w:p>
    <w:p w14:paraId="081A1AA9" w14:textId="77777777" w:rsidR="000C7334" w:rsidRDefault="000C7334" w:rsidP="000C7334">
      <w:pPr>
        <w:pStyle w:val="B3"/>
      </w:pPr>
      <w:proofErr w:type="spellStart"/>
      <w:r>
        <w:t>i</w:t>
      </w:r>
      <w:proofErr w:type="spellEnd"/>
      <w:r>
        <w:t>)</w:t>
      </w:r>
      <w:r>
        <w:tab/>
        <w:t>should display the MCPTT ID of the sender of the SIP re-INVITE request contained in the &lt;mcptt-calling-user-id&gt; element of the application/vnd.3gpp.mcptt-info+xml MIME body; and</w:t>
      </w:r>
    </w:p>
    <w:p w14:paraId="6C7D8741" w14:textId="77777777" w:rsidR="000C7334" w:rsidRDefault="000C7334" w:rsidP="000C7334">
      <w:pPr>
        <w:pStyle w:val="B3"/>
      </w:pPr>
      <w:r>
        <w:t>..</w:t>
      </w:r>
    </w:p>
    <w:p w14:paraId="26BABBDB" w14:textId="77777777" w:rsidR="000C7334" w:rsidRDefault="000C7334" w:rsidP="000C7334">
      <w:pPr>
        <w:pStyle w:val="B2"/>
      </w:pPr>
      <w:r>
        <w:t>b)</w:t>
      </w:r>
      <w:r>
        <w:tab/>
        <w:t>shall set the MCPTT emergency private priority state to "MEPP 1: no-emergency" for this private call; and</w:t>
      </w:r>
    </w:p>
    <w:p w14:paraId="64C5821E" w14:textId="77777777" w:rsidR="000C7334" w:rsidRDefault="000C7334" w:rsidP="000C7334">
      <w:pPr>
        <w:pStyle w:val="B2"/>
      </w:pPr>
      <w:r>
        <w:t>c)</w:t>
      </w:r>
      <w:r>
        <w:tab/>
        <w:t>if the MCPTT emergency private call state of the call is set to "MEPC 3: emergency-call-granted", shall set the MCPTT emergency private call state of the call to "MEPC 1: emergency-pc-capable";</w:t>
      </w:r>
    </w:p>
    <w:p w14:paraId="081DB6A2" w14:textId="77777777" w:rsidR="000C7334" w:rsidRDefault="000C7334" w:rsidP="000C7334">
      <w:pPr>
        <w:pStyle w:val="B1"/>
        <w:rPr>
          <w:lang w:eastAsia="ko-KR"/>
        </w:rPr>
      </w:pPr>
      <w:r>
        <w:lastRenderedPageBreak/>
        <w:t>3)</w:t>
      </w:r>
      <w:r>
        <w:tab/>
        <w:t>may check if a Resource-Priority header field is included in the incoming SIP INVITE request and may perform further actions outside the scope of this specification to act upon an included Resource-Priority header field as specified in 3GPP TS 24.229 [4]</w:t>
      </w:r>
      <w:r>
        <w:rPr>
          <w:lang w:eastAsia="ko-KR"/>
        </w:rPr>
        <w:t>;</w:t>
      </w:r>
    </w:p>
    <w:p w14:paraId="76F41062" w14:textId="77777777" w:rsidR="000C7334" w:rsidRDefault="000C7334" w:rsidP="000C7334">
      <w:pPr>
        <w:pStyle w:val="B1"/>
        <w:rPr>
          <w:lang w:eastAsia="ko-KR"/>
        </w:rPr>
      </w:pPr>
      <w:r>
        <w:t>4)</w:t>
      </w:r>
      <w:r>
        <w:tab/>
        <w:t xml:space="preserve">may display to the MCPTT </w:t>
      </w:r>
      <w:r>
        <w:rPr>
          <w:lang w:eastAsia="ko-KR"/>
        </w:rPr>
        <w:t>u</w:t>
      </w:r>
      <w:r>
        <w:t xml:space="preserve">ser the MCPTT ID of the </w:t>
      </w:r>
      <w:r>
        <w:rPr>
          <w:lang w:eastAsia="ko-KR"/>
        </w:rPr>
        <w:t>i</w:t>
      </w:r>
      <w:r>
        <w:t xml:space="preserve">nviting MCPTT </w:t>
      </w:r>
      <w:r>
        <w:rPr>
          <w:lang w:eastAsia="ko-KR"/>
        </w:rPr>
        <w:t>u</w:t>
      </w:r>
      <w:r>
        <w:t>ser if not done so in step 1 or step 2 above</w:t>
      </w:r>
      <w:r>
        <w:rPr>
          <w:lang w:eastAsia="ko-KR"/>
        </w:rPr>
        <w:t>;</w:t>
      </w:r>
    </w:p>
    <w:p w14:paraId="0C256DE6" w14:textId="77777777" w:rsidR="000C7334" w:rsidRDefault="000C7334" w:rsidP="000C7334">
      <w:pPr>
        <w:pStyle w:val="NO"/>
      </w:pPr>
      <w:r>
        <w:t>NOTE 1:</w:t>
      </w:r>
      <w:r>
        <w:tab/>
        <w:t>As this is a re-INVITE for an existing MCPTT private call session, there is no attempt made to change the answer-mode from its current state.</w:t>
      </w:r>
    </w:p>
    <w:p w14:paraId="12F5D26B" w14:textId="77777777" w:rsidR="000C7334" w:rsidRDefault="000C7334" w:rsidP="000C7334">
      <w:pPr>
        <w:pStyle w:val="B1"/>
      </w:pPr>
      <w:r>
        <w:t>5)</w:t>
      </w:r>
      <w:r>
        <w:tab/>
        <w:t>shall accept the SIP re-INVITE request and generate a SIP 200 (OK) response according to rules and procedures of 3GPP TS 24.229 [4];</w:t>
      </w:r>
    </w:p>
    <w:p w14:paraId="7B961FBF" w14:textId="77777777" w:rsidR="000C7334" w:rsidRDefault="000C7334" w:rsidP="000C7334">
      <w:pPr>
        <w:pStyle w:val="B1"/>
        <w:rPr>
          <w:lang w:eastAsia="ko-KR"/>
        </w:rPr>
      </w:pPr>
      <w:r>
        <w:t>6)</w:t>
      </w:r>
      <w:r>
        <w:tab/>
        <w:t>if the SIP re-INVITE request was received within an on-demand session, shall include an SDP answer in the SIP 200 (OK) response to the SDP offer in the incoming SIP INVITE request according to 3GPP TS 24.229 [4] with the clarifications given in subclause 6.2.2</w:t>
      </w:r>
      <w:r>
        <w:rPr>
          <w:lang w:eastAsia="ko-KR"/>
        </w:rPr>
        <w:t>;</w:t>
      </w:r>
    </w:p>
    <w:p w14:paraId="494CCA2A" w14:textId="77777777" w:rsidR="000C7334" w:rsidRDefault="000C7334" w:rsidP="000C7334">
      <w:pPr>
        <w:pStyle w:val="B1"/>
        <w:rPr>
          <w:lang w:eastAsia="ko-KR"/>
        </w:rPr>
      </w:pPr>
      <w:r>
        <w:rPr>
          <w:lang w:eastAsia="ko-KR"/>
        </w:rPr>
        <w:t>...</w:t>
      </w:r>
    </w:p>
    <w:p w14:paraId="21F476C4" w14:textId="77777777" w:rsidR="000C7334" w:rsidRDefault="000C7334" w:rsidP="000C7334">
      <w:pPr>
        <w:pStyle w:val="B1"/>
      </w:pPr>
      <w:r>
        <w:rPr>
          <w:lang w:eastAsia="ko-KR"/>
        </w:rPr>
        <w:t>8)</w:t>
      </w:r>
      <w:r>
        <w:rPr>
          <w:lang w:eastAsia="ko-KR"/>
        </w:rPr>
        <w:tab/>
        <w:t>shall send the SIP 2</w:t>
      </w:r>
      <w:r>
        <w:t>00 (OK)</w:t>
      </w:r>
      <w:r>
        <w:rPr>
          <w:lang w:eastAsia="ko-KR"/>
        </w:rPr>
        <w:t xml:space="preserve"> response towards the MCPTT server according to rules and procedures of 3GPP TS 24.229 [4]; and</w:t>
      </w:r>
    </w:p>
    <w:p w14:paraId="3A7CF7F3" w14:textId="77777777" w:rsidR="000C7334" w:rsidRDefault="000C7334" w:rsidP="000C7334">
      <w:pPr>
        <w:pStyle w:val="B1"/>
        <w:rPr>
          <w:lang w:eastAsia="ko-KR"/>
        </w:rPr>
      </w:pPr>
      <w:r>
        <w:rPr>
          <w:lang w:eastAsia="ko-KR"/>
        </w:rPr>
        <w:t>9)</w:t>
      </w:r>
      <w:r>
        <w:rPr>
          <w:lang w:eastAsia="ko-KR"/>
        </w:rPr>
        <w:tab/>
        <w:t>shall interact with the media plane as specified in 3GPP TS 24.380 [5].</w:t>
      </w:r>
    </w:p>
    <w:p w14:paraId="6740E856" w14:textId="77777777" w:rsidR="000C7334" w:rsidRDefault="000C7334" w:rsidP="000C7334">
      <w:pPr>
        <w:rPr>
          <w:lang w:eastAsia="ko-KR"/>
        </w:rPr>
      </w:pPr>
      <w:r>
        <w:rPr>
          <w:lang w:eastAsia="ko-KR"/>
        </w:rPr>
        <w:t>[TS 24.379, clause 11.1.3.1.1.2]</w:t>
      </w:r>
    </w:p>
    <w:p w14:paraId="401E1AE3" w14:textId="77777777" w:rsidR="000C7334" w:rsidRDefault="000C7334" w:rsidP="000C7334">
      <w:pPr>
        <w:rPr>
          <w:lang w:eastAsia="ko-KR"/>
        </w:rPr>
      </w:pPr>
      <w:r>
        <w:rPr>
          <w:lang w:eastAsia="ko-KR"/>
        </w:rPr>
        <w:t>Upon receiving a SIP BYE request for private call session, the MCPTT client shall follow the procedures as specified in subclause 6.2.6.</w:t>
      </w:r>
    </w:p>
    <w:p w14:paraId="5DFA42AA" w14:textId="77777777" w:rsidR="000C7334" w:rsidRDefault="000C7334" w:rsidP="000C7334">
      <w:r>
        <w:t>[TS 24.380, clause 4.1.1.2]</w:t>
      </w:r>
    </w:p>
    <w:p w14:paraId="64DC698B" w14:textId="77777777" w:rsidR="000C7334" w:rsidRDefault="000C7334" w:rsidP="000C7334">
      <w:r>
        <w:t>At any point in time a group member can request permission to talk.</w:t>
      </w:r>
    </w:p>
    <w:p w14:paraId="76C9E803" w14:textId="77777777" w:rsidR="000C7334" w:rsidRDefault="000C7334" w:rsidP="000C7334">
      <w:r>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3AD6B839" w14:textId="77777777" w:rsidR="000C7334" w:rsidRDefault="000C7334" w:rsidP="000C7334">
      <w:r>
        <w:t>In the beginning of a call the initial talk permission request can be implied by the SIP message which initiates the call as specified in 3GPP TS 24.379 [2] without any specific Floor Request message.</w:t>
      </w:r>
    </w:p>
    <w:p w14:paraId="5A66235E" w14:textId="77777777" w:rsidR="000C7334" w:rsidRDefault="000C7334" w:rsidP="000C7334">
      <w:r>
        <w:t>A group member can also request for permission to talk by sending a Floor Request message during a talk burst. The floor control server can resolve this request in several ways.</w:t>
      </w:r>
    </w:p>
    <w:p w14:paraId="1B67C3FD" w14:textId="77777777" w:rsidR="000C7334" w:rsidRDefault="000C7334" w:rsidP="000C7334">
      <w:pPr>
        <w:pStyle w:val="B1"/>
      </w:pPr>
      <w:r>
        <w:t>1.</w:t>
      </w:r>
      <w: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76D67788" w14:textId="77777777" w:rsidR="000C7334" w:rsidRDefault="000C7334" w:rsidP="000C7334">
      <w:pPr>
        <w:pStyle w:val="B1"/>
      </w:pPr>
      <w:r>
        <w:t>2.</w:t>
      </w:r>
      <w: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1CB48635" w14:textId="77777777" w:rsidR="000C7334" w:rsidRDefault="000C7334" w:rsidP="000C7334">
      <w:r>
        <w:t>...</w:t>
      </w:r>
    </w:p>
    <w:p w14:paraId="548D6503" w14:textId="77777777" w:rsidR="000C7334" w:rsidRDefault="000C7334" w:rsidP="000C7334">
      <w:r>
        <w:t>During silence (when no talk burst is ongoing), the floor control server can send Floor Idle message to all floor participants from time to time. The floor control server sends Floor Idle message in the beginning of silence.</w:t>
      </w:r>
    </w:p>
    <w:p w14:paraId="4F69020D" w14:textId="77777777" w:rsidR="000C7334" w:rsidRDefault="000C7334" w:rsidP="000C7334">
      <w:r>
        <w:lastRenderedPageBreak/>
        <w:t>[TS 24.380, clause 5.2.1]</w:t>
      </w:r>
    </w:p>
    <w:p w14:paraId="0A807E06" w14:textId="77777777" w:rsidR="000C7334" w:rsidRDefault="000C7334" w:rsidP="000C7334">
      <w:pPr>
        <w:rPr>
          <w:lang w:eastAsia="zh-CN"/>
        </w:rPr>
      </w:pPr>
      <w:r>
        <w:rPr>
          <w:lang w:eastAsia="zh-CN"/>
        </w:rPr>
        <w:t>To be compliant with the procedures in the present document, an MCPTT client shall:</w:t>
      </w:r>
    </w:p>
    <w:p w14:paraId="7E6F62B9" w14:textId="77777777" w:rsidR="000C7334" w:rsidRDefault="000C7334" w:rsidP="000C7334">
      <w:pPr>
        <w:pStyle w:val="B1"/>
      </w:pPr>
      <w:r>
        <w:t>1.</w:t>
      </w:r>
      <w:r>
        <w:tab/>
        <w:t>support the role of an MCPTT client as specified 3GPP TS 23.179 [5];</w:t>
      </w:r>
    </w:p>
    <w:p w14:paraId="122B5C67" w14:textId="77777777" w:rsidR="000C7334" w:rsidRDefault="000C7334" w:rsidP="000C7334">
      <w:pPr>
        <w:pStyle w:val="B1"/>
      </w:pPr>
      <w:r>
        <w:t>2.</w:t>
      </w:r>
      <w:r>
        <w:tab/>
        <w:t>support the on-network MCPTT client role as specified in 3GPP TS 24.379 [2];</w:t>
      </w:r>
    </w:p>
    <w:p w14:paraId="2484A560" w14:textId="77777777" w:rsidR="000C7334" w:rsidRDefault="000C7334" w:rsidP="000C7334">
      <w:pPr>
        <w:pStyle w:val="B1"/>
      </w:pPr>
      <w:r>
        <w:t>...</w:t>
      </w:r>
    </w:p>
    <w:p w14:paraId="0FC91212" w14:textId="77777777" w:rsidR="000C7334" w:rsidRDefault="000C7334" w:rsidP="000C7334">
      <w:pPr>
        <w:pStyle w:val="B1"/>
      </w:pPr>
      <w:r>
        <w:t>4.</w:t>
      </w:r>
      <w:r>
        <w:tab/>
        <w:t>support media plane security as specified in clause 13.</w:t>
      </w:r>
    </w:p>
    <w:p w14:paraId="2FC6E6E0" w14:textId="77777777" w:rsidR="000C7334" w:rsidRDefault="000C7334" w:rsidP="000C7334">
      <w:pPr>
        <w:rPr>
          <w:lang w:eastAsia="zh-CN"/>
        </w:rPr>
      </w:pPr>
      <w:r>
        <w:rPr>
          <w:lang w:eastAsia="zh-CN"/>
        </w:rPr>
        <w:t>To be compliant with the on-network procedures in the present document, an MCPTT client shall:</w:t>
      </w:r>
    </w:p>
    <w:p w14:paraId="7C93EAE6" w14:textId="77777777" w:rsidR="000C7334" w:rsidRDefault="000C7334" w:rsidP="000C7334">
      <w:pPr>
        <w:pStyle w:val="B1"/>
      </w:pPr>
      <w:r>
        <w:t>1.</w:t>
      </w:r>
      <w:r>
        <w:tab/>
        <w:t>provide the role of a floor participant in on-network mode as specified in subclause 5.2.2;</w:t>
      </w:r>
    </w:p>
    <w:p w14:paraId="51A77D5A" w14:textId="77777777" w:rsidR="000C7334" w:rsidRDefault="000C7334" w:rsidP="000C7334">
      <w:pPr>
        <w:pStyle w:val="B1"/>
      </w:pPr>
      <w:r>
        <w:t>2.</w:t>
      </w:r>
      <w:r>
        <w:tab/>
        <w:t>provide the media mixer function as described in subclause 4.2.2 and support the related procedures in subclause 6.2;</w:t>
      </w:r>
    </w:p>
    <w:p w14:paraId="2180D305" w14:textId="77777777" w:rsidR="000C7334" w:rsidRDefault="000C7334" w:rsidP="000C7334">
      <w:pPr>
        <w:pStyle w:val="B1"/>
      </w:pPr>
      <w:r>
        <w:t>...</w:t>
      </w:r>
    </w:p>
    <w:p w14:paraId="662C1AD1" w14:textId="77777777" w:rsidR="000C7334" w:rsidRDefault="000C7334" w:rsidP="000C7334">
      <w:pPr>
        <w:pStyle w:val="B1"/>
      </w:pPr>
      <w:r>
        <w:t>4.</w:t>
      </w:r>
      <w:r>
        <w:tab/>
        <w:t>provide PTT button events towards the on-network floor participant as specified in subclause 6.2;</w:t>
      </w:r>
    </w:p>
    <w:p w14:paraId="450DA003" w14:textId="77777777" w:rsidR="000C7334" w:rsidRDefault="000C7334" w:rsidP="000C7334">
      <w:pPr>
        <w:pStyle w:val="B1"/>
      </w:pPr>
      <w:r>
        <w:t>5.</w:t>
      </w:r>
      <w:r>
        <w:tab/>
        <w:t>provide means (sound, display, etc.) for indications towards the MCPTT user as specified in subclause 6.2;</w:t>
      </w:r>
    </w:p>
    <w:p w14:paraId="36C075FF" w14:textId="77777777" w:rsidR="000C7334" w:rsidRDefault="000C7334" w:rsidP="000C7334">
      <w:pPr>
        <w:pStyle w:val="B1"/>
      </w:pPr>
      <w:r>
        <w:t>6.</w:t>
      </w:r>
      <w:r>
        <w:tab/>
        <w:t>support negotiating media plane control channel media level attributes as specified in subclause 4.3; and</w:t>
      </w:r>
    </w:p>
    <w:p w14:paraId="107B887D" w14:textId="77777777" w:rsidR="000C7334" w:rsidRDefault="000C7334" w:rsidP="000C7334">
      <w:r>
        <w:t>[TS 24.380, clause 5.2.2]</w:t>
      </w:r>
    </w:p>
    <w:p w14:paraId="6E2FD682" w14:textId="77777777" w:rsidR="000C7334" w:rsidRDefault="000C7334" w:rsidP="000C7334">
      <w:r>
        <w:t>To be compliant with the on-network procedures in the present document, a floor participant in on-network mode shall:</w:t>
      </w:r>
    </w:p>
    <w:p w14:paraId="3C4534C9" w14:textId="77777777" w:rsidR="000C7334" w:rsidRDefault="000C7334" w:rsidP="000C7334">
      <w:pPr>
        <w:pStyle w:val="B1"/>
      </w:pPr>
      <w:r>
        <w:t>1.</w:t>
      </w:r>
      <w:r>
        <w:tab/>
        <w:t>support the on-network floor control procedures as defined in 3GPP TS 23.179 [5];</w:t>
      </w:r>
    </w:p>
    <w:p w14:paraId="4606CABA" w14:textId="77777777" w:rsidR="000C7334" w:rsidRDefault="000C7334" w:rsidP="000C7334">
      <w:pPr>
        <w:pStyle w:val="B1"/>
      </w:pPr>
      <w:r>
        <w:t>2.</w:t>
      </w:r>
      <w:r>
        <w:tab/>
        <w:t>support acting as an on-network floor participant as specified in subclause 6.2; and</w:t>
      </w:r>
    </w:p>
    <w:p w14:paraId="0D9C14E5" w14:textId="77777777" w:rsidR="000C7334" w:rsidRDefault="000C7334" w:rsidP="000C7334">
      <w:pPr>
        <w:pStyle w:val="B1"/>
      </w:pPr>
      <w:r>
        <w:t>3.</w:t>
      </w:r>
      <w:r>
        <w:tab/>
        <w:t>support the on-network mode floor control protocol elements as specified in the clause 8.</w:t>
      </w:r>
    </w:p>
    <w:p w14:paraId="37DA4812" w14:textId="77777777" w:rsidR="000C7334" w:rsidRDefault="000C7334" w:rsidP="000C7334">
      <w:pPr>
        <w:rPr>
          <w:lang w:eastAsia="zh-CN"/>
        </w:rPr>
      </w:pPr>
      <w:r>
        <w:rPr>
          <w:lang w:eastAsia="zh-CN"/>
        </w:rPr>
        <w:t>A floor participant in on-network mode may:</w:t>
      </w:r>
    </w:p>
    <w:p w14:paraId="4C0B9AD4" w14:textId="77777777" w:rsidR="000C7334" w:rsidRDefault="000C7334" w:rsidP="000C7334">
      <w:pPr>
        <w:pStyle w:val="B1"/>
      </w:pPr>
      <w:r>
        <w:t>1.</w:t>
      </w:r>
      <w:r>
        <w:tab/>
        <w:t>support queuing of floor requests as specified in subclause 6.2 and subclause 4.1.1.2.</w:t>
      </w:r>
    </w:p>
    <w:p w14:paraId="743F8B02" w14:textId="77777777" w:rsidR="000C7334" w:rsidRDefault="000C7334" w:rsidP="000C7334">
      <w:r>
        <w:t>[TS 24.380, clause 12.1.2.2]</w:t>
      </w:r>
    </w:p>
    <w:p w14:paraId="44C4BD51" w14:textId="77777777" w:rsidR="000C7334" w:rsidRDefault="000C7334" w:rsidP="000C7334">
      <w:r>
        <w:t>In an SDP offer, the "</w:t>
      </w:r>
      <w:proofErr w:type="spellStart"/>
      <w:r>
        <w:t>mc_priority</w:t>
      </w:r>
      <w:proofErr w:type="spellEnd"/>
      <w:r>
        <w:t xml:space="preserve">" </w:t>
      </w:r>
      <w:proofErr w:type="spellStart"/>
      <w:r>
        <w:t>fmtp</w:t>
      </w:r>
      <w:proofErr w:type="spellEnd"/>
      <w:r>
        <w:t xml:space="preserve">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4A9FB45A" w14:textId="77777777" w:rsidR="000C7334" w:rsidRDefault="000C7334" w:rsidP="000C7334">
      <w:pPr>
        <w:pStyle w:val="NO"/>
      </w:pPr>
      <w:r>
        <w:t>NOTE 1: If the "</w:t>
      </w:r>
      <w:proofErr w:type="spellStart"/>
      <w:r>
        <w:t>mc_priority</w:t>
      </w:r>
      <w:proofErr w:type="spellEnd"/>
      <w:r>
        <w:t xml:space="preserve">" </w:t>
      </w:r>
      <w:proofErr w:type="spellStart"/>
      <w:r>
        <w:t>fmtp</w:t>
      </w:r>
      <w:proofErr w:type="spellEnd"/>
      <w:r>
        <w:t xml:space="preserve"> attribute is not used within an SDP offer or answer, a default priority value is assumed.</w:t>
      </w:r>
    </w:p>
    <w:p w14:paraId="6BD6B80F" w14:textId="77777777" w:rsidR="000C7334" w:rsidRDefault="000C7334" w:rsidP="000C7334">
      <w:r>
        <w:t>In an SDP offer, the "</w:t>
      </w:r>
      <w:proofErr w:type="spellStart"/>
      <w:r>
        <w:t>mc_granted</w:t>
      </w:r>
      <w:proofErr w:type="spellEnd"/>
      <w:r>
        <w:t xml:space="preserve">" </w:t>
      </w:r>
      <w:proofErr w:type="spellStart"/>
      <w:r>
        <w:t>fmtp</w:t>
      </w:r>
      <w:proofErr w:type="spellEnd"/>
      <w:r>
        <w:t xml:space="preserve"> attribute parameter indicates that the offeror supports the procedure where the answerer indicates, using the </w:t>
      </w:r>
      <w:proofErr w:type="spellStart"/>
      <w:r>
        <w:t>fmtp</w:t>
      </w:r>
      <w:proofErr w:type="spellEnd"/>
      <w:r>
        <w:t xml:space="preserve"> attribute in the associated SDP answer, that the floor has been granted to the offeror.</w:t>
      </w:r>
    </w:p>
    <w:p w14:paraId="27600FB6" w14:textId="77777777" w:rsidR="000C7334" w:rsidRDefault="000C7334" w:rsidP="000C7334">
      <w:pPr>
        <w:pStyle w:val="NO"/>
      </w:pPr>
      <w:r>
        <w:t>NOTE 2: When the "</w:t>
      </w:r>
      <w:proofErr w:type="spellStart"/>
      <w:r>
        <w:t>mc_granted</w:t>
      </w:r>
      <w:proofErr w:type="spellEnd"/>
      <w:r>
        <w:t xml:space="preserve">" </w:t>
      </w:r>
      <w:proofErr w:type="spellStart"/>
      <w:r>
        <w:t>fmtp</w:t>
      </w:r>
      <w:proofErr w:type="spellEnd"/>
      <w:r>
        <w:t xml:space="preserve"> attribute is used in an SDP offer, it does not indicate an actual request for the floor. The SDP "</w:t>
      </w:r>
      <w:proofErr w:type="spellStart"/>
      <w:r>
        <w:t>mc_implicit_request</w:t>
      </w:r>
      <w:proofErr w:type="spellEnd"/>
      <w:r>
        <w:t xml:space="preserve">" </w:t>
      </w:r>
      <w:proofErr w:type="spellStart"/>
      <w:r>
        <w:t>fmtp</w:t>
      </w:r>
      <w:proofErr w:type="spellEnd"/>
      <w:r>
        <w:t xml:space="preserve"> attribute can be used to request the floor. In an SDP answer, the attribute indicates that the floor has been granted to the offeror.</w:t>
      </w:r>
    </w:p>
    <w:p w14:paraId="2B478120" w14:textId="77777777" w:rsidR="000C7334" w:rsidRDefault="000C7334" w:rsidP="000C7334">
      <w:pPr>
        <w:pStyle w:val="NO"/>
      </w:pPr>
      <w:r>
        <w:t>NOTE 3: Once the offeror has been granted the floor, the offeror has the floor until it receives a Floor Revoke message, or until the offeror itself releases the floor by sending a Floor Release message, as described in the present specification.</w:t>
      </w:r>
    </w:p>
    <w:p w14:paraId="71317174" w14:textId="77777777" w:rsidR="000C7334" w:rsidRDefault="000C7334" w:rsidP="000C7334">
      <w:r>
        <w:t>In an SDP offer, the "</w:t>
      </w:r>
      <w:proofErr w:type="spellStart"/>
      <w:r>
        <w:t>mc_implicit_request</w:t>
      </w:r>
      <w:proofErr w:type="spellEnd"/>
      <w:r>
        <w:t xml:space="preserve">" </w:t>
      </w:r>
      <w:proofErr w:type="spellStart"/>
      <w:r>
        <w:t>fmtp</w:t>
      </w:r>
      <w:proofErr w:type="spellEnd"/>
      <w:r>
        <w:t xml:space="preserve"> attribute indicates that the offeror implicitly requests the floor (without the need to send a Floor Request message). In an SDP answer, the attribute parameter indicates that the </w:t>
      </w:r>
      <w:r>
        <w:lastRenderedPageBreak/>
        <w:t>answerer has accepted the implicit floor request. Once the answerer grants the floor to the offeror, the answerer will send a Floor Granted message.</w:t>
      </w:r>
    </w:p>
    <w:p w14:paraId="10DA5E43" w14:textId="77777777" w:rsidR="000C7334" w:rsidRDefault="000C7334" w:rsidP="000C7334">
      <w:pPr>
        <w:pStyle w:val="NO"/>
      </w:pPr>
      <w:r>
        <w:t>NOTE 4: The usage of the "</w:t>
      </w:r>
      <w:proofErr w:type="spellStart"/>
      <w:r>
        <w:t>mc_implicit_request</w:t>
      </w:r>
      <w:proofErr w:type="spellEnd"/>
      <w:r>
        <w:t xml:space="preserve">" </w:t>
      </w:r>
      <w:proofErr w:type="spellStart"/>
      <w:r>
        <w:t>fmtp</w:t>
      </w:r>
      <w:proofErr w:type="spellEnd"/>
      <w:r>
        <w:t xml:space="preserve"> attribute in an SDP answer does not mean that the answerer has granted the floor to the offeror, only that the answerer has accepted the implicit floor request.</w:t>
      </w:r>
    </w:p>
    <w:p w14:paraId="245EF234" w14:textId="77777777" w:rsidR="000C7334" w:rsidRDefault="000C7334" w:rsidP="000C7334">
      <w:r>
        <w:t>[TS 24.380, clause 13.1]</w:t>
      </w:r>
    </w:p>
    <w:p w14:paraId="697E81C4" w14:textId="77777777" w:rsidR="000C7334" w:rsidRDefault="000C7334" w:rsidP="000C7334">
      <w:r>
        <w:t>Media plane security provides integrity and confidentiality protection of individual media streams and media plane control messages in MCPTT sessions.</w:t>
      </w:r>
    </w:p>
    <w:p w14:paraId="354523FB" w14:textId="77777777" w:rsidR="000C7334" w:rsidRDefault="000C7334" w:rsidP="000C7334">
      <w:r>
        <w:t>The media plane security is based on 3GPP MCPTT security solution including key management and end-to-end media and floor control messages protection as defined in 3GPP TS 33.179 [14].</w:t>
      </w:r>
    </w:p>
    <w:p w14:paraId="38821D9D" w14:textId="77777777" w:rsidR="000C7334" w:rsidRDefault="000C7334" w:rsidP="000C7334">
      <w:r>
        <w:t>Various keys and associated key identifiers protect:</w:t>
      </w:r>
    </w:p>
    <w:p w14:paraId="72B6EA2C" w14:textId="77777777" w:rsidR="000C7334" w:rsidRDefault="000C7334" w:rsidP="000C7334">
      <w:pPr>
        <w:pStyle w:val="B1"/>
      </w:pPr>
      <w:r>
        <w:t>1.</w:t>
      </w:r>
      <w:r>
        <w:tab/>
        <w:t>RTP transported media;</w:t>
      </w:r>
    </w:p>
    <w:p w14:paraId="6E428787" w14:textId="77777777" w:rsidR="000C7334" w:rsidRDefault="000C7334" w:rsidP="000C7334">
      <w:pPr>
        <w:pStyle w:val="B1"/>
      </w:pPr>
      <w:r>
        <w:t>2.</w:t>
      </w:r>
      <w:r>
        <w:tab/>
        <w:t>RTCP transported media control messages (i.e. RTCP SR packets, RTCP RR packets, RTCP SDES packets);</w:t>
      </w:r>
    </w:p>
    <w:p w14:paraId="09563577" w14:textId="77777777" w:rsidR="000C7334" w:rsidRDefault="000C7334" w:rsidP="000C7334">
      <w:pPr>
        <w:pStyle w:val="B1"/>
      </w:pPr>
      <w:r>
        <w:t>3.</w:t>
      </w:r>
      <w:r>
        <w:tab/>
        <w:t>RTCP APP transported floor control messages;</w:t>
      </w:r>
    </w:p>
    <w:p w14:paraId="4B4DCD9A" w14:textId="77777777" w:rsidR="000C7334" w:rsidRDefault="000C7334" w:rsidP="000C7334">
      <w:pPr>
        <w:pStyle w:val="B1"/>
      </w:pPr>
      <w:r>
        <w:t>...</w:t>
      </w:r>
    </w:p>
    <w:p w14:paraId="02D56FB4" w14:textId="77777777" w:rsidR="000C7334" w:rsidRDefault="000C7334" w:rsidP="000C7334">
      <w:r>
        <w:t>In an on-network private call:</w:t>
      </w:r>
    </w:p>
    <w:p w14:paraId="512B0F4D" w14:textId="77777777" w:rsidR="000C7334" w:rsidRDefault="000C7334" w:rsidP="000C7334">
      <w:pPr>
        <w:pStyle w:val="B1"/>
      </w:pPr>
      <w:r>
        <w:t>1.</w:t>
      </w:r>
      <w:r>
        <w:tab/>
        <w:t>if protection of media is negotiated, the PCK and the PCK-ID protect media sent and received by the MCPTT clients;</w:t>
      </w:r>
    </w:p>
    <w:p w14:paraId="7BF6DEAE" w14:textId="77777777" w:rsidR="000C7334" w:rsidRDefault="000C7334" w:rsidP="000C7334">
      <w:pPr>
        <w:pStyle w:val="B1"/>
      </w:pPr>
      <w:r>
        <w:t>2.</w:t>
      </w:r>
      <w: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48C9A4A8" w14:textId="77777777" w:rsidR="000C7334" w:rsidRDefault="000C7334" w:rsidP="000C7334">
      <w:pPr>
        <w:pStyle w:val="B1"/>
      </w:pPr>
      <w:r>
        <w:t>...</w:t>
      </w:r>
    </w:p>
    <w:p w14:paraId="7ABEAD26" w14:textId="77777777" w:rsidR="000C7334" w:rsidRDefault="000C7334" w:rsidP="000C7334">
      <w:pPr>
        <w:pStyle w:val="B1"/>
      </w:pPr>
      <w:r>
        <w:t>4.</w:t>
      </w:r>
      <w: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00058F22" w14:textId="77777777" w:rsidR="000C7334" w:rsidRDefault="000C7334" w:rsidP="000C7334">
      <w:r>
        <w:t>...</w:t>
      </w:r>
    </w:p>
    <w:p w14:paraId="7050B66F" w14:textId="77777777" w:rsidR="000C7334" w:rsidRDefault="000C7334" w:rsidP="000C7334">
      <w:r>
        <w:t>The CSK and the CSK-ID are generated by the MCPTT client and provided to the participating MCPTT function serving the MCPTT client using SIP signalling according to 3GPP TS 24.379 [2].</w:t>
      </w:r>
    </w:p>
    <w:p w14:paraId="6373AB2C" w14:textId="77777777" w:rsidR="000C7334" w:rsidRDefault="000C7334" w:rsidP="000C7334">
      <w:r>
        <w:t>..</w:t>
      </w:r>
    </w:p>
    <w:p w14:paraId="677A9F82" w14:textId="77777777" w:rsidR="000C7334" w:rsidRDefault="000C7334" w:rsidP="000C7334">
      <w: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664626F9" w14:textId="77777777" w:rsidR="000C7334" w:rsidRDefault="000C7334" w:rsidP="000C7334">
      <w:r>
        <w:t>[TS 24.380, clause 13.3.3]</w:t>
      </w:r>
    </w:p>
    <w:p w14:paraId="2C521C1D" w14:textId="77777777" w:rsidR="000C7334" w:rsidRDefault="000C7334" w:rsidP="000C7334">
      <w:pPr>
        <w:pStyle w:val="B1"/>
      </w:pPr>
      <w:r>
        <w:t>3.</w:t>
      </w:r>
      <w:r>
        <w:tab/>
        <w:t>in an on-network private call:</w:t>
      </w:r>
    </w:p>
    <w:p w14:paraId="650D4F76" w14:textId="77777777" w:rsidR="000C7334" w:rsidRDefault="000C7334" w:rsidP="000C7334">
      <w:pPr>
        <w:pStyle w:val="B2"/>
      </w:pPr>
      <w:r>
        <w:t>A)</w:t>
      </w:r>
      <w:r>
        <w:tab/>
        <w:t>if:</w:t>
      </w:r>
    </w:p>
    <w:p w14:paraId="4AAE5448" w14:textId="77777777" w:rsidR="000C7334" w:rsidRDefault="000C7334" w:rsidP="000C7334">
      <w:pPr>
        <w:pStyle w:val="B3"/>
      </w:pPr>
      <w:r>
        <w:t>...</w:t>
      </w:r>
    </w:p>
    <w:p w14:paraId="1CE43602" w14:textId="77777777" w:rsidR="000C7334" w:rsidRDefault="000C7334" w:rsidP="000C7334">
      <w:pPr>
        <w:pStyle w:val="B3"/>
      </w:pPr>
      <w:r>
        <w:t>ii)</w:t>
      </w:r>
      <w:r>
        <w:tab/>
        <w:t>protection of media is negotiated in terminating call and the PCK and the PCK-ID were received from the remote MCPTT client using SIP signalling according to 3GPP TS 24.379 [2];</w:t>
      </w:r>
    </w:p>
    <w:p w14:paraId="79F8BB1F" w14:textId="77777777" w:rsidR="000C7334" w:rsidRDefault="000C7334" w:rsidP="000C7334">
      <w:pPr>
        <w:pStyle w:val="B2"/>
      </w:pPr>
      <w:r>
        <w:tab/>
        <w:t>then:</w:t>
      </w:r>
    </w:p>
    <w:p w14:paraId="562F90A4" w14:textId="77777777" w:rsidR="000C7334" w:rsidRDefault="000C7334" w:rsidP="000C7334">
      <w:pPr>
        <w:pStyle w:val="B3"/>
      </w:pPr>
      <w:proofErr w:type="spellStart"/>
      <w:r>
        <w:lastRenderedPageBreak/>
        <w:t>i</w:t>
      </w:r>
      <w:proofErr w:type="spellEnd"/>
      <w:r>
        <w:t>)</w:t>
      </w:r>
      <w:r>
        <w:tab/>
        <w:t>shall encrypt sent media according to IETF RFC 3711 [16] and 3GPP TS 33.179 [14] using SRTP-MK, SRTP-MS and SRTP-MKI generated using the PCK and PCK-ID as specified in subclause 13.2; and</w:t>
      </w:r>
    </w:p>
    <w:p w14:paraId="79CCD17F" w14:textId="77777777" w:rsidR="000C7334" w:rsidRDefault="000C7334" w:rsidP="000C7334">
      <w:pPr>
        <w:pStyle w:val="B3"/>
      </w:pPr>
      <w:r>
        <w:t>ii)</w:t>
      </w:r>
      <w:r>
        <w:tab/>
        <w:t xml:space="preserve">shall decrypt received media according to IETF RFC 3711 [16] and 3GPP TS 33.179 [14] using SRTP-MK, SRTP-MS and SRTP-MKI generated using the PCK and PCK-ID as specified in subclause 13.2; </w:t>
      </w:r>
    </w:p>
    <w:p w14:paraId="418DE0E2" w14:textId="77777777" w:rsidR="000C7334" w:rsidRDefault="000C7334" w:rsidP="000C7334">
      <w:pPr>
        <w:pStyle w:val="B2"/>
      </w:pPr>
      <w:r>
        <w:t>B)</w:t>
      </w:r>
      <w:r>
        <w:tab/>
        <w:t>if protection of floor control messages is negotiated and the CSK and the CSK-ID were sent to the participating MCPTT function using SIP signalling according to 3GPP TS 24.379 [2]:</w:t>
      </w:r>
    </w:p>
    <w:p w14:paraId="7AF91FBB" w14:textId="77777777" w:rsidR="000C7334" w:rsidRDefault="000C7334" w:rsidP="000C7334">
      <w:pPr>
        <w:pStyle w:val="B3"/>
      </w:pPr>
      <w:proofErr w:type="spellStart"/>
      <w:r>
        <w:t>i</w:t>
      </w:r>
      <w:proofErr w:type="spellEnd"/>
      <w:r>
        <w:t>)</w:t>
      </w:r>
      <w:r>
        <w:tab/>
        <w:t>shall encrypt sent floor control messages according to IETF RFC 3711 [16] and 3GPP TS 33.179 [14] using SRTP-MK, SRTP-MS and SRTP-MKI generated using the CSK and CSK-ID as specified in subclause 13.2; and</w:t>
      </w:r>
    </w:p>
    <w:p w14:paraId="42433CC6" w14:textId="77777777" w:rsidR="000C7334" w:rsidRDefault="000C7334" w:rsidP="000C7334">
      <w:pPr>
        <w:pStyle w:val="B3"/>
      </w:pPr>
      <w:r>
        <w:t>ii)</w:t>
      </w:r>
      <w:r>
        <w:tab/>
        <w:t>shall decrypt received floor control messages according to IETF RFC 3711 [16] and 3GPP TS 33.179 [14] using SRTP-MK, SRTP-MS and SRTP-MKI generated using the CSK and CSK-ID as specified in subclause 13.2; and</w:t>
      </w:r>
    </w:p>
    <w:p w14:paraId="287F4AE1" w14:textId="77777777" w:rsidR="000C7334" w:rsidRDefault="000C7334" w:rsidP="000C7334">
      <w:pPr>
        <w:pStyle w:val="B2"/>
      </w:pPr>
      <w:r>
        <w:t>D)</w:t>
      </w:r>
      <w: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36685023" w14:textId="77777777" w:rsidR="000C7334" w:rsidRDefault="000C7334" w:rsidP="000C7334">
      <w:pPr>
        <w:pStyle w:val="B3"/>
      </w:pPr>
      <w:proofErr w:type="spellStart"/>
      <w:r>
        <w:t>i</w:t>
      </w:r>
      <w:proofErr w:type="spellEnd"/>
      <w:r>
        <w:t>)</w:t>
      </w:r>
      <w:r>
        <w:tab/>
        <w:t>shall encrypt media control messages sent using unicast according to IETF RFC 3711 [16] and 3GPP TS 33.179 [14] using SRTP-MK, SRTP-MS and SRTP-MKI generated using the CSK and CSK-ID as specified in subclause 13.2; and</w:t>
      </w:r>
    </w:p>
    <w:p w14:paraId="5AD7239B" w14:textId="77777777" w:rsidR="000C7334" w:rsidRDefault="000C7334" w:rsidP="000C7334">
      <w:pPr>
        <w:pStyle w:val="B3"/>
      </w:pPr>
      <w:r>
        <w:t>ii)</w:t>
      </w:r>
      <w:r>
        <w:tab/>
        <w:t>shall decrypt media control messages received using unicast according to IETF RFC 3711 [16] and 3GPP TS 33.179 [14] using SRTP-MK, SRTP-MS and SRTP-MKI generated using the CSK and CSK-ID as specified in subclause 13.2;</w:t>
      </w:r>
    </w:p>
    <w:p w14:paraId="0A7DE9CC" w14:textId="77777777" w:rsidR="000C7334" w:rsidRDefault="000C7334" w:rsidP="000C7334">
      <w:pPr>
        <w:pStyle w:val="H6"/>
      </w:pPr>
      <w:r>
        <w:t>6.2.2.3</w:t>
      </w:r>
      <w:r>
        <w:tab/>
        <w:t>Test description</w:t>
      </w:r>
    </w:p>
    <w:p w14:paraId="1B7EED96" w14:textId="77777777" w:rsidR="000C7334" w:rsidRDefault="000C7334" w:rsidP="000C7334">
      <w:pPr>
        <w:pStyle w:val="H6"/>
      </w:pPr>
      <w:r>
        <w:t>6.2.2.3.1</w:t>
      </w:r>
      <w:r>
        <w:tab/>
        <w:t>Pre-test conditions</w:t>
      </w:r>
    </w:p>
    <w:p w14:paraId="6F6D48FD" w14:textId="77777777" w:rsidR="000C7334" w:rsidRDefault="000C7334" w:rsidP="000C7334">
      <w:pPr>
        <w:pStyle w:val="H6"/>
      </w:pPr>
      <w:r>
        <w:t>System Simulator:</w:t>
      </w:r>
    </w:p>
    <w:p w14:paraId="4E960646" w14:textId="77777777" w:rsidR="000C7334" w:rsidRDefault="000C7334" w:rsidP="000C7334">
      <w:pPr>
        <w:pStyle w:val="B1"/>
      </w:pPr>
      <w:r>
        <w:t>-</w:t>
      </w:r>
      <w:r>
        <w:tab/>
        <w:t>SS (MCPTT server)</w:t>
      </w:r>
    </w:p>
    <w:p w14:paraId="6C7B88B7" w14:textId="77777777" w:rsidR="000C7334" w:rsidRDefault="000C7334" w:rsidP="000C7334">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A38B3CA" w14:textId="77777777" w:rsidR="000C7334" w:rsidRDefault="000C7334" w:rsidP="000C7334">
      <w:pPr>
        <w:pStyle w:val="H6"/>
      </w:pPr>
      <w:r>
        <w:t>IUT:</w:t>
      </w:r>
    </w:p>
    <w:p w14:paraId="4C562805" w14:textId="77777777" w:rsidR="000C7334" w:rsidRDefault="000C7334" w:rsidP="000C7334">
      <w:pPr>
        <w:pStyle w:val="B1"/>
      </w:pPr>
      <w:r>
        <w:t>-</w:t>
      </w:r>
      <w:r>
        <w:tab/>
        <w:t>UE (MCPTT client)</w:t>
      </w:r>
    </w:p>
    <w:p w14:paraId="204A2747" w14:textId="77777777" w:rsidR="000C7334" w:rsidRDefault="000C7334" w:rsidP="000C7334">
      <w:pPr>
        <w:pStyle w:val="B1"/>
      </w:pPr>
      <w:r>
        <w:t>-</w:t>
      </w:r>
      <w:r>
        <w:tab/>
        <w:t>The test USIM set as defined in TS 36.579-1 [2], subclause 5.5.10 is inserted.</w:t>
      </w:r>
    </w:p>
    <w:p w14:paraId="57D19201" w14:textId="77777777" w:rsidR="000C7334" w:rsidRDefault="000C7334" w:rsidP="000C7334">
      <w:pPr>
        <w:pStyle w:val="H6"/>
      </w:pPr>
      <w:r>
        <w:t>Preamble:</w:t>
      </w:r>
    </w:p>
    <w:p w14:paraId="1DDB0795" w14:textId="77777777" w:rsidR="000C7334" w:rsidRDefault="000C7334" w:rsidP="000C7334">
      <w:pPr>
        <w:pStyle w:val="B1"/>
      </w:pPr>
      <w:r>
        <w:t>-</w:t>
      </w:r>
      <w:r>
        <w:tab/>
        <w:t>The UE has performed the Generic Test Procedure for MCPTT UE registration as specified in TS 36.579-1 [2], subclause 5.4.2.</w:t>
      </w:r>
    </w:p>
    <w:p w14:paraId="76BEA316" w14:textId="77777777" w:rsidR="000C7334" w:rsidRDefault="000C7334" w:rsidP="000C7334">
      <w:pPr>
        <w:pStyle w:val="B1"/>
      </w:pPr>
      <w:r>
        <w:t>-</w:t>
      </w:r>
      <w:r>
        <w:tab/>
        <w:t>The MCPTT User performs the Generic Test Procedure for MCPTT Authorization/Configuration and Key Generation as specified in TS 36.579-1 [2], subclause 5.3.2.</w:t>
      </w:r>
    </w:p>
    <w:p w14:paraId="0A837988" w14:textId="77777777" w:rsidR="000C7334" w:rsidRDefault="000C7334" w:rsidP="000C7334">
      <w:pPr>
        <w:pStyle w:val="B1"/>
      </w:pPr>
      <w:r>
        <w:t>-</w:t>
      </w:r>
      <w:r>
        <w:tab/>
        <w:t>UE States at the end of the preamble</w:t>
      </w:r>
    </w:p>
    <w:p w14:paraId="70DA17AB" w14:textId="77777777" w:rsidR="000C7334" w:rsidRDefault="000C7334" w:rsidP="000C7334">
      <w:pPr>
        <w:pStyle w:val="B2"/>
      </w:pPr>
      <w:r>
        <w:t>-</w:t>
      </w:r>
      <w:r>
        <w:tab/>
        <w:t>The UE is in E-UTRA Registered, Idle Mode state.</w:t>
      </w:r>
    </w:p>
    <w:p w14:paraId="79CADCF9" w14:textId="77777777" w:rsidR="000C7334" w:rsidRDefault="000C7334" w:rsidP="000C7334">
      <w:pPr>
        <w:pStyle w:val="B2"/>
      </w:pPr>
      <w:r>
        <w:t>-</w:t>
      </w:r>
      <w:r>
        <w:tab/>
        <w:t>The MCPTT Client Application has been activated and User has registered-in as the MCPTT User with the Server as active user at the Client.</w:t>
      </w:r>
    </w:p>
    <w:p w14:paraId="768C4559" w14:textId="77777777" w:rsidR="000C7334" w:rsidRDefault="000C7334" w:rsidP="000C7334">
      <w:pPr>
        <w:pStyle w:val="H6"/>
      </w:pPr>
      <w:r>
        <w:lastRenderedPageBreak/>
        <w:t>6.2.2.3.2</w:t>
      </w:r>
      <w:r>
        <w:tab/>
        <w:t>Test procedure sequence</w:t>
      </w:r>
    </w:p>
    <w:p w14:paraId="7E4D6223" w14:textId="77777777" w:rsidR="000C7334" w:rsidRDefault="000C7334" w:rsidP="000C7334">
      <w:pPr>
        <w:pStyle w:val="TH"/>
      </w:pPr>
      <w:r>
        <w:t>Table 6.2.2.3.2-1: Main behaviour</w:t>
      </w:r>
    </w:p>
    <w:tbl>
      <w:tblPr>
        <w:tblW w:w="9603" w:type="dxa"/>
        <w:tblLook w:val="04A0" w:firstRow="1" w:lastRow="0" w:firstColumn="1" w:lastColumn="0" w:noHBand="0" w:noVBand="1"/>
      </w:tblPr>
      <w:tblGrid>
        <w:gridCol w:w="617"/>
        <w:gridCol w:w="3947"/>
        <w:gridCol w:w="700"/>
        <w:gridCol w:w="2928"/>
        <w:gridCol w:w="563"/>
        <w:gridCol w:w="848"/>
      </w:tblGrid>
      <w:tr w:rsidR="000C7334" w14:paraId="102BD3FC" w14:textId="77777777" w:rsidTr="008C3CEE">
        <w:tc>
          <w:tcPr>
            <w:tcW w:w="533" w:type="dxa"/>
            <w:tcBorders>
              <w:top w:val="single" w:sz="4" w:space="0" w:color="000000"/>
              <w:left w:val="single" w:sz="4" w:space="0" w:color="000000"/>
              <w:right w:val="single" w:sz="4" w:space="0" w:color="000000"/>
            </w:tcBorders>
            <w:shd w:val="clear" w:color="auto" w:fill="auto"/>
          </w:tcPr>
          <w:p w14:paraId="79BACDD3" w14:textId="77777777" w:rsidR="000C7334" w:rsidRDefault="000C7334" w:rsidP="008C3CEE">
            <w:pPr>
              <w:pStyle w:val="TAH"/>
            </w:pPr>
            <w:r>
              <w:lastRenderedPageBreak/>
              <w:t>St</w:t>
            </w:r>
          </w:p>
        </w:tc>
        <w:tc>
          <w:tcPr>
            <w:tcW w:w="3968" w:type="dxa"/>
            <w:tcBorders>
              <w:top w:val="single" w:sz="4" w:space="0" w:color="000000"/>
              <w:left w:val="single" w:sz="4" w:space="0" w:color="000000"/>
              <w:right w:val="single" w:sz="4" w:space="0" w:color="000000"/>
            </w:tcBorders>
            <w:shd w:val="clear" w:color="auto" w:fill="auto"/>
          </w:tcPr>
          <w:p w14:paraId="0E771443" w14:textId="77777777" w:rsidR="000C7334" w:rsidRDefault="000C7334" w:rsidP="008C3CEE">
            <w:pPr>
              <w:pStyle w:val="TAH"/>
            </w:pPr>
            <w:r>
              <w:t>Procedure</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14:paraId="09510484" w14:textId="77777777" w:rsidR="000C7334" w:rsidRDefault="000C7334" w:rsidP="008C3CEE">
            <w:pPr>
              <w:pStyle w:val="TAH"/>
            </w:pPr>
            <w:r>
              <w:t>Message Sequence</w:t>
            </w:r>
          </w:p>
        </w:tc>
        <w:tc>
          <w:tcPr>
            <w:tcW w:w="566" w:type="dxa"/>
            <w:tcBorders>
              <w:top w:val="single" w:sz="4" w:space="0" w:color="000000"/>
              <w:left w:val="single" w:sz="4" w:space="0" w:color="000000"/>
              <w:right w:val="single" w:sz="4" w:space="0" w:color="000000"/>
            </w:tcBorders>
            <w:shd w:val="clear" w:color="auto" w:fill="auto"/>
          </w:tcPr>
          <w:p w14:paraId="0426FBF2" w14:textId="77777777" w:rsidR="000C7334" w:rsidRDefault="000C7334" w:rsidP="008C3CEE">
            <w:pPr>
              <w:pStyle w:val="TAH"/>
            </w:pPr>
            <w:r>
              <w:t>TP</w:t>
            </w:r>
          </w:p>
        </w:tc>
        <w:tc>
          <w:tcPr>
            <w:tcW w:w="849" w:type="dxa"/>
            <w:tcBorders>
              <w:top w:val="single" w:sz="4" w:space="0" w:color="000000"/>
              <w:left w:val="single" w:sz="4" w:space="0" w:color="000000"/>
              <w:right w:val="single" w:sz="4" w:space="0" w:color="000000"/>
            </w:tcBorders>
            <w:shd w:val="clear" w:color="auto" w:fill="auto"/>
          </w:tcPr>
          <w:p w14:paraId="669C2B09" w14:textId="77777777" w:rsidR="000C7334" w:rsidRDefault="000C7334" w:rsidP="008C3CEE">
            <w:pPr>
              <w:pStyle w:val="TAH"/>
            </w:pPr>
            <w:r>
              <w:t>Verdict</w:t>
            </w:r>
          </w:p>
        </w:tc>
      </w:tr>
      <w:tr w:rsidR="000C7334" w14:paraId="2274EFB9" w14:textId="77777777" w:rsidTr="008C3CEE">
        <w:tc>
          <w:tcPr>
            <w:tcW w:w="533" w:type="dxa"/>
            <w:tcBorders>
              <w:left w:val="single" w:sz="4" w:space="0" w:color="000000"/>
              <w:bottom w:val="single" w:sz="4" w:space="0" w:color="000000"/>
              <w:right w:val="single" w:sz="4" w:space="0" w:color="000000"/>
            </w:tcBorders>
            <w:shd w:val="clear" w:color="auto" w:fill="auto"/>
          </w:tcPr>
          <w:p w14:paraId="7C702A9B" w14:textId="77777777" w:rsidR="000C7334" w:rsidRDefault="000C7334" w:rsidP="008C3CEE">
            <w:pPr>
              <w:pStyle w:val="TAH"/>
            </w:pPr>
          </w:p>
        </w:tc>
        <w:tc>
          <w:tcPr>
            <w:tcW w:w="3968" w:type="dxa"/>
            <w:tcBorders>
              <w:left w:val="single" w:sz="4" w:space="0" w:color="000000"/>
              <w:bottom w:val="single" w:sz="4" w:space="0" w:color="000000"/>
              <w:right w:val="single" w:sz="4" w:space="0" w:color="000000"/>
            </w:tcBorders>
            <w:shd w:val="clear" w:color="auto" w:fill="auto"/>
          </w:tcPr>
          <w:p w14:paraId="761F881F" w14:textId="77777777" w:rsidR="000C7334" w:rsidRDefault="000C7334" w:rsidP="008C3CEE">
            <w:pPr>
              <w:pStyle w:val="TAH"/>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32B60B5E" w14:textId="77777777" w:rsidR="000C7334" w:rsidRDefault="000C7334" w:rsidP="008C3CEE">
            <w:pPr>
              <w:pStyle w:val="TAH"/>
            </w:pPr>
            <w:r>
              <w:t>U - S</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0CDEE39A" w14:textId="77777777" w:rsidR="000C7334" w:rsidRDefault="000C7334" w:rsidP="008C3CEE">
            <w:pPr>
              <w:pStyle w:val="TAH"/>
            </w:pPr>
            <w:r>
              <w:t>Message</w:t>
            </w:r>
          </w:p>
        </w:tc>
        <w:tc>
          <w:tcPr>
            <w:tcW w:w="566" w:type="dxa"/>
            <w:tcBorders>
              <w:left w:val="single" w:sz="4" w:space="0" w:color="000000"/>
              <w:bottom w:val="single" w:sz="4" w:space="0" w:color="000000"/>
              <w:right w:val="single" w:sz="4" w:space="0" w:color="000000"/>
            </w:tcBorders>
            <w:shd w:val="clear" w:color="auto" w:fill="auto"/>
          </w:tcPr>
          <w:p w14:paraId="5DCE453D" w14:textId="77777777" w:rsidR="000C7334" w:rsidRDefault="000C7334" w:rsidP="008C3CEE">
            <w:pPr>
              <w:pStyle w:val="TAH"/>
            </w:pPr>
          </w:p>
        </w:tc>
        <w:tc>
          <w:tcPr>
            <w:tcW w:w="849" w:type="dxa"/>
            <w:tcBorders>
              <w:left w:val="single" w:sz="4" w:space="0" w:color="000000"/>
              <w:bottom w:val="single" w:sz="4" w:space="0" w:color="000000"/>
              <w:right w:val="single" w:sz="4" w:space="0" w:color="000000"/>
            </w:tcBorders>
            <w:shd w:val="clear" w:color="auto" w:fill="auto"/>
          </w:tcPr>
          <w:p w14:paraId="4D431B23" w14:textId="77777777" w:rsidR="000C7334" w:rsidRDefault="000C7334" w:rsidP="008C3CEE">
            <w:pPr>
              <w:pStyle w:val="TAH"/>
            </w:pPr>
          </w:p>
        </w:tc>
      </w:tr>
      <w:tr w:rsidR="000C7334" w14:paraId="48EA4D69"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7B1D5628" w14:textId="77777777" w:rsidR="000C7334" w:rsidRDefault="000C7334" w:rsidP="008C3CEE">
            <w:pPr>
              <w:pStyle w:val="TAC"/>
            </w:pPr>
            <w:r>
              <w:t>1</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2F7F4773" w14:textId="77777777" w:rsidR="000C7334" w:rsidRDefault="000C7334" w:rsidP="008C3CEE">
            <w:pPr>
              <w:pStyle w:val="TAL"/>
            </w:pPr>
            <w:r>
              <w:rPr>
                <w:lang w:eastAsia="ko-KR"/>
              </w:rPr>
              <w:t xml:space="preserve">Check: Is the Generic Test Procedure for MCX CT session establishment/modification without provisional responses other than 100 Trying as described in TS 36.579-1 [2] Table 5.3.4.3-1 to establish </w:t>
            </w:r>
            <w:r>
              <w:t xml:space="preserve">an MCPTT private call, on-demand Automatic Commencement Mode, no Force of automatic commencement, applying End-to-end communication security with Floor Control </w:t>
            </w:r>
            <w:r>
              <w:rPr>
                <w:lang w:eastAsia="ko-KR"/>
              </w:rPr>
              <w:t>correctly performed?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40E4D7A0"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2630EE97" w14:textId="77777777" w:rsidR="000C7334" w:rsidRDefault="000C7334" w:rsidP="008C3CEE">
            <w:pPr>
              <w:pStyle w:val="TAL"/>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E3DEC0D" w14:textId="77777777" w:rsidR="000C7334" w:rsidRDefault="000C7334" w:rsidP="008C3CEE">
            <w:pPr>
              <w:pStyle w:val="TAC"/>
            </w:pPr>
            <w: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6895765A" w14:textId="77777777" w:rsidR="000C7334" w:rsidRDefault="000C7334" w:rsidP="008C3CEE">
            <w:pPr>
              <w:pStyle w:val="TAC"/>
            </w:pPr>
            <w:r>
              <w:t>P</w:t>
            </w:r>
          </w:p>
        </w:tc>
      </w:tr>
      <w:tr w:rsidR="000C7334" w14:paraId="2931061E"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5FA89281" w14:textId="77777777" w:rsidR="000C7334" w:rsidRDefault="000C7334" w:rsidP="008C3CEE">
            <w:pPr>
              <w:pStyle w:val="TAC"/>
            </w:pPr>
            <w:r>
              <w:t>2 - 3</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61094524" w14:textId="77777777" w:rsidR="000C7334" w:rsidRDefault="000C7334" w:rsidP="008C3CEE">
            <w:pPr>
              <w:pStyle w:val="TAL"/>
            </w:pPr>
            <w:r>
              <w:t>Void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3BAE4D98"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28E3A00E" w14:textId="77777777" w:rsidR="000C7334" w:rsidRDefault="000C7334" w:rsidP="008C3CEE">
            <w:pPr>
              <w:pStyle w:val="TAL"/>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F7FF8C6"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2B77ACE8" w14:textId="77777777" w:rsidR="000C7334" w:rsidRDefault="000C7334" w:rsidP="008C3CEE">
            <w:pPr>
              <w:pStyle w:val="TAC"/>
            </w:pPr>
            <w:r>
              <w:t>-</w:t>
            </w:r>
          </w:p>
        </w:tc>
      </w:tr>
      <w:tr w:rsidR="000C7334" w14:paraId="4FD4A3BA"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58C46B76" w14:textId="77777777" w:rsidR="000C7334" w:rsidRDefault="000C7334" w:rsidP="008C3CEE">
            <w:pPr>
              <w:pStyle w:val="TAC"/>
            </w:pPr>
            <w:r>
              <w:t>4</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025B8169" w14:textId="77777777" w:rsidR="000C7334" w:rsidRDefault="000C7334" w:rsidP="008C3CEE">
            <w:pPr>
              <w:pStyle w:val="TAL"/>
            </w:pPr>
            <w:r>
              <w:t xml:space="preserve">SS (MCPTT server) sends a </w:t>
            </w:r>
            <w:r>
              <w:rPr>
                <w:lang w:eastAsia="ko-KR"/>
              </w:rPr>
              <w:t>Floor Taken message.</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0B805012" w14:textId="77777777" w:rsidR="000C7334" w:rsidRDefault="000C7334" w:rsidP="008C3CEE">
            <w:pPr>
              <w:pStyle w:val="TAC"/>
            </w:pPr>
            <w:r>
              <w:t>&lt;--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548C7B7C" w14:textId="77777777" w:rsidR="000C7334" w:rsidRDefault="000C7334" w:rsidP="008C3CEE">
            <w:pPr>
              <w:pStyle w:val="TAL"/>
              <w:rPr>
                <w:lang w:eastAsia="ko-KR"/>
              </w:rPr>
            </w:pPr>
            <w:r>
              <w:rPr>
                <w:lang w:eastAsia="ko-KR"/>
              </w:rPr>
              <w:t>Floor Taken</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C6A36AE"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01C07852" w14:textId="77777777" w:rsidR="000C7334" w:rsidRDefault="000C7334" w:rsidP="008C3CEE">
            <w:pPr>
              <w:pStyle w:val="TAC"/>
            </w:pPr>
            <w:r>
              <w:t>-</w:t>
            </w:r>
          </w:p>
        </w:tc>
      </w:tr>
      <w:tr w:rsidR="000C7334" w14:paraId="6FE4026B"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2B99EA6B" w14:textId="77777777" w:rsidR="000C7334" w:rsidRDefault="000C7334" w:rsidP="008C3CEE">
            <w:pPr>
              <w:pStyle w:val="TAC"/>
            </w:pPr>
            <w:r>
              <w:t>5</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4AC2DF2A" w14:textId="77777777" w:rsidR="000C7334" w:rsidRDefault="000C7334" w:rsidP="008C3CEE">
            <w:pPr>
              <w:pStyle w:val="TAL"/>
            </w:pPr>
            <w:r>
              <w:t>Make the UE (MCPTT User) request the floor (NOTE 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30F8355C"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3D23E1DD" w14:textId="77777777" w:rsidR="000C7334" w:rsidRDefault="000C7334" w:rsidP="008C3CEE">
            <w:pPr>
              <w:pStyle w:val="TAL"/>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49CB427"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2AB7FFFB" w14:textId="77777777" w:rsidR="000C7334" w:rsidRDefault="000C7334" w:rsidP="008C3CEE">
            <w:pPr>
              <w:pStyle w:val="TAC"/>
            </w:pPr>
            <w:r>
              <w:t>-</w:t>
            </w:r>
          </w:p>
        </w:tc>
      </w:tr>
      <w:tr w:rsidR="000C7334" w14:paraId="5763466E"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193DB298" w14:textId="77777777" w:rsidR="000C7334" w:rsidRDefault="000C7334" w:rsidP="008C3CEE">
            <w:pPr>
              <w:pStyle w:val="TAC"/>
            </w:pPr>
            <w:r>
              <w:t>6</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6EF91E19" w14:textId="77777777" w:rsidR="000C7334" w:rsidRDefault="000C7334" w:rsidP="008C3CEE">
            <w:pPr>
              <w:pStyle w:val="TAL"/>
            </w:pPr>
            <w:r>
              <w:rPr>
                <w:rFonts w:eastAsia="Calibri"/>
              </w:rPr>
              <w:t>Check: Does the UE (</w:t>
            </w:r>
            <w:r>
              <w:rPr>
                <w:rFonts w:eastAsia="Calibri"/>
                <w:lang w:eastAsia="ko-KR"/>
              </w:rPr>
              <w:t xml:space="preserve">MCPTT client) perform </w:t>
            </w:r>
            <w:r>
              <w:t>Generic Test Procedure for MCPTT Floor Request – Floor Deny</w:t>
            </w:r>
            <w:r>
              <w:rPr>
                <w:rFonts w:eastAsia="Calibri"/>
              </w:rPr>
              <w:t xml:space="preserve"> a</w:t>
            </w:r>
            <w:r>
              <w:t>s described in TS 36.579-1 [2] Table 5.3.19.3-1?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66049DB7"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5A236067" w14:textId="77777777" w:rsidR="000C7334" w:rsidRDefault="000C7334" w:rsidP="008C3CEE">
            <w:pPr>
              <w:pStyle w:val="TAL"/>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A3630FA" w14:textId="77777777" w:rsidR="000C7334" w:rsidRDefault="000C7334" w:rsidP="008C3CEE">
            <w:pPr>
              <w:pStyle w:val="TAC"/>
            </w:pPr>
            <w: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2C01AD54" w14:textId="77777777" w:rsidR="000C7334" w:rsidRDefault="000C7334" w:rsidP="008C3CEE">
            <w:pPr>
              <w:pStyle w:val="TAC"/>
            </w:pPr>
            <w:r>
              <w:t>P</w:t>
            </w:r>
          </w:p>
        </w:tc>
      </w:tr>
      <w:tr w:rsidR="000C7334" w14:paraId="7D213F12"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1691DEC7" w14:textId="77777777" w:rsidR="000C7334" w:rsidRDefault="000C7334" w:rsidP="008C3CEE">
            <w:pPr>
              <w:pStyle w:val="TAC"/>
            </w:pPr>
            <w:r>
              <w:t>7</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751C3296" w14:textId="77777777" w:rsidR="000C7334" w:rsidRDefault="000C7334" w:rsidP="008C3CEE">
            <w:pPr>
              <w:pStyle w:val="TAL"/>
            </w:pPr>
            <w:r>
              <w:t>Void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55CD8A78" w14:textId="77777777" w:rsidR="000C7334" w:rsidRDefault="000C7334" w:rsidP="008C3CEE">
            <w:pPr>
              <w:pStyle w:val="TAC"/>
            </w:pP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4945FFAD" w14:textId="77777777" w:rsidR="000C7334" w:rsidRDefault="000C7334" w:rsidP="008C3CEE">
            <w:pPr>
              <w:pStyle w:val="TAL"/>
              <w:rPr>
                <w:lang w:eastAsia="ko-KR"/>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D6E60C6"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2E834600" w14:textId="77777777" w:rsidR="000C7334" w:rsidRDefault="000C7334" w:rsidP="008C3CEE">
            <w:pPr>
              <w:pStyle w:val="TAC"/>
            </w:pPr>
            <w:r>
              <w:t>-</w:t>
            </w:r>
          </w:p>
        </w:tc>
      </w:tr>
      <w:tr w:rsidR="000C7334" w14:paraId="3E337D77"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7F7D83E8" w14:textId="77777777" w:rsidR="000C7334" w:rsidRDefault="000C7334" w:rsidP="008C3CEE">
            <w:pPr>
              <w:pStyle w:val="TAC"/>
            </w:pPr>
            <w:r>
              <w:t>8</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0D3A4A8E" w14:textId="77777777" w:rsidR="000C7334" w:rsidRDefault="000C7334" w:rsidP="008C3CEE">
            <w:pPr>
              <w:pStyle w:val="TAL"/>
            </w:pPr>
            <w:r>
              <w:t xml:space="preserve">SS (MCPTT server) sends a </w:t>
            </w:r>
            <w:r>
              <w:rPr>
                <w:lang w:eastAsia="ko-KR"/>
              </w:rPr>
              <w:t>Floor Idle message.</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104AD306" w14:textId="77777777" w:rsidR="000C7334" w:rsidRDefault="000C7334" w:rsidP="008C3CEE">
            <w:pPr>
              <w:pStyle w:val="TAC"/>
            </w:pPr>
            <w:r>
              <w:t>&lt;--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218E51D1" w14:textId="77777777" w:rsidR="000C7334" w:rsidRDefault="000C7334" w:rsidP="008C3CEE">
            <w:pPr>
              <w:pStyle w:val="TAL"/>
            </w:pPr>
            <w:r>
              <w:rPr>
                <w:lang w:eastAsia="ko-KR"/>
              </w:rPr>
              <w:t>Floor Idle</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BE58116"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5E9611BE" w14:textId="77777777" w:rsidR="000C7334" w:rsidRDefault="000C7334" w:rsidP="008C3CEE">
            <w:pPr>
              <w:pStyle w:val="TAC"/>
            </w:pPr>
            <w:r>
              <w:t>-</w:t>
            </w:r>
          </w:p>
        </w:tc>
      </w:tr>
      <w:tr w:rsidR="000C7334" w14:paraId="4A2EFFBD"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58611718" w14:textId="77777777" w:rsidR="000C7334" w:rsidRDefault="000C7334" w:rsidP="008C3CEE">
            <w:pPr>
              <w:pStyle w:val="TAC"/>
            </w:pPr>
            <w:r>
              <w:t>9</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1FBFDDE5" w14:textId="77777777" w:rsidR="000C7334" w:rsidRDefault="000C7334" w:rsidP="008C3CEE">
            <w:pPr>
              <w:pStyle w:val="TAL"/>
            </w:pPr>
            <w:r>
              <w:t>Make the UE (MCPTT User) request the floor (NOTE 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1EB05C6E"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6ED6B150" w14:textId="77777777" w:rsidR="000C7334" w:rsidRDefault="000C7334" w:rsidP="008C3CEE">
            <w:pPr>
              <w:pStyle w:val="TAL"/>
              <w:rPr>
                <w:lang w:eastAsia="ko-KR"/>
              </w:rPr>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D5D4399"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3DF71009" w14:textId="77777777" w:rsidR="000C7334" w:rsidRDefault="000C7334" w:rsidP="008C3CEE">
            <w:pPr>
              <w:pStyle w:val="TAC"/>
            </w:pPr>
            <w:r>
              <w:t>-</w:t>
            </w:r>
          </w:p>
        </w:tc>
      </w:tr>
      <w:tr w:rsidR="000C7334" w14:paraId="49FFC42A"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0815C0AB" w14:textId="77777777" w:rsidR="000C7334" w:rsidRDefault="000C7334" w:rsidP="008C3CEE">
            <w:pPr>
              <w:pStyle w:val="TAC"/>
            </w:pPr>
            <w:r>
              <w:t>10</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458D0CC7" w14:textId="77777777" w:rsidR="000C7334" w:rsidRDefault="000C7334" w:rsidP="008C3CEE">
            <w:pPr>
              <w:pStyle w:val="TAL"/>
            </w:pPr>
            <w:r>
              <w:rPr>
                <w:rFonts w:eastAsia="Calibri"/>
              </w:rPr>
              <w:t>Check: Does the UE (</w:t>
            </w:r>
            <w:r>
              <w:rPr>
                <w:rFonts w:eastAsia="Calibri"/>
                <w:lang w:eastAsia="ko-KR"/>
              </w:rPr>
              <w:t xml:space="preserve">MCPTT client) </w:t>
            </w:r>
            <w:r>
              <w:t>perform Generic Test Procedure for MCPTT Floor Request – Floor Granted as described in TS 36.579-1 [2] Table 5.3.16.3-1?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4F301206"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023040F5" w14:textId="77777777" w:rsidR="000C7334" w:rsidRDefault="000C7334" w:rsidP="008C3CEE">
            <w:pPr>
              <w:pStyle w:val="TAL"/>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038A324" w14:textId="77777777" w:rsidR="000C7334" w:rsidRDefault="000C7334" w:rsidP="008C3CEE">
            <w:pPr>
              <w:pStyle w:val="TAC"/>
            </w:pPr>
            <w: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67D74F08" w14:textId="77777777" w:rsidR="000C7334" w:rsidRDefault="000C7334" w:rsidP="008C3CEE">
            <w:pPr>
              <w:pStyle w:val="TAC"/>
            </w:pPr>
            <w:r>
              <w:t>P</w:t>
            </w:r>
          </w:p>
        </w:tc>
      </w:tr>
      <w:tr w:rsidR="000C7334" w14:paraId="1E8003BE"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74156C6D" w14:textId="77777777" w:rsidR="000C7334" w:rsidRDefault="000C7334" w:rsidP="008C3CEE">
            <w:pPr>
              <w:pStyle w:val="TAC"/>
            </w:pPr>
            <w:r>
              <w:t>11</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74ED8463" w14:textId="77777777" w:rsidR="000C7334" w:rsidRDefault="000C7334" w:rsidP="008C3CEE">
            <w:pPr>
              <w:pStyle w:val="TAL"/>
            </w:pPr>
            <w:r>
              <w:t>Void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56FCAE4B"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36B7557A" w14:textId="77777777" w:rsidR="000C7334" w:rsidRDefault="000C7334" w:rsidP="008C3CEE">
            <w:pPr>
              <w:pStyle w:val="TAL"/>
              <w:rPr>
                <w:lang w:eastAsia="ko-KR"/>
              </w:rPr>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257082E"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FE1A4E7" w14:textId="77777777" w:rsidR="000C7334" w:rsidRDefault="000C7334" w:rsidP="008C3CEE">
            <w:pPr>
              <w:pStyle w:val="TAC"/>
            </w:pPr>
            <w:r>
              <w:t>-</w:t>
            </w:r>
          </w:p>
        </w:tc>
      </w:tr>
      <w:tr w:rsidR="000C7334" w14:paraId="7184BB8C"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301C50FD" w14:textId="77777777" w:rsidR="000C7334" w:rsidRDefault="000C7334" w:rsidP="008C3CEE">
            <w:pPr>
              <w:pStyle w:val="TAC"/>
            </w:pPr>
            <w:r>
              <w:t>12</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495BBFE5" w14:textId="77777777" w:rsidR="000C7334" w:rsidRDefault="000C7334" w:rsidP="008C3CEE">
            <w:pPr>
              <w:pStyle w:val="TAL"/>
            </w:pPr>
            <w:r>
              <w:t>Make the UE (MCPTT User) release the floor (NOTE 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5FDD80B1"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4F9EF199" w14:textId="77777777" w:rsidR="000C7334" w:rsidRDefault="000C7334" w:rsidP="008C3CEE">
            <w:pPr>
              <w:pStyle w:val="TAL"/>
              <w:rPr>
                <w:lang w:eastAsia="ko-KR"/>
              </w:rPr>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FA7589F"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71FF7DA9" w14:textId="77777777" w:rsidR="000C7334" w:rsidRDefault="000C7334" w:rsidP="008C3CEE">
            <w:pPr>
              <w:pStyle w:val="TAC"/>
            </w:pPr>
            <w:r>
              <w:t>-</w:t>
            </w:r>
          </w:p>
        </w:tc>
      </w:tr>
      <w:tr w:rsidR="000C7334" w14:paraId="16268217"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0C1BCD25" w14:textId="77777777" w:rsidR="000C7334" w:rsidRDefault="000C7334" w:rsidP="008C3CEE">
            <w:pPr>
              <w:pStyle w:val="TAC"/>
            </w:pPr>
            <w:r>
              <w:t>13</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2199AB7B" w14:textId="77777777" w:rsidR="000C7334" w:rsidRDefault="000C7334" w:rsidP="008C3CEE">
            <w:pPr>
              <w:pStyle w:val="TAL"/>
            </w:pPr>
            <w:r>
              <w:t>Check: Does the UE (</w:t>
            </w:r>
            <w:r>
              <w:rPr>
                <w:lang w:eastAsia="ko-KR"/>
              </w:rPr>
              <w:t xml:space="preserve">MCPTT client) </w:t>
            </w:r>
            <w:r>
              <w:rPr>
                <w:rFonts w:eastAsia="Calibri"/>
              </w:rPr>
              <w:t xml:space="preserve">perform Generic </w:t>
            </w:r>
            <w:r>
              <w:t>Test</w:t>
            </w:r>
            <w:r>
              <w:rPr>
                <w:rFonts w:eastAsia="Calibri"/>
              </w:rPr>
              <w:t xml:space="preserve"> Procedure for </w:t>
            </w:r>
            <w:r>
              <w:t>MCPTT Floor Release – Floor Idle</w:t>
            </w:r>
            <w:r>
              <w:rPr>
                <w:rFonts w:eastAsia="Calibri"/>
              </w:rPr>
              <w:t xml:space="preserve"> as described in </w:t>
            </w:r>
            <w:r>
              <w:t>TS 36.579-1 [2] Table 5.3.20.3-1?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1F545983"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01FAC98A" w14:textId="77777777" w:rsidR="000C7334" w:rsidRDefault="000C7334" w:rsidP="008C3CEE">
            <w:pPr>
              <w:pStyle w:val="TAL"/>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D126989" w14:textId="77777777" w:rsidR="000C7334" w:rsidRDefault="000C7334" w:rsidP="008C3CEE">
            <w:pPr>
              <w:pStyle w:val="TAC"/>
            </w:pPr>
            <w: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16675B4E" w14:textId="77777777" w:rsidR="000C7334" w:rsidRDefault="000C7334" w:rsidP="008C3CEE">
            <w:pPr>
              <w:pStyle w:val="TAC"/>
            </w:pPr>
            <w:r>
              <w:t>P</w:t>
            </w:r>
          </w:p>
        </w:tc>
      </w:tr>
      <w:tr w:rsidR="000C7334" w14:paraId="63B3CB80"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5E5970E0" w14:textId="77777777" w:rsidR="000C7334" w:rsidRDefault="000C7334" w:rsidP="008C3CEE">
            <w:pPr>
              <w:pStyle w:val="TAC"/>
            </w:pPr>
            <w:r>
              <w:t>14-15</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284C32A2" w14:textId="77777777" w:rsidR="000C7334" w:rsidRDefault="000C7334" w:rsidP="008C3CEE">
            <w:pPr>
              <w:pStyle w:val="TAL"/>
            </w:pPr>
            <w:r>
              <w:t>Void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0E3F2634"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27A958F5" w14:textId="77777777" w:rsidR="000C7334" w:rsidRDefault="000C7334" w:rsidP="008C3CEE">
            <w:pPr>
              <w:pStyle w:val="TAL"/>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6C66E18"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257A6650" w14:textId="77777777" w:rsidR="000C7334" w:rsidRDefault="000C7334" w:rsidP="008C3CEE">
            <w:pPr>
              <w:pStyle w:val="TAC"/>
            </w:pPr>
            <w:r>
              <w:t>-</w:t>
            </w:r>
          </w:p>
        </w:tc>
      </w:tr>
      <w:tr w:rsidR="000C7334" w14:paraId="1813406D"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0392CF6F" w14:textId="77777777" w:rsidR="000C7334" w:rsidRDefault="000C7334" w:rsidP="008C3CEE">
            <w:pPr>
              <w:pStyle w:val="TAC"/>
            </w:pPr>
            <w:r>
              <w:t>16</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322C9850" w14:textId="77777777" w:rsidR="000C7334" w:rsidRDefault="000C7334" w:rsidP="008C3CEE">
            <w:pPr>
              <w:pStyle w:val="TAL"/>
            </w:pPr>
            <w:r>
              <w:rPr>
                <w:rFonts w:eastAsia="Calibri"/>
              </w:rPr>
              <w:t xml:space="preserve">Check: Is the </w:t>
            </w:r>
            <w:r>
              <w:rPr>
                <w:rFonts w:eastAsia="Calibri"/>
                <w:lang w:eastAsia="ko-KR"/>
              </w:rPr>
              <w:t xml:space="preserve">Generic Test Procedure for </w:t>
            </w:r>
            <w:r>
              <w:t xml:space="preserve">MCX CT session establishment/modification without provisional responses other than 100 Trying as described in TS 36.579-1 [2] Table </w:t>
            </w:r>
            <w:r>
              <w:rPr>
                <w:bCs/>
              </w:rPr>
              <w:t>5.3.4.3-1</w:t>
            </w:r>
            <w:r>
              <w:t xml:space="preserve"> to upgrade to </w:t>
            </w:r>
            <w:r>
              <w:rPr>
                <w:lang w:eastAsia="ko-KR"/>
              </w:rPr>
              <w:t>an MCPTT private emergency call on-demand Automatic Commencement Mode offering a media-level section for a media-floor control entity correctly performed?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73DBF75F"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58ADEE32" w14:textId="77777777" w:rsidR="000C7334" w:rsidRDefault="000C7334" w:rsidP="008C3CEE">
            <w:pPr>
              <w:pStyle w:val="TAL"/>
              <w:rPr>
                <w:lang w:eastAsia="ko-KR"/>
              </w:rPr>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397E994" w14:textId="77777777" w:rsidR="000C7334" w:rsidRDefault="000C7334" w:rsidP="008C3CEE">
            <w:pPr>
              <w:pStyle w:val="TAC"/>
            </w:pPr>
            <w: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15E89E72" w14:textId="77777777" w:rsidR="000C7334" w:rsidRDefault="000C7334" w:rsidP="008C3CEE">
            <w:pPr>
              <w:pStyle w:val="TAC"/>
            </w:pPr>
            <w:r>
              <w:t>P</w:t>
            </w:r>
          </w:p>
        </w:tc>
      </w:tr>
      <w:tr w:rsidR="000C7334" w14:paraId="514F721D"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359B543D" w14:textId="77777777" w:rsidR="000C7334" w:rsidRDefault="000C7334" w:rsidP="008C3CEE">
            <w:pPr>
              <w:pStyle w:val="TAC"/>
            </w:pPr>
            <w:r>
              <w:t>17</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22FB7C4F" w14:textId="77777777" w:rsidR="000C7334" w:rsidRDefault="000C7334" w:rsidP="008C3CEE">
            <w:pPr>
              <w:pStyle w:val="TAL"/>
            </w:pPr>
            <w:r>
              <w:t>Void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24DC9581"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3D602F2F" w14:textId="77777777" w:rsidR="000C7334" w:rsidRDefault="000C7334" w:rsidP="008C3CEE">
            <w:pPr>
              <w:pStyle w:val="TAL"/>
              <w:rPr>
                <w:lang w:eastAsia="ko-KR"/>
              </w:rPr>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DFEF631"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293780A8" w14:textId="77777777" w:rsidR="000C7334" w:rsidRDefault="000C7334" w:rsidP="008C3CEE">
            <w:pPr>
              <w:pStyle w:val="TAC"/>
            </w:pPr>
            <w:r>
              <w:t>-</w:t>
            </w:r>
          </w:p>
        </w:tc>
      </w:tr>
      <w:tr w:rsidR="000C7334" w14:paraId="7E9EF2FF"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6FD9AE81" w14:textId="77777777" w:rsidR="000C7334" w:rsidRDefault="000C7334" w:rsidP="008C3CEE">
            <w:pPr>
              <w:pStyle w:val="TAC"/>
            </w:pPr>
            <w:r>
              <w:t>-</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0D088141" w14:textId="77777777" w:rsidR="000C7334" w:rsidRDefault="000C7334" w:rsidP="008C3CEE">
            <w:pPr>
              <w:pStyle w:val="TAL"/>
            </w:pPr>
            <w: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1A534DCB"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08DC1A8C" w14:textId="77777777" w:rsidR="000C7334" w:rsidRDefault="000C7334" w:rsidP="008C3CEE">
            <w:pPr>
              <w:pStyle w:val="TAL"/>
              <w:rPr>
                <w:lang w:eastAsia="ko-KR"/>
              </w:rPr>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EF3305E"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5293793D" w14:textId="77777777" w:rsidR="000C7334" w:rsidRDefault="000C7334" w:rsidP="008C3CEE">
            <w:pPr>
              <w:pStyle w:val="TAC"/>
            </w:pPr>
            <w:r>
              <w:t>-</w:t>
            </w:r>
          </w:p>
        </w:tc>
      </w:tr>
      <w:tr w:rsidR="000C7334" w14:paraId="4EE0ABB2"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32DD18AC" w14:textId="77777777" w:rsidR="000C7334" w:rsidRDefault="000C7334" w:rsidP="008C3CEE">
            <w:pPr>
              <w:pStyle w:val="TAC"/>
            </w:pPr>
            <w:r>
              <w:t>18a1</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67085806" w14:textId="77777777" w:rsidR="000C7334" w:rsidRDefault="000C7334" w:rsidP="008C3CEE">
            <w:pPr>
              <w:pStyle w:val="TAL"/>
            </w:pPr>
            <w:r>
              <w:t xml:space="preserve">IF </w:t>
            </w:r>
            <w:proofErr w:type="spellStart"/>
            <w:r>
              <w:t>pc_MCX_DisplayInfoEmergencyCall</w:t>
            </w:r>
            <w:proofErr w:type="spellEnd"/>
            <w:r>
              <w:t xml:space="preserve"> THEN</w:t>
            </w:r>
          </w:p>
          <w:p w14:paraId="4625BA57" w14:textId="77777777" w:rsidR="000C7334" w:rsidRDefault="000C7334" w:rsidP="008C3CEE">
            <w:pPr>
              <w:pStyle w:val="TAL"/>
            </w:pPr>
          </w:p>
          <w:p w14:paraId="306A857B" w14:textId="77777777" w:rsidR="000C7334" w:rsidRDefault="000C7334" w:rsidP="008C3CEE">
            <w:pPr>
              <w:pStyle w:val="TAL"/>
            </w:pPr>
            <w:r>
              <w:t>Check: Does the UE (</w:t>
            </w:r>
            <w:r>
              <w:rPr>
                <w:lang w:eastAsia="ko-KR"/>
              </w:rPr>
              <w:t xml:space="preserve">MCPTT client) </w:t>
            </w:r>
            <w:r>
              <w:t>notify the user about the upgrade of the private call to an emergency private call?</w:t>
            </w:r>
          </w:p>
          <w:p w14:paraId="018F8C6A" w14:textId="77777777" w:rsidR="000C7334" w:rsidRDefault="000C7334" w:rsidP="008C3CEE">
            <w:pPr>
              <w:pStyle w:val="TAL"/>
            </w:pPr>
            <w:r>
              <w:t>(NOTE 1)</w:t>
            </w:r>
          </w:p>
          <w:p w14:paraId="7B0A71FB" w14:textId="77777777" w:rsidR="000C7334" w:rsidRDefault="000C7334" w:rsidP="008C3CEE">
            <w:pPr>
              <w:pStyle w:val="TAL"/>
            </w:pPr>
          </w:p>
          <w:p w14:paraId="5AC3A238" w14:textId="77777777" w:rsidR="000C7334" w:rsidRDefault="000C7334" w:rsidP="008C3CEE">
            <w:pPr>
              <w:pStyle w:val="TAL"/>
            </w:pPr>
            <w:r>
              <w:t>NOTE 2: The display information may include</w:t>
            </w:r>
          </w:p>
          <w:p w14:paraId="1E332346" w14:textId="77777777" w:rsidR="000C7334" w:rsidRDefault="000C7334" w:rsidP="008C3CEE">
            <w:pPr>
              <w:pStyle w:val="TAL"/>
            </w:pPr>
            <w:r>
              <w:t>- indication for upgrade of the private call to an emergency private call</w:t>
            </w:r>
          </w:p>
          <w:p w14:paraId="2ADD019C" w14:textId="77777777" w:rsidR="000C7334" w:rsidRDefault="000C7334" w:rsidP="008C3CEE">
            <w:pPr>
              <w:pStyle w:val="TAL"/>
            </w:pPr>
            <w:r>
              <w:t>- the MCPTT ID of the sender of the SIP re-INVITE request.</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7B937497"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62ECCA87" w14:textId="77777777" w:rsidR="000C7334" w:rsidRDefault="000C7334" w:rsidP="008C3CEE">
            <w:pPr>
              <w:pStyle w:val="TAL"/>
              <w:rPr>
                <w:lang w:eastAsia="ko-KR"/>
              </w:rPr>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12278AE" w14:textId="77777777" w:rsidR="000C7334" w:rsidRDefault="000C7334" w:rsidP="008C3CEE">
            <w:pPr>
              <w:pStyle w:val="TAC"/>
            </w:pPr>
            <w: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127C8AAC" w14:textId="77777777" w:rsidR="000C7334" w:rsidRDefault="000C7334" w:rsidP="008C3CEE">
            <w:pPr>
              <w:pStyle w:val="TAC"/>
            </w:pPr>
            <w:r>
              <w:t>P</w:t>
            </w:r>
          </w:p>
        </w:tc>
      </w:tr>
      <w:tr w:rsidR="000C7334" w14:paraId="1659BC71"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1C27A2E2" w14:textId="77777777" w:rsidR="000C7334" w:rsidRDefault="000C7334" w:rsidP="008C3CEE">
            <w:pPr>
              <w:pStyle w:val="TAC"/>
            </w:pPr>
            <w:r>
              <w:t>19</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37A07C10" w14:textId="77777777" w:rsidR="000C7334" w:rsidRDefault="000C7334" w:rsidP="008C3CEE">
            <w:pPr>
              <w:pStyle w:val="TAL"/>
            </w:pPr>
            <w:r>
              <w:t xml:space="preserve">SS (MCPTT server) sends a </w:t>
            </w:r>
            <w:r>
              <w:rPr>
                <w:lang w:eastAsia="ko-KR"/>
              </w:rPr>
              <w:t>Floor Taken message.</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22C441FD" w14:textId="77777777" w:rsidR="000C7334" w:rsidRDefault="000C7334" w:rsidP="008C3CEE">
            <w:pPr>
              <w:pStyle w:val="TAC"/>
            </w:pPr>
            <w:r>
              <w:t>&lt;--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5E244805" w14:textId="77777777" w:rsidR="000C7334" w:rsidRDefault="000C7334" w:rsidP="008C3CEE">
            <w:pPr>
              <w:pStyle w:val="TAL"/>
              <w:rPr>
                <w:lang w:eastAsia="ko-KR"/>
              </w:rPr>
            </w:pPr>
            <w:r>
              <w:rPr>
                <w:lang w:eastAsia="ko-KR"/>
              </w:rPr>
              <w:t>Floor Taken</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0EBE21A"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644DC3B4" w14:textId="77777777" w:rsidR="000C7334" w:rsidRDefault="000C7334" w:rsidP="008C3CEE">
            <w:pPr>
              <w:pStyle w:val="TAC"/>
            </w:pPr>
            <w:r>
              <w:t>-</w:t>
            </w:r>
          </w:p>
        </w:tc>
      </w:tr>
      <w:tr w:rsidR="000C7334" w14:paraId="2E80CDC4"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0B9EEBAF" w14:textId="77777777" w:rsidR="000C7334" w:rsidRDefault="000C7334" w:rsidP="008C3CEE">
            <w:pPr>
              <w:pStyle w:val="TAC"/>
            </w:pPr>
            <w:r>
              <w:lastRenderedPageBreak/>
              <w:t>20</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6AC447A0" w14:textId="77777777" w:rsidR="000C7334" w:rsidRDefault="000C7334" w:rsidP="008C3CEE">
            <w:pPr>
              <w:pStyle w:val="TAL"/>
            </w:pPr>
            <w:r>
              <w:t>Void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06FCC807"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2A92749C" w14:textId="77777777" w:rsidR="000C7334" w:rsidRDefault="000C7334" w:rsidP="008C3CEE">
            <w:pPr>
              <w:pStyle w:val="TAL"/>
              <w:rPr>
                <w:lang w:eastAsia="ko-KR"/>
              </w:rPr>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F9043C3"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6C84676E" w14:textId="77777777" w:rsidR="000C7334" w:rsidRDefault="000C7334" w:rsidP="008C3CEE">
            <w:pPr>
              <w:pStyle w:val="TAC"/>
            </w:pPr>
            <w:r>
              <w:t>-</w:t>
            </w:r>
          </w:p>
        </w:tc>
      </w:tr>
      <w:tr w:rsidR="000C7334" w14:paraId="5B171D11"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1E6293C6" w14:textId="77777777" w:rsidR="000C7334" w:rsidRDefault="000C7334" w:rsidP="008C3CEE">
            <w:pPr>
              <w:pStyle w:val="TAC"/>
            </w:pPr>
            <w:r>
              <w:t>21</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46CBD5EA" w14:textId="77777777" w:rsidR="000C7334" w:rsidRDefault="000C7334" w:rsidP="008C3CEE">
            <w:pPr>
              <w:pStyle w:val="TAL"/>
            </w:pPr>
            <w:r>
              <w:t xml:space="preserve">SS (MCPTT server) sends a </w:t>
            </w:r>
            <w:r>
              <w:rPr>
                <w:lang w:eastAsia="ko-KR"/>
              </w:rPr>
              <w:t>Floor Idle message.</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14DA5AB0" w14:textId="77777777" w:rsidR="000C7334" w:rsidRDefault="000C7334" w:rsidP="008C3CEE">
            <w:pPr>
              <w:pStyle w:val="TAC"/>
            </w:pPr>
            <w:r>
              <w:t>&lt;--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17D5BBE6" w14:textId="77777777" w:rsidR="000C7334" w:rsidRDefault="000C7334" w:rsidP="008C3CEE">
            <w:pPr>
              <w:pStyle w:val="TAL"/>
            </w:pPr>
            <w:r>
              <w:rPr>
                <w:lang w:eastAsia="ko-KR"/>
              </w:rPr>
              <w:t>Floor Idle</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D96359A"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069346FD" w14:textId="77777777" w:rsidR="000C7334" w:rsidRDefault="000C7334" w:rsidP="008C3CEE">
            <w:pPr>
              <w:pStyle w:val="TAC"/>
            </w:pPr>
            <w:r>
              <w:t>-</w:t>
            </w:r>
          </w:p>
        </w:tc>
      </w:tr>
      <w:tr w:rsidR="000C7334" w14:paraId="2E4B1361"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20C3081E" w14:textId="77777777" w:rsidR="000C7334" w:rsidRDefault="000C7334" w:rsidP="008C3CEE">
            <w:pPr>
              <w:pStyle w:val="TAC"/>
            </w:pPr>
            <w:r>
              <w:t>22</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751B32CC" w14:textId="77777777" w:rsidR="000C7334" w:rsidRDefault="000C7334" w:rsidP="008C3CEE">
            <w:pPr>
              <w:pStyle w:val="TAL"/>
            </w:pPr>
            <w:r>
              <w:t>Make the UE (MCPTT User) request the floor (NOTE 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2F78BC63"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45DFFA9B" w14:textId="77777777" w:rsidR="000C7334" w:rsidRDefault="000C7334" w:rsidP="008C3CEE">
            <w:pPr>
              <w:pStyle w:val="TAL"/>
              <w:rPr>
                <w:lang w:eastAsia="ko-KR"/>
              </w:rPr>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C9DE194"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0FE3B95E" w14:textId="77777777" w:rsidR="000C7334" w:rsidRDefault="000C7334" w:rsidP="008C3CEE">
            <w:pPr>
              <w:pStyle w:val="TAC"/>
            </w:pPr>
            <w:r>
              <w:t>-</w:t>
            </w:r>
          </w:p>
        </w:tc>
      </w:tr>
      <w:tr w:rsidR="000C7334" w14:paraId="75ECDC6E"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11334DFA" w14:textId="77777777" w:rsidR="000C7334" w:rsidRDefault="000C7334" w:rsidP="008C3CEE">
            <w:pPr>
              <w:pStyle w:val="TAC"/>
            </w:pPr>
            <w:r>
              <w:t>23</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78432C36" w14:textId="77777777" w:rsidR="000C7334" w:rsidRDefault="000C7334" w:rsidP="008C3CEE">
            <w:pPr>
              <w:pStyle w:val="TAL"/>
            </w:pPr>
            <w:r>
              <w:rPr>
                <w:rFonts w:eastAsia="Calibri"/>
              </w:rPr>
              <w:t>Check: Does the UE (</w:t>
            </w:r>
            <w:r>
              <w:rPr>
                <w:rFonts w:eastAsia="Calibri"/>
                <w:lang w:eastAsia="ko-KR"/>
              </w:rPr>
              <w:t xml:space="preserve">MCPTT client) </w:t>
            </w:r>
            <w:r>
              <w:t>perform Generic Test Procedure for MCPTT Floor Request – Floor Granted as described in TS 36.579-1 [2] Table 5.3.16.3-1?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4403FCE4"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6809989C" w14:textId="77777777" w:rsidR="000C7334" w:rsidRDefault="000C7334" w:rsidP="008C3CEE">
            <w:pPr>
              <w:pStyle w:val="TAL"/>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3307415" w14:textId="77777777" w:rsidR="000C7334" w:rsidRDefault="000C7334" w:rsidP="008C3CEE">
            <w:pPr>
              <w:pStyle w:val="TAC"/>
            </w:pPr>
            <w:r>
              <w:t>4</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04E23A8D" w14:textId="77777777" w:rsidR="000C7334" w:rsidRDefault="000C7334" w:rsidP="008C3CEE">
            <w:pPr>
              <w:pStyle w:val="TAC"/>
            </w:pPr>
            <w:r>
              <w:t>P</w:t>
            </w:r>
          </w:p>
        </w:tc>
      </w:tr>
      <w:tr w:rsidR="000C7334" w14:paraId="3159796C"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1AD1646B" w14:textId="77777777" w:rsidR="000C7334" w:rsidRDefault="000C7334" w:rsidP="008C3CEE">
            <w:pPr>
              <w:pStyle w:val="TAC"/>
            </w:pPr>
            <w:r>
              <w:t>24</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6E062B78" w14:textId="77777777" w:rsidR="000C7334" w:rsidRDefault="000C7334" w:rsidP="008C3CEE">
            <w:pPr>
              <w:pStyle w:val="TAL"/>
            </w:pPr>
            <w:r>
              <w:t>Void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7DBE892F"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11A1D42D" w14:textId="77777777" w:rsidR="000C7334" w:rsidRDefault="000C7334" w:rsidP="008C3CEE">
            <w:pPr>
              <w:pStyle w:val="TAL"/>
              <w:rPr>
                <w:lang w:eastAsia="ko-KR"/>
              </w:rPr>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8557ED2"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52EEE1CE" w14:textId="77777777" w:rsidR="000C7334" w:rsidRDefault="000C7334" w:rsidP="008C3CEE">
            <w:pPr>
              <w:pStyle w:val="TAC"/>
            </w:pPr>
            <w:r>
              <w:t>-</w:t>
            </w:r>
          </w:p>
        </w:tc>
      </w:tr>
      <w:tr w:rsidR="000C7334" w14:paraId="24704784"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5093F90D" w14:textId="77777777" w:rsidR="000C7334" w:rsidRDefault="000C7334" w:rsidP="008C3CEE">
            <w:pPr>
              <w:pStyle w:val="TAC"/>
            </w:pPr>
            <w:r>
              <w:t>25</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57C6593D" w14:textId="77777777" w:rsidR="000C7334" w:rsidRDefault="000C7334" w:rsidP="008C3CEE">
            <w:pPr>
              <w:pStyle w:val="TAL"/>
            </w:pPr>
            <w:r>
              <w:t xml:space="preserve">SS (MCPTT server) sends a </w:t>
            </w:r>
            <w:r>
              <w:rPr>
                <w:lang w:eastAsia="ko-KR"/>
              </w:rPr>
              <w:t>Floor Revoke message.</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6F5A5A1D" w14:textId="77777777" w:rsidR="000C7334" w:rsidRDefault="000C7334" w:rsidP="008C3CEE">
            <w:pPr>
              <w:pStyle w:val="TAC"/>
            </w:pPr>
            <w:r>
              <w:t>&lt;--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78400C62" w14:textId="77777777" w:rsidR="000C7334" w:rsidRDefault="000C7334" w:rsidP="008C3CEE">
            <w:pPr>
              <w:pStyle w:val="TAL"/>
              <w:rPr>
                <w:lang w:eastAsia="ko-KR"/>
              </w:rPr>
            </w:pPr>
            <w:r>
              <w:rPr>
                <w:lang w:eastAsia="ko-KR"/>
              </w:rPr>
              <w:t>Floor Revoke</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C280390"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361D7DCF" w14:textId="77777777" w:rsidR="000C7334" w:rsidRDefault="000C7334" w:rsidP="008C3CEE">
            <w:pPr>
              <w:pStyle w:val="TAC"/>
            </w:pPr>
            <w:r>
              <w:t>-</w:t>
            </w:r>
          </w:p>
        </w:tc>
      </w:tr>
      <w:tr w:rsidR="000C7334" w14:paraId="0377A005"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02745A37" w14:textId="77777777" w:rsidR="000C7334" w:rsidRDefault="000C7334" w:rsidP="008C3CEE">
            <w:pPr>
              <w:pStyle w:val="TAC"/>
            </w:pPr>
            <w:r>
              <w:t>26</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44B5997E" w14:textId="77777777" w:rsidR="000C7334" w:rsidRDefault="000C7334" w:rsidP="008C3CEE">
            <w:pPr>
              <w:pStyle w:val="TAL"/>
            </w:pPr>
            <w:r>
              <w:t>Void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05CE4262"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54D55848" w14:textId="77777777" w:rsidR="000C7334" w:rsidRDefault="000C7334" w:rsidP="008C3CEE">
            <w:pPr>
              <w:pStyle w:val="TAL"/>
              <w:rPr>
                <w:lang w:eastAsia="ko-KR"/>
              </w:rPr>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7A8A238"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3B63EC93" w14:textId="77777777" w:rsidR="000C7334" w:rsidRDefault="000C7334" w:rsidP="008C3CEE">
            <w:pPr>
              <w:pStyle w:val="TAC"/>
            </w:pPr>
            <w:r>
              <w:t>-</w:t>
            </w:r>
          </w:p>
        </w:tc>
      </w:tr>
      <w:tr w:rsidR="000C7334" w14:paraId="728A33CB"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1F42806A" w14:textId="77777777" w:rsidR="000C7334" w:rsidRDefault="000C7334" w:rsidP="008C3CEE">
            <w:pPr>
              <w:pStyle w:val="TAC"/>
            </w:pPr>
            <w:r>
              <w:t>-</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55451682" w14:textId="77777777" w:rsidR="000C7334" w:rsidRDefault="000C7334" w:rsidP="008C3CEE">
            <w:pPr>
              <w:pStyle w:val="TAL"/>
            </w:pPr>
            <w:r>
              <w:t>EXCEPTION: In parallel to the events described in step 27, the step specified in Table 6.2.2.3.2-2 takes place.</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567D5550"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213EC0F8" w14:textId="77777777" w:rsidR="000C7334" w:rsidRDefault="000C7334" w:rsidP="008C3CEE">
            <w:pPr>
              <w:pStyle w:val="TAL"/>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F7DBAF0"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15798905" w14:textId="77777777" w:rsidR="000C7334" w:rsidRDefault="000C7334" w:rsidP="008C3CEE">
            <w:pPr>
              <w:pStyle w:val="TAC"/>
            </w:pPr>
            <w:r>
              <w:t>-</w:t>
            </w:r>
          </w:p>
        </w:tc>
      </w:tr>
      <w:tr w:rsidR="000C7334" w14:paraId="0EDE8F65"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3AF1EEAE" w14:textId="77777777" w:rsidR="000C7334" w:rsidRDefault="000C7334" w:rsidP="008C3CEE">
            <w:pPr>
              <w:pStyle w:val="TAC"/>
            </w:pPr>
            <w:r>
              <w:t>27</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6E5E4D78" w14:textId="77777777" w:rsidR="000C7334" w:rsidRDefault="000C7334" w:rsidP="008C3CEE">
            <w:pPr>
              <w:pStyle w:val="TAL"/>
            </w:pPr>
            <w:r>
              <w:t>Check: Does the UE (</w:t>
            </w:r>
            <w:r>
              <w:rPr>
                <w:lang w:eastAsia="ko-KR"/>
              </w:rPr>
              <w:t xml:space="preserve">MCPTT client) </w:t>
            </w:r>
            <w:r>
              <w:t>perform Generic Test Procedure for MCPTT Floor Release – Floor Taken as described in TS 36.579-1 [2] Table 5.3.21.3-1</w:t>
            </w:r>
            <w:r>
              <w:rPr>
                <w:lang w:eastAsia="ko-K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32CEE0A4"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458CCAB8" w14:textId="77777777" w:rsidR="000C7334" w:rsidRDefault="000C7334" w:rsidP="008C3CEE">
            <w:pPr>
              <w:pStyle w:val="TAL"/>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549D833" w14:textId="77777777" w:rsidR="000C7334" w:rsidRDefault="000C7334" w:rsidP="008C3CEE">
            <w:pPr>
              <w:pStyle w:val="TAC"/>
            </w:pPr>
            <w:r>
              <w:t>4</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3CF7F0D2" w14:textId="77777777" w:rsidR="000C7334" w:rsidRDefault="000C7334" w:rsidP="008C3CEE">
            <w:pPr>
              <w:pStyle w:val="TAC"/>
            </w:pPr>
            <w:r>
              <w:t>P</w:t>
            </w:r>
          </w:p>
        </w:tc>
      </w:tr>
      <w:tr w:rsidR="000C7334" w14:paraId="7BAF98A6"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0B2FC6C6" w14:textId="77777777" w:rsidR="000C7334" w:rsidRDefault="000C7334" w:rsidP="008C3CEE">
            <w:pPr>
              <w:pStyle w:val="TAC"/>
            </w:pPr>
            <w:r>
              <w:t>28-30</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42E94C6E" w14:textId="77777777" w:rsidR="000C7334" w:rsidRDefault="000C7334" w:rsidP="008C3CEE">
            <w:pPr>
              <w:pStyle w:val="TAL"/>
            </w:pPr>
            <w:r>
              <w:t>Void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0B260223"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4C2CBAF3" w14:textId="77777777" w:rsidR="000C7334" w:rsidRDefault="000C7334" w:rsidP="008C3CEE">
            <w:pPr>
              <w:pStyle w:val="TAL"/>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B0CEBFE"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69C668CE" w14:textId="77777777" w:rsidR="000C7334" w:rsidRDefault="000C7334" w:rsidP="008C3CEE">
            <w:pPr>
              <w:pStyle w:val="TAC"/>
            </w:pPr>
            <w:r>
              <w:t>-</w:t>
            </w:r>
          </w:p>
        </w:tc>
      </w:tr>
      <w:tr w:rsidR="000C7334" w14:paraId="17EFD74F"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1A801523" w14:textId="77777777" w:rsidR="000C7334" w:rsidRDefault="000C7334" w:rsidP="008C3CEE">
            <w:pPr>
              <w:pStyle w:val="TAC"/>
            </w:pPr>
            <w:r>
              <w:t>31</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3EB7AADE" w14:textId="77777777" w:rsidR="000C7334" w:rsidRDefault="000C7334" w:rsidP="008C3CEE">
            <w:pPr>
              <w:pStyle w:val="TAL"/>
            </w:pPr>
            <w:r>
              <w:t xml:space="preserve">SS (MCPTT server) sends a </w:t>
            </w:r>
            <w:r>
              <w:rPr>
                <w:lang w:eastAsia="ko-KR"/>
              </w:rPr>
              <w:t>Floor Idle message.</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2722E79C" w14:textId="77777777" w:rsidR="000C7334" w:rsidRDefault="000C7334" w:rsidP="008C3CEE">
            <w:pPr>
              <w:pStyle w:val="TAC"/>
            </w:pPr>
            <w:r>
              <w:t>&lt;--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011C00CD" w14:textId="77777777" w:rsidR="000C7334" w:rsidRDefault="000C7334" w:rsidP="008C3CEE">
            <w:pPr>
              <w:pStyle w:val="TAL"/>
            </w:pPr>
            <w:r>
              <w:rPr>
                <w:lang w:eastAsia="ko-KR"/>
              </w:rPr>
              <w:t>Floor Idle</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A5763A2"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7596094D" w14:textId="77777777" w:rsidR="000C7334" w:rsidRDefault="000C7334" w:rsidP="008C3CEE">
            <w:pPr>
              <w:pStyle w:val="TAC"/>
            </w:pPr>
            <w:r>
              <w:t>-</w:t>
            </w:r>
          </w:p>
        </w:tc>
      </w:tr>
      <w:tr w:rsidR="000C7334" w14:paraId="6ABD1933"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6723A506" w14:textId="77777777" w:rsidR="000C7334" w:rsidRDefault="000C7334" w:rsidP="008C3CEE">
            <w:pPr>
              <w:pStyle w:val="TAC"/>
            </w:pPr>
            <w:r>
              <w:t>32</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5D7EC147" w14:textId="77777777" w:rsidR="000C7334" w:rsidRDefault="000C7334" w:rsidP="008C3CEE">
            <w:pPr>
              <w:pStyle w:val="TAL"/>
            </w:pPr>
            <w:r>
              <w:t xml:space="preserve">Make the UE (MCPTT User) request the floor </w:t>
            </w:r>
            <w:r>
              <w:rPr>
                <w:rFonts w:eastAsia="SimSun"/>
              </w:rPr>
              <w:t>(NOTE 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62C9A26C"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6C68FD12" w14:textId="77777777" w:rsidR="000C7334" w:rsidRDefault="000C7334" w:rsidP="008C3CEE">
            <w:pPr>
              <w:pStyle w:val="TAL"/>
              <w:rPr>
                <w:lang w:eastAsia="ko-KR"/>
              </w:rPr>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2C194B4"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277265EE" w14:textId="77777777" w:rsidR="000C7334" w:rsidRDefault="000C7334" w:rsidP="008C3CEE">
            <w:pPr>
              <w:pStyle w:val="TAC"/>
            </w:pPr>
            <w:r>
              <w:t>-</w:t>
            </w:r>
          </w:p>
        </w:tc>
      </w:tr>
      <w:tr w:rsidR="000C7334" w14:paraId="70408413"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737CAD24" w14:textId="77777777" w:rsidR="000C7334" w:rsidRDefault="000C7334" w:rsidP="008C3CEE">
            <w:pPr>
              <w:pStyle w:val="TAC"/>
            </w:pPr>
            <w:r>
              <w:t>33</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110B2256" w14:textId="77777777" w:rsidR="000C7334" w:rsidRDefault="000C7334" w:rsidP="008C3CEE">
            <w:pPr>
              <w:pStyle w:val="TAL"/>
            </w:pPr>
            <w:r>
              <w:rPr>
                <w:rFonts w:eastAsia="Calibri"/>
              </w:rPr>
              <w:t>Check: Does the UE (</w:t>
            </w:r>
            <w:r>
              <w:rPr>
                <w:rFonts w:eastAsia="Calibri"/>
                <w:lang w:eastAsia="ko-KR"/>
              </w:rPr>
              <w:t xml:space="preserve">MCPTT client) </w:t>
            </w:r>
            <w:r>
              <w:t>perform Generic Test Procedure for MCPTT Floor Request – Floor Granted as described in TS 36.579-1 [2] Table 5.3.16.3-1?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7330F237"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37C911EE" w14:textId="77777777" w:rsidR="000C7334" w:rsidRDefault="000C7334" w:rsidP="008C3CEE">
            <w:pPr>
              <w:pStyle w:val="TAL"/>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7C1AB4E" w14:textId="77777777" w:rsidR="000C7334" w:rsidRDefault="000C7334" w:rsidP="008C3CEE">
            <w:pPr>
              <w:pStyle w:val="TAC"/>
            </w:pPr>
            <w:r>
              <w:t>4</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1BD5B2FE" w14:textId="77777777" w:rsidR="000C7334" w:rsidRDefault="000C7334" w:rsidP="008C3CEE">
            <w:pPr>
              <w:pStyle w:val="TAC"/>
            </w:pPr>
            <w:r>
              <w:t>P</w:t>
            </w:r>
          </w:p>
        </w:tc>
      </w:tr>
      <w:tr w:rsidR="000C7334" w14:paraId="77F79EFE"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7617C9E1" w14:textId="77777777" w:rsidR="000C7334" w:rsidRDefault="000C7334" w:rsidP="008C3CEE">
            <w:pPr>
              <w:pStyle w:val="TAC"/>
            </w:pPr>
            <w:r>
              <w:t>34</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09A8BC0C" w14:textId="77777777" w:rsidR="000C7334" w:rsidRDefault="000C7334" w:rsidP="008C3CEE">
            <w:pPr>
              <w:pStyle w:val="TAL"/>
            </w:pPr>
            <w:ins w:id="8" w:author="UPV/EHU" w:date="2021-11-30T09:13:00Z">
              <w:r>
                <w:t>Make the UE (MCPTT User) release the floor. (NOTE 1)</w:t>
              </w:r>
            </w:ins>
            <w:del w:id="9" w:author="UPV/EHU" w:date="2021-11-30T09:13:00Z">
              <w:r>
                <w:delText>Void</w:delText>
              </w:r>
            </w:del>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2942BCDA"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0053BC49" w14:textId="77777777" w:rsidR="000C7334" w:rsidRDefault="000C7334" w:rsidP="008C3CEE">
            <w:pPr>
              <w:pStyle w:val="TAL"/>
              <w:rPr>
                <w:lang w:eastAsia="ko-KR"/>
              </w:rPr>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6ADBC4"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97DBE3A" w14:textId="77777777" w:rsidR="000C7334" w:rsidRDefault="000C7334" w:rsidP="008C3CEE">
            <w:pPr>
              <w:pStyle w:val="TAC"/>
            </w:pPr>
            <w:r>
              <w:t>-</w:t>
            </w:r>
          </w:p>
        </w:tc>
      </w:tr>
      <w:tr w:rsidR="000C7334" w14:paraId="16B3A274" w14:textId="77777777" w:rsidTr="008C3CEE">
        <w:trPr>
          <w:ins w:id="10" w:author="UPV/EHU" w:date="2021-11-30T09:05:00Z"/>
        </w:trPr>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719B7400" w14:textId="77777777" w:rsidR="000C7334" w:rsidRDefault="000C7334" w:rsidP="008C3CEE">
            <w:pPr>
              <w:pStyle w:val="TAC"/>
            </w:pPr>
            <w:ins w:id="11" w:author="UPV/EHU" w:date="2021-11-30T09:05:00Z">
              <w:r>
                <w:t>34A</w:t>
              </w:r>
            </w:ins>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73BE1C68" w14:textId="77777777" w:rsidR="000C7334" w:rsidRDefault="000C7334" w:rsidP="008C3CEE">
            <w:pPr>
              <w:pStyle w:val="TAL"/>
            </w:pPr>
            <w:ins w:id="12" w:author="UPV/EHU" w:date="2021-11-30T09:14:00Z">
              <w:r>
                <w:t>Check: Does the UE (MCPTT client) perform Generic Test Procedure for MCPTT Floor Release – Floor Idle as described in TS 36.579-1 [2] Table 5.3.20.3-1?</w:t>
              </w:r>
            </w:ins>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5F54BE16" w14:textId="77777777" w:rsidR="000C7334" w:rsidRDefault="000C7334" w:rsidP="008C3CEE">
            <w:pPr>
              <w:pStyle w:val="TAC"/>
            </w:pPr>
            <w:ins w:id="13" w:author="UPV/EHU" w:date="2021-11-30T09:13:00Z">
              <w:r>
                <w:t>-</w:t>
              </w:r>
            </w:ins>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510D3905" w14:textId="77777777" w:rsidR="000C7334" w:rsidRDefault="000C7334" w:rsidP="008C3CEE">
            <w:pPr>
              <w:pStyle w:val="TAL"/>
              <w:rPr>
                <w:lang w:eastAsia="ko-KR"/>
              </w:rPr>
            </w:pPr>
            <w:ins w:id="14" w:author="UPV/EHU" w:date="2021-11-30T09:13:00Z">
              <w:r>
                <w:rPr>
                  <w:lang w:eastAsia="ko-KR"/>
                </w:rPr>
                <w:t>-</w:t>
              </w:r>
            </w:ins>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351454B" w14:textId="77777777" w:rsidR="000C7334" w:rsidRDefault="000C7334" w:rsidP="008C3CEE">
            <w:pPr>
              <w:pStyle w:val="TAC"/>
            </w:pPr>
            <w:ins w:id="15" w:author="UPV/EHU" w:date="2021-11-30T09:13:00Z">
              <w:r>
                <w:t>-</w:t>
              </w:r>
            </w:ins>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5FDC04DE" w14:textId="77777777" w:rsidR="000C7334" w:rsidRDefault="000C7334" w:rsidP="008C3CEE">
            <w:pPr>
              <w:pStyle w:val="TAC"/>
            </w:pPr>
            <w:ins w:id="16" w:author="UPV/EHU" w:date="2021-11-30T09:13:00Z">
              <w:r>
                <w:t>-</w:t>
              </w:r>
            </w:ins>
          </w:p>
        </w:tc>
      </w:tr>
      <w:tr w:rsidR="000C7334" w14:paraId="724D14B2"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046BF28B" w14:textId="77777777" w:rsidR="000C7334" w:rsidRDefault="000C7334" w:rsidP="008C3CEE">
            <w:pPr>
              <w:pStyle w:val="TAC"/>
            </w:pPr>
            <w:r>
              <w:t>35</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3C446D07" w14:textId="77777777" w:rsidR="000C7334" w:rsidRDefault="000C7334" w:rsidP="008C3CEE">
            <w:pPr>
              <w:pStyle w:val="TAL"/>
            </w:pPr>
            <w:r>
              <w:rPr>
                <w:rFonts w:eastAsia="Calibri"/>
              </w:rPr>
              <w:t xml:space="preserve">Check: Is the </w:t>
            </w:r>
            <w:r>
              <w:rPr>
                <w:rFonts w:eastAsia="Calibri"/>
                <w:lang w:eastAsia="ko-KR"/>
              </w:rPr>
              <w:t xml:space="preserve">Generic Test Procedure for </w:t>
            </w:r>
            <w:r>
              <w:t xml:space="preserve">MCX CT session establishment/modification without provisional responses other than 100 Trying as described in TS 36.579-1 [2] Table </w:t>
            </w:r>
            <w:r>
              <w:rPr>
                <w:bCs/>
              </w:rPr>
              <w:t>5.3.4.3-1 to</w:t>
            </w:r>
            <w:r>
              <w:rPr>
                <w:lang w:eastAsia="ko-KR"/>
              </w:rPr>
              <w:t xml:space="preserve"> cancel the emergency call correctly performed?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281777AB"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27569199" w14:textId="77777777" w:rsidR="000C7334" w:rsidRDefault="000C7334" w:rsidP="008C3CEE">
            <w:pPr>
              <w:pStyle w:val="TAL"/>
              <w:rPr>
                <w:lang w:eastAsia="ko-KR"/>
              </w:rPr>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F1C5015" w14:textId="77777777" w:rsidR="000C7334" w:rsidRDefault="000C7334" w:rsidP="008C3CEE">
            <w:pPr>
              <w:pStyle w:val="TAC"/>
            </w:pPr>
            <w:r>
              <w:t>5</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3C3903A1" w14:textId="77777777" w:rsidR="000C7334" w:rsidRDefault="000C7334" w:rsidP="008C3CEE">
            <w:pPr>
              <w:pStyle w:val="TAC"/>
            </w:pPr>
            <w:r>
              <w:t>P</w:t>
            </w:r>
          </w:p>
        </w:tc>
      </w:tr>
      <w:tr w:rsidR="000C7334" w14:paraId="215BCE26"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121FEF5F" w14:textId="77777777" w:rsidR="000C7334" w:rsidRDefault="000C7334" w:rsidP="008C3CEE">
            <w:pPr>
              <w:pStyle w:val="TAC"/>
            </w:pPr>
            <w:r>
              <w:t>36</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6E2EC8FB" w14:textId="77777777" w:rsidR="000C7334" w:rsidRDefault="000C7334" w:rsidP="008C3CEE">
            <w:pPr>
              <w:pStyle w:val="TAL"/>
            </w:pPr>
            <w:r>
              <w:t>Void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13E12B3D"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404485EC" w14:textId="77777777" w:rsidR="000C7334" w:rsidRDefault="000C7334" w:rsidP="008C3CEE">
            <w:pPr>
              <w:pStyle w:val="TAL"/>
              <w:rPr>
                <w:lang w:eastAsia="ko-KR"/>
              </w:rPr>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FD28282"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69E56B8C" w14:textId="77777777" w:rsidR="000C7334" w:rsidRDefault="000C7334" w:rsidP="008C3CEE">
            <w:pPr>
              <w:pStyle w:val="TAC"/>
            </w:pPr>
            <w:r>
              <w:t>-</w:t>
            </w:r>
          </w:p>
        </w:tc>
      </w:tr>
      <w:tr w:rsidR="000C7334" w14:paraId="680A79D1"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5A005E0C" w14:textId="77777777" w:rsidR="000C7334" w:rsidRDefault="000C7334" w:rsidP="008C3CEE">
            <w:pPr>
              <w:pStyle w:val="TAC"/>
            </w:pPr>
            <w:r>
              <w:t>-</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5B24CED2" w14:textId="77777777" w:rsidR="000C7334" w:rsidRDefault="000C7334" w:rsidP="008C3CEE">
            <w:pPr>
              <w:pStyle w:val="TAL"/>
            </w:pPr>
            <w:r>
              <w:t xml:space="preserve">EXCEPTION: Step 37a1 describes behaviour that depends on the UE </w:t>
            </w:r>
            <w:proofErr w:type="spellStart"/>
            <w:r>
              <w:t>impementation</w:t>
            </w:r>
            <w:proofErr w:type="spellEnd"/>
            <w:r>
              <w:t>; the "lower case letter" identifies a step sequence that take place if the UE displays information to the User upon accepting establishment/releasing of Emergency call.</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2E1F2DAD"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7D280216" w14:textId="77777777" w:rsidR="000C7334" w:rsidRDefault="000C7334" w:rsidP="008C3CEE">
            <w:pPr>
              <w:pStyle w:val="TAL"/>
              <w:rPr>
                <w:lang w:eastAsia="ko-KR"/>
              </w:rPr>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2E507B2"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2764FB53" w14:textId="77777777" w:rsidR="000C7334" w:rsidRDefault="000C7334" w:rsidP="008C3CEE">
            <w:pPr>
              <w:pStyle w:val="TAC"/>
            </w:pPr>
            <w:r>
              <w:t>-</w:t>
            </w:r>
          </w:p>
        </w:tc>
      </w:tr>
      <w:tr w:rsidR="000C7334" w14:paraId="72B6A637"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74F02F86" w14:textId="77777777" w:rsidR="000C7334" w:rsidRDefault="000C7334" w:rsidP="008C3CEE">
            <w:pPr>
              <w:pStyle w:val="TAC"/>
            </w:pPr>
            <w:r>
              <w:t>37a1</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3D5C1766" w14:textId="77777777" w:rsidR="000C7334" w:rsidRDefault="000C7334" w:rsidP="008C3CEE">
            <w:pPr>
              <w:pStyle w:val="TAL"/>
            </w:pPr>
            <w:r>
              <w:t xml:space="preserve">IF </w:t>
            </w:r>
            <w:proofErr w:type="spellStart"/>
            <w:r>
              <w:t>pc_MCX_DisplayInfoEmergencyCall</w:t>
            </w:r>
            <w:proofErr w:type="spellEnd"/>
            <w:r>
              <w:t xml:space="preserve"> THEN</w:t>
            </w:r>
          </w:p>
          <w:p w14:paraId="10FA774E" w14:textId="77777777" w:rsidR="000C7334" w:rsidRDefault="000C7334" w:rsidP="008C3CEE">
            <w:pPr>
              <w:pStyle w:val="TAL"/>
            </w:pPr>
          </w:p>
          <w:p w14:paraId="73BF973E" w14:textId="77777777" w:rsidR="000C7334" w:rsidRDefault="000C7334" w:rsidP="008C3CEE">
            <w:pPr>
              <w:pStyle w:val="TAL"/>
            </w:pPr>
            <w:r>
              <w:t>Check: Does the UE (</w:t>
            </w:r>
            <w:r>
              <w:rPr>
                <w:lang w:eastAsia="ko-KR"/>
              </w:rPr>
              <w:t xml:space="preserve">MCPTT client) </w:t>
            </w:r>
            <w:r>
              <w:t>notify the user about the downgrade of the emergency private call to a normal priority private call? (NOTE 1) (NOTE 2)</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181A104D"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3AF0074E" w14:textId="77777777" w:rsidR="000C7334" w:rsidRDefault="000C7334" w:rsidP="008C3CEE">
            <w:pPr>
              <w:pStyle w:val="TAL"/>
              <w:rPr>
                <w:lang w:eastAsia="ko-KR"/>
              </w:rPr>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555110E" w14:textId="77777777" w:rsidR="000C7334" w:rsidRDefault="000C7334" w:rsidP="008C3CEE">
            <w:pPr>
              <w:pStyle w:val="TAC"/>
            </w:pPr>
            <w:r>
              <w:t>5</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B7C1822" w14:textId="77777777" w:rsidR="000C7334" w:rsidRDefault="000C7334" w:rsidP="008C3CEE">
            <w:pPr>
              <w:pStyle w:val="TAC"/>
            </w:pPr>
            <w:r>
              <w:t>P</w:t>
            </w:r>
          </w:p>
        </w:tc>
      </w:tr>
      <w:tr w:rsidR="000C7334" w14:paraId="5118B868"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64139253" w14:textId="77777777" w:rsidR="000C7334" w:rsidRDefault="000C7334" w:rsidP="008C3CEE">
            <w:pPr>
              <w:pStyle w:val="TAC"/>
            </w:pPr>
            <w:r>
              <w:t>38</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5DE16E37" w14:textId="77777777" w:rsidR="000C7334" w:rsidRDefault="000C7334" w:rsidP="008C3CEE">
            <w:pPr>
              <w:pStyle w:val="TAL"/>
            </w:pPr>
            <w:r>
              <w:t xml:space="preserve">Make the UE (MCPTT User) request the floor </w:t>
            </w:r>
            <w:r>
              <w:rPr>
                <w:rFonts w:eastAsia="SimSun"/>
              </w:rPr>
              <w:t>(NOTE 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2C4E1BAF"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4B88CB09" w14:textId="77777777" w:rsidR="000C7334" w:rsidRDefault="000C7334" w:rsidP="008C3CEE">
            <w:pPr>
              <w:pStyle w:val="TAL"/>
              <w:rPr>
                <w:lang w:eastAsia="ko-KR"/>
              </w:rPr>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9E1F687"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CBB8637" w14:textId="77777777" w:rsidR="000C7334" w:rsidRDefault="000C7334" w:rsidP="008C3CEE">
            <w:pPr>
              <w:pStyle w:val="TAC"/>
            </w:pPr>
            <w:r>
              <w:t>-</w:t>
            </w:r>
          </w:p>
        </w:tc>
      </w:tr>
      <w:tr w:rsidR="000C7334" w14:paraId="35112C45"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3C67521C" w14:textId="77777777" w:rsidR="000C7334" w:rsidRDefault="000C7334" w:rsidP="008C3CEE">
            <w:pPr>
              <w:pStyle w:val="TAC"/>
            </w:pPr>
            <w:r>
              <w:t>39</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62C5DE53" w14:textId="77777777" w:rsidR="000C7334" w:rsidRDefault="000C7334" w:rsidP="008C3CEE">
            <w:pPr>
              <w:pStyle w:val="TAL"/>
            </w:pPr>
            <w:r>
              <w:t>Void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5BEF1468"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7DEEB617" w14:textId="77777777" w:rsidR="000C7334" w:rsidRDefault="000C7334" w:rsidP="008C3CEE">
            <w:pPr>
              <w:pStyle w:val="TAL"/>
              <w:rPr>
                <w:lang w:eastAsia="ko-KR"/>
              </w:rPr>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9CC882A"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6909E2E" w14:textId="77777777" w:rsidR="000C7334" w:rsidRDefault="000C7334" w:rsidP="008C3CEE">
            <w:pPr>
              <w:pStyle w:val="TAC"/>
            </w:pPr>
            <w:r>
              <w:t>-</w:t>
            </w:r>
          </w:p>
        </w:tc>
      </w:tr>
      <w:tr w:rsidR="000C7334" w14:paraId="0D6E430E"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6EDC1992" w14:textId="77777777" w:rsidR="000C7334" w:rsidRDefault="000C7334" w:rsidP="008C3CEE">
            <w:pPr>
              <w:pStyle w:val="TAC"/>
            </w:pPr>
            <w:r>
              <w:t>40</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0CCDF353" w14:textId="77777777" w:rsidR="000C7334" w:rsidRDefault="000C7334" w:rsidP="008C3CEE">
            <w:pPr>
              <w:pStyle w:val="TAL"/>
            </w:pPr>
            <w:r>
              <w:rPr>
                <w:rFonts w:eastAsia="Calibri"/>
              </w:rPr>
              <w:t>Check: Does the UE (</w:t>
            </w:r>
            <w:r>
              <w:rPr>
                <w:rFonts w:eastAsia="Calibri"/>
                <w:lang w:eastAsia="ko-KR"/>
              </w:rPr>
              <w:t xml:space="preserve">MCPTT client) perform </w:t>
            </w:r>
            <w:r>
              <w:t>Generic Test Procedure for MCPTT Floor Request – Floor Deny</w:t>
            </w:r>
            <w:r>
              <w:rPr>
                <w:rFonts w:eastAsia="Calibri"/>
              </w:rPr>
              <w:t xml:space="preserve"> a</w:t>
            </w:r>
            <w:r>
              <w:t>s described in TS 36.579-1 [2] Table 5.3.19.3-1?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53FC5F3D"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13DE87D2" w14:textId="77777777" w:rsidR="000C7334" w:rsidRDefault="000C7334" w:rsidP="008C3CEE">
            <w:pPr>
              <w:pStyle w:val="TAL"/>
            </w:pPr>
            <w: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B0D42E7" w14:textId="77777777" w:rsidR="000C7334" w:rsidRDefault="000C7334" w:rsidP="008C3CEE">
            <w:pPr>
              <w:pStyle w:val="TAC"/>
            </w:pPr>
            <w:r>
              <w:t>5</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26CC79ED" w14:textId="77777777" w:rsidR="000C7334" w:rsidRDefault="000C7334" w:rsidP="008C3CEE">
            <w:pPr>
              <w:pStyle w:val="TAC"/>
            </w:pPr>
            <w:r>
              <w:t>P</w:t>
            </w:r>
          </w:p>
        </w:tc>
      </w:tr>
      <w:tr w:rsidR="000C7334" w14:paraId="3E99D765"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5A0F2E46" w14:textId="77777777" w:rsidR="000C7334" w:rsidRDefault="000C7334" w:rsidP="008C3CEE">
            <w:pPr>
              <w:pStyle w:val="TAC"/>
            </w:pPr>
            <w:r>
              <w:t>41</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136F2A7E" w14:textId="77777777" w:rsidR="000C7334" w:rsidRDefault="000C7334" w:rsidP="008C3CEE">
            <w:pPr>
              <w:pStyle w:val="TAL"/>
            </w:pPr>
            <w:r>
              <w:rPr>
                <w:rFonts w:eastAsia="Calibri"/>
              </w:rPr>
              <w:t xml:space="preserve">Check: Is the Generic </w:t>
            </w:r>
            <w:r>
              <w:t>Test</w:t>
            </w:r>
            <w:r>
              <w:rPr>
                <w:rFonts w:eastAsia="Calibri"/>
              </w:rPr>
              <w:t xml:space="preserve"> Procedure for </w:t>
            </w:r>
            <w:r>
              <w:t xml:space="preserve">MCX CT call release </w:t>
            </w:r>
            <w:r>
              <w:rPr>
                <w:rFonts w:eastAsia="Calibri"/>
              </w:rPr>
              <w:t xml:space="preserve">as described in </w:t>
            </w:r>
            <w:r>
              <w:t>TS 36.579-1 [2] Table 5.3.12.3-1 to end the call correctly performed?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2ABDEF4E"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53923A68" w14:textId="77777777" w:rsidR="000C7334" w:rsidRDefault="000C7334" w:rsidP="008C3CEE">
            <w:pPr>
              <w:pStyle w:val="TAL"/>
              <w:rPr>
                <w:lang w:eastAsia="ko-KR"/>
              </w:rPr>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BD79507" w14:textId="77777777" w:rsidR="000C7334" w:rsidRDefault="000C7334" w:rsidP="008C3CEE">
            <w:pPr>
              <w:pStyle w:val="TAC"/>
            </w:pPr>
            <w:r>
              <w:t>6</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087D00F1" w14:textId="77777777" w:rsidR="000C7334" w:rsidRDefault="000C7334" w:rsidP="008C3CEE">
            <w:pPr>
              <w:pStyle w:val="TAC"/>
            </w:pPr>
            <w:r>
              <w:t>P</w:t>
            </w:r>
          </w:p>
        </w:tc>
      </w:tr>
      <w:tr w:rsidR="000C7334" w14:paraId="02C3E673" w14:textId="77777777" w:rsidTr="008C3CEE">
        <w:tc>
          <w:tcPr>
            <w:tcW w:w="533" w:type="dxa"/>
            <w:tcBorders>
              <w:top w:val="single" w:sz="4" w:space="0" w:color="000000"/>
              <w:left w:val="single" w:sz="4" w:space="0" w:color="000000"/>
              <w:bottom w:val="single" w:sz="4" w:space="0" w:color="000000"/>
              <w:right w:val="single" w:sz="4" w:space="0" w:color="000000"/>
            </w:tcBorders>
            <w:shd w:val="clear" w:color="auto" w:fill="auto"/>
          </w:tcPr>
          <w:p w14:paraId="2EE92039" w14:textId="77777777" w:rsidR="000C7334" w:rsidRDefault="000C7334" w:rsidP="008C3CEE">
            <w:pPr>
              <w:pStyle w:val="TAC"/>
            </w:pPr>
            <w:r>
              <w:t>42</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14:paraId="4085FF14" w14:textId="77777777" w:rsidR="000C7334" w:rsidRDefault="000C7334" w:rsidP="008C3CEE">
            <w:pPr>
              <w:pStyle w:val="TAL"/>
            </w:pPr>
            <w:r>
              <w:t>Void</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6F9769F8" w14:textId="77777777" w:rsidR="000C7334" w:rsidRDefault="000C7334" w:rsidP="008C3CEE">
            <w:pPr>
              <w:pStyle w:val="TAC"/>
            </w:pPr>
            <w: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14:paraId="1EC948C8" w14:textId="77777777" w:rsidR="000C7334" w:rsidRDefault="000C7334" w:rsidP="008C3CEE">
            <w:pPr>
              <w:pStyle w:val="TAL"/>
              <w:rPr>
                <w:lang w:eastAsia="ko-KR"/>
              </w:rPr>
            </w:pPr>
            <w:r>
              <w:rPr>
                <w:lang w:eastAsia="ko-KR"/>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AF9D389" w14:textId="77777777" w:rsidR="000C7334" w:rsidRDefault="000C7334" w:rsidP="008C3CEE">
            <w:pPr>
              <w:pStyle w:val="TAC"/>
            </w:pPr>
            <w: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D34EF0F" w14:textId="77777777" w:rsidR="000C7334" w:rsidRDefault="000C7334" w:rsidP="008C3CEE">
            <w:pPr>
              <w:pStyle w:val="TAC"/>
            </w:pPr>
            <w:r>
              <w:t>-</w:t>
            </w:r>
          </w:p>
        </w:tc>
      </w:tr>
      <w:tr w:rsidR="000C7334" w14:paraId="2C58503C" w14:textId="77777777" w:rsidTr="008C3CEE">
        <w:tc>
          <w:tcPr>
            <w:tcW w:w="9602" w:type="dxa"/>
            <w:gridSpan w:val="6"/>
            <w:tcBorders>
              <w:top w:val="single" w:sz="4" w:space="0" w:color="000000"/>
              <w:left w:val="single" w:sz="4" w:space="0" w:color="000000"/>
              <w:bottom w:val="single" w:sz="4" w:space="0" w:color="000000"/>
              <w:right w:val="single" w:sz="4" w:space="0" w:color="000000"/>
            </w:tcBorders>
            <w:shd w:val="clear" w:color="auto" w:fill="auto"/>
          </w:tcPr>
          <w:p w14:paraId="306C6EA5" w14:textId="77777777" w:rsidR="000C7334" w:rsidRDefault="000C7334" w:rsidP="008C3CEE">
            <w:pPr>
              <w:pStyle w:val="TAN"/>
            </w:pPr>
            <w:r>
              <w:rPr>
                <w:szCs w:val="22"/>
              </w:rPr>
              <w:lastRenderedPageBreak/>
              <w:t xml:space="preserve">NOTE 1: </w:t>
            </w:r>
            <w:r>
              <w:t>This is expected to be done via a suitable implementation dependent MMI.</w:t>
            </w:r>
          </w:p>
          <w:p w14:paraId="4ADD7181" w14:textId="77777777" w:rsidR="000C7334" w:rsidRDefault="000C7334" w:rsidP="008C3CEE">
            <w:pPr>
              <w:pStyle w:val="TAN"/>
            </w:pPr>
            <w:r>
              <w:t>NOTE 2: The display information may include</w:t>
            </w:r>
            <w:r>
              <w:br/>
              <w:t>- indication for downgrade of the emergency private call to a normal priority private call</w:t>
            </w:r>
            <w:r>
              <w:br/>
              <w:t>- the MCPTT ID of the sender of the SIP re-INVITE request.</w:t>
            </w:r>
          </w:p>
        </w:tc>
      </w:tr>
    </w:tbl>
    <w:p w14:paraId="530AD6A0" w14:textId="77777777" w:rsidR="000C7334" w:rsidRDefault="000C7334" w:rsidP="000C7334"/>
    <w:p w14:paraId="61D8A73E" w14:textId="77777777" w:rsidR="000C7334" w:rsidRDefault="000C7334" w:rsidP="000C7334">
      <w:pPr>
        <w:pStyle w:val="TH"/>
      </w:pPr>
      <w:r>
        <w:t>Table 6.2.2.3.2-2: Parallel Behaviour</w:t>
      </w:r>
    </w:p>
    <w:tbl>
      <w:tblPr>
        <w:tblW w:w="9762" w:type="dxa"/>
        <w:tblInd w:w="113" w:type="dxa"/>
        <w:tblLook w:val="04A0" w:firstRow="1" w:lastRow="0" w:firstColumn="1" w:lastColumn="0" w:noHBand="0" w:noVBand="1"/>
      </w:tblPr>
      <w:tblGrid>
        <w:gridCol w:w="704"/>
        <w:gridCol w:w="3914"/>
        <w:gridCol w:w="709"/>
        <w:gridCol w:w="2977"/>
        <w:gridCol w:w="566"/>
        <w:gridCol w:w="892"/>
      </w:tblGrid>
      <w:tr w:rsidR="000C7334" w14:paraId="64ED051A" w14:textId="77777777" w:rsidTr="008C3CEE">
        <w:tc>
          <w:tcPr>
            <w:tcW w:w="703" w:type="dxa"/>
            <w:tcBorders>
              <w:top w:val="single" w:sz="4" w:space="0" w:color="000000"/>
              <w:left w:val="single" w:sz="4" w:space="0" w:color="000000"/>
              <w:right w:val="single" w:sz="4" w:space="0" w:color="000000"/>
            </w:tcBorders>
          </w:tcPr>
          <w:p w14:paraId="4F94DDAC" w14:textId="77777777" w:rsidR="000C7334" w:rsidRDefault="000C7334" w:rsidP="008C3CEE">
            <w:pPr>
              <w:pStyle w:val="TAH"/>
              <w:rPr>
                <w:rFonts w:eastAsia="Calibri"/>
              </w:rPr>
            </w:pPr>
            <w:r>
              <w:rPr>
                <w:rFonts w:eastAsia="Calibri"/>
              </w:rPr>
              <w:t>St</w:t>
            </w:r>
          </w:p>
        </w:tc>
        <w:tc>
          <w:tcPr>
            <w:tcW w:w="3914" w:type="dxa"/>
            <w:tcBorders>
              <w:top w:val="single" w:sz="4" w:space="0" w:color="000000"/>
              <w:left w:val="single" w:sz="4" w:space="0" w:color="000000"/>
              <w:right w:val="single" w:sz="4" w:space="0" w:color="000000"/>
            </w:tcBorders>
          </w:tcPr>
          <w:p w14:paraId="1D08FBC2" w14:textId="77777777" w:rsidR="000C7334" w:rsidRDefault="000C7334" w:rsidP="008C3CEE">
            <w:pPr>
              <w:pStyle w:val="TAH"/>
              <w:rPr>
                <w:rFonts w:eastAsia="Calibri"/>
              </w:rPr>
            </w:pPr>
            <w:r>
              <w:rPr>
                <w:rFonts w:eastAsia="Calibri"/>
              </w:rPr>
              <w:t>Procedure</w:t>
            </w:r>
          </w:p>
        </w:tc>
        <w:tc>
          <w:tcPr>
            <w:tcW w:w="3686" w:type="dxa"/>
            <w:gridSpan w:val="2"/>
            <w:tcBorders>
              <w:top w:val="single" w:sz="4" w:space="0" w:color="000000"/>
              <w:left w:val="single" w:sz="4" w:space="0" w:color="000000"/>
              <w:bottom w:val="single" w:sz="4" w:space="0" w:color="000000"/>
              <w:right w:val="single" w:sz="4" w:space="0" w:color="000000"/>
            </w:tcBorders>
          </w:tcPr>
          <w:p w14:paraId="7CAF0702" w14:textId="77777777" w:rsidR="000C7334" w:rsidRDefault="000C7334" w:rsidP="008C3CEE">
            <w:pPr>
              <w:pStyle w:val="TAH"/>
              <w:rPr>
                <w:rFonts w:eastAsia="Calibri"/>
              </w:rPr>
            </w:pPr>
            <w:r>
              <w:rPr>
                <w:rFonts w:eastAsia="Calibri"/>
              </w:rPr>
              <w:t>Message Sequence</w:t>
            </w:r>
          </w:p>
        </w:tc>
        <w:tc>
          <w:tcPr>
            <w:tcW w:w="566" w:type="dxa"/>
            <w:tcBorders>
              <w:top w:val="single" w:sz="4" w:space="0" w:color="000000"/>
              <w:left w:val="single" w:sz="4" w:space="0" w:color="000000"/>
              <w:right w:val="single" w:sz="4" w:space="0" w:color="000000"/>
            </w:tcBorders>
          </w:tcPr>
          <w:p w14:paraId="61ACC725" w14:textId="77777777" w:rsidR="000C7334" w:rsidRDefault="000C7334" w:rsidP="008C3CEE">
            <w:pPr>
              <w:pStyle w:val="TAH"/>
              <w:rPr>
                <w:rFonts w:eastAsia="Calibri"/>
              </w:rPr>
            </w:pPr>
            <w:r>
              <w:rPr>
                <w:rFonts w:eastAsia="Calibri"/>
              </w:rPr>
              <w:t>TP</w:t>
            </w:r>
          </w:p>
        </w:tc>
        <w:tc>
          <w:tcPr>
            <w:tcW w:w="892" w:type="dxa"/>
            <w:tcBorders>
              <w:top w:val="single" w:sz="4" w:space="0" w:color="000000"/>
              <w:left w:val="single" w:sz="4" w:space="0" w:color="000000"/>
              <w:right w:val="single" w:sz="4" w:space="0" w:color="000000"/>
            </w:tcBorders>
          </w:tcPr>
          <w:p w14:paraId="3C60B42D" w14:textId="77777777" w:rsidR="000C7334" w:rsidRDefault="000C7334" w:rsidP="008C3CEE">
            <w:pPr>
              <w:pStyle w:val="TAH"/>
              <w:rPr>
                <w:rFonts w:eastAsia="Calibri"/>
              </w:rPr>
            </w:pPr>
            <w:r>
              <w:rPr>
                <w:rFonts w:eastAsia="Calibri"/>
              </w:rPr>
              <w:t>Verdict</w:t>
            </w:r>
          </w:p>
        </w:tc>
      </w:tr>
      <w:tr w:rsidR="000C7334" w14:paraId="6F7D0F31" w14:textId="77777777" w:rsidTr="008C3CEE">
        <w:tc>
          <w:tcPr>
            <w:tcW w:w="703" w:type="dxa"/>
            <w:tcBorders>
              <w:left w:val="single" w:sz="4" w:space="0" w:color="000000"/>
              <w:bottom w:val="single" w:sz="4" w:space="0" w:color="000000"/>
              <w:right w:val="single" w:sz="4" w:space="0" w:color="000000"/>
            </w:tcBorders>
          </w:tcPr>
          <w:p w14:paraId="73E99FB7" w14:textId="77777777" w:rsidR="000C7334" w:rsidRDefault="000C7334" w:rsidP="008C3CEE">
            <w:pPr>
              <w:pStyle w:val="TAH"/>
              <w:rPr>
                <w:rFonts w:eastAsia="Calibri"/>
              </w:rPr>
            </w:pPr>
          </w:p>
        </w:tc>
        <w:tc>
          <w:tcPr>
            <w:tcW w:w="3914" w:type="dxa"/>
            <w:tcBorders>
              <w:left w:val="single" w:sz="4" w:space="0" w:color="000000"/>
              <w:bottom w:val="single" w:sz="4" w:space="0" w:color="000000"/>
              <w:right w:val="single" w:sz="4" w:space="0" w:color="000000"/>
            </w:tcBorders>
          </w:tcPr>
          <w:p w14:paraId="64A1378C" w14:textId="77777777" w:rsidR="000C7334" w:rsidRDefault="000C7334" w:rsidP="008C3CEE">
            <w:pPr>
              <w:pStyle w:val="TAH"/>
              <w:rPr>
                <w:rFonts w:eastAsia="Calibri"/>
              </w:rPr>
            </w:pPr>
          </w:p>
        </w:tc>
        <w:tc>
          <w:tcPr>
            <w:tcW w:w="709" w:type="dxa"/>
            <w:tcBorders>
              <w:top w:val="single" w:sz="4" w:space="0" w:color="000000"/>
              <w:left w:val="single" w:sz="4" w:space="0" w:color="000000"/>
              <w:bottom w:val="single" w:sz="4" w:space="0" w:color="000000"/>
              <w:right w:val="single" w:sz="4" w:space="0" w:color="000000"/>
            </w:tcBorders>
          </w:tcPr>
          <w:p w14:paraId="17DCF0AB" w14:textId="77777777" w:rsidR="000C7334" w:rsidRDefault="000C7334" w:rsidP="008C3CEE">
            <w:pPr>
              <w:pStyle w:val="TAH"/>
              <w:rPr>
                <w:rFonts w:eastAsia="Calibri"/>
              </w:rPr>
            </w:pPr>
            <w:r>
              <w:rPr>
                <w:rFonts w:eastAsia="Calibri"/>
              </w:rPr>
              <w:t>U - S</w:t>
            </w:r>
          </w:p>
        </w:tc>
        <w:tc>
          <w:tcPr>
            <w:tcW w:w="2977" w:type="dxa"/>
            <w:tcBorders>
              <w:top w:val="single" w:sz="4" w:space="0" w:color="000000"/>
              <w:left w:val="single" w:sz="4" w:space="0" w:color="000000"/>
              <w:bottom w:val="single" w:sz="4" w:space="0" w:color="000000"/>
              <w:right w:val="single" w:sz="4" w:space="0" w:color="000000"/>
            </w:tcBorders>
          </w:tcPr>
          <w:p w14:paraId="12099ECD" w14:textId="77777777" w:rsidR="000C7334" w:rsidRDefault="000C7334" w:rsidP="008C3CEE">
            <w:pPr>
              <w:pStyle w:val="TAH"/>
              <w:rPr>
                <w:rFonts w:eastAsia="Calibri"/>
              </w:rPr>
            </w:pPr>
            <w:r>
              <w:rPr>
                <w:rFonts w:eastAsia="Calibri"/>
              </w:rPr>
              <w:t>Message</w:t>
            </w:r>
          </w:p>
        </w:tc>
        <w:tc>
          <w:tcPr>
            <w:tcW w:w="566" w:type="dxa"/>
            <w:tcBorders>
              <w:left w:val="single" w:sz="4" w:space="0" w:color="000000"/>
              <w:bottom w:val="single" w:sz="4" w:space="0" w:color="000000"/>
              <w:right w:val="single" w:sz="4" w:space="0" w:color="000000"/>
            </w:tcBorders>
          </w:tcPr>
          <w:p w14:paraId="161DC750" w14:textId="77777777" w:rsidR="000C7334" w:rsidRDefault="000C7334" w:rsidP="008C3CEE">
            <w:pPr>
              <w:pStyle w:val="TAH"/>
              <w:rPr>
                <w:rFonts w:eastAsia="Calibri"/>
              </w:rPr>
            </w:pPr>
          </w:p>
        </w:tc>
        <w:tc>
          <w:tcPr>
            <w:tcW w:w="892" w:type="dxa"/>
            <w:tcBorders>
              <w:left w:val="single" w:sz="4" w:space="0" w:color="000000"/>
              <w:bottom w:val="single" w:sz="4" w:space="0" w:color="000000"/>
              <w:right w:val="single" w:sz="4" w:space="0" w:color="000000"/>
            </w:tcBorders>
          </w:tcPr>
          <w:p w14:paraId="0F73FB51" w14:textId="77777777" w:rsidR="000C7334" w:rsidRDefault="000C7334" w:rsidP="008C3CEE">
            <w:pPr>
              <w:pStyle w:val="TAH"/>
              <w:rPr>
                <w:rFonts w:eastAsia="Calibri"/>
              </w:rPr>
            </w:pPr>
          </w:p>
        </w:tc>
      </w:tr>
      <w:tr w:rsidR="000C7334" w14:paraId="5152C172" w14:textId="77777777" w:rsidTr="008C3CEE">
        <w:tc>
          <w:tcPr>
            <w:tcW w:w="703" w:type="dxa"/>
            <w:tcBorders>
              <w:top w:val="single" w:sz="4" w:space="0" w:color="000000"/>
              <w:left w:val="single" w:sz="4" w:space="0" w:color="000000"/>
              <w:bottom w:val="single" w:sz="4" w:space="0" w:color="000000"/>
              <w:right w:val="single" w:sz="4" w:space="0" w:color="000000"/>
            </w:tcBorders>
            <w:shd w:val="clear" w:color="auto" w:fill="auto"/>
          </w:tcPr>
          <w:p w14:paraId="2BBCB08E" w14:textId="77777777" w:rsidR="000C7334" w:rsidRDefault="000C7334" w:rsidP="008C3CEE">
            <w:pPr>
              <w:pStyle w:val="TAC"/>
              <w:rPr>
                <w:rFonts w:eastAsia="Calibri"/>
              </w:rPr>
            </w:pPr>
            <w:r>
              <w:rPr>
                <w:rFonts w:eastAsia="Calibri"/>
              </w:rPr>
              <w:t>1</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14:paraId="00CE04D7" w14:textId="77777777" w:rsidR="000C7334" w:rsidRDefault="000C7334" w:rsidP="008C3CEE">
            <w:pPr>
              <w:pStyle w:val="TAL"/>
              <w:spacing w:line="252" w:lineRule="auto"/>
            </w:pPr>
            <w:r>
              <w:t>Check: Does the UE (</w:t>
            </w:r>
            <w:r>
              <w:rPr>
                <w:lang w:eastAsia="ko-KR"/>
              </w:rPr>
              <w:t xml:space="preserve">MCPTT Client) </w:t>
            </w:r>
            <w:r>
              <w:t>inform the MCPTT User that the permission to send RTP media is being revoked?</w:t>
            </w:r>
          </w:p>
          <w:p w14:paraId="7A9C69FE" w14:textId="77777777" w:rsidR="000C7334" w:rsidRDefault="000C7334" w:rsidP="008C3CEE">
            <w:pPr>
              <w:pStyle w:val="TAL"/>
              <w:rPr>
                <w:rFonts w:eastAsia="Calibri"/>
                <w:highlight w:val="red"/>
              </w:rPr>
            </w:pPr>
            <w:r>
              <w:t>NOTE 1 in Table 6.2.2.3.2-1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D9B36D3" w14:textId="77777777" w:rsidR="000C7334" w:rsidRDefault="000C7334" w:rsidP="008C3CEE">
            <w:pPr>
              <w:pStyle w:val="TAC"/>
              <w:rPr>
                <w:rFonts w:eastAsia="Calibri"/>
                <w:szCs w:val="22"/>
              </w:rPr>
            </w:pPr>
            <w:r>
              <w:rPr>
                <w:rFonts w:eastAsia="Calibri"/>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6932448" w14:textId="77777777" w:rsidR="000C7334" w:rsidRDefault="000C7334" w:rsidP="008C3CEE">
            <w:pPr>
              <w:pStyle w:val="TAL"/>
              <w:rPr>
                <w:rFonts w:eastAsia="Calibri"/>
              </w:rPr>
            </w:pPr>
            <w:r>
              <w:rPr>
                <w:rFonts w:eastAsia="Calibri"/>
              </w:rPr>
              <w:t>-</w:t>
            </w:r>
          </w:p>
        </w:tc>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5E399A5" w14:textId="77777777" w:rsidR="000C7334" w:rsidRDefault="000C7334" w:rsidP="008C3CEE">
            <w:pPr>
              <w:pStyle w:val="TAC"/>
              <w:rPr>
                <w:rFonts w:eastAsia="Calibri"/>
                <w:szCs w:val="22"/>
              </w:rPr>
            </w:pPr>
            <w:r>
              <w:rPr>
                <w:rFonts w:eastAsia="Calibri"/>
                <w:szCs w:val="22"/>
              </w:rPr>
              <w:t>2</w:t>
            </w:r>
          </w:p>
        </w:tc>
        <w:tc>
          <w:tcPr>
            <w:tcW w:w="892" w:type="dxa"/>
            <w:tcBorders>
              <w:top w:val="single" w:sz="4" w:space="0" w:color="000000"/>
              <w:left w:val="single" w:sz="4" w:space="0" w:color="000000"/>
              <w:bottom w:val="single" w:sz="4" w:space="0" w:color="000000"/>
              <w:right w:val="single" w:sz="4" w:space="0" w:color="000000"/>
            </w:tcBorders>
            <w:shd w:val="clear" w:color="auto" w:fill="auto"/>
          </w:tcPr>
          <w:p w14:paraId="378A57B0" w14:textId="77777777" w:rsidR="000C7334" w:rsidRDefault="000C7334" w:rsidP="008C3CEE">
            <w:pPr>
              <w:pStyle w:val="TAC"/>
              <w:rPr>
                <w:rFonts w:eastAsia="Calibri"/>
                <w:szCs w:val="22"/>
              </w:rPr>
            </w:pPr>
            <w:r>
              <w:rPr>
                <w:rFonts w:eastAsia="Calibri"/>
                <w:szCs w:val="22"/>
              </w:rPr>
              <w:t>P</w:t>
            </w:r>
          </w:p>
        </w:tc>
      </w:tr>
    </w:tbl>
    <w:p w14:paraId="6ED40954" w14:textId="77777777" w:rsidR="000C7334" w:rsidRDefault="000C7334" w:rsidP="000C7334"/>
    <w:p w14:paraId="5776D054" w14:textId="77777777" w:rsidR="000C7334" w:rsidRDefault="000C7334" w:rsidP="000C7334">
      <w:pPr>
        <w:pStyle w:val="H6"/>
      </w:pPr>
      <w:r>
        <w:t>6.2.2.3.3</w:t>
      </w:r>
      <w:r>
        <w:tab/>
        <w:t>Specific message contents</w:t>
      </w:r>
    </w:p>
    <w:p w14:paraId="04230741" w14:textId="77777777" w:rsidR="000C7334" w:rsidRDefault="000C7334" w:rsidP="000C7334">
      <w:pPr>
        <w:pStyle w:val="TH"/>
      </w:pPr>
      <w:r>
        <w:t xml:space="preserve">Table 6.2.2.3.3-1: </w:t>
      </w:r>
      <w:r>
        <w:rPr>
          <w:lang w:eastAsia="ko-KR"/>
        </w:rPr>
        <w:t>SIP INVITE</w:t>
      </w:r>
      <w:r>
        <w:t xml:space="preserve"> (Step 1, Table 6.2.2.3.2-1; step 2, TS 36.579-1 [2] Table 5.3.4.3-1)</w:t>
      </w:r>
    </w:p>
    <w:tbl>
      <w:tblPr>
        <w:tblW w:w="9551" w:type="dxa"/>
        <w:tblCellMar>
          <w:left w:w="28" w:type="dxa"/>
        </w:tblCellMar>
        <w:tblLook w:val="04A0" w:firstRow="1" w:lastRow="0" w:firstColumn="1" w:lastColumn="0" w:noHBand="0" w:noVBand="1"/>
      </w:tblPr>
      <w:tblGrid>
        <w:gridCol w:w="9551"/>
      </w:tblGrid>
      <w:tr w:rsidR="000C7334" w14:paraId="18C61144" w14:textId="77777777" w:rsidTr="008C3CEE">
        <w:trPr>
          <w:cantSplit/>
          <w:tblHeader/>
        </w:trPr>
        <w:tc>
          <w:tcPr>
            <w:tcW w:w="9551" w:type="dxa"/>
            <w:tcBorders>
              <w:top w:val="single" w:sz="4" w:space="0" w:color="000000"/>
              <w:left w:val="single" w:sz="4" w:space="0" w:color="000000"/>
              <w:bottom w:val="single" w:sz="4" w:space="0" w:color="000000"/>
              <w:right w:val="single" w:sz="4" w:space="0" w:color="000000"/>
            </w:tcBorders>
          </w:tcPr>
          <w:p w14:paraId="4ED9E8D5" w14:textId="77777777" w:rsidR="000C7334" w:rsidRDefault="000C7334" w:rsidP="008C3CEE">
            <w:pPr>
              <w:pStyle w:val="TAL"/>
            </w:pPr>
            <w:r>
              <w:t>Derivation path: TS 36.579-1 [2], table 5.5.2.5.2-1, condition PRIVATE-CALL</w:t>
            </w:r>
          </w:p>
        </w:tc>
      </w:tr>
    </w:tbl>
    <w:p w14:paraId="01912809" w14:textId="77777777" w:rsidR="000C7334" w:rsidRDefault="000C7334" w:rsidP="000C7334"/>
    <w:p w14:paraId="38B99BF0" w14:textId="77777777" w:rsidR="000C7334" w:rsidRDefault="000C7334" w:rsidP="000C7334">
      <w:pPr>
        <w:pStyle w:val="TH"/>
      </w:pPr>
      <w:r>
        <w:t xml:space="preserve">Table 6.2.2.3.3-2: </w:t>
      </w:r>
      <w:r>
        <w:rPr>
          <w:lang w:eastAsia="ko-KR"/>
        </w:rPr>
        <w:t>SIP INVITE</w:t>
      </w:r>
      <w:r>
        <w:t xml:space="preserve"> (Step 16, Table 6.2.2.3.2-1; step 2, TS 36.579-1 [2] Table 5.3.4.3-1)</w:t>
      </w:r>
    </w:p>
    <w:tbl>
      <w:tblPr>
        <w:tblW w:w="9639" w:type="dxa"/>
        <w:jc w:val="center"/>
        <w:tblLook w:val="04A0" w:firstRow="1" w:lastRow="0" w:firstColumn="1" w:lastColumn="0" w:noHBand="0" w:noVBand="1"/>
      </w:tblPr>
      <w:tblGrid>
        <w:gridCol w:w="2834"/>
        <w:gridCol w:w="2127"/>
        <w:gridCol w:w="2126"/>
        <w:gridCol w:w="1418"/>
        <w:gridCol w:w="1134"/>
      </w:tblGrid>
      <w:tr w:rsidR="000C7334" w14:paraId="72441ACE" w14:textId="77777777" w:rsidTr="008C3CEE">
        <w:trPr>
          <w:jc w:val="center"/>
        </w:trPr>
        <w:tc>
          <w:tcPr>
            <w:tcW w:w="9639" w:type="dxa"/>
            <w:gridSpan w:val="5"/>
            <w:tcBorders>
              <w:top w:val="single" w:sz="4" w:space="0" w:color="000000"/>
              <w:left w:val="single" w:sz="4" w:space="0" w:color="000000"/>
              <w:bottom w:val="single" w:sz="4" w:space="0" w:color="000000"/>
              <w:right w:val="single" w:sz="4" w:space="0" w:color="000000"/>
            </w:tcBorders>
          </w:tcPr>
          <w:p w14:paraId="43A028A5" w14:textId="77777777" w:rsidR="000C7334" w:rsidRDefault="000C7334" w:rsidP="008C3CEE">
            <w:pPr>
              <w:pStyle w:val="TAL"/>
            </w:pPr>
            <w:r>
              <w:t xml:space="preserve">Derivation Path: TS 36.579-1 [2], table 5.5.2.5.2-1, conditions </w:t>
            </w:r>
            <w:proofErr w:type="spellStart"/>
            <w:r>
              <w:t>re_INVITE</w:t>
            </w:r>
            <w:proofErr w:type="spellEnd"/>
            <w:r>
              <w:t>, EMERGENCY-CALL</w:t>
            </w:r>
          </w:p>
        </w:tc>
      </w:tr>
      <w:tr w:rsidR="000C7334" w14:paraId="40875423"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tcPr>
          <w:p w14:paraId="39C53B03" w14:textId="77777777" w:rsidR="000C7334" w:rsidRDefault="000C7334" w:rsidP="008C3CEE">
            <w:pPr>
              <w:pStyle w:val="TAH"/>
            </w:pPr>
            <w:r>
              <w:t>Information Element</w:t>
            </w:r>
          </w:p>
        </w:tc>
        <w:tc>
          <w:tcPr>
            <w:tcW w:w="2127" w:type="dxa"/>
            <w:tcBorders>
              <w:top w:val="single" w:sz="4" w:space="0" w:color="000000"/>
              <w:left w:val="single" w:sz="4" w:space="0" w:color="000000"/>
              <w:bottom w:val="single" w:sz="4" w:space="0" w:color="000000"/>
              <w:right w:val="single" w:sz="4" w:space="0" w:color="000000"/>
            </w:tcBorders>
          </w:tcPr>
          <w:p w14:paraId="5E75A466" w14:textId="77777777" w:rsidR="000C7334" w:rsidRDefault="000C7334" w:rsidP="008C3CEE">
            <w:pPr>
              <w:pStyle w:val="TAH"/>
            </w:pPr>
            <w:r>
              <w:t>Value/remark</w:t>
            </w:r>
          </w:p>
        </w:tc>
        <w:tc>
          <w:tcPr>
            <w:tcW w:w="2126" w:type="dxa"/>
            <w:tcBorders>
              <w:top w:val="single" w:sz="4" w:space="0" w:color="000000"/>
              <w:left w:val="single" w:sz="4" w:space="0" w:color="000000"/>
              <w:bottom w:val="single" w:sz="4" w:space="0" w:color="000000"/>
              <w:right w:val="single" w:sz="4" w:space="0" w:color="000000"/>
            </w:tcBorders>
          </w:tcPr>
          <w:p w14:paraId="6230D3BD" w14:textId="77777777" w:rsidR="000C7334" w:rsidRDefault="000C7334" w:rsidP="008C3CEE">
            <w:pPr>
              <w:pStyle w:val="TAH"/>
            </w:pPr>
            <w:r>
              <w:t>Comment</w:t>
            </w:r>
          </w:p>
        </w:tc>
        <w:tc>
          <w:tcPr>
            <w:tcW w:w="1418" w:type="dxa"/>
            <w:tcBorders>
              <w:top w:val="single" w:sz="4" w:space="0" w:color="000000"/>
              <w:left w:val="single" w:sz="4" w:space="0" w:color="000000"/>
              <w:bottom w:val="single" w:sz="4" w:space="0" w:color="000000"/>
              <w:right w:val="single" w:sz="4" w:space="0" w:color="000000"/>
            </w:tcBorders>
          </w:tcPr>
          <w:p w14:paraId="0637EF14" w14:textId="77777777" w:rsidR="000C7334" w:rsidRDefault="000C7334" w:rsidP="008C3CEE">
            <w:pPr>
              <w:pStyle w:val="TAH"/>
            </w:pPr>
            <w:r>
              <w:t>Reference</w:t>
            </w:r>
          </w:p>
        </w:tc>
        <w:tc>
          <w:tcPr>
            <w:tcW w:w="1134" w:type="dxa"/>
            <w:tcBorders>
              <w:top w:val="single" w:sz="4" w:space="0" w:color="000000"/>
              <w:left w:val="single" w:sz="4" w:space="0" w:color="000000"/>
              <w:bottom w:val="single" w:sz="4" w:space="0" w:color="000000"/>
              <w:right w:val="single" w:sz="4" w:space="0" w:color="000000"/>
            </w:tcBorders>
          </w:tcPr>
          <w:p w14:paraId="2ADB7795" w14:textId="77777777" w:rsidR="000C7334" w:rsidRDefault="000C7334" w:rsidP="008C3CEE">
            <w:pPr>
              <w:pStyle w:val="TAH"/>
            </w:pPr>
            <w:r>
              <w:t>Condition</w:t>
            </w:r>
          </w:p>
        </w:tc>
      </w:tr>
      <w:tr w:rsidR="000C7334" w14:paraId="7EA7FD78"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tcPr>
          <w:p w14:paraId="22B3A7B8" w14:textId="77777777" w:rsidR="000C7334" w:rsidRDefault="000C7334" w:rsidP="008C3CEE">
            <w:pPr>
              <w:pStyle w:val="TAL"/>
              <w:rPr>
                <w:b/>
                <w:bCs/>
              </w:rPr>
            </w:pPr>
            <w:r>
              <w:rPr>
                <w:b/>
                <w:bCs/>
              </w:rPr>
              <w:t>Message-body</w:t>
            </w:r>
          </w:p>
        </w:tc>
        <w:tc>
          <w:tcPr>
            <w:tcW w:w="2127" w:type="dxa"/>
            <w:tcBorders>
              <w:top w:val="single" w:sz="4" w:space="0" w:color="000000"/>
              <w:left w:val="single" w:sz="4" w:space="0" w:color="000000"/>
              <w:bottom w:val="single" w:sz="4" w:space="0" w:color="000000"/>
              <w:right w:val="single" w:sz="4" w:space="0" w:color="000000"/>
            </w:tcBorders>
          </w:tcPr>
          <w:p w14:paraId="613611FD" w14:textId="77777777" w:rsidR="000C7334" w:rsidRDefault="000C7334" w:rsidP="008C3CEE">
            <w:pPr>
              <w:pStyle w:val="TAL"/>
            </w:pPr>
          </w:p>
        </w:tc>
        <w:tc>
          <w:tcPr>
            <w:tcW w:w="2126" w:type="dxa"/>
            <w:tcBorders>
              <w:top w:val="single" w:sz="4" w:space="0" w:color="000000"/>
              <w:left w:val="single" w:sz="4" w:space="0" w:color="000000"/>
              <w:bottom w:val="single" w:sz="4" w:space="0" w:color="000000"/>
              <w:right w:val="single" w:sz="4" w:space="0" w:color="000000"/>
            </w:tcBorders>
          </w:tcPr>
          <w:p w14:paraId="725CF012" w14:textId="77777777" w:rsidR="000C7334" w:rsidRDefault="000C7334" w:rsidP="008C3CEE">
            <w:pPr>
              <w:pStyle w:val="TAL"/>
            </w:pPr>
            <w:r>
              <w:t>MCPTT Info</w:t>
            </w:r>
          </w:p>
        </w:tc>
        <w:tc>
          <w:tcPr>
            <w:tcW w:w="1418" w:type="dxa"/>
            <w:tcBorders>
              <w:top w:val="single" w:sz="4" w:space="0" w:color="000000"/>
              <w:left w:val="single" w:sz="4" w:space="0" w:color="000000"/>
              <w:bottom w:val="single" w:sz="4" w:space="0" w:color="000000"/>
              <w:right w:val="single" w:sz="4" w:space="0" w:color="000000"/>
            </w:tcBorders>
          </w:tcPr>
          <w:p w14:paraId="7272E895" w14:textId="77777777" w:rsidR="000C7334" w:rsidRDefault="000C7334" w:rsidP="008C3CE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D519AAF" w14:textId="77777777" w:rsidR="000C7334" w:rsidRDefault="000C7334" w:rsidP="008C3CEE">
            <w:pPr>
              <w:pStyle w:val="TAL"/>
            </w:pPr>
          </w:p>
        </w:tc>
      </w:tr>
      <w:tr w:rsidR="000C7334" w14:paraId="601C1F39"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vAlign w:val="center"/>
          </w:tcPr>
          <w:p w14:paraId="0DB3D2E4" w14:textId="77777777" w:rsidR="000C7334" w:rsidRDefault="000C7334" w:rsidP="008C3CEE">
            <w:pPr>
              <w:pStyle w:val="TAL"/>
              <w:rPr>
                <w:b/>
              </w:rPr>
            </w:pPr>
            <w:r>
              <w:t xml:space="preserve">  MIME body part</w:t>
            </w:r>
          </w:p>
        </w:tc>
        <w:tc>
          <w:tcPr>
            <w:tcW w:w="2127" w:type="dxa"/>
            <w:tcBorders>
              <w:top w:val="single" w:sz="4" w:space="0" w:color="000000"/>
              <w:left w:val="single" w:sz="4" w:space="0" w:color="000000"/>
              <w:bottom w:val="single" w:sz="4" w:space="0" w:color="000000"/>
              <w:right w:val="single" w:sz="4" w:space="0" w:color="000000"/>
            </w:tcBorders>
            <w:vAlign w:val="center"/>
          </w:tcPr>
          <w:p w14:paraId="46AE36B1" w14:textId="77777777" w:rsidR="000C7334" w:rsidRDefault="000C7334" w:rsidP="008C3CEE">
            <w:pPr>
              <w:pStyle w:val="TAL"/>
            </w:pPr>
          </w:p>
        </w:tc>
        <w:tc>
          <w:tcPr>
            <w:tcW w:w="2126" w:type="dxa"/>
            <w:tcBorders>
              <w:top w:val="single" w:sz="4" w:space="0" w:color="000000"/>
              <w:left w:val="single" w:sz="4" w:space="0" w:color="000000"/>
              <w:bottom w:val="single" w:sz="4" w:space="0" w:color="000000"/>
              <w:right w:val="single" w:sz="4" w:space="0" w:color="000000"/>
            </w:tcBorders>
          </w:tcPr>
          <w:p w14:paraId="2474F12E" w14:textId="77777777" w:rsidR="000C7334" w:rsidRDefault="000C7334" w:rsidP="008C3CEE">
            <w:pPr>
              <w:pStyle w:val="TAL"/>
            </w:pPr>
          </w:p>
        </w:tc>
        <w:tc>
          <w:tcPr>
            <w:tcW w:w="1418" w:type="dxa"/>
            <w:tcBorders>
              <w:top w:val="single" w:sz="4" w:space="0" w:color="000000"/>
              <w:left w:val="single" w:sz="4" w:space="0" w:color="000000"/>
              <w:bottom w:val="single" w:sz="4" w:space="0" w:color="000000"/>
              <w:right w:val="single" w:sz="4" w:space="0" w:color="000000"/>
            </w:tcBorders>
          </w:tcPr>
          <w:p w14:paraId="35553320" w14:textId="77777777" w:rsidR="000C7334" w:rsidRDefault="000C7334" w:rsidP="008C3CEE">
            <w:pPr>
              <w:pStyle w:val="TAL"/>
            </w:pPr>
          </w:p>
        </w:tc>
        <w:tc>
          <w:tcPr>
            <w:tcW w:w="1134" w:type="dxa"/>
            <w:tcBorders>
              <w:top w:val="single" w:sz="4" w:space="0" w:color="000000"/>
              <w:left w:val="single" w:sz="4" w:space="0" w:color="000000"/>
              <w:bottom w:val="single" w:sz="4" w:space="0" w:color="000000"/>
              <w:right w:val="single" w:sz="4" w:space="0" w:color="000000"/>
            </w:tcBorders>
            <w:vAlign w:val="bottom"/>
          </w:tcPr>
          <w:p w14:paraId="20971C0F" w14:textId="77777777" w:rsidR="000C7334" w:rsidRDefault="000C7334" w:rsidP="008C3CEE">
            <w:pPr>
              <w:pStyle w:val="TAL"/>
            </w:pPr>
          </w:p>
        </w:tc>
      </w:tr>
      <w:tr w:rsidR="000C7334" w14:paraId="41269E02"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vAlign w:val="center"/>
          </w:tcPr>
          <w:p w14:paraId="31E6BB41" w14:textId="77777777" w:rsidR="000C7334" w:rsidRDefault="000C7334" w:rsidP="008C3CEE">
            <w:pPr>
              <w:pStyle w:val="TAL"/>
            </w:pPr>
            <w:r>
              <w:t xml:space="preserve">    MIME part body</w:t>
            </w:r>
          </w:p>
        </w:tc>
        <w:tc>
          <w:tcPr>
            <w:tcW w:w="2127" w:type="dxa"/>
            <w:tcBorders>
              <w:top w:val="single" w:sz="4" w:space="0" w:color="000000"/>
              <w:left w:val="single" w:sz="4" w:space="0" w:color="000000"/>
              <w:bottom w:val="single" w:sz="4" w:space="0" w:color="000000"/>
              <w:right w:val="single" w:sz="4" w:space="0" w:color="000000"/>
            </w:tcBorders>
            <w:vAlign w:val="center"/>
          </w:tcPr>
          <w:p w14:paraId="7BAA7584" w14:textId="77777777" w:rsidR="000C7334" w:rsidRDefault="000C7334" w:rsidP="008C3CEE">
            <w:pPr>
              <w:pStyle w:val="TAL"/>
            </w:pPr>
            <w:r>
              <w:t>MCPTT Info as described in Table 6.2.2.3.3-3</w:t>
            </w:r>
          </w:p>
        </w:tc>
        <w:tc>
          <w:tcPr>
            <w:tcW w:w="2126" w:type="dxa"/>
            <w:tcBorders>
              <w:top w:val="single" w:sz="4" w:space="0" w:color="000000"/>
              <w:left w:val="single" w:sz="4" w:space="0" w:color="000000"/>
              <w:bottom w:val="single" w:sz="4" w:space="0" w:color="000000"/>
              <w:right w:val="single" w:sz="4" w:space="0" w:color="000000"/>
            </w:tcBorders>
          </w:tcPr>
          <w:p w14:paraId="556B3F0A" w14:textId="77777777" w:rsidR="000C7334" w:rsidRDefault="000C7334" w:rsidP="008C3CEE">
            <w:pPr>
              <w:pStyle w:val="TAL"/>
            </w:pPr>
          </w:p>
        </w:tc>
        <w:tc>
          <w:tcPr>
            <w:tcW w:w="1418" w:type="dxa"/>
            <w:tcBorders>
              <w:top w:val="single" w:sz="4" w:space="0" w:color="000000"/>
              <w:left w:val="single" w:sz="4" w:space="0" w:color="000000"/>
              <w:bottom w:val="single" w:sz="4" w:space="0" w:color="000000"/>
              <w:right w:val="single" w:sz="4" w:space="0" w:color="000000"/>
            </w:tcBorders>
          </w:tcPr>
          <w:p w14:paraId="0E5E46AA" w14:textId="77777777" w:rsidR="000C7334" w:rsidRDefault="000C7334" w:rsidP="008C3CEE">
            <w:pPr>
              <w:pStyle w:val="TAL"/>
            </w:pPr>
          </w:p>
        </w:tc>
        <w:tc>
          <w:tcPr>
            <w:tcW w:w="1134" w:type="dxa"/>
            <w:tcBorders>
              <w:top w:val="single" w:sz="4" w:space="0" w:color="000000"/>
              <w:left w:val="single" w:sz="4" w:space="0" w:color="000000"/>
              <w:bottom w:val="single" w:sz="4" w:space="0" w:color="000000"/>
              <w:right w:val="single" w:sz="4" w:space="0" w:color="000000"/>
            </w:tcBorders>
            <w:vAlign w:val="bottom"/>
          </w:tcPr>
          <w:p w14:paraId="51C9AE0A" w14:textId="77777777" w:rsidR="000C7334" w:rsidRDefault="000C7334" w:rsidP="008C3CEE">
            <w:pPr>
              <w:pStyle w:val="TAL"/>
            </w:pPr>
          </w:p>
        </w:tc>
      </w:tr>
    </w:tbl>
    <w:p w14:paraId="01888D8B" w14:textId="77777777" w:rsidR="000C7334" w:rsidRDefault="000C7334" w:rsidP="000C7334"/>
    <w:p w14:paraId="6EAAC6AA" w14:textId="77777777" w:rsidR="000C7334" w:rsidRDefault="000C7334" w:rsidP="000C7334">
      <w:pPr>
        <w:pStyle w:val="TH"/>
      </w:pPr>
      <w:r>
        <w:t xml:space="preserve">Table 6.2.2.3.3-3: </w:t>
      </w:r>
      <w:r>
        <w:rPr>
          <w:lang w:eastAsia="ko-KR"/>
        </w:rPr>
        <w:t>MCPTT-Info in SIP INVITE</w:t>
      </w:r>
      <w:r>
        <w:t xml:space="preserve"> (Table 6.2.2.3.3-2)</w:t>
      </w:r>
    </w:p>
    <w:tbl>
      <w:tblPr>
        <w:tblW w:w="9639" w:type="dxa"/>
        <w:jc w:val="center"/>
        <w:tblLook w:val="04A0" w:firstRow="1" w:lastRow="0" w:firstColumn="1" w:lastColumn="0" w:noHBand="0" w:noVBand="1"/>
      </w:tblPr>
      <w:tblGrid>
        <w:gridCol w:w="9639"/>
      </w:tblGrid>
      <w:tr w:rsidR="000C7334" w14:paraId="5E0C609B" w14:textId="77777777" w:rsidTr="008C3CEE">
        <w:trPr>
          <w:jc w:val="center"/>
        </w:trPr>
        <w:tc>
          <w:tcPr>
            <w:tcW w:w="9639" w:type="dxa"/>
            <w:tcBorders>
              <w:top w:val="single" w:sz="4" w:space="0" w:color="000000"/>
              <w:left w:val="single" w:sz="4" w:space="0" w:color="000000"/>
              <w:bottom w:val="single" w:sz="4" w:space="0" w:color="000000"/>
              <w:right w:val="single" w:sz="4" w:space="0" w:color="000000"/>
            </w:tcBorders>
          </w:tcPr>
          <w:p w14:paraId="2894584E" w14:textId="77777777" w:rsidR="000C7334" w:rsidRDefault="000C7334" w:rsidP="008C3CEE">
            <w:pPr>
              <w:pStyle w:val="TAL"/>
            </w:pPr>
            <w:r>
              <w:t>Derivation Path: TS 36.579-1 [2], table 5.5.3.2.1-1, conditions PRIVATE-CALL and EMERGENCY-CALL</w:t>
            </w:r>
          </w:p>
        </w:tc>
      </w:tr>
    </w:tbl>
    <w:p w14:paraId="1BE303F6" w14:textId="77777777" w:rsidR="000C7334" w:rsidRDefault="000C7334" w:rsidP="000C7334"/>
    <w:p w14:paraId="6F1BAC30" w14:textId="77777777" w:rsidR="000C7334" w:rsidRDefault="000C7334" w:rsidP="000C7334">
      <w:pPr>
        <w:pStyle w:val="TH"/>
      </w:pPr>
      <w:r>
        <w:t xml:space="preserve">Table 6.2.2.3.3-4: </w:t>
      </w:r>
      <w:r>
        <w:rPr>
          <w:lang w:eastAsia="ko-KR"/>
        </w:rPr>
        <w:t>SIP INVITE</w:t>
      </w:r>
      <w:r>
        <w:t xml:space="preserve"> (Step 35, Table 6.2.2.3.2-1; step 2, TS 36.579-1 [2] Table 5.3.4.3-1)</w:t>
      </w:r>
    </w:p>
    <w:tbl>
      <w:tblPr>
        <w:tblW w:w="9639" w:type="dxa"/>
        <w:jc w:val="center"/>
        <w:tblLook w:val="04A0" w:firstRow="1" w:lastRow="0" w:firstColumn="1" w:lastColumn="0" w:noHBand="0" w:noVBand="1"/>
      </w:tblPr>
      <w:tblGrid>
        <w:gridCol w:w="2834"/>
        <w:gridCol w:w="2127"/>
        <w:gridCol w:w="2126"/>
        <w:gridCol w:w="1418"/>
        <w:gridCol w:w="1134"/>
      </w:tblGrid>
      <w:tr w:rsidR="000C7334" w14:paraId="6B91CB20" w14:textId="77777777" w:rsidTr="008C3CEE">
        <w:trPr>
          <w:jc w:val="center"/>
        </w:trPr>
        <w:tc>
          <w:tcPr>
            <w:tcW w:w="9639" w:type="dxa"/>
            <w:gridSpan w:val="5"/>
            <w:tcBorders>
              <w:top w:val="single" w:sz="4" w:space="0" w:color="000000"/>
              <w:left w:val="single" w:sz="4" w:space="0" w:color="000000"/>
              <w:bottom w:val="single" w:sz="4" w:space="0" w:color="000000"/>
              <w:right w:val="single" w:sz="4" w:space="0" w:color="000000"/>
            </w:tcBorders>
          </w:tcPr>
          <w:p w14:paraId="13A993A5" w14:textId="77777777" w:rsidR="000C7334" w:rsidRDefault="000C7334" w:rsidP="008C3CEE">
            <w:pPr>
              <w:pStyle w:val="TAL"/>
            </w:pPr>
            <w:r>
              <w:t xml:space="preserve">Derivation Path: TS 36.579-1 [2], table 5.5.2.5.2-1 conditions </w:t>
            </w:r>
            <w:proofErr w:type="spellStart"/>
            <w:r>
              <w:t>re_INVITE</w:t>
            </w:r>
            <w:proofErr w:type="spellEnd"/>
          </w:p>
        </w:tc>
      </w:tr>
      <w:tr w:rsidR="000C7334" w14:paraId="38735248"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tcPr>
          <w:p w14:paraId="532A6E94" w14:textId="77777777" w:rsidR="000C7334" w:rsidRDefault="000C7334" w:rsidP="008C3CEE">
            <w:pPr>
              <w:pStyle w:val="TAH"/>
            </w:pPr>
            <w:r>
              <w:t>Information Element</w:t>
            </w:r>
          </w:p>
        </w:tc>
        <w:tc>
          <w:tcPr>
            <w:tcW w:w="2127" w:type="dxa"/>
            <w:tcBorders>
              <w:top w:val="single" w:sz="4" w:space="0" w:color="000000"/>
              <w:left w:val="single" w:sz="4" w:space="0" w:color="000000"/>
              <w:bottom w:val="single" w:sz="4" w:space="0" w:color="000000"/>
              <w:right w:val="single" w:sz="4" w:space="0" w:color="000000"/>
            </w:tcBorders>
          </w:tcPr>
          <w:p w14:paraId="1DE10998" w14:textId="77777777" w:rsidR="000C7334" w:rsidRDefault="000C7334" w:rsidP="008C3CEE">
            <w:pPr>
              <w:pStyle w:val="TAH"/>
            </w:pPr>
            <w:r>
              <w:t>Value/remark</w:t>
            </w:r>
          </w:p>
        </w:tc>
        <w:tc>
          <w:tcPr>
            <w:tcW w:w="2126" w:type="dxa"/>
            <w:tcBorders>
              <w:top w:val="single" w:sz="4" w:space="0" w:color="000000"/>
              <w:left w:val="single" w:sz="4" w:space="0" w:color="000000"/>
              <w:bottom w:val="single" w:sz="4" w:space="0" w:color="000000"/>
              <w:right w:val="single" w:sz="4" w:space="0" w:color="000000"/>
            </w:tcBorders>
          </w:tcPr>
          <w:p w14:paraId="5D39E049" w14:textId="77777777" w:rsidR="000C7334" w:rsidRDefault="000C7334" w:rsidP="008C3CEE">
            <w:pPr>
              <w:pStyle w:val="TAH"/>
            </w:pPr>
            <w:r>
              <w:t>Comment</w:t>
            </w:r>
          </w:p>
        </w:tc>
        <w:tc>
          <w:tcPr>
            <w:tcW w:w="1418" w:type="dxa"/>
            <w:tcBorders>
              <w:top w:val="single" w:sz="4" w:space="0" w:color="000000"/>
              <w:left w:val="single" w:sz="4" w:space="0" w:color="000000"/>
              <w:bottom w:val="single" w:sz="4" w:space="0" w:color="000000"/>
              <w:right w:val="single" w:sz="4" w:space="0" w:color="000000"/>
            </w:tcBorders>
          </w:tcPr>
          <w:p w14:paraId="105E4915" w14:textId="77777777" w:rsidR="000C7334" w:rsidRDefault="000C7334" w:rsidP="008C3CEE">
            <w:pPr>
              <w:pStyle w:val="TAH"/>
            </w:pPr>
            <w:r>
              <w:t>Reference</w:t>
            </w:r>
          </w:p>
        </w:tc>
        <w:tc>
          <w:tcPr>
            <w:tcW w:w="1134" w:type="dxa"/>
            <w:tcBorders>
              <w:top w:val="single" w:sz="4" w:space="0" w:color="000000"/>
              <w:left w:val="single" w:sz="4" w:space="0" w:color="000000"/>
              <w:bottom w:val="single" w:sz="4" w:space="0" w:color="000000"/>
              <w:right w:val="single" w:sz="4" w:space="0" w:color="000000"/>
            </w:tcBorders>
          </w:tcPr>
          <w:p w14:paraId="0C266813" w14:textId="77777777" w:rsidR="000C7334" w:rsidRDefault="000C7334" w:rsidP="008C3CEE">
            <w:pPr>
              <w:pStyle w:val="TAH"/>
            </w:pPr>
            <w:r>
              <w:t>Condition</w:t>
            </w:r>
          </w:p>
        </w:tc>
      </w:tr>
      <w:tr w:rsidR="000C7334" w14:paraId="0FC51166"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tcPr>
          <w:p w14:paraId="3B286288" w14:textId="77777777" w:rsidR="000C7334" w:rsidRDefault="000C7334" w:rsidP="008C3CEE">
            <w:pPr>
              <w:pStyle w:val="TAL"/>
              <w:rPr>
                <w:b/>
                <w:bCs/>
              </w:rPr>
            </w:pPr>
            <w:r>
              <w:rPr>
                <w:b/>
                <w:bCs/>
              </w:rPr>
              <w:t>Message-body</w:t>
            </w:r>
          </w:p>
        </w:tc>
        <w:tc>
          <w:tcPr>
            <w:tcW w:w="2127" w:type="dxa"/>
            <w:tcBorders>
              <w:top w:val="single" w:sz="4" w:space="0" w:color="000000"/>
              <w:left w:val="single" w:sz="4" w:space="0" w:color="000000"/>
              <w:bottom w:val="single" w:sz="4" w:space="0" w:color="000000"/>
              <w:right w:val="single" w:sz="4" w:space="0" w:color="000000"/>
            </w:tcBorders>
          </w:tcPr>
          <w:p w14:paraId="1758D519" w14:textId="77777777" w:rsidR="000C7334" w:rsidRDefault="000C7334" w:rsidP="008C3CEE">
            <w:pPr>
              <w:pStyle w:val="TAL"/>
            </w:pPr>
          </w:p>
        </w:tc>
        <w:tc>
          <w:tcPr>
            <w:tcW w:w="2126" w:type="dxa"/>
            <w:tcBorders>
              <w:top w:val="single" w:sz="4" w:space="0" w:color="000000"/>
              <w:left w:val="single" w:sz="4" w:space="0" w:color="000000"/>
              <w:bottom w:val="single" w:sz="4" w:space="0" w:color="000000"/>
              <w:right w:val="single" w:sz="4" w:space="0" w:color="000000"/>
            </w:tcBorders>
          </w:tcPr>
          <w:p w14:paraId="45F3E3D1" w14:textId="77777777" w:rsidR="000C7334" w:rsidRDefault="000C7334" w:rsidP="008C3CEE">
            <w:pPr>
              <w:pStyle w:val="TAL"/>
            </w:pPr>
            <w:r>
              <w:t>MCPTT Info</w:t>
            </w:r>
          </w:p>
        </w:tc>
        <w:tc>
          <w:tcPr>
            <w:tcW w:w="1418" w:type="dxa"/>
            <w:tcBorders>
              <w:top w:val="single" w:sz="4" w:space="0" w:color="000000"/>
              <w:left w:val="single" w:sz="4" w:space="0" w:color="000000"/>
              <w:bottom w:val="single" w:sz="4" w:space="0" w:color="000000"/>
              <w:right w:val="single" w:sz="4" w:space="0" w:color="000000"/>
            </w:tcBorders>
          </w:tcPr>
          <w:p w14:paraId="3877AA8F" w14:textId="77777777" w:rsidR="000C7334" w:rsidRDefault="000C7334" w:rsidP="008C3CE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1D6FD6C" w14:textId="77777777" w:rsidR="000C7334" w:rsidRDefault="000C7334" w:rsidP="008C3CEE">
            <w:pPr>
              <w:pStyle w:val="TAL"/>
            </w:pPr>
          </w:p>
        </w:tc>
      </w:tr>
      <w:tr w:rsidR="000C7334" w14:paraId="1A7EDCAB"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vAlign w:val="center"/>
          </w:tcPr>
          <w:p w14:paraId="16391E85" w14:textId="77777777" w:rsidR="000C7334" w:rsidRDefault="000C7334" w:rsidP="008C3CEE">
            <w:pPr>
              <w:pStyle w:val="TAL"/>
            </w:pPr>
            <w:r>
              <w:t xml:space="preserve">  MIME body part</w:t>
            </w:r>
          </w:p>
        </w:tc>
        <w:tc>
          <w:tcPr>
            <w:tcW w:w="2127" w:type="dxa"/>
            <w:tcBorders>
              <w:top w:val="single" w:sz="4" w:space="0" w:color="000000"/>
              <w:left w:val="single" w:sz="4" w:space="0" w:color="000000"/>
              <w:bottom w:val="single" w:sz="4" w:space="0" w:color="000000"/>
              <w:right w:val="single" w:sz="4" w:space="0" w:color="000000"/>
            </w:tcBorders>
          </w:tcPr>
          <w:p w14:paraId="28548B17" w14:textId="77777777" w:rsidR="000C7334" w:rsidRDefault="000C7334" w:rsidP="008C3CEE">
            <w:pPr>
              <w:pStyle w:val="TAL"/>
            </w:pPr>
          </w:p>
        </w:tc>
        <w:tc>
          <w:tcPr>
            <w:tcW w:w="2126" w:type="dxa"/>
            <w:tcBorders>
              <w:top w:val="single" w:sz="4" w:space="0" w:color="000000"/>
              <w:left w:val="single" w:sz="4" w:space="0" w:color="000000"/>
              <w:bottom w:val="single" w:sz="4" w:space="0" w:color="000000"/>
              <w:right w:val="single" w:sz="4" w:space="0" w:color="000000"/>
            </w:tcBorders>
          </w:tcPr>
          <w:p w14:paraId="4E68C2BA" w14:textId="77777777" w:rsidR="000C7334" w:rsidRDefault="000C7334" w:rsidP="008C3CEE">
            <w:pPr>
              <w:pStyle w:val="TAL"/>
            </w:pPr>
          </w:p>
        </w:tc>
        <w:tc>
          <w:tcPr>
            <w:tcW w:w="1418" w:type="dxa"/>
            <w:tcBorders>
              <w:top w:val="single" w:sz="4" w:space="0" w:color="000000"/>
              <w:left w:val="single" w:sz="4" w:space="0" w:color="000000"/>
              <w:bottom w:val="single" w:sz="4" w:space="0" w:color="000000"/>
              <w:right w:val="single" w:sz="4" w:space="0" w:color="000000"/>
            </w:tcBorders>
          </w:tcPr>
          <w:p w14:paraId="24033D74" w14:textId="77777777" w:rsidR="000C7334" w:rsidRDefault="000C7334" w:rsidP="008C3CE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B59437D" w14:textId="77777777" w:rsidR="000C7334" w:rsidRDefault="000C7334" w:rsidP="008C3CEE">
            <w:pPr>
              <w:pStyle w:val="TAL"/>
            </w:pPr>
          </w:p>
        </w:tc>
      </w:tr>
      <w:tr w:rsidR="000C7334" w14:paraId="1E8FFA5F"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vAlign w:val="center"/>
          </w:tcPr>
          <w:p w14:paraId="0FE43FD3" w14:textId="77777777" w:rsidR="000C7334" w:rsidRDefault="000C7334" w:rsidP="008C3CEE">
            <w:pPr>
              <w:pStyle w:val="TAL"/>
              <w:rPr>
                <w:b/>
                <w:bCs/>
              </w:rPr>
            </w:pPr>
            <w:r>
              <w:t xml:space="preserve">    MIME part body</w:t>
            </w:r>
          </w:p>
        </w:tc>
        <w:tc>
          <w:tcPr>
            <w:tcW w:w="2127" w:type="dxa"/>
            <w:tcBorders>
              <w:top w:val="single" w:sz="4" w:space="0" w:color="000000"/>
              <w:left w:val="single" w:sz="4" w:space="0" w:color="000000"/>
              <w:bottom w:val="single" w:sz="4" w:space="0" w:color="000000"/>
              <w:right w:val="single" w:sz="4" w:space="0" w:color="000000"/>
            </w:tcBorders>
            <w:vAlign w:val="center"/>
          </w:tcPr>
          <w:p w14:paraId="427141DE" w14:textId="77777777" w:rsidR="000C7334" w:rsidRDefault="000C7334" w:rsidP="008C3CEE">
            <w:pPr>
              <w:pStyle w:val="TAL"/>
            </w:pPr>
            <w:r>
              <w:t>MCPTT Info as described in Table 6.2.2.3.3-5</w:t>
            </w:r>
          </w:p>
        </w:tc>
        <w:tc>
          <w:tcPr>
            <w:tcW w:w="2126" w:type="dxa"/>
            <w:tcBorders>
              <w:top w:val="single" w:sz="4" w:space="0" w:color="000000"/>
              <w:left w:val="single" w:sz="4" w:space="0" w:color="000000"/>
              <w:bottom w:val="single" w:sz="4" w:space="0" w:color="000000"/>
              <w:right w:val="single" w:sz="4" w:space="0" w:color="000000"/>
            </w:tcBorders>
          </w:tcPr>
          <w:p w14:paraId="0DF8AEAE" w14:textId="77777777" w:rsidR="000C7334" w:rsidRDefault="000C7334" w:rsidP="008C3CEE">
            <w:pPr>
              <w:pStyle w:val="TAL"/>
            </w:pPr>
          </w:p>
        </w:tc>
        <w:tc>
          <w:tcPr>
            <w:tcW w:w="1418" w:type="dxa"/>
            <w:tcBorders>
              <w:top w:val="single" w:sz="4" w:space="0" w:color="000000"/>
              <w:left w:val="single" w:sz="4" w:space="0" w:color="000000"/>
              <w:bottom w:val="single" w:sz="4" w:space="0" w:color="000000"/>
              <w:right w:val="single" w:sz="4" w:space="0" w:color="000000"/>
            </w:tcBorders>
          </w:tcPr>
          <w:p w14:paraId="1851F233" w14:textId="77777777" w:rsidR="000C7334" w:rsidRDefault="000C7334" w:rsidP="008C3CE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1AC54FB8" w14:textId="77777777" w:rsidR="000C7334" w:rsidRDefault="000C7334" w:rsidP="008C3CEE">
            <w:pPr>
              <w:pStyle w:val="TAL"/>
            </w:pPr>
          </w:p>
        </w:tc>
      </w:tr>
    </w:tbl>
    <w:p w14:paraId="1484CEA7" w14:textId="77777777" w:rsidR="000C7334" w:rsidRDefault="000C7334" w:rsidP="000C7334"/>
    <w:p w14:paraId="45F8A2BA" w14:textId="77777777" w:rsidR="000C7334" w:rsidRDefault="000C7334" w:rsidP="000C7334">
      <w:pPr>
        <w:pStyle w:val="TH"/>
      </w:pPr>
      <w:r>
        <w:t xml:space="preserve">Table 6.2.2.3.3-5: </w:t>
      </w:r>
      <w:r>
        <w:rPr>
          <w:lang w:eastAsia="ko-KR"/>
        </w:rPr>
        <w:t>MCPTT-Info in SIP INVITE</w:t>
      </w:r>
      <w:r>
        <w:t xml:space="preserve"> (Table 6.2.2.3.3-4)</w:t>
      </w:r>
    </w:p>
    <w:tbl>
      <w:tblPr>
        <w:tblW w:w="9639" w:type="dxa"/>
        <w:jc w:val="center"/>
        <w:tblLook w:val="04A0" w:firstRow="1" w:lastRow="0" w:firstColumn="1" w:lastColumn="0" w:noHBand="0" w:noVBand="1"/>
      </w:tblPr>
      <w:tblGrid>
        <w:gridCol w:w="2834"/>
        <w:gridCol w:w="2127"/>
        <w:gridCol w:w="2126"/>
        <w:gridCol w:w="1418"/>
        <w:gridCol w:w="1134"/>
      </w:tblGrid>
      <w:tr w:rsidR="000C7334" w14:paraId="613A9FCF" w14:textId="77777777" w:rsidTr="008C3CEE">
        <w:trPr>
          <w:jc w:val="center"/>
        </w:trPr>
        <w:tc>
          <w:tcPr>
            <w:tcW w:w="9639" w:type="dxa"/>
            <w:gridSpan w:val="5"/>
            <w:tcBorders>
              <w:top w:val="single" w:sz="4" w:space="0" w:color="000000"/>
              <w:left w:val="single" w:sz="4" w:space="0" w:color="000000"/>
              <w:bottom w:val="single" w:sz="4" w:space="0" w:color="000000"/>
              <w:right w:val="single" w:sz="4" w:space="0" w:color="000000"/>
            </w:tcBorders>
          </w:tcPr>
          <w:p w14:paraId="6E878D0A" w14:textId="77777777" w:rsidR="000C7334" w:rsidRDefault="000C7334" w:rsidP="008C3CEE">
            <w:pPr>
              <w:pStyle w:val="TAL"/>
            </w:pPr>
            <w:r>
              <w:t>Derivation Path: TS 36.579-1 [2], table 5.5.3.2.2-1, condition PRIVATE-CALL</w:t>
            </w:r>
          </w:p>
        </w:tc>
      </w:tr>
      <w:tr w:rsidR="000C7334" w14:paraId="233E8477"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tcPr>
          <w:p w14:paraId="2111A6B0" w14:textId="77777777" w:rsidR="000C7334" w:rsidRDefault="000C7334" w:rsidP="008C3CEE">
            <w:pPr>
              <w:pStyle w:val="TAH"/>
            </w:pPr>
            <w:r>
              <w:t>Information Element</w:t>
            </w:r>
          </w:p>
        </w:tc>
        <w:tc>
          <w:tcPr>
            <w:tcW w:w="2127" w:type="dxa"/>
            <w:tcBorders>
              <w:top w:val="single" w:sz="4" w:space="0" w:color="000000"/>
              <w:left w:val="single" w:sz="4" w:space="0" w:color="000000"/>
              <w:bottom w:val="single" w:sz="4" w:space="0" w:color="000000"/>
              <w:right w:val="single" w:sz="4" w:space="0" w:color="000000"/>
            </w:tcBorders>
          </w:tcPr>
          <w:p w14:paraId="3D346349" w14:textId="77777777" w:rsidR="000C7334" w:rsidRDefault="000C7334" w:rsidP="008C3CEE">
            <w:pPr>
              <w:pStyle w:val="TAH"/>
            </w:pPr>
            <w:r>
              <w:t>Value/remark</w:t>
            </w:r>
          </w:p>
        </w:tc>
        <w:tc>
          <w:tcPr>
            <w:tcW w:w="2126" w:type="dxa"/>
            <w:tcBorders>
              <w:top w:val="single" w:sz="4" w:space="0" w:color="000000"/>
              <w:left w:val="single" w:sz="4" w:space="0" w:color="000000"/>
              <w:bottom w:val="single" w:sz="4" w:space="0" w:color="000000"/>
              <w:right w:val="single" w:sz="4" w:space="0" w:color="000000"/>
            </w:tcBorders>
          </w:tcPr>
          <w:p w14:paraId="1DD1CDF3" w14:textId="77777777" w:rsidR="000C7334" w:rsidRDefault="000C7334" w:rsidP="008C3CEE">
            <w:pPr>
              <w:pStyle w:val="TAH"/>
            </w:pPr>
            <w:r>
              <w:t>Comment</w:t>
            </w:r>
          </w:p>
        </w:tc>
        <w:tc>
          <w:tcPr>
            <w:tcW w:w="1418" w:type="dxa"/>
            <w:tcBorders>
              <w:top w:val="single" w:sz="4" w:space="0" w:color="000000"/>
              <w:left w:val="single" w:sz="4" w:space="0" w:color="000000"/>
              <w:bottom w:val="single" w:sz="4" w:space="0" w:color="000000"/>
              <w:right w:val="single" w:sz="4" w:space="0" w:color="000000"/>
            </w:tcBorders>
          </w:tcPr>
          <w:p w14:paraId="14D6A25F" w14:textId="77777777" w:rsidR="000C7334" w:rsidRDefault="000C7334" w:rsidP="008C3CEE">
            <w:pPr>
              <w:pStyle w:val="TAH"/>
            </w:pPr>
            <w:r>
              <w:t>Reference</w:t>
            </w:r>
          </w:p>
        </w:tc>
        <w:tc>
          <w:tcPr>
            <w:tcW w:w="1134" w:type="dxa"/>
            <w:tcBorders>
              <w:top w:val="single" w:sz="4" w:space="0" w:color="000000"/>
              <w:left w:val="single" w:sz="4" w:space="0" w:color="000000"/>
              <w:bottom w:val="single" w:sz="4" w:space="0" w:color="000000"/>
              <w:right w:val="single" w:sz="4" w:space="0" w:color="000000"/>
            </w:tcBorders>
          </w:tcPr>
          <w:p w14:paraId="091FC7BE" w14:textId="77777777" w:rsidR="000C7334" w:rsidRDefault="000C7334" w:rsidP="008C3CEE">
            <w:pPr>
              <w:pStyle w:val="TAH"/>
            </w:pPr>
            <w:r>
              <w:t>Condition</w:t>
            </w:r>
          </w:p>
        </w:tc>
      </w:tr>
      <w:tr w:rsidR="000C7334" w14:paraId="208A8E78"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vAlign w:val="center"/>
          </w:tcPr>
          <w:p w14:paraId="306C84CD" w14:textId="77777777" w:rsidR="000C7334" w:rsidRDefault="000C7334" w:rsidP="008C3CEE">
            <w:pPr>
              <w:pStyle w:val="TAL"/>
            </w:pPr>
            <w:proofErr w:type="spellStart"/>
            <w:r>
              <w:t>mcpttinfo</w:t>
            </w:r>
            <w:proofErr w:type="spellEnd"/>
          </w:p>
        </w:tc>
        <w:tc>
          <w:tcPr>
            <w:tcW w:w="2127" w:type="dxa"/>
            <w:tcBorders>
              <w:top w:val="single" w:sz="4" w:space="0" w:color="000000"/>
              <w:left w:val="single" w:sz="4" w:space="0" w:color="000000"/>
              <w:bottom w:val="single" w:sz="4" w:space="0" w:color="000000"/>
              <w:right w:val="single" w:sz="4" w:space="0" w:color="000000"/>
            </w:tcBorders>
          </w:tcPr>
          <w:p w14:paraId="4E2F6F75" w14:textId="77777777" w:rsidR="000C7334" w:rsidRDefault="000C7334" w:rsidP="008C3CEE">
            <w:pPr>
              <w:pStyle w:val="TAL"/>
            </w:pPr>
          </w:p>
        </w:tc>
        <w:tc>
          <w:tcPr>
            <w:tcW w:w="2126" w:type="dxa"/>
            <w:tcBorders>
              <w:top w:val="single" w:sz="4" w:space="0" w:color="000000"/>
              <w:left w:val="single" w:sz="4" w:space="0" w:color="000000"/>
              <w:bottom w:val="single" w:sz="4" w:space="0" w:color="000000"/>
              <w:right w:val="single" w:sz="4" w:space="0" w:color="000000"/>
            </w:tcBorders>
          </w:tcPr>
          <w:p w14:paraId="0CD3C42F" w14:textId="77777777" w:rsidR="000C7334" w:rsidRDefault="000C7334" w:rsidP="008C3CEE">
            <w:pPr>
              <w:pStyle w:val="TAL"/>
            </w:pPr>
          </w:p>
        </w:tc>
        <w:tc>
          <w:tcPr>
            <w:tcW w:w="1418" w:type="dxa"/>
            <w:tcBorders>
              <w:top w:val="single" w:sz="4" w:space="0" w:color="000000"/>
              <w:left w:val="single" w:sz="4" w:space="0" w:color="000000"/>
              <w:bottom w:val="single" w:sz="4" w:space="0" w:color="000000"/>
              <w:right w:val="single" w:sz="4" w:space="0" w:color="000000"/>
            </w:tcBorders>
          </w:tcPr>
          <w:p w14:paraId="3319E909" w14:textId="77777777" w:rsidR="000C7334" w:rsidRDefault="000C7334" w:rsidP="008C3CE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40DCD53" w14:textId="77777777" w:rsidR="000C7334" w:rsidRDefault="000C7334" w:rsidP="008C3CEE">
            <w:pPr>
              <w:pStyle w:val="TAL"/>
            </w:pPr>
          </w:p>
        </w:tc>
      </w:tr>
      <w:tr w:rsidR="000C7334" w14:paraId="45F80684"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vAlign w:val="center"/>
          </w:tcPr>
          <w:p w14:paraId="7E885699" w14:textId="77777777" w:rsidR="000C7334" w:rsidRDefault="000C7334" w:rsidP="008C3CEE">
            <w:pPr>
              <w:pStyle w:val="TAL"/>
            </w:pPr>
            <w:r>
              <w:t xml:space="preserve">  mcptt-</w:t>
            </w:r>
            <w:proofErr w:type="spellStart"/>
            <w:r>
              <w:t>Params</w:t>
            </w:r>
            <w:proofErr w:type="spellEnd"/>
          </w:p>
        </w:tc>
        <w:tc>
          <w:tcPr>
            <w:tcW w:w="2127" w:type="dxa"/>
            <w:tcBorders>
              <w:top w:val="single" w:sz="4" w:space="0" w:color="000000"/>
              <w:left w:val="single" w:sz="4" w:space="0" w:color="000000"/>
              <w:bottom w:val="single" w:sz="4" w:space="0" w:color="000000"/>
              <w:right w:val="single" w:sz="4" w:space="0" w:color="000000"/>
            </w:tcBorders>
          </w:tcPr>
          <w:p w14:paraId="4F6F36F3" w14:textId="77777777" w:rsidR="000C7334" w:rsidRDefault="000C7334" w:rsidP="008C3CEE">
            <w:pPr>
              <w:pStyle w:val="TAL"/>
            </w:pPr>
          </w:p>
        </w:tc>
        <w:tc>
          <w:tcPr>
            <w:tcW w:w="2126" w:type="dxa"/>
            <w:tcBorders>
              <w:top w:val="single" w:sz="4" w:space="0" w:color="000000"/>
              <w:left w:val="single" w:sz="4" w:space="0" w:color="000000"/>
              <w:bottom w:val="single" w:sz="4" w:space="0" w:color="000000"/>
              <w:right w:val="single" w:sz="4" w:space="0" w:color="000000"/>
            </w:tcBorders>
          </w:tcPr>
          <w:p w14:paraId="789BDC6B" w14:textId="77777777" w:rsidR="000C7334" w:rsidRDefault="000C7334" w:rsidP="008C3CEE">
            <w:pPr>
              <w:pStyle w:val="TAL"/>
            </w:pPr>
          </w:p>
        </w:tc>
        <w:tc>
          <w:tcPr>
            <w:tcW w:w="1418" w:type="dxa"/>
            <w:tcBorders>
              <w:top w:val="single" w:sz="4" w:space="0" w:color="000000"/>
              <w:left w:val="single" w:sz="4" w:space="0" w:color="000000"/>
              <w:bottom w:val="single" w:sz="4" w:space="0" w:color="000000"/>
              <w:right w:val="single" w:sz="4" w:space="0" w:color="000000"/>
            </w:tcBorders>
          </w:tcPr>
          <w:p w14:paraId="0E63F467" w14:textId="77777777" w:rsidR="000C7334" w:rsidRDefault="000C7334" w:rsidP="008C3CE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BA3CCE4" w14:textId="77777777" w:rsidR="000C7334" w:rsidRDefault="000C7334" w:rsidP="008C3CEE">
            <w:pPr>
              <w:pStyle w:val="TAL"/>
            </w:pPr>
          </w:p>
        </w:tc>
      </w:tr>
      <w:tr w:rsidR="000C7334" w14:paraId="0D2BF2DC"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vAlign w:val="center"/>
          </w:tcPr>
          <w:p w14:paraId="571EDEED" w14:textId="77777777" w:rsidR="000C7334" w:rsidRDefault="000C7334" w:rsidP="008C3CEE">
            <w:pPr>
              <w:pStyle w:val="TAL"/>
            </w:pPr>
            <w:r>
              <w:t xml:space="preserve">    emergency-</w:t>
            </w:r>
            <w:proofErr w:type="spellStart"/>
            <w:r>
              <w:t>ind</w:t>
            </w:r>
            <w:proofErr w:type="spellEnd"/>
          </w:p>
        </w:tc>
        <w:tc>
          <w:tcPr>
            <w:tcW w:w="2127" w:type="dxa"/>
            <w:tcBorders>
              <w:top w:val="single" w:sz="4" w:space="0" w:color="000000"/>
              <w:left w:val="single" w:sz="4" w:space="0" w:color="000000"/>
              <w:bottom w:val="single" w:sz="4" w:space="0" w:color="000000"/>
              <w:right w:val="single" w:sz="4" w:space="0" w:color="000000"/>
            </w:tcBorders>
          </w:tcPr>
          <w:p w14:paraId="565B164B" w14:textId="77777777" w:rsidR="000C7334" w:rsidRDefault="000C7334" w:rsidP="008C3CEE">
            <w:pPr>
              <w:pStyle w:val="TAL"/>
            </w:pPr>
            <w:r>
              <w:t>"false"</w:t>
            </w:r>
          </w:p>
        </w:tc>
        <w:tc>
          <w:tcPr>
            <w:tcW w:w="2126" w:type="dxa"/>
            <w:tcBorders>
              <w:top w:val="single" w:sz="4" w:space="0" w:color="000000"/>
              <w:left w:val="single" w:sz="4" w:space="0" w:color="000000"/>
              <w:bottom w:val="single" w:sz="4" w:space="0" w:color="000000"/>
              <w:right w:val="single" w:sz="4" w:space="0" w:color="000000"/>
            </w:tcBorders>
          </w:tcPr>
          <w:p w14:paraId="7F73202C" w14:textId="77777777" w:rsidR="000C7334" w:rsidRDefault="000C7334" w:rsidP="008C3CEE">
            <w:pPr>
              <w:pStyle w:val="TAL"/>
            </w:pPr>
          </w:p>
        </w:tc>
        <w:tc>
          <w:tcPr>
            <w:tcW w:w="1418" w:type="dxa"/>
            <w:tcBorders>
              <w:top w:val="single" w:sz="4" w:space="0" w:color="000000"/>
              <w:left w:val="single" w:sz="4" w:space="0" w:color="000000"/>
              <w:bottom w:val="single" w:sz="4" w:space="0" w:color="000000"/>
              <w:right w:val="single" w:sz="4" w:space="0" w:color="000000"/>
            </w:tcBorders>
          </w:tcPr>
          <w:p w14:paraId="7EA62B85" w14:textId="77777777" w:rsidR="000C7334" w:rsidRDefault="000C7334" w:rsidP="008C3CE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7E0911D" w14:textId="77777777" w:rsidR="000C7334" w:rsidRDefault="000C7334" w:rsidP="008C3CEE">
            <w:pPr>
              <w:pStyle w:val="TAL"/>
            </w:pPr>
          </w:p>
        </w:tc>
      </w:tr>
      <w:tr w:rsidR="000C7334" w14:paraId="288D00C8" w14:textId="77777777" w:rsidTr="008C3CEE">
        <w:trPr>
          <w:jc w:val="center"/>
        </w:trPr>
        <w:tc>
          <w:tcPr>
            <w:tcW w:w="2834" w:type="dxa"/>
            <w:tcBorders>
              <w:top w:val="single" w:sz="4" w:space="0" w:color="000000"/>
              <w:left w:val="single" w:sz="4" w:space="0" w:color="000000"/>
              <w:bottom w:val="single" w:sz="4" w:space="0" w:color="000000"/>
              <w:right w:val="single" w:sz="4" w:space="0" w:color="000000"/>
            </w:tcBorders>
            <w:vAlign w:val="center"/>
          </w:tcPr>
          <w:p w14:paraId="6A1095EB" w14:textId="77777777" w:rsidR="000C7334" w:rsidRDefault="000C7334" w:rsidP="008C3CEE">
            <w:pPr>
              <w:pStyle w:val="TAL"/>
            </w:pPr>
            <w:r>
              <w:t xml:space="preserve">    alert-</w:t>
            </w:r>
            <w:proofErr w:type="spellStart"/>
            <w:r>
              <w:t>ind</w:t>
            </w:r>
            <w:proofErr w:type="spellEnd"/>
          </w:p>
        </w:tc>
        <w:tc>
          <w:tcPr>
            <w:tcW w:w="2127" w:type="dxa"/>
            <w:tcBorders>
              <w:top w:val="single" w:sz="4" w:space="0" w:color="000000"/>
              <w:left w:val="single" w:sz="4" w:space="0" w:color="000000"/>
              <w:bottom w:val="single" w:sz="4" w:space="0" w:color="000000"/>
              <w:right w:val="single" w:sz="4" w:space="0" w:color="000000"/>
            </w:tcBorders>
          </w:tcPr>
          <w:p w14:paraId="19545AD3" w14:textId="77777777" w:rsidR="000C7334" w:rsidRDefault="000C7334" w:rsidP="008C3CEE">
            <w:pPr>
              <w:pStyle w:val="TAL"/>
            </w:pPr>
            <w:r>
              <w:t>"false"</w:t>
            </w:r>
          </w:p>
        </w:tc>
        <w:tc>
          <w:tcPr>
            <w:tcW w:w="2126" w:type="dxa"/>
            <w:tcBorders>
              <w:top w:val="single" w:sz="4" w:space="0" w:color="000000"/>
              <w:left w:val="single" w:sz="4" w:space="0" w:color="000000"/>
              <w:bottom w:val="single" w:sz="4" w:space="0" w:color="000000"/>
              <w:right w:val="single" w:sz="4" w:space="0" w:color="000000"/>
            </w:tcBorders>
          </w:tcPr>
          <w:p w14:paraId="542D0D32" w14:textId="77777777" w:rsidR="000C7334" w:rsidRDefault="000C7334" w:rsidP="008C3CEE">
            <w:pPr>
              <w:pStyle w:val="TAL"/>
            </w:pPr>
          </w:p>
        </w:tc>
        <w:tc>
          <w:tcPr>
            <w:tcW w:w="1418" w:type="dxa"/>
            <w:tcBorders>
              <w:top w:val="single" w:sz="4" w:space="0" w:color="000000"/>
              <w:left w:val="single" w:sz="4" w:space="0" w:color="000000"/>
              <w:bottom w:val="single" w:sz="4" w:space="0" w:color="000000"/>
              <w:right w:val="single" w:sz="4" w:space="0" w:color="000000"/>
            </w:tcBorders>
          </w:tcPr>
          <w:p w14:paraId="5F600803" w14:textId="77777777" w:rsidR="000C7334" w:rsidRDefault="000C7334" w:rsidP="008C3CE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220348F" w14:textId="77777777" w:rsidR="000C7334" w:rsidRDefault="000C7334" w:rsidP="008C3CEE">
            <w:pPr>
              <w:pStyle w:val="TAL"/>
            </w:pPr>
          </w:p>
        </w:tc>
      </w:tr>
    </w:tbl>
    <w:p w14:paraId="4463C04A" w14:textId="77777777" w:rsidR="000C7334" w:rsidRDefault="000C7334" w:rsidP="000C7334"/>
    <w:p w14:paraId="41D4BA3D" w14:textId="77777777" w:rsidR="000C7334" w:rsidRDefault="000C7334" w:rsidP="000C7334">
      <w:pPr>
        <w:pStyle w:val="TH"/>
      </w:pPr>
      <w:r>
        <w:t xml:space="preserve">Table 6.2.2.3.3-5A: </w:t>
      </w:r>
      <w:r>
        <w:rPr>
          <w:lang w:eastAsia="ko-KR"/>
        </w:rPr>
        <w:t>SIP 200 (OK)</w:t>
      </w:r>
      <w:r>
        <w:t xml:space="preserve"> (Steps 1, 16, 35, Table 6.2.2.3.2-1; step 4, TS 36.579-1 [2] Table 5.3.4.3-1)</w:t>
      </w:r>
    </w:p>
    <w:tbl>
      <w:tblPr>
        <w:tblW w:w="9857" w:type="dxa"/>
        <w:tblInd w:w="-5" w:type="dxa"/>
        <w:tblLook w:val="04A0" w:firstRow="1" w:lastRow="0" w:firstColumn="1" w:lastColumn="0" w:noHBand="0" w:noVBand="1"/>
      </w:tblPr>
      <w:tblGrid>
        <w:gridCol w:w="9857"/>
      </w:tblGrid>
      <w:tr w:rsidR="000C7334" w14:paraId="38416B3E" w14:textId="77777777" w:rsidTr="008C3CEE">
        <w:trPr>
          <w:cantSplit/>
        </w:trPr>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18F98A75" w14:textId="77777777" w:rsidR="000C7334" w:rsidRDefault="000C7334" w:rsidP="008C3CEE">
            <w:pPr>
              <w:pStyle w:val="TAL"/>
            </w:pPr>
            <w:r>
              <w:t>Derivation Path: TS 36.579-1 [2], Table 5.5.2.17.1.1-1 condition INVITE-RSP</w:t>
            </w:r>
          </w:p>
        </w:tc>
      </w:tr>
    </w:tbl>
    <w:p w14:paraId="40BC00F7" w14:textId="77777777" w:rsidR="000C7334" w:rsidRDefault="000C7334" w:rsidP="000C7334"/>
    <w:p w14:paraId="077DDC99" w14:textId="77777777" w:rsidR="000C7334" w:rsidRDefault="000C7334" w:rsidP="000C7334">
      <w:pPr>
        <w:pStyle w:val="TH"/>
      </w:pPr>
      <w:r>
        <w:lastRenderedPageBreak/>
        <w:t xml:space="preserve">Table 6.2.2.3.3-6: </w:t>
      </w:r>
      <w:r>
        <w:rPr>
          <w:lang w:eastAsia="ko-KR"/>
        </w:rPr>
        <w:t>Void</w:t>
      </w:r>
    </w:p>
    <w:p w14:paraId="02849D65" w14:textId="77777777" w:rsidR="000C7334" w:rsidRDefault="000C7334" w:rsidP="000C7334"/>
    <w:p w14:paraId="3496EDEE" w14:textId="77777777" w:rsidR="000C7334" w:rsidRDefault="000C7334" w:rsidP="000C7334">
      <w:pPr>
        <w:pStyle w:val="TH"/>
      </w:pPr>
      <w:r>
        <w:t>Table 6.2.2.3.3-7: Floor Release (Step 13, Table 6.2.2.3.2-1; step 1, TS 36.579-1 [2] Table 5.3.20.3-1;)</w:t>
      </w:r>
    </w:p>
    <w:tbl>
      <w:tblPr>
        <w:tblW w:w="9747" w:type="dxa"/>
        <w:tblInd w:w="-9" w:type="dxa"/>
        <w:tblLook w:val="04A0" w:firstRow="1" w:lastRow="0" w:firstColumn="1" w:lastColumn="0" w:noHBand="0" w:noVBand="1"/>
      </w:tblPr>
      <w:tblGrid>
        <w:gridCol w:w="9747"/>
      </w:tblGrid>
      <w:tr w:rsidR="000C7334" w14:paraId="3751181A" w14:textId="77777777" w:rsidTr="008C3CEE">
        <w:tc>
          <w:tcPr>
            <w:tcW w:w="9747" w:type="dxa"/>
            <w:tcBorders>
              <w:top w:val="single" w:sz="4" w:space="0" w:color="000000"/>
              <w:left w:val="single" w:sz="4" w:space="0" w:color="000000"/>
              <w:bottom w:val="single" w:sz="4" w:space="0" w:color="000000"/>
              <w:right w:val="single" w:sz="4" w:space="0" w:color="000000"/>
            </w:tcBorders>
          </w:tcPr>
          <w:p w14:paraId="1D328CD2" w14:textId="77777777" w:rsidR="000C7334" w:rsidRDefault="000C7334" w:rsidP="008C3CEE">
            <w:pPr>
              <w:pStyle w:val="TAL"/>
              <w:rPr>
                <w:rFonts w:eastAsia="MS Mincho"/>
              </w:rPr>
            </w:pPr>
            <w:r>
              <w:rPr>
                <w:rFonts w:eastAsia="MS Mincho"/>
              </w:rPr>
              <w:t>Derivation Path: 36.579-1 [2], Table 5.5.6.5-1 condition ON-NETWORK.</w:t>
            </w:r>
          </w:p>
        </w:tc>
      </w:tr>
    </w:tbl>
    <w:p w14:paraId="3D165FAF" w14:textId="77777777" w:rsidR="000C7334" w:rsidRDefault="000C7334" w:rsidP="000C7334"/>
    <w:p w14:paraId="1E6185EE" w14:textId="77777777" w:rsidR="000C7334" w:rsidRDefault="000C7334" w:rsidP="000C7334">
      <w:pPr>
        <w:pStyle w:val="TH"/>
      </w:pPr>
      <w:r>
        <w:t>Table 6.2.2.3.3-8: Floor Taken (Steps 4 Table 6.2.2.3.2-1)</w:t>
      </w:r>
    </w:p>
    <w:tbl>
      <w:tblPr>
        <w:tblW w:w="9747" w:type="dxa"/>
        <w:tblInd w:w="-9" w:type="dxa"/>
        <w:tblLook w:val="04A0" w:firstRow="1" w:lastRow="0" w:firstColumn="1" w:lastColumn="0" w:noHBand="0" w:noVBand="1"/>
      </w:tblPr>
      <w:tblGrid>
        <w:gridCol w:w="9747"/>
      </w:tblGrid>
      <w:tr w:rsidR="000C7334" w14:paraId="4312E828" w14:textId="77777777" w:rsidTr="008C3CEE">
        <w:tc>
          <w:tcPr>
            <w:tcW w:w="9747" w:type="dxa"/>
            <w:tcBorders>
              <w:top w:val="single" w:sz="4" w:space="0" w:color="000000"/>
              <w:left w:val="single" w:sz="4" w:space="0" w:color="000000"/>
              <w:bottom w:val="single" w:sz="4" w:space="0" w:color="000000"/>
              <w:right w:val="single" w:sz="4" w:space="0" w:color="000000"/>
            </w:tcBorders>
          </w:tcPr>
          <w:p w14:paraId="1E5BCEA2" w14:textId="77777777" w:rsidR="000C7334" w:rsidRDefault="000C7334" w:rsidP="008C3CEE">
            <w:pPr>
              <w:pStyle w:val="TAL"/>
              <w:rPr>
                <w:rFonts w:eastAsia="MS Mincho"/>
              </w:rPr>
            </w:pPr>
            <w:r>
              <w:rPr>
                <w:rFonts w:eastAsia="MS Mincho"/>
              </w:rPr>
              <w:t>Derivation Path: 36.579-1 [2], Table 5.5.6.7-1 condition ON-NETWORK.</w:t>
            </w:r>
          </w:p>
        </w:tc>
      </w:tr>
    </w:tbl>
    <w:p w14:paraId="47610F10" w14:textId="77777777" w:rsidR="000C7334" w:rsidRDefault="000C7334" w:rsidP="000C7334"/>
    <w:p w14:paraId="718BAC0E" w14:textId="77777777" w:rsidR="000C7334" w:rsidRDefault="000C7334" w:rsidP="000C7334">
      <w:pPr>
        <w:pStyle w:val="TH"/>
      </w:pPr>
      <w:r>
        <w:t>Table 6.2.2.3.3-9: Floor Request (Steps 6, 10, 40, Table 6.2.2.3.2-1; step 1, TS 36.579-1 [2] Table 5.3.19.3-1; step 1, TS 36.579-1 [2] Table 5.3.16.3-1)</w:t>
      </w:r>
    </w:p>
    <w:tbl>
      <w:tblPr>
        <w:tblW w:w="9747" w:type="dxa"/>
        <w:tblInd w:w="-9" w:type="dxa"/>
        <w:tblLook w:val="04A0" w:firstRow="1" w:lastRow="0" w:firstColumn="1" w:lastColumn="0" w:noHBand="0" w:noVBand="1"/>
      </w:tblPr>
      <w:tblGrid>
        <w:gridCol w:w="9747"/>
      </w:tblGrid>
      <w:tr w:rsidR="000C7334" w14:paraId="44CDB6C4" w14:textId="77777777" w:rsidTr="008C3CEE">
        <w:tc>
          <w:tcPr>
            <w:tcW w:w="9747" w:type="dxa"/>
            <w:tcBorders>
              <w:top w:val="single" w:sz="4" w:space="0" w:color="000000"/>
              <w:left w:val="single" w:sz="4" w:space="0" w:color="000000"/>
              <w:bottom w:val="single" w:sz="4" w:space="0" w:color="000000"/>
              <w:right w:val="single" w:sz="4" w:space="0" w:color="000000"/>
            </w:tcBorders>
          </w:tcPr>
          <w:p w14:paraId="16548DB9" w14:textId="77777777" w:rsidR="000C7334" w:rsidRDefault="000C7334" w:rsidP="008C3CEE">
            <w:pPr>
              <w:pStyle w:val="TAL"/>
              <w:rPr>
                <w:rFonts w:eastAsia="MS Mincho"/>
              </w:rPr>
            </w:pPr>
            <w:r>
              <w:rPr>
                <w:rFonts w:eastAsia="MS Mincho"/>
              </w:rPr>
              <w:t>Derivation Path: 36.579-1 [2], Table 5.5.6.2-1 condition ON-NETWORK.</w:t>
            </w:r>
          </w:p>
        </w:tc>
      </w:tr>
    </w:tbl>
    <w:p w14:paraId="22E95EC3" w14:textId="77777777" w:rsidR="000C7334" w:rsidRDefault="000C7334" w:rsidP="000C7334"/>
    <w:p w14:paraId="6DE52558" w14:textId="77777777" w:rsidR="000C7334" w:rsidRDefault="000C7334" w:rsidP="000C7334">
      <w:pPr>
        <w:pStyle w:val="TH"/>
      </w:pPr>
      <w:r>
        <w:t>Table 6.2.2.3.3-10: Floor Deny (Step 6, 40, Table 6.2.2.3.2-1; step 2, TS 36.579-1 [2] Table 5.3.19.3-1)</w:t>
      </w:r>
    </w:p>
    <w:tbl>
      <w:tblPr>
        <w:tblW w:w="9747" w:type="dxa"/>
        <w:tblInd w:w="-9" w:type="dxa"/>
        <w:tblLook w:val="04A0" w:firstRow="1" w:lastRow="0" w:firstColumn="1" w:lastColumn="0" w:noHBand="0" w:noVBand="1"/>
      </w:tblPr>
      <w:tblGrid>
        <w:gridCol w:w="9747"/>
      </w:tblGrid>
      <w:tr w:rsidR="000C7334" w14:paraId="6681CBB3" w14:textId="77777777" w:rsidTr="008C3CEE">
        <w:tc>
          <w:tcPr>
            <w:tcW w:w="9747" w:type="dxa"/>
            <w:tcBorders>
              <w:top w:val="single" w:sz="4" w:space="0" w:color="000000"/>
              <w:left w:val="single" w:sz="4" w:space="0" w:color="000000"/>
              <w:bottom w:val="single" w:sz="4" w:space="0" w:color="000000"/>
              <w:right w:val="single" w:sz="4" w:space="0" w:color="000000"/>
            </w:tcBorders>
          </w:tcPr>
          <w:p w14:paraId="0AD69E41" w14:textId="77777777" w:rsidR="000C7334" w:rsidRDefault="000C7334" w:rsidP="008C3CEE">
            <w:pPr>
              <w:pStyle w:val="TAL"/>
              <w:rPr>
                <w:rFonts w:eastAsia="MS Mincho"/>
              </w:rPr>
            </w:pPr>
            <w:r>
              <w:rPr>
                <w:rFonts w:eastAsia="MS Mincho"/>
              </w:rPr>
              <w:t>Derivation Path: 36.579-1 [2], Table 5.5.6.4-1 condition ON-NETWORK.</w:t>
            </w:r>
          </w:p>
        </w:tc>
      </w:tr>
    </w:tbl>
    <w:p w14:paraId="1C7072B0" w14:textId="77777777" w:rsidR="000C7334" w:rsidRDefault="000C7334" w:rsidP="000C7334"/>
    <w:p w14:paraId="20EC898E" w14:textId="77777777" w:rsidR="000C7334" w:rsidRDefault="000C7334" w:rsidP="000C7334">
      <w:pPr>
        <w:pStyle w:val="TH"/>
      </w:pPr>
      <w:r>
        <w:t>Table 6.2.2.3.3-11: Void</w:t>
      </w:r>
    </w:p>
    <w:p w14:paraId="2D65C83B" w14:textId="77777777" w:rsidR="000C7334" w:rsidRDefault="000C7334" w:rsidP="000C7334"/>
    <w:p w14:paraId="34BF4964" w14:textId="77777777" w:rsidR="000C7334" w:rsidRDefault="000C7334" w:rsidP="000C7334">
      <w:pPr>
        <w:pStyle w:val="TH"/>
      </w:pPr>
      <w:r>
        <w:t>Table 6.2.2.3.3-12: Floor Granted (Step 10, Table 6.2.2.3.2-1; step 2, TS 36.579-1 [2] Table 5.3.16.3-1)</w:t>
      </w:r>
    </w:p>
    <w:tbl>
      <w:tblPr>
        <w:tblW w:w="9747" w:type="dxa"/>
        <w:tblInd w:w="-9" w:type="dxa"/>
        <w:tblLook w:val="04A0" w:firstRow="1" w:lastRow="0" w:firstColumn="1" w:lastColumn="0" w:noHBand="0" w:noVBand="1"/>
      </w:tblPr>
      <w:tblGrid>
        <w:gridCol w:w="9747"/>
      </w:tblGrid>
      <w:tr w:rsidR="000C7334" w14:paraId="2BE4A204" w14:textId="77777777" w:rsidTr="008C3CEE">
        <w:tc>
          <w:tcPr>
            <w:tcW w:w="9747" w:type="dxa"/>
            <w:tcBorders>
              <w:top w:val="single" w:sz="4" w:space="0" w:color="000000"/>
              <w:left w:val="single" w:sz="4" w:space="0" w:color="000000"/>
              <w:bottom w:val="single" w:sz="4" w:space="0" w:color="000000"/>
              <w:right w:val="single" w:sz="4" w:space="0" w:color="000000"/>
            </w:tcBorders>
          </w:tcPr>
          <w:p w14:paraId="296F3F85" w14:textId="77777777" w:rsidR="000C7334" w:rsidRDefault="000C7334" w:rsidP="008C3CEE">
            <w:pPr>
              <w:pStyle w:val="TAL"/>
              <w:rPr>
                <w:rFonts w:eastAsia="MS Mincho"/>
              </w:rPr>
            </w:pPr>
            <w:r>
              <w:rPr>
                <w:rFonts w:eastAsia="MS Mincho"/>
              </w:rPr>
              <w:t>Derivation Path: 36.579-1 [2], Table 5.5.6.3-1 condition ON-NETWORK.</w:t>
            </w:r>
          </w:p>
        </w:tc>
      </w:tr>
    </w:tbl>
    <w:p w14:paraId="7D283EFA" w14:textId="77777777" w:rsidR="000C7334" w:rsidRDefault="000C7334" w:rsidP="000C7334"/>
    <w:p w14:paraId="0C05009F" w14:textId="77777777" w:rsidR="000C7334" w:rsidRDefault="000C7334" w:rsidP="000C7334">
      <w:pPr>
        <w:pStyle w:val="TH"/>
      </w:pPr>
      <w:r>
        <w:t>Table 6.2.2.3.3-13: Floor Request (Steps 23, 33, Table 6.2.2.3.2-1; step 1, TS 36.579-1 [2] Table 5.3.16.3-1)</w:t>
      </w:r>
    </w:p>
    <w:tbl>
      <w:tblPr>
        <w:tblW w:w="9747" w:type="dxa"/>
        <w:tblInd w:w="-9" w:type="dxa"/>
        <w:tblLook w:val="04A0" w:firstRow="1" w:lastRow="0" w:firstColumn="1" w:lastColumn="0" w:noHBand="0" w:noVBand="1"/>
      </w:tblPr>
      <w:tblGrid>
        <w:gridCol w:w="9747"/>
      </w:tblGrid>
      <w:tr w:rsidR="000C7334" w14:paraId="073D5F36" w14:textId="77777777" w:rsidTr="008C3CEE">
        <w:tc>
          <w:tcPr>
            <w:tcW w:w="9747" w:type="dxa"/>
            <w:tcBorders>
              <w:top w:val="single" w:sz="4" w:space="0" w:color="000000"/>
              <w:left w:val="single" w:sz="4" w:space="0" w:color="000000"/>
              <w:bottom w:val="single" w:sz="4" w:space="0" w:color="000000"/>
              <w:right w:val="single" w:sz="4" w:space="0" w:color="000000"/>
            </w:tcBorders>
          </w:tcPr>
          <w:p w14:paraId="36F59AB8" w14:textId="77777777" w:rsidR="000C7334" w:rsidRDefault="000C7334" w:rsidP="008C3CEE">
            <w:pPr>
              <w:pStyle w:val="TAL"/>
              <w:rPr>
                <w:rFonts w:eastAsia="MS Mincho"/>
              </w:rPr>
            </w:pPr>
            <w:r>
              <w:rPr>
                <w:rFonts w:eastAsia="MS Mincho"/>
              </w:rPr>
              <w:t>Derivation Path: 36.579-1 [2], Table 5.5.6.2-1 condition ON-NETWORK, EMERGENCY_CALL</w:t>
            </w:r>
          </w:p>
        </w:tc>
      </w:tr>
    </w:tbl>
    <w:p w14:paraId="587A5057" w14:textId="77777777" w:rsidR="000C7334" w:rsidRDefault="000C7334" w:rsidP="000C7334"/>
    <w:p w14:paraId="6768FC82" w14:textId="77777777" w:rsidR="000C7334" w:rsidRDefault="000C7334" w:rsidP="000C7334">
      <w:pPr>
        <w:pStyle w:val="TH"/>
      </w:pPr>
      <w:r>
        <w:t>Table 6.2.2.3.3-14: Floor Granted (Steps 23, 33, Table 6.2.2.3.2-1; step 2, TS 36.579-1 [2] Table 5.3.16.3-1)</w:t>
      </w:r>
    </w:p>
    <w:tbl>
      <w:tblPr>
        <w:tblW w:w="9747" w:type="dxa"/>
        <w:tblInd w:w="-9" w:type="dxa"/>
        <w:tblLook w:val="04A0" w:firstRow="1" w:lastRow="0" w:firstColumn="1" w:lastColumn="0" w:noHBand="0" w:noVBand="1"/>
      </w:tblPr>
      <w:tblGrid>
        <w:gridCol w:w="9747"/>
      </w:tblGrid>
      <w:tr w:rsidR="000C7334" w14:paraId="7E4CE826" w14:textId="77777777" w:rsidTr="008C3CEE">
        <w:tc>
          <w:tcPr>
            <w:tcW w:w="9747" w:type="dxa"/>
            <w:tcBorders>
              <w:top w:val="single" w:sz="4" w:space="0" w:color="000000"/>
              <w:left w:val="single" w:sz="4" w:space="0" w:color="000000"/>
              <w:bottom w:val="single" w:sz="4" w:space="0" w:color="000000"/>
              <w:right w:val="single" w:sz="4" w:space="0" w:color="000000"/>
            </w:tcBorders>
          </w:tcPr>
          <w:p w14:paraId="41ABFE70" w14:textId="77777777" w:rsidR="000C7334" w:rsidRDefault="000C7334" w:rsidP="008C3CEE">
            <w:pPr>
              <w:pStyle w:val="TAL"/>
              <w:rPr>
                <w:rFonts w:eastAsia="MS Mincho"/>
              </w:rPr>
            </w:pPr>
            <w:r>
              <w:rPr>
                <w:rFonts w:eastAsia="MS Mincho"/>
              </w:rPr>
              <w:t>Derivation Path: 36.579-1 [2], Table 5.5.6.3-1 condition ON-NETWORK, EMERGENCY_CALL</w:t>
            </w:r>
          </w:p>
        </w:tc>
      </w:tr>
    </w:tbl>
    <w:p w14:paraId="6772F55C" w14:textId="77777777" w:rsidR="000C7334" w:rsidRDefault="000C7334" w:rsidP="000C7334"/>
    <w:p w14:paraId="403BB87E" w14:textId="77777777" w:rsidR="000C7334" w:rsidRDefault="000C7334" w:rsidP="000C7334">
      <w:pPr>
        <w:pStyle w:val="TH"/>
      </w:pPr>
      <w:r>
        <w:t>Table 6.2.2.3.3-15: Floor Release (Steps 27, Table 6.2.2.3.2-1; step 1, TS 36.579-1 [2] Table 5.3.21.3-1)</w:t>
      </w:r>
    </w:p>
    <w:tbl>
      <w:tblPr>
        <w:tblW w:w="9747" w:type="dxa"/>
        <w:tblInd w:w="-9" w:type="dxa"/>
        <w:tblLook w:val="04A0" w:firstRow="1" w:lastRow="0" w:firstColumn="1" w:lastColumn="0" w:noHBand="0" w:noVBand="1"/>
      </w:tblPr>
      <w:tblGrid>
        <w:gridCol w:w="9747"/>
      </w:tblGrid>
      <w:tr w:rsidR="000C7334" w14:paraId="782EAAF5" w14:textId="77777777" w:rsidTr="008C3CEE">
        <w:tc>
          <w:tcPr>
            <w:tcW w:w="9747" w:type="dxa"/>
            <w:tcBorders>
              <w:top w:val="single" w:sz="4" w:space="0" w:color="000000"/>
              <w:left w:val="single" w:sz="4" w:space="0" w:color="000000"/>
              <w:bottom w:val="single" w:sz="4" w:space="0" w:color="000000"/>
              <w:right w:val="single" w:sz="4" w:space="0" w:color="000000"/>
            </w:tcBorders>
          </w:tcPr>
          <w:p w14:paraId="4E218D18" w14:textId="77777777" w:rsidR="000C7334" w:rsidRDefault="000C7334" w:rsidP="008C3CEE">
            <w:pPr>
              <w:pStyle w:val="TAL"/>
              <w:rPr>
                <w:rFonts w:eastAsia="MS Mincho"/>
              </w:rPr>
            </w:pPr>
            <w:r>
              <w:rPr>
                <w:rFonts w:eastAsia="MS Mincho"/>
              </w:rPr>
              <w:t>Derivation Path: 36.579-1 [2], Table 5.5.6.5-1 condition ON-NETWORK, EMERGENCY_CALL</w:t>
            </w:r>
          </w:p>
        </w:tc>
      </w:tr>
    </w:tbl>
    <w:p w14:paraId="31615FA8" w14:textId="77777777" w:rsidR="000C7334" w:rsidRDefault="000C7334" w:rsidP="000C7334"/>
    <w:p w14:paraId="7F9F842C" w14:textId="77777777" w:rsidR="000C7334" w:rsidRDefault="000C7334" w:rsidP="000C7334">
      <w:pPr>
        <w:pStyle w:val="TH"/>
      </w:pPr>
      <w:r>
        <w:t>Table 6.2.2.3.3-16: Floor Taken (Steps 19, 27, Table 6.2.2.3.2-1; step 3, TS 36.579-1 [2] Table 5.3.21.3-1)</w:t>
      </w:r>
    </w:p>
    <w:tbl>
      <w:tblPr>
        <w:tblW w:w="9747" w:type="dxa"/>
        <w:tblInd w:w="-9" w:type="dxa"/>
        <w:tblLook w:val="04A0" w:firstRow="1" w:lastRow="0" w:firstColumn="1" w:lastColumn="0" w:noHBand="0" w:noVBand="1"/>
      </w:tblPr>
      <w:tblGrid>
        <w:gridCol w:w="9747"/>
      </w:tblGrid>
      <w:tr w:rsidR="000C7334" w14:paraId="4E5B006C" w14:textId="77777777" w:rsidTr="008C3CEE">
        <w:tc>
          <w:tcPr>
            <w:tcW w:w="9747" w:type="dxa"/>
            <w:tcBorders>
              <w:top w:val="single" w:sz="4" w:space="0" w:color="000000"/>
              <w:left w:val="single" w:sz="4" w:space="0" w:color="000000"/>
              <w:bottom w:val="single" w:sz="4" w:space="0" w:color="000000"/>
              <w:right w:val="single" w:sz="4" w:space="0" w:color="000000"/>
            </w:tcBorders>
          </w:tcPr>
          <w:p w14:paraId="259E8B84" w14:textId="77777777" w:rsidR="000C7334" w:rsidRDefault="000C7334" w:rsidP="008C3CEE">
            <w:pPr>
              <w:pStyle w:val="TAL"/>
              <w:rPr>
                <w:rFonts w:eastAsia="MS Mincho"/>
              </w:rPr>
            </w:pPr>
            <w:r>
              <w:rPr>
                <w:rFonts w:eastAsia="MS Mincho"/>
              </w:rPr>
              <w:t>Derivation Path: 36.579-1 [2], Table 5.5.6.7-1 condition ON-NETWORK, EMERGENCY_CALL</w:t>
            </w:r>
          </w:p>
        </w:tc>
      </w:tr>
    </w:tbl>
    <w:p w14:paraId="142C154A" w14:textId="77777777" w:rsidR="000C7334" w:rsidRDefault="000C7334" w:rsidP="000C7334"/>
    <w:p w14:paraId="7A397A7E" w14:textId="77777777" w:rsidR="000C7334" w:rsidRDefault="000C7334" w:rsidP="000C7334">
      <w:pPr>
        <w:pStyle w:val="TH"/>
      </w:pPr>
      <w:r>
        <w:t>Table 6.2.2.3.3-17: Floor Revoke (Step 25, Table 6.2.2.3.2-1)</w:t>
      </w:r>
    </w:p>
    <w:tbl>
      <w:tblPr>
        <w:tblW w:w="9747" w:type="dxa"/>
        <w:tblInd w:w="-9" w:type="dxa"/>
        <w:tblLook w:val="04A0" w:firstRow="1" w:lastRow="0" w:firstColumn="1" w:lastColumn="0" w:noHBand="0" w:noVBand="1"/>
      </w:tblPr>
      <w:tblGrid>
        <w:gridCol w:w="9747"/>
      </w:tblGrid>
      <w:tr w:rsidR="000C7334" w14:paraId="1A605206" w14:textId="77777777" w:rsidTr="008C3CEE">
        <w:tc>
          <w:tcPr>
            <w:tcW w:w="9747" w:type="dxa"/>
            <w:tcBorders>
              <w:top w:val="single" w:sz="4" w:space="0" w:color="000000"/>
              <w:left w:val="single" w:sz="4" w:space="0" w:color="000000"/>
              <w:bottom w:val="single" w:sz="4" w:space="0" w:color="000000"/>
              <w:right w:val="single" w:sz="4" w:space="0" w:color="000000"/>
            </w:tcBorders>
          </w:tcPr>
          <w:p w14:paraId="0A1D1FF9" w14:textId="77777777" w:rsidR="000C7334" w:rsidRDefault="000C7334" w:rsidP="008C3CEE">
            <w:pPr>
              <w:pStyle w:val="TAL"/>
              <w:rPr>
                <w:rFonts w:eastAsia="MS Mincho"/>
              </w:rPr>
            </w:pPr>
            <w:r>
              <w:rPr>
                <w:rFonts w:eastAsia="MS Mincho"/>
              </w:rPr>
              <w:t>Derivation Path: 36.579-1 [2], Table 5.5.6.8-1 condition EMERGENCY-CALL</w:t>
            </w:r>
          </w:p>
        </w:tc>
      </w:tr>
    </w:tbl>
    <w:p w14:paraId="7C377D5A" w14:textId="77777777" w:rsidR="000C7334" w:rsidRDefault="000C7334" w:rsidP="000C7334"/>
    <w:p w14:paraId="77D0E957" w14:textId="77777777" w:rsidR="000C7334" w:rsidRDefault="000C7334" w:rsidP="000C7334">
      <w:pPr>
        <w:pStyle w:val="TH"/>
      </w:pPr>
      <w:r>
        <w:lastRenderedPageBreak/>
        <w:t>Table 6.2.2.3.3-18: Floor Idle (Step 21, 31, Table 6.2.2.3.2-1)</w:t>
      </w:r>
    </w:p>
    <w:tbl>
      <w:tblPr>
        <w:tblW w:w="9747" w:type="dxa"/>
        <w:tblInd w:w="-9" w:type="dxa"/>
        <w:tblLook w:val="04A0" w:firstRow="1" w:lastRow="0" w:firstColumn="1" w:lastColumn="0" w:noHBand="0" w:noVBand="1"/>
      </w:tblPr>
      <w:tblGrid>
        <w:gridCol w:w="9747"/>
      </w:tblGrid>
      <w:tr w:rsidR="000C7334" w14:paraId="77D7C35F" w14:textId="77777777" w:rsidTr="008C3CEE">
        <w:tc>
          <w:tcPr>
            <w:tcW w:w="9747" w:type="dxa"/>
            <w:tcBorders>
              <w:top w:val="single" w:sz="4" w:space="0" w:color="000000"/>
              <w:left w:val="single" w:sz="4" w:space="0" w:color="000000"/>
              <w:bottom w:val="single" w:sz="4" w:space="0" w:color="000000"/>
              <w:right w:val="single" w:sz="4" w:space="0" w:color="000000"/>
            </w:tcBorders>
          </w:tcPr>
          <w:p w14:paraId="2494B45B" w14:textId="77777777" w:rsidR="000C7334" w:rsidRDefault="000C7334" w:rsidP="008C3CEE">
            <w:pPr>
              <w:pStyle w:val="TAL"/>
              <w:rPr>
                <w:rFonts w:eastAsia="MS Mincho"/>
              </w:rPr>
            </w:pPr>
            <w:r>
              <w:rPr>
                <w:rFonts w:eastAsia="MS Mincho"/>
              </w:rPr>
              <w:t>Derivation Path: 36.579-1 [2], Table 5.5.6.6-1 condition EMERGENCY-CALL</w:t>
            </w:r>
          </w:p>
        </w:tc>
      </w:tr>
    </w:tbl>
    <w:p w14:paraId="2B6F1C2F" w14:textId="77777777" w:rsidR="000C7334" w:rsidRDefault="000C7334" w:rsidP="000C7334">
      <w:pPr>
        <w:pStyle w:val="Heading4"/>
      </w:pPr>
    </w:p>
    <w:p w14:paraId="6098F689" w14:textId="77777777" w:rsidR="000C7334" w:rsidRDefault="000C7334" w:rsidP="000C7334">
      <w:pPr>
        <w:keepNext/>
        <w:keepLines/>
        <w:spacing w:before="120"/>
        <w:ind w:left="1701" w:hanging="1701"/>
        <w:outlineLvl w:val="4"/>
        <w:rPr>
          <w:rFonts w:ascii="Arial" w:hAnsi="Arial"/>
          <w:sz w:val="22"/>
        </w:rPr>
      </w:pPr>
      <w:r>
        <w:rPr>
          <w:rFonts w:ascii="Arial" w:hAnsi="Arial"/>
          <w:color w:val="0070C0"/>
          <w:sz w:val="28"/>
          <w:szCs w:val="28"/>
        </w:rPr>
        <w:t>&lt;End of modification&gt;</w:t>
      </w:r>
    </w:p>
    <w:p w14:paraId="6736E033" w14:textId="77777777" w:rsidR="000C7334" w:rsidRDefault="000C7334" w:rsidP="000C7334"/>
    <w:p w14:paraId="68C9CD36" w14:textId="77777777" w:rsidR="001E41F3" w:rsidRDefault="001E41F3">
      <w:pPr>
        <w:rPr>
          <w:noProof/>
        </w:rPr>
      </w:pPr>
      <w:bookmarkStart w:id="17" w:name="_GoBack"/>
      <w:bookmarkEnd w:id="17"/>
    </w:p>
    <w:sectPr w:rsidR="001E41F3">
      <w:pgSz w:w="11906" w:h="16838"/>
      <w:pgMar w:top="1417" w:right="1417" w:bottom="1134" w:left="1417" w:header="0" w:footer="0" w:gutter="0"/>
      <w:cols w:space="720"/>
      <w:formProt w:val="0"/>
      <w:docGrid w:linePitch="360" w:charSpace="819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754D4" w14:textId="77777777" w:rsidR="008C3C2E" w:rsidRDefault="008C3C2E">
      <w:r>
        <w:separator/>
      </w:r>
    </w:p>
  </w:endnote>
  <w:endnote w:type="continuationSeparator" w:id="0">
    <w:p w14:paraId="3BC49271" w14:textId="77777777" w:rsidR="008C3C2E" w:rsidRDefault="008C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altName w:val="Ubuntu"/>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EB2AF" w14:textId="77777777" w:rsidR="008C3C2E" w:rsidRDefault="008C3C2E">
      <w:r>
        <w:separator/>
      </w:r>
    </w:p>
  </w:footnote>
  <w:footnote w:type="continuationSeparator" w:id="0">
    <w:p w14:paraId="1A9D792C" w14:textId="77777777" w:rsidR="008C3C2E" w:rsidRDefault="008C3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PV/EHU">
    <w15:presenceInfo w15:providerId="None" w15:userId="UPV/E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334"/>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3C2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C7334"/>
    <w:rPr>
      <w:rFonts w:ascii="Arial" w:hAnsi="Arial"/>
      <w:lang w:val="en-GB" w:eastAsia="en-US"/>
    </w:rPr>
  </w:style>
  <w:style w:type="character" w:customStyle="1" w:styleId="NOChar2">
    <w:name w:val="NO Char2"/>
    <w:link w:val="NO"/>
    <w:qFormat/>
    <w:locked/>
    <w:rsid w:val="000C7334"/>
    <w:rPr>
      <w:rFonts w:ascii="Times New Roman" w:hAnsi="Times New Roman"/>
      <w:lang w:val="en-GB" w:eastAsia="en-US"/>
    </w:rPr>
  </w:style>
  <w:style w:type="character" w:customStyle="1" w:styleId="PLChar">
    <w:name w:val="PL Char"/>
    <w:link w:val="PL"/>
    <w:qFormat/>
    <w:rsid w:val="000C7334"/>
    <w:rPr>
      <w:rFonts w:ascii="Courier New" w:hAnsi="Courier New"/>
      <w:noProof/>
      <w:sz w:val="16"/>
      <w:lang w:val="en-GB" w:eastAsia="en-US"/>
    </w:rPr>
  </w:style>
  <w:style w:type="character" w:customStyle="1" w:styleId="TACCar">
    <w:name w:val="TAC Car"/>
    <w:link w:val="TAC"/>
    <w:qFormat/>
    <w:rsid w:val="000C7334"/>
    <w:rPr>
      <w:rFonts w:ascii="Arial" w:hAnsi="Arial"/>
      <w:sz w:val="18"/>
      <w:lang w:val="en-GB" w:eastAsia="en-US"/>
    </w:rPr>
  </w:style>
  <w:style w:type="character" w:customStyle="1" w:styleId="TAHCar">
    <w:name w:val="TAH Car"/>
    <w:link w:val="TAH"/>
    <w:qFormat/>
    <w:rsid w:val="000C7334"/>
    <w:rPr>
      <w:rFonts w:ascii="Arial" w:hAnsi="Arial"/>
      <w:b/>
      <w:sz w:val="18"/>
      <w:lang w:val="en-GB" w:eastAsia="en-US"/>
    </w:rPr>
  </w:style>
  <w:style w:type="character" w:customStyle="1" w:styleId="B1Char2">
    <w:name w:val="B1 Char2"/>
    <w:link w:val="B1"/>
    <w:qFormat/>
    <w:rsid w:val="000C7334"/>
    <w:rPr>
      <w:rFonts w:ascii="Times New Roman" w:hAnsi="Times New Roman"/>
      <w:lang w:val="en-GB" w:eastAsia="en-US"/>
    </w:rPr>
  </w:style>
  <w:style w:type="character" w:customStyle="1" w:styleId="THChar">
    <w:name w:val="TH Char"/>
    <w:link w:val="TH"/>
    <w:qFormat/>
    <w:rsid w:val="000C7334"/>
    <w:rPr>
      <w:rFonts w:ascii="Arial" w:hAnsi="Arial"/>
      <w:b/>
      <w:lang w:val="en-GB" w:eastAsia="en-US"/>
    </w:rPr>
  </w:style>
  <w:style w:type="character" w:customStyle="1" w:styleId="B2Char">
    <w:name w:val="B2 Char"/>
    <w:link w:val="B2"/>
    <w:qFormat/>
    <w:rsid w:val="000C7334"/>
    <w:rPr>
      <w:rFonts w:ascii="Times New Roman" w:hAnsi="Times New Roman"/>
      <w:lang w:val="en-GB" w:eastAsia="en-US"/>
    </w:rPr>
  </w:style>
  <w:style w:type="character" w:customStyle="1" w:styleId="B3Char">
    <w:name w:val="B3 Char"/>
    <w:link w:val="B3"/>
    <w:qFormat/>
    <w:rsid w:val="000C7334"/>
    <w:rPr>
      <w:rFonts w:ascii="Times New Roman" w:hAnsi="Times New Roman"/>
      <w:lang w:val="en-GB" w:eastAsia="en-US"/>
    </w:rPr>
  </w:style>
  <w:style w:type="character" w:customStyle="1" w:styleId="TANChar">
    <w:name w:val="TAN Char"/>
    <w:link w:val="TAN"/>
    <w:qFormat/>
    <w:rsid w:val="000C7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82EA7-89F9-AD43-A9D5-3F2551B7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16</Pages>
  <Words>5952</Words>
  <Characters>33931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Fidel Liberal</cp:lastModifiedBy>
  <cp:revision>2</cp:revision>
  <cp:lastPrinted>1900-01-01T00:14:44Z</cp:lastPrinted>
  <dcterms:created xsi:type="dcterms:W3CDTF">2022-02-11T10:03:00Z</dcterms:created>
  <dcterms:modified xsi:type="dcterms:W3CDTF">2022-02-11T10:03:00Z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R5-221082</vt:lpwstr>
  </property>
  <property fmtid="{D5CDD505-2E9C-101B-9397-08002B2CF9AE}" pid="10" name="Spec#">
    <vt:lpwstr>36.579-2</vt:lpwstr>
  </property>
  <property fmtid="{D5CDD505-2E9C-101B-9397-08002B2CF9AE}" pid="11" name="Cr#">
    <vt:lpwstr>0285</vt:lpwstr>
  </property>
  <property fmtid="{D5CDD505-2E9C-101B-9397-08002B2CF9AE}" pid="12" name="Revision">
    <vt:lpwstr>-</vt:lpwstr>
  </property>
  <property fmtid="{D5CDD505-2E9C-101B-9397-08002B2CF9AE}" pid="13" name="Version">
    <vt:lpwstr>15.2.0</vt:lpwstr>
  </property>
  <property fmtid="{D5CDD505-2E9C-101B-9397-08002B2CF9AE}" pid="14" name="CrTitle">
    <vt:lpwstr>Correction of MCPTT Test Case 6.2.2</vt:lpwstr>
  </property>
  <property fmtid="{D5CDD505-2E9C-101B-9397-08002B2CF9AE}" pid="15" name="SourceIfWg">
    <vt:lpwstr>UPV/EHU, Nemergent Solutions</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Rel-15</vt:lpwstr>
  </property>
</Properties>
</file>