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85CCB" w14:textId="67D8FCF0" w:rsidR="00AE743A" w:rsidRDefault="00AE743A" w:rsidP="00317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23CDD">
        <w:fldChar w:fldCharType="begin"/>
      </w:r>
      <w:r w:rsidR="00B23CDD">
        <w:instrText xml:space="preserve"> DOCPROPERTY  TSG/WGRef  \* MERGEFORMAT </w:instrText>
      </w:r>
      <w:r w:rsidR="00B23CDD">
        <w:fldChar w:fldCharType="separate"/>
      </w:r>
      <w:r>
        <w:rPr>
          <w:b/>
          <w:noProof/>
          <w:sz w:val="24"/>
        </w:rPr>
        <w:t>RAN5</w:t>
      </w:r>
      <w:r w:rsidR="00B23CD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23CDD">
        <w:fldChar w:fldCharType="begin"/>
      </w:r>
      <w:r w:rsidR="00B23CDD">
        <w:instrText xml:space="preserve"> DOCPROPERTY  MtgSeq  \* MERGEFORMAT </w:instrText>
      </w:r>
      <w:r w:rsidR="00B23CDD">
        <w:fldChar w:fldCharType="separate"/>
      </w:r>
      <w:r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3</w:t>
      </w:r>
      <w:r w:rsidR="00B23CDD">
        <w:rPr>
          <w:b/>
          <w:noProof/>
          <w:sz w:val="24"/>
          <w:lang w:eastAsia="zh-CN"/>
        </w:rPr>
        <w:fldChar w:fldCharType="end"/>
      </w:r>
      <w:r w:rsidR="00B23CDD">
        <w:fldChar w:fldCharType="begin"/>
      </w:r>
      <w:r w:rsidR="00B23CDD">
        <w:instrText xml:space="preserve"> DOCPROPERTY  MtgTitle  \* MERGEFORMAT </w:instrText>
      </w:r>
      <w:r w:rsidR="00B23CDD">
        <w:fldChar w:fldCharType="separate"/>
      </w:r>
      <w:r>
        <w:rPr>
          <w:b/>
          <w:noProof/>
          <w:sz w:val="24"/>
        </w:rPr>
        <w:t>-e</w:t>
      </w:r>
      <w:r w:rsidR="00B23C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3CDD">
        <w:fldChar w:fldCharType="begin"/>
      </w:r>
      <w:r w:rsidR="00B23CDD">
        <w:instrText xml:space="preserve"> DOCPROPERTY  Tdoc#  \* MERGEFORMAT </w:instrText>
      </w:r>
      <w:r w:rsidR="00B23CDD">
        <w:fldChar w:fldCharType="separate"/>
      </w:r>
      <w:r>
        <w:rPr>
          <w:b/>
          <w:i/>
          <w:noProof/>
          <w:sz w:val="28"/>
        </w:rPr>
        <w:t>R5-21</w:t>
      </w:r>
      <w:r w:rsidR="002C1B23">
        <w:rPr>
          <w:b/>
          <w:i/>
          <w:noProof/>
          <w:sz w:val="28"/>
        </w:rPr>
        <w:t>7271</w:t>
      </w:r>
      <w:r w:rsidR="00B23CDD">
        <w:rPr>
          <w:b/>
          <w:i/>
          <w:noProof/>
          <w:sz w:val="28"/>
        </w:rPr>
        <w:fldChar w:fldCharType="end"/>
      </w:r>
      <w:r w:rsidR="00E14908" w:rsidRPr="00E14908">
        <w:rPr>
          <w:rFonts w:hint="eastAsia"/>
          <w:b/>
          <w:i/>
          <w:noProof/>
          <w:sz w:val="28"/>
          <w:highlight w:val="cyan"/>
          <w:lang w:eastAsia="zh-CN"/>
        </w:rPr>
        <w:t>r1</w:t>
      </w:r>
    </w:p>
    <w:p w14:paraId="426CD327" w14:textId="77777777" w:rsidR="00AE743A" w:rsidRPr="00930897" w:rsidRDefault="00AE743A" w:rsidP="00AE743A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30897">
        <w:rPr>
          <w:rFonts w:ascii="Arial" w:eastAsia="宋体" w:hAnsi="Arial"/>
          <w:b/>
          <w:noProof/>
          <w:sz w:val="24"/>
        </w:rPr>
        <w:t>Electronic Meeting</w:t>
      </w:r>
      <w:r w:rsidRPr="00930897">
        <w:rPr>
          <w:rFonts w:ascii="Arial" w:eastAsia="宋体" w:hAnsi="Arial"/>
        </w:rPr>
        <w:fldChar w:fldCharType="begin"/>
      </w:r>
      <w:r w:rsidRPr="00930897">
        <w:rPr>
          <w:rFonts w:ascii="Arial" w:eastAsia="宋体" w:hAnsi="Arial"/>
        </w:rPr>
        <w:instrText xml:space="preserve"> DOCPROPERTY  Country  \* MERGEFORMAT </w:instrText>
      </w:r>
      <w:r w:rsidRPr="00930897">
        <w:rPr>
          <w:rFonts w:ascii="Arial" w:eastAsia="宋体" w:hAnsi="Arial"/>
        </w:rPr>
        <w:fldChar w:fldCharType="end"/>
      </w:r>
      <w:r w:rsidRPr="00930897">
        <w:rPr>
          <w:rFonts w:ascii="Arial" w:eastAsia="宋体" w:hAnsi="Arial"/>
          <w:b/>
          <w:noProof/>
          <w:sz w:val="24"/>
        </w:rPr>
        <w:t xml:space="preserve">,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hAnsi="Arial" w:cs="Arial"/>
          <w:b/>
          <w:noProof/>
          <w:sz w:val="24"/>
          <w:lang w:eastAsia="ja-JP"/>
        </w:rPr>
        <w:t>8</w:t>
      </w:r>
      <w:r w:rsidRPr="00B64EAE">
        <w:rPr>
          <w:rFonts w:ascii="Arial" w:eastAsia="宋体" w:hAnsi="Arial" w:cs="Arial"/>
          <w:b/>
          <w:noProof/>
          <w:sz w:val="24"/>
        </w:rPr>
        <w:t xml:space="preserve">th 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hAnsi="Arial" w:cs="Arial"/>
          <w:b/>
          <w:noProof/>
          <w:sz w:val="24"/>
          <w:lang w:eastAsia="ja-JP"/>
        </w:rPr>
        <w:t>Nov</w:t>
      </w:r>
      <w:r w:rsidRPr="00B64EAE">
        <w:rPr>
          <w:rFonts w:ascii="Arial" w:eastAsia="宋体" w:hAnsi="Arial" w:cs="Arial"/>
          <w:b/>
          <w:noProof/>
          <w:sz w:val="24"/>
        </w:rPr>
        <w:t xml:space="preserve">–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eastAsia="宋体" w:hAnsi="Arial" w:cs="Arial"/>
          <w:b/>
          <w:noProof/>
          <w:sz w:val="24"/>
        </w:rPr>
        <w:t>19th Nov 20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01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01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012A">
              <w:rPr>
                <w:i/>
                <w:noProof/>
                <w:sz w:val="14"/>
              </w:rPr>
              <w:t>CR-Form-v</w:t>
            </w:r>
            <w:r w:rsidR="008863B9" w:rsidRPr="00B4012A">
              <w:rPr>
                <w:i/>
                <w:noProof/>
                <w:sz w:val="14"/>
              </w:rPr>
              <w:t>12.</w:t>
            </w:r>
            <w:r w:rsidR="002E472E" w:rsidRPr="00B4012A">
              <w:rPr>
                <w:i/>
                <w:noProof/>
                <w:sz w:val="14"/>
              </w:rPr>
              <w:t>1</w:t>
            </w:r>
          </w:p>
        </w:tc>
      </w:tr>
      <w:tr w:rsidR="001E41F3" w:rsidRPr="00B401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01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012A" w:rsidRDefault="00B23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DB29D" w:rsidR="001E41F3" w:rsidRPr="00B4012A" w:rsidRDefault="00661048" w:rsidP="00661048">
            <w:pPr>
              <w:pStyle w:val="CRCoverPage"/>
              <w:spacing w:after="0"/>
              <w:jc w:val="right"/>
              <w:rPr>
                <w:noProof/>
              </w:rPr>
            </w:pPr>
            <w:r w:rsidRPr="00661048">
              <w:rPr>
                <w:b/>
                <w:noProof/>
                <w:sz w:val="28"/>
              </w:rPr>
              <w:t>2603</w:t>
            </w:r>
          </w:p>
        </w:tc>
        <w:tc>
          <w:tcPr>
            <w:tcW w:w="709" w:type="dxa"/>
          </w:tcPr>
          <w:p w14:paraId="09D2C09B" w14:textId="77777777" w:rsidR="001E41F3" w:rsidRPr="00B401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973C3" w:rsidR="001E41F3" w:rsidRPr="00B4012A" w:rsidRDefault="006610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01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B4012A" w:rsidRDefault="00B23CDD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16.</w:t>
            </w:r>
            <w:r w:rsidR="006A268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3F3D" w:rsidRPr="00B401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01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012A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01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012A">
              <w:rPr>
                <w:rFonts w:cs="Arial"/>
                <w:i/>
                <w:noProof/>
              </w:rPr>
              <w:t>on using this form</w:t>
            </w:r>
            <w:r w:rsidR="0051580D" w:rsidRPr="00B4012A">
              <w:rPr>
                <w:rFonts w:cs="Arial"/>
                <w:i/>
                <w:noProof/>
              </w:rPr>
              <w:t>: c</w:t>
            </w:r>
            <w:r w:rsidR="00F25D98" w:rsidRPr="00B401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012A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B4012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01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01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01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012A" w14:paraId="0EE45D52" w14:textId="77777777" w:rsidTr="00A7671C">
        <w:tc>
          <w:tcPr>
            <w:tcW w:w="2835" w:type="dxa"/>
          </w:tcPr>
          <w:p w14:paraId="59860FA1" w14:textId="77777777" w:rsidR="00F25D98" w:rsidRPr="00B401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Proposed change</w:t>
            </w:r>
            <w:r w:rsidR="00A7671C" w:rsidRPr="00B4012A">
              <w:rPr>
                <w:b/>
                <w:i/>
                <w:noProof/>
              </w:rPr>
              <w:t xml:space="preserve"> </w:t>
            </w:r>
            <w:r w:rsidRPr="00B401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01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012A" w14:paraId="31618834" w14:textId="77777777" w:rsidTr="002F3794">
        <w:tc>
          <w:tcPr>
            <w:tcW w:w="9640" w:type="dxa"/>
            <w:gridSpan w:val="11"/>
          </w:tcPr>
          <w:p w14:paraId="5547750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8300953" w14:textId="77777777" w:rsidTr="002F37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Title:</w:t>
            </w:r>
            <w:r w:rsidRPr="00B401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B0F5B" w:rsidR="001E41F3" w:rsidRPr="00B4012A" w:rsidRDefault="00B23CDD" w:rsidP="006A26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2685" w:rsidRPr="006A2685">
              <w:t>Addition</w:t>
            </w:r>
            <w:r w:rsidR="002640DD" w:rsidRPr="00B4012A">
              <w:t xml:space="preserve"> of </w:t>
            </w:r>
            <w:r w:rsidR="002322F4">
              <w:rPr>
                <w:rFonts w:hint="eastAsia"/>
                <w:lang w:eastAsia="zh-CN"/>
              </w:rPr>
              <w:t xml:space="preserve">NR </w:t>
            </w:r>
            <w:r w:rsidR="006A2685">
              <w:rPr>
                <w:rFonts w:hint="eastAsia"/>
                <w:lang w:eastAsia="zh-CN"/>
              </w:rPr>
              <w:t>V2X</w:t>
            </w:r>
            <w:r w:rsidR="002640DD" w:rsidRPr="00B4012A">
              <w:t xml:space="preserve"> test case </w:t>
            </w:r>
            <w:r w:rsidR="006A2685" w:rsidRPr="006A2685">
              <w:t>12.</w:t>
            </w:r>
            <w:r w:rsidR="00BA6C5D">
              <w:rPr>
                <w:rFonts w:hint="eastAsia"/>
                <w:lang w:eastAsia="zh-CN"/>
              </w:rPr>
              <w:t>2</w:t>
            </w:r>
            <w:r w:rsidR="006A2685" w:rsidRPr="006A2685">
              <w:t>.3.2</w:t>
            </w:r>
            <w:r>
              <w:fldChar w:fldCharType="end"/>
            </w:r>
          </w:p>
        </w:tc>
      </w:tr>
      <w:tr w:rsidR="001E41F3" w:rsidRPr="00B4012A" w14:paraId="05C08479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46D5D7C2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B4012A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DIA, CATT</w:t>
            </w:r>
          </w:p>
        </w:tc>
      </w:tr>
      <w:tr w:rsidR="001E41F3" w:rsidRPr="00B4012A" w14:paraId="4196B218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B4012A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012A">
              <w:t>R5</w:t>
            </w:r>
            <w:r w:rsidR="002160D7" w:rsidRPr="00B4012A">
              <w:fldChar w:fldCharType="begin"/>
            </w:r>
            <w:r w:rsidR="002160D7" w:rsidRPr="00B4012A">
              <w:instrText xml:space="preserve"> DOCPROPERTY  SourceIfTsg  \* MERGEFORMAT </w:instrText>
            </w:r>
            <w:r w:rsidR="002160D7" w:rsidRPr="00B4012A">
              <w:fldChar w:fldCharType="end"/>
            </w:r>
          </w:p>
        </w:tc>
      </w:tr>
      <w:tr w:rsidR="001E41F3" w:rsidRPr="00B4012A" w14:paraId="76303739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0563E52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Work item code</w:t>
            </w:r>
            <w:r w:rsidR="0051580D" w:rsidRPr="00B401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B4012A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6A2685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1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B4012A" w:rsidRDefault="00B23CDD" w:rsidP="00FA6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2685">
              <w:rPr>
                <w:noProof/>
              </w:rPr>
              <w:t>2021-</w:t>
            </w:r>
            <w:r w:rsidR="006A2685">
              <w:rPr>
                <w:rFonts w:hint="eastAsia"/>
                <w:noProof/>
                <w:lang w:eastAsia="zh-CN"/>
              </w:rPr>
              <w:t>10</w:t>
            </w:r>
            <w:r w:rsidR="00D24991" w:rsidRPr="00B4012A">
              <w:rPr>
                <w:noProof/>
              </w:rPr>
              <w:t>-</w:t>
            </w:r>
            <w:r w:rsidR="00FA67A5">
              <w:rPr>
                <w:rFonts w:hint="eastAsia"/>
                <w:noProof/>
                <w:lang w:eastAsia="zh-CN"/>
              </w:rPr>
              <w:t>2</w:t>
            </w:r>
            <w:r w:rsidR="00D24991" w:rsidRPr="00B4012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690C7843" w14:textId="77777777" w:rsidTr="002F379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3D4AF59" w14:textId="77777777" w:rsidTr="002F37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012A" w:rsidRDefault="00B23C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B401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01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012A" w:rsidRDefault="00B23C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401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30122F0C" w14:textId="77777777" w:rsidTr="002F37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01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categories:</w:t>
            </w:r>
            <w:r w:rsidRPr="00B4012A">
              <w:rPr>
                <w:b/>
                <w:i/>
                <w:noProof/>
                <w:sz w:val="18"/>
              </w:rPr>
              <w:br/>
              <w:t>F</w:t>
            </w:r>
            <w:r w:rsidRPr="00B4012A">
              <w:rPr>
                <w:i/>
                <w:noProof/>
                <w:sz w:val="18"/>
              </w:rPr>
              <w:t xml:space="preserve">  (correction)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A</w:t>
            </w:r>
            <w:r w:rsidRPr="00B4012A">
              <w:rPr>
                <w:i/>
                <w:noProof/>
                <w:sz w:val="18"/>
              </w:rPr>
              <w:t xml:space="preserve">  (</w:t>
            </w:r>
            <w:r w:rsidR="00DE34CF" w:rsidRPr="00B4012A">
              <w:rPr>
                <w:i/>
                <w:noProof/>
                <w:sz w:val="18"/>
              </w:rPr>
              <w:t xml:space="preserve">mirror </w:t>
            </w:r>
            <w:r w:rsidRPr="00B4012A">
              <w:rPr>
                <w:i/>
                <w:noProof/>
                <w:sz w:val="18"/>
              </w:rPr>
              <w:t>correspond</w:t>
            </w:r>
            <w:r w:rsidR="00DE34CF" w:rsidRPr="00B4012A">
              <w:rPr>
                <w:i/>
                <w:noProof/>
                <w:sz w:val="18"/>
              </w:rPr>
              <w:t xml:space="preserve">ing </w:t>
            </w:r>
            <w:r w:rsidRPr="00B4012A">
              <w:rPr>
                <w:i/>
                <w:noProof/>
                <w:sz w:val="18"/>
              </w:rPr>
              <w:t xml:space="preserve">to a </w:t>
            </w:r>
            <w:r w:rsidR="00DE34CF" w:rsidRPr="00B4012A">
              <w:rPr>
                <w:i/>
                <w:noProof/>
                <w:sz w:val="18"/>
              </w:rPr>
              <w:t xml:space="preserve">change </w:t>
            </w:r>
            <w:r w:rsidRPr="00B4012A">
              <w:rPr>
                <w:i/>
                <w:noProof/>
                <w:sz w:val="18"/>
              </w:rPr>
              <w:t xml:space="preserve">in an earlier </w:t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Pr="00B4012A">
              <w:rPr>
                <w:i/>
                <w:noProof/>
                <w:sz w:val="18"/>
              </w:rPr>
              <w:t>release)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B</w:t>
            </w:r>
            <w:r w:rsidRPr="00B4012A">
              <w:rPr>
                <w:i/>
                <w:noProof/>
                <w:sz w:val="18"/>
              </w:rPr>
              <w:t xml:space="preserve">  (addition of feature), 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C</w:t>
            </w:r>
            <w:r w:rsidRPr="00B4012A">
              <w:rPr>
                <w:i/>
                <w:noProof/>
                <w:sz w:val="18"/>
              </w:rPr>
              <w:t xml:space="preserve">  (functional modification of feature)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D</w:t>
            </w:r>
            <w:r w:rsidRPr="00B401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012A" w:rsidRDefault="001E41F3">
            <w:pPr>
              <w:pStyle w:val="CRCoverPage"/>
              <w:rPr>
                <w:noProof/>
              </w:rPr>
            </w:pPr>
            <w:r w:rsidRPr="00B4012A">
              <w:rPr>
                <w:noProof/>
                <w:sz w:val="18"/>
              </w:rPr>
              <w:t>Detailed explanations of the above categories can</w:t>
            </w:r>
            <w:r w:rsidRPr="00B4012A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B4012A">
                <w:rPr>
                  <w:rStyle w:val="aa"/>
                  <w:noProof/>
                  <w:sz w:val="18"/>
                </w:rPr>
                <w:t>TR 21.900</w:t>
              </w:r>
            </w:hyperlink>
            <w:r w:rsidRPr="00B401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01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releases:</w:t>
            </w:r>
            <w:r w:rsidRPr="00B4012A">
              <w:rPr>
                <w:i/>
                <w:noProof/>
                <w:sz w:val="18"/>
              </w:rPr>
              <w:br/>
              <w:t>Rel-8</w:t>
            </w:r>
            <w:r w:rsidRPr="00B4012A">
              <w:rPr>
                <w:i/>
                <w:noProof/>
                <w:sz w:val="18"/>
              </w:rPr>
              <w:tab/>
              <w:t>(Release 8)</w:t>
            </w:r>
            <w:r w:rsidR="007C2097" w:rsidRPr="00B4012A">
              <w:rPr>
                <w:i/>
                <w:noProof/>
                <w:sz w:val="18"/>
              </w:rPr>
              <w:br/>
              <w:t>Rel-9</w:t>
            </w:r>
            <w:r w:rsidR="007C2097" w:rsidRPr="00B4012A">
              <w:rPr>
                <w:i/>
                <w:noProof/>
                <w:sz w:val="18"/>
              </w:rPr>
              <w:tab/>
              <w:t>(Release 9)</w:t>
            </w:r>
            <w:r w:rsidR="009777D9" w:rsidRPr="00B4012A">
              <w:rPr>
                <w:i/>
                <w:noProof/>
                <w:sz w:val="18"/>
              </w:rPr>
              <w:br/>
              <w:t>Rel-10</w:t>
            </w:r>
            <w:r w:rsidR="009777D9" w:rsidRPr="00B4012A">
              <w:rPr>
                <w:i/>
                <w:noProof/>
                <w:sz w:val="18"/>
              </w:rPr>
              <w:tab/>
              <w:t>(Release 10)</w:t>
            </w:r>
            <w:r w:rsidR="000C038A" w:rsidRPr="00B4012A">
              <w:rPr>
                <w:i/>
                <w:noProof/>
                <w:sz w:val="18"/>
              </w:rPr>
              <w:br/>
              <w:t>Rel-11</w:t>
            </w:r>
            <w:r w:rsidR="000C038A" w:rsidRPr="00B4012A">
              <w:rPr>
                <w:i/>
                <w:noProof/>
                <w:sz w:val="18"/>
              </w:rPr>
              <w:tab/>
              <w:t>(Release 11)</w:t>
            </w:r>
            <w:r w:rsidR="000C038A" w:rsidRPr="00B4012A">
              <w:rPr>
                <w:i/>
                <w:noProof/>
                <w:sz w:val="18"/>
              </w:rPr>
              <w:br/>
            </w:r>
            <w:r w:rsidR="002E472E" w:rsidRPr="00B4012A">
              <w:rPr>
                <w:i/>
                <w:noProof/>
                <w:sz w:val="18"/>
              </w:rPr>
              <w:t>…</w:t>
            </w:r>
            <w:r w:rsidR="0051580D" w:rsidRPr="00B4012A">
              <w:rPr>
                <w:i/>
                <w:noProof/>
                <w:sz w:val="18"/>
              </w:rPr>
              <w:br/>
            </w:r>
            <w:r w:rsidR="00E34898" w:rsidRPr="00B4012A">
              <w:rPr>
                <w:i/>
                <w:noProof/>
                <w:sz w:val="18"/>
              </w:rPr>
              <w:t>Rel-15</w:t>
            </w:r>
            <w:r w:rsidR="00E34898" w:rsidRPr="00B4012A">
              <w:rPr>
                <w:i/>
                <w:noProof/>
                <w:sz w:val="18"/>
              </w:rPr>
              <w:tab/>
              <w:t>(Release 15)</w:t>
            </w:r>
            <w:r w:rsidR="00E34898" w:rsidRPr="00B4012A">
              <w:rPr>
                <w:i/>
                <w:noProof/>
                <w:sz w:val="18"/>
              </w:rPr>
              <w:br/>
              <w:t>Rel-16</w:t>
            </w:r>
            <w:r w:rsidR="00E34898" w:rsidRPr="00B4012A">
              <w:rPr>
                <w:i/>
                <w:noProof/>
                <w:sz w:val="18"/>
              </w:rPr>
              <w:tab/>
              <w:t>(Release 16)</w:t>
            </w:r>
            <w:r w:rsidR="002E472E" w:rsidRPr="00B4012A">
              <w:rPr>
                <w:i/>
                <w:noProof/>
                <w:sz w:val="18"/>
              </w:rPr>
              <w:br/>
              <w:t>Rel-17</w:t>
            </w:r>
            <w:r w:rsidR="002E472E" w:rsidRPr="00B4012A">
              <w:rPr>
                <w:i/>
                <w:noProof/>
                <w:sz w:val="18"/>
              </w:rPr>
              <w:tab/>
              <w:t>(Release 17)</w:t>
            </w:r>
            <w:r w:rsidR="002E472E" w:rsidRPr="00B4012A">
              <w:rPr>
                <w:i/>
                <w:noProof/>
                <w:sz w:val="18"/>
              </w:rPr>
              <w:br/>
              <w:t>Rel-18</w:t>
            </w:r>
            <w:r w:rsidR="002E472E" w:rsidRPr="00B401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012A" w14:paraId="7FBEB8E7" w14:textId="77777777" w:rsidTr="002F3794">
        <w:tc>
          <w:tcPr>
            <w:tcW w:w="1843" w:type="dxa"/>
          </w:tcPr>
          <w:p w14:paraId="44A3A604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256F52C" w14:textId="77777777" w:rsidTr="002F37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F1A74" w:rsidR="001E41F3" w:rsidRPr="00B4012A" w:rsidRDefault="000578E0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BA6C5D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.3.2 </w:t>
            </w:r>
            <w:r w:rsidRPr="00921195">
              <w:rPr>
                <w:noProof/>
              </w:rPr>
              <w:t>in accordance with work plan</w:t>
            </w:r>
          </w:p>
        </w:tc>
      </w:tr>
      <w:tr w:rsidR="001E41F3" w:rsidRPr="00B4012A" w14:paraId="4CA74D09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21016551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CD1E0" w:rsidR="00FA67A5" w:rsidRPr="00B4012A" w:rsidRDefault="002625FF" w:rsidP="00CE54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BA6C5D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</w:t>
            </w:r>
            <w:r>
              <w:rPr>
                <w:rFonts w:hint="eastAsia"/>
                <w:lang w:eastAsia="zh-CN"/>
              </w:rPr>
              <w:t>2</w:t>
            </w:r>
            <w:r w:rsidR="005C1B71">
              <w:rPr>
                <w:rFonts w:hint="eastAsia"/>
                <w:lang w:eastAsia="zh-CN"/>
              </w:rPr>
              <w:t>:</w:t>
            </w:r>
            <w:r w:rsidR="005C1B71" w:rsidRPr="005C1B71">
              <w:rPr>
                <w:lang w:eastAsia="zh-CN"/>
              </w:rPr>
              <w:t xml:space="preserve"> Inter-carrier concurrent operation / Measurement configuration and reporting via </w:t>
            </w:r>
            <w:proofErr w:type="spellStart"/>
            <w:r w:rsidR="005C1B71" w:rsidRPr="005C1B71">
              <w:rPr>
                <w:lang w:eastAsia="zh-CN"/>
              </w:rPr>
              <w:t>Uu</w:t>
            </w:r>
            <w:proofErr w:type="spellEnd"/>
            <w:r w:rsidR="005C1B71" w:rsidRPr="005C1B71">
              <w:rPr>
                <w:lang w:eastAsia="zh-CN"/>
              </w:rPr>
              <w:t xml:space="preserve"> RRC / CBR measurement reporting / Periodical reporting</w:t>
            </w:r>
          </w:p>
        </w:tc>
      </w:tr>
      <w:tr w:rsidR="00783B09" w:rsidRPr="00B4012A" w14:paraId="1F886379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B4012A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B4012A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678D7BF9" w14:textId="77777777" w:rsidTr="002F37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B4012A" w:rsidRDefault="002625FF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>Work plan will not be complete.</w:t>
            </w:r>
          </w:p>
        </w:tc>
      </w:tr>
      <w:tr w:rsidR="001E41F3" w:rsidRPr="00B4012A" w14:paraId="034AF533" w14:textId="77777777" w:rsidTr="002F3794">
        <w:tc>
          <w:tcPr>
            <w:tcW w:w="2694" w:type="dxa"/>
            <w:gridSpan w:val="2"/>
          </w:tcPr>
          <w:p w14:paraId="39D9EB5B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6A17D7AC" w14:textId="77777777" w:rsidTr="002F37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AD2796" w:rsidR="001E41F3" w:rsidRPr="00B4012A" w:rsidRDefault="00DD1523" w:rsidP="001860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BA6C5D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.3.2(new)</w:t>
            </w:r>
          </w:p>
        </w:tc>
      </w:tr>
      <w:tr w:rsidR="001E41F3" w:rsidRPr="00B4012A" w14:paraId="56E1E6C3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76F95A8B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01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012A" w14:paraId="34ACE2EB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Other core specifications</w:t>
            </w:r>
            <w:r w:rsidRPr="00B401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... CR ... </w:t>
            </w:r>
          </w:p>
        </w:tc>
      </w:tr>
      <w:tr w:rsidR="001E41F3" w:rsidRPr="00B4012A" w14:paraId="446DDBAC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B4012A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3205D" w:rsidR="001E41F3" w:rsidRPr="00B4012A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</w:t>
            </w:r>
            <w:r w:rsidR="00812BB7">
              <w:rPr>
                <w:rFonts w:hint="eastAsia"/>
                <w:noProof/>
                <w:lang w:eastAsia="zh-CN"/>
              </w:rPr>
              <w:t xml:space="preserve">38.523-2 </w:t>
            </w:r>
            <w:r w:rsidRPr="00B4012A">
              <w:rPr>
                <w:noProof/>
              </w:rPr>
              <w:t xml:space="preserve">CR </w:t>
            </w:r>
            <w:r w:rsidR="002F3794">
              <w:rPr>
                <w:noProof/>
              </w:rPr>
              <w:t>0184</w:t>
            </w:r>
          </w:p>
        </w:tc>
      </w:tr>
      <w:tr w:rsidR="001E41F3" w:rsidRPr="00B4012A" w14:paraId="55C714D2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01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 xml:space="preserve">(show </w:t>
            </w:r>
            <w:r w:rsidR="00592D74" w:rsidRPr="00B4012A">
              <w:rPr>
                <w:b/>
                <w:i/>
                <w:noProof/>
              </w:rPr>
              <w:t xml:space="preserve">related </w:t>
            </w:r>
            <w:r w:rsidRPr="00B4012A">
              <w:rPr>
                <w:b/>
                <w:i/>
                <w:noProof/>
              </w:rPr>
              <w:t>CR</w:t>
            </w:r>
            <w:r w:rsidR="00592D74" w:rsidRPr="00B4012A">
              <w:rPr>
                <w:b/>
                <w:i/>
                <w:noProof/>
              </w:rPr>
              <w:t>s</w:t>
            </w:r>
            <w:r w:rsidRPr="00B401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>TS</w:t>
            </w:r>
            <w:r w:rsidR="000A6394" w:rsidRPr="00B4012A">
              <w:rPr>
                <w:noProof/>
              </w:rPr>
              <w:t xml:space="preserve">/TR ... CR ... </w:t>
            </w:r>
          </w:p>
        </w:tc>
      </w:tr>
      <w:tr w:rsidR="001E41F3" w:rsidRPr="00B4012A" w14:paraId="60DF82CC" w14:textId="77777777" w:rsidTr="002F37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556B87B6" w14:textId="77777777" w:rsidTr="002F37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B4012A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B4012A" w14:paraId="45BFE792" w14:textId="77777777" w:rsidTr="002F37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01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012A" w14:paraId="6C3DBC81" w14:textId="77777777" w:rsidTr="002F37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0A7F71" w:rsidR="008863B9" w:rsidRPr="00B4012A" w:rsidRDefault="00E14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1A4F">
              <w:rPr>
                <w:rFonts w:hint="eastAsia"/>
                <w:noProof/>
                <w:highlight w:val="cyan"/>
                <w:lang w:eastAsia="zh-CN"/>
              </w:rPr>
              <w:t>R1: update it according to MCC160 Comments.</w:t>
            </w:r>
          </w:p>
        </w:tc>
      </w:tr>
    </w:tbl>
    <w:p w14:paraId="17759814" w14:textId="77777777" w:rsidR="001E41F3" w:rsidRPr="00B401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012A" w:rsidRDefault="001E41F3">
      <w:pPr>
        <w:rPr>
          <w:noProof/>
        </w:rPr>
        <w:sectPr w:rsidR="001E41F3" w:rsidRPr="00B4012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0E3891" w:rsidRDefault="000E3891" w:rsidP="000E3891">
      <w:pPr>
        <w:rPr>
          <w:lang w:eastAsia="zh-CN"/>
        </w:rPr>
      </w:pPr>
      <w:r w:rsidRPr="00822F30">
        <w:rPr>
          <w:rFonts w:eastAsia="Times New Roman"/>
          <w:b/>
          <w:color w:val="00B0F0"/>
          <w:sz w:val="32"/>
          <w:szCs w:val="36"/>
          <w:lang w:eastAsia="en-GB"/>
        </w:rPr>
        <w:lastRenderedPageBreak/>
        <w:t>&lt;Start of Changed Section&gt;</w:t>
      </w:r>
    </w:p>
    <w:p w14:paraId="46A47323" w14:textId="77777777" w:rsidR="00061458" w:rsidRPr="007A5C6C" w:rsidRDefault="00B244FB" w:rsidP="00061458">
      <w:pPr>
        <w:pStyle w:val="4"/>
        <w:rPr>
          <w:ins w:id="1" w:author="wei" w:date="2021-10-29T13:52:00Z"/>
        </w:rPr>
      </w:pPr>
      <w:del w:id="2" w:author="wei" w:date="2021-10-29T13:52:00Z">
        <w:r w:rsidRPr="007A5C6C" w:rsidDel="00061458">
          <w:rPr>
            <w:position w:val="-10"/>
          </w:rPr>
          <w:fldChar w:fldCharType="begin"/>
        </w:r>
        <w:r w:rsidRPr="007A5C6C" w:rsidDel="00061458">
          <w:rPr>
            <w:position w:val="-10"/>
          </w:rPr>
          <w:fldChar w:fldCharType="end"/>
        </w:r>
        <w:r w:rsidRPr="007A5C6C" w:rsidDel="00061458">
          <w:rPr>
            <w:position w:val="-10"/>
          </w:rPr>
          <w:fldChar w:fldCharType="begin"/>
        </w:r>
        <w:r w:rsidRPr="007A5C6C" w:rsidDel="00061458">
          <w:rPr>
            <w:position w:val="-10"/>
          </w:rPr>
          <w:fldChar w:fldCharType="end"/>
        </w:r>
        <w:r w:rsidRPr="007A5C6C" w:rsidDel="00061458">
          <w:fldChar w:fldCharType="begin"/>
        </w:r>
        <w:r w:rsidRPr="007A5C6C" w:rsidDel="00061458">
          <w:fldChar w:fldCharType="end"/>
        </w:r>
      </w:del>
      <w:del w:id="3" w:author="wei" w:date="2021-10-21T14:09:00Z">
        <w:r w:rsidR="007F0856" w:rsidRPr="007F0856" w:rsidDel="00B244FB">
          <w:rPr>
            <w:rFonts w:eastAsia="Batang"/>
            <w:b/>
            <w:noProof/>
            <w:lang w:eastAsia="ja-JP"/>
          </w:rPr>
          <w:fldChar w:fldCharType="begin"/>
        </w:r>
        <w:r w:rsidR="007F0856" w:rsidRPr="007F0856" w:rsidDel="00B244FB">
          <w:rPr>
            <w:rFonts w:eastAsia="Batang"/>
            <w:b/>
            <w:noProof/>
            <w:lang w:eastAsia="ja-JP"/>
          </w:rPr>
          <w:fldChar w:fldCharType="end"/>
        </w:r>
      </w:del>
      <w:ins w:id="4" w:author="wei" w:date="2021-10-29T13:52:00Z">
        <w:r w:rsidR="00061458">
          <w:t>12.2.3.2</w:t>
        </w:r>
        <w:r w:rsidR="00061458" w:rsidRPr="007A5C6C">
          <w:tab/>
        </w:r>
        <w:r w:rsidR="00061458" w:rsidRPr="00BA6C5D">
          <w:t xml:space="preserve">Inter-carrier concurrent operation / Measurement configuration and reporting via </w:t>
        </w:r>
        <w:proofErr w:type="spellStart"/>
        <w:r w:rsidR="00061458" w:rsidRPr="00BA6C5D">
          <w:t>Uu</w:t>
        </w:r>
        <w:proofErr w:type="spellEnd"/>
        <w:r w:rsidR="00061458" w:rsidRPr="00BA6C5D">
          <w:t xml:space="preserve"> RRC / CBR measurement reporting / Periodical reporting</w:t>
        </w:r>
      </w:ins>
    </w:p>
    <w:p w14:paraId="2DE1E16E" w14:textId="77777777" w:rsidR="00061458" w:rsidRPr="007A5C6C" w:rsidRDefault="00061458" w:rsidP="00061458">
      <w:pPr>
        <w:pStyle w:val="H6"/>
        <w:rPr>
          <w:ins w:id="5" w:author="wei" w:date="2021-10-29T13:52:00Z"/>
        </w:rPr>
      </w:pPr>
      <w:ins w:id="6" w:author="wei" w:date="2021-10-29T13:52:00Z">
        <w:r>
          <w:rPr>
            <w:lang w:eastAsia="zh-CN"/>
          </w:rPr>
          <w:t>12.2.3.2</w:t>
        </w:r>
        <w:r w:rsidRPr="007A5C6C">
          <w:t>.1</w:t>
        </w:r>
        <w:r w:rsidRPr="007A5C6C">
          <w:tab/>
          <w:t>Test Purpose (TP)</w:t>
        </w:r>
      </w:ins>
    </w:p>
    <w:p w14:paraId="4D91F906" w14:textId="77777777" w:rsidR="00061458" w:rsidRPr="007A5C6C" w:rsidRDefault="00061458" w:rsidP="00061458">
      <w:pPr>
        <w:pStyle w:val="H6"/>
        <w:rPr>
          <w:ins w:id="7" w:author="wei" w:date="2021-10-29T13:52:00Z"/>
        </w:rPr>
      </w:pPr>
      <w:ins w:id="8" w:author="wei" w:date="2021-10-29T13:52:00Z">
        <w:r w:rsidRPr="007A5C6C">
          <w:t>(1)</w:t>
        </w:r>
      </w:ins>
    </w:p>
    <w:p w14:paraId="740B40A1" w14:textId="77777777" w:rsidR="00061458" w:rsidRPr="007A5C6C" w:rsidRDefault="00061458" w:rsidP="00061458">
      <w:pPr>
        <w:pStyle w:val="PL"/>
        <w:rPr>
          <w:ins w:id="9" w:author="wei" w:date="2021-10-29T13:52:00Z"/>
          <w:noProof w:val="0"/>
        </w:rPr>
      </w:pPr>
      <w:proofErr w:type="gramStart"/>
      <w:ins w:id="10" w:author="wei" w:date="2021-10-29T13:52:00Z">
        <w:r w:rsidRPr="007A5C6C">
          <w:rPr>
            <w:b/>
            <w:bCs/>
            <w:noProof w:val="0"/>
          </w:rPr>
          <w:t>with</w:t>
        </w:r>
        <w:proofErr w:type="gramEnd"/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0D4D79">
          <w:rPr>
            <w:noProof w:val="0"/>
          </w:rPr>
          <w:t>UE is configured to perform periodical CBR measurement reporting on resource pools</w:t>
        </w:r>
        <w:r w:rsidRPr="007A5C6C">
          <w:rPr>
            <w:noProof w:val="0"/>
          </w:rPr>
          <w:t xml:space="preserve"> }</w:t>
        </w:r>
      </w:ins>
    </w:p>
    <w:p w14:paraId="6EBB5E71" w14:textId="77777777" w:rsidR="00061458" w:rsidRPr="007A5C6C" w:rsidRDefault="00061458" w:rsidP="00061458">
      <w:pPr>
        <w:pStyle w:val="PL"/>
        <w:rPr>
          <w:ins w:id="11" w:author="wei" w:date="2021-10-29T13:52:00Z"/>
          <w:noProof w:val="0"/>
        </w:rPr>
      </w:pPr>
      <w:proofErr w:type="gramStart"/>
      <w:ins w:id="12" w:author="wei" w:date="2021-10-29T13:52:00Z">
        <w:r w:rsidRPr="007A5C6C">
          <w:rPr>
            <w:b/>
            <w:bCs/>
            <w:noProof w:val="0"/>
          </w:rPr>
          <w:t>ensure</w:t>
        </w:r>
        <w:proofErr w:type="gramEnd"/>
        <w:r w:rsidRPr="007A5C6C">
          <w:rPr>
            <w:b/>
            <w:bCs/>
            <w:noProof w:val="0"/>
          </w:rPr>
          <w:t xml:space="preserve"> that</w:t>
        </w:r>
        <w:r w:rsidRPr="007A5C6C">
          <w:rPr>
            <w:noProof w:val="0"/>
          </w:rPr>
          <w:t xml:space="preserve"> {</w:t>
        </w:r>
      </w:ins>
    </w:p>
    <w:p w14:paraId="2522FBEE" w14:textId="7EBC9E87" w:rsidR="00061458" w:rsidRPr="007A5C6C" w:rsidRDefault="00061458" w:rsidP="00061458">
      <w:pPr>
        <w:pStyle w:val="PL"/>
        <w:rPr>
          <w:ins w:id="13" w:author="wei" w:date="2021-10-29T13:52:00Z"/>
          <w:noProof w:val="0"/>
        </w:rPr>
      </w:pPr>
      <w:ins w:id="14" w:author="wei" w:date="2021-10-29T13:52:00Z">
        <w:r w:rsidRPr="007A5C6C">
          <w:rPr>
            <w:noProof w:val="0"/>
          </w:rPr>
          <w:t xml:space="preserve">  </w:t>
        </w:r>
        <w:proofErr w:type="gramStart"/>
        <w:r w:rsidRPr="007A5C6C">
          <w:rPr>
            <w:b/>
            <w:bCs/>
            <w:noProof w:val="0"/>
          </w:rPr>
          <w:t>when</w:t>
        </w:r>
        <w:proofErr w:type="gramEnd"/>
        <w:r w:rsidRPr="007A5C6C">
          <w:rPr>
            <w:noProof w:val="0"/>
          </w:rPr>
          <w:t xml:space="preserve"> { </w:t>
        </w:r>
        <w:r w:rsidRPr="000D4D79">
          <w:rPr>
            <w:noProof w:val="0"/>
          </w:rPr>
          <w:t xml:space="preserve">The first measurement result is </w:t>
        </w:r>
        <w:proofErr w:type="spellStart"/>
        <w:r w:rsidRPr="000D4D79">
          <w:rPr>
            <w:noProof w:val="0"/>
          </w:rPr>
          <w:t>avaible</w:t>
        </w:r>
        <w:proofErr w:type="spellEnd"/>
        <w:r w:rsidRPr="000D4D79">
          <w:rPr>
            <w:noProof w:val="0"/>
          </w:rPr>
          <w:t xml:space="preserve"> and </w:t>
        </w:r>
      </w:ins>
      <w:ins w:id="15" w:author="wei" w:date="2021-11-08T14:55:00Z">
        <w:r w:rsidR="0074757D" w:rsidRPr="0074757D">
          <w:rPr>
            <w:rStyle w:val="ab"/>
            <w:rFonts w:hint="eastAsia"/>
            <w:highlight w:val="cyan"/>
            <w:lang w:eastAsia="zh-CN"/>
          </w:rPr>
          <w:t>t</w:t>
        </w:r>
        <w:r w:rsidR="0074757D" w:rsidRPr="0074757D">
          <w:rPr>
            <w:rStyle w:val="ab"/>
            <w:highlight w:val="cyan"/>
          </w:rPr>
          <w:t>hereafter</w:t>
        </w:r>
      </w:ins>
      <w:ins w:id="16" w:author="wei" w:date="2021-10-29T13:52:00Z">
        <w:r w:rsidRPr="000D4D79">
          <w:rPr>
            <w:noProof w:val="0"/>
          </w:rPr>
          <w:t xml:space="preserve"> every time periodical timer expires</w:t>
        </w:r>
        <w:r>
          <w:rPr>
            <w:rFonts w:hint="eastAsia"/>
            <w:noProof w:val="0"/>
            <w:lang w:eastAsia="zh-CN"/>
          </w:rPr>
          <w:t xml:space="preserve"> </w:t>
        </w:r>
        <w:r w:rsidRPr="007A5C6C">
          <w:rPr>
            <w:noProof w:val="0"/>
          </w:rPr>
          <w:t>}</w:t>
        </w:r>
      </w:ins>
    </w:p>
    <w:p w14:paraId="4A279C12" w14:textId="251A958F" w:rsidR="00061458" w:rsidRPr="007A5C6C" w:rsidRDefault="00061458" w:rsidP="00061458">
      <w:pPr>
        <w:pStyle w:val="PL"/>
        <w:rPr>
          <w:ins w:id="17" w:author="wei" w:date="2021-10-29T13:52:00Z"/>
          <w:noProof w:val="0"/>
        </w:rPr>
      </w:pPr>
      <w:ins w:id="18" w:author="wei" w:date="2021-10-29T13:52:00Z">
        <w:r w:rsidRPr="007A5C6C">
          <w:rPr>
            <w:noProof w:val="0"/>
          </w:rPr>
          <w:t xml:space="preserve">    </w:t>
        </w:r>
        <w:proofErr w:type="gramStart"/>
        <w:r w:rsidRPr="007A5C6C">
          <w:rPr>
            <w:b/>
            <w:bCs/>
            <w:noProof w:val="0"/>
          </w:rPr>
          <w:t>then</w:t>
        </w:r>
        <w:proofErr w:type="gramEnd"/>
        <w:r w:rsidRPr="007A5C6C">
          <w:rPr>
            <w:noProof w:val="0"/>
          </w:rPr>
          <w:t xml:space="preserve"> { </w:t>
        </w:r>
        <w:r w:rsidRPr="000D4D79">
          <w:rPr>
            <w:noProof w:val="0"/>
          </w:rPr>
          <w:t xml:space="preserve">UE </w:t>
        </w:r>
        <w:r w:rsidRPr="0074757D">
          <w:rPr>
            <w:noProof w:val="0"/>
            <w:highlight w:val="cyan"/>
          </w:rPr>
          <w:t>trigger</w:t>
        </w:r>
      </w:ins>
      <w:ins w:id="19" w:author="wei" w:date="2021-11-08T14:55:00Z">
        <w:r w:rsidR="0074757D" w:rsidRPr="0074757D">
          <w:rPr>
            <w:rFonts w:hint="eastAsia"/>
            <w:noProof w:val="0"/>
            <w:highlight w:val="cyan"/>
            <w:lang w:eastAsia="zh-CN"/>
          </w:rPr>
          <w:t>s</w:t>
        </w:r>
      </w:ins>
      <w:ins w:id="20" w:author="wei" w:date="2021-10-29T13:52:00Z">
        <w:r w:rsidRPr="000D4D79">
          <w:rPr>
            <w:noProof w:val="0"/>
          </w:rPr>
          <w:t xml:space="preserve"> CBR measurement reporting</w:t>
        </w:r>
        <w:r w:rsidRPr="007A5C6C">
          <w:rPr>
            <w:noProof w:val="0"/>
          </w:rPr>
          <w:t xml:space="preserve"> }</w:t>
        </w:r>
      </w:ins>
    </w:p>
    <w:p w14:paraId="6C9B4ABC" w14:textId="77777777" w:rsidR="00061458" w:rsidRPr="007A5C6C" w:rsidRDefault="00061458" w:rsidP="00061458">
      <w:pPr>
        <w:pStyle w:val="PL"/>
        <w:rPr>
          <w:ins w:id="21" w:author="wei" w:date="2021-10-29T13:52:00Z"/>
          <w:noProof w:val="0"/>
        </w:rPr>
      </w:pPr>
      <w:ins w:id="22" w:author="wei" w:date="2021-10-29T13:52:00Z">
        <w:r w:rsidRPr="007A5C6C">
          <w:rPr>
            <w:noProof w:val="0"/>
          </w:rPr>
          <w:t xml:space="preserve">         }</w:t>
        </w:r>
      </w:ins>
    </w:p>
    <w:p w14:paraId="1C8EF33A" w14:textId="77777777" w:rsidR="00061458" w:rsidRPr="007A5C6C" w:rsidRDefault="00061458" w:rsidP="00061458">
      <w:pPr>
        <w:pStyle w:val="PL"/>
        <w:rPr>
          <w:ins w:id="23" w:author="wei" w:date="2021-10-29T13:52:00Z"/>
          <w:noProof w:val="0"/>
          <w:lang w:eastAsia="zh-CN"/>
        </w:rPr>
      </w:pPr>
    </w:p>
    <w:p w14:paraId="3315C553" w14:textId="77777777" w:rsidR="00061458" w:rsidRPr="007A5C6C" w:rsidRDefault="00061458" w:rsidP="00061458">
      <w:pPr>
        <w:pStyle w:val="H6"/>
        <w:rPr>
          <w:ins w:id="24" w:author="wei" w:date="2021-10-29T13:52:00Z"/>
        </w:rPr>
      </w:pPr>
      <w:ins w:id="25" w:author="wei" w:date="2021-10-29T13:52:00Z">
        <w:r>
          <w:t>12.2.3.2</w:t>
        </w:r>
        <w:r w:rsidRPr="007A5C6C">
          <w:t>.2</w:t>
        </w:r>
        <w:r w:rsidRPr="007A5C6C">
          <w:tab/>
          <w:t>Conformance requirements</w:t>
        </w:r>
      </w:ins>
    </w:p>
    <w:p w14:paraId="653FBF0B" w14:textId="77777777" w:rsidR="00061458" w:rsidRPr="007A5C6C" w:rsidRDefault="00061458" w:rsidP="00061458">
      <w:pPr>
        <w:tabs>
          <w:tab w:val="left" w:pos="6946"/>
        </w:tabs>
        <w:rPr>
          <w:ins w:id="26" w:author="wei" w:date="2021-10-29T13:52:00Z"/>
        </w:rPr>
      </w:pPr>
      <w:ins w:id="27" w:author="wei" w:date="2021-10-29T13:52:00Z">
        <w:r w:rsidRPr="007A5C6C">
          <w:t xml:space="preserve">References: The conformance requirements covered in the present TC are specified in: TS 38.331 [22], subclause </w:t>
        </w:r>
        <w:r w:rsidRPr="007A5C6C">
          <w:rPr>
            <w:color w:val="000000"/>
          </w:rPr>
          <w:t>5.5.2</w:t>
        </w:r>
        <w:r>
          <w:rPr>
            <w:rFonts w:hint="eastAsia"/>
            <w:color w:val="000000"/>
            <w:lang w:eastAsia="zh-CN"/>
          </w:rPr>
          <w:t>.1</w:t>
        </w:r>
        <w:r>
          <w:rPr>
            <w:color w:val="000000"/>
          </w:rPr>
          <w:t>, 5.5.</w:t>
        </w:r>
        <w:r>
          <w:rPr>
            <w:rFonts w:hint="eastAsia"/>
            <w:color w:val="000000"/>
            <w:lang w:eastAsia="zh-CN"/>
          </w:rPr>
          <w:t>3</w:t>
        </w:r>
        <w:r>
          <w:rPr>
            <w:color w:val="000000"/>
          </w:rPr>
          <w:t>.1, 5.5.4.</w:t>
        </w:r>
        <w:r>
          <w:rPr>
            <w:rFonts w:hint="eastAsia"/>
            <w:color w:val="000000"/>
            <w:lang w:eastAsia="zh-CN"/>
          </w:rPr>
          <w:t xml:space="preserve">11 </w:t>
        </w:r>
        <w:r w:rsidRPr="007A5C6C">
          <w:rPr>
            <w:color w:val="000000"/>
          </w:rPr>
          <w:t>and 5.5.5</w:t>
        </w:r>
        <w:r>
          <w:rPr>
            <w:rFonts w:hint="eastAsia"/>
            <w:color w:val="000000"/>
            <w:lang w:eastAsia="zh-CN"/>
          </w:rPr>
          <w:t>.1</w:t>
        </w:r>
        <w:r w:rsidRPr="007A5C6C">
          <w:t>. Unless otherwise stated these are Rel-16 requirements.</w:t>
        </w:r>
      </w:ins>
    </w:p>
    <w:p w14:paraId="5990E42F" w14:textId="77777777" w:rsidR="00061458" w:rsidRPr="007A5C6C" w:rsidRDefault="00061458" w:rsidP="00061458">
      <w:pPr>
        <w:rPr>
          <w:ins w:id="28" w:author="wei" w:date="2021-10-29T13:52:00Z"/>
        </w:rPr>
      </w:pPr>
      <w:ins w:id="29" w:author="wei" w:date="2021-10-29T13:52:00Z">
        <w:r w:rsidRPr="007A5C6C">
          <w:t xml:space="preserve">[TS </w:t>
        </w:r>
        <w:r w:rsidRPr="007A5C6C">
          <w:rPr>
            <w:color w:val="000000"/>
          </w:rPr>
          <w:t>38.331</w:t>
        </w:r>
        <w:r w:rsidRPr="007A5C6C">
          <w:t xml:space="preserve">, clause </w:t>
        </w:r>
        <w:r w:rsidRPr="007A5C6C">
          <w:rPr>
            <w:color w:val="000000"/>
          </w:rPr>
          <w:t>5.5.2.1</w:t>
        </w:r>
        <w:r w:rsidRPr="007A5C6C">
          <w:t>]</w:t>
        </w:r>
      </w:ins>
    </w:p>
    <w:p w14:paraId="268EBB17" w14:textId="77777777" w:rsidR="00061458" w:rsidRPr="007A5C6C" w:rsidRDefault="00061458" w:rsidP="00061458">
      <w:pPr>
        <w:pStyle w:val="B2"/>
        <w:ind w:left="284" w:hangingChars="142"/>
        <w:rPr>
          <w:ins w:id="30" w:author="wei" w:date="2021-10-29T13:52:00Z"/>
          <w:lang w:eastAsia="zh-CN"/>
        </w:rPr>
      </w:pPr>
      <w:ins w:id="31" w:author="wei" w:date="2021-10-29T13:52:00Z">
        <w:r w:rsidRPr="007A5C6C">
          <w:rPr>
            <w:lang w:eastAsia="zh-CN"/>
          </w:rPr>
          <w:t>…</w:t>
        </w:r>
      </w:ins>
    </w:p>
    <w:p w14:paraId="4CAC16EE" w14:textId="77777777" w:rsidR="00061458" w:rsidRPr="007A5C6C" w:rsidRDefault="00061458" w:rsidP="00061458">
      <w:pPr>
        <w:rPr>
          <w:ins w:id="32" w:author="wei" w:date="2021-10-29T13:52:00Z"/>
        </w:rPr>
      </w:pPr>
      <w:ins w:id="33" w:author="wei" w:date="2021-10-29T13:52:00Z">
        <w:r w:rsidRPr="007A5C6C">
          <w:t>The UE shall:</w:t>
        </w:r>
      </w:ins>
    </w:p>
    <w:p w14:paraId="00F87D6F" w14:textId="77777777" w:rsidR="00061458" w:rsidRPr="007A5C6C" w:rsidRDefault="00061458" w:rsidP="00061458">
      <w:pPr>
        <w:pStyle w:val="B2"/>
        <w:ind w:left="0" w:firstLineChars="150" w:firstLine="300"/>
        <w:rPr>
          <w:ins w:id="34" w:author="wei" w:date="2021-10-29T13:52:00Z"/>
          <w:lang w:eastAsia="zh-CN"/>
        </w:rPr>
      </w:pPr>
      <w:ins w:id="35" w:author="wei" w:date="2021-10-29T13:52:00Z">
        <w:r w:rsidRPr="007A5C6C">
          <w:rPr>
            <w:lang w:eastAsia="zh-CN"/>
          </w:rPr>
          <w:t>…</w:t>
        </w:r>
      </w:ins>
    </w:p>
    <w:p w14:paraId="57F0BE0D" w14:textId="77777777" w:rsidR="00061458" w:rsidRPr="007A5C6C" w:rsidRDefault="00061458" w:rsidP="00061458">
      <w:pPr>
        <w:pStyle w:val="B1"/>
        <w:rPr>
          <w:ins w:id="36" w:author="wei" w:date="2021-10-29T13:52:00Z"/>
        </w:rPr>
      </w:pPr>
      <w:ins w:id="37" w:author="wei" w:date="2021-10-29T13:52:00Z">
        <w:r w:rsidRPr="007A5C6C">
          <w:t>1&gt;</w:t>
        </w:r>
        <w:r w:rsidRPr="007A5C6C">
          <w:tab/>
          <w:t xml:space="preserve">if the received </w:t>
        </w:r>
        <w:proofErr w:type="spellStart"/>
        <w:r w:rsidRPr="007A5C6C">
          <w:rPr>
            <w:i/>
          </w:rPr>
          <w:t>measConfig</w:t>
        </w:r>
        <w:proofErr w:type="spellEnd"/>
        <w:r w:rsidRPr="007A5C6C">
          <w:t xml:space="preserve"> includes the </w:t>
        </w:r>
        <w:proofErr w:type="spellStart"/>
        <w:r w:rsidRPr="007A5C6C">
          <w:rPr>
            <w:i/>
          </w:rPr>
          <w:t>measObjectToAddModList</w:t>
        </w:r>
        <w:proofErr w:type="spellEnd"/>
        <w:r w:rsidRPr="007A5C6C">
          <w:t>:</w:t>
        </w:r>
      </w:ins>
    </w:p>
    <w:p w14:paraId="49B7D170" w14:textId="77777777" w:rsidR="00061458" w:rsidRPr="007A5C6C" w:rsidRDefault="00061458" w:rsidP="00061458">
      <w:pPr>
        <w:pStyle w:val="B2"/>
        <w:rPr>
          <w:ins w:id="38" w:author="wei" w:date="2021-10-29T13:52:00Z"/>
        </w:rPr>
      </w:pPr>
      <w:ins w:id="39" w:author="wei" w:date="2021-10-29T13:52:00Z">
        <w:r w:rsidRPr="007A5C6C">
          <w:t>2&gt;</w:t>
        </w:r>
        <w:r w:rsidRPr="007A5C6C">
          <w:tab/>
          <w:t>perform the measurement object addition/modification procedure as specified in 5.5.2.5;</w:t>
        </w:r>
      </w:ins>
    </w:p>
    <w:p w14:paraId="2BEA9D64" w14:textId="77777777" w:rsidR="00061458" w:rsidRPr="007A5C6C" w:rsidRDefault="00061458" w:rsidP="00061458">
      <w:pPr>
        <w:pStyle w:val="B2"/>
        <w:ind w:left="0" w:firstLineChars="150" w:firstLine="300"/>
        <w:rPr>
          <w:ins w:id="40" w:author="wei" w:date="2021-10-29T13:52:00Z"/>
          <w:lang w:eastAsia="zh-CN"/>
        </w:rPr>
      </w:pPr>
      <w:ins w:id="41" w:author="wei" w:date="2021-10-29T13:52:00Z">
        <w:r w:rsidRPr="007A5C6C">
          <w:rPr>
            <w:lang w:eastAsia="zh-CN"/>
          </w:rPr>
          <w:t>…</w:t>
        </w:r>
      </w:ins>
    </w:p>
    <w:p w14:paraId="62A4C7CA" w14:textId="77777777" w:rsidR="00061458" w:rsidRPr="007A5C6C" w:rsidRDefault="00061458" w:rsidP="00061458">
      <w:pPr>
        <w:pStyle w:val="B1"/>
        <w:rPr>
          <w:ins w:id="42" w:author="wei" w:date="2021-10-29T13:52:00Z"/>
        </w:rPr>
      </w:pPr>
      <w:ins w:id="43" w:author="wei" w:date="2021-10-29T13:52:00Z">
        <w:r w:rsidRPr="007A5C6C">
          <w:t>1&gt;</w:t>
        </w:r>
        <w:r w:rsidRPr="007A5C6C">
          <w:tab/>
          <w:t xml:space="preserve">if the received </w:t>
        </w:r>
        <w:proofErr w:type="spellStart"/>
        <w:r w:rsidRPr="007A5C6C">
          <w:rPr>
            <w:i/>
          </w:rPr>
          <w:t>measConfig</w:t>
        </w:r>
        <w:proofErr w:type="spellEnd"/>
        <w:r w:rsidRPr="007A5C6C">
          <w:t xml:space="preserve"> includes the </w:t>
        </w:r>
        <w:proofErr w:type="spellStart"/>
        <w:r w:rsidRPr="007A5C6C">
          <w:rPr>
            <w:i/>
          </w:rPr>
          <w:t>reportConfigToAddModList</w:t>
        </w:r>
        <w:proofErr w:type="spellEnd"/>
        <w:r w:rsidRPr="007A5C6C">
          <w:t>:</w:t>
        </w:r>
      </w:ins>
    </w:p>
    <w:p w14:paraId="66916EA4" w14:textId="77777777" w:rsidR="00061458" w:rsidRPr="007A5C6C" w:rsidRDefault="00061458" w:rsidP="00061458">
      <w:pPr>
        <w:pStyle w:val="B2"/>
        <w:rPr>
          <w:ins w:id="44" w:author="wei" w:date="2021-10-29T13:52:00Z"/>
        </w:rPr>
      </w:pPr>
      <w:ins w:id="45" w:author="wei" w:date="2021-10-29T13:52:00Z">
        <w:r w:rsidRPr="007A5C6C">
          <w:t>2&gt;</w:t>
        </w:r>
        <w:r w:rsidRPr="007A5C6C">
          <w:tab/>
          <w:t>perform the reporting configuration addition/modification procedure as specified in 5.5.2.7;</w:t>
        </w:r>
      </w:ins>
    </w:p>
    <w:p w14:paraId="744E76BF" w14:textId="77777777" w:rsidR="00061458" w:rsidRPr="007A5C6C" w:rsidRDefault="00061458" w:rsidP="00061458">
      <w:pPr>
        <w:pStyle w:val="B1"/>
        <w:rPr>
          <w:ins w:id="46" w:author="wei" w:date="2021-10-29T13:52:00Z"/>
        </w:rPr>
      </w:pPr>
      <w:ins w:id="47" w:author="wei" w:date="2021-10-29T13:52:00Z">
        <w:r w:rsidRPr="007A5C6C">
          <w:t>1&gt;</w:t>
        </w:r>
        <w:r w:rsidRPr="007A5C6C">
          <w:tab/>
          <w:t xml:space="preserve">if the received </w:t>
        </w:r>
        <w:proofErr w:type="spellStart"/>
        <w:r w:rsidRPr="007A5C6C">
          <w:rPr>
            <w:i/>
          </w:rPr>
          <w:t>measConfig</w:t>
        </w:r>
        <w:proofErr w:type="spellEnd"/>
        <w:r w:rsidRPr="007A5C6C">
          <w:t xml:space="preserve"> includes the </w:t>
        </w:r>
        <w:proofErr w:type="spellStart"/>
        <w:r w:rsidRPr="007A5C6C">
          <w:rPr>
            <w:i/>
          </w:rPr>
          <w:t>quantityConfig</w:t>
        </w:r>
        <w:proofErr w:type="spellEnd"/>
        <w:r w:rsidRPr="007A5C6C">
          <w:t>:</w:t>
        </w:r>
      </w:ins>
    </w:p>
    <w:p w14:paraId="012E702E" w14:textId="77777777" w:rsidR="00061458" w:rsidRPr="007A5C6C" w:rsidRDefault="00061458" w:rsidP="00061458">
      <w:pPr>
        <w:pStyle w:val="B2"/>
        <w:rPr>
          <w:ins w:id="48" w:author="wei" w:date="2021-10-29T13:52:00Z"/>
        </w:rPr>
      </w:pPr>
      <w:ins w:id="49" w:author="wei" w:date="2021-10-29T13:52:00Z">
        <w:r w:rsidRPr="007A5C6C">
          <w:t>2&gt;</w:t>
        </w:r>
        <w:r w:rsidRPr="007A5C6C">
          <w:tab/>
          <w:t>perform the quantity configuration procedure as specified in 5.5.2.8;</w:t>
        </w:r>
      </w:ins>
    </w:p>
    <w:p w14:paraId="6D9252AD" w14:textId="77777777" w:rsidR="00061458" w:rsidRPr="007A5C6C" w:rsidRDefault="00061458" w:rsidP="00061458">
      <w:pPr>
        <w:pStyle w:val="B1"/>
        <w:rPr>
          <w:ins w:id="50" w:author="wei" w:date="2021-10-29T13:52:00Z"/>
        </w:rPr>
      </w:pPr>
      <w:ins w:id="51" w:author="wei" w:date="2021-10-29T13:52:00Z">
        <w:r w:rsidRPr="007A5C6C">
          <w:t>...</w:t>
        </w:r>
      </w:ins>
    </w:p>
    <w:p w14:paraId="217A9902" w14:textId="77777777" w:rsidR="00061458" w:rsidRPr="007A5C6C" w:rsidRDefault="00061458" w:rsidP="00061458">
      <w:pPr>
        <w:pStyle w:val="B1"/>
        <w:rPr>
          <w:ins w:id="52" w:author="wei" w:date="2021-10-29T13:52:00Z"/>
        </w:rPr>
      </w:pPr>
      <w:ins w:id="53" w:author="wei" w:date="2021-10-29T13:52:00Z">
        <w:r w:rsidRPr="007A5C6C">
          <w:t>1&gt;</w:t>
        </w:r>
        <w:r w:rsidRPr="007A5C6C">
          <w:tab/>
          <w:t xml:space="preserve">if the received </w:t>
        </w:r>
        <w:proofErr w:type="spellStart"/>
        <w:r w:rsidRPr="007A5C6C">
          <w:rPr>
            <w:i/>
          </w:rPr>
          <w:t>measConfig</w:t>
        </w:r>
        <w:proofErr w:type="spellEnd"/>
        <w:r w:rsidRPr="007A5C6C">
          <w:t xml:space="preserve"> includes the </w:t>
        </w:r>
        <w:proofErr w:type="spellStart"/>
        <w:r w:rsidRPr="007A5C6C">
          <w:rPr>
            <w:i/>
          </w:rPr>
          <w:t>measIdToAddModList</w:t>
        </w:r>
        <w:proofErr w:type="spellEnd"/>
        <w:r w:rsidRPr="007A5C6C">
          <w:t>:</w:t>
        </w:r>
      </w:ins>
    </w:p>
    <w:p w14:paraId="774C9ECA" w14:textId="77777777" w:rsidR="00061458" w:rsidRPr="007A5C6C" w:rsidRDefault="00061458" w:rsidP="00061458">
      <w:pPr>
        <w:pStyle w:val="B2"/>
        <w:rPr>
          <w:ins w:id="54" w:author="wei" w:date="2021-10-29T13:52:00Z"/>
        </w:rPr>
      </w:pPr>
      <w:ins w:id="55" w:author="wei" w:date="2021-10-29T13:52:00Z">
        <w:r w:rsidRPr="007A5C6C">
          <w:t>2&gt;</w:t>
        </w:r>
        <w:r w:rsidRPr="007A5C6C">
          <w:tab/>
          <w:t>perform the measurement identity addition/modification procedure as specified in 5.5.2.3;</w:t>
        </w:r>
      </w:ins>
    </w:p>
    <w:p w14:paraId="5174AD02" w14:textId="77777777" w:rsidR="00061458" w:rsidRPr="007A5C6C" w:rsidRDefault="00061458" w:rsidP="00061458">
      <w:pPr>
        <w:pStyle w:val="B1"/>
        <w:rPr>
          <w:ins w:id="56" w:author="wei" w:date="2021-10-29T13:52:00Z"/>
        </w:rPr>
      </w:pPr>
      <w:ins w:id="57" w:author="wei" w:date="2021-10-29T13:52:00Z">
        <w:r w:rsidRPr="007A5C6C">
          <w:t>...</w:t>
        </w:r>
      </w:ins>
    </w:p>
    <w:p w14:paraId="041E08B6" w14:textId="77777777" w:rsidR="00061458" w:rsidRPr="007A5C6C" w:rsidRDefault="00061458" w:rsidP="00061458">
      <w:pPr>
        <w:rPr>
          <w:ins w:id="58" w:author="wei" w:date="2021-10-29T13:52:00Z"/>
        </w:rPr>
      </w:pPr>
      <w:ins w:id="59" w:author="wei" w:date="2021-10-29T13:52:00Z">
        <w:r w:rsidRPr="007A5C6C">
          <w:t xml:space="preserve">[TS </w:t>
        </w:r>
        <w:r w:rsidRPr="007A5C6C">
          <w:rPr>
            <w:color w:val="000000"/>
          </w:rPr>
          <w:t>38.331</w:t>
        </w:r>
        <w:r w:rsidRPr="007A5C6C">
          <w:t xml:space="preserve">, clause </w:t>
        </w:r>
        <w:r w:rsidRPr="007A5C6C">
          <w:rPr>
            <w:color w:val="000000"/>
          </w:rPr>
          <w:t>5.5.3.1</w:t>
        </w:r>
        <w:r w:rsidRPr="007A5C6C">
          <w:t>]</w:t>
        </w:r>
      </w:ins>
    </w:p>
    <w:p w14:paraId="0F40DF93" w14:textId="77777777" w:rsidR="00061458" w:rsidRDefault="00061458" w:rsidP="00061458">
      <w:pPr>
        <w:rPr>
          <w:ins w:id="60" w:author="wei" w:date="2021-10-29T13:52:00Z"/>
          <w:lang w:eastAsia="zh-CN"/>
        </w:rPr>
      </w:pPr>
      <w:ins w:id="61" w:author="wei" w:date="2021-10-29T13:52:00Z">
        <w:r>
          <w:rPr>
            <w:lang w:eastAsia="zh-CN"/>
          </w:rPr>
          <w:t>…</w:t>
        </w:r>
      </w:ins>
    </w:p>
    <w:p w14:paraId="46CDB962" w14:textId="77777777" w:rsidR="00061458" w:rsidRPr="007A5C6C" w:rsidRDefault="00061458" w:rsidP="00061458">
      <w:pPr>
        <w:rPr>
          <w:ins w:id="62" w:author="wei" w:date="2021-10-29T13:52:00Z"/>
        </w:rPr>
      </w:pPr>
      <w:ins w:id="63" w:author="wei" w:date="2021-10-29T13:52:00Z">
        <w:r w:rsidRPr="007A5C6C">
          <w:rPr>
            <w:lang w:eastAsia="zh-CN"/>
          </w:rPr>
          <w:t>T</w:t>
        </w:r>
        <w:r w:rsidRPr="007A5C6C">
          <w:t>he UE</w:t>
        </w:r>
        <w:r w:rsidRPr="007A5C6C">
          <w:rPr>
            <w:lang w:eastAsia="zh-CN"/>
          </w:rPr>
          <w:t xml:space="preserve"> capable of CBR measurement when configured to transmit NR sidelink communication </w:t>
        </w:r>
        <w:r w:rsidRPr="007A5C6C">
          <w:t>shall:</w:t>
        </w:r>
      </w:ins>
    </w:p>
    <w:p w14:paraId="5D4DBA2B" w14:textId="77777777" w:rsidR="00061458" w:rsidRPr="007A5C6C" w:rsidRDefault="00061458" w:rsidP="00061458">
      <w:pPr>
        <w:pStyle w:val="B1"/>
        <w:rPr>
          <w:ins w:id="64" w:author="wei" w:date="2021-10-29T13:52:00Z"/>
        </w:rPr>
      </w:pPr>
      <w:ins w:id="65" w:author="wei" w:date="2021-10-29T13:52:00Z">
        <w:r w:rsidRPr="007A5C6C">
          <w:t>1&gt;</w:t>
        </w:r>
        <w:r w:rsidRPr="007A5C6C">
          <w:tab/>
          <w:t xml:space="preserve">If the frequency used for NR sidelink communication is included in </w:t>
        </w:r>
        <w:proofErr w:type="spellStart"/>
        <w:r w:rsidRPr="007A5C6C">
          <w:rPr>
            <w:i/>
          </w:rPr>
          <w:t>sl-FreqInfoToAddModList</w:t>
        </w:r>
        <w:proofErr w:type="spellEnd"/>
        <w:r w:rsidRPr="007A5C6C">
          <w:t xml:space="preserve"> in </w:t>
        </w:r>
        <w:proofErr w:type="spellStart"/>
        <w:r w:rsidRPr="007A5C6C">
          <w:rPr>
            <w:i/>
          </w:rPr>
          <w:t>sl-ConfigDedicatedNR</w:t>
        </w:r>
        <w:proofErr w:type="spellEnd"/>
        <w:r w:rsidRPr="007A5C6C">
          <w:t xml:space="preserve"> within</w:t>
        </w:r>
        <w:r w:rsidRPr="007A5C6C">
          <w:rPr>
            <w:i/>
          </w:rPr>
          <w:t xml:space="preserve"> </w:t>
        </w:r>
        <w:proofErr w:type="spellStart"/>
        <w:r w:rsidRPr="007A5C6C">
          <w:rPr>
            <w:i/>
          </w:rPr>
          <w:t>RRCReconfiguration</w:t>
        </w:r>
        <w:proofErr w:type="spellEnd"/>
        <w:r w:rsidRPr="007A5C6C">
          <w:t xml:space="preserve"> message or included</w:t>
        </w:r>
        <w:r w:rsidRPr="007A5C6C">
          <w:rPr>
            <w:i/>
          </w:rPr>
          <w:t xml:space="preserve"> </w:t>
        </w:r>
        <w:r w:rsidRPr="007A5C6C">
          <w:t xml:space="preserve">in </w:t>
        </w:r>
        <w:proofErr w:type="spellStart"/>
        <w:r w:rsidRPr="007A5C6C">
          <w:rPr>
            <w:i/>
          </w:rPr>
          <w:t>sl-ConfigCommonNR</w:t>
        </w:r>
        <w:proofErr w:type="spellEnd"/>
        <w:r w:rsidRPr="007A5C6C">
          <w:t xml:space="preserve"> within </w:t>
        </w:r>
        <w:r w:rsidRPr="007A5C6C">
          <w:rPr>
            <w:i/>
          </w:rPr>
          <w:t>SIB12</w:t>
        </w:r>
        <w:r w:rsidRPr="007A5C6C">
          <w:t>:</w:t>
        </w:r>
      </w:ins>
    </w:p>
    <w:p w14:paraId="09EBEE19" w14:textId="77777777" w:rsidR="00061458" w:rsidRPr="007A5C6C" w:rsidRDefault="00061458" w:rsidP="00061458">
      <w:pPr>
        <w:pStyle w:val="B2"/>
        <w:rPr>
          <w:ins w:id="66" w:author="wei" w:date="2021-10-29T13:52:00Z"/>
        </w:rPr>
      </w:pPr>
      <w:ins w:id="67" w:author="wei" w:date="2021-10-29T13:52:00Z">
        <w:r w:rsidRPr="007A5C6C">
          <w:t>...</w:t>
        </w:r>
      </w:ins>
    </w:p>
    <w:p w14:paraId="3B19ECD4" w14:textId="77777777" w:rsidR="00061458" w:rsidRPr="007A5C6C" w:rsidRDefault="00061458" w:rsidP="00061458">
      <w:pPr>
        <w:pStyle w:val="B2"/>
        <w:rPr>
          <w:ins w:id="68" w:author="wei" w:date="2021-10-29T13:52:00Z"/>
          <w:lang w:eastAsia="zh-CN"/>
        </w:rPr>
      </w:pPr>
      <w:ins w:id="69" w:author="wei" w:date="2021-10-29T13:52:00Z">
        <w:r w:rsidRPr="007A5C6C">
          <w:t>2&gt;</w:t>
        </w:r>
        <w:r w:rsidRPr="007A5C6C">
          <w:tab/>
        </w:r>
        <w:r w:rsidRPr="007A5C6C">
          <w:rPr>
            <w:lang w:eastAsia="zh-CN"/>
          </w:rPr>
          <w:t>if the UE is in RRC_CONNECTED:</w:t>
        </w:r>
      </w:ins>
    </w:p>
    <w:p w14:paraId="6C9F603F" w14:textId="77777777" w:rsidR="00061458" w:rsidRPr="007A5C6C" w:rsidRDefault="00061458" w:rsidP="00061458">
      <w:pPr>
        <w:pStyle w:val="B3"/>
        <w:rPr>
          <w:ins w:id="70" w:author="wei" w:date="2021-10-29T13:52:00Z"/>
          <w:bCs/>
          <w:iCs/>
        </w:rPr>
      </w:pPr>
      <w:ins w:id="71" w:author="wei" w:date="2021-10-29T13:52:00Z">
        <w:r w:rsidRPr="007A5C6C">
          <w:t>3&gt;</w:t>
        </w:r>
        <w:r w:rsidRPr="007A5C6C">
          <w:tab/>
          <w:t xml:space="preserve">if </w:t>
        </w:r>
        <w:proofErr w:type="spellStart"/>
        <w:r w:rsidRPr="007A5C6C">
          <w:rPr>
            <w:i/>
            <w:iCs/>
          </w:rPr>
          <w:t>tx-PoolMeasToAddModList</w:t>
        </w:r>
        <w:proofErr w:type="spellEnd"/>
        <w:r w:rsidRPr="007A5C6C">
          <w:t xml:space="preserve"> is included in </w:t>
        </w:r>
        <w:proofErr w:type="spellStart"/>
        <w:r w:rsidRPr="007A5C6C">
          <w:rPr>
            <w:bCs/>
            <w:i/>
          </w:rPr>
          <w:t>VarMeasConfig</w:t>
        </w:r>
        <w:proofErr w:type="spellEnd"/>
        <w:r w:rsidRPr="007A5C6C">
          <w:rPr>
            <w:bCs/>
            <w:iCs/>
          </w:rPr>
          <w:t>:</w:t>
        </w:r>
      </w:ins>
    </w:p>
    <w:p w14:paraId="393C4BEB" w14:textId="77777777" w:rsidR="00061458" w:rsidRPr="007A5C6C" w:rsidRDefault="00061458" w:rsidP="00061458">
      <w:pPr>
        <w:pStyle w:val="B4"/>
        <w:rPr>
          <w:ins w:id="72" w:author="wei" w:date="2021-10-29T13:52:00Z"/>
        </w:rPr>
      </w:pPr>
      <w:ins w:id="73" w:author="wei" w:date="2021-10-29T13:52:00Z">
        <w:r w:rsidRPr="007A5C6C">
          <w:rPr>
            <w:bCs/>
            <w:iCs/>
          </w:rPr>
          <w:t>4&gt;</w:t>
        </w:r>
        <w:r w:rsidRPr="007A5C6C">
          <w:rPr>
            <w:bCs/>
            <w:iCs/>
          </w:rPr>
          <w:tab/>
        </w:r>
        <w:r w:rsidRPr="007A5C6C">
          <w:t xml:space="preserve">perform CBR measurements on each transmission resource pool indicated in the </w:t>
        </w:r>
        <w:proofErr w:type="spellStart"/>
        <w:r w:rsidRPr="007A5C6C">
          <w:rPr>
            <w:i/>
          </w:rPr>
          <w:t>tx-PoolMeasToAddModList</w:t>
        </w:r>
        <w:proofErr w:type="spellEnd"/>
        <w:r w:rsidRPr="007A5C6C">
          <w:t>;</w:t>
        </w:r>
      </w:ins>
    </w:p>
    <w:p w14:paraId="593959F3" w14:textId="77777777" w:rsidR="00061458" w:rsidRPr="007A5C6C" w:rsidRDefault="00061458" w:rsidP="00061458">
      <w:pPr>
        <w:pStyle w:val="B3"/>
        <w:rPr>
          <w:ins w:id="74" w:author="wei" w:date="2021-10-29T13:52:00Z"/>
          <w:lang w:eastAsia="zh-CN"/>
        </w:rPr>
      </w:pPr>
      <w:ins w:id="75" w:author="wei" w:date="2021-10-29T13:52:00Z">
        <w:r w:rsidRPr="007A5C6C">
          <w:lastRenderedPageBreak/>
          <w:t>3&gt;</w:t>
        </w:r>
        <w:r w:rsidRPr="007A5C6C">
          <w:tab/>
        </w:r>
        <w:r w:rsidRPr="007A5C6C">
          <w:rPr>
            <w:lang w:eastAsia="zh-CN"/>
          </w:rPr>
          <w:t>if</w:t>
        </w:r>
        <w:r w:rsidRPr="007A5C6C">
          <w:rPr>
            <w:iCs/>
          </w:rPr>
          <w:t xml:space="preserve"> </w:t>
        </w:r>
        <w:proofErr w:type="spellStart"/>
        <w:r w:rsidRPr="007A5C6C">
          <w:rPr>
            <w:i/>
          </w:rPr>
          <w:t>sl-TxPoolSelectedNormal</w:t>
        </w:r>
        <w:proofErr w:type="spellEnd"/>
        <w:r w:rsidRPr="007A5C6C">
          <w:rPr>
            <w:iCs/>
          </w:rPr>
          <w:t xml:space="preserve">, </w:t>
        </w:r>
        <w:proofErr w:type="spellStart"/>
        <w:r w:rsidRPr="007A5C6C">
          <w:rPr>
            <w:i/>
          </w:rPr>
          <w:t>sl-TxPoolScheduling</w:t>
        </w:r>
        <w:proofErr w:type="spellEnd"/>
        <w:r w:rsidRPr="007A5C6C">
          <w:rPr>
            <w:iCs/>
          </w:rPr>
          <w:t xml:space="preserve"> </w:t>
        </w:r>
        <w:r w:rsidRPr="007A5C6C">
          <w:t xml:space="preserve">or </w:t>
        </w:r>
        <w:proofErr w:type="spellStart"/>
        <w:r w:rsidRPr="007A5C6C">
          <w:rPr>
            <w:i/>
          </w:rPr>
          <w:t>sl-TxPoolExceptional</w:t>
        </w:r>
        <w:proofErr w:type="spellEnd"/>
        <w:r w:rsidRPr="007A5C6C">
          <w:rPr>
            <w:lang w:eastAsia="zh-CN"/>
          </w:rPr>
          <w:t xml:space="preserve"> is included in </w:t>
        </w:r>
        <w:proofErr w:type="spellStart"/>
        <w:r w:rsidRPr="007A5C6C">
          <w:rPr>
            <w:lang w:eastAsia="zh-CN"/>
          </w:rPr>
          <w:t>sl-ConfigDedicatedNR</w:t>
        </w:r>
        <w:proofErr w:type="spellEnd"/>
        <w:r w:rsidRPr="007A5C6C">
          <w:rPr>
            <w:lang w:eastAsia="zh-CN"/>
          </w:rPr>
          <w:t xml:space="preserve"> </w:t>
        </w:r>
        <w:r w:rsidRPr="007A5C6C">
          <w:t>for</w:t>
        </w:r>
        <w:r w:rsidRPr="007A5C6C">
          <w:rPr>
            <w:iCs/>
          </w:rPr>
          <w:t xml:space="preserve"> </w:t>
        </w:r>
        <w:r w:rsidRPr="007A5C6C">
          <w:rPr>
            <w:lang w:eastAsia="zh-CN"/>
          </w:rPr>
          <w:t>the concerned frequency</w:t>
        </w:r>
        <w:r w:rsidRPr="007A5C6C">
          <w:t xml:space="preserve"> within </w:t>
        </w:r>
        <w:proofErr w:type="spellStart"/>
        <w:r w:rsidRPr="007A5C6C">
          <w:t>RRCReconfiguration</w:t>
        </w:r>
        <w:proofErr w:type="spellEnd"/>
        <w:r w:rsidRPr="007A5C6C">
          <w:rPr>
            <w:lang w:eastAsia="zh-CN"/>
          </w:rPr>
          <w:t>:</w:t>
        </w:r>
      </w:ins>
    </w:p>
    <w:p w14:paraId="083CA87B" w14:textId="77777777" w:rsidR="00061458" w:rsidRPr="007A5C6C" w:rsidRDefault="00061458" w:rsidP="00061458">
      <w:pPr>
        <w:pStyle w:val="B4"/>
        <w:rPr>
          <w:ins w:id="76" w:author="wei" w:date="2021-10-29T13:52:00Z"/>
        </w:rPr>
      </w:pPr>
      <w:ins w:id="77" w:author="wei" w:date="2021-10-29T13:52:00Z">
        <w:r w:rsidRPr="007A5C6C">
          <w:t>4&gt;</w:t>
        </w:r>
        <w:r w:rsidRPr="007A5C6C">
          <w:tab/>
        </w:r>
        <w:r w:rsidRPr="007A5C6C">
          <w:rPr>
            <w:lang w:eastAsia="zh-CN"/>
          </w:rPr>
          <w:t>perform CBR measurement on pools in</w:t>
        </w:r>
        <w:r w:rsidRPr="007A5C6C">
          <w:rPr>
            <w:iCs/>
          </w:rPr>
          <w:t xml:space="preserve"> </w:t>
        </w:r>
        <w:proofErr w:type="spellStart"/>
        <w:r w:rsidRPr="007A5C6C">
          <w:rPr>
            <w:i/>
          </w:rPr>
          <w:t>sl-TxPoolSelectedNormal</w:t>
        </w:r>
        <w:proofErr w:type="spellEnd"/>
        <w:r w:rsidRPr="007A5C6C">
          <w:rPr>
            <w:iCs/>
          </w:rPr>
          <w:t xml:space="preserve">, </w:t>
        </w:r>
        <w:proofErr w:type="spellStart"/>
        <w:r w:rsidRPr="007A5C6C">
          <w:rPr>
            <w:i/>
          </w:rPr>
          <w:t>sl-TxPoolScheduling</w:t>
        </w:r>
        <w:proofErr w:type="spellEnd"/>
        <w:r w:rsidRPr="007A5C6C">
          <w:rPr>
            <w:iCs/>
          </w:rPr>
          <w:t xml:space="preserve"> </w:t>
        </w:r>
        <w:r w:rsidRPr="007A5C6C">
          <w:t xml:space="preserve">or </w:t>
        </w:r>
        <w:proofErr w:type="spellStart"/>
        <w:r w:rsidRPr="007A5C6C">
          <w:rPr>
            <w:i/>
          </w:rPr>
          <w:t>sl-TxPoolExceptional</w:t>
        </w:r>
        <w:proofErr w:type="spellEnd"/>
        <w:r w:rsidRPr="007A5C6C">
          <w:rPr>
            <w:lang w:eastAsia="zh-CN"/>
          </w:rPr>
          <w:t xml:space="preserve"> if included in </w:t>
        </w:r>
        <w:proofErr w:type="spellStart"/>
        <w:r w:rsidRPr="007A5C6C">
          <w:rPr>
            <w:i/>
            <w:iCs/>
            <w:lang w:eastAsia="zh-CN"/>
          </w:rPr>
          <w:t>sl-ConfigDedicatedNR</w:t>
        </w:r>
        <w:proofErr w:type="spellEnd"/>
        <w:r w:rsidRPr="007A5C6C">
          <w:rPr>
            <w:lang w:eastAsia="zh-CN"/>
          </w:rPr>
          <w:t xml:space="preserve"> </w:t>
        </w:r>
        <w:r w:rsidRPr="007A5C6C">
          <w:t>for</w:t>
        </w:r>
        <w:r w:rsidRPr="007A5C6C">
          <w:rPr>
            <w:iCs/>
          </w:rPr>
          <w:t xml:space="preserve"> </w:t>
        </w:r>
        <w:r w:rsidRPr="007A5C6C">
          <w:rPr>
            <w:lang w:eastAsia="zh-CN"/>
          </w:rPr>
          <w:t>the concerned frequency</w:t>
        </w:r>
        <w:r w:rsidRPr="007A5C6C">
          <w:t xml:space="preserve"> within </w:t>
        </w:r>
        <w:proofErr w:type="spellStart"/>
        <w:r w:rsidRPr="007A5C6C">
          <w:t>RRCReconfiguration</w:t>
        </w:r>
        <w:proofErr w:type="spellEnd"/>
        <w:r w:rsidRPr="007A5C6C">
          <w:rPr>
            <w:lang w:eastAsia="zh-CN"/>
          </w:rPr>
          <w:t>;</w:t>
        </w:r>
      </w:ins>
    </w:p>
    <w:p w14:paraId="1A182B10" w14:textId="77777777" w:rsidR="00061458" w:rsidRPr="007A5C6C" w:rsidRDefault="00061458" w:rsidP="00061458">
      <w:pPr>
        <w:pStyle w:val="B3"/>
        <w:rPr>
          <w:ins w:id="78" w:author="wei" w:date="2021-10-29T13:52:00Z"/>
          <w:lang w:eastAsia="zh-CN"/>
        </w:rPr>
      </w:pPr>
      <w:ins w:id="79" w:author="wei" w:date="2021-10-29T13:52:00Z">
        <w:r w:rsidRPr="007A5C6C">
          <w:t>3&gt;</w:t>
        </w:r>
        <w:r w:rsidRPr="007A5C6C">
          <w:tab/>
        </w:r>
        <w:r w:rsidRPr="007A5C6C">
          <w:rPr>
            <w:lang w:eastAsia="zh-CN"/>
          </w:rPr>
          <w:t>else if</w:t>
        </w:r>
        <w:r w:rsidRPr="007A5C6C">
          <w:rPr>
            <w:iCs/>
          </w:rPr>
          <w:t xml:space="preserve"> the cell chosen for NR sidelink communication provides</w:t>
        </w:r>
        <w:r w:rsidRPr="007A5C6C">
          <w:rPr>
            <w:i/>
            <w:iCs/>
          </w:rPr>
          <w:t xml:space="preserve"> SIB12</w:t>
        </w:r>
        <w:r w:rsidRPr="007A5C6C">
          <w:rPr>
            <w:iCs/>
          </w:rPr>
          <w:t xml:space="preserve"> which includes</w:t>
        </w:r>
        <w:r w:rsidRPr="007A5C6C">
          <w:rPr>
            <w:i/>
            <w:iCs/>
          </w:rPr>
          <w:t xml:space="preserve"> </w:t>
        </w:r>
        <w:proofErr w:type="spellStart"/>
        <w:r w:rsidRPr="007A5C6C">
          <w:rPr>
            <w:i/>
            <w:lang w:eastAsia="zh-CN"/>
          </w:rPr>
          <w:t>sl-TxPoolSelectedNormal</w:t>
        </w:r>
        <w:proofErr w:type="spellEnd"/>
        <w:r w:rsidRPr="007A5C6C">
          <w:rPr>
            <w:i/>
            <w:iCs/>
          </w:rPr>
          <w:t xml:space="preserve"> </w:t>
        </w:r>
        <w:r w:rsidRPr="007A5C6C">
          <w:t xml:space="preserve">or </w:t>
        </w:r>
        <w:proofErr w:type="spellStart"/>
        <w:r w:rsidRPr="007A5C6C">
          <w:rPr>
            <w:i/>
            <w:lang w:eastAsia="zh-CN"/>
          </w:rPr>
          <w:t>sl-TxPoolExceptional</w:t>
        </w:r>
        <w:proofErr w:type="spellEnd"/>
        <w:r w:rsidRPr="007A5C6C">
          <w:rPr>
            <w:lang w:eastAsia="zh-CN"/>
          </w:rPr>
          <w:t xml:space="preserve"> </w:t>
        </w:r>
        <w:r w:rsidRPr="007A5C6C">
          <w:t>for</w:t>
        </w:r>
        <w:r w:rsidRPr="007A5C6C">
          <w:rPr>
            <w:i/>
            <w:iCs/>
          </w:rPr>
          <w:t xml:space="preserve"> </w:t>
        </w:r>
        <w:r w:rsidRPr="007A5C6C">
          <w:rPr>
            <w:lang w:eastAsia="zh-CN"/>
          </w:rPr>
          <w:t>the concerned frequency:</w:t>
        </w:r>
      </w:ins>
    </w:p>
    <w:p w14:paraId="2C38B704" w14:textId="77777777" w:rsidR="00061458" w:rsidRPr="007A5C6C" w:rsidRDefault="00061458" w:rsidP="00061458">
      <w:pPr>
        <w:pStyle w:val="B4"/>
        <w:rPr>
          <w:ins w:id="80" w:author="wei" w:date="2021-10-29T13:52:00Z"/>
        </w:rPr>
      </w:pPr>
      <w:ins w:id="81" w:author="wei" w:date="2021-10-29T13:52:00Z">
        <w:r w:rsidRPr="007A5C6C">
          <w:t>4&gt;</w:t>
        </w:r>
        <w:r w:rsidRPr="007A5C6C">
          <w:tab/>
        </w:r>
        <w:r w:rsidRPr="007A5C6C">
          <w:rPr>
            <w:lang w:eastAsia="zh-CN"/>
          </w:rPr>
          <w:t xml:space="preserve">perform CBR measurement on pools in </w:t>
        </w:r>
        <w:proofErr w:type="spellStart"/>
        <w:r w:rsidRPr="007A5C6C">
          <w:rPr>
            <w:i/>
            <w:lang w:eastAsia="zh-CN"/>
          </w:rPr>
          <w:t>sl-TxPoolSelectedNormal</w:t>
        </w:r>
        <w:proofErr w:type="spellEnd"/>
        <w:r w:rsidRPr="007A5C6C">
          <w:rPr>
            <w:lang w:eastAsia="zh-CN"/>
          </w:rPr>
          <w:t xml:space="preserve"> and </w:t>
        </w:r>
        <w:proofErr w:type="spellStart"/>
        <w:r w:rsidRPr="007A5C6C">
          <w:rPr>
            <w:i/>
          </w:rPr>
          <w:t>sl-TxPoolExceptional</w:t>
        </w:r>
        <w:proofErr w:type="spellEnd"/>
        <w:r w:rsidRPr="007A5C6C">
          <w:rPr>
            <w:lang w:eastAsia="zh-CN"/>
          </w:rPr>
          <w:t xml:space="preserve"> for the concerned frequency in </w:t>
        </w:r>
        <w:r w:rsidRPr="007A5C6C">
          <w:rPr>
            <w:i/>
          </w:rPr>
          <w:t>SIB12</w:t>
        </w:r>
        <w:r w:rsidRPr="007A5C6C">
          <w:rPr>
            <w:lang w:eastAsia="zh-CN"/>
          </w:rPr>
          <w:t>;</w:t>
        </w:r>
      </w:ins>
    </w:p>
    <w:p w14:paraId="16D1E2C2" w14:textId="77777777" w:rsidR="00061458" w:rsidRPr="007A5C6C" w:rsidRDefault="00061458" w:rsidP="00061458">
      <w:pPr>
        <w:pStyle w:val="B1"/>
        <w:rPr>
          <w:ins w:id="82" w:author="wei" w:date="2021-10-29T13:52:00Z"/>
        </w:rPr>
      </w:pPr>
      <w:ins w:id="83" w:author="wei" w:date="2021-10-29T13:52:00Z">
        <w:r w:rsidRPr="007A5C6C">
          <w:t>1&gt;</w:t>
        </w:r>
        <w:r w:rsidRPr="007A5C6C">
          <w:tab/>
          <w:t>else:</w:t>
        </w:r>
      </w:ins>
    </w:p>
    <w:p w14:paraId="0CF4D8D6" w14:textId="77777777" w:rsidR="00061458" w:rsidRPr="007A5C6C" w:rsidRDefault="00061458" w:rsidP="00061458">
      <w:pPr>
        <w:pStyle w:val="B2"/>
        <w:rPr>
          <w:ins w:id="84" w:author="wei" w:date="2021-10-29T13:52:00Z"/>
          <w:lang w:eastAsia="zh-CN"/>
        </w:rPr>
      </w:pPr>
      <w:ins w:id="85" w:author="wei" w:date="2021-10-29T13:52:00Z">
        <w:r w:rsidRPr="007A5C6C">
          <w:t>2&gt;</w:t>
        </w:r>
        <w:r w:rsidRPr="007A5C6C">
          <w:tab/>
        </w:r>
        <w:r w:rsidRPr="007A5C6C">
          <w:rPr>
            <w:lang w:eastAsia="zh-CN"/>
          </w:rPr>
          <w:t xml:space="preserve">perform CBR measurement on pools in </w:t>
        </w:r>
        <w:proofErr w:type="spellStart"/>
        <w:r w:rsidRPr="007A5C6C">
          <w:rPr>
            <w:i/>
            <w:lang w:eastAsia="zh-CN"/>
          </w:rPr>
          <w:t>sl-TxPoolSelectedNormal</w:t>
        </w:r>
        <w:proofErr w:type="spellEnd"/>
        <w:r w:rsidRPr="007A5C6C">
          <w:rPr>
            <w:lang w:eastAsia="zh-CN"/>
          </w:rPr>
          <w:t xml:space="preserve"> and </w:t>
        </w:r>
        <w:proofErr w:type="spellStart"/>
        <w:r w:rsidRPr="007A5C6C">
          <w:rPr>
            <w:i/>
          </w:rPr>
          <w:t>sl-TxPoolExceptional</w:t>
        </w:r>
        <w:proofErr w:type="spellEnd"/>
        <w:r w:rsidRPr="007A5C6C">
          <w:rPr>
            <w:lang w:eastAsia="zh-CN"/>
          </w:rPr>
          <w:t xml:space="preserve"> in </w:t>
        </w:r>
        <w:proofErr w:type="spellStart"/>
        <w:r w:rsidRPr="007A5C6C">
          <w:rPr>
            <w:i/>
            <w:iCs/>
            <w:lang w:eastAsia="zh-CN"/>
          </w:rPr>
          <w:t>SidelinkPreconfigNR</w:t>
        </w:r>
        <w:proofErr w:type="spellEnd"/>
        <w:r w:rsidRPr="007A5C6C">
          <w:rPr>
            <w:i/>
            <w:lang w:eastAsia="zh-CN"/>
          </w:rPr>
          <w:t xml:space="preserve"> </w:t>
        </w:r>
        <w:r w:rsidRPr="007A5C6C">
          <w:rPr>
            <w:lang w:eastAsia="zh-CN"/>
          </w:rPr>
          <w:t>for the concerned frequency.</w:t>
        </w:r>
      </w:ins>
    </w:p>
    <w:p w14:paraId="282F519A" w14:textId="77777777" w:rsidR="00061458" w:rsidRDefault="00061458" w:rsidP="00061458">
      <w:pPr>
        <w:pStyle w:val="B2"/>
        <w:rPr>
          <w:ins w:id="86" w:author="wei" w:date="2021-10-29T13:52:00Z"/>
          <w:lang w:eastAsia="zh-CN"/>
        </w:rPr>
      </w:pPr>
      <w:ins w:id="87" w:author="wei" w:date="2021-10-29T13:52:00Z">
        <w:r w:rsidRPr="007A5C6C">
          <w:rPr>
            <w:lang w:eastAsia="zh-CN"/>
          </w:rPr>
          <w:t>...</w:t>
        </w:r>
      </w:ins>
    </w:p>
    <w:p w14:paraId="3A5A3BD7" w14:textId="77777777" w:rsidR="00061458" w:rsidRPr="007A5C6C" w:rsidRDefault="00061458" w:rsidP="00061458">
      <w:pPr>
        <w:rPr>
          <w:ins w:id="88" w:author="wei" w:date="2021-10-29T13:52:00Z"/>
        </w:rPr>
      </w:pPr>
      <w:ins w:id="89" w:author="wei" w:date="2021-10-29T13:52:00Z">
        <w:r w:rsidRPr="007A5C6C">
          <w:t xml:space="preserve">[TS </w:t>
        </w:r>
        <w:r w:rsidRPr="007A5C6C">
          <w:rPr>
            <w:color w:val="000000"/>
          </w:rPr>
          <w:t>38.331</w:t>
        </w:r>
        <w:r w:rsidRPr="007A5C6C">
          <w:t xml:space="preserve">, clause </w:t>
        </w:r>
        <w:r w:rsidRPr="007A5C6C">
          <w:rPr>
            <w:color w:val="000000"/>
          </w:rPr>
          <w:t>5.5.4.11</w:t>
        </w:r>
        <w:r w:rsidRPr="007A5C6C">
          <w:t>]</w:t>
        </w:r>
      </w:ins>
    </w:p>
    <w:p w14:paraId="32B6781B" w14:textId="77777777" w:rsidR="00061458" w:rsidRPr="007A5C6C" w:rsidRDefault="00061458" w:rsidP="00061458">
      <w:pPr>
        <w:rPr>
          <w:ins w:id="90" w:author="wei" w:date="2021-10-29T13:52:00Z"/>
        </w:rPr>
      </w:pPr>
      <w:ins w:id="91" w:author="wei" w:date="2021-10-29T13:52:00Z">
        <w:r w:rsidRPr="007A5C6C">
          <w:t>The UE shall:</w:t>
        </w:r>
      </w:ins>
    </w:p>
    <w:p w14:paraId="1D2A64D9" w14:textId="77777777" w:rsidR="00061458" w:rsidRPr="007A5C6C" w:rsidRDefault="00061458" w:rsidP="00061458">
      <w:pPr>
        <w:pStyle w:val="B1"/>
        <w:rPr>
          <w:ins w:id="92" w:author="wei" w:date="2021-10-29T13:52:00Z"/>
        </w:rPr>
      </w:pPr>
      <w:ins w:id="93" w:author="wei" w:date="2021-10-29T13:52:00Z">
        <w:r w:rsidRPr="007A5C6C">
          <w:t>1&gt;</w:t>
        </w:r>
        <w:r w:rsidRPr="007A5C6C">
          <w:tab/>
          <w:t>consider the entering condition for this event to be satisfied when condition C1-1, as specified below, is fulfilled;</w:t>
        </w:r>
      </w:ins>
    </w:p>
    <w:p w14:paraId="7E6BA5C8" w14:textId="77777777" w:rsidR="00061458" w:rsidRPr="007A5C6C" w:rsidRDefault="00061458" w:rsidP="00061458">
      <w:pPr>
        <w:pStyle w:val="B1"/>
        <w:rPr>
          <w:ins w:id="94" w:author="wei" w:date="2021-10-29T13:52:00Z"/>
        </w:rPr>
      </w:pPr>
      <w:ins w:id="95" w:author="wei" w:date="2021-10-29T13:52:00Z">
        <w:r w:rsidRPr="007A5C6C">
          <w:t>1&gt;</w:t>
        </w:r>
        <w:r w:rsidRPr="007A5C6C">
          <w:tab/>
          <w:t>consider the leaving condition for this event to be satisfied when condition C1-2, as specified below, is fulfilled;</w:t>
        </w:r>
      </w:ins>
    </w:p>
    <w:p w14:paraId="02C3D868" w14:textId="77777777" w:rsidR="00061458" w:rsidRPr="007A5C6C" w:rsidRDefault="00061458" w:rsidP="00061458">
      <w:pPr>
        <w:rPr>
          <w:ins w:id="96" w:author="wei" w:date="2021-10-29T13:52:00Z"/>
        </w:rPr>
      </w:pPr>
      <w:ins w:id="97" w:author="wei" w:date="2021-10-29T13:52:00Z">
        <w:r w:rsidRPr="007A5C6C">
          <w:rPr>
            <w:lang w:eastAsia="ko-KR"/>
          </w:rPr>
          <w:t>Inequality</w:t>
        </w:r>
        <w:r w:rsidRPr="007A5C6C">
          <w:t xml:space="preserve"> C1-1 (Entering condition)</w:t>
        </w:r>
      </w:ins>
    </w:p>
    <w:p w14:paraId="2E51ACBA" w14:textId="77777777" w:rsidR="00061458" w:rsidRPr="007A5C6C" w:rsidRDefault="00061458" w:rsidP="00061458">
      <w:pPr>
        <w:keepLines/>
        <w:tabs>
          <w:tab w:val="center" w:pos="4536"/>
          <w:tab w:val="right" w:pos="9072"/>
        </w:tabs>
        <w:rPr>
          <w:ins w:id="98" w:author="wei" w:date="2021-10-29T13:52:00Z"/>
        </w:rPr>
      </w:pPr>
      <w:ins w:id="99" w:author="wei" w:date="2021-10-29T13:52:00Z">
        <w:r w:rsidRPr="007A5C6C">
          <w:rPr>
            <w:position w:val="-10"/>
          </w:rPr>
          <w:object w:dxaOrig="1455" w:dyaOrig="270" w14:anchorId="5A832B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in;height:15.7pt" o:ole="" fillcolor="yellow">
              <v:imagedata r:id="rId14" o:title=""/>
            </v:shape>
            <o:OLEObject Type="Embed" ProgID="Equation.3" ShapeID="_x0000_i1025" DrawAspect="Content" ObjectID="_1698644500" r:id="rId15"/>
          </w:object>
        </w:r>
      </w:ins>
    </w:p>
    <w:p w14:paraId="0E5C3617" w14:textId="77777777" w:rsidR="00061458" w:rsidRPr="007A5C6C" w:rsidRDefault="00061458" w:rsidP="00061458">
      <w:pPr>
        <w:rPr>
          <w:ins w:id="100" w:author="wei" w:date="2021-10-29T13:52:00Z"/>
        </w:rPr>
      </w:pPr>
      <w:ins w:id="101" w:author="wei" w:date="2021-10-29T13:52:00Z">
        <w:r w:rsidRPr="007A5C6C">
          <w:rPr>
            <w:lang w:eastAsia="ko-KR"/>
          </w:rPr>
          <w:t>Inequality</w:t>
        </w:r>
        <w:r w:rsidRPr="007A5C6C">
          <w:t xml:space="preserve"> C1-2 (Leaving condition)</w:t>
        </w:r>
      </w:ins>
    </w:p>
    <w:p w14:paraId="0293C4A9" w14:textId="77777777" w:rsidR="00061458" w:rsidRPr="007A5C6C" w:rsidRDefault="00061458" w:rsidP="00061458">
      <w:pPr>
        <w:rPr>
          <w:ins w:id="102" w:author="wei" w:date="2021-10-29T13:52:00Z"/>
        </w:rPr>
      </w:pPr>
      <w:ins w:id="103" w:author="wei" w:date="2021-10-29T13:52:00Z">
        <w:r w:rsidRPr="007A5C6C">
          <w:rPr>
            <w:position w:val="-10"/>
          </w:rPr>
          <w:object w:dxaOrig="1440" w:dyaOrig="270" w14:anchorId="752D1FDE">
            <v:shape id="_x0000_i1026" type="#_x0000_t75" style="width:1in;height:15.7pt" o:ole="">
              <v:imagedata r:id="rId16" o:title=""/>
            </v:shape>
            <o:OLEObject Type="Embed" ProgID="Equation.3" ShapeID="_x0000_i1026" DrawAspect="Content" ObjectID="_1698644501" r:id="rId17"/>
          </w:object>
        </w:r>
      </w:ins>
    </w:p>
    <w:p w14:paraId="79EC32A0" w14:textId="77777777" w:rsidR="00061458" w:rsidRPr="007A5C6C" w:rsidRDefault="00061458" w:rsidP="00061458">
      <w:pPr>
        <w:rPr>
          <w:ins w:id="104" w:author="wei" w:date="2021-10-29T13:52:00Z"/>
        </w:rPr>
      </w:pPr>
      <w:ins w:id="105" w:author="wei" w:date="2021-10-29T13:52:00Z">
        <w:r w:rsidRPr="007A5C6C">
          <w:t>The variables in the formula are defined as follows:</w:t>
        </w:r>
      </w:ins>
    </w:p>
    <w:p w14:paraId="755F1CE9" w14:textId="77777777" w:rsidR="00061458" w:rsidRPr="007A5C6C" w:rsidRDefault="00061458" w:rsidP="00061458">
      <w:pPr>
        <w:pStyle w:val="B1"/>
        <w:rPr>
          <w:ins w:id="106" w:author="wei" w:date="2021-10-29T13:52:00Z"/>
        </w:rPr>
      </w:pPr>
      <w:ins w:id="107" w:author="wei" w:date="2021-10-29T13:52:00Z">
        <w:r w:rsidRPr="007A5C6C">
          <w:rPr>
            <w:b/>
            <w:i/>
          </w:rPr>
          <w:t>Ms</w:t>
        </w:r>
        <w:r w:rsidRPr="007A5C6C">
          <w:rPr>
            <w:b/>
          </w:rPr>
          <w:t xml:space="preserve"> </w:t>
        </w:r>
        <w:r w:rsidRPr="007A5C6C">
          <w:t xml:space="preserve">is the measurement result of channel busy ratio of the </w:t>
        </w:r>
        <w:r w:rsidRPr="007A5C6C">
          <w:rPr>
            <w:lang w:eastAsia="zh-CN"/>
          </w:rPr>
          <w:t>transmission</w:t>
        </w:r>
        <w:r w:rsidRPr="007A5C6C">
          <w:t xml:space="preserve"> resource pool, not taking into account any offsets.</w:t>
        </w:r>
      </w:ins>
    </w:p>
    <w:p w14:paraId="5CE4FFEB" w14:textId="77777777" w:rsidR="00061458" w:rsidRPr="007A5C6C" w:rsidRDefault="00061458" w:rsidP="00061458">
      <w:pPr>
        <w:pStyle w:val="B1"/>
        <w:rPr>
          <w:ins w:id="108" w:author="wei" w:date="2021-10-29T13:52:00Z"/>
        </w:rPr>
      </w:pPr>
      <w:proofErr w:type="spellStart"/>
      <w:ins w:id="109" w:author="wei" w:date="2021-10-29T13:52:00Z">
        <w:r w:rsidRPr="007A5C6C">
          <w:rPr>
            <w:b/>
            <w:i/>
          </w:rPr>
          <w:t>Hys</w:t>
        </w:r>
        <w:proofErr w:type="spellEnd"/>
        <w:r w:rsidRPr="007A5C6C">
          <w:t xml:space="preserve"> is the hysteresis parameter for this event (i.e. </w:t>
        </w:r>
        <w:r w:rsidRPr="007A5C6C">
          <w:rPr>
            <w:i/>
          </w:rPr>
          <w:t>hysteresis</w:t>
        </w:r>
        <w:r w:rsidRPr="007A5C6C">
          <w:t xml:space="preserve"> as defined within </w:t>
        </w:r>
        <w:proofErr w:type="spellStart"/>
        <w:r w:rsidRPr="007A5C6C">
          <w:rPr>
            <w:i/>
          </w:rPr>
          <w:t>reportConfigNR</w:t>
        </w:r>
        <w:proofErr w:type="spellEnd"/>
        <w:r w:rsidRPr="007A5C6C">
          <w:rPr>
            <w:i/>
          </w:rPr>
          <w:t xml:space="preserve">-SL </w:t>
        </w:r>
        <w:r w:rsidRPr="007A5C6C">
          <w:t>for this event).</w:t>
        </w:r>
      </w:ins>
    </w:p>
    <w:p w14:paraId="583ABC27" w14:textId="77777777" w:rsidR="00061458" w:rsidRPr="007A5C6C" w:rsidRDefault="00061458" w:rsidP="00061458">
      <w:pPr>
        <w:pStyle w:val="B1"/>
        <w:rPr>
          <w:ins w:id="110" w:author="wei" w:date="2021-10-29T13:52:00Z"/>
        </w:rPr>
      </w:pPr>
      <w:ins w:id="111" w:author="wei" w:date="2021-10-29T13:52:00Z">
        <w:r w:rsidRPr="007A5C6C">
          <w:rPr>
            <w:b/>
            <w:i/>
          </w:rPr>
          <w:t>Thresh</w:t>
        </w:r>
        <w:r w:rsidRPr="007A5C6C">
          <w:t xml:space="preserve"> is the threshold parameter for this event (i.e. </w:t>
        </w:r>
        <w:r w:rsidRPr="007A5C6C">
          <w:rPr>
            <w:i/>
            <w:lang w:eastAsia="zh-CN"/>
          </w:rPr>
          <w:t>c</w:t>
        </w:r>
        <w:r w:rsidRPr="007A5C6C">
          <w:rPr>
            <w:i/>
          </w:rPr>
          <w:t xml:space="preserve">1-Threshold </w:t>
        </w:r>
        <w:r w:rsidRPr="007A5C6C">
          <w:t xml:space="preserve">as defined within </w:t>
        </w:r>
        <w:proofErr w:type="spellStart"/>
        <w:r w:rsidRPr="007A5C6C">
          <w:rPr>
            <w:i/>
          </w:rPr>
          <w:t>reportConfigNR</w:t>
        </w:r>
        <w:proofErr w:type="spellEnd"/>
        <w:r w:rsidRPr="007A5C6C">
          <w:rPr>
            <w:i/>
          </w:rPr>
          <w:t>-SL</w:t>
        </w:r>
        <w:r w:rsidRPr="007A5C6C">
          <w:t xml:space="preserve"> for this event).</w:t>
        </w:r>
      </w:ins>
    </w:p>
    <w:p w14:paraId="6050FF94" w14:textId="77777777" w:rsidR="00061458" w:rsidRPr="007A5C6C" w:rsidRDefault="00061458" w:rsidP="00061458">
      <w:pPr>
        <w:pStyle w:val="B1"/>
        <w:rPr>
          <w:ins w:id="112" w:author="wei" w:date="2021-10-29T13:52:00Z"/>
        </w:rPr>
      </w:pPr>
      <w:ins w:id="113" w:author="wei" w:date="2021-10-29T13:52:00Z">
        <w:r w:rsidRPr="007A5C6C">
          <w:rPr>
            <w:b/>
            <w:i/>
          </w:rPr>
          <w:t xml:space="preserve">Ms </w:t>
        </w:r>
        <w:r w:rsidRPr="007A5C6C">
          <w:t>is expressed in decimal from 0 to 1 in steps of 0.01.</w:t>
        </w:r>
      </w:ins>
    </w:p>
    <w:p w14:paraId="1E69C1AF" w14:textId="77777777" w:rsidR="00061458" w:rsidRPr="007A5C6C" w:rsidRDefault="00061458" w:rsidP="00061458">
      <w:pPr>
        <w:pStyle w:val="B1"/>
        <w:rPr>
          <w:ins w:id="114" w:author="wei" w:date="2021-10-29T13:52:00Z"/>
        </w:rPr>
      </w:pPr>
      <w:proofErr w:type="spellStart"/>
      <w:ins w:id="115" w:author="wei" w:date="2021-10-29T13:52:00Z">
        <w:r w:rsidRPr="007A5C6C">
          <w:rPr>
            <w:b/>
            <w:i/>
          </w:rPr>
          <w:t>Hys</w:t>
        </w:r>
        <w:proofErr w:type="spellEnd"/>
        <w:r w:rsidRPr="007A5C6C">
          <w:t xml:space="preserve"> is expressed is in the same unit as </w:t>
        </w:r>
        <w:r w:rsidRPr="007A5C6C">
          <w:rPr>
            <w:b/>
            <w:i/>
          </w:rPr>
          <w:t>Ms</w:t>
        </w:r>
        <w:r w:rsidRPr="007A5C6C">
          <w:t>.</w:t>
        </w:r>
      </w:ins>
    </w:p>
    <w:p w14:paraId="5A382626" w14:textId="77777777" w:rsidR="00061458" w:rsidRPr="007A5C6C" w:rsidRDefault="00061458" w:rsidP="00061458">
      <w:pPr>
        <w:pStyle w:val="B1"/>
        <w:rPr>
          <w:ins w:id="116" w:author="wei" w:date="2021-10-29T13:52:00Z"/>
        </w:rPr>
      </w:pPr>
      <w:ins w:id="117" w:author="wei" w:date="2021-10-29T13:52:00Z">
        <w:r w:rsidRPr="007A5C6C">
          <w:rPr>
            <w:b/>
            <w:i/>
          </w:rPr>
          <w:t>Thres</w:t>
        </w:r>
        <w:r w:rsidRPr="007A5C6C">
          <w:rPr>
            <w:b/>
            <w:i/>
            <w:lang w:eastAsia="ko-KR"/>
          </w:rPr>
          <w:t>h</w:t>
        </w:r>
        <w:r w:rsidRPr="007A5C6C">
          <w:rPr>
            <w:b/>
            <w:i/>
          </w:rPr>
          <w:t xml:space="preserve"> </w:t>
        </w:r>
        <w:r w:rsidRPr="007A5C6C">
          <w:rPr>
            <w:lang w:eastAsia="ko-KR"/>
          </w:rPr>
          <w:t>is</w:t>
        </w:r>
        <w:r w:rsidRPr="007A5C6C">
          <w:t xml:space="preserve"> expressed in the same unit as </w:t>
        </w:r>
        <w:r w:rsidRPr="007A5C6C">
          <w:rPr>
            <w:b/>
            <w:i/>
          </w:rPr>
          <w:t>Ms</w:t>
        </w:r>
        <w:r w:rsidRPr="007A5C6C">
          <w:t>.</w:t>
        </w:r>
      </w:ins>
    </w:p>
    <w:p w14:paraId="371C55E6" w14:textId="77777777" w:rsidR="00061458" w:rsidRPr="007A5C6C" w:rsidRDefault="00061458" w:rsidP="00061458">
      <w:pPr>
        <w:rPr>
          <w:ins w:id="118" w:author="wei" w:date="2021-10-29T13:52:00Z"/>
        </w:rPr>
      </w:pPr>
      <w:ins w:id="119" w:author="wei" w:date="2021-10-29T13:52:00Z">
        <w:r w:rsidRPr="007A5C6C">
          <w:t xml:space="preserve">[TS </w:t>
        </w:r>
        <w:r w:rsidRPr="007A5C6C">
          <w:rPr>
            <w:color w:val="000000"/>
          </w:rPr>
          <w:t>38.331</w:t>
        </w:r>
        <w:r w:rsidRPr="007A5C6C">
          <w:t xml:space="preserve">, clause </w:t>
        </w:r>
        <w:r w:rsidRPr="007A5C6C">
          <w:rPr>
            <w:color w:val="000000"/>
          </w:rPr>
          <w:t>5.5.5.1</w:t>
        </w:r>
        <w:r w:rsidRPr="007A5C6C">
          <w:t>]</w:t>
        </w:r>
      </w:ins>
    </w:p>
    <w:p w14:paraId="55182714" w14:textId="77777777" w:rsidR="00061458" w:rsidRPr="007A5C6C" w:rsidRDefault="00061458" w:rsidP="00061458">
      <w:pPr>
        <w:pStyle w:val="TH"/>
        <w:rPr>
          <w:ins w:id="120" w:author="wei" w:date="2021-10-29T13:52:00Z"/>
        </w:rPr>
      </w:pPr>
      <w:ins w:id="121" w:author="wei" w:date="2021-10-29T13:52:00Z">
        <w:r w:rsidRPr="007A5C6C">
          <w:object w:dxaOrig="3450" w:dyaOrig="1605" w14:anchorId="5F2C6ED3">
            <v:shape id="_x0000_i1027" type="#_x0000_t75" style="width:175.4pt;height:82.15pt" o:ole="">
              <v:imagedata r:id="rId18" o:title=""/>
            </v:shape>
            <o:OLEObject Type="Embed" ProgID="Mscgen.Chart" ShapeID="_x0000_i1027" DrawAspect="Content" ObjectID="_1698644502" r:id="rId19"/>
          </w:object>
        </w:r>
      </w:ins>
    </w:p>
    <w:p w14:paraId="1AA011E5" w14:textId="77777777" w:rsidR="00061458" w:rsidRPr="007A5C6C" w:rsidRDefault="00061458" w:rsidP="00061458">
      <w:pPr>
        <w:pStyle w:val="TF"/>
        <w:rPr>
          <w:ins w:id="122" w:author="wei" w:date="2021-10-29T13:52:00Z"/>
        </w:rPr>
      </w:pPr>
      <w:ins w:id="123" w:author="wei" w:date="2021-10-29T13:52:00Z">
        <w:r w:rsidRPr="007A5C6C">
          <w:t>Figure 5.5.5.1-1: Measurement reporting</w:t>
        </w:r>
      </w:ins>
    </w:p>
    <w:p w14:paraId="09DB39B0" w14:textId="77777777" w:rsidR="00061458" w:rsidRPr="007A5C6C" w:rsidRDefault="00061458" w:rsidP="00061458">
      <w:pPr>
        <w:rPr>
          <w:ins w:id="124" w:author="wei" w:date="2021-10-29T13:52:00Z"/>
        </w:rPr>
      </w:pPr>
      <w:ins w:id="125" w:author="wei" w:date="2021-10-29T13:52:00Z">
        <w:r w:rsidRPr="007A5C6C">
          <w:lastRenderedPageBreak/>
          <w:t>The purpose of this procedure is to transfer measurement results from the UE to the network. The UE shall initiate this procedure only after successful AS security activation.</w:t>
        </w:r>
      </w:ins>
    </w:p>
    <w:p w14:paraId="3A40D0F5" w14:textId="77777777" w:rsidR="00061458" w:rsidRPr="007A5C6C" w:rsidRDefault="00061458" w:rsidP="00061458">
      <w:pPr>
        <w:rPr>
          <w:ins w:id="126" w:author="wei" w:date="2021-10-29T13:52:00Z"/>
        </w:rPr>
      </w:pPr>
      <w:ins w:id="127" w:author="wei" w:date="2021-10-29T13:52:00Z">
        <w:r w:rsidRPr="007A5C6C">
          <w:t xml:space="preserve">For the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 xml:space="preserve"> for which the measurement reporting procedure was triggered, the UE shall set the </w:t>
        </w:r>
        <w:proofErr w:type="spellStart"/>
        <w:r w:rsidRPr="007A5C6C">
          <w:rPr>
            <w:i/>
          </w:rPr>
          <w:t>measResults</w:t>
        </w:r>
        <w:proofErr w:type="spellEnd"/>
        <w:r w:rsidRPr="007A5C6C">
          <w:t xml:space="preserve"> within the </w:t>
        </w:r>
        <w:proofErr w:type="spellStart"/>
        <w:r w:rsidRPr="007A5C6C">
          <w:rPr>
            <w:i/>
          </w:rPr>
          <w:t>MeasurementReport</w:t>
        </w:r>
        <w:proofErr w:type="spellEnd"/>
        <w:r w:rsidRPr="007A5C6C">
          <w:t xml:space="preserve"> message as follows:</w:t>
        </w:r>
      </w:ins>
    </w:p>
    <w:p w14:paraId="639D0D6F" w14:textId="77777777" w:rsidR="00061458" w:rsidRPr="007A5C6C" w:rsidRDefault="00061458" w:rsidP="00061458">
      <w:pPr>
        <w:pStyle w:val="B1"/>
        <w:rPr>
          <w:ins w:id="128" w:author="wei" w:date="2021-10-29T13:52:00Z"/>
        </w:rPr>
      </w:pPr>
      <w:ins w:id="129" w:author="wei" w:date="2021-10-29T13:52:00Z">
        <w:r w:rsidRPr="007A5C6C">
          <w:t>1&gt;</w:t>
        </w:r>
        <w:r w:rsidRPr="007A5C6C">
          <w:tab/>
          <w:t xml:space="preserve">set the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 xml:space="preserve"> to the measurement identity that triggered the measurement reporting;</w:t>
        </w:r>
      </w:ins>
    </w:p>
    <w:p w14:paraId="1B1951A3" w14:textId="77777777" w:rsidR="00061458" w:rsidRPr="007A5C6C" w:rsidRDefault="00061458" w:rsidP="00061458">
      <w:pPr>
        <w:pStyle w:val="B1"/>
        <w:rPr>
          <w:ins w:id="130" w:author="wei" w:date="2021-10-29T13:52:00Z"/>
          <w:rFonts w:eastAsia="MS PGothic"/>
          <w:i/>
          <w:iCs/>
        </w:rPr>
      </w:pPr>
      <w:ins w:id="131" w:author="wei" w:date="2021-10-29T13:52:00Z">
        <w:r w:rsidRPr="007A5C6C">
          <w:rPr>
            <w:rFonts w:eastAsia="MS PGothic"/>
          </w:rPr>
          <w:t>1&gt;</w:t>
        </w:r>
        <w:r w:rsidRPr="007A5C6C">
          <w:rPr>
            <w:rFonts w:eastAsia="MS PGothic"/>
          </w:rPr>
          <w:tab/>
          <w:t xml:space="preserve">for each serving cell configured with </w:t>
        </w:r>
        <w:proofErr w:type="spellStart"/>
        <w:r w:rsidRPr="007A5C6C">
          <w:rPr>
            <w:i/>
          </w:rPr>
          <w:t>servingCellMO</w:t>
        </w:r>
        <w:proofErr w:type="spellEnd"/>
        <w:r w:rsidRPr="007A5C6C">
          <w:rPr>
            <w:rFonts w:eastAsia="MS PGothic"/>
            <w:iCs/>
          </w:rPr>
          <w:t>:</w:t>
        </w:r>
      </w:ins>
    </w:p>
    <w:p w14:paraId="355DACC9" w14:textId="77777777" w:rsidR="00061458" w:rsidRPr="007A5C6C" w:rsidRDefault="00061458" w:rsidP="00061458">
      <w:pPr>
        <w:pStyle w:val="B2"/>
        <w:rPr>
          <w:ins w:id="132" w:author="wei" w:date="2021-10-29T13:52:00Z"/>
          <w:rFonts w:eastAsia="MS PGothic"/>
        </w:rPr>
      </w:pPr>
      <w:ins w:id="133" w:author="wei" w:date="2021-10-29T13:52:00Z">
        <w:r w:rsidRPr="007A5C6C">
          <w:rPr>
            <w:rFonts w:eastAsia="MS PGothic"/>
          </w:rPr>
          <w:t>...</w:t>
        </w:r>
      </w:ins>
    </w:p>
    <w:p w14:paraId="65BA7B4D" w14:textId="77777777" w:rsidR="00061458" w:rsidRPr="007A5C6C" w:rsidRDefault="00061458" w:rsidP="00061458">
      <w:pPr>
        <w:pStyle w:val="B2"/>
        <w:rPr>
          <w:ins w:id="134" w:author="wei" w:date="2021-10-29T13:52:00Z"/>
          <w:rFonts w:eastAsia="MS PGothic"/>
        </w:rPr>
      </w:pPr>
      <w:ins w:id="135" w:author="wei" w:date="2021-10-29T13:52:00Z">
        <w:r w:rsidRPr="007A5C6C">
          <w:rPr>
            <w:rFonts w:eastAsia="MS PGothic"/>
          </w:rPr>
          <w:t>2&gt;</w:t>
        </w:r>
        <w:r w:rsidRPr="007A5C6C">
          <w:rPr>
            <w:rFonts w:eastAsia="MS PGothic"/>
          </w:rPr>
          <w:tab/>
          <w:t>else</w:t>
        </w:r>
        <w:r w:rsidRPr="007A5C6C">
          <w:rPr>
            <w:rFonts w:eastAsia="MS PGothic"/>
            <w:iCs/>
          </w:rPr>
          <w:t>:</w:t>
        </w:r>
      </w:ins>
    </w:p>
    <w:p w14:paraId="3E192279" w14:textId="77777777" w:rsidR="00061458" w:rsidRPr="007A5C6C" w:rsidRDefault="00061458" w:rsidP="00061458">
      <w:pPr>
        <w:pStyle w:val="B3"/>
        <w:rPr>
          <w:ins w:id="136" w:author="wei" w:date="2021-10-29T13:52:00Z"/>
          <w:rFonts w:eastAsia="MS PGothic"/>
          <w:lang w:eastAsia="ko-KR"/>
        </w:rPr>
      </w:pPr>
      <w:ins w:id="137" w:author="wei" w:date="2021-10-29T13:52:00Z">
        <w:r w:rsidRPr="007A5C6C">
          <w:rPr>
            <w:rFonts w:eastAsia="MS PGothic"/>
            <w:lang w:eastAsia="ko-KR"/>
          </w:rPr>
          <w:t>3&gt;</w:t>
        </w:r>
        <w:r w:rsidRPr="007A5C6C">
          <w:rPr>
            <w:rFonts w:eastAsia="MS PGothic"/>
            <w:lang w:eastAsia="ko-KR"/>
          </w:rPr>
          <w:tab/>
        </w:r>
        <w:r w:rsidRPr="007A5C6C">
          <w:rPr>
            <w:rFonts w:eastAsia="MS PGothic"/>
          </w:rPr>
          <w:t>if SSB based serving cell measurements are available:</w:t>
        </w:r>
      </w:ins>
    </w:p>
    <w:p w14:paraId="654C4C34" w14:textId="77777777" w:rsidR="00061458" w:rsidRPr="007A5C6C" w:rsidRDefault="00061458" w:rsidP="00061458">
      <w:pPr>
        <w:pStyle w:val="B4"/>
        <w:rPr>
          <w:ins w:id="138" w:author="wei" w:date="2021-10-29T13:52:00Z"/>
        </w:rPr>
      </w:pPr>
      <w:ins w:id="139" w:author="wei" w:date="2021-10-29T13:52:00Z">
        <w:r w:rsidRPr="007A5C6C">
          <w:t>4&gt;</w:t>
        </w:r>
        <w:r w:rsidRPr="007A5C6C">
          <w:tab/>
        </w:r>
        <w:r w:rsidRPr="007A5C6C">
          <w:rPr>
            <w:rFonts w:eastAsia="MS PGothic"/>
          </w:rPr>
          <w:t xml:space="preserve">set the </w:t>
        </w:r>
        <w:proofErr w:type="spellStart"/>
        <w:r w:rsidRPr="007A5C6C">
          <w:rPr>
            <w:rFonts w:eastAsia="MS PGothic"/>
            <w:i/>
            <w:iCs/>
          </w:rPr>
          <w:t>measResultServingCell</w:t>
        </w:r>
        <w:proofErr w:type="spellEnd"/>
        <w:r w:rsidRPr="007A5C6C">
          <w:rPr>
            <w:rFonts w:eastAsia="MS PGothic"/>
          </w:rPr>
          <w:t xml:space="preserve"> within </w:t>
        </w:r>
        <w:proofErr w:type="spellStart"/>
        <w:r w:rsidRPr="007A5C6C">
          <w:rPr>
            <w:rFonts w:eastAsia="MS PGothic"/>
            <w:i/>
            <w:iCs/>
          </w:rPr>
          <w:t>measResultServingMOList</w:t>
        </w:r>
        <w:proofErr w:type="spellEnd"/>
        <w:r w:rsidRPr="007A5C6C">
          <w:rPr>
            <w:rFonts w:eastAsia="MS PGothic"/>
          </w:rPr>
          <w:t xml:space="preserve"> to include RSRP, RSRQ and the available SINR of the serving cell, derived based on SSB</w:t>
        </w:r>
        <w:r w:rsidRPr="007A5C6C">
          <w:t>;</w:t>
        </w:r>
      </w:ins>
    </w:p>
    <w:p w14:paraId="3B145556" w14:textId="77777777" w:rsidR="00061458" w:rsidRPr="007A5C6C" w:rsidRDefault="00061458" w:rsidP="00061458">
      <w:pPr>
        <w:pStyle w:val="B1"/>
        <w:rPr>
          <w:ins w:id="140" w:author="wei" w:date="2021-10-29T13:52:00Z"/>
        </w:rPr>
      </w:pPr>
      <w:ins w:id="141" w:author="wei" w:date="2021-10-29T13:52:00Z">
        <w:r w:rsidRPr="007A5C6C">
          <w:t>...</w:t>
        </w:r>
      </w:ins>
    </w:p>
    <w:p w14:paraId="161A940B" w14:textId="77777777" w:rsidR="00061458" w:rsidRPr="007A5C6C" w:rsidRDefault="00061458" w:rsidP="00061458">
      <w:pPr>
        <w:pStyle w:val="B1"/>
        <w:rPr>
          <w:ins w:id="142" w:author="wei" w:date="2021-10-29T13:52:00Z"/>
        </w:rPr>
      </w:pPr>
      <w:ins w:id="143" w:author="wei" w:date="2021-10-29T13:52:00Z">
        <w:r w:rsidRPr="007A5C6C">
          <w:t>1&gt;</w:t>
        </w:r>
        <w:r w:rsidRPr="007A5C6C">
          <w:tab/>
          <w:t xml:space="preserve">set the </w:t>
        </w:r>
        <w:proofErr w:type="spellStart"/>
        <w:r w:rsidRPr="007A5C6C">
          <w:rPr>
            <w:i/>
          </w:rPr>
          <w:t>servCellId</w:t>
        </w:r>
        <w:proofErr w:type="spellEnd"/>
        <w:r w:rsidRPr="007A5C6C">
          <w:rPr>
            <w:i/>
          </w:rPr>
          <w:t xml:space="preserve"> </w:t>
        </w:r>
        <w:r w:rsidRPr="007A5C6C">
          <w:t xml:space="preserve">within </w:t>
        </w:r>
        <w:proofErr w:type="spellStart"/>
        <w:r w:rsidRPr="007A5C6C">
          <w:rPr>
            <w:i/>
          </w:rPr>
          <w:t>measResultServingMOList</w:t>
        </w:r>
        <w:proofErr w:type="spellEnd"/>
        <w:r w:rsidRPr="007A5C6C">
          <w:t xml:space="preserve"> to include each NR serving cell that is configured with </w:t>
        </w:r>
        <w:proofErr w:type="spellStart"/>
        <w:r w:rsidRPr="007A5C6C">
          <w:rPr>
            <w:i/>
          </w:rPr>
          <w:t>servingCellMO</w:t>
        </w:r>
        <w:proofErr w:type="spellEnd"/>
        <w:r w:rsidRPr="007A5C6C">
          <w:t>, if any;</w:t>
        </w:r>
      </w:ins>
    </w:p>
    <w:p w14:paraId="14AE2EA2" w14:textId="77777777" w:rsidR="00061458" w:rsidRPr="007A5C6C" w:rsidRDefault="00061458" w:rsidP="00061458">
      <w:pPr>
        <w:pStyle w:val="B1"/>
        <w:rPr>
          <w:ins w:id="144" w:author="wei" w:date="2021-10-29T13:52:00Z"/>
        </w:rPr>
      </w:pPr>
      <w:ins w:id="145" w:author="wei" w:date="2021-10-29T13:52:00Z">
        <w:r w:rsidRPr="007A5C6C">
          <w:t xml:space="preserve">... </w:t>
        </w:r>
      </w:ins>
    </w:p>
    <w:p w14:paraId="793FBF03" w14:textId="77777777" w:rsidR="00061458" w:rsidRPr="007A5C6C" w:rsidRDefault="00061458" w:rsidP="00061458">
      <w:pPr>
        <w:pStyle w:val="B1"/>
        <w:rPr>
          <w:ins w:id="146" w:author="wei" w:date="2021-10-29T13:52:00Z"/>
        </w:rPr>
      </w:pPr>
      <w:ins w:id="147" w:author="wei" w:date="2021-10-29T13:52:00Z">
        <w:r w:rsidRPr="007A5C6C">
          <w:t>1&gt;</w:t>
        </w:r>
        <w:r w:rsidRPr="007A5C6C">
          <w:tab/>
          <w:t xml:space="preserve">if there is at least one </w:t>
        </w:r>
        <w:r w:rsidRPr="007A5C6C">
          <w:rPr>
            <w:lang w:eastAsia="zh-CN"/>
          </w:rPr>
          <w:t xml:space="preserve">applicable </w:t>
        </w:r>
        <w:r w:rsidRPr="007A5C6C">
          <w:t xml:space="preserve">transmission resource pool for NR </w:t>
        </w:r>
        <w:proofErr w:type="spellStart"/>
        <w:r w:rsidRPr="007A5C6C">
          <w:t>sidelink</w:t>
        </w:r>
        <w:proofErr w:type="spellEnd"/>
        <w:r w:rsidRPr="007A5C6C">
          <w:t xml:space="preserve"> communication (for </w:t>
        </w:r>
        <w:proofErr w:type="spellStart"/>
        <w:r w:rsidRPr="007A5C6C">
          <w:rPr>
            <w:i/>
            <w:iCs/>
          </w:rPr>
          <w:t>measResultsSL</w:t>
        </w:r>
        <w:proofErr w:type="spellEnd"/>
        <w:r w:rsidRPr="007A5C6C">
          <w:t>):</w:t>
        </w:r>
      </w:ins>
    </w:p>
    <w:p w14:paraId="1D8FBED8" w14:textId="77777777" w:rsidR="00061458" w:rsidRPr="007A5C6C" w:rsidRDefault="00061458" w:rsidP="00061458">
      <w:pPr>
        <w:pStyle w:val="B2"/>
        <w:rPr>
          <w:ins w:id="148" w:author="wei" w:date="2021-10-29T13:52:00Z"/>
        </w:rPr>
      </w:pPr>
      <w:ins w:id="149" w:author="wei" w:date="2021-10-29T13:52:00Z">
        <w:r w:rsidRPr="007A5C6C">
          <w:rPr>
            <w:lang w:eastAsia="ko-KR"/>
          </w:rPr>
          <w:t>2&gt;</w:t>
        </w:r>
        <w:r w:rsidRPr="007A5C6C">
          <w:rPr>
            <w:lang w:eastAsia="ko-KR"/>
          </w:rPr>
          <w:tab/>
          <w:t xml:space="preserve">set the </w:t>
        </w:r>
        <w:proofErr w:type="spellStart"/>
        <w:r w:rsidRPr="007A5C6C">
          <w:rPr>
            <w:i/>
          </w:rPr>
          <w:t>measResultsListSL</w:t>
        </w:r>
        <w:proofErr w:type="spellEnd"/>
        <w:r w:rsidRPr="007A5C6C">
          <w:rPr>
            <w:lang w:eastAsia="ko-KR"/>
          </w:rPr>
          <w:t xml:space="preserve"> to include the </w:t>
        </w:r>
        <w:r w:rsidRPr="007A5C6C">
          <w:rPr>
            <w:lang w:eastAsia="zh-CN"/>
          </w:rPr>
          <w:t xml:space="preserve">CBR measurement results </w:t>
        </w:r>
        <w:r w:rsidRPr="007A5C6C">
          <w:rPr>
            <w:lang w:eastAsia="ko-KR"/>
          </w:rPr>
          <w:t>in accordance with the following:</w:t>
        </w:r>
      </w:ins>
    </w:p>
    <w:p w14:paraId="2E991566" w14:textId="77777777" w:rsidR="00061458" w:rsidRPr="007A5C6C" w:rsidRDefault="00061458" w:rsidP="00061458">
      <w:pPr>
        <w:pStyle w:val="B3"/>
        <w:rPr>
          <w:ins w:id="150" w:author="wei" w:date="2021-10-29T13:52:00Z"/>
        </w:rPr>
      </w:pPr>
      <w:ins w:id="151" w:author="wei" w:date="2021-10-29T13:52:00Z">
        <w:r w:rsidRPr="007A5C6C">
          <w:rPr>
            <w:lang w:eastAsia="ko-KR"/>
          </w:rPr>
          <w:t>3&gt;</w:t>
        </w:r>
        <w:r w:rsidRPr="007A5C6C">
          <w:rPr>
            <w:lang w:eastAsia="ko-KR"/>
          </w:rPr>
          <w:tab/>
          <w:t xml:space="preserve">if the </w:t>
        </w:r>
        <w:proofErr w:type="spellStart"/>
        <w:r w:rsidRPr="007A5C6C">
          <w:rPr>
            <w:i/>
            <w:iCs/>
            <w:lang w:eastAsia="ko-KR"/>
          </w:rPr>
          <w:t>reportType</w:t>
        </w:r>
        <w:proofErr w:type="spellEnd"/>
        <w:r w:rsidRPr="007A5C6C">
          <w:rPr>
            <w:lang w:eastAsia="ko-KR"/>
          </w:rPr>
          <w:t xml:space="preserve"> is set to </w:t>
        </w:r>
        <w:proofErr w:type="spellStart"/>
        <w:r w:rsidRPr="007A5C6C">
          <w:rPr>
            <w:i/>
            <w:iCs/>
            <w:lang w:eastAsia="ko-KR"/>
          </w:rPr>
          <w:t>eventTriggered</w:t>
        </w:r>
        <w:proofErr w:type="spellEnd"/>
        <w:r w:rsidRPr="007A5C6C">
          <w:rPr>
            <w:lang w:eastAsia="ko-KR"/>
          </w:rPr>
          <w:t>:</w:t>
        </w:r>
      </w:ins>
    </w:p>
    <w:p w14:paraId="41D6B4FC" w14:textId="77777777" w:rsidR="00061458" w:rsidRPr="007A5C6C" w:rsidRDefault="00061458" w:rsidP="00061458">
      <w:pPr>
        <w:pStyle w:val="B4"/>
        <w:rPr>
          <w:ins w:id="152" w:author="wei" w:date="2021-10-29T13:52:00Z"/>
        </w:rPr>
      </w:pPr>
      <w:ins w:id="153" w:author="wei" w:date="2021-10-29T13:52:00Z">
        <w:r w:rsidRPr="007A5C6C">
          <w:t>4&gt;</w:t>
        </w:r>
        <w:r w:rsidRPr="007A5C6C">
          <w:tab/>
          <w:t xml:space="preserve">include the </w:t>
        </w:r>
        <w:r w:rsidRPr="007A5C6C">
          <w:rPr>
            <w:lang w:eastAsia="zh-CN"/>
          </w:rPr>
          <w:t>transmission resource pools</w:t>
        </w:r>
        <w:r w:rsidRPr="007A5C6C">
          <w:t xml:space="preserve"> included in the </w:t>
        </w:r>
        <w:proofErr w:type="spellStart"/>
        <w:r w:rsidRPr="007A5C6C">
          <w:rPr>
            <w:i/>
            <w:lang w:eastAsia="zh-CN"/>
          </w:rPr>
          <w:t>pool</w:t>
        </w:r>
        <w:r w:rsidRPr="007A5C6C">
          <w:rPr>
            <w:i/>
          </w:rPr>
          <w:t>sTriggeredList</w:t>
        </w:r>
        <w:proofErr w:type="spellEnd"/>
        <w:r w:rsidRPr="007A5C6C">
          <w:t xml:space="preserve"> as defined within the </w:t>
        </w:r>
        <w:proofErr w:type="spellStart"/>
        <w:r w:rsidRPr="007A5C6C">
          <w:rPr>
            <w:i/>
          </w:rPr>
          <w:t>VarMeasReportList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>;</w:t>
        </w:r>
      </w:ins>
    </w:p>
    <w:p w14:paraId="64E9F399" w14:textId="77777777" w:rsidR="00061458" w:rsidRPr="007A5C6C" w:rsidRDefault="00061458" w:rsidP="00061458">
      <w:pPr>
        <w:pStyle w:val="B3"/>
        <w:rPr>
          <w:ins w:id="154" w:author="wei" w:date="2021-10-29T13:52:00Z"/>
          <w:lang w:eastAsia="ko-KR"/>
        </w:rPr>
      </w:pPr>
      <w:ins w:id="155" w:author="wei" w:date="2021-10-29T13:52:00Z">
        <w:r w:rsidRPr="007A5C6C">
          <w:t>3&gt;</w:t>
        </w:r>
        <w:r w:rsidRPr="007A5C6C">
          <w:tab/>
        </w:r>
        <w:r w:rsidRPr="007A5C6C">
          <w:rPr>
            <w:lang w:eastAsia="ko-KR"/>
          </w:rPr>
          <w:t>else:</w:t>
        </w:r>
      </w:ins>
    </w:p>
    <w:p w14:paraId="7E331C6E" w14:textId="77777777" w:rsidR="00061458" w:rsidRPr="007A5C6C" w:rsidRDefault="00061458" w:rsidP="00061458">
      <w:pPr>
        <w:pStyle w:val="B4"/>
        <w:rPr>
          <w:ins w:id="156" w:author="wei" w:date="2021-10-29T13:52:00Z"/>
          <w:lang w:eastAsia="ko-KR"/>
        </w:rPr>
      </w:pPr>
      <w:ins w:id="157" w:author="wei" w:date="2021-10-29T13:52:00Z">
        <w:r w:rsidRPr="007A5C6C">
          <w:rPr>
            <w:lang w:eastAsia="ko-KR"/>
          </w:rPr>
          <w:t>4&gt;</w:t>
        </w:r>
        <w:r w:rsidRPr="007A5C6C">
          <w:rPr>
            <w:lang w:eastAsia="ko-KR"/>
          </w:rPr>
          <w:tab/>
          <w:t xml:space="preserve">include the applicable </w:t>
        </w:r>
        <w:r w:rsidRPr="007A5C6C">
          <w:rPr>
            <w:lang w:eastAsia="zh-CN"/>
          </w:rPr>
          <w:t>transmission resource pools</w:t>
        </w:r>
        <w:r w:rsidRPr="007A5C6C">
          <w:rPr>
            <w:lang w:eastAsia="ko-KR"/>
          </w:rPr>
          <w:t xml:space="preserve"> </w:t>
        </w:r>
        <w:r w:rsidRPr="007A5C6C">
          <w:t>for which the new measurement results became available since the last periodical reporting or since the measurement was initiated or reset</w:t>
        </w:r>
        <w:r w:rsidRPr="007A5C6C">
          <w:rPr>
            <w:lang w:eastAsia="ko-KR"/>
          </w:rPr>
          <w:t>;</w:t>
        </w:r>
      </w:ins>
    </w:p>
    <w:p w14:paraId="09D69EBA" w14:textId="77777777" w:rsidR="00061458" w:rsidRPr="007A5C6C" w:rsidRDefault="00061458" w:rsidP="00061458">
      <w:pPr>
        <w:pStyle w:val="B3"/>
        <w:rPr>
          <w:ins w:id="158" w:author="wei" w:date="2021-10-29T13:52:00Z"/>
        </w:rPr>
      </w:pPr>
      <w:ins w:id="159" w:author="wei" w:date="2021-10-29T13:52:00Z">
        <w:r w:rsidRPr="007A5C6C">
          <w:rPr>
            <w:lang w:eastAsia="ko-KR"/>
          </w:rPr>
          <w:t>3&gt;</w:t>
        </w:r>
        <w:r w:rsidRPr="007A5C6C">
          <w:rPr>
            <w:lang w:eastAsia="ko-KR"/>
          </w:rPr>
          <w:tab/>
          <w:t xml:space="preserve">if the corresponding </w:t>
        </w:r>
        <w:proofErr w:type="spellStart"/>
        <w:r w:rsidRPr="007A5C6C">
          <w:rPr>
            <w:i/>
            <w:lang w:eastAsia="ko-KR"/>
          </w:rPr>
          <w:t>measObject</w:t>
        </w:r>
        <w:proofErr w:type="spellEnd"/>
        <w:r w:rsidRPr="007A5C6C">
          <w:rPr>
            <w:lang w:eastAsia="ko-KR"/>
          </w:rPr>
          <w:t xml:space="preserve"> concerns NR </w:t>
        </w:r>
        <w:proofErr w:type="spellStart"/>
        <w:r w:rsidRPr="007A5C6C">
          <w:rPr>
            <w:lang w:eastAsia="ko-KR"/>
          </w:rPr>
          <w:t>sidelink</w:t>
        </w:r>
        <w:proofErr w:type="spellEnd"/>
        <w:r w:rsidRPr="007A5C6C">
          <w:rPr>
            <w:lang w:eastAsia="ko-KR"/>
          </w:rPr>
          <w:t xml:space="preserve"> communication, then </w:t>
        </w:r>
        <w:r w:rsidRPr="007A5C6C">
          <w:t xml:space="preserve">for each </w:t>
        </w:r>
        <w:r w:rsidRPr="007A5C6C">
          <w:rPr>
            <w:lang w:eastAsia="ko-KR"/>
          </w:rPr>
          <w:t>transmission</w:t>
        </w:r>
        <w:r w:rsidRPr="007A5C6C">
          <w:rPr>
            <w:lang w:eastAsia="zh-CN"/>
          </w:rPr>
          <w:t xml:space="preserve"> </w:t>
        </w:r>
        <w:r w:rsidRPr="007A5C6C">
          <w:t>resource pool to be reported:</w:t>
        </w:r>
      </w:ins>
    </w:p>
    <w:p w14:paraId="0993F54E" w14:textId="77777777" w:rsidR="00061458" w:rsidRPr="007A5C6C" w:rsidRDefault="00061458" w:rsidP="00061458">
      <w:pPr>
        <w:pStyle w:val="B4"/>
        <w:rPr>
          <w:ins w:id="160" w:author="wei" w:date="2021-10-29T13:52:00Z"/>
        </w:rPr>
      </w:pPr>
      <w:ins w:id="161" w:author="wei" w:date="2021-10-29T13:52:00Z">
        <w:r w:rsidRPr="007A5C6C">
          <w:t>4&gt;</w:t>
        </w:r>
        <w:r w:rsidRPr="007A5C6C">
          <w:tab/>
        </w:r>
        <w:r w:rsidRPr="007A5C6C">
          <w:rPr>
            <w:lang w:eastAsia="zh-CN"/>
          </w:rPr>
          <w:t>set</w:t>
        </w:r>
        <w:r w:rsidRPr="007A5C6C">
          <w:t xml:space="preserve"> the </w:t>
        </w:r>
        <w:proofErr w:type="spellStart"/>
        <w:r w:rsidRPr="007A5C6C">
          <w:rPr>
            <w:i/>
          </w:rPr>
          <w:t>sl-poolReportIdentity</w:t>
        </w:r>
        <w:proofErr w:type="spellEnd"/>
        <w:r w:rsidRPr="007A5C6C">
          <w:t xml:space="preserve"> to the identity of this transmission resource pool;</w:t>
        </w:r>
      </w:ins>
    </w:p>
    <w:p w14:paraId="0C365980" w14:textId="77777777" w:rsidR="00061458" w:rsidRPr="007A5C6C" w:rsidRDefault="00061458" w:rsidP="00061458">
      <w:pPr>
        <w:pStyle w:val="B4"/>
        <w:rPr>
          <w:ins w:id="162" w:author="wei" w:date="2021-10-29T13:52:00Z"/>
        </w:rPr>
      </w:pPr>
      <w:ins w:id="163" w:author="wei" w:date="2021-10-29T13:52:00Z">
        <w:r w:rsidRPr="007A5C6C">
          <w:t>4&gt;</w:t>
        </w:r>
        <w:r w:rsidRPr="007A5C6C">
          <w:tab/>
          <w:t xml:space="preserve">set the </w:t>
        </w:r>
        <w:proofErr w:type="spellStart"/>
        <w:r w:rsidRPr="007A5C6C">
          <w:rPr>
            <w:i/>
          </w:rPr>
          <w:t>sl</w:t>
        </w:r>
        <w:proofErr w:type="spellEnd"/>
        <w:r w:rsidRPr="007A5C6C">
          <w:rPr>
            <w:i/>
          </w:rPr>
          <w:t>-CBR-</w:t>
        </w:r>
        <w:proofErr w:type="spellStart"/>
        <w:r w:rsidRPr="007A5C6C">
          <w:rPr>
            <w:i/>
          </w:rPr>
          <w:t>ResultsNR</w:t>
        </w:r>
        <w:proofErr w:type="spellEnd"/>
        <w:r w:rsidRPr="007A5C6C">
          <w:rPr>
            <w:i/>
          </w:rPr>
          <w:t xml:space="preserve"> </w:t>
        </w:r>
        <w:r w:rsidRPr="007A5C6C">
          <w:t>to</w:t>
        </w:r>
        <w:r w:rsidRPr="007A5C6C">
          <w:rPr>
            <w:lang w:eastAsia="zh-CN"/>
          </w:rPr>
          <w:t xml:space="preserve"> the CBR </w:t>
        </w:r>
        <w:r w:rsidRPr="007A5C6C">
          <w:t>measurement</w:t>
        </w:r>
        <w:r w:rsidRPr="007A5C6C">
          <w:rPr>
            <w:lang w:eastAsia="zh-CN"/>
          </w:rPr>
          <w:t xml:space="preserve"> results on PSSCH and PSCCH of this transmission resource pool provided by lower layers, if available</w:t>
        </w:r>
        <w:r w:rsidRPr="007A5C6C">
          <w:t>;</w:t>
        </w:r>
      </w:ins>
    </w:p>
    <w:p w14:paraId="1C1444C4" w14:textId="77777777" w:rsidR="00061458" w:rsidRPr="007A5C6C" w:rsidRDefault="00061458" w:rsidP="00061458">
      <w:pPr>
        <w:pStyle w:val="B1"/>
        <w:rPr>
          <w:ins w:id="164" w:author="wei" w:date="2021-10-29T13:52:00Z"/>
        </w:rPr>
      </w:pPr>
      <w:ins w:id="165" w:author="wei" w:date="2021-10-29T13:52:00Z">
        <w:r w:rsidRPr="007A5C6C">
          <w:t>...</w:t>
        </w:r>
      </w:ins>
    </w:p>
    <w:p w14:paraId="509ECEB2" w14:textId="77777777" w:rsidR="00061458" w:rsidRPr="007A5C6C" w:rsidRDefault="00061458" w:rsidP="00061458">
      <w:pPr>
        <w:pStyle w:val="B1"/>
        <w:rPr>
          <w:ins w:id="166" w:author="wei" w:date="2021-10-29T13:52:00Z"/>
        </w:rPr>
      </w:pPr>
      <w:ins w:id="167" w:author="wei" w:date="2021-10-29T13:52:00Z">
        <w:r w:rsidRPr="007A5C6C">
          <w:t>1&gt;</w:t>
        </w:r>
        <w:r w:rsidRPr="007A5C6C">
          <w:tab/>
          <w:t xml:space="preserve">increment the </w:t>
        </w:r>
        <w:proofErr w:type="spellStart"/>
        <w:r w:rsidRPr="007A5C6C">
          <w:rPr>
            <w:i/>
          </w:rPr>
          <w:t>numberOfReportsSent</w:t>
        </w:r>
        <w:proofErr w:type="spellEnd"/>
        <w:r w:rsidRPr="007A5C6C">
          <w:t xml:space="preserve"> as defined within the </w:t>
        </w:r>
        <w:proofErr w:type="spellStart"/>
        <w:r w:rsidRPr="007A5C6C">
          <w:rPr>
            <w:i/>
          </w:rPr>
          <w:t>VarMeasReportList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 xml:space="preserve"> by 1;</w:t>
        </w:r>
      </w:ins>
    </w:p>
    <w:p w14:paraId="776C650B" w14:textId="77777777" w:rsidR="00061458" w:rsidRPr="007A5C6C" w:rsidRDefault="00061458" w:rsidP="00061458">
      <w:pPr>
        <w:pStyle w:val="B1"/>
        <w:rPr>
          <w:ins w:id="168" w:author="wei" w:date="2021-10-29T13:52:00Z"/>
        </w:rPr>
      </w:pPr>
      <w:ins w:id="169" w:author="wei" w:date="2021-10-29T13:52:00Z">
        <w:r w:rsidRPr="007A5C6C">
          <w:t>1&gt;</w:t>
        </w:r>
        <w:r w:rsidRPr="007A5C6C">
          <w:tab/>
          <w:t>stop the periodical reporting timer, if running;</w:t>
        </w:r>
      </w:ins>
    </w:p>
    <w:p w14:paraId="146D43CC" w14:textId="77777777" w:rsidR="00061458" w:rsidRPr="007A5C6C" w:rsidRDefault="00061458" w:rsidP="00061458">
      <w:pPr>
        <w:pStyle w:val="B1"/>
        <w:rPr>
          <w:ins w:id="170" w:author="wei" w:date="2021-10-29T13:52:00Z"/>
        </w:rPr>
      </w:pPr>
      <w:ins w:id="171" w:author="wei" w:date="2021-10-29T13:52:00Z">
        <w:r w:rsidRPr="007A5C6C">
          <w:t>1&gt;</w:t>
        </w:r>
        <w:r w:rsidRPr="007A5C6C">
          <w:tab/>
          <w:t xml:space="preserve">if the </w:t>
        </w:r>
        <w:proofErr w:type="spellStart"/>
        <w:r w:rsidRPr="007A5C6C">
          <w:rPr>
            <w:i/>
          </w:rPr>
          <w:t>numberOfReportsSent</w:t>
        </w:r>
        <w:proofErr w:type="spellEnd"/>
        <w:r w:rsidRPr="007A5C6C">
          <w:t xml:space="preserve"> as defined within the </w:t>
        </w:r>
        <w:proofErr w:type="spellStart"/>
        <w:r w:rsidRPr="007A5C6C">
          <w:rPr>
            <w:i/>
          </w:rPr>
          <w:t>VarMeasReportList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 xml:space="preserve"> is less than the </w:t>
        </w:r>
        <w:proofErr w:type="spellStart"/>
        <w:r w:rsidRPr="007A5C6C">
          <w:rPr>
            <w:i/>
          </w:rPr>
          <w:t>reportAmount</w:t>
        </w:r>
        <w:proofErr w:type="spellEnd"/>
        <w:r w:rsidRPr="007A5C6C">
          <w:t xml:space="preserve"> as defined within the corresponding </w:t>
        </w:r>
        <w:proofErr w:type="spellStart"/>
        <w:r w:rsidRPr="007A5C6C">
          <w:rPr>
            <w:i/>
          </w:rPr>
          <w:t>reportConfig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>:</w:t>
        </w:r>
      </w:ins>
    </w:p>
    <w:p w14:paraId="3ECE92B2" w14:textId="77777777" w:rsidR="00061458" w:rsidRPr="007A5C6C" w:rsidRDefault="00061458" w:rsidP="00061458">
      <w:pPr>
        <w:pStyle w:val="B2"/>
        <w:rPr>
          <w:ins w:id="172" w:author="wei" w:date="2021-10-29T13:52:00Z"/>
        </w:rPr>
      </w:pPr>
      <w:ins w:id="173" w:author="wei" w:date="2021-10-29T13:52:00Z">
        <w:r w:rsidRPr="007A5C6C">
          <w:t>2&gt;</w:t>
        </w:r>
        <w:r w:rsidRPr="007A5C6C">
          <w:tab/>
          <w:t xml:space="preserve">start the periodical reporting timer with the value of </w:t>
        </w:r>
        <w:proofErr w:type="spellStart"/>
        <w:r w:rsidRPr="007A5C6C">
          <w:rPr>
            <w:i/>
          </w:rPr>
          <w:t>reportInterval</w:t>
        </w:r>
        <w:proofErr w:type="spellEnd"/>
        <w:r w:rsidRPr="007A5C6C">
          <w:t xml:space="preserve"> as defined within the corresponding </w:t>
        </w:r>
        <w:proofErr w:type="spellStart"/>
        <w:r w:rsidRPr="007A5C6C">
          <w:rPr>
            <w:i/>
          </w:rPr>
          <w:t>reportConfig</w:t>
        </w:r>
        <w:proofErr w:type="spellEnd"/>
        <w:r w:rsidRPr="007A5C6C">
          <w:t xml:space="preserve"> for this </w:t>
        </w:r>
        <w:proofErr w:type="spellStart"/>
        <w:r w:rsidRPr="007A5C6C">
          <w:rPr>
            <w:i/>
          </w:rPr>
          <w:t>measId</w:t>
        </w:r>
        <w:proofErr w:type="spellEnd"/>
        <w:r w:rsidRPr="007A5C6C">
          <w:t>;</w:t>
        </w:r>
      </w:ins>
    </w:p>
    <w:p w14:paraId="15DE893D" w14:textId="77777777" w:rsidR="00061458" w:rsidRPr="007A5C6C" w:rsidRDefault="00061458" w:rsidP="00061458">
      <w:pPr>
        <w:pStyle w:val="B1"/>
        <w:rPr>
          <w:ins w:id="174" w:author="wei" w:date="2021-10-29T13:52:00Z"/>
        </w:rPr>
      </w:pPr>
      <w:ins w:id="175" w:author="wei" w:date="2021-10-29T13:52:00Z">
        <w:r w:rsidRPr="007A5C6C">
          <w:t>...</w:t>
        </w:r>
      </w:ins>
    </w:p>
    <w:p w14:paraId="1543A315" w14:textId="77777777" w:rsidR="00061458" w:rsidRPr="007A5C6C" w:rsidRDefault="00061458" w:rsidP="00061458">
      <w:pPr>
        <w:pStyle w:val="B1"/>
        <w:rPr>
          <w:ins w:id="176" w:author="wei" w:date="2021-10-29T13:52:00Z"/>
        </w:rPr>
      </w:pPr>
      <w:ins w:id="177" w:author="wei" w:date="2021-10-29T13:52:00Z">
        <w:r w:rsidRPr="007A5C6C">
          <w:t>1&gt;</w:t>
        </w:r>
        <w:r w:rsidRPr="007A5C6C">
          <w:tab/>
          <w:t>else:</w:t>
        </w:r>
      </w:ins>
    </w:p>
    <w:p w14:paraId="5ED41FC3" w14:textId="77777777" w:rsidR="00061458" w:rsidRPr="007A5C6C" w:rsidRDefault="00061458" w:rsidP="00061458">
      <w:pPr>
        <w:pStyle w:val="B2"/>
        <w:rPr>
          <w:ins w:id="178" w:author="wei" w:date="2021-10-29T13:52:00Z"/>
          <w:lang w:eastAsia="zh-CN"/>
        </w:rPr>
      </w:pPr>
      <w:ins w:id="179" w:author="wei" w:date="2021-10-29T13:52:00Z">
        <w:r w:rsidRPr="007A5C6C">
          <w:t>2&gt;</w:t>
        </w:r>
        <w:r w:rsidRPr="007A5C6C">
          <w:tab/>
          <w:t xml:space="preserve">submit the </w:t>
        </w:r>
        <w:proofErr w:type="spellStart"/>
        <w:r w:rsidRPr="007A5C6C">
          <w:rPr>
            <w:i/>
          </w:rPr>
          <w:t>MeasurementReport</w:t>
        </w:r>
        <w:proofErr w:type="spellEnd"/>
        <w:r w:rsidRPr="007A5C6C">
          <w:t xml:space="preserve"> message to lower layers for transmission, upon which the procedure ends.</w:t>
        </w:r>
      </w:ins>
    </w:p>
    <w:p w14:paraId="0AD37274" w14:textId="77777777" w:rsidR="00061458" w:rsidRPr="007A5C6C" w:rsidRDefault="00061458" w:rsidP="00061458">
      <w:pPr>
        <w:pStyle w:val="H6"/>
        <w:rPr>
          <w:ins w:id="180" w:author="wei" w:date="2021-10-29T13:52:00Z"/>
        </w:rPr>
      </w:pPr>
      <w:ins w:id="181" w:author="wei" w:date="2021-10-29T13:52:00Z">
        <w:r>
          <w:rPr>
            <w:lang w:eastAsia="zh-CN"/>
          </w:rPr>
          <w:lastRenderedPageBreak/>
          <w:t>12.2.3.2</w:t>
        </w:r>
        <w:r w:rsidRPr="007A5C6C">
          <w:t>.3</w:t>
        </w:r>
        <w:r w:rsidRPr="007A5C6C">
          <w:tab/>
          <w:t>Test description</w:t>
        </w:r>
      </w:ins>
    </w:p>
    <w:p w14:paraId="6CDA9438" w14:textId="77777777" w:rsidR="00061458" w:rsidRPr="007A5C6C" w:rsidRDefault="00061458" w:rsidP="00061458">
      <w:pPr>
        <w:pStyle w:val="H6"/>
        <w:rPr>
          <w:ins w:id="182" w:author="wei" w:date="2021-10-29T13:52:00Z"/>
          <w:lang w:eastAsia="zh-CN"/>
        </w:rPr>
      </w:pPr>
      <w:ins w:id="183" w:author="wei" w:date="2021-10-29T13:52:00Z">
        <w:r>
          <w:rPr>
            <w:lang w:eastAsia="zh-CN"/>
          </w:rPr>
          <w:t>12.2.3.2</w:t>
        </w:r>
        <w:r w:rsidRPr="007A5C6C">
          <w:rPr>
            <w:lang w:eastAsia="zh-CN"/>
          </w:rPr>
          <w:t>.3</w:t>
        </w:r>
        <w:r w:rsidRPr="007A5C6C">
          <w:t>.1</w:t>
        </w:r>
        <w:r w:rsidRPr="007A5C6C">
          <w:tab/>
          <w:t>Pre-test conditions</w:t>
        </w:r>
      </w:ins>
    </w:p>
    <w:p w14:paraId="18751E82" w14:textId="77777777" w:rsidR="00061458" w:rsidRPr="007A5C6C" w:rsidRDefault="00061458" w:rsidP="00061458">
      <w:pPr>
        <w:pStyle w:val="H6"/>
        <w:rPr>
          <w:ins w:id="184" w:author="wei" w:date="2021-10-29T13:52:00Z"/>
        </w:rPr>
      </w:pPr>
      <w:ins w:id="185" w:author="wei" w:date="2021-10-29T13:52:00Z">
        <w:r w:rsidRPr="007A5C6C">
          <w:t>System Simulator:</w:t>
        </w:r>
      </w:ins>
    </w:p>
    <w:p w14:paraId="602025EF" w14:textId="77777777" w:rsidR="00061458" w:rsidRPr="007A5C6C" w:rsidRDefault="00061458" w:rsidP="00061458">
      <w:pPr>
        <w:pStyle w:val="B1"/>
        <w:rPr>
          <w:ins w:id="186" w:author="wei" w:date="2021-10-29T13:52:00Z"/>
        </w:rPr>
      </w:pPr>
      <w:ins w:id="187" w:author="wei" w:date="2021-10-29T13:52:00Z">
        <w:r w:rsidRPr="007A5C6C">
          <w:t>-</w:t>
        </w:r>
        <w:r w:rsidRPr="007A5C6C">
          <w:tab/>
          <w:t>SS-NW</w:t>
        </w:r>
      </w:ins>
    </w:p>
    <w:p w14:paraId="4C5C3151" w14:textId="77777777" w:rsidR="00061458" w:rsidRPr="007A5C6C" w:rsidRDefault="00061458" w:rsidP="00061458">
      <w:pPr>
        <w:pStyle w:val="B2"/>
        <w:rPr>
          <w:ins w:id="188" w:author="wei" w:date="2021-10-29T13:52:00Z"/>
        </w:rPr>
      </w:pPr>
      <w:ins w:id="189" w:author="wei" w:date="2021-10-29T13:52:00Z">
        <w:r w:rsidRPr="007A5C6C">
          <w:t>-</w:t>
        </w:r>
        <w:r w:rsidRPr="007A5C6C">
          <w:tab/>
          <w:t>NR Cell 1</w:t>
        </w:r>
      </w:ins>
    </w:p>
    <w:p w14:paraId="07DCD50F" w14:textId="0A0AFD0B" w:rsidR="00061458" w:rsidRPr="007A5C6C" w:rsidRDefault="00061458" w:rsidP="00061458">
      <w:pPr>
        <w:pStyle w:val="B2"/>
        <w:rPr>
          <w:ins w:id="190" w:author="wei" w:date="2021-10-29T13:52:00Z"/>
        </w:rPr>
      </w:pPr>
      <w:ins w:id="191" w:author="wei" w:date="2021-10-29T13:52:00Z">
        <w:r w:rsidRPr="007A5C6C">
          <w:t>-</w:t>
        </w:r>
        <w:r w:rsidRPr="007A5C6C">
          <w:tab/>
          <w:t>Sy</w:t>
        </w:r>
        <w:r>
          <w:t xml:space="preserve">stem information combination </w:t>
        </w:r>
        <w:r w:rsidR="007F377A">
          <w:rPr>
            <w:rFonts w:hint="eastAsia"/>
            <w:lang w:eastAsia="zh-CN"/>
          </w:rPr>
          <w:t>NR-</w:t>
        </w:r>
        <w:r>
          <w:rPr>
            <w:rFonts w:hint="eastAsia"/>
            <w:lang w:eastAsia="zh-CN"/>
          </w:rPr>
          <w:t>14</w:t>
        </w:r>
        <w:r w:rsidRPr="007A5C6C">
          <w:t xml:space="preserve"> as defined in TS 38.508-1 [4] clause 4.4.3.1 is used in NR Cell 1.</w:t>
        </w:r>
      </w:ins>
    </w:p>
    <w:p w14:paraId="3DE651C1" w14:textId="0D6BAA46" w:rsidR="00061458" w:rsidRPr="007A5C6C" w:rsidRDefault="00061458" w:rsidP="00061458">
      <w:pPr>
        <w:pStyle w:val="B1"/>
        <w:rPr>
          <w:ins w:id="192" w:author="wei" w:date="2021-10-29T13:52:00Z"/>
          <w:lang w:eastAsia="zh-CN"/>
        </w:rPr>
      </w:pPr>
      <w:ins w:id="193" w:author="wei" w:date="2021-10-29T13:52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</w:r>
      </w:ins>
      <w:ins w:id="194" w:author="wei" w:date="2021-11-08T14:57:00Z">
        <w:r w:rsidR="00393AC1" w:rsidRPr="00393AC1">
          <w:rPr>
            <w:rFonts w:hint="eastAsia"/>
            <w:highlight w:val="cyan"/>
            <w:lang w:eastAsia="zh-CN"/>
          </w:rPr>
          <w:t>NR-</w:t>
        </w:r>
      </w:ins>
      <w:ins w:id="195" w:author="wei" w:date="2021-10-29T13:52:00Z">
        <w:r w:rsidRPr="00393AC1">
          <w:rPr>
            <w:highlight w:val="cyan"/>
            <w:lang w:eastAsia="zh-CN"/>
          </w:rPr>
          <w:t>SS-UE</w:t>
        </w:r>
      </w:ins>
    </w:p>
    <w:p w14:paraId="47DB2085" w14:textId="7FB9057A" w:rsidR="00061458" w:rsidRPr="007A5C6C" w:rsidRDefault="00061458" w:rsidP="00061458">
      <w:pPr>
        <w:pStyle w:val="B2"/>
        <w:rPr>
          <w:ins w:id="196" w:author="wei" w:date="2021-10-29T13:52:00Z"/>
          <w:lang w:eastAsia="zh-CN"/>
        </w:rPr>
      </w:pPr>
      <w:ins w:id="197" w:author="wei" w:date="2021-10-29T13:52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</w:r>
      </w:ins>
      <w:ins w:id="198" w:author="wei" w:date="2021-11-12T10:24:00Z">
        <w:r w:rsidR="001914DF" w:rsidRPr="00984821">
          <w:rPr>
            <w:rFonts w:hint="eastAsia"/>
            <w:highlight w:val="cyan"/>
            <w:lang w:eastAsia="zh-CN"/>
          </w:rPr>
          <w:t>NR-SS-UE1 o</w:t>
        </w:r>
        <w:r w:rsidR="001914DF" w:rsidRPr="007A5C6C">
          <w:rPr>
            <w:lang w:eastAsia="zh-CN"/>
          </w:rPr>
          <w:t xml:space="preserve">perating as NR </w:t>
        </w:r>
        <w:proofErr w:type="spellStart"/>
        <w:r w:rsidR="001914DF" w:rsidRPr="007A5C6C">
          <w:rPr>
            <w:lang w:eastAsia="zh-CN"/>
          </w:rPr>
          <w:t>sidelink</w:t>
        </w:r>
        <w:proofErr w:type="spellEnd"/>
        <w:r w:rsidR="001914DF" w:rsidRPr="007A5C6C">
          <w:rPr>
            <w:lang w:eastAsia="zh-CN"/>
          </w:rPr>
          <w:t xml:space="preserve"> communication </w:t>
        </w:r>
        <w:r w:rsidR="001914DF">
          <w:rPr>
            <w:lang w:eastAsia="zh-CN"/>
          </w:rPr>
          <w:t>receiving</w:t>
        </w:r>
        <w:r w:rsidR="001914DF" w:rsidRPr="007A5C6C">
          <w:rPr>
            <w:lang w:eastAsia="zh-CN"/>
          </w:rPr>
          <w:t xml:space="preserve"> device on the resources that UE is expected to use for transmission</w:t>
        </w:r>
      </w:ins>
    </w:p>
    <w:p w14:paraId="3C7B6C21" w14:textId="77777777" w:rsidR="00061458" w:rsidRPr="007A5C6C" w:rsidRDefault="00061458" w:rsidP="00061458">
      <w:pPr>
        <w:pStyle w:val="H6"/>
        <w:rPr>
          <w:ins w:id="199" w:author="wei" w:date="2021-10-29T13:52:00Z"/>
        </w:rPr>
      </w:pPr>
      <w:ins w:id="200" w:author="wei" w:date="2021-10-29T13:52:00Z">
        <w:r w:rsidRPr="007A5C6C">
          <w:t>UE:</w:t>
        </w:r>
      </w:ins>
    </w:p>
    <w:p w14:paraId="65EFF159" w14:textId="77777777" w:rsidR="00061458" w:rsidRDefault="00061458" w:rsidP="00061458">
      <w:pPr>
        <w:pStyle w:val="B1"/>
        <w:numPr>
          <w:ilvl w:val="0"/>
          <w:numId w:val="4"/>
        </w:numPr>
        <w:rPr>
          <w:ins w:id="201" w:author="wei" w:date="2021-11-09T09:25:00Z"/>
          <w:lang w:eastAsia="zh-CN"/>
        </w:rPr>
      </w:pPr>
      <w:ins w:id="202" w:author="wei" w:date="2021-10-29T13:52:00Z">
        <w:r w:rsidRPr="007A5C6C">
          <w:rPr>
            <w:lang w:eastAsia="zh-CN"/>
          </w:rPr>
          <w:t xml:space="preserve">UE is authorised to perform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communication.</w:t>
        </w:r>
      </w:ins>
    </w:p>
    <w:p w14:paraId="7E1C1C2F" w14:textId="25EA0EC7" w:rsidR="00984821" w:rsidRPr="007A5C6C" w:rsidRDefault="00984821" w:rsidP="00984821">
      <w:pPr>
        <w:pStyle w:val="B1"/>
        <w:numPr>
          <w:ilvl w:val="0"/>
          <w:numId w:val="4"/>
        </w:numPr>
        <w:rPr>
          <w:ins w:id="203" w:author="wei" w:date="2021-10-29T13:52:00Z"/>
          <w:lang w:eastAsia="zh-CN"/>
        </w:rPr>
      </w:pPr>
      <w:ins w:id="204" w:author="wei" w:date="2021-11-09T09:25:00Z">
        <w:r w:rsidRPr="00984821">
          <w:rPr>
            <w:highlight w:val="cyan"/>
          </w:rPr>
          <w:t>The UE is equipped with a USIM containing default values as per TS 3</w:t>
        </w:r>
        <w:r w:rsidRPr="00984821">
          <w:rPr>
            <w:highlight w:val="cyan"/>
            <w:lang w:eastAsia="zh-CN"/>
          </w:rPr>
          <w:t>8</w:t>
        </w:r>
        <w:r w:rsidRPr="00984821">
          <w:rPr>
            <w:highlight w:val="cyan"/>
          </w:rPr>
          <w:t>.508</w:t>
        </w:r>
        <w:r w:rsidRPr="00984821">
          <w:rPr>
            <w:highlight w:val="cyan"/>
            <w:lang w:eastAsia="zh-CN"/>
          </w:rPr>
          <w:t>-1</w:t>
        </w:r>
        <w:r w:rsidRPr="00984821">
          <w:rPr>
            <w:highlight w:val="cyan"/>
          </w:rPr>
          <w:t xml:space="preserve"> [</w:t>
        </w:r>
        <w:r w:rsidRPr="00984821">
          <w:rPr>
            <w:highlight w:val="cyan"/>
            <w:lang w:eastAsia="zh-CN"/>
          </w:rPr>
          <w:t>4</w:t>
        </w:r>
        <w:r w:rsidRPr="00984821">
          <w:rPr>
            <w:highlight w:val="cyan"/>
          </w:rPr>
          <w:t>] clause 4.8.3.3.3</w:t>
        </w:r>
        <w:r>
          <w:rPr>
            <w:rFonts w:hint="eastAsia"/>
            <w:lang w:eastAsia="zh-CN"/>
          </w:rPr>
          <w:t>.</w:t>
        </w:r>
      </w:ins>
    </w:p>
    <w:p w14:paraId="410AC87C" w14:textId="77777777" w:rsidR="00061458" w:rsidRPr="007A5C6C" w:rsidRDefault="00061458" w:rsidP="00061458">
      <w:pPr>
        <w:pStyle w:val="H6"/>
        <w:rPr>
          <w:ins w:id="205" w:author="wei" w:date="2021-10-29T13:52:00Z"/>
        </w:rPr>
      </w:pPr>
      <w:ins w:id="206" w:author="wei" w:date="2021-10-29T13:52:00Z">
        <w:r w:rsidRPr="007A5C6C">
          <w:t>Preamble:</w:t>
        </w:r>
      </w:ins>
    </w:p>
    <w:p w14:paraId="55BA1F21" w14:textId="12B089B6" w:rsidR="00061458" w:rsidRPr="007A5C6C" w:rsidRDefault="00061458" w:rsidP="00061458">
      <w:pPr>
        <w:pStyle w:val="B1"/>
        <w:rPr>
          <w:ins w:id="207" w:author="wei" w:date="2021-10-29T13:52:00Z"/>
          <w:rFonts w:eastAsia="Arial"/>
        </w:rPr>
      </w:pPr>
      <w:ins w:id="208" w:author="wei" w:date="2021-10-29T13:52:00Z">
        <w:r w:rsidRPr="007A5C6C">
          <w:t>-</w:t>
        </w:r>
        <w:r w:rsidRPr="007A5C6C">
          <w:tab/>
          <w:t>The UE is in state 3N-</w:t>
        </w:r>
        <w:r>
          <w:rPr>
            <w:rFonts w:hint="eastAsia"/>
            <w:lang w:eastAsia="zh-CN"/>
          </w:rPr>
          <w:t>B</w:t>
        </w:r>
        <w:r w:rsidRPr="007A5C6C">
          <w:t xml:space="preserve"> as defined in TS 38.508-1 [4], </w:t>
        </w:r>
        <w:proofErr w:type="spellStart"/>
        <w:r w:rsidRPr="007A5C6C">
          <w:t>subclause</w:t>
        </w:r>
        <w:proofErr w:type="spellEnd"/>
        <w:r w:rsidRPr="007A5C6C">
          <w:t xml:space="preserve"> 4.4A on NR Cell 1</w:t>
        </w:r>
      </w:ins>
      <w:ins w:id="209" w:author="wei" w:date="2021-11-16T09:56:00Z">
        <w:r w:rsidR="00BA1E98" w:rsidRPr="00BA1E98">
          <w:rPr>
            <w:highlight w:val="cyan"/>
          </w:rPr>
          <w:t xml:space="preserve">, using generic procedure parameters </w:t>
        </w:r>
        <w:proofErr w:type="spellStart"/>
        <w:r w:rsidR="00BA1E98" w:rsidRPr="00BA1E98">
          <w:rPr>
            <w:highlight w:val="cyan"/>
          </w:rPr>
          <w:t>Sidelink</w:t>
        </w:r>
        <w:proofErr w:type="spellEnd"/>
        <w:r w:rsidR="00BA1E98" w:rsidRPr="00BA1E98">
          <w:rPr>
            <w:highlight w:val="cyan"/>
          </w:rPr>
          <w:t xml:space="preserve"> (On), Cast Type (Unicast)</w:t>
        </w:r>
      </w:ins>
      <w:ins w:id="210" w:author="wei" w:date="2021-10-29T13:52:00Z">
        <w:r w:rsidRPr="00BA1E98">
          <w:rPr>
            <w:highlight w:val="cyan"/>
          </w:rPr>
          <w:t>.</w:t>
        </w:r>
        <w:bookmarkStart w:id="211" w:name="_GoBack"/>
        <w:bookmarkEnd w:id="211"/>
      </w:ins>
    </w:p>
    <w:p w14:paraId="604905E9" w14:textId="77777777" w:rsidR="00061458" w:rsidRPr="0025732F" w:rsidRDefault="00061458" w:rsidP="00061458">
      <w:pPr>
        <w:pStyle w:val="H6"/>
        <w:rPr>
          <w:ins w:id="212" w:author="wei" w:date="2021-10-29T13:52:00Z"/>
          <w:lang w:eastAsia="zh-CN"/>
        </w:rPr>
      </w:pPr>
      <w:ins w:id="213" w:author="wei" w:date="2021-10-29T13:52:00Z">
        <w:r>
          <w:rPr>
            <w:lang w:eastAsia="zh-CN"/>
          </w:rPr>
          <w:t>12.2.3.2</w:t>
        </w:r>
        <w:r w:rsidRPr="007A5C6C">
          <w:t>.3.2</w:t>
        </w:r>
        <w:r w:rsidRPr="007A5C6C">
          <w:tab/>
          <w:t>Test procedure sequence</w:t>
        </w:r>
      </w:ins>
    </w:p>
    <w:p w14:paraId="6C749C13" w14:textId="77777777" w:rsidR="00061458" w:rsidRPr="007A5C6C" w:rsidRDefault="00061458" w:rsidP="00061458">
      <w:pPr>
        <w:pStyle w:val="TH"/>
        <w:rPr>
          <w:ins w:id="214" w:author="wei" w:date="2021-10-29T13:52:00Z"/>
        </w:rPr>
      </w:pPr>
      <w:ins w:id="215" w:author="wei" w:date="2021-10-29T13:52:00Z">
        <w:r>
          <w:t>Table 12.2.3.2.3.2-1</w:t>
        </w:r>
        <w:r w:rsidRPr="007A5C6C">
          <w:t>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061458" w:rsidRPr="007A5C6C" w14:paraId="619FE73C" w14:textId="77777777" w:rsidTr="0031762E">
        <w:trPr>
          <w:ins w:id="216" w:author="wei" w:date="2021-10-29T13:52:00Z"/>
        </w:trPr>
        <w:tc>
          <w:tcPr>
            <w:tcW w:w="534" w:type="dxa"/>
            <w:vMerge w:val="restart"/>
            <w:hideMark/>
          </w:tcPr>
          <w:p w14:paraId="50947C56" w14:textId="77777777" w:rsidR="00061458" w:rsidRDefault="00061458" w:rsidP="0031762E">
            <w:pPr>
              <w:pStyle w:val="TAH"/>
              <w:rPr>
                <w:ins w:id="217" w:author="wei" w:date="2021-10-29T13:52:00Z"/>
                <w:lang w:eastAsia="zh-CN"/>
              </w:rPr>
            </w:pPr>
            <w:ins w:id="218" w:author="wei" w:date="2021-10-29T13:52:00Z">
              <w:r w:rsidRPr="007A5C6C">
                <w:t>St</w:t>
              </w:r>
            </w:ins>
          </w:p>
          <w:p w14:paraId="6B72DD9C" w14:textId="77777777" w:rsidR="00061458" w:rsidRPr="007A5C6C" w:rsidRDefault="00061458" w:rsidP="0031762E">
            <w:pPr>
              <w:pStyle w:val="TAH"/>
              <w:rPr>
                <w:ins w:id="219" w:author="wei" w:date="2021-10-29T13:52:00Z"/>
                <w:lang w:eastAsia="zh-CN"/>
              </w:rPr>
            </w:pPr>
          </w:p>
        </w:tc>
        <w:tc>
          <w:tcPr>
            <w:tcW w:w="3969" w:type="dxa"/>
            <w:vMerge w:val="restart"/>
            <w:hideMark/>
          </w:tcPr>
          <w:p w14:paraId="30AC98DE" w14:textId="77777777" w:rsidR="00061458" w:rsidRDefault="00061458" w:rsidP="0031762E">
            <w:pPr>
              <w:pStyle w:val="TAH"/>
              <w:rPr>
                <w:ins w:id="220" w:author="wei" w:date="2021-10-29T13:52:00Z"/>
                <w:lang w:eastAsia="zh-CN"/>
              </w:rPr>
            </w:pPr>
            <w:ins w:id="221" w:author="wei" w:date="2021-10-29T13:52:00Z">
              <w:r w:rsidRPr="007A5C6C">
                <w:t>Procedure</w:t>
              </w:r>
            </w:ins>
          </w:p>
          <w:p w14:paraId="68714567" w14:textId="77777777" w:rsidR="00061458" w:rsidRPr="007A5C6C" w:rsidRDefault="00061458" w:rsidP="0031762E">
            <w:pPr>
              <w:pStyle w:val="TAH"/>
              <w:rPr>
                <w:ins w:id="222" w:author="wei" w:date="2021-10-29T13:52:00Z"/>
                <w:lang w:eastAsia="zh-CN"/>
              </w:rPr>
            </w:pPr>
          </w:p>
        </w:tc>
        <w:tc>
          <w:tcPr>
            <w:tcW w:w="3686" w:type="dxa"/>
            <w:gridSpan w:val="2"/>
            <w:hideMark/>
          </w:tcPr>
          <w:p w14:paraId="5C806891" w14:textId="77777777" w:rsidR="00061458" w:rsidRPr="007A5C6C" w:rsidRDefault="00061458" w:rsidP="0031762E">
            <w:pPr>
              <w:pStyle w:val="TAH"/>
              <w:rPr>
                <w:ins w:id="223" w:author="wei" w:date="2021-10-29T13:52:00Z"/>
              </w:rPr>
            </w:pPr>
            <w:ins w:id="224" w:author="wei" w:date="2021-10-29T13:52:00Z">
              <w:r w:rsidRPr="007A5C6C">
                <w:t>Message Sequence</w:t>
              </w:r>
            </w:ins>
          </w:p>
        </w:tc>
        <w:tc>
          <w:tcPr>
            <w:tcW w:w="567" w:type="dxa"/>
            <w:vMerge w:val="restart"/>
            <w:hideMark/>
          </w:tcPr>
          <w:p w14:paraId="45386EF2" w14:textId="77777777" w:rsidR="00061458" w:rsidRDefault="00061458" w:rsidP="0031762E">
            <w:pPr>
              <w:pStyle w:val="TAH"/>
              <w:rPr>
                <w:ins w:id="225" w:author="wei" w:date="2021-10-29T13:52:00Z"/>
                <w:lang w:eastAsia="zh-CN"/>
              </w:rPr>
            </w:pPr>
            <w:ins w:id="226" w:author="wei" w:date="2021-10-29T13:52:00Z">
              <w:r w:rsidRPr="007A5C6C">
                <w:t>TP</w:t>
              </w:r>
            </w:ins>
          </w:p>
          <w:p w14:paraId="210525D0" w14:textId="77777777" w:rsidR="00061458" w:rsidRPr="007A5C6C" w:rsidRDefault="00061458" w:rsidP="0031762E">
            <w:pPr>
              <w:pStyle w:val="TAH"/>
              <w:rPr>
                <w:ins w:id="227" w:author="wei" w:date="2021-10-29T13:52:00Z"/>
                <w:lang w:eastAsia="zh-CN"/>
              </w:rPr>
            </w:pPr>
          </w:p>
        </w:tc>
        <w:tc>
          <w:tcPr>
            <w:tcW w:w="850" w:type="dxa"/>
            <w:vMerge w:val="restart"/>
            <w:hideMark/>
          </w:tcPr>
          <w:p w14:paraId="5D88659E" w14:textId="77777777" w:rsidR="00061458" w:rsidRDefault="00061458" w:rsidP="0031762E">
            <w:pPr>
              <w:pStyle w:val="TAH"/>
              <w:rPr>
                <w:ins w:id="228" w:author="wei" w:date="2021-10-29T13:52:00Z"/>
                <w:lang w:eastAsia="zh-CN"/>
              </w:rPr>
            </w:pPr>
            <w:ins w:id="229" w:author="wei" w:date="2021-10-29T13:52:00Z">
              <w:r w:rsidRPr="007A5C6C">
                <w:t>Verdict</w:t>
              </w:r>
            </w:ins>
          </w:p>
          <w:p w14:paraId="54AF3C0F" w14:textId="77777777" w:rsidR="00061458" w:rsidRPr="007A5C6C" w:rsidRDefault="00061458" w:rsidP="0031762E">
            <w:pPr>
              <w:pStyle w:val="TAH"/>
              <w:rPr>
                <w:ins w:id="230" w:author="wei" w:date="2021-10-29T13:52:00Z"/>
                <w:lang w:eastAsia="zh-CN"/>
              </w:rPr>
            </w:pPr>
          </w:p>
        </w:tc>
      </w:tr>
      <w:tr w:rsidR="00061458" w:rsidRPr="007A5C6C" w14:paraId="40ADCC5E" w14:textId="77777777" w:rsidTr="0031762E">
        <w:trPr>
          <w:ins w:id="231" w:author="wei" w:date="2021-10-29T13:52:00Z"/>
        </w:trPr>
        <w:tc>
          <w:tcPr>
            <w:tcW w:w="534" w:type="dxa"/>
            <w:vMerge/>
          </w:tcPr>
          <w:p w14:paraId="4E76D631" w14:textId="77777777" w:rsidR="00061458" w:rsidRPr="007A5C6C" w:rsidRDefault="00061458" w:rsidP="0031762E">
            <w:pPr>
              <w:pStyle w:val="TAH"/>
              <w:rPr>
                <w:ins w:id="232" w:author="wei" w:date="2021-10-29T13:52:00Z"/>
              </w:rPr>
            </w:pPr>
          </w:p>
        </w:tc>
        <w:tc>
          <w:tcPr>
            <w:tcW w:w="3969" w:type="dxa"/>
            <w:vMerge/>
          </w:tcPr>
          <w:p w14:paraId="4003F722" w14:textId="77777777" w:rsidR="00061458" w:rsidRPr="007A5C6C" w:rsidRDefault="00061458" w:rsidP="0031762E">
            <w:pPr>
              <w:pStyle w:val="TAH"/>
              <w:rPr>
                <w:ins w:id="233" w:author="wei" w:date="2021-10-29T13:52:00Z"/>
              </w:rPr>
            </w:pPr>
          </w:p>
        </w:tc>
        <w:tc>
          <w:tcPr>
            <w:tcW w:w="709" w:type="dxa"/>
            <w:hideMark/>
          </w:tcPr>
          <w:p w14:paraId="732CAB51" w14:textId="77777777" w:rsidR="00061458" w:rsidRPr="007A5C6C" w:rsidRDefault="00061458" w:rsidP="0031762E">
            <w:pPr>
              <w:pStyle w:val="TAH"/>
              <w:rPr>
                <w:ins w:id="234" w:author="wei" w:date="2021-10-29T13:52:00Z"/>
              </w:rPr>
            </w:pPr>
            <w:ins w:id="235" w:author="wei" w:date="2021-10-29T13:52:00Z">
              <w:r w:rsidRPr="007A5C6C">
                <w:t>U - S</w:t>
              </w:r>
            </w:ins>
          </w:p>
        </w:tc>
        <w:tc>
          <w:tcPr>
            <w:tcW w:w="2977" w:type="dxa"/>
            <w:hideMark/>
          </w:tcPr>
          <w:p w14:paraId="13B525B5" w14:textId="77777777" w:rsidR="00061458" w:rsidRPr="007A5C6C" w:rsidRDefault="00061458" w:rsidP="0031762E">
            <w:pPr>
              <w:pStyle w:val="TAH"/>
              <w:rPr>
                <w:ins w:id="236" w:author="wei" w:date="2021-10-29T13:52:00Z"/>
              </w:rPr>
            </w:pPr>
            <w:ins w:id="237" w:author="wei" w:date="2021-10-29T13:52:00Z">
              <w:r w:rsidRPr="007A5C6C">
                <w:t>Message</w:t>
              </w:r>
            </w:ins>
          </w:p>
        </w:tc>
        <w:tc>
          <w:tcPr>
            <w:tcW w:w="567" w:type="dxa"/>
            <w:vMerge/>
          </w:tcPr>
          <w:p w14:paraId="27745E28" w14:textId="77777777" w:rsidR="00061458" w:rsidRPr="007A5C6C" w:rsidRDefault="00061458" w:rsidP="0031762E">
            <w:pPr>
              <w:pStyle w:val="TAH"/>
              <w:rPr>
                <w:ins w:id="238" w:author="wei" w:date="2021-10-29T13:52:00Z"/>
              </w:rPr>
            </w:pPr>
          </w:p>
        </w:tc>
        <w:tc>
          <w:tcPr>
            <w:tcW w:w="850" w:type="dxa"/>
            <w:vMerge/>
          </w:tcPr>
          <w:p w14:paraId="364CF05C" w14:textId="77777777" w:rsidR="00061458" w:rsidRPr="007A5C6C" w:rsidRDefault="00061458" w:rsidP="0031762E">
            <w:pPr>
              <w:pStyle w:val="TAH"/>
              <w:rPr>
                <w:ins w:id="239" w:author="wei" w:date="2021-10-29T13:52:00Z"/>
              </w:rPr>
            </w:pPr>
          </w:p>
        </w:tc>
      </w:tr>
      <w:tr w:rsidR="006A6FC1" w:rsidRPr="007A5C6C" w14:paraId="223F9613" w14:textId="77777777" w:rsidTr="0031762E">
        <w:trPr>
          <w:ins w:id="240" w:author="wei" w:date="2021-11-16T09:49:00Z"/>
        </w:trPr>
        <w:tc>
          <w:tcPr>
            <w:tcW w:w="534" w:type="dxa"/>
          </w:tcPr>
          <w:p w14:paraId="24878814" w14:textId="111140C4" w:rsidR="006A6FC1" w:rsidRPr="008D4CAF" w:rsidRDefault="001E3DDD" w:rsidP="0031762E">
            <w:pPr>
              <w:pStyle w:val="TAH"/>
              <w:rPr>
                <w:ins w:id="241" w:author="wei" w:date="2021-11-16T09:49:00Z"/>
                <w:b w:val="0"/>
                <w:iCs/>
                <w:highlight w:val="cyan"/>
                <w:lang w:eastAsia="zh-CN"/>
              </w:rPr>
            </w:pPr>
            <w:ins w:id="242" w:author="wei" w:date="2021-11-16T10:42:00Z">
              <w:r>
                <w:rPr>
                  <w:rFonts w:hint="eastAsia"/>
                  <w:b w:val="0"/>
                  <w:iCs/>
                  <w:highlight w:val="cyan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1AEA85C8" w14:textId="509C59BD" w:rsidR="00BC5AE3" w:rsidRPr="008D4CAF" w:rsidRDefault="006A579C" w:rsidP="00BC5A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wei" w:date="2021-11-16T09:59:00Z"/>
                <w:rFonts w:ascii="Arial" w:hAnsi="Arial"/>
                <w:sz w:val="18"/>
                <w:highlight w:val="cyan"/>
              </w:rPr>
            </w:pPr>
            <w:ins w:id="244" w:author="wei" w:date="2021-11-16T10:43:00Z">
              <w:r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C</w:t>
              </w:r>
            </w:ins>
            <w:ins w:id="245" w:author="wei" w:date="2021-11-16T10:00:00Z">
              <w:r>
                <w:rPr>
                  <w:rFonts w:ascii="Arial" w:hAnsi="Arial"/>
                  <w:sz w:val="18"/>
                  <w:highlight w:val="cyan"/>
                </w:rPr>
                <w:t>onfigure</w:t>
              </w:r>
            </w:ins>
            <w:ins w:id="246" w:author="wei" w:date="2021-11-16T09:59:00Z">
              <w:r w:rsidR="00BC5AE3" w:rsidRPr="008D4CAF">
                <w:rPr>
                  <w:rFonts w:ascii="Arial" w:hAnsi="Arial"/>
                  <w:sz w:val="18"/>
                  <w:highlight w:val="cyan"/>
                </w:rPr>
                <w:t xml:space="preserve"> the UE to perform </w:t>
              </w:r>
              <w:proofErr w:type="spellStart"/>
              <w:r w:rsidR="00BC5AE3" w:rsidRPr="008D4CAF">
                <w:rPr>
                  <w:rFonts w:ascii="Arial" w:hAnsi="Arial"/>
                  <w:sz w:val="18"/>
                  <w:highlight w:val="cyan"/>
                </w:rPr>
                <w:t>sidelink</w:t>
              </w:r>
              <w:proofErr w:type="spellEnd"/>
              <w:r w:rsidR="00BC5AE3" w:rsidRPr="008D4CAF">
                <w:rPr>
                  <w:rFonts w:ascii="Arial" w:hAnsi="Arial"/>
                  <w:sz w:val="18"/>
                  <w:highlight w:val="cyan"/>
                </w:rPr>
                <w:t xml:space="preserve"> transmission.</w:t>
              </w:r>
            </w:ins>
          </w:p>
          <w:p w14:paraId="7E7C3E8E" w14:textId="4D54902D" w:rsidR="006A6FC1" w:rsidRPr="008D4CAF" w:rsidRDefault="00BC5AE3" w:rsidP="00BC5AE3">
            <w:pPr>
              <w:pStyle w:val="TAH"/>
              <w:jc w:val="left"/>
              <w:rPr>
                <w:ins w:id="247" w:author="wei" w:date="2021-11-16T09:49:00Z"/>
                <w:b w:val="0"/>
                <w:iCs/>
                <w:highlight w:val="cyan"/>
                <w:lang w:eastAsia="zh-CN"/>
              </w:rPr>
            </w:pPr>
            <w:ins w:id="248" w:author="wei" w:date="2021-11-16T09:59:00Z">
              <w:r w:rsidRPr="008D4CAF">
                <w:rPr>
                  <w:b w:val="0"/>
                  <w:highlight w:val="cyan"/>
                </w:rPr>
                <w:t>Note: This step is triggered by MMI or AT command</w:t>
              </w:r>
            </w:ins>
            <w:ins w:id="249" w:author="wei" w:date="2021-11-16T10:00:00Z">
              <w:r w:rsidR="00B738EE" w:rsidRPr="008D4CAF">
                <w:rPr>
                  <w:rFonts w:hint="eastAsia"/>
                  <w:b w:val="0"/>
                  <w:highlight w:val="cyan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7F78BEE0" w14:textId="554EA561" w:rsidR="006A6FC1" w:rsidRPr="008D4CAF" w:rsidRDefault="006A6FC1" w:rsidP="0031762E">
            <w:pPr>
              <w:pStyle w:val="TAH"/>
              <w:rPr>
                <w:ins w:id="250" w:author="wei" w:date="2021-11-16T09:49:00Z"/>
                <w:b w:val="0"/>
                <w:iCs/>
                <w:highlight w:val="cyan"/>
              </w:rPr>
            </w:pPr>
            <w:ins w:id="251" w:author="wei" w:date="2021-11-16T09:50:00Z">
              <w:r w:rsidRPr="001E3DDD">
                <w:rPr>
                  <w:b w:val="0"/>
                  <w:iCs/>
                  <w:highlight w:val="cyan"/>
                </w:rPr>
                <w:t>-</w:t>
              </w:r>
            </w:ins>
          </w:p>
        </w:tc>
        <w:tc>
          <w:tcPr>
            <w:tcW w:w="2977" w:type="dxa"/>
          </w:tcPr>
          <w:p w14:paraId="563F89CA" w14:textId="452B5760" w:rsidR="006A6FC1" w:rsidRPr="008D4CAF" w:rsidRDefault="006A6FC1" w:rsidP="0031762E">
            <w:pPr>
              <w:pStyle w:val="TAH"/>
              <w:rPr>
                <w:ins w:id="252" w:author="wei" w:date="2021-11-16T09:49:00Z"/>
                <w:b w:val="0"/>
                <w:iCs/>
                <w:highlight w:val="cyan"/>
              </w:rPr>
            </w:pPr>
            <w:ins w:id="253" w:author="wei" w:date="2021-11-16T09:50:00Z">
              <w:r w:rsidRPr="008D4CAF">
                <w:rPr>
                  <w:b w:val="0"/>
                  <w:iCs/>
                  <w:highlight w:val="cyan"/>
                </w:rPr>
                <w:t>-</w:t>
              </w:r>
            </w:ins>
          </w:p>
        </w:tc>
        <w:tc>
          <w:tcPr>
            <w:tcW w:w="567" w:type="dxa"/>
          </w:tcPr>
          <w:p w14:paraId="5E95F24F" w14:textId="2AC3CF40" w:rsidR="006A6FC1" w:rsidRPr="008D4CAF" w:rsidRDefault="006A6FC1" w:rsidP="0031762E">
            <w:pPr>
              <w:pStyle w:val="TAH"/>
              <w:rPr>
                <w:ins w:id="254" w:author="wei" w:date="2021-11-16T09:49:00Z"/>
                <w:b w:val="0"/>
                <w:iCs/>
                <w:highlight w:val="cyan"/>
              </w:rPr>
            </w:pPr>
            <w:ins w:id="255" w:author="wei" w:date="2021-11-16T09:50:00Z">
              <w:r w:rsidRPr="008D4CAF">
                <w:rPr>
                  <w:b w:val="0"/>
                  <w:iCs/>
                  <w:highlight w:val="cyan"/>
                </w:rPr>
                <w:t>-</w:t>
              </w:r>
            </w:ins>
          </w:p>
        </w:tc>
        <w:tc>
          <w:tcPr>
            <w:tcW w:w="850" w:type="dxa"/>
          </w:tcPr>
          <w:p w14:paraId="397D9811" w14:textId="34F287C4" w:rsidR="006A6FC1" w:rsidRPr="008D4CAF" w:rsidRDefault="006A6FC1" w:rsidP="0031762E">
            <w:pPr>
              <w:pStyle w:val="TAH"/>
              <w:rPr>
                <w:ins w:id="256" w:author="wei" w:date="2021-11-16T09:49:00Z"/>
                <w:b w:val="0"/>
                <w:iCs/>
                <w:highlight w:val="cyan"/>
              </w:rPr>
            </w:pPr>
            <w:ins w:id="257" w:author="wei" w:date="2021-11-16T09:50:00Z">
              <w:r w:rsidRPr="008D4CAF">
                <w:rPr>
                  <w:b w:val="0"/>
                  <w:iCs/>
                  <w:highlight w:val="cyan"/>
                </w:rPr>
                <w:t>-</w:t>
              </w:r>
            </w:ins>
          </w:p>
        </w:tc>
      </w:tr>
      <w:tr w:rsidR="00061458" w:rsidRPr="007A5C6C" w14:paraId="1D8873DF" w14:textId="77777777" w:rsidTr="0031762E">
        <w:trPr>
          <w:ins w:id="258" w:author="wei" w:date="2021-10-29T13:52:00Z"/>
        </w:trPr>
        <w:tc>
          <w:tcPr>
            <w:tcW w:w="534" w:type="dxa"/>
          </w:tcPr>
          <w:p w14:paraId="66860EE8" w14:textId="45C8DF0E" w:rsidR="00061458" w:rsidRPr="00E36682" w:rsidRDefault="008D4CAF" w:rsidP="0031762E">
            <w:pPr>
              <w:pStyle w:val="TAC"/>
              <w:rPr>
                <w:ins w:id="259" w:author="wei" w:date="2021-10-29T13:52:00Z"/>
                <w:highlight w:val="cyan"/>
                <w:lang w:eastAsia="zh-CN"/>
              </w:rPr>
            </w:pPr>
            <w:ins w:id="260" w:author="wei" w:date="2021-11-16T10:06:00Z">
              <w:r w:rsidRPr="00E36682">
                <w:rPr>
                  <w:rFonts w:hint="eastAsia"/>
                  <w:highlight w:val="cyan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3FF6D58A" w14:textId="77777777" w:rsidR="00061458" w:rsidRPr="007A5C6C" w:rsidRDefault="00061458" w:rsidP="0031762E">
            <w:pPr>
              <w:pStyle w:val="TAL"/>
              <w:rPr>
                <w:ins w:id="261" w:author="wei" w:date="2021-10-29T13:52:00Z"/>
                <w:lang w:eastAsia="sv-SE"/>
              </w:rPr>
            </w:pPr>
            <w:ins w:id="262" w:author="wei" w:date="2021-10-29T13:52:00Z">
              <w:r w:rsidRPr="007A5C6C">
                <w:rPr>
                  <w:lang w:eastAsia="sv-SE"/>
                </w:rPr>
                <w:t xml:space="preserve">The UE transmits a </w:t>
              </w:r>
              <w:proofErr w:type="spellStart"/>
              <w:r w:rsidRPr="004161B3">
                <w:rPr>
                  <w:i/>
                  <w:lang w:eastAsia="sv-SE"/>
                </w:rPr>
                <w:t>SidelinkUEInformationNR</w:t>
              </w:r>
              <w:proofErr w:type="spellEnd"/>
              <w:r w:rsidRPr="007A5C6C">
                <w:rPr>
                  <w:lang w:eastAsia="sv-SE"/>
                </w:rPr>
                <w:t xml:space="preserve"> message to request resources for transmission of NR </w:t>
              </w:r>
              <w:proofErr w:type="spellStart"/>
              <w:r w:rsidRPr="007A5C6C">
                <w:rPr>
                  <w:lang w:eastAsia="sv-SE"/>
                </w:rPr>
                <w:t>sidelink</w:t>
              </w:r>
              <w:proofErr w:type="spellEnd"/>
              <w:r w:rsidRPr="007A5C6C">
                <w:rPr>
                  <w:lang w:eastAsia="sv-SE"/>
                </w:rPr>
                <w:t xml:space="preserve"> communication.</w:t>
              </w:r>
            </w:ins>
          </w:p>
        </w:tc>
        <w:tc>
          <w:tcPr>
            <w:tcW w:w="709" w:type="dxa"/>
          </w:tcPr>
          <w:p w14:paraId="7B6AE140" w14:textId="77777777" w:rsidR="00061458" w:rsidRPr="007A5C6C" w:rsidRDefault="00061458" w:rsidP="0031762E">
            <w:pPr>
              <w:pStyle w:val="TAC"/>
              <w:rPr>
                <w:ins w:id="263" w:author="wei" w:date="2021-10-29T13:52:00Z"/>
              </w:rPr>
            </w:pPr>
            <w:ins w:id="264" w:author="wei" w:date="2021-10-29T13:52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4E505773" w14:textId="77777777" w:rsidR="00061458" w:rsidRPr="007A5C6C" w:rsidRDefault="00061458" w:rsidP="0031762E">
            <w:pPr>
              <w:pStyle w:val="TAL"/>
              <w:rPr>
                <w:ins w:id="265" w:author="wei" w:date="2021-10-29T13:52:00Z"/>
              </w:rPr>
            </w:pPr>
            <w:ins w:id="266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  <w:lang w:eastAsia="sv-SE"/>
                </w:rPr>
                <w:t>SidelinkUEInformationNR</w:t>
              </w:r>
              <w:proofErr w:type="spellEnd"/>
            </w:ins>
          </w:p>
        </w:tc>
        <w:tc>
          <w:tcPr>
            <w:tcW w:w="567" w:type="dxa"/>
          </w:tcPr>
          <w:p w14:paraId="7B37B2B6" w14:textId="77777777" w:rsidR="00061458" w:rsidRPr="007A5C6C" w:rsidRDefault="00061458" w:rsidP="0031762E">
            <w:pPr>
              <w:pStyle w:val="TAC"/>
              <w:rPr>
                <w:ins w:id="267" w:author="wei" w:date="2021-10-29T13:52:00Z"/>
              </w:rPr>
            </w:pPr>
            <w:ins w:id="268" w:author="wei" w:date="2021-10-29T13:52:00Z">
              <w:r w:rsidRPr="007A5C6C">
                <w:t>-</w:t>
              </w:r>
            </w:ins>
          </w:p>
        </w:tc>
        <w:tc>
          <w:tcPr>
            <w:tcW w:w="850" w:type="dxa"/>
          </w:tcPr>
          <w:p w14:paraId="22CFEB74" w14:textId="77777777" w:rsidR="00061458" w:rsidRPr="007A5C6C" w:rsidRDefault="00061458" w:rsidP="0031762E">
            <w:pPr>
              <w:pStyle w:val="TAC"/>
              <w:rPr>
                <w:ins w:id="269" w:author="wei" w:date="2021-10-29T13:52:00Z"/>
              </w:rPr>
            </w:pPr>
            <w:ins w:id="270" w:author="wei" w:date="2021-10-29T13:52:00Z">
              <w:r w:rsidRPr="007A5C6C">
                <w:t>-</w:t>
              </w:r>
            </w:ins>
          </w:p>
        </w:tc>
      </w:tr>
      <w:tr w:rsidR="00061458" w:rsidRPr="007A5C6C" w14:paraId="1081BF37" w14:textId="77777777" w:rsidTr="0031762E">
        <w:trPr>
          <w:ins w:id="271" w:author="wei" w:date="2021-10-29T13:52:00Z"/>
        </w:trPr>
        <w:tc>
          <w:tcPr>
            <w:tcW w:w="534" w:type="dxa"/>
          </w:tcPr>
          <w:p w14:paraId="16D1E45E" w14:textId="1D91518B" w:rsidR="00061458" w:rsidRPr="00E36682" w:rsidRDefault="008D4CAF" w:rsidP="0031762E">
            <w:pPr>
              <w:pStyle w:val="TAC"/>
              <w:rPr>
                <w:ins w:id="272" w:author="wei" w:date="2021-10-29T13:52:00Z"/>
                <w:highlight w:val="cyan"/>
                <w:lang w:eastAsia="zh-CN"/>
              </w:rPr>
            </w:pPr>
            <w:ins w:id="273" w:author="wei" w:date="2021-11-16T10:06:00Z">
              <w:r w:rsidRPr="00E36682">
                <w:rPr>
                  <w:rFonts w:hint="eastAsia"/>
                  <w:highlight w:val="cyan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0D32A006" w14:textId="488BB184" w:rsidR="00061458" w:rsidRPr="007A5C6C" w:rsidRDefault="00061458" w:rsidP="00DB0B77">
            <w:pPr>
              <w:pStyle w:val="TAL"/>
              <w:rPr>
                <w:ins w:id="274" w:author="wei" w:date="2021-10-29T13:52:00Z"/>
                <w:lang w:eastAsia="sv-SE"/>
              </w:rPr>
            </w:pPr>
            <w:ins w:id="275" w:author="wei" w:date="2021-10-29T13:52:00Z">
              <w:r w:rsidRPr="00CC038E">
                <w:rPr>
                  <w:highlight w:val="cyan"/>
                  <w:lang w:eastAsia="zh-CN"/>
                </w:rPr>
                <w:t xml:space="preserve">The </w:t>
              </w:r>
              <w:r w:rsidRPr="00CC038E">
                <w:rPr>
                  <w:highlight w:val="cyan"/>
                  <w:lang w:eastAsia="sv-SE"/>
                </w:rPr>
                <w:t xml:space="preserve">SS-NW transmits an </w:t>
              </w:r>
              <w:proofErr w:type="spellStart"/>
              <w:r w:rsidRPr="00CC038E">
                <w:rPr>
                  <w:i/>
                  <w:iCs/>
                  <w:highlight w:val="cyan"/>
                  <w:lang w:eastAsia="sv-SE"/>
                </w:rPr>
                <w:t>RRCReconfiguration</w:t>
              </w:r>
              <w:proofErr w:type="spellEnd"/>
              <w:r w:rsidRPr="00CC038E">
                <w:rPr>
                  <w:highlight w:val="cyan"/>
                  <w:lang w:eastAsia="sv-SE"/>
                </w:rPr>
                <w:t xml:space="preserve"> message with </w:t>
              </w:r>
              <w:proofErr w:type="spellStart"/>
              <w:r w:rsidRPr="00CC038E">
                <w:rPr>
                  <w:i/>
                  <w:highlight w:val="cyan"/>
                  <w:lang w:eastAsia="sv-SE"/>
                </w:rPr>
                <w:t>sl-ConfigDedicatedNR</w:t>
              </w:r>
              <w:proofErr w:type="spellEnd"/>
              <w:r w:rsidRPr="00CC038E">
                <w:rPr>
                  <w:highlight w:val="cyan"/>
                  <w:lang w:eastAsia="sv-SE"/>
                </w:rPr>
                <w:t xml:space="preserve"> </w:t>
              </w:r>
            </w:ins>
            <w:ins w:id="276" w:author="wei" w:date="2021-11-15T09:49:00Z">
              <w:r w:rsidR="00DB0B77" w:rsidRPr="00CC038E">
                <w:rPr>
                  <w:highlight w:val="cyan"/>
                </w:rPr>
                <w:t xml:space="preserve">and </w:t>
              </w:r>
              <w:proofErr w:type="spellStart"/>
              <w:r w:rsidR="00DB0B77" w:rsidRPr="00CC038E">
                <w:rPr>
                  <w:highlight w:val="cyan"/>
                </w:rPr>
                <w:t>MeasConfig</w:t>
              </w:r>
              <w:proofErr w:type="spellEnd"/>
              <w:r w:rsidR="00DB0B77" w:rsidRPr="00CC038E">
                <w:rPr>
                  <w:highlight w:val="cyan"/>
                </w:rPr>
                <w:t xml:space="preserve"> to configure resource pool configuration and </w:t>
              </w:r>
            </w:ins>
            <w:ins w:id="277" w:author="wei" w:date="2021-10-29T13:52:00Z">
              <w:r w:rsidRPr="00CC038E">
                <w:rPr>
                  <w:highlight w:val="cyan"/>
                </w:rPr>
                <w:t>periodical CBR measurement</w:t>
              </w:r>
              <w:r w:rsidRPr="00CC038E">
                <w:rPr>
                  <w:highlight w:val="cyan"/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6A31D0A8" w14:textId="77777777" w:rsidR="00061458" w:rsidRPr="007A5C6C" w:rsidRDefault="00061458" w:rsidP="0031762E">
            <w:pPr>
              <w:pStyle w:val="TAC"/>
              <w:rPr>
                <w:ins w:id="278" w:author="wei" w:date="2021-10-29T13:52:00Z"/>
              </w:rPr>
            </w:pPr>
            <w:ins w:id="279" w:author="wei" w:date="2021-10-29T13:52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141EAC01" w14:textId="77777777" w:rsidR="00061458" w:rsidRPr="007A5C6C" w:rsidRDefault="00061458" w:rsidP="0031762E">
            <w:pPr>
              <w:pStyle w:val="TAL"/>
              <w:rPr>
                <w:ins w:id="280" w:author="wei" w:date="2021-10-29T13:52:00Z"/>
                <w:iCs/>
              </w:rPr>
            </w:pPr>
            <w:ins w:id="281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77B95636" w14:textId="77777777" w:rsidR="00061458" w:rsidRPr="007A5C6C" w:rsidRDefault="00061458" w:rsidP="0031762E">
            <w:pPr>
              <w:pStyle w:val="TAC"/>
              <w:rPr>
                <w:ins w:id="282" w:author="wei" w:date="2021-10-29T13:52:00Z"/>
              </w:rPr>
            </w:pPr>
          </w:p>
        </w:tc>
        <w:tc>
          <w:tcPr>
            <w:tcW w:w="850" w:type="dxa"/>
          </w:tcPr>
          <w:p w14:paraId="1C2D4A22" w14:textId="77777777" w:rsidR="00061458" w:rsidRPr="007A5C6C" w:rsidRDefault="00061458" w:rsidP="0031762E">
            <w:pPr>
              <w:pStyle w:val="TAC"/>
              <w:rPr>
                <w:ins w:id="283" w:author="wei" w:date="2021-10-29T13:52:00Z"/>
              </w:rPr>
            </w:pPr>
          </w:p>
        </w:tc>
      </w:tr>
      <w:tr w:rsidR="00061458" w:rsidRPr="007A5C6C" w14:paraId="1D6C9209" w14:textId="77777777" w:rsidTr="0031762E">
        <w:trPr>
          <w:ins w:id="284" w:author="wei" w:date="2021-10-29T13:52:00Z"/>
        </w:trPr>
        <w:tc>
          <w:tcPr>
            <w:tcW w:w="534" w:type="dxa"/>
          </w:tcPr>
          <w:p w14:paraId="5C9151AF" w14:textId="609A5741" w:rsidR="00061458" w:rsidRPr="00E36682" w:rsidRDefault="008D4CAF" w:rsidP="0031762E">
            <w:pPr>
              <w:pStyle w:val="TAC"/>
              <w:rPr>
                <w:ins w:id="285" w:author="wei" w:date="2021-10-29T13:52:00Z"/>
                <w:highlight w:val="cyan"/>
                <w:lang w:eastAsia="zh-CN"/>
              </w:rPr>
            </w:pPr>
            <w:ins w:id="286" w:author="wei" w:date="2021-11-16T10:06:00Z">
              <w:r w:rsidRPr="00E36682">
                <w:rPr>
                  <w:rFonts w:hint="eastAsia"/>
                  <w:highlight w:val="cyan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4DF782F6" w14:textId="77777777" w:rsidR="00061458" w:rsidRPr="007A5C6C" w:rsidRDefault="00061458" w:rsidP="0031762E">
            <w:pPr>
              <w:pStyle w:val="TAL"/>
              <w:rPr>
                <w:ins w:id="287" w:author="wei" w:date="2021-10-29T13:52:00Z"/>
                <w:lang w:eastAsia="sv-SE"/>
              </w:rPr>
            </w:pPr>
            <w:ins w:id="288" w:author="wei" w:date="2021-10-29T13:52:00Z">
              <w:r>
                <w:rPr>
                  <w:lang w:eastAsia="zh-CN"/>
                </w:rPr>
                <w:t xml:space="preserve">The </w:t>
              </w:r>
              <w:r w:rsidRPr="007A5C6C">
                <w:rPr>
                  <w:lang w:eastAsia="zh-CN"/>
                </w:rPr>
                <w:t xml:space="preserve">UE </w:t>
              </w:r>
              <w:r w:rsidRPr="007A5C6C">
                <w:rPr>
                  <w:lang w:eastAsia="sv-SE"/>
                </w:rPr>
                <w:t xml:space="preserve">transmits an </w:t>
              </w:r>
              <w:proofErr w:type="spellStart"/>
              <w:r w:rsidRPr="004161B3">
                <w:rPr>
                  <w:i/>
                  <w:lang w:eastAsia="sv-SE"/>
                </w:rPr>
                <w:t>RRCReconfigurationComplete</w:t>
              </w:r>
              <w:proofErr w:type="spellEnd"/>
              <w:r w:rsidRPr="007A5C6C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2B67EFC9" w14:textId="77777777" w:rsidR="00061458" w:rsidRPr="007A5C6C" w:rsidRDefault="00061458" w:rsidP="0031762E">
            <w:pPr>
              <w:pStyle w:val="TAC"/>
              <w:rPr>
                <w:ins w:id="289" w:author="wei" w:date="2021-10-29T13:52:00Z"/>
              </w:rPr>
            </w:pPr>
            <w:ins w:id="290" w:author="wei" w:date="2021-10-29T13:52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4D66B262" w14:textId="77777777" w:rsidR="00061458" w:rsidRPr="007A5C6C" w:rsidRDefault="00061458" w:rsidP="0031762E">
            <w:pPr>
              <w:pStyle w:val="TAL"/>
              <w:rPr>
                <w:ins w:id="291" w:author="wei" w:date="2021-10-29T13:52:00Z"/>
              </w:rPr>
            </w:pPr>
            <w:ins w:id="292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7D63490" w14:textId="77777777" w:rsidR="00061458" w:rsidRPr="007A5C6C" w:rsidRDefault="00061458" w:rsidP="0031762E">
            <w:pPr>
              <w:pStyle w:val="TAC"/>
              <w:rPr>
                <w:ins w:id="293" w:author="wei" w:date="2021-10-29T13:52:00Z"/>
              </w:rPr>
            </w:pPr>
            <w:ins w:id="294" w:author="wei" w:date="2021-10-29T13:52:00Z">
              <w:r w:rsidRPr="007A5C6C">
                <w:t>-</w:t>
              </w:r>
            </w:ins>
          </w:p>
        </w:tc>
        <w:tc>
          <w:tcPr>
            <w:tcW w:w="850" w:type="dxa"/>
          </w:tcPr>
          <w:p w14:paraId="6FAB65C8" w14:textId="77777777" w:rsidR="00061458" w:rsidRPr="007A5C6C" w:rsidRDefault="00061458" w:rsidP="0031762E">
            <w:pPr>
              <w:pStyle w:val="TAC"/>
              <w:rPr>
                <w:ins w:id="295" w:author="wei" w:date="2021-10-29T13:52:00Z"/>
              </w:rPr>
            </w:pPr>
            <w:ins w:id="296" w:author="wei" w:date="2021-10-29T13:52:00Z">
              <w:r w:rsidRPr="007A5C6C">
                <w:t>-</w:t>
              </w:r>
            </w:ins>
          </w:p>
        </w:tc>
      </w:tr>
      <w:tr w:rsidR="00061458" w:rsidRPr="007A5C6C" w14:paraId="33E3D2EF" w14:textId="77777777" w:rsidTr="0031762E">
        <w:trPr>
          <w:ins w:id="297" w:author="wei" w:date="2021-10-29T13:52:00Z"/>
        </w:trPr>
        <w:tc>
          <w:tcPr>
            <w:tcW w:w="534" w:type="dxa"/>
            <w:hideMark/>
          </w:tcPr>
          <w:p w14:paraId="692B17CB" w14:textId="04CF73A8" w:rsidR="00061458" w:rsidRPr="00E36682" w:rsidRDefault="008D4CAF" w:rsidP="0031762E">
            <w:pPr>
              <w:pStyle w:val="TAC"/>
              <w:rPr>
                <w:ins w:id="298" w:author="wei" w:date="2021-10-29T13:52:00Z"/>
                <w:highlight w:val="cyan"/>
                <w:lang w:eastAsia="zh-CN"/>
              </w:rPr>
            </w:pPr>
            <w:ins w:id="299" w:author="wei" w:date="2021-11-16T10:06:00Z">
              <w:r w:rsidRPr="00E36682">
                <w:rPr>
                  <w:rFonts w:hint="eastAsia"/>
                  <w:highlight w:val="cyan"/>
                  <w:lang w:eastAsia="zh-CN"/>
                </w:rPr>
                <w:t>5</w:t>
              </w:r>
            </w:ins>
          </w:p>
        </w:tc>
        <w:tc>
          <w:tcPr>
            <w:tcW w:w="3969" w:type="dxa"/>
            <w:hideMark/>
          </w:tcPr>
          <w:p w14:paraId="353CAD40" w14:textId="77777777" w:rsidR="00061458" w:rsidRPr="007A5C6C" w:rsidRDefault="00061458" w:rsidP="0031762E">
            <w:pPr>
              <w:pStyle w:val="TAL"/>
              <w:rPr>
                <w:ins w:id="300" w:author="wei" w:date="2021-10-29T13:52:00Z"/>
              </w:rPr>
            </w:pPr>
            <w:ins w:id="301" w:author="wei" w:date="2021-10-29T13:52:00Z">
              <w:r w:rsidRPr="007A5C6C">
                <w:t xml:space="preserve">Check: Does the UE transmit a </w:t>
              </w:r>
              <w:proofErr w:type="spellStart"/>
              <w:r w:rsidRPr="004161B3">
                <w:rPr>
                  <w:i/>
                </w:rPr>
                <w:t>MeasurementReport</w:t>
              </w:r>
              <w:proofErr w:type="spellEnd"/>
              <w:r w:rsidRPr="007A5C6C">
                <w:t xml:space="preserve"> message with the measured CBR value for indicated resource pool?</w:t>
              </w:r>
            </w:ins>
          </w:p>
        </w:tc>
        <w:tc>
          <w:tcPr>
            <w:tcW w:w="709" w:type="dxa"/>
            <w:hideMark/>
          </w:tcPr>
          <w:p w14:paraId="73CF364E" w14:textId="77777777" w:rsidR="00061458" w:rsidRPr="007A5C6C" w:rsidRDefault="00061458" w:rsidP="0031762E">
            <w:pPr>
              <w:pStyle w:val="TAC"/>
              <w:rPr>
                <w:ins w:id="302" w:author="wei" w:date="2021-10-29T13:52:00Z"/>
              </w:rPr>
            </w:pPr>
            <w:ins w:id="303" w:author="wei" w:date="2021-10-29T13:52:00Z">
              <w:r w:rsidRPr="007A5C6C">
                <w:t>--&gt;</w:t>
              </w:r>
            </w:ins>
          </w:p>
        </w:tc>
        <w:tc>
          <w:tcPr>
            <w:tcW w:w="2977" w:type="dxa"/>
            <w:hideMark/>
          </w:tcPr>
          <w:p w14:paraId="6F63482B" w14:textId="77777777" w:rsidR="00061458" w:rsidRPr="007A5C6C" w:rsidRDefault="00061458" w:rsidP="0031762E">
            <w:pPr>
              <w:pStyle w:val="TAL"/>
              <w:rPr>
                <w:ins w:id="304" w:author="wei" w:date="2021-10-29T13:52:00Z"/>
                <w:i/>
                <w:iCs/>
                <w:lang w:eastAsia="zh-CN"/>
              </w:rPr>
            </w:pPr>
            <w:ins w:id="305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  <w:hideMark/>
          </w:tcPr>
          <w:p w14:paraId="4ED480CC" w14:textId="77777777" w:rsidR="00061458" w:rsidRPr="007A5C6C" w:rsidRDefault="00061458" w:rsidP="0031762E">
            <w:pPr>
              <w:pStyle w:val="TAC"/>
              <w:rPr>
                <w:ins w:id="306" w:author="wei" w:date="2021-10-29T13:52:00Z"/>
                <w:lang w:eastAsia="zh-CN"/>
              </w:rPr>
            </w:pPr>
            <w:ins w:id="307" w:author="wei" w:date="2021-10-29T13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hideMark/>
          </w:tcPr>
          <w:p w14:paraId="495DF098" w14:textId="77777777" w:rsidR="00061458" w:rsidRPr="007A5C6C" w:rsidRDefault="00061458" w:rsidP="0031762E">
            <w:pPr>
              <w:pStyle w:val="TAC"/>
              <w:rPr>
                <w:ins w:id="308" w:author="wei" w:date="2021-10-29T13:52:00Z"/>
                <w:lang w:eastAsia="zh-CN"/>
              </w:rPr>
            </w:pPr>
            <w:ins w:id="309" w:author="wei" w:date="2021-10-29T13:5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061458" w:rsidRPr="007A5C6C" w14:paraId="2C2BD7B7" w14:textId="77777777" w:rsidTr="0031762E">
        <w:trPr>
          <w:ins w:id="310" w:author="wei" w:date="2021-10-29T13:52:00Z"/>
        </w:trPr>
        <w:tc>
          <w:tcPr>
            <w:tcW w:w="534" w:type="dxa"/>
            <w:hideMark/>
          </w:tcPr>
          <w:p w14:paraId="461FDAE3" w14:textId="77777777" w:rsidR="00061458" w:rsidRPr="007A5C6C" w:rsidRDefault="00061458" w:rsidP="0031762E">
            <w:pPr>
              <w:pStyle w:val="TAC"/>
              <w:rPr>
                <w:ins w:id="311" w:author="wei" w:date="2021-10-29T13:52:00Z"/>
                <w:lang w:eastAsia="zh-CN"/>
              </w:rPr>
            </w:pPr>
            <w:ins w:id="312" w:author="wei" w:date="2021-10-29T13:52:00Z">
              <w:r w:rsidRPr="007A5C6C">
                <w:t>-</w:t>
              </w:r>
            </w:ins>
          </w:p>
        </w:tc>
        <w:tc>
          <w:tcPr>
            <w:tcW w:w="3969" w:type="dxa"/>
          </w:tcPr>
          <w:p w14:paraId="4F1D1BEB" w14:textId="048BC8B4" w:rsidR="00061458" w:rsidRPr="00E56D34" w:rsidRDefault="00061458" w:rsidP="0031762E">
            <w:pPr>
              <w:pStyle w:val="TAL"/>
              <w:rPr>
                <w:ins w:id="313" w:author="wei" w:date="2021-10-29T13:52:00Z"/>
                <w:lang w:eastAsia="zh-CN"/>
              </w:rPr>
            </w:pPr>
            <w:ins w:id="314" w:author="wei" w:date="2021-10-29T13:52:00Z">
              <w:r>
                <w:rPr>
                  <w:rFonts w:eastAsia="Times New Roman"/>
                </w:rPr>
                <w:t xml:space="preserve">EXCEPTION: Step 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rFonts w:eastAsia="Times New Roman"/>
                </w:rPr>
                <w:t xml:space="preserve"> below is repeated until </w:t>
              </w:r>
            </w:ins>
            <w:ins w:id="315" w:author="wei" w:date="2021-11-15T09:51:00Z">
              <w:r w:rsidR="00FB440D" w:rsidRPr="00FB440D">
                <w:rPr>
                  <w:rFonts w:hint="eastAsia"/>
                  <w:highlight w:val="cyan"/>
                  <w:lang w:eastAsia="zh-CN"/>
                </w:rPr>
                <w:t>3</w:t>
              </w:r>
            </w:ins>
            <w:ins w:id="316" w:author="wei" w:date="2021-10-29T13:52:00Z">
              <w:r w:rsidRPr="00F60643">
                <w:rPr>
                  <w:rFonts w:eastAsia="Times New Roman"/>
                </w:rPr>
                <w:t xml:space="preserve"> </w:t>
              </w:r>
              <w:proofErr w:type="spellStart"/>
              <w:r w:rsidRPr="00F60643">
                <w:rPr>
                  <w:rFonts w:eastAsia="Times New Roman"/>
                  <w:i/>
                </w:rPr>
                <w:t>MeasurementReport</w:t>
              </w:r>
              <w:proofErr w:type="spellEnd"/>
              <w:r w:rsidRPr="00F60643">
                <w:rPr>
                  <w:rFonts w:eastAsia="Times New Roman"/>
                </w:rPr>
                <w:t xml:space="preserve"> messages are received from the UE and Interval between two </w:t>
              </w:r>
              <w:proofErr w:type="spellStart"/>
              <w:r w:rsidRPr="00F60643">
                <w:rPr>
                  <w:rFonts w:eastAsia="Times New Roman"/>
                  <w:i/>
                </w:rPr>
                <w:t>MeasurementReport</w:t>
              </w:r>
              <w:proofErr w:type="spellEnd"/>
              <w:r w:rsidRPr="00F60643">
                <w:rPr>
                  <w:rFonts w:eastAsia="Times New Roman"/>
                  <w:i/>
                </w:rPr>
                <w:t xml:space="preserve"> </w:t>
              </w:r>
              <w:r w:rsidRPr="00F60643">
                <w:rPr>
                  <w:rFonts w:eastAsia="Times New Roman"/>
                </w:rPr>
                <w:t xml:space="preserve">is same as the IE </w:t>
              </w:r>
              <w:proofErr w:type="spellStart"/>
              <w:r w:rsidRPr="00F60643">
                <w:rPr>
                  <w:rFonts w:eastAsia="Times New Roman"/>
                  <w:i/>
                  <w:iCs/>
                </w:rPr>
                <w:t>reportInterval</w:t>
              </w:r>
              <w:proofErr w:type="spellEnd"/>
              <w:r w:rsidRPr="00F60643">
                <w:rPr>
                  <w:rFonts w:eastAsia="Times New Roman"/>
                </w:rPr>
                <w:t xml:space="preserve"> configured in</w:t>
              </w:r>
              <w:r w:rsidRPr="00F60643">
                <w:rPr>
                  <w:rFonts w:eastAsia="Times New Roman"/>
                  <w:i/>
                </w:rPr>
                <w:t xml:space="preserve"> </w:t>
              </w:r>
              <w:proofErr w:type="spellStart"/>
              <w:r w:rsidRPr="00F60643">
                <w:rPr>
                  <w:rFonts w:eastAsia="Times New Roman"/>
                  <w:i/>
                </w:rPr>
                <w:t>measConfig</w:t>
              </w:r>
              <w:proofErr w:type="spellEnd"/>
              <w:r w:rsidRPr="00F60643">
                <w:rPr>
                  <w:rFonts w:eastAsia="Times New Roman"/>
                  <w:i/>
                </w:rPr>
                <w:t>.</w:t>
              </w:r>
            </w:ins>
          </w:p>
        </w:tc>
        <w:tc>
          <w:tcPr>
            <w:tcW w:w="709" w:type="dxa"/>
          </w:tcPr>
          <w:p w14:paraId="2AC4DDF7" w14:textId="77777777" w:rsidR="00061458" w:rsidRPr="007A5C6C" w:rsidRDefault="00061458" w:rsidP="0031762E">
            <w:pPr>
              <w:pStyle w:val="TAC"/>
              <w:rPr>
                <w:ins w:id="317" w:author="wei" w:date="2021-10-29T13:52:00Z"/>
              </w:rPr>
            </w:pPr>
            <w:ins w:id="318" w:author="wei" w:date="2021-10-29T13:52:00Z">
              <w:r w:rsidRPr="007A5C6C">
                <w:t>-</w:t>
              </w:r>
            </w:ins>
          </w:p>
        </w:tc>
        <w:tc>
          <w:tcPr>
            <w:tcW w:w="2977" w:type="dxa"/>
          </w:tcPr>
          <w:p w14:paraId="5D840D2B" w14:textId="77777777" w:rsidR="00061458" w:rsidRPr="007A5C6C" w:rsidRDefault="00061458" w:rsidP="0031762E">
            <w:pPr>
              <w:pStyle w:val="TAL"/>
              <w:rPr>
                <w:ins w:id="319" w:author="wei" w:date="2021-10-29T13:52:00Z"/>
                <w:i/>
                <w:iCs/>
              </w:rPr>
            </w:pPr>
            <w:ins w:id="320" w:author="wei" w:date="2021-10-29T13:52:00Z">
              <w:r w:rsidRPr="007A5C6C">
                <w:t>-</w:t>
              </w:r>
            </w:ins>
          </w:p>
        </w:tc>
        <w:tc>
          <w:tcPr>
            <w:tcW w:w="567" w:type="dxa"/>
          </w:tcPr>
          <w:p w14:paraId="2DFA0C8E" w14:textId="77777777" w:rsidR="00061458" w:rsidRPr="007A5C6C" w:rsidRDefault="00061458" w:rsidP="0031762E">
            <w:pPr>
              <w:pStyle w:val="TAC"/>
              <w:rPr>
                <w:ins w:id="321" w:author="wei" w:date="2021-10-29T13:52:00Z"/>
              </w:rPr>
            </w:pPr>
            <w:ins w:id="322" w:author="wei" w:date="2021-10-29T13:52:00Z">
              <w:r w:rsidRPr="007A5C6C">
                <w:t>-</w:t>
              </w:r>
            </w:ins>
          </w:p>
        </w:tc>
        <w:tc>
          <w:tcPr>
            <w:tcW w:w="850" w:type="dxa"/>
          </w:tcPr>
          <w:p w14:paraId="6CC06692" w14:textId="77777777" w:rsidR="00061458" w:rsidRPr="007A5C6C" w:rsidRDefault="00061458" w:rsidP="0031762E">
            <w:pPr>
              <w:pStyle w:val="TAC"/>
              <w:rPr>
                <w:ins w:id="323" w:author="wei" w:date="2021-10-29T13:52:00Z"/>
              </w:rPr>
            </w:pPr>
            <w:ins w:id="324" w:author="wei" w:date="2021-10-29T13:52:00Z">
              <w:r w:rsidRPr="007A5C6C">
                <w:t>-</w:t>
              </w:r>
            </w:ins>
          </w:p>
        </w:tc>
      </w:tr>
      <w:tr w:rsidR="00061458" w:rsidRPr="007A5C6C" w14:paraId="00F2D1F2" w14:textId="77777777" w:rsidTr="0031762E">
        <w:trPr>
          <w:ins w:id="325" w:author="wei" w:date="2021-10-29T13:52:00Z"/>
        </w:trPr>
        <w:tc>
          <w:tcPr>
            <w:tcW w:w="534" w:type="dxa"/>
          </w:tcPr>
          <w:p w14:paraId="28FF57E1" w14:textId="52BCF9F8" w:rsidR="00061458" w:rsidRPr="007A5C6C" w:rsidRDefault="008D4CAF" w:rsidP="0031762E">
            <w:pPr>
              <w:pStyle w:val="TAC"/>
              <w:rPr>
                <w:ins w:id="326" w:author="wei" w:date="2021-10-29T13:52:00Z"/>
                <w:lang w:eastAsia="zh-CN"/>
              </w:rPr>
            </w:pPr>
            <w:ins w:id="327" w:author="wei" w:date="2021-11-16T10:06:00Z">
              <w:r w:rsidRPr="00E36682">
                <w:rPr>
                  <w:rFonts w:hint="eastAsia"/>
                  <w:highlight w:val="cyan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66DB28C1" w14:textId="77777777" w:rsidR="00061458" w:rsidRPr="00BE2064" w:rsidRDefault="00061458" w:rsidP="0031762E">
            <w:pPr>
              <w:pStyle w:val="TAL"/>
              <w:rPr>
                <w:ins w:id="328" w:author="wei" w:date="2021-10-29T13:52:00Z"/>
                <w:lang w:eastAsia="zh-CN"/>
              </w:rPr>
            </w:pPr>
            <w:ins w:id="329" w:author="wei" w:date="2021-10-29T13:52:00Z">
              <w:r w:rsidRPr="007A5C6C">
                <w:t xml:space="preserve">Check: Does the UE transmit a </w:t>
              </w:r>
              <w:proofErr w:type="spellStart"/>
              <w:r w:rsidRPr="004161B3">
                <w:rPr>
                  <w:i/>
                </w:rPr>
                <w:t>MeasurementReport</w:t>
              </w:r>
              <w:proofErr w:type="spellEnd"/>
              <w:r w:rsidRPr="007A5C6C">
                <w:t xml:space="preserve"> message with the measured CBR value for indicated resource pool?</w:t>
              </w:r>
            </w:ins>
          </w:p>
        </w:tc>
        <w:tc>
          <w:tcPr>
            <w:tcW w:w="709" w:type="dxa"/>
          </w:tcPr>
          <w:p w14:paraId="00B7620A" w14:textId="77777777" w:rsidR="00061458" w:rsidRPr="007A5C6C" w:rsidRDefault="00061458" w:rsidP="0031762E">
            <w:pPr>
              <w:pStyle w:val="TAC"/>
              <w:rPr>
                <w:ins w:id="330" w:author="wei" w:date="2021-10-29T13:52:00Z"/>
              </w:rPr>
            </w:pPr>
            <w:ins w:id="331" w:author="wei" w:date="2021-10-29T13:52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1638B8A8" w14:textId="77777777" w:rsidR="00061458" w:rsidRPr="007A5C6C" w:rsidRDefault="00061458" w:rsidP="0031762E">
            <w:pPr>
              <w:pStyle w:val="TAL"/>
              <w:rPr>
                <w:ins w:id="332" w:author="wei" w:date="2021-10-29T13:52:00Z"/>
              </w:rPr>
            </w:pPr>
            <w:ins w:id="333" w:author="wei" w:date="2021-10-29T13:52:00Z">
              <w:r w:rsidRPr="007A5C6C">
                <w:rPr>
                  <w:iCs/>
                </w:rPr>
                <w:t xml:space="preserve">NR RRC: </w:t>
              </w:r>
              <w:proofErr w:type="spellStart"/>
              <w:r w:rsidRPr="007A5C6C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1910C027" w14:textId="77777777" w:rsidR="00061458" w:rsidRPr="007A5C6C" w:rsidRDefault="00061458" w:rsidP="0031762E">
            <w:pPr>
              <w:pStyle w:val="TAC"/>
              <w:rPr>
                <w:ins w:id="334" w:author="wei" w:date="2021-10-29T13:52:00Z"/>
              </w:rPr>
            </w:pPr>
            <w:ins w:id="335" w:author="wei" w:date="2021-10-29T13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32A86336" w14:textId="77777777" w:rsidR="00061458" w:rsidRPr="007A5C6C" w:rsidRDefault="00061458" w:rsidP="0031762E">
            <w:pPr>
              <w:pStyle w:val="TAC"/>
              <w:rPr>
                <w:ins w:id="336" w:author="wei" w:date="2021-10-29T13:52:00Z"/>
              </w:rPr>
            </w:pPr>
            <w:ins w:id="337" w:author="wei" w:date="2021-10-29T13:5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7E6CD909" w14:textId="77777777" w:rsidR="00061458" w:rsidRPr="007A5C6C" w:rsidRDefault="00061458" w:rsidP="00061458">
      <w:pPr>
        <w:rPr>
          <w:ins w:id="338" w:author="wei" w:date="2021-10-29T13:52:00Z"/>
        </w:rPr>
      </w:pPr>
    </w:p>
    <w:p w14:paraId="30CF2598" w14:textId="77777777" w:rsidR="00061458" w:rsidRDefault="00061458" w:rsidP="00061458">
      <w:pPr>
        <w:pStyle w:val="H6"/>
        <w:rPr>
          <w:ins w:id="339" w:author="wei" w:date="2021-10-29T13:52:00Z"/>
          <w:lang w:eastAsia="zh-CN"/>
        </w:rPr>
      </w:pPr>
      <w:ins w:id="340" w:author="wei" w:date="2021-10-29T13:52:00Z">
        <w:r>
          <w:rPr>
            <w:lang w:eastAsia="zh-CN"/>
          </w:rPr>
          <w:lastRenderedPageBreak/>
          <w:t>12.2.3.2</w:t>
        </w:r>
        <w:r w:rsidRPr="007A5C6C">
          <w:rPr>
            <w:lang w:eastAsia="zh-CN"/>
          </w:rPr>
          <w:t>.3.3</w:t>
        </w:r>
        <w:r w:rsidRPr="007A5C6C">
          <w:rPr>
            <w:lang w:eastAsia="zh-CN"/>
          </w:rPr>
          <w:tab/>
          <w:t>Specific message contents</w:t>
        </w:r>
      </w:ins>
    </w:p>
    <w:p w14:paraId="15E21475" w14:textId="77777777" w:rsidR="00061458" w:rsidRDefault="00061458" w:rsidP="000614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1" w:author="wei" w:date="2021-10-29T13:52:00Z"/>
          <w:rFonts w:eastAsia="宋体"/>
          <w:lang w:eastAsia="zh-CN"/>
        </w:rPr>
      </w:pPr>
      <w:ins w:id="342" w:author="wei" w:date="2021-10-29T13:52:00Z">
        <w:r w:rsidRPr="00BF46D1">
          <w:rPr>
            <w:rFonts w:ascii="Arial" w:eastAsia="Times New Roman" w:hAnsi="Arial"/>
            <w:b/>
          </w:rPr>
          <w:t>Tab</w:t>
        </w:r>
        <w:r w:rsidRPr="00BF46D1">
          <w:rPr>
            <w:rFonts w:ascii="Arial" w:eastAsia="Times New Roman" w:hAnsi="Arial"/>
            <w:b/>
            <w:lang w:eastAsia="en-GB"/>
          </w:rPr>
          <w:t xml:space="preserve">le </w:t>
        </w:r>
        <w:r>
          <w:rPr>
            <w:rFonts w:ascii="Arial" w:eastAsia="Times New Roman" w:hAnsi="Arial"/>
            <w:b/>
            <w:lang w:eastAsia="en-GB"/>
          </w:rPr>
          <w:t>12.2.3.2</w:t>
        </w:r>
        <w:r w:rsidRPr="00BF46D1">
          <w:rPr>
            <w:rFonts w:ascii="Arial" w:eastAsia="Times New Roman" w:hAnsi="Arial"/>
            <w:b/>
            <w:lang w:eastAsia="en-GB"/>
          </w:rPr>
          <w:t>.3.3</w:t>
        </w:r>
        <w:r w:rsidRPr="00BF46D1">
          <w:rPr>
            <w:rFonts w:ascii="Arial" w:eastAsia="Times New Roman" w:hAnsi="Arial"/>
            <w:b/>
          </w:rPr>
          <w:t xml:space="preserve">-1: </w:t>
        </w:r>
        <w:proofErr w:type="spellStart"/>
        <w:r w:rsidRPr="00BF46D1">
          <w:rPr>
            <w:rFonts w:ascii="Arial" w:eastAsia="Times New Roman" w:hAnsi="Arial"/>
            <w:b/>
            <w:bCs/>
            <w:iCs/>
            <w:lang w:eastAsia="en-GB"/>
          </w:rPr>
          <w:t>RRCReconfiguration</w:t>
        </w:r>
        <w:proofErr w:type="spellEnd"/>
        <w:r w:rsidRPr="00C6120A">
          <w:rPr>
            <w:rFonts w:ascii="Arial" w:eastAsia="Times New Roman" w:hAnsi="Arial"/>
            <w:b/>
            <w:bCs/>
            <w:iCs/>
            <w:lang w:eastAsia="en-GB"/>
          </w:rPr>
          <w:t xml:space="preserve"> </w:t>
        </w:r>
        <w:r>
          <w:rPr>
            <w:rFonts w:ascii="Arial" w:eastAsia="Times New Roman" w:hAnsi="Arial"/>
            <w:b/>
          </w:rPr>
          <w:t xml:space="preserve">(step </w:t>
        </w:r>
        <w:r>
          <w:rPr>
            <w:rFonts w:ascii="Arial" w:hAnsi="Arial" w:hint="eastAsia"/>
            <w:b/>
            <w:lang w:eastAsia="zh-CN"/>
          </w:rPr>
          <w:t>2,</w:t>
        </w:r>
        <w:r w:rsidRPr="00BF46D1">
          <w:rPr>
            <w:rFonts w:ascii="Arial" w:eastAsia="Times New Roman" w:hAnsi="Arial"/>
            <w:b/>
          </w:rPr>
          <w:t xml:space="preserve"> </w:t>
        </w:r>
        <w:r>
          <w:rPr>
            <w:rFonts w:ascii="Arial" w:eastAsia="Times New Roman" w:hAnsi="Arial"/>
            <w:b/>
          </w:rPr>
          <w:t>Table 12.2.3.2.3.2-1</w:t>
        </w:r>
        <w:r w:rsidRPr="00BF46D1">
          <w:rPr>
            <w:rFonts w:ascii="Arial" w:eastAsia="Times New Roman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61458" w:rsidRPr="009D0A6D" w14:paraId="78A80A26" w14:textId="77777777" w:rsidTr="0031762E">
        <w:trPr>
          <w:ins w:id="343" w:author="wei" w:date="2021-10-29T13:52:00Z"/>
        </w:trPr>
        <w:tc>
          <w:tcPr>
            <w:tcW w:w="9747" w:type="dxa"/>
            <w:gridSpan w:val="4"/>
            <w:hideMark/>
          </w:tcPr>
          <w:p w14:paraId="1D3796FC" w14:textId="362E7DBE" w:rsidR="00061458" w:rsidRPr="009D0A6D" w:rsidRDefault="00061458" w:rsidP="009127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wei" w:date="2021-10-29T13:52:00Z"/>
                <w:rFonts w:ascii="Arial" w:eastAsia="Times New Roman" w:hAnsi="Arial"/>
                <w:sz w:val="18"/>
              </w:rPr>
            </w:pPr>
            <w:ins w:id="345" w:author="wei" w:date="2021-10-29T13:52:00Z">
              <w:r w:rsidRPr="00BF46D1">
                <w:rPr>
                  <w:rFonts w:ascii="Arial" w:eastAsia="宋体" w:hAnsi="Arial"/>
                  <w:sz w:val="18"/>
                </w:rPr>
                <w:t>Derivation Path: TS 38.508-1 [4], Table 4.6.1</w:t>
              </w:r>
              <w:r>
                <w:rPr>
                  <w:rFonts w:ascii="Arial" w:eastAsia="宋体" w:hAnsi="Arial"/>
                  <w:sz w:val="18"/>
                </w:rPr>
                <w:t>-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BF46D1">
                <w:rPr>
                  <w:rFonts w:ascii="Arial" w:eastAsia="宋体" w:hAnsi="Arial"/>
                  <w:sz w:val="18"/>
                </w:rPr>
                <w:t>3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with condition </w:t>
              </w:r>
              <w:r w:rsidRPr="00504418">
                <w:rPr>
                  <w:rFonts w:ascii="Arial" w:eastAsia="宋体" w:hAnsi="Arial"/>
                  <w:sz w:val="18"/>
                  <w:lang w:eastAsia="zh-CN"/>
                </w:rPr>
                <w:t>SIDELINK</w:t>
              </w:r>
            </w:ins>
            <w:ins w:id="346" w:author="wei" w:date="2021-11-15T09:52:00Z">
              <w:r w:rsidR="0091274F" w:rsidRPr="0091274F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 xml:space="preserve"> and NR_MEAS</w:t>
              </w:r>
              <w:r w:rsidR="0091274F">
                <w:rPr>
                  <w:rFonts w:ascii="Arial" w:eastAsia="宋体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061458" w:rsidRPr="009D0A6D" w14:paraId="3983E72D" w14:textId="77777777" w:rsidTr="0031762E">
        <w:trPr>
          <w:ins w:id="347" w:author="wei" w:date="2021-10-29T13:52:00Z"/>
        </w:trPr>
        <w:tc>
          <w:tcPr>
            <w:tcW w:w="4535" w:type="dxa"/>
            <w:hideMark/>
          </w:tcPr>
          <w:p w14:paraId="619A5461" w14:textId="77777777" w:rsidR="00061458" w:rsidRPr="009D0A6D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wei" w:date="2021-10-29T13:52:00Z"/>
                <w:rFonts w:ascii="Arial" w:eastAsia="宋体" w:hAnsi="Arial"/>
                <w:b/>
                <w:sz w:val="18"/>
              </w:rPr>
            </w:pPr>
            <w:ins w:id="349" w:author="wei" w:date="2021-10-29T13:52:00Z">
              <w:r w:rsidRPr="009D0A6D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78A401C0" w14:textId="77777777" w:rsidR="00061458" w:rsidRPr="009D0A6D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wei" w:date="2021-10-29T13:52:00Z"/>
                <w:rFonts w:ascii="Arial" w:eastAsia="宋体" w:hAnsi="Arial"/>
                <w:b/>
                <w:sz w:val="18"/>
              </w:rPr>
            </w:pPr>
            <w:ins w:id="351" w:author="wei" w:date="2021-10-29T13:52:00Z">
              <w:r w:rsidRPr="009D0A6D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46E40DE6" w14:textId="77777777" w:rsidR="00061458" w:rsidRPr="009D0A6D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wei" w:date="2021-10-29T13:52:00Z"/>
                <w:rFonts w:ascii="Arial" w:eastAsia="宋体" w:hAnsi="Arial"/>
                <w:b/>
                <w:sz w:val="18"/>
              </w:rPr>
            </w:pPr>
            <w:ins w:id="353" w:author="wei" w:date="2021-10-29T13:52:00Z">
              <w:r w:rsidRPr="009D0A6D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hideMark/>
          </w:tcPr>
          <w:p w14:paraId="35F600A7" w14:textId="77777777" w:rsidR="00061458" w:rsidRPr="009D0A6D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wei" w:date="2021-10-29T13:52:00Z"/>
                <w:rFonts w:ascii="Arial" w:eastAsia="宋体" w:hAnsi="Arial"/>
                <w:b/>
                <w:sz w:val="18"/>
              </w:rPr>
            </w:pPr>
            <w:ins w:id="355" w:author="wei" w:date="2021-10-29T13:52:00Z">
              <w:r w:rsidRPr="009D0A6D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061458" w:rsidRPr="009D0A6D" w14:paraId="3B3B8808" w14:textId="77777777" w:rsidTr="0031762E">
        <w:trPr>
          <w:ins w:id="356" w:author="wei" w:date="2021-10-29T13:52:00Z"/>
        </w:trPr>
        <w:tc>
          <w:tcPr>
            <w:tcW w:w="4535" w:type="dxa"/>
            <w:hideMark/>
          </w:tcPr>
          <w:p w14:paraId="14488164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wei" w:date="2021-10-29T13:52:00Z"/>
                <w:rFonts w:ascii="Arial" w:eastAsia="Times New Roman" w:hAnsi="Arial"/>
                <w:sz w:val="18"/>
              </w:rPr>
            </w:pPr>
            <w:proofErr w:type="spellStart"/>
            <w:ins w:id="358" w:author="wei" w:date="2021-10-29T13:52:00Z">
              <w:r w:rsidRPr="00BD4490">
                <w:rPr>
                  <w:rFonts w:ascii="Arial" w:eastAsia="Times New Roman" w:hAnsi="Arial"/>
                  <w:sz w:val="18"/>
                </w:rPr>
                <w:t>RRCReconfiguration</w:t>
              </w:r>
              <w:proofErr w:type="spellEnd"/>
              <w:r w:rsidRPr="00BD4490">
                <w:rPr>
                  <w:rFonts w:ascii="Arial" w:eastAsia="Times New Roman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3C989D37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45D4102F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737DC6AB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4888CBFE" w14:textId="77777777" w:rsidTr="0031762E">
        <w:trPr>
          <w:ins w:id="362" w:author="wei" w:date="2021-10-29T13:52:00Z"/>
        </w:trPr>
        <w:tc>
          <w:tcPr>
            <w:tcW w:w="4535" w:type="dxa"/>
            <w:hideMark/>
          </w:tcPr>
          <w:p w14:paraId="4143FE2D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wei" w:date="2021-10-29T13:52:00Z"/>
                <w:rFonts w:ascii="Arial" w:eastAsia="Times New Roman" w:hAnsi="Arial"/>
                <w:sz w:val="18"/>
              </w:rPr>
            </w:pPr>
            <w:ins w:id="364" w:author="wei" w:date="2021-10-29T13:52:00Z">
              <w:r w:rsidRPr="00BD4490">
                <w:rPr>
                  <w:rFonts w:ascii="Arial" w:eastAsia="Times New Roman" w:hAnsi="Arial"/>
                  <w:sz w:val="18"/>
                </w:rPr>
                <w:t xml:space="preserve">  </w:t>
              </w:r>
              <w:proofErr w:type="spellStart"/>
              <w:r w:rsidRPr="00BD4490">
                <w:rPr>
                  <w:rFonts w:ascii="Arial" w:eastAsia="Times New Roman" w:hAnsi="Arial"/>
                  <w:sz w:val="18"/>
                </w:rPr>
                <w:t>criticalExtensions</w:t>
              </w:r>
              <w:proofErr w:type="spellEnd"/>
              <w:r w:rsidRPr="00BD4490">
                <w:rPr>
                  <w:rFonts w:ascii="Arial" w:eastAsia="Times New Roman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87ACA07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49A56BE6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6A292BF8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43DB88FF" w14:textId="77777777" w:rsidTr="0031762E">
        <w:trPr>
          <w:ins w:id="368" w:author="wei" w:date="2021-10-29T13:52:00Z"/>
        </w:trPr>
        <w:tc>
          <w:tcPr>
            <w:tcW w:w="4535" w:type="dxa"/>
            <w:hideMark/>
          </w:tcPr>
          <w:p w14:paraId="4306B5A0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wei" w:date="2021-10-29T13:52:00Z"/>
                <w:rFonts w:ascii="Arial" w:eastAsia="Times New Roman" w:hAnsi="Arial"/>
                <w:sz w:val="18"/>
              </w:rPr>
            </w:pPr>
            <w:ins w:id="370" w:author="wei" w:date="2021-10-29T13:52:00Z">
              <w:r w:rsidRPr="00BD4490">
                <w:rPr>
                  <w:rFonts w:ascii="Arial" w:eastAsia="Times New Roman" w:hAnsi="Arial"/>
                  <w:sz w:val="18"/>
                </w:rPr>
                <w:t xml:space="preserve">    </w:t>
              </w:r>
              <w:proofErr w:type="spellStart"/>
              <w:r w:rsidRPr="00BD4490">
                <w:rPr>
                  <w:rFonts w:ascii="Arial" w:eastAsia="Times New Roman" w:hAnsi="Arial"/>
                  <w:sz w:val="18"/>
                </w:rPr>
                <w:t>rrcReconfiguration</w:t>
              </w:r>
              <w:proofErr w:type="spellEnd"/>
              <w:r w:rsidRPr="00BD4490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372999B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0E7BD163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3F1C8307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5029833B" w14:textId="77777777" w:rsidTr="0031762E">
        <w:trPr>
          <w:ins w:id="374" w:author="wei" w:date="2021-10-29T13:52:00Z"/>
        </w:trPr>
        <w:tc>
          <w:tcPr>
            <w:tcW w:w="4535" w:type="dxa"/>
            <w:hideMark/>
          </w:tcPr>
          <w:p w14:paraId="5823763A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wei" w:date="2021-10-29T13:52:00Z"/>
                <w:rFonts w:ascii="Arial" w:eastAsia="Times New Roman" w:hAnsi="Arial"/>
                <w:sz w:val="18"/>
              </w:rPr>
            </w:pPr>
            <w:ins w:id="376" w:author="wei" w:date="2021-10-29T13:52:00Z">
              <w:r w:rsidRPr="00590F86">
                <w:rPr>
                  <w:rFonts w:ascii="Arial" w:eastAsia="Times New Roman" w:hAnsi="Arial"/>
                  <w:sz w:val="18"/>
                </w:rPr>
                <w:t xml:space="preserve">        </w:t>
              </w:r>
              <w:proofErr w:type="spellStart"/>
              <w:r w:rsidRPr="00DB425D">
                <w:rPr>
                  <w:rFonts w:ascii="Arial" w:eastAsia="Times New Roman" w:hAnsi="Arial"/>
                  <w:sz w:val="18"/>
                </w:rPr>
                <w:t>measConfig</w:t>
              </w:r>
              <w:proofErr w:type="spellEnd"/>
            </w:ins>
          </w:p>
        </w:tc>
        <w:tc>
          <w:tcPr>
            <w:tcW w:w="2267" w:type="dxa"/>
          </w:tcPr>
          <w:p w14:paraId="637B75DF" w14:textId="77777777" w:rsidR="00061458" w:rsidRPr="00D7412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wei" w:date="2021-10-29T13:52:00Z"/>
                <w:rFonts w:ascii="Arial" w:hAnsi="Arial"/>
                <w:sz w:val="18"/>
                <w:lang w:eastAsia="zh-CN"/>
              </w:rPr>
            </w:pPr>
            <w:proofErr w:type="spellStart"/>
            <w:ins w:id="378" w:author="wei" w:date="2021-10-29T13:52:00Z">
              <w:r w:rsidRPr="00F47278">
                <w:rPr>
                  <w:rFonts w:ascii="Arial" w:eastAsia="Times New Roman" w:hAnsi="Arial"/>
                  <w:sz w:val="18"/>
                </w:rPr>
                <w:t>MeasConfig</w:t>
              </w:r>
              <w:proofErr w:type="spellEnd"/>
            </w:ins>
          </w:p>
        </w:tc>
        <w:tc>
          <w:tcPr>
            <w:tcW w:w="1700" w:type="dxa"/>
          </w:tcPr>
          <w:p w14:paraId="1265CDF2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hideMark/>
          </w:tcPr>
          <w:p w14:paraId="669A7FE6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45F4A1FC" w14:textId="77777777" w:rsidTr="0031762E">
        <w:trPr>
          <w:ins w:id="381" w:author="wei" w:date="2021-10-29T13:52:00Z"/>
        </w:trPr>
        <w:tc>
          <w:tcPr>
            <w:tcW w:w="4535" w:type="dxa"/>
            <w:hideMark/>
          </w:tcPr>
          <w:p w14:paraId="639C3EC1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wei" w:date="2021-10-29T13:52:00Z"/>
                <w:rFonts w:ascii="Arial" w:eastAsia="Times New Roman" w:hAnsi="Arial"/>
                <w:sz w:val="18"/>
              </w:rPr>
            </w:pPr>
            <w:ins w:id="383" w:author="wei" w:date="2021-10-29T13:52:00Z">
              <w:r w:rsidRPr="00590F86">
                <w:rPr>
                  <w:rFonts w:ascii="Arial" w:eastAsia="Times New Roman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206786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023071BA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17878B38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2AB104C3" w14:textId="77777777" w:rsidTr="0031762E">
        <w:trPr>
          <w:ins w:id="387" w:author="wei" w:date="2021-10-29T13:52:00Z"/>
        </w:trPr>
        <w:tc>
          <w:tcPr>
            <w:tcW w:w="4535" w:type="dxa"/>
            <w:hideMark/>
          </w:tcPr>
          <w:p w14:paraId="54F72BB2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wei" w:date="2021-10-29T13:52:00Z"/>
                <w:rFonts w:ascii="Arial" w:eastAsia="Times New Roman" w:hAnsi="Arial"/>
                <w:sz w:val="18"/>
              </w:rPr>
            </w:pPr>
            <w:ins w:id="389" w:author="wei" w:date="2021-10-29T13:52:00Z">
              <w:r w:rsidRPr="00590F86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9541BC4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1AB9E85A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6913765F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wei" w:date="2021-10-29T13:52:00Z"/>
                <w:rFonts w:ascii="Arial" w:eastAsia="Times New Roman" w:hAnsi="Arial"/>
                <w:sz w:val="18"/>
              </w:rPr>
            </w:pPr>
          </w:p>
        </w:tc>
      </w:tr>
      <w:tr w:rsidR="00061458" w:rsidRPr="009D0A6D" w14:paraId="354780D6" w14:textId="77777777" w:rsidTr="0031762E">
        <w:trPr>
          <w:ins w:id="393" w:author="wei" w:date="2021-10-29T13:52:00Z"/>
        </w:trPr>
        <w:tc>
          <w:tcPr>
            <w:tcW w:w="4535" w:type="dxa"/>
          </w:tcPr>
          <w:p w14:paraId="6410760B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wei" w:date="2021-10-29T13:52:00Z"/>
                <w:rFonts w:ascii="Arial" w:eastAsia="Times New Roman" w:hAnsi="Arial"/>
                <w:sz w:val="18"/>
              </w:rPr>
            </w:pPr>
            <w:ins w:id="395" w:author="wei" w:date="2021-10-29T13:52:00Z">
              <w:r w:rsidRPr="00590F86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68D6F97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5AFEEDC3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wei" w:date="2021-10-29T13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00F43FFD" w14:textId="77777777" w:rsidR="00061458" w:rsidRPr="00590F86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wei" w:date="2021-10-29T13:52:00Z"/>
                <w:rFonts w:ascii="Arial" w:eastAsia="Times New Roman" w:hAnsi="Arial"/>
                <w:sz w:val="18"/>
              </w:rPr>
            </w:pPr>
          </w:p>
        </w:tc>
      </w:tr>
    </w:tbl>
    <w:p w14:paraId="132666DD" w14:textId="77777777" w:rsidR="00061458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399" w:author="wei" w:date="2021-11-12T10:38:00Z"/>
          <w:rFonts w:eastAsia="宋体"/>
          <w:lang w:eastAsia="zh-CN"/>
        </w:rPr>
      </w:pPr>
    </w:p>
    <w:p w14:paraId="69885B53" w14:textId="77777777" w:rsidR="005C25F8" w:rsidRPr="008F15CE" w:rsidRDefault="005C25F8" w:rsidP="005C25F8">
      <w:pPr>
        <w:pStyle w:val="TH"/>
        <w:rPr>
          <w:ins w:id="400" w:author="wei" w:date="2021-11-12T10:38:00Z"/>
          <w:highlight w:val="cyan"/>
          <w:lang w:eastAsia="zh-CN"/>
        </w:rPr>
      </w:pPr>
      <w:ins w:id="401" w:author="wei" w:date="2021-11-12T10:38:00Z">
        <w:r w:rsidRPr="008F15CE">
          <w:rPr>
            <w:rFonts w:eastAsia="Times New Roman"/>
            <w:highlight w:val="cyan"/>
            <w:lang w:eastAsia="en-GB"/>
          </w:rPr>
          <w:t>Table 12.2.3.2.3.3-</w:t>
        </w:r>
        <w:r w:rsidRPr="008F15CE">
          <w:rPr>
            <w:rFonts w:eastAsia="Times New Roman" w:hint="eastAsia"/>
            <w:highlight w:val="cyan"/>
            <w:lang w:eastAsia="en-GB"/>
          </w:rPr>
          <w:t>2</w:t>
        </w:r>
        <w:r w:rsidRPr="008F15CE">
          <w:rPr>
            <w:rFonts w:eastAsia="Times New Roman"/>
            <w:highlight w:val="cyan"/>
            <w:lang w:eastAsia="en-GB"/>
          </w:rPr>
          <w:t>:</w:t>
        </w:r>
        <w:r w:rsidRPr="008F15CE">
          <w:rPr>
            <w:rFonts w:eastAsia="Times New Roman"/>
            <w:bCs/>
            <w:iCs/>
            <w:highlight w:val="cyan"/>
            <w:lang w:eastAsia="en-GB"/>
          </w:rPr>
          <w:t xml:space="preserve"> SL-</w:t>
        </w:r>
        <w:proofErr w:type="spellStart"/>
        <w:r w:rsidRPr="008F15CE">
          <w:rPr>
            <w:rFonts w:eastAsia="Times New Roman"/>
            <w:bCs/>
            <w:iCs/>
            <w:highlight w:val="cyan"/>
            <w:lang w:eastAsia="en-GB"/>
          </w:rPr>
          <w:t>ConfigDedicatedNR</w:t>
        </w:r>
        <w:proofErr w:type="spellEnd"/>
        <w:r w:rsidRPr="008F15CE">
          <w:rPr>
            <w:rFonts w:eastAsia="Times New Roman" w:hint="eastAsia"/>
            <w:bCs/>
            <w:iCs/>
            <w:highlight w:val="cyan"/>
            <w:lang w:eastAsia="en-GB"/>
          </w:rPr>
          <w:t xml:space="preserve"> </w:t>
        </w:r>
        <w:r w:rsidRPr="008F15CE">
          <w:rPr>
            <w:rFonts w:eastAsia="Times New Roman"/>
            <w:bCs/>
            <w:iCs/>
            <w:highlight w:val="cyan"/>
            <w:lang w:eastAsia="en-GB"/>
          </w:rPr>
          <w:t>(</w:t>
        </w:r>
        <w:r w:rsidRPr="008F15CE">
          <w:rPr>
            <w:rFonts w:eastAsia="Times New Roman"/>
            <w:highlight w:val="cyan"/>
            <w:lang w:eastAsia="en-GB"/>
          </w:rPr>
          <w:t>Table 12.2.3.2.3.</w:t>
        </w:r>
        <w:r w:rsidRPr="008F15CE">
          <w:rPr>
            <w:rFonts w:eastAsia="Times New Roman" w:hint="eastAsia"/>
            <w:highlight w:val="cyan"/>
            <w:lang w:eastAsia="en-GB"/>
          </w:rPr>
          <w:t>3</w:t>
        </w:r>
        <w:r w:rsidRPr="008F15CE">
          <w:rPr>
            <w:rFonts w:eastAsia="Times New Roman"/>
            <w:highlight w:val="cyan"/>
            <w:lang w:eastAsia="en-GB"/>
          </w:rPr>
          <w:t>-</w:t>
        </w:r>
        <w:r w:rsidRPr="008F15CE">
          <w:rPr>
            <w:rFonts w:eastAsia="Times New Roman" w:hint="eastAsia"/>
            <w:highlight w:val="cyan"/>
            <w:lang w:eastAsia="en-GB"/>
          </w:rPr>
          <w:t>1</w:t>
        </w:r>
        <w:r w:rsidRPr="008F15CE">
          <w:rPr>
            <w:rFonts w:eastAsia="Times New Roman"/>
            <w:highlight w:val="cy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25F8" w:rsidRPr="009D0A6D" w14:paraId="24596D33" w14:textId="77777777" w:rsidTr="005C25F8">
        <w:trPr>
          <w:ins w:id="402" w:author="wei" w:date="2021-11-12T10:38:00Z"/>
        </w:trPr>
        <w:tc>
          <w:tcPr>
            <w:tcW w:w="9747" w:type="dxa"/>
            <w:gridSpan w:val="4"/>
            <w:hideMark/>
          </w:tcPr>
          <w:p w14:paraId="2F2472EB" w14:textId="77777777" w:rsidR="005C25F8" w:rsidRPr="009D0A6D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wei" w:date="2021-11-12T10:38:00Z"/>
                <w:rFonts w:ascii="Arial" w:eastAsia="Times New Roman" w:hAnsi="Arial"/>
                <w:sz w:val="18"/>
              </w:rPr>
            </w:pPr>
            <w:ins w:id="404" w:author="wei" w:date="2021-11-12T10:38:00Z">
              <w:r w:rsidRPr="008F15CE">
                <w:rPr>
                  <w:rFonts w:ascii="Arial" w:eastAsia="宋体" w:hAnsi="Arial"/>
                  <w:sz w:val="18"/>
                  <w:highlight w:val="cyan"/>
                </w:rPr>
                <w:t>Derivation Pa</w:t>
              </w:r>
              <w:r>
                <w:rPr>
                  <w:rFonts w:ascii="Arial" w:eastAsia="宋体" w:hAnsi="Arial"/>
                  <w:sz w:val="18"/>
                  <w:highlight w:val="cyan"/>
                </w:rPr>
                <w:t>th: TS 38.508-1 [4], Table 4.6.</w:t>
              </w:r>
              <w:r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6</w:t>
              </w:r>
              <w:r w:rsidRPr="008F15CE">
                <w:rPr>
                  <w:rFonts w:ascii="Arial" w:eastAsia="宋体" w:hAnsi="Arial"/>
                  <w:sz w:val="18"/>
                  <w:highlight w:val="cyan"/>
                </w:rPr>
                <w:t>-</w:t>
              </w:r>
              <w:r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7</w:t>
              </w:r>
              <w:r w:rsidRPr="008F15CE">
                <w:rPr>
                  <w:rFonts w:ascii="Arial" w:eastAsia="宋体" w:hAnsi="Arial"/>
                  <w:sz w:val="18"/>
                  <w:highlight w:val="cyan"/>
                  <w:lang w:eastAsia="en-GB"/>
                </w:rPr>
                <w:t xml:space="preserve"> with condition SCHEDULING</w:t>
              </w:r>
            </w:ins>
          </w:p>
        </w:tc>
      </w:tr>
      <w:tr w:rsidR="005C25F8" w:rsidRPr="00EE0224" w14:paraId="4CAFCE7E" w14:textId="77777777" w:rsidTr="005C25F8">
        <w:trPr>
          <w:ins w:id="405" w:author="wei" w:date="2021-11-12T10:38:00Z"/>
        </w:trPr>
        <w:tc>
          <w:tcPr>
            <w:tcW w:w="4535" w:type="dxa"/>
            <w:hideMark/>
          </w:tcPr>
          <w:p w14:paraId="15BF107A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wei" w:date="2021-11-12T10:38:00Z"/>
                <w:rFonts w:ascii="Arial" w:eastAsia="宋体" w:hAnsi="Arial"/>
                <w:b/>
                <w:sz w:val="18"/>
                <w:highlight w:val="cyan"/>
              </w:rPr>
            </w:pPr>
            <w:ins w:id="407" w:author="wei" w:date="2021-11-12T10:38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5DE7CEB7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wei" w:date="2021-11-12T10:38:00Z"/>
                <w:rFonts w:ascii="Arial" w:eastAsia="宋体" w:hAnsi="Arial"/>
                <w:b/>
                <w:sz w:val="18"/>
                <w:highlight w:val="cyan"/>
              </w:rPr>
            </w:pPr>
            <w:ins w:id="409" w:author="wei" w:date="2021-11-12T10:38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20F23DBD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wei" w:date="2021-11-12T10:38:00Z"/>
                <w:rFonts w:ascii="Arial" w:eastAsia="宋体" w:hAnsi="Arial"/>
                <w:b/>
                <w:sz w:val="18"/>
                <w:highlight w:val="cyan"/>
              </w:rPr>
            </w:pPr>
            <w:ins w:id="411" w:author="wei" w:date="2021-11-12T10:38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Comment</w:t>
              </w:r>
            </w:ins>
          </w:p>
        </w:tc>
        <w:tc>
          <w:tcPr>
            <w:tcW w:w="1245" w:type="dxa"/>
            <w:hideMark/>
          </w:tcPr>
          <w:p w14:paraId="08374DC9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wei" w:date="2021-11-12T10:38:00Z"/>
                <w:rFonts w:ascii="Arial" w:eastAsia="宋体" w:hAnsi="Arial"/>
                <w:b/>
                <w:sz w:val="18"/>
                <w:highlight w:val="cyan"/>
              </w:rPr>
            </w:pPr>
            <w:ins w:id="413" w:author="wei" w:date="2021-11-12T10:38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Condition</w:t>
              </w:r>
            </w:ins>
          </w:p>
        </w:tc>
      </w:tr>
      <w:tr w:rsidR="005C25F8" w:rsidRPr="00EE0224" w14:paraId="54D911D6" w14:textId="77777777" w:rsidTr="005C25F8">
        <w:trPr>
          <w:ins w:id="414" w:author="wei" w:date="2021-11-12T10:38:00Z"/>
        </w:trPr>
        <w:tc>
          <w:tcPr>
            <w:tcW w:w="4535" w:type="dxa"/>
            <w:hideMark/>
          </w:tcPr>
          <w:p w14:paraId="0F9193A4" w14:textId="605DC750" w:rsidR="005C25F8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wei" w:date="2021-11-12T10:38:00Z"/>
                <w:rFonts w:ascii="Arial" w:eastAsia="Times New Roman" w:hAnsi="Arial"/>
                <w:sz w:val="18"/>
                <w:highlight w:val="cyan"/>
              </w:rPr>
            </w:pPr>
            <w:ins w:id="416" w:author="wei" w:date="2021-11-12T10:38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SL-ConfigDedicatedNR-r16 ::= SEQUENCE {</w:t>
              </w:r>
            </w:ins>
          </w:p>
        </w:tc>
        <w:tc>
          <w:tcPr>
            <w:tcW w:w="2267" w:type="dxa"/>
          </w:tcPr>
          <w:p w14:paraId="5ED9A237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700" w:type="dxa"/>
          </w:tcPr>
          <w:p w14:paraId="5E30F531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173B3125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730AB7" w:rsidRPr="00EE0224" w14:paraId="6B55372B" w14:textId="77777777" w:rsidTr="005C25F8">
        <w:trPr>
          <w:ins w:id="420" w:author="wei" w:date="2021-11-12T10:38:00Z"/>
        </w:trPr>
        <w:tc>
          <w:tcPr>
            <w:tcW w:w="4535" w:type="dxa"/>
            <w:hideMark/>
          </w:tcPr>
          <w:p w14:paraId="268E1DD4" w14:textId="3B56BB6E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wei" w:date="2021-11-12T10:38:00Z"/>
                <w:rFonts w:ascii="Arial" w:eastAsia="Times New Roman" w:hAnsi="Arial"/>
                <w:sz w:val="18"/>
                <w:highlight w:val="cyan"/>
              </w:rPr>
            </w:pPr>
            <w:ins w:id="422" w:author="wei" w:date="2021-11-12T10:39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 xml:space="preserve">    sl-FreqInfoToAddModList-r16 SEQUENCE (SIZE (1..maxNrofFreqSL-r16)) OF SL-FreqConfig-r16 {</w:t>
              </w:r>
            </w:ins>
          </w:p>
        </w:tc>
        <w:tc>
          <w:tcPr>
            <w:tcW w:w="2267" w:type="dxa"/>
          </w:tcPr>
          <w:p w14:paraId="351B14C0" w14:textId="09613D9C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wei" w:date="2021-11-12T10:38:00Z"/>
                <w:rFonts w:ascii="Arial" w:eastAsia="Times New Roman" w:hAnsi="Arial"/>
                <w:sz w:val="18"/>
                <w:highlight w:val="cyan"/>
              </w:rPr>
            </w:pPr>
            <w:ins w:id="424" w:author="wei" w:date="2021-11-12T10:39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1 entry</w:t>
              </w:r>
            </w:ins>
          </w:p>
        </w:tc>
        <w:tc>
          <w:tcPr>
            <w:tcW w:w="1700" w:type="dxa"/>
          </w:tcPr>
          <w:p w14:paraId="6AF7CF35" w14:textId="77777777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3FD50CB4" w14:textId="77777777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730AB7" w:rsidRPr="00EE0224" w14:paraId="5959B6B5" w14:textId="77777777" w:rsidTr="005C25F8">
        <w:trPr>
          <w:ins w:id="427" w:author="wei" w:date="2021-11-12T10:38:00Z"/>
        </w:trPr>
        <w:tc>
          <w:tcPr>
            <w:tcW w:w="4535" w:type="dxa"/>
            <w:hideMark/>
          </w:tcPr>
          <w:p w14:paraId="3F326E66" w14:textId="7E8A3553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wei" w:date="2021-11-12T10:38:00Z"/>
                <w:rFonts w:ascii="Arial" w:eastAsia="Times New Roman" w:hAnsi="Arial"/>
                <w:sz w:val="18"/>
                <w:highlight w:val="cyan"/>
              </w:rPr>
            </w:pPr>
            <w:ins w:id="429" w:author="wei" w:date="2021-11-12T10:39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 xml:space="preserve">      SL-FreqConfig-r16[1]</w:t>
              </w:r>
            </w:ins>
          </w:p>
        </w:tc>
        <w:tc>
          <w:tcPr>
            <w:tcW w:w="2267" w:type="dxa"/>
          </w:tcPr>
          <w:p w14:paraId="0CC2099D" w14:textId="172CA837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wei" w:date="2021-11-12T10:38:00Z"/>
                <w:rFonts w:ascii="Arial" w:eastAsia="Times New Roman" w:hAnsi="Arial"/>
                <w:sz w:val="18"/>
                <w:highlight w:val="cyan"/>
              </w:rPr>
            </w:pPr>
            <w:ins w:id="431" w:author="wei" w:date="2021-11-12T10:39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SL-FreqConfig-r16</w:t>
              </w:r>
            </w:ins>
          </w:p>
        </w:tc>
        <w:tc>
          <w:tcPr>
            <w:tcW w:w="1700" w:type="dxa"/>
          </w:tcPr>
          <w:p w14:paraId="0AF77540" w14:textId="52CC26B5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wei" w:date="2021-11-12T10:38:00Z"/>
                <w:rFonts w:ascii="Arial" w:hAnsi="Arial"/>
                <w:sz w:val="18"/>
                <w:highlight w:val="cyan"/>
                <w:lang w:eastAsia="zh-CN"/>
              </w:rPr>
            </w:pPr>
          </w:p>
        </w:tc>
        <w:tc>
          <w:tcPr>
            <w:tcW w:w="1245" w:type="dxa"/>
          </w:tcPr>
          <w:p w14:paraId="5259C7FB" w14:textId="77777777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730AB7" w:rsidRPr="00EE0224" w14:paraId="31B385B0" w14:textId="77777777" w:rsidTr="005C25F8">
        <w:trPr>
          <w:ins w:id="434" w:author="wei" w:date="2021-11-12T10:38:00Z"/>
        </w:trPr>
        <w:tc>
          <w:tcPr>
            <w:tcW w:w="4535" w:type="dxa"/>
            <w:hideMark/>
          </w:tcPr>
          <w:p w14:paraId="61C32561" w14:textId="0284FB89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wei" w:date="2021-11-12T10:38:00Z"/>
                <w:rFonts w:ascii="Arial" w:eastAsia="Times New Roman" w:hAnsi="Arial"/>
                <w:sz w:val="18"/>
                <w:highlight w:val="cyan"/>
              </w:rPr>
            </w:pPr>
            <w:ins w:id="436" w:author="wei" w:date="2021-11-12T10:39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67DDC19" w14:textId="77777777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700" w:type="dxa"/>
          </w:tcPr>
          <w:p w14:paraId="75716719" w14:textId="77777777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1A8D16E1" w14:textId="77777777" w:rsidR="00730AB7" w:rsidRPr="00EE0224" w:rsidRDefault="00730AB7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5C25F8" w:rsidRPr="00EE0224" w14:paraId="6C1F02BF" w14:textId="77777777" w:rsidTr="005C25F8">
        <w:trPr>
          <w:ins w:id="440" w:author="wei" w:date="2021-11-12T10:38:00Z"/>
        </w:trPr>
        <w:tc>
          <w:tcPr>
            <w:tcW w:w="4535" w:type="dxa"/>
          </w:tcPr>
          <w:p w14:paraId="2BF9C1EE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wei" w:date="2021-11-12T10:38:00Z"/>
                <w:rFonts w:ascii="Arial" w:eastAsia="Times New Roman" w:hAnsi="Arial"/>
                <w:sz w:val="18"/>
                <w:highlight w:val="cyan"/>
              </w:rPr>
            </w:pPr>
            <w:ins w:id="442" w:author="wei" w:date="2021-11-12T10:38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}</w:t>
              </w:r>
            </w:ins>
          </w:p>
        </w:tc>
        <w:tc>
          <w:tcPr>
            <w:tcW w:w="2267" w:type="dxa"/>
          </w:tcPr>
          <w:p w14:paraId="27918CD9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700" w:type="dxa"/>
          </w:tcPr>
          <w:p w14:paraId="15D51BF4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2B9E1F2E" w14:textId="77777777" w:rsidR="005C25F8" w:rsidRPr="00EE0224" w:rsidRDefault="005C25F8" w:rsidP="005C2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wei" w:date="2021-11-12T10:38:00Z"/>
                <w:rFonts w:ascii="Arial" w:eastAsia="Times New Roman" w:hAnsi="Arial"/>
                <w:sz w:val="18"/>
                <w:highlight w:val="cyan"/>
              </w:rPr>
            </w:pPr>
          </w:p>
        </w:tc>
      </w:tr>
    </w:tbl>
    <w:p w14:paraId="3C82306B" w14:textId="77777777" w:rsidR="005C25F8" w:rsidRPr="00EE0224" w:rsidRDefault="005C25F8" w:rsidP="00061458">
      <w:pPr>
        <w:overflowPunct w:val="0"/>
        <w:autoSpaceDE w:val="0"/>
        <w:autoSpaceDN w:val="0"/>
        <w:adjustRightInd w:val="0"/>
        <w:textAlignment w:val="baseline"/>
        <w:rPr>
          <w:ins w:id="446" w:author="wei" w:date="2021-11-12T10:41:00Z"/>
          <w:rFonts w:eastAsia="宋体"/>
          <w:highlight w:val="cyan"/>
          <w:lang w:eastAsia="zh-CN"/>
        </w:rPr>
      </w:pPr>
    </w:p>
    <w:p w14:paraId="72D992A6" w14:textId="685153D6" w:rsidR="00152BFE" w:rsidRPr="00EE0224" w:rsidRDefault="00152BFE" w:rsidP="00152BFE">
      <w:pPr>
        <w:pStyle w:val="TH"/>
        <w:rPr>
          <w:ins w:id="447" w:author="wei" w:date="2021-11-12T10:41:00Z"/>
          <w:highlight w:val="cyan"/>
          <w:lang w:eastAsia="zh-CN"/>
        </w:rPr>
      </w:pPr>
      <w:ins w:id="448" w:author="wei" w:date="2021-11-12T10:41:00Z">
        <w:r w:rsidRPr="00EE0224">
          <w:rPr>
            <w:rFonts w:eastAsia="Times New Roman"/>
            <w:highlight w:val="cyan"/>
            <w:lang w:eastAsia="en-GB"/>
          </w:rPr>
          <w:t>Table 12.2.3.2.3.3-</w:t>
        </w:r>
        <w:r w:rsidRPr="00EE0224">
          <w:rPr>
            <w:rFonts w:eastAsia="Times New Roman" w:hint="eastAsia"/>
            <w:highlight w:val="cyan"/>
            <w:lang w:eastAsia="en-GB"/>
          </w:rPr>
          <w:t>3</w:t>
        </w:r>
        <w:r w:rsidRPr="00EE0224">
          <w:rPr>
            <w:rFonts w:eastAsia="Times New Roman"/>
            <w:highlight w:val="cyan"/>
            <w:lang w:eastAsia="en-GB"/>
          </w:rPr>
          <w:t>: SL-</w:t>
        </w:r>
        <w:proofErr w:type="spellStart"/>
        <w:r w:rsidRPr="00EE0224">
          <w:rPr>
            <w:rFonts w:eastAsia="Times New Roman"/>
            <w:highlight w:val="cyan"/>
            <w:lang w:eastAsia="en-GB"/>
          </w:rPr>
          <w:t>FreqConfig</w:t>
        </w:r>
        <w:proofErr w:type="spellEnd"/>
        <w:r w:rsidRPr="00EE0224">
          <w:rPr>
            <w:rFonts w:eastAsia="Times New Roman" w:hint="eastAsia"/>
            <w:highlight w:val="cyan"/>
            <w:lang w:eastAsia="en-GB"/>
          </w:rPr>
          <w:t xml:space="preserve"> </w:t>
        </w:r>
        <w:r w:rsidRPr="00EE0224">
          <w:rPr>
            <w:rFonts w:eastAsia="Times New Roman"/>
            <w:highlight w:val="cyan"/>
            <w:lang w:eastAsia="en-GB"/>
          </w:rPr>
          <w:t>(Table 12.2.3.2.3.</w:t>
        </w:r>
        <w:r w:rsidRPr="00EE0224">
          <w:rPr>
            <w:rFonts w:eastAsia="Times New Roman" w:hint="eastAsia"/>
            <w:highlight w:val="cyan"/>
            <w:lang w:eastAsia="en-GB"/>
          </w:rPr>
          <w:t>3</w:t>
        </w:r>
        <w:r w:rsidRPr="00EE0224">
          <w:rPr>
            <w:rFonts w:eastAsia="Times New Roman"/>
            <w:highlight w:val="cyan"/>
            <w:lang w:eastAsia="en-GB"/>
          </w:rPr>
          <w:t>-</w:t>
        </w:r>
      </w:ins>
      <w:ins w:id="449" w:author="wei" w:date="2021-11-12T10:42:00Z">
        <w:r w:rsidR="00544E42" w:rsidRPr="00EE0224">
          <w:rPr>
            <w:rFonts w:hint="eastAsia"/>
            <w:highlight w:val="cyan"/>
            <w:lang w:eastAsia="zh-CN"/>
          </w:rPr>
          <w:t>2</w:t>
        </w:r>
      </w:ins>
      <w:ins w:id="450" w:author="wei" w:date="2021-11-12T10:41:00Z">
        <w:r w:rsidRPr="00EE0224">
          <w:rPr>
            <w:rFonts w:eastAsia="Times New Roman"/>
            <w:highlight w:val="cy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52BFE" w:rsidRPr="00EE0224" w14:paraId="5210F6C9" w14:textId="77777777" w:rsidTr="008C468B">
        <w:trPr>
          <w:ins w:id="451" w:author="wei" w:date="2021-11-12T10:41:00Z"/>
        </w:trPr>
        <w:tc>
          <w:tcPr>
            <w:tcW w:w="9747" w:type="dxa"/>
            <w:gridSpan w:val="4"/>
            <w:hideMark/>
          </w:tcPr>
          <w:p w14:paraId="1FDBE5F0" w14:textId="585C58B2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wei" w:date="2021-11-12T10:41:00Z"/>
                <w:rFonts w:ascii="Arial" w:eastAsia="Times New Roman" w:hAnsi="Arial"/>
                <w:sz w:val="18"/>
                <w:highlight w:val="cyan"/>
                <w:lang w:eastAsia="zh-CN"/>
              </w:rPr>
            </w:pPr>
            <w:ins w:id="453" w:author="wei" w:date="2021-11-12T10:41:00Z">
              <w:r w:rsidRPr="00EE0224">
                <w:rPr>
                  <w:rFonts w:ascii="Arial" w:eastAsia="宋体" w:hAnsi="Arial"/>
                  <w:sz w:val="18"/>
                  <w:highlight w:val="cyan"/>
                </w:rPr>
                <w:t>Derivation Path: TS 38.508-1 [4], Table 4.6.</w:t>
              </w:r>
              <w:r w:rsidRPr="00EE0224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6</w:t>
              </w:r>
              <w:r w:rsidRPr="00EE0224">
                <w:rPr>
                  <w:rFonts w:ascii="Arial" w:eastAsia="宋体" w:hAnsi="Arial"/>
                  <w:sz w:val="18"/>
                  <w:highlight w:val="cyan"/>
                </w:rPr>
                <w:t>-</w:t>
              </w:r>
            </w:ins>
            <w:ins w:id="454" w:author="wei" w:date="2021-11-12T10:42:00Z">
              <w:r w:rsidRPr="00EE0224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10</w:t>
              </w:r>
            </w:ins>
          </w:p>
        </w:tc>
      </w:tr>
      <w:tr w:rsidR="00152BFE" w:rsidRPr="00EE0224" w14:paraId="7EB52F68" w14:textId="77777777" w:rsidTr="008C468B">
        <w:trPr>
          <w:ins w:id="455" w:author="wei" w:date="2021-11-12T10:41:00Z"/>
        </w:trPr>
        <w:tc>
          <w:tcPr>
            <w:tcW w:w="4535" w:type="dxa"/>
            <w:hideMark/>
          </w:tcPr>
          <w:p w14:paraId="6FD86B9C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wei" w:date="2021-11-12T10:41:00Z"/>
                <w:rFonts w:ascii="Arial" w:eastAsia="宋体" w:hAnsi="Arial"/>
                <w:b/>
                <w:sz w:val="18"/>
                <w:highlight w:val="cyan"/>
              </w:rPr>
            </w:pPr>
            <w:ins w:id="457" w:author="wei" w:date="2021-11-12T10:41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5CA543C5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wei" w:date="2021-11-12T10:41:00Z"/>
                <w:rFonts w:ascii="Arial" w:eastAsia="宋体" w:hAnsi="Arial"/>
                <w:b/>
                <w:sz w:val="18"/>
                <w:highlight w:val="cyan"/>
              </w:rPr>
            </w:pPr>
            <w:ins w:id="459" w:author="wei" w:date="2021-11-12T10:41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4B25BF65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wei" w:date="2021-11-12T10:41:00Z"/>
                <w:rFonts w:ascii="Arial" w:eastAsia="宋体" w:hAnsi="Arial"/>
                <w:b/>
                <w:sz w:val="18"/>
                <w:highlight w:val="cyan"/>
              </w:rPr>
            </w:pPr>
            <w:ins w:id="461" w:author="wei" w:date="2021-11-12T10:41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Comment</w:t>
              </w:r>
            </w:ins>
          </w:p>
        </w:tc>
        <w:tc>
          <w:tcPr>
            <w:tcW w:w="1245" w:type="dxa"/>
            <w:hideMark/>
          </w:tcPr>
          <w:p w14:paraId="022C75F0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wei" w:date="2021-11-12T10:41:00Z"/>
                <w:rFonts w:ascii="Arial" w:eastAsia="宋体" w:hAnsi="Arial"/>
                <w:b/>
                <w:sz w:val="18"/>
                <w:highlight w:val="cyan"/>
              </w:rPr>
            </w:pPr>
            <w:ins w:id="463" w:author="wei" w:date="2021-11-12T10:41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Condition</w:t>
              </w:r>
            </w:ins>
          </w:p>
        </w:tc>
      </w:tr>
      <w:tr w:rsidR="00152BFE" w:rsidRPr="00EE0224" w14:paraId="23E33FC3" w14:textId="77777777" w:rsidTr="008C468B">
        <w:trPr>
          <w:ins w:id="464" w:author="wei" w:date="2021-11-12T10:41:00Z"/>
        </w:trPr>
        <w:tc>
          <w:tcPr>
            <w:tcW w:w="4535" w:type="dxa"/>
            <w:hideMark/>
          </w:tcPr>
          <w:p w14:paraId="07E8A3F8" w14:textId="42105610" w:rsidR="00152BFE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wei" w:date="2021-11-12T10:41:00Z"/>
                <w:rFonts w:ascii="Arial" w:eastAsia="Times New Roman" w:hAnsi="Arial"/>
                <w:sz w:val="18"/>
                <w:highlight w:val="cyan"/>
              </w:rPr>
            </w:pPr>
            <w:ins w:id="466" w:author="wei" w:date="2021-11-12T10:42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SL-FreqConfig-r16 ::= SEQUENCE {</w:t>
              </w:r>
            </w:ins>
          </w:p>
        </w:tc>
        <w:tc>
          <w:tcPr>
            <w:tcW w:w="2267" w:type="dxa"/>
          </w:tcPr>
          <w:p w14:paraId="02E71CD1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700" w:type="dxa"/>
          </w:tcPr>
          <w:p w14:paraId="7749287B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4CA2FD7B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9D2072" w:rsidRPr="00EE0224" w14:paraId="5A08DE48" w14:textId="77777777" w:rsidTr="008C468B">
        <w:trPr>
          <w:ins w:id="470" w:author="wei" w:date="2021-11-12T10:41:00Z"/>
        </w:trPr>
        <w:tc>
          <w:tcPr>
            <w:tcW w:w="4535" w:type="dxa"/>
            <w:hideMark/>
          </w:tcPr>
          <w:p w14:paraId="6011DAC7" w14:textId="6BE61751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wei" w:date="2021-11-12T10:41:00Z"/>
                <w:rFonts w:ascii="Arial" w:eastAsia="Times New Roman" w:hAnsi="Arial"/>
                <w:sz w:val="18"/>
                <w:highlight w:val="cyan"/>
              </w:rPr>
            </w:pPr>
            <w:ins w:id="472" w:author="wei" w:date="2021-11-12T10:43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 xml:space="preserve">  sl-BWP-ToAddModList-r16 SEQUENCE (SIZE (1..maxNrofSL-BWPs-r16)) OF SL-BWP-Config-r16 {</w:t>
              </w:r>
            </w:ins>
          </w:p>
        </w:tc>
        <w:tc>
          <w:tcPr>
            <w:tcW w:w="2267" w:type="dxa"/>
          </w:tcPr>
          <w:p w14:paraId="2802F450" w14:textId="6A41C484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wei" w:date="2021-11-12T10:41:00Z"/>
                <w:rFonts w:ascii="Arial" w:eastAsia="Times New Roman" w:hAnsi="Arial"/>
                <w:sz w:val="18"/>
                <w:highlight w:val="cyan"/>
              </w:rPr>
            </w:pPr>
            <w:ins w:id="474" w:author="wei" w:date="2021-11-12T10:43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1 entry</w:t>
              </w:r>
            </w:ins>
          </w:p>
        </w:tc>
        <w:tc>
          <w:tcPr>
            <w:tcW w:w="1700" w:type="dxa"/>
          </w:tcPr>
          <w:p w14:paraId="146369BF" w14:textId="77777777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44DC7F35" w14:textId="77777777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9D2072" w:rsidRPr="00EE0224" w14:paraId="0680DBF8" w14:textId="77777777" w:rsidTr="008C468B">
        <w:trPr>
          <w:ins w:id="477" w:author="wei" w:date="2021-11-12T10:41:00Z"/>
        </w:trPr>
        <w:tc>
          <w:tcPr>
            <w:tcW w:w="4535" w:type="dxa"/>
            <w:hideMark/>
          </w:tcPr>
          <w:p w14:paraId="21445BAE" w14:textId="457D5177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wei" w:date="2021-11-12T10:41:00Z"/>
                <w:rFonts w:ascii="Arial" w:eastAsia="Times New Roman" w:hAnsi="Arial"/>
                <w:sz w:val="18"/>
                <w:highlight w:val="cyan"/>
              </w:rPr>
            </w:pPr>
            <w:ins w:id="479" w:author="wei" w:date="2021-11-12T10:43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 xml:space="preserve">    SL-BWP-Config-r16[1]</w:t>
              </w:r>
            </w:ins>
          </w:p>
        </w:tc>
        <w:tc>
          <w:tcPr>
            <w:tcW w:w="2267" w:type="dxa"/>
          </w:tcPr>
          <w:p w14:paraId="567DEEC9" w14:textId="05AB985D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wei" w:date="2021-11-12T10:41:00Z"/>
                <w:rFonts w:ascii="Arial" w:eastAsia="Times New Roman" w:hAnsi="Arial"/>
                <w:sz w:val="18"/>
                <w:highlight w:val="cyan"/>
              </w:rPr>
            </w:pPr>
            <w:ins w:id="481" w:author="wei" w:date="2021-11-12T10:43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SL-BWP-Config-r16</w:t>
              </w:r>
            </w:ins>
          </w:p>
        </w:tc>
        <w:tc>
          <w:tcPr>
            <w:tcW w:w="1700" w:type="dxa"/>
          </w:tcPr>
          <w:p w14:paraId="383E8749" w14:textId="77777777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wei" w:date="2021-11-12T10:41:00Z"/>
                <w:rFonts w:ascii="Arial" w:hAnsi="Arial"/>
                <w:sz w:val="18"/>
                <w:highlight w:val="cyan"/>
                <w:lang w:eastAsia="zh-CN"/>
              </w:rPr>
            </w:pPr>
          </w:p>
        </w:tc>
        <w:tc>
          <w:tcPr>
            <w:tcW w:w="1245" w:type="dxa"/>
          </w:tcPr>
          <w:p w14:paraId="51D8D56F" w14:textId="77777777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9D2072" w:rsidRPr="00EE0224" w14:paraId="7B3B5E62" w14:textId="77777777" w:rsidTr="008C468B">
        <w:trPr>
          <w:ins w:id="484" w:author="wei" w:date="2021-11-12T10:41:00Z"/>
        </w:trPr>
        <w:tc>
          <w:tcPr>
            <w:tcW w:w="4535" w:type="dxa"/>
            <w:hideMark/>
          </w:tcPr>
          <w:p w14:paraId="18836800" w14:textId="7183FB0C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wei" w:date="2021-11-12T10:41:00Z"/>
                <w:rFonts w:ascii="Arial" w:eastAsia="Times New Roman" w:hAnsi="Arial"/>
                <w:sz w:val="18"/>
                <w:highlight w:val="cyan"/>
              </w:rPr>
            </w:pPr>
            <w:ins w:id="486" w:author="wei" w:date="2021-11-12T10:43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439969B" w14:textId="77777777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700" w:type="dxa"/>
          </w:tcPr>
          <w:p w14:paraId="30535A2D" w14:textId="77777777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08B74E16" w14:textId="77777777" w:rsidR="009D2072" w:rsidRPr="00EE0224" w:rsidRDefault="009D2072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152BFE" w:rsidRPr="00EE0224" w14:paraId="40739F2B" w14:textId="77777777" w:rsidTr="008C468B">
        <w:trPr>
          <w:ins w:id="490" w:author="wei" w:date="2021-11-12T10:41:00Z"/>
        </w:trPr>
        <w:tc>
          <w:tcPr>
            <w:tcW w:w="4535" w:type="dxa"/>
          </w:tcPr>
          <w:p w14:paraId="2FA0BEE1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wei" w:date="2021-11-12T10:41:00Z"/>
                <w:rFonts w:ascii="Arial" w:eastAsia="Times New Roman" w:hAnsi="Arial"/>
                <w:sz w:val="18"/>
                <w:highlight w:val="cyan"/>
              </w:rPr>
            </w:pPr>
            <w:ins w:id="492" w:author="wei" w:date="2021-11-12T10:41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}</w:t>
              </w:r>
            </w:ins>
          </w:p>
        </w:tc>
        <w:tc>
          <w:tcPr>
            <w:tcW w:w="2267" w:type="dxa"/>
          </w:tcPr>
          <w:p w14:paraId="44C77928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700" w:type="dxa"/>
          </w:tcPr>
          <w:p w14:paraId="337FCEF2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4932E478" w14:textId="77777777" w:rsidR="00152BFE" w:rsidRPr="00EE0224" w:rsidRDefault="00152BFE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wei" w:date="2021-11-12T10:41:00Z"/>
                <w:rFonts w:ascii="Arial" w:eastAsia="Times New Roman" w:hAnsi="Arial"/>
                <w:sz w:val="18"/>
                <w:highlight w:val="cyan"/>
              </w:rPr>
            </w:pPr>
          </w:p>
        </w:tc>
      </w:tr>
    </w:tbl>
    <w:p w14:paraId="39259BDF" w14:textId="77777777" w:rsidR="00152BFE" w:rsidRPr="00EE0224" w:rsidRDefault="00152BFE" w:rsidP="00061458">
      <w:pPr>
        <w:overflowPunct w:val="0"/>
        <w:autoSpaceDE w:val="0"/>
        <w:autoSpaceDN w:val="0"/>
        <w:adjustRightInd w:val="0"/>
        <w:textAlignment w:val="baseline"/>
        <w:rPr>
          <w:ins w:id="496" w:author="wei" w:date="2021-11-12T10:43:00Z"/>
          <w:rFonts w:eastAsia="宋体"/>
          <w:highlight w:val="cyan"/>
          <w:lang w:eastAsia="zh-CN"/>
        </w:rPr>
      </w:pPr>
    </w:p>
    <w:p w14:paraId="57AA99F9" w14:textId="3FFF6718" w:rsidR="006721BD" w:rsidRPr="00EE0224" w:rsidRDefault="006721BD" w:rsidP="006721BD">
      <w:pPr>
        <w:pStyle w:val="TH"/>
        <w:rPr>
          <w:ins w:id="497" w:author="wei" w:date="2021-11-12T10:43:00Z"/>
          <w:highlight w:val="cyan"/>
          <w:lang w:eastAsia="zh-CN"/>
        </w:rPr>
      </w:pPr>
      <w:ins w:id="498" w:author="wei" w:date="2021-11-12T10:43:00Z">
        <w:r w:rsidRPr="00EE0224">
          <w:rPr>
            <w:rFonts w:eastAsia="Times New Roman"/>
            <w:highlight w:val="cyan"/>
            <w:lang w:eastAsia="en-GB"/>
          </w:rPr>
          <w:t>Table 12.2.3.2.3.3-</w:t>
        </w:r>
        <w:r w:rsidRPr="00EE0224">
          <w:rPr>
            <w:rFonts w:eastAsia="Times New Roman" w:hint="eastAsia"/>
            <w:highlight w:val="cyan"/>
            <w:lang w:eastAsia="en-GB"/>
          </w:rPr>
          <w:t>4</w:t>
        </w:r>
        <w:r w:rsidRPr="00EE0224">
          <w:rPr>
            <w:rFonts w:eastAsia="Times New Roman"/>
            <w:highlight w:val="cyan"/>
            <w:lang w:eastAsia="en-GB"/>
          </w:rPr>
          <w:t xml:space="preserve">: </w:t>
        </w:r>
      </w:ins>
      <w:ins w:id="499" w:author="wei" w:date="2021-11-12T10:44:00Z">
        <w:r w:rsidR="00BC0CA5" w:rsidRPr="00EE0224">
          <w:rPr>
            <w:rFonts w:eastAsia="Times New Roman"/>
            <w:highlight w:val="cyan"/>
            <w:lang w:eastAsia="en-GB"/>
          </w:rPr>
          <w:t>SL-BWP-</w:t>
        </w:r>
        <w:proofErr w:type="spellStart"/>
        <w:r w:rsidR="00BC0CA5" w:rsidRPr="00EE0224">
          <w:rPr>
            <w:rFonts w:eastAsia="Times New Roman"/>
            <w:highlight w:val="cyan"/>
            <w:lang w:eastAsia="en-GB"/>
          </w:rPr>
          <w:t>Config</w:t>
        </w:r>
      </w:ins>
      <w:proofErr w:type="spellEnd"/>
      <w:ins w:id="500" w:author="wei" w:date="2021-11-12T10:43:00Z">
        <w:r w:rsidRPr="00EE0224">
          <w:rPr>
            <w:rFonts w:eastAsia="Times New Roman" w:hint="eastAsia"/>
            <w:highlight w:val="cyan"/>
            <w:lang w:eastAsia="en-GB"/>
          </w:rPr>
          <w:t xml:space="preserve"> </w:t>
        </w:r>
        <w:r w:rsidRPr="00EE0224">
          <w:rPr>
            <w:rFonts w:eastAsia="Times New Roman"/>
            <w:highlight w:val="cyan"/>
            <w:lang w:eastAsia="en-GB"/>
          </w:rPr>
          <w:t>(Table 12.2.3.2.3.</w:t>
        </w:r>
        <w:r w:rsidRPr="00EE0224">
          <w:rPr>
            <w:rFonts w:eastAsia="Times New Roman" w:hint="eastAsia"/>
            <w:highlight w:val="cyan"/>
            <w:lang w:eastAsia="en-GB"/>
          </w:rPr>
          <w:t>3</w:t>
        </w:r>
        <w:r w:rsidRPr="00EE0224">
          <w:rPr>
            <w:rFonts w:eastAsia="Times New Roman"/>
            <w:highlight w:val="cyan"/>
            <w:lang w:eastAsia="en-GB"/>
          </w:rPr>
          <w:t>-</w:t>
        </w:r>
        <w:r w:rsidRPr="00EE0224">
          <w:rPr>
            <w:rFonts w:hint="eastAsia"/>
            <w:highlight w:val="cyan"/>
            <w:lang w:eastAsia="zh-CN"/>
          </w:rPr>
          <w:t>3</w:t>
        </w:r>
        <w:r w:rsidRPr="00EE0224">
          <w:rPr>
            <w:rFonts w:eastAsia="Times New Roman"/>
            <w:highlight w:val="cy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721BD" w:rsidRPr="00EE0224" w14:paraId="5F68C1C7" w14:textId="77777777" w:rsidTr="008C468B">
        <w:trPr>
          <w:ins w:id="501" w:author="wei" w:date="2021-11-12T10:43:00Z"/>
        </w:trPr>
        <w:tc>
          <w:tcPr>
            <w:tcW w:w="9747" w:type="dxa"/>
            <w:gridSpan w:val="4"/>
            <w:hideMark/>
          </w:tcPr>
          <w:p w14:paraId="46E1CC55" w14:textId="6A4668E7" w:rsidR="006721BD" w:rsidRPr="00EE0224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wei" w:date="2021-11-12T10:43:00Z"/>
                <w:rFonts w:ascii="Arial" w:eastAsia="Times New Roman" w:hAnsi="Arial"/>
                <w:sz w:val="18"/>
                <w:highlight w:val="cyan"/>
                <w:lang w:eastAsia="zh-CN"/>
              </w:rPr>
            </w:pPr>
            <w:ins w:id="503" w:author="wei" w:date="2021-11-12T10:43:00Z">
              <w:r w:rsidRPr="00EE0224">
                <w:rPr>
                  <w:rFonts w:ascii="Arial" w:eastAsia="宋体" w:hAnsi="Arial"/>
                  <w:sz w:val="18"/>
                  <w:highlight w:val="cyan"/>
                </w:rPr>
                <w:t>Derivation Path: TS 38.508-1 [4], Table 4.6.</w:t>
              </w:r>
              <w:r w:rsidRPr="00EE0224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6</w:t>
              </w:r>
              <w:r w:rsidRPr="00EE0224">
                <w:rPr>
                  <w:rFonts w:ascii="Arial" w:eastAsia="宋体" w:hAnsi="Arial"/>
                  <w:sz w:val="18"/>
                  <w:highlight w:val="cyan"/>
                </w:rPr>
                <w:t>-</w:t>
              </w:r>
              <w:r w:rsidRPr="00EE0224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1</w:t>
              </w:r>
            </w:ins>
          </w:p>
        </w:tc>
      </w:tr>
      <w:tr w:rsidR="006721BD" w:rsidRPr="00EE0224" w14:paraId="1DE3118C" w14:textId="77777777" w:rsidTr="008C468B">
        <w:trPr>
          <w:ins w:id="504" w:author="wei" w:date="2021-11-12T10:43:00Z"/>
        </w:trPr>
        <w:tc>
          <w:tcPr>
            <w:tcW w:w="4535" w:type="dxa"/>
            <w:hideMark/>
          </w:tcPr>
          <w:p w14:paraId="50DED485" w14:textId="77777777" w:rsidR="006721BD" w:rsidRPr="00EE0224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wei" w:date="2021-11-12T10:43:00Z"/>
                <w:rFonts w:ascii="Arial" w:eastAsia="宋体" w:hAnsi="Arial"/>
                <w:b/>
                <w:sz w:val="18"/>
                <w:highlight w:val="cyan"/>
              </w:rPr>
            </w:pPr>
            <w:ins w:id="506" w:author="wei" w:date="2021-11-12T10:43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0F8BDB5F" w14:textId="77777777" w:rsidR="006721BD" w:rsidRPr="00EE0224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wei" w:date="2021-11-12T10:43:00Z"/>
                <w:rFonts w:ascii="Arial" w:eastAsia="宋体" w:hAnsi="Arial"/>
                <w:b/>
                <w:sz w:val="18"/>
                <w:highlight w:val="cyan"/>
              </w:rPr>
            </w:pPr>
            <w:ins w:id="508" w:author="wei" w:date="2021-11-12T10:43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036B71F4" w14:textId="77777777" w:rsidR="006721BD" w:rsidRPr="00EE0224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wei" w:date="2021-11-12T10:43:00Z"/>
                <w:rFonts w:ascii="Arial" w:eastAsia="宋体" w:hAnsi="Arial"/>
                <w:b/>
                <w:sz w:val="18"/>
                <w:highlight w:val="cyan"/>
              </w:rPr>
            </w:pPr>
            <w:ins w:id="510" w:author="wei" w:date="2021-11-12T10:43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Comment</w:t>
              </w:r>
            </w:ins>
          </w:p>
        </w:tc>
        <w:tc>
          <w:tcPr>
            <w:tcW w:w="1245" w:type="dxa"/>
            <w:hideMark/>
          </w:tcPr>
          <w:p w14:paraId="4BFF5816" w14:textId="77777777" w:rsidR="006721BD" w:rsidRPr="00EE0224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wei" w:date="2021-11-12T10:43:00Z"/>
                <w:rFonts w:ascii="Arial" w:eastAsia="宋体" w:hAnsi="Arial"/>
                <w:b/>
                <w:sz w:val="18"/>
                <w:highlight w:val="cyan"/>
              </w:rPr>
            </w:pPr>
            <w:ins w:id="512" w:author="wei" w:date="2021-11-12T10:43:00Z">
              <w:r w:rsidRPr="00EE0224">
                <w:rPr>
                  <w:rFonts w:ascii="Arial" w:eastAsia="宋体" w:hAnsi="Arial"/>
                  <w:b/>
                  <w:sz w:val="18"/>
                  <w:highlight w:val="cyan"/>
                </w:rPr>
                <w:t>Condition</w:t>
              </w:r>
            </w:ins>
          </w:p>
        </w:tc>
      </w:tr>
      <w:tr w:rsidR="006721BD" w:rsidRPr="00EE0224" w14:paraId="4CCA228A" w14:textId="77777777" w:rsidTr="008C468B">
        <w:trPr>
          <w:ins w:id="513" w:author="wei" w:date="2021-11-12T10:43:00Z"/>
        </w:trPr>
        <w:tc>
          <w:tcPr>
            <w:tcW w:w="4535" w:type="dxa"/>
            <w:hideMark/>
          </w:tcPr>
          <w:p w14:paraId="2B24DB43" w14:textId="7CFB7D71" w:rsidR="006721BD" w:rsidRPr="00EE0224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wei" w:date="2021-11-12T10:43:00Z"/>
                <w:rFonts w:ascii="Arial" w:eastAsia="Times New Roman" w:hAnsi="Arial"/>
                <w:sz w:val="18"/>
                <w:highlight w:val="cyan"/>
              </w:rPr>
            </w:pPr>
            <w:ins w:id="515" w:author="wei" w:date="2021-11-12T10:44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SL-BWP-Config-r16 ::= SEQUENCE {</w:t>
              </w:r>
            </w:ins>
          </w:p>
        </w:tc>
        <w:tc>
          <w:tcPr>
            <w:tcW w:w="2267" w:type="dxa"/>
          </w:tcPr>
          <w:p w14:paraId="3FFC640B" w14:textId="77777777" w:rsidR="006721BD" w:rsidRPr="00EE0224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wei" w:date="2021-11-12T10:43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700" w:type="dxa"/>
          </w:tcPr>
          <w:p w14:paraId="5096D782" w14:textId="77777777" w:rsidR="006721BD" w:rsidRPr="00EE0224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wei" w:date="2021-11-12T10:43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45D66414" w14:textId="77777777" w:rsidR="006721BD" w:rsidRPr="00EE0224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wei" w:date="2021-11-12T10:43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2925C1" w:rsidRPr="00EE0224" w14:paraId="12667D69" w14:textId="77777777" w:rsidTr="008C468B">
        <w:trPr>
          <w:ins w:id="519" w:author="wei" w:date="2021-11-12T10:43:00Z"/>
        </w:trPr>
        <w:tc>
          <w:tcPr>
            <w:tcW w:w="4535" w:type="dxa"/>
            <w:hideMark/>
          </w:tcPr>
          <w:p w14:paraId="019BE8B8" w14:textId="1F6638C2" w:rsidR="002925C1" w:rsidRPr="00EE0224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wei" w:date="2021-11-12T10:43:00Z"/>
                <w:rFonts w:ascii="Arial" w:eastAsia="Times New Roman" w:hAnsi="Arial"/>
                <w:sz w:val="18"/>
                <w:highlight w:val="cyan"/>
              </w:rPr>
            </w:pPr>
            <w:ins w:id="521" w:author="wei" w:date="2021-11-12T10:45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 xml:space="preserve">  sl-BWP-PoolConfig-r16</w:t>
              </w:r>
            </w:ins>
          </w:p>
        </w:tc>
        <w:tc>
          <w:tcPr>
            <w:tcW w:w="2267" w:type="dxa"/>
          </w:tcPr>
          <w:p w14:paraId="553B937D" w14:textId="1543F3A6" w:rsidR="002925C1" w:rsidRPr="00EE0224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wei" w:date="2021-11-12T10:43:00Z"/>
                <w:rFonts w:ascii="Arial" w:eastAsia="Times New Roman" w:hAnsi="Arial"/>
                <w:sz w:val="18"/>
                <w:highlight w:val="cyan"/>
              </w:rPr>
            </w:pPr>
            <w:ins w:id="523" w:author="wei" w:date="2021-11-12T10:45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SL-BWP-PoolConfig-r16</w:t>
              </w:r>
            </w:ins>
          </w:p>
        </w:tc>
        <w:tc>
          <w:tcPr>
            <w:tcW w:w="1700" w:type="dxa"/>
          </w:tcPr>
          <w:p w14:paraId="69960889" w14:textId="77777777" w:rsidR="002925C1" w:rsidRPr="00EE0224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wei" w:date="2021-11-12T10:43:00Z"/>
                <w:rFonts w:ascii="Arial" w:eastAsia="Times New Roman" w:hAnsi="Arial"/>
                <w:sz w:val="18"/>
                <w:highlight w:val="cyan"/>
              </w:rPr>
            </w:pPr>
          </w:p>
        </w:tc>
        <w:tc>
          <w:tcPr>
            <w:tcW w:w="1245" w:type="dxa"/>
          </w:tcPr>
          <w:p w14:paraId="3BD26B2D" w14:textId="77777777" w:rsidR="002925C1" w:rsidRPr="00EE0224" w:rsidRDefault="002925C1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wei" w:date="2021-11-12T10:43:00Z"/>
                <w:rFonts w:ascii="Arial" w:eastAsia="Times New Roman" w:hAnsi="Arial"/>
                <w:sz w:val="18"/>
                <w:highlight w:val="cyan"/>
              </w:rPr>
            </w:pPr>
          </w:p>
        </w:tc>
      </w:tr>
      <w:tr w:rsidR="006721BD" w:rsidRPr="009D0A6D" w14:paraId="69A5C886" w14:textId="77777777" w:rsidTr="008C468B">
        <w:trPr>
          <w:ins w:id="526" w:author="wei" w:date="2021-11-12T10:43:00Z"/>
        </w:trPr>
        <w:tc>
          <w:tcPr>
            <w:tcW w:w="4535" w:type="dxa"/>
          </w:tcPr>
          <w:p w14:paraId="79A29A98" w14:textId="77777777" w:rsidR="006721BD" w:rsidRPr="00590F86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wei" w:date="2021-11-12T10:43:00Z"/>
                <w:rFonts w:ascii="Arial" w:eastAsia="Times New Roman" w:hAnsi="Arial"/>
                <w:sz w:val="18"/>
              </w:rPr>
            </w:pPr>
            <w:ins w:id="528" w:author="wei" w:date="2021-11-12T10:43:00Z">
              <w:r w:rsidRPr="00EE0224">
                <w:rPr>
                  <w:rFonts w:ascii="Arial" w:eastAsia="Times New Roman" w:hAnsi="Arial"/>
                  <w:sz w:val="18"/>
                  <w:highlight w:val="cyan"/>
                </w:rPr>
                <w:t>}</w:t>
              </w:r>
            </w:ins>
          </w:p>
        </w:tc>
        <w:tc>
          <w:tcPr>
            <w:tcW w:w="2267" w:type="dxa"/>
          </w:tcPr>
          <w:p w14:paraId="6E11BAEB" w14:textId="77777777" w:rsidR="006721BD" w:rsidRPr="00590F86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wei" w:date="2021-11-12T10:43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</w:tcPr>
          <w:p w14:paraId="393CB365" w14:textId="77777777" w:rsidR="006721BD" w:rsidRPr="00590F86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wei" w:date="2021-11-12T10:43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</w:tcPr>
          <w:p w14:paraId="68BB046D" w14:textId="77777777" w:rsidR="006721BD" w:rsidRPr="00590F86" w:rsidRDefault="006721BD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wei" w:date="2021-11-12T10:43:00Z"/>
                <w:rFonts w:ascii="Arial" w:eastAsia="Times New Roman" w:hAnsi="Arial"/>
                <w:sz w:val="18"/>
              </w:rPr>
            </w:pPr>
          </w:p>
        </w:tc>
      </w:tr>
    </w:tbl>
    <w:p w14:paraId="180AB159" w14:textId="77777777" w:rsidR="006721BD" w:rsidRDefault="006721BD" w:rsidP="006721BD">
      <w:pPr>
        <w:overflowPunct w:val="0"/>
        <w:autoSpaceDE w:val="0"/>
        <w:autoSpaceDN w:val="0"/>
        <w:adjustRightInd w:val="0"/>
        <w:textAlignment w:val="baseline"/>
        <w:rPr>
          <w:ins w:id="532" w:author="wei" w:date="2021-11-12T10:43:00Z"/>
          <w:rFonts w:eastAsia="宋体"/>
          <w:lang w:eastAsia="zh-CN"/>
        </w:rPr>
      </w:pPr>
    </w:p>
    <w:p w14:paraId="4DFA3A59" w14:textId="40946DB6" w:rsidR="008C4ABA" w:rsidRPr="008F15CE" w:rsidRDefault="008C4ABA" w:rsidP="008C4ABA">
      <w:pPr>
        <w:pStyle w:val="TH"/>
        <w:rPr>
          <w:ins w:id="533" w:author="wei" w:date="2021-11-12T10:45:00Z"/>
          <w:highlight w:val="cyan"/>
          <w:lang w:eastAsia="zh-CN"/>
        </w:rPr>
      </w:pPr>
      <w:ins w:id="534" w:author="wei" w:date="2021-11-12T10:45:00Z">
        <w:r w:rsidRPr="008F15CE">
          <w:rPr>
            <w:rFonts w:eastAsia="Times New Roman"/>
            <w:highlight w:val="cyan"/>
            <w:lang w:eastAsia="en-GB"/>
          </w:rPr>
          <w:t>Table 12.2.3.2.3.3-</w:t>
        </w:r>
      </w:ins>
      <w:ins w:id="535" w:author="wei" w:date="2021-11-12T10:46:00Z">
        <w:r w:rsidRPr="008E3ACF">
          <w:rPr>
            <w:rFonts w:eastAsia="Times New Roman" w:hint="eastAsia"/>
            <w:highlight w:val="cyan"/>
            <w:lang w:eastAsia="en-GB"/>
          </w:rPr>
          <w:t>5</w:t>
        </w:r>
      </w:ins>
      <w:ins w:id="536" w:author="wei" w:date="2021-11-12T10:45:00Z">
        <w:r w:rsidRPr="008F15CE">
          <w:rPr>
            <w:rFonts w:eastAsia="Times New Roman"/>
            <w:highlight w:val="cyan"/>
            <w:lang w:eastAsia="en-GB"/>
          </w:rPr>
          <w:t>:</w:t>
        </w:r>
        <w:r w:rsidRPr="00152BFE">
          <w:rPr>
            <w:rFonts w:eastAsia="Times New Roman"/>
            <w:highlight w:val="cyan"/>
            <w:lang w:eastAsia="en-GB"/>
          </w:rPr>
          <w:t xml:space="preserve"> </w:t>
        </w:r>
      </w:ins>
      <w:ins w:id="537" w:author="wei" w:date="2021-11-12T10:49:00Z">
        <w:r w:rsidR="006C3E85" w:rsidRPr="008E3ACF">
          <w:rPr>
            <w:rFonts w:eastAsia="Times New Roman"/>
            <w:highlight w:val="cyan"/>
            <w:lang w:eastAsia="en-GB"/>
          </w:rPr>
          <w:t>SL-BWP-</w:t>
        </w:r>
        <w:proofErr w:type="spellStart"/>
        <w:r w:rsidR="006C3E85" w:rsidRPr="008E3ACF">
          <w:rPr>
            <w:rFonts w:eastAsia="Times New Roman"/>
            <w:highlight w:val="cyan"/>
            <w:lang w:eastAsia="en-GB"/>
          </w:rPr>
          <w:t>PoolConfig</w:t>
        </w:r>
      </w:ins>
      <w:proofErr w:type="spellEnd"/>
      <w:ins w:id="538" w:author="wei" w:date="2021-11-12T10:45:00Z">
        <w:r w:rsidRPr="00152BFE">
          <w:rPr>
            <w:rFonts w:eastAsia="Times New Roman" w:hint="eastAsia"/>
            <w:highlight w:val="cyan"/>
            <w:lang w:eastAsia="en-GB"/>
          </w:rPr>
          <w:t xml:space="preserve"> </w:t>
        </w:r>
        <w:r w:rsidRPr="00152BFE">
          <w:rPr>
            <w:rFonts w:eastAsia="Times New Roman"/>
            <w:highlight w:val="cyan"/>
            <w:lang w:eastAsia="en-GB"/>
          </w:rPr>
          <w:t>(</w:t>
        </w:r>
        <w:r w:rsidRPr="008F15CE">
          <w:rPr>
            <w:rFonts w:eastAsia="Times New Roman"/>
            <w:highlight w:val="cyan"/>
            <w:lang w:eastAsia="en-GB"/>
          </w:rPr>
          <w:t>Table 12.2.3.2.3.</w:t>
        </w:r>
        <w:r w:rsidRPr="008F15CE">
          <w:rPr>
            <w:rFonts w:eastAsia="Times New Roman" w:hint="eastAsia"/>
            <w:highlight w:val="cyan"/>
            <w:lang w:eastAsia="en-GB"/>
          </w:rPr>
          <w:t>3</w:t>
        </w:r>
        <w:r w:rsidRPr="008F15CE">
          <w:rPr>
            <w:rFonts w:eastAsia="Times New Roman"/>
            <w:highlight w:val="cyan"/>
            <w:lang w:eastAsia="en-GB"/>
          </w:rPr>
          <w:t>-</w:t>
        </w:r>
      </w:ins>
      <w:ins w:id="539" w:author="wei" w:date="2021-11-12T10:46:00Z">
        <w:r>
          <w:rPr>
            <w:rFonts w:hint="eastAsia"/>
            <w:highlight w:val="cyan"/>
            <w:lang w:eastAsia="zh-CN"/>
          </w:rPr>
          <w:t>4</w:t>
        </w:r>
      </w:ins>
      <w:ins w:id="540" w:author="wei" w:date="2021-11-12T10:45:00Z">
        <w:r w:rsidRPr="008F15CE">
          <w:rPr>
            <w:rFonts w:eastAsia="Times New Roman"/>
            <w:highlight w:val="cy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C4ABA" w:rsidRPr="009D0A6D" w14:paraId="15B2449F" w14:textId="77777777" w:rsidTr="008C468B">
        <w:trPr>
          <w:ins w:id="541" w:author="wei" w:date="2021-11-12T10:45:00Z"/>
        </w:trPr>
        <w:tc>
          <w:tcPr>
            <w:tcW w:w="9747" w:type="dxa"/>
            <w:hideMark/>
          </w:tcPr>
          <w:p w14:paraId="139D5428" w14:textId="623143C4" w:rsidR="008C4ABA" w:rsidRPr="009D0A6D" w:rsidRDefault="008C4ABA" w:rsidP="008C46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wei" w:date="2021-11-12T10:45:00Z"/>
                <w:rFonts w:ascii="Arial" w:eastAsia="Times New Roman" w:hAnsi="Arial"/>
                <w:sz w:val="18"/>
                <w:lang w:eastAsia="zh-CN"/>
              </w:rPr>
            </w:pPr>
            <w:ins w:id="543" w:author="wei" w:date="2021-11-12T10:45:00Z">
              <w:r w:rsidRPr="008F15CE">
                <w:rPr>
                  <w:rFonts w:ascii="Arial" w:eastAsia="宋体" w:hAnsi="Arial"/>
                  <w:sz w:val="18"/>
                  <w:highlight w:val="cyan"/>
                </w:rPr>
                <w:t>Derivation Pa</w:t>
              </w:r>
              <w:r>
                <w:rPr>
                  <w:rFonts w:ascii="Arial" w:eastAsia="宋体" w:hAnsi="Arial"/>
                  <w:sz w:val="18"/>
                  <w:highlight w:val="cyan"/>
                </w:rPr>
                <w:t>th: TS 38.508-1 [4], Table 4.6.</w:t>
              </w:r>
              <w:r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6</w:t>
              </w:r>
              <w:r w:rsidRPr="00A13D13">
                <w:rPr>
                  <w:rFonts w:ascii="Arial" w:eastAsia="宋体" w:hAnsi="Arial"/>
                  <w:sz w:val="18"/>
                  <w:highlight w:val="cyan"/>
                </w:rPr>
                <w:t>-</w:t>
              </w:r>
            </w:ins>
            <w:ins w:id="544" w:author="wei" w:date="2021-11-12T10:46:00Z">
              <w:r w:rsidR="00E34FDE" w:rsidRPr="00A13D13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3</w:t>
              </w:r>
            </w:ins>
            <w:ins w:id="545" w:author="wei" w:date="2021-11-12T10:47:00Z">
              <w:r w:rsidR="00B70812" w:rsidRPr="008F15CE">
                <w:rPr>
                  <w:rFonts w:ascii="Arial" w:eastAsia="宋体" w:hAnsi="Arial"/>
                  <w:sz w:val="18"/>
                  <w:highlight w:val="cyan"/>
                  <w:lang w:eastAsia="en-GB"/>
                </w:rPr>
                <w:t xml:space="preserve"> with condition SCHEDULING</w:t>
              </w:r>
            </w:ins>
          </w:p>
        </w:tc>
      </w:tr>
    </w:tbl>
    <w:p w14:paraId="5249D0D0" w14:textId="62FC4971" w:rsidR="00135CEC" w:rsidRDefault="00135CEC" w:rsidP="00061458">
      <w:pPr>
        <w:overflowPunct w:val="0"/>
        <w:autoSpaceDE w:val="0"/>
        <w:autoSpaceDN w:val="0"/>
        <w:adjustRightInd w:val="0"/>
        <w:textAlignment w:val="baseline"/>
        <w:rPr>
          <w:ins w:id="546" w:author="wei" w:date="2021-10-29T13:52:00Z"/>
          <w:rFonts w:eastAsia="宋体"/>
          <w:lang w:eastAsia="zh-CN"/>
        </w:rPr>
      </w:pPr>
    </w:p>
    <w:p w14:paraId="4344F873" w14:textId="401052C6" w:rsidR="00061458" w:rsidRPr="00C14BE9" w:rsidRDefault="00061458" w:rsidP="00061458">
      <w:pPr>
        <w:pStyle w:val="TH"/>
        <w:rPr>
          <w:ins w:id="547" w:author="wei" w:date="2021-10-29T13:52:00Z"/>
          <w:lang w:eastAsia="zh-CN"/>
        </w:rPr>
      </w:pPr>
      <w:ins w:id="548" w:author="wei" w:date="2021-10-29T13:52:00Z">
        <w:r w:rsidRPr="00BF46D1">
          <w:rPr>
            <w:rFonts w:eastAsia="Times New Roman"/>
            <w:lang w:eastAsia="en-GB"/>
          </w:rPr>
          <w:lastRenderedPageBreak/>
          <w:t xml:space="preserve">Table </w:t>
        </w:r>
        <w:r w:rsidRPr="001A26EC">
          <w:rPr>
            <w:rFonts w:eastAsia="Times New Roman"/>
            <w:highlight w:val="cyan"/>
            <w:lang w:eastAsia="en-GB"/>
          </w:rPr>
          <w:t>12.2.3.2.3.3-</w:t>
        </w:r>
      </w:ins>
      <w:ins w:id="549" w:author="wei" w:date="2021-11-12T10:59:00Z">
        <w:r w:rsidR="00445A07">
          <w:rPr>
            <w:rFonts w:hint="eastAsia"/>
            <w:highlight w:val="cyan"/>
            <w:lang w:eastAsia="zh-CN"/>
          </w:rPr>
          <w:t>6</w:t>
        </w:r>
      </w:ins>
      <w:ins w:id="550" w:author="wei" w:date="2021-10-29T13:52:00Z">
        <w:r w:rsidRPr="00BF46D1">
          <w:rPr>
            <w:rFonts w:eastAsia="Times New Roman"/>
            <w:lang w:eastAsia="en-GB"/>
          </w:rPr>
          <w:t xml:space="preserve">: </w:t>
        </w:r>
        <w:proofErr w:type="spellStart"/>
        <w:r w:rsidRPr="00FB247E">
          <w:rPr>
            <w:rFonts w:eastAsia="Times New Roman"/>
            <w:lang w:eastAsia="en-GB"/>
          </w:rPr>
          <w:t>MeasConfig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C33F12">
          <w:rPr>
            <w:rFonts w:eastAsia="Times New Roman"/>
            <w:lang w:eastAsia="en-GB"/>
          </w:rPr>
          <w:t>(</w:t>
        </w:r>
        <w:r w:rsidRPr="00BF46D1">
          <w:rPr>
            <w:rFonts w:eastAsia="Times New Roman"/>
            <w:lang w:eastAsia="en-GB"/>
          </w:rPr>
          <w:t xml:space="preserve">Table </w:t>
        </w:r>
        <w:r w:rsidRPr="00C33F12">
          <w:rPr>
            <w:rFonts w:eastAsia="Times New Roman"/>
            <w:lang w:eastAsia="en-GB"/>
          </w:rPr>
          <w:t>12.2.3.2</w:t>
        </w:r>
        <w:r>
          <w:rPr>
            <w:rFonts w:eastAsia="Times New Roman"/>
            <w:lang w:eastAsia="en-GB"/>
          </w:rPr>
          <w:t>.3.</w:t>
        </w:r>
        <w:r w:rsidRPr="00C33F12">
          <w:rPr>
            <w:rFonts w:eastAsia="Times New Roman" w:hint="eastAsia"/>
            <w:lang w:eastAsia="en-GB"/>
          </w:rPr>
          <w:t>3</w:t>
        </w:r>
        <w:r>
          <w:rPr>
            <w:rFonts w:eastAsia="Times New Roman"/>
            <w:lang w:eastAsia="en-GB"/>
          </w:rPr>
          <w:t>-</w:t>
        </w:r>
        <w:r w:rsidRPr="00C33F12">
          <w:rPr>
            <w:rFonts w:eastAsia="Times New Roman" w:hint="eastAsia"/>
            <w:lang w:eastAsia="en-GB"/>
          </w:rPr>
          <w:t>1</w:t>
        </w:r>
        <w:r w:rsidRPr="00BF46D1">
          <w:rPr>
            <w:rFonts w:eastAsia="Times New Roman"/>
            <w:lang w:eastAsia="en-GB"/>
          </w:rPr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061458" w:rsidRPr="00C14BE9" w14:paraId="31397EFE" w14:textId="77777777" w:rsidTr="0031762E">
        <w:trPr>
          <w:ins w:id="551" w:author="wei" w:date="2021-10-29T13:52:00Z"/>
        </w:trPr>
        <w:tc>
          <w:tcPr>
            <w:tcW w:w="9637" w:type="dxa"/>
            <w:gridSpan w:val="4"/>
            <w:hideMark/>
          </w:tcPr>
          <w:p w14:paraId="47FC32E6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wei" w:date="2021-10-29T13:52:00Z"/>
                <w:rFonts w:ascii="Arial" w:eastAsia="Times New Roman" w:hAnsi="Arial"/>
                <w:sz w:val="18"/>
              </w:rPr>
            </w:pPr>
            <w:ins w:id="553" w:author="wei" w:date="2021-10-29T13:52:00Z">
              <w:r w:rsidRPr="00C14BE9">
                <w:rPr>
                  <w:rFonts w:ascii="Arial" w:eastAsia="Times New Roman" w:hAnsi="Arial"/>
                  <w:sz w:val="18"/>
                </w:rPr>
                <w:t>Derivation Path: TS 38.508-1 [4] Table 4.6.3-69</w:t>
              </w:r>
            </w:ins>
          </w:p>
        </w:tc>
      </w:tr>
      <w:tr w:rsidR="00061458" w:rsidRPr="00C14BE9" w14:paraId="3D03E905" w14:textId="77777777" w:rsidTr="0031762E">
        <w:trPr>
          <w:ins w:id="554" w:author="wei" w:date="2021-10-29T13:52:00Z"/>
        </w:trPr>
        <w:tc>
          <w:tcPr>
            <w:tcW w:w="4535" w:type="dxa"/>
            <w:hideMark/>
          </w:tcPr>
          <w:p w14:paraId="05C99D29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wei" w:date="2021-10-29T13:52:00Z"/>
                <w:rFonts w:ascii="Arial" w:eastAsia="宋体" w:hAnsi="Arial"/>
                <w:b/>
                <w:sz w:val="18"/>
              </w:rPr>
            </w:pPr>
            <w:ins w:id="556" w:author="wei" w:date="2021-10-29T13:52:00Z">
              <w:r w:rsidRPr="00C14BE9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229EDAEE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wei" w:date="2021-10-29T13:52:00Z"/>
                <w:rFonts w:ascii="Arial" w:eastAsia="宋体" w:hAnsi="Arial"/>
                <w:b/>
                <w:sz w:val="18"/>
              </w:rPr>
            </w:pPr>
            <w:ins w:id="558" w:author="wei" w:date="2021-10-29T13:52:00Z">
              <w:r w:rsidRPr="00C14BE9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4341964E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wei" w:date="2021-10-29T13:52:00Z"/>
                <w:rFonts w:ascii="Arial" w:eastAsia="宋体" w:hAnsi="Arial"/>
                <w:b/>
                <w:sz w:val="18"/>
              </w:rPr>
            </w:pPr>
            <w:ins w:id="560" w:author="wei" w:date="2021-10-29T13:52:00Z">
              <w:r w:rsidRPr="00C14BE9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135" w:type="dxa"/>
            <w:hideMark/>
          </w:tcPr>
          <w:p w14:paraId="463010DE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wei" w:date="2021-10-29T13:52:00Z"/>
                <w:rFonts w:ascii="Arial" w:eastAsia="宋体" w:hAnsi="Arial"/>
                <w:b/>
                <w:sz w:val="18"/>
              </w:rPr>
            </w:pPr>
            <w:ins w:id="562" w:author="wei" w:date="2021-10-29T13:52:00Z">
              <w:r w:rsidRPr="00C14BE9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061458" w:rsidRPr="00C14BE9" w14:paraId="6DF0768E" w14:textId="77777777" w:rsidTr="0031762E">
        <w:trPr>
          <w:ins w:id="563" w:author="wei" w:date="2021-10-29T13:52:00Z"/>
        </w:trPr>
        <w:tc>
          <w:tcPr>
            <w:tcW w:w="4535" w:type="dxa"/>
            <w:hideMark/>
          </w:tcPr>
          <w:p w14:paraId="5A0F2C86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wei" w:date="2021-10-29T13:52:00Z"/>
                <w:rFonts w:ascii="Arial" w:eastAsia="宋体" w:hAnsi="Arial"/>
                <w:sz w:val="18"/>
              </w:rPr>
            </w:pPr>
            <w:proofErr w:type="spellStart"/>
            <w:ins w:id="565" w:author="wei" w:date="2021-10-29T13:52:00Z">
              <w:r w:rsidRPr="00C14BE9">
                <w:rPr>
                  <w:rFonts w:ascii="Arial" w:eastAsia="宋体" w:hAnsi="Arial"/>
                  <w:sz w:val="18"/>
                </w:rPr>
                <w:t>measConfig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132BE40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5D6AD3E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7C0E3CF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663461A8" w14:textId="77777777" w:rsidTr="0031762E">
        <w:trPr>
          <w:ins w:id="569" w:author="wei" w:date="2021-10-29T13:52:00Z"/>
        </w:trPr>
        <w:tc>
          <w:tcPr>
            <w:tcW w:w="4535" w:type="dxa"/>
            <w:hideMark/>
          </w:tcPr>
          <w:p w14:paraId="3D01172D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wei" w:date="2021-10-29T13:52:00Z"/>
                <w:rFonts w:ascii="Arial" w:eastAsia="宋体" w:hAnsi="Arial"/>
                <w:sz w:val="18"/>
              </w:rPr>
            </w:pPr>
            <w:ins w:id="571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measObjectToAddModList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SEQUENCE (SIZE (1..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maxNrofObjectId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)) OF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MeasObjectToAddMod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hideMark/>
          </w:tcPr>
          <w:p w14:paraId="6DE30145" w14:textId="0A1BAA3B" w:rsidR="00061458" w:rsidRPr="00C14BE9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wei" w:date="2021-10-29T13:52:00Z"/>
                <w:rFonts w:ascii="Arial" w:eastAsia="宋体" w:hAnsi="Arial"/>
                <w:sz w:val="18"/>
                <w:lang w:eastAsia="zh-CN"/>
              </w:rPr>
            </w:pPr>
            <w:ins w:id="573" w:author="wei" w:date="2021-11-15T09:53:00Z">
              <w:r w:rsidRPr="005165A0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2</w:t>
              </w:r>
            </w:ins>
            <w:ins w:id="574" w:author="wei" w:date="2021-10-29T13:52:00Z">
              <w:r w:rsidR="00061458" w:rsidRPr="005165A0">
                <w:rPr>
                  <w:rFonts w:ascii="Arial" w:eastAsia="宋体" w:hAnsi="Arial"/>
                  <w:sz w:val="18"/>
                  <w:highlight w:val="cyan"/>
                </w:rPr>
                <w:t xml:space="preserve"> entr</w:t>
              </w:r>
            </w:ins>
            <w:ins w:id="575" w:author="wei" w:date="2021-11-15T09:54:00Z">
              <w:r w:rsidR="00F519A7" w:rsidRPr="005165A0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ies</w:t>
              </w:r>
            </w:ins>
          </w:p>
        </w:tc>
        <w:tc>
          <w:tcPr>
            <w:tcW w:w="1700" w:type="dxa"/>
          </w:tcPr>
          <w:p w14:paraId="38B4B1CC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0715B103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wei" w:date="2021-10-29T13:52:00Z"/>
                <w:rFonts w:ascii="Arial" w:eastAsia="宋体" w:hAnsi="Arial"/>
                <w:sz w:val="18"/>
              </w:rPr>
            </w:pPr>
          </w:p>
        </w:tc>
      </w:tr>
      <w:tr w:rsidR="004C7C67" w:rsidRPr="00C14BE9" w14:paraId="18AFE57B" w14:textId="77777777" w:rsidTr="0031762E">
        <w:trPr>
          <w:ins w:id="578" w:author="wei" w:date="2021-11-15T09:53:00Z"/>
        </w:trPr>
        <w:tc>
          <w:tcPr>
            <w:tcW w:w="4535" w:type="dxa"/>
          </w:tcPr>
          <w:p w14:paraId="7ECB273C" w14:textId="5C3DCE3B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wei" w:date="2021-11-15T09:53:00Z"/>
                <w:rFonts w:ascii="Arial" w:eastAsia="宋体" w:hAnsi="Arial"/>
                <w:sz w:val="18"/>
                <w:highlight w:val="cyan"/>
              </w:rPr>
            </w:pPr>
            <w:ins w:id="580" w:author="wei" w:date="2021-11-15T09:54:00Z">
              <w:r w:rsidRPr="00075A50">
                <w:rPr>
                  <w:rFonts w:ascii="Arial" w:eastAsia="宋体" w:hAnsi="Arial"/>
                  <w:sz w:val="18"/>
                  <w:highlight w:val="cyan"/>
                  <w:lang w:eastAsia="en-GB"/>
                </w:rPr>
                <w:t xml:space="preserve">    </w:t>
              </w:r>
              <w:proofErr w:type="spellStart"/>
              <w:r w:rsidRPr="00075A50">
                <w:rPr>
                  <w:rFonts w:ascii="Arial" w:eastAsia="宋体" w:hAnsi="Arial"/>
                  <w:sz w:val="18"/>
                  <w:highlight w:val="cyan"/>
                  <w:lang w:eastAsia="en-GB"/>
                </w:rPr>
                <w:t>MeasObjectToAddMod</w:t>
              </w:r>
              <w:proofErr w:type="spellEnd"/>
              <w:r w:rsidRPr="00075A50">
                <w:rPr>
                  <w:rFonts w:ascii="Arial" w:eastAsia="宋体" w:hAnsi="Arial"/>
                  <w:sz w:val="18"/>
                  <w:highlight w:val="cyan"/>
                  <w:lang w:eastAsia="en-GB"/>
                </w:rPr>
                <w:t xml:space="preserve">[1] </w:t>
              </w:r>
              <w:r w:rsidRPr="00075A50">
                <w:rPr>
                  <w:rFonts w:ascii="Arial" w:eastAsia="宋体" w:hAnsi="Arial"/>
                  <w:snapToGrid w:val="0"/>
                  <w:sz w:val="18"/>
                  <w:highlight w:val="cyan"/>
                </w:rPr>
                <w:t xml:space="preserve">SEQUENCE </w:t>
              </w:r>
              <w:r w:rsidRPr="00075A50">
                <w:rPr>
                  <w:rFonts w:ascii="Arial" w:eastAsia="宋体" w:hAnsi="Arial"/>
                  <w:sz w:val="18"/>
                  <w:highlight w:val="cyan"/>
                </w:rPr>
                <w:t>{</w:t>
              </w:r>
            </w:ins>
          </w:p>
        </w:tc>
        <w:tc>
          <w:tcPr>
            <w:tcW w:w="2267" w:type="dxa"/>
          </w:tcPr>
          <w:p w14:paraId="52AD185D" w14:textId="77777777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wei" w:date="2021-11-15T09:53:00Z"/>
                <w:rFonts w:ascii="Arial" w:eastAsia="宋体" w:hAnsi="Arial"/>
                <w:sz w:val="18"/>
                <w:highlight w:val="cyan"/>
                <w:lang w:eastAsia="zh-CN"/>
              </w:rPr>
            </w:pPr>
          </w:p>
        </w:tc>
        <w:tc>
          <w:tcPr>
            <w:tcW w:w="1700" w:type="dxa"/>
          </w:tcPr>
          <w:p w14:paraId="558C9375" w14:textId="54665316" w:rsidR="004C7C67" w:rsidRPr="00075A50" w:rsidRDefault="00F519A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2" w:author="wei" w:date="2021-11-15T09:53:00Z"/>
                <w:rFonts w:ascii="Arial" w:eastAsia="宋体" w:hAnsi="Arial"/>
                <w:sz w:val="18"/>
                <w:highlight w:val="cyan"/>
              </w:rPr>
            </w:pPr>
            <w:ins w:id="583" w:author="wei" w:date="2021-11-15T09:55:00Z">
              <w:r w:rsidRPr="00075A50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>entry 1</w:t>
              </w:r>
            </w:ins>
          </w:p>
        </w:tc>
        <w:tc>
          <w:tcPr>
            <w:tcW w:w="1135" w:type="dxa"/>
          </w:tcPr>
          <w:p w14:paraId="0D01CA05" w14:textId="77777777" w:rsidR="004C7C67" w:rsidRPr="00C14BE9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wei" w:date="2021-11-15T09:53:00Z"/>
                <w:rFonts w:ascii="Arial" w:eastAsia="宋体" w:hAnsi="Arial"/>
                <w:sz w:val="18"/>
              </w:rPr>
            </w:pPr>
          </w:p>
        </w:tc>
      </w:tr>
      <w:tr w:rsidR="004C7C67" w:rsidRPr="00C14BE9" w14:paraId="27D1F2E1" w14:textId="77777777" w:rsidTr="0031762E">
        <w:trPr>
          <w:ins w:id="585" w:author="wei" w:date="2021-11-15T09:53:00Z"/>
        </w:trPr>
        <w:tc>
          <w:tcPr>
            <w:tcW w:w="4535" w:type="dxa"/>
          </w:tcPr>
          <w:p w14:paraId="7309F33A" w14:textId="4A1DA578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wei" w:date="2021-11-15T09:53:00Z"/>
                <w:rFonts w:ascii="Arial" w:eastAsia="宋体" w:hAnsi="Arial"/>
                <w:sz w:val="18"/>
                <w:highlight w:val="cyan"/>
              </w:rPr>
            </w:pPr>
            <w:ins w:id="587" w:author="wei" w:date="2021-11-15T09:54:00Z">
              <w:r w:rsidRPr="00075A50">
                <w:rPr>
                  <w:rFonts w:ascii="Arial" w:eastAsia="宋体" w:hAnsi="Arial"/>
                  <w:sz w:val="18"/>
                  <w:highlight w:val="cyan"/>
                </w:rPr>
                <w:t xml:space="preserve">      </w:t>
              </w:r>
              <w:proofErr w:type="spellStart"/>
              <w:r w:rsidRPr="00075A50">
                <w:rPr>
                  <w:rFonts w:ascii="Arial" w:eastAsia="宋体" w:hAnsi="Arial"/>
                  <w:sz w:val="18"/>
                  <w:highlight w:val="cyan"/>
                </w:rPr>
                <w:t>measObjectId</w:t>
              </w:r>
            </w:ins>
            <w:proofErr w:type="spellEnd"/>
          </w:p>
        </w:tc>
        <w:tc>
          <w:tcPr>
            <w:tcW w:w="2267" w:type="dxa"/>
          </w:tcPr>
          <w:p w14:paraId="5FC4EDEE" w14:textId="6E61C5FB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wei" w:date="2021-11-15T09:53:00Z"/>
                <w:rFonts w:ascii="Arial" w:eastAsia="宋体" w:hAnsi="Arial"/>
                <w:sz w:val="18"/>
                <w:highlight w:val="cyan"/>
                <w:lang w:eastAsia="zh-CN"/>
              </w:rPr>
            </w:pPr>
            <w:ins w:id="589" w:author="wei" w:date="2021-11-15T09:54:00Z">
              <w:r w:rsidRPr="00075A50">
                <w:rPr>
                  <w:rFonts w:ascii="Arial" w:eastAsia="宋体" w:hAnsi="Arial"/>
                  <w:sz w:val="18"/>
                  <w:highlight w:val="cyan"/>
                </w:rPr>
                <w:t>1</w:t>
              </w:r>
            </w:ins>
          </w:p>
        </w:tc>
        <w:tc>
          <w:tcPr>
            <w:tcW w:w="1700" w:type="dxa"/>
          </w:tcPr>
          <w:p w14:paraId="20E8B907" w14:textId="77777777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wei" w:date="2021-11-15T09:53:00Z"/>
                <w:rFonts w:ascii="Arial" w:eastAsia="宋体" w:hAnsi="Arial"/>
                <w:sz w:val="18"/>
                <w:highlight w:val="cyan"/>
              </w:rPr>
            </w:pPr>
          </w:p>
        </w:tc>
        <w:tc>
          <w:tcPr>
            <w:tcW w:w="1135" w:type="dxa"/>
          </w:tcPr>
          <w:p w14:paraId="1B0EF4CC" w14:textId="77777777" w:rsidR="004C7C67" w:rsidRPr="00C14BE9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wei" w:date="2021-11-15T09:53:00Z"/>
                <w:rFonts w:ascii="Arial" w:eastAsia="宋体" w:hAnsi="Arial"/>
                <w:sz w:val="18"/>
              </w:rPr>
            </w:pPr>
          </w:p>
        </w:tc>
      </w:tr>
      <w:tr w:rsidR="004C7C67" w:rsidRPr="00C14BE9" w14:paraId="40B77DDF" w14:textId="77777777" w:rsidTr="0031762E">
        <w:trPr>
          <w:ins w:id="592" w:author="wei" w:date="2021-11-15T09:53:00Z"/>
        </w:trPr>
        <w:tc>
          <w:tcPr>
            <w:tcW w:w="4535" w:type="dxa"/>
          </w:tcPr>
          <w:p w14:paraId="4DB7C545" w14:textId="37F522C6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wei" w:date="2021-11-15T09:53:00Z"/>
                <w:rFonts w:ascii="Arial" w:eastAsia="宋体" w:hAnsi="Arial"/>
                <w:sz w:val="18"/>
                <w:highlight w:val="cyan"/>
              </w:rPr>
            </w:pPr>
            <w:ins w:id="594" w:author="wei" w:date="2021-11-15T09:54:00Z">
              <w:r w:rsidRPr="00075A50">
                <w:rPr>
                  <w:rFonts w:ascii="Arial" w:eastAsia="宋体" w:hAnsi="Arial"/>
                  <w:sz w:val="18"/>
                  <w:highlight w:val="cyan"/>
                </w:rPr>
                <w:t xml:space="preserve">      </w:t>
              </w:r>
              <w:proofErr w:type="spellStart"/>
              <w:r w:rsidRPr="00075A50">
                <w:rPr>
                  <w:rFonts w:ascii="Arial" w:eastAsia="宋体" w:hAnsi="Arial"/>
                  <w:sz w:val="18"/>
                  <w:highlight w:val="cyan"/>
                </w:rPr>
                <w:t>measObject</w:t>
              </w:r>
              <w:proofErr w:type="spellEnd"/>
              <w:r w:rsidRPr="00075A50">
                <w:rPr>
                  <w:rFonts w:ascii="Arial" w:eastAsia="宋体" w:hAnsi="Arial"/>
                  <w:sz w:val="18"/>
                  <w:highlight w:val="cyan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E17CB0D" w14:textId="77777777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wei" w:date="2021-11-15T09:53:00Z"/>
                <w:rFonts w:ascii="Arial" w:eastAsia="宋体" w:hAnsi="Arial"/>
                <w:sz w:val="18"/>
                <w:highlight w:val="cyan"/>
                <w:lang w:eastAsia="zh-CN"/>
              </w:rPr>
            </w:pPr>
          </w:p>
        </w:tc>
        <w:tc>
          <w:tcPr>
            <w:tcW w:w="1700" w:type="dxa"/>
          </w:tcPr>
          <w:p w14:paraId="11D5632E" w14:textId="77777777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wei" w:date="2021-11-15T09:53:00Z"/>
                <w:rFonts w:ascii="Arial" w:eastAsia="宋体" w:hAnsi="Arial"/>
                <w:sz w:val="18"/>
                <w:highlight w:val="cyan"/>
              </w:rPr>
            </w:pPr>
          </w:p>
        </w:tc>
        <w:tc>
          <w:tcPr>
            <w:tcW w:w="1135" w:type="dxa"/>
          </w:tcPr>
          <w:p w14:paraId="424A8AB1" w14:textId="77777777" w:rsidR="004C7C67" w:rsidRPr="00C14BE9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wei" w:date="2021-11-15T09:53:00Z"/>
                <w:rFonts w:ascii="Arial" w:eastAsia="宋体" w:hAnsi="Arial"/>
                <w:sz w:val="18"/>
              </w:rPr>
            </w:pPr>
          </w:p>
        </w:tc>
      </w:tr>
      <w:tr w:rsidR="004C7C67" w:rsidRPr="00C14BE9" w14:paraId="5C2D144E" w14:textId="77777777" w:rsidTr="0031762E">
        <w:trPr>
          <w:ins w:id="598" w:author="wei" w:date="2021-11-15T09:54:00Z"/>
        </w:trPr>
        <w:tc>
          <w:tcPr>
            <w:tcW w:w="4535" w:type="dxa"/>
          </w:tcPr>
          <w:p w14:paraId="5702968F" w14:textId="7E8A33BC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wei" w:date="2021-11-15T09:54:00Z"/>
                <w:rFonts w:ascii="Arial" w:eastAsia="宋体" w:hAnsi="Arial"/>
                <w:sz w:val="18"/>
                <w:highlight w:val="cyan"/>
                <w:lang w:eastAsia="zh-CN"/>
              </w:rPr>
            </w:pPr>
            <w:ins w:id="600" w:author="wei" w:date="2021-11-15T09:54:00Z">
              <w:r w:rsidRPr="00075A50">
                <w:rPr>
                  <w:rFonts w:ascii="Arial" w:eastAsia="宋体" w:hAnsi="Arial"/>
                  <w:sz w:val="18"/>
                  <w:highlight w:val="cyan"/>
                </w:rPr>
                <w:t xml:space="preserve">        </w:t>
              </w:r>
              <w:proofErr w:type="spellStart"/>
              <w:r w:rsidRPr="00075A50">
                <w:rPr>
                  <w:rFonts w:ascii="Arial" w:eastAsia="宋体" w:hAnsi="Arial"/>
                  <w:sz w:val="18"/>
                  <w:highlight w:val="cyan"/>
                </w:rPr>
                <w:t>measObjectNR</w:t>
              </w:r>
              <w:proofErr w:type="spellEnd"/>
            </w:ins>
          </w:p>
        </w:tc>
        <w:tc>
          <w:tcPr>
            <w:tcW w:w="2267" w:type="dxa"/>
          </w:tcPr>
          <w:p w14:paraId="1956CA23" w14:textId="3A0E5334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wei" w:date="2021-11-15T09:54:00Z"/>
                <w:rFonts w:ascii="Arial" w:eastAsia="宋体" w:hAnsi="Arial"/>
                <w:sz w:val="18"/>
                <w:highlight w:val="cyan"/>
                <w:lang w:eastAsia="zh-CN"/>
              </w:rPr>
            </w:pPr>
            <w:proofErr w:type="spellStart"/>
            <w:ins w:id="602" w:author="wei" w:date="2021-11-15T09:54:00Z">
              <w:r w:rsidRPr="00075A50">
                <w:rPr>
                  <w:rFonts w:ascii="Arial" w:eastAsia="宋体" w:hAnsi="Arial"/>
                  <w:sz w:val="18"/>
                  <w:highlight w:val="cyan"/>
                </w:rPr>
                <w:t>MeasObjectNR</w:t>
              </w:r>
              <w:proofErr w:type="spellEnd"/>
            </w:ins>
          </w:p>
        </w:tc>
        <w:tc>
          <w:tcPr>
            <w:tcW w:w="1700" w:type="dxa"/>
          </w:tcPr>
          <w:p w14:paraId="3195608E" w14:textId="77777777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wei" w:date="2021-11-15T09:54:00Z"/>
                <w:rFonts w:ascii="Arial" w:eastAsia="宋体" w:hAnsi="Arial"/>
                <w:sz w:val="18"/>
                <w:highlight w:val="cyan"/>
              </w:rPr>
            </w:pPr>
          </w:p>
        </w:tc>
        <w:tc>
          <w:tcPr>
            <w:tcW w:w="1135" w:type="dxa"/>
          </w:tcPr>
          <w:p w14:paraId="4AA5F822" w14:textId="77777777" w:rsidR="004C7C67" w:rsidRPr="00C14BE9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wei" w:date="2021-11-15T09:54:00Z"/>
                <w:rFonts w:ascii="Arial" w:eastAsia="宋体" w:hAnsi="Arial"/>
                <w:sz w:val="18"/>
              </w:rPr>
            </w:pPr>
          </w:p>
        </w:tc>
      </w:tr>
      <w:tr w:rsidR="004C7C67" w:rsidRPr="00C14BE9" w14:paraId="58398AFC" w14:textId="77777777" w:rsidTr="0031762E">
        <w:trPr>
          <w:ins w:id="605" w:author="wei" w:date="2021-11-15T09:54:00Z"/>
        </w:trPr>
        <w:tc>
          <w:tcPr>
            <w:tcW w:w="4535" w:type="dxa"/>
          </w:tcPr>
          <w:p w14:paraId="52C5A8BD" w14:textId="5A98EC1B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wei" w:date="2021-11-15T09:54:00Z"/>
                <w:rFonts w:ascii="Arial" w:eastAsia="宋体" w:hAnsi="Arial"/>
                <w:sz w:val="18"/>
                <w:highlight w:val="cyan"/>
              </w:rPr>
            </w:pPr>
            <w:ins w:id="607" w:author="wei" w:date="2021-11-15T09:54:00Z">
              <w:r w:rsidRPr="00075A50">
                <w:rPr>
                  <w:rFonts w:ascii="Arial" w:eastAsia="宋体" w:hAnsi="Arial"/>
                  <w:sz w:val="18"/>
                  <w:highlight w:val="cyan"/>
                </w:rPr>
                <w:t xml:space="preserve">      </w:t>
              </w:r>
              <w:r w:rsidRPr="00075A50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3E72BF6" w14:textId="77777777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wei" w:date="2021-11-15T09:54:00Z"/>
                <w:rFonts w:ascii="Arial" w:eastAsia="宋体" w:hAnsi="Arial"/>
                <w:sz w:val="18"/>
                <w:highlight w:val="cyan"/>
                <w:lang w:eastAsia="zh-CN"/>
              </w:rPr>
            </w:pPr>
          </w:p>
        </w:tc>
        <w:tc>
          <w:tcPr>
            <w:tcW w:w="1700" w:type="dxa"/>
          </w:tcPr>
          <w:p w14:paraId="568E32EA" w14:textId="77777777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wei" w:date="2021-11-15T09:54:00Z"/>
                <w:rFonts w:ascii="Arial" w:eastAsia="宋体" w:hAnsi="Arial"/>
                <w:sz w:val="18"/>
                <w:highlight w:val="cyan"/>
              </w:rPr>
            </w:pPr>
          </w:p>
        </w:tc>
        <w:tc>
          <w:tcPr>
            <w:tcW w:w="1135" w:type="dxa"/>
          </w:tcPr>
          <w:p w14:paraId="28441DD7" w14:textId="77777777" w:rsidR="004C7C67" w:rsidRPr="00C14BE9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0" w:author="wei" w:date="2021-11-15T09:54:00Z"/>
                <w:rFonts w:ascii="Arial" w:eastAsia="宋体" w:hAnsi="Arial"/>
                <w:sz w:val="18"/>
              </w:rPr>
            </w:pPr>
          </w:p>
        </w:tc>
      </w:tr>
      <w:tr w:rsidR="004C7C67" w:rsidRPr="00C14BE9" w14:paraId="779C9906" w14:textId="77777777" w:rsidTr="0031762E">
        <w:trPr>
          <w:ins w:id="611" w:author="wei" w:date="2021-11-15T09:53:00Z"/>
        </w:trPr>
        <w:tc>
          <w:tcPr>
            <w:tcW w:w="4535" w:type="dxa"/>
          </w:tcPr>
          <w:p w14:paraId="0484FAAB" w14:textId="37A69C54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wei" w:date="2021-11-15T09:53:00Z"/>
                <w:rFonts w:ascii="Arial" w:eastAsia="宋体" w:hAnsi="Arial"/>
                <w:sz w:val="18"/>
                <w:highlight w:val="cyan"/>
              </w:rPr>
            </w:pPr>
            <w:ins w:id="613" w:author="wei" w:date="2021-11-15T09:54:00Z">
              <w:r w:rsidRPr="00075A50">
                <w:rPr>
                  <w:rFonts w:ascii="Arial" w:eastAsia="宋体" w:hAnsi="Arial"/>
                  <w:sz w:val="18"/>
                  <w:highlight w:val="cya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9134F4" w14:textId="77777777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wei" w:date="2021-11-15T09:53:00Z"/>
                <w:rFonts w:ascii="Arial" w:eastAsia="宋体" w:hAnsi="Arial"/>
                <w:sz w:val="18"/>
                <w:highlight w:val="cyan"/>
                <w:lang w:eastAsia="zh-CN"/>
              </w:rPr>
            </w:pPr>
          </w:p>
        </w:tc>
        <w:tc>
          <w:tcPr>
            <w:tcW w:w="1700" w:type="dxa"/>
          </w:tcPr>
          <w:p w14:paraId="69A975BD" w14:textId="77777777" w:rsidR="004C7C67" w:rsidRPr="00075A50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wei" w:date="2021-11-15T09:53:00Z"/>
                <w:rFonts w:ascii="Arial" w:eastAsia="宋体" w:hAnsi="Arial"/>
                <w:sz w:val="18"/>
                <w:highlight w:val="cyan"/>
              </w:rPr>
            </w:pPr>
          </w:p>
        </w:tc>
        <w:tc>
          <w:tcPr>
            <w:tcW w:w="1135" w:type="dxa"/>
          </w:tcPr>
          <w:p w14:paraId="2516D2AA" w14:textId="77777777" w:rsidR="004C7C67" w:rsidRPr="00C14BE9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wei" w:date="2021-11-15T09:53:00Z"/>
                <w:rFonts w:ascii="Arial" w:eastAsia="宋体" w:hAnsi="Arial"/>
                <w:sz w:val="18"/>
              </w:rPr>
            </w:pPr>
          </w:p>
        </w:tc>
      </w:tr>
      <w:tr w:rsidR="00061458" w:rsidRPr="00C14BE9" w14:paraId="4A516FE6" w14:textId="77777777" w:rsidTr="0031762E">
        <w:trPr>
          <w:ins w:id="617" w:author="wei" w:date="2021-10-29T13:52:00Z"/>
        </w:trPr>
        <w:tc>
          <w:tcPr>
            <w:tcW w:w="4535" w:type="dxa"/>
          </w:tcPr>
          <w:p w14:paraId="02935243" w14:textId="31CCF554" w:rsidR="00061458" w:rsidRPr="00C14BE9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wei" w:date="2021-10-29T13:52:00Z"/>
                <w:rFonts w:ascii="Arial" w:eastAsia="宋体" w:hAnsi="Arial"/>
                <w:sz w:val="18"/>
              </w:rPr>
            </w:pPr>
            <w:ins w:id="619" w:author="wei" w:date="2021-10-29T13:52:00Z"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>
                <w:rPr>
                  <w:rFonts w:ascii="Arial" w:eastAsia="宋体" w:hAnsi="Arial"/>
                  <w:sz w:val="18"/>
                  <w:lang w:eastAsia="en-GB"/>
                </w:rPr>
                <w:t>MeasObjectToAddMod</w:t>
              </w:r>
              <w:proofErr w:type="spellEnd"/>
              <w:r>
                <w:rPr>
                  <w:rFonts w:ascii="Arial" w:eastAsia="宋体" w:hAnsi="Arial"/>
                  <w:sz w:val="18"/>
                  <w:lang w:eastAsia="en-GB"/>
                </w:rPr>
                <w:t>[</w:t>
              </w:r>
            </w:ins>
            <w:ins w:id="620" w:author="wei" w:date="2021-11-15T09:54:00Z">
              <w:r w:rsidRPr="005165A0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2</w:t>
              </w:r>
            </w:ins>
            <w:ins w:id="621" w:author="wei" w:date="2021-10-29T13:52:00Z">
              <w:r w:rsidR="00061458"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] </w:t>
              </w:r>
              <w:r w:rsidR="00061458" w:rsidRPr="00C14BE9">
                <w:rPr>
                  <w:rFonts w:ascii="Arial" w:eastAsia="宋体" w:hAnsi="Arial"/>
                  <w:snapToGrid w:val="0"/>
                  <w:sz w:val="18"/>
                </w:rPr>
                <w:t xml:space="preserve">SEQUENCE </w:t>
              </w:r>
              <w:r w:rsidR="00061458" w:rsidRPr="00C14BE9">
                <w:rPr>
                  <w:rFonts w:ascii="Arial" w:eastAsia="宋体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68C77ADA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7C0E4F9" w14:textId="6DD4B29C" w:rsidR="00061458" w:rsidRPr="00C14BE9" w:rsidRDefault="00F519A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3" w:author="wei" w:date="2021-10-29T13:52:00Z"/>
                <w:rFonts w:ascii="Arial" w:eastAsia="宋体" w:hAnsi="Arial"/>
                <w:sz w:val="18"/>
                <w:lang w:eastAsia="zh-CN"/>
              </w:rPr>
            </w:pPr>
            <w:ins w:id="624" w:author="wei" w:date="2021-11-15T09:55:00Z">
              <w:r w:rsidRPr="005165A0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 xml:space="preserve">entry </w:t>
              </w:r>
              <w:r w:rsidRPr="005165A0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2</w:t>
              </w:r>
            </w:ins>
          </w:p>
        </w:tc>
        <w:tc>
          <w:tcPr>
            <w:tcW w:w="1135" w:type="dxa"/>
          </w:tcPr>
          <w:p w14:paraId="4E1D04E4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5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7E3AB42" w14:textId="77777777" w:rsidTr="0031762E">
        <w:trPr>
          <w:ins w:id="626" w:author="wei" w:date="2021-10-29T13:52:00Z"/>
        </w:trPr>
        <w:tc>
          <w:tcPr>
            <w:tcW w:w="4535" w:type="dxa"/>
            <w:hideMark/>
          </w:tcPr>
          <w:p w14:paraId="313EB8ED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wei" w:date="2021-10-29T13:52:00Z"/>
                <w:rFonts w:ascii="Arial" w:eastAsia="宋体" w:hAnsi="Arial"/>
                <w:sz w:val="18"/>
              </w:rPr>
            </w:pPr>
            <w:ins w:id="628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measObjectId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4E4924ED" w14:textId="5053A7F9" w:rsidR="00061458" w:rsidRPr="00C14BE9" w:rsidRDefault="004C7C67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wei" w:date="2021-10-29T13:52:00Z"/>
                <w:rFonts w:ascii="Arial" w:eastAsia="宋体" w:hAnsi="Arial"/>
                <w:sz w:val="18"/>
                <w:lang w:eastAsia="zh-CN"/>
              </w:rPr>
            </w:pPr>
            <w:ins w:id="630" w:author="wei" w:date="2021-11-15T09:54:00Z">
              <w:r w:rsidRPr="005165A0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671A8737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7FC2312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C494F17" w14:textId="77777777" w:rsidTr="0031762E">
        <w:trPr>
          <w:ins w:id="633" w:author="wei" w:date="2021-10-29T13:52:00Z"/>
        </w:trPr>
        <w:tc>
          <w:tcPr>
            <w:tcW w:w="4535" w:type="dxa"/>
            <w:hideMark/>
          </w:tcPr>
          <w:p w14:paraId="542DEEF3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wei" w:date="2021-10-29T13:52:00Z"/>
                <w:rFonts w:ascii="Arial" w:eastAsia="宋体" w:hAnsi="Arial"/>
                <w:sz w:val="18"/>
              </w:rPr>
            </w:pPr>
            <w:ins w:id="635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measObject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0134B04E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5D5C5383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9FCA4C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13F8676" w14:textId="77777777" w:rsidTr="0031762E">
        <w:trPr>
          <w:ins w:id="639" w:author="wei" w:date="2021-10-29T13:52:00Z"/>
        </w:trPr>
        <w:tc>
          <w:tcPr>
            <w:tcW w:w="4535" w:type="dxa"/>
            <w:hideMark/>
          </w:tcPr>
          <w:p w14:paraId="136BEA1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0" w:author="wei" w:date="2021-10-29T13:52:00Z"/>
                <w:rFonts w:ascii="Arial" w:eastAsia="宋体" w:hAnsi="Arial"/>
                <w:sz w:val="18"/>
              </w:rPr>
            </w:pPr>
            <w:ins w:id="641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  </w:t>
              </w:r>
              <w:r w:rsidRPr="003C7DCA">
                <w:rPr>
                  <w:rFonts w:ascii="Arial" w:eastAsia="宋体" w:hAnsi="Arial"/>
                  <w:sz w:val="18"/>
                </w:rPr>
                <w:t>measObjectNR-SL-r16</w:t>
              </w:r>
            </w:ins>
          </w:p>
        </w:tc>
        <w:tc>
          <w:tcPr>
            <w:tcW w:w="2267" w:type="dxa"/>
            <w:hideMark/>
          </w:tcPr>
          <w:p w14:paraId="2DFF574F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wei" w:date="2021-10-29T13:52:00Z"/>
                <w:rFonts w:ascii="Arial" w:eastAsia="宋体" w:hAnsi="Arial"/>
                <w:sz w:val="18"/>
              </w:rPr>
            </w:pPr>
            <w:proofErr w:type="spellStart"/>
            <w:ins w:id="643" w:author="wei" w:date="2021-10-29T13:52:00Z">
              <w:r w:rsidRPr="003C7DCA">
                <w:rPr>
                  <w:rFonts w:ascii="Arial" w:eastAsia="宋体" w:hAnsi="Arial"/>
                  <w:sz w:val="18"/>
                </w:rPr>
                <w:t>MeasObjectNR</w:t>
              </w:r>
              <w:proofErr w:type="spellEnd"/>
              <w:r w:rsidRPr="003C7DCA">
                <w:rPr>
                  <w:rFonts w:ascii="Arial" w:eastAsia="宋体" w:hAnsi="Arial"/>
                  <w:sz w:val="18"/>
                </w:rPr>
                <w:t>-SL</w:t>
              </w:r>
            </w:ins>
          </w:p>
        </w:tc>
        <w:tc>
          <w:tcPr>
            <w:tcW w:w="1700" w:type="dxa"/>
          </w:tcPr>
          <w:p w14:paraId="37C52FF7" w14:textId="77777777" w:rsidR="00061458" w:rsidRPr="003C7DCA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22CDEE66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47E66206" w14:textId="77777777" w:rsidTr="0031762E">
        <w:trPr>
          <w:ins w:id="646" w:author="wei" w:date="2021-10-29T13:52:00Z"/>
        </w:trPr>
        <w:tc>
          <w:tcPr>
            <w:tcW w:w="4535" w:type="dxa"/>
            <w:hideMark/>
          </w:tcPr>
          <w:p w14:paraId="0D163AAE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wei" w:date="2021-10-29T13:52:00Z"/>
                <w:rFonts w:ascii="Arial" w:eastAsia="宋体" w:hAnsi="Arial"/>
                <w:sz w:val="18"/>
                <w:lang w:eastAsia="zh-CN"/>
              </w:rPr>
            </w:pPr>
            <w:ins w:id="648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r w:rsidRPr="00C14BE9">
                <w:rPr>
                  <w:rFonts w:ascii="Arial" w:eastAsia="宋体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8D5E893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31480E32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0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</w:tcPr>
          <w:p w14:paraId="34554FE2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D7AD840" w14:textId="77777777" w:rsidTr="0031762E">
        <w:trPr>
          <w:ins w:id="652" w:author="wei" w:date="2021-10-29T13:52:00Z"/>
        </w:trPr>
        <w:tc>
          <w:tcPr>
            <w:tcW w:w="4535" w:type="dxa"/>
            <w:hideMark/>
          </w:tcPr>
          <w:p w14:paraId="6C4B609C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wei" w:date="2021-10-29T13:52:00Z"/>
                <w:rFonts w:ascii="Arial" w:eastAsia="宋体" w:hAnsi="Arial"/>
                <w:sz w:val="18"/>
              </w:rPr>
            </w:pPr>
            <w:ins w:id="654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2C6381C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963522E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254778A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1EE18AF5" w14:textId="77777777" w:rsidTr="0031762E">
        <w:trPr>
          <w:ins w:id="658" w:author="wei" w:date="2021-10-29T13:52:00Z"/>
        </w:trPr>
        <w:tc>
          <w:tcPr>
            <w:tcW w:w="4535" w:type="dxa"/>
            <w:hideMark/>
          </w:tcPr>
          <w:p w14:paraId="4CC6F766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wei" w:date="2021-10-29T13:52:00Z"/>
                <w:rFonts w:ascii="Arial" w:eastAsia="宋体" w:hAnsi="Arial"/>
                <w:sz w:val="18"/>
              </w:rPr>
            </w:pPr>
            <w:ins w:id="660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80DF054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9C98C0D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40E97C7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7ADE5BB5" w14:textId="77777777" w:rsidTr="0031762E">
        <w:trPr>
          <w:ins w:id="664" w:author="wei" w:date="2021-10-29T13:52:00Z"/>
        </w:trPr>
        <w:tc>
          <w:tcPr>
            <w:tcW w:w="4535" w:type="dxa"/>
            <w:hideMark/>
          </w:tcPr>
          <w:p w14:paraId="4D9C8E6D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wei" w:date="2021-10-29T13:52:00Z"/>
                <w:rFonts w:ascii="Arial" w:eastAsia="宋体" w:hAnsi="Arial"/>
                <w:sz w:val="18"/>
              </w:rPr>
            </w:pPr>
            <w:ins w:id="666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reportConfigToAddModList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SEQUENCE (SIZE (1..maxReportConfigId)) OF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ReportConfigToAddMod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hideMark/>
          </w:tcPr>
          <w:p w14:paraId="0A10D8FF" w14:textId="6C723B3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wei" w:date="2021-10-29T13:52:00Z"/>
                <w:rFonts w:ascii="Arial" w:eastAsia="宋体" w:hAnsi="Arial"/>
                <w:sz w:val="18"/>
                <w:lang w:eastAsia="zh-CN"/>
              </w:rPr>
            </w:pPr>
            <w:ins w:id="668" w:author="wei" w:date="2021-10-29T13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C14BE9">
                <w:rPr>
                  <w:rFonts w:ascii="Arial" w:eastAsia="宋体" w:hAnsi="Arial"/>
                  <w:sz w:val="18"/>
                </w:rPr>
                <w:t xml:space="preserve"> entr</w:t>
              </w:r>
            </w:ins>
            <w:ins w:id="669" w:author="wei" w:date="2021-11-15T10:02:00Z">
              <w:r w:rsidR="006F1B81"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1700" w:type="dxa"/>
          </w:tcPr>
          <w:p w14:paraId="4361699B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0B1D3747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73D3B918" w14:textId="77777777" w:rsidTr="0031762E">
        <w:trPr>
          <w:ins w:id="672" w:author="wei" w:date="2021-10-29T13:52:00Z"/>
        </w:trPr>
        <w:tc>
          <w:tcPr>
            <w:tcW w:w="4535" w:type="dxa"/>
          </w:tcPr>
          <w:p w14:paraId="3F712272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wei" w:date="2021-10-29T13:52:00Z"/>
                <w:rFonts w:ascii="Arial" w:eastAsia="宋体" w:hAnsi="Arial"/>
                <w:sz w:val="18"/>
              </w:rPr>
            </w:pPr>
            <w:ins w:id="674" w:author="wei" w:date="2021-10-29T13:52:00Z"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ReportConfigToAddMod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[1]</w:t>
              </w:r>
              <w:r w:rsidRPr="00C14BE9">
                <w:rPr>
                  <w:rFonts w:ascii="Arial" w:eastAsia="宋体" w:hAnsi="Arial"/>
                  <w:snapToGrid w:val="0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2433445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7393880" w14:textId="61197596" w:rsidR="00061458" w:rsidRPr="00C14BE9" w:rsidRDefault="0044096E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wei" w:date="2021-10-29T13:52:00Z"/>
                <w:rFonts w:ascii="Arial" w:eastAsia="宋体" w:hAnsi="Arial"/>
                <w:sz w:val="18"/>
              </w:rPr>
            </w:pPr>
            <w:ins w:id="677" w:author="wei" w:date="2021-11-15T10:09:00Z">
              <w:r w:rsidRPr="0044096E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>entry 1</w:t>
              </w:r>
            </w:ins>
          </w:p>
        </w:tc>
        <w:tc>
          <w:tcPr>
            <w:tcW w:w="1135" w:type="dxa"/>
          </w:tcPr>
          <w:p w14:paraId="09393C87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4474A71D" w14:textId="77777777" w:rsidTr="0031762E">
        <w:trPr>
          <w:ins w:id="679" w:author="wei" w:date="2021-10-29T13:52:00Z"/>
        </w:trPr>
        <w:tc>
          <w:tcPr>
            <w:tcW w:w="4535" w:type="dxa"/>
            <w:hideMark/>
          </w:tcPr>
          <w:p w14:paraId="1C70B473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wei" w:date="2021-10-29T13:52:00Z"/>
                <w:rFonts w:ascii="Arial" w:eastAsia="宋体" w:hAnsi="Arial"/>
                <w:sz w:val="18"/>
              </w:rPr>
            </w:pPr>
            <w:ins w:id="681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reportConfigId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2AC75474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wei" w:date="2021-10-29T13:52:00Z"/>
                <w:rFonts w:ascii="Arial" w:eastAsia="宋体" w:hAnsi="Arial"/>
                <w:sz w:val="18"/>
              </w:rPr>
            </w:pPr>
            <w:ins w:id="683" w:author="wei" w:date="2021-10-29T13:52:00Z">
              <w:r w:rsidRPr="00C14BE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3BFFB437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5BB18629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A0F34F0" w14:textId="77777777" w:rsidTr="0031762E">
        <w:trPr>
          <w:ins w:id="686" w:author="wei" w:date="2021-10-29T13:52:00Z"/>
        </w:trPr>
        <w:tc>
          <w:tcPr>
            <w:tcW w:w="4535" w:type="dxa"/>
            <w:hideMark/>
          </w:tcPr>
          <w:p w14:paraId="4A3BE3AB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wei" w:date="2021-10-29T13:52:00Z"/>
                <w:rFonts w:ascii="Arial" w:eastAsia="宋体" w:hAnsi="Arial"/>
                <w:sz w:val="18"/>
              </w:rPr>
            </w:pPr>
            <w:ins w:id="688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r w:rsidRPr="00BD3184">
                <w:rPr>
                  <w:rFonts w:ascii="Arial" w:eastAsia="宋体" w:hAnsi="Arial"/>
                  <w:sz w:val="18"/>
                </w:rPr>
                <w:t>reportConfigNR-SL-r16</w:t>
              </w:r>
            </w:ins>
          </w:p>
        </w:tc>
        <w:tc>
          <w:tcPr>
            <w:tcW w:w="2267" w:type="dxa"/>
            <w:hideMark/>
          </w:tcPr>
          <w:p w14:paraId="7699F2AE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wei" w:date="2021-10-29T13:52:00Z"/>
                <w:rFonts w:ascii="Arial" w:eastAsia="宋体" w:hAnsi="Arial"/>
                <w:sz w:val="18"/>
              </w:rPr>
            </w:pPr>
            <w:proofErr w:type="spellStart"/>
            <w:ins w:id="690" w:author="wei" w:date="2021-10-29T13:52:00Z">
              <w:r w:rsidRPr="00BD3184">
                <w:rPr>
                  <w:rFonts w:ascii="Arial" w:eastAsia="宋体" w:hAnsi="Arial"/>
                  <w:sz w:val="18"/>
                </w:rPr>
                <w:t>ReportConfigNR</w:t>
              </w:r>
              <w:proofErr w:type="spellEnd"/>
              <w:r w:rsidRPr="00BD3184">
                <w:rPr>
                  <w:rFonts w:ascii="Arial" w:eastAsia="宋体" w:hAnsi="Arial"/>
                  <w:sz w:val="18"/>
                </w:rPr>
                <w:t>-SL</w:t>
              </w:r>
              <w:r w:rsidRPr="00C90C4A">
                <w:rPr>
                  <w:rFonts w:ascii="Arial" w:eastAsia="宋体" w:hAnsi="Arial" w:hint="eastAsia"/>
                  <w:sz w:val="18"/>
                </w:rPr>
                <w:t>-</w:t>
              </w:r>
              <w:r w:rsidRPr="00C80FE5">
                <w:rPr>
                  <w:rFonts w:ascii="Arial" w:eastAsia="宋体" w:hAnsi="Arial"/>
                  <w:sz w:val="18"/>
                </w:rPr>
                <w:t>PERIODICAL</w:t>
              </w:r>
            </w:ins>
          </w:p>
        </w:tc>
        <w:tc>
          <w:tcPr>
            <w:tcW w:w="1700" w:type="dxa"/>
          </w:tcPr>
          <w:p w14:paraId="0AFFFC1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975DF96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3212483" w14:textId="77777777" w:rsidTr="0031762E">
        <w:trPr>
          <w:ins w:id="693" w:author="wei" w:date="2021-10-29T13:52:00Z"/>
        </w:trPr>
        <w:tc>
          <w:tcPr>
            <w:tcW w:w="4535" w:type="dxa"/>
          </w:tcPr>
          <w:p w14:paraId="146EC4EA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wei" w:date="2021-10-29T13:52:00Z"/>
                <w:rFonts w:ascii="Arial" w:eastAsia="宋体" w:hAnsi="Arial"/>
                <w:sz w:val="18"/>
                <w:lang w:eastAsia="en-GB"/>
              </w:rPr>
            </w:pPr>
            <w:ins w:id="695" w:author="wei" w:date="2021-10-29T13:52:00Z"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88503CB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1EF8B3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7DBBA7CB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C4FF60A" w14:textId="77777777" w:rsidTr="0031762E">
        <w:trPr>
          <w:ins w:id="699" w:author="wei" w:date="2021-10-29T13:52:00Z"/>
        </w:trPr>
        <w:tc>
          <w:tcPr>
            <w:tcW w:w="4535" w:type="dxa"/>
            <w:hideMark/>
          </w:tcPr>
          <w:p w14:paraId="4982828A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wei" w:date="2021-10-29T13:52:00Z"/>
                <w:rFonts w:ascii="Arial" w:eastAsia="宋体" w:hAnsi="Arial"/>
                <w:sz w:val="18"/>
              </w:rPr>
            </w:pPr>
            <w:ins w:id="701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ED6D6E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02FE3B0D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6E2C15DF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D7971C5" w14:textId="77777777" w:rsidTr="0031762E">
        <w:trPr>
          <w:ins w:id="705" w:author="wei" w:date="2021-10-29T13:52:00Z"/>
        </w:trPr>
        <w:tc>
          <w:tcPr>
            <w:tcW w:w="4535" w:type="dxa"/>
            <w:hideMark/>
          </w:tcPr>
          <w:p w14:paraId="129EA8F0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wei" w:date="2021-10-29T13:52:00Z"/>
                <w:rFonts w:ascii="Arial" w:eastAsia="宋体" w:hAnsi="Arial"/>
                <w:sz w:val="18"/>
              </w:rPr>
            </w:pPr>
            <w:ins w:id="707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measIdToAddModList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SEQUENCE (SIZE (1..</w:t>
              </w:r>
              <w:r w:rsidRPr="00C14BE9">
                <w:rPr>
                  <w:rFonts w:ascii="Arial" w:eastAsia="宋体" w:hAnsi="Arial"/>
                  <w:snapToGrid w:val="0"/>
                  <w:sz w:val="18"/>
                </w:rPr>
                <w:t xml:space="preserve"> </w:t>
              </w:r>
              <w:proofErr w:type="spellStart"/>
              <w:r w:rsidRPr="00C14BE9">
                <w:rPr>
                  <w:rFonts w:ascii="Arial" w:eastAsia="宋体" w:hAnsi="Arial"/>
                  <w:snapToGrid w:val="0"/>
                  <w:sz w:val="18"/>
                </w:rPr>
                <w:t>maxNrofMeasId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)) OF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MeasIdToAddMod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  <w:hideMark/>
          </w:tcPr>
          <w:p w14:paraId="6BC3C7B7" w14:textId="46623563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wei" w:date="2021-10-29T13:52:00Z"/>
                <w:rFonts w:ascii="Arial" w:eastAsia="宋体" w:hAnsi="Arial"/>
                <w:sz w:val="18"/>
                <w:lang w:eastAsia="zh-CN"/>
              </w:rPr>
            </w:pPr>
            <w:ins w:id="709" w:author="wei" w:date="2021-10-29T13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C14BE9">
                <w:rPr>
                  <w:rFonts w:ascii="Arial" w:eastAsia="宋体" w:hAnsi="Arial"/>
                  <w:sz w:val="18"/>
                </w:rPr>
                <w:t xml:space="preserve"> entr</w:t>
              </w:r>
            </w:ins>
            <w:ins w:id="710" w:author="wei" w:date="2021-11-15T10:02:00Z">
              <w:r w:rsidR="006F1B81"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1700" w:type="dxa"/>
          </w:tcPr>
          <w:p w14:paraId="50D1B117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78391B4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3F076E8E" w14:textId="77777777" w:rsidTr="0031762E">
        <w:trPr>
          <w:ins w:id="713" w:author="wei" w:date="2021-10-29T13:52:00Z"/>
        </w:trPr>
        <w:tc>
          <w:tcPr>
            <w:tcW w:w="4535" w:type="dxa"/>
          </w:tcPr>
          <w:p w14:paraId="270E621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wei" w:date="2021-10-29T13:52:00Z"/>
                <w:rFonts w:ascii="Arial" w:eastAsia="宋体" w:hAnsi="Arial"/>
                <w:sz w:val="18"/>
              </w:rPr>
            </w:pPr>
            <w:ins w:id="715" w:author="wei" w:date="2021-10-29T13:52:00Z"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MeasIdToAddMod</w:t>
              </w:r>
              <w:proofErr w:type="spellEnd"/>
              <w:r w:rsidRPr="00C14BE9">
                <w:rPr>
                  <w:rFonts w:ascii="Arial" w:eastAsia="宋体" w:hAnsi="Arial"/>
                  <w:sz w:val="18"/>
                  <w:lang w:eastAsia="en-GB"/>
                </w:rPr>
                <w:t>[1]</w:t>
              </w:r>
              <w:r w:rsidRPr="00C14BE9">
                <w:rPr>
                  <w:rFonts w:ascii="Arial" w:eastAsia="宋体" w:hAnsi="Arial"/>
                  <w:snapToGrid w:val="0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DD4F54C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DD35D9F" w14:textId="28C0EBD0" w:rsidR="00061458" w:rsidRPr="00C14BE9" w:rsidRDefault="0044096E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wei" w:date="2021-10-29T13:52:00Z"/>
                <w:rFonts w:ascii="Arial" w:eastAsia="宋体" w:hAnsi="Arial"/>
                <w:sz w:val="18"/>
              </w:rPr>
            </w:pPr>
            <w:ins w:id="718" w:author="wei" w:date="2021-11-15T10:09:00Z">
              <w:r w:rsidRPr="0044096E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>entry 1</w:t>
              </w:r>
            </w:ins>
          </w:p>
        </w:tc>
        <w:tc>
          <w:tcPr>
            <w:tcW w:w="1135" w:type="dxa"/>
          </w:tcPr>
          <w:p w14:paraId="50BB5DB9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15978A02" w14:textId="77777777" w:rsidTr="0031762E">
        <w:trPr>
          <w:ins w:id="720" w:author="wei" w:date="2021-10-29T13:52:00Z"/>
        </w:trPr>
        <w:tc>
          <w:tcPr>
            <w:tcW w:w="4535" w:type="dxa"/>
            <w:hideMark/>
          </w:tcPr>
          <w:p w14:paraId="1B290A17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wei" w:date="2021-10-29T13:52:00Z"/>
                <w:rFonts w:ascii="Arial" w:eastAsia="宋体" w:hAnsi="Arial"/>
                <w:sz w:val="18"/>
              </w:rPr>
            </w:pPr>
            <w:ins w:id="722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074D94B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3" w:author="wei" w:date="2021-10-29T13:52:00Z"/>
                <w:rFonts w:ascii="Arial" w:eastAsia="宋体" w:hAnsi="Arial"/>
                <w:sz w:val="18"/>
              </w:rPr>
            </w:pPr>
            <w:ins w:id="724" w:author="wei" w:date="2021-10-29T13:52:00Z">
              <w:r w:rsidRPr="00C14BE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6DC0C9EA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80F14A4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2EF8BA2B" w14:textId="77777777" w:rsidTr="0031762E">
        <w:trPr>
          <w:ins w:id="727" w:author="wei" w:date="2021-10-29T13:52:00Z"/>
        </w:trPr>
        <w:tc>
          <w:tcPr>
            <w:tcW w:w="4535" w:type="dxa"/>
            <w:hideMark/>
          </w:tcPr>
          <w:p w14:paraId="71962B9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8" w:author="wei" w:date="2021-10-29T13:52:00Z"/>
                <w:rFonts w:ascii="Arial" w:eastAsia="宋体" w:hAnsi="Arial"/>
                <w:sz w:val="18"/>
              </w:rPr>
            </w:pPr>
            <w:ins w:id="729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measObjectId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29124666" w14:textId="2E67D9EC" w:rsidR="00061458" w:rsidRPr="00C14BE9" w:rsidRDefault="00075A50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wei" w:date="2021-10-29T13:52:00Z"/>
                <w:rFonts w:ascii="Arial" w:eastAsia="宋体" w:hAnsi="Arial"/>
                <w:sz w:val="18"/>
                <w:lang w:eastAsia="zh-CN"/>
              </w:rPr>
            </w:pPr>
            <w:ins w:id="731" w:author="wei" w:date="2021-11-15T09:56:00Z">
              <w:r w:rsidRPr="00075A50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D23801C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5F68FD6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3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495A6C6A" w14:textId="77777777" w:rsidTr="0031762E">
        <w:trPr>
          <w:ins w:id="734" w:author="wei" w:date="2021-10-29T13:52:00Z"/>
        </w:trPr>
        <w:tc>
          <w:tcPr>
            <w:tcW w:w="4535" w:type="dxa"/>
            <w:hideMark/>
          </w:tcPr>
          <w:p w14:paraId="170ACAA8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wei" w:date="2021-10-29T13:52:00Z"/>
                <w:rFonts w:ascii="Arial" w:eastAsia="宋体" w:hAnsi="Arial"/>
                <w:sz w:val="18"/>
              </w:rPr>
            </w:pPr>
            <w:ins w:id="736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C14BE9">
                <w:rPr>
                  <w:rFonts w:ascii="Arial" w:eastAsia="宋体" w:hAnsi="Arial"/>
                  <w:sz w:val="18"/>
                </w:rPr>
                <w:t>reportConfigId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40D4A0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wei" w:date="2021-10-29T13:52:00Z"/>
                <w:rFonts w:ascii="Arial" w:eastAsia="宋体" w:hAnsi="Arial"/>
                <w:sz w:val="18"/>
              </w:rPr>
            </w:pPr>
            <w:ins w:id="738" w:author="wei" w:date="2021-10-29T13:52:00Z">
              <w:r w:rsidRPr="00C14BE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5CDCB9F7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AD71C03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1BFB0BF8" w14:textId="77777777" w:rsidTr="0031762E">
        <w:trPr>
          <w:ins w:id="741" w:author="wei" w:date="2021-10-29T13:52:00Z"/>
        </w:trPr>
        <w:tc>
          <w:tcPr>
            <w:tcW w:w="4535" w:type="dxa"/>
          </w:tcPr>
          <w:p w14:paraId="2CFE09BB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wei" w:date="2021-10-29T13:52:00Z"/>
                <w:rFonts w:ascii="Arial" w:eastAsia="宋体" w:hAnsi="Arial"/>
                <w:sz w:val="18"/>
                <w:lang w:eastAsia="zh-CN"/>
              </w:rPr>
            </w:pPr>
            <w:ins w:id="743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   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8C8220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20CD3664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7BAC4C60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36FA95CC" w14:textId="77777777" w:rsidTr="0031762E">
        <w:trPr>
          <w:ins w:id="747" w:author="wei" w:date="2021-10-29T13:52:00Z"/>
        </w:trPr>
        <w:tc>
          <w:tcPr>
            <w:tcW w:w="4535" w:type="dxa"/>
          </w:tcPr>
          <w:p w14:paraId="0906DDC6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wei" w:date="2021-10-29T13:52:00Z"/>
                <w:rFonts w:ascii="Arial" w:eastAsia="宋体" w:hAnsi="Arial"/>
                <w:sz w:val="18"/>
                <w:lang w:eastAsia="zh-CN"/>
              </w:rPr>
            </w:pPr>
            <w:ins w:id="749" w:author="wei" w:date="2021-10-29T13:52:00Z">
              <w:r w:rsidRPr="00C14BE9">
                <w:rPr>
                  <w:rFonts w:ascii="Arial" w:eastAsia="宋体" w:hAnsi="Arial"/>
                  <w:sz w:val="18"/>
                  <w:lang w:eastAsia="en-GB"/>
                </w:rPr>
                <w:t xml:space="preserve">   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7769CA4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4C6423C2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38BC9DB2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50F17F92" w14:textId="77777777" w:rsidTr="0031762E">
        <w:trPr>
          <w:ins w:id="753" w:author="wei" w:date="2021-10-29T13:52:00Z"/>
        </w:trPr>
        <w:tc>
          <w:tcPr>
            <w:tcW w:w="4535" w:type="dxa"/>
            <w:hideMark/>
          </w:tcPr>
          <w:p w14:paraId="46518EAC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wei" w:date="2021-10-29T13:52:00Z"/>
                <w:rFonts w:ascii="Arial" w:eastAsia="宋体" w:hAnsi="Arial"/>
                <w:sz w:val="18"/>
              </w:rPr>
            </w:pPr>
            <w:ins w:id="755" w:author="wei" w:date="2021-10-29T13:52:00Z">
              <w:r w:rsidRPr="00C14BE9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1DB34FA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118C2228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48070902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C14BE9" w14:paraId="0810CE44" w14:textId="77777777" w:rsidTr="0031762E">
        <w:trPr>
          <w:ins w:id="759" w:author="wei" w:date="2021-10-29T13:52:00Z"/>
        </w:trPr>
        <w:tc>
          <w:tcPr>
            <w:tcW w:w="4535" w:type="dxa"/>
            <w:hideMark/>
          </w:tcPr>
          <w:p w14:paraId="5BB7E8D1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wei" w:date="2021-10-29T13:52:00Z"/>
                <w:rFonts w:ascii="Arial" w:eastAsia="宋体" w:hAnsi="Arial"/>
                <w:sz w:val="18"/>
              </w:rPr>
            </w:pPr>
            <w:ins w:id="761" w:author="wei" w:date="2021-10-29T13:52:00Z">
              <w:r w:rsidRPr="00C14BE9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396B7F87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</w:tcPr>
          <w:p w14:paraId="6C084392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</w:tcPr>
          <w:p w14:paraId="1415169A" w14:textId="77777777" w:rsidR="00061458" w:rsidRPr="00C14BE9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wei" w:date="2021-10-29T13:52:00Z"/>
                <w:rFonts w:ascii="Arial" w:eastAsia="宋体" w:hAnsi="Arial"/>
                <w:sz w:val="18"/>
              </w:rPr>
            </w:pPr>
          </w:p>
        </w:tc>
      </w:tr>
    </w:tbl>
    <w:p w14:paraId="07C5C2A6" w14:textId="77777777" w:rsidR="00061458" w:rsidRPr="00193675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765" w:author="wei" w:date="2021-10-29T13:52:00Z"/>
          <w:rFonts w:eastAsia="宋体"/>
          <w:lang w:eastAsia="zh-CN"/>
        </w:rPr>
      </w:pPr>
    </w:p>
    <w:p w14:paraId="74D07922" w14:textId="65DCCDFB" w:rsidR="00C4587D" w:rsidRDefault="00061458" w:rsidP="00C4587D">
      <w:pPr>
        <w:pStyle w:val="TH"/>
        <w:rPr>
          <w:ins w:id="766" w:author="wei" w:date="2021-11-15T09:58:00Z"/>
          <w:i/>
          <w:lang w:eastAsia="en-GB"/>
        </w:rPr>
      </w:pPr>
      <w:ins w:id="767" w:author="wei" w:date="2021-10-29T13:52:00Z">
        <w:r w:rsidRPr="00BF46D1">
          <w:rPr>
            <w:rFonts w:eastAsia="Times New Roman"/>
            <w:lang w:eastAsia="en-GB"/>
          </w:rPr>
          <w:t xml:space="preserve">Table </w:t>
        </w:r>
        <w:r w:rsidRPr="001A26EC">
          <w:rPr>
            <w:rFonts w:eastAsia="Times New Roman"/>
            <w:highlight w:val="cyan"/>
            <w:lang w:eastAsia="en-GB"/>
          </w:rPr>
          <w:t>12.2.3.2.3.3-</w:t>
        </w:r>
      </w:ins>
      <w:ins w:id="768" w:author="wei" w:date="2021-11-12T10:59:00Z">
        <w:r w:rsidR="00445A07">
          <w:rPr>
            <w:rFonts w:hint="eastAsia"/>
            <w:highlight w:val="cyan"/>
            <w:lang w:eastAsia="zh-CN"/>
          </w:rPr>
          <w:t>7</w:t>
        </w:r>
      </w:ins>
      <w:ins w:id="769" w:author="wei" w:date="2021-10-29T13:52:00Z">
        <w:r w:rsidRPr="00BF46D1">
          <w:rPr>
            <w:rFonts w:eastAsia="Times New Roman"/>
            <w:lang w:eastAsia="en-GB"/>
          </w:rPr>
          <w:t xml:space="preserve">: </w:t>
        </w:r>
      </w:ins>
      <w:proofErr w:type="spellStart"/>
      <w:ins w:id="770" w:author="wei" w:date="2021-11-15T09:58:00Z">
        <w:r w:rsidR="00C4587D" w:rsidRPr="00DD4F3F">
          <w:t>MeasObjectNR</w:t>
        </w:r>
        <w:proofErr w:type="spellEnd"/>
        <w:r w:rsidR="00C4587D">
          <w:rPr>
            <w:rFonts w:hint="eastAsia"/>
            <w:lang w:eastAsia="zh-CN"/>
          </w:rPr>
          <w:t xml:space="preserve"> </w:t>
        </w:r>
        <w:r w:rsidR="00C4587D" w:rsidRPr="00C33F12">
          <w:rPr>
            <w:rFonts w:eastAsia="Times New Roman"/>
            <w:lang w:eastAsia="en-GB"/>
          </w:rPr>
          <w:t>(</w:t>
        </w:r>
        <w:r w:rsidR="00C4587D" w:rsidRPr="00BF46D1">
          <w:rPr>
            <w:rFonts w:eastAsia="Times New Roman"/>
            <w:lang w:eastAsia="en-GB"/>
          </w:rPr>
          <w:t xml:space="preserve">Table </w:t>
        </w:r>
        <w:r w:rsidR="00C4587D" w:rsidRPr="00C33F12">
          <w:rPr>
            <w:rFonts w:eastAsia="Times New Roman"/>
            <w:lang w:eastAsia="en-GB"/>
          </w:rPr>
          <w:t>12.2.3.2</w:t>
        </w:r>
        <w:r w:rsidR="00C4587D">
          <w:rPr>
            <w:rFonts w:eastAsia="Times New Roman"/>
            <w:lang w:eastAsia="en-GB"/>
          </w:rPr>
          <w:t>.3.</w:t>
        </w:r>
        <w:r w:rsidR="00C4587D" w:rsidRPr="00C33F12">
          <w:rPr>
            <w:rFonts w:eastAsia="Times New Roman" w:hint="eastAsia"/>
            <w:lang w:eastAsia="en-GB"/>
          </w:rPr>
          <w:t>3</w:t>
        </w:r>
        <w:r w:rsidR="00C4587D">
          <w:rPr>
            <w:rFonts w:eastAsia="Times New Roman"/>
            <w:lang w:eastAsia="en-GB"/>
          </w:rPr>
          <w:t>-</w:t>
        </w:r>
        <w:r w:rsidR="00C4587D">
          <w:rPr>
            <w:rFonts w:hint="eastAsia"/>
            <w:lang w:eastAsia="zh-CN"/>
          </w:rPr>
          <w:t>6</w:t>
        </w:r>
        <w:r w:rsidR="00C4587D" w:rsidRPr="00BF46D1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4587D" w14:paraId="041B8272" w14:textId="77777777" w:rsidTr="00504180">
        <w:trPr>
          <w:ins w:id="771" w:author="wei" w:date="2021-11-15T09:5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F1AD" w14:textId="77777777" w:rsidR="00C4587D" w:rsidRDefault="00C4587D" w:rsidP="00504180">
            <w:pPr>
              <w:pStyle w:val="TAH"/>
              <w:jc w:val="left"/>
              <w:rPr>
                <w:ins w:id="772" w:author="wei" w:date="2021-11-15T09:58:00Z"/>
                <w:b w:val="0"/>
              </w:rPr>
            </w:pPr>
            <w:ins w:id="773" w:author="wei" w:date="2021-11-15T09:58:00Z">
              <w:r>
                <w:rPr>
                  <w:b w:val="0"/>
                </w:rPr>
                <w:t xml:space="preserve">Derivation Path: TS 38.508-1 [4], </w:t>
              </w:r>
              <w:r w:rsidRPr="00DD4F3F">
                <w:rPr>
                  <w:b w:val="0"/>
                </w:rPr>
                <w:t>Table 4.6.3-76</w:t>
              </w:r>
            </w:ins>
          </w:p>
        </w:tc>
      </w:tr>
      <w:tr w:rsidR="00C4587D" w14:paraId="4DA19BEE" w14:textId="77777777" w:rsidTr="00504180">
        <w:trPr>
          <w:ins w:id="774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07FC" w14:textId="77777777" w:rsidR="00C4587D" w:rsidRDefault="00C4587D" w:rsidP="00504180">
            <w:pPr>
              <w:pStyle w:val="TAH"/>
              <w:rPr>
                <w:ins w:id="775" w:author="wei" w:date="2021-11-15T09:58:00Z"/>
              </w:rPr>
            </w:pPr>
            <w:ins w:id="776" w:author="wei" w:date="2021-11-15T09:5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2DB4" w14:textId="77777777" w:rsidR="00C4587D" w:rsidRDefault="00C4587D" w:rsidP="00504180">
            <w:pPr>
              <w:pStyle w:val="TAH"/>
              <w:rPr>
                <w:ins w:id="777" w:author="wei" w:date="2021-11-15T09:58:00Z"/>
              </w:rPr>
            </w:pPr>
            <w:ins w:id="778" w:author="wei" w:date="2021-11-15T09:5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4674" w14:textId="77777777" w:rsidR="00C4587D" w:rsidRDefault="00C4587D" w:rsidP="00504180">
            <w:pPr>
              <w:pStyle w:val="TAH"/>
              <w:rPr>
                <w:ins w:id="779" w:author="wei" w:date="2021-11-15T09:58:00Z"/>
              </w:rPr>
            </w:pPr>
            <w:ins w:id="780" w:author="wei" w:date="2021-11-15T09:5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B7D7" w14:textId="77777777" w:rsidR="00C4587D" w:rsidRDefault="00C4587D" w:rsidP="00504180">
            <w:pPr>
              <w:pStyle w:val="TAH"/>
              <w:rPr>
                <w:ins w:id="781" w:author="wei" w:date="2021-11-15T09:58:00Z"/>
              </w:rPr>
            </w:pPr>
            <w:ins w:id="782" w:author="wei" w:date="2021-11-15T09:58:00Z">
              <w:r>
                <w:t>Condition</w:t>
              </w:r>
            </w:ins>
          </w:p>
        </w:tc>
      </w:tr>
      <w:tr w:rsidR="00C4587D" w14:paraId="346E45B4" w14:textId="77777777" w:rsidTr="00504180">
        <w:trPr>
          <w:ins w:id="783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D7CC" w14:textId="77777777" w:rsidR="00C4587D" w:rsidRDefault="00C4587D" w:rsidP="00504180">
            <w:pPr>
              <w:pStyle w:val="TAL"/>
              <w:rPr>
                <w:ins w:id="784" w:author="wei" w:date="2021-11-15T09:58:00Z"/>
              </w:rPr>
            </w:pPr>
            <w:proofErr w:type="spellStart"/>
            <w:ins w:id="785" w:author="wei" w:date="2021-11-15T09:58:00Z">
              <w:r>
                <w:t>MeasObjectNR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AE3" w14:textId="77777777" w:rsidR="00C4587D" w:rsidRDefault="00C4587D" w:rsidP="00504180">
            <w:pPr>
              <w:pStyle w:val="TAL"/>
              <w:rPr>
                <w:ins w:id="786" w:author="wei" w:date="2021-11-15T09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EC6" w14:textId="77777777" w:rsidR="00C4587D" w:rsidRDefault="00C4587D" w:rsidP="00504180">
            <w:pPr>
              <w:pStyle w:val="TAL"/>
              <w:rPr>
                <w:ins w:id="787" w:author="wei" w:date="2021-11-15T09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5044" w14:textId="77777777" w:rsidR="00C4587D" w:rsidRDefault="00C4587D" w:rsidP="00504180">
            <w:pPr>
              <w:pStyle w:val="TAL"/>
              <w:rPr>
                <w:ins w:id="788" w:author="wei" w:date="2021-11-15T09:58:00Z"/>
              </w:rPr>
            </w:pPr>
          </w:p>
        </w:tc>
      </w:tr>
      <w:tr w:rsidR="00C4587D" w14:paraId="04FCDD0B" w14:textId="77777777" w:rsidTr="00504180">
        <w:trPr>
          <w:ins w:id="789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CDC1" w14:textId="77777777" w:rsidR="00C4587D" w:rsidRDefault="00C4587D" w:rsidP="00504180">
            <w:pPr>
              <w:pStyle w:val="TAL"/>
              <w:rPr>
                <w:ins w:id="790" w:author="wei" w:date="2021-11-15T09:58:00Z"/>
              </w:rPr>
            </w:pPr>
            <w:ins w:id="791" w:author="wei" w:date="2021-11-15T09:58:00Z">
              <w:r>
                <w:t xml:space="preserve">  </w:t>
              </w:r>
              <w:proofErr w:type="spellStart"/>
              <w:r>
                <w:t>ssbFrequency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23E7" w14:textId="77777777" w:rsidR="00C4587D" w:rsidRDefault="00C4587D" w:rsidP="00504180">
            <w:pPr>
              <w:pStyle w:val="TAL"/>
              <w:rPr>
                <w:ins w:id="792" w:author="wei" w:date="2021-11-15T09:58:00Z"/>
              </w:rPr>
            </w:pPr>
            <w:ins w:id="793" w:author="wei" w:date="2021-11-15T09:58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of </w:t>
              </w:r>
              <w:r w:rsidRPr="007A5C6C">
                <w:t>NR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700" w14:textId="77777777" w:rsidR="00C4587D" w:rsidRDefault="00C4587D" w:rsidP="00504180">
            <w:pPr>
              <w:pStyle w:val="TAL"/>
              <w:rPr>
                <w:ins w:id="794" w:author="wei" w:date="2021-11-15T09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CBFF" w14:textId="77777777" w:rsidR="00C4587D" w:rsidRDefault="00C4587D" w:rsidP="00504180">
            <w:pPr>
              <w:pStyle w:val="TAL"/>
              <w:rPr>
                <w:ins w:id="795" w:author="wei" w:date="2021-11-15T09:58:00Z"/>
              </w:rPr>
            </w:pPr>
          </w:p>
        </w:tc>
      </w:tr>
      <w:tr w:rsidR="00C4587D" w14:paraId="52FEEF04" w14:textId="77777777" w:rsidTr="00504180">
        <w:trPr>
          <w:ins w:id="796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9595" w14:textId="77777777" w:rsidR="00C4587D" w:rsidRDefault="00C4587D" w:rsidP="00504180">
            <w:pPr>
              <w:pStyle w:val="TAL"/>
              <w:rPr>
                <w:ins w:id="797" w:author="wei" w:date="2021-11-15T09:58:00Z"/>
              </w:rPr>
            </w:pPr>
            <w:ins w:id="798" w:author="wei" w:date="2021-11-15T09:58:00Z">
              <w:r>
                <w:t xml:space="preserve">  </w:t>
              </w:r>
              <w:proofErr w:type="spellStart"/>
              <w:r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3E0" w14:textId="77777777" w:rsidR="00C4587D" w:rsidRDefault="00C4587D" w:rsidP="00504180">
            <w:pPr>
              <w:pStyle w:val="TAL"/>
              <w:rPr>
                <w:ins w:id="799" w:author="wei" w:date="2021-11-15T09:58:00Z"/>
                <w:lang w:eastAsia="zh-CN"/>
              </w:rPr>
            </w:pPr>
            <w:ins w:id="800" w:author="wei" w:date="2021-11-15T09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DAE" w14:textId="77777777" w:rsidR="00C4587D" w:rsidRDefault="00C4587D" w:rsidP="00504180">
            <w:pPr>
              <w:pStyle w:val="TAL"/>
              <w:rPr>
                <w:ins w:id="801" w:author="wei" w:date="2021-11-15T09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0D17" w14:textId="77777777" w:rsidR="00C4587D" w:rsidRDefault="00C4587D" w:rsidP="00504180">
            <w:pPr>
              <w:pStyle w:val="TAL"/>
              <w:rPr>
                <w:ins w:id="802" w:author="wei" w:date="2021-11-15T09:58:00Z"/>
              </w:rPr>
            </w:pPr>
          </w:p>
        </w:tc>
      </w:tr>
      <w:tr w:rsidR="00C4587D" w14:paraId="7F031FFC" w14:textId="77777777" w:rsidTr="00504180">
        <w:trPr>
          <w:ins w:id="803" w:author="wei" w:date="2021-11-15T0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471E" w14:textId="77777777" w:rsidR="00C4587D" w:rsidRDefault="00C4587D" w:rsidP="00504180">
            <w:pPr>
              <w:pStyle w:val="TAL"/>
              <w:rPr>
                <w:ins w:id="804" w:author="wei" w:date="2021-11-15T09:58:00Z"/>
              </w:rPr>
            </w:pPr>
            <w:ins w:id="805" w:author="wei" w:date="2021-11-15T09:58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B7F" w14:textId="77777777" w:rsidR="00C4587D" w:rsidRDefault="00C4587D" w:rsidP="00504180">
            <w:pPr>
              <w:pStyle w:val="TAL"/>
              <w:rPr>
                <w:ins w:id="806" w:author="wei" w:date="2021-11-15T09:5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990" w14:textId="77777777" w:rsidR="00C4587D" w:rsidRDefault="00C4587D" w:rsidP="00504180">
            <w:pPr>
              <w:pStyle w:val="TAL"/>
              <w:rPr>
                <w:ins w:id="807" w:author="wei" w:date="2021-11-15T09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54C" w14:textId="77777777" w:rsidR="00C4587D" w:rsidRDefault="00C4587D" w:rsidP="00504180">
            <w:pPr>
              <w:pStyle w:val="TAL"/>
              <w:rPr>
                <w:ins w:id="808" w:author="wei" w:date="2021-11-15T09:58:00Z"/>
              </w:rPr>
            </w:pPr>
          </w:p>
        </w:tc>
      </w:tr>
    </w:tbl>
    <w:p w14:paraId="35EF07E0" w14:textId="77777777" w:rsidR="00C4587D" w:rsidRDefault="00C4587D" w:rsidP="00C4587D">
      <w:pPr>
        <w:overflowPunct w:val="0"/>
        <w:autoSpaceDE w:val="0"/>
        <w:autoSpaceDN w:val="0"/>
        <w:adjustRightInd w:val="0"/>
        <w:textAlignment w:val="baseline"/>
        <w:rPr>
          <w:ins w:id="809" w:author="wei" w:date="2021-11-17T08:51:00Z"/>
          <w:rFonts w:eastAsia="宋体" w:hint="eastAsia"/>
          <w:lang w:eastAsia="zh-CN"/>
        </w:rPr>
      </w:pPr>
    </w:p>
    <w:p w14:paraId="6BE94721" w14:textId="21380820" w:rsidR="00001DAD" w:rsidRPr="00FB247E" w:rsidRDefault="00001DAD" w:rsidP="00001DAD">
      <w:pPr>
        <w:pStyle w:val="TH"/>
        <w:rPr>
          <w:ins w:id="810" w:author="wei" w:date="2021-11-17T08:51:00Z"/>
          <w:rFonts w:eastAsia="Times New Roman"/>
          <w:lang w:eastAsia="en-GB"/>
        </w:rPr>
      </w:pPr>
      <w:ins w:id="811" w:author="wei" w:date="2021-11-17T08:51:00Z">
        <w:r w:rsidRPr="00BF46D1">
          <w:rPr>
            <w:rFonts w:eastAsia="Times New Roman"/>
            <w:lang w:eastAsia="en-GB"/>
          </w:rPr>
          <w:t xml:space="preserve">Table </w:t>
        </w:r>
        <w:r w:rsidRPr="00001DAD">
          <w:rPr>
            <w:rFonts w:eastAsia="Times New Roman"/>
            <w:highlight w:val="cyan"/>
            <w:lang w:eastAsia="en-GB"/>
          </w:rPr>
          <w:t>12.2.3.2.3.3-</w:t>
        </w:r>
        <w:r w:rsidRPr="00001DAD">
          <w:rPr>
            <w:rFonts w:hint="eastAsia"/>
            <w:highlight w:val="cyan"/>
            <w:lang w:eastAsia="zh-CN"/>
          </w:rPr>
          <w:t>8</w:t>
        </w:r>
        <w:r w:rsidRPr="00BF46D1">
          <w:rPr>
            <w:rFonts w:eastAsia="Times New Roman"/>
            <w:lang w:eastAsia="en-GB"/>
          </w:rPr>
          <w:t xml:space="preserve">: </w:t>
        </w:r>
        <w:proofErr w:type="spellStart"/>
        <w:r w:rsidRPr="00093CAD">
          <w:rPr>
            <w:rFonts w:eastAsia="Times New Roman"/>
            <w:lang w:eastAsia="en-GB"/>
          </w:rPr>
          <w:t>MeasObjectNR</w:t>
        </w:r>
        <w:proofErr w:type="spellEnd"/>
        <w:r w:rsidRPr="00093CAD">
          <w:rPr>
            <w:rFonts w:eastAsia="Times New Roman"/>
            <w:lang w:eastAsia="en-GB"/>
          </w:rPr>
          <w:t>-SL</w:t>
        </w:r>
        <w:r w:rsidRPr="00093CAD">
          <w:rPr>
            <w:rFonts w:eastAsia="Times New Roman" w:hint="eastAsia"/>
            <w:lang w:eastAsia="en-GB"/>
          </w:rPr>
          <w:t xml:space="preserve"> </w:t>
        </w:r>
        <w:r w:rsidRPr="00C33F12">
          <w:rPr>
            <w:rFonts w:eastAsia="Times New Roman"/>
            <w:lang w:eastAsia="en-GB"/>
          </w:rPr>
          <w:t>(</w:t>
        </w:r>
        <w:r w:rsidRPr="00BF46D1">
          <w:rPr>
            <w:rFonts w:eastAsia="Times New Roman"/>
            <w:lang w:eastAsia="en-GB"/>
          </w:rPr>
          <w:t xml:space="preserve">Table </w:t>
        </w:r>
        <w:r w:rsidRPr="00C33F12">
          <w:rPr>
            <w:rFonts w:eastAsia="Times New Roman"/>
            <w:lang w:eastAsia="en-GB"/>
          </w:rPr>
          <w:t>12.2.3.2</w:t>
        </w:r>
        <w:r>
          <w:rPr>
            <w:rFonts w:eastAsia="Times New Roman"/>
            <w:lang w:eastAsia="en-GB"/>
          </w:rPr>
          <w:t>.3.</w:t>
        </w:r>
        <w:r w:rsidRPr="00C33F12">
          <w:rPr>
            <w:rFonts w:eastAsia="Times New Roman" w:hint="eastAsia"/>
            <w:lang w:eastAsia="en-GB"/>
          </w:rPr>
          <w:t>3</w:t>
        </w:r>
        <w:r>
          <w:rPr>
            <w:rFonts w:eastAsia="Times New Roman"/>
            <w:lang w:eastAsia="en-GB"/>
          </w:rPr>
          <w:t>-</w:t>
        </w:r>
      </w:ins>
      <w:ins w:id="812" w:author="wei" w:date="2021-11-17T08:52:00Z">
        <w:r>
          <w:rPr>
            <w:rFonts w:hint="eastAsia"/>
            <w:lang w:eastAsia="zh-CN"/>
          </w:rPr>
          <w:t>6</w:t>
        </w:r>
      </w:ins>
      <w:ins w:id="813" w:author="wei" w:date="2021-11-17T08:51:00Z">
        <w:r w:rsidRPr="00BF46D1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1DAD" w:rsidRPr="00093CAD" w14:paraId="0649DBDD" w14:textId="77777777" w:rsidTr="000D534F">
        <w:trPr>
          <w:ins w:id="814" w:author="wei" w:date="2021-11-17T08:51:00Z"/>
        </w:trPr>
        <w:tc>
          <w:tcPr>
            <w:tcW w:w="9747" w:type="dxa"/>
            <w:gridSpan w:val="4"/>
          </w:tcPr>
          <w:p w14:paraId="6F5AB7CB" w14:textId="77777777" w:rsidR="00001DAD" w:rsidRPr="00964126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wei" w:date="2021-11-17T08:51:00Z"/>
                <w:rFonts w:ascii="Arial" w:hAnsi="Arial"/>
                <w:sz w:val="18"/>
                <w:lang w:eastAsia="zh-CN"/>
              </w:rPr>
            </w:pPr>
            <w:ins w:id="816" w:author="wei" w:date="2021-11-17T08:51:00Z">
              <w:r w:rsidRPr="00093CAD">
                <w:rPr>
                  <w:rFonts w:ascii="Arial" w:hAnsi="Arial"/>
                  <w:sz w:val="18"/>
                  <w:lang w:eastAsia="en-GB"/>
                </w:rPr>
                <w:t>Derivation Path:</w:t>
              </w:r>
              <w:r w:rsidRPr="00C14BE9">
                <w:rPr>
                  <w:rFonts w:ascii="Arial" w:eastAsia="Times New Roman" w:hAnsi="Arial"/>
                  <w:sz w:val="18"/>
                </w:rPr>
                <w:t xml:space="preserve"> TS 38.508-1 [4] Table 4.6.3-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 w:rsidRPr="00C14BE9">
                <w:rPr>
                  <w:rFonts w:ascii="Arial" w:eastAsia="Times New Roman" w:hAnsi="Arial"/>
                  <w:sz w:val="18"/>
                </w:rPr>
                <w:t>6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</w:p>
        </w:tc>
      </w:tr>
      <w:tr w:rsidR="00001DAD" w:rsidRPr="00093CAD" w14:paraId="4D0D612F" w14:textId="77777777" w:rsidTr="000D534F">
        <w:trPr>
          <w:ins w:id="817" w:author="wei" w:date="2021-11-17T08:51:00Z"/>
        </w:trPr>
        <w:tc>
          <w:tcPr>
            <w:tcW w:w="4535" w:type="dxa"/>
          </w:tcPr>
          <w:p w14:paraId="5A845D2A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wei" w:date="2021-11-17T08:51:00Z"/>
                <w:rFonts w:ascii="Arial" w:hAnsi="Arial"/>
                <w:b/>
                <w:sz w:val="18"/>
                <w:lang w:eastAsia="en-GB"/>
              </w:rPr>
            </w:pPr>
            <w:ins w:id="819" w:author="wei" w:date="2021-11-17T08:51:00Z">
              <w:r w:rsidRPr="00093CAD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</w:tcPr>
          <w:p w14:paraId="22F6F0B9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0" w:author="wei" w:date="2021-11-17T08:51:00Z"/>
                <w:rFonts w:ascii="Arial" w:hAnsi="Arial"/>
                <w:b/>
                <w:sz w:val="18"/>
                <w:lang w:eastAsia="en-GB"/>
              </w:rPr>
            </w:pPr>
            <w:ins w:id="821" w:author="wei" w:date="2021-11-17T08:51:00Z">
              <w:r w:rsidRPr="00093CAD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</w:tcPr>
          <w:p w14:paraId="767DA239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2" w:author="wei" w:date="2021-11-17T08:51:00Z"/>
                <w:rFonts w:ascii="Arial" w:hAnsi="Arial"/>
                <w:b/>
                <w:sz w:val="18"/>
                <w:lang w:eastAsia="en-GB"/>
              </w:rPr>
            </w:pPr>
            <w:ins w:id="823" w:author="wei" w:date="2021-11-17T08:51:00Z">
              <w:r w:rsidRPr="00093CAD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</w:tcPr>
          <w:p w14:paraId="4CC56DAD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wei" w:date="2021-11-17T08:51:00Z"/>
                <w:rFonts w:ascii="Arial" w:hAnsi="Arial"/>
                <w:b/>
                <w:sz w:val="18"/>
                <w:lang w:eastAsia="en-GB"/>
              </w:rPr>
            </w:pPr>
            <w:ins w:id="825" w:author="wei" w:date="2021-11-17T08:51:00Z">
              <w:r w:rsidRPr="00093CAD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001DAD" w:rsidRPr="00093CAD" w14:paraId="66A00512" w14:textId="77777777" w:rsidTr="000D534F">
        <w:trPr>
          <w:ins w:id="826" w:author="wei" w:date="2021-11-17T08:51:00Z"/>
        </w:trPr>
        <w:tc>
          <w:tcPr>
            <w:tcW w:w="4535" w:type="dxa"/>
          </w:tcPr>
          <w:p w14:paraId="15563207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7" w:author="wei" w:date="2021-11-17T08:51:00Z"/>
                <w:rFonts w:ascii="Arial" w:hAnsi="Arial"/>
                <w:sz w:val="18"/>
                <w:lang w:eastAsia="en-GB"/>
              </w:rPr>
            </w:pPr>
            <w:ins w:id="828" w:author="wei" w:date="2021-11-17T08:51:00Z">
              <w:r w:rsidRPr="00093CAD">
                <w:rPr>
                  <w:rFonts w:ascii="Arial" w:hAnsi="Arial"/>
                  <w:sz w:val="18"/>
                  <w:lang w:eastAsia="en-GB"/>
                </w:rPr>
                <w:t>MeasObjectNR-SL-r16 ::= SEQUENCE {</w:t>
              </w:r>
            </w:ins>
          </w:p>
        </w:tc>
        <w:tc>
          <w:tcPr>
            <w:tcW w:w="2267" w:type="dxa"/>
          </w:tcPr>
          <w:p w14:paraId="26C9E3E0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A37DE18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5010C4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1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093CAD" w14:paraId="59768E25" w14:textId="77777777" w:rsidTr="000D534F">
        <w:trPr>
          <w:ins w:id="832" w:author="wei" w:date="2021-11-17T08:51:00Z"/>
        </w:trPr>
        <w:tc>
          <w:tcPr>
            <w:tcW w:w="4535" w:type="dxa"/>
          </w:tcPr>
          <w:p w14:paraId="23EF6386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3" w:author="wei" w:date="2021-11-17T08:51:00Z"/>
                <w:rFonts w:ascii="Arial" w:hAnsi="Arial"/>
                <w:sz w:val="18"/>
                <w:lang w:eastAsia="en-GB"/>
              </w:rPr>
            </w:pPr>
            <w:ins w:id="834" w:author="wei" w:date="2021-11-17T08:51:00Z">
              <w:r w:rsidRPr="00093CAD">
                <w:rPr>
                  <w:rFonts w:ascii="Arial" w:hAnsi="Arial"/>
                  <w:sz w:val="18"/>
                  <w:lang w:eastAsia="en-GB"/>
                </w:rPr>
                <w:t xml:space="preserve">  tx-PoolMeasToRemoveList-r16</w:t>
              </w:r>
            </w:ins>
          </w:p>
        </w:tc>
        <w:tc>
          <w:tcPr>
            <w:tcW w:w="2267" w:type="dxa"/>
          </w:tcPr>
          <w:p w14:paraId="31C9D94E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5" w:author="wei" w:date="2021-11-17T08:51:00Z"/>
                <w:rFonts w:ascii="Arial" w:hAnsi="Arial"/>
                <w:sz w:val="18"/>
                <w:lang w:eastAsia="en-GB"/>
              </w:rPr>
            </w:pPr>
            <w:ins w:id="836" w:author="wei" w:date="2021-11-17T08:51:00Z">
              <w:r w:rsidRPr="00093CAD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7A26612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7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328720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8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093CAD" w14:paraId="7AC30418" w14:textId="77777777" w:rsidTr="000D534F">
        <w:trPr>
          <w:ins w:id="839" w:author="wei" w:date="2021-11-17T08:51:00Z"/>
        </w:trPr>
        <w:tc>
          <w:tcPr>
            <w:tcW w:w="4535" w:type="dxa"/>
          </w:tcPr>
          <w:p w14:paraId="34381222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0" w:author="wei" w:date="2021-11-17T08:51:00Z"/>
                <w:rFonts w:ascii="Arial" w:hAnsi="Arial"/>
                <w:sz w:val="18"/>
                <w:lang w:eastAsia="en-GB"/>
              </w:rPr>
            </w:pPr>
            <w:ins w:id="841" w:author="wei" w:date="2021-11-17T08:51:00Z">
              <w:r w:rsidRPr="00093CAD">
                <w:rPr>
                  <w:rFonts w:ascii="Arial" w:hAnsi="Arial"/>
                  <w:sz w:val="18"/>
                  <w:lang w:eastAsia="en-GB"/>
                </w:rPr>
                <w:t xml:space="preserve">  tx-PoolMeasToAddModList-r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16 </w:t>
              </w:r>
              <w:r w:rsidRPr="004161B3">
                <w:rPr>
                  <w:rFonts w:ascii="Arial" w:hAnsi="Arial"/>
                  <w:sz w:val="18"/>
                  <w:lang w:eastAsia="zh-CN"/>
                </w:rPr>
                <w:t>SEQUENCE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  <w:r w:rsidRPr="004161B3">
                <w:rPr>
                  <w:rFonts w:ascii="Arial" w:hAnsi="Arial"/>
                  <w:sz w:val="18"/>
                  <w:lang w:eastAsia="zh-CN"/>
                </w:rPr>
                <w:t>SIZE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 (1..maxNrofSL-PoolToMeasureNR-r16))</w:t>
              </w:r>
              <w:r w:rsidRPr="004161B3">
                <w:rPr>
                  <w:rFonts w:ascii="Arial" w:hAnsi="Arial"/>
                  <w:sz w:val="18"/>
                  <w:lang w:eastAsia="zh-CN"/>
                </w:rPr>
                <w:t xml:space="preserve"> OF 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>SL-</w:t>
              </w:r>
              <w:r w:rsidRPr="00093CAD">
                <w:rPr>
                  <w:rFonts w:ascii="Arial" w:hAnsi="Arial"/>
                  <w:sz w:val="18"/>
                  <w:lang w:eastAsia="en-GB"/>
                </w:rPr>
                <w:t>ResourcePoolID-</w:t>
              </w:r>
              <w:r w:rsidRPr="00093CAD">
                <w:rPr>
                  <w:rFonts w:ascii="Arial" w:hAnsi="Arial"/>
                  <w:sz w:val="18"/>
                  <w:lang w:eastAsia="zh-CN"/>
                </w:rPr>
                <w:t>r16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4161B3">
                <w:rPr>
                  <w:rFonts w:ascii="Arial" w:hAnsi="Arial"/>
                  <w:sz w:val="18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661C8362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2" w:author="wei" w:date="2021-11-17T08:51:00Z"/>
                <w:rFonts w:ascii="Arial" w:hAnsi="Arial"/>
                <w:sz w:val="18"/>
                <w:lang w:eastAsia="zh-CN"/>
              </w:rPr>
            </w:pPr>
            <w:ins w:id="843" w:author="wei" w:date="2021-11-17T08:51:00Z">
              <w:r w:rsidRPr="00093CAD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EE9290E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4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D8F1DB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5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093CAD" w14:paraId="273B84C9" w14:textId="77777777" w:rsidTr="000D534F">
        <w:trPr>
          <w:ins w:id="846" w:author="wei" w:date="2021-11-17T08:51:00Z"/>
        </w:trPr>
        <w:tc>
          <w:tcPr>
            <w:tcW w:w="4535" w:type="dxa"/>
          </w:tcPr>
          <w:p w14:paraId="26810D00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7" w:author="wei" w:date="2021-11-17T08:51:00Z"/>
                <w:rFonts w:ascii="Arial" w:hAnsi="Arial"/>
                <w:sz w:val="18"/>
                <w:lang w:eastAsia="zh-CN"/>
              </w:rPr>
            </w:pPr>
            <w:ins w:id="848" w:author="wei" w:date="2021-11-17T08:51:00Z"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  <w:r w:rsidRPr="00093CAD">
                <w:rPr>
                  <w:rFonts w:ascii="Arial" w:hAnsi="Arial"/>
                  <w:sz w:val="18"/>
                  <w:lang w:eastAsia="en-GB"/>
                </w:rPr>
                <w:t>SL-ResourcePoolID-r16[1]</w:t>
              </w:r>
            </w:ins>
          </w:p>
        </w:tc>
        <w:tc>
          <w:tcPr>
            <w:tcW w:w="2267" w:type="dxa"/>
          </w:tcPr>
          <w:p w14:paraId="3FDC8235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9" w:author="wei" w:date="2021-11-17T08:51:00Z"/>
                <w:rFonts w:ascii="Arial" w:hAnsi="Arial"/>
                <w:sz w:val="18"/>
                <w:lang w:eastAsia="zh-CN"/>
              </w:rPr>
            </w:pPr>
            <w:ins w:id="850" w:author="wei" w:date="2021-11-17T08:5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97BF07E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1" w:author="wei" w:date="2021-11-17T08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72C5BEF4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2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093CAD" w14:paraId="28D83E86" w14:textId="77777777" w:rsidTr="000D534F">
        <w:trPr>
          <w:ins w:id="853" w:author="wei" w:date="2021-11-17T08:51:00Z"/>
        </w:trPr>
        <w:tc>
          <w:tcPr>
            <w:tcW w:w="4535" w:type="dxa"/>
          </w:tcPr>
          <w:p w14:paraId="3161ED4F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4" w:author="wei" w:date="2021-11-17T08:51:00Z"/>
                <w:rFonts w:ascii="Arial" w:hAnsi="Arial"/>
                <w:sz w:val="18"/>
                <w:lang w:eastAsia="zh-CN"/>
              </w:rPr>
            </w:pPr>
            <w:ins w:id="855" w:author="wei" w:date="2021-11-17T08:51:00Z">
              <w:r w:rsidRPr="00093CAD">
                <w:rPr>
                  <w:rFonts w:ascii="Arial" w:hAnsi="Arial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4D9C4D2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6" w:author="wei" w:date="2021-11-17T08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01606CF5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7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B409D1C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8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  <w:tr w:rsidR="00001DAD" w:rsidRPr="00093CAD" w14:paraId="0B4D1E69" w14:textId="77777777" w:rsidTr="000D534F">
        <w:trPr>
          <w:ins w:id="859" w:author="wei" w:date="2021-11-17T08:51:00Z"/>
        </w:trPr>
        <w:tc>
          <w:tcPr>
            <w:tcW w:w="4535" w:type="dxa"/>
          </w:tcPr>
          <w:p w14:paraId="0AE36995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0" w:author="wei" w:date="2021-11-17T08:51:00Z"/>
                <w:rFonts w:ascii="Arial" w:hAnsi="Arial"/>
                <w:sz w:val="18"/>
                <w:lang w:eastAsia="en-GB"/>
              </w:rPr>
            </w:pPr>
            <w:ins w:id="861" w:author="wei" w:date="2021-11-17T08:51:00Z">
              <w:r w:rsidRPr="00093CAD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515636DE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2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383D643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3" w:author="wei" w:date="2021-11-17T08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3BFAC99" w14:textId="77777777" w:rsidR="00001DAD" w:rsidRPr="00093CAD" w:rsidRDefault="00001DAD" w:rsidP="000D5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4" w:author="wei" w:date="2021-11-17T08:51:00Z"/>
                <w:rFonts w:ascii="Arial" w:hAnsi="Arial"/>
                <w:sz w:val="18"/>
                <w:lang w:eastAsia="en-GB"/>
              </w:rPr>
            </w:pPr>
          </w:p>
        </w:tc>
      </w:tr>
    </w:tbl>
    <w:p w14:paraId="22492A52" w14:textId="77777777" w:rsidR="00001DAD" w:rsidRPr="00193675" w:rsidRDefault="00001DAD" w:rsidP="00C4587D">
      <w:pPr>
        <w:overflowPunct w:val="0"/>
        <w:autoSpaceDE w:val="0"/>
        <w:autoSpaceDN w:val="0"/>
        <w:adjustRightInd w:val="0"/>
        <w:textAlignment w:val="baseline"/>
        <w:rPr>
          <w:ins w:id="865" w:author="wei" w:date="2021-11-15T09:58:00Z"/>
          <w:rFonts w:eastAsia="宋体"/>
          <w:lang w:eastAsia="zh-CN"/>
        </w:rPr>
      </w:pPr>
    </w:p>
    <w:p w14:paraId="207E17A9" w14:textId="1B799436" w:rsidR="00061458" w:rsidRPr="00FB247E" w:rsidRDefault="00061458" w:rsidP="00C4587D">
      <w:pPr>
        <w:pStyle w:val="TH"/>
        <w:rPr>
          <w:ins w:id="866" w:author="wei" w:date="2021-10-29T13:52:00Z"/>
          <w:rFonts w:eastAsia="Times New Roman"/>
          <w:lang w:eastAsia="en-GB"/>
        </w:rPr>
      </w:pPr>
      <w:ins w:id="867" w:author="wei" w:date="2021-10-29T13:52:00Z">
        <w:r w:rsidRPr="00BF46D1">
          <w:rPr>
            <w:rFonts w:eastAsia="Times New Roman"/>
            <w:lang w:eastAsia="en-GB"/>
          </w:rPr>
          <w:lastRenderedPageBreak/>
          <w:t xml:space="preserve">Table </w:t>
        </w:r>
        <w:r w:rsidRPr="001A26EC">
          <w:rPr>
            <w:rFonts w:eastAsia="Times New Roman"/>
            <w:highlight w:val="cyan"/>
            <w:lang w:eastAsia="en-GB"/>
          </w:rPr>
          <w:t>12.2.3.2.3.3-</w:t>
        </w:r>
      </w:ins>
      <w:ins w:id="868" w:author="wei" w:date="2021-11-17T08:51:00Z">
        <w:r w:rsidR="00001DAD">
          <w:rPr>
            <w:rFonts w:hint="eastAsia"/>
            <w:highlight w:val="cyan"/>
            <w:lang w:eastAsia="zh-CN"/>
          </w:rPr>
          <w:t>9</w:t>
        </w:r>
      </w:ins>
      <w:ins w:id="869" w:author="wei" w:date="2021-10-29T13:52:00Z">
        <w:r w:rsidRPr="00BF46D1">
          <w:rPr>
            <w:rFonts w:eastAsia="Times New Roman"/>
            <w:lang w:eastAsia="en-GB"/>
          </w:rPr>
          <w:t xml:space="preserve">: </w:t>
        </w:r>
        <w:proofErr w:type="spellStart"/>
        <w:r w:rsidRPr="00EB1670">
          <w:rPr>
            <w:rFonts w:eastAsia="Times New Roman"/>
            <w:lang w:eastAsia="en-GB"/>
          </w:rPr>
          <w:t>ReportConfigNR</w:t>
        </w:r>
        <w:proofErr w:type="spellEnd"/>
        <w:r w:rsidRPr="00EB1670">
          <w:rPr>
            <w:rFonts w:eastAsia="Times New Roman"/>
            <w:lang w:eastAsia="en-GB"/>
          </w:rPr>
          <w:t>-SL</w:t>
        </w:r>
        <w:r w:rsidRPr="00E87C74">
          <w:rPr>
            <w:rFonts w:eastAsia="Times New Roman" w:hint="eastAsia"/>
            <w:lang w:eastAsia="en-GB"/>
          </w:rPr>
          <w:t>-</w:t>
        </w:r>
        <w:r w:rsidRPr="00E87C74">
          <w:rPr>
            <w:rFonts w:eastAsia="Times New Roman"/>
            <w:lang w:eastAsia="en-GB"/>
          </w:rPr>
          <w:t>PERIODICAL</w:t>
        </w:r>
        <w:r>
          <w:rPr>
            <w:rFonts w:hint="eastAsia"/>
            <w:lang w:eastAsia="zh-CN"/>
          </w:rPr>
          <w:t xml:space="preserve"> </w:t>
        </w:r>
        <w:r w:rsidRPr="00C33F12">
          <w:rPr>
            <w:rFonts w:eastAsia="Times New Roman"/>
            <w:lang w:eastAsia="en-GB"/>
          </w:rPr>
          <w:t>(</w:t>
        </w:r>
        <w:r w:rsidRPr="00BF46D1">
          <w:rPr>
            <w:rFonts w:eastAsia="Times New Roman"/>
            <w:lang w:eastAsia="en-GB"/>
          </w:rPr>
          <w:t xml:space="preserve">Table </w:t>
        </w:r>
        <w:r w:rsidRPr="00C33F12">
          <w:rPr>
            <w:rFonts w:eastAsia="Times New Roman"/>
            <w:lang w:eastAsia="en-GB"/>
          </w:rPr>
          <w:t>12.2.3.2</w:t>
        </w:r>
        <w:r>
          <w:rPr>
            <w:rFonts w:eastAsia="Times New Roman"/>
            <w:lang w:eastAsia="en-GB"/>
          </w:rPr>
          <w:t>.3.</w:t>
        </w:r>
        <w:r w:rsidRPr="00C33F12">
          <w:rPr>
            <w:rFonts w:eastAsia="Times New Roman" w:hint="eastAsia"/>
            <w:lang w:eastAsia="en-GB"/>
          </w:rPr>
          <w:t>3</w:t>
        </w:r>
        <w:r>
          <w:rPr>
            <w:rFonts w:eastAsia="Times New Roman"/>
            <w:lang w:eastAsia="en-GB"/>
          </w:rPr>
          <w:t>-</w:t>
        </w:r>
      </w:ins>
      <w:ins w:id="870" w:author="wei" w:date="2021-11-12T10:59:00Z">
        <w:r w:rsidR="00445A07">
          <w:rPr>
            <w:rFonts w:hint="eastAsia"/>
            <w:lang w:eastAsia="zh-CN"/>
          </w:rPr>
          <w:t>6</w:t>
        </w:r>
      </w:ins>
      <w:ins w:id="871" w:author="wei" w:date="2021-10-29T13:52:00Z">
        <w:r w:rsidRPr="00BF46D1">
          <w:rPr>
            <w:rFonts w:eastAsia="Times New Roman"/>
            <w:lang w:eastAsia="en-GB"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1458" w:rsidRPr="004B4F77" w14:paraId="62477DE0" w14:textId="77777777" w:rsidTr="0031762E">
        <w:trPr>
          <w:ins w:id="872" w:author="wei" w:date="2021-10-29T13:52:00Z"/>
        </w:trPr>
        <w:tc>
          <w:tcPr>
            <w:tcW w:w="9747" w:type="dxa"/>
            <w:gridSpan w:val="4"/>
          </w:tcPr>
          <w:p w14:paraId="205E71FB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3" w:author="wei" w:date="2021-10-29T13:52:00Z"/>
                <w:rFonts w:ascii="Arial" w:hAnsi="Arial"/>
                <w:sz w:val="18"/>
                <w:lang w:eastAsia="en-GB"/>
              </w:rPr>
            </w:pPr>
            <w:ins w:id="874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>Derivation Path: TS</w:t>
              </w:r>
              <w:r w:rsidRPr="00C14BE9">
                <w:rPr>
                  <w:rFonts w:ascii="Arial" w:eastAsia="Times New Roman" w:hAnsi="Arial"/>
                  <w:sz w:val="18"/>
                </w:rPr>
                <w:t xml:space="preserve"> 38.508-1 [4] Table 4.6.3-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142A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with condition </w:t>
              </w:r>
              <w:r w:rsidRPr="00EC43F4">
                <w:rPr>
                  <w:rFonts w:ascii="Arial" w:eastAsia="宋体" w:hAnsi="Arial"/>
                  <w:sz w:val="18"/>
                  <w:lang w:eastAsia="en-GB"/>
                </w:rPr>
                <w:t>PERIODICAL</w:t>
              </w:r>
            </w:ins>
          </w:p>
        </w:tc>
      </w:tr>
      <w:tr w:rsidR="00061458" w:rsidRPr="004B4F77" w14:paraId="5E1E921F" w14:textId="77777777" w:rsidTr="0031762E">
        <w:trPr>
          <w:ins w:id="875" w:author="wei" w:date="2021-10-29T13:52:00Z"/>
        </w:trPr>
        <w:tc>
          <w:tcPr>
            <w:tcW w:w="4535" w:type="dxa"/>
          </w:tcPr>
          <w:p w14:paraId="6BB4F674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877" w:author="wei" w:date="2021-10-29T13:52:00Z">
              <w:r w:rsidRPr="004B4F77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</w:tcPr>
          <w:p w14:paraId="185FB88E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879" w:author="wei" w:date="2021-10-29T13:52:00Z">
              <w:r w:rsidRPr="004B4F77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</w:tcPr>
          <w:p w14:paraId="2B37CF2B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0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881" w:author="wei" w:date="2021-10-29T13:52:00Z">
              <w:r w:rsidRPr="004B4F77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</w:tcPr>
          <w:p w14:paraId="17136536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wei" w:date="2021-10-29T13:52:00Z"/>
                <w:rFonts w:ascii="Arial" w:hAnsi="Arial"/>
                <w:b/>
                <w:sz w:val="18"/>
                <w:lang w:eastAsia="en-GB"/>
              </w:rPr>
            </w:pPr>
            <w:ins w:id="883" w:author="wei" w:date="2021-10-29T13:52:00Z">
              <w:r w:rsidRPr="004B4F77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061458" w:rsidRPr="004B4F77" w14:paraId="78774DB7" w14:textId="77777777" w:rsidTr="0031762E">
        <w:trPr>
          <w:ins w:id="884" w:author="wei" w:date="2021-10-29T13:52:00Z"/>
        </w:trPr>
        <w:tc>
          <w:tcPr>
            <w:tcW w:w="4535" w:type="dxa"/>
          </w:tcPr>
          <w:p w14:paraId="55D8905E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5" w:author="wei" w:date="2021-10-29T13:52:00Z"/>
                <w:rFonts w:ascii="Arial" w:hAnsi="Arial"/>
                <w:sz w:val="18"/>
                <w:lang w:eastAsia="en-GB"/>
              </w:rPr>
            </w:pPr>
            <w:ins w:id="886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>ReportConfigNR-SL-r16 ::= SEQUENCE {</w:t>
              </w:r>
            </w:ins>
          </w:p>
        </w:tc>
        <w:tc>
          <w:tcPr>
            <w:tcW w:w="2267" w:type="dxa"/>
          </w:tcPr>
          <w:p w14:paraId="70274F92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7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F2483AF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8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6DC9CC7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9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457380B0" w14:textId="77777777" w:rsidTr="0031762E">
        <w:trPr>
          <w:ins w:id="890" w:author="wei" w:date="2021-10-29T13:52:00Z"/>
        </w:trPr>
        <w:tc>
          <w:tcPr>
            <w:tcW w:w="4535" w:type="dxa"/>
          </w:tcPr>
          <w:p w14:paraId="13ED5401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1" w:author="wei" w:date="2021-10-29T13:52:00Z"/>
                <w:rFonts w:ascii="Arial" w:hAnsi="Arial"/>
                <w:sz w:val="18"/>
                <w:lang w:eastAsia="en-GB"/>
              </w:rPr>
            </w:pPr>
            <w:ins w:id="892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 xml:space="preserve">  reportType-r16 CHOICE {</w:t>
              </w:r>
            </w:ins>
          </w:p>
        </w:tc>
        <w:tc>
          <w:tcPr>
            <w:tcW w:w="2267" w:type="dxa"/>
          </w:tcPr>
          <w:p w14:paraId="12BC5AD8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3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EF5D7F3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4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6A6A0F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5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7FEA48B9" w14:textId="77777777" w:rsidTr="0031762E">
        <w:trPr>
          <w:ins w:id="896" w:author="wei" w:date="2021-10-29T13:52:00Z"/>
        </w:trPr>
        <w:tc>
          <w:tcPr>
            <w:tcW w:w="4535" w:type="dxa"/>
          </w:tcPr>
          <w:p w14:paraId="7B1CC576" w14:textId="77777777" w:rsidR="00061458" w:rsidRPr="004B4F77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7" w:author="wei" w:date="2021-10-29T13:52:00Z"/>
                <w:rFonts w:ascii="Arial" w:hAnsi="Arial"/>
                <w:sz w:val="18"/>
                <w:lang w:eastAsia="zh-CN"/>
              </w:rPr>
            </w:pPr>
            <w:ins w:id="898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  periodical-r16 SEQUENCE {</w:t>
              </w:r>
            </w:ins>
          </w:p>
        </w:tc>
        <w:tc>
          <w:tcPr>
            <w:tcW w:w="2267" w:type="dxa"/>
          </w:tcPr>
          <w:p w14:paraId="19D044CB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9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5EBDC10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0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466341F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1" w:author="wei" w:date="2021-10-29T13:52:00Z"/>
                <w:rFonts w:ascii="Arial" w:hAnsi="Arial"/>
                <w:sz w:val="18"/>
                <w:lang w:eastAsia="zh-CN"/>
              </w:rPr>
            </w:pPr>
          </w:p>
        </w:tc>
      </w:tr>
      <w:tr w:rsidR="00061458" w:rsidRPr="004B4F77" w14:paraId="5330CD02" w14:textId="77777777" w:rsidTr="0031762E">
        <w:trPr>
          <w:ins w:id="902" w:author="wei" w:date="2021-10-29T13:52:00Z"/>
        </w:trPr>
        <w:tc>
          <w:tcPr>
            <w:tcW w:w="4535" w:type="dxa"/>
          </w:tcPr>
          <w:p w14:paraId="59F4DBA3" w14:textId="77777777" w:rsidR="00061458" w:rsidRPr="004B4F77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3" w:author="wei" w:date="2021-10-29T13:52:00Z"/>
                <w:rFonts w:ascii="Arial" w:hAnsi="Arial"/>
                <w:sz w:val="18"/>
                <w:lang w:eastAsia="zh-CN"/>
              </w:rPr>
            </w:pPr>
            <w:ins w:id="904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    </w:t>
              </w:r>
              <w:r w:rsidRPr="004B4F77">
                <w:rPr>
                  <w:rFonts w:ascii="Arial" w:hAnsi="Arial"/>
                  <w:sz w:val="18"/>
                  <w:lang w:eastAsia="en-GB"/>
                </w:rPr>
                <w:t>reportInterval-r16</w:t>
              </w:r>
            </w:ins>
          </w:p>
        </w:tc>
        <w:tc>
          <w:tcPr>
            <w:tcW w:w="2267" w:type="dxa"/>
          </w:tcPr>
          <w:p w14:paraId="219AF4C7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5" w:author="wei" w:date="2021-10-29T13:52:00Z"/>
                <w:rFonts w:ascii="Arial" w:hAnsi="Arial"/>
                <w:sz w:val="18"/>
                <w:lang w:eastAsia="en-GB"/>
              </w:rPr>
            </w:pPr>
            <w:ins w:id="906" w:author="wei" w:date="2021-10-29T13:52:00Z">
              <w:r w:rsidRPr="00BB442E">
                <w:rPr>
                  <w:rFonts w:ascii="Arial" w:hAnsi="Arial"/>
                  <w:sz w:val="18"/>
                  <w:lang w:eastAsia="en-GB"/>
                </w:rPr>
                <w:t>ms480</w:t>
              </w:r>
            </w:ins>
          </w:p>
        </w:tc>
        <w:tc>
          <w:tcPr>
            <w:tcW w:w="1700" w:type="dxa"/>
          </w:tcPr>
          <w:p w14:paraId="50AD33BC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7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FA68B0A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8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56AD3C56" w14:textId="77777777" w:rsidTr="0031762E">
        <w:trPr>
          <w:ins w:id="909" w:author="wei" w:date="2021-10-29T13:52:00Z"/>
        </w:trPr>
        <w:tc>
          <w:tcPr>
            <w:tcW w:w="4535" w:type="dxa"/>
          </w:tcPr>
          <w:p w14:paraId="12359F6B" w14:textId="77777777" w:rsidR="00061458" w:rsidRPr="004B4F77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0" w:author="wei" w:date="2021-10-29T13:52:00Z"/>
                <w:rFonts w:ascii="Arial" w:hAnsi="Arial"/>
                <w:sz w:val="18"/>
                <w:lang w:eastAsia="en-GB"/>
              </w:rPr>
            </w:pPr>
            <w:ins w:id="911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 xml:space="preserve">      reportAmount-r16</w:t>
              </w:r>
            </w:ins>
          </w:p>
        </w:tc>
        <w:tc>
          <w:tcPr>
            <w:tcW w:w="2267" w:type="dxa"/>
          </w:tcPr>
          <w:p w14:paraId="2E318F9C" w14:textId="0F63E205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2" w:author="wei" w:date="2021-10-29T13:52:00Z"/>
                <w:rFonts w:ascii="Arial" w:hAnsi="Arial"/>
                <w:sz w:val="18"/>
                <w:lang w:eastAsia="zh-CN"/>
              </w:rPr>
            </w:pPr>
            <w:ins w:id="913" w:author="wei" w:date="2021-10-29T13:52:00Z">
              <w:r w:rsidRPr="00FB440D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r</w:t>
              </w:r>
            </w:ins>
            <w:ins w:id="914" w:author="wei" w:date="2021-11-15T09:51:00Z">
              <w:r w:rsidR="00FB440D" w:rsidRPr="00FB440D">
                <w:rPr>
                  <w:rFonts w:ascii="Arial" w:hAnsi="Arial" w:hint="eastAsia"/>
                  <w:sz w:val="18"/>
                  <w:highlight w:val="cyan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3E5F0EF1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5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CD0106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6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7D9190D1" w14:textId="77777777" w:rsidTr="0031762E">
        <w:trPr>
          <w:ins w:id="917" w:author="wei" w:date="2021-10-29T13:52:00Z"/>
        </w:trPr>
        <w:tc>
          <w:tcPr>
            <w:tcW w:w="4535" w:type="dxa"/>
          </w:tcPr>
          <w:p w14:paraId="13D8CA2C" w14:textId="77777777" w:rsidR="00061458" w:rsidRPr="004B4F77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wei" w:date="2021-10-29T13:52:00Z"/>
                <w:rFonts w:ascii="Arial" w:hAnsi="Arial"/>
                <w:sz w:val="18"/>
                <w:lang w:eastAsia="zh-CN"/>
              </w:rPr>
            </w:pPr>
            <w:ins w:id="919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ED0B420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0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79B2E08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1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41ACDF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2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50566000" w14:textId="77777777" w:rsidTr="0031762E">
        <w:trPr>
          <w:ins w:id="923" w:author="wei" w:date="2021-10-29T13:52:00Z"/>
        </w:trPr>
        <w:tc>
          <w:tcPr>
            <w:tcW w:w="4535" w:type="dxa"/>
          </w:tcPr>
          <w:p w14:paraId="546DAFC4" w14:textId="77777777" w:rsidR="00061458" w:rsidRPr="004B4F77" w:rsidDel="003A68F3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4" w:author="wei" w:date="2021-10-29T13:52:00Z"/>
                <w:rFonts w:ascii="Arial" w:hAnsi="Arial"/>
                <w:sz w:val="18"/>
                <w:lang w:eastAsia="zh-CN"/>
              </w:rPr>
            </w:pPr>
            <w:ins w:id="925" w:author="wei" w:date="2021-10-29T13:52:00Z">
              <w:r w:rsidRPr="004B4F77">
                <w:rPr>
                  <w:rFonts w:ascii="Arial" w:hAnsi="Arial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EFCC633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6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24C5DC2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7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6B59D0B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8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  <w:tr w:rsidR="00061458" w:rsidRPr="004B4F77" w14:paraId="7FB55B1C" w14:textId="77777777" w:rsidTr="0031762E">
        <w:trPr>
          <w:ins w:id="929" w:author="wei" w:date="2021-10-29T13:52:00Z"/>
        </w:trPr>
        <w:tc>
          <w:tcPr>
            <w:tcW w:w="4535" w:type="dxa"/>
          </w:tcPr>
          <w:p w14:paraId="1CADB1E6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0" w:author="wei" w:date="2021-10-29T13:52:00Z"/>
                <w:rFonts w:ascii="Arial" w:hAnsi="Arial"/>
                <w:sz w:val="18"/>
                <w:lang w:eastAsia="en-GB"/>
              </w:rPr>
            </w:pPr>
            <w:ins w:id="931" w:author="wei" w:date="2021-10-29T13:52:00Z">
              <w:r w:rsidRPr="004B4F77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7" w:type="dxa"/>
          </w:tcPr>
          <w:p w14:paraId="4E8E8C7C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2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DB05946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3" w:author="wei" w:date="2021-10-29T13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5D9F4F" w14:textId="77777777" w:rsidR="00061458" w:rsidRPr="004B4F77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4" w:author="wei" w:date="2021-10-29T13:52:00Z"/>
                <w:rFonts w:ascii="Arial" w:hAnsi="Arial"/>
                <w:sz w:val="18"/>
                <w:lang w:eastAsia="en-GB"/>
              </w:rPr>
            </w:pPr>
          </w:p>
        </w:tc>
      </w:tr>
    </w:tbl>
    <w:p w14:paraId="6B7530F7" w14:textId="77777777" w:rsidR="00061458" w:rsidRDefault="00061458" w:rsidP="00061458">
      <w:pPr>
        <w:overflowPunct w:val="0"/>
        <w:autoSpaceDE w:val="0"/>
        <w:autoSpaceDN w:val="0"/>
        <w:adjustRightInd w:val="0"/>
        <w:textAlignment w:val="baseline"/>
        <w:rPr>
          <w:ins w:id="935" w:author="wei" w:date="2021-10-29T13:52:00Z"/>
          <w:rFonts w:eastAsia="宋体"/>
          <w:lang w:eastAsia="zh-CN"/>
        </w:rPr>
      </w:pPr>
    </w:p>
    <w:p w14:paraId="09E45969" w14:textId="63250E8C" w:rsidR="00061458" w:rsidRPr="00193675" w:rsidRDefault="00061458" w:rsidP="000614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36" w:author="wei" w:date="2021-10-29T13:52:00Z"/>
          <w:rFonts w:ascii="Arial" w:eastAsia="Times New Roman" w:hAnsi="Arial"/>
          <w:b/>
          <w:lang w:eastAsia="en-GB"/>
        </w:rPr>
      </w:pPr>
      <w:ins w:id="937" w:author="wei" w:date="2021-10-29T13:52:00Z">
        <w:r w:rsidRPr="00BF46D1">
          <w:rPr>
            <w:rFonts w:ascii="Arial" w:eastAsia="Times New Roman" w:hAnsi="Arial"/>
            <w:b/>
            <w:lang w:eastAsia="en-GB"/>
          </w:rPr>
          <w:t xml:space="preserve">Table </w:t>
        </w:r>
        <w:r w:rsidRPr="001A26EC">
          <w:rPr>
            <w:rFonts w:ascii="Arial" w:eastAsia="Times New Roman" w:hAnsi="Arial"/>
            <w:b/>
            <w:highlight w:val="cyan"/>
            <w:lang w:eastAsia="en-GB"/>
          </w:rPr>
          <w:t>12.2.3.2.3.3-</w:t>
        </w:r>
      </w:ins>
      <w:ins w:id="938" w:author="wei" w:date="2021-11-17T08:51:00Z">
        <w:r w:rsidR="00001DAD">
          <w:rPr>
            <w:rFonts w:ascii="Arial" w:hAnsi="Arial" w:hint="eastAsia"/>
            <w:b/>
            <w:highlight w:val="cyan"/>
            <w:lang w:eastAsia="zh-CN"/>
          </w:rPr>
          <w:t>10</w:t>
        </w:r>
      </w:ins>
      <w:ins w:id="939" w:author="wei" w:date="2021-10-29T13:52:00Z">
        <w:r w:rsidRPr="00193675">
          <w:rPr>
            <w:rFonts w:ascii="Arial" w:eastAsia="Times New Roman" w:hAnsi="Arial"/>
            <w:b/>
            <w:lang w:eastAsia="en-GB"/>
          </w:rPr>
          <w:t>:</w:t>
        </w:r>
        <w:r w:rsidRPr="00E57FD5">
          <w:rPr>
            <w:rFonts w:ascii="Arial" w:eastAsia="Times New Roman" w:hAnsi="Arial"/>
            <w:b/>
            <w:lang w:eastAsia="en-GB"/>
          </w:rPr>
          <w:t xml:space="preserve"> </w:t>
        </w:r>
        <w:proofErr w:type="spellStart"/>
        <w:r w:rsidRPr="00E57FD5">
          <w:rPr>
            <w:rFonts w:ascii="Arial" w:eastAsia="Times New Roman" w:hAnsi="Arial"/>
            <w:b/>
            <w:lang w:eastAsia="en-GB"/>
          </w:rPr>
          <w:t>MeasurementReport</w:t>
        </w:r>
        <w:proofErr w:type="spellEnd"/>
        <w:r w:rsidRPr="00193675">
          <w:rPr>
            <w:rFonts w:ascii="Arial" w:eastAsia="Times New Roman" w:hAnsi="Arial"/>
            <w:b/>
            <w:lang w:eastAsia="en-GB"/>
          </w:rPr>
          <w:t xml:space="preserve"> (</w:t>
        </w:r>
        <w:r>
          <w:rPr>
            <w:rFonts w:ascii="Arial" w:eastAsia="Times New Roman" w:hAnsi="Arial"/>
            <w:b/>
          </w:rPr>
          <w:t xml:space="preserve">step </w:t>
        </w:r>
        <w:r>
          <w:rPr>
            <w:rFonts w:ascii="Arial" w:hAnsi="Arial" w:hint="eastAsia"/>
            <w:b/>
            <w:lang w:eastAsia="zh-CN"/>
          </w:rPr>
          <w:t>4, 5,</w:t>
        </w:r>
        <w:r w:rsidRPr="00BF46D1">
          <w:rPr>
            <w:rFonts w:ascii="Arial" w:eastAsia="Times New Roman" w:hAnsi="Arial"/>
            <w:b/>
          </w:rPr>
          <w:t xml:space="preserve"> </w:t>
        </w:r>
        <w:r>
          <w:rPr>
            <w:rFonts w:ascii="Arial" w:eastAsia="Times New Roman" w:hAnsi="Arial"/>
            <w:b/>
          </w:rPr>
          <w:t>Table 12.2.3.2.3.2-1</w:t>
        </w:r>
        <w:r w:rsidRPr="00BF46D1">
          <w:rPr>
            <w:rFonts w:ascii="Arial" w:eastAsia="Times New Roman" w:hAnsi="Arial"/>
            <w:b/>
            <w:lang w:eastAsia="en-GB"/>
          </w:rP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061458" w:rsidRPr="00001D1F" w14:paraId="70C07919" w14:textId="77777777" w:rsidTr="0031762E">
        <w:trPr>
          <w:gridBefore w:val="1"/>
          <w:wBefore w:w="9" w:type="dxa"/>
          <w:ins w:id="940" w:author="wei" w:date="2021-10-29T13:52:00Z"/>
        </w:trPr>
        <w:tc>
          <w:tcPr>
            <w:tcW w:w="9738" w:type="dxa"/>
            <w:gridSpan w:val="4"/>
            <w:hideMark/>
          </w:tcPr>
          <w:p w14:paraId="1846D75B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1" w:author="wei" w:date="2021-10-29T13:52:00Z"/>
                <w:rFonts w:ascii="Arial" w:eastAsia="Times New Roman" w:hAnsi="Arial"/>
                <w:sz w:val="18"/>
              </w:rPr>
            </w:pPr>
            <w:ins w:id="942" w:author="wei" w:date="2021-10-29T13:52:00Z">
              <w:r w:rsidRPr="00001D1F">
                <w:rPr>
                  <w:rFonts w:ascii="Arial" w:eastAsia="Times New Roman" w:hAnsi="Arial"/>
                  <w:sz w:val="18"/>
                </w:rPr>
                <w:t>Derivation Path: TS 38.508-1 [4], Table 4.6.1-5A</w:t>
              </w:r>
            </w:ins>
          </w:p>
        </w:tc>
      </w:tr>
      <w:tr w:rsidR="00061458" w:rsidRPr="00001D1F" w14:paraId="1AA86298" w14:textId="77777777" w:rsidTr="0031762E">
        <w:trPr>
          <w:ins w:id="943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B962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4" w:author="wei" w:date="2021-10-29T13:52:00Z"/>
                <w:rFonts w:ascii="Arial" w:eastAsia="宋体" w:hAnsi="Arial"/>
                <w:b/>
                <w:sz w:val="18"/>
              </w:rPr>
            </w:pPr>
            <w:ins w:id="945" w:author="wei" w:date="2021-10-29T13:52:00Z">
              <w:r w:rsidRPr="00001D1F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E9D79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wei" w:date="2021-10-29T13:52:00Z"/>
                <w:rFonts w:ascii="Arial" w:eastAsia="宋体" w:hAnsi="Arial"/>
                <w:b/>
                <w:sz w:val="18"/>
              </w:rPr>
            </w:pPr>
            <w:ins w:id="947" w:author="wei" w:date="2021-10-29T13:52:00Z">
              <w:r w:rsidRPr="00001D1F">
                <w:rPr>
                  <w:rFonts w:ascii="Arial" w:eastAsia="宋体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BFFA1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8" w:author="wei" w:date="2021-10-29T13:52:00Z"/>
                <w:rFonts w:ascii="Arial" w:eastAsia="宋体" w:hAnsi="Arial"/>
                <w:b/>
                <w:sz w:val="18"/>
              </w:rPr>
            </w:pPr>
            <w:ins w:id="949" w:author="wei" w:date="2021-10-29T13:52:00Z">
              <w:r w:rsidRPr="00001D1F">
                <w:rPr>
                  <w:rFonts w:ascii="Arial" w:eastAsia="宋体" w:hAnsi="Arial"/>
                  <w:b/>
                  <w:sz w:val="18"/>
                </w:rPr>
                <w:t>Comment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A80B4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0" w:author="wei" w:date="2021-10-29T13:52:00Z"/>
                <w:rFonts w:ascii="Arial" w:eastAsia="宋体" w:hAnsi="Arial"/>
                <w:b/>
                <w:sz w:val="18"/>
              </w:rPr>
            </w:pPr>
            <w:ins w:id="951" w:author="wei" w:date="2021-10-29T13:52:00Z">
              <w:r w:rsidRPr="00001D1F">
                <w:rPr>
                  <w:rFonts w:ascii="Arial" w:eastAsia="宋体" w:hAnsi="Arial"/>
                  <w:b/>
                  <w:sz w:val="18"/>
                </w:rPr>
                <w:t>Condition</w:t>
              </w:r>
            </w:ins>
          </w:p>
        </w:tc>
      </w:tr>
      <w:tr w:rsidR="00061458" w:rsidRPr="00001D1F" w14:paraId="2F4DEA73" w14:textId="77777777" w:rsidTr="0031762E">
        <w:trPr>
          <w:ins w:id="952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1598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3" w:author="wei" w:date="2021-10-29T13:52:00Z"/>
                <w:rFonts w:ascii="Arial" w:eastAsia="宋体" w:hAnsi="Arial"/>
                <w:sz w:val="18"/>
              </w:rPr>
            </w:pPr>
            <w:proofErr w:type="spellStart"/>
            <w:ins w:id="954" w:author="wei" w:date="2021-10-29T13:52:00Z">
              <w:r w:rsidRPr="00001D1F">
                <w:rPr>
                  <w:rFonts w:ascii="Arial" w:eastAsia="宋体" w:hAnsi="Arial"/>
                  <w:sz w:val="18"/>
                </w:rPr>
                <w:t>MeasurementReport</w:t>
              </w:r>
              <w:proofErr w:type="spellEnd"/>
              <w:r w:rsidRPr="00001D1F">
                <w:rPr>
                  <w:rFonts w:ascii="Arial" w:eastAsia="宋体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40C9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2D51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97582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7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15758CAB" w14:textId="77777777" w:rsidTr="0031762E">
        <w:trPr>
          <w:ins w:id="958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7F8BF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9" w:author="wei" w:date="2021-10-29T13:52:00Z"/>
                <w:rFonts w:ascii="Arial" w:eastAsia="宋体" w:hAnsi="Arial"/>
                <w:sz w:val="18"/>
              </w:rPr>
            </w:pPr>
            <w:ins w:id="960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</w:t>
              </w:r>
              <w:proofErr w:type="spellStart"/>
              <w:r w:rsidRPr="00001D1F">
                <w:rPr>
                  <w:rFonts w:ascii="Arial" w:eastAsia="宋体" w:hAnsi="Arial"/>
                  <w:sz w:val="18"/>
                </w:rPr>
                <w:t>criticalExtensions</w:t>
              </w:r>
              <w:proofErr w:type="spellEnd"/>
              <w:r w:rsidRPr="00001D1F">
                <w:rPr>
                  <w:rFonts w:ascii="Arial" w:eastAsia="宋体" w:hAnsi="Arial"/>
                  <w:sz w:val="18"/>
                </w:rPr>
                <w:t xml:space="preserve"> CHOICE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8F5B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52FA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0E27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3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22A9E507" w14:textId="77777777" w:rsidTr="0031762E">
        <w:trPr>
          <w:ins w:id="964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22CD3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5" w:author="wei" w:date="2021-10-29T13:52:00Z"/>
                <w:rFonts w:ascii="Arial" w:eastAsia="宋体" w:hAnsi="Arial"/>
                <w:sz w:val="18"/>
              </w:rPr>
            </w:pPr>
            <w:ins w:id="966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</w:t>
              </w:r>
              <w:proofErr w:type="spellStart"/>
              <w:r w:rsidRPr="00001D1F">
                <w:rPr>
                  <w:rFonts w:ascii="Arial" w:eastAsia="宋体" w:hAnsi="Arial"/>
                  <w:sz w:val="18"/>
                </w:rPr>
                <w:t>measurementReport</w:t>
              </w:r>
              <w:proofErr w:type="spellEnd"/>
              <w:r w:rsidRPr="00001D1F">
                <w:rPr>
                  <w:rFonts w:ascii="Arial" w:eastAsia="宋体" w:hAnsi="Arial"/>
                  <w:sz w:val="18"/>
                </w:rPr>
                <w:t xml:space="preserve">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828A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CF3D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5083D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9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605F5D17" w14:textId="77777777" w:rsidTr="0031762E">
        <w:trPr>
          <w:ins w:id="970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4015A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1" w:author="wei" w:date="2021-10-29T13:52:00Z"/>
                <w:rFonts w:ascii="Arial" w:eastAsia="宋体" w:hAnsi="Arial"/>
                <w:sz w:val="18"/>
              </w:rPr>
            </w:pPr>
            <w:ins w:id="972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</w:t>
              </w:r>
              <w:proofErr w:type="spellStart"/>
              <w:r w:rsidRPr="00001D1F">
                <w:rPr>
                  <w:rFonts w:ascii="Arial" w:eastAsia="宋体" w:hAnsi="Arial"/>
                  <w:sz w:val="18"/>
                </w:rPr>
                <w:t>measResults</w:t>
              </w:r>
              <w:proofErr w:type="spellEnd"/>
              <w:r w:rsidRPr="00001D1F">
                <w:rPr>
                  <w:rFonts w:ascii="Arial" w:eastAsia="宋体" w:hAnsi="Arial"/>
                  <w:sz w:val="18"/>
                </w:rPr>
                <w:t xml:space="preserve">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C24B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A6F7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4FA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5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671DDBE9" w14:textId="77777777" w:rsidTr="0031762E">
        <w:trPr>
          <w:ins w:id="976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32621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7" w:author="wei" w:date="2021-10-29T13:52:00Z"/>
                <w:rFonts w:ascii="Arial" w:eastAsia="宋体" w:hAnsi="Arial"/>
                <w:sz w:val="18"/>
              </w:rPr>
            </w:pPr>
            <w:ins w:id="978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      </w:t>
              </w:r>
              <w:proofErr w:type="spellStart"/>
              <w:r w:rsidRPr="00001D1F">
                <w:rPr>
                  <w:rFonts w:ascii="Arial" w:eastAsia="宋体" w:hAnsi="Arial"/>
                  <w:sz w:val="18"/>
                </w:rPr>
                <w:t>measId</w:t>
              </w:r>
              <w:proofErr w:type="spellEnd"/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939B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9" w:author="wei" w:date="2021-10-29T13:52:00Z"/>
                <w:rFonts w:ascii="Arial" w:eastAsia="宋体" w:hAnsi="Arial"/>
                <w:sz w:val="18"/>
                <w:lang w:eastAsia="zh-CN"/>
              </w:rPr>
            </w:pPr>
            <w:ins w:id="980" w:author="wei" w:date="2021-10-29T13:52:00Z">
              <w:r w:rsidRPr="00001D1F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966C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8367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2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7D0592" w:rsidRPr="00001D1F" w14:paraId="3D4E697F" w14:textId="77777777" w:rsidTr="0031762E">
        <w:trPr>
          <w:ins w:id="983" w:author="wei" w:date="2021-11-15T10:00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E69D6" w14:textId="2A95976A" w:rsidR="007D0592" w:rsidRPr="007D0592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4" w:author="wei" w:date="2021-11-15T10:00:00Z"/>
                <w:rFonts w:ascii="Arial" w:eastAsia="宋体" w:hAnsi="Arial"/>
                <w:sz w:val="18"/>
                <w:highlight w:val="cyan"/>
              </w:rPr>
            </w:pPr>
            <w:ins w:id="985" w:author="wei" w:date="2021-11-15T10:01:00Z">
              <w:r w:rsidRPr="007D0592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 xml:space="preserve">        </w:t>
              </w:r>
              <w:proofErr w:type="spellStart"/>
              <w:r w:rsidRPr="007D0592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>measResultServingMOList</w:t>
              </w:r>
            </w:ins>
            <w:proofErr w:type="spellEnd"/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FFF2" w14:textId="3C19FFCA" w:rsidR="007D0592" w:rsidRPr="007D0592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6" w:author="wei" w:date="2021-11-15T10:00:00Z"/>
                <w:rFonts w:ascii="Arial" w:eastAsia="宋体" w:hAnsi="Arial"/>
                <w:sz w:val="18"/>
                <w:highlight w:val="cyan"/>
                <w:lang w:eastAsia="zh-CN"/>
              </w:rPr>
            </w:pPr>
            <w:ins w:id="987" w:author="wei" w:date="2021-11-15T10:01:00Z">
              <w:r w:rsidRPr="007D0592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>Not checked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D284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8" w:author="wei" w:date="2021-11-15T10:00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BF22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9" w:author="wei" w:date="2021-11-15T10:00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7D0592" w:rsidRPr="00001D1F" w14:paraId="0C7B7A71" w14:textId="77777777" w:rsidTr="0031762E">
        <w:trPr>
          <w:ins w:id="990" w:author="wei" w:date="2021-11-15T10:00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FA304" w14:textId="0003790B" w:rsidR="007D0592" w:rsidRPr="007D0592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1" w:author="wei" w:date="2021-11-15T10:00:00Z"/>
                <w:rFonts w:ascii="Arial" w:eastAsia="宋体" w:hAnsi="Arial"/>
                <w:sz w:val="18"/>
                <w:highlight w:val="cyan"/>
              </w:rPr>
            </w:pPr>
            <w:ins w:id="992" w:author="wei" w:date="2021-11-15T10:01:00Z">
              <w:r w:rsidRPr="007D0592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 xml:space="preserve"> </w:t>
              </w:r>
              <w:r w:rsidRPr="007D0592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 xml:space="preserve">       </w:t>
              </w:r>
              <w:proofErr w:type="spellStart"/>
              <w:r w:rsidRPr="007D0592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>measResultNeighCells</w:t>
              </w:r>
            </w:ins>
            <w:proofErr w:type="spellEnd"/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D93E3" w14:textId="204745EF" w:rsidR="007D0592" w:rsidRPr="007D0592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wei" w:date="2021-11-15T10:00:00Z"/>
                <w:rFonts w:ascii="Arial" w:eastAsia="宋体" w:hAnsi="Arial"/>
                <w:sz w:val="18"/>
                <w:highlight w:val="cyan"/>
                <w:lang w:eastAsia="zh-CN"/>
              </w:rPr>
            </w:pPr>
            <w:ins w:id="994" w:author="wei" w:date="2021-11-15T10:01:00Z">
              <w:r w:rsidRPr="007D0592">
                <w:rPr>
                  <w:rFonts w:ascii="Arial" w:eastAsia="宋体" w:hAnsi="Arial" w:hint="eastAsia"/>
                  <w:sz w:val="18"/>
                  <w:highlight w:val="cyan"/>
                  <w:lang w:eastAsia="zh-CN"/>
                </w:rPr>
                <w:t>N</w:t>
              </w:r>
              <w:r w:rsidRPr="007D0592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>ot present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5795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5" w:author="wei" w:date="2021-11-15T10:00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F373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6" w:author="wei" w:date="2021-11-15T10:00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7D0592" w:rsidRPr="00001D1F" w14:paraId="7AAF2B4A" w14:textId="77777777" w:rsidTr="0031762E">
        <w:trPr>
          <w:ins w:id="997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A5D25" w14:textId="1C7287E6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8" w:author="wei" w:date="2021-10-29T13:52:00Z"/>
                <w:rFonts w:ascii="Arial" w:eastAsia="宋体" w:hAnsi="Arial"/>
                <w:sz w:val="18"/>
              </w:rPr>
            </w:pPr>
            <w:ins w:id="999" w:author="wei" w:date="2021-11-15T10:02:00Z">
              <w:r w:rsidRPr="00001D1F">
                <w:rPr>
                  <w:rFonts w:ascii="Arial" w:eastAsia="宋体" w:hAnsi="Arial"/>
                  <w:sz w:val="18"/>
                </w:rPr>
                <w:t xml:space="preserve">        </w:t>
              </w:r>
              <w:r w:rsidRPr="00363E8C">
                <w:rPr>
                  <w:rFonts w:ascii="Arial" w:eastAsia="宋体" w:hAnsi="Arial"/>
                  <w:sz w:val="18"/>
                </w:rPr>
                <w:t>measResultsSL-r16</w:t>
              </w:r>
              <w:r w:rsidRPr="00001D1F">
                <w:rPr>
                  <w:rFonts w:ascii="Arial" w:eastAsia="宋体" w:hAnsi="Arial"/>
                  <w:sz w:val="18"/>
                </w:rPr>
                <w:t xml:space="preserve">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5D08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0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0134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0720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2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40C17ED5" w14:textId="77777777" w:rsidTr="0031762E">
        <w:trPr>
          <w:ins w:id="1003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CBFD4" w14:textId="067083D8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4" w:author="wei" w:date="2021-10-29T13:52:00Z"/>
                <w:rFonts w:ascii="Arial" w:eastAsia="宋体" w:hAnsi="Arial"/>
                <w:sz w:val="18"/>
                <w:lang w:eastAsia="zh-CN"/>
              </w:rPr>
            </w:pPr>
            <w:ins w:id="1005" w:author="wei" w:date="2021-11-15T10:02:00Z">
              <w:r w:rsidRPr="00001D1F">
                <w:rPr>
                  <w:rFonts w:ascii="Arial" w:eastAsia="宋体" w:hAnsi="Arial"/>
                  <w:sz w:val="18"/>
                </w:rPr>
                <w:t xml:space="preserve">        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00644D">
                <w:rPr>
                  <w:rFonts w:ascii="Arial" w:eastAsia="宋体" w:hAnsi="Arial"/>
                  <w:sz w:val="18"/>
                </w:rPr>
                <w:t>measResultsListSL-r16</w:t>
              </w:r>
              <w:r w:rsidRPr="0000644D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00644D">
                <w:rPr>
                  <w:rFonts w:ascii="Arial" w:eastAsia="宋体" w:hAnsi="Arial"/>
                  <w:sz w:val="18"/>
                </w:rPr>
                <w:t>CHOICE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EAED" w14:textId="257E9E28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6" w:author="wei" w:date="2021-10-29T13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67CE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1E47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8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58AD0905" w14:textId="77777777" w:rsidTr="0031762E">
        <w:trPr>
          <w:ins w:id="1009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B8094" w14:textId="208411A4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0" w:author="wei" w:date="2021-10-29T13:52:00Z"/>
                <w:rFonts w:ascii="Arial" w:eastAsia="宋体" w:hAnsi="Arial"/>
                <w:sz w:val="18"/>
              </w:rPr>
            </w:pPr>
            <w:ins w:id="1011" w:author="wei" w:date="2021-11-15T10:02:00Z">
              <w:r w:rsidRPr="00921F5E">
                <w:rPr>
                  <w:rFonts w:ascii="Arial" w:eastAsia="宋体" w:hAnsi="Arial"/>
                  <w:sz w:val="18"/>
                </w:rPr>
                <w:t xml:space="preserve">    </w:t>
              </w:r>
              <w:r>
                <w:rPr>
                  <w:rFonts w:ascii="Arial" w:eastAsia="宋体" w:hAnsi="Arial"/>
                  <w:sz w:val="18"/>
                </w:rPr>
                <w:t xml:space="preserve">        </w:t>
              </w:r>
              <w:r w:rsidRPr="00921F5E">
                <w:rPr>
                  <w:rFonts w:ascii="Arial" w:eastAsia="宋体" w:hAnsi="Arial"/>
                  <w:sz w:val="18"/>
                </w:rPr>
                <w:t>measResultNR-SL-r16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8761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775F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36E7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4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0B405FAA" w14:textId="77777777" w:rsidTr="0031762E">
        <w:trPr>
          <w:ins w:id="1015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FDB23" w14:textId="38C23B36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6" w:author="wei" w:date="2021-10-29T13:52:00Z"/>
                <w:rFonts w:ascii="Arial" w:eastAsia="宋体" w:hAnsi="Arial"/>
                <w:sz w:val="18"/>
              </w:rPr>
            </w:pPr>
            <w:ins w:id="1017" w:author="wei" w:date="2021-11-15T10:02:00Z">
              <w:r w:rsidRPr="00921F5E">
                <w:rPr>
                  <w:rFonts w:ascii="Arial" w:eastAsia="宋体" w:hAnsi="Arial"/>
                  <w:sz w:val="18"/>
                </w:rPr>
                <w:t xml:space="preserve">      </w:t>
              </w:r>
              <w:r>
                <w:rPr>
                  <w:rFonts w:ascii="Arial" w:eastAsia="宋体" w:hAnsi="Arial"/>
                  <w:sz w:val="18"/>
                </w:rPr>
                <w:t xml:space="preserve">      </w:t>
              </w:r>
              <w:r w:rsidRPr="00921F5E">
                <w:rPr>
                  <w:rFonts w:ascii="Arial" w:eastAsia="宋体" w:hAnsi="Arial" w:hint="eastAsia"/>
                  <w:sz w:val="18"/>
                </w:rPr>
                <w:t xml:space="preserve">  </w:t>
              </w:r>
              <w:r w:rsidRPr="00921F5E">
                <w:rPr>
                  <w:rFonts w:ascii="Arial" w:eastAsia="宋体" w:hAnsi="Arial"/>
                  <w:sz w:val="18"/>
                </w:rPr>
                <w:t>measResultListCBR-NR-r16 SEQUENCE (SIZE (1.. maxNrofSL-PoolToMeasureNR-r16)) OF MeasResultCBR-NR-r16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8AC9" w14:textId="0716AB1F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8" w:author="wei" w:date="2021-10-29T13:52:00Z"/>
                <w:rFonts w:ascii="Arial" w:eastAsia="宋体" w:hAnsi="Arial"/>
                <w:sz w:val="18"/>
              </w:rPr>
            </w:pPr>
            <w:ins w:id="1019" w:author="wei" w:date="2021-11-15T10:02:00Z">
              <w:r w:rsidRPr="00921F5E">
                <w:rPr>
                  <w:rFonts w:ascii="Arial" w:eastAsia="宋体" w:hAnsi="Arial"/>
                  <w:sz w:val="18"/>
                </w:rPr>
                <w:t>1 entry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F5EC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26DB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1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1C73AF05" w14:textId="77777777" w:rsidTr="0031762E">
        <w:trPr>
          <w:ins w:id="1022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2AC26" w14:textId="192AF094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3" w:author="wei" w:date="2021-10-29T13:52:00Z"/>
                <w:rFonts w:ascii="Arial" w:eastAsia="宋体" w:hAnsi="Arial"/>
                <w:sz w:val="18"/>
              </w:rPr>
            </w:pPr>
            <w:ins w:id="1024" w:author="wei" w:date="2021-11-15T10:02:00Z">
              <w:r w:rsidRPr="00921F5E">
                <w:rPr>
                  <w:rFonts w:ascii="Arial" w:eastAsia="宋体" w:hAnsi="Arial"/>
                  <w:sz w:val="18"/>
                </w:rPr>
                <w:t xml:space="preserve">        </w:t>
              </w:r>
              <w:r w:rsidRPr="00921F5E">
                <w:rPr>
                  <w:rFonts w:ascii="Arial" w:eastAsia="宋体" w:hAnsi="Arial" w:hint="eastAsia"/>
                  <w:sz w:val="18"/>
                </w:rPr>
                <w:t xml:space="preserve">    </w:t>
              </w:r>
              <w:r>
                <w:rPr>
                  <w:rFonts w:ascii="Arial" w:eastAsia="宋体" w:hAnsi="Arial"/>
                  <w:sz w:val="18"/>
                </w:rPr>
                <w:t xml:space="preserve">    </w:t>
              </w:r>
              <w:r w:rsidRPr="00921F5E">
                <w:rPr>
                  <w:rFonts w:ascii="Arial" w:eastAsia="宋体" w:hAnsi="Arial"/>
                  <w:sz w:val="18"/>
                </w:rPr>
                <w:t>MeasResultCBR-NR-r16[1] SEQUENCE {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31684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3ACFB" w14:textId="1F5C2F84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6" w:author="wei" w:date="2021-10-29T13:52:00Z"/>
                <w:rFonts w:ascii="Arial" w:eastAsia="宋体" w:hAnsi="Arial"/>
                <w:sz w:val="18"/>
              </w:rPr>
            </w:pPr>
            <w:ins w:id="1027" w:author="wei" w:date="2021-11-15T10:02:00Z">
              <w:r w:rsidRPr="0044096E">
                <w:rPr>
                  <w:rFonts w:ascii="Arial" w:eastAsia="宋体" w:hAnsi="Arial"/>
                  <w:sz w:val="18"/>
                  <w:highlight w:val="cyan"/>
                  <w:lang w:eastAsia="zh-CN"/>
                </w:rPr>
                <w:t>entry 1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E9A8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8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7802D085" w14:textId="77777777" w:rsidTr="0031762E">
        <w:trPr>
          <w:ins w:id="1029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E1641" w14:textId="52023563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0" w:author="wei" w:date="2021-10-29T13:52:00Z"/>
                <w:rFonts w:ascii="Arial" w:eastAsia="宋体" w:hAnsi="Arial"/>
                <w:sz w:val="18"/>
              </w:rPr>
            </w:pPr>
            <w:ins w:id="1031" w:author="wei" w:date="2021-11-15T10:02:00Z">
              <w:r w:rsidRPr="00921F5E">
                <w:rPr>
                  <w:rFonts w:ascii="Arial" w:eastAsia="宋体" w:hAnsi="Arial"/>
                  <w:sz w:val="18"/>
                </w:rPr>
                <w:t xml:space="preserve">          </w:t>
              </w:r>
              <w:r>
                <w:rPr>
                  <w:rFonts w:ascii="Arial" w:eastAsia="宋体" w:hAnsi="Arial"/>
                  <w:sz w:val="18"/>
                </w:rPr>
                <w:t xml:space="preserve">        </w:t>
              </w:r>
              <w:r w:rsidRPr="00921F5E">
                <w:rPr>
                  <w:rFonts w:ascii="Arial" w:eastAsia="宋体" w:hAnsi="Arial"/>
                  <w:sz w:val="18"/>
                </w:rPr>
                <w:t>sl-poolReportIdentity-r16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815F" w14:textId="23C855B4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2" w:author="wei" w:date="2021-10-29T13:52:00Z"/>
                <w:rFonts w:ascii="Arial" w:eastAsia="宋体" w:hAnsi="Arial"/>
                <w:sz w:val="18"/>
                <w:lang w:eastAsia="zh-CN"/>
              </w:rPr>
            </w:pPr>
            <w:ins w:id="1033" w:author="wei" w:date="2021-11-15T10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F778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AE41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5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3B5A60C3" w14:textId="77777777" w:rsidTr="0031762E">
        <w:trPr>
          <w:ins w:id="1036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68783" w14:textId="099CADC0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7" w:author="wei" w:date="2021-10-29T13:52:00Z"/>
                <w:rFonts w:ascii="Arial" w:eastAsia="宋体" w:hAnsi="Arial"/>
                <w:sz w:val="18"/>
                <w:lang w:eastAsia="zh-CN"/>
              </w:rPr>
            </w:pPr>
            <w:ins w:id="1038" w:author="wei" w:date="2021-11-15T10:02:00Z">
              <w:r w:rsidRPr="00921F5E">
                <w:rPr>
                  <w:rFonts w:ascii="Arial" w:eastAsia="宋体" w:hAnsi="Arial"/>
                  <w:sz w:val="18"/>
                  <w:lang w:eastAsia="zh-CN"/>
                </w:rPr>
                <w:t xml:space="preserve">          </w:t>
              </w:r>
              <w:r w:rsidRPr="00921F5E">
                <w:rPr>
                  <w:rFonts w:ascii="Arial" w:eastAsia="宋体" w:hAnsi="Arial" w:hint="eastAsia"/>
                  <w:sz w:val="18"/>
                  <w:lang w:eastAsia="zh-CN"/>
                </w:rPr>
                <w:t xml:space="preserve">     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921F5E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921F5E">
                <w:rPr>
                  <w:rFonts w:ascii="Arial" w:eastAsia="宋体" w:hAnsi="Arial"/>
                  <w:sz w:val="18"/>
                  <w:lang w:eastAsia="zh-CN"/>
                </w:rPr>
                <w:t>sl-CBR-ResultsNR-r16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768B" w14:textId="5183AE5C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9" w:author="wei" w:date="2021-10-29T13:52:00Z"/>
                <w:rFonts w:ascii="Arial" w:eastAsia="宋体" w:hAnsi="Arial"/>
                <w:sz w:val="18"/>
                <w:lang w:eastAsia="zh-CN"/>
              </w:rPr>
            </w:pPr>
            <w:ins w:id="1040" w:author="wei" w:date="2021-11-15T10:02:00Z">
              <w:r w:rsidRPr="000D6592">
                <w:rPr>
                  <w:rFonts w:ascii="Arial" w:eastAsia="宋体" w:hAnsi="Arial"/>
                  <w:sz w:val="18"/>
                  <w:lang w:eastAsia="zh-CN"/>
                </w:rPr>
                <w:t>(0..100)</w:t>
              </w:r>
            </w:ins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970D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9E6D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2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7BC900B6" w14:textId="77777777" w:rsidTr="0031762E">
        <w:trPr>
          <w:ins w:id="1043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EF648" w14:textId="75170B3F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4" w:author="wei" w:date="2021-10-29T13:52:00Z"/>
                <w:rFonts w:ascii="Arial" w:eastAsia="宋体" w:hAnsi="Arial"/>
                <w:sz w:val="18"/>
              </w:rPr>
            </w:pPr>
            <w:ins w:id="1045" w:author="wei" w:date="2021-11-15T10:02:00Z">
              <w:r w:rsidRPr="00001D1F">
                <w:rPr>
                  <w:rFonts w:ascii="Arial" w:eastAsia="宋体" w:hAnsi="Arial"/>
                  <w:sz w:val="18"/>
                </w:rPr>
                <w:t xml:space="preserve">               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001D1F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DFAE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E08B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EF29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8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0FD65E99" w14:textId="77777777" w:rsidTr="0031762E">
        <w:trPr>
          <w:ins w:id="1049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D39E1" w14:textId="6C064D30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0" w:author="wei" w:date="2021-10-29T13:52:00Z"/>
                <w:rFonts w:ascii="Arial" w:eastAsia="宋体" w:hAnsi="Arial"/>
                <w:sz w:val="18"/>
              </w:rPr>
            </w:pPr>
            <w:ins w:id="1051" w:author="wei" w:date="2021-11-15T10:02:00Z">
              <w:r w:rsidRPr="00001D1F">
                <w:rPr>
                  <w:rFonts w:ascii="Arial" w:eastAsia="宋体" w:hAnsi="Arial"/>
                  <w:sz w:val="18"/>
                </w:rPr>
                <w:t xml:space="preserve">             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001D1F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25F02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8346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0136F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4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47D6A998" w14:textId="77777777" w:rsidTr="0031762E">
        <w:trPr>
          <w:ins w:id="1055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7BBD2" w14:textId="5B9B069A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6" w:author="wei" w:date="2021-10-29T13:52:00Z"/>
                <w:rFonts w:ascii="Arial" w:eastAsia="宋体" w:hAnsi="Arial"/>
                <w:sz w:val="18"/>
              </w:rPr>
            </w:pPr>
            <w:ins w:id="1057" w:author="wei" w:date="2021-11-15T10:02:00Z">
              <w:r w:rsidRPr="00001D1F">
                <w:rPr>
                  <w:rFonts w:ascii="Arial" w:eastAsia="宋体" w:hAnsi="Arial"/>
                  <w:sz w:val="18"/>
                </w:rPr>
                <w:t xml:space="preserve">           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001D1F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2F86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4DF0E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D87B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0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6B669FB0" w14:textId="77777777" w:rsidTr="0031762E">
        <w:trPr>
          <w:ins w:id="1061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50DEE" w14:textId="2923C1D2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2" w:author="wei" w:date="2021-10-29T13:52:00Z"/>
                <w:rFonts w:ascii="Arial" w:eastAsia="宋体" w:hAnsi="Arial"/>
                <w:sz w:val="18"/>
              </w:rPr>
            </w:pPr>
            <w:ins w:id="1063" w:author="wei" w:date="2021-11-15T10:02:00Z">
              <w:r w:rsidRPr="00001D1F">
                <w:rPr>
                  <w:rFonts w:ascii="Arial" w:eastAsia="宋体" w:hAnsi="Arial"/>
                  <w:sz w:val="18"/>
                </w:rPr>
                <w:t xml:space="preserve">         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001D1F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118B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D02D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F72F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6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6DF3601E" w14:textId="77777777" w:rsidTr="0031762E">
        <w:trPr>
          <w:ins w:id="1067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0611" w14:textId="3B272D5E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8" w:author="wei" w:date="2021-10-29T13:52:00Z"/>
                <w:rFonts w:ascii="Arial" w:eastAsia="宋体" w:hAnsi="Arial"/>
                <w:sz w:val="18"/>
              </w:rPr>
            </w:pPr>
            <w:ins w:id="1069" w:author="wei" w:date="2021-11-15T10:02:00Z">
              <w:r w:rsidRPr="00001D1F">
                <w:rPr>
                  <w:rFonts w:ascii="Arial" w:eastAsia="宋体" w:hAnsi="Arial"/>
                  <w:sz w:val="18"/>
                </w:rPr>
                <w:t xml:space="preserve">       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001D1F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A002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0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1A6F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1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E685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2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32852ACC" w14:textId="77777777" w:rsidTr="0031762E">
        <w:trPr>
          <w:ins w:id="1073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D01" w14:textId="6126A979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4" w:author="wei" w:date="2021-10-29T13:52:00Z"/>
                <w:rFonts w:ascii="Arial" w:eastAsia="宋体" w:hAnsi="Arial"/>
                <w:sz w:val="18"/>
              </w:rPr>
            </w:pPr>
            <w:ins w:id="1075" w:author="wei" w:date="2021-11-15T10:02:00Z">
              <w:r w:rsidRPr="00001D1F">
                <w:rPr>
                  <w:rFonts w:ascii="Arial" w:eastAsia="宋体" w:hAnsi="Arial"/>
                  <w:sz w:val="18"/>
                </w:rPr>
                <w:t xml:space="preserve">     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001D1F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BDD1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6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B539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7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0B52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8" w:author="wei" w:date="2021-10-29T13:52:00Z"/>
                <w:rFonts w:ascii="Arial" w:eastAsia="宋体" w:hAnsi="Arial"/>
                <w:sz w:val="18"/>
              </w:rPr>
            </w:pPr>
          </w:p>
        </w:tc>
      </w:tr>
      <w:tr w:rsidR="007D0592" w:rsidRPr="00001D1F" w14:paraId="2603BCDC" w14:textId="77777777" w:rsidTr="0031762E">
        <w:trPr>
          <w:ins w:id="1079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79E10" w14:textId="7A778521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0" w:author="wei" w:date="2021-10-29T13:52:00Z"/>
                <w:rFonts w:ascii="Arial" w:eastAsia="宋体" w:hAnsi="Arial"/>
                <w:sz w:val="18"/>
              </w:rPr>
            </w:pPr>
            <w:ins w:id="1081" w:author="wei" w:date="2021-11-15T10:02:00Z">
              <w:r w:rsidRPr="00001D1F">
                <w:rPr>
                  <w:rFonts w:ascii="Arial" w:eastAsia="宋体" w:hAnsi="Arial"/>
                  <w:sz w:val="18"/>
                </w:rPr>
                <w:t xml:space="preserve">   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001D1F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B05E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2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5D6D8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3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0E5B" w14:textId="77777777" w:rsidR="007D0592" w:rsidRPr="00001D1F" w:rsidRDefault="007D0592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4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53330EE9" w14:textId="77777777" w:rsidTr="0031762E">
        <w:trPr>
          <w:ins w:id="1085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10AE0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6" w:author="wei" w:date="2021-10-29T13:52:00Z"/>
                <w:rFonts w:ascii="Arial" w:eastAsia="宋体" w:hAnsi="Arial"/>
                <w:sz w:val="18"/>
              </w:rPr>
            </w:pPr>
            <w:ins w:id="1087" w:author="wei" w:date="2021-10-29T13:52:00Z">
              <w:r w:rsidRPr="00001D1F">
                <w:rPr>
                  <w:rFonts w:ascii="Arial" w:eastAsia="宋体" w:hAnsi="Arial"/>
                  <w:sz w:val="18"/>
                </w:rPr>
                <w:t xml:space="preserve">  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341B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8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A588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9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354F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0" w:author="wei" w:date="2021-10-29T13:52:00Z"/>
                <w:rFonts w:ascii="Arial" w:eastAsia="宋体" w:hAnsi="Arial"/>
                <w:sz w:val="18"/>
              </w:rPr>
            </w:pPr>
          </w:p>
        </w:tc>
      </w:tr>
      <w:tr w:rsidR="00061458" w:rsidRPr="00001D1F" w14:paraId="65EA3474" w14:textId="77777777" w:rsidTr="0031762E">
        <w:trPr>
          <w:ins w:id="1091" w:author="wei" w:date="2021-10-29T13:52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FDA2F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2" w:author="wei" w:date="2021-10-29T13:52:00Z"/>
                <w:rFonts w:ascii="Arial" w:eastAsia="宋体" w:hAnsi="Arial"/>
                <w:sz w:val="18"/>
              </w:rPr>
            </w:pPr>
            <w:ins w:id="1093" w:author="wei" w:date="2021-10-29T13:52:00Z">
              <w:r w:rsidRPr="00001D1F"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29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193D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4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EFCAC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5" w:author="wei" w:date="2021-10-29T13:52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1F37" w14:textId="77777777" w:rsidR="00061458" w:rsidRPr="00001D1F" w:rsidRDefault="00061458" w:rsidP="003176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6" w:author="wei" w:date="2021-10-29T13:52:00Z"/>
                <w:rFonts w:ascii="Arial" w:eastAsia="宋体" w:hAnsi="Arial"/>
                <w:sz w:val="18"/>
              </w:rPr>
            </w:pPr>
          </w:p>
        </w:tc>
      </w:tr>
    </w:tbl>
    <w:p w14:paraId="08D5765D" w14:textId="11AAA4DB" w:rsidR="00EB1745" w:rsidRPr="004B4F77" w:rsidRDefault="00EB1745" w:rsidP="008D5055">
      <w:pPr>
        <w:overflowPunct w:val="0"/>
        <w:autoSpaceDE w:val="0"/>
        <w:autoSpaceDN w:val="0"/>
        <w:adjustRightInd w:val="0"/>
        <w:textAlignment w:val="baseline"/>
        <w:rPr>
          <w:ins w:id="1097" w:author="wei" w:date="2021-10-19T14:40:00Z"/>
          <w:rFonts w:eastAsia="宋体"/>
          <w:lang w:eastAsia="zh-CN"/>
        </w:rPr>
      </w:pPr>
    </w:p>
    <w:p w14:paraId="396B1A6E" w14:textId="45ECC286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593BC3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</w:p>
    <w:sectPr w:rsidR="000E3891" w:rsidRPr="000E389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7ED95A" w15:done="0"/>
  <w15:commentEx w15:paraId="3AC7F9E8" w15:done="0"/>
  <w15:commentEx w15:paraId="2E4BF0FB" w15:paraIdParent="3AC7F9E8" w15:done="0"/>
  <w15:commentEx w15:paraId="1D323304" w15:done="0"/>
  <w15:commentEx w15:paraId="2FD3B300" w15:done="0"/>
  <w15:commentEx w15:paraId="0ECE1214" w15:paraIdParent="2FD3B300" w15:done="0"/>
  <w15:commentEx w15:paraId="0E3035D8" w15:done="0"/>
  <w15:commentEx w15:paraId="53547133" w15:done="0"/>
  <w15:commentEx w15:paraId="675E901C" w15:paraIdParent="53547133" w15:done="0"/>
  <w15:commentEx w15:paraId="3C0CAC00" w15:done="0"/>
  <w15:commentEx w15:paraId="44F2EEB1" w15:done="0"/>
  <w15:commentEx w15:paraId="1AE596DB" w15:done="0"/>
  <w15:commentEx w15:paraId="63819847" w15:done="0"/>
  <w15:commentEx w15:paraId="7896A823" w15:done="0"/>
  <w15:commentEx w15:paraId="1D400392" w15:paraIdParent="7896A82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E3ACC" w16cex:dateUtc="2021-11-04T09:56:00Z"/>
  <w16cex:commentExtensible w16cex:durableId="25350AAA" w16cex:dateUtc="2021-11-08T14:26:00Z"/>
  <w16cex:commentExtensible w16cex:durableId="25350AB8" w16cex:dateUtc="2021-11-09T13:56:00Z"/>
  <w16cex:commentExtensible w16cex:durableId="252E3CF0" w16cex:dateUtc="2021-11-04T10:05:00Z"/>
  <w16cex:commentExtensible w16cex:durableId="25350AAC" w16cex:dateUtc="2021-11-09T08:54:00Z"/>
  <w16cex:commentExtensible w16cex:durableId="25350B0C" w16cex:dateUtc="2021-11-09T13:58:00Z"/>
  <w16cex:commentExtensible w16cex:durableId="252E3BF9" w16cex:dateUtc="2021-11-04T10:01:00Z"/>
  <w16cex:commentExtensible w16cex:durableId="25350AAE" w16cex:dateUtc="2021-11-09T09:15:00Z"/>
  <w16cex:commentExtensible w16cex:durableId="25350B4B" w16cex:dateUtc="2021-11-09T13:59:00Z"/>
  <w16cex:commentExtensible w16cex:durableId="252E3C8B" w16cex:dateUtc="2021-11-04T10:03:00Z"/>
  <w16cex:commentExtensible w16cex:durableId="25350AB0" w16cex:dateUtc="2021-11-09T08:51:00Z"/>
  <w16cex:commentExtensible w16cex:durableId="25362757" w16cex:dateUtc="2021-11-10T10:11:00Z"/>
  <w16cex:commentExtensible w16cex:durableId="252E3D19" w16cex:dateUtc="2021-11-04T10:06:00Z"/>
  <w16cex:commentExtensible w16cex:durableId="25350AB2" w16cex:dateUtc="2021-11-09T09:32:00Z"/>
  <w16cex:commentExtensible w16cex:durableId="25365147" w16cex:dateUtc="2021-11-10T13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7ED95A" w16cid:durableId="252E3ACC"/>
  <w16cid:commentId w16cid:paraId="3AC7F9E8" w16cid:durableId="25350AAA"/>
  <w16cid:commentId w16cid:paraId="2E4BF0FB" w16cid:durableId="25350AB8"/>
  <w16cid:commentId w16cid:paraId="1D323304" w16cid:durableId="252E3CF0"/>
  <w16cid:commentId w16cid:paraId="2FD3B300" w16cid:durableId="25350AAC"/>
  <w16cid:commentId w16cid:paraId="0ECE1214" w16cid:durableId="25350B0C"/>
  <w16cid:commentId w16cid:paraId="0E3035D8" w16cid:durableId="252E3BF9"/>
  <w16cid:commentId w16cid:paraId="53547133" w16cid:durableId="25350AAE"/>
  <w16cid:commentId w16cid:paraId="675E901C" w16cid:durableId="25350B4B"/>
  <w16cid:commentId w16cid:paraId="3C0CAC00" w16cid:durableId="252E3C8B"/>
  <w16cid:commentId w16cid:paraId="44F2EEB1" w16cid:durableId="25350AB0"/>
  <w16cid:commentId w16cid:paraId="1AE596DB" w16cid:durableId="25362757"/>
  <w16cid:commentId w16cid:paraId="63819847" w16cid:durableId="252E3D19"/>
  <w16cid:commentId w16cid:paraId="7896A823" w16cid:durableId="25350AB2"/>
  <w16cid:commentId w16cid:paraId="1D400392" w16cid:durableId="253651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714D4" w14:textId="77777777" w:rsidR="00B23CDD" w:rsidRDefault="00B23CDD">
      <w:r>
        <w:separator/>
      </w:r>
    </w:p>
  </w:endnote>
  <w:endnote w:type="continuationSeparator" w:id="0">
    <w:p w14:paraId="5F7F305A" w14:textId="77777777" w:rsidR="00B23CDD" w:rsidRDefault="00B2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5AAECC" w14:textId="77777777" w:rsidR="00B23CDD" w:rsidRDefault="00B23CDD">
      <w:r>
        <w:separator/>
      </w:r>
    </w:p>
  </w:footnote>
  <w:footnote w:type="continuationSeparator" w:id="0">
    <w:p w14:paraId="6D7CA73F" w14:textId="77777777" w:rsidR="00B23CDD" w:rsidRDefault="00B23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C25F8" w:rsidRDefault="005C25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C25F8" w:rsidRDefault="005C25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C25F8" w:rsidRDefault="005C25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C25F8" w:rsidRDefault="005C25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1F"/>
    <w:rsid w:val="00001DAD"/>
    <w:rsid w:val="0000644D"/>
    <w:rsid w:val="0002083D"/>
    <w:rsid w:val="00022E4A"/>
    <w:rsid w:val="00050DAB"/>
    <w:rsid w:val="0005618F"/>
    <w:rsid w:val="000578E0"/>
    <w:rsid w:val="00061458"/>
    <w:rsid w:val="00067F07"/>
    <w:rsid w:val="000702D6"/>
    <w:rsid w:val="00075A50"/>
    <w:rsid w:val="00080AC1"/>
    <w:rsid w:val="0008387F"/>
    <w:rsid w:val="0009258D"/>
    <w:rsid w:val="000933C2"/>
    <w:rsid w:val="00093CAD"/>
    <w:rsid w:val="00097699"/>
    <w:rsid w:val="000A6394"/>
    <w:rsid w:val="000B7FED"/>
    <w:rsid w:val="000C038A"/>
    <w:rsid w:val="000C6598"/>
    <w:rsid w:val="000D44B3"/>
    <w:rsid w:val="000D4D79"/>
    <w:rsid w:val="000D6592"/>
    <w:rsid w:val="000E3891"/>
    <w:rsid w:val="000E741F"/>
    <w:rsid w:val="000F5A6A"/>
    <w:rsid w:val="00100393"/>
    <w:rsid w:val="001202E4"/>
    <w:rsid w:val="0012187B"/>
    <w:rsid w:val="00124788"/>
    <w:rsid w:val="00126A38"/>
    <w:rsid w:val="00135CEC"/>
    <w:rsid w:val="00145D43"/>
    <w:rsid w:val="00152BFE"/>
    <w:rsid w:val="00157D92"/>
    <w:rsid w:val="001673C7"/>
    <w:rsid w:val="00167E96"/>
    <w:rsid w:val="0017173E"/>
    <w:rsid w:val="00172605"/>
    <w:rsid w:val="00175845"/>
    <w:rsid w:val="001860E9"/>
    <w:rsid w:val="001904BD"/>
    <w:rsid w:val="001914DF"/>
    <w:rsid w:val="00192C46"/>
    <w:rsid w:val="00193675"/>
    <w:rsid w:val="001949E1"/>
    <w:rsid w:val="001A08B3"/>
    <w:rsid w:val="001A26EC"/>
    <w:rsid w:val="001A7B60"/>
    <w:rsid w:val="001A7E4F"/>
    <w:rsid w:val="001B52F0"/>
    <w:rsid w:val="001B6684"/>
    <w:rsid w:val="001B778F"/>
    <w:rsid w:val="001B7A65"/>
    <w:rsid w:val="001C2F0C"/>
    <w:rsid w:val="001C5619"/>
    <w:rsid w:val="001D3E2B"/>
    <w:rsid w:val="001D4190"/>
    <w:rsid w:val="001E018D"/>
    <w:rsid w:val="001E16FC"/>
    <w:rsid w:val="001E236F"/>
    <w:rsid w:val="001E38B4"/>
    <w:rsid w:val="001E3DDD"/>
    <w:rsid w:val="001E41F3"/>
    <w:rsid w:val="001E7072"/>
    <w:rsid w:val="001F1C8D"/>
    <w:rsid w:val="001F50DA"/>
    <w:rsid w:val="001F5A00"/>
    <w:rsid w:val="002160D7"/>
    <w:rsid w:val="002322F4"/>
    <w:rsid w:val="00243A89"/>
    <w:rsid w:val="00247536"/>
    <w:rsid w:val="0025732F"/>
    <w:rsid w:val="0026004D"/>
    <w:rsid w:val="0026180D"/>
    <w:rsid w:val="002625FF"/>
    <w:rsid w:val="002640DD"/>
    <w:rsid w:val="00265F13"/>
    <w:rsid w:val="00273432"/>
    <w:rsid w:val="00275D12"/>
    <w:rsid w:val="00282179"/>
    <w:rsid w:val="00284FEB"/>
    <w:rsid w:val="002860C4"/>
    <w:rsid w:val="002925C1"/>
    <w:rsid w:val="002A4CC4"/>
    <w:rsid w:val="002B5741"/>
    <w:rsid w:val="002C1B23"/>
    <w:rsid w:val="002C6D6D"/>
    <w:rsid w:val="002C7CFE"/>
    <w:rsid w:val="002E472E"/>
    <w:rsid w:val="002F2DEF"/>
    <w:rsid w:val="002F32BE"/>
    <w:rsid w:val="002F3794"/>
    <w:rsid w:val="002F6499"/>
    <w:rsid w:val="003022BF"/>
    <w:rsid w:val="00303FF4"/>
    <w:rsid w:val="00305409"/>
    <w:rsid w:val="00313E7D"/>
    <w:rsid w:val="00313F4F"/>
    <w:rsid w:val="0031762E"/>
    <w:rsid w:val="00335950"/>
    <w:rsid w:val="0033720C"/>
    <w:rsid w:val="003421A1"/>
    <w:rsid w:val="003439B2"/>
    <w:rsid w:val="0036076A"/>
    <w:rsid w:val="003609EF"/>
    <w:rsid w:val="0036231A"/>
    <w:rsid w:val="00363E8C"/>
    <w:rsid w:val="00374DD4"/>
    <w:rsid w:val="00393AC1"/>
    <w:rsid w:val="003B2509"/>
    <w:rsid w:val="003B4399"/>
    <w:rsid w:val="003C7DCA"/>
    <w:rsid w:val="003D65AD"/>
    <w:rsid w:val="003E1A36"/>
    <w:rsid w:val="003F43CA"/>
    <w:rsid w:val="003F4F5C"/>
    <w:rsid w:val="003F6988"/>
    <w:rsid w:val="003F7E63"/>
    <w:rsid w:val="00410371"/>
    <w:rsid w:val="004161B3"/>
    <w:rsid w:val="004242F1"/>
    <w:rsid w:val="004269DB"/>
    <w:rsid w:val="0043187F"/>
    <w:rsid w:val="00431E36"/>
    <w:rsid w:val="00434875"/>
    <w:rsid w:val="0044096E"/>
    <w:rsid w:val="00445A07"/>
    <w:rsid w:val="004538B5"/>
    <w:rsid w:val="00453940"/>
    <w:rsid w:val="00457A0F"/>
    <w:rsid w:val="00484D1F"/>
    <w:rsid w:val="004937F0"/>
    <w:rsid w:val="004B4F77"/>
    <w:rsid w:val="004B75B7"/>
    <w:rsid w:val="004C1EAE"/>
    <w:rsid w:val="004C268E"/>
    <w:rsid w:val="004C299D"/>
    <w:rsid w:val="004C3B6D"/>
    <w:rsid w:val="004C5F60"/>
    <w:rsid w:val="004C6A36"/>
    <w:rsid w:val="004C7C67"/>
    <w:rsid w:val="004D5A98"/>
    <w:rsid w:val="004E1C22"/>
    <w:rsid w:val="004E4C6D"/>
    <w:rsid w:val="004F7726"/>
    <w:rsid w:val="00504418"/>
    <w:rsid w:val="0051580D"/>
    <w:rsid w:val="005165A0"/>
    <w:rsid w:val="00525554"/>
    <w:rsid w:val="005403F7"/>
    <w:rsid w:val="005411E5"/>
    <w:rsid w:val="00544E42"/>
    <w:rsid w:val="00547111"/>
    <w:rsid w:val="00547120"/>
    <w:rsid w:val="005543D6"/>
    <w:rsid w:val="005712CE"/>
    <w:rsid w:val="005765D3"/>
    <w:rsid w:val="005902E4"/>
    <w:rsid w:val="00590AFF"/>
    <w:rsid w:val="00590F86"/>
    <w:rsid w:val="00592D74"/>
    <w:rsid w:val="005A6C73"/>
    <w:rsid w:val="005B2073"/>
    <w:rsid w:val="005C1B71"/>
    <w:rsid w:val="005C25F8"/>
    <w:rsid w:val="005E2C44"/>
    <w:rsid w:val="005F0C38"/>
    <w:rsid w:val="005F2D90"/>
    <w:rsid w:val="005F48E8"/>
    <w:rsid w:val="00602092"/>
    <w:rsid w:val="0061467F"/>
    <w:rsid w:val="00621188"/>
    <w:rsid w:val="0062193B"/>
    <w:rsid w:val="006224E9"/>
    <w:rsid w:val="0062381D"/>
    <w:rsid w:val="006250E4"/>
    <w:rsid w:val="006257ED"/>
    <w:rsid w:val="00643204"/>
    <w:rsid w:val="0064552A"/>
    <w:rsid w:val="00646FC9"/>
    <w:rsid w:val="00661048"/>
    <w:rsid w:val="00665C47"/>
    <w:rsid w:val="00667440"/>
    <w:rsid w:val="00667E73"/>
    <w:rsid w:val="006721BD"/>
    <w:rsid w:val="00695808"/>
    <w:rsid w:val="006A2685"/>
    <w:rsid w:val="006A579C"/>
    <w:rsid w:val="006A6FC1"/>
    <w:rsid w:val="006B1CE4"/>
    <w:rsid w:val="006B46FB"/>
    <w:rsid w:val="006B6AFB"/>
    <w:rsid w:val="006C3961"/>
    <w:rsid w:val="006C3E85"/>
    <w:rsid w:val="006C400E"/>
    <w:rsid w:val="006C5D08"/>
    <w:rsid w:val="006C7B1F"/>
    <w:rsid w:val="006E0736"/>
    <w:rsid w:val="006E21FB"/>
    <w:rsid w:val="006E3BEE"/>
    <w:rsid w:val="006E4A86"/>
    <w:rsid w:val="006F02DA"/>
    <w:rsid w:val="006F1B81"/>
    <w:rsid w:val="006F5C97"/>
    <w:rsid w:val="00700C38"/>
    <w:rsid w:val="00705A73"/>
    <w:rsid w:val="00716D63"/>
    <w:rsid w:val="007176FF"/>
    <w:rsid w:val="007235C3"/>
    <w:rsid w:val="00723D6B"/>
    <w:rsid w:val="00730AB7"/>
    <w:rsid w:val="00736C74"/>
    <w:rsid w:val="0074757D"/>
    <w:rsid w:val="00771025"/>
    <w:rsid w:val="00783AD1"/>
    <w:rsid w:val="00783B09"/>
    <w:rsid w:val="0079123A"/>
    <w:rsid w:val="00792342"/>
    <w:rsid w:val="0079380D"/>
    <w:rsid w:val="007953B8"/>
    <w:rsid w:val="007977A8"/>
    <w:rsid w:val="007A1ECB"/>
    <w:rsid w:val="007A20FF"/>
    <w:rsid w:val="007B512A"/>
    <w:rsid w:val="007C2097"/>
    <w:rsid w:val="007C6152"/>
    <w:rsid w:val="007C65B6"/>
    <w:rsid w:val="007C7FCF"/>
    <w:rsid w:val="007D0592"/>
    <w:rsid w:val="007D6A07"/>
    <w:rsid w:val="007F0856"/>
    <w:rsid w:val="007F377A"/>
    <w:rsid w:val="007F4281"/>
    <w:rsid w:val="007F7259"/>
    <w:rsid w:val="008040A8"/>
    <w:rsid w:val="00812BB7"/>
    <w:rsid w:val="008279FA"/>
    <w:rsid w:val="00827C7C"/>
    <w:rsid w:val="00840E1E"/>
    <w:rsid w:val="008520C0"/>
    <w:rsid w:val="008561EC"/>
    <w:rsid w:val="008579A6"/>
    <w:rsid w:val="008626E7"/>
    <w:rsid w:val="00870EE7"/>
    <w:rsid w:val="00877A09"/>
    <w:rsid w:val="00884CC9"/>
    <w:rsid w:val="008863B9"/>
    <w:rsid w:val="00896E33"/>
    <w:rsid w:val="008A45A6"/>
    <w:rsid w:val="008C241F"/>
    <w:rsid w:val="008C33DC"/>
    <w:rsid w:val="008C4ABA"/>
    <w:rsid w:val="008D0EBE"/>
    <w:rsid w:val="008D3B20"/>
    <w:rsid w:val="008D4CAF"/>
    <w:rsid w:val="008D5055"/>
    <w:rsid w:val="008E3ACF"/>
    <w:rsid w:val="008F0877"/>
    <w:rsid w:val="008F15CE"/>
    <w:rsid w:val="008F1AE5"/>
    <w:rsid w:val="008F3789"/>
    <w:rsid w:val="008F686C"/>
    <w:rsid w:val="009038B0"/>
    <w:rsid w:val="0091274F"/>
    <w:rsid w:val="009148DE"/>
    <w:rsid w:val="00921F5E"/>
    <w:rsid w:val="009259AB"/>
    <w:rsid w:val="009342DA"/>
    <w:rsid w:val="00941E30"/>
    <w:rsid w:val="00956C90"/>
    <w:rsid w:val="00964126"/>
    <w:rsid w:val="00975C95"/>
    <w:rsid w:val="00975D19"/>
    <w:rsid w:val="009777D9"/>
    <w:rsid w:val="0098112D"/>
    <w:rsid w:val="00984821"/>
    <w:rsid w:val="00991B88"/>
    <w:rsid w:val="0099484A"/>
    <w:rsid w:val="009A5753"/>
    <w:rsid w:val="009A579D"/>
    <w:rsid w:val="009D0A6D"/>
    <w:rsid w:val="009D2072"/>
    <w:rsid w:val="009E3297"/>
    <w:rsid w:val="009F734F"/>
    <w:rsid w:val="009F7833"/>
    <w:rsid w:val="009F7C0C"/>
    <w:rsid w:val="00A13D13"/>
    <w:rsid w:val="00A14C06"/>
    <w:rsid w:val="00A238D6"/>
    <w:rsid w:val="00A246B6"/>
    <w:rsid w:val="00A305A1"/>
    <w:rsid w:val="00A36DA1"/>
    <w:rsid w:val="00A400A3"/>
    <w:rsid w:val="00A46E3C"/>
    <w:rsid w:val="00A47E70"/>
    <w:rsid w:val="00A50CF0"/>
    <w:rsid w:val="00A518C9"/>
    <w:rsid w:val="00A56524"/>
    <w:rsid w:val="00A730BA"/>
    <w:rsid w:val="00A7671C"/>
    <w:rsid w:val="00AA2CBC"/>
    <w:rsid w:val="00AB1E20"/>
    <w:rsid w:val="00AC4382"/>
    <w:rsid w:val="00AC5820"/>
    <w:rsid w:val="00AD051E"/>
    <w:rsid w:val="00AD1CD8"/>
    <w:rsid w:val="00AE743A"/>
    <w:rsid w:val="00AF5465"/>
    <w:rsid w:val="00AF71A0"/>
    <w:rsid w:val="00AF79E6"/>
    <w:rsid w:val="00B0449B"/>
    <w:rsid w:val="00B14502"/>
    <w:rsid w:val="00B22636"/>
    <w:rsid w:val="00B23CDD"/>
    <w:rsid w:val="00B244FB"/>
    <w:rsid w:val="00B258BB"/>
    <w:rsid w:val="00B27E75"/>
    <w:rsid w:val="00B36E84"/>
    <w:rsid w:val="00B4012A"/>
    <w:rsid w:val="00B56591"/>
    <w:rsid w:val="00B57120"/>
    <w:rsid w:val="00B67B97"/>
    <w:rsid w:val="00B70812"/>
    <w:rsid w:val="00B738EE"/>
    <w:rsid w:val="00B95265"/>
    <w:rsid w:val="00B96213"/>
    <w:rsid w:val="00B968C8"/>
    <w:rsid w:val="00BA1E98"/>
    <w:rsid w:val="00BA3EC5"/>
    <w:rsid w:val="00BA51D9"/>
    <w:rsid w:val="00BA527A"/>
    <w:rsid w:val="00BA6C5D"/>
    <w:rsid w:val="00BB442E"/>
    <w:rsid w:val="00BB5DFC"/>
    <w:rsid w:val="00BC0CA5"/>
    <w:rsid w:val="00BC5AE3"/>
    <w:rsid w:val="00BD279D"/>
    <w:rsid w:val="00BD3184"/>
    <w:rsid w:val="00BD322B"/>
    <w:rsid w:val="00BD4490"/>
    <w:rsid w:val="00BD6BB8"/>
    <w:rsid w:val="00BF46D1"/>
    <w:rsid w:val="00BF5FD3"/>
    <w:rsid w:val="00C06A58"/>
    <w:rsid w:val="00C14BE9"/>
    <w:rsid w:val="00C1517D"/>
    <w:rsid w:val="00C26E19"/>
    <w:rsid w:val="00C33F12"/>
    <w:rsid w:val="00C4587D"/>
    <w:rsid w:val="00C550DD"/>
    <w:rsid w:val="00C5537E"/>
    <w:rsid w:val="00C6120A"/>
    <w:rsid w:val="00C629A3"/>
    <w:rsid w:val="00C66BA2"/>
    <w:rsid w:val="00C70911"/>
    <w:rsid w:val="00C729B7"/>
    <w:rsid w:val="00C80FE5"/>
    <w:rsid w:val="00C90C4A"/>
    <w:rsid w:val="00C92007"/>
    <w:rsid w:val="00C95985"/>
    <w:rsid w:val="00CA2EA9"/>
    <w:rsid w:val="00CA391B"/>
    <w:rsid w:val="00CC038E"/>
    <w:rsid w:val="00CC2E17"/>
    <w:rsid w:val="00CC5026"/>
    <w:rsid w:val="00CC68D0"/>
    <w:rsid w:val="00CE1D5A"/>
    <w:rsid w:val="00CE3361"/>
    <w:rsid w:val="00CE54EE"/>
    <w:rsid w:val="00CF08DB"/>
    <w:rsid w:val="00CF0E38"/>
    <w:rsid w:val="00D03F9A"/>
    <w:rsid w:val="00D06D51"/>
    <w:rsid w:val="00D10665"/>
    <w:rsid w:val="00D22E65"/>
    <w:rsid w:val="00D24991"/>
    <w:rsid w:val="00D24B66"/>
    <w:rsid w:val="00D24C64"/>
    <w:rsid w:val="00D4043C"/>
    <w:rsid w:val="00D50255"/>
    <w:rsid w:val="00D531B2"/>
    <w:rsid w:val="00D53311"/>
    <w:rsid w:val="00D60A03"/>
    <w:rsid w:val="00D65919"/>
    <w:rsid w:val="00D66520"/>
    <w:rsid w:val="00D7271E"/>
    <w:rsid w:val="00D74129"/>
    <w:rsid w:val="00D824FC"/>
    <w:rsid w:val="00D86304"/>
    <w:rsid w:val="00DA1B7F"/>
    <w:rsid w:val="00DB0B77"/>
    <w:rsid w:val="00DB425D"/>
    <w:rsid w:val="00DC0029"/>
    <w:rsid w:val="00DC5FD1"/>
    <w:rsid w:val="00DD0680"/>
    <w:rsid w:val="00DD1523"/>
    <w:rsid w:val="00DD4E73"/>
    <w:rsid w:val="00DE0011"/>
    <w:rsid w:val="00DE1773"/>
    <w:rsid w:val="00DE34CF"/>
    <w:rsid w:val="00E00098"/>
    <w:rsid w:val="00E0346E"/>
    <w:rsid w:val="00E06B8D"/>
    <w:rsid w:val="00E13F3D"/>
    <w:rsid w:val="00E14908"/>
    <w:rsid w:val="00E155A8"/>
    <w:rsid w:val="00E27A49"/>
    <w:rsid w:val="00E30405"/>
    <w:rsid w:val="00E322D8"/>
    <w:rsid w:val="00E323CA"/>
    <w:rsid w:val="00E34898"/>
    <w:rsid w:val="00E34FDE"/>
    <w:rsid w:val="00E36682"/>
    <w:rsid w:val="00E368B2"/>
    <w:rsid w:val="00E42FF0"/>
    <w:rsid w:val="00E465ED"/>
    <w:rsid w:val="00E56D34"/>
    <w:rsid w:val="00E57FD5"/>
    <w:rsid w:val="00E757C6"/>
    <w:rsid w:val="00E7708C"/>
    <w:rsid w:val="00E87C74"/>
    <w:rsid w:val="00EA13B9"/>
    <w:rsid w:val="00EA3134"/>
    <w:rsid w:val="00EA34B0"/>
    <w:rsid w:val="00EA42A0"/>
    <w:rsid w:val="00EB09B7"/>
    <w:rsid w:val="00EB1670"/>
    <w:rsid w:val="00EB1745"/>
    <w:rsid w:val="00EB607E"/>
    <w:rsid w:val="00EC43F4"/>
    <w:rsid w:val="00ED77E9"/>
    <w:rsid w:val="00EE0224"/>
    <w:rsid w:val="00EE26D2"/>
    <w:rsid w:val="00EE7D7C"/>
    <w:rsid w:val="00EF21CE"/>
    <w:rsid w:val="00EF4CA4"/>
    <w:rsid w:val="00F0705D"/>
    <w:rsid w:val="00F1441B"/>
    <w:rsid w:val="00F15704"/>
    <w:rsid w:val="00F1782B"/>
    <w:rsid w:val="00F25D98"/>
    <w:rsid w:val="00F300FB"/>
    <w:rsid w:val="00F30D06"/>
    <w:rsid w:val="00F36513"/>
    <w:rsid w:val="00F47278"/>
    <w:rsid w:val="00F519A7"/>
    <w:rsid w:val="00F64389"/>
    <w:rsid w:val="00F76C5A"/>
    <w:rsid w:val="00F76E2E"/>
    <w:rsid w:val="00F941B3"/>
    <w:rsid w:val="00FA475E"/>
    <w:rsid w:val="00FA67A5"/>
    <w:rsid w:val="00FB247E"/>
    <w:rsid w:val="00FB440D"/>
    <w:rsid w:val="00FB5F02"/>
    <w:rsid w:val="00FB6386"/>
    <w:rsid w:val="00FC0CE6"/>
    <w:rsid w:val="00FC3F40"/>
    <w:rsid w:val="00FC505B"/>
    <w:rsid w:val="00FD2064"/>
    <w:rsid w:val="00FE6DBD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B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2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B244F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135CE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B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2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B244F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135C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8079F-D739-41F9-8363-2E5BBD45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8</Pages>
  <Words>2297</Words>
  <Characters>13096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58</cp:revision>
  <cp:lastPrinted>1900-12-31T16:00:00Z</cp:lastPrinted>
  <dcterms:created xsi:type="dcterms:W3CDTF">2021-11-09T14:39:00Z</dcterms:created>
  <dcterms:modified xsi:type="dcterms:W3CDTF">2021-11-17T00:52:00Z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