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BF1C3" w14:textId="785CE419" w:rsidR="004271E8" w:rsidRPr="00D34095" w:rsidRDefault="004271E8" w:rsidP="004271E8">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#9</w:t>
      </w:r>
      <w:r>
        <w:rPr>
          <w:b/>
          <w:noProof/>
          <w:sz w:val="28"/>
          <w:szCs w:val="28"/>
        </w:rPr>
        <w:t>3</w:t>
      </w:r>
      <w:r w:rsidRPr="00D34095">
        <w:rPr>
          <w:b/>
          <w:noProof/>
          <w:sz w:val="28"/>
          <w:szCs w:val="28"/>
        </w:rPr>
        <w:t>-</w:t>
      </w:r>
      <w:r w:rsidRPr="00D34095">
        <w:rPr>
          <w:b/>
          <w:noProof/>
          <w:sz w:val="28"/>
          <w:szCs w:val="28"/>
          <w:lang w:eastAsia="zh-CN"/>
        </w:rPr>
        <w:t>e</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16635</w:t>
      </w:r>
    </w:p>
    <w:p w14:paraId="4A166AA1" w14:textId="128A58D7" w:rsidR="004271E8" w:rsidRPr="00D34095" w:rsidRDefault="004271E8" w:rsidP="004271E8">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592CA8">
        <w:rPr>
          <w:b/>
          <w:noProof/>
          <w:sz w:val="28"/>
          <w:szCs w:val="28"/>
        </w:rPr>
        <w:t>8</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592CA8">
        <w:rPr>
          <w:b/>
          <w:noProof/>
          <w:sz w:val="28"/>
          <w:szCs w:val="28"/>
        </w:rPr>
        <w:t>19</w:t>
      </w:r>
      <w:r w:rsidRPr="00D34095">
        <w:rPr>
          <w:b/>
          <w:noProof/>
          <w:sz w:val="28"/>
          <w:szCs w:val="28"/>
        </w:rPr>
        <w:t>th November 20</w:t>
      </w:r>
      <w:r w:rsidRPr="00D34095">
        <w:rPr>
          <w:b/>
          <w:noProof/>
          <w:sz w:val="28"/>
          <w:szCs w:val="28"/>
        </w:rPr>
        <w:fldChar w:fldCharType="end"/>
      </w:r>
      <w:r w:rsidRPr="00D34095">
        <w:rPr>
          <w:b/>
          <w:noProof/>
          <w:sz w:val="28"/>
          <w:szCs w:val="28"/>
        </w:rPr>
        <w:t>2</w:t>
      </w:r>
      <w:r w:rsidR="00592CA8">
        <w:rPr>
          <w:b/>
          <w:noProof/>
          <w:sz w:val="28"/>
          <w:szCs w:val="28"/>
        </w:rPr>
        <w:t>1</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5EEDB249"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526615">
        <w:rPr>
          <w:b/>
          <w:sz w:val="28"/>
        </w:rPr>
        <w:t>2</w:t>
      </w:r>
    </w:p>
    <w:p w14:paraId="1A832BA0" w14:textId="77777777" w:rsidR="0096203B" w:rsidRPr="00D34095" w:rsidRDefault="0096203B" w:rsidP="003C40CF">
      <w:pPr>
        <w:jc w:val="center"/>
        <w:rPr>
          <w:b/>
          <w:sz w:val="28"/>
        </w:rPr>
      </w:pPr>
    </w:p>
    <w:p w14:paraId="352D52E5" w14:textId="77777777" w:rsidR="0096203B" w:rsidRPr="00D34095" w:rsidRDefault="00955816" w:rsidP="000C7442">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5FDD87B0" w:rsidR="00FE5424" w:rsidRPr="00D34095" w:rsidRDefault="00FE5424" w:rsidP="00FE5424">
      <w:pPr>
        <w:spacing w:after="0"/>
      </w:pPr>
      <w:r w:rsidRPr="00D34095">
        <w:t xml:space="preserve">  </w:t>
      </w:r>
      <w:r w:rsidR="002355E5">
        <w:t>820</w:t>
      </w:r>
      <w:r w:rsidRPr="00D34095">
        <w:t xml:space="preserve"> 5G FR1 &amp; FR2 tests (Non-Standalone Option3 &amp; Standalone Option2).</w:t>
      </w:r>
    </w:p>
    <w:p w14:paraId="6A0981D6" w14:textId="59378CE6" w:rsidR="00DE0223" w:rsidRPr="00D34095" w:rsidRDefault="00426C2F" w:rsidP="00DE0223">
      <w:pPr>
        <w:spacing w:after="0"/>
        <w:rPr>
          <w:rFonts w:cs="Arial"/>
        </w:rPr>
      </w:pPr>
      <w:r w:rsidRPr="00D34095">
        <w:rPr>
          <w:rFonts w:cs="Arial"/>
        </w:rPr>
        <w:t xml:space="preserve">  </w:t>
      </w:r>
      <w:r w:rsidR="00E056A3">
        <w:rPr>
          <w:rFonts w:cs="Arial"/>
        </w:rPr>
        <w:t>190</w:t>
      </w:r>
      <w:r w:rsidR="00DE0223" w:rsidRPr="00D34095">
        <w:rPr>
          <w:rFonts w:cs="Arial"/>
        </w:rPr>
        <w:t xml:space="preserve"> Positioning tests, </w:t>
      </w:r>
    </w:p>
    <w:p w14:paraId="1F60635D" w14:textId="058A5F03" w:rsidR="00DE0223" w:rsidRPr="00D34095" w:rsidRDefault="00426C2F" w:rsidP="00DE0223">
      <w:pPr>
        <w:spacing w:after="0"/>
        <w:rPr>
          <w:rFonts w:cs="Arial"/>
        </w:rPr>
      </w:pPr>
      <w:r w:rsidRPr="00D34095">
        <w:rPr>
          <w:rFonts w:cs="Arial"/>
        </w:rPr>
        <w:t xml:space="preserve">  </w:t>
      </w:r>
      <w:r w:rsidR="005D6616">
        <w:rPr>
          <w:rFonts w:cs="Arial"/>
        </w:rPr>
        <w:t>280</w:t>
      </w:r>
      <w:r w:rsidR="00DE0223" w:rsidRPr="00D34095">
        <w:rPr>
          <w:rFonts w:cs="Arial"/>
        </w:rPr>
        <w:t xml:space="preserve"> IMS tests, </w:t>
      </w:r>
    </w:p>
    <w:p w14:paraId="00EEA256" w14:textId="286BAC0A" w:rsidR="00426C2F" w:rsidRPr="00D34095" w:rsidRDefault="00426C2F" w:rsidP="00DE0223">
      <w:pPr>
        <w:spacing w:after="0"/>
      </w:pPr>
      <w:r w:rsidRPr="00D34095">
        <w:t xml:space="preserve">  </w:t>
      </w:r>
      <w:r w:rsidR="00275045">
        <w:t>60</w:t>
      </w:r>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0C7442">
      <w:pPr>
        <w:pStyle w:val="Heading1"/>
      </w:pPr>
      <w:r w:rsidRPr="00D34095">
        <w:t xml:space="preserve">1. </w:t>
      </w:r>
      <w:r w:rsidR="002867AB" w:rsidRPr="00D34095">
        <w:t>Rationale &amp; Objective</w:t>
      </w:r>
    </w:p>
    <w:p w14:paraId="4128796C" w14:textId="5ECED841"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1E2565">
        <w:rPr>
          <w:rFonts w:cs="Arial"/>
        </w:rPr>
        <w:t>6</w:t>
      </w:r>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w:t>
      </w:r>
      <w:r w:rsidR="001E2565">
        <w:rPr>
          <w:rFonts w:cs="Arial"/>
        </w:rPr>
        <w:t>1</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1E2565">
        <w:rPr>
          <w:rFonts w:cs="Arial"/>
        </w:rPr>
        <w:t>2</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890FD6">
        <w:rPr>
          <w:rFonts w:cs="Arial"/>
        </w:rPr>
        <w:t>3</w:t>
      </w:r>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1A1E2C81"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r w:rsidR="00376CC2" w:rsidRPr="00D34095">
        <w:t>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4B48A8C0" w14:textId="129E1FC4"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w:t>
      </w:r>
      <w:r w:rsidR="005276DE">
        <w:t>,</w:t>
      </w:r>
      <w:r w:rsidR="00E15371" w:rsidRPr="00D34095">
        <w:t xml:space="preserve"> NR/5GC (Standalone option 2)</w:t>
      </w:r>
      <w:r w:rsidR="005276DE">
        <w:t xml:space="preserve"> and NE-DC (Non-Standalone option 4)</w:t>
      </w:r>
      <w:r w:rsidR="00863670" w:rsidRPr="00D34095">
        <w:t xml:space="preserve">. </w:t>
      </w:r>
    </w:p>
    <w:p w14:paraId="1A371885" w14:textId="2C1B30E6" w:rsidR="002408F7" w:rsidRDefault="00554CCF" w:rsidP="002408F7">
      <w:pPr>
        <w:pStyle w:val="Header"/>
      </w:pPr>
      <w:r>
        <w:t>T</w:t>
      </w:r>
      <w:r w:rsidR="00673A81" w:rsidRPr="00D34095">
        <w:t xml:space="preserve">he deployed 5G networks are expected to </w:t>
      </w:r>
      <w:r>
        <w:t xml:space="preserve">soon </w:t>
      </w:r>
      <w:r w:rsidR="001D1620" w:rsidRPr="00D34095">
        <w:t>start supporting</w:t>
      </w:r>
      <w:r w:rsidR="00673A81" w:rsidRPr="00D34095">
        <w:t xml:space="preserve"> Rel-16</w:t>
      </w:r>
      <w:r w:rsidR="007F063A" w:rsidRPr="00D34095">
        <w:t xml:space="preserve">, </w:t>
      </w:r>
      <w:r w:rsidR="001E4460">
        <w:t>so conformance test cases for Rel-16 are being developed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D34095">
        <w:t xml:space="preserve">,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w:t>
      </w:r>
      <w:r w:rsidR="00322475">
        <w:t xml:space="preserve">NR </w:t>
      </w:r>
      <w:r w:rsidR="002B776C" w:rsidRPr="00D34095">
        <w:t xml:space="preserve">SON </w:t>
      </w:r>
      <w:r w:rsidR="001D1620" w:rsidRPr="00D34095">
        <w:t>&amp;</w:t>
      </w:r>
      <w:r w:rsidR="002B776C" w:rsidRPr="00D34095">
        <w:t xml:space="preserve"> MDT support</w:t>
      </w:r>
      <w:r w:rsidR="000B73CD" w:rsidRPr="00D34095">
        <w:t xml:space="preserve">, </w:t>
      </w:r>
      <w:r w:rsidR="00BC1EFC" w:rsidRPr="00D34095">
        <w:t xml:space="preserve">enhancements for NR Ultra-Reliable and Low Latency Communication (URLLC), </w:t>
      </w:r>
      <w:r w:rsidR="000B73CD" w:rsidRPr="00D34095">
        <w:t>optimisations on UE NR radio capability signalling</w:t>
      </w:r>
      <w:r w:rsidR="001E4460">
        <w:t>, network slicing enhancements, NR 2-step RACH, NR in unlicensed spectrum</w:t>
      </w:r>
      <w:r w:rsidR="002B776C" w:rsidRPr="00D34095">
        <w:t>.</w:t>
      </w:r>
      <w:r w:rsidR="002408F7" w:rsidRPr="00D34095">
        <w:t xml:space="preserve"> </w:t>
      </w:r>
    </w:p>
    <w:p w14:paraId="70E01D7D" w14:textId="0409A9BB" w:rsidR="001E4460" w:rsidRPr="00D34095" w:rsidRDefault="00DE406F" w:rsidP="002408F7">
      <w:pPr>
        <w:pStyle w:val="Header"/>
      </w:pPr>
      <w:r>
        <w:t xml:space="preserve">Furthermore, there is a need to prepare for the upcoming 5G Rel-17, which will be frozen by 3GPP during 2022, and for which conformance test cases are already being planned, with initial focus on the following set of features: </w:t>
      </w:r>
      <w:r w:rsidRPr="00DE406F">
        <w:t xml:space="preserve">NR </w:t>
      </w:r>
      <w:r>
        <w:t>/</w:t>
      </w:r>
      <w:r w:rsidRPr="00DE406F">
        <w:t xml:space="preserve"> EN-DC SON</w:t>
      </w:r>
      <w:r>
        <w:t xml:space="preserve"> &amp; </w:t>
      </w:r>
      <w:r w:rsidRPr="00DE406F">
        <w:t>MDT enh</w:t>
      </w:r>
      <w:r>
        <w:t xml:space="preserve">ancements, </w:t>
      </w:r>
      <w:r w:rsidRPr="00DE406F">
        <w:t>NR sidelink enhancement</w:t>
      </w:r>
      <w:r>
        <w:t xml:space="preserve">s &amp; relay, </w:t>
      </w:r>
      <w:r w:rsidRPr="00DE406F">
        <w:t>NR UE power saving enh</w:t>
      </w:r>
      <w:r>
        <w:t xml:space="preserve">ancements, </w:t>
      </w:r>
      <w:r w:rsidRPr="00DE406F">
        <w:t>NR RAN slicing enh</w:t>
      </w:r>
      <w:r>
        <w:t xml:space="preserve">ancements, </w:t>
      </w:r>
      <w:r w:rsidRPr="00DE406F">
        <w:t>multi-SIM UEs</w:t>
      </w:r>
      <w:r>
        <w:t>, r</w:t>
      </w:r>
      <w:r w:rsidRPr="00DE406F">
        <w:t>educed capability NR UEs</w:t>
      </w:r>
      <w:r>
        <w:t xml:space="preserve">, </w:t>
      </w:r>
      <w:r w:rsidRPr="00DE406F">
        <w:t>NR multi/broadcast services</w:t>
      </w:r>
      <w:r>
        <w:t xml:space="preserve">, </w:t>
      </w:r>
      <w:r w:rsidRPr="00DE406F">
        <w:t>NR operation up to 71GHz</w:t>
      </w:r>
      <w:r>
        <w:t>.</w:t>
      </w:r>
    </w:p>
    <w:p w14:paraId="4EB46242" w14:textId="749AD044"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322475">
        <w:rPr>
          <w:rFonts w:cs="Arial"/>
        </w:rPr>
        <w:t>6</w:t>
      </w:r>
      <w:r w:rsidR="00CB4F60" w:rsidRPr="00D34095">
        <w:rPr>
          <w:rFonts w:cs="Arial"/>
        </w:rPr>
        <w:t xml:space="preserve"> for </w:t>
      </w:r>
      <w:r w:rsidR="00322475">
        <w:t xml:space="preserve">NR </w:t>
      </w:r>
      <w:r w:rsidR="00322475" w:rsidRPr="00D34095">
        <w:t>SON &amp; MDT support</w:t>
      </w:r>
      <w:r w:rsidR="00322475">
        <w:t xml:space="preserve"> with E-UTRA/WLAN/Bluetooth</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234C699"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IMS-based eCall over NR</w:t>
      </w:r>
      <w:r w:rsidR="001A3946" w:rsidRPr="00D34095">
        <w:t>.</w:t>
      </w:r>
      <w:r w:rsidR="0039296B" w:rsidRPr="00D34095">
        <w:t xml:space="preserve"> </w:t>
      </w:r>
    </w:p>
    <w:p w14:paraId="40D9FBA1" w14:textId="6DB3CC32" w:rsidR="00D20C84" w:rsidRPr="00D34095" w:rsidRDefault="001A3946" w:rsidP="003D4344">
      <w:r w:rsidRPr="00D34095">
        <w:t>Maintenance of the existing set of 3GPP approved TTCN test cases for IMS Rel-8 to Rel-1</w:t>
      </w:r>
      <w:r w:rsidR="00322475">
        <w:t>5</w:t>
      </w:r>
      <w:r w:rsidRPr="00D34095">
        <w:t xml:space="preserve"> also needs to continue.</w:t>
      </w:r>
    </w:p>
    <w:p w14:paraId="05971ADF" w14:textId="521C5A23"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w:t>
      </w:r>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322475">
        <w:rPr>
          <w:rFonts w:cs="Arial"/>
        </w:rPr>
        <w:t xml:space="preserve"> and its Rel-17 enhancements</w:t>
      </w:r>
      <w:r w:rsidRPr="00D34095">
        <w:rPr>
          <w:rFonts w:cs="Arial"/>
        </w:rPr>
        <w:t xml:space="preserve">. </w:t>
      </w:r>
    </w:p>
    <w:p w14:paraId="10EE8627" w14:textId="24BAD51F" w:rsidR="000157EA" w:rsidRPr="00D34095" w:rsidRDefault="000157EA" w:rsidP="000157EA">
      <w:r w:rsidRPr="00D34095">
        <w:t>Maintenance of the existing set of 3GPP approved TTCN test cases for Positioning Rel-8 to Rel-1</w:t>
      </w:r>
      <w:r w:rsidR="00322475">
        <w:t>5</w:t>
      </w:r>
      <w:r w:rsidRPr="00D34095">
        <w:t xml:space="preserve"> also needs to continue.</w:t>
      </w:r>
    </w:p>
    <w:p w14:paraId="21A08BB8" w14:textId="47FA757F"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w:t>
      </w:r>
      <w:r w:rsidR="000A6674" w:rsidRPr="00D34095">
        <w:rPr>
          <w:rFonts w:cs="Arial"/>
        </w:rPr>
        <w:lastRenderedPageBreak/>
        <w:t>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r w:rsidR="00CD75D6" w:rsidRPr="00D34095">
        <w:t>, as well as the Rel-15 enhancements</w:t>
      </w:r>
      <w:r w:rsidR="000A6674" w:rsidRPr="00D34095">
        <w:t xml:space="preserve">. </w:t>
      </w:r>
    </w:p>
    <w:p w14:paraId="6E7A721C" w14:textId="6D9EF5D9"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0C7442">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0C7442">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2E8EC906"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C2583A">
        <w:rPr>
          <w:rFonts w:cs="Arial"/>
        </w:rPr>
        <w:t>2</w:t>
      </w:r>
    </w:p>
    <w:p w14:paraId="79B97709" w14:textId="36C2BEF3"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C2583A">
        <w:rPr>
          <w:rFonts w:cs="Arial"/>
        </w:rPr>
        <w:t>2</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68244CF6"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r w:rsidR="00C2583A">
        <w:rPr>
          <w:b/>
        </w:rPr>
        <w:t>2</w:t>
      </w:r>
    </w:p>
    <w:p w14:paraId="2BED61A5" w14:textId="77777777" w:rsidR="008D74B8" w:rsidRPr="00D34095" w:rsidRDefault="008D74B8" w:rsidP="008D74B8">
      <w:pPr>
        <w:spacing w:after="0"/>
        <w:rPr>
          <w:b/>
        </w:rPr>
      </w:pPr>
    </w:p>
    <w:p w14:paraId="4CC7B9DA" w14:textId="2AF48939"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C2583A">
        <w:t>2</w:t>
      </w:r>
      <w:r w:rsidR="00F76099" w:rsidRPr="00D34095">
        <w:t xml:space="preserve"> </w:t>
      </w:r>
      <w:r w:rsidRPr="00D34095">
        <w:t xml:space="preserve">will be </w:t>
      </w:r>
      <w:r w:rsidR="00AE03A3" w:rsidRPr="00D34095">
        <w:t>10</w:t>
      </w:r>
      <w:r w:rsidR="00C2583A">
        <w:t>1</w:t>
      </w:r>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r w:rsidR="00C2583A">
        <w:t>2</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C2583A">
        <w:t>1</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C2583A">
        <w:t>1</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lastRenderedPageBreak/>
        <w:t>Release and Configuration Manage</w:t>
      </w:r>
      <w:r w:rsidR="000E2573" w:rsidRPr="00D34095">
        <w:rPr>
          <w:rFonts w:cs="Arial"/>
        </w:rPr>
        <w:t>ment</w:t>
      </w:r>
      <w:r w:rsidRPr="00D34095">
        <w:rPr>
          <w:rFonts w:cs="Arial"/>
        </w:rPr>
        <w:t xml:space="preserve"> (RCM) </w:t>
      </w:r>
    </w:p>
    <w:p w14:paraId="4F99DCFC" w14:textId="02412B0C"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95234E">
        <w:rPr>
          <w:rFonts w:cs="Arial"/>
        </w:rPr>
        <w:t>2</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91D2EF3"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lastRenderedPageBreak/>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2B7F5304" w14:textId="77777777" w:rsidR="00E11E8A" w:rsidRPr="00176D1C" w:rsidRDefault="00685B61" w:rsidP="00955816">
      <w:pPr>
        <w:spacing w:after="0"/>
        <w:rPr>
          <w:lang w:val="fr-FR"/>
        </w:rPr>
      </w:pPr>
      <w:r w:rsidRPr="00176D1C">
        <w:rPr>
          <w:lang w:val="fr-FR"/>
        </w:rPr>
        <w:t>MCPTT-ConTest</w:t>
      </w:r>
      <w:r w:rsidR="00E11E8A" w:rsidRPr="00176D1C">
        <w:rPr>
          <w:lang w:val="fr-FR"/>
        </w:rPr>
        <w:t xml:space="preserve">, </w:t>
      </w:r>
    </w:p>
    <w:p w14:paraId="4EA07820" w14:textId="77777777" w:rsidR="00E11E8A" w:rsidRPr="00176D1C" w:rsidRDefault="00E11E8A" w:rsidP="00955816">
      <w:pPr>
        <w:spacing w:after="0"/>
        <w:rPr>
          <w:lang w:val="fr-FR"/>
        </w:rPr>
      </w:pPr>
      <w:r w:rsidRPr="00176D1C">
        <w:rPr>
          <w:lang w:val="fr-FR"/>
        </w:rPr>
        <w:lastRenderedPageBreak/>
        <w:t>LTE_feMTC</w:t>
      </w:r>
      <w:r w:rsidR="00807B86" w:rsidRPr="00176D1C">
        <w:rPr>
          <w:lang w:val="fr-FR"/>
        </w:rPr>
        <w:t>-UEConTest</w:t>
      </w:r>
      <w:r w:rsidRPr="00176D1C">
        <w:rPr>
          <w:lang w:val="fr-FR"/>
        </w:rPr>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0EE9DE02" w:rsidR="00886600" w:rsidRPr="00176D1C" w:rsidRDefault="00C95C21" w:rsidP="00955816">
      <w:pPr>
        <w:spacing w:after="0"/>
        <w:rPr>
          <w:lang w:val="fr-FR"/>
        </w:rPr>
      </w:pPr>
      <w:r w:rsidRPr="00176D1C">
        <w:rPr>
          <w:lang w:val="fr-FR"/>
        </w:rPr>
        <w:t>NB_IOTenh2</w:t>
      </w:r>
      <w:r w:rsidR="00275BEE" w:rsidRPr="00176D1C">
        <w:rPr>
          <w:lang w:val="fr-FR"/>
        </w:rPr>
        <w:t>-UEConTest</w:t>
      </w:r>
      <w:r w:rsidR="00886600" w:rsidRPr="00176D1C">
        <w:rPr>
          <w:lang w:val="fr-FR"/>
        </w:rPr>
        <w:t xml:space="preserve">, </w:t>
      </w:r>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5A38AEEF" w14:textId="77777777" w:rsidR="00993BBE" w:rsidRPr="00176D1C" w:rsidRDefault="00D92BF3" w:rsidP="00955816">
      <w:pPr>
        <w:spacing w:after="0"/>
        <w:rPr>
          <w:szCs w:val="24"/>
          <w:lang w:eastAsia="en-GB"/>
        </w:rPr>
      </w:pPr>
      <w:r w:rsidRPr="00176D1C">
        <w:rPr>
          <w:szCs w:val="24"/>
          <w:lang w:eastAsia="en-GB"/>
        </w:rPr>
        <w:t>LTE_CA_R16-UEConTest</w:t>
      </w:r>
      <w:r w:rsidR="00993BBE" w:rsidRPr="00176D1C">
        <w:rPr>
          <w:szCs w:val="24"/>
          <w:lang w:eastAsia="en-GB"/>
        </w:rPr>
        <w:t xml:space="preserve">, </w:t>
      </w:r>
    </w:p>
    <w:p w14:paraId="40FF3128" w14:textId="77777777" w:rsidR="00993BBE" w:rsidRPr="00176D1C" w:rsidRDefault="00993BBE" w:rsidP="00955816">
      <w:pPr>
        <w:spacing w:after="0"/>
        <w:rPr>
          <w:szCs w:val="24"/>
          <w:lang w:eastAsia="en-GB"/>
        </w:rPr>
      </w:pPr>
      <w:r w:rsidRPr="00176D1C">
        <w:rPr>
          <w:szCs w:val="24"/>
          <w:lang w:eastAsia="en-GB"/>
        </w:rPr>
        <w:t xml:space="preserve">MCImp-UEConTest, </w:t>
      </w:r>
    </w:p>
    <w:p w14:paraId="566C40E4" w14:textId="77777777" w:rsidR="002262C9" w:rsidRPr="00176D1C" w:rsidRDefault="002262C9" w:rsidP="00955816">
      <w:pPr>
        <w:spacing w:after="0"/>
        <w:rPr>
          <w:szCs w:val="24"/>
          <w:lang w:eastAsia="en-GB"/>
        </w:rPr>
      </w:pPr>
      <w:r w:rsidRPr="00176D1C">
        <w:rPr>
          <w:szCs w:val="24"/>
          <w:lang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5170D337" w:rsidR="002262C9" w:rsidRPr="00176D1C" w:rsidRDefault="002262C9" w:rsidP="00955816">
      <w:pPr>
        <w:spacing w:after="0"/>
        <w:rPr>
          <w:szCs w:val="24"/>
          <w:lang w:eastAsia="en-GB"/>
        </w:rPr>
      </w:pPr>
      <w:r w:rsidRPr="00176D1C">
        <w:rPr>
          <w:szCs w:val="24"/>
          <w:lang w:eastAsia="en-GB"/>
        </w:rPr>
        <w:t>LTE_eMTC4</w:t>
      </w:r>
      <w:r w:rsidR="00275BEE" w:rsidRPr="00176D1C">
        <w:rPr>
          <w:szCs w:val="24"/>
          <w:lang w:eastAsia="en-GB"/>
        </w:rPr>
        <w:t>-UEConTest</w:t>
      </w:r>
      <w:r w:rsidRPr="00176D1C">
        <w:rPr>
          <w:szCs w:val="24"/>
          <w:lang w:eastAsia="en-GB"/>
        </w:rPr>
        <w:t xml:space="preserve">, </w:t>
      </w:r>
    </w:p>
    <w:p w14:paraId="6D331772" w14:textId="28225E7C" w:rsidR="002262C9" w:rsidRPr="00176D1C" w:rsidRDefault="002262C9" w:rsidP="00955816">
      <w:pPr>
        <w:spacing w:after="0"/>
        <w:rPr>
          <w:szCs w:val="24"/>
          <w:lang w:eastAsia="en-GB"/>
        </w:rPr>
      </w:pPr>
      <w:r w:rsidRPr="00176D1C">
        <w:rPr>
          <w:szCs w:val="24"/>
          <w:lang w:eastAsia="en-GB"/>
        </w:rPr>
        <w:t>LTE_feMob</w:t>
      </w:r>
      <w:r w:rsidR="00675BAC" w:rsidRPr="00176D1C">
        <w:rPr>
          <w:szCs w:val="24"/>
          <w:lang w:eastAsia="en-GB"/>
        </w:rPr>
        <w:t>-UEConTest</w:t>
      </w:r>
      <w:r w:rsidRPr="00176D1C">
        <w:rPr>
          <w:szCs w:val="24"/>
          <w:lang w:eastAsia="en-GB"/>
        </w:rPr>
        <w:t xml:space="preserve">, </w:t>
      </w:r>
    </w:p>
    <w:p w14:paraId="4CBE1E4A" w14:textId="324C3D9B" w:rsidR="002262C9" w:rsidRPr="00176D1C" w:rsidRDefault="002262C9" w:rsidP="00955816">
      <w:pPr>
        <w:spacing w:after="0"/>
        <w:rPr>
          <w:szCs w:val="24"/>
          <w:lang w:eastAsia="en-GB"/>
        </w:rPr>
      </w:pPr>
      <w:r w:rsidRPr="00176D1C">
        <w:rPr>
          <w:szCs w:val="24"/>
          <w:lang w:eastAsia="en-GB"/>
        </w:rPr>
        <w:t>NR_IIOT</w:t>
      </w:r>
      <w:r w:rsidR="00675BAC" w:rsidRPr="00176D1C">
        <w:rPr>
          <w:szCs w:val="24"/>
          <w:lang w:val="en-US" w:eastAsia="en-GB"/>
        </w:rPr>
        <w:t>-UEConTest</w:t>
      </w:r>
      <w:r w:rsidRPr="00176D1C">
        <w:rPr>
          <w:szCs w:val="24"/>
          <w:lang w:eastAsia="en-GB"/>
        </w:rPr>
        <w:t xml:space="preserve">, </w:t>
      </w:r>
    </w:p>
    <w:p w14:paraId="03A97EB7" w14:textId="0B70513B" w:rsidR="002262C9" w:rsidRPr="00176D1C" w:rsidRDefault="002262C9" w:rsidP="00955816">
      <w:pPr>
        <w:spacing w:after="0"/>
        <w:rPr>
          <w:szCs w:val="24"/>
          <w:lang w:eastAsia="en-GB"/>
        </w:rPr>
      </w:pPr>
      <w:r w:rsidRPr="00176D1C">
        <w:rPr>
          <w:szCs w:val="24"/>
          <w:lang w:eastAsia="en-GB"/>
        </w:rPr>
        <w:t>5G_V2X_NRSL</w:t>
      </w:r>
      <w:r w:rsidR="00675BAC" w:rsidRPr="00176D1C">
        <w:rPr>
          <w:szCs w:val="24"/>
          <w:lang w:eastAsia="en-GB"/>
        </w:rPr>
        <w:t>_eV2XARC-UEConTest</w:t>
      </w:r>
      <w:r w:rsidRPr="00176D1C">
        <w:rPr>
          <w:szCs w:val="24"/>
          <w:lang w:eastAsia="en-GB"/>
        </w:rPr>
        <w:t xml:space="preserve">, </w:t>
      </w:r>
    </w:p>
    <w:p w14:paraId="5F18742D" w14:textId="7342B321" w:rsidR="002262C9" w:rsidRPr="00176D1C" w:rsidRDefault="002262C9" w:rsidP="00955816">
      <w:pPr>
        <w:spacing w:after="0"/>
        <w:rPr>
          <w:szCs w:val="24"/>
          <w:lang w:eastAsia="en-GB"/>
        </w:rPr>
      </w:pPr>
      <w:r w:rsidRPr="00176D1C">
        <w:rPr>
          <w:szCs w:val="24"/>
          <w:lang w:eastAsia="en-GB"/>
        </w:rPr>
        <w:t>NG_RAN_PRN</w:t>
      </w:r>
      <w:r w:rsidR="00675BAC" w:rsidRPr="00176D1C">
        <w:rPr>
          <w:szCs w:val="24"/>
          <w:lang w:eastAsia="en-GB"/>
        </w:rPr>
        <w:t>_Vertical_LAN-UEConTest</w:t>
      </w:r>
      <w:r w:rsidRPr="00176D1C">
        <w:rPr>
          <w:szCs w:val="24"/>
          <w:lang w:eastAsia="en-GB"/>
        </w:rPr>
        <w:t xml:space="preserve">, </w:t>
      </w:r>
    </w:p>
    <w:p w14:paraId="1786AC86" w14:textId="65867D6D" w:rsidR="002262C9" w:rsidRPr="00176D1C" w:rsidRDefault="002262C9" w:rsidP="00955816">
      <w:pPr>
        <w:spacing w:after="0"/>
        <w:rPr>
          <w:szCs w:val="24"/>
          <w:lang w:eastAsia="en-GB"/>
        </w:rPr>
      </w:pPr>
      <w:r w:rsidRPr="00176D1C">
        <w:rPr>
          <w:szCs w:val="24"/>
          <w:lang w:eastAsia="en-GB"/>
        </w:rPr>
        <w:t>NR_UE_pow_sav</w:t>
      </w:r>
      <w:r w:rsidR="00675BAC" w:rsidRPr="00176D1C">
        <w:rPr>
          <w:szCs w:val="24"/>
          <w:lang w:val="en-US" w:eastAsia="en-GB"/>
        </w:rPr>
        <w:t>-UEConTest</w:t>
      </w:r>
      <w:r w:rsidRPr="00176D1C">
        <w:rPr>
          <w:szCs w:val="24"/>
          <w:lang w:eastAsia="en-GB"/>
        </w:rPr>
        <w:t xml:space="preserve">, </w:t>
      </w:r>
    </w:p>
    <w:p w14:paraId="488125A3" w14:textId="3BD8293C" w:rsidR="002262C9" w:rsidRPr="00176D1C" w:rsidRDefault="002262C9" w:rsidP="00955816">
      <w:pPr>
        <w:spacing w:after="0"/>
        <w:rPr>
          <w:szCs w:val="24"/>
          <w:lang w:eastAsia="en-GB"/>
        </w:rPr>
      </w:pPr>
      <w:r w:rsidRPr="00176D1C">
        <w:rPr>
          <w:szCs w:val="24"/>
          <w:lang w:eastAsia="en-GB"/>
        </w:rPr>
        <w:t>NR_Mob_enh</w:t>
      </w:r>
      <w:r w:rsidR="00675BAC" w:rsidRPr="00176D1C">
        <w:rPr>
          <w:szCs w:val="24"/>
          <w:lang w:eastAsia="en-GB"/>
        </w:rPr>
        <w:t>-UEConTest</w:t>
      </w:r>
      <w:r w:rsidRPr="00176D1C">
        <w:rPr>
          <w:szCs w:val="24"/>
          <w:lang w:eastAsia="en-GB"/>
        </w:rPr>
        <w:t xml:space="preserve">, </w:t>
      </w:r>
    </w:p>
    <w:p w14:paraId="43CDD43C" w14:textId="3149D5CF" w:rsidR="002262C9" w:rsidRPr="00176D1C" w:rsidRDefault="002262C9" w:rsidP="00955816">
      <w:pPr>
        <w:spacing w:after="0"/>
        <w:rPr>
          <w:szCs w:val="24"/>
          <w:lang w:eastAsia="en-GB"/>
        </w:rPr>
      </w:pPr>
      <w:r w:rsidRPr="00176D1C">
        <w:rPr>
          <w:szCs w:val="24"/>
          <w:lang w:eastAsia="en-GB"/>
        </w:rPr>
        <w:t>NR_eMIMO</w:t>
      </w:r>
      <w:r w:rsidR="00675BAC" w:rsidRPr="00176D1C">
        <w:rPr>
          <w:szCs w:val="24"/>
          <w:lang w:eastAsia="en-GB"/>
        </w:rPr>
        <w:t>-UEConTest</w:t>
      </w:r>
      <w:r w:rsidRPr="00176D1C">
        <w:rPr>
          <w:szCs w:val="24"/>
          <w:lang w:eastAsia="en-GB"/>
        </w:rPr>
        <w:t xml:space="preserve">, </w:t>
      </w:r>
    </w:p>
    <w:p w14:paraId="2EBBA692" w14:textId="0AEB8C52" w:rsidR="00976B80" w:rsidRPr="00176D1C" w:rsidRDefault="002262C9" w:rsidP="00955816">
      <w:pPr>
        <w:spacing w:after="0"/>
        <w:rPr>
          <w:szCs w:val="24"/>
          <w:lang w:eastAsia="en-GB"/>
        </w:rPr>
      </w:pPr>
      <w:r w:rsidRPr="00176D1C">
        <w:rPr>
          <w:szCs w:val="24"/>
          <w:lang w:eastAsia="en-GB"/>
        </w:rPr>
        <w:t>NR_SON_MDT</w:t>
      </w:r>
      <w:r w:rsidR="00675BAC" w:rsidRPr="00176D1C">
        <w:rPr>
          <w:szCs w:val="24"/>
          <w:lang w:eastAsia="en-GB"/>
        </w:rPr>
        <w:t>-UEConTest</w:t>
      </w:r>
      <w:r w:rsidR="00976B80" w:rsidRPr="00176D1C">
        <w:rPr>
          <w:szCs w:val="24"/>
          <w:lang w:eastAsia="en-GB"/>
        </w:rPr>
        <w:t xml:space="preserve">, </w:t>
      </w:r>
    </w:p>
    <w:p w14:paraId="138BC512" w14:textId="77777777" w:rsidR="00675BAC" w:rsidRPr="00176D1C" w:rsidRDefault="00675BAC" w:rsidP="00955816">
      <w:pPr>
        <w:spacing w:after="0"/>
        <w:rPr>
          <w:szCs w:val="24"/>
          <w:lang w:eastAsia="en-GB"/>
        </w:rPr>
      </w:pPr>
      <w:r w:rsidRPr="00176D1C">
        <w:rPr>
          <w:szCs w:val="24"/>
          <w:lang w:eastAsia="en-GB"/>
        </w:rPr>
        <w:t xml:space="preserve">RACS-UEConTest, </w:t>
      </w:r>
    </w:p>
    <w:p w14:paraId="56FB3EE5" w14:textId="77777777" w:rsidR="00675BAC" w:rsidRPr="00176D1C" w:rsidRDefault="00675BAC" w:rsidP="00955816">
      <w:pPr>
        <w:spacing w:after="0"/>
        <w:rPr>
          <w:szCs w:val="24"/>
          <w:lang w:eastAsia="en-GB"/>
        </w:rPr>
      </w:pPr>
      <w:r w:rsidRPr="00176D1C">
        <w:rPr>
          <w:szCs w:val="24"/>
          <w:lang w:eastAsia="en-GB"/>
        </w:rPr>
        <w:t xml:space="preserve">NR_RF_FR1-UEConTest, </w:t>
      </w:r>
    </w:p>
    <w:p w14:paraId="33FD2674" w14:textId="77777777" w:rsidR="00675BAC" w:rsidRPr="00176D1C" w:rsidRDefault="00675BAC" w:rsidP="00955816">
      <w:pPr>
        <w:spacing w:after="0"/>
        <w:rPr>
          <w:szCs w:val="24"/>
          <w:lang w:eastAsia="en-GB"/>
        </w:rPr>
      </w:pPr>
      <w:r w:rsidRPr="00176D1C">
        <w:rPr>
          <w:szCs w:val="24"/>
          <w:lang w:eastAsia="en-GB"/>
        </w:rPr>
        <w:t xml:space="preserve">MCenh-UEConTest, </w:t>
      </w:r>
    </w:p>
    <w:p w14:paraId="0ED05E9A" w14:textId="77777777" w:rsidR="00675BAC" w:rsidRPr="00176D1C" w:rsidRDefault="00675BAC" w:rsidP="00955816">
      <w:pPr>
        <w:spacing w:after="0"/>
        <w:rPr>
          <w:szCs w:val="24"/>
          <w:lang w:eastAsia="en-GB"/>
        </w:rPr>
      </w:pPr>
      <w:r w:rsidRPr="00176D1C">
        <w:rPr>
          <w:szCs w:val="24"/>
          <w:lang w:eastAsia="en-GB"/>
        </w:rPr>
        <w:t xml:space="preserve">NR_L1enh_URLLC-UEConTest, </w:t>
      </w:r>
    </w:p>
    <w:p w14:paraId="5149DBBD" w14:textId="77777777" w:rsidR="00811C37" w:rsidRPr="00176D1C" w:rsidRDefault="00811C37" w:rsidP="00955816">
      <w:pPr>
        <w:spacing w:after="0"/>
        <w:rPr>
          <w:szCs w:val="24"/>
          <w:lang w:eastAsia="en-GB"/>
        </w:rPr>
      </w:pPr>
      <w:r w:rsidRPr="00176D1C">
        <w:rPr>
          <w:szCs w:val="24"/>
          <w:lang w:eastAsia="en-GB"/>
        </w:rPr>
        <w:t xml:space="preserve">NR_pos-UEConTest, </w:t>
      </w:r>
    </w:p>
    <w:p w14:paraId="0E10AE9F" w14:textId="77777777" w:rsidR="00811C37" w:rsidRPr="00176D1C" w:rsidRDefault="00811C37" w:rsidP="00955816">
      <w:pPr>
        <w:spacing w:after="0"/>
        <w:rPr>
          <w:szCs w:val="24"/>
          <w:lang w:eastAsia="en-GB"/>
        </w:rPr>
      </w:pPr>
      <w:r w:rsidRPr="00176D1C">
        <w:rPr>
          <w:szCs w:val="24"/>
          <w:lang w:eastAsia="en-GB"/>
        </w:rPr>
        <w:t xml:space="preserve">NR_lic_bands_BW_R17-UEConTest, </w:t>
      </w:r>
    </w:p>
    <w:p w14:paraId="1D2B88DC" w14:textId="77777777" w:rsidR="004C38E0" w:rsidRPr="00452C5C" w:rsidRDefault="00811C37" w:rsidP="00955816">
      <w:pPr>
        <w:spacing w:after="0"/>
        <w:rPr>
          <w:szCs w:val="24"/>
          <w:lang w:eastAsia="en-GB"/>
        </w:rPr>
      </w:pPr>
      <w:r w:rsidRPr="00176D1C">
        <w:rPr>
          <w:szCs w:val="24"/>
          <w:lang w:eastAsia="en-GB"/>
        </w:rPr>
        <w:t>NR_CADC_NR_LTE_DC_R17-UEConTest</w:t>
      </w:r>
      <w:r w:rsidR="004C38E0" w:rsidRPr="00452C5C">
        <w:rPr>
          <w:szCs w:val="24"/>
          <w:lang w:eastAsia="en-GB"/>
        </w:rPr>
        <w:t xml:space="preserve">, </w:t>
      </w:r>
    </w:p>
    <w:p w14:paraId="7CB3A281" w14:textId="77777777" w:rsidR="004C38E0" w:rsidRPr="00452C5C" w:rsidRDefault="004C38E0" w:rsidP="00955816">
      <w:pPr>
        <w:spacing w:after="0"/>
        <w:rPr>
          <w:szCs w:val="24"/>
          <w:lang w:eastAsia="en-GB"/>
        </w:rPr>
      </w:pPr>
      <w:r w:rsidRPr="00452C5C">
        <w:rPr>
          <w:szCs w:val="24"/>
          <w:lang w:eastAsia="en-GB"/>
        </w:rPr>
        <w:t xml:space="preserve">NR_EIEI-UEConTest, </w:t>
      </w:r>
    </w:p>
    <w:p w14:paraId="2525D02D" w14:textId="77777777" w:rsidR="004C38E0" w:rsidRPr="00452C5C" w:rsidRDefault="004C38E0" w:rsidP="00955816">
      <w:pPr>
        <w:spacing w:after="0"/>
        <w:rPr>
          <w:szCs w:val="24"/>
          <w:lang w:eastAsia="en-GB"/>
        </w:rPr>
      </w:pPr>
      <w:r w:rsidRPr="00452C5C">
        <w:rPr>
          <w:szCs w:val="24"/>
          <w:lang w:eastAsia="en-GB"/>
        </w:rPr>
        <w:t xml:space="preserve">eNS-UEConTest, </w:t>
      </w:r>
    </w:p>
    <w:p w14:paraId="01BEF9D7" w14:textId="77777777" w:rsidR="004C38E0" w:rsidRPr="00452C5C" w:rsidRDefault="004C38E0" w:rsidP="00955816">
      <w:pPr>
        <w:spacing w:after="0"/>
        <w:rPr>
          <w:szCs w:val="24"/>
          <w:lang w:eastAsia="en-GB"/>
        </w:rPr>
      </w:pPr>
      <w:r w:rsidRPr="00452C5C">
        <w:rPr>
          <w:szCs w:val="24"/>
          <w:lang w:eastAsia="en-GB"/>
        </w:rPr>
        <w:t xml:space="preserve">NR_2step_RACH-UEConTest, </w:t>
      </w:r>
    </w:p>
    <w:p w14:paraId="0F4341D3" w14:textId="77777777" w:rsidR="004C38E0" w:rsidRPr="00452C5C" w:rsidRDefault="004C38E0" w:rsidP="00955816">
      <w:pPr>
        <w:spacing w:after="0"/>
        <w:rPr>
          <w:szCs w:val="24"/>
          <w:lang w:eastAsia="en-GB"/>
        </w:rPr>
      </w:pPr>
      <w:r w:rsidRPr="00452C5C">
        <w:rPr>
          <w:szCs w:val="24"/>
          <w:lang w:eastAsia="en-GB"/>
        </w:rPr>
        <w:t xml:space="preserve">LTE_NR_DC_CA_enh-UEConTest, </w:t>
      </w:r>
    </w:p>
    <w:p w14:paraId="02EDD082" w14:textId="77777777" w:rsidR="004C38E0" w:rsidRPr="00452C5C" w:rsidRDefault="004C38E0" w:rsidP="00955816">
      <w:pPr>
        <w:spacing w:after="0"/>
        <w:rPr>
          <w:szCs w:val="24"/>
          <w:lang w:eastAsia="en-GB"/>
        </w:rPr>
      </w:pPr>
      <w:r w:rsidRPr="00452C5C">
        <w:rPr>
          <w:szCs w:val="24"/>
          <w:lang w:eastAsia="en-GB"/>
        </w:rPr>
        <w:t xml:space="preserve">NR_unlic-UEConTest, </w:t>
      </w:r>
    </w:p>
    <w:p w14:paraId="4AADE6FD" w14:textId="77777777" w:rsidR="004C38E0" w:rsidRPr="00452C5C" w:rsidRDefault="004C38E0" w:rsidP="00955816">
      <w:pPr>
        <w:spacing w:after="0"/>
        <w:rPr>
          <w:szCs w:val="24"/>
          <w:lang w:eastAsia="en-GB"/>
        </w:rPr>
      </w:pPr>
      <w:r w:rsidRPr="00452C5C">
        <w:rPr>
          <w:szCs w:val="24"/>
          <w:lang w:eastAsia="en-GB"/>
        </w:rPr>
        <w:t xml:space="preserve">LTE_NR_MUSIM-UEConTest, </w:t>
      </w:r>
    </w:p>
    <w:p w14:paraId="473244F5" w14:textId="77777777" w:rsidR="004C38E0" w:rsidRPr="00452C5C" w:rsidRDefault="004C38E0" w:rsidP="00955816">
      <w:pPr>
        <w:spacing w:after="0"/>
        <w:rPr>
          <w:szCs w:val="24"/>
          <w:lang w:eastAsia="en-GB"/>
        </w:rPr>
      </w:pPr>
      <w:r w:rsidRPr="00452C5C">
        <w:rPr>
          <w:szCs w:val="24"/>
          <w:lang w:eastAsia="en-GB"/>
        </w:rPr>
        <w:t xml:space="preserve">NR_ENDC_SON_MDT_enh, </w:t>
      </w:r>
    </w:p>
    <w:p w14:paraId="6AD2A426" w14:textId="77777777" w:rsidR="004C38E0" w:rsidRPr="00452C5C" w:rsidRDefault="004C38E0" w:rsidP="00955816">
      <w:pPr>
        <w:spacing w:after="0"/>
        <w:rPr>
          <w:szCs w:val="24"/>
          <w:lang w:eastAsia="en-GB"/>
        </w:rPr>
      </w:pPr>
      <w:r w:rsidRPr="00452C5C">
        <w:rPr>
          <w:szCs w:val="24"/>
          <w:lang w:eastAsia="en-GB"/>
        </w:rPr>
        <w:t xml:space="preserve">NR_SL_enh, </w:t>
      </w:r>
    </w:p>
    <w:p w14:paraId="4561297E" w14:textId="77777777" w:rsidR="004C38E0" w:rsidRPr="00452C5C" w:rsidRDefault="004C38E0" w:rsidP="00955816">
      <w:pPr>
        <w:spacing w:after="0"/>
        <w:rPr>
          <w:szCs w:val="24"/>
          <w:lang w:eastAsia="en-GB"/>
        </w:rPr>
      </w:pPr>
      <w:r w:rsidRPr="00452C5C">
        <w:rPr>
          <w:szCs w:val="24"/>
          <w:lang w:eastAsia="en-GB"/>
        </w:rPr>
        <w:t xml:space="preserve">NR_UE_pow_sav_enh, </w:t>
      </w:r>
    </w:p>
    <w:p w14:paraId="2065FA22" w14:textId="77777777" w:rsidR="004C38E0" w:rsidRPr="00452C5C" w:rsidRDefault="004C38E0" w:rsidP="00955816">
      <w:pPr>
        <w:spacing w:after="0"/>
        <w:rPr>
          <w:szCs w:val="24"/>
          <w:lang w:eastAsia="en-GB"/>
        </w:rPr>
      </w:pPr>
      <w:r w:rsidRPr="00452C5C">
        <w:rPr>
          <w:szCs w:val="24"/>
          <w:lang w:eastAsia="en-GB"/>
        </w:rPr>
        <w:t xml:space="preserve">NR_slice, </w:t>
      </w:r>
    </w:p>
    <w:p w14:paraId="35CD4BDC" w14:textId="77777777" w:rsidR="004C38E0" w:rsidRPr="00452C5C" w:rsidRDefault="004C38E0" w:rsidP="00955816">
      <w:pPr>
        <w:spacing w:after="0"/>
        <w:rPr>
          <w:szCs w:val="24"/>
          <w:lang w:eastAsia="en-GB"/>
        </w:rPr>
      </w:pPr>
      <w:r w:rsidRPr="00452C5C">
        <w:rPr>
          <w:szCs w:val="24"/>
          <w:lang w:eastAsia="en-GB"/>
        </w:rPr>
        <w:t xml:space="preserve">NR_pos_enh, </w:t>
      </w:r>
    </w:p>
    <w:p w14:paraId="75C99520" w14:textId="77777777" w:rsidR="004C38E0" w:rsidRPr="00452C5C" w:rsidRDefault="004C38E0" w:rsidP="00955816">
      <w:pPr>
        <w:spacing w:after="0"/>
        <w:rPr>
          <w:szCs w:val="24"/>
          <w:lang w:eastAsia="en-GB"/>
        </w:rPr>
      </w:pPr>
      <w:r w:rsidRPr="00452C5C">
        <w:rPr>
          <w:szCs w:val="24"/>
          <w:lang w:eastAsia="en-GB"/>
        </w:rPr>
        <w:t xml:space="preserve">NR_redcap, </w:t>
      </w:r>
    </w:p>
    <w:p w14:paraId="76CC10B6" w14:textId="77777777" w:rsidR="004C38E0" w:rsidRPr="00452C5C" w:rsidRDefault="004C38E0" w:rsidP="00955816">
      <w:pPr>
        <w:spacing w:after="0"/>
        <w:rPr>
          <w:szCs w:val="24"/>
          <w:lang w:eastAsia="en-GB"/>
        </w:rPr>
      </w:pPr>
      <w:r w:rsidRPr="00452C5C">
        <w:rPr>
          <w:szCs w:val="24"/>
          <w:lang w:eastAsia="en-GB"/>
        </w:rPr>
        <w:t xml:space="preserve">NR_MBS, </w:t>
      </w:r>
    </w:p>
    <w:p w14:paraId="4D6009A4" w14:textId="77777777" w:rsidR="004C38E0" w:rsidRPr="00452C5C" w:rsidRDefault="004C38E0" w:rsidP="00955816">
      <w:pPr>
        <w:spacing w:after="0"/>
        <w:rPr>
          <w:szCs w:val="24"/>
          <w:lang w:eastAsia="en-GB"/>
        </w:rPr>
      </w:pPr>
      <w:r w:rsidRPr="00452C5C">
        <w:rPr>
          <w:szCs w:val="24"/>
          <w:lang w:eastAsia="en-GB"/>
        </w:rPr>
        <w:t xml:space="preserve">NR_SL_relay, </w:t>
      </w:r>
    </w:p>
    <w:p w14:paraId="12CB7AE5" w14:textId="26F02A1B" w:rsidR="0096203B" w:rsidRPr="00D34095" w:rsidRDefault="004C38E0" w:rsidP="00955816">
      <w:pPr>
        <w:spacing w:after="0"/>
        <w:rPr>
          <w:szCs w:val="24"/>
          <w:lang w:eastAsia="en-GB"/>
        </w:rPr>
      </w:pPr>
      <w:r w:rsidRPr="00452C5C">
        <w:rPr>
          <w:szCs w:val="24"/>
          <w:lang w:eastAsia="en-GB"/>
        </w:rPr>
        <w:t>NR_ext_to_71GHz</w:t>
      </w:r>
      <w:r w:rsidR="00D92BF3" w:rsidRPr="00176D1C">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r w:rsidRPr="00D34095">
        <w:rPr>
          <w:rFonts w:cs="Arial"/>
        </w:rPr>
        <w:lastRenderedPageBreak/>
        <w:t xml:space="preserve">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E4BA3" w14:textId="77777777" w:rsidR="004E7601" w:rsidRDefault="004E7601">
      <w:r>
        <w:separator/>
      </w:r>
    </w:p>
    <w:p w14:paraId="2EC86649" w14:textId="77777777" w:rsidR="004E7601" w:rsidRDefault="004E7601"/>
    <w:p w14:paraId="5908CF97" w14:textId="77777777" w:rsidR="004E7601" w:rsidRDefault="004E7601"/>
  </w:endnote>
  <w:endnote w:type="continuationSeparator" w:id="0">
    <w:p w14:paraId="17F7F3E7" w14:textId="77777777" w:rsidR="004E7601" w:rsidRDefault="004E7601">
      <w:r>
        <w:continuationSeparator/>
      </w:r>
    </w:p>
    <w:p w14:paraId="1E54ADAD" w14:textId="77777777" w:rsidR="004E7601" w:rsidRDefault="004E7601"/>
    <w:p w14:paraId="319787A3" w14:textId="77777777" w:rsidR="004E7601" w:rsidRDefault="004E7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08F6A" w14:textId="77777777" w:rsidR="004E7601" w:rsidRDefault="004E7601">
      <w:r>
        <w:separator/>
      </w:r>
    </w:p>
    <w:p w14:paraId="38EABA23" w14:textId="77777777" w:rsidR="004E7601" w:rsidRDefault="004E7601"/>
    <w:p w14:paraId="1FF3A862" w14:textId="77777777" w:rsidR="004E7601" w:rsidRDefault="004E7601"/>
  </w:footnote>
  <w:footnote w:type="continuationSeparator" w:id="0">
    <w:p w14:paraId="59084D89" w14:textId="77777777" w:rsidR="004E7601" w:rsidRDefault="004E7601">
      <w:r>
        <w:continuationSeparator/>
      </w:r>
    </w:p>
    <w:p w14:paraId="2E936A7F" w14:textId="77777777" w:rsidR="004E7601" w:rsidRDefault="004E7601"/>
    <w:p w14:paraId="686948ED" w14:textId="77777777" w:rsidR="004E7601" w:rsidRDefault="004E76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4E7601">
      <w:fldChar w:fldCharType="begin"/>
    </w:r>
    <w:r w:rsidR="004E7601">
      <w:instrText xml:space="preserve"> NUMPAGES   \* MERGEFORMAT </w:instrText>
    </w:r>
    <w:r w:rsidR="004E7601">
      <w:fldChar w:fldCharType="separate"/>
    </w:r>
    <w:r w:rsidR="008D74B8">
      <w:rPr>
        <w:noProof/>
      </w:rPr>
      <w:t>6</w:t>
    </w:r>
    <w:r w:rsidR="004E7601">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C7442"/>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4A81"/>
    <w:rsid w:val="00275045"/>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E760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9029A"/>
    <w:rsid w:val="00890FD6"/>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1D06"/>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19E0"/>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311</TotalTime>
  <Pages>7</Pages>
  <Words>2744</Words>
  <Characters>15646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76</cp:revision>
  <cp:lastPrinted>2011-11-09T15:24:00Z</cp:lastPrinted>
  <dcterms:created xsi:type="dcterms:W3CDTF">2020-10-14T09:10:00Z</dcterms:created>
  <dcterms:modified xsi:type="dcterms:W3CDTF">2021-11-05T10:06:00Z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