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7BEA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5DE">
        <w:fldChar w:fldCharType="begin"/>
      </w:r>
      <w:r w:rsidR="00F425DE">
        <w:instrText xml:space="preserve"> DOCPROPERTY  TSG/WGRef  \* MERGEFORMAT </w:instrText>
      </w:r>
      <w:r w:rsidR="00F425DE">
        <w:fldChar w:fldCharType="separate"/>
      </w:r>
      <w:r w:rsidR="0027528A">
        <w:rPr>
          <w:b/>
          <w:noProof/>
          <w:sz w:val="24"/>
        </w:rPr>
        <w:t>RAN5</w:t>
      </w:r>
      <w:r w:rsidR="00F425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5DE">
        <w:fldChar w:fldCharType="begin"/>
      </w:r>
      <w:r w:rsidR="00F425DE">
        <w:instrText xml:space="preserve"> DOCPROPERTY  MtgSeq  \* MERGEFORMAT </w:instrText>
      </w:r>
      <w:r w:rsidR="00F425D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F425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C1FD3" w:rsidRPr="006B4C7D">
          <w:rPr>
            <w:b/>
            <w:i/>
            <w:noProof/>
            <w:sz w:val="28"/>
          </w:rPr>
          <w:t>R5-21</w:t>
        </w:r>
        <w:r w:rsidR="006B4C7D" w:rsidRPr="006B4C7D">
          <w:rPr>
            <w:b/>
            <w:i/>
            <w:noProof/>
            <w:sz w:val="28"/>
          </w:rPr>
          <w:t>3801</w:t>
        </w:r>
      </w:fldSimple>
      <w:r w:rsidR="00A75E6F" w:rsidRPr="00A75E6F">
        <w:rPr>
          <w:b/>
          <w:i/>
          <w:noProof/>
          <w:sz w:val="28"/>
          <w:highlight w:val="yellow"/>
        </w:rPr>
        <w:t>r1</w:t>
      </w:r>
    </w:p>
    <w:p w14:paraId="7CB45193" w14:textId="70DEB545" w:rsidR="001E41F3" w:rsidRDefault="00F425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A75E6F">
        <w:rPr>
          <w:b/>
          <w:noProof/>
          <w:sz w:val="24"/>
        </w:rPr>
        <w:t xml:space="preserve"> </w:t>
      </w:r>
      <w:r w:rsidR="00A75E6F" w:rsidRPr="00A75E6F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F425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</w:t>
            </w:r>
            <w:r w:rsidR="00727101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28EF0" w:rsidR="001E41F3" w:rsidRPr="00F95516" w:rsidRDefault="00F425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5516" w:rsidRPr="00F95516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93046" w:rsidR="001E41F3" w:rsidRPr="00410371" w:rsidRDefault="00F425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15489D">
              <w:rPr>
                <w:b/>
                <w:noProof/>
                <w:sz w:val="28"/>
              </w:rPr>
              <w:t>5.10</w:t>
            </w:r>
            <w:r w:rsidR="002A2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Pr="0015489D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89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F4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47CDB4" w:rsidR="001E41F3" w:rsidRDefault="00F4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</w:t>
            </w:r>
            <w:r w:rsidR="007B74BD">
              <w:rPr>
                <w:noProof/>
              </w:rPr>
              <w:t>5</w:t>
            </w:r>
            <w:r w:rsidR="0027528A">
              <w:rPr>
                <w:noProof/>
              </w:rPr>
              <w:t>-</w:t>
            </w:r>
            <w:r w:rsidR="0015489D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8BB27" w:rsidR="001E41F3" w:rsidRPr="0036742E" w:rsidRDefault="00F425DE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489D" w:rsidRPr="001548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EB543" w:rsidR="001E41F3" w:rsidRDefault="00F425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15489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726BAB" w:rsidR="0036742E" w:rsidRDefault="00F425DE" w:rsidP="0015489D">
            <w:pPr>
              <w:pStyle w:val="CRCoverPage"/>
              <w:spacing w:after="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1A95DAA0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19B7E36D" w14:textId="77777777" w:rsidR="00E04C05" w:rsidRDefault="00E04C05" w:rsidP="00E04C05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</w:p>
    <w:p w14:paraId="3E9C8ED6" w14:textId="77777777" w:rsidR="00E04C05" w:rsidRDefault="00E04C05" w:rsidP="00E04C05">
      <w:pPr>
        <w:pStyle w:val="Heading3"/>
      </w:pPr>
      <w:r>
        <w:t>5.4.1</w:t>
      </w:r>
      <w:r>
        <w:tab/>
        <w:t>General</w:t>
      </w:r>
    </w:p>
    <w:p w14:paraId="1720711A" w14:textId="08A8731B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5" w:author="Flores Fernandez" w:date="2021-05-18T17:59:00Z">
        <w:r w:rsidR="00B73AAD" w:rsidRPr="00B73AAD">
          <w:t xml:space="preserve"> </w:t>
        </w:r>
        <w:r w:rsidR="00B73AAD">
          <w:t>and all MIMO layers affected by the test function</w:t>
        </w:r>
      </w:ins>
      <w:r>
        <w:t>.</w:t>
      </w:r>
    </w:p>
    <w:p w14:paraId="529F9F40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50AD4BEA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3463EE7" w14:textId="64600372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51577ABF" wp14:editId="1803C9C3">
            <wp:extent cx="3289300" cy="1651000"/>
            <wp:effectExtent l="0" t="0" r="635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7F729" w14:textId="77777777" w:rsidR="00E04C05" w:rsidRDefault="00E04C05" w:rsidP="00E04C05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5601D887" w14:textId="77777777" w:rsidR="00E04C05" w:rsidRDefault="00E04C05" w:rsidP="00E04C05"/>
    <w:p w14:paraId="1FDC9DD1" w14:textId="77777777" w:rsidR="00E04C05" w:rsidRDefault="00E04C05" w:rsidP="00E04C05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6D9F2E8B" w14:textId="690B9115" w:rsidR="00E04C05" w:rsidRDefault="00E04C05" w:rsidP="00E04C05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240CCA41" wp14:editId="6016E2E7">
            <wp:extent cx="3067050" cy="1543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97F9D" w14:textId="77777777" w:rsidR="00E04C05" w:rsidRDefault="00E04C05" w:rsidP="00E04C05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bookmarkEnd w:id="3"/>
    <w:bookmarkEnd w:id="4"/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DA0B4E" w14:textId="77777777" w:rsidR="002819B2" w:rsidRDefault="002819B2">
      <w:r>
        <w:separator/>
      </w:r>
    </w:p>
  </w:endnote>
  <w:endnote w:type="continuationSeparator" w:id="0">
    <w:p w14:paraId="567954D9" w14:textId="77777777" w:rsidR="002819B2" w:rsidRDefault="0028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D8A7F" w14:textId="77777777" w:rsidR="002819B2" w:rsidRDefault="002819B2">
      <w:r>
        <w:separator/>
      </w:r>
    </w:p>
  </w:footnote>
  <w:footnote w:type="continuationSeparator" w:id="0">
    <w:p w14:paraId="48705957" w14:textId="77777777" w:rsidR="002819B2" w:rsidRDefault="00281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0966F29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5489D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19B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6742E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44A3A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B4C7D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820B5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A666A"/>
    <w:rsid w:val="009E3297"/>
    <w:rsid w:val="009F734F"/>
    <w:rsid w:val="00A246B6"/>
    <w:rsid w:val="00A370FD"/>
    <w:rsid w:val="00A47E70"/>
    <w:rsid w:val="00A50CF0"/>
    <w:rsid w:val="00A51A83"/>
    <w:rsid w:val="00A75E6F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73AAD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4C05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425DE"/>
    <w:rsid w:val="00F74563"/>
    <w:rsid w:val="00F95516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428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99</cp:revision>
  <cp:lastPrinted>1899-12-31T23:00:00Z</cp:lastPrinted>
  <dcterms:created xsi:type="dcterms:W3CDTF">2021-04-07T08:59:00Z</dcterms:created>
  <dcterms:modified xsi:type="dcterms:W3CDTF">2021-05-21T14:52:00Z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