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B20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796A">
        <w:fldChar w:fldCharType="begin"/>
      </w:r>
      <w:r w:rsidR="00DF796A">
        <w:instrText xml:space="preserve"> DOCPROPERTY  TSG/WGRef  \* MERGEFORMAT </w:instrText>
      </w:r>
      <w:r w:rsidR="00DF796A">
        <w:fldChar w:fldCharType="separate"/>
      </w:r>
      <w:r w:rsidR="0027528A">
        <w:rPr>
          <w:b/>
          <w:noProof/>
          <w:sz w:val="24"/>
        </w:rPr>
        <w:t>RAN5</w:t>
      </w:r>
      <w:r w:rsidR="00DF79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796A">
        <w:fldChar w:fldCharType="begin"/>
      </w:r>
      <w:r w:rsidR="00DF796A">
        <w:instrText xml:space="preserve"> DOCPROPERTY  MtgSeq  \* MERGEFORMAT </w:instrText>
      </w:r>
      <w:r w:rsidR="00DF796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DF79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C1FD3" w:rsidRPr="006B4C7D">
          <w:rPr>
            <w:b/>
            <w:i/>
            <w:noProof/>
            <w:sz w:val="28"/>
          </w:rPr>
          <w:t>R5-21</w:t>
        </w:r>
        <w:r w:rsidR="006B4C7D" w:rsidRPr="006B4C7D">
          <w:rPr>
            <w:b/>
            <w:i/>
            <w:noProof/>
            <w:sz w:val="28"/>
          </w:rPr>
          <w:t>38</w:t>
        </w:r>
        <w:r w:rsidR="007709CB">
          <w:rPr>
            <w:b/>
            <w:i/>
            <w:noProof/>
            <w:sz w:val="28"/>
          </w:rPr>
          <w:t>81</w:t>
        </w:r>
      </w:fldSimple>
    </w:p>
    <w:p w14:paraId="7CB45193" w14:textId="70DEB545" w:rsidR="001E41F3" w:rsidRDefault="00DF79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 w:rsidRPr="00A05DE4">
        <w:rPr>
          <w:b/>
          <w:noProof/>
          <w:sz w:val="24"/>
        </w:rPr>
        <w:t>28</w:t>
      </w:r>
      <w:r w:rsidR="0027528A" w:rsidRPr="00A05DE4">
        <w:rPr>
          <w:b/>
          <w:noProof/>
          <w:sz w:val="24"/>
          <w:vertAlign w:val="superscript"/>
        </w:rPr>
        <w:t>th</w:t>
      </w:r>
      <w:r w:rsidR="0027528A" w:rsidRPr="00A05DE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A75E6F" w:rsidRPr="00A05DE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DF79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727101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28EF0" w:rsidR="001E41F3" w:rsidRPr="00F95516" w:rsidRDefault="00DF79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5516" w:rsidRPr="00F95516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683B8" w:rsidR="001E41F3" w:rsidRPr="00410371" w:rsidRDefault="00A05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93046" w:rsidR="001E41F3" w:rsidRPr="00410371" w:rsidRDefault="00DF79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15489D">
              <w:rPr>
                <w:b/>
                <w:noProof/>
                <w:sz w:val="28"/>
              </w:rPr>
              <w:t>5.10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Pr="0015489D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89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DF7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7CDB4" w:rsidR="001E41F3" w:rsidRDefault="00DF7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7B74BD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 w:rsidR="0015489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8BB27" w:rsidR="001E41F3" w:rsidRPr="0036742E" w:rsidRDefault="00DF796A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489D" w:rsidRPr="001548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EB543" w:rsidR="001E41F3" w:rsidRDefault="00DF7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15489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AF8C1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</w:t>
            </w:r>
            <w:r w:rsidR="00CB3499">
              <w:rPr>
                <w:noProof/>
              </w:rPr>
              <w:t>804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5604C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638638" w:rsidR="0036742E" w:rsidRDefault="0055604C" w:rsidP="009F5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R5-213801</w:t>
            </w:r>
            <w:r>
              <w:rPr>
                <w:noProof/>
              </w:rPr>
              <w:t xml:space="preserve"> and the outcome of 1 revision</w:t>
            </w:r>
            <w:r w:rsidR="00F425D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A95DAA0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19B7E36D" w14:textId="77777777" w:rsidR="00E04C05" w:rsidRDefault="00E04C05" w:rsidP="00E04C05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</w:p>
    <w:p w14:paraId="3E9C8ED6" w14:textId="77777777" w:rsidR="00E04C05" w:rsidRDefault="00E04C05" w:rsidP="00E04C05">
      <w:pPr>
        <w:pStyle w:val="Heading3"/>
      </w:pPr>
      <w:r>
        <w:t>5.4.1</w:t>
      </w:r>
      <w:r>
        <w:tab/>
        <w:t>General</w:t>
      </w:r>
    </w:p>
    <w:p w14:paraId="1720711A" w14:textId="08A8731B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5" w:author="Flores Fernandez" w:date="2021-05-18T17:59:00Z">
        <w:r w:rsidR="00B73AAD" w:rsidRPr="00B73AAD">
          <w:t xml:space="preserve"> </w:t>
        </w:r>
        <w:r w:rsidR="00B73AAD">
          <w:t>and all MIMO layers affected by the test function</w:t>
        </w:r>
      </w:ins>
      <w:r>
        <w:t>.</w:t>
      </w:r>
    </w:p>
    <w:p w14:paraId="529F9F40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50AD4BEA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3463EE7" w14:textId="64600372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51577ABF" wp14:editId="1803C9C3">
            <wp:extent cx="3289300" cy="16510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F729" w14:textId="77777777" w:rsidR="00E04C05" w:rsidRDefault="00E04C05" w:rsidP="00E04C05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5601D887" w14:textId="77777777" w:rsidR="00E04C05" w:rsidRDefault="00E04C05" w:rsidP="00E04C05"/>
    <w:p w14:paraId="1FDC9DD1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6D9F2E8B" w14:textId="690B9115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240CCA41" wp14:editId="6016E2E7">
            <wp:extent cx="3067050" cy="154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97F9D" w14:textId="77777777" w:rsidR="00E04C05" w:rsidRDefault="00E04C05" w:rsidP="00E04C05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bookmarkEnd w:id="3"/>
    <w:bookmarkEnd w:id="4"/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1DDAB" w14:textId="77777777" w:rsidR="00DF796A" w:rsidRDefault="00DF796A">
      <w:r>
        <w:separator/>
      </w:r>
    </w:p>
  </w:endnote>
  <w:endnote w:type="continuationSeparator" w:id="0">
    <w:p w14:paraId="7F1E1967" w14:textId="77777777" w:rsidR="00DF796A" w:rsidRDefault="00DF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D1C00" w14:textId="77777777" w:rsidR="00DF796A" w:rsidRDefault="00DF796A">
      <w:r>
        <w:separator/>
      </w:r>
    </w:p>
  </w:footnote>
  <w:footnote w:type="continuationSeparator" w:id="0">
    <w:p w14:paraId="15EA4FCE" w14:textId="77777777" w:rsidR="00DF796A" w:rsidRDefault="00DF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0966F2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489D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19B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580D"/>
    <w:rsid w:val="00547111"/>
    <w:rsid w:val="0055604C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B4C7D"/>
    <w:rsid w:val="006D179D"/>
    <w:rsid w:val="006E21FB"/>
    <w:rsid w:val="006F3D8F"/>
    <w:rsid w:val="00727101"/>
    <w:rsid w:val="00732A8F"/>
    <w:rsid w:val="0074689D"/>
    <w:rsid w:val="0075444A"/>
    <w:rsid w:val="00755B50"/>
    <w:rsid w:val="007709CB"/>
    <w:rsid w:val="00775676"/>
    <w:rsid w:val="007820B5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3E5E"/>
    <w:rsid w:val="009A5753"/>
    <w:rsid w:val="009A579D"/>
    <w:rsid w:val="009A666A"/>
    <w:rsid w:val="009E3297"/>
    <w:rsid w:val="009F51B4"/>
    <w:rsid w:val="009F734F"/>
    <w:rsid w:val="00A05DE4"/>
    <w:rsid w:val="00A246B6"/>
    <w:rsid w:val="00A370FD"/>
    <w:rsid w:val="00A47E70"/>
    <w:rsid w:val="00A50CF0"/>
    <w:rsid w:val="00A51A83"/>
    <w:rsid w:val="00A75E6F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73AAD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B3499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DF796A"/>
    <w:rsid w:val="00E04C05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425DE"/>
    <w:rsid w:val="00F74563"/>
    <w:rsid w:val="00F95516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560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104</cp:revision>
  <cp:lastPrinted>1899-12-31T23:00:00Z</cp:lastPrinted>
  <dcterms:created xsi:type="dcterms:W3CDTF">2021-04-07T08:59:00Z</dcterms:created>
  <dcterms:modified xsi:type="dcterms:W3CDTF">2021-05-27T17:02:00Z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