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81DC0D"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592481">
        <w:rPr>
          <w:b/>
          <w:i/>
          <w:noProof/>
          <w:sz w:val="28"/>
        </w:rPr>
        <w:t>0727</w:t>
      </w:r>
      <w:r w:rsidR="00FA6C39" w:rsidRPr="00FA6C39">
        <w:rPr>
          <w:b/>
          <w:i/>
          <w:noProof/>
          <w:sz w:val="28"/>
          <w:highlight w:val="green"/>
        </w:rPr>
        <w:t>r2</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602C8" w:rsidR="001E41F3" w:rsidRPr="00410371" w:rsidRDefault="00592481" w:rsidP="00592481">
            <w:pPr>
              <w:pStyle w:val="CRCoverPage"/>
              <w:spacing w:after="0"/>
              <w:rPr>
                <w:noProof/>
              </w:rPr>
            </w:pPr>
            <w:r>
              <w:rPr>
                <w:b/>
                <w:noProof/>
                <w:sz w:val="28"/>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B0A13" w:rsidR="001E41F3" w:rsidRDefault="00592481" w:rsidP="00592481">
            <w:pPr>
              <w:pStyle w:val="CRCoverPage"/>
              <w:spacing w:after="0"/>
              <w:rPr>
                <w:noProof/>
              </w:rPr>
            </w:pPr>
            <w:r w:rsidRPr="00592481">
              <w:rPr>
                <w:noProof/>
                <w:lang w:eastAsia="zh-CN"/>
              </w:rPr>
              <w:t>Addition of Inner_partial allocation in general section and a few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818746"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7D2F5F" w:rsidRPr="007D2F5F">
              <w:rPr>
                <w:noProof/>
                <w:highlight w:val="green"/>
              </w:rPr>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61B28" w:rsidR="001E41F3" w:rsidRDefault="003D4A19" w:rsidP="0073791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37914">
              <w:rPr>
                <w:noProof/>
              </w:rPr>
              <w:t>1</w:t>
            </w:r>
            <w:r w:rsidR="00737914">
              <w:rPr>
                <w:rFonts w:hint="eastAsia"/>
                <w:noProof/>
                <w:lang w:eastAsia="zh-CN"/>
              </w:rPr>
              <w:t>-</w:t>
            </w:r>
            <w:r w:rsidR="00737914">
              <w:rPr>
                <w:noProof/>
              </w:rPr>
              <w:t>01</w:t>
            </w:r>
            <w:r w:rsidR="00737914">
              <w:rPr>
                <w:rFonts w:hint="eastAsia"/>
                <w:noProof/>
                <w:lang w:eastAsia="zh-CN"/>
              </w:rPr>
              <w:t>-</w:t>
            </w:r>
            <w:r w:rsidR="0073791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5F7C9" w14:textId="027BA794" w:rsidR="00857513" w:rsidRDefault="00AE45CC" w:rsidP="00936899">
            <w:pPr>
              <w:pStyle w:val="CRCoverPage"/>
              <w:numPr>
                <w:ilvl w:val="0"/>
                <w:numId w:val="28"/>
              </w:numPr>
              <w:spacing w:after="0"/>
              <w:rPr>
                <w:noProof/>
                <w:lang w:eastAsia="zh-CN"/>
              </w:rPr>
            </w:pPr>
            <w:r>
              <w:rPr>
                <w:noProof/>
                <w:lang w:eastAsia="zh-CN"/>
              </w:rPr>
              <w:t>Replacing Inner_1RB allocation by Inner_Partial allocation</w:t>
            </w:r>
          </w:p>
          <w:p w14:paraId="30DF72B1" w14:textId="0CA42D36" w:rsidR="00AE45CC" w:rsidRDefault="00AE45CC" w:rsidP="00857513">
            <w:pPr>
              <w:pStyle w:val="CRCoverPage"/>
              <w:spacing w:after="0"/>
              <w:ind w:left="100"/>
              <w:rPr>
                <w:noProof/>
                <w:lang w:eastAsia="zh-CN"/>
              </w:rPr>
            </w:pPr>
            <w:r>
              <w:rPr>
                <w:noProof/>
                <w:lang w:eastAsia="zh-CN"/>
              </w:rPr>
              <w:t>In LTE or FR1 testing, there are several test cases that requires 1RB allocation, such as carrier leakage, In-band emission and Spurious emission. However in FR2 the MPRnarrow would apply to 1RB allocation, which is quite high especially for PC1.</w:t>
            </w:r>
          </w:p>
          <w:p w14:paraId="11673781" w14:textId="726D8E21" w:rsidR="00AE45CC" w:rsidRDefault="00AE45CC" w:rsidP="00857513">
            <w:pPr>
              <w:pStyle w:val="CRCoverPage"/>
              <w:spacing w:after="0"/>
              <w:ind w:left="100"/>
              <w:rPr>
                <w:noProof/>
                <w:lang w:eastAsia="zh-CN"/>
              </w:rPr>
            </w:pPr>
            <w:r>
              <w:rPr>
                <w:noProof/>
                <w:lang w:eastAsia="zh-CN"/>
              </w:rPr>
              <w:t>In order to avoid possible testability issue caused by large MPR</w:t>
            </w:r>
            <w:r w:rsidR="00995623">
              <w:rPr>
                <w:noProof/>
                <w:lang w:eastAsia="zh-CN"/>
              </w:rPr>
              <w:t xml:space="preserve"> value</w:t>
            </w:r>
            <w:r>
              <w:rPr>
                <w:noProof/>
                <w:lang w:eastAsia="zh-CN"/>
              </w:rPr>
              <w:t>, it can be considered to use partial allocation in mentioned test cases.</w:t>
            </w:r>
          </w:p>
          <w:p w14:paraId="33C0F8F8" w14:textId="5483BC04" w:rsidR="00050E95" w:rsidRDefault="00050E95" w:rsidP="00050E95">
            <w:pPr>
              <w:pStyle w:val="CRCoverPage"/>
              <w:spacing w:after="0"/>
              <w:ind w:left="100"/>
              <w:rPr>
                <w:noProof/>
                <w:lang w:eastAsia="zh-CN"/>
              </w:rPr>
            </w:pPr>
            <w:r>
              <w:rPr>
                <w:noProof/>
                <w:lang w:eastAsia="zh-CN"/>
              </w:rPr>
              <w:t xml:space="preserve">For Carrier leakage, In-band emission, Inner_4RB/Inner_16RB are </w:t>
            </w:r>
            <w:r w:rsidR="00995623">
              <w:rPr>
                <w:noProof/>
                <w:lang w:eastAsia="zh-CN"/>
              </w:rPr>
              <w:t xml:space="preserve">already </w:t>
            </w:r>
            <w:r>
              <w:rPr>
                <w:noProof/>
                <w:lang w:eastAsia="zh-CN"/>
              </w:rPr>
              <w:t>used in test configuration tables but specific RB position is not provided; For Spurious emission, 1RB</w:t>
            </w:r>
            <w:r>
              <w:rPr>
                <w:rFonts w:hint="eastAsia"/>
                <w:noProof/>
                <w:lang w:eastAsia="zh-CN"/>
              </w:rPr>
              <w:t xml:space="preserve"> </w:t>
            </w:r>
            <w:r>
              <w:rPr>
                <w:noProof/>
                <w:lang w:eastAsia="zh-CN"/>
              </w:rPr>
              <w:t>is used and need to be replaced.</w:t>
            </w:r>
          </w:p>
          <w:p w14:paraId="430A1A45" w14:textId="4B16B1B6" w:rsidR="00AE45CC" w:rsidRDefault="00AE45CC" w:rsidP="00AE45CC">
            <w:pPr>
              <w:pStyle w:val="CRCoverPage"/>
              <w:numPr>
                <w:ilvl w:val="0"/>
                <w:numId w:val="28"/>
              </w:numPr>
              <w:spacing w:after="0"/>
              <w:rPr>
                <w:noProof/>
                <w:lang w:eastAsia="zh-CN"/>
              </w:rPr>
            </w:pPr>
            <w:r>
              <w:rPr>
                <w:noProof/>
                <w:lang w:eastAsia="zh-CN"/>
              </w:rPr>
              <w:t>Correcting the general RB allocation table in section 6.</w:t>
            </w:r>
          </w:p>
          <w:p w14:paraId="708AA7DE" w14:textId="68D38588" w:rsidR="00857513" w:rsidRDefault="00AE45CC" w:rsidP="00050E95">
            <w:pPr>
              <w:pStyle w:val="CRCoverPage"/>
              <w:spacing w:after="0"/>
              <w:ind w:left="100"/>
              <w:rPr>
                <w:noProof/>
              </w:rPr>
            </w:pPr>
            <w:r>
              <w:rPr>
                <w:noProof/>
                <w:lang w:eastAsia="zh-CN"/>
              </w:rPr>
              <w:t>There are some mistakes in table 6.1-1 and 6.1-2.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4A99A" w14:textId="0F36A1A9" w:rsidR="00857513" w:rsidRDefault="00050E95" w:rsidP="00936899">
            <w:pPr>
              <w:pStyle w:val="CRCoverPage"/>
              <w:numPr>
                <w:ilvl w:val="0"/>
                <w:numId w:val="29"/>
              </w:numPr>
              <w:spacing w:after="0"/>
              <w:rPr>
                <w:noProof/>
                <w:lang w:eastAsia="zh-CN"/>
              </w:rPr>
            </w:pPr>
            <w:r>
              <w:rPr>
                <w:noProof/>
                <w:lang w:eastAsia="zh-CN"/>
              </w:rPr>
              <w:t>Replacing Inner_1RB allocation by Inner_Partial allocation</w:t>
            </w:r>
          </w:p>
          <w:p w14:paraId="4B3DB06F" w14:textId="77777777" w:rsidR="00050E95" w:rsidRDefault="00050E95" w:rsidP="00936899">
            <w:pPr>
              <w:pStyle w:val="CRCoverPage"/>
              <w:numPr>
                <w:ilvl w:val="0"/>
                <w:numId w:val="30"/>
              </w:numPr>
              <w:spacing w:after="0"/>
              <w:rPr>
                <w:noProof/>
                <w:lang w:eastAsia="zh-CN"/>
              </w:rPr>
            </w:pPr>
            <w:r>
              <w:rPr>
                <w:noProof/>
                <w:lang w:eastAsia="zh-CN"/>
              </w:rPr>
              <w:t>Inner_Partial allocations are defined in 6.1-1 and 6.1-2</w:t>
            </w:r>
          </w:p>
          <w:p w14:paraId="05E02AB4" w14:textId="37330071" w:rsidR="002B2418" w:rsidRDefault="00050E95" w:rsidP="00936899">
            <w:pPr>
              <w:pStyle w:val="CRCoverPage"/>
              <w:numPr>
                <w:ilvl w:val="0"/>
                <w:numId w:val="30"/>
              </w:numPr>
              <w:spacing w:after="0"/>
              <w:rPr>
                <w:noProof/>
                <w:lang w:eastAsia="zh-CN"/>
              </w:rPr>
            </w:pPr>
            <w:r>
              <w:rPr>
                <w:noProof/>
                <w:lang w:eastAsia="zh-CN"/>
              </w:rPr>
              <w:t>In Carrier leakage, In-band emission and Spurious emission, Inner_Partial allocations are used.</w:t>
            </w:r>
          </w:p>
          <w:p w14:paraId="520AC8FC" w14:textId="0B60A347" w:rsidR="00050E95" w:rsidRDefault="00050E95" w:rsidP="00050E95">
            <w:pPr>
              <w:pStyle w:val="CRCoverPage"/>
              <w:numPr>
                <w:ilvl w:val="0"/>
                <w:numId w:val="29"/>
              </w:numPr>
              <w:spacing w:after="0"/>
              <w:rPr>
                <w:noProof/>
                <w:lang w:eastAsia="zh-CN"/>
              </w:rPr>
            </w:pPr>
            <w:r>
              <w:rPr>
                <w:noProof/>
                <w:lang w:eastAsia="zh-CN"/>
              </w:rPr>
              <w:t>Correcting the general RB allocation table in section 6.</w:t>
            </w:r>
          </w:p>
          <w:p w14:paraId="7C05F97A" w14:textId="77777777" w:rsidR="00857513" w:rsidRDefault="00945196" w:rsidP="00154968">
            <w:pPr>
              <w:pStyle w:val="CRCoverPage"/>
              <w:numPr>
                <w:ilvl w:val="0"/>
                <w:numId w:val="32"/>
              </w:numPr>
              <w:spacing w:after="0"/>
              <w:rPr>
                <w:noProof/>
                <w:lang w:eastAsia="zh-CN"/>
              </w:rPr>
            </w:pPr>
            <w:r>
              <w:rPr>
                <w:noProof/>
                <w:lang w:eastAsia="zh-CN"/>
              </w:rPr>
              <w:t>Change inner full configuration of 100MHz, 120kHz, DFT-s-OFDM to 20@23 to reflect the reference waveform defined in 6.2.2.0.</w:t>
            </w:r>
          </w:p>
          <w:p w14:paraId="438C5F13" w14:textId="5B7A0A01" w:rsidR="00945196" w:rsidRDefault="00945196" w:rsidP="00154968">
            <w:pPr>
              <w:pStyle w:val="CRCoverPage"/>
              <w:numPr>
                <w:ilvl w:val="0"/>
                <w:numId w:val="32"/>
              </w:numPr>
              <w:spacing w:after="0"/>
              <w:rPr>
                <w:noProof/>
                <w:lang w:eastAsia="zh-CN"/>
              </w:rPr>
            </w:pPr>
            <w:r>
              <w:rPr>
                <w:noProof/>
                <w:lang w:eastAsia="zh-CN"/>
              </w:rPr>
              <w:t>Chan</w:t>
            </w:r>
            <w:r w:rsidR="00995623">
              <w:rPr>
                <w:noProof/>
                <w:lang w:eastAsia="zh-CN"/>
              </w:rPr>
              <w:t>g</w:t>
            </w:r>
            <w:r>
              <w:rPr>
                <w:noProof/>
                <w:lang w:eastAsia="zh-CN"/>
              </w:rPr>
              <w:t>e Inner_full of 300MHz to 66RB.</w:t>
            </w:r>
          </w:p>
          <w:p w14:paraId="31C656EC" w14:textId="1D22C67D" w:rsidR="00392A66" w:rsidRPr="00945196" w:rsidRDefault="00392A66" w:rsidP="00154968">
            <w:pPr>
              <w:pStyle w:val="CRCoverPage"/>
              <w:numPr>
                <w:ilvl w:val="0"/>
                <w:numId w:val="32"/>
              </w:numPr>
              <w:spacing w:after="0"/>
              <w:rPr>
                <w:noProof/>
                <w:lang w:eastAsia="zh-CN"/>
              </w:rPr>
            </w:pPr>
            <w:r>
              <w:rPr>
                <w:noProof/>
                <w:lang w:eastAsia="zh-CN"/>
              </w:rPr>
              <w:t>Adding notes to reflect the difference in requirements between R15 and 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AA4F9" w:rsidR="001E41F3" w:rsidRDefault="00343713">
            <w:pPr>
              <w:pStyle w:val="CRCoverPage"/>
              <w:spacing w:after="0"/>
              <w:ind w:left="100"/>
              <w:rPr>
                <w:noProof/>
              </w:rPr>
            </w:pPr>
            <w:r>
              <w:rPr>
                <w:noProof/>
                <w:lang w:eastAsia="zh-CN"/>
              </w:rPr>
              <w:t>Test condition is not set up properly. UE might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73809" w:rsidR="001E41F3" w:rsidRDefault="00F2584E" w:rsidP="00F2584E">
            <w:pPr>
              <w:pStyle w:val="CRCoverPage"/>
              <w:spacing w:after="0"/>
              <w:ind w:left="100"/>
              <w:rPr>
                <w:noProof/>
                <w:lang w:eastAsia="zh-CN"/>
              </w:rPr>
            </w:pPr>
            <w:r>
              <w:rPr>
                <w:rFonts w:hint="eastAsia"/>
                <w:noProof/>
                <w:lang w:eastAsia="zh-CN"/>
              </w:rPr>
              <w:t>6</w:t>
            </w:r>
            <w:r>
              <w:rPr>
                <w:noProof/>
                <w:lang w:eastAsia="zh-CN"/>
              </w:rPr>
              <w:t>.1, 6.4.2.2, 6.4.2.3, 6.4A.2.2.1, 6.4A.2.2.2, 6.4A.2.2.3, 6.4A.2.2.4, 6.4A.2.2.5, 6.4A.2.2.6, 6.4A.2.2.7, 6.4A.2.3.1, 6.4A.2.3.2, 6.4A.2.3.3, 6.4A.2.3.4, 6.4A.2.3.5, 6.4A.2.3.6, 6.4A.2.3.7,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4F3AFF" w14:textId="342307FE" w:rsidR="00ED5254" w:rsidRPr="00ED5254" w:rsidRDefault="00ED5254">
            <w:pPr>
              <w:pStyle w:val="CRCoverPage"/>
              <w:spacing w:after="0"/>
              <w:ind w:left="100"/>
              <w:rPr>
                <w:noProof/>
                <w:highlight w:val="yellow"/>
              </w:rPr>
            </w:pPr>
            <w:r w:rsidRPr="00ED5254">
              <w:rPr>
                <w:noProof/>
                <w:highlight w:val="yellow"/>
              </w:rPr>
              <w:t>R1: Mis-uploaded without any change</w:t>
            </w:r>
          </w:p>
          <w:p w14:paraId="1DD184C7" w14:textId="77777777" w:rsidR="008863B9" w:rsidRDefault="00FA6C39" w:rsidP="00AA0709">
            <w:pPr>
              <w:pStyle w:val="CRCoverPage"/>
              <w:spacing w:after="0"/>
              <w:ind w:left="100"/>
              <w:rPr>
                <w:noProof/>
              </w:rPr>
            </w:pPr>
            <w:r w:rsidRPr="00FA6C39">
              <w:rPr>
                <w:noProof/>
                <w:highlight w:val="green"/>
              </w:rPr>
              <w:t xml:space="preserve">R2: </w:t>
            </w:r>
            <w:r w:rsidR="00AA0709">
              <w:rPr>
                <w:noProof/>
                <w:highlight w:val="green"/>
              </w:rPr>
              <w:t>Adding Keysight as co-source</w:t>
            </w:r>
          </w:p>
          <w:p w14:paraId="6ACA4173" w14:textId="1DF752BC" w:rsidR="00BB592F" w:rsidRDefault="00BB592F" w:rsidP="00AA0709">
            <w:pPr>
              <w:pStyle w:val="CRCoverPage"/>
              <w:spacing w:after="0"/>
              <w:ind w:left="100"/>
              <w:rPr>
                <w:noProof/>
                <w:lang w:eastAsia="zh-CN"/>
              </w:rPr>
            </w:pPr>
            <w:bookmarkStart w:id="1" w:name="_GoBack"/>
            <w:bookmarkEnd w:id="1"/>
            <w:r w:rsidRPr="00BB592F">
              <w:rPr>
                <w:noProof/>
                <w:highlight w:val="green"/>
              </w:rPr>
              <w:t>Merging changes in 6.5.3.3 into R5-211231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EED13FA" w14:textId="77777777" w:rsidR="00F47ACE" w:rsidRPr="00D55B52" w:rsidRDefault="00F47ACE" w:rsidP="00F47ACE">
      <w:pPr>
        <w:pStyle w:val="2"/>
        <w:rPr>
          <w:rFonts w:eastAsia="宋体"/>
        </w:rPr>
      </w:pPr>
      <w:bookmarkStart w:id="2" w:name="_Toc21026388"/>
      <w:bookmarkStart w:id="3" w:name="_Toc27743641"/>
      <w:bookmarkStart w:id="4" w:name="_Toc36196785"/>
      <w:bookmarkStart w:id="5" w:name="_Toc36197477"/>
      <w:bookmarkStart w:id="6" w:name="_Toc43898142"/>
      <w:bookmarkStart w:id="7" w:name="_Toc52550633"/>
      <w:r w:rsidRPr="00D55B52">
        <w:t>6.1</w:t>
      </w:r>
      <w:r w:rsidRPr="00D55B52">
        <w:tab/>
        <w:t>General</w:t>
      </w:r>
      <w:bookmarkEnd w:id="2"/>
      <w:bookmarkEnd w:id="3"/>
      <w:bookmarkEnd w:id="4"/>
      <w:bookmarkEnd w:id="5"/>
      <w:bookmarkEnd w:id="6"/>
      <w:bookmarkEnd w:id="7"/>
    </w:p>
    <w:p w14:paraId="582421DB" w14:textId="77777777" w:rsidR="00F47ACE" w:rsidRPr="00D55B52" w:rsidRDefault="00F47ACE" w:rsidP="00F47ACE">
      <w:pPr>
        <w:pStyle w:val="EditorsNote"/>
      </w:pPr>
      <w:r w:rsidRPr="00D55B52">
        <w:t>Editor’s Note: Test configurations/environments that require new spherical scan shall be included in test procedure section and identifying such scenarios is currently FFS and owned by RAN5.</w:t>
      </w:r>
    </w:p>
    <w:p w14:paraId="7D33A5B2" w14:textId="77777777" w:rsidR="00F47ACE" w:rsidRPr="00D55B52" w:rsidRDefault="00F47ACE" w:rsidP="00F47ACE">
      <w:r w:rsidRPr="00D55B52">
        <w:t>Unless otherwise stated, the transmitter characteristics are specified over the air (OTA) with a single or multiple transmit chains.</w:t>
      </w:r>
    </w:p>
    <w:p w14:paraId="4168A762" w14:textId="77777777" w:rsidR="00F47ACE" w:rsidRPr="00D55B52" w:rsidRDefault="00F47ACE" w:rsidP="00F47ACE">
      <w:r w:rsidRPr="00D55B52">
        <w:rPr>
          <w:lang w:eastAsia="zh-CN"/>
        </w:rPr>
        <w:t xml:space="preserve">Unless otherwise stated, for power class 3 UEs, the beam correspondence side condition for SSB and CSI-RS specified in </w:t>
      </w:r>
      <w:proofErr w:type="spellStart"/>
      <w:r w:rsidRPr="00D55B52">
        <w:rPr>
          <w:lang w:eastAsia="zh-CN"/>
        </w:rPr>
        <w:t>subclause</w:t>
      </w:r>
      <w:proofErr w:type="spellEnd"/>
      <w:r w:rsidRPr="00D55B52">
        <w:rPr>
          <w:lang w:eastAsia="zh-CN"/>
        </w:rPr>
        <w:t xml:space="preserve"> 6.6.4 shall apply to the transmission tests.</w:t>
      </w:r>
    </w:p>
    <w:p w14:paraId="66EA2F0B" w14:textId="77777777" w:rsidR="00F47ACE" w:rsidRPr="00D55B52" w:rsidRDefault="00F47ACE" w:rsidP="00F47ACE">
      <w:bookmarkStart w:id="8" w:name="_Hlk22228732"/>
      <w:r w:rsidRPr="00D55B52">
        <w:rPr>
          <w:rFonts w:eastAsia="Malgun Gothic"/>
        </w:rPr>
        <w:t xml:space="preserve">Transmitter requirements for CA operation apply only when </w:t>
      </w:r>
      <w:r w:rsidRPr="00D55B52">
        <w:t>the DMRS initialization parameters (including the case when the UE applies cell ID as DMRS scrambling ID) are different across all CCs. The UE may use higher MPR values outside this limitation.</w:t>
      </w:r>
    </w:p>
    <w:p w14:paraId="411BAE09" w14:textId="77777777" w:rsidR="00F47ACE" w:rsidRPr="00D55B52" w:rsidRDefault="00F47ACE" w:rsidP="00F47ACE">
      <w:r w:rsidRPr="00D55B52">
        <w:rPr>
          <w:rFonts w:eastAsia="Malgun Gothic"/>
        </w:rPr>
        <w:t xml:space="preserve">Transmitter requirements for UL MIMO operation apply when the UE transmits on 2 ports on the same CDM group. The </w:t>
      </w:r>
      <w:r w:rsidRPr="00D55B52">
        <w:t>UE may use higher MPR values outside this limitation.</w:t>
      </w:r>
      <w:bookmarkEnd w:id="8"/>
    </w:p>
    <w:p w14:paraId="5DF05E78" w14:textId="77777777" w:rsidR="00F47ACE" w:rsidRPr="00D55B52" w:rsidRDefault="00F47ACE" w:rsidP="00F47ACE">
      <w:r w:rsidRPr="00D55B52">
        <w:t xml:space="preserve">For </w:t>
      </w:r>
      <w:proofErr w:type="spellStart"/>
      <w:proofErr w:type="gramStart"/>
      <w:r w:rsidRPr="00D55B52">
        <w:t>Tx</w:t>
      </w:r>
      <w:proofErr w:type="spellEnd"/>
      <w:proofErr w:type="gramEnd"/>
      <w:r w:rsidRPr="00D55B52">
        <w:t xml:space="preserve"> test cases the identified beam peak direction can be stored and reused for a device under test in various configurations/environments for the full duration of device testing as long as beam peak direction is the same. </w:t>
      </w:r>
    </w:p>
    <w:p w14:paraId="6964FB35" w14:textId="77777777" w:rsidR="00F47ACE" w:rsidRPr="00D55B52" w:rsidRDefault="00F47ACE" w:rsidP="00F47ACE">
      <w:r w:rsidRPr="00D55B52">
        <w:t>Unless otherwise stated, Channel Bandwidth shall be prioritized in the selecting of test points. Subcarrier spacing shall be selected after Test Channel Bandwidth is selected.</w:t>
      </w:r>
    </w:p>
    <w:p w14:paraId="62060362" w14:textId="77777777" w:rsidR="00F47ACE" w:rsidRPr="00D55B52" w:rsidRDefault="00F47ACE" w:rsidP="00F47ACE">
      <w:r w:rsidRPr="00D55B52">
        <w:t>Uplink RB allocations given in Table 6.1-1 are used throughout this section, unless otherwise stated by the test case.</w:t>
      </w:r>
    </w:p>
    <w:p w14:paraId="1BBCAC5B" w14:textId="77777777" w:rsidR="00F47ACE" w:rsidRPr="00D55B52" w:rsidRDefault="00F47ACE" w:rsidP="00F47ACE">
      <w:bookmarkStart w:id="9" w:name="_Hlk11431326"/>
      <w:r w:rsidRPr="00D55B52">
        <w:rPr>
          <w:lang w:eastAsia="zh-CN"/>
        </w:rPr>
        <w:t xml:space="preserve">The UE under test shall be pre-configured with UL </w:t>
      </w:r>
      <w:proofErr w:type="spellStart"/>
      <w:proofErr w:type="gramStart"/>
      <w:r w:rsidRPr="00D55B52">
        <w:rPr>
          <w:lang w:eastAsia="zh-CN"/>
        </w:rPr>
        <w:t>Tx</w:t>
      </w:r>
      <w:proofErr w:type="spellEnd"/>
      <w:proofErr w:type="gramEnd"/>
      <w:r w:rsidRPr="00D55B52">
        <w:rPr>
          <w:lang w:eastAsia="zh-CN"/>
        </w:rPr>
        <w:t xml:space="preserve"> diversity schemes disabled to account for single polarization System Simulator (SS) in the test environment. The UE under test may transmit with dual polarization.</w:t>
      </w:r>
      <w:bookmarkEnd w:id="9"/>
    </w:p>
    <w:p w14:paraId="302CEC29" w14:textId="4AE57217" w:rsidR="00F47ACE" w:rsidRPr="00D55B52" w:rsidRDefault="00F47ACE" w:rsidP="00F47ACE">
      <w:pPr>
        <w:pStyle w:val="TH"/>
      </w:pPr>
      <w:r w:rsidRPr="00D55B52">
        <w:lastRenderedPageBreak/>
        <w:t>Table 6.1-1: Common Uplink Configuration PC</w:t>
      </w:r>
      <w:r w:rsidRPr="00D55B52">
        <w:rPr>
          <w:lang w:eastAsia="zh-CN"/>
        </w:rPr>
        <w:t xml:space="preserve">2, </w:t>
      </w:r>
      <w:r w:rsidRPr="00D55B52">
        <w:t>for PC3</w:t>
      </w:r>
      <w:r w:rsidRPr="00D55B52">
        <w:rPr>
          <w:lang w:eastAsia="zh-CN"/>
        </w:rPr>
        <w:t xml:space="preserve"> and </w:t>
      </w:r>
      <w:r w:rsidRPr="00D55B52">
        <w:t>PC</w:t>
      </w:r>
      <w:r w:rsidRPr="00D55B52">
        <w:rPr>
          <w:lang w:eastAsia="zh-CN"/>
        </w:rPr>
        <w:t>4</w:t>
      </w: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3"/>
        <w:gridCol w:w="1013"/>
        <w:gridCol w:w="1065"/>
        <w:gridCol w:w="965"/>
        <w:gridCol w:w="967"/>
        <w:gridCol w:w="1052"/>
        <w:gridCol w:w="969"/>
        <w:gridCol w:w="1144"/>
        <w:gridCol w:w="1139"/>
      </w:tblGrid>
      <w:tr w:rsidR="00F47ACE" w:rsidRPr="00D55B52" w14:paraId="7C32DBD6" w14:textId="77777777" w:rsidTr="00FA431D">
        <w:trPr>
          <w:trHeight w:val="300"/>
        </w:trPr>
        <w:tc>
          <w:tcPr>
            <w:tcW w:w="590" w:type="pct"/>
            <w:vMerge w:val="restart"/>
            <w:shd w:val="clear" w:color="auto" w:fill="auto"/>
            <w:vAlign w:val="center"/>
          </w:tcPr>
          <w:p w14:paraId="466CB736" w14:textId="77777777" w:rsidR="00F47ACE" w:rsidRPr="00D55B52" w:rsidRDefault="00F47ACE" w:rsidP="00FA431D">
            <w:pPr>
              <w:pStyle w:val="TAH"/>
            </w:pPr>
            <w:r w:rsidRPr="00D55B52">
              <w:t>Channel Bandwidth</w:t>
            </w:r>
          </w:p>
        </w:tc>
        <w:tc>
          <w:tcPr>
            <w:tcW w:w="537" w:type="pct"/>
            <w:vMerge w:val="restart"/>
            <w:shd w:val="clear" w:color="auto" w:fill="auto"/>
            <w:vAlign w:val="center"/>
          </w:tcPr>
          <w:p w14:paraId="53BD760C" w14:textId="77777777" w:rsidR="00F47ACE" w:rsidRPr="00D55B52" w:rsidRDefault="00F47ACE" w:rsidP="00FA431D">
            <w:pPr>
              <w:pStyle w:val="TAH"/>
            </w:pPr>
            <w:r w:rsidRPr="00D55B52">
              <w:t>SCS(kHz)</w:t>
            </w:r>
          </w:p>
        </w:tc>
        <w:tc>
          <w:tcPr>
            <w:tcW w:w="565" w:type="pct"/>
            <w:vMerge w:val="restart"/>
            <w:vAlign w:val="center"/>
          </w:tcPr>
          <w:p w14:paraId="266685A0" w14:textId="77777777" w:rsidR="00F47ACE" w:rsidRPr="00D55B52" w:rsidRDefault="00F47ACE" w:rsidP="00FA431D">
            <w:pPr>
              <w:pStyle w:val="TAH"/>
            </w:pPr>
            <w:r w:rsidRPr="00D55B52">
              <w:t>OFDM</w:t>
            </w:r>
          </w:p>
        </w:tc>
        <w:tc>
          <w:tcPr>
            <w:tcW w:w="3308" w:type="pct"/>
            <w:gridSpan w:val="6"/>
            <w:shd w:val="clear" w:color="auto" w:fill="auto"/>
            <w:vAlign w:val="center"/>
          </w:tcPr>
          <w:p w14:paraId="462107BE" w14:textId="77777777" w:rsidR="00F47ACE" w:rsidRPr="00D55B52" w:rsidRDefault="00F47ACE" w:rsidP="00FA431D">
            <w:pPr>
              <w:pStyle w:val="TAH"/>
            </w:pPr>
            <w:r w:rsidRPr="00D55B52">
              <w:t>RB allocation</w:t>
            </w:r>
          </w:p>
        </w:tc>
      </w:tr>
      <w:tr w:rsidR="00F47ACE" w:rsidRPr="00D55B52" w14:paraId="4595A40F" w14:textId="77777777" w:rsidTr="00FA431D">
        <w:trPr>
          <w:cantSplit/>
          <w:trHeight w:val="1731"/>
        </w:trPr>
        <w:tc>
          <w:tcPr>
            <w:tcW w:w="590" w:type="pct"/>
            <w:vMerge/>
            <w:shd w:val="clear" w:color="auto" w:fill="auto"/>
            <w:vAlign w:val="center"/>
          </w:tcPr>
          <w:p w14:paraId="46289C73" w14:textId="77777777" w:rsidR="00F47ACE" w:rsidRPr="00D55B52" w:rsidRDefault="00F47ACE" w:rsidP="00FA431D">
            <w:pPr>
              <w:pStyle w:val="TAH"/>
            </w:pPr>
          </w:p>
        </w:tc>
        <w:tc>
          <w:tcPr>
            <w:tcW w:w="537" w:type="pct"/>
            <w:vMerge/>
            <w:shd w:val="clear" w:color="auto" w:fill="auto"/>
            <w:vAlign w:val="center"/>
          </w:tcPr>
          <w:p w14:paraId="1F06BD6C" w14:textId="77777777" w:rsidR="00F47ACE" w:rsidRPr="00D55B52" w:rsidRDefault="00F47ACE" w:rsidP="00FA431D">
            <w:pPr>
              <w:pStyle w:val="TAH"/>
            </w:pPr>
          </w:p>
        </w:tc>
        <w:tc>
          <w:tcPr>
            <w:tcW w:w="565" w:type="pct"/>
            <w:vMerge/>
          </w:tcPr>
          <w:p w14:paraId="609DA350" w14:textId="77777777" w:rsidR="00F47ACE" w:rsidRPr="00D55B52" w:rsidRDefault="00F47ACE" w:rsidP="00FA431D">
            <w:pPr>
              <w:pStyle w:val="TAH"/>
            </w:pPr>
          </w:p>
        </w:tc>
        <w:tc>
          <w:tcPr>
            <w:tcW w:w="512" w:type="pct"/>
            <w:shd w:val="clear" w:color="auto" w:fill="auto"/>
            <w:textDirection w:val="btLr"/>
            <w:vAlign w:val="center"/>
          </w:tcPr>
          <w:p w14:paraId="1A8F0E0E" w14:textId="77777777" w:rsidR="00F47ACE" w:rsidRPr="00D55B52" w:rsidRDefault="00F47ACE" w:rsidP="00FA431D">
            <w:pPr>
              <w:pStyle w:val="TAH"/>
              <w:ind w:left="113" w:right="113"/>
            </w:pPr>
            <w:proofErr w:type="spellStart"/>
            <w:r w:rsidRPr="00D55B52">
              <w:t>Outer_Full</w:t>
            </w:r>
            <w:proofErr w:type="spellEnd"/>
          </w:p>
        </w:tc>
        <w:tc>
          <w:tcPr>
            <w:tcW w:w="513" w:type="pct"/>
            <w:shd w:val="clear" w:color="auto" w:fill="auto"/>
            <w:textDirection w:val="btLr"/>
            <w:vAlign w:val="center"/>
          </w:tcPr>
          <w:p w14:paraId="7D1AE854" w14:textId="77777777" w:rsidR="00F47ACE" w:rsidRPr="00D55B52" w:rsidRDefault="00F47ACE" w:rsidP="00FA431D">
            <w:pPr>
              <w:pStyle w:val="TAH"/>
              <w:ind w:left="113" w:right="113"/>
            </w:pPr>
            <w:r w:rsidRPr="00D55B52">
              <w:t>Outer_1RB_Left</w:t>
            </w:r>
          </w:p>
        </w:tc>
        <w:tc>
          <w:tcPr>
            <w:tcW w:w="558" w:type="pct"/>
            <w:shd w:val="clear" w:color="auto" w:fill="auto"/>
            <w:textDirection w:val="btLr"/>
            <w:vAlign w:val="center"/>
          </w:tcPr>
          <w:p w14:paraId="0C4FD608" w14:textId="77777777" w:rsidR="00F47ACE" w:rsidRPr="00D55B52" w:rsidRDefault="00F47ACE" w:rsidP="00FA431D">
            <w:pPr>
              <w:pStyle w:val="TAH"/>
              <w:ind w:left="113" w:right="113"/>
            </w:pPr>
            <w:r w:rsidRPr="00D55B52">
              <w:t>Outer_1RB_Right</w:t>
            </w:r>
          </w:p>
        </w:tc>
        <w:tc>
          <w:tcPr>
            <w:tcW w:w="514" w:type="pct"/>
            <w:textDirection w:val="btLr"/>
            <w:vAlign w:val="center"/>
          </w:tcPr>
          <w:p w14:paraId="6DD29997" w14:textId="77777777" w:rsidR="00F47ACE" w:rsidRPr="00D55B52" w:rsidRDefault="00F47ACE" w:rsidP="00FA431D">
            <w:pPr>
              <w:pStyle w:val="TAH"/>
              <w:ind w:left="113" w:right="113"/>
            </w:pPr>
            <w:proofErr w:type="spellStart"/>
            <w:r w:rsidRPr="00D55B52">
              <w:t>Inner_Full</w:t>
            </w:r>
            <w:proofErr w:type="spellEnd"/>
            <w:r w:rsidRPr="00D55B52">
              <w:t xml:space="preserve"> (Note 1)</w:t>
            </w:r>
          </w:p>
        </w:tc>
        <w:tc>
          <w:tcPr>
            <w:tcW w:w="607" w:type="pct"/>
            <w:textDirection w:val="btLr"/>
            <w:vAlign w:val="center"/>
          </w:tcPr>
          <w:p w14:paraId="435B27E5" w14:textId="5073C973" w:rsidR="00F47ACE" w:rsidRPr="00D55B52" w:rsidRDefault="00F47ACE" w:rsidP="00FA431D">
            <w:pPr>
              <w:pStyle w:val="TAH"/>
              <w:ind w:left="113" w:right="113"/>
            </w:pPr>
            <w:proofErr w:type="spellStart"/>
            <w:r w:rsidRPr="00D55B52">
              <w:t>Inner_</w:t>
            </w:r>
            <w:ins w:id="10" w:author="Huawei" w:date="2021-01-19T18:58:00Z">
              <w:r w:rsidR="0075641F">
                <w:t>Partial</w:t>
              </w:r>
            </w:ins>
            <w:del w:id="11" w:author="Huawei" w:date="2021-01-19T18:58:00Z">
              <w:r w:rsidRPr="00D55B52" w:rsidDel="0075641F">
                <w:delText>1RB</w:delText>
              </w:r>
            </w:del>
            <w:r w:rsidRPr="00D55B52">
              <w:t>_Left</w:t>
            </w:r>
            <w:proofErr w:type="spellEnd"/>
          </w:p>
        </w:tc>
        <w:tc>
          <w:tcPr>
            <w:tcW w:w="604" w:type="pct"/>
            <w:textDirection w:val="btLr"/>
            <w:vAlign w:val="center"/>
          </w:tcPr>
          <w:p w14:paraId="1B1667B7" w14:textId="08EF40D9" w:rsidR="00F47ACE" w:rsidRPr="00D55B52" w:rsidRDefault="00F47ACE" w:rsidP="00FA431D">
            <w:pPr>
              <w:pStyle w:val="TAH"/>
              <w:ind w:left="113" w:right="113"/>
            </w:pPr>
            <w:proofErr w:type="spellStart"/>
            <w:r w:rsidRPr="00D55B52">
              <w:t>Inner_</w:t>
            </w:r>
            <w:ins w:id="12" w:author="Huawei" w:date="2021-01-19T18:58:00Z">
              <w:r w:rsidR="0075641F">
                <w:t>Partial</w:t>
              </w:r>
            </w:ins>
            <w:del w:id="13" w:author="Huawei" w:date="2021-01-19T18:58:00Z">
              <w:r w:rsidRPr="00D55B52" w:rsidDel="0075641F">
                <w:delText>1RB</w:delText>
              </w:r>
            </w:del>
            <w:r w:rsidRPr="00D55B52">
              <w:t>_Right</w:t>
            </w:r>
            <w:proofErr w:type="spellEnd"/>
          </w:p>
        </w:tc>
      </w:tr>
      <w:tr w:rsidR="00F47ACE" w:rsidRPr="00D55B52" w14:paraId="6D9F2647" w14:textId="77777777" w:rsidTr="00FA431D">
        <w:trPr>
          <w:trHeight w:val="150"/>
        </w:trPr>
        <w:tc>
          <w:tcPr>
            <w:tcW w:w="590" w:type="pct"/>
            <w:vMerge w:val="restart"/>
            <w:shd w:val="clear" w:color="auto" w:fill="auto"/>
            <w:vAlign w:val="center"/>
            <w:hideMark/>
          </w:tcPr>
          <w:p w14:paraId="18C39F5B" w14:textId="77777777" w:rsidR="00F47ACE" w:rsidRPr="00D55B52" w:rsidRDefault="00F47ACE" w:rsidP="00FA431D">
            <w:pPr>
              <w:pStyle w:val="TAH"/>
            </w:pPr>
            <w:r w:rsidRPr="00D55B52">
              <w:t>50MHz</w:t>
            </w:r>
          </w:p>
        </w:tc>
        <w:tc>
          <w:tcPr>
            <w:tcW w:w="537" w:type="pct"/>
            <w:vMerge w:val="restart"/>
            <w:shd w:val="clear" w:color="auto" w:fill="auto"/>
            <w:vAlign w:val="center"/>
            <w:hideMark/>
          </w:tcPr>
          <w:p w14:paraId="23C5199C" w14:textId="77777777" w:rsidR="00F47ACE" w:rsidRPr="00D55B52" w:rsidRDefault="00F47ACE" w:rsidP="00FA431D">
            <w:pPr>
              <w:pStyle w:val="TAC"/>
            </w:pPr>
            <w:r w:rsidRPr="00D55B52">
              <w:t>60</w:t>
            </w:r>
          </w:p>
        </w:tc>
        <w:tc>
          <w:tcPr>
            <w:tcW w:w="565" w:type="pct"/>
          </w:tcPr>
          <w:p w14:paraId="5B744E50" w14:textId="77777777" w:rsidR="00F47ACE" w:rsidRPr="00D55B52" w:rsidRDefault="00F47ACE" w:rsidP="00FA431D">
            <w:pPr>
              <w:pStyle w:val="TAC"/>
            </w:pPr>
            <w:r w:rsidRPr="00D55B52">
              <w:t>DFT-s</w:t>
            </w:r>
          </w:p>
        </w:tc>
        <w:tc>
          <w:tcPr>
            <w:tcW w:w="512" w:type="pct"/>
            <w:shd w:val="clear" w:color="auto" w:fill="auto"/>
          </w:tcPr>
          <w:p w14:paraId="17ED2855" w14:textId="77777777" w:rsidR="00F47ACE" w:rsidRPr="00D55B52" w:rsidRDefault="00F47ACE" w:rsidP="00FA431D">
            <w:pPr>
              <w:pStyle w:val="TAC"/>
            </w:pPr>
            <w:r w:rsidRPr="00D55B52">
              <w:t>64@0</w:t>
            </w:r>
          </w:p>
        </w:tc>
        <w:tc>
          <w:tcPr>
            <w:tcW w:w="513" w:type="pct"/>
            <w:shd w:val="clear" w:color="auto" w:fill="auto"/>
          </w:tcPr>
          <w:p w14:paraId="0031137C" w14:textId="77777777" w:rsidR="00F47ACE" w:rsidRPr="00D55B52" w:rsidRDefault="00F47ACE" w:rsidP="00FA431D">
            <w:pPr>
              <w:pStyle w:val="TAC"/>
            </w:pPr>
            <w:r w:rsidRPr="00D55B52">
              <w:t>1@0</w:t>
            </w:r>
          </w:p>
        </w:tc>
        <w:tc>
          <w:tcPr>
            <w:tcW w:w="558" w:type="pct"/>
            <w:shd w:val="clear" w:color="auto" w:fill="auto"/>
          </w:tcPr>
          <w:p w14:paraId="75C51DE9" w14:textId="77777777" w:rsidR="00F47ACE" w:rsidRPr="00D55B52" w:rsidRDefault="00F47ACE" w:rsidP="00FA431D">
            <w:pPr>
              <w:pStyle w:val="TAC"/>
            </w:pPr>
            <w:r w:rsidRPr="00D55B52">
              <w:t>1@65</w:t>
            </w:r>
          </w:p>
        </w:tc>
        <w:tc>
          <w:tcPr>
            <w:tcW w:w="514" w:type="pct"/>
            <w:vAlign w:val="center"/>
          </w:tcPr>
          <w:p w14:paraId="261977BF" w14:textId="4BFEBBC0" w:rsidR="00F47ACE" w:rsidRPr="00D55B52" w:rsidRDefault="00F47ACE" w:rsidP="00FA431D">
            <w:pPr>
              <w:pStyle w:val="TAC"/>
            </w:pPr>
            <w:r w:rsidRPr="00D55B52">
              <w:t>20@22</w:t>
            </w:r>
          </w:p>
        </w:tc>
        <w:tc>
          <w:tcPr>
            <w:tcW w:w="607" w:type="pct"/>
            <w:vAlign w:val="center"/>
          </w:tcPr>
          <w:p w14:paraId="3A13A53E" w14:textId="52E86BB6" w:rsidR="00F47ACE" w:rsidRPr="00D55B52" w:rsidRDefault="0075641F" w:rsidP="00FA431D">
            <w:pPr>
              <w:pStyle w:val="TAC"/>
            </w:pPr>
            <w:ins w:id="14" w:author="Huawei" w:date="2021-01-19T18:59:00Z">
              <w:r>
                <w:t>4</w:t>
              </w:r>
            </w:ins>
            <w:del w:id="15" w:author="Huawei" w:date="2021-01-19T18:59:00Z">
              <w:r w:rsidR="00F47ACE" w:rsidRPr="00D55B52" w:rsidDel="0075641F">
                <w:delText>1</w:delText>
              </w:r>
            </w:del>
            <w:r w:rsidR="00F47ACE" w:rsidRPr="00D55B52">
              <w:t>@22</w:t>
            </w:r>
          </w:p>
        </w:tc>
        <w:tc>
          <w:tcPr>
            <w:tcW w:w="604" w:type="pct"/>
            <w:vAlign w:val="center"/>
          </w:tcPr>
          <w:p w14:paraId="1EB7009C" w14:textId="6AFE85D4" w:rsidR="00F47ACE" w:rsidRPr="00D55B52" w:rsidRDefault="0075641F" w:rsidP="00FA431D">
            <w:pPr>
              <w:pStyle w:val="TAC"/>
            </w:pPr>
            <w:ins w:id="16" w:author="Huawei" w:date="2021-01-19T18:59:00Z">
              <w:r>
                <w:t>4</w:t>
              </w:r>
            </w:ins>
            <w:del w:id="17" w:author="Huawei" w:date="2021-01-19T18:59:00Z">
              <w:r w:rsidR="00F47ACE" w:rsidRPr="00D55B52" w:rsidDel="0075641F">
                <w:delText>1</w:delText>
              </w:r>
            </w:del>
            <w:r w:rsidR="00F47ACE" w:rsidRPr="00D55B52">
              <w:t>@</w:t>
            </w:r>
            <w:ins w:id="18" w:author="Huawei" w:date="2021-01-19T19:01:00Z">
              <w:r>
                <w:t>40</w:t>
              </w:r>
            </w:ins>
            <w:del w:id="19" w:author="Huawei" w:date="2021-01-19T19:01:00Z">
              <w:r w:rsidR="00F47ACE" w:rsidRPr="00D55B52" w:rsidDel="0075641F">
                <w:delText>43</w:delText>
              </w:r>
            </w:del>
          </w:p>
        </w:tc>
      </w:tr>
      <w:tr w:rsidR="00F47ACE" w:rsidRPr="00D55B52" w14:paraId="0569141E" w14:textId="77777777" w:rsidTr="00FA431D">
        <w:trPr>
          <w:trHeight w:val="150"/>
        </w:trPr>
        <w:tc>
          <w:tcPr>
            <w:tcW w:w="590" w:type="pct"/>
            <w:vMerge/>
            <w:shd w:val="clear" w:color="auto" w:fill="auto"/>
            <w:vAlign w:val="center"/>
          </w:tcPr>
          <w:p w14:paraId="0D8C682F" w14:textId="77777777" w:rsidR="00F47ACE" w:rsidRPr="00D55B52" w:rsidRDefault="00F47ACE" w:rsidP="00FA431D">
            <w:pPr>
              <w:pStyle w:val="TAH"/>
            </w:pPr>
          </w:p>
        </w:tc>
        <w:tc>
          <w:tcPr>
            <w:tcW w:w="537" w:type="pct"/>
            <w:vMerge/>
            <w:shd w:val="clear" w:color="auto" w:fill="auto"/>
            <w:vAlign w:val="center"/>
          </w:tcPr>
          <w:p w14:paraId="5E858640" w14:textId="77777777" w:rsidR="00F47ACE" w:rsidRPr="00D55B52" w:rsidRDefault="00F47ACE" w:rsidP="00FA431D">
            <w:pPr>
              <w:pStyle w:val="TAC"/>
            </w:pPr>
          </w:p>
        </w:tc>
        <w:tc>
          <w:tcPr>
            <w:tcW w:w="565" w:type="pct"/>
          </w:tcPr>
          <w:p w14:paraId="437C2169" w14:textId="77777777" w:rsidR="00F47ACE" w:rsidRPr="00D55B52" w:rsidRDefault="00F47ACE" w:rsidP="00FA431D">
            <w:pPr>
              <w:pStyle w:val="TAC"/>
            </w:pPr>
            <w:r w:rsidRPr="00D55B52">
              <w:t>CP</w:t>
            </w:r>
          </w:p>
        </w:tc>
        <w:tc>
          <w:tcPr>
            <w:tcW w:w="512" w:type="pct"/>
            <w:shd w:val="clear" w:color="auto" w:fill="auto"/>
          </w:tcPr>
          <w:p w14:paraId="0C1AA306" w14:textId="77777777" w:rsidR="00F47ACE" w:rsidRPr="00D55B52" w:rsidRDefault="00F47ACE" w:rsidP="00FA431D">
            <w:pPr>
              <w:pStyle w:val="TAC"/>
            </w:pPr>
            <w:r w:rsidRPr="00D55B52">
              <w:t>66@0</w:t>
            </w:r>
          </w:p>
        </w:tc>
        <w:tc>
          <w:tcPr>
            <w:tcW w:w="513" w:type="pct"/>
            <w:shd w:val="clear" w:color="auto" w:fill="auto"/>
          </w:tcPr>
          <w:p w14:paraId="74ECC38A" w14:textId="77777777" w:rsidR="00F47ACE" w:rsidRPr="00D55B52" w:rsidRDefault="00F47ACE" w:rsidP="00FA431D">
            <w:pPr>
              <w:pStyle w:val="TAC"/>
            </w:pPr>
            <w:r w:rsidRPr="00D55B52">
              <w:t>1@0</w:t>
            </w:r>
          </w:p>
        </w:tc>
        <w:tc>
          <w:tcPr>
            <w:tcW w:w="558" w:type="pct"/>
            <w:shd w:val="clear" w:color="auto" w:fill="auto"/>
          </w:tcPr>
          <w:p w14:paraId="3A168556" w14:textId="77777777" w:rsidR="00F47ACE" w:rsidRPr="00D55B52" w:rsidRDefault="00F47ACE" w:rsidP="00FA431D">
            <w:pPr>
              <w:pStyle w:val="TAC"/>
            </w:pPr>
            <w:r w:rsidRPr="00D55B52">
              <w:t>1@65</w:t>
            </w:r>
          </w:p>
        </w:tc>
        <w:tc>
          <w:tcPr>
            <w:tcW w:w="514" w:type="pct"/>
            <w:vAlign w:val="center"/>
          </w:tcPr>
          <w:p w14:paraId="0D0605FE" w14:textId="77777777" w:rsidR="00F47ACE" w:rsidRPr="00D55B52" w:rsidRDefault="00F47ACE" w:rsidP="00FA431D">
            <w:pPr>
              <w:pStyle w:val="TAC"/>
            </w:pPr>
            <w:r w:rsidRPr="00D55B52">
              <w:t>22@22</w:t>
            </w:r>
          </w:p>
        </w:tc>
        <w:tc>
          <w:tcPr>
            <w:tcW w:w="607" w:type="pct"/>
            <w:vAlign w:val="center"/>
          </w:tcPr>
          <w:p w14:paraId="3B209B45" w14:textId="3978F6A4" w:rsidR="00F47ACE" w:rsidRPr="00D55B52" w:rsidRDefault="0075641F" w:rsidP="00FA431D">
            <w:pPr>
              <w:pStyle w:val="TAC"/>
            </w:pPr>
            <w:ins w:id="20" w:author="Huawei" w:date="2021-01-19T18:59:00Z">
              <w:r>
                <w:t>4</w:t>
              </w:r>
            </w:ins>
            <w:del w:id="21" w:author="Huawei" w:date="2021-01-19T18:59:00Z">
              <w:r w:rsidR="00F47ACE" w:rsidRPr="00D55B52" w:rsidDel="0075641F">
                <w:delText>1</w:delText>
              </w:r>
            </w:del>
            <w:r w:rsidR="00F47ACE" w:rsidRPr="00D55B52">
              <w:t>@22</w:t>
            </w:r>
          </w:p>
        </w:tc>
        <w:tc>
          <w:tcPr>
            <w:tcW w:w="604" w:type="pct"/>
            <w:vAlign w:val="center"/>
          </w:tcPr>
          <w:p w14:paraId="6CF1702B" w14:textId="42484EFE" w:rsidR="00F47ACE" w:rsidRPr="00D55B52" w:rsidRDefault="0075641F" w:rsidP="00FA431D">
            <w:pPr>
              <w:pStyle w:val="TAC"/>
            </w:pPr>
            <w:ins w:id="22" w:author="Huawei" w:date="2021-01-19T18:59:00Z">
              <w:r>
                <w:t>4</w:t>
              </w:r>
            </w:ins>
            <w:del w:id="23" w:author="Huawei" w:date="2021-01-19T18:59:00Z">
              <w:r w:rsidR="00F47ACE" w:rsidRPr="00D55B52" w:rsidDel="0075641F">
                <w:delText>1</w:delText>
              </w:r>
            </w:del>
            <w:r w:rsidR="00F47ACE" w:rsidRPr="00D55B52">
              <w:t>@</w:t>
            </w:r>
            <w:ins w:id="24" w:author="Huawei" w:date="2021-01-19T19:01:00Z">
              <w:r>
                <w:t>40</w:t>
              </w:r>
            </w:ins>
            <w:del w:id="25" w:author="Huawei" w:date="2021-01-19T19:01:00Z">
              <w:r w:rsidR="00F47ACE" w:rsidRPr="00D55B52" w:rsidDel="0075641F">
                <w:delText>43</w:delText>
              </w:r>
            </w:del>
          </w:p>
        </w:tc>
      </w:tr>
      <w:tr w:rsidR="00F47ACE" w:rsidRPr="00D55B52" w14:paraId="4470D355" w14:textId="77777777" w:rsidTr="00FA431D">
        <w:trPr>
          <w:trHeight w:val="143"/>
        </w:trPr>
        <w:tc>
          <w:tcPr>
            <w:tcW w:w="590" w:type="pct"/>
            <w:vMerge/>
            <w:shd w:val="clear" w:color="auto" w:fill="auto"/>
            <w:vAlign w:val="center"/>
            <w:hideMark/>
          </w:tcPr>
          <w:p w14:paraId="2B3564FE" w14:textId="77777777" w:rsidR="00F47ACE" w:rsidRPr="00D55B52" w:rsidRDefault="00F47ACE" w:rsidP="00FA431D">
            <w:pPr>
              <w:pStyle w:val="TAH"/>
            </w:pPr>
          </w:p>
        </w:tc>
        <w:tc>
          <w:tcPr>
            <w:tcW w:w="537" w:type="pct"/>
            <w:vMerge w:val="restart"/>
            <w:shd w:val="clear" w:color="auto" w:fill="auto"/>
            <w:vAlign w:val="center"/>
            <w:hideMark/>
          </w:tcPr>
          <w:p w14:paraId="3A70308D" w14:textId="77777777" w:rsidR="00F47ACE" w:rsidRPr="00D55B52" w:rsidRDefault="00F47ACE" w:rsidP="00FA431D">
            <w:pPr>
              <w:pStyle w:val="TAC"/>
            </w:pPr>
            <w:r w:rsidRPr="00D55B52">
              <w:t>120</w:t>
            </w:r>
          </w:p>
        </w:tc>
        <w:tc>
          <w:tcPr>
            <w:tcW w:w="565" w:type="pct"/>
          </w:tcPr>
          <w:p w14:paraId="7D03679D" w14:textId="77777777" w:rsidR="00F47ACE" w:rsidRPr="00D55B52" w:rsidRDefault="00F47ACE" w:rsidP="00FA431D">
            <w:pPr>
              <w:pStyle w:val="TAC"/>
            </w:pPr>
            <w:r w:rsidRPr="00D55B52">
              <w:t>DFT-s</w:t>
            </w:r>
          </w:p>
        </w:tc>
        <w:tc>
          <w:tcPr>
            <w:tcW w:w="512" w:type="pct"/>
            <w:shd w:val="clear" w:color="auto" w:fill="auto"/>
          </w:tcPr>
          <w:p w14:paraId="06AADC70" w14:textId="77777777" w:rsidR="00F47ACE" w:rsidRPr="00D55B52" w:rsidRDefault="00F47ACE" w:rsidP="00FA431D">
            <w:pPr>
              <w:pStyle w:val="TAC"/>
            </w:pPr>
            <w:r w:rsidRPr="00D55B52">
              <w:t>32@0</w:t>
            </w:r>
          </w:p>
        </w:tc>
        <w:tc>
          <w:tcPr>
            <w:tcW w:w="513" w:type="pct"/>
            <w:shd w:val="clear" w:color="auto" w:fill="auto"/>
          </w:tcPr>
          <w:p w14:paraId="63D76577" w14:textId="77777777" w:rsidR="00F47ACE" w:rsidRPr="00D55B52" w:rsidRDefault="00F47ACE" w:rsidP="00FA431D">
            <w:pPr>
              <w:pStyle w:val="TAC"/>
            </w:pPr>
            <w:r w:rsidRPr="00D55B52">
              <w:t>1@0</w:t>
            </w:r>
          </w:p>
        </w:tc>
        <w:tc>
          <w:tcPr>
            <w:tcW w:w="558" w:type="pct"/>
            <w:shd w:val="clear" w:color="auto" w:fill="auto"/>
          </w:tcPr>
          <w:p w14:paraId="595C6996" w14:textId="77777777" w:rsidR="00F47ACE" w:rsidRPr="00D55B52" w:rsidRDefault="00F47ACE" w:rsidP="00FA431D">
            <w:pPr>
              <w:pStyle w:val="TAC"/>
            </w:pPr>
            <w:r w:rsidRPr="00D55B52">
              <w:t>1@31</w:t>
            </w:r>
          </w:p>
        </w:tc>
        <w:tc>
          <w:tcPr>
            <w:tcW w:w="514" w:type="pct"/>
            <w:vAlign w:val="center"/>
          </w:tcPr>
          <w:p w14:paraId="494B73C9" w14:textId="77777777" w:rsidR="00F47ACE" w:rsidRPr="00D55B52" w:rsidRDefault="00F47ACE" w:rsidP="00FA431D">
            <w:pPr>
              <w:pStyle w:val="TAC"/>
            </w:pPr>
            <w:r w:rsidRPr="00D55B52">
              <w:t>10@11</w:t>
            </w:r>
          </w:p>
        </w:tc>
        <w:tc>
          <w:tcPr>
            <w:tcW w:w="607" w:type="pct"/>
            <w:vAlign w:val="center"/>
          </w:tcPr>
          <w:p w14:paraId="6EA5CD1E" w14:textId="709ABD07" w:rsidR="00F47ACE" w:rsidRPr="00D55B52" w:rsidRDefault="0075641F" w:rsidP="00FA431D">
            <w:pPr>
              <w:pStyle w:val="TAC"/>
            </w:pPr>
            <w:ins w:id="26" w:author="Huawei" w:date="2021-01-19T18:59:00Z">
              <w:r>
                <w:t>4</w:t>
              </w:r>
            </w:ins>
            <w:del w:id="27" w:author="Huawei" w:date="2021-01-19T18:59:00Z">
              <w:r w:rsidR="00F47ACE" w:rsidRPr="00D55B52" w:rsidDel="0075641F">
                <w:delText>1</w:delText>
              </w:r>
            </w:del>
            <w:r w:rsidR="00F47ACE" w:rsidRPr="00D55B52">
              <w:t>@11</w:t>
            </w:r>
          </w:p>
        </w:tc>
        <w:tc>
          <w:tcPr>
            <w:tcW w:w="604" w:type="pct"/>
            <w:vAlign w:val="center"/>
          </w:tcPr>
          <w:p w14:paraId="69BAF5B3" w14:textId="26DBAA69" w:rsidR="00F47ACE" w:rsidRPr="00D55B52" w:rsidRDefault="0075641F" w:rsidP="00FA431D">
            <w:pPr>
              <w:pStyle w:val="TAC"/>
            </w:pPr>
            <w:ins w:id="28" w:author="Huawei" w:date="2021-01-19T18:59:00Z">
              <w:r>
                <w:t>4</w:t>
              </w:r>
            </w:ins>
            <w:del w:id="29" w:author="Huawei" w:date="2021-01-19T18:59:00Z">
              <w:r w:rsidR="00F47ACE" w:rsidRPr="00D55B52" w:rsidDel="0075641F">
                <w:delText>1</w:delText>
              </w:r>
            </w:del>
            <w:r w:rsidR="00F47ACE" w:rsidRPr="00D55B52">
              <w:t>@</w:t>
            </w:r>
            <w:ins w:id="30" w:author="Huawei" w:date="2021-01-19T19:01:00Z">
              <w:r>
                <w:t>18</w:t>
              </w:r>
            </w:ins>
            <w:del w:id="31" w:author="Huawei" w:date="2021-01-19T19:01:00Z">
              <w:r w:rsidR="00F47ACE" w:rsidRPr="00D55B52" w:rsidDel="0075641F">
                <w:delText>21</w:delText>
              </w:r>
            </w:del>
          </w:p>
        </w:tc>
      </w:tr>
      <w:tr w:rsidR="00F47ACE" w:rsidRPr="00D55B52" w14:paraId="654A7C3D" w14:textId="77777777" w:rsidTr="00FA431D">
        <w:trPr>
          <w:trHeight w:val="142"/>
        </w:trPr>
        <w:tc>
          <w:tcPr>
            <w:tcW w:w="590" w:type="pct"/>
            <w:vMerge/>
            <w:shd w:val="clear" w:color="auto" w:fill="auto"/>
            <w:vAlign w:val="center"/>
          </w:tcPr>
          <w:p w14:paraId="37682EA8" w14:textId="77777777" w:rsidR="00F47ACE" w:rsidRPr="00D55B52" w:rsidRDefault="00F47ACE" w:rsidP="00FA431D">
            <w:pPr>
              <w:pStyle w:val="TAH"/>
            </w:pPr>
          </w:p>
        </w:tc>
        <w:tc>
          <w:tcPr>
            <w:tcW w:w="537" w:type="pct"/>
            <w:vMerge/>
            <w:shd w:val="clear" w:color="auto" w:fill="auto"/>
            <w:vAlign w:val="center"/>
          </w:tcPr>
          <w:p w14:paraId="32D2C783" w14:textId="77777777" w:rsidR="00F47ACE" w:rsidRPr="00D55B52" w:rsidRDefault="00F47ACE" w:rsidP="00FA431D">
            <w:pPr>
              <w:pStyle w:val="TAC"/>
            </w:pPr>
          </w:p>
        </w:tc>
        <w:tc>
          <w:tcPr>
            <w:tcW w:w="565" w:type="pct"/>
          </w:tcPr>
          <w:p w14:paraId="5B3CB651" w14:textId="77777777" w:rsidR="00F47ACE" w:rsidRPr="00D55B52" w:rsidRDefault="00F47ACE" w:rsidP="00FA431D">
            <w:pPr>
              <w:pStyle w:val="TAC"/>
            </w:pPr>
            <w:r w:rsidRPr="00D55B52">
              <w:t>CP</w:t>
            </w:r>
          </w:p>
        </w:tc>
        <w:tc>
          <w:tcPr>
            <w:tcW w:w="512" w:type="pct"/>
            <w:shd w:val="clear" w:color="auto" w:fill="auto"/>
          </w:tcPr>
          <w:p w14:paraId="432B3770" w14:textId="77777777" w:rsidR="00F47ACE" w:rsidRPr="00D55B52" w:rsidRDefault="00F47ACE" w:rsidP="00FA431D">
            <w:pPr>
              <w:pStyle w:val="TAC"/>
            </w:pPr>
            <w:r w:rsidRPr="00D55B52">
              <w:t>32@0</w:t>
            </w:r>
          </w:p>
        </w:tc>
        <w:tc>
          <w:tcPr>
            <w:tcW w:w="513" w:type="pct"/>
            <w:shd w:val="clear" w:color="auto" w:fill="auto"/>
          </w:tcPr>
          <w:p w14:paraId="6BFAA0BF" w14:textId="77777777" w:rsidR="00F47ACE" w:rsidRPr="00D55B52" w:rsidRDefault="00F47ACE" w:rsidP="00FA431D">
            <w:pPr>
              <w:pStyle w:val="TAC"/>
            </w:pPr>
            <w:r w:rsidRPr="00D55B52">
              <w:t>1@0</w:t>
            </w:r>
          </w:p>
        </w:tc>
        <w:tc>
          <w:tcPr>
            <w:tcW w:w="558" w:type="pct"/>
            <w:shd w:val="clear" w:color="auto" w:fill="auto"/>
          </w:tcPr>
          <w:p w14:paraId="08F5B028" w14:textId="77777777" w:rsidR="00F47ACE" w:rsidRPr="00D55B52" w:rsidRDefault="00F47ACE" w:rsidP="00FA431D">
            <w:pPr>
              <w:pStyle w:val="TAC"/>
            </w:pPr>
            <w:r w:rsidRPr="00D55B52">
              <w:t>1@31</w:t>
            </w:r>
          </w:p>
        </w:tc>
        <w:tc>
          <w:tcPr>
            <w:tcW w:w="514" w:type="pct"/>
            <w:vAlign w:val="center"/>
          </w:tcPr>
          <w:p w14:paraId="1038D1E9" w14:textId="2AFFF2D5" w:rsidR="00F47ACE" w:rsidRDefault="00F47ACE" w:rsidP="00FA431D">
            <w:pPr>
              <w:pStyle w:val="TAC"/>
              <w:rPr>
                <w:ins w:id="32" w:author="Huawei" w:date="2021-01-19T11:05:00Z"/>
              </w:rPr>
            </w:pPr>
            <w:r w:rsidRPr="00D55B52">
              <w:t>11@11</w:t>
            </w:r>
            <w:ins w:id="33" w:author="Huawei" w:date="2021-01-19T11:05:00Z">
              <w:r w:rsidR="00F6543F" w:rsidRPr="00F6543F">
                <w:rPr>
                  <w:vertAlign w:val="superscript"/>
                  <w:rPrChange w:id="34" w:author="Huawei" w:date="2021-01-19T11:05:00Z">
                    <w:rPr/>
                  </w:rPrChange>
                </w:rPr>
                <w:t>3</w:t>
              </w:r>
            </w:ins>
          </w:p>
          <w:p w14:paraId="5473B03E" w14:textId="7DE960A4" w:rsidR="00F6543F" w:rsidRPr="00D55B52" w:rsidRDefault="00F6543F" w:rsidP="00F6543F">
            <w:pPr>
              <w:pStyle w:val="TAC"/>
            </w:pPr>
            <w:ins w:id="35" w:author="Huawei" w:date="2021-01-19T11:05:00Z">
              <w:r>
                <w:t>10</w:t>
              </w:r>
              <w:r w:rsidRPr="00D55B52">
                <w:t>@1</w:t>
              </w:r>
              <w:r>
                <w:t>0</w:t>
              </w:r>
              <w:r w:rsidRPr="00F6543F">
                <w:rPr>
                  <w:vertAlign w:val="superscript"/>
                </w:rPr>
                <w:t>4</w:t>
              </w:r>
            </w:ins>
          </w:p>
        </w:tc>
        <w:tc>
          <w:tcPr>
            <w:tcW w:w="607" w:type="pct"/>
            <w:vAlign w:val="center"/>
          </w:tcPr>
          <w:p w14:paraId="753D1FD3" w14:textId="7B52B25F" w:rsidR="00F47ACE" w:rsidRPr="00D55B52" w:rsidRDefault="0075641F" w:rsidP="00FA431D">
            <w:pPr>
              <w:pStyle w:val="TAC"/>
            </w:pPr>
            <w:ins w:id="36" w:author="Huawei" w:date="2021-01-19T18:59:00Z">
              <w:r>
                <w:t>4</w:t>
              </w:r>
            </w:ins>
            <w:del w:id="37" w:author="Huawei" w:date="2021-01-19T18:59:00Z">
              <w:r w:rsidR="00F47ACE" w:rsidRPr="00D55B52" w:rsidDel="0075641F">
                <w:delText>1</w:delText>
              </w:r>
            </w:del>
            <w:r w:rsidR="00F47ACE" w:rsidRPr="00D55B52">
              <w:t>@11</w:t>
            </w:r>
          </w:p>
        </w:tc>
        <w:tc>
          <w:tcPr>
            <w:tcW w:w="604" w:type="pct"/>
            <w:vAlign w:val="center"/>
          </w:tcPr>
          <w:p w14:paraId="44FAD1AC" w14:textId="362C018D" w:rsidR="00F47ACE" w:rsidRPr="00D55B52" w:rsidRDefault="0075641F" w:rsidP="00FA431D">
            <w:pPr>
              <w:pStyle w:val="TAC"/>
            </w:pPr>
            <w:ins w:id="38" w:author="Huawei" w:date="2021-01-19T18:59:00Z">
              <w:r>
                <w:t>4</w:t>
              </w:r>
            </w:ins>
            <w:del w:id="39" w:author="Huawei" w:date="2021-01-19T18:59:00Z">
              <w:r w:rsidR="00F47ACE" w:rsidRPr="00D55B52" w:rsidDel="0075641F">
                <w:delText>1</w:delText>
              </w:r>
            </w:del>
            <w:r w:rsidR="00F47ACE" w:rsidRPr="00D55B52">
              <w:t>@</w:t>
            </w:r>
            <w:ins w:id="40" w:author="Huawei" w:date="2021-01-19T19:01:00Z">
              <w:r>
                <w:t>18</w:t>
              </w:r>
            </w:ins>
            <w:del w:id="41" w:author="Huawei" w:date="2021-01-19T19:01:00Z">
              <w:r w:rsidR="00F47ACE" w:rsidRPr="00D55B52" w:rsidDel="0075641F">
                <w:delText>21</w:delText>
              </w:r>
            </w:del>
          </w:p>
        </w:tc>
      </w:tr>
      <w:tr w:rsidR="00F47ACE" w:rsidRPr="00D55B52" w14:paraId="529212CF" w14:textId="77777777" w:rsidTr="00FA431D">
        <w:trPr>
          <w:trHeight w:val="150"/>
        </w:trPr>
        <w:tc>
          <w:tcPr>
            <w:tcW w:w="590" w:type="pct"/>
            <w:vMerge w:val="restart"/>
            <w:shd w:val="clear" w:color="auto" w:fill="auto"/>
            <w:vAlign w:val="center"/>
            <w:hideMark/>
          </w:tcPr>
          <w:p w14:paraId="758D184F" w14:textId="77777777" w:rsidR="00F47ACE" w:rsidRPr="00D55B52" w:rsidRDefault="00F47ACE" w:rsidP="00FA431D">
            <w:pPr>
              <w:pStyle w:val="TAH"/>
            </w:pPr>
            <w:r w:rsidRPr="00D55B52">
              <w:t>100MHz</w:t>
            </w:r>
          </w:p>
        </w:tc>
        <w:tc>
          <w:tcPr>
            <w:tcW w:w="537" w:type="pct"/>
            <w:vMerge w:val="restart"/>
            <w:shd w:val="clear" w:color="auto" w:fill="auto"/>
            <w:vAlign w:val="center"/>
            <w:hideMark/>
          </w:tcPr>
          <w:p w14:paraId="40EA7AF9" w14:textId="77777777" w:rsidR="00F47ACE" w:rsidRPr="00D55B52" w:rsidRDefault="00F47ACE" w:rsidP="00FA431D">
            <w:pPr>
              <w:pStyle w:val="TAC"/>
            </w:pPr>
            <w:r w:rsidRPr="00D55B52">
              <w:t>60</w:t>
            </w:r>
          </w:p>
        </w:tc>
        <w:tc>
          <w:tcPr>
            <w:tcW w:w="565" w:type="pct"/>
          </w:tcPr>
          <w:p w14:paraId="7E7C6810" w14:textId="77777777" w:rsidR="00F47ACE" w:rsidRPr="00D55B52" w:rsidRDefault="00F47ACE" w:rsidP="00FA431D">
            <w:pPr>
              <w:pStyle w:val="TAC"/>
            </w:pPr>
            <w:r w:rsidRPr="00D55B52">
              <w:t>DFT-s</w:t>
            </w:r>
          </w:p>
        </w:tc>
        <w:tc>
          <w:tcPr>
            <w:tcW w:w="512" w:type="pct"/>
            <w:shd w:val="clear" w:color="auto" w:fill="auto"/>
          </w:tcPr>
          <w:p w14:paraId="05B12434" w14:textId="77777777" w:rsidR="00F47ACE" w:rsidRPr="00D55B52" w:rsidRDefault="00F47ACE" w:rsidP="00FA431D">
            <w:pPr>
              <w:pStyle w:val="TAC"/>
            </w:pPr>
            <w:r w:rsidRPr="00D55B52">
              <w:t>128@0</w:t>
            </w:r>
          </w:p>
        </w:tc>
        <w:tc>
          <w:tcPr>
            <w:tcW w:w="513" w:type="pct"/>
            <w:shd w:val="clear" w:color="auto" w:fill="auto"/>
          </w:tcPr>
          <w:p w14:paraId="77C69210" w14:textId="77777777" w:rsidR="00F47ACE" w:rsidRPr="00D55B52" w:rsidRDefault="00F47ACE" w:rsidP="00FA431D">
            <w:pPr>
              <w:pStyle w:val="TAC"/>
            </w:pPr>
            <w:r w:rsidRPr="00D55B52">
              <w:t>1@0</w:t>
            </w:r>
          </w:p>
        </w:tc>
        <w:tc>
          <w:tcPr>
            <w:tcW w:w="558" w:type="pct"/>
            <w:shd w:val="clear" w:color="auto" w:fill="auto"/>
          </w:tcPr>
          <w:p w14:paraId="17DE7257" w14:textId="77777777" w:rsidR="00F47ACE" w:rsidRPr="00D55B52" w:rsidRDefault="00F47ACE" w:rsidP="00FA431D">
            <w:pPr>
              <w:pStyle w:val="TAC"/>
            </w:pPr>
            <w:r w:rsidRPr="00D55B52">
              <w:t>1@131</w:t>
            </w:r>
          </w:p>
        </w:tc>
        <w:tc>
          <w:tcPr>
            <w:tcW w:w="514" w:type="pct"/>
            <w:vAlign w:val="center"/>
          </w:tcPr>
          <w:p w14:paraId="4BD53744" w14:textId="77777777" w:rsidR="00F47ACE" w:rsidRPr="00D55B52" w:rsidRDefault="00F47ACE" w:rsidP="00FA431D">
            <w:pPr>
              <w:pStyle w:val="TAC"/>
            </w:pPr>
            <w:r w:rsidRPr="00D55B52">
              <w:t>40@44</w:t>
            </w:r>
          </w:p>
        </w:tc>
        <w:tc>
          <w:tcPr>
            <w:tcW w:w="607" w:type="pct"/>
            <w:vAlign w:val="center"/>
          </w:tcPr>
          <w:p w14:paraId="4DB6065E" w14:textId="2E91D808" w:rsidR="00F47ACE" w:rsidRPr="00D55B52" w:rsidRDefault="0075641F" w:rsidP="00FA431D">
            <w:pPr>
              <w:pStyle w:val="TAC"/>
            </w:pPr>
            <w:ins w:id="42" w:author="Huawei" w:date="2021-01-19T18:59:00Z">
              <w:r>
                <w:t>4</w:t>
              </w:r>
            </w:ins>
            <w:del w:id="43" w:author="Huawei" w:date="2021-01-19T18:59:00Z">
              <w:r w:rsidR="00F47ACE" w:rsidRPr="00D55B52" w:rsidDel="0075641F">
                <w:delText>1</w:delText>
              </w:r>
            </w:del>
            <w:r w:rsidR="00F47ACE" w:rsidRPr="00D55B52">
              <w:t>@44</w:t>
            </w:r>
          </w:p>
        </w:tc>
        <w:tc>
          <w:tcPr>
            <w:tcW w:w="604" w:type="pct"/>
            <w:vAlign w:val="center"/>
          </w:tcPr>
          <w:p w14:paraId="5B1F15BE" w14:textId="144C73D7" w:rsidR="00F47ACE" w:rsidRPr="00D55B52" w:rsidRDefault="0075641F" w:rsidP="00FA431D">
            <w:pPr>
              <w:pStyle w:val="TAC"/>
            </w:pPr>
            <w:ins w:id="44" w:author="Huawei" w:date="2021-01-19T18:59:00Z">
              <w:r>
                <w:t>4</w:t>
              </w:r>
            </w:ins>
            <w:del w:id="45" w:author="Huawei" w:date="2021-01-19T18:59:00Z">
              <w:r w:rsidR="00F47ACE" w:rsidRPr="00D55B52" w:rsidDel="0075641F">
                <w:delText>1</w:delText>
              </w:r>
            </w:del>
            <w:r w:rsidR="00F47ACE" w:rsidRPr="00D55B52">
              <w:t>@</w:t>
            </w:r>
            <w:ins w:id="46" w:author="Huawei" w:date="2021-01-19T19:01:00Z">
              <w:r>
                <w:t>84</w:t>
              </w:r>
            </w:ins>
            <w:del w:id="47" w:author="Huawei" w:date="2021-01-19T19:01:00Z">
              <w:r w:rsidR="00F47ACE" w:rsidRPr="00D55B52" w:rsidDel="0075641F">
                <w:delText>87</w:delText>
              </w:r>
            </w:del>
          </w:p>
        </w:tc>
      </w:tr>
      <w:tr w:rsidR="00F47ACE" w:rsidRPr="00D55B52" w14:paraId="4909AF04" w14:textId="77777777" w:rsidTr="00FA431D">
        <w:trPr>
          <w:trHeight w:val="150"/>
        </w:trPr>
        <w:tc>
          <w:tcPr>
            <w:tcW w:w="590" w:type="pct"/>
            <w:vMerge/>
            <w:shd w:val="clear" w:color="auto" w:fill="auto"/>
            <w:vAlign w:val="center"/>
          </w:tcPr>
          <w:p w14:paraId="48E8618C" w14:textId="77777777" w:rsidR="00F47ACE" w:rsidRPr="00D55B52" w:rsidRDefault="00F47ACE" w:rsidP="00FA431D">
            <w:pPr>
              <w:pStyle w:val="TAH"/>
            </w:pPr>
          </w:p>
        </w:tc>
        <w:tc>
          <w:tcPr>
            <w:tcW w:w="537" w:type="pct"/>
            <w:vMerge/>
            <w:shd w:val="clear" w:color="auto" w:fill="auto"/>
            <w:vAlign w:val="center"/>
          </w:tcPr>
          <w:p w14:paraId="15F3033D" w14:textId="77777777" w:rsidR="00F47ACE" w:rsidRPr="00D55B52" w:rsidRDefault="00F47ACE" w:rsidP="00FA431D">
            <w:pPr>
              <w:pStyle w:val="TAC"/>
            </w:pPr>
          </w:p>
        </w:tc>
        <w:tc>
          <w:tcPr>
            <w:tcW w:w="565" w:type="pct"/>
          </w:tcPr>
          <w:p w14:paraId="26D00AA9" w14:textId="77777777" w:rsidR="00F47ACE" w:rsidRPr="00D55B52" w:rsidRDefault="00F47ACE" w:rsidP="00FA431D">
            <w:pPr>
              <w:pStyle w:val="TAC"/>
            </w:pPr>
            <w:r w:rsidRPr="00D55B52">
              <w:t>CP</w:t>
            </w:r>
          </w:p>
        </w:tc>
        <w:tc>
          <w:tcPr>
            <w:tcW w:w="512" w:type="pct"/>
            <w:shd w:val="clear" w:color="auto" w:fill="auto"/>
          </w:tcPr>
          <w:p w14:paraId="1635C486" w14:textId="77777777" w:rsidR="00F47ACE" w:rsidRPr="00D55B52" w:rsidRDefault="00F47ACE" w:rsidP="00FA431D">
            <w:pPr>
              <w:pStyle w:val="TAC"/>
            </w:pPr>
            <w:r w:rsidRPr="00D55B52">
              <w:t>132@0</w:t>
            </w:r>
          </w:p>
        </w:tc>
        <w:tc>
          <w:tcPr>
            <w:tcW w:w="513" w:type="pct"/>
            <w:shd w:val="clear" w:color="auto" w:fill="auto"/>
          </w:tcPr>
          <w:p w14:paraId="27C0F4F7" w14:textId="77777777" w:rsidR="00F47ACE" w:rsidRPr="00D55B52" w:rsidRDefault="00F47ACE" w:rsidP="00FA431D">
            <w:pPr>
              <w:pStyle w:val="TAC"/>
            </w:pPr>
            <w:r w:rsidRPr="00D55B52">
              <w:t>1@0</w:t>
            </w:r>
          </w:p>
        </w:tc>
        <w:tc>
          <w:tcPr>
            <w:tcW w:w="558" w:type="pct"/>
            <w:shd w:val="clear" w:color="auto" w:fill="auto"/>
          </w:tcPr>
          <w:p w14:paraId="3082689F" w14:textId="77777777" w:rsidR="00F47ACE" w:rsidRPr="00D55B52" w:rsidRDefault="00F47ACE" w:rsidP="00FA431D">
            <w:pPr>
              <w:pStyle w:val="TAC"/>
            </w:pPr>
            <w:r w:rsidRPr="00D55B52">
              <w:t>1@131</w:t>
            </w:r>
          </w:p>
        </w:tc>
        <w:tc>
          <w:tcPr>
            <w:tcW w:w="514" w:type="pct"/>
            <w:vAlign w:val="center"/>
          </w:tcPr>
          <w:p w14:paraId="15F45AC8" w14:textId="77777777" w:rsidR="00F47ACE" w:rsidRPr="00D55B52" w:rsidRDefault="00F47ACE" w:rsidP="00FA431D">
            <w:pPr>
              <w:pStyle w:val="TAC"/>
            </w:pPr>
            <w:r w:rsidRPr="00D55B52">
              <w:t>44@44</w:t>
            </w:r>
          </w:p>
        </w:tc>
        <w:tc>
          <w:tcPr>
            <w:tcW w:w="607" w:type="pct"/>
            <w:vAlign w:val="center"/>
          </w:tcPr>
          <w:p w14:paraId="5A4B54EA" w14:textId="2C196594" w:rsidR="00F47ACE" w:rsidRPr="00D55B52" w:rsidRDefault="0075641F" w:rsidP="00FA431D">
            <w:pPr>
              <w:pStyle w:val="TAC"/>
            </w:pPr>
            <w:ins w:id="48" w:author="Huawei" w:date="2021-01-19T18:59:00Z">
              <w:r>
                <w:t>4</w:t>
              </w:r>
            </w:ins>
            <w:del w:id="49" w:author="Huawei" w:date="2021-01-19T18:59:00Z">
              <w:r w:rsidR="00F47ACE" w:rsidRPr="00D55B52" w:rsidDel="0075641F">
                <w:delText>1</w:delText>
              </w:r>
            </w:del>
            <w:r w:rsidR="00F47ACE" w:rsidRPr="00D55B52">
              <w:t>@44</w:t>
            </w:r>
          </w:p>
        </w:tc>
        <w:tc>
          <w:tcPr>
            <w:tcW w:w="604" w:type="pct"/>
            <w:vAlign w:val="center"/>
          </w:tcPr>
          <w:p w14:paraId="17057FEF" w14:textId="56F2A561" w:rsidR="00F47ACE" w:rsidRPr="00D55B52" w:rsidRDefault="0075641F" w:rsidP="00FA431D">
            <w:pPr>
              <w:pStyle w:val="TAC"/>
            </w:pPr>
            <w:ins w:id="50" w:author="Huawei" w:date="2021-01-19T18:59:00Z">
              <w:r>
                <w:t>4</w:t>
              </w:r>
            </w:ins>
            <w:del w:id="51" w:author="Huawei" w:date="2021-01-19T18:59:00Z">
              <w:r w:rsidR="00F47ACE" w:rsidRPr="00D55B52" w:rsidDel="0075641F">
                <w:delText>1</w:delText>
              </w:r>
            </w:del>
            <w:r w:rsidR="00F47ACE" w:rsidRPr="00D55B52">
              <w:t>@</w:t>
            </w:r>
            <w:ins w:id="52" w:author="Huawei" w:date="2021-01-19T19:01:00Z">
              <w:r>
                <w:t>84</w:t>
              </w:r>
            </w:ins>
            <w:del w:id="53" w:author="Huawei" w:date="2021-01-19T19:01:00Z">
              <w:r w:rsidR="00F47ACE" w:rsidRPr="00D55B52" w:rsidDel="0075641F">
                <w:delText>87</w:delText>
              </w:r>
            </w:del>
          </w:p>
        </w:tc>
      </w:tr>
      <w:tr w:rsidR="00F47ACE" w:rsidRPr="00D55B52" w14:paraId="3B05802F" w14:textId="77777777" w:rsidTr="00FA431D">
        <w:trPr>
          <w:trHeight w:val="143"/>
        </w:trPr>
        <w:tc>
          <w:tcPr>
            <w:tcW w:w="590" w:type="pct"/>
            <w:vMerge/>
            <w:shd w:val="clear" w:color="auto" w:fill="auto"/>
            <w:vAlign w:val="center"/>
            <w:hideMark/>
          </w:tcPr>
          <w:p w14:paraId="138C1954" w14:textId="77777777" w:rsidR="00F47ACE" w:rsidRPr="00D55B52" w:rsidRDefault="00F47ACE" w:rsidP="00FA431D">
            <w:pPr>
              <w:pStyle w:val="TAH"/>
            </w:pPr>
          </w:p>
        </w:tc>
        <w:tc>
          <w:tcPr>
            <w:tcW w:w="537" w:type="pct"/>
            <w:vMerge w:val="restart"/>
            <w:shd w:val="clear" w:color="auto" w:fill="auto"/>
            <w:vAlign w:val="center"/>
            <w:hideMark/>
          </w:tcPr>
          <w:p w14:paraId="00B45C13" w14:textId="77777777" w:rsidR="00F47ACE" w:rsidRPr="00D55B52" w:rsidRDefault="00F47ACE" w:rsidP="00FA431D">
            <w:pPr>
              <w:pStyle w:val="TAC"/>
            </w:pPr>
            <w:r w:rsidRPr="00D55B52">
              <w:t>120</w:t>
            </w:r>
          </w:p>
        </w:tc>
        <w:tc>
          <w:tcPr>
            <w:tcW w:w="565" w:type="pct"/>
          </w:tcPr>
          <w:p w14:paraId="223CECFE" w14:textId="77777777" w:rsidR="00F47ACE" w:rsidRPr="00D55B52" w:rsidRDefault="00F47ACE" w:rsidP="00FA431D">
            <w:pPr>
              <w:pStyle w:val="TAC"/>
            </w:pPr>
            <w:r w:rsidRPr="00D55B52">
              <w:t>DFT-s</w:t>
            </w:r>
          </w:p>
        </w:tc>
        <w:tc>
          <w:tcPr>
            <w:tcW w:w="512" w:type="pct"/>
            <w:shd w:val="clear" w:color="auto" w:fill="auto"/>
          </w:tcPr>
          <w:p w14:paraId="165C8692" w14:textId="77777777" w:rsidR="00F47ACE" w:rsidRPr="00D55B52" w:rsidRDefault="00F47ACE" w:rsidP="00FA431D">
            <w:pPr>
              <w:pStyle w:val="TAC"/>
            </w:pPr>
            <w:r w:rsidRPr="00D55B52">
              <w:t>64@0</w:t>
            </w:r>
          </w:p>
        </w:tc>
        <w:tc>
          <w:tcPr>
            <w:tcW w:w="513" w:type="pct"/>
            <w:shd w:val="clear" w:color="auto" w:fill="auto"/>
          </w:tcPr>
          <w:p w14:paraId="76A35A27" w14:textId="77777777" w:rsidR="00F47ACE" w:rsidRPr="00D55B52" w:rsidRDefault="00F47ACE" w:rsidP="00FA431D">
            <w:pPr>
              <w:pStyle w:val="TAC"/>
            </w:pPr>
            <w:r w:rsidRPr="00D55B52">
              <w:t>1@0</w:t>
            </w:r>
          </w:p>
        </w:tc>
        <w:tc>
          <w:tcPr>
            <w:tcW w:w="558" w:type="pct"/>
            <w:shd w:val="clear" w:color="auto" w:fill="auto"/>
          </w:tcPr>
          <w:p w14:paraId="73C67AD2" w14:textId="77777777" w:rsidR="00F47ACE" w:rsidRPr="00D55B52" w:rsidRDefault="00F47ACE" w:rsidP="00FA431D">
            <w:pPr>
              <w:pStyle w:val="TAC"/>
            </w:pPr>
            <w:r w:rsidRPr="00D55B52">
              <w:t>1@65</w:t>
            </w:r>
          </w:p>
        </w:tc>
        <w:tc>
          <w:tcPr>
            <w:tcW w:w="514" w:type="pct"/>
            <w:vAlign w:val="center"/>
          </w:tcPr>
          <w:p w14:paraId="2062BB0F" w14:textId="4063B40A" w:rsidR="00F47ACE" w:rsidRPr="00D55B52" w:rsidRDefault="00F47ACE" w:rsidP="00945196">
            <w:pPr>
              <w:pStyle w:val="TAC"/>
            </w:pPr>
            <w:r w:rsidRPr="00D55B52">
              <w:t>20@</w:t>
            </w:r>
            <w:del w:id="54" w:author="Huawei" w:date="2021-01-19T19:03:00Z">
              <w:r w:rsidRPr="00D55B52" w:rsidDel="00945196">
                <w:delText>22</w:delText>
              </w:r>
            </w:del>
            <w:ins w:id="55" w:author="Huawei" w:date="2021-01-19T19:03:00Z">
              <w:r w:rsidR="00945196" w:rsidRPr="00D55B52">
                <w:t>2</w:t>
              </w:r>
              <w:r w:rsidR="00945196">
                <w:t>3</w:t>
              </w:r>
            </w:ins>
          </w:p>
        </w:tc>
        <w:tc>
          <w:tcPr>
            <w:tcW w:w="607" w:type="pct"/>
            <w:vAlign w:val="center"/>
          </w:tcPr>
          <w:p w14:paraId="06AEF02A" w14:textId="655A9ADB" w:rsidR="00F47ACE" w:rsidRPr="00D55B52" w:rsidRDefault="0075641F" w:rsidP="00FA431D">
            <w:pPr>
              <w:pStyle w:val="TAC"/>
            </w:pPr>
            <w:ins w:id="56" w:author="Huawei" w:date="2021-01-19T18:59:00Z">
              <w:r>
                <w:t>4</w:t>
              </w:r>
            </w:ins>
            <w:del w:id="57" w:author="Huawei" w:date="2021-01-19T18:59:00Z">
              <w:r w:rsidR="00F47ACE" w:rsidRPr="00D55B52" w:rsidDel="0075641F">
                <w:delText>1</w:delText>
              </w:r>
            </w:del>
            <w:r w:rsidR="00F47ACE" w:rsidRPr="00D55B52">
              <w:t>@22</w:t>
            </w:r>
          </w:p>
        </w:tc>
        <w:tc>
          <w:tcPr>
            <w:tcW w:w="604" w:type="pct"/>
            <w:vAlign w:val="center"/>
          </w:tcPr>
          <w:p w14:paraId="00403A34" w14:textId="0C5EE305" w:rsidR="00F47ACE" w:rsidRPr="00D55B52" w:rsidRDefault="0075641F" w:rsidP="00FA431D">
            <w:pPr>
              <w:pStyle w:val="TAC"/>
            </w:pPr>
            <w:ins w:id="58" w:author="Huawei" w:date="2021-01-19T18:59:00Z">
              <w:r>
                <w:t>4</w:t>
              </w:r>
            </w:ins>
            <w:del w:id="59" w:author="Huawei" w:date="2021-01-19T18:59:00Z">
              <w:r w:rsidR="00F47ACE" w:rsidRPr="00D55B52" w:rsidDel="0075641F">
                <w:delText>1</w:delText>
              </w:r>
            </w:del>
            <w:r w:rsidR="00F47ACE" w:rsidRPr="00D55B52">
              <w:t>@</w:t>
            </w:r>
            <w:ins w:id="60" w:author="Huawei" w:date="2021-01-19T19:01:00Z">
              <w:r>
                <w:t>40</w:t>
              </w:r>
            </w:ins>
            <w:del w:id="61" w:author="Huawei" w:date="2021-01-19T19:01:00Z">
              <w:r w:rsidR="00F47ACE" w:rsidRPr="00D55B52" w:rsidDel="0075641F">
                <w:delText>43</w:delText>
              </w:r>
            </w:del>
          </w:p>
        </w:tc>
      </w:tr>
      <w:tr w:rsidR="00F47ACE" w:rsidRPr="00D55B52" w14:paraId="33634874" w14:textId="77777777" w:rsidTr="00FA431D">
        <w:trPr>
          <w:trHeight w:val="142"/>
        </w:trPr>
        <w:tc>
          <w:tcPr>
            <w:tcW w:w="590" w:type="pct"/>
            <w:vMerge/>
            <w:shd w:val="clear" w:color="auto" w:fill="auto"/>
            <w:vAlign w:val="center"/>
          </w:tcPr>
          <w:p w14:paraId="5D1353C1" w14:textId="77777777" w:rsidR="00F47ACE" w:rsidRPr="00D55B52" w:rsidRDefault="00F47ACE" w:rsidP="00FA431D">
            <w:pPr>
              <w:pStyle w:val="TAH"/>
            </w:pPr>
          </w:p>
        </w:tc>
        <w:tc>
          <w:tcPr>
            <w:tcW w:w="537" w:type="pct"/>
            <w:vMerge/>
            <w:shd w:val="clear" w:color="auto" w:fill="auto"/>
            <w:vAlign w:val="center"/>
          </w:tcPr>
          <w:p w14:paraId="498102AE" w14:textId="77777777" w:rsidR="00F47ACE" w:rsidRPr="00D55B52" w:rsidRDefault="00F47ACE" w:rsidP="00FA431D">
            <w:pPr>
              <w:pStyle w:val="TAC"/>
            </w:pPr>
          </w:p>
        </w:tc>
        <w:tc>
          <w:tcPr>
            <w:tcW w:w="565" w:type="pct"/>
          </w:tcPr>
          <w:p w14:paraId="7550B8CE" w14:textId="77777777" w:rsidR="00F47ACE" w:rsidRPr="00D55B52" w:rsidRDefault="00F47ACE" w:rsidP="00FA431D">
            <w:pPr>
              <w:pStyle w:val="TAC"/>
            </w:pPr>
            <w:r w:rsidRPr="00D55B52">
              <w:t>CP</w:t>
            </w:r>
          </w:p>
        </w:tc>
        <w:tc>
          <w:tcPr>
            <w:tcW w:w="512" w:type="pct"/>
            <w:shd w:val="clear" w:color="auto" w:fill="auto"/>
          </w:tcPr>
          <w:p w14:paraId="34CEB0BF" w14:textId="77777777" w:rsidR="00F47ACE" w:rsidRPr="00D55B52" w:rsidRDefault="00F47ACE" w:rsidP="00FA431D">
            <w:pPr>
              <w:pStyle w:val="TAC"/>
            </w:pPr>
            <w:r w:rsidRPr="00D55B52">
              <w:t>66@0</w:t>
            </w:r>
          </w:p>
        </w:tc>
        <w:tc>
          <w:tcPr>
            <w:tcW w:w="513" w:type="pct"/>
            <w:shd w:val="clear" w:color="auto" w:fill="auto"/>
          </w:tcPr>
          <w:p w14:paraId="785F573D" w14:textId="77777777" w:rsidR="00F47ACE" w:rsidRPr="00D55B52" w:rsidRDefault="00F47ACE" w:rsidP="00FA431D">
            <w:pPr>
              <w:pStyle w:val="TAC"/>
            </w:pPr>
            <w:r w:rsidRPr="00D55B52">
              <w:t>1@0</w:t>
            </w:r>
          </w:p>
        </w:tc>
        <w:tc>
          <w:tcPr>
            <w:tcW w:w="558" w:type="pct"/>
            <w:shd w:val="clear" w:color="auto" w:fill="auto"/>
          </w:tcPr>
          <w:p w14:paraId="7CA2C6C7" w14:textId="77777777" w:rsidR="00F47ACE" w:rsidRPr="00D55B52" w:rsidRDefault="00F47ACE" w:rsidP="00FA431D">
            <w:pPr>
              <w:pStyle w:val="TAC"/>
            </w:pPr>
            <w:r w:rsidRPr="00D55B52">
              <w:t>1@65</w:t>
            </w:r>
          </w:p>
        </w:tc>
        <w:tc>
          <w:tcPr>
            <w:tcW w:w="514" w:type="pct"/>
            <w:vAlign w:val="center"/>
          </w:tcPr>
          <w:p w14:paraId="0BB0B7CF" w14:textId="77777777" w:rsidR="00F47ACE" w:rsidRPr="00D55B52" w:rsidRDefault="00F47ACE" w:rsidP="00FA431D">
            <w:pPr>
              <w:pStyle w:val="TAC"/>
            </w:pPr>
            <w:r w:rsidRPr="00D55B52">
              <w:t>22@22</w:t>
            </w:r>
          </w:p>
        </w:tc>
        <w:tc>
          <w:tcPr>
            <w:tcW w:w="607" w:type="pct"/>
            <w:vAlign w:val="center"/>
          </w:tcPr>
          <w:p w14:paraId="158828E3" w14:textId="5FF3B752" w:rsidR="00F47ACE" w:rsidRPr="00D55B52" w:rsidRDefault="0075641F" w:rsidP="00FA431D">
            <w:pPr>
              <w:pStyle w:val="TAC"/>
            </w:pPr>
            <w:ins w:id="62" w:author="Huawei" w:date="2021-01-19T18:59:00Z">
              <w:r>
                <w:t>4</w:t>
              </w:r>
            </w:ins>
            <w:del w:id="63" w:author="Huawei" w:date="2021-01-19T18:59:00Z">
              <w:r w:rsidR="00F47ACE" w:rsidRPr="00D55B52" w:rsidDel="0075641F">
                <w:delText>1</w:delText>
              </w:r>
            </w:del>
            <w:r w:rsidR="00F47ACE" w:rsidRPr="00D55B52">
              <w:t>@22</w:t>
            </w:r>
          </w:p>
        </w:tc>
        <w:tc>
          <w:tcPr>
            <w:tcW w:w="604" w:type="pct"/>
            <w:vAlign w:val="center"/>
          </w:tcPr>
          <w:p w14:paraId="23955825" w14:textId="05045D69" w:rsidR="00F47ACE" w:rsidRPr="00D55B52" w:rsidRDefault="0075641F" w:rsidP="00FA431D">
            <w:pPr>
              <w:pStyle w:val="TAC"/>
            </w:pPr>
            <w:ins w:id="64" w:author="Huawei" w:date="2021-01-19T18:59:00Z">
              <w:r>
                <w:t>4</w:t>
              </w:r>
            </w:ins>
            <w:del w:id="65" w:author="Huawei" w:date="2021-01-19T18:59:00Z">
              <w:r w:rsidR="00F47ACE" w:rsidRPr="00D55B52" w:rsidDel="0075641F">
                <w:delText>1</w:delText>
              </w:r>
            </w:del>
            <w:r w:rsidR="00F47ACE" w:rsidRPr="00D55B52">
              <w:t>@</w:t>
            </w:r>
            <w:ins w:id="66" w:author="Huawei" w:date="2021-01-19T19:01:00Z">
              <w:r>
                <w:t>40</w:t>
              </w:r>
            </w:ins>
            <w:del w:id="67" w:author="Huawei" w:date="2021-01-19T19:01:00Z">
              <w:r w:rsidR="00F47ACE" w:rsidRPr="00D55B52" w:rsidDel="0075641F">
                <w:delText>43</w:delText>
              </w:r>
            </w:del>
          </w:p>
        </w:tc>
      </w:tr>
      <w:tr w:rsidR="00F47ACE" w:rsidRPr="00D55B52" w14:paraId="2B684D7C" w14:textId="77777777" w:rsidTr="00FA431D">
        <w:trPr>
          <w:trHeight w:val="150"/>
        </w:trPr>
        <w:tc>
          <w:tcPr>
            <w:tcW w:w="590" w:type="pct"/>
            <w:vMerge w:val="restart"/>
            <w:shd w:val="clear" w:color="auto" w:fill="auto"/>
            <w:vAlign w:val="center"/>
            <w:hideMark/>
          </w:tcPr>
          <w:p w14:paraId="02DF48C9" w14:textId="77777777" w:rsidR="00F47ACE" w:rsidRPr="00D55B52" w:rsidRDefault="00F47ACE" w:rsidP="00FA431D">
            <w:pPr>
              <w:pStyle w:val="TAH"/>
            </w:pPr>
            <w:r w:rsidRPr="00D55B52">
              <w:t>200MHz</w:t>
            </w:r>
          </w:p>
        </w:tc>
        <w:tc>
          <w:tcPr>
            <w:tcW w:w="537" w:type="pct"/>
            <w:vMerge w:val="restart"/>
            <w:shd w:val="clear" w:color="auto" w:fill="auto"/>
            <w:vAlign w:val="center"/>
            <w:hideMark/>
          </w:tcPr>
          <w:p w14:paraId="4AF7F4CD" w14:textId="77777777" w:rsidR="00F47ACE" w:rsidRPr="00D55B52" w:rsidRDefault="00F47ACE" w:rsidP="00FA431D">
            <w:pPr>
              <w:pStyle w:val="TAC"/>
            </w:pPr>
            <w:r w:rsidRPr="00D55B52">
              <w:t>60</w:t>
            </w:r>
          </w:p>
        </w:tc>
        <w:tc>
          <w:tcPr>
            <w:tcW w:w="565" w:type="pct"/>
          </w:tcPr>
          <w:p w14:paraId="257735A4" w14:textId="77777777" w:rsidR="00F47ACE" w:rsidRPr="00D55B52" w:rsidRDefault="00F47ACE" w:rsidP="00FA431D">
            <w:pPr>
              <w:pStyle w:val="TAC"/>
            </w:pPr>
            <w:r w:rsidRPr="00D55B52">
              <w:t>DFT-s</w:t>
            </w:r>
          </w:p>
        </w:tc>
        <w:tc>
          <w:tcPr>
            <w:tcW w:w="512" w:type="pct"/>
            <w:shd w:val="clear" w:color="auto" w:fill="auto"/>
          </w:tcPr>
          <w:p w14:paraId="6951A4E6" w14:textId="77777777" w:rsidR="00F47ACE" w:rsidRPr="00D55B52" w:rsidRDefault="00F47ACE" w:rsidP="00FA431D">
            <w:pPr>
              <w:pStyle w:val="TAC"/>
            </w:pPr>
            <w:r w:rsidRPr="00D55B52">
              <w:t>256@0</w:t>
            </w:r>
          </w:p>
        </w:tc>
        <w:tc>
          <w:tcPr>
            <w:tcW w:w="513" w:type="pct"/>
            <w:shd w:val="clear" w:color="auto" w:fill="auto"/>
          </w:tcPr>
          <w:p w14:paraId="7C3000F7" w14:textId="77777777" w:rsidR="00F47ACE" w:rsidRPr="00D55B52" w:rsidRDefault="00F47ACE" w:rsidP="00FA431D">
            <w:pPr>
              <w:pStyle w:val="TAC"/>
            </w:pPr>
            <w:r w:rsidRPr="00D55B52">
              <w:t>1@0</w:t>
            </w:r>
          </w:p>
        </w:tc>
        <w:tc>
          <w:tcPr>
            <w:tcW w:w="558" w:type="pct"/>
            <w:shd w:val="clear" w:color="auto" w:fill="auto"/>
          </w:tcPr>
          <w:p w14:paraId="58A1F5C5" w14:textId="77777777" w:rsidR="00F47ACE" w:rsidRPr="00D55B52" w:rsidRDefault="00F47ACE" w:rsidP="00FA431D">
            <w:pPr>
              <w:pStyle w:val="TAC"/>
            </w:pPr>
            <w:r w:rsidRPr="00D55B52">
              <w:t>1@263</w:t>
            </w:r>
          </w:p>
        </w:tc>
        <w:tc>
          <w:tcPr>
            <w:tcW w:w="514" w:type="pct"/>
            <w:vAlign w:val="center"/>
          </w:tcPr>
          <w:p w14:paraId="585E7216" w14:textId="77777777" w:rsidR="00F47ACE" w:rsidRPr="00D55B52" w:rsidRDefault="00F47ACE" w:rsidP="00FA431D">
            <w:pPr>
              <w:pStyle w:val="TAC"/>
            </w:pPr>
            <w:r w:rsidRPr="00D55B52">
              <w:t>81@88</w:t>
            </w:r>
          </w:p>
        </w:tc>
        <w:tc>
          <w:tcPr>
            <w:tcW w:w="607" w:type="pct"/>
            <w:vAlign w:val="center"/>
          </w:tcPr>
          <w:p w14:paraId="3A4BA8EF" w14:textId="23CCB6FB" w:rsidR="00F47ACE" w:rsidRPr="00D55B52" w:rsidRDefault="0075641F" w:rsidP="00FA431D">
            <w:pPr>
              <w:pStyle w:val="TAC"/>
            </w:pPr>
            <w:ins w:id="68" w:author="Huawei" w:date="2021-01-19T18:59:00Z">
              <w:r>
                <w:t>4</w:t>
              </w:r>
            </w:ins>
            <w:del w:id="69" w:author="Huawei" w:date="2021-01-19T18:59:00Z">
              <w:r w:rsidR="00F47ACE" w:rsidRPr="00D55B52" w:rsidDel="0075641F">
                <w:delText>1</w:delText>
              </w:r>
            </w:del>
            <w:r w:rsidR="00F47ACE" w:rsidRPr="00D55B52">
              <w:t>@88</w:t>
            </w:r>
          </w:p>
        </w:tc>
        <w:tc>
          <w:tcPr>
            <w:tcW w:w="604" w:type="pct"/>
            <w:vAlign w:val="center"/>
          </w:tcPr>
          <w:p w14:paraId="039CA4BB" w14:textId="0D5602F8" w:rsidR="00F47ACE" w:rsidRPr="00D55B52" w:rsidRDefault="0075641F" w:rsidP="00FA431D">
            <w:pPr>
              <w:pStyle w:val="TAC"/>
            </w:pPr>
            <w:ins w:id="70" w:author="Huawei" w:date="2021-01-19T18:59:00Z">
              <w:r>
                <w:t>4</w:t>
              </w:r>
            </w:ins>
            <w:del w:id="71" w:author="Huawei" w:date="2021-01-19T18:59:00Z">
              <w:r w:rsidR="00F47ACE" w:rsidRPr="00D55B52" w:rsidDel="0075641F">
                <w:delText>1</w:delText>
              </w:r>
            </w:del>
            <w:r w:rsidR="00F47ACE" w:rsidRPr="00D55B52">
              <w:t>@</w:t>
            </w:r>
            <w:ins w:id="72" w:author="Huawei" w:date="2021-01-19T19:01:00Z">
              <w:r>
                <w:t>172</w:t>
              </w:r>
            </w:ins>
            <w:del w:id="73" w:author="Huawei" w:date="2021-01-19T19:01:00Z">
              <w:r w:rsidR="00F47ACE" w:rsidRPr="00D55B52" w:rsidDel="0075641F">
                <w:delText>175</w:delText>
              </w:r>
            </w:del>
          </w:p>
        </w:tc>
      </w:tr>
      <w:tr w:rsidR="00F47ACE" w:rsidRPr="00D55B52" w14:paraId="58710EFC" w14:textId="77777777" w:rsidTr="00FA431D">
        <w:trPr>
          <w:trHeight w:val="150"/>
        </w:trPr>
        <w:tc>
          <w:tcPr>
            <w:tcW w:w="590" w:type="pct"/>
            <w:vMerge/>
            <w:shd w:val="clear" w:color="auto" w:fill="auto"/>
            <w:vAlign w:val="center"/>
          </w:tcPr>
          <w:p w14:paraId="5B7166B0" w14:textId="77777777" w:rsidR="00F47ACE" w:rsidRPr="00D55B52" w:rsidRDefault="00F47ACE" w:rsidP="00FA431D">
            <w:pPr>
              <w:pStyle w:val="TAH"/>
            </w:pPr>
          </w:p>
        </w:tc>
        <w:tc>
          <w:tcPr>
            <w:tcW w:w="537" w:type="pct"/>
            <w:vMerge/>
            <w:shd w:val="clear" w:color="auto" w:fill="auto"/>
            <w:vAlign w:val="center"/>
          </w:tcPr>
          <w:p w14:paraId="287D4335" w14:textId="77777777" w:rsidR="00F47ACE" w:rsidRPr="00D55B52" w:rsidRDefault="00F47ACE" w:rsidP="00FA431D">
            <w:pPr>
              <w:pStyle w:val="TAC"/>
            </w:pPr>
          </w:p>
        </w:tc>
        <w:tc>
          <w:tcPr>
            <w:tcW w:w="565" w:type="pct"/>
          </w:tcPr>
          <w:p w14:paraId="688816DA" w14:textId="77777777" w:rsidR="00F47ACE" w:rsidRPr="00D55B52" w:rsidRDefault="00F47ACE" w:rsidP="00FA431D">
            <w:pPr>
              <w:pStyle w:val="TAC"/>
            </w:pPr>
            <w:r w:rsidRPr="00D55B52">
              <w:t>CP</w:t>
            </w:r>
          </w:p>
        </w:tc>
        <w:tc>
          <w:tcPr>
            <w:tcW w:w="512" w:type="pct"/>
            <w:shd w:val="clear" w:color="auto" w:fill="auto"/>
          </w:tcPr>
          <w:p w14:paraId="47E197CA" w14:textId="77777777" w:rsidR="00F47ACE" w:rsidRPr="00D55B52" w:rsidRDefault="00F47ACE" w:rsidP="00FA431D">
            <w:pPr>
              <w:pStyle w:val="TAC"/>
            </w:pPr>
            <w:r w:rsidRPr="00D55B52">
              <w:t>264@0</w:t>
            </w:r>
          </w:p>
        </w:tc>
        <w:tc>
          <w:tcPr>
            <w:tcW w:w="513" w:type="pct"/>
            <w:shd w:val="clear" w:color="auto" w:fill="auto"/>
          </w:tcPr>
          <w:p w14:paraId="3488FE1E" w14:textId="77777777" w:rsidR="00F47ACE" w:rsidRPr="00D55B52" w:rsidRDefault="00F47ACE" w:rsidP="00FA431D">
            <w:pPr>
              <w:pStyle w:val="TAC"/>
            </w:pPr>
            <w:r w:rsidRPr="00D55B52">
              <w:t>1@0</w:t>
            </w:r>
          </w:p>
        </w:tc>
        <w:tc>
          <w:tcPr>
            <w:tcW w:w="558" w:type="pct"/>
            <w:shd w:val="clear" w:color="auto" w:fill="auto"/>
          </w:tcPr>
          <w:p w14:paraId="0689A7A8" w14:textId="77777777" w:rsidR="00F47ACE" w:rsidRPr="00D55B52" w:rsidRDefault="00F47ACE" w:rsidP="00FA431D">
            <w:pPr>
              <w:pStyle w:val="TAC"/>
            </w:pPr>
            <w:r w:rsidRPr="00D55B52">
              <w:t>1@263</w:t>
            </w:r>
          </w:p>
        </w:tc>
        <w:tc>
          <w:tcPr>
            <w:tcW w:w="514" w:type="pct"/>
            <w:vAlign w:val="center"/>
          </w:tcPr>
          <w:p w14:paraId="69F19AF1" w14:textId="77777777" w:rsidR="00F47ACE" w:rsidRPr="00D55B52" w:rsidRDefault="00F47ACE" w:rsidP="00FA431D">
            <w:pPr>
              <w:pStyle w:val="TAC"/>
            </w:pPr>
            <w:r w:rsidRPr="00D55B52">
              <w:t>88@88</w:t>
            </w:r>
          </w:p>
        </w:tc>
        <w:tc>
          <w:tcPr>
            <w:tcW w:w="607" w:type="pct"/>
            <w:vAlign w:val="center"/>
          </w:tcPr>
          <w:p w14:paraId="74D1F141" w14:textId="7F948E20" w:rsidR="00F47ACE" w:rsidRPr="00D55B52" w:rsidRDefault="0075641F" w:rsidP="00FA431D">
            <w:pPr>
              <w:pStyle w:val="TAC"/>
            </w:pPr>
            <w:ins w:id="74" w:author="Huawei" w:date="2021-01-19T18:59:00Z">
              <w:r>
                <w:t>4</w:t>
              </w:r>
            </w:ins>
            <w:del w:id="75" w:author="Huawei" w:date="2021-01-19T18:59:00Z">
              <w:r w:rsidR="00F47ACE" w:rsidRPr="00D55B52" w:rsidDel="0075641F">
                <w:delText>1</w:delText>
              </w:r>
            </w:del>
            <w:r w:rsidR="00F47ACE" w:rsidRPr="00D55B52">
              <w:t>@88</w:t>
            </w:r>
          </w:p>
        </w:tc>
        <w:tc>
          <w:tcPr>
            <w:tcW w:w="604" w:type="pct"/>
            <w:vAlign w:val="center"/>
          </w:tcPr>
          <w:p w14:paraId="3521456C" w14:textId="761B52B4" w:rsidR="00F47ACE" w:rsidRPr="00D55B52" w:rsidRDefault="0075641F" w:rsidP="00FA431D">
            <w:pPr>
              <w:pStyle w:val="TAC"/>
            </w:pPr>
            <w:ins w:id="76" w:author="Huawei" w:date="2021-01-19T18:59:00Z">
              <w:r>
                <w:t>4</w:t>
              </w:r>
            </w:ins>
            <w:del w:id="77" w:author="Huawei" w:date="2021-01-19T18:59:00Z">
              <w:r w:rsidR="00F47ACE" w:rsidRPr="00D55B52" w:rsidDel="0075641F">
                <w:delText>1</w:delText>
              </w:r>
            </w:del>
            <w:r w:rsidR="00F47ACE" w:rsidRPr="00D55B52">
              <w:t>@</w:t>
            </w:r>
            <w:ins w:id="78" w:author="Huawei" w:date="2021-01-19T19:01:00Z">
              <w:r>
                <w:t>172</w:t>
              </w:r>
            </w:ins>
            <w:del w:id="79" w:author="Huawei" w:date="2021-01-19T19:01:00Z">
              <w:r w:rsidR="00F47ACE" w:rsidRPr="00D55B52" w:rsidDel="0075641F">
                <w:delText>175</w:delText>
              </w:r>
            </w:del>
          </w:p>
        </w:tc>
      </w:tr>
      <w:tr w:rsidR="00F47ACE" w:rsidRPr="00D55B52" w14:paraId="68ABE0EC" w14:textId="77777777" w:rsidTr="00FA431D">
        <w:trPr>
          <w:trHeight w:val="143"/>
        </w:trPr>
        <w:tc>
          <w:tcPr>
            <w:tcW w:w="590" w:type="pct"/>
            <w:vMerge/>
            <w:shd w:val="clear" w:color="auto" w:fill="auto"/>
            <w:vAlign w:val="center"/>
            <w:hideMark/>
          </w:tcPr>
          <w:p w14:paraId="0458AFB8" w14:textId="77777777" w:rsidR="00F47ACE" w:rsidRPr="00D55B52" w:rsidRDefault="00F47ACE" w:rsidP="00FA431D">
            <w:pPr>
              <w:pStyle w:val="TAH"/>
            </w:pPr>
          </w:p>
        </w:tc>
        <w:tc>
          <w:tcPr>
            <w:tcW w:w="537" w:type="pct"/>
            <w:vMerge w:val="restart"/>
            <w:shd w:val="clear" w:color="auto" w:fill="auto"/>
            <w:vAlign w:val="center"/>
            <w:hideMark/>
          </w:tcPr>
          <w:p w14:paraId="5959D4F9" w14:textId="77777777" w:rsidR="00F47ACE" w:rsidRPr="00D55B52" w:rsidRDefault="00F47ACE" w:rsidP="00FA431D">
            <w:pPr>
              <w:pStyle w:val="TAC"/>
            </w:pPr>
            <w:r w:rsidRPr="00D55B52">
              <w:t>120</w:t>
            </w:r>
          </w:p>
        </w:tc>
        <w:tc>
          <w:tcPr>
            <w:tcW w:w="565" w:type="pct"/>
          </w:tcPr>
          <w:p w14:paraId="664C37F6" w14:textId="77777777" w:rsidR="00F47ACE" w:rsidRPr="00D55B52" w:rsidRDefault="00F47ACE" w:rsidP="00FA431D">
            <w:pPr>
              <w:pStyle w:val="TAC"/>
            </w:pPr>
            <w:r w:rsidRPr="00D55B52">
              <w:t>DFT-s</w:t>
            </w:r>
          </w:p>
        </w:tc>
        <w:tc>
          <w:tcPr>
            <w:tcW w:w="512" w:type="pct"/>
            <w:shd w:val="clear" w:color="auto" w:fill="auto"/>
          </w:tcPr>
          <w:p w14:paraId="150BBA9A" w14:textId="77777777" w:rsidR="00F47ACE" w:rsidRPr="00D55B52" w:rsidRDefault="00F47ACE" w:rsidP="00FA431D">
            <w:pPr>
              <w:pStyle w:val="TAC"/>
            </w:pPr>
            <w:r w:rsidRPr="00D55B52">
              <w:t>128@0</w:t>
            </w:r>
          </w:p>
        </w:tc>
        <w:tc>
          <w:tcPr>
            <w:tcW w:w="513" w:type="pct"/>
            <w:shd w:val="clear" w:color="auto" w:fill="auto"/>
          </w:tcPr>
          <w:p w14:paraId="7E025E70" w14:textId="77777777" w:rsidR="00F47ACE" w:rsidRPr="00D55B52" w:rsidRDefault="00F47ACE" w:rsidP="00FA431D">
            <w:pPr>
              <w:pStyle w:val="TAC"/>
            </w:pPr>
            <w:r w:rsidRPr="00D55B52">
              <w:t>1@0</w:t>
            </w:r>
          </w:p>
        </w:tc>
        <w:tc>
          <w:tcPr>
            <w:tcW w:w="558" w:type="pct"/>
            <w:shd w:val="clear" w:color="auto" w:fill="auto"/>
          </w:tcPr>
          <w:p w14:paraId="3BEDED3E" w14:textId="77777777" w:rsidR="00F47ACE" w:rsidRPr="00D55B52" w:rsidRDefault="00F47ACE" w:rsidP="00FA431D">
            <w:pPr>
              <w:pStyle w:val="TAC"/>
            </w:pPr>
            <w:r w:rsidRPr="00D55B52">
              <w:t>1@131</w:t>
            </w:r>
          </w:p>
        </w:tc>
        <w:tc>
          <w:tcPr>
            <w:tcW w:w="514" w:type="pct"/>
            <w:vAlign w:val="center"/>
          </w:tcPr>
          <w:p w14:paraId="31B3356C" w14:textId="77777777" w:rsidR="00F47ACE" w:rsidRPr="00D55B52" w:rsidRDefault="00F47ACE" w:rsidP="00FA431D">
            <w:pPr>
              <w:pStyle w:val="TAC"/>
            </w:pPr>
            <w:r w:rsidRPr="00D55B52">
              <w:t>40@44</w:t>
            </w:r>
          </w:p>
        </w:tc>
        <w:tc>
          <w:tcPr>
            <w:tcW w:w="607" w:type="pct"/>
            <w:vAlign w:val="center"/>
          </w:tcPr>
          <w:p w14:paraId="4315382A" w14:textId="011D64C1" w:rsidR="00F47ACE" w:rsidRPr="00D55B52" w:rsidRDefault="0075641F" w:rsidP="00FA431D">
            <w:pPr>
              <w:pStyle w:val="TAC"/>
            </w:pPr>
            <w:ins w:id="80" w:author="Huawei" w:date="2021-01-19T18:59:00Z">
              <w:r>
                <w:t>4</w:t>
              </w:r>
            </w:ins>
            <w:del w:id="81" w:author="Huawei" w:date="2021-01-19T18:59:00Z">
              <w:r w:rsidR="00F47ACE" w:rsidRPr="00D55B52" w:rsidDel="0075641F">
                <w:delText>1</w:delText>
              </w:r>
            </w:del>
            <w:r w:rsidR="00F47ACE" w:rsidRPr="00D55B52">
              <w:t>@44</w:t>
            </w:r>
          </w:p>
        </w:tc>
        <w:tc>
          <w:tcPr>
            <w:tcW w:w="604" w:type="pct"/>
            <w:vAlign w:val="center"/>
          </w:tcPr>
          <w:p w14:paraId="20188B7C" w14:textId="7C68B24A" w:rsidR="00F47ACE" w:rsidRPr="00D55B52" w:rsidRDefault="0075641F" w:rsidP="00FA431D">
            <w:pPr>
              <w:pStyle w:val="TAC"/>
            </w:pPr>
            <w:ins w:id="82" w:author="Huawei" w:date="2021-01-19T18:59:00Z">
              <w:r>
                <w:t>4</w:t>
              </w:r>
            </w:ins>
            <w:del w:id="83" w:author="Huawei" w:date="2021-01-19T18:59:00Z">
              <w:r w:rsidR="00F47ACE" w:rsidRPr="00D55B52" w:rsidDel="0075641F">
                <w:delText>1</w:delText>
              </w:r>
            </w:del>
            <w:r w:rsidR="00F47ACE" w:rsidRPr="00D55B52">
              <w:t>@</w:t>
            </w:r>
            <w:ins w:id="84" w:author="Huawei" w:date="2021-01-19T19:01:00Z">
              <w:r>
                <w:t>84</w:t>
              </w:r>
            </w:ins>
            <w:del w:id="85" w:author="Huawei" w:date="2021-01-19T19:01:00Z">
              <w:r w:rsidR="00F47ACE" w:rsidRPr="00D55B52" w:rsidDel="0075641F">
                <w:delText>87</w:delText>
              </w:r>
            </w:del>
          </w:p>
        </w:tc>
      </w:tr>
      <w:tr w:rsidR="00F47ACE" w:rsidRPr="00D55B52" w14:paraId="040B2FE2" w14:textId="77777777" w:rsidTr="00FA431D">
        <w:trPr>
          <w:trHeight w:val="142"/>
        </w:trPr>
        <w:tc>
          <w:tcPr>
            <w:tcW w:w="590" w:type="pct"/>
            <w:vMerge/>
            <w:shd w:val="clear" w:color="auto" w:fill="auto"/>
            <w:vAlign w:val="center"/>
          </w:tcPr>
          <w:p w14:paraId="24E0A583" w14:textId="77777777" w:rsidR="00F47ACE" w:rsidRPr="00D55B52" w:rsidRDefault="00F47ACE" w:rsidP="00FA431D">
            <w:pPr>
              <w:pStyle w:val="TAH"/>
            </w:pPr>
          </w:p>
        </w:tc>
        <w:tc>
          <w:tcPr>
            <w:tcW w:w="537" w:type="pct"/>
            <w:vMerge/>
            <w:shd w:val="clear" w:color="auto" w:fill="auto"/>
            <w:vAlign w:val="center"/>
          </w:tcPr>
          <w:p w14:paraId="593A5C05" w14:textId="77777777" w:rsidR="00F47ACE" w:rsidRPr="00D55B52" w:rsidRDefault="00F47ACE" w:rsidP="00FA431D">
            <w:pPr>
              <w:pStyle w:val="TAC"/>
            </w:pPr>
          </w:p>
        </w:tc>
        <w:tc>
          <w:tcPr>
            <w:tcW w:w="565" w:type="pct"/>
          </w:tcPr>
          <w:p w14:paraId="2EE905F5" w14:textId="77777777" w:rsidR="00F47ACE" w:rsidRPr="00D55B52" w:rsidRDefault="00F47ACE" w:rsidP="00FA431D">
            <w:pPr>
              <w:pStyle w:val="TAC"/>
            </w:pPr>
            <w:r w:rsidRPr="00D55B52">
              <w:t>CP</w:t>
            </w:r>
          </w:p>
        </w:tc>
        <w:tc>
          <w:tcPr>
            <w:tcW w:w="512" w:type="pct"/>
            <w:shd w:val="clear" w:color="auto" w:fill="auto"/>
          </w:tcPr>
          <w:p w14:paraId="3C964F30" w14:textId="77777777" w:rsidR="00F47ACE" w:rsidRPr="00D55B52" w:rsidRDefault="00F47ACE" w:rsidP="00FA431D">
            <w:pPr>
              <w:pStyle w:val="TAC"/>
            </w:pPr>
            <w:r w:rsidRPr="00D55B52">
              <w:t>132@0</w:t>
            </w:r>
          </w:p>
        </w:tc>
        <w:tc>
          <w:tcPr>
            <w:tcW w:w="513" w:type="pct"/>
            <w:shd w:val="clear" w:color="auto" w:fill="auto"/>
          </w:tcPr>
          <w:p w14:paraId="6D68AD57" w14:textId="77777777" w:rsidR="00F47ACE" w:rsidRPr="00D55B52" w:rsidRDefault="00F47ACE" w:rsidP="00FA431D">
            <w:pPr>
              <w:pStyle w:val="TAC"/>
            </w:pPr>
            <w:r w:rsidRPr="00D55B52">
              <w:t>1@0</w:t>
            </w:r>
          </w:p>
        </w:tc>
        <w:tc>
          <w:tcPr>
            <w:tcW w:w="558" w:type="pct"/>
            <w:shd w:val="clear" w:color="auto" w:fill="auto"/>
          </w:tcPr>
          <w:p w14:paraId="63CED8B1" w14:textId="77777777" w:rsidR="00F47ACE" w:rsidRPr="00D55B52" w:rsidRDefault="00F47ACE" w:rsidP="00FA431D">
            <w:pPr>
              <w:pStyle w:val="TAC"/>
            </w:pPr>
            <w:r w:rsidRPr="00D55B52">
              <w:t>1@131</w:t>
            </w:r>
          </w:p>
        </w:tc>
        <w:tc>
          <w:tcPr>
            <w:tcW w:w="514" w:type="pct"/>
            <w:vAlign w:val="center"/>
          </w:tcPr>
          <w:p w14:paraId="115BE255" w14:textId="77777777" w:rsidR="00F47ACE" w:rsidRPr="00D55B52" w:rsidRDefault="00F47ACE" w:rsidP="00FA431D">
            <w:pPr>
              <w:pStyle w:val="TAC"/>
            </w:pPr>
            <w:r w:rsidRPr="00D55B52">
              <w:t>44@44</w:t>
            </w:r>
          </w:p>
        </w:tc>
        <w:tc>
          <w:tcPr>
            <w:tcW w:w="607" w:type="pct"/>
            <w:vAlign w:val="center"/>
          </w:tcPr>
          <w:p w14:paraId="0D069D2A" w14:textId="5FAEEECB" w:rsidR="00F47ACE" w:rsidRPr="00D55B52" w:rsidRDefault="0075641F" w:rsidP="00FA431D">
            <w:pPr>
              <w:pStyle w:val="TAC"/>
            </w:pPr>
            <w:ins w:id="86" w:author="Huawei" w:date="2021-01-19T18:59:00Z">
              <w:r>
                <w:t>4</w:t>
              </w:r>
            </w:ins>
            <w:del w:id="87" w:author="Huawei" w:date="2021-01-19T18:59:00Z">
              <w:r w:rsidR="00F47ACE" w:rsidRPr="00D55B52" w:rsidDel="0075641F">
                <w:delText>1</w:delText>
              </w:r>
            </w:del>
            <w:r w:rsidR="00F47ACE" w:rsidRPr="00D55B52">
              <w:t>@44</w:t>
            </w:r>
          </w:p>
        </w:tc>
        <w:tc>
          <w:tcPr>
            <w:tcW w:w="604" w:type="pct"/>
            <w:vAlign w:val="center"/>
          </w:tcPr>
          <w:p w14:paraId="51C81645" w14:textId="4E7093CF" w:rsidR="00F47ACE" w:rsidRPr="00D55B52" w:rsidRDefault="0075641F" w:rsidP="00FA431D">
            <w:pPr>
              <w:pStyle w:val="TAC"/>
            </w:pPr>
            <w:ins w:id="88" w:author="Huawei" w:date="2021-01-19T18:59:00Z">
              <w:r>
                <w:t>4</w:t>
              </w:r>
            </w:ins>
            <w:del w:id="89" w:author="Huawei" w:date="2021-01-19T18:59:00Z">
              <w:r w:rsidR="00F47ACE" w:rsidRPr="00D55B52" w:rsidDel="0075641F">
                <w:delText>1</w:delText>
              </w:r>
            </w:del>
            <w:r w:rsidR="00F47ACE" w:rsidRPr="00D55B52">
              <w:t>@</w:t>
            </w:r>
            <w:ins w:id="90" w:author="Huawei" w:date="2021-01-19T19:01:00Z">
              <w:r>
                <w:t>84</w:t>
              </w:r>
            </w:ins>
            <w:del w:id="91" w:author="Huawei" w:date="2021-01-19T19:01:00Z">
              <w:r w:rsidR="00F47ACE" w:rsidRPr="00D55B52" w:rsidDel="0075641F">
                <w:delText>87</w:delText>
              </w:r>
            </w:del>
          </w:p>
        </w:tc>
      </w:tr>
      <w:tr w:rsidR="00F47ACE" w:rsidRPr="00D55B52" w14:paraId="521B4512" w14:textId="77777777" w:rsidTr="00FA431D">
        <w:trPr>
          <w:trHeight w:val="150"/>
        </w:trPr>
        <w:tc>
          <w:tcPr>
            <w:tcW w:w="590" w:type="pct"/>
            <w:vMerge w:val="restart"/>
            <w:shd w:val="clear" w:color="auto" w:fill="auto"/>
            <w:vAlign w:val="center"/>
            <w:hideMark/>
          </w:tcPr>
          <w:p w14:paraId="3C38AA46" w14:textId="77777777" w:rsidR="00F47ACE" w:rsidRPr="00D55B52" w:rsidRDefault="00F47ACE" w:rsidP="00FA431D">
            <w:pPr>
              <w:pStyle w:val="TAH"/>
            </w:pPr>
            <w:r w:rsidRPr="00D55B52">
              <w:t>400MHz</w:t>
            </w:r>
          </w:p>
        </w:tc>
        <w:tc>
          <w:tcPr>
            <w:tcW w:w="537" w:type="pct"/>
            <w:vMerge w:val="restart"/>
            <w:shd w:val="clear" w:color="auto" w:fill="auto"/>
            <w:vAlign w:val="center"/>
            <w:hideMark/>
          </w:tcPr>
          <w:p w14:paraId="64E9099B" w14:textId="77777777" w:rsidR="00F47ACE" w:rsidRPr="00D55B52" w:rsidRDefault="00F47ACE" w:rsidP="00FA431D">
            <w:pPr>
              <w:pStyle w:val="TAC"/>
            </w:pPr>
            <w:r w:rsidRPr="00D55B52">
              <w:t>60</w:t>
            </w:r>
          </w:p>
        </w:tc>
        <w:tc>
          <w:tcPr>
            <w:tcW w:w="565" w:type="pct"/>
          </w:tcPr>
          <w:p w14:paraId="5B2278C4" w14:textId="77777777" w:rsidR="00F47ACE" w:rsidRPr="00D55B52" w:rsidRDefault="00F47ACE" w:rsidP="00FA431D">
            <w:pPr>
              <w:pStyle w:val="TAC"/>
            </w:pPr>
            <w:r w:rsidRPr="00D55B52">
              <w:t>DFT-s</w:t>
            </w:r>
          </w:p>
        </w:tc>
        <w:tc>
          <w:tcPr>
            <w:tcW w:w="512" w:type="pct"/>
            <w:shd w:val="clear" w:color="auto" w:fill="auto"/>
          </w:tcPr>
          <w:p w14:paraId="547FE1E6" w14:textId="77777777" w:rsidR="00F47ACE" w:rsidRPr="00D55B52" w:rsidRDefault="00F47ACE" w:rsidP="00FA431D">
            <w:pPr>
              <w:pStyle w:val="TAC"/>
            </w:pPr>
            <w:r w:rsidRPr="00D55B52">
              <w:t>N/A</w:t>
            </w:r>
          </w:p>
        </w:tc>
        <w:tc>
          <w:tcPr>
            <w:tcW w:w="513" w:type="pct"/>
            <w:shd w:val="clear" w:color="auto" w:fill="auto"/>
          </w:tcPr>
          <w:p w14:paraId="490A2792" w14:textId="77777777" w:rsidR="00F47ACE" w:rsidRPr="00D55B52" w:rsidRDefault="00F47ACE" w:rsidP="00FA431D">
            <w:pPr>
              <w:pStyle w:val="TAC"/>
            </w:pPr>
            <w:r w:rsidRPr="00D55B52">
              <w:t>N/A</w:t>
            </w:r>
          </w:p>
        </w:tc>
        <w:tc>
          <w:tcPr>
            <w:tcW w:w="558" w:type="pct"/>
            <w:shd w:val="clear" w:color="auto" w:fill="auto"/>
          </w:tcPr>
          <w:p w14:paraId="259CDEE9" w14:textId="77777777" w:rsidR="00F47ACE" w:rsidRPr="00D55B52" w:rsidRDefault="00F47ACE" w:rsidP="00FA431D">
            <w:pPr>
              <w:pStyle w:val="TAC"/>
            </w:pPr>
            <w:r w:rsidRPr="00D55B52">
              <w:t>N/A</w:t>
            </w:r>
          </w:p>
        </w:tc>
        <w:tc>
          <w:tcPr>
            <w:tcW w:w="514" w:type="pct"/>
            <w:vAlign w:val="center"/>
          </w:tcPr>
          <w:p w14:paraId="0E206671" w14:textId="77777777" w:rsidR="00F47ACE" w:rsidRPr="00D55B52" w:rsidRDefault="00F47ACE" w:rsidP="00FA431D">
            <w:pPr>
              <w:pStyle w:val="TAC"/>
            </w:pPr>
            <w:r w:rsidRPr="00D55B52">
              <w:t>N/A</w:t>
            </w:r>
          </w:p>
        </w:tc>
        <w:tc>
          <w:tcPr>
            <w:tcW w:w="607" w:type="pct"/>
            <w:vAlign w:val="center"/>
          </w:tcPr>
          <w:p w14:paraId="0C06AFB5" w14:textId="77777777" w:rsidR="00F47ACE" w:rsidRPr="00D55B52" w:rsidRDefault="00F47ACE" w:rsidP="00FA431D">
            <w:pPr>
              <w:pStyle w:val="TAC"/>
            </w:pPr>
            <w:r w:rsidRPr="00D55B52">
              <w:t xml:space="preserve">N/A </w:t>
            </w:r>
          </w:p>
        </w:tc>
        <w:tc>
          <w:tcPr>
            <w:tcW w:w="604" w:type="pct"/>
            <w:vAlign w:val="center"/>
          </w:tcPr>
          <w:p w14:paraId="778F5E22" w14:textId="77777777" w:rsidR="00F47ACE" w:rsidRPr="00D55B52" w:rsidRDefault="00F47ACE" w:rsidP="00FA431D">
            <w:pPr>
              <w:pStyle w:val="TAC"/>
            </w:pPr>
            <w:r w:rsidRPr="00D55B52">
              <w:t xml:space="preserve">N/A </w:t>
            </w:r>
          </w:p>
        </w:tc>
      </w:tr>
      <w:tr w:rsidR="00F47ACE" w:rsidRPr="00D55B52" w14:paraId="543015B4" w14:textId="77777777" w:rsidTr="00FA431D">
        <w:trPr>
          <w:trHeight w:val="150"/>
        </w:trPr>
        <w:tc>
          <w:tcPr>
            <w:tcW w:w="590" w:type="pct"/>
            <w:vMerge/>
            <w:shd w:val="clear" w:color="auto" w:fill="auto"/>
            <w:vAlign w:val="center"/>
          </w:tcPr>
          <w:p w14:paraId="7B35B427" w14:textId="77777777" w:rsidR="00F47ACE" w:rsidRPr="00D55B52" w:rsidRDefault="00F47ACE" w:rsidP="00FA431D">
            <w:pPr>
              <w:pStyle w:val="TAH"/>
            </w:pPr>
          </w:p>
        </w:tc>
        <w:tc>
          <w:tcPr>
            <w:tcW w:w="537" w:type="pct"/>
            <w:vMerge/>
            <w:shd w:val="clear" w:color="auto" w:fill="auto"/>
            <w:vAlign w:val="center"/>
          </w:tcPr>
          <w:p w14:paraId="564D3C98" w14:textId="77777777" w:rsidR="00F47ACE" w:rsidRPr="00D55B52" w:rsidRDefault="00F47ACE" w:rsidP="00FA431D">
            <w:pPr>
              <w:pStyle w:val="TAC"/>
            </w:pPr>
          </w:p>
        </w:tc>
        <w:tc>
          <w:tcPr>
            <w:tcW w:w="565" w:type="pct"/>
          </w:tcPr>
          <w:p w14:paraId="6C1A79F1" w14:textId="77777777" w:rsidR="00F47ACE" w:rsidRPr="00D55B52" w:rsidRDefault="00F47ACE" w:rsidP="00FA431D">
            <w:pPr>
              <w:pStyle w:val="TAC"/>
            </w:pPr>
            <w:r w:rsidRPr="00D55B52">
              <w:t>CP</w:t>
            </w:r>
          </w:p>
        </w:tc>
        <w:tc>
          <w:tcPr>
            <w:tcW w:w="512" w:type="pct"/>
            <w:shd w:val="clear" w:color="auto" w:fill="auto"/>
          </w:tcPr>
          <w:p w14:paraId="4EC513E0" w14:textId="77777777" w:rsidR="00F47ACE" w:rsidRPr="00D55B52" w:rsidRDefault="00F47ACE" w:rsidP="00FA431D">
            <w:pPr>
              <w:pStyle w:val="TAC"/>
            </w:pPr>
            <w:r w:rsidRPr="00D55B52">
              <w:t>N/A</w:t>
            </w:r>
          </w:p>
        </w:tc>
        <w:tc>
          <w:tcPr>
            <w:tcW w:w="513" w:type="pct"/>
            <w:shd w:val="clear" w:color="auto" w:fill="auto"/>
          </w:tcPr>
          <w:p w14:paraId="799865FE" w14:textId="77777777" w:rsidR="00F47ACE" w:rsidRPr="00D55B52" w:rsidRDefault="00F47ACE" w:rsidP="00FA431D">
            <w:pPr>
              <w:pStyle w:val="TAC"/>
            </w:pPr>
            <w:r w:rsidRPr="00D55B52">
              <w:t>N/A</w:t>
            </w:r>
          </w:p>
        </w:tc>
        <w:tc>
          <w:tcPr>
            <w:tcW w:w="558" w:type="pct"/>
            <w:shd w:val="clear" w:color="auto" w:fill="auto"/>
          </w:tcPr>
          <w:p w14:paraId="668DB782" w14:textId="77777777" w:rsidR="00F47ACE" w:rsidRPr="00D55B52" w:rsidRDefault="00F47ACE" w:rsidP="00FA431D">
            <w:pPr>
              <w:pStyle w:val="TAC"/>
            </w:pPr>
            <w:r w:rsidRPr="00D55B52">
              <w:t>N/A</w:t>
            </w:r>
          </w:p>
        </w:tc>
        <w:tc>
          <w:tcPr>
            <w:tcW w:w="514" w:type="pct"/>
            <w:vAlign w:val="center"/>
          </w:tcPr>
          <w:p w14:paraId="65C5E857" w14:textId="77777777" w:rsidR="00F47ACE" w:rsidRPr="00D55B52" w:rsidRDefault="00F47ACE" w:rsidP="00FA431D">
            <w:pPr>
              <w:pStyle w:val="TAC"/>
            </w:pPr>
            <w:r w:rsidRPr="00D55B52">
              <w:t>N/A</w:t>
            </w:r>
          </w:p>
        </w:tc>
        <w:tc>
          <w:tcPr>
            <w:tcW w:w="607" w:type="pct"/>
            <w:vAlign w:val="center"/>
          </w:tcPr>
          <w:p w14:paraId="746F43F1" w14:textId="77777777" w:rsidR="00F47ACE" w:rsidRPr="00D55B52" w:rsidRDefault="00F47ACE" w:rsidP="00FA431D">
            <w:pPr>
              <w:pStyle w:val="TAC"/>
            </w:pPr>
            <w:r w:rsidRPr="00D55B52">
              <w:t xml:space="preserve">N/A </w:t>
            </w:r>
          </w:p>
        </w:tc>
        <w:tc>
          <w:tcPr>
            <w:tcW w:w="604" w:type="pct"/>
            <w:vAlign w:val="center"/>
          </w:tcPr>
          <w:p w14:paraId="6B8E7BCB" w14:textId="77777777" w:rsidR="00F47ACE" w:rsidRPr="00D55B52" w:rsidRDefault="00F47ACE" w:rsidP="00FA431D">
            <w:pPr>
              <w:pStyle w:val="TAC"/>
            </w:pPr>
            <w:r w:rsidRPr="00D55B52">
              <w:t xml:space="preserve">N/A </w:t>
            </w:r>
          </w:p>
        </w:tc>
      </w:tr>
      <w:tr w:rsidR="00F47ACE" w:rsidRPr="00D55B52" w14:paraId="2F12374B" w14:textId="77777777" w:rsidTr="00FA431D">
        <w:trPr>
          <w:trHeight w:val="143"/>
        </w:trPr>
        <w:tc>
          <w:tcPr>
            <w:tcW w:w="590" w:type="pct"/>
            <w:vMerge/>
            <w:shd w:val="clear" w:color="auto" w:fill="auto"/>
            <w:vAlign w:val="center"/>
            <w:hideMark/>
          </w:tcPr>
          <w:p w14:paraId="53BD7713" w14:textId="77777777" w:rsidR="00F47ACE" w:rsidRPr="00D55B52" w:rsidRDefault="00F47ACE" w:rsidP="00FA431D">
            <w:pPr>
              <w:pStyle w:val="TAH"/>
            </w:pPr>
          </w:p>
        </w:tc>
        <w:tc>
          <w:tcPr>
            <w:tcW w:w="537" w:type="pct"/>
            <w:vMerge w:val="restart"/>
            <w:shd w:val="clear" w:color="auto" w:fill="auto"/>
            <w:vAlign w:val="center"/>
            <w:hideMark/>
          </w:tcPr>
          <w:p w14:paraId="268E0831" w14:textId="77777777" w:rsidR="00F47ACE" w:rsidRPr="00D55B52" w:rsidRDefault="00F47ACE" w:rsidP="00FA431D">
            <w:pPr>
              <w:pStyle w:val="TAC"/>
            </w:pPr>
            <w:r w:rsidRPr="00D55B52">
              <w:t>120</w:t>
            </w:r>
          </w:p>
        </w:tc>
        <w:tc>
          <w:tcPr>
            <w:tcW w:w="565" w:type="pct"/>
          </w:tcPr>
          <w:p w14:paraId="31DD160B" w14:textId="77777777" w:rsidR="00F47ACE" w:rsidRPr="00D55B52" w:rsidRDefault="00F47ACE" w:rsidP="00FA431D">
            <w:pPr>
              <w:pStyle w:val="TAC"/>
            </w:pPr>
            <w:r w:rsidRPr="00D55B52">
              <w:t>DFT-s</w:t>
            </w:r>
          </w:p>
        </w:tc>
        <w:tc>
          <w:tcPr>
            <w:tcW w:w="512" w:type="pct"/>
            <w:shd w:val="clear" w:color="auto" w:fill="auto"/>
          </w:tcPr>
          <w:p w14:paraId="09A38076" w14:textId="77777777" w:rsidR="00F47ACE" w:rsidRPr="00D55B52" w:rsidRDefault="00F47ACE" w:rsidP="00FA431D">
            <w:pPr>
              <w:pStyle w:val="TAC"/>
            </w:pPr>
            <w:r w:rsidRPr="00D55B52">
              <w:t>256@0</w:t>
            </w:r>
          </w:p>
        </w:tc>
        <w:tc>
          <w:tcPr>
            <w:tcW w:w="513" w:type="pct"/>
            <w:shd w:val="clear" w:color="auto" w:fill="auto"/>
          </w:tcPr>
          <w:p w14:paraId="6083E7E3" w14:textId="77777777" w:rsidR="00F47ACE" w:rsidRPr="00D55B52" w:rsidRDefault="00F47ACE" w:rsidP="00FA431D">
            <w:pPr>
              <w:pStyle w:val="TAC"/>
            </w:pPr>
            <w:r w:rsidRPr="00D55B52">
              <w:t>1@0</w:t>
            </w:r>
          </w:p>
        </w:tc>
        <w:tc>
          <w:tcPr>
            <w:tcW w:w="558" w:type="pct"/>
            <w:shd w:val="clear" w:color="auto" w:fill="auto"/>
          </w:tcPr>
          <w:p w14:paraId="3F63D212" w14:textId="77777777" w:rsidR="00F47ACE" w:rsidRPr="00D55B52" w:rsidRDefault="00F47ACE" w:rsidP="00FA431D">
            <w:pPr>
              <w:pStyle w:val="TAC"/>
            </w:pPr>
            <w:r w:rsidRPr="00D55B52">
              <w:t>1@263</w:t>
            </w:r>
          </w:p>
        </w:tc>
        <w:tc>
          <w:tcPr>
            <w:tcW w:w="514" w:type="pct"/>
            <w:vAlign w:val="center"/>
          </w:tcPr>
          <w:p w14:paraId="737ED7E0" w14:textId="43F1DA87" w:rsidR="00F47ACE" w:rsidRPr="00F6543F" w:rsidRDefault="00F47ACE" w:rsidP="00FA431D">
            <w:pPr>
              <w:pStyle w:val="TAC"/>
            </w:pPr>
            <w:r w:rsidRPr="00F6543F">
              <w:t>64@66</w:t>
            </w:r>
          </w:p>
        </w:tc>
        <w:tc>
          <w:tcPr>
            <w:tcW w:w="607" w:type="pct"/>
            <w:vAlign w:val="center"/>
          </w:tcPr>
          <w:p w14:paraId="642C9652" w14:textId="7BA41A9F" w:rsidR="00F47ACE" w:rsidRPr="00D55B52" w:rsidRDefault="0075641F" w:rsidP="00FA431D">
            <w:pPr>
              <w:pStyle w:val="TAC"/>
            </w:pPr>
            <w:ins w:id="92" w:author="Huawei" w:date="2021-01-19T18:59:00Z">
              <w:r>
                <w:t>4</w:t>
              </w:r>
            </w:ins>
            <w:del w:id="93" w:author="Huawei" w:date="2021-01-19T18:59:00Z">
              <w:r w:rsidR="00F47ACE" w:rsidRPr="00D55B52" w:rsidDel="0075641F">
                <w:delText>1</w:delText>
              </w:r>
            </w:del>
            <w:r w:rsidR="00F47ACE" w:rsidRPr="00D55B52">
              <w:t>@66</w:t>
            </w:r>
          </w:p>
        </w:tc>
        <w:tc>
          <w:tcPr>
            <w:tcW w:w="604" w:type="pct"/>
            <w:vAlign w:val="center"/>
          </w:tcPr>
          <w:p w14:paraId="1D8FC200" w14:textId="13509B23" w:rsidR="00F47ACE" w:rsidRPr="00D55B52" w:rsidRDefault="0075641F" w:rsidP="00FA431D">
            <w:pPr>
              <w:pStyle w:val="TAC"/>
            </w:pPr>
            <w:ins w:id="94" w:author="Huawei" w:date="2021-01-19T19:00:00Z">
              <w:r>
                <w:t>4</w:t>
              </w:r>
            </w:ins>
            <w:del w:id="95" w:author="Huawei" w:date="2021-01-19T19:00:00Z">
              <w:r w:rsidR="00F47ACE" w:rsidRPr="00D55B52" w:rsidDel="0075641F">
                <w:delText>1</w:delText>
              </w:r>
            </w:del>
            <w:r w:rsidR="00F47ACE" w:rsidRPr="00D55B52">
              <w:t>@</w:t>
            </w:r>
            <w:ins w:id="96" w:author="Huawei" w:date="2021-01-19T19:01:00Z">
              <w:r>
                <w:t>194</w:t>
              </w:r>
            </w:ins>
            <w:del w:id="97" w:author="Huawei" w:date="2021-01-19T19:01:00Z">
              <w:r w:rsidR="00F47ACE" w:rsidRPr="00D55B52" w:rsidDel="0075641F">
                <w:delText>1</w:delText>
              </w:r>
            </w:del>
            <w:del w:id="98" w:author="Huawei" w:date="2021-01-19T10:50:00Z">
              <w:r w:rsidR="00F47ACE" w:rsidRPr="00D55B52" w:rsidDel="0037312A">
                <w:delText>97</w:delText>
              </w:r>
            </w:del>
          </w:p>
        </w:tc>
      </w:tr>
      <w:tr w:rsidR="00F47ACE" w:rsidRPr="00D55B52" w14:paraId="2D0E0BFC" w14:textId="77777777" w:rsidTr="00FA431D">
        <w:trPr>
          <w:trHeight w:val="70"/>
        </w:trPr>
        <w:tc>
          <w:tcPr>
            <w:tcW w:w="590" w:type="pct"/>
            <w:vMerge/>
            <w:shd w:val="clear" w:color="auto" w:fill="auto"/>
            <w:vAlign w:val="center"/>
          </w:tcPr>
          <w:p w14:paraId="68E0020C" w14:textId="77777777" w:rsidR="00F47ACE" w:rsidRPr="00D55B52" w:rsidRDefault="00F47ACE" w:rsidP="00FA431D">
            <w:pPr>
              <w:pStyle w:val="TAH"/>
            </w:pPr>
          </w:p>
        </w:tc>
        <w:tc>
          <w:tcPr>
            <w:tcW w:w="537" w:type="pct"/>
            <w:vMerge/>
            <w:shd w:val="clear" w:color="auto" w:fill="auto"/>
            <w:vAlign w:val="center"/>
          </w:tcPr>
          <w:p w14:paraId="74BB8356" w14:textId="77777777" w:rsidR="00F47ACE" w:rsidRPr="00D55B52" w:rsidRDefault="00F47ACE" w:rsidP="00FA431D">
            <w:pPr>
              <w:pStyle w:val="TAC"/>
            </w:pPr>
          </w:p>
        </w:tc>
        <w:tc>
          <w:tcPr>
            <w:tcW w:w="565" w:type="pct"/>
          </w:tcPr>
          <w:p w14:paraId="58AA798B" w14:textId="77777777" w:rsidR="00F47ACE" w:rsidRPr="00D55B52" w:rsidRDefault="00F47ACE" w:rsidP="00FA431D">
            <w:pPr>
              <w:pStyle w:val="TAC"/>
            </w:pPr>
            <w:r w:rsidRPr="00D55B52">
              <w:t>CP</w:t>
            </w:r>
          </w:p>
        </w:tc>
        <w:tc>
          <w:tcPr>
            <w:tcW w:w="512" w:type="pct"/>
            <w:shd w:val="clear" w:color="auto" w:fill="auto"/>
          </w:tcPr>
          <w:p w14:paraId="1F05BAB7" w14:textId="77777777" w:rsidR="00F47ACE" w:rsidRPr="00D55B52" w:rsidRDefault="00F47ACE" w:rsidP="00FA431D">
            <w:pPr>
              <w:pStyle w:val="TAC"/>
            </w:pPr>
            <w:r w:rsidRPr="00D55B52">
              <w:t>264@0</w:t>
            </w:r>
          </w:p>
        </w:tc>
        <w:tc>
          <w:tcPr>
            <w:tcW w:w="513" w:type="pct"/>
            <w:shd w:val="clear" w:color="auto" w:fill="auto"/>
          </w:tcPr>
          <w:p w14:paraId="39D8C391" w14:textId="77777777" w:rsidR="00F47ACE" w:rsidRPr="00D55B52" w:rsidRDefault="00F47ACE" w:rsidP="00FA431D">
            <w:pPr>
              <w:pStyle w:val="TAC"/>
            </w:pPr>
            <w:r w:rsidRPr="00D55B52">
              <w:t>1@0</w:t>
            </w:r>
          </w:p>
        </w:tc>
        <w:tc>
          <w:tcPr>
            <w:tcW w:w="558" w:type="pct"/>
            <w:shd w:val="clear" w:color="auto" w:fill="auto"/>
          </w:tcPr>
          <w:p w14:paraId="4BD35749" w14:textId="77777777" w:rsidR="00F47ACE" w:rsidRPr="00D55B52" w:rsidRDefault="00F47ACE" w:rsidP="00FA431D">
            <w:pPr>
              <w:pStyle w:val="TAC"/>
            </w:pPr>
            <w:r w:rsidRPr="00D55B52">
              <w:t>1@263</w:t>
            </w:r>
          </w:p>
        </w:tc>
        <w:tc>
          <w:tcPr>
            <w:tcW w:w="514" w:type="pct"/>
          </w:tcPr>
          <w:p w14:paraId="05C85B8C" w14:textId="17314892" w:rsidR="00F47ACE" w:rsidRPr="00F6543F" w:rsidRDefault="000A7651" w:rsidP="00FA431D">
            <w:pPr>
              <w:pStyle w:val="TAC"/>
            </w:pPr>
            <w:ins w:id="99" w:author="Huawei" w:date="2021-01-19T11:48:00Z">
              <w:r>
                <w:t>66</w:t>
              </w:r>
            </w:ins>
            <w:del w:id="100" w:author="Huawei" w:date="2021-01-19T11:48:00Z">
              <w:r w:rsidR="00F47ACE" w:rsidRPr="00F6543F" w:rsidDel="000A7651">
                <w:delText>64</w:delText>
              </w:r>
            </w:del>
            <w:r w:rsidR="00F47ACE" w:rsidRPr="00F6543F">
              <w:t>@66</w:t>
            </w:r>
          </w:p>
        </w:tc>
        <w:tc>
          <w:tcPr>
            <w:tcW w:w="607" w:type="pct"/>
            <w:vAlign w:val="center"/>
          </w:tcPr>
          <w:p w14:paraId="726CBD08" w14:textId="619E3E52" w:rsidR="00F47ACE" w:rsidRPr="00D55B52" w:rsidRDefault="0075641F" w:rsidP="00FA431D">
            <w:pPr>
              <w:pStyle w:val="TAC"/>
            </w:pPr>
            <w:ins w:id="101" w:author="Huawei" w:date="2021-01-19T18:59:00Z">
              <w:r>
                <w:t>4</w:t>
              </w:r>
            </w:ins>
            <w:del w:id="102" w:author="Huawei" w:date="2021-01-19T18:59:00Z">
              <w:r w:rsidR="00F47ACE" w:rsidRPr="00D55B52" w:rsidDel="0075641F">
                <w:delText>1</w:delText>
              </w:r>
            </w:del>
            <w:r w:rsidR="00F47ACE" w:rsidRPr="00D55B52">
              <w:t>@66</w:t>
            </w:r>
          </w:p>
        </w:tc>
        <w:tc>
          <w:tcPr>
            <w:tcW w:w="604" w:type="pct"/>
            <w:vAlign w:val="center"/>
          </w:tcPr>
          <w:p w14:paraId="509CDE6E" w14:textId="07579B7D" w:rsidR="00F47ACE" w:rsidRPr="00D55B52" w:rsidRDefault="0075641F" w:rsidP="00FA431D">
            <w:pPr>
              <w:pStyle w:val="TAC"/>
            </w:pPr>
            <w:ins w:id="103" w:author="Huawei" w:date="2021-01-19T19:00:00Z">
              <w:r>
                <w:t>4</w:t>
              </w:r>
            </w:ins>
            <w:del w:id="104" w:author="Huawei" w:date="2021-01-19T19:00:00Z">
              <w:r w:rsidR="00F47ACE" w:rsidRPr="00D55B52" w:rsidDel="0075641F">
                <w:delText>1</w:delText>
              </w:r>
            </w:del>
            <w:r w:rsidR="00F47ACE" w:rsidRPr="00D55B52">
              <w:t>@</w:t>
            </w:r>
            <w:ins w:id="105" w:author="Huawei" w:date="2021-01-19T19:02:00Z">
              <w:r>
                <w:t>194</w:t>
              </w:r>
            </w:ins>
            <w:del w:id="106" w:author="Huawei" w:date="2021-01-19T19:02:00Z">
              <w:r w:rsidR="00F47ACE" w:rsidRPr="00D55B52" w:rsidDel="0075641F">
                <w:delText>1</w:delText>
              </w:r>
            </w:del>
            <w:del w:id="107" w:author="Huawei" w:date="2021-01-19T11:04:00Z">
              <w:r w:rsidR="00F47ACE" w:rsidRPr="00D55B52" w:rsidDel="00F6543F">
                <w:delText>97</w:delText>
              </w:r>
            </w:del>
          </w:p>
        </w:tc>
      </w:tr>
      <w:tr w:rsidR="00F47ACE" w:rsidRPr="00D55B52" w14:paraId="7311F236" w14:textId="77777777" w:rsidTr="00FA431D">
        <w:trPr>
          <w:trHeight w:val="70"/>
        </w:trPr>
        <w:tc>
          <w:tcPr>
            <w:tcW w:w="5000" w:type="pct"/>
            <w:gridSpan w:val="9"/>
            <w:shd w:val="clear" w:color="auto" w:fill="auto"/>
            <w:vAlign w:val="center"/>
          </w:tcPr>
          <w:p w14:paraId="67B2E9F1" w14:textId="77777777" w:rsidR="00F47ACE" w:rsidRDefault="00F47ACE" w:rsidP="00FA431D">
            <w:pPr>
              <w:pStyle w:val="TAN"/>
              <w:rPr>
                <w:ins w:id="108" w:author="Huawei" w:date="2021-01-19T10:45:00Z"/>
              </w:rPr>
            </w:pPr>
            <w:r w:rsidRPr="00D55B52">
              <w:t>Note 1:</w:t>
            </w:r>
            <w:r w:rsidRPr="00D55B52">
              <w:tab/>
              <w:t>RB allocation is left aligned within inner region</w:t>
            </w:r>
          </w:p>
          <w:p w14:paraId="11D94D06" w14:textId="3DBB3B8D" w:rsidR="00E033AC" w:rsidRDefault="00E033AC" w:rsidP="00F6543F">
            <w:pPr>
              <w:pStyle w:val="TAN"/>
              <w:rPr>
                <w:ins w:id="109" w:author="Huawei" w:date="2021-01-19T10:59:00Z"/>
              </w:rPr>
            </w:pPr>
            <w:ins w:id="110" w:author="Huawei" w:date="2021-01-19T10:45:00Z">
              <w:r>
                <w:t>Note 2:</w:t>
              </w:r>
              <w:r>
                <w:tab/>
              </w:r>
              <w:proofErr w:type="spellStart"/>
              <w:r w:rsidRPr="00D55B52">
                <w:t>Inner_Full</w:t>
              </w:r>
              <w:proofErr w:type="spellEnd"/>
              <w:r>
                <w:t xml:space="preserve"> allocation is </w:t>
              </w:r>
            </w:ins>
            <w:ins w:id="111" w:author="Huawei" w:date="2021-01-19T10:48:00Z">
              <w:r>
                <w:t xml:space="preserve">selected </w:t>
              </w:r>
            </w:ins>
            <w:ins w:id="112" w:author="Huawei" w:date="2021-01-19T10:45:00Z">
              <w:r>
                <w:t>as the largest RB allocation within</w:t>
              </w:r>
            </w:ins>
            <w:ins w:id="113" w:author="Huawei" w:date="2021-01-19T10:46:00Z">
              <w:r>
                <w:t xml:space="preserve"> Region 1 inner allocation defined in 6.2.2.3.3; </w:t>
              </w:r>
              <w:proofErr w:type="spellStart"/>
              <w:r w:rsidRPr="00D55B52">
                <w:t>Inner_</w:t>
              </w:r>
            </w:ins>
            <w:ins w:id="114" w:author="Huawei" w:date="2021-01-19T18:59:00Z">
              <w:r w:rsidR="0075641F">
                <w:t>Partial</w:t>
              </w:r>
            </w:ins>
            <w:ins w:id="115" w:author="Huawei" w:date="2021-01-19T10:46:00Z">
              <w:r w:rsidRPr="00D55B52">
                <w:t>_Left</w:t>
              </w:r>
              <w:proofErr w:type="spellEnd"/>
              <w:r>
                <w:t xml:space="preserve"> and </w:t>
              </w:r>
              <w:proofErr w:type="spellStart"/>
              <w:r>
                <w:t>Inner_</w:t>
              </w:r>
            </w:ins>
            <w:ins w:id="116" w:author="Huawei" w:date="2021-01-19T18:59:00Z">
              <w:r w:rsidR="0075641F">
                <w:t>Partial</w:t>
              </w:r>
            </w:ins>
            <w:ins w:id="117" w:author="Huawei" w:date="2021-01-19T10:46:00Z">
              <w:r>
                <w:t>_Right</w:t>
              </w:r>
              <w:proofErr w:type="spellEnd"/>
              <w:r>
                <w:t xml:space="preserve"> </w:t>
              </w:r>
            </w:ins>
            <w:ins w:id="118" w:author="Huawei" w:date="2021-01-19T10:58:00Z">
              <w:r w:rsidR="00F6543F">
                <w:t>are</w:t>
              </w:r>
            </w:ins>
            <w:ins w:id="119" w:author="Huawei" w:date="2021-01-19T10:46:00Z">
              <w:r>
                <w:t xml:space="preserve"> selected a</w:t>
              </w:r>
            </w:ins>
            <w:ins w:id="120" w:author="Huawei" w:date="2021-01-19T10:47:00Z">
              <w:r>
                <w:t xml:space="preserve">s </w:t>
              </w:r>
            </w:ins>
            <w:ins w:id="121" w:author="Huawei" w:date="2021-01-19T18:59:00Z">
              <w:r w:rsidR="0075641F">
                <w:t>partial</w:t>
              </w:r>
            </w:ins>
            <w:ins w:id="122" w:author="Huawei" w:date="2021-01-19T10:47:00Z">
              <w:r>
                <w:t xml:space="preserve"> allocation within Region 1 inner allocation </w:t>
              </w:r>
            </w:ins>
            <w:ins w:id="123" w:author="Huawei" w:date="2021-01-19T16:52:00Z">
              <w:r w:rsidR="00E34826">
                <w:t>which are</w:t>
              </w:r>
            </w:ins>
            <w:ins w:id="124" w:author="Huawei" w:date="2021-01-19T10:47:00Z">
              <w:r>
                <w:t xml:space="preserve"> not </w:t>
              </w:r>
            </w:ins>
            <w:ins w:id="125" w:author="Huawei" w:date="2021-01-19T10:57:00Z">
              <w:r w:rsidR="00BF1F42">
                <w:t xml:space="preserve">impacted by </w:t>
              </w:r>
            </w:ins>
            <w:proofErr w:type="spellStart"/>
            <w:ins w:id="126" w:author="Huawei" w:date="2021-01-19T10:47:00Z">
              <w:r w:rsidRPr="00E033AC">
                <w:t>MPRnarrow</w:t>
              </w:r>
              <w:proofErr w:type="spellEnd"/>
              <w:r>
                <w:t xml:space="preserve"> </w:t>
              </w:r>
            </w:ins>
            <w:ins w:id="127" w:author="Huawei" w:date="2021-01-19T10:48:00Z">
              <w:r>
                <w:t>defined in 6.2.2.3.3.</w:t>
              </w:r>
            </w:ins>
          </w:p>
          <w:p w14:paraId="0D4E3E83" w14:textId="77777777" w:rsidR="00F6543F" w:rsidRDefault="00F6543F" w:rsidP="00F6543F">
            <w:pPr>
              <w:pStyle w:val="TAN"/>
              <w:rPr>
                <w:ins w:id="128" w:author="Huawei" w:date="2021-01-19T11:02:00Z"/>
              </w:rPr>
            </w:pPr>
            <w:ins w:id="129" w:author="Huawei" w:date="2021-01-19T10:59:00Z">
              <w:r>
                <w:t>Note 3:</w:t>
              </w:r>
              <w:r>
                <w:tab/>
                <w:t xml:space="preserve">Applicable </w:t>
              </w:r>
            </w:ins>
            <w:ins w:id="130" w:author="Huawei" w:date="2021-01-19T11:02:00Z">
              <w:r>
                <w:t>to</w:t>
              </w:r>
            </w:ins>
            <w:ins w:id="131" w:author="Huawei" w:date="2021-01-19T10:59:00Z">
              <w:r>
                <w:t xml:space="preserve"> Rel-15 only</w:t>
              </w:r>
            </w:ins>
            <w:ins w:id="132" w:author="Huawei" w:date="2021-01-19T11:02:00Z">
              <w:r>
                <w:t>.</w:t>
              </w:r>
            </w:ins>
          </w:p>
          <w:p w14:paraId="0EEE9D37" w14:textId="3AAC6C55" w:rsidR="00F6543F" w:rsidRPr="00D55B52" w:rsidRDefault="00F6543F" w:rsidP="00F6543F">
            <w:pPr>
              <w:pStyle w:val="TAN"/>
            </w:pPr>
            <w:ins w:id="133" w:author="Huawei" w:date="2021-01-19T10:59:00Z">
              <w:r>
                <w:t>Note 4:</w:t>
              </w:r>
            </w:ins>
            <w:ins w:id="134" w:author="Huawei" w:date="2021-01-19T11:00:00Z">
              <w:r>
                <w:t xml:space="preserve"> </w:t>
              </w:r>
              <w:r>
                <w:tab/>
                <w:t xml:space="preserve">Applicable </w:t>
              </w:r>
            </w:ins>
            <w:ins w:id="135" w:author="Huawei" w:date="2021-01-19T11:02:00Z">
              <w:r>
                <w:t>to</w:t>
              </w:r>
            </w:ins>
            <w:ins w:id="136" w:author="Huawei" w:date="2021-01-19T11:00:00Z">
              <w:r>
                <w:t xml:space="preserve"> Rel-16 and</w:t>
              </w:r>
            </w:ins>
            <w:ins w:id="137" w:author="Huawei" w:date="2021-01-19T11:02:00Z">
              <w:r>
                <w:t xml:space="preserve"> forward.</w:t>
              </w:r>
            </w:ins>
          </w:p>
        </w:tc>
      </w:tr>
    </w:tbl>
    <w:p w14:paraId="128799F6" w14:textId="77777777" w:rsidR="00F6543F" w:rsidRPr="00D96B86" w:rsidRDefault="00F6543F" w:rsidP="00F47ACE">
      <w:pPr>
        <w:rPr>
          <w:lang w:eastAsia="zh-CN"/>
        </w:rPr>
      </w:pPr>
    </w:p>
    <w:p w14:paraId="38E413C4" w14:textId="77777777" w:rsidR="00F47ACE" w:rsidRPr="00D55B52" w:rsidRDefault="00F47ACE" w:rsidP="00F47ACE">
      <w:pPr>
        <w:pStyle w:val="TH"/>
        <w:rPr>
          <w:lang w:eastAsia="zh-CN"/>
        </w:rPr>
      </w:pPr>
      <w:r w:rsidRPr="00D55B52">
        <w:lastRenderedPageBreak/>
        <w:t>Table 6.1-</w:t>
      </w:r>
      <w:r w:rsidRPr="00D55B52">
        <w:rPr>
          <w:lang w:eastAsia="zh-CN"/>
        </w:rPr>
        <w:t>2</w:t>
      </w:r>
      <w:r w:rsidRPr="00D55B52">
        <w:t>: Common Uplink Configuration for PC</w:t>
      </w:r>
      <w:r w:rsidRPr="00D55B52">
        <w:rPr>
          <w:lang w:eastAsia="zh-CN"/>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65"/>
        <w:gridCol w:w="801"/>
        <w:gridCol w:w="724"/>
        <w:gridCol w:w="726"/>
        <w:gridCol w:w="790"/>
        <w:gridCol w:w="863"/>
        <w:gridCol w:w="718"/>
        <w:gridCol w:w="853"/>
        <w:gridCol w:w="853"/>
        <w:gridCol w:w="851"/>
        <w:gridCol w:w="845"/>
      </w:tblGrid>
      <w:tr w:rsidR="00F47ACE" w:rsidRPr="00D55B52" w14:paraId="0D77868A" w14:textId="77777777" w:rsidTr="00FA431D">
        <w:trPr>
          <w:trHeight w:val="70"/>
        </w:trPr>
        <w:tc>
          <w:tcPr>
            <w:tcW w:w="436" w:type="pct"/>
            <w:vMerge w:val="restart"/>
            <w:shd w:val="clear" w:color="auto" w:fill="auto"/>
            <w:vAlign w:val="center"/>
          </w:tcPr>
          <w:p w14:paraId="20D71195" w14:textId="77777777" w:rsidR="00F47ACE" w:rsidRPr="00D55B52" w:rsidRDefault="00F47ACE" w:rsidP="00FA431D">
            <w:pPr>
              <w:pStyle w:val="TAH"/>
            </w:pPr>
            <w:r w:rsidRPr="00D55B52">
              <w:t>Channel Bandwidth</w:t>
            </w:r>
          </w:p>
        </w:tc>
        <w:tc>
          <w:tcPr>
            <w:tcW w:w="397" w:type="pct"/>
            <w:vMerge w:val="restart"/>
            <w:shd w:val="clear" w:color="auto" w:fill="auto"/>
            <w:vAlign w:val="center"/>
          </w:tcPr>
          <w:p w14:paraId="75CA50A0" w14:textId="77777777" w:rsidR="00F47ACE" w:rsidRPr="00D55B52" w:rsidRDefault="00F47ACE" w:rsidP="00FA431D">
            <w:pPr>
              <w:pStyle w:val="TAH"/>
            </w:pPr>
            <w:r w:rsidRPr="00D55B52">
              <w:t>SCS(kHz)</w:t>
            </w:r>
          </w:p>
        </w:tc>
        <w:tc>
          <w:tcPr>
            <w:tcW w:w="416" w:type="pct"/>
            <w:vMerge w:val="restart"/>
            <w:vAlign w:val="center"/>
          </w:tcPr>
          <w:p w14:paraId="6D83FF9C" w14:textId="77777777" w:rsidR="00F47ACE" w:rsidRPr="00D55B52" w:rsidRDefault="00F47ACE" w:rsidP="00FA431D">
            <w:pPr>
              <w:pStyle w:val="TAH"/>
            </w:pPr>
            <w:r w:rsidRPr="00D55B52">
              <w:t>OFDM</w:t>
            </w:r>
          </w:p>
        </w:tc>
        <w:tc>
          <w:tcPr>
            <w:tcW w:w="3752" w:type="pct"/>
            <w:gridSpan w:val="9"/>
            <w:shd w:val="clear" w:color="auto" w:fill="auto"/>
          </w:tcPr>
          <w:p w14:paraId="7BF1FCAE" w14:textId="77777777" w:rsidR="00F47ACE" w:rsidRPr="00D55B52" w:rsidRDefault="00F47ACE" w:rsidP="00FA431D">
            <w:pPr>
              <w:pStyle w:val="TAH"/>
            </w:pPr>
            <w:r w:rsidRPr="00D55B52">
              <w:t>RB allocation</w:t>
            </w:r>
          </w:p>
        </w:tc>
      </w:tr>
      <w:tr w:rsidR="00F47ACE" w:rsidRPr="00D55B52" w14:paraId="66E5AE15" w14:textId="77777777" w:rsidTr="00FA431D">
        <w:trPr>
          <w:cantSplit/>
          <w:trHeight w:val="2468"/>
        </w:trPr>
        <w:tc>
          <w:tcPr>
            <w:tcW w:w="436" w:type="pct"/>
            <w:vMerge/>
            <w:shd w:val="clear" w:color="auto" w:fill="auto"/>
            <w:vAlign w:val="center"/>
          </w:tcPr>
          <w:p w14:paraId="3D712231" w14:textId="77777777" w:rsidR="00F47ACE" w:rsidRPr="00D55B52" w:rsidRDefault="00F47ACE" w:rsidP="00FA431D">
            <w:pPr>
              <w:pStyle w:val="TAH"/>
            </w:pPr>
          </w:p>
        </w:tc>
        <w:tc>
          <w:tcPr>
            <w:tcW w:w="397" w:type="pct"/>
            <w:vMerge/>
            <w:shd w:val="clear" w:color="auto" w:fill="auto"/>
            <w:vAlign w:val="center"/>
          </w:tcPr>
          <w:p w14:paraId="38398546" w14:textId="77777777" w:rsidR="00F47ACE" w:rsidRPr="00D55B52" w:rsidRDefault="00F47ACE" w:rsidP="00FA431D">
            <w:pPr>
              <w:pStyle w:val="TAH"/>
            </w:pPr>
          </w:p>
        </w:tc>
        <w:tc>
          <w:tcPr>
            <w:tcW w:w="416" w:type="pct"/>
            <w:vMerge/>
          </w:tcPr>
          <w:p w14:paraId="11BA8F3F" w14:textId="77777777" w:rsidR="00F47ACE" w:rsidRPr="00D55B52" w:rsidRDefault="00F47ACE" w:rsidP="00FA431D">
            <w:pPr>
              <w:pStyle w:val="TAH"/>
            </w:pPr>
          </w:p>
        </w:tc>
        <w:tc>
          <w:tcPr>
            <w:tcW w:w="376" w:type="pct"/>
            <w:shd w:val="clear" w:color="auto" w:fill="auto"/>
            <w:textDirection w:val="btLr"/>
          </w:tcPr>
          <w:p w14:paraId="3D161BEF" w14:textId="77777777" w:rsidR="00F47ACE" w:rsidRPr="00D55B52" w:rsidRDefault="00F47ACE" w:rsidP="00FA431D">
            <w:pPr>
              <w:pStyle w:val="TAH"/>
              <w:rPr>
                <w:lang w:eastAsia="zh-CN"/>
              </w:rPr>
            </w:pPr>
            <w:proofErr w:type="spellStart"/>
            <w:r w:rsidRPr="00D55B52">
              <w:rPr>
                <w:lang w:eastAsia="zh-CN"/>
              </w:rPr>
              <w:t>Outer_Full</w:t>
            </w:r>
            <w:proofErr w:type="spellEnd"/>
          </w:p>
        </w:tc>
        <w:tc>
          <w:tcPr>
            <w:tcW w:w="377" w:type="pct"/>
            <w:shd w:val="clear" w:color="auto" w:fill="auto"/>
            <w:textDirection w:val="btLr"/>
          </w:tcPr>
          <w:p w14:paraId="143A7492" w14:textId="77777777" w:rsidR="00F47ACE" w:rsidRPr="00D55B52" w:rsidRDefault="00F47ACE" w:rsidP="00FA431D">
            <w:pPr>
              <w:pStyle w:val="TAH"/>
              <w:rPr>
                <w:lang w:eastAsia="zh-CN"/>
              </w:rPr>
            </w:pPr>
            <w:r w:rsidRPr="00D55B52">
              <w:rPr>
                <w:lang w:eastAsia="zh-CN"/>
              </w:rPr>
              <w:t>Outer_1RB_Left</w:t>
            </w:r>
          </w:p>
        </w:tc>
        <w:tc>
          <w:tcPr>
            <w:tcW w:w="410" w:type="pct"/>
            <w:shd w:val="clear" w:color="auto" w:fill="auto"/>
            <w:textDirection w:val="btLr"/>
          </w:tcPr>
          <w:p w14:paraId="2196C93A" w14:textId="77777777" w:rsidR="00F47ACE" w:rsidRPr="00D55B52" w:rsidRDefault="00F47ACE" w:rsidP="00FA431D">
            <w:pPr>
              <w:pStyle w:val="TAH"/>
              <w:rPr>
                <w:lang w:eastAsia="zh-CN"/>
              </w:rPr>
            </w:pPr>
            <w:r w:rsidRPr="00D55B52">
              <w:rPr>
                <w:lang w:eastAsia="zh-CN"/>
              </w:rPr>
              <w:t>Outer_1RB_Right</w:t>
            </w:r>
          </w:p>
        </w:tc>
        <w:tc>
          <w:tcPr>
            <w:tcW w:w="448" w:type="pct"/>
            <w:textDirection w:val="btLr"/>
            <w:vAlign w:val="center"/>
          </w:tcPr>
          <w:p w14:paraId="30B274C9" w14:textId="77777777" w:rsidR="00F47ACE" w:rsidRPr="00D55B52" w:rsidRDefault="00F47ACE" w:rsidP="00FA431D">
            <w:pPr>
              <w:pStyle w:val="TAH"/>
              <w:rPr>
                <w:lang w:eastAsia="zh-CN"/>
              </w:rPr>
            </w:pPr>
            <w:r w:rsidRPr="00D55B52">
              <w:rPr>
                <w:lang w:eastAsia="zh-CN"/>
              </w:rPr>
              <w:t>Inner_Full_Region1</w:t>
            </w:r>
          </w:p>
        </w:tc>
        <w:tc>
          <w:tcPr>
            <w:tcW w:w="373" w:type="pct"/>
            <w:textDirection w:val="btLr"/>
            <w:vAlign w:val="center"/>
          </w:tcPr>
          <w:p w14:paraId="49371E22" w14:textId="35690E5D" w:rsidR="00F47ACE" w:rsidRPr="00D55B52" w:rsidRDefault="00F47ACE" w:rsidP="00B66C21">
            <w:pPr>
              <w:pStyle w:val="TAH"/>
              <w:rPr>
                <w:lang w:eastAsia="zh-CN"/>
              </w:rPr>
            </w:pPr>
            <w:r w:rsidRPr="00D55B52">
              <w:rPr>
                <w:lang w:eastAsia="zh-CN"/>
              </w:rPr>
              <w:t>Innner_</w:t>
            </w:r>
            <w:del w:id="138" w:author="Huawei" w:date="2021-01-19T16:37:00Z">
              <w:r w:rsidRPr="00D55B52" w:rsidDel="00B66C21">
                <w:rPr>
                  <w:lang w:eastAsia="zh-CN"/>
                </w:rPr>
                <w:delText>1RB</w:delText>
              </w:r>
            </w:del>
            <w:ins w:id="139" w:author="Huawei" w:date="2021-01-19T16:37:00Z">
              <w:r w:rsidR="00B66C21">
                <w:rPr>
                  <w:lang w:eastAsia="zh-CN"/>
                </w:rPr>
                <w:t>partial</w:t>
              </w:r>
            </w:ins>
            <w:r w:rsidRPr="00D55B52">
              <w:rPr>
                <w:lang w:eastAsia="zh-CN"/>
              </w:rPr>
              <w:t>_Left_Region1</w:t>
            </w:r>
          </w:p>
        </w:tc>
        <w:tc>
          <w:tcPr>
            <w:tcW w:w="443" w:type="pct"/>
            <w:textDirection w:val="btLr"/>
            <w:vAlign w:val="center"/>
          </w:tcPr>
          <w:p w14:paraId="628BD365" w14:textId="0F5FBD17" w:rsidR="00F47ACE" w:rsidRPr="00D55B52" w:rsidRDefault="00F47ACE" w:rsidP="00FA431D">
            <w:pPr>
              <w:pStyle w:val="TAH"/>
              <w:rPr>
                <w:lang w:eastAsia="zh-CN"/>
              </w:rPr>
            </w:pPr>
            <w:r w:rsidRPr="00D55B52">
              <w:rPr>
                <w:lang w:eastAsia="zh-CN"/>
              </w:rPr>
              <w:t>Inner_</w:t>
            </w:r>
            <w:ins w:id="140" w:author="Huawei" w:date="2021-01-19T16:43:00Z">
              <w:r w:rsidR="00B66C21">
                <w:rPr>
                  <w:lang w:eastAsia="zh-CN"/>
                </w:rPr>
                <w:t>Partial</w:t>
              </w:r>
            </w:ins>
            <w:del w:id="141" w:author="Huawei" w:date="2021-01-19T16:43:00Z">
              <w:r w:rsidRPr="00D55B52" w:rsidDel="00B66C21">
                <w:rPr>
                  <w:lang w:eastAsia="zh-CN"/>
                </w:rPr>
                <w:delText>1RB</w:delText>
              </w:r>
            </w:del>
            <w:r w:rsidRPr="00D55B52">
              <w:rPr>
                <w:lang w:eastAsia="zh-CN"/>
              </w:rPr>
              <w:t>_Right_Region1</w:t>
            </w:r>
          </w:p>
        </w:tc>
        <w:tc>
          <w:tcPr>
            <w:tcW w:w="443" w:type="pct"/>
            <w:textDirection w:val="btLr"/>
            <w:vAlign w:val="center"/>
          </w:tcPr>
          <w:p w14:paraId="2939A9C0" w14:textId="77777777" w:rsidR="00F47ACE" w:rsidRPr="00D55B52" w:rsidRDefault="00F47ACE" w:rsidP="00FA431D">
            <w:pPr>
              <w:pStyle w:val="TAH"/>
            </w:pPr>
            <w:r w:rsidRPr="00D55B52">
              <w:rPr>
                <w:lang w:eastAsia="zh-CN"/>
              </w:rPr>
              <w:t>Inner_Full_Region2</w:t>
            </w:r>
          </w:p>
        </w:tc>
        <w:tc>
          <w:tcPr>
            <w:tcW w:w="442" w:type="pct"/>
            <w:textDirection w:val="btLr"/>
            <w:vAlign w:val="center"/>
          </w:tcPr>
          <w:p w14:paraId="2431FF59" w14:textId="3491107B" w:rsidR="00F47ACE" w:rsidRPr="00D55B52" w:rsidRDefault="00F47ACE" w:rsidP="00FA431D">
            <w:pPr>
              <w:pStyle w:val="TAH"/>
            </w:pPr>
            <w:r w:rsidRPr="00D55B52">
              <w:rPr>
                <w:lang w:eastAsia="zh-CN"/>
              </w:rPr>
              <w:t>Innner_</w:t>
            </w:r>
            <w:ins w:id="142" w:author="Huawei" w:date="2021-01-19T16:52:00Z">
              <w:r w:rsidR="00E34826">
                <w:rPr>
                  <w:lang w:eastAsia="zh-CN"/>
                </w:rPr>
                <w:t>Partial</w:t>
              </w:r>
            </w:ins>
            <w:del w:id="143" w:author="Huawei" w:date="2021-01-19T16:52:00Z">
              <w:r w:rsidRPr="00D55B52" w:rsidDel="00E34826">
                <w:rPr>
                  <w:lang w:eastAsia="zh-CN"/>
                </w:rPr>
                <w:delText>1RB</w:delText>
              </w:r>
            </w:del>
            <w:r w:rsidRPr="00D55B52">
              <w:rPr>
                <w:lang w:eastAsia="zh-CN"/>
              </w:rPr>
              <w:t>_Left_Region2</w:t>
            </w:r>
          </w:p>
        </w:tc>
        <w:tc>
          <w:tcPr>
            <w:tcW w:w="440" w:type="pct"/>
            <w:textDirection w:val="btLr"/>
            <w:vAlign w:val="center"/>
          </w:tcPr>
          <w:p w14:paraId="2D1DAF95" w14:textId="48F51754" w:rsidR="00F47ACE" w:rsidRPr="00D55B52" w:rsidRDefault="00F47ACE" w:rsidP="00FA431D">
            <w:pPr>
              <w:pStyle w:val="TAH"/>
            </w:pPr>
            <w:r w:rsidRPr="00D55B52">
              <w:rPr>
                <w:lang w:eastAsia="zh-CN"/>
              </w:rPr>
              <w:t>Inner_</w:t>
            </w:r>
            <w:ins w:id="144" w:author="Huawei" w:date="2021-01-19T16:52:00Z">
              <w:r w:rsidR="00E34826">
                <w:rPr>
                  <w:lang w:eastAsia="zh-CN"/>
                </w:rPr>
                <w:t>Partial</w:t>
              </w:r>
            </w:ins>
            <w:del w:id="145" w:author="Huawei" w:date="2021-01-19T16:52:00Z">
              <w:r w:rsidRPr="00D55B52" w:rsidDel="00E34826">
                <w:rPr>
                  <w:lang w:eastAsia="zh-CN"/>
                </w:rPr>
                <w:delText>1RB</w:delText>
              </w:r>
            </w:del>
            <w:r w:rsidRPr="00D55B52">
              <w:rPr>
                <w:lang w:eastAsia="zh-CN"/>
              </w:rPr>
              <w:t>_Right_Region2</w:t>
            </w:r>
          </w:p>
        </w:tc>
      </w:tr>
      <w:tr w:rsidR="00F47ACE" w:rsidRPr="00D55B52" w14:paraId="1FA4443C" w14:textId="77777777" w:rsidTr="00FA431D">
        <w:trPr>
          <w:trHeight w:val="150"/>
        </w:trPr>
        <w:tc>
          <w:tcPr>
            <w:tcW w:w="436" w:type="pct"/>
            <w:vMerge w:val="restart"/>
            <w:shd w:val="clear" w:color="auto" w:fill="auto"/>
            <w:vAlign w:val="center"/>
            <w:hideMark/>
          </w:tcPr>
          <w:p w14:paraId="14545C5C" w14:textId="77777777" w:rsidR="00F47ACE" w:rsidRPr="00D55B52" w:rsidRDefault="00F47ACE" w:rsidP="00FA431D">
            <w:pPr>
              <w:pStyle w:val="TAH"/>
            </w:pPr>
            <w:r w:rsidRPr="00D55B52">
              <w:t>50MHz</w:t>
            </w:r>
          </w:p>
        </w:tc>
        <w:tc>
          <w:tcPr>
            <w:tcW w:w="397" w:type="pct"/>
            <w:vMerge w:val="restart"/>
            <w:shd w:val="clear" w:color="auto" w:fill="auto"/>
            <w:vAlign w:val="center"/>
            <w:hideMark/>
          </w:tcPr>
          <w:p w14:paraId="0367EB26" w14:textId="77777777" w:rsidR="00F47ACE" w:rsidRPr="00D55B52" w:rsidRDefault="00F47ACE" w:rsidP="00FA431D">
            <w:pPr>
              <w:pStyle w:val="TAC"/>
            </w:pPr>
            <w:r w:rsidRPr="00D55B52">
              <w:t>60</w:t>
            </w:r>
          </w:p>
        </w:tc>
        <w:tc>
          <w:tcPr>
            <w:tcW w:w="416" w:type="pct"/>
            <w:vAlign w:val="center"/>
          </w:tcPr>
          <w:p w14:paraId="44B4CD59" w14:textId="77777777" w:rsidR="00F47ACE" w:rsidRPr="00D55B52" w:rsidRDefault="00F47ACE" w:rsidP="00FA431D">
            <w:pPr>
              <w:pStyle w:val="TAC"/>
            </w:pPr>
            <w:r w:rsidRPr="00D55B52">
              <w:t>DFT-s</w:t>
            </w:r>
          </w:p>
        </w:tc>
        <w:tc>
          <w:tcPr>
            <w:tcW w:w="376" w:type="pct"/>
            <w:shd w:val="clear" w:color="auto" w:fill="auto"/>
            <w:vAlign w:val="center"/>
          </w:tcPr>
          <w:p w14:paraId="6736A02D" w14:textId="77777777" w:rsidR="00F47ACE" w:rsidRPr="00D55B52" w:rsidRDefault="00F47ACE" w:rsidP="00FA431D">
            <w:pPr>
              <w:pStyle w:val="TAC"/>
            </w:pPr>
            <w:r w:rsidRPr="00D55B52">
              <w:t>64@0</w:t>
            </w:r>
          </w:p>
        </w:tc>
        <w:tc>
          <w:tcPr>
            <w:tcW w:w="377" w:type="pct"/>
            <w:shd w:val="clear" w:color="auto" w:fill="auto"/>
            <w:vAlign w:val="center"/>
          </w:tcPr>
          <w:p w14:paraId="35ABDE2D" w14:textId="77777777" w:rsidR="00F47ACE" w:rsidRPr="00D55B52" w:rsidRDefault="00F47ACE" w:rsidP="00FA431D">
            <w:pPr>
              <w:pStyle w:val="TAC"/>
            </w:pPr>
            <w:r w:rsidRPr="00D55B52">
              <w:t>1@0</w:t>
            </w:r>
          </w:p>
        </w:tc>
        <w:tc>
          <w:tcPr>
            <w:tcW w:w="410" w:type="pct"/>
            <w:shd w:val="clear" w:color="auto" w:fill="auto"/>
            <w:vAlign w:val="center"/>
          </w:tcPr>
          <w:p w14:paraId="1D77398B" w14:textId="77777777" w:rsidR="00F47ACE" w:rsidRPr="00D55B52" w:rsidRDefault="00F47ACE" w:rsidP="00FA431D">
            <w:pPr>
              <w:pStyle w:val="TAC"/>
            </w:pPr>
            <w:r w:rsidRPr="00D55B52">
              <w:t>1@65</w:t>
            </w:r>
          </w:p>
        </w:tc>
        <w:tc>
          <w:tcPr>
            <w:tcW w:w="448" w:type="pct"/>
            <w:vAlign w:val="center"/>
          </w:tcPr>
          <w:p w14:paraId="01E75122" w14:textId="7E9A3FFD" w:rsidR="00F47ACE" w:rsidRPr="00D55B52" w:rsidRDefault="00F47ACE" w:rsidP="00FA431D">
            <w:pPr>
              <w:pStyle w:val="TAC"/>
              <w:rPr>
                <w:lang w:eastAsia="zh-CN"/>
              </w:rPr>
            </w:pPr>
            <w:r w:rsidRPr="00D55B52">
              <w:rPr>
                <w:lang w:eastAsia="zh-CN"/>
              </w:rPr>
              <w:t>20@22</w:t>
            </w:r>
          </w:p>
        </w:tc>
        <w:tc>
          <w:tcPr>
            <w:tcW w:w="373" w:type="pct"/>
            <w:vAlign w:val="center"/>
          </w:tcPr>
          <w:p w14:paraId="22202B58" w14:textId="21FA683F" w:rsidR="00F47ACE" w:rsidRPr="00D55B52" w:rsidRDefault="00F47ACE" w:rsidP="00FA431D">
            <w:pPr>
              <w:pStyle w:val="TAC"/>
              <w:rPr>
                <w:lang w:eastAsia="zh-CN"/>
              </w:rPr>
            </w:pPr>
            <w:r w:rsidRPr="00D55B52">
              <w:rPr>
                <w:lang w:eastAsia="zh-CN"/>
              </w:rPr>
              <w:t>1</w:t>
            </w:r>
            <w:ins w:id="146" w:author="Huawei" w:date="2021-01-19T16:39:00Z">
              <w:r w:rsidR="00B66C21">
                <w:rPr>
                  <w:lang w:eastAsia="zh-CN"/>
                </w:rPr>
                <w:t>6</w:t>
              </w:r>
            </w:ins>
            <w:r w:rsidRPr="00D55B52">
              <w:rPr>
                <w:lang w:eastAsia="zh-CN"/>
              </w:rPr>
              <w:t>@22</w:t>
            </w:r>
          </w:p>
        </w:tc>
        <w:tc>
          <w:tcPr>
            <w:tcW w:w="443" w:type="pct"/>
            <w:vAlign w:val="center"/>
          </w:tcPr>
          <w:p w14:paraId="472B85F8" w14:textId="0EFAA410" w:rsidR="00F47ACE" w:rsidRPr="00D55B52" w:rsidRDefault="00F47ACE" w:rsidP="00FA431D">
            <w:pPr>
              <w:pStyle w:val="TAC"/>
              <w:rPr>
                <w:lang w:eastAsia="zh-CN"/>
              </w:rPr>
            </w:pPr>
            <w:r w:rsidRPr="00D55B52">
              <w:rPr>
                <w:lang w:eastAsia="zh-CN"/>
              </w:rPr>
              <w:t>1</w:t>
            </w:r>
            <w:ins w:id="147" w:author="Huawei" w:date="2021-01-19T16:40:00Z">
              <w:r w:rsidR="00B66C21">
                <w:rPr>
                  <w:lang w:eastAsia="zh-CN"/>
                </w:rPr>
                <w:t>6</w:t>
              </w:r>
            </w:ins>
            <w:r w:rsidRPr="00D55B52">
              <w:rPr>
                <w:lang w:eastAsia="zh-CN"/>
              </w:rPr>
              <w:t>@</w:t>
            </w:r>
            <w:ins w:id="148" w:author="Huawei" w:date="2021-01-19T16:40:00Z">
              <w:r w:rsidR="00B66C21">
                <w:rPr>
                  <w:lang w:eastAsia="zh-CN"/>
                </w:rPr>
                <w:t>28</w:t>
              </w:r>
            </w:ins>
            <w:del w:id="149" w:author="Huawei" w:date="2021-01-19T16:40:00Z">
              <w:r w:rsidRPr="00D55B52" w:rsidDel="00B66C21">
                <w:rPr>
                  <w:lang w:eastAsia="zh-CN"/>
                </w:rPr>
                <w:delText>43</w:delText>
              </w:r>
            </w:del>
          </w:p>
        </w:tc>
        <w:tc>
          <w:tcPr>
            <w:tcW w:w="443" w:type="pct"/>
            <w:vAlign w:val="center"/>
          </w:tcPr>
          <w:p w14:paraId="6BBF5202"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5BA0B8B" w14:textId="25EE40B6" w:rsidR="00F47ACE" w:rsidRPr="00D55B52" w:rsidRDefault="00F47ACE" w:rsidP="00FA431D">
            <w:pPr>
              <w:pStyle w:val="TAC"/>
              <w:rPr>
                <w:lang w:eastAsia="zh-CN"/>
              </w:rPr>
            </w:pPr>
            <w:r w:rsidRPr="00D55B52">
              <w:rPr>
                <w:lang w:eastAsia="zh-CN"/>
              </w:rPr>
              <w:t>1</w:t>
            </w:r>
            <w:ins w:id="150" w:author="Huawei" w:date="2021-01-19T16:44:00Z">
              <w:r w:rsidR="00B66C21">
                <w:rPr>
                  <w:lang w:eastAsia="zh-CN"/>
                </w:rPr>
                <w:t>6</w:t>
              </w:r>
            </w:ins>
            <w:r w:rsidRPr="00D55B52">
              <w:rPr>
                <w:lang w:eastAsia="zh-CN"/>
              </w:rPr>
              <w:t>@</w:t>
            </w:r>
            <w:ins w:id="151" w:author="Huawei" w:date="2021-01-19T16:45:00Z">
              <w:r w:rsidR="00B66C21">
                <w:rPr>
                  <w:lang w:eastAsia="zh-CN"/>
                </w:rPr>
                <w:t>8</w:t>
              </w:r>
            </w:ins>
            <w:del w:id="152" w:author="Huawei" w:date="2021-01-19T16:45:00Z">
              <w:r w:rsidRPr="00D55B52" w:rsidDel="00B66C21">
                <w:rPr>
                  <w:lang w:eastAsia="zh-CN"/>
                </w:rPr>
                <w:delText>1</w:delText>
              </w:r>
            </w:del>
          </w:p>
        </w:tc>
        <w:tc>
          <w:tcPr>
            <w:tcW w:w="440" w:type="pct"/>
            <w:vAlign w:val="center"/>
          </w:tcPr>
          <w:p w14:paraId="6D598DDD" w14:textId="1A992C0F" w:rsidR="00F47ACE" w:rsidRPr="00D55B52" w:rsidRDefault="00F47ACE" w:rsidP="00E34826">
            <w:pPr>
              <w:pStyle w:val="TAC"/>
            </w:pPr>
            <w:r w:rsidRPr="00D55B52">
              <w:t>1</w:t>
            </w:r>
            <w:ins w:id="153" w:author="Huawei" w:date="2021-01-19T16:47:00Z">
              <w:r w:rsidR="00B66C21">
                <w:t>6</w:t>
              </w:r>
            </w:ins>
            <w:r w:rsidRPr="00D55B52">
              <w:t>@</w:t>
            </w:r>
            <w:ins w:id="154" w:author="Huawei" w:date="2021-01-19T16:49:00Z">
              <w:r w:rsidR="00E34826">
                <w:t>42</w:t>
              </w:r>
            </w:ins>
            <w:del w:id="155" w:author="Huawei" w:date="2021-01-19T16:49:00Z">
              <w:r w:rsidRPr="00D55B52" w:rsidDel="00E34826">
                <w:rPr>
                  <w:lang w:eastAsia="zh-CN"/>
                </w:rPr>
                <w:delText>64</w:delText>
              </w:r>
            </w:del>
          </w:p>
        </w:tc>
      </w:tr>
      <w:tr w:rsidR="00F47ACE" w:rsidRPr="00D55B52" w14:paraId="6CB218BE" w14:textId="77777777" w:rsidTr="00FA431D">
        <w:trPr>
          <w:trHeight w:val="150"/>
        </w:trPr>
        <w:tc>
          <w:tcPr>
            <w:tcW w:w="436" w:type="pct"/>
            <w:vMerge/>
            <w:shd w:val="clear" w:color="auto" w:fill="auto"/>
            <w:vAlign w:val="center"/>
          </w:tcPr>
          <w:p w14:paraId="7BDA6977" w14:textId="77777777" w:rsidR="00F47ACE" w:rsidRPr="00D55B52" w:rsidRDefault="00F47ACE" w:rsidP="00FA431D">
            <w:pPr>
              <w:pStyle w:val="TAH"/>
            </w:pPr>
          </w:p>
        </w:tc>
        <w:tc>
          <w:tcPr>
            <w:tcW w:w="397" w:type="pct"/>
            <w:vMerge/>
            <w:shd w:val="clear" w:color="auto" w:fill="auto"/>
            <w:vAlign w:val="center"/>
          </w:tcPr>
          <w:p w14:paraId="050CF8DD" w14:textId="77777777" w:rsidR="00F47ACE" w:rsidRPr="00D55B52" w:rsidRDefault="00F47ACE" w:rsidP="00FA431D">
            <w:pPr>
              <w:pStyle w:val="TAC"/>
            </w:pPr>
          </w:p>
        </w:tc>
        <w:tc>
          <w:tcPr>
            <w:tcW w:w="416" w:type="pct"/>
            <w:vAlign w:val="center"/>
          </w:tcPr>
          <w:p w14:paraId="5DB3E8DC" w14:textId="77777777" w:rsidR="00F47ACE" w:rsidRPr="00D55B52" w:rsidRDefault="00F47ACE" w:rsidP="00FA431D">
            <w:pPr>
              <w:pStyle w:val="TAC"/>
            </w:pPr>
            <w:r w:rsidRPr="00D55B52">
              <w:t>CP</w:t>
            </w:r>
          </w:p>
        </w:tc>
        <w:tc>
          <w:tcPr>
            <w:tcW w:w="376" w:type="pct"/>
            <w:shd w:val="clear" w:color="auto" w:fill="auto"/>
            <w:vAlign w:val="center"/>
          </w:tcPr>
          <w:p w14:paraId="59F93110" w14:textId="77777777" w:rsidR="00F47ACE" w:rsidRPr="00D55B52" w:rsidRDefault="00F47ACE" w:rsidP="00FA431D">
            <w:pPr>
              <w:pStyle w:val="TAC"/>
            </w:pPr>
            <w:r w:rsidRPr="00D55B52">
              <w:t>66@0</w:t>
            </w:r>
          </w:p>
        </w:tc>
        <w:tc>
          <w:tcPr>
            <w:tcW w:w="377" w:type="pct"/>
            <w:shd w:val="clear" w:color="auto" w:fill="auto"/>
            <w:vAlign w:val="center"/>
          </w:tcPr>
          <w:p w14:paraId="47DC174B" w14:textId="77777777" w:rsidR="00F47ACE" w:rsidRPr="00D55B52" w:rsidRDefault="00F47ACE" w:rsidP="00FA431D">
            <w:pPr>
              <w:pStyle w:val="TAC"/>
            </w:pPr>
            <w:r w:rsidRPr="00D55B52">
              <w:t>1@0</w:t>
            </w:r>
          </w:p>
        </w:tc>
        <w:tc>
          <w:tcPr>
            <w:tcW w:w="410" w:type="pct"/>
            <w:shd w:val="clear" w:color="auto" w:fill="auto"/>
            <w:vAlign w:val="center"/>
          </w:tcPr>
          <w:p w14:paraId="617661F9" w14:textId="77777777" w:rsidR="00F47ACE" w:rsidRPr="00D55B52" w:rsidRDefault="00F47ACE" w:rsidP="00FA431D">
            <w:pPr>
              <w:pStyle w:val="TAC"/>
            </w:pPr>
            <w:r w:rsidRPr="00D55B52">
              <w:t>1@65</w:t>
            </w:r>
          </w:p>
        </w:tc>
        <w:tc>
          <w:tcPr>
            <w:tcW w:w="448" w:type="pct"/>
            <w:vAlign w:val="center"/>
          </w:tcPr>
          <w:p w14:paraId="15998379" w14:textId="027AA2B6" w:rsidR="00F47ACE" w:rsidRPr="00D55B52" w:rsidRDefault="00F47ACE" w:rsidP="00FA431D">
            <w:pPr>
              <w:pStyle w:val="TAC"/>
              <w:rPr>
                <w:lang w:eastAsia="zh-CN"/>
              </w:rPr>
            </w:pPr>
            <w:r w:rsidRPr="00D55B52">
              <w:rPr>
                <w:lang w:eastAsia="zh-CN"/>
              </w:rPr>
              <w:t>2</w:t>
            </w:r>
            <w:ins w:id="156" w:author="Huawei" w:date="2021-01-19T16:29:00Z">
              <w:r w:rsidR="005E014D">
                <w:rPr>
                  <w:lang w:eastAsia="zh-CN"/>
                </w:rPr>
                <w:t>2</w:t>
              </w:r>
            </w:ins>
            <w:del w:id="157" w:author="Huawei" w:date="2021-01-19T16:29:00Z">
              <w:r w:rsidRPr="00D55B52" w:rsidDel="005E014D">
                <w:rPr>
                  <w:lang w:eastAsia="zh-CN"/>
                </w:rPr>
                <w:delText>3</w:delText>
              </w:r>
            </w:del>
            <w:r w:rsidRPr="00D55B52">
              <w:rPr>
                <w:lang w:eastAsia="zh-CN"/>
              </w:rPr>
              <w:t>@22</w:t>
            </w:r>
          </w:p>
        </w:tc>
        <w:tc>
          <w:tcPr>
            <w:tcW w:w="373" w:type="pct"/>
            <w:vAlign w:val="center"/>
          </w:tcPr>
          <w:p w14:paraId="3D556FA8" w14:textId="20985366" w:rsidR="00F47ACE" w:rsidRPr="00D55B52" w:rsidRDefault="00F47ACE" w:rsidP="00FA431D">
            <w:pPr>
              <w:pStyle w:val="TAC"/>
              <w:rPr>
                <w:lang w:eastAsia="zh-CN"/>
              </w:rPr>
            </w:pPr>
            <w:r w:rsidRPr="00D55B52">
              <w:rPr>
                <w:lang w:eastAsia="zh-CN"/>
              </w:rPr>
              <w:t>1</w:t>
            </w:r>
            <w:ins w:id="158" w:author="Huawei" w:date="2021-01-19T16:38:00Z">
              <w:r w:rsidR="00B66C21">
                <w:rPr>
                  <w:lang w:eastAsia="zh-CN"/>
                </w:rPr>
                <w:t>6</w:t>
              </w:r>
            </w:ins>
            <w:r w:rsidRPr="00D55B52">
              <w:rPr>
                <w:lang w:eastAsia="zh-CN"/>
              </w:rPr>
              <w:t>@22</w:t>
            </w:r>
          </w:p>
        </w:tc>
        <w:tc>
          <w:tcPr>
            <w:tcW w:w="443" w:type="pct"/>
            <w:vAlign w:val="center"/>
          </w:tcPr>
          <w:p w14:paraId="11A94A70" w14:textId="4D9D201C" w:rsidR="00F47ACE" w:rsidRPr="00D55B52" w:rsidRDefault="00F47ACE" w:rsidP="00FA431D">
            <w:pPr>
              <w:pStyle w:val="TAC"/>
              <w:rPr>
                <w:lang w:eastAsia="zh-CN"/>
              </w:rPr>
            </w:pPr>
            <w:r w:rsidRPr="00D55B52">
              <w:rPr>
                <w:lang w:eastAsia="zh-CN"/>
              </w:rPr>
              <w:t>1</w:t>
            </w:r>
            <w:ins w:id="159" w:author="Huawei" w:date="2021-01-19T16:40:00Z">
              <w:r w:rsidR="00B66C21">
                <w:rPr>
                  <w:lang w:eastAsia="zh-CN"/>
                </w:rPr>
                <w:t>6</w:t>
              </w:r>
            </w:ins>
            <w:r w:rsidRPr="00D55B52">
              <w:rPr>
                <w:lang w:eastAsia="zh-CN"/>
              </w:rPr>
              <w:t>@</w:t>
            </w:r>
            <w:ins w:id="160" w:author="Huawei" w:date="2021-01-19T16:40:00Z">
              <w:r w:rsidR="00B66C21">
                <w:rPr>
                  <w:lang w:eastAsia="zh-CN"/>
                </w:rPr>
                <w:t>28</w:t>
              </w:r>
            </w:ins>
            <w:del w:id="161" w:author="Huawei" w:date="2021-01-19T16:40:00Z">
              <w:r w:rsidRPr="00D55B52" w:rsidDel="00B66C21">
                <w:rPr>
                  <w:lang w:eastAsia="zh-CN"/>
                </w:rPr>
                <w:delText>43</w:delText>
              </w:r>
            </w:del>
          </w:p>
        </w:tc>
        <w:tc>
          <w:tcPr>
            <w:tcW w:w="443" w:type="pct"/>
            <w:vAlign w:val="center"/>
          </w:tcPr>
          <w:p w14:paraId="26996C54" w14:textId="77777777" w:rsidR="00F47ACE" w:rsidRPr="00D55B52" w:rsidRDefault="00F47ACE" w:rsidP="00FA431D">
            <w:pPr>
              <w:pStyle w:val="TAC"/>
              <w:rPr>
                <w:lang w:eastAsia="zh-CN"/>
              </w:rPr>
            </w:pPr>
            <w:r w:rsidRPr="00D55B52">
              <w:rPr>
                <w:lang w:eastAsia="zh-CN"/>
              </w:rPr>
              <w:t>33@16</w:t>
            </w:r>
          </w:p>
        </w:tc>
        <w:tc>
          <w:tcPr>
            <w:tcW w:w="442" w:type="pct"/>
            <w:vAlign w:val="center"/>
          </w:tcPr>
          <w:p w14:paraId="66DD8A7C" w14:textId="40355A43" w:rsidR="00F47ACE" w:rsidRPr="00D55B52" w:rsidRDefault="00F47ACE" w:rsidP="00FA431D">
            <w:pPr>
              <w:pStyle w:val="TAC"/>
            </w:pPr>
            <w:r w:rsidRPr="00D55B52">
              <w:rPr>
                <w:lang w:eastAsia="zh-CN"/>
              </w:rPr>
              <w:t>1</w:t>
            </w:r>
            <w:ins w:id="162" w:author="Huawei" w:date="2021-01-19T16:44:00Z">
              <w:r w:rsidR="00B66C21">
                <w:rPr>
                  <w:lang w:eastAsia="zh-CN"/>
                </w:rPr>
                <w:t>6</w:t>
              </w:r>
            </w:ins>
            <w:r w:rsidRPr="00D55B52">
              <w:rPr>
                <w:lang w:eastAsia="zh-CN"/>
              </w:rPr>
              <w:t>@</w:t>
            </w:r>
            <w:ins w:id="163" w:author="Huawei" w:date="2021-01-19T16:45:00Z">
              <w:r w:rsidR="00B66C21">
                <w:rPr>
                  <w:lang w:eastAsia="zh-CN"/>
                </w:rPr>
                <w:t>8</w:t>
              </w:r>
            </w:ins>
            <w:del w:id="164" w:author="Huawei" w:date="2021-01-19T16:45:00Z">
              <w:r w:rsidRPr="00D55B52" w:rsidDel="00B66C21">
                <w:rPr>
                  <w:lang w:eastAsia="zh-CN"/>
                </w:rPr>
                <w:delText>1</w:delText>
              </w:r>
            </w:del>
          </w:p>
        </w:tc>
        <w:tc>
          <w:tcPr>
            <w:tcW w:w="440" w:type="pct"/>
            <w:vAlign w:val="center"/>
          </w:tcPr>
          <w:p w14:paraId="5C16AB2F" w14:textId="7AD2E4D9" w:rsidR="00F47ACE" w:rsidRPr="00D55B52" w:rsidRDefault="00F47ACE" w:rsidP="00E34826">
            <w:pPr>
              <w:pStyle w:val="TAC"/>
            </w:pPr>
            <w:r w:rsidRPr="00D55B52">
              <w:t>1</w:t>
            </w:r>
            <w:ins w:id="165" w:author="Huawei" w:date="2021-01-19T16:49:00Z">
              <w:r w:rsidR="00E34826">
                <w:t>6</w:t>
              </w:r>
            </w:ins>
            <w:r w:rsidRPr="00D55B52">
              <w:t>@</w:t>
            </w:r>
            <w:ins w:id="166" w:author="Huawei" w:date="2021-01-19T16:49:00Z">
              <w:r w:rsidR="00E34826">
                <w:t>42</w:t>
              </w:r>
            </w:ins>
            <w:del w:id="167" w:author="Huawei" w:date="2021-01-19T16:49:00Z">
              <w:r w:rsidRPr="00D55B52" w:rsidDel="00E34826">
                <w:rPr>
                  <w:lang w:eastAsia="zh-CN"/>
                </w:rPr>
                <w:delText>64</w:delText>
              </w:r>
            </w:del>
          </w:p>
        </w:tc>
      </w:tr>
      <w:tr w:rsidR="00F47ACE" w:rsidRPr="00D55B52" w14:paraId="500433FC" w14:textId="77777777" w:rsidTr="00FA431D">
        <w:trPr>
          <w:trHeight w:val="143"/>
        </w:trPr>
        <w:tc>
          <w:tcPr>
            <w:tcW w:w="436" w:type="pct"/>
            <w:vMerge/>
            <w:shd w:val="clear" w:color="auto" w:fill="auto"/>
            <w:vAlign w:val="center"/>
            <w:hideMark/>
          </w:tcPr>
          <w:p w14:paraId="076C15BB" w14:textId="77777777" w:rsidR="00F47ACE" w:rsidRPr="00D55B52" w:rsidRDefault="00F47ACE" w:rsidP="00FA431D">
            <w:pPr>
              <w:pStyle w:val="TAH"/>
            </w:pPr>
          </w:p>
        </w:tc>
        <w:tc>
          <w:tcPr>
            <w:tcW w:w="397" w:type="pct"/>
            <w:vMerge w:val="restart"/>
            <w:shd w:val="clear" w:color="auto" w:fill="auto"/>
            <w:vAlign w:val="center"/>
            <w:hideMark/>
          </w:tcPr>
          <w:p w14:paraId="588A5F34" w14:textId="77777777" w:rsidR="00F47ACE" w:rsidRPr="00D55B52" w:rsidRDefault="00F47ACE" w:rsidP="00FA431D">
            <w:pPr>
              <w:pStyle w:val="TAC"/>
            </w:pPr>
            <w:r w:rsidRPr="00D55B52">
              <w:t>120</w:t>
            </w:r>
          </w:p>
        </w:tc>
        <w:tc>
          <w:tcPr>
            <w:tcW w:w="416" w:type="pct"/>
            <w:vAlign w:val="center"/>
          </w:tcPr>
          <w:p w14:paraId="4F73378A" w14:textId="77777777" w:rsidR="00F47ACE" w:rsidRPr="00D55B52" w:rsidRDefault="00F47ACE" w:rsidP="00FA431D">
            <w:pPr>
              <w:pStyle w:val="TAC"/>
            </w:pPr>
            <w:r w:rsidRPr="00D55B52">
              <w:t>DFT-s</w:t>
            </w:r>
          </w:p>
        </w:tc>
        <w:tc>
          <w:tcPr>
            <w:tcW w:w="376" w:type="pct"/>
            <w:shd w:val="clear" w:color="auto" w:fill="auto"/>
            <w:vAlign w:val="center"/>
          </w:tcPr>
          <w:p w14:paraId="12268752" w14:textId="77777777" w:rsidR="00F47ACE" w:rsidRPr="00D55B52" w:rsidRDefault="00F47ACE" w:rsidP="00FA431D">
            <w:pPr>
              <w:pStyle w:val="TAC"/>
            </w:pPr>
            <w:r w:rsidRPr="00D55B52">
              <w:t>32@0</w:t>
            </w:r>
          </w:p>
        </w:tc>
        <w:tc>
          <w:tcPr>
            <w:tcW w:w="377" w:type="pct"/>
            <w:shd w:val="clear" w:color="auto" w:fill="auto"/>
            <w:vAlign w:val="center"/>
          </w:tcPr>
          <w:p w14:paraId="6B2214A0" w14:textId="77777777" w:rsidR="00F47ACE" w:rsidRPr="00D55B52" w:rsidRDefault="00F47ACE" w:rsidP="00FA431D">
            <w:pPr>
              <w:pStyle w:val="TAC"/>
            </w:pPr>
            <w:r w:rsidRPr="00D55B52">
              <w:t>1@0</w:t>
            </w:r>
          </w:p>
        </w:tc>
        <w:tc>
          <w:tcPr>
            <w:tcW w:w="410" w:type="pct"/>
            <w:shd w:val="clear" w:color="auto" w:fill="auto"/>
            <w:vAlign w:val="center"/>
          </w:tcPr>
          <w:p w14:paraId="157E350A" w14:textId="77777777" w:rsidR="00F47ACE" w:rsidRPr="00D55B52" w:rsidRDefault="00F47ACE" w:rsidP="00FA431D">
            <w:pPr>
              <w:pStyle w:val="TAC"/>
            </w:pPr>
            <w:r w:rsidRPr="00D55B52">
              <w:t>1@31</w:t>
            </w:r>
          </w:p>
        </w:tc>
        <w:tc>
          <w:tcPr>
            <w:tcW w:w="448" w:type="pct"/>
            <w:vAlign w:val="center"/>
          </w:tcPr>
          <w:p w14:paraId="25C57E4D" w14:textId="70AC091F" w:rsidR="00F47ACE" w:rsidRPr="00D55B52" w:rsidRDefault="00F47ACE" w:rsidP="00FA431D">
            <w:pPr>
              <w:pStyle w:val="TAC"/>
              <w:rPr>
                <w:lang w:eastAsia="zh-CN"/>
              </w:rPr>
            </w:pPr>
            <w:r w:rsidRPr="00D55B52">
              <w:rPr>
                <w:lang w:eastAsia="zh-CN"/>
              </w:rPr>
              <w:t>1</w:t>
            </w:r>
            <w:ins w:id="168" w:author="Huawei" w:date="2021-01-19T16:30:00Z">
              <w:r w:rsidR="005E014D">
                <w:rPr>
                  <w:lang w:eastAsia="zh-CN"/>
                </w:rPr>
                <w:t>0</w:t>
              </w:r>
            </w:ins>
            <w:del w:id="169" w:author="Huawei" w:date="2021-01-19T16:30:00Z">
              <w:r w:rsidRPr="00D55B52" w:rsidDel="005E014D">
                <w:rPr>
                  <w:lang w:eastAsia="zh-CN"/>
                </w:rPr>
                <w:delText>2</w:delText>
              </w:r>
            </w:del>
            <w:r w:rsidRPr="00D55B52">
              <w:rPr>
                <w:lang w:eastAsia="zh-CN"/>
              </w:rPr>
              <w:t>@11</w:t>
            </w:r>
          </w:p>
        </w:tc>
        <w:tc>
          <w:tcPr>
            <w:tcW w:w="373" w:type="pct"/>
            <w:vAlign w:val="center"/>
          </w:tcPr>
          <w:p w14:paraId="248B1642" w14:textId="74E22034" w:rsidR="00F47ACE" w:rsidRPr="00D55B52" w:rsidRDefault="00B66C21" w:rsidP="00FA431D">
            <w:pPr>
              <w:pStyle w:val="TAC"/>
            </w:pPr>
            <w:ins w:id="170" w:author="Huawei" w:date="2021-01-19T16:39:00Z">
              <w:r>
                <w:rPr>
                  <w:lang w:eastAsia="zh-CN"/>
                </w:rPr>
                <w:t>8</w:t>
              </w:r>
            </w:ins>
            <w:del w:id="171"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06E1A3FE" w14:textId="3C6F58C8" w:rsidR="00F47ACE" w:rsidRPr="00D55B52" w:rsidRDefault="00B66C21" w:rsidP="00FA431D">
            <w:pPr>
              <w:pStyle w:val="TAC"/>
              <w:rPr>
                <w:lang w:eastAsia="zh-CN"/>
              </w:rPr>
            </w:pPr>
            <w:ins w:id="172" w:author="Huawei" w:date="2021-01-19T16:40:00Z">
              <w:r>
                <w:rPr>
                  <w:lang w:eastAsia="zh-CN"/>
                </w:rPr>
                <w:t>8</w:t>
              </w:r>
            </w:ins>
            <w:del w:id="173" w:author="Huawei" w:date="2021-01-19T16:40:00Z">
              <w:r w:rsidR="00F47ACE" w:rsidRPr="00D55B52" w:rsidDel="00B66C21">
                <w:rPr>
                  <w:lang w:eastAsia="zh-CN"/>
                </w:rPr>
                <w:delText>1</w:delText>
              </w:r>
            </w:del>
            <w:r w:rsidR="00F47ACE" w:rsidRPr="00D55B52">
              <w:rPr>
                <w:lang w:eastAsia="zh-CN"/>
              </w:rPr>
              <w:t>@</w:t>
            </w:r>
            <w:ins w:id="174" w:author="Huawei" w:date="2021-01-19T16:41:00Z">
              <w:r>
                <w:rPr>
                  <w:lang w:eastAsia="zh-CN"/>
                </w:rPr>
                <w:t>14</w:t>
              </w:r>
            </w:ins>
            <w:del w:id="175" w:author="Huawei" w:date="2021-01-19T16:41:00Z">
              <w:r w:rsidR="00F47ACE" w:rsidRPr="00D55B52" w:rsidDel="00B66C21">
                <w:rPr>
                  <w:lang w:eastAsia="zh-CN"/>
                </w:rPr>
                <w:delText>21</w:delText>
              </w:r>
            </w:del>
          </w:p>
        </w:tc>
        <w:tc>
          <w:tcPr>
            <w:tcW w:w="443" w:type="pct"/>
            <w:vAlign w:val="center"/>
          </w:tcPr>
          <w:p w14:paraId="195CFBBA" w14:textId="77777777" w:rsidR="00F47ACE" w:rsidRPr="00D55B52" w:rsidRDefault="00F47ACE" w:rsidP="00FA431D">
            <w:pPr>
              <w:pStyle w:val="TAC"/>
              <w:rPr>
                <w:lang w:eastAsia="zh-CN"/>
              </w:rPr>
            </w:pPr>
            <w:r w:rsidRPr="00D55B52">
              <w:rPr>
                <w:lang w:eastAsia="zh-CN"/>
              </w:rPr>
              <w:t>16@8</w:t>
            </w:r>
          </w:p>
        </w:tc>
        <w:tc>
          <w:tcPr>
            <w:tcW w:w="442" w:type="pct"/>
            <w:vAlign w:val="center"/>
          </w:tcPr>
          <w:p w14:paraId="1F31C7BE" w14:textId="59D49581" w:rsidR="00F47ACE" w:rsidRPr="00D55B52" w:rsidRDefault="00B66C21" w:rsidP="00FA431D">
            <w:pPr>
              <w:pStyle w:val="TAC"/>
            </w:pPr>
            <w:ins w:id="176" w:author="Huawei" w:date="2021-01-19T16:44:00Z">
              <w:r>
                <w:rPr>
                  <w:lang w:eastAsia="zh-CN"/>
                </w:rPr>
                <w:t>8</w:t>
              </w:r>
            </w:ins>
            <w:del w:id="177" w:author="Huawei" w:date="2021-01-19T16:44:00Z">
              <w:r w:rsidR="00F47ACE" w:rsidRPr="00D55B52" w:rsidDel="00B66C21">
                <w:rPr>
                  <w:lang w:eastAsia="zh-CN"/>
                </w:rPr>
                <w:delText>1</w:delText>
              </w:r>
            </w:del>
            <w:r w:rsidR="00F47ACE" w:rsidRPr="00D55B52">
              <w:rPr>
                <w:lang w:eastAsia="zh-CN"/>
              </w:rPr>
              <w:t>@</w:t>
            </w:r>
            <w:ins w:id="178" w:author="Huawei" w:date="2021-01-19T16:45:00Z">
              <w:r>
                <w:rPr>
                  <w:lang w:eastAsia="zh-CN"/>
                </w:rPr>
                <w:t>4</w:t>
              </w:r>
            </w:ins>
            <w:del w:id="179" w:author="Huawei" w:date="2021-01-19T16:45:00Z">
              <w:r w:rsidR="00F47ACE" w:rsidRPr="00D55B52" w:rsidDel="00B66C21">
                <w:rPr>
                  <w:lang w:eastAsia="zh-CN"/>
                </w:rPr>
                <w:delText>1</w:delText>
              </w:r>
            </w:del>
          </w:p>
        </w:tc>
        <w:tc>
          <w:tcPr>
            <w:tcW w:w="440" w:type="pct"/>
            <w:vAlign w:val="center"/>
          </w:tcPr>
          <w:p w14:paraId="53C88E34" w14:textId="2133DE0B" w:rsidR="00F47ACE" w:rsidRPr="00D55B52" w:rsidRDefault="00B66C21" w:rsidP="00E34826">
            <w:pPr>
              <w:pStyle w:val="TAC"/>
            </w:pPr>
            <w:ins w:id="180" w:author="Huawei" w:date="2021-01-19T16:47:00Z">
              <w:r>
                <w:t>8</w:t>
              </w:r>
            </w:ins>
            <w:del w:id="181" w:author="Huawei" w:date="2021-01-19T16:47:00Z">
              <w:r w:rsidR="00F47ACE" w:rsidRPr="00D55B52" w:rsidDel="00B66C21">
                <w:delText>1</w:delText>
              </w:r>
            </w:del>
            <w:r w:rsidR="00F47ACE" w:rsidRPr="00D55B52">
              <w:t>@</w:t>
            </w:r>
            <w:ins w:id="182" w:author="Huawei" w:date="2021-01-19T16:50:00Z">
              <w:r w:rsidR="00E34826">
                <w:t>54</w:t>
              </w:r>
            </w:ins>
            <w:del w:id="183" w:author="Huawei" w:date="2021-01-19T16:50:00Z">
              <w:r w:rsidR="00F47ACE" w:rsidRPr="00D55B52" w:rsidDel="00E34826">
                <w:rPr>
                  <w:lang w:eastAsia="zh-CN"/>
                </w:rPr>
                <w:delText>30</w:delText>
              </w:r>
            </w:del>
          </w:p>
        </w:tc>
      </w:tr>
      <w:tr w:rsidR="00F47ACE" w:rsidRPr="00D55B52" w14:paraId="771F8471" w14:textId="77777777" w:rsidTr="00FA431D">
        <w:trPr>
          <w:trHeight w:val="142"/>
        </w:trPr>
        <w:tc>
          <w:tcPr>
            <w:tcW w:w="436" w:type="pct"/>
            <w:vMerge/>
            <w:shd w:val="clear" w:color="auto" w:fill="auto"/>
            <w:vAlign w:val="center"/>
          </w:tcPr>
          <w:p w14:paraId="4C4B353F" w14:textId="77777777" w:rsidR="00F47ACE" w:rsidRPr="00D55B52" w:rsidRDefault="00F47ACE" w:rsidP="00FA431D">
            <w:pPr>
              <w:pStyle w:val="TAH"/>
            </w:pPr>
          </w:p>
        </w:tc>
        <w:tc>
          <w:tcPr>
            <w:tcW w:w="397" w:type="pct"/>
            <w:vMerge/>
            <w:shd w:val="clear" w:color="auto" w:fill="auto"/>
            <w:vAlign w:val="center"/>
          </w:tcPr>
          <w:p w14:paraId="7C467E89" w14:textId="77777777" w:rsidR="00F47ACE" w:rsidRPr="00D55B52" w:rsidRDefault="00F47ACE" w:rsidP="00FA431D">
            <w:pPr>
              <w:pStyle w:val="TAC"/>
            </w:pPr>
          </w:p>
        </w:tc>
        <w:tc>
          <w:tcPr>
            <w:tcW w:w="416" w:type="pct"/>
            <w:vAlign w:val="center"/>
          </w:tcPr>
          <w:p w14:paraId="37714701" w14:textId="77777777" w:rsidR="00F47ACE" w:rsidRPr="00D55B52" w:rsidRDefault="00F47ACE" w:rsidP="00FA431D">
            <w:pPr>
              <w:pStyle w:val="TAC"/>
            </w:pPr>
            <w:r w:rsidRPr="00D55B52">
              <w:t>CP</w:t>
            </w:r>
          </w:p>
        </w:tc>
        <w:tc>
          <w:tcPr>
            <w:tcW w:w="376" w:type="pct"/>
            <w:shd w:val="clear" w:color="auto" w:fill="auto"/>
            <w:vAlign w:val="center"/>
          </w:tcPr>
          <w:p w14:paraId="0FBDC74F" w14:textId="77777777" w:rsidR="00F47ACE" w:rsidRPr="00D55B52" w:rsidRDefault="00F47ACE" w:rsidP="00FA431D">
            <w:pPr>
              <w:pStyle w:val="TAC"/>
            </w:pPr>
            <w:r w:rsidRPr="00D55B52">
              <w:t>32@0</w:t>
            </w:r>
          </w:p>
        </w:tc>
        <w:tc>
          <w:tcPr>
            <w:tcW w:w="377" w:type="pct"/>
            <w:shd w:val="clear" w:color="auto" w:fill="auto"/>
            <w:vAlign w:val="center"/>
          </w:tcPr>
          <w:p w14:paraId="7E93E249" w14:textId="77777777" w:rsidR="00F47ACE" w:rsidRPr="00D55B52" w:rsidRDefault="00F47ACE" w:rsidP="00FA431D">
            <w:pPr>
              <w:pStyle w:val="TAC"/>
            </w:pPr>
            <w:r w:rsidRPr="00D55B52">
              <w:t>1@0</w:t>
            </w:r>
          </w:p>
        </w:tc>
        <w:tc>
          <w:tcPr>
            <w:tcW w:w="410" w:type="pct"/>
            <w:shd w:val="clear" w:color="auto" w:fill="auto"/>
            <w:vAlign w:val="center"/>
          </w:tcPr>
          <w:p w14:paraId="0A5CFA64" w14:textId="77777777" w:rsidR="00F47ACE" w:rsidRPr="00D55B52" w:rsidRDefault="00F47ACE" w:rsidP="00FA431D">
            <w:pPr>
              <w:pStyle w:val="TAC"/>
            </w:pPr>
            <w:r w:rsidRPr="00D55B52">
              <w:t>1@31</w:t>
            </w:r>
          </w:p>
        </w:tc>
        <w:tc>
          <w:tcPr>
            <w:tcW w:w="448" w:type="pct"/>
            <w:vAlign w:val="center"/>
          </w:tcPr>
          <w:p w14:paraId="2BFE8926" w14:textId="5EA13B19" w:rsidR="00F47ACE" w:rsidRPr="00D55B52" w:rsidRDefault="00F47ACE" w:rsidP="00FA431D">
            <w:pPr>
              <w:pStyle w:val="TAC"/>
              <w:rPr>
                <w:lang w:eastAsia="zh-CN"/>
              </w:rPr>
            </w:pPr>
            <w:r w:rsidRPr="00D55B52">
              <w:rPr>
                <w:lang w:eastAsia="zh-CN"/>
              </w:rPr>
              <w:t>1</w:t>
            </w:r>
            <w:ins w:id="184" w:author="Huawei" w:date="2021-01-19T16:29:00Z">
              <w:r w:rsidR="005E014D">
                <w:rPr>
                  <w:lang w:eastAsia="zh-CN"/>
                </w:rPr>
                <w:t>1</w:t>
              </w:r>
            </w:ins>
            <w:del w:id="185" w:author="Huawei" w:date="2021-01-19T16:29:00Z">
              <w:r w:rsidRPr="00D55B52" w:rsidDel="005E014D">
                <w:rPr>
                  <w:lang w:eastAsia="zh-CN"/>
                </w:rPr>
                <w:delText>2</w:delText>
              </w:r>
            </w:del>
            <w:r w:rsidRPr="00D55B52">
              <w:rPr>
                <w:lang w:eastAsia="zh-CN"/>
              </w:rPr>
              <w:t>@11</w:t>
            </w:r>
          </w:p>
        </w:tc>
        <w:tc>
          <w:tcPr>
            <w:tcW w:w="373" w:type="pct"/>
            <w:vAlign w:val="center"/>
          </w:tcPr>
          <w:p w14:paraId="5EE040D5" w14:textId="6E1ADEDB" w:rsidR="00F47ACE" w:rsidRPr="00D55B52" w:rsidRDefault="00B66C21" w:rsidP="00FA431D">
            <w:pPr>
              <w:pStyle w:val="TAC"/>
            </w:pPr>
            <w:ins w:id="186" w:author="Huawei" w:date="2021-01-19T16:39:00Z">
              <w:r>
                <w:rPr>
                  <w:lang w:eastAsia="zh-CN"/>
                </w:rPr>
                <w:t>8</w:t>
              </w:r>
            </w:ins>
            <w:del w:id="187" w:author="Huawei" w:date="2021-01-19T16:39:00Z">
              <w:r w:rsidR="00F47ACE" w:rsidRPr="00D55B52" w:rsidDel="00B66C21">
                <w:rPr>
                  <w:lang w:eastAsia="zh-CN"/>
                </w:rPr>
                <w:delText>1</w:delText>
              </w:r>
            </w:del>
            <w:r w:rsidR="00F47ACE" w:rsidRPr="00D55B52">
              <w:rPr>
                <w:lang w:eastAsia="zh-CN"/>
              </w:rPr>
              <w:t>@11</w:t>
            </w:r>
          </w:p>
        </w:tc>
        <w:tc>
          <w:tcPr>
            <w:tcW w:w="443" w:type="pct"/>
            <w:vAlign w:val="center"/>
          </w:tcPr>
          <w:p w14:paraId="5C2416E6" w14:textId="3D796DF4" w:rsidR="00F47ACE" w:rsidRPr="00D55B52" w:rsidRDefault="00B66C21" w:rsidP="00FA431D">
            <w:pPr>
              <w:pStyle w:val="TAC"/>
              <w:rPr>
                <w:lang w:eastAsia="zh-CN"/>
              </w:rPr>
            </w:pPr>
            <w:ins w:id="188" w:author="Huawei" w:date="2021-01-19T16:40:00Z">
              <w:r>
                <w:rPr>
                  <w:lang w:eastAsia="zh-CN"/>
                </w:rPr>
                <w:t>8</w:t>
              </w:r>
            </w:ins>
            <w:del w:id="189" w:author="Huawei" w:date="2021-01-19T16:40:00Z">
              <w:r w:rsidR="00F47ACE" w:rsidRPr="00D55B52" w:rsidDel="00B66C21">
                <w:rPr>
                  <w:lang w:eastAsia="zh-CN"/>
                </w:rPr>
                <w:delText>1</w:delText>
              </w:r>
            </w:del>
            <w:r w:rsidR="00F47ACE" w:rsidRPr="00D55B52">
              <w:rPr>
                <w:lang w:eastAsia="zh-CN"/>
              </w:rPr>
              <w:t>@</w:t>
            </w:r>
            <w:ins w:id="190" w:author="Huawei" w:date="2021-01-19T16:40:00Z">
              <w:r>
                <w:rPr>
                  <w:lang w:eastAsia="zh-CN"/>
                </w:rPr>
                <w:t>14</w:t>
              </w:r>
            </w:ins>
            <w:del w:id="191" w:author="Huawei" w:date="2021-01-19T16:40:00Z">
              <w:r w:rsidR="00F47ACE" w:rsidRPr="00D55B52" w:rsidDel="00B66C21">
                <w:rPr>
                  <w:lang w:eastAsia="zh-CN"/>
                </w:rPr>
                <w:delText>21</w:delText>
              </w:r>
            </w:del>
          </w:p>
        </w:tc>
        <w:tc>
          <w:tcPr>
            <w:tcW w:w="443" w:type="pct"/>
            <w:vAlign w:val="center"/>
          </w:tcPr>
          <w:p w14:paraId="6F8F687E" w14:textId="77777777" w:rsidR="00F47ACE" w:rsidRPr="00D55B52" w:rsidRDefault="00F47ACE" w:rsidP="00FA431D">
            <w:pPr>
              <w:pStyle w:val="TAC"/>
              <w:rPr>
                <w:lang w:eastAsia="zh-CN"/>
              </w:rPr>
            </w:pPr>
            <w:r w:rsidRPr="00D55B52">
              <w:rPr>
                <w:lang w:eastAsia="zh-CN"/>
              </w:rPr>
              <w:t>16@8</w:t>
            </w:r>
          </w:p>
        </w:tc>
        <w:tc>
          <w:tcPr>
            <w:tcW w:w="442" w:type="pct"/>
            <w:vAlign w:val="center"/>
          </w:tcPr>
          <w:p w14:paraId="6BA89C09" w14:textId="4B78558C" w:rsidR="00F47ACE" w:rsidRPr="00D55B52" w:rsidRDefault="00B66C21" w:rsidP="00FA431D">
            <w:pPr>
              <w:pStyle w:val="TAC"/>
            </w:pPr>
            <w:ins w:id="192" w:author="Huawei" w:date="2021-01-19T16:44:00Z">
              <w:r>
                <w:rPr>
                  <w:lang w:eastAsia="zh-CN"/>
                </w:rPr>
                <w:t>8</w:t>
              </w:r>
            </w:ins>
            <w:del w:id="193" w:author="Huawei" w:date="2021-01-19T16:44:00Z">
              <w:r w:rsidR="00F47ACE" w:rsidRPr="00D55B52" w:rsidDel="00B66C21">
                <w:rPr>
                  <w:lang w:eastAsia="zh-CN"/>
                </w:rPr>
                <w:delText>1</w:delText>
              </w:r>
            </w:del>
            <w:r w:rsidR="00F47ACE" w:rsidRPr="00D55B52">
              <w:rPr>
                <w:lang w:eastAsia="zh-CN"/>
              </w:rPr>
              <w:t>@</w:t>
            </w:r>
            <w:ins w:id="194" w:author="Huawei" w:date="2021-01-19T16:45:00Z">
              <w:r>
                <w:rPr>
                  <w:lang w:eastAsia="zh-CN"/>
                </w:rPr>
                <w:t>4</w:t>
              </w:r>
            </w:ins>
            <w:del w:id="195" w:author="Huawei" w:date="2021-01-19T16:45:00Z">
              <w:r w:rsidR="00F47ACE" w:rsidRPr="00D55B52" w:rsidDel="00B66C21">
                <w:rPr>
                  <w:lang w:eastAsia="zh-CN"/>
                </w:rPr>
                <w:delText>1</w:delText>
              </w:r>
            </w:del>
          </w:p>
        </w:tc>
        <w:tc>
          <w:tcPr>
            <w:tcW w:w="440" w:type="pct"/>
            <w:vAlign w:val="center"/>
          </w:tcPr>
          <w:p w14:paraId="3E77059F" w14:textId="2FFB1E2A" w:rsidR="00F47ACE" w:rsidRPr="00D55B52" w:rsidRDefault="00B66C21" w:rsidP="00E34826">
            <w:pPr>
              <w:pStyle w:val="TAC"/>
            </w:pPr>
            <w:ins w:id="196" w:author="Huawei" w:date="2021-01-19T16:47:00Z">
              <w:r>
                <w:t>8</w:t>
              </w:r>
            </w:ins>
            <w:del w:id="197" w:author="Huawei" w:date="2021-01-19T16:47:00Z">
              <w:r w:rsidR="00F47ACE" w:rsidRPr="00D55B52" w:rsidDel="00B66C21">
                <w:delText>1</w:delText>
              </w:r>
            </w:del>
            <w:r w:rsidR="00F47ACE" w:rsidRPr="00D55B52">
              <w:t>@</w:t>
            </w:r>
            <w:ins w:id="198" w:author="Huawei" w:date="2021-01-19T16:50:00Z">
              <w:r w:rsidR="00E34826">
                <w:rPr>
                  <w:lang w:eastAsia="zh-CN"/>
                </w:rPr>
                <w:t>54</w:t>
              </w:r>
            </w:ins>
            <w:del w:id="199" w:author="Huawei" w:date="2021-01-19T16:50:00Z">
              <w:r w:rsidR="00F47ACE" w:rsidRPr="00D55B52" w:rsidDel="00E34826">
                <w:rPr>
                  <w:lang w:eastAsia="zh-CN"/>
                </w:rPr>
                <w:delText>30</w:delText>
              </w:r>
            </w:del>
          </w:p>
        </w:tc>
      </w:tr>
      <w:tr w:rsidR="00F47ACE" w:rsidRPr="00D55B52" w14:paraId="196A9850" w14:textId="77777777" w:rsidTr="00FA431D">
        <w:trPr>
          <w:trHeight w:val="150"/>
        </w:trPr>
        <w:tc>
          <w:tcPr>
            <w:tcW w:w="436" w:type="pct"/>
            <w:vMerge w:val="restart"/>
            <w:shd w:val="clear" w:color="auto" w:fill="auto"/>
            <w:vAlign w:val="center"/>
            <w:hideMark/>
          </w:tcPr>
          <w:p w14:paraId="0F28E188" w14:textId="77777777" w:rsidR="00F47ACE" w:rsidRPr="00D55B52" w:rsidRDefault="00F47ACE" w:rsidP="00FA431D">
            <w:pPr>
              <w:pStyle w:val="TAH"/>
            </w:pPr>
            <w:r w:rsidRPr="00D55B52">
              <w:t>100MHz</w:t>
            </w:r>
          </w:p>
        </w:tc>
        <w:tc>
          <w:tcPr>
            <w:tcW w:w="397" w:type="pct"/>
            <w:vMerge w:val="restart"/>
            <w:shd w:val="clear" w:color="auto" w:fill="auto"/>
            <w:vAlign w:val="center"/>
            <w:hideMark/>
          </w:tcPr>
          <w:p w14:paraId="2E60E943" w14:textId="77777777" w:rsidR="00F47ACE" w:rsidRPr="00D55B52" w:rsidRDefault="00F47ACE" w:rsidP="00FA431D">
            <w:pPr>
              <w:pStyle w:val="TAC"/>
            </w:pPr>
            <w:r w:rsidRPr="00D55B52">
              <w:t>60</w:t>
            </w:r>
          </w:p>
        </w:tc>
        <w:tc>
          <w:tcPr>
            <w:tcW w:w="416" w:type="pct"/>
            <w:vAlign w:val="center"/>
          </w:tcPr>
          <w:p w14:paraId="56E1746C" w14:textId="77777777" w:rsidR="00F47ACE" w:rsidRPr="00D55B52" w:rsidRDefault="00F47ACE" w:rsidP="00FA431D">
            <w:pPr>
              <w:pStyle w:val="TAC"/>
            </w:pPr>
            <w:r w:rsidRPr="00D55B52">
              <w:t>DFT-s</w:t>
            </w:r>
          </w:p>
        </w:tc>
        <w:tc>
          <w:tcPr>
            <w:tcW w:w="376" w:type="pct"/>
            <w:shd w:val="clear" w:color="auto" w:fill="auto"/>
            <w:vAlign w:val="center"/>
          </w:tcPr>
          <w:p w14:paraId="223C3F35" w14:textId="77777777" w:rsidR="00F47ACE" w:rsidRPr="00D55B52" w:rsidRDefault="00F47ACE" w:rsidP="00FA431D">
            <w:pPr>
              <w:pStyle w:val="TAC"/>
            </w:pPr>
            <w:r w:rsidRPr="00D55B52">
              <w:t>128@0</w:t>
            </w:r>
          </w:p>
        </w:tc>
        <w:tc>
          <w:tcPr>
            <w:tcW w:w="377" w:type="pct"/>
            <w:shd w:val="clear" w:color="auto" w:fill="auto"/>
            <w:vAlign w:val="center"/>
          </w:tcPr>
          <w:p w14:paraId="7C51A446" w14:textId="77777777" w:rsidR="00F47ACE" w:rsidRPr="00D55B52" w:rsidRDefault="00F47ACE" w:rsidP="00FA431D">
            <w:pPr>
              <w:pStyle w:val="TAC"/>
            </w:pPr>
            <w:r w:rsidRPr="00D55B52">
              <w:t>1@0</w:t>
            </w:r>
          </w:p>
        </w:tc>
        <w:tc>
          <w:tcPr>
            <w:tcW w:w="410" w:type="pct"/>
            <w:shd w:val="clear" w:color="auto" w:fill="auto"/>
            <w:vAlign w:val="center"/>
          </w:tcPr>
          <w:p w14:paraId="63181155" w14:textId="77777777" w:rsidR="00F47ACE" w:rsidRPr="00D55B52" w:rsidRDefault="00F47ACE" w:rsidP="00FA431D">
            <w:pPr>
              <w:pStyle w:val="TAC"/>
            </w:pPr>
            <w:r w:rsidRPr="00D55B52">
              <w:t>1@131</w:t>
            </w:r>
          </w:p>
        </w:tc>
        <w:tc>
          <w:tcPr>
            <w:tcW w:w="448" w:type="pct"/>
            <w:vAlign w:val="center"/>
          </w:tcPr>
          <w:p w14:paraId="2D5DC61E" w14:textId="3CC10B61" w:rsidR="00F47ACE" w:rsidRPr="00D55B52" w:rsidRDefault="00F47ACE" w:rsidP="00FA431D">
            <w:pPr>
              <w:pStyle w:val="TAC"/>
              <w:rPr>
                <w:lang w:eastAsia="zh-CN"/>
              </w:rPr>
            </w:pPr>
            <w:r w:rsidRPr="00D55B52">
              <w:rPr>
                <w:lang w:eastAsia="zh-CN"/>
              </w:rPr>
              <w:t>4</w:t>
            </w:r>
            <w:ins w:id="200" w:author="Huawei" w:date="2021-01-19T16:30:00Z">
              <w:r w:rsidR="005E014D">
                <w:rPr>
                  <w:lang w:eastAsia="zh-CN"/>
                </w:rPr>
                <w:t>0</w:t>
              </w:r>
            </w:ins>
            <w:del w:id="201" w:author="Huawei" w:date="2021-01-19T16:29:00Z">
              <w:r w:rsidRPr="00D55B52" w:rsidDel="005E014D">
                <w:rPr>
                  <w:lang w:eastAsia="zh-CN"/>
                </w:rPr>
                <w:delText>5</w:delText>
              </w:r>
            </w:del>
            <w:r w:rsidRPr="00D55B52">
              <w:rPr>
                <w:lang w:eastAsia="zh-CN"/>
              </w:rPr>
              <w:t>@44</w:t>
            </w:r>
          </w:p>
        </w:tc>
        <w:tc>
          <w:tcPr>
            <w:tcW w:w="373" w:type="pct"/>
            <w:vAlign w:val="center"/>
          </w:tcPr>
          <w:p w14:paraId="01863762" w14:textId="2A1B503E" w:rsidR="00F47ACE" w:rsidRPr="00D55B52" w:rsidRDefault="00F47ACE" w:rsidP="00FA431D">
            <w:pPr>
              <w:pStyle w:val="TAC"/>
            </w:pPr>
            <w:r w:rsidRPr="00D55B52">
              <w:rPr>
                <w:lang w:eastAsia="zh-CN"/>
              </w:rPr>
              <w:t>1</w:t>
            </w:r>
            <w:ins w:id="202" w:author="Huawei" w:date="2021-01-19T16:39:00Z">
              <w:r w:rsidR="00B66C21">
                <w:rPr>
                  <w:lang w:eastAsia="zh-CN"/>
                </w:rPr>
                <w:t>6</w:t>
              </w:r>
            </w:ins>
            <w:r w:rsidRPr="00D55B52">
              <w:rPr>
                <w:lang w:eastAsia="zh-CN"/>
              </w:rPr>
              <w:t>@44</w:t>
            </w:r>
          </w:p>
        </w:tc>
        <w:tc>
          <w:tcPr>
            <w:tcW w:w="443" w:type="pct"/>
            <w:vAlign w:val="center"/>
          </w:tcPr>
          <w:p w14:paraId="15074CD9" w14:textId="7049CA75" w:rsidR="00F47ACE" w:rsidRPr="00D55B52" w:rsidRDefault="00F47ACE" w:rsidP="00FA431D">
            <w:pPr>
              <w:pStyle w:val="TAC"/>
              <w:rPr>
                <w:lang w:eastAsia="zh-CN"/>
              </w:rPr>
            </w:pPr>
            <w:r w:rsidRPr="00D55B52">
              <w:rPr>
                <w:lang w:eastAsia="zh-CN"/>
              </w:rPr>
              <w:t>1</w:t>
            </w:r>
            <w:ins w:id="203" w:author="Huawei" w:date="2021-01-19T16:41:00Z">
              <w:r w:rsidR="00B66C21">
                <w:rPr>
                  <w:lang w:eastAsia="zh-CN"/>
                </w:rPr>
                <w:t>6</w:t>
              </w:r>
            </w:ins>
            <w:r w:rsidRPr="00D55B52">
              <w:rPr>
                <w:lang w:eastAsia="zh-CN"/>
              </w:rPr>
              <w:t>@</w:t>
            </w:r>
            <w:ins w:id="204" w:author="Huawei" w:date="2021-01-19T16:41:00Z">
              <w:r w:rsidR="00B66C21">
                <w:rPr>
                  <w:lang w:eastAsia="zh-CN"/>
                </w:rPr>
                <w:t>72</w:t>
              </w:r>
            </w:ins>
            <w:del w:id="205" w:author="Huawei" w:date="2021-01-19T16:41:00Z">
              <w:r w:rsidRPr="00D55B52" w:rsidDel="00B66C21">
                <w:rPr>
                  <w:lang w:eastAsia="zh-CN"/>
                </w:rPr>
                <w:delText>87</w:delText>
              </w:r>
            </w:del>
          </w:p>
        </w:tc>
        <w:tc>
          <w:tcPr>
            <w:tcW w:w="443" w:type="pct"/>
            <w:vAlign w:val="center"/>
          </w:tcPr>
          <w:p w14:paraId="541BD4AF"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4ABB173A" w14:textId="6276B3F9" w:rsidR="00F47ACE" w:rsidRPr="00D55B52" w:rsidRDefault="00F47ACE" w:rsidP="00FA431D">
            <w:pPr>
              <w:pStyle w:val="TAC"/>
            </w:pPr>
            <w:r w:rsidRPr="00D55B52">
              <w:rPr>
                <w:lang w:eastAsia="zh-CN"/>
              </w:rPr>
              <w:t>1</w:t>
            </w:r>
            <w:ins w:id="206" w:author="Huawei" w:date="2021-01-19T16:44:00Z">
              <w:r w:rsidR="00B66C21">
                <w:rPr>
                  <w:lang w:eastAsia="zh-CN"/>
                </w:rPr>
                <w:t>6</w:t>
              </w:r>
            </w:ins>
            <w:r w:rsidRPr="00D55B52">
              <w:rPr>
                <w:lang w:eastAsia="zh-CN"/>
              </w:rPr>
              <w:t>@</w:t>
            </w:r>
            <w:ins w:id="207" w:author="Huawei" w:date="2021-01-19T16:46:00Z">
              <w:r w:rsidR="00B66C21">
                <w:rPr>
                  <w:lang w:eastAsia="zh-CN"/>
                </w:rPr>
                <w:t>8</w:t>
              </w:r>
            </w:ins>
            <w:del w:id="208" w:author="Huawei" w:date="2021-01-19T16:46:00Z">
              <w:r w:rsidRPr="00D55B52" w:rsidDel="00B66C21">
                <w:rPr>
                  <w:lang w:eastAsia="zh-CN"/>
                </w:rPr>
                <w:delText>1</w:delText>
              </w:r>
            </w:del>
          </w:p>
        </w:tc>
        <w:tc>
          <w:tcPr>
            <w:tcW w:w="440" w:type="pct"/>
            <w:vAlign w:val="center"/>
          </w:tcPr>
          <w:p w14:paraId="0676DF8B" w14:textId="656FC7FA" w:rsidR="00F47ACE" w:rsidRPr="00D55B52" w:rsidRDefault="00F47ACE" w:rsidP="00E34826">
            <w:pPr>
              <w:pStyle w:val="TAC"/>
            </w:pPr>
            <w:r w:rsidRPr="00D55B52">
              <w:t>1</w:t>
            </w:r>
            <w:ins w:id="209" w:author="Huawei" w:date="2021-01-19T16:47:00Z">
              <w:r w:rsidR="00B66C21">
                <w:t>6</w:t>
              </w:r>
            </w:ins>
            <w:r w:rsidRPr="00D55B52">
              <w:t>@</w:t>
            </w:r>
            <w:ins w:id="210" w:author="Huawei" w:date="2021-01-19T16:50:00Z">
              <w:r w:rsidR="00E34826">
                <w:t>108</w:t>
              </w:r>
            </w:ins>
            <w:del w:id="211" w:author="Huawei" w:date="2021-01-19T16:50:00Z">
              <w:r w:rsidRPr="00D55B52" w:rsidDel="00E34826">
                <w:rPr>
                  <w:lang w:eastAsia="zh-CN"/>
                </w:rPr>
                <w:delText>130</w:delText>
              </w:r>
            </w:del>
          </w:p>
        </w:tc>
      </w:tr>
      <w:tr w:rsidR="00F47ACE" w:rsidRPr="00D55B52" w14:paraId="32978BEA" w14:textId="77777777" w:rsidTr="00FA431D">
        <w:trPr>
          <w:trHeight w:val="150"/>
        </w:trPr>
        <w:tc>
          <w:tcPr>
            <w:tcW w:w="436" w:type="pct"/>
            <w:vMerge/>
            <w:shd w:val="clear" w:color="auto" w:fill="auto"/>
            <w:vAlign w:val="center"/>
          </w:tcPr>
          <w:p w14:paraId="2961ED1C" w14:textId="77777777" w:rsidR="00F47ACE" w:rsidRPr="00D55B52" w:rsidRDefault="00F47ACE" w:rsidP="00FA431D">
            <w:pPr>
              <w:pStyle w:val="TAH"/>
            </w:pPr>
          </w:p>
        </w:tc>
        <w:tc>
          <w:tcPr>
            <w:tcW w:w="397" w:type="pct"/>
            <w:vMerge/>
            <w:shd w:val="clear" w:color="auto" w:fill="auto"/>
            <w:vAlign w:val="center"/>
          </w:tcPr>
          <w:p w14:paraId="2CD21FEB" w14:textId="77777777" w:rsidR="00F47ACE" w:rsidRPr="00D55B52" w:rsidRDefault="00F47ACE" w:rsidP="00FA431D">
            <w:pPr>
              <w:pStyle w:val="TAC"/>
            </w:pPr>
          </w:p>
        </w:tc>
        <w:tc>
          <w:tcPr>
            <w:tcW w:w="416" w:type="pct"/>
            <w:vAlign w:val="center"/>
          </w:tcPr>
          <w:p w14:paraId="141F3E8F" w14:textId="77777777" w:rsidR="00F47ACE" w:rsidRPr="00D55B52" w:rsidRDefault="00F47ACE" w:rsidP="00FA431D">
            <w:pPr>
              <w:pStyle w:val="TAC"/>
            </w:pPr>
            <w:r w:rsidRPr="00D55B52">
              <w:t>CP</w:t>
            </w:r>
          </w:p>
        </w:tc>
        <w:tc>
          <w:tcPr>
            <w:tcW w:w="376" w:type="pct"/>
            <w:shd w:val="clear" w:color="auto" w:fill="auto"/>
            <w:vAlign w:val="center"/>
          </w:tcPr>
          <w:p w14:paraId="0DAFB2AB" w14:textId="77777777" w:rsidR="00F47ACE" w:rsidRPr="00D55B52" w:rsidRDefault="00F47ACE" w:rsidP="00FA431D">
            <w:pPr>
              <w:pStyle w:val="TAC"/>
            </w:pPr>
            <w:r w:rsidRPr="00D55B52">
              <w:t>132@0</w:t>
            </w:r>
          </w:p>
        </w:tc>
        <w:tc>
          <w:tcPr>
            <w:tcW w:w="377" w:type="pct"/>
            <w:shd w:val="clear" w:color="auto" w:fill="auto"/>
            <w:vAlign w:val="center"/>
          </w:tcPr>
          <w:p w14:paraId="2865FEDF" w14:textId="77777777" w:rsidR="00F47ACE" w:rsidRPr="00D55B52" w:rsidRDefault="00F47ACE" w:rsidP="00FA431D">
            <w:pPr>
              <w:pStyle w:val="TAC"/>
            </w:pPr>
            <w:r w:rsidRPr="00D55B52">
              <w:t>1@0</w:t>
            </w:r>
          </w:p>
        </w:tc>
        <w:tc>
          <w:tcPr>
            <w:tcW w:w="410" w:type="pct"/>
            <w:shd w:val="clear" w:color="auto" w:fill="auto"/>
            <w:vAlign w:val="center"/>
          </w:tcPr>
          <w:p w14:paraId="6BEF860E" w14:textId="77777777" w:rsidR="00F47ACE" w:rsidRPr="00D55B52" w:rsidRDefault="00F47ACE" w:rsidP="00FA431D">
            <w:pPr>
              <w:pStyle w:val="TAC"/>
            </w:pPr>
            <w:r w:rsidRPr="00D55B52">
              <w:t>1@131</w:t>
            </w:r>
          </w:p>
        </w:tc>
        <w:tc>
          <w:tcPr>
            <w:tcW w:w="448" w:type="pct"/>
            <w:vAlign w:val="center"/>
          </w:tcPr>
          <w:p w14:paraId="5EF6A724" w14:textId="4006D0F7" w:rsidR="00F47ACE" w:rsidRPr="00D55B52" w:rsidRDefault="00F47ACE" w:rsidP="00FA431D">
            <w:pPr>
              <w:pStyle w:val="TAC"/>
              <w:rPr>
                <w:lang w:eastAsia="zh-CN"/>
              </w:rPr>
            </w:pPr>
            <w:r w:rsidRPr="00D55B52">
              <w:rPr>
                <w:lang w:eastAsia="zh-CN"/>
              </w:rPr>
              <w:t>4</w:t>
            </w:r>
            <w:ins w:id="212" w:author="Huawei" w:date="2021-01-19T16:29:00Z">
              <w:r w:rsidR="005E014D">
                <w:rPr>
                  <w:lang w:eastAsia="zh-CN"/>
                </w:rPr>
                <w:t>4</w:t>
              </w:r>
            </w:ins>
            <w:del w:id="213" w:author="Huawei" w:date="2021-01-19T16:29:00Z">
              <w:r w:rsidRPr="00D55B52" w:rsidDel="005E014D">
                <w:rPr>
                  <w:lang w:eastAsia="zh-CN"/>
                </w:rPr>
                <w:delText>5</w:delText>
              </w:r>
            </w:del>
            <w:r w:rsidRPr="00D55B52">
              <w:rPr>
                <w:lang w:eastAsia="zh-CN"/>
              </w:rPr>
              <w:t>@44</w:t>
            </w:r>
          </w:p>
        </w:tc>
        <w:tc>
          <w:tcPr>
            <w:tcW w:w="373" w:type="pct"/>
            <w:vAlign w:val="center"/>
          </w:tcPr>
          <w:p w14:paraId="37770B30" w14:textId="3BA4100F" w:rsidR="00F47ACE" w:rsidRPr="00D55B52" w:rsidRDefault="00F47ACE" w:rsidP="00FA431D">
            <w:pPr>
              <w:pStyle w:val="TAC"/>
            </w:pPr>
            <w:r w:rsidRPr="00D55B52">
              <w:rPr>
                <w:lang w:eastAsia="zh-CN"/>
              </w:rPr>
              <w:t>1</w:t>
            </w:r>
            <w:ins w:id="214" w:author="Huawei" w:date="2021-01-19T16:38:00Z">
              <w:r w:rsidR="00B66C21">
                <w:rPr>
                  <w:lang w:eastAsia="zh-CN"/>
                </w:rPr>
                <w:t>6</w:t>
              </w:r>
            </w:ins>
            <w:r w:rsidRPr="00D55B52">
              <w:rPr>
                <w:lang w:eastAsia="zh-CN"/>
              </w:rPr>
              <w:t>@44</w:t>
            </w:r>
          </w:p>
        </w:tc>
        <w:tc>
          <w:tcPr>
            <w:tcW w:w="443" w:type="pct"/>
            <w:vAlign w:val="center"/>
          </w:tcPr>
          <w:p w14:paraId="6CF4F49F" w14:textId="3EB0ACBE" w:rsidR="00F47ACE" w:rsidRPr="00D55B52" w:rsidRDefault="00F47ACE" w:rsidP="00FA431D">
            <w:pPr>
              <w:pStyle w:val="TAC"/>
              <w:rPr>
                <w:lang w:eastAsia="zh-CN"/>
              </w:rPr>
            </w:pPr>
            <w:r w:rsidRPr="00D55B52">
              <w:rPr>
                <w:lang w:eastAsia="zh-CN"/>
              </w:rPr>
              <w:t>1</w:t>
            </w:r>
            <w:ins w:id="215" w:author="Huawei" w:date="2021-01-19T16:41:00Z">
              <w:r w:rsidR="00B66C21">
                <w:rPr>
                  <w:lang w:eastAsia="zh-CN"/>
                </w:rPr>
                <w:t>6</w:t>
              </w:r>
            </w:ins>
            <w:r w:rsidRPr="00D55B52">
              <w:rPr>
                <w:lang w:eastAsia="zh-CN"/>
              </w:rPr>
              <w:t>@</w:t>
            </w:r>
            <w:ins w:id="216" w:author="Huawei" w:date="2021-01-19T16:41:00Z">
              <w:r w:rsidR="00B66C21">
                <w:rPr>
                  <w:lang w:eastAsia="zh-CN"/>
                </w:rPr>
                <w:t>72</w:t>
              </w:r>
            </w:ins>
            <w:del w:id="217" w:author="Huawei" w:date="2021-01-19T16:41:00Z">
              <w:r w:rsidRPr="00D55B52" w:rsidDel="00B66C21">
                <w:rPr>
                  <w:lang w:eastAsia="zh-CN"/>
                </w:rPr>
                <w:delText>87</w:delText>
              </w:r>
            </w:del>
          </w:p>
        </w:tc>
        <w:tc>
          <w:tcPr>
            <w:tcW w:w="443" w:type="pct"/>
            <w:vAlign w:val="center"/>
          </w:tcPr>
          <w:p w14:paraId="0C595CD8" w14:textId="77777777" w:rsidR="00F47ACE" w:rsidRPr="00D55B52" w:rsidRDefault="00F47ACE" w:rsidP="00FA431D">
            <w:pPr>
              <w:pStyle w:val="TAC"/>
            </w:pPr>
            <w:r w:rsidRPr="00D55B52">
              <w:rPr>
                <w:lang w:eastAsia="zh-CN"/>
              </w:rPr>
              <w:t>66@33</w:t>
            </w:r>
          </w:p>
        </w:tc>
        <w:tc>
          <w:tcPr>
            <w:tcW w:w="442" w:type="pct"/>
            <w:vAlign w:val="center"/>
          </w:tcPr>
          <w:p w14:paraId="5B4B7F4B" w14:textId="7EE348AC" w:rsidR="00F47ACE" w:rsidRPr="00D55B52" w:rsidRDefault="00F47ACE" w:rsidP="00FA431D">
            <w:pPr>
              <w:pStyle w:val="TAC"/>
            </w:pPr>
            <w:r w:rsidRPr="00D55B52">
              <w:rPr>
                <w:lang w:eastAsia="zh-CN"/>
              </w:rPr>
              <w:t>1</w:t>
            </w:r>
            <w:ins w:id="218" w:author="Huawei" w:date="2021-01-19T16:44:00Z">
              <w:r w:rsidR="00B66C21">
                <w:rPr>
                  <w:lang w:eastAsia="zh-CN"/>
                </w:rPr>
                <w:t>6</w:t>
              </w:r>
            </w:ins>
            <w:r w:rsidRPr="00D55B52">
              <w:rPr>
                <w:lang w:eastAsia="zh-CN"/>
              </w:rPr>
              <w:t>@</w:t>
            </w:r>
            <w:ins w:id="219" w:author="Huawei" w:date="2021-01-19T16:46:00Z">
              <w:r w:rsidR="00B66C21">
                <w:rPr>
                  <w:lang w:eastAsia="zh-CN"/>
                </w:rPr>
                <w:t>8</w:t>
              </w:r>
            </w:ins>
            <w:del w:id="220" w:author="Huawei" w:date="2021-01-19T16:46:00Z">
              <w:r w:rsidRPr="00D55B52" w:rsidDel="00B66C21">
                <w:rPr>
                  <w:lang w:eastAsia="zh-CN"/>
                </w:rPr>
                <w:delText>1</w:delText>
              </w:r>
            </w:del>
          </w:p>
        </w:tc>
        <w:tc>
          <w:tcPr>
            <w:tcW w:w="440" w:type="pct"/>
            <w:vAlign w:val="center"/>
          </w:tcPr>
          <w:p w14:paraId="7A5F3C41" w14:textId="40B3A08E" w:rsidR="00F47ACE" w:rsidRPr="00D55B52" w:rsidRDefault="00F47ACE" w:rsidP="00E34826">
            <w:pPr>
              <w:pStyle w:val="TAC"/>
            </w:pPr>
            <w:r w:rsidRPr="00D55B52">
              <w:t>1</w:t>
            </w:r>
            <w:ins w:id="221" w:author="Huawei" w:date="2021-01-19T16:47:00Z">
              <w:r w:rsidR="00B66C21">
                <w:t>6</w:t>
              </w:r>
            </w:ins>
            <w:r w:rsidRPr="00D55B52">
              <w:t>@</w:t>
            </w:r>
            <w:ins w:id="222" w:author="Huawei" w:date="2021-01-19T16:50:00Z">
              <w:r w:rsidR="00E34826">
                <w:t>108</w:t>
              </w:r>
            </w:ins>
            <w:del w:id="223" w:author="Huawei" w:date="2021-01-19T16:50:00Z">
              <w:r w:rsidRPr="00D55B52" w:rsidDel="00E34826">
                <w:rPr>
                  <w:lang w:eastAsia="zh-CN"/>
                </w:rPr>
                <w:delText>130</w:delText>
              </w:r>
            </w:del>
          </w:p>
        </w:tc>
      </w:tr>
      <w:tr w:rsidR="00F47ACE" w:rsidRPr="00D55B52" w14:paraId="1FE67883" w14:textId="77777777" w:rsidTr="00FA431D">
        <w:trPr>
          <w:trHeight w:val="143"/>
        </w:trPr>
        <w:tc>
          <w:tcPr>
            <w:tcW w:w="436" w:type="pct"/>
            <w:vMerge/>
            <w:shd w:val="clear" w:color="auto" w:fill="auto"/>
            <w:vAlign w:val="center"/>
            <w:hideMark/>
          </w:tcPr>
          <w:p w14:paraId="7ADF650C" w14:textId="77777777" w:rsidR="00F47ACE" w:rsidRPr="00D55B52" w:rsidRDefault="00F47ACE" w:rsidP="00FA431D">
            <w:pPr>
              <w:pStyle w:val="TAH"/>
            </w:pPr>
          </w:p>
        </w:tc>
        <w:tc>
          <w:tcPr>
            <w:tcW w:w="397" w:type="pct"/>
            <w:vMerge w:val="restart"/>
            <w:shd w:val="clear" w:color="auto" w:fill="auto"/>
            <w:vAlign w:val="center"/>
            <w:hideMark/>
          </w:tcPr>
          <w:p w14:paraId="673483C7" w14:textId="77777777" w:rsidR="00F47ACE" w:rsidRPr="00D55B52" w:rsidRDefault="00F47ACE" w:rsidP="00FA431D">
            <w:pPr>
              <w:pStyle w:val="TAC"/>
            </w:pPr>
            <w:r w:rsidRPr="00D55B52">
              <w:t>120</w:t>
            </w:r>
          </w:p>
        </w:tc>
        <w:tc>
          <w:tcPr>
            <w:tcW w:w="416" w:type="pct"/>
            <w:vAlign w:val="center"/>
          </w:tcPr>
          <w:p w14:paraId="64B06466" w14:textId="77777777" w:rsidR="00F47ACE" w:rsidRPr="00D55B52" w:rsidRDefault="00F47ACE" w:rsidP="00FA431D">
            <w:pPr>
              <w:pStyle w:val="TAC"/>
            </w:pPr>
            <w:r w:rsidRPr="00D55B52">
              <w:t>DFT-s</w:t>
            </w:r>
          </w:p>
        </w:tc>
        <w:tc>
          <w:tcPr>
            <w:tcW w:w="376" w:type="pct"/>
            <w:shd w:val="clear" w:color="auto" w:fill="auto"/>
            <w:vAlign w:val="center"/>
          </w:tcPr>
          <w:p w14:paraId="5E08879A" w14:textId="77777777" w:rsidR="00F47ACE" w:rsidRPr="00D55B52" w:rsidRDefault="00F47ACE" w:rsidP="00FA431D">
            <w:pPr>
              <w:pStyle w:val="TAC"/>
            </w:pPr>
            <w:r w:rsidRPr="00D55B52">
              <w:t>64@0</w:t>
            </w:r>
          </w:p>
        </w:tc>
        <w:tc>
          <w:tcPr>
            <w:tcW w:w="377" w:type="pct"/>
            <w:shd w:val="clear" w:color="auto" w:fill="auto"/>
            <w:vAlign w:val="center"/>
          </w:tcPr>
          <w:p w14:paraId="08470407" w14:textId="77777777" w:rsidR="00F47ACE" w:rsidRPr="00D55B52" w:rsidRDefault="00F47ACE" w:rsidP="00FA431D">
            <w:pPr>
              <w:pStyle w:val="TAC"/>
            </w:pPr>
            <w:r w:rsidRPr="00D55B52">
              <w:t>1@0</w:t>
            </w:r>
          </w:p>
        </w:tc>
        <w:tc>
          <w:tcPr>
            <w:tcW w:w="410" w:type="pct"/>
            <w:shd w:val="clear" w:color="auto" w:fill="auto"/>
            <w:vAlign w:val="center"/>
          </w:tcPr>
          <w:p w14:paraId="2772354B" w14:textId="77777777" w:rsidR="00F47ACE" w:rsidRPr="00D55B52" w:rsidRDefault="00F47ACE" w:rsidP="00FA431D">
            <w:pPr>
              <w:pStyle w:val="TAC"/>
            </w:pPr>
            <w:r w:rsidRPr="00D55B52">
              <w:t>1@65</w:t>
            </w:r>
          </w:p>
        </w:tc>
        <w:tc>
          <w:tcPr>
            <w:tcW w:w="448" w:type="pct"/>
            <w:vAlign w:val="center"/>
          </w:tcPr>
          <w:p w14:paraId="6373534A" w14:textId="4EBB32D7" w:rsidR="00F47ACE" w:rsidRPr="00D55B52" w:rsidRDefault="00F47ACE" w:rsidP="00FA431D">
            <w:pPr>
              <w:pStyle w:val="TAC"/>
              <w:rPr>
                <w:lang w:eastAsia="zh-CN"/>
              </w:rPr>
            </w:pPr>
            <w:r w:rsidRPr="00D55B52">
              <w:rPr>
                <w:lang w:eastAsia="zh-CN"/>
              </w:rPr>
              <w:t>20@2</w:t>
            </w:r>
            <w:ins w:id="224" w:author="Huawei" w:date="2021-01-19T19:03:00Z">
              <w:r w:rsidR="00EA7B4A">
                <w:rPr>
                  <w:lang w:eastAsia="zh-CN"/>
                </w:rPr>
                <w:t>3</w:t>
              </w:r>
            </w:ins>
            <w:del w:id="225" w:author="Huawei" w:date="2021-01-19T19:03:00Z">
              <w:r w:rsidRPr="00D55B52" w:rsidDel="00EA7B4A">
                <w:rPr>
                  <w:lang w:eastAsia="zh-CN"/>
                </w:rPr>
                <w:delText>2</w:delText>
              </w:r>
            </w:del>
          </w:p>
        </w:tc>
        <w:tc>
          <w:tcPr>
            <w:tcW w:w="373" w:type="pct"/>
            <w:vAlign w:val="center"/>
          </w:tcPr>
          <w:p w14:paraId="5A4F1DF1" w14:textId="605EA636" w:rsidR="00F47ACE" w:rsidRPr="00D55B52" w:rsidRDefault="00B66C21" w:rsidP="00FA431D">
            <w:pPr>
              <w:pStyle w:val="TAC"/>
            </w:pPr>
            <w:ins w:id="226" w:author="Huawei" w:date="2021-01-19T16:39:00Z">
              <w:r>
                <w:rPr>
                  <w:lang w:eastAsia="zh-CN"/>
                </w:rPr>
                <w:t>8</w:t>
              </w:r>
            </w:ins>
            <w:del w:id="227"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283C7B26" w14:textId="7C0C0380" w:rsidR="00F47ACE" w:rsidRPr="00D55B52" w:rsidRDefault="00B66C21" w:rsidP="00FA431D">
            <w:pPr>
              <w:pStyle w:val="TAC"/>
              <w:rPr>
                <w:lang w:eastAsia="zh-CN"/>
              </w:rPr>
            </w:pPr>
            <w:ins w:id="228" w:author="Huawei" w:date="2021-01-19T16:41:00Z">
              <w:r>
                <w:rPr>
                  <w:lang w:eastAsia="zh-CN"/>
                </w:rPr>
                <w:t>8</w:t>
              </w:r>
            </w:ins>
            <w:del w:id="229" w:author="Huawei" w:date="2021-01-19T16:41:00Z">
              <w:r w:rsidR="00F47ACE" w:rsidRPr="00D55B52" w:rsidDel="00B66C21">
                <w:rPr>
                  <w:lang w:eastAsia="zh-CN"/>
                </w:rPr>
                <w:delText>1</w:delText>
              </w:r>
            </w:del>
            <w:r w:rsidR="00F47ACE" w:rsidRPr="00D55B52">
              <w:rPr>
                <w:lang w:eastAsia="zh-CN"/>
              </w:rPr>
              <w:t>@</w:t>
            </w:r>
            <w:ins w:id="230" w:author="Huawei" w:date="2021-01-19T16:41:00Z">
              <w:r>
                <w:rPr>
                  <w:lang w:eastAsia="zh-CN"/>
                </w:rPr>
                <w:t>36</w:t>
              </w:r>
            </w:ins>
            <w:del w:id="231" w:author="Huawei" w:date="2021-01-19T16:41:00Z">
              <w:r w:rsidR="00F47ACE" w:rsidRPr="00D55B52" w:rsidDel="00B66C21">
                <w:rPr>
                  <w:lang w:eastAsia="zh-CN"/>
                </w:rPr>
                <w:delText>43</w:delText>
              </w:r>
            </w:del>
          </w:p>
        </w:tc>
        <w:tc>
          <w:tcPr>
            <w:tcW w:w="443" w:type="pct"/>
            <w:vAlign w:val="center"/>
          </w:tcPr>
          <w:p w14:paraId="334D170E" w14:textId="77777777" w:rsidR="00F47ACE" w:rsidRPr="00D55B52" w:rsidRDefault="00F47ACE" w:rsidP="00FA431D">
            <w:pPr>
              <w:pStyle w:val="TAC"/>
              <w:rPr>
                <w:lang w:eastAsia="zh-CN"/>
              </w:rPr>
            </w:pPr>
            <w:r w:rsidRPr="00D55B52">
              <w:rPr>
                <w:lang w:eastAsia="zh-CN"/>
              </w:rPr>
              <w:t>32@16</w:t>
            </w:r>
          </w:p>
        </w:tc>
        <w:tc>
          <w:tcPr>
            <w:tcW w:w="442" w:type="pct"/>
            <w:vAlign w:val="center"/>
          </w:tcPr>
          <w:p w14:paraId="2F7A3B0B" w14:textId="7067D9EE" w:rsidR="00F47ACE" w:rsidRPr="00D55B52" w:rsidRDefault="00B66C21" w:rsidP="00FA431D">
            <w:pPr>
              <w:pStyle w:val="TAC"/>
            </w:pPr>
            <w:ins w:id="232" w:author="Huawei" w:date="2021-01-19T16:44:00Z">
              <w:r>
                <w:rPr>
                  <w:lang w:eastAsia="zh-CN"/>
                </w:rPr>
                <w:t>8</w:t>
              </w:r>
            </w:ins>
            <w:del w:id="233" w:author="Huawei" w:date="2021-01-19T16:44:00Z">
              <w:r w:rsidR="00F47ACE" w:rsidRPr="00D55B52" w:rsidDel="00B66C21">
                <w:rPr>
                  <w:lang w:eastAsia="zh-CN"/>
                </w:rPr>
                <w:delText>1</w:delText>
              </w:r>
            </w:del>
            <w:r w:rsidR="00F47ACE" w:rsidRPr="00D55B52">
              <w:rPr>
                <w:lang w:eastAsia="zh-CN"/>
              </w:rPr>
              <w:t>@</w:t>
            </w:r>
            <w:ins w:id="234" w:author="Huawei" w:date="2021-01-19T16:46:00Z">
              <w:r>
                <w:rPr>
                  <w:lang w:eastAsia="zh-CN"/>
                </w:rPr>
                <w:t>4</w:t>
              </w:r>
            </w:ins>
            <w:del w:id="235" w:author="Huawei" w:date="2021-01-19T16:46:00Z">
              <w:r w:rsidR="00F47ACE" w:rsidRPr="00D55B52" w:rsidDel="00B66C21">
                <w:rPr>
                  <w:lang w:eastAsia="zh-CN"/>
                </w:rPr>
                <w:delText>1</w:delText>
              </w:r>
            </w:del>
          </w:p>
        </w:tc>
        <w:tc>
          <w:tcPr>
            <w:tcW w:w="440" w:type="pct"/>
            <w:vAlign w:val="center"/>
          </w:tcPr>
          <w:p w14:paraId="7F37EF5B" w14:textId="201EFA1D" w:rsidR="00F47ACE" w:rsidRPr="00D55B52" w:rsidRDefault="00B66C21" w:rsidP="00E34826">
            <w:pPr>
              <w:pStyle w:val="TAC"/>
            </w:pPr>
            <w:ins w:id="236" w:author="Huawei" w:date="2021-01-19T16:47:00Z">
              <w:r>
                <w:t>8</w:t>
              </w:r>
            </w:ins>
            <w:del w:id="237" w:author="Huawei" w:date="2021-01-19T16:47:00Z">
              <w:r w:rsidR="00F47ACE" w:rsidRPr="00D55B52" w:rsidDel="00B66C21">
                <w:delText>1</w:delText>
              </w:r>
            </w:del>
            <w:r w:rsidR="00F47ACE" w:rsidRPr="00D55B52">
              <w:t>@</w:t>
            </w:r>
            <w:ins w:id="238" w:author="Huawei" w:date="2021-01-19T16:50:00Z">
              <w:r w:rsidR="00E34826">
                <w:t>120</w:t>
              </w:r>
            </w:ins>
            <w:del w:id="239" w:author="Huawei" w:date="2021-01-19T16:50:00Z">
              <w:r w:rsidR="00F47ACE" w:rsidRPr="00D55B52" w:rsidDel="00E34826">
                <w:rPr>
                  <w:lang w:eastAsia="zh-CN"/>
                </w:rPr>
                <w:delText>64</w:delText>
              </w:r>
            </w:del>
          </w:p>
        </w:tc>
      </w:tr>
      <w:tr w:rsidR="00F47ACE" w:rsidRPr="00D55B52" w14:paraId="1630B5C6" w14:textId="77777777" w:rsidTr="00FA431D">
        <w:trPr>
          <w:trHeight w:val="142"/>
        </w:trPr>
        <w:tc>
          <w:tcPr>
            <w:tcW w:w="436" w:type="pct"/>
            <w:vMerge/>
            <w:shd w:val="clear" w:color="auto" w:fill="auto"/>
            <w:vAlign w:val="center"/>
          </w:tcPr>
          <w:p w14:paraId="67A9F634" w14:textId="77777777" w:rsidR="00F47ACE" w:rsidRPr="00D55B52" w:rsidRDefault="00F47ACE" w:rsidP="00FA431D">
            <w:pPr>
              <w:pStyle w:val="TAH"/>
            </w:pPr>
          </w:p>
        </w:tc>
        <w:tc>
          <w:tcPr>
            <w:tcW w:w="397" w:type="pct"/>
            <w:vMerge/>
            <w:shd w:val="clear" w:color="auto" w:fill="auto"/>
            <w:vAlign w:val="center"/>
          </w:tcPr>
          <w:p w14:paraId="7E572711" w14:textId="77777777" w:rsidR="00F47ACE" w:rsidRPr="00D55B52" w:rsidRDefault="00F47ACE" w:rsidP="00FA431D">
            <w:pPr>
              <w:pStyle w:val="TAC"/>
            </w:pPr>
          </w:p>
        </w:tc>
        <w:tc>
          <w:tcPr>
            <w:tcW w:w="416" w:type="pct"/>
            <w:vAlign w:val="center"/>
          </w:tcPr>
          <w:p w14:paraId="7082B2E1" w14:textId="77777777" w:rsidR="00F47ACE" w:rsidRPr="00D55B52" w:rsidRDefault="00F47ACE" w:rsidP="00FA431D">
            <w:pPr>
              <w:pStyle w:val="TAC"/>
            </w:pPr>
            <w:r w:rsidRPr="00D55B52">
              <w:t>CP</w:t>
            </w:r>
          </w:p>
        </w:tc>
        <w:tc>
          <w:tcPr>
            <w:tcW w:w="376" w:type="pct"/>
            <w:shd w:val="clear" w:color="auto" w:fill="auto"/>
            <w:vAlign w:val="center"/>
          </w:tcPr>
          <w:p w14:paraId="61155DBE" w14:textId="77777777" w:rsidR="00F47ACE" w:rsidRPr="00D55B52" w:rsidRDefault="00F47ACE" w:rsidP="00FA431D">
            <w:pPr>
              <w:pStyle w:val="TAC"/>
            </w:pPr>
            <w:r w:rsidRPr="00D55B52">
              <w:t>66@0</w:t>
            </w:r>
          </w:p>
        </w:tc>
        <w:tc>
          <w:tcPr>
            <w:tcW w:w="377" w:type="pct"/>
            <w:shd w:val="clear" w:color="auto" w:fill="auto"/>
            <w:vAlign w:val="center"/>
          </w:tcPr>
          <w:p w14:paraId="0BBA338B" w14:textId="77777777" w:rsidR="00F47ACE" w:rsidRPr="00D55B52" w:rsidRDefault="00F47ACE" w:rsidP="00FA431D">
            <w:pPr>
              <w:pStyle w:val="TAC"/>
            </w:pPr>
            <w:r w:rsidRPr="00D55B52">
              <w:t>1@0</w:t>
            </w:r>
          </w:p>
        </w:tc>
        <w:tc>
          <w:tcPr>
            <w:tcW w:w="410" w:type="pct"/>
            <w:shd w:val="clear" w:color="auto" w:fill="auto"/>
            <w:vAlign w:val="center"/>
          </w:tcPr>
          <w:p w14:paraId="01581618" w14:textId="77777777" w:rsidR="00F47ACE" w:rsidRPr="00D55B52" w:rsidRDefault="00F47ACE" w:rsidP="00FA431D">
            <w:pPr>
              <w:pStyle w:val="TAC"/>
            </w:pPr>
            <w:r w:rsidRPr="00D55B52">
              <w:t>1@65</w:t>
            </w:r>
          </w:p>
        </w:tc>
        <w:tc>
          <w:tcPr>
            <w:tcW w:w="448" w:type="pct"/>
            <w:vAlign w:val="center"/>
          </w:tcPr>
          <w:p w14:paraId="2B544BD8" w14:textId="6A652584" w:rsidR="00F47ACE" w:rsidRPr="00D55B52" w:rsidRDefault="00F47ACE" w:rsidP="00FA431D">
            <w:pPr>
              <w:pStyle w:val="TAC"/>
              <w:rPr>
                <w:lang w:eastAsia="zh-CN"/>
              </w:rPr>
            </w:pPr>
            <w:r w:rsidRPr="00D55B52">
              <w:rPr>
                <w:lang w:eastAsia="zh-CN"/>
              </w:rPr>
              <w:t>2</w:t>
            </w:r>
            <w:ins w:id="240" w:author="Huawei" w:date="2021-01-19T16:29:00Z">
              <w:r w:rsidR="005E014D">
                <w:rPr>
                  <w:lang w:eastAsia="zh-CN"/>
                </w:rPr>
                <w:t>2</w:t>
              </w:r>
            </w:ins>
            <w:del w:id="241" w:author="Huawei" w:date="2021-01-19T16:29:00Z">
              <w:r w:rsidRPr="00D55B52" w:rsidDel="005E014D">
                <w:rPr>
                  <w:lang w:eastAsia="zh-CN"/>
                </w:rPr>
                <w:delText>3</w:delText>
              </w:r>
            </w:del>
            <w:r w:rsidRPr="00D55B52">
              <w:rPr>
                <w:lang w:eastAsia="zh-CN"/>
              </w:rPr>
              <w:t>@22</w:t>
            </w:r>
          </w:p>
        </w:tc>
        <w:tc>
          <w:tcPr>
            <w:tcW w:w="373" w:type="pct"/>
            <w:vAlign w:val="center"/>
          </w:tcPr>
          <w:p w14:paraId="5BEE6EFE" w14:textId="4D71CF50" w:rsidR="00F47ACE" w:rsidRPr="00D55B52" w:rsidRDefault="00B66C21" w:rsidP="00FA431D">
            <w:pPr>
              <w:pStyle w:val="TAC"/>
            </w:pPr>
            <w:ins w:id="242" w:author="Huawei" w:date="2021-01-19T16:39:00Z">
              <w:r>
                <w:rPr>
                  <w:lang w:eastAsia="zh-CN"/>
                </w:rPr>
                <w:t>8</w:t>
              </w:r>
            </w:ins>
            <w:del w:id="243" w:author="Huawei" w:date="2021-01-19T16:39:00Z">
              <w:r w:rsidR="00F47ACE" w:rsidRPr="00D55B52" w:rsidDel="00B66C21">
                <w:rPr>
                  <w:lang w:eastAsia="zh-CN"/>
                </w:rPr>
                <w:delText>1</w:delText>
              </w:r>
            </w:del>
            <w:r w:rsidR="00F47ACE" w:rsidRPr="00D55B52">
              <w:rPr>
                <w:lang w:eastAsia="zh-CN"/>
              </w:rPr>
              <w:t>@22</w:t>
            </w:r>
          </w:p>
        </w:tc>
        <w:tc>
          <w:tcPr>
            <w:tcW w:w="443" w:type="pct"/>
            <w:vAlign w:val="center"/>
          </w:tcPr>
          <w:p w14:paraId="6524DD3A" w14:textId="246AE459" w:rsidR="00F47ACE" w:rsidRPr="00D55B52" w:rsidRDefault="00B66C21" w:rsidP="00FA431D">
            <w:pPr>
              <w:pStyle w:val="TAC"/>
              <w:rPr>
                <w:lang w:eastAsia="zh-CN"/>
              </w:rPr>
            </w:pPr>
            <w:ins w:id="244" w:author="Huawei" w:date="2021-01-19T16:41:00Z">
              <w:r>
                <w:rPr>
                  <w:lang w:eastAsia="zh-CN"/>
                </w:rPr>
                <w:t>8</w:t>
              </w:r>
            </w:ins>
            <w:del w:id="245" w:author="Huawei" w:date="2021-01-19T16:41:00Z">
              <w:r w:rsidR="00F47ACE" w:rsidRPr="00D55B52" w:rsidDel="00B66C21">
                <w:rPr>
                  <w:lang w:eastAsia="zh-CN"/>
                </w:rPr>
                <w:delText>1</w:delText>
              </w:r>
            </w:del>
            <w:r w:rsidR="00F47ACE" w:rsidRPr="00D55B52">
              <w:rPr>
                <w:lang w:eastAsia="zh-CN"/>
              </w:rPr>
              <w:t>@</w:t>
            </w:r>
            <w:ins w:id="246" w:author="Huawei" w:date="2021-01-19T16:41:00Z">
              <w:r>
                <w:rPr>
                  <w:lang w:eastAsia="zh-CN"/>
                </w:rPr>
                <w:t>36</w:t>
              </w:r>
            </w:ins>
            <w:del w:id="247" w:author="Huawei" w:date="2021-01-19T16:41:00Z">
              <w:r w:rsidR="00F47ACE" w:rsidRPr="00D55B52" w:rsidDel="00B66C21">
                <w:rPr>
                  <w:lang w:eastAsia="zh-CN"/>
                </w:rPr>
                <w:delText>43</w:delText>
              </w:r>
            </w:del>
          </w:p>
        </w:tc>
        <w:tc>
          <w:tcPr>
            <w:tcW w:w="443" w:type="pct"/>
            <w:vAlign w:val="center"/>
          </w:tcPr>
          <w:p w14:paraId="5247DF39" w14:textId="77777777" w:rsidR="00F47ACE" w:rsidRPr="00D55B52" w:rsidRDefault="00F47ACE" w:rsidP="00FA431D">
            <w:pPr>
              <w:pStyle w:val="TAC"/>
            </w:pPr>
            <w:r w:rsidRPr="00D55B52">
              <w:rPr>
                <w:lang w:eastAsia="zh-CN"/>
              </w:rPr>
              <w:t>33@16</w:t>
            </w:r>
          </w:p>
        </w:tc>
        <w:tc>
          <w:tcPr>
            <w:tcW w:w="442" w:type="pct"/>
            <w:vAlign w:val="center"/>
          </w:tcPr>
          <w:p w14:paraId="2A4B6FCA" w14:textId="5B206B95" w:rsidR="00F47ACE" w:rsidRPr="00D55B52" w:rsidRDefault="00B66C21" w:rsidP="00FA431D">
            <w:pPr>
              <w:pStyle w:val="TAC"/>
            </w:pPr>
            <w:ins w:id="248" w:author="Huawei" w:date="2021-01-19T16:44:00Z">
              <w:r>
                <w:rPr>
                  <w:lang w:eastAsia="zh-CN"/>
                </w:rPr>
                <w:t>8</w:t>
              </w:r>
            </w:ins>
            <w:del w:id="249" w:author="Huawei" w:date="2021-01-19T16:44:00Z">
              <w:r w:rsidR="00F47ACE" w:rsidRPr="00D55B52" w:rsidDel="00B66C21">
                <w:rPr>
                  <w:lang w:eastAsia="zh-CN"/>
                </w:rPr>
                <w:delText>1</w:delText>
              </w:r>
            </w:del>
            <w:r w:rsidR="00F47ACE" w:rsidRPr="00D55B52">
              <w:rPr>
                <w:lang w:eastAsia="zh-CN"/>
              </w:rPr>
              <w:t>@</w:t>
            </w:r>
            <w:ins w:id="250" w:author="Huawei" w:date="2021-01-19T16:47:00Z">
              <w:r>
                <w:rPr>
                  <w:lang w:eastAsia="zh-CN"/>
                </w:rPr>
                <w:t>4</w:t>
              </w:r>
            </w:ins>
            <w:del w:id="251" w:author="Huawei" w:date="2021-01-19T16:47:00Z">
              <w:r w:rsidR="00F47ACE" w:rsidRPr="00D55B52" w:rsidDel="00B66C21">
                <w:rPr>
                  <w:lang w:eastAsia="zh-CN"/>
                </w:rPr>
                <w:delText>1</w:delText>
              </w:r>
            </w:del>
          </w:p>
        </w:tc>
        <w:tc>
          <w:tcPr>
            <w:tcW w:w="440" w:type="pct"/>
            <w:vAlign w:val="center"/>
          </w:tcPr>
          <w:p w14:paraId="2B0C694F" w14:textId="26158F61" w:rsidR="00F47ACE" w:rsidRPr="00D55B52" w:rsidRDefault="00B66C21" w:rsidP="00E34826">
            <w:pPr>
              <w:pStyle w:val="TAC"/>
            </w:pPr>
            <w:ins w:id="252" w:author="Huawei" w:date="2021-01-19T16:47:00Z">
              <w:r>
                <w:t>8</w:t>
              </w:r>
            </w:ins>
            <w:del w:id="253" w:author="Huawei" w:date="2021-01-19T16:47:00Z">
              <w:r w:rsidR="00F47ACE" w:rsidRPr="00D55B52" w:rsidDel="00B66C21">
                <w:delText>1</w:delText>
              </w:r>
            </w:del>
            <w:r w:rsidR="00F47ACE" w:rsidRPr="00D55B52">
              <w:t>@</w:t>
            </w:r>
            <w:ins w:id="254" w:author="Huawei" w:date="2021-01-19T16:50:00Z">
              <w:r w:rsidR="00E34826">
                <w:t>120</w:t>
              </w:r>
            </w:ins>
            <w:del w:id="255" w:author="Huawei" w:date="2021-01-19T16:50:00Z">
              <w:r w:rsidR="00F47ACE" w:rsidRPr="00D55B52" w:rsidDel="00E34826">
                <w:rPr>
                  <w:lang w:eastAsia="zh-CN"/>
                </w:rPr>
                <w:delText>64</w:delText>
              </w:r>
            </w:del>
          </w:p>
        </w:tc>
      </w:tr>
      <w:tr w:rsidR="00F47ACE" w:rsidRPr="00D55B52" w14:paraId="0CA3D81B" w14:textId="77777777" w:rsidTr="00FA431D">
        <w:trPr>
          <w:trHeight w:val="150"/>
        </w:trPr>
        <w:tc>
          <w:tcPr>
            <w:tcW w:w="436" w:type="pct"/>
            <w:vMerge w:val="restart"/>
            <w:shd w:val="clear" w:color="auto" w:fill="auto"/>
            <w:vAlign w:val="center"/>
            <w:hideMark/>
          </w:tcPr>
          <w:p w14:paraId="65BA17A3" w14:textId="77777777" w:rsidR="00F47ACE" w:rsidRPr="00D55B52" w:rsidRDefault="00F47ACE" w:rsidP="00FA431D">
            <w:pPr>
              <w:pStyle w:val="TAH"/>
            </w:pPr>
            <w:r w:rsidRPr="00D55B52">
              <w:t>200MHz</w:t>
            </w:r>
          </w:p>
        </w:tc>
        <w:tc>
          <w:tcPr>
            <w:tcW w:w="397" w:type="pct"/>
            <w:vMerge w:val="restart"/>
            <w:shd w:val="clear" w:color="auto" w:fill="auto"/>
            <w:vAlign w:val="center"/>
            <w:hideMark/>
          </w:tcPr>
          <w:p w14:paraId="2F29B696" w14:textId="77777777" w:rsidR="00F47ACE" w:rsidRPr="00D55B52" w:rsidRDefault="00F47ACE" w:rsidP="00FA431D">
            <w:pPr>
              <w:pStyle w:val="TAC"/>
            </w:pPr>
            <w:r w:rsidRPr="00D55B52">
              <w:t>60</w:t>
            </w:r>
          </w:p>
        </w:tc>
        <w:tc>
          <w:tcPr>
            <w:tcW w:w="416" w:type="pct"/>
            <w:vAlign w:val="center"/>
          </w:tcPr>
          <w:p w14:paraId="6E4E6152" w14:textId="77777777" w:rsidR="00F47ACE" w:rsidRPr="00D55B52" w:rsidRDefault="00F47ACE" w:rsidP="00FA431D">
            <w:pPr>
              <w:pStyle w:val="TAC"/>
            </w:pPr>
            <w:r w:rsidRPr="00D55B52">
              <w:t>DFT-s</w:t>
            </w:r>
          </w:p>
        </w:tc>
        <w:tc>
          <w:tcPr>
            <w:tcW w:w="376" w:type="pct"/>
            <w:shd w:val="clear" w:color="auto" w:fill="auto"/>
            <w:vAlign w:val="center"/>
          </w:tcPr>
          <w:p w14:paraId="4FF875E8" w14:textId="77777777" w:rsidR="00F47ACE" w:rsidRPr="00D55B52" w:rsidRDefault="00F47ACE" w:rsidP="00FA431D">
            <w:pPr>
              <w:pStyle w:val="TAC"/>
            </w:pPr>
            <w:r w:rsidRPr="00D55B52">
              <w:t>256@0</w:t>
            </w:r>
          </w:p>
        </w:tc>
        <w:tc>
          <w:tcPr>
            <w:tcW w:w="377" w:type="pct"/>
            <w:shd w:val="clear" w:color="auto" w:fill="auto"/>
            <w:vAlign w:val="center"/>
          </w:tcPr>
          <w:p w14:paraId="09D02D83" w14:textId="77777777" w:rsidR="00F47ACE" w:rsidRPr="00D55B52" w:rsidRDefault="00F47ACE" w:rsidP="00FA431D">
            <w:pPr>
              <w:pStyle w:val="TAC"/>
            </w:pPr>
            <w:r w:rsidRPr="00D55B52">
              <w:t>1@0</w:t>
            </w:r>
          </w:p>
        </w:tc>
        <w:tc>
          <w:tcPr>
            <w:tcW w:w="410" w:type="pct"/>
            <w:shd w:val="clear" w:color="auto" w:fill="auto"/>
            <w:vAlign w:val="center"/>
          </w:tcPr>
          <w:p w14:paraId="126EA11B" w14:textId="77777777" w:rsidR="00F47ACE" w:rsidRPr="00D55B52" w:rsidRDefault="00F47ACE" w:rsidP="00FA431D">
            <w:pPr>
              <w:pStyle w:val="TAC"/>
            </w:pPr>
            <w:r w:rsidRPr="00D55B52">
              <w:t>1@263</w:t>
            </w:r>
          </w:p>
        </w:tc>
        <w:tc>
          <w:tcPr>
            <w:tcW w:w="448" w:type="pct"/>
            <w:vAlign w:val="center"/>
          </w:tcPr>
          <w:p w14:paraId="39274A39" w14:textId="77777777" w:rsidR="00F47ACE" w:rsidRPr="00D55B52" w:rsidRDefault="00F47ACE" w:rsidP="00FA431D">
            <w:pPr>
              <w:pStyle w:val="TAC"/>
              <w:rPr>
                <w:lang w:eastAsia="zh-CN"/>
              </w:rPr>
            </w:pPr>
            <w:r w:rsidRPr="00D55B52">
              <w:rPr>
                <w:lang w:eastAsia="zh-CN"/>
              </w:rPr>
              <w:t>81@88</w:t>
            </w:r>
          </w:p>
        </w:tc>
        <w:tc>
          <w:tcPr>
            <w:tcW w:w="373" w:type="pct"/>
            <w:vAlign w:val="center"/>
          </w:tcPr>
          <w:p w14:paraId="33573623" w14:textId="2008D955" w:rsidR="00F47ACE" w:rsidRPr="00D55B52" w:rsidRDefault="00F47ACE" w:rsidP="00FA431D">
            <w:pPr>
              <w:pStyle w:val="TAC"/>
            </w:pPr>
            <w:r w:rsidRPr="00D55B52">
              <w:rPr>
                <w:lang w:eastAsia="zh-CN"/>
              </w:rPr>
              <w:t>1</w:t>
            </w:r>
            <w:ins w:id="256" w:author="Huawei" w:date="2021-01-19T16:38:00Z">
              <w:r w:rsidR="00B66C21">
                <w:rPr>
                  <w:lang w:eastAsia="zh-CN"/>
                </w:rPr>
                <w:t>6</w:t>
              </w:r>
            </w:ins>
            <w:r w:rsidRPr="00D55B52">
              <w:rPr>
                <w:lang w:eastAsia="zh-CN"/>
              </w:rPr>
              <w:t>@88</w:t>
            </w:r>
          </w:p>
        </w:tc>
        <w:tc>
          <w:tcPr>
            <w:tcW w:w="443" w:type="pct"/>
            <w:vAlign w:val="center"/>
          </w:tcPr>
          <w:p w14:paraId="33C4B6DB" w14:textId="21DD8D9B" w:rsidR="00F47ACE" w:rsidRPr="00D55B52" w:rsidRDefault="00F47ACE" w:rsidP="00FA431D">
            <w:pPr>
              <w:pStyle w:val="TAC"/>
              <w:rPr>
                <w:lang w:eastAsia="zh-CN"/>
              </w:rPr>
            </w:pPr>
            <w:r w:rsidRPr="00D55B52">
              <w:rPr>
                <w:lang w:eastAsia="zh-CN"/>
              </w:rPr>
              <w:t>1</w:t>
            </w:r>
            <w:ins w:id="257" w:author="Huawei" w:date="2021-01-19T16:42:00Z">
              <w:r w:rsidR="00B66C21">
                <w:rPr>
                  <w:lang w:eastAsia="zh-CN"/>
                </w:rPr>
                <w:t>6</w:t>
              </w:r>
            </w:ins>
            <w:r w:rsidRPr="00D55B52">
              <w:rPr>
                <w:lang w:eastAsia="zh-CN"/>
              </w:rPr>
              <w:t>@</w:t>
            </w:r>
            <w:ins w:id="258" w:author="Huawei" w:date="2021-01-19T16:42:00Z">
              <w:r w:rsidR="00B66C21">
                <w:rPr>
                  <w:lang w:eastAsia="zh-CN"/>
                </w:rPr>
                <w:t>161</w:t>
              </w:r>
            </w:ins>
            <w:del w:id="259" w:author="Huawei" w:date="2021-01-19T16:42:00Z">
              <w:r w:rsidRPr="00D55B52" w:rsidDel="00B66C21">
                <w:rPr>
                  <w:lang w:eastAsia="zh-CN"/>
                </w:rPr>
                <w:delText>175</w:delText>
              </w:r>
            </w:del>
          </w:p>
        </w:tc>
        <w:tc>
          <w:tcPr>
            <w:tcW w:w="443" w:type="pct"/>
            <w:vAlign w:val="center"/>
          </w:tcPr>
          <w:p w14:paraId="1CA7B6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691A5FED" w14:textId="05CC112B" w:rsidR="00F47ACE" w:rsidRPr="00D55B52" w:rsidRDefault="00F47ACE" w:rsidP="00FA431D">
            <w:pPr>
              <w:pStyle w:val="TAC"/>
            </w:pPr>
            <w:r w:rsidRPr="00D55B52">
              <w:rPr>
                <w:lang w:eastAsia="zh-CN"/>
              </w:rPr>
              <w:t>1</w:t>
            </w:r>
            <w:ins w:id="260" w:author="Huawei" w:date="2021-01-19T16:44:00Z">
              <w:r w:rsidR="00B66C21">
                <w:rPr>
                  <w:lang w:eastAsia="zh-CN"/>
                </w:rPr>
                <w:t>6</w:t>
              </w:r>
            </w:ins>
            <w:r w:rsidRPr="00D55B52">
              <w:rPr>
                <w:lang w:eastAsia="zh-CN"/>
              </w:rPr>
              <w:t>@</w:t>
            </w:r>
            <w:ins w:id="261" w:author="Huawei" w:date="2021-01-19T16:47:00Z">
              <w:r w:rsidR="00B66C21">
                <w:rPr>
                  <w:lang w:eastAsia="zh-CN"/>
                </w:rPr>
                <w:t>8</w:t>
              </w:r>
            </w:ins>
            <w:del w:id="262" w:author="Huawei" w:date="2021-01-19T16:47:00Z">
              <w:r w:rsidRPr="00D55B52" w:rsidDel="00B66C21">
                <w:rPr>
                  <w:lang w:eastAsia="zh-CN"/>
                </w:rPr>
                <w:delText>1</w:delText>
              </w:r>
            </w:del>
          </w:p>
        </w:tc>
        <w:tc>
          <w:tcPr>
            <w:tcW w:w="440" w:type="pct"/>
            <w:vAlign w:val="center"/>
          </w:tcPr>
          <w:p w14:paraId="33DEFD30" w14:textId="54AD72A7" w:rsidR="00F47ACE" w:rsidRPr="00D55B52" w:rsidRDefault="00F47ACE" w:rsidP="00E34826">
            <w:pPr>
              <w:pStyle w:val="TAC"/>
            </w:pPr>
            <w:r w:rsidRPr="00D55B52">
              <w:t>1</w:t>
            </w:r>
            <w:ins w:id="263" w:author="Huawei" w:date="2021-01-19T16:47:00Z">
              <w:r w:rsidR="00B66C21">
                <w:t>6</w:t>
              </w:r>
            </w:ins>
            <w:r w:rsidRPr="00D55B52">
              <w:t>@</w:t>
            </w:r>
            <w:ins w:id="264" w:author="Huawei" w:date="2021-01-19T16:50:00Z">
              <w:r w:rsidR="00E34826">
                <w:t>240</w:t>
              </w:r>
            </w:ins>
            <w:del w:id="265" w:author="Huawei" w:date="2021-01-19T16:50:00Z">
              <w:r w:rsidRPr="00D55B52" w:rsidDel="00E34826">
                <w:rPr>
                  <w:lang w:eastAsia="zh-CN"/>
                </w:rPr>
                <w:delText>262</w:delText>
              </w:r>
            </w:del>
          </w:p>
        </w:tc>
      </w:tr>
      <w:tr w:rsidR="00F47ACE" w:rsidRPr="00D55B52" w14:paraId="096EC54B" w14:textId="77777777" w:rsidTr="00FA431D">
        <w:trPr>
          <w:trHeight w:val="150"/>
        </w:trPr>
        <w:tc>
          <w:tcPr>
            <w:tcW w:w="436" w:type="pct"/>
            <w:vMerge/>
            <w:shd w:val="clear" w:color="auto" w:fill="auto"/>
            <w:vAlign w:val="center"/>
          </w:tcPr>
          <w:p w14:paraId="04A64A18" w14:textId="77777777" w:rsidR="00F47ACE" w:rsidRPr="00D55B52" w:rsidRDefault="00F47ACE" w:rsidP="00FA431D">
            <w:pPr>
              <w:pStyle w:val="TAH"/>
            </w:pPr>
          </w:p>
        </w:tc>
        <w:tc>
          <w:tcPr>
            <w:tcW w:w="397" w:type="pct"/>
            <w:vMerge/>
            <w:shd w:val="clear" w:color="auto" w:fill="auto"/>
            <w:vAlign w:val="center"/>
          </w:tcPr>
          <w:p w14:paraId="7A753CBA" w14:textId="77777777" w:rsidR="00F47ACE" w:rsidRPr="00D55B52" w:rsidRDefault="00F47ACE" w:rsidP="00FA431D">
            <w:pPr>
              <w:pStyle w:val="TAC"/>
            </w:pPr>
          </w:p>
        </w:tc>
        <w:tc>
          <w:tcPr>
            <w:tcW w:w="416" w:type="pct"/>
            <w:vAlign w:val="center"/>
          </w:tcPr>
          <w:p w14:paraId="7EA7ACBE" w14:textId="77777777" w:rsidR="00F47ACE" w:rsidRPr="00D55B52" w:rsidRDefault="00F47ACE" w:rsidP="00FA431D">
            <w:pPr>
              <w:pStyle w:val="TAC"/>
            </w:pPr>
            <w:r w:rsidRPr="00D55B52">
              <w:t>CP</w:t>
            </w:r>
          </w:p>
        </w:tc>
        <w:tc>
          <w:tcPr>
            <w:tcW w:w="376" w:type="pct"/>
            <w:shd w:val="clear" w:color="auto" w:fill="auto"/>
            <w:vAlign w:val="center"/>
          </w:tcPr>
          <w:p w14:paraId="019AFAED" w14:textId="77777777" w:rsidR="00F47ACE" w:rsidRPr="00D55B52" w:rsidRDefault="00F47ACE" w:rsidP="00FA431D">
            <w:pPr>
              <w:pStyle w:val="TAC"/>
            </w:pPr>
            <w:r w:rsidRPr="00D55B52">
              <w:t>264@0</w:t>
            </w:r>
          </w:p>
        </w:tc>
        <w:tc>
          <w:tcPr>
            <w:tcW w:w="377" w:type="pct"/>
            <w:shd w:val="clear" w:color="auto" w:fill="auto"/>
            <w:vAlign w:val="center"/>
          </w:tcPr>
          <w:p w14:paraId="3198F9FD" w14:textId="77777777" w:rsidR="00F47ACE" w:rsidRPr="00D55B52" w:rsidRDefault="00F47ACE" w:rsidP="00FA431D">
            <w:pPr>
              <w:pStyle w:val="TAC"/>
            </w:pPr>
            <w:r w:rsidRPr="00D55B52">
              <w:t>1@0</w:t>
            </w:r>
          </w:p>
        </w:tc>
        <w:tc>
          <w:tcPr>
            <w:tcW w:w="410" w:type="pct"/>
            <w:shd w:val="clear" w:color="auto" w:fill="auto"/>
            <w:vAlign w:val="center"/>
          </w:tcPr>
          <w:p w14:paraId="54BB38F9" w14:textId="77777777" w:rsidR="00F47ACE" w:rsidRPr="00D55B52" w:rsidRDefault="00F47ACE" w:rsidP="00FA431D">
            <w:pPr>
              <w:pStyle w:val="TAC"/>
            </w:pPr>
            <w:r w:rsidRPr="00D55B52">
              <w:t>1@263</w:t>
            </w:r>
          </w:p>
        </w:tc>
        <w:tc>
          <w:tcPr>
            <w:tcW w:w="448" w:type="pct"/>
            <w:vAlign w:val="center"/>
          </w:tcPr>
          <w:p w14:paraId="2D859A89" w14:textId="608B64A7" w:rsidR="00F47ACE" w:rsidRPr="00D55B52" w:rsidRDefault="00F47ACE" w:rsidP="00FA431D">
            <w:pPr>
              <w:pStyle w:val="TAC"/>
              <w:rPr>
                <w:lang w:eastAsia="zh-CN"/>
              </w:rPr>
            </w:pPr>
            <w:r w:rsidRPr="00D55B52">
              <w:rPr>
                <w:lang w:eastAsia="zh-CN"/>
              </w:rPr>
              <w:t>8</w:t>
            </w:r>
            <w:ins w:id="266" w:author="Huawei" w:date="2021-01-19T16:29:00Z">
              <w:r w:rsidR="005E014D">
                <w:rPr>
                  <w:lang w:eastAsia="zh-CN"/>
                </w:rPr>
                <w:t>8</w:t>
              </w:r>
            </w:ins>
            <w:del w:id="267" w:author="Huawei" w:date="2021-01-19T16:29:00Z">
              <w:r w:rsidRPr="00D55B52" w:rsidDel="005E014D">
                <w:rPr>
                  <w:lang w:eastAsia="zh-CN"/>
                </w:rPr>
                <w:delText>9</w:delText>
              </w:r>
            </w:del>
            <w:r w:rsidRPr="00D55B52">
              <w:rPr>
                <w:lang w:eastAsia="zh-CN"/>
              </w:rPr>
              <w:t>@88</w:t>
            </w:r>
          </w:p>
        </w:tc>
        <w:tc>
          <w:tcPr>
            <w:tcW w:w="373" w:type="pct"/>
            <w:vAlign w:val="center"/>
          </w:tcPr>
          <w:p w14:paraId="7986557B" w14:textId="6A83596E" w:rsidR="00F47ACE" w:rsidRPr="00D55B52" w:rsidRDefault="00F47ACE" w:rsidP="00FA431D">
            <w:pPr>
              <w:pStyle w:val="TAC"/>
            </w:pPr>
            <w:r w:rsidRPr="00D55B52">
              <w:rPr>
                <w:lang w:eastAsia="zh-CN"/>
              </w:rPr>
              <w:t>1</w:t>
            </w:r>
            <w:ins w:id="268" w:author="Huawei" w:date="2021-01-19T16:39:00Z">
              <w:r w:rsidR="00B66C21">
                <w:rPr>
                  <w:lang w:eastAsia="zh-CN"/>
                </w:rPr>
                <w:t>6</w:t>
              </w:r>
            </w:ins>
            <w:r w:rsidRPr="00D55B52">
              <w:rPr>
                <w:lang w:eastAsia="zh-CN"/>
              </w:rPr>
              <w:t>@88</w:t>
            </w:r>
          </w:p>
        </w:tc>
        <w:tc>
          <w:tcPr>
            <w:tcW w:w="443" w:type="pct"/>
            <w:vAlign w:val="center"/>
          </w:tcPr>
          <w:p w14:paraId="318A361D" w14:textId="60DB472A" w:rsidR="00F47ACE" w:rsidRPr="00D55B52" w:rsidRDefault="00F47ACE" w:rsidP="00FA431D">
            <w:pPr>
              <w:pStyle w:val="TAC"/>
              <w:rPr>
                <w:lang w:eastAsia="zh-CN"/>
              </w:rPr>
            </w:pPr>
            <w:r w:rsidRPr="00D55B52">
              <w:rPr>
                <w:lang w:eastAsia="zh-CN"/>
              </w:rPr>
              <w:t>1</w:t>
            </w:r>
            <w:ins w:id="269" w:author="Huawei" w:date="2021-01-19T16:42:00Z">
              <w:r w:rsidR="00B66C21">
                <w:rPr>
                  <w:lang w:eastAsia="zh-CN"/>
                </w:rPr>
                <w:t>6</w:t>
              </w:r>
            </w:ins>
            <w:r w:rsidRPr="00D55B52">
              <w:rPr>
                <w:lang w:eastAsia="zh-CN"/>
              </w:rPr>
              <w:t>@</w:t>
            </w:r>
            <w:ins w:id="270" w:author="Huawei" w:date="2021-01-19T16:42:00Z">
              <w:r w:rsidR="00B66C21">
                <w:rPr>
                  <w:lang w:eastAsia="zh-CN"/>
                </w:rPr>
                <w:t>161</w:t>
              </w:r>
            </w:ins>
            <w:del w:id="271" w:author="Huawei" w:date="2021-01-19T16:42:00Z">
              <w:r w:rsidRPr="00D55B52" w:rsidDel="00B66C21">
                <w:rPr>
                  <w:lang w:eastAsia="zh-CN"/>
                </w:rPr>
                <w:delText>175</w:delText>
              </w:r>
            </w:del>
          </w:p>
        </w:tc>
        <w:tc>
          <w:tcPr>
            <w:tcW w:w="443" w:type="pct"/>
            <w:vAlign w:val="center"/>
          </w:tcPr>
          <w:p w14:paraId="1E4AB5B4"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3297297" w14:textId="00BB5087" w:rsidR="00F47ACE" w:rsidRPr="00D55B52" w:rsidRDefault="00F47ACE" w:rsidP="00FA431D">
            <w:pPr>
              <w:pStyle w:val="TAC"/>
            </w:pPr>
            <w:r w:rsidRPr="00D55B52">
              <w:rPr>
                <w:lang w:eastAsia="zh-CN"/>
              </w:rPr>
              <w:t>1</w:t>
            </w:r>
            <w:ins w:id="272" w:author="Huawei" w:date="2021-01-19T16:44:00Z">
              <w:r w:rsidR="00B66C21">
                <w:rPr>
                  <w:lang w:eastAsia="zh-CN"/>
                </w:rPr>
                <w:t>6</w:t>
              </w:r>
            </w:ins>
            <w:r w:rsidRPr="00D55B52">
              <w:rPr>
                <w:lang w:eastAsia="zh-CN"/>
              </w:rPr>
              <w:t>@</w:t>
            </w:r>
            <w:ins w:id="273" w:author="Huawei" w:date="2021-01-19T16:47:00Z">
              <w:r w:rsidR="00B66C21">
                <w:rPr>
                  <w:lang w:eastAsia="zh-CN"/>
                </w:rPr>
                <w:t>8</w:t>
              </w:r>
            </w:ins>
            <w:del w:id="274" w:author="Huawei" w:date="2021-01-19T16:47:00Z">
              <w:r w:rsidRPr="00D55B52" w:rsidDel="00B66C21">
                <w:rPr>
                  <w:lang w:eastAsia="zh-CN"/>
                </w:rPr>
                <w:delText>1</w:delText>
              </w:r>
            </w:del>
          </w:p>
        </w:tc>
        <w:tc>
          <w:tcPr>
            <w:tcW w:w="440" w:type="pct"/>
            <w:vAlign w:val="center"/>
          </w:tcPr>
          <w:p w14:paraId="581DC72C" w14:textId="61D0C183" w:rsidR="00F47ACE" w:rsidRPr="00D55B52" w:rsidRDefault="00F47ACE" w:rsidP="00E34826">
            <w:pPr>
              <w:pStyle w:val="TAC"/>
            </w:pPr>
            <w:r w:rsidRPr="00D55B52">
              <w:t>1</w:t>
            </w:r>
            <w:ins w:id="275" w:author="Huawei" w:date="2021-01-19T16:47:00Z">
              <w:r w:rsidR="00B66C21">
                <w:t>6</w:t>
              </w:r>
            </w:ins>
            <w:r w:rsidRPr="00D55B52">
              <w:t>@</w:t>
            </w:r>
            <w:ins w:id="276" w:author="Huawei" w:date="2021-01-19T16:50:00Z">
              <w:r w:rsidR="00E34826">
                <w:t>240</w:t>
              </w:r>
            </w:ins>
            <w:del w:id="277" w:author="Huawei" w:date="2021-01-19T16:50:00Z">
              <w:r w:rsidRPr="00D55B52" w:rsidDel="00E34826">
                <w:rPr>
                  <w:lang w:eastAsia="zh-CN"/>
                </w:rPr>
                <w:delText>262</w:delText>
              </w:r>
            </w:del>
          </w:p>
        </w:tc>
      </w:tr>
      <w:tr w:rsidR="00F47ACE" w:rsidRPr="00D55B52" w14:paraId="5E1E8A58" w14:textId="77777777" w:rsidTr="00FA431D">
        <w:trPr>
          <w:trHeight w:val="143"/>
        </w:trPr>
        <w:tc>
          <w:tcPr>
            <w:tcW w:w="436" w:type="pct"/>
            <w:vMerge/>
            <w:shd w:val="clear" w:color="auto" w:fill="auto"/>
            <w:vAlign w:val="center"/>
            <w:hideMark/>
          </w:tcPr>
          <w:p w14:paraId="79938DB5" w14:textId="77777777" w:rsidR="00F47ACE" w:rsidRPr="00D55B52" w:rsidRDefault="00F47ACE" w:rsidP="00FA431D">
            <w:pPr>
              <w:pStyle w:val="TAH"/>
            </w:pPr>
          </w:p>
        </w:tc>
        <w:tc>
          <w:tcPr>
            <w:tcW w:w="397" w:type="pct"/>
            <w:vMerge w:val="restart"/>
            <w:shd w:val="clear" w:color="auto" w:fill="auto"/>
            <w:vAlign w:val="center"/>
            <w:hideMark/>
          </w:tcPr>
          <w:p w14:paraId="2CB05330" w14:textId="77777777" w:rsidR="00F47ACE" w:rsidRPr="00D55B52" w:rsidRDefault="00F47ACE" w:rsidP="00FA431D">
            <w:pPr>
              <w:pStyle w:val="TAC"/>
            </w:pPr>
            <w:r w:rsidRPr="00D55B52">
              <w:t>120</w:t>
            </w:r>
          </w:p>
        </w:tc>
        <w:tc>
          <w:tcPr>
            <w:tcW w:w="416" w:type="pct"/>
            <w:vAlign w:val="center"/>
          </w:tcPr>
          <w:p w14:paraId="03742ACA" w14:textId="77777777" w:rsidR="00F47ACE" w:rsidRPr="00D55B52" w:rsidRDefault="00F47ACE" w:rsidP="00FA431D">
            <w:pPr>
              <w:pStyle w:val="TAC"/>
            </w:pPr>
            <w:r w:rsidRPr="00D55B52">
              <w:t>DFT-s</w:t>
            </w:r>
          </w:p>
        </w:tc>
        <w:tc>
          <w:tcPr>
            <w:tcW w:w="376" w:type="pct"/>
            <w:shd w:val="clear" w:color="auto" w:fill="auto"/>
            <w:vAlign w:val="center"/>
          </w:tcPr>
          <w:p w14:paraId="1A9A2C66" w14:textId="77777777" w:rsidR="00F47ACE" w:rsidRPr="00D55B52" w:rsidRDefault="00F47ACE" w:rsidP="00FA431D">
            <w:pPr>
              <w:pStyle w:val="TAC"/>
            </w:pPr>
            <w:r w:rsidRPr="00D55B52">
              <w:t>128@0</w:t>
            </w:r>
          </w:p>
        </w:tc>
        <w:tc>
          <w:tcPr>
            <w:tcW w:w="377" w:type="pct"/>
            <w:shd w:val="clear" w:color="auto" w:fill="auto"/>
            <w:vAlign w:val="center"/>
          </w:tcPr>
          <w:p w14:paraId="27A6148E" w14:textId="77777777" w:rsidR="00F47ACE" w:rsidRPr="00D55B52" w:rsidRDefault="00F47ACE" w:rsidP="00FA431D">
            <w:pPr>
              <w:pStyle w:val="TAC"/>
            </w:pPr>
            <w:r w:rsidRPr="00D55B52">
              <w:t>1@0</w:t>
            </w:r>
          </w:p>
        </w:tc>
        <w:tc>
          <w:tcPr>
            <w:tcW w:w="410" w:type="pct"/>
            <w:shd w:val="clear" w:color="auto" w:fill="auto"/>
            <w:vAlign w:val="center"/>
          </w:tcPr>
          <w:p w14:paraId="296F5AB6" w14:textId="77777777" w:rsidR="00F47ACE" w:rsidRPr="00D55B52" w:rsidRDefault="00F47ACE" w:rsidP="00FA431D">
            <w:pPr>
              <w:pStyle w:val="TAC"/>
            </w:pPr>
            <w:r w:rsidRPr="00D55B52">
              <w:t>1@131</w:t>
            </w:r>
          </w:p>
        </w:tc>
        <w:tc>
          <w:tcPr>
            <w:tcW w:w="448" w:type="pct"/>
            <w:vAlign w:val="center"/>
          </w:tcPr>
          <w:p w14:paraId="2FF7CAC4" w14:textId="3278873E" w:rsidR="00F47ACE" w:rsidRPr="00D55B52" w:rsidRDefault="00F47ACE" w:rsidP="00FA431D">
            <w:pPr>
              <w:pStyle w:val="TAC"/>
              <w:rPr>
                <w:lang w:eastAsia="zh-CN"/>
              </w:rPr>
            </w:pPr>
            <w:r w:rsidRPr="00D55B52">
              <w:rPr>
                <w:lang w:eastAsia="zh-CN"/>
              </w:rPr>
              <w:t>4</w:t>
            </w:r>
            <w:ins w:id="278" w:author="Huawei" w:date="2021-01-19T16:31:00Z">
              <w:r w:rsidR="00304A00">
                <w:rPr>
                  <w:lang w:eastAsia="zh-CN"/>
                </w:rPr>
                <w:t>0</w:t>
              </w:r>
            </w:ins>
            <w:del w:id="279" w:author="Huawei" w:date="2021-01-19T16:31:00Z">
              <w:r w:rsidRPr="00D55B52" w:rsidDel="00304A00">
                <w:rPr>
                  <w:lang w:eastAsia="zh-CN"/>
                </w:rPr>
                <w:delText>5</w:delText>
              </w:r>
            </w:del>
            <w:r w:rsidRPr="00D55B52">
              <w:rPr>
                <w:lang w:eastAsia="zh-CN"/>
              </w:rPr>
              <w:t>@44</w:t>
            </w:r>
          </w:p>
        </w:tc>
        <w:tc>
          <w:tcPr>
            <w:tcW w:w="373" w:type="pct"/>
            <w:vAlign w:val="center"/>
          </w:tcPr>
          <w:p w14:paraId="502A8217" w14:textId="1EC400C7" w:rsidR="00F47ACE" w:rsidRPr="00D55B52" w:rsidRDefault="00B66C21" w:rsidP="00FA431D">
            <w:pPr>
              <w:pStyle w:val="TAC"/>
            </w:pPr>
            <w:ins w:id="280" w:author="Huawei" w:date="2021-01-19T16:39:00Z">
              <w:r>
                <w:rPr>
                  <w:lang w:eastAsia="zh-CN"/>
                </w:rPr>
                <w:t>8</w:t>
              </w:r>
            </w:ins>
            <w:del w:id="281"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09CD91BD" w14:textId="20F8D935" w:rsidR="00F47ACE" w:rsidRPr="00D55B52" w:rsidRDefault="00B66C21" w:rsidP="00FA431D">
            <w:pPr>
              <w:pStyle w:val="TAC"/>
              <w:rPr>
                <w:lang w:eastAsia="zh-CN"/>
              </w:rPr>
            </w:pPr>
            <w:ins w:id="282" w:author="Huawei" w:date="2021-01-19T16:42:00Z">
              <w:r>
                <w:rPr>
                  <w:lang w:eastAsia="zh-CN"/>
                </w:rPr>
                <w:t>8</w:t>
              </w:r>
            </w:ins>
            <w:del w:id="283" w:author="Huawei" w:date="2021-01-19T16:42:00Z">
              <w:r w:rsidR="00F47ACE" w:rsidRPr="00D55B52" w:rsidDel="00B66C21">
                <w:rPr>
                  <w:lang w:eastAsia="zh-CN"/>
                </w:rPr>
                <w:delText>1</w:delText>
              </w:r>
            </w:del>
            <w:r w:rsidR="00F47ACE" w:rsidRPr="00D55B52">
              <w:rPr>
                <w:lang w:eastAsia="zh-CN"/>
              </w:rPr>
              <w:t>@</w:t>
            </w:r>
            <w:ins w:id="284" w:author="Huawei" w:date="2021-01-19T16:42:00Z">
              <w:r>
                <w:rPr>
                  <w:lang w:eastAsia="zh-CN"/>
                </w:rPr>
                <w:t>36</w:t>
              </w:r>
            </w:ins>
            <w:del w:id="285" w:author="Huawei" w:date="2021-01-19T16:42:00Z">
              <w:r w:rsidR="00F47ACE" w:rsidRPr="00D55B52" w:rsidDel="00B66C21">
                <w:rPr>
                  <w:lang w:eastAsia="zh-CN"/>
                </w:rPr>
                <w:delText>87</w:delText>
              </w:r>
            </w:del>
          </w:p>
        </w:tc>
        <w:tc>
          <w:tcPr>
            <w:tcW w:w="443" w:type="pct"/>
            <w:vAlign w:val="center"/>
          </w:tcPr>
          <w:p w14:paraId="2E5CA9EC" w14:textId="77777777" w:rsidR="00F47ACE" w:rsidRPr="00D55B52" w:rsidRDefault="00F47ACE" w:rsidP="00FA431D">
            <w:pPr>
              <w:pStyle w:val="TAC"/>
              <w:rPr>
                <w:lang w:eastAsia="zh-CN"/>
              </w:rPr>
            </w:pPr>
            <w:r w:rsidRPr="00D55B52">
              <w:rPr>
                <w:lang w:eastAsia="zh-CN"/>
              </w:rPr>
              <w:t>64@32</w:t>
            </w:r>
          </w:p>
        </w:tc>
        <w:tc>
          <w:tcPr>
            <w:tcW w:w="442" w:type="pct"/>
            <w:vAlign w:val="center"/>
          </w:tcPr>
          <w:p w14:paraId="33EF874B" w14:textId="2D0CFD79" w:rsidR="00F47ACE" w:rsidRPr="00D55B52" w:rsidRDefault="00B66C21" w:rsidP="00FA431D">
            <w:pPr>
              <w:pStyle w:val="TAC"/>
            </w:pPr>
            <w:ins w:id="286" w:author="Huawei" w:date="2021-01-19T16:44:00Z">
              <w:r>
                <w:rPr>
                  <w:lang w:eastAsia="zh-CN"/>
                </w:rPr>
                <w:t>8</w:t>
              </w:r>
            </w:ins>
            <w:del w:id="287" w:author="Huawei" w:date="2021-01-19T16:44:00Z">
              <w:r w:rsidR="00F47ACE" w:rsidRPr="00D55B52" w:rsidDel="00B66C21">
                <w:rPr>
                  <w:lang w:eastAsia="zh-CN"/>
                </w:rPr>
                <w:delText>1</w:delText>
              </w:r>
            </w:del>
            <w:r w:rsidR="00F47ACE" w:rsidRPr="00D55B52">
              <w:rPr>
                <w:lang w:eastAsia="zh-CN"/>
              </w:rPr>
              <w:t>@</w:t>
            </w:r>
            <w:ins w:id="288" w:author="Huawei" w:date="2021-01-19T16:47:00Z">
              <w:r>
                <w:rPr>
                  <w:lang w:eastAsia="zh-CN"/>
                </w:rPr>
                <w:t>4</w:t>
              </w:r>
            </w:ins>
            <w:del w:id="289" w:author="Huawei" w:date="2021-01-19T16:47:00Z">
              <w:r w:rsidR="00F47ACE" w:rsidRPr="00D55B52" w:rsidDel="00B66C21">
                <w:rPr>
                  <w:lang w:eastAsia="zh-CN"/>
                </w:rPr>
                <w:delText>1</w:delText>
              </w:r>
            </w:del>
          </w:p>
        </w:tc>
        <w:tc>
          <w:tcPr>
            <w:tcW w:w="440" w:type="pct"/>
            <w:vAlign w:val="center"/>
          </w:tcPr>
          <w:p w14:paraId="072629CE" w14:textId="2017B6C2" w:rsidR="00F47ACE" w:rsidRPr="00D55B52" w:rsidRDefault="00B66C21" w:rsidP="00E34826">
            <w:pPr>
              <w:pStyle w:val="TAC"/>
            </w:pPr>
            <w:ins w:id="290" w:author="Huawei" w:date="2021-01-19T16:47:00Z">
              <w:r>
                <w:t>8</w:t>
              </w:r>
            </w:ins>
            <w:del w:id="291" w:author="Huawei" w:date="2021-01-19T16:47:00Z">
              <w:r w:rsidR="00F47ACE" w:rsidRPr="00D55B52" w:rsidDel="00B66C21">
                <w:delText>1</w:delText>
              </w:r>
            </w:del>
            <w:r w:rsidR="00F47ACE" w:rsidRPr="00D55B52">
              <w:t>@</w:t>
            </w:r>
            <w:ins w:id="292" w:author="Huawei" w:date="2021-01-19T16:51:00Z">
              <w:r w:rsidR="00E34826">
                <w:t>252</w:t>
              </w:r>
            </w:ins>
            <w:del w:id="293" w:author="Huawei" w:date="2021-01-19T16:51:00Z">
              <w:r w:rsidR="00F47ACE" w:rsidRPr="00D55B52" w:rsidDel="00E34826">
                <w:rPr>
                  <w:lang w:eastAsia="zh-CN"/>
                </w:rPr>
                <w:delText>130</w:delText>
              </w:r>
            </w:del>
          </w:p>
        </w:tc>
      </w:tr>
      <w:tr w:rsidR="00F47ACE" w:rsidRPr="00D55B52" w14:paraId="7A269B94" w14:textId="77777777" w:rsidTr="00FA431D">
        <w:trPr>
          <w:trHeight w:val="142"/>
        </w:trPr>
        <w:tc>
          <w:tcPr>
            <w:tcW w:w="436" w:type="pct"/>
            <w:vMerge/>
            <w:shd w:val="clear" w:color="auto" w:fill="auto"/>
            <w:vAlign w:val="center"/>
          </w:tcPr>
          <w:p w14:paraId="54AE28E2" w14:textId="77777777" w:rsidR="00F47ACE" w:rsidRPr="00D55B52" w:rsidRDefault="00F47ACE" w:rsidP="00FA431D">
            <w:pPr>
              <w:pStyle w:val="TAH"/>
            </w:pPr>
          </w:p>
        </w:tc>
        <w:tc>
          <w:tcPr>
            <w:tcW w:w="397" w:type="pct"/>
            <w:vMerge/>
            <w:shd w:val="clear" w:color="auto" w:fill="auto"/>
            <w:vAlign w:val="center"/>
          </w:tcPr>
          <w:p w14:paraId="38635AEA" w14:textId="77777777" w:rsidR="00F47ACE" w:rsidRPr="00D55B52" w:rsidRDefault="00F47ACE" w:rsidP="00FA431D">
            <w:pPr>
              <w:pStyle w:val="TAC"/>
            </w:pPr>
          </w:p>
        </w:tc>
        <w:tc>
          <w:tcPr>
            <w:tcW w:w="416" w:type="pct"/>
            <w:vAlign w:val="center"/>
          </w:tcPr>
          <w:p w14:paraId="56A3A3AA" w14:textId="77777777" w:rsidR="00F47ACE" w:rsidRPr="00D55B52" w:rsidRDefault="00F47ACE" w:rsidP="00FA431D">
            <w:pPr>
              <w:pStyle w:val="TAC"/>
            </w:pPr>
            <w:r w:rsidRPr="00D55B52">
              <w:t>CP</w:t>
            </w:r>
          </w:p>
        </w:tc>
        <w:tc>
          <w:tcPr>
            <w:tcW w:w="376" w:type="pct"/>
            <w:shd w:val="clear" w:color="auto" w:fill="auto"/>
            <w:vAlign w:val="center"/>
          </w:tcPr>
          <w:p w14:paraId="5ECA96BC" w14:textId="77777777" w:rsidR="00F47ACE" w:rsidRPr="00D55B52" w:rsidRDefault="00F47ACE" w:rsidP="00FA431D">
            <w:pPr>
              <w:pStyle w:val="TAC"/>
            </w:pPr>
            <w:r w:rsidRPr="00D55B52">
              <w:t>132@0</w:t>
            </w:r>
          </w:p>
        </w:tc>
        <w:tc>
          <w:tcPr>
            <w:tcW w:w="377" w:type="pct"/>
            <w:shd w:val="clear" w:color="auto" w:fill="auto"/>
            <w:vAlign w:val="center"/>
          </w:tcPr>
          <w:p w14:paraId="1D058C4E" w14:textId="77777777" w:rsidR="00F47ACE" w:rsidRPr="00D55B52" w:rsidRDefault="00F47ACE" w:rsidP="00FA431D">
            <w:pPr>
              <w:pStyle w:val="TAC"/>
            </w:pPr>
            <w:r w:rsidRPr="00D55B52">
              <w:t>1@0</w:t>
            </w:r>
          </w:p>
        </w:tc>
        <w:tc>
          <w:tcPr>
            <w:tcW w:w="410" w:type="pct"/>
            <w:shd w:val="clear" w:color="auto" w:fill="auto"/>
            <w:vAlign w:val="center"/>
          </w:tcPr>
          <w:p w14:paraId="78E45649" w14:textId="77777777" w:rsidR="00F47ACE" w:rsidRPr="00D55B52" w:rsidRDefault="00F47ACE" w:rsidP="00FA431D">
            <w:pPr>
              <w:pStyle w:val="TAC"/>
            </w:pPr>
            <w:r w:rsidRPr="00D55B52">
              <w:t>1@131</w:t>
            </w:r>
          </w:p>
        </w:tc>
        <w:tc>
          <w:tcPr>
            <w:tcW w:w="448" w:type="pct"/>
            <w:vAlign w:val="center"/>
          </w:tcPr>
          <w:p w14:paraId="6ACF396F" w14:textId="069A834E" w:rsidR="00F47ACE" w:rsidRPr="00D55B52" w:rsidRDefault="00F47ACE" w:rsidP="00FA431D">
            <w:pPr>
              <w:pStyle w:val="TAC"/>
              <w:rPr>
                <w:lang w:eastAsia="zh-CN"/>
              </w:rPr>
            </w:pPr>
            <w:r w:rsidRPr="00D55B52">
              <w:rPr>
                <w:lang w:eastAsia="zh-CN"/>
              </w:rPr>
              <w:t>4</w:t>
            </w:r>
            <w:ins w:id="294" w:author="Huawei" w:date="2021-01-19T16:29:00Z">
              <w:r w:rsidR="005E014D">
                <w:rPr>
                  <w:lang w:eastAsia="zh-CN"/>
                </w:rPr>
                <w:t>4</w:t>
              </w:r>
            </w:ins>
            <w:del w:id="295" w:author="Huawei" w:date="2021-01-19T16:29:00Z">
              <w:r w:rsidRPr="00D55B52" w:rsidDel="005E014D">
                <w:rPr>
                  <w:lang w:eastAsia="zh-CN"/>
                </w:rPr>
                <w:delText>5</w:delText>
              </w:r>
            </w:del>
            <w:r w:rsidRPr="00D55B52">
              <w:rPr>
                <w:lang w:eastAsia="zh-CN"/>
              </w:rPr>
              <w:t>@44</w:t>
            </w:r>
          </w:p>
        </w:tc>
        <w:tc>
          <w:tcPr>
            <w:tcW w:w="373" w:type="pct"/>
            <w:vAlign w:val="center"/>
          </w:tcPr>
          <w:p w14:paraId="2ADB4E89" w14:textId="222B19A3" w:rsidR="00F47ACE" w:rsidRPr="00D55B52" w:rsidRDefault="00B66C21" w:rsidP="00FA431D">
            <w:pPr>
              <w:pStyle w:val="TAC"/>
            </w:pPr>
            <w:ins w:id="296" w:author="Huawei" w:date="2021-01-19T16:39:00Z">
              <w:r>
                <w:rPr>
                  <w:lang w:eastAsia="zh-CN"/>
                </w:rPr>
                <w:t>8</w:t>
              </w:r>
            </w:ins>
            <w:del w:id="297" w:author="Huawei" w:date="2021-01-19T16:39:00Z">
              <w:r w:rsidR="00F47ACE" w:rsidRPr="00D55B52" w:rsidDel="00B66C21">
                <w:rPr>
                  <w:lang w:eastAsia="zh-CN"/>
                </w:rPr>
                <w:delText>1</w:delText>
              </w:r>
            </w:del>
            <w:r w:rsidR="00F47ACE" w:rsidRPr="00D55B52">
              <w:rPr>
                <w:lang w:eastAsia="zh-CN"/>
              </w:rPr>
              <w:t>@44</w:t>
            </w:r>
          </w:p>
        </w:tc>
        <w:tc>
          <w:tcPr>
            <w:tcW w:w="443" w:type="pct"/>
            <w:vAlign w:val="center"/>
          </w:tcPr>
          <w:p w14:paraId="3A60B74F" w14:textId="740A5D16" w:rsidR="00F47ACE" w:rsidRPr="00D55B52" w:rsidRDefault="00B66C21" w:rsidP="00FA431D">
            <w:pPr>
              <w:pStyle w:val="TAC"/>
              <w:rPr>
                <w:lang w:eastAsia="zh-CN"/>
              </w:rPr>
            </w:pPr>
            <w:ins w:id="298" w:author="Huawei" w:date="2021-01-19T16:42:00Z">
              <w:r>
                <w:rPr>
                  <w:lang w:eastAsia="zh-CN"/>
                </w:rPr>
                <w:t>8</w:t>
              </w:r>
            </w:ins>
            <w:del w:id="299" w:author="Huawei" w:date="2021-01-19T16:42:00Z">
              <w:r w:rsidR="00F47ACE" w:rsidRPr="00D55B52" w:rsidDel="00B66C21">
                <w:rPr>
                  <w:lang w:eastAsia="zh-CN"/>
                </w:rPr>
                <w:delText>1</w:delText>
              </w:r>
            </w:del>
            <w:r w:rsidR="00F47ACE" w:rsidRPr="00D55B52">
              <w:rPr>
                <w:lang w:eastAsia="zh-CN"/>
              </w:rPr>
              <w:t>@</w:t>
            </w:r>
            <w:ins w:id="300" w:author="Huawei" w:date="2021-01-19T16:42:00Z">
              <w:r>
                <w:rPr>
                  <w:lang w:eastAsia="zh-CN"/>
                </w:rPr>
                <w:t>36</w:t>
              </w:r>
            </w:ins>
            <w:del w:id="301" w:author="Huawei" w:date="2021-01-19T16:42:00Z">
              <w:r w:rsidR="00F47ACE" w:rsidRPr="00D55B52" w:rsidDel="00B66C21">
                <w:rPr>
                  <w:lang w:eastAsia="zh-CN"/>
                </w:rPr>
                <w:delText>87</w:delText>
              </w:r>
            </w:del>
          </w:p>
        </w:tc>
        <w:tc>
          <w:tcPr>
            <w:tcW w:w="443" w:type="pct"/>
            <w:vAlign w:val="center"/>
          </w:tcPr>
          <w:p w14:paraId="2B652DDD" w14:textId="77777777" w:rsidR="00F47ACE" w:rsidRPr="00D55B52" w:rsidRDefault="00F47ACE" w:rsidP="00FA431D">
            <w:pPr>
              <w:pStyle w:val="TAC"/>
              <w:rPr>
                <w:lang w:eastAsia="zh-CN"/>
              </w:rPr>
            </w:pPr>
            <w:r w:rsidRPr="00D55B52">
              <w:rPr>
                <w:lang w:eastAsia="zh-CN"/>
              </w:rPr>
              <w:t>66@33</w:t>
            </w:r>
          </w:p>
        </w:tc>
        <w:tc>
          <w:tcPr>
            <w:tcW w:w="442" w:type="pct"/>
            <w:vAlign w:val="center"/>
          </w:tcPr>
          <w:p w14:paraId="639D3ACB" w14:textId="6664C7CC" w:rsidR="00F47ACE" w:rsidRPr="00D55B52" w:rsidRDefault="00B66C21" w:rsidP="00FA431D">
            <w:pPr>
              <w:pStyle w:val="TAC"/>
            </w:pPr>
            <w:ins w:id="302" w:author="Huawei" w:date="2021-01-19T16:44:00Z">
              <w:r>
                <w:rPr>
                  <w:lang w:eastAsia="zh-CN"/>
                </w:rPr>
                <w:t>8</w:t>
              </w:r>
            </w:ins>
            <w:del w:id="303" w:author="Huawei" w:date="2021-01-19T16:44:00Z">
              <w:r w:rsidR="00F47ACE" w:rsidRPr="00D55B52" w:rsidDel="00B66C21">
                <w:rPr>
                  <w:lang w:eastAsia="zh-CN"/>
                </w:rPr>
                <w:delText>1</w:delText>
              </w:r>
            </w:del>
            <w:r w:rsidR="00F47ACE" w:rsidRPr="00D55B52">
              <w:rPr>
                <w:lang w:eastAsia="zh-CN"/>
              </w:rPr>
              <w:t>@</w:t>
            </w:r>
            <w:ins w:id="304" w:author="Huawei" w:date="2021-01-19T16:47:00Z">
              <w:r>
                <w:rPr>
                  <w:lang w:eastAsia="zh-CN"/>
                </w:rPr>
                <w:t>4</w:t>
              </w:r>
            </w:ins>
            <w:del w:id="305" w:author="Huawei" w:date="2021-01-19T16:47:00Z">
              <w:r w:rsidR="00F47ACE" w:rsidRPr="00D55B52" w:rsidDel="00B66C21">
                <w:rPr>
                  <w:lang w:eastAsia="zh-CN"/>
                </w:rPr>
                <w:delText>1</w:delText>
              </w:r>
            </w:del>
          </w:p>
        </w:tc>
        <w:tc>
          <w:tcPr>
            <w:tcW w:w="440" w:type="pct"/>
            <w:vAlign w:val="center"/>
          </w:tcPr>
          <w:p w14:paraId="21E570D7" w14:textId="23402B0D" w:rsidR="00F47ACE" w:rsidRPr="00D55B52" w:rsidRDefault="00B66C21" w:rsidP="00E34826">
            <w:pPr>
              <w:pStyle w:val="TAC"/>
            </w:pPr>
            <w:ins w:id="306" w:author="Huawei" w:date="2021-01-19T16:47:00Z">
              <w:r>
                <w:t>8</w:t>
              </w:r>
            </w:ins>
            <w:del w:id="307" w:author="Huawei" w:date="2021-01-19T16:47:00Z">
              <w:r w:rsidR="00F47ACE" w:rsidRPr="00D55B52" w:rsidDel="00B66C21">
                <w:delText>1</w:delText>
              </w:r>
            </w:del>
            <w:r w:rsidR="00F47ACE" w:rsidRPr="00D55B52">
              <w:t>@</w:t>
            </w:r>
            <w:ins w:id="308" w:author="Huawei" w:date="2021-01-19T16:51:00Z">
              <w:r w:rsidR="00E34826">
                <w:t>252</w:t>
              </w:r>
            </w:ins>
            <w:del w:id="309" w:author="Huawei" w:date="2021-01-19T16:51:00Z">
              <w:r w:rsidR="00F47ACE" w:rsidRPr="00D55B52" w:rsidDel="00E34826">
                <w:rPr>
                  <w:lang w:eastAsia="zh-CN"/>
                </w:rPr>
                <w:delText>130</w:delText>
              </w:r>
            </w:del>
          </w:p>
        </w:tc>
      </w:tr>
      <w:tr w:rsidR="00F47ACE" w:rsidRPr="00D55B52" w14:paraId="642616F1" w14:textId="77777777" w:rsidTr="00FA431D">
        <w:trPr>
          <w:trHeight w:val="150"/>
        </w:trPr>
        <w:tc>
          <w:tcPr>
            <w:tcW w:w="436" w:type="pct"/>
            <w:vMerge w:val="restart"/>
            <w:shd w:val="clear" w:color="auto" w:fill="auto"/>
            <w:vAlign w:val="center"/>
            <w:hideMark/>
          </w:tcPr>
          <w:p w14:paraId="362B74CD" w14:textId="77777777" w:rsidR="00F47ACE" w:rsidRPr="00D55B52" w:rsidRDefault="00F47ACE" w:rsidP="00FA431D">
            <w:pPr>
              <w:pStyle w:val="TAH"/>
            </w:pPr>
            <w:r w:rsidRPr="00D55B52">
              <w:t>400MHz</w:t>
            </w:r>
          </w:p>
        </w:tc>
        <w:tc>
          <w:tcPr>
            <w:tcW w:w="397" w:type="pct"/>
            <w:vMerge w:val="restart"/>
            <w:shd w:val="clear" w:color="auto" w:fill="auto"/>
            <w:vAlign w:val="center"/>
            <w:hideMark/>
          </w:tcPr>
          <w:p w14:paraId="3C2CB603" w14:textId="77777777" w:rsidR="00F47ACE" w:rsidRPr="00D55B52" w:rsidRDefault="00F47ACE" w:rsidP="00FA431D">
            <w:pPr>
              <w:pStyle w:val="TAC"/>
            </w:pPr>
            <w:r w:rsidRPr="00D55B52">
              <w:t>60</w:t>
            </w:r>
          </w:p>
        </w:tc>
        <w:tc>
          <w:tcPr>
            <w:tcW w:w="416" w:type="pct"/>
            <w:vAlign w:val="center"/>
          </w:tcPr>
          <w:p w14:paraId="1A4F6D41" w14:textId="77777777" w:rsidR="00F47ACE" w:rsidRPr="00D55B52" w:rsidRDefault="00F47ACE" w:rsidP="00FA431D">
            <w:pPr>
              <w:pStyle w:val="TAC"/>
            </w:pPr>
            <w:r w:rsidRPr="00D55B52">
              <w:t>DFT-s</w:t>
            </w:r>
          </w:p>
        </w:tc>
        <w:tc>
          <w:tcPr>
            <w:tcW w:w="376" w:type="pct"/>
            <w:shd w:val="clear" w:color="auto" w:fill="auto"/>
            <w:vAlign w:val="center"/>
          </w:tcPr>
          <w:p w14:paraId="741F1A1F" w14:textId="77777777" w:rsidR="00F47ACE" w:rsidRPr="00D55B52" w:rsidRDefault="00F47ACE" w:rsidP="00FA431D">
            <w:pPr>
              <w:pStyle w:val="TAC"/>
            </w:pPr>
            <w:r w:rsidRPr="00D55B52">
              <w:t>N/A</w:t>
            </w:r>
          </w:p>
        </w:tc>
        <w:tc>
          <w:tcPr>
            <w:tcW w:w="377" w:type="pct"/>
            <w:shd w:val="clear" w:color="auto" w:fill="auto"/>
            <w:vAlign w:val="center"/>
          </w:tcPr>
          <w:p w14:paraId="683A0A59" w14:textId="77777777" w:rsidR="00F47ACE" w:rsidRPr="00D55B52" w:rsidRDefault="00F47ACE" w:rsidP="00FA431D">
            <w:pPr>
              <w:pStyle w:val="TAC"/>
            </w:pPr>
            <w:r w:rsidRPr="00D55B52">
              <w:t>N/A</w:t>
            </w:r>
          </w:p>
        </w:tc>
        <w:tc>
          <w:tcPr>
            <w:tcW w:w="410" w:type="pct"/>
            <w:shd w:val="clear" w:color="auto" w:fill="auto"/>
            <w:vAlign w:val="center"/>
          </w:tcPr>
          <w:p w14:paraId="15ABF88A" w14:textId="77777777" w:rsidR="00F47ACE" w:rsidRPr="00D55B52" w:rsidRDefault="00F47ACE" w:rsidP="00FA431D">
            <w:pPr>
              <w:pStyle w:val="TAC"/>
            </w:pPr>
            <w:r w:rsidRPr="00D55B52">
              <w:t>N/A</w:t>
            </w:r>
          </w:p>
        </w:tc>
        <w:tc>
          <w:tcPr>
            <w:tcW w:w="448" w:type="pct"/>
            <w:vAlign w:val="center"/>
          </w:tcPr>
          <w:p w14:paraId="016A7172" w14:textId="77777777" w:rsidR="00F47ACE" w:rsidRPr="00D55B52" w:rsidRDefault="00F47ACE" w:rsidP="00FA431D">
            <w:pPr>
              <w:pStyle w:val="TAC"/>
            </w:pPr>
            <w:r w:rsidRPr="00D55B52">
              <w:t>N/A</w:t>
            </w:r>
          </w:p>
        </w:tc>
        <w:tc>
          <w:tcPr>
            <w:tcW w:w="373" w:type="pct"/>
            <w:vAlign w:val="center"/>
          </w:tcPr>
          <w:p w14:paraId="6B8ED570" w14:textId="77777777" w:rsidR="00F47ACE" w:rsidRPr="00D55B52" w:rsidRDefault="00F47ACE" w:rsidP="00FA431D">
            <w:pPr>
              <w:pStyle w:val="TAC"/>
            </w:pPr>
            <w:r w:rsidRPr="00D55B52">
              <w:t>N/A</w:t>
            </w:r>
          </w:p>
        </w:tc>
        <w:tc>
          <w:tcPr>
            <w:tcW w:w="443" w:type="pct"/>
            <w:vAlign w:val="center"/>
          </w:tcPr>
          <w:p w14:paraId="619F1E46" w14:textId="77777777" w:rsidR="00F47ACE" w:rsidRPr="00D55B52" w:rsidRDefault="00F47ACE" w:rsidP="00FA431D">
            <w:pPr>
              <w:pStyle w:val="TAC"/>
            </w:pPr>
            <w:r w:rsidRPr="00D55B52">
              <w:t>N/A</w:t>
            </w:r>
          </w:p>
        </w:tc>
        <w:tc>
          <w:tcPr>
            <w:tcW w:w="443" w:type="pct"/>
            <w:vAlign w:val="center"/>
          </w:tcPr>
          <w:p w14:paraId="30596116" w14:textId="77777777" w:rsidR="00F47ACE" w:rsidRPr="00D55B52" w:rsidRDefault="00F47ACE" w:rsidP="00FA431D">
            <w:pPr>
              <w:pStyle w:val="TAC"/>
            </w:pPr>
            <w:r w:rsidRPr="00D55B52">
              <w:t>N/A</w:t>
            </w:r>
          </w:p>
        </w:tc>
        <w:tc>
          <w:tcPr>
            <w:tcW w:w="442" w:type="pct"/>
            <w:vAlign w:val="center"/>
          </w:tcPr>
          <w:p w14:paraId="6FEE53EB" w14:textId="77777777" w:rsidR="00F47ACE" w:rsidRPr="00D55B52" w:rsidRDefault="00F47ACE" w:rsidP="00FA431D">
            <w:pPr>
              <w:pStyle w:val="TAC"/>
            </w:pPr>
            <w:r w:rsidRPr="00D55B52">
              <w:t>N/A</w:t>
            </w:r>
          </w:p>
        </w:tc>
        <w:tc>
          <w:tcPr>
            <w:tcW w:w="440" w:type="pct"/>
            <w:vAlign w:val="center"/>
          </w:tcPr>
          <w:p w14:paraId="251650CA" w14:textId="77777777" w:rsidR="00F47ACE" w:rsidRPr="00D55B52" w:rsidRDefault="00F47ACE" w:rsidP="00FA431D">
            <w:pPr>
              <w:pStyle w:val="TAC"/>
            </w:pPr>
            <w:r w:rsidRPr="00D55B52">
              <w:t>N/A</w:t>
            </w:r>
          </w:p>
        </w:tc>
      </w:tr>
      <w:tr w:rsidR="00F47ACE" w:rsidRPr="00D55B52" w14:paraId="3ECBDA06" w14:textId="77777777" w:rsidTr="00FA431D">
        <w:trPr>
          <w:trHeight w:val="150"/>
        </w:trPr>
        <w:tc>
          <w:tcPr>
            <w:tcW w:w="436" w:type="pct"/>
            <w:vMerge/>
            <w:shd w:val="clear" w:color="auto" w:fill="auto"/>
            <w:vAlign w:val="center"/>
          </w:tcPr>
          <w:p w14:paraId="244B1948" w14:textId="77777777" w:rsidR="00F47ACE" w:rsidRPr="00D55B52" w:rsidRDefault="00F47ACE" w:rsidP="00FA431D">
            <w:pPr>
              <w:pStyle w:val="TAH"/>
            </w:pPr>
          </w:p>
        </w:tc>
        <w:tc>
          <w:tcPr>
            <w:tcW w:w="397" w:type="pct"/>
            <w:vMerge/>
            <w:shd w:val="clear" w:color="auto" w:fill="auto"/>
            <w:vAlign w:val="center"/>
          </w:tcPr>
          <w:p w14:paraId="7015B10D" w14:textId="77777777" w:rsidR="00F47ACE" w:rsidRPr="00D55B52" w:rsidRDefault="00F47ACE" w:rsidP="00FA431D">
            <w:pPr>
              <w:pStyle w:val="TAC"/>
            </w:pPr>
          </w:p>
        </w:tc>
        <w:tc>
          <w:tcPr>
            <w:tcW w:w="416" w:type="pct"/>
            <w:vAlign w:val="center"/>
          </w:tcPr>
          <w:p w14:paraId="0B362E05" w14:textId="77777777" w:rsidR="00F47ACE" w:rsidRPr="00D55B52" w:rsidRDefault="00F47ACE" w:rsidP="00FA431D">
            <w:pPr>
              <w:pStyle w:val="TAC"/>
            </w:pPr>
            <w:r w:rsidRPr="00D55B52">
              <w:t>CP</w:t>
            </w:r>
          </w:p>
        </w:tc>
        <w:tc>
          <w:tcPr>
            <w:tcW w:w="376" w:type="pct"/>
            <w:shd w:val="clear" w:color="auto" w:fill="auto"/>
            <w:vAlign w:val="center"/>
          </w:tcPr>
          <w:p w14:paraId="389037AE" w14:textId="77777777" w:rsidR="00F47ACE" w:rsidRPr="00D55B52" w:rsidRDefault="00F47ACE" w:rsidP="00FA431D">
            <w:pPr>
              <w:pStyle w:val="TAC"/>
            </w:pPr>
            <w:r w:rsidRPr="00D55B52">
              <w:t>N/A</w:t>
            </w:r>
          </w:p>
        </w:tc>
        <w:tc>
          <w:tcPr>
            <w:tcW w:w="377" w:type="pct"/>
            <w:shd w:val="clear" w:color="auto" w:fill="auto"/>
            <w:vAlign w:val="center"/>
          </w:tcPr>
          <w:p w14:paraId="0FB4DB17" w14:textId="77777777" w:rsidR="00F47ACE" w:rsidRPr="00D55B52" w:rsidRDefault="00F47ACE" w:rsidP="00FA431D">
            <w:pPr>
              <w:pStyle w:val="TAC"/>
            </w:pPr>
            <w:r w:rsidRPr="00D55B52">
              <w:t>N/A</w:t>
            </w:r>
          </w:p>
        </w:tc>
        <w:tc>
          <w:tcPr>
            <w:tcW w:w="410" w:type="pct"/>
            <w:shd w:val="clear" w:color="auto" w:fill="auto"/>
            <w:vAlign w:val="center"/>
          </w:tcPr>
          <w:p w14:paraId="2845C2C5" w14:textId="77777777" w:rsidR="00F47ACE" w:rsidRPr="00D55B52" w:rsidRDefault="00F47ACE" w:rsidP="00FA431D">
            <w:pPr>
              <w:pStyle w:val="TAC"/>
            </w:pPr>
            <w:r w:rsidRPr="00D55B52">
              <w:t>N/A</w:t>
            </w:r>
          </w:p>
        </w:tc>
        <w:tc>
          <w:tcPr>
            <w:tcW w:w="448" w:type="pct"/>
            <w:vAlign w:val="center"/>
          </w:tcPr>
          <w:p w14:paraId="174DC900" w14:textId="77777777" w:rsidR="00F47ACE" w:rsidRPr="00D55B52" w:rsidRDefault="00F47ACE" w:rsidP="00FA431D">
            <w:pPr>
              <w:pStyle w:val="TAC"/>
            </w:pPr>
            <w:r w:rsidRPr="00D55B52">
              <w:t>N/A</w:t>
            </w:r>
          </w:p>
        </w:tc>
        <w:tc>
          <w:tcPr>
            <w:tcW w:w="373" w:type="pct"/>
            <w:vAlign w:val="center"/>
          </w:tcPr>
          <w:p w14:paraId="1E24B8C7" w14:textId="77777777" w:rsidR="00F47ACE" w:rsidRPr="00D55B52" w:rsidRDefault="00F47ACE" w:rsidP="00FA431D">
            <w:pPr>
              <w:pStyle w:val="TAC"/>
            </w:pPr>
            <w:r w:rsidRPr="00D55B52">
              <w:t>N/A</w:t>
            </w:r>
          </w:p>
        </w:tc>
        <w:tc>
          <w:tcPr>
            <w:tcW w:w="443" w:type="pct"/>
            <w:vAlign w:val="center"/>
          </w:tcPr>
          <w:p w14:paraId="01D1717B" w14:textId="77777777" w:rsidR="00F47ACE" w:rsidRPr="00D55B52" w:rsidRDefault="00F47ACE" w:rsidP="00FA431D">
            <w:pPr>
              <w:pStyle w:val="TAC"/>
            </w:pPr>
            <w:r w:rsidRPr="00D55B52">
              <w:t>N/A</w:t>
            </w:r>
          </w:p>
        </w:tc>
        <w:tc>
          <w:tcPr>
            <w:tcW w:w="443" w:type="pct"/>
            <w:vAlign w:val="center"/>
          </w:tcPr>
          <w:p w14:paraId="5AFB1E39" w14:textId="77777777" w:rsidR="00F47ACE" w:rsidRPr="00D55B52" w:rsidRDefault="00F47ACE" w:rsidP="00FA431D">
            <w:pPr>
              <w:pStyle w:val="TAC"/>
            </w:pPr>
            <w:r w:rsidRPr="00D55B52">
              <w:t>N/A</w:t>
            </w:r>
          </w:p>
        </w:tc>
        <w:tc>
          <w:tcPr>
            <w:tcW w:w="442" w:type="pct"/>
            <w:vAlign w:val="center"/>
          </w:tcPr>
          <w:p w14:paraId="6EC366CB" w14:textId="77777777" w:rsidR="00F47ACE" w:rsidRPr="00D55B52" w:rsidRDefault="00F47ACE" w:rsidP="00FA431D">
            <w:pPr>
              <w:pStyle w:val="TAC"/>
            </w:pPr>
            <w:r w:rsidRPr="00D55B52">
              <w:t>N/A</w:t>
            </w:r>
          </w:p>
        </w:tc>
        <w:tc>
          <w:tcPr>
            <w:tcW w:w="440" w:type="pct"/>
            <w:vAlign w:val="center"/>
          </w:tcPr>
          <w:p w14:paraId="594B74C7" w14:textId="77777777" w:rsidR="00F47ACE" w:rsidRPr="00D55B52" w:rsidRDefault="00F47ACE" w:rsidP="00FA431D">
            <w:pPr>
              <w:pStyle w:val="TAC"/>
            </w:pPr>
            <w:r w:rsidRPr="00D55B52">
              <w:t>N/A</w:t>
            </w:r>
          </w:p>
        </w:tc>
      </w:tr>
      <w:tr w:rsidR="00F47ACE" w:rsidRPr="00D55B52" w14:paraId="382F7955" w14:textId="77777777" w:rsidTr="00FA431D">
        <w:trPr>
          <w:trHeight w:val="143"/>
        </w:trPr>
        <w:tc>
          <w:tcPr>
            <w:tcW w:w="436" w:type="pct"/>
            <w:vMerge/>
            <w:shd w:val="clear" w:color="auto" w:fill="auto"/>
            <w:vAlign w:val="center"/>
            <w:hideMark/>
          </w:tcPr>
          <w:p w14:paraId="2D77E8F4" w14:textId="77777777" w:rsidR="00F47ACE" w:rsidRPr="00D55B52" w:rsidRDefault="00F47ACE" w:rsidP="00FA431D">
            <w:pPr>
              <w:pStyle w:val="TAH"/>
            </w:pPr>
          </w:p>
        </w:tc>
        <w:tc>
          <w:tcPr>
            <w:tcW w:w="397" w:type="pct"/>
            <w:vMerge w:val="restart"/>
            <w:shd w:val="clear" w:color="auto" w:fill="auto"/>
            <w:vAlign w:val="center"/>
            <w:hideMark/>
          </w:tcPr>
          <w:p w14:paraId="6C30AB22" w14:textId="77777777" w:rsidR="00F47ACE" w:rsidRPr="00D55B52" w:rsidRDefault="00F47ACE" w:rsidP="00FA431D">
            <w:pPr>
              <w:pStyle w:val="TAC"/>
            </w:pPr>
            <w:r w:rsidRPr="00D55B52">
              <w:t>120</w:t>
            </w:r>
          </w:p>
        </w:tc>
        <w:tc>
          <w:tcPr>
            <w:tcW w:w="416" w:type="pct"/>
            <w:vAlign w:val="center"/>
          </w:tcPr>
          <w:p w14:paraId="22223708" w14:textId="77777777" w:rsidR="00F47ACE" w:rsidRPr="00D55B52" w:rsidRDefault="00F47ACE" w:rsidP="00FA431D">
            <w:pPr>
              <w:pStyle w:val="TAC"/>
            </w:pPr>
            <w:r w:rsidRPr="00D55B52">
              <w:t>DFT-s</w:t>
            </w:r>
          </w:p>
        </w:tc>
        <w:tc>
          <w:tcPr>
            <w:tcW w:w="376" w:type="pct"/>
            <w:shd w:val="clear" w:color="auto" w:fill="auto"/>
            <w:vAlign w:val="center"/>
          </w:tcPr>
          <w:p w14:paraId="15A5F52A" w14:textId="77777777" w:rsidR="00F47ACE" w:rsidRPr="00D55B52" w:rsidRDefault="00F47ACE" w:rsidP="00FA431D">
            <w:pPr>
              <w:pStyle w:val="TAC"/>
            </w:pPr>
            <w:r w:rsidRPr="00D55B52">
              <w:t>256@0</w:t>
            </w:r>
          </w:p>
        </w:tc>
        <w:tc>
          <w:tcPr>
            <w:tcW w:w="377" w:type="pct"/>
            <w:shd w:val="clear" w:color="auto" w:fill="auto"/>
            <w:vAlign w:val="center"/>
          </w:tcPr>
          <w:p w14:paraId="1ABB1C22" w14:textId="77777777" w:rsidR="00F47ACE" w:rsidRPr="00D55B52" w:rsidRDefault="00F47ACE" w:rsidP="00FA431D">
            <w:pPr>
              <w:pStyle w:val="TAC"/>
            </w:pPr>
            <w:r w:rsidRPr="00D55B52">
              <w:t>1@0</w:t>
            </w:r>
          </w:p>
        </w:tc>
        <w:tc>
          <w:tcPr>
            <w:tcW w:w="410" w:type="pct"/>
            <w:shd w:val="clear" w:color="auto" w:fill="auto"/>
            <w:vAlign w:val="center"/>
          </w:tcPr>
          <w:p w14:paraId="17330FF5" w14:textId="77777777" w:rsidR="00F47ACE" w:rsidRPr="00D55B52" w:rsidRDefault="00F47ACE" w:rsidP="00FA431D">
            <w:pPr>
              <w:pStyle w:val="TAC"/>
            </w:pPr>
            <w:r w:rsidRPr="00D55B52">
              <w:t>1@263</w:t>
            </w:r>
          </w:p>
        </w:tc>
        <w:tc>
          <w:tcPr>
            <w:tcW w:w="448" w:type="pct"/>
            <w:vAlign w:val="center"/>
          </w:tcPr>
          <w:p w14:paraId="1CF7E80C" w14:textId="77777777" w:rsidR="00F47ACE" w:rsidRPr="00D55B52" w:rsidRDefault="00F47ACE" w:rsidP="00FA431D">
            <w:pPr>
              <w:pStyle w:val="TAC"/>
              <w:rPr>
                <w:lang w:eastAsia="zh-CN"/>
              </w:rPr>
            </w:pPr>
            <w:r w:rsidRPr="00D55B52">
              <w:rPr>
                <w:lang w:eastAsia="zh-CN"/>
              </w:rPr>
              <w:t>64@66</w:t>
            </w:r>
          </w:p>
        </w:tc>
        <w:tc>
          <w:tcPr>
            <w:tcW w:w="373" w:type="pct"/>
            <w:vAlign w:val="center"/>
          </w:tcPr>
          <w:p w14:paraId="6D8DD71E" w14:textId="52BFAFB1" w:rsidR="00F47ACE" w:rsidRPr="00D55B52" w:rsidRDefault="00B66C21" w:rsidP="00FA431D">
            <w:pPr>
              <w:pStyle w:val="TAC"/>
            </w:pPr>
            <w:ins w:id="310" w:author="Huawei" w:date="2021-01-19T16:39:00Z">
              <w:r>
                <w:rPr>
                  <w:lang w:eastAsia="zh-CN"/>
                </w:rPr>
                <w:t>8</w:t>
              </w:r>
            </w:ins>
            <w:del w:id="311"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75829407" w14:textId="35FA009C" w:rsidR="00F47ACE" w:rsidRPr="00D55B52" w:rsidRDefault="00B66C21" w:rsidP="00FA431D">
            <w:pPr>
              <w:pStyle w:val="TAC"/>
              <w:rPr>
                <w:lang w:eastAsia="zh-CN"/>
              </w:rPr>
            </w:pPr>
            <w:ins w:id="312" w:author="Huawei" w:date="2021-01-19T16:42:00Z">
              <w:r>
                <w:rPr>
                  <w:lang w:eastAsia="zh-CN"/>
                </w:rPr>
                <w:t>8</w:t>
              </w:r>
            </w:ins>
            <w:del w:id="313" w:author="Huawei" w:date="2021-01-19T16:42:00Z">
              <w:r w:rsidR="00F47ACE" w:rsidRPr="00D55B52" w:rsidDel="00B66C21">
                <w:rPr>
                  <w:lang w:eastAsia="zh-CN"/>
                </w:rPr>
                <w:delText>1</w:delText>
              </w:r>
            </w:del>
            <w:r w:rsidR="00F47ACE" w:rsidRPr="00D55B52">
              <w:rPr>
                <w:lang w:eastAsia="zh-CN"/>
              </w:rPr>
              <w:t>@</w:t>
            </w:r>
            <w:ins w:id="314" w:author="Huawei" w:date="2021-01-19T16:42:00Z">
              <w:r>
                <w:rPr>
                  <w:lang w:eastAsia="zh-CN"/>
                </w:rPr>
                <w:t>190</w:t>
              </w:r>
            </w:ins>
            <w:del w:id="315" w:author="Huawei" w:date="2021-01-19T16:42:00Z">
              <w:r w:rsidR="00F47ACE" w:rsidRPr="00D55B52" w:rsidDel="00B66C21">
                <w:rPr>
                  <w:lang w:eastAsia="zh-CN"/>
                </w:rPr>
                <w:delText>197</w:delText>
              </w:r>
            </w:del>
          </w:p>
        </w:tc>
        <w:tc>
          <w:tcPr>
            <w:tcW w:w="443" w:type="pct"/>
            <w:vAlign w:val="center"/>
          </w:tcPr>
          <w:p w14:paraId="2D75D3BE" w14:textId="77777777" w:rsidR="00F47ACE" w:rsidRPr="00D55B52" w:rsidRDefault="00F47ACE" w:rsidP="00FA431D">
            <w:pPr>
              <w:pStyle w:val="TAC"/>
              <w:rPr>
                <w:lang w:eastAsia="zh-CN"/>
              </w:rPr>
            </w:pPr>
            <w:r w:rsidRPr="00D55B52">
              <w:rPr>
                <w:lang w:eastAsia="zh-CN"/>
              </w:rPr>
              <w:t>128@64</w:t>
            </w:r>
          </w:p>
        </w:tc>
        <w:tc>
          <w:tcPr>
            <w:tcW w:w="442" w:type="pct"/>
            <w:vAlign w:val="center"/>
          </w:tcPr>
          <w:p w14:paraId="1C48FBF7" w14:textId="4351D555" w:rsidR="00F47ACE" w:rsidRPr="00D55B52" w:rsidRDefault="00B66C21" w:rsidP="00FA431D">
            <w:pPr>
              <w:pStyle w:val="TAC"/>
            </w:pPr>
            <w:ins w:id="316" w:author="Huawei" w:date="2021-01-19T16:44:00Z">
              <w:r>
                <w:rPr>
                  <w:lang w:eastAsia="zh-CN"/>
                </w:rPr>
                <w:t>8</w:t>
              </w:r>
            </w:ins>
            <w:del w:id="317" w:author="Huawei" w:date="2021-01-19T16:44:00Z">
              <w:r w:rsidR="00F47ACE" w:rsidRPr="00D55B52" w:rsidDel="00B66C21">
                <w:rPr>
                  <w:lang w:eastAsia="zh-CN"/>
                </w:rPr>
                <w:delText>1</w:delText>
              </w:r>
            </w:del>
            <w:r w:rsidR="00F47ACE" w:rsidRPr="00D55B52">
              <w:rPr>
                <w:lang w:eastAsia="zh-CN"/>
              </w:rPr>
              <w:t>@</w:t>
            </w:r>
            <w:ins w:id="318" w:author="Huawei" w:date="2021-01-19T16:47:00Z">
              <w:r>
                <w:rPr>
                  <w:lang w:eastAsia="zh-CN"/>
                </w:rPr>
                <w:t>4</w:t>
              </w:r>
            </w:ins>
            <w:del w:id="319" w:author="Huawei" w:date="2021-01-19T16:47:00Z">
              <w:r w:rsidR="00F47ACE" w:rsidRPr="00D55B52" w:rsidDel="00B66C21">
                <w:rPr>
                  <w:lang w:eastAsia="zh-CN"/>
                </w:rPr>
                <w:delText>1</w:delText>
              </w:r>
            </w:del>
          </w:p>
        </w:tc>
        <w:tc>
          <w:tcPr>
            <w:tcW w:w="440" w:type="pct"/>
            <w:vAlign w:val="center"/>
          </w:tcPr>
          <w:p w14:paraId="36F6E156" w14:textId="143E3660" w:rsidR="00F47ACE" w:rsidRPr="00D55B52" w:rsidRDefault="00B66C21" w:rsidP="00E34826">
            <w:pPr>
              <w:pStyle w:val="TAC"/>
            </w:pPr>
            <w:ins w:id="320" w:author="Huawei" w:date="2021-01-19T16:47:00Z">
              <w:r>
                <w:t>8</w:t>
              </w:r>
            </w:ins>
            <w:del w:id="321" w:author="Huawei" w:date="2021-01-19T16:47:00Z">
              <w:r w:rsidR="00F47ACE" w:rsidRPr="00D55B52" w:rsidDel="00B66C21">
                <w:delText>1</w:delText>
              </w:r>
            </w:del>
            <w:r w:rsidR="00F47ACE" w:rsidRPr="00D55B52">
              <w:t>@</w:t>
            </w:r>
            <w:ins w:id="322" w:author="Huawei" w:date="2021-01-19T16:51:00Z">
              <w:r w:rsidR="00E34826">
                <w:t>252</w:t>
              </w:r>
            </w:ins>
            <w:del w:id="323" w:author="Huawei" w:date="2021-01-19T16:51:00Z">
              <w:r w:rsidR="00F47ACE" w:rsidRPr="00D55B52" w:rsidDel="00E34826">
                <w:rPr>
                  <w:lang w:eastAsia="zh-CN"/>
                </w:rPr>
                <w:delText>262</w:delText>
              </w:r>
            </w:del>
          </w:p>
        </w:tc>
      </w:tr>
      <w:tr w:rsidR="00F47ACE" w:rsidRPr="00D55B52" w14:paraId="2213EB72" w14:textId="77777777" w:rsidTr="00FA431D">
        <w:trPr>
          <w:trHeight w:val="70"/>
        </w:trPr>
        <w:tc>
          <w:tcPr>
            <w:tcW w:w="436" w:type="pct"/>
            <w:vMerge/>
            <w:shd w:val="clear" w:color="auto" w:fill="auto"/>
            <w:vAlign w:val="center"/>
          </w:tcPr>
          <w:p w14:paraId="104E8A99" w14:textId="77777777" w:rsidR="00F47ACE" w:rsidRPr="00D55B52" w:rsidRDefault="00F47ACE" w:rsidP="00FA431D">
            <w:pPr>
              <w:pStyle w:val="TAH"/>
            </w:pPr>
          </w:p>
        </w:tc>
        <w:tc>
          <w:tcPr>
            <w:tcW w:w="397" w:type="pct"/>
            <w:vMerge/>
            <w:shd w:val="clear" w:color="auto" w:fill="auto"/>
            <w:vAlign w:val="center"/>
          </w:tcPr>
          <w:p w14:paraId="3027C575" w14:textId="77777777" w:rsidR="00F47ACE" w:rsidRPr="00D55B52" w:rsidRDefault="00F47ACE" w:rsidP="00FA431D">
            <w:pPr>
              <w:pStyle w:val="TAC"/>
            </w:pPr>
          </w:p>
        </w:tc>
        <w:tc>
          <w:tcPr>
            <w:tcW w:w="416" w:type="pct"/>
            <w:vAlign w:val="center"/>
          </w:tcPr>
          <w:p w14:paraId="00CEE3FD" w14:textId="77777777" w:rsidR="00F47ACE" w:rsidRPr="00D55B52" w:rsidRDefault="00F47ACE" w:rsidP="00FA431D">
            <w:pPr>
              <w:pStyle w:val="TAC"/>
            </w:pPr>
            <w:r w:rsidRPr="00D55B52">
              <w:t>CP</w:t>
            </w:r>
          </w:p>
        </w:tc>
        <w:tc>
          <w:tcPr>
            <w:tcW w:w="376" w:type="pct"/>
            <w:shd w:val="clear" w:color="auto" w:fill="auto"/>
            <w:vAlign w:val="center"/>
          </w:tcPr>
          <w:p w14:paraId="1C0D0328" w14:textId="77777777" w:rsidR="00F47ACE" w:rsidRPr="00D55B52" w:rsidRDefault="00F47ACE" w:rsidP="00FA431D">
            <w:pPr>
              <w:pStyle w:val="TAC"/>
            </w:pPr>
            <w:r w:rsidRPr="00D55B52">
              <w:t>264@0</w:t>
            </w:r>
          </w:p>
        </w:tc>
        <w:tc>
          <w:tcPr>
            <w:tcW w:w="377" w:type="pct"/>
            <w:shd w:val="clear" w:color="auto" w:fill="auto"/>
            <w:vAlign w:val="center"/>
          </w:tcPr>
          <w:p w14:paraId="3A3EC962" w14:textId="77777777" w:rsidR="00F47ACE" w:rsidRPr="00D55B52" w:rsidRDefault="00F47ACE" w:rsidP="00FA431D">
            <w:pPr>
              <w:pStyle w:val="TAC"/>
            </w:pPr>
            <w:r w:rsidRPr="00D55B52">
              <w:t>1@0</w:t>
            </w:r>
          </w:p>
        </w:tc>
        <w:tc>
          <w:tcPr>
            <w:tcW w:w="410" w:type="pct"/>
            <w:shd w:val="clear" w:color="auto" w:fill="auto"/>
            <w:vAlign w:val="center"/>
          </w:tcPr>
          <w:p w14:paraId="15C08E42" w14:textId="77777777" w:rsidR="00F47ACE" w:rsidRPr="00D55B52" w:rsidRDefault="00F47ACE" w:rsidP="00FA431D">
            <w:pPr>
              <w:pStyle w:val="TAC"/>
            </w:pPr>
            <w:r w:rsidRPr="00D55B52">
              <w:t>1@263</w:t>
            </w:r>
          </w:p>
        </w:tc>
        <w:tc>
          <w:tcPr>
            <w:tcW w:w="448" w:type="pct"/>
            <w:vAlign w:val="center"/>
          </w:tcPr>
          <w:p w14:paraId="171E2716" w14:textId="77777777" w:rsidR="00F47ACE" w:rsidRPr="00D55B52" w:rsidRDefault="00F47ACE" w:rsidP="00FA431D">
            <w:pPr>
              <w:pStyle w:val="TAC"/>
              <w:rPr>
                <w:lang w:eastAsia="zh-CN"/>
              </w:rPr>
            </w:pPr>
            <w:r w:rsidRPr="00D55B52">
              <w:rPr>
                <w:lang w:eastAsia="zh-CN"/>
              </w:rPr>
              <w:t>66@66</w:t>
            </w:r>
          </w:p>
        </w:tc>
        <w:tc>
          <w:tcPr>
            <w:tcW w:w="373" w:type="pct"/>
            <w:vAlign w:val="center"/>
          </w:tcPr>
          <w:p w14:paraId="7ACE37CD" w14:textId="4C0ABB49" w:rsidR="00F47ACE" w:rsidRPr="00D55B52" w:rsidRDefault="00B66C21" w:rsidP="00FA431D">
            <w:pPr>
              <w:pStyle w:val="TAC"/>
            </w:pPr>
            <w:ins w:id="324" w:author="Huawei" w:date="2021-01-19T16:39:00Z">
              <w:r>
                <w:rPr>
                  <w:lang w:eastAsia="zh-CN"/>
                </w:rPr>
                <w:t>8</w:t>
              </w:r>
            </w:ins>
            <w:del w:id="325" w:author="Huawei" w:date="2021-01-19T16:39:00Z">
              <w:r w:rsidR="00F47ACE" w:rsidRPr="00D55B52" w:rsidDel="00B66C21">
                <w:rPr>
                  <w:lang w:eastAsia="zh-CN"/>
                </w:rPr>
                <w:delText>1</w:delText>
              </w:r>
            </w:del>
            <w:r w:rsidR="00F47ACE" w:rsidRPr="00D55B52">
              <w:rPr>
                <w:lang w:eastAsia="zh-CN"/>
              </w:rPr>
              <w:t>@66</w:t>
            </w:r>
          </w:p>
        </w:tc>
        <w:tc>
          <w:tcPr>
            <w:tcW w:w="443" w:type="pct"/>
            <w:vAlign w:val="center"/>
          </w:tcPr>
          <w:p w14:paraId="543FB83F" w14:textId="3B17EB6B" w:rsidR="00F47ACE" w:rsidRPr="00D55B52" w:rsidRDefault="00B66C21" w:rsidP="00FA431D">
            <w:pPr>
              <w:pStyle w:val="TAC"/>
              <w:rPr>
                <w:lang w:eastAsia="zh-CN"/>
              </w:rPr>
            </w:pPr>
            <w:ins w:id="326" w:author="Huawei" w:date="2021-01-19T16:42:00Z">
              <w:r>
                <w:rPr>
                  <w:lang w:eastAsia="zh-CN"/>
                </w:rPr>
                <w:t>8</w:t>
              </w:r>
            </w:ins>
            <w:del w:id="327" w:author="Huawei" w:date="2021-01-19T16:42:00Z">
              <w:r w:rsidR="00F47ACE" w:rsidRPr="00D55B52" w:rsidDel="00B66C21">
                <w:rPr>
                  <w:lang w:eastAsia="zh-CN"/>
                </w:rPr>
                <w:delText>1</w:delText>
              </w:r>
            </w:del>
            <w:r w:rsidR="00F47ACE" w:rsidRPr="00D55B52">
              <w:rPr>
                <w:lang w:eastAsia="zh-CN"/>
              </w:rPr>
              <w:t>@</w:t>
            </w:r>
            <w:ins w:id="328" w:author="Huawei" w:date="2021-01-19T16:43:00Z">
              <w:r>
                <w:rPr>
                  <w:lang w:eastAsia="zh-CN"/>
                </w:rPr>
                <w:t>190</w:t>
              </w:r>
            </w:ins>
            <w:del w:id="329" w:author="Huawei" w:date="2021-01-19T16:43:00Z">
              <w:r w:rsidR="00F47ACE" w:rsidRPr="00D55B52" w:rsidDel="00B66C21">
                <w:rPr>
                  <w:lang w:eastAsia="zh-CN"/>
                </w:rPr>
                <w:delText>19</w:delText>
              </w:r>
            </w:del>
            <w:del w:id="330" w:author="Huawei" w:date="2021-01-19T16:42:00Z">
              <w:r w:rsidR="00F47ACE" w:rsidRPr="00D55B52" w:rsidDel="00B66C21">
                <w:rPr>
                  <w:lang w:eastAsia="zh-CN"/>
                </w:rPr>
                <w:delText>7</w:delText>
              </w:r>
            </w:del>
          </w:p>
        </w:tc>
        <w:tc>
          <w:tcPr>
            <w:tcW w:w="443" w:type="pct"/>
            <w:vAlign w:val="center"/>
          </w:tcPr>
          <w:p w14:paraId="2B8C1DA2" w14:textId="77777777" w:rsidR="00F47ACE" w:rsidRPr="00D55B52" w:rsidRDefault="00F47ACE" w:rsidP="00FA431D">
            <w:pPr>
              <w:pStyle w:val="TAC"/>
              <w:rPr>
                <w:lang w:eastAsia="zh-CN"/>
              </w:rPr>
            </w:pPr>
            <w:r w:rsidRPr="00D55B52">
              <w:rPr>
                <w:lang w:eastAsia="zh-CN"/>
              </w:rPr>
              <w:t>132@66</w:t>
            </w:r>
          </w:p>
        </w:tc>
        <w:tc>
          <w:tcPr>
            <w:tcW w:w="442" w:type="pct"/>
            <w:vAlign w:val="center"/>
          </w:tcPr>
          <w:p w14:paraId="39599409" w14:textId="3571F58C" w:rsidR="00F47ACE" w:rsidRPr="00D55B52" w:rsidRDefault="00B66C21" w:rsidP="00FA431D">
            <w:pPr>
              <w:pStyle w:val="TAC"/>
            </w:pPr>
            <w:ins w:id="331" w:author="Huawei" w:date="2021-01-19T16:44:00Z">
              <w:r>
                <w:rPr>
                  <w:lang w:eastAsia="zh-CN"/>
                </w:rPr>
                <w:t>8</w:t>
              </w:r>
            </w:ins>
            <w:del w:id="332" w:author="Huawei" w:date="2021-01-19T16:44:00Z">
              <w:r w:rsidR="00F47ACE" w:rsidRPr="00D55B52" w:rsidDel="00B66C21">
                <w:rPr>
                  <w:lang w:eastAsia="zh-CN"/>
                </w:rPr>
                <w:delText>1</w:delText>
              </w:r>
            </w:del>
            <w:r w:rsidR="00F47ACE" w:rsidRPr="00D55B52">
              <w:rPr>
                <w:lang w:eastAsia="zh-CN"/>
              </w:rPr>
              <w:t>@</w:t>
            </w:r>
            <w:ins w:id="333" w:author="Huawei" w:date="2021-01-19T16:47:00Z">
              <w:r>
                <w:rPr>
                  <w:lang w:eastAsia="zh-CN"/>
                </w:rPr>
                <w:t>4</w:t>
              </w:r>
            </w:ins>
            <w:del w:id="334" w:author="Huawei" w:date="2021-01-19T16:47:00Z">
              <w:r w:rsidR="00F47ACE" w:rsidRPr="00D55B52" w:rsidDel="00B66C21">
                <w:rPr>
                  <w:lang w:eastAsia="zh-CN"/>
                </w:rPr>
                <w:delText>1</w:delText>
              </w:r>
            </w:del>
          </w:p>
        </w:tc>
        <w:tc>
          <w:tcPr>
            <w:tcW w:w="440" w:type="pct"/>
            <w:vAlign w:val="center"/>
          </w:tcPr>
          <w:p w14:paraId="3C910259" w14:textId="7284CB03" w:rsidR="00F47ACE" w:rsidRPr="00D55B52" w:rsidRDefault="00B66C21" w:rsidP="00E34826">
            <w:pPr>
              <w:pStyle w:val="TAC"/>
            </w:pPr>
            <w:ins w:id="335" w:author="Huawei" w:date="2021-01-19T16:47:00Z">
              <w:r>
                <w:t>8</w:t>
              </w:r>
            </w:ins>
            <w:del w:id="336" w:author="Huawei" w:date="2021-01-19T16:47:00Z">
              <w:r w:rsidR="00F47ACE" w:rsidRPr="00D55B52" w:rsidDel="00B66C21">
                <w:delText>1</w:delText>
              </w:r>
            </w:del>
            <w:r w:rsidR="00F47ACE" w:rsidRPr="00D55B52">
              <w:t>@</w:t>
            </w:r>
            <w:ins w:id="337" w:author="Huawei" w:date="2021-01-19T16:51:00Z">
              <w:r w:rsidR="00E34826">
                <w:t>252</w:t>
              </w:r>
            </w:ins>
            <w:del w:id="338" w:author="Huawei" w:date="2021-01-19T16:51:00Z">
              <w:r w:rsidR="00F47ACE" w:rsidRPr="00D55B52" w:rsidDel="00E34826">
                <w:rPr>
                  <w:lang w:eastAsia="zh-CN"/>
                </w:rPr>
                <w:delText>262</w:delText>
              </w:r>
            </w:del>
          </w:p>
        </w:tc>
      </w:tr>
      <w:tr w:rsidR="00F47ACE" w:rsidRPr="00D55B52" w14:paraId="30DAED90" w14:textId="77777777" w:rsidTr="00FA431D">
        <w:trPr>
          <w:trHeight w:val="70"/>
        </w:trPr>
        <w:tc>
          <w:tcPr>
            <w:tcW w:w="5000" w:type="pct"/>
            <w:gridSpan w:val="12"/>
            <w:shd w:val="clear" w:color="auto" w:fill="auto"/>
            <w:vAlign w:val="center"/>
          </w:tcPr>
          <w:p w14:paraId="27600578" w14:textId="77777777" w:rsidR="00304A00" w:rsidRDefault="00F47ACE" w:rsidP="00FA431D">
            <w:pPr>
              <w:pStyle w:val="TAN"/>
              <w:rPr>
                <w:ins w:id="339" w:author="Huawei" w:date="2021-01-19T16:31:00Z"/>
              </w:rPr>
            </w:pPr>
            <w:r w:rsidRPr="00D55B52">
              <w:t>Note 1:</w:t>
            </w:r>
            <w:r w:rsidRPr="00D55B52">
              <w:tab/>
              <w:t>RB allocation is left aligned within inner region 1 or inner region 2 as defined in clause 6.2.2.3.1.</w:t>
            </w:r>
          </w:p>
          <w:p w14:paraId="713C4974" w14:textId="52FC61F6" w:rsidR="00F47ACE" w:rsidRPr="00D55B52" w:rsidRDefault="00304A00" w:rsidP="00E34826">
            <w:pPr>
              <w:pStyle w:val="TAN"/>
            </w:pPr>
            <w:ins w:id="340" w:author="Huawei" w:date="2021-01-19T16:31:00Z">
              <w:r>
                <w:t>Note 2:</w:t>
              </w:r>
              <w:r>
                <w:tab/>
              </w:r>
              <w:proofErr w:type="spellStart"/>
              <w:r w:rsidRPr="00D55B52">
                <w:t>Inner_Full</w:t>
              </w:r>
              <w:proofErr w:type="spellEnd"/>
              <w:r>
                <w:t xml:space="preserve"> allocation is selected as the largest RB allocation within Region 1 </w:t>
              </w:r>
            </w:ins>
            <w:ins w:id="341" w:author="Huawei" w:date="2021-01-19T16:32:00Z">
              <w:r>
                <w:t xml:space="preserve">or Region 2 </w:t>
              </w:r>
            </w:ins>
            <w:ins w:id="342" w:author="Huawei" w:date="2021-01-19T16:31:00Z">
              <w:r>
                <w:t>inner allocation defined in 6.2.2.3.</w:t>
              </w:r>
            </w:ins>
            <w:ins w:id="343" w:author="Huawei" w:date="2021-01-19T16:32:00Z">
              <w:r>
                <w:t>1</w:t>
              </w:r>
            </w:ins>
            <w:ins w:id="344" w:author="Huawei" w:date="2021-01-19T16:31:00Z">
              <w:r>
                <w:t xml:space="preserve">; </w:t>
              </w:r>
              <w:proofErr w:type="spellStart"/>
              <w:r w:rsidRPr="00D55B52">
                <w:t>Inner_</w:t>
              </w:r>
            </w:ins>
            <w:ins w:id="345" w:author="Huawei" w:date="2021-01-19T16:32:00Z">
              <w:r>
                <w:t>partial_</w:t>
              </w:r>
            </w:ins>
            <w:ins w:id="346" w:author="Huawei" w:date="2021-01-19T16:31:00Z">
              <w:r w:rsidRPr="00D55B52">
                <w:t>Left</w:t>
              </w:r>
              <w:proofErr w:type="spellEnd"/>
              <w:r>
                <w:t xml:space="preserve"> and </w:t>
              </w:r>
              <w:proofErr w:type="spellStart"/>
              <w:r>
                <w:t>Inner_</w:t>
              </w:r>
            </w:ins>
            <w:ins w:id="347" w:author="Huawei" w:date="2021-01-19T16:32:00Z">
              <w:r>
                <w:t>partial</w:t>
              </w:r>
            </w:ins>
            <w:ins w:id="348" w:author="Huawei" w:date="2021-01-19T16:31:00Z">
              <w:r>
                <w:t>_Right</w:t>
              </w:r>
              <w:proofErr w:type="spellEnd"/>
              <w:r>
                <w:t xml:space="preserve"> are selected as </w:t>
              </w:r>
            </w:ins>
            <w:ins w:id="349" w:author="Huawei" w:date="2021-01-19T16:32:00Z">
              <w:r>
                <w:t>minimum</w:t>
              </w:r>
            </w:ins>
            <w:ins w:id="350" w:author="Huawei" w:date="2021-01-19T16:31:00Z">
              <w:r>
                <w:t xml:space="preserve"> allocation within Region 1</w:t>
              </w:r>
            </w:ins>
            <w:ins w:id="351" w:author="Huawei" w:date="2021-01-19T16:32:00Z">
              <w:r>
                <w:t xml:space="preserve"> or Region 2</w:t>
              </w:r>
            </w:ins>
            <w:ins w:id="352" w:author="Huawei" w:date="2021-01-19T16:31:00Z">
              <w:r>
                <w:t xml:space="preserve"> inner allocation </w:t>
              </w:r>
            </w:ins>
            <w:ins w:id="353" w:author="Huawei" w:date="2021-01-19T16:52:00Z">
              <w:r w:rsidR="00E34826">
                <w:t>which are</w:t>
              </w:r>
            </w:ins>
            <w:ins w:id="354" w:author="Huawei" w:date="2021-01-19T16:31:00Z">
              <w:r>
                <w:t xml:space="preserve"> not impacted by </w:t>
              </w:r>
              <w:proofErr w:type="spellStart"/>
              <w:r w:rsidRPr="00E033AC">
                <w:t>MPRnarrow</w:t>
              </w:r>
              <w:proofErr w:type="spellEnd"/>
              <w:r>
                <w:t xml:space="preserve"> defined in 6.2.2.3.</w:t>
              </w:r>
            </w:ins>
            <w:ins w:id="355" w:author="Huawei" w:date="2021-01-19T16:32:00Z">
              <w:r>
                <w:t>1</w:t>
              </w:r>
            </w:ins>
            <w:ins w:id="356" w:author="Huawei" w:date="2021-01-19T16:31:00Z">
              <w:r>
                <w:t>.</w:t>
              </w:r>
            </w:ins>
          </w:p>
        </w:tc>
      </w:tr>
    </w:tbl>
    <w:p w14:paraId="59D8820E" w14:textId="77777777" w:rsidR="00F47ACE" w:rsidRPr="00D55B52" w:rsidRDefault="00F47ACE" w:rsidP="00F47ACE">
      <w:pPr>
        <w:rPr>
          <w:lang w:eastAsia="zh-CN"/>
        </w:rPr>
      </w:pPr>
    </w:p>
    <w:p w14:paraId="38DA89C9" w14:textId="77777777" w:rsidR="00F47ACE" w:rsidRPr="00304A00" w:rsidRDefault="00F47ACE" w:rsidP="002B2418"/>
    <w:p w14:paraId="1E169192" w14:textId="77777777" w:rsidR="00FA431D" w:rsidRDefault="00FA431D" w:rsidP="00FA431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C4E5562" w14:textId="77777777" w:rsidR="00470EEE" w:rsidRPr="00EC2952" w:rsidRDefault="00470EEE" w:rsidP="00470EEE">
      <w:pPr>
        <w:pStyle w:val="40"/>
      </w:pPr>
      <w:bookmarkStart w:id="357" w:name="_Toc21026572"/>
      <w:bookmarkStart w:id="358" w:name="_Toc27743816"/>
      <w:bookmarkStart w:id="359" w:name="_Toc36196985"/>
      <w:bookmarkStart w:id="360" w:name="_Toc36197677"/>
      <w:bookmarkStart w:id="361" w:name="_Toc43898342"/>
      <w:bookmarkStart w:id="362" w:name="_Toc52550833"/>
      <w:bookmarkStart w:id="363" w:name="_Toc58952548"/>
      <w:r w:rsidRPr="00EC2952">
        <w:t>6.4.2.2</w:t>
      </w:r>
      <w:r w:rsidRPr="00EC2952">
        <w:tab/>
        <w:t>Carrier leakage</w:t>
      </w:r>
      <w:bookmarkEnd w:id="357"/>
      <w:bookmarkEnd w:id="358"/>
      <w:bookmarkEnd w:id="359"/>
      <w:bookmarkEnd w:id="360"/>
      <w:bookmarkEnd w:id="361"/>
      <w:bookmarkEnd w:id="362"/>
      <w:bookmarkEnd w:id="363"/>
    </w:p>
    <w:p w14:paraId="642E96DF" w14:textId="77777777" w:rsidR="00470EEE" w:rsidRPr="00EC2952" w:rsidRDefault="00470EEE" w:rsidP="00470EEE">
      <w:pPr>
        <w:pStyle w:val="EditorsNote"/>
      </w:pPr>
      <w:r w:rsidRPr="00EC2952">
        <w:t>Editor’s note: This clause is incomplete. The following aspects are either missing or not yet determined:</w:t>
      </w:r>
    </w:p>
    <w:p w14:paraId="6A5ED608" w14:textId="77777777" w:rsidR="00470EEE" w:rsidRPr="00EC2952" w:rsidRDefault="00470EEE" w:rsidP="00154968">
      <w:pPr>
        <w:pStyle w:val="EditorsNote"/>
        <w:numPr>
          <w:ilvl w:val="0"/>
          <w:numId w:val="31"/>
        </w:numPr>
        <w:overflowPunct w:val="0"/>
        <w:autoSpaceDE w:val="0"/>
        <w:autoSpaceDN w:val="0"/>
        <w:adjustRightInd w:val="0"/>
        <w:textAlignment w:val="baseline"/>
      </w:pPr>
      <w:r w:rsidRPr="00EC2952">
        <w:t>Measurement Uncertainty and Test Tolerance are FFS.</w:t>
      </w:r>
    </w:p>
    <w:p w14:paraId="5345D5C2" w14:textId="77777777" w:rsidR="00470EEE" w:rsidRPr="00EC2952" w:rsidRDefault="00470EEE" w:rsidP="00470EEE">
      <w:pPr>
        <w:pStyle w:val="H6"/>
      </w:pPr>
      <w:r w:rsidRPr="00EC2952">
        <w:t>6.4.2.2.1</w:t>
      </w:r>
      <w:r w:rsidRPr="00EC2952">
        <w:tab/>
        <w:t>Test purpose</w:t>
      </w:r>
    </w:p>
    <w:p w14:paraId="3926600C" w14:textId="77777777" w:rsidR="00470EEE" w:rsidRPr="00EC2952" w:rsidRDefault="00470EEE" w:rsidP="00470EEE">
      <w:r w:rsidRPr="00EC2952">
        <w:t xml:space="preserve">Carrier leakage expresses itself as unmodulated sine wave with the carrier frequency. It is an interference of approximately constant amplitude and independent of the amplitude of the wanted signal. Carrier leakage interferes with the sub carriers at its position (if allocated), especially, when their amplitude is small. </w:t>
      </w:r>
    </w:p>
    <w:p w14:paraId="103F8DC5" w14:textId="77777777" w:rsidR="00470EEE" w:rsidRDefault="00470EEE" w:rsidP="00470EEE">
      <w:r w:rsidRPr="00EC2952">
        <w:lastRenderedPageBreak/>
        <w:t>The purpose of this test is to exercise the UE transmitter to verify its modulation quality in terms of carrier leakage.</w:t>
      </w:r>
    </w:p>
    <w:p w14:paraId="431EC4D2" w14:textId="1F3A051B" w:rsidR="00470EEE" w:rsidRPr="00EC2952" w:rsidRDefault="00D94949" w:rsidP="00470EEE">
      <w:r w:rsidRPr="00D94949">
        <w:rPr>
          <w:color w:val="FF0000"/>
        </w:rPr>
        <w:t>&lt;Unchanged Text Skipped&gt;</w:t>
      </w:r>
    </w:p>
    <w:p w14:paraId="0E7171E7" w14:textId="77777777" w:rsidR="00470EEE" w:rsidRPr="00EC2952" w:rsidRDefault="00470EEE" w:rsidP="00470EEE">
      <w:pPr>
        <w:pStyle w:val="H6"/>
      </w:pPr>
      <w:r w:rsidRPr="00EC2952">
        <w:t>6.4.2.2.4</w:t>
      </w:r>
      <w:r w:rsidRPr="00EC2952">
        <w:tab/>
        <w:t>Test description</w:t>
      </w:r>
    </w:p>
    <w:p w14:paraId="312B5494" w14:textId="77777777" w:rsidR="00470EEE" w:rsidRPr="00EC2952" w:rsidRDefault="00470EEE" w:rsidP="00470EEE">
      <w:pPr>
        <w:pStyle w:val="H6"/>
      </w:pPr>
      <w:r w:rsidRPr="00EC2952">
        <w:t>6.4.2.2.4.1</w:t>
      </w:r>
      <w:r w:rsidRPr="00EC2952">
        <w:tab/>
        <w:t>Initial condition</w:t>
      </w:r>
    </w:p>
    <w:p w14:paraId="66588B4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DE50B7F"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6.4.2.2.4.1-1. The details of the uplink reference measurement channels (RMCs) are specified in Annexes A.2. Configurations of PDSCH and PDCCH before measurement are specified in Annex C.2.</w:t>
      </w:r>
    </w:p>
    <w:p w14:paraId="06F6F104" w14:textId="77777777" w:rsidR="00470EEE" w:rsidRPr="00EC2952" w:rsidRDefault="00470EEE" w:rsidP="00470EEE">
      <w:pPr>
        <w:pStyle w:val="TH"/>
      </w:pPr>
      <w:r w:rsidRPr="00EC2952">
        <w:t>Table 6.4.2.2.4.1-1: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7D2927A2" w14:textId="77777777" w:rsidTr="00AE45CC">
        <w:tc>
          <w:tcPr>
            <w:tcW w:w="5000" w:type="pct"/>
            <w:gridSpan w:val="4"/>
            <w:shd w:val="clear" w:color="auto" w:fill="auto"/>
          </w:tcPr>
          <w:p w14:paraId="4A88CCE4" w14:textId="77777777" w:rsidR="00470EEE" w:rsidRPr="00EC2952" w:rsidRDefault="00470EEE" w:rsidP="00AE45CC">
            <w:pPr>
              <w:pStyle w:val="TAH"/>
            </w:pPr>
            <w:r w:rsidRPr="00EC2952">
              <w:t>Initial Conditions</w:t>
            </w:r>
          </w:p>
        </w:tc>
      </w:tr>
      <w:tr w:rsidR="00470EEE" w:rsidRPr="00EC2952" w14:paraId="0D2D79AC" w14:textId="77777777" w:rsidTr="00AE45CC">
        <w:tc>
          <w:tcPr>
            <w:tcW w:w="2189" w:type="pct"/>
            <w:gridSpan w:val="2"/>
            <w:shd w:val="clear" w:color="auto" w:fill="auto"/>
          </w:tcPr>
          <w:p w14:paraId="2EE265C4"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3E66EA0B" w14:textId="77777777" w:rsidR="00470EEE" w:rsidRPr="00EC2952" w:rsidRDefault="00470EEE" w:rsidP="00AE45CC">
            <w:pPr>
              <w:pStyle w:val="TAL"/>
            </w:pPr>
            <w:r w:rsidRPr="00EC2952">
              <w:t>Normal</w:t>
            </w:r>
          </w:p>
        </w:tc>
      </w:tr>
      <w:tr w:rsidR="00470EEE" w:rsidRPr="00EC2952" w14:paraId="4963CEAE" w14:textId="77777777" w:rsidTr="00AE45CC">
        <w:tc>
          <w:tcPr>
            <w:tcW w:w="2189" w:type="pct"/>
            <w:gridSpan w:val="2"/>
            <w:shd w:val="clear" w:color="auto" w:fill="auto"/>
          </w:tcPr>
          <w:p w14:paraId="24A16E83"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601965D0"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031AC550" w14:textId="77777777" w:rsidTr="00AE45CC">
        <w:tc>
          <w:tcPr>
            <w:tcW w:w="2189" w:type="pct"/>
            <w:gridSpan w:val="2"/>
            <w:shd w:val="clear" w:color="auto" w:fill="auto"/>
          </w:tcPr>
          <w:p w14:paraId="14FCB531"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DBFD352" w14:textId="77777777" w:rsidR="00470EEE" w:rsidRPr="00EC2952" w:rsidRDefault="00470EEE" w:rsidP="00AE45CC">
            <w:pPr>
              <w:pStyle w:val="TAL"/>
            </w:pPr>
            <w:r w:rsidRPr="00EC2952">
              <w:t>Mid</w:t>
            </w:r>
          </w:p>
        </w:tc>
      </w:tr>
      <w:tr w:rsidR="00470EEE" w:rsidRPr="00EC2952" w14:paraId="7889D159" w14:textId="77777777" w:rsidTr="00AE45CC">
        <w:tc>
          <w:tcPr>
            <w:tcW w:w="2189" w:type="pct"/>
            <w:gridSpan w:val="2"/>
            <w:shd w:val="clear" w:color="auto" w:fill="auto"/>
          </w:tcPr>
          <w:p w14:paraId="35103D58" w14:textId="77777777" w:rsidR="00470EEE" w:rsidRPr="00EC2952" w:rsidRDefault="00470EEE" w:rsidP="00AE45CC">
            <w:pPr>
              <w:pStyle w:val="TAL"/>
            </w:pPr>
            <w:r w:rsidRPr="00EC2952">
              <w:t>Test SCS as specified in Table 5.3.5-1</w:t>
            </w:r>
          </w:p>
        </w:tc>
        <w:tc>
          <w:tcPr>
            <w:tcW w:w="2811" w:type="pct"/>
            <w:gridSpan w:val="2"/>
          </w:tcPr>
          <w:p w14:paraId="4B0E240D" w14:textId="77777777" w:rsidR="00470EEE" w:rsidRPr="00EC2952" w:rsidRDefault="00470EEE" w:rsidP="00AE45CC">
            <w:pPr>
              <w:pStyle w:val="TAL"/>
            </w:pPr>
            <w:r w:rsidRPr="00EC2952">
              <w:t>Lowest</w:t>
            </w:r>
          </w:p>
        </w:tc>
      </w:tr>
      <w:tr w:rsidR="00470EEE" w:rsidRPr="00EC2952" w14:paraId="2E7A3635" w14:textId="77777777" w:rsidTr="00AE45CC">
        <w:tc>
          <w:tcPr>
            <w:tcW w:w="5000" w:type="pct"/>
            <w:gridSpan w:val="4"/>
            <w:shd w:val="clear" w:color="auto" w:fill="auto"/>
          </w:tcPr>
          <w:p w14:paraId="5A31403C" w14:textId="77777777" w:rsidR="00470EEE" w:rsidRPr="00EC2952" w:rsidRDefault="00470EEE" w:rsidP="00AE45CC">
            <w:pPr>
              <w:pStyle w:val="TAH"/>
            </w:pPr>
            <w:r w:rsidRPr="00EC2952">
              <w:t>Test Parameters</w:t>
            </w:r>
          </w:p>
        </w:tc>
      </w:tr>
      <w:tr w:rsidR="00470EEE" w:rsidRPr="00EC2952" w14:paraId="4FBB6E52" w14:textId="77777777" w:rsidTr="00AE45CC">
        <w:tc>
          <w:tcPr>
            <w:tcW w:w="513" w:type="pct"/>
            <w:shd w:val="clear" w:color="auto" w:fill="auto"/>
          </w:tcPr>
          <w:p w14:paraId="217E6520"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08FA3640" w14:textId="77777777" w:rsidR="00470EEE" w:rsidRPr="00EC2952" w:rsidRDefault="00470EEE" w:rsidP="00AE45CC">
            <w:pPr>
              <w:pStyle w:val="TAH"/>
            </w:pPr>
            <w:r w:rsidRPr="00EC2952">
              <w:t>Downlink Configuration</w:t>
            </w:r>
          </w:p>
        </w:tc>
        <w:tc>
          <w:tcPr>
            <w:tcW w:w="2811" w:type="pct"/>
            <w:gridSpan w:val="2"/>
          </w:tcPr>
          <w:p w14:paraId="01FFDC84" w14:textId="77777777" w:rsidR="00470EEE" w:rsidRPr="00EC2952" w:rsidRDefault="00470EEE" w:rsidP="00AE45CC">
            <w:pPr>
              <w:pStyle w:val="TAH"/>
            </w:pPr>
            <w:r w:rsidRPr="00EC2952">
              <w:t>Uplink Configuration</w:t>
            </w:r>
          </w:p>
        </w:tc>
      </w:tr>
      <w:tr w:rsidR="00470EEE" w:rsidRPr="00EC2952" w14:paraId="01D7B77D" w14:textId="77777777" w:rsidTr="00AE45CC">
        <w:trPr>
          <w:trHeight w:val="300"/>
        </w:trPr>
        <w:tc>
          <w:tcPr>
            <w:tcW w:w="513" w:type="pct"/>
            <w:shd w:val="clear" w:color="auto" w:fill="auto"/>
          </w:tcPr>
          <w:p w14:paraId="64842CBC" w14:textId="77777777" w:rsidR="00470EEE" w:rsidRPr="00EC2952" w:rsidRDefault="00470EEE" w:rsidP="00AE45CC">
            <w:pPr>
              <w:pStyle w:val="TAH"/>
            </w:pPr>
          </w:p>
        </w:tc>
        <w:tc>
          <w:tcPr>
            <w:tcW w:w="1676" w:type="pct"/>
            <w:tcBorders>
              <w:bottom w:val="nil"/>
            </w:tcBorders>
            <w:shd w:val="clear" w:color="auto" w:fill="auto"/>
            <w:vAlign w:val="center"/>
          </w:tcPr>
          <w:p w14:paraId="3DB51D2F" w14:textId="77777777" w:rsidR="00470EEE" w:rsidRPr="00EC2952" w:rsidRDefault="00470EEE" w:rsidP="00AE45CC">
            <w:pPr>
              <w:pStyle w:val="TAC"/>
            </w:pPr>
            <w:r w:rsidRPr="00EC2952">
              <w:t>N/A</w:t>
            </w:r>
          </w:p>
        </w:tc>
        <w:tc>
          <w:tcPr>
            <w:tcW w:w="1163" w:type="pct"/>
          </w:tcPr>
          <w:p w14:paraId="682D7BB3" w14:textId="77777777" w:rsidR="00470EEE" w:rsidRPr="00EC2952" w:rsidRDefault="00470EEE" w:rsidP="00AE45CC">
            <w:pPr>
              <w:pStyle w:val="TAH"/>
            </w:pPr>
            <w:r w:rsidRPr="00EC2952">
              <w:t>Modulation</w:t>
            </w:r>
          </w:p>
        </w:tc>
        <w:tc>
          <w:tcPr>
            <w:tcW w:w="1648" w:type="pct"/>
            <w:shd w:val="clear" w:color="auto" w:fill="auto"/>
          </w:tcPr>
          <w:p w14:paraId="33EF63E2" w14:textId="77777777" w:rsidR="00470EEE" w:rsidRPr="00EC2952" w:rsidRDefault="00470EEE" w:rsidP="00AE45CC">
            <w:pPr>
              <w:pStyle w:val="TAH"/>
            </w:pPr>
            <w:r w:rsidRPr="00EC2952">
              <w:t>RB allocation (NOTE 1, 3)</w:t>
            </w:r>
          </w:p>
        </w:tc>
      </w:tr>
      <w:tr w:rsidR="00470EEE" w:rsidRPr="00EC2952" w14:paraId="4AFDADA3" w14:textId="77777777" w:rsidTr="00AE45CC">
        <w:trPr>
          <w:trHeight w:val="255"/>
        </w:trPr>
        <w:tc>
          <w:tcPr>
            <w:tcW w:w="513" w:type="pct"/>
            <w:shd w:val="clear" w:color="auto" w:fill="auto"/>
          </w:tcPr>
          <w:p w14:paraId="4BA6D67B"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5A7EFCA2" w14:textId="77777777" w:rsidR="00470EEE" w:rsidRPr="00EC2952" w:rsidRDefault="00470EEE" w:rsidP="00AE45CC">
            <w:pPr>
              <w:pStyle w:val="TAC"/>
            </w:pPr>
          </w:p>
        </w:tc>
        <w:tc>
          <w:tcPr>
            <w:tcW w:w="1163" w:type="pct"/>
          </w:tcPr>
          <w:p w14:paraId="54AEBC6D" w14:textId="77777777" w:rsidR="00470EEE" w:rsidRPr="00EC2952" w:rsidRDefault="00470EEE" w:rsidP="00AE45CC">
            <w:pPr>
              <w:pStyle w:val="TAC"/>
            </w:pPr>
            <w:r w:rsidRPr="00EC2952">
              <w:t>DFT-s-OFDM QPSK</w:t>
            </w:r>
          </w:p>
        </w:tc>
        <w:tc>
          <w:tcPr>
            <w:tcW w:w="1648" w:type="pct"/>
            <w:shd w:val="clear" w:color="auto" w:fill="auto"/>
          </w:tcPr>
          <w:p w14:paraId="4E7F78D0" w14:textId="379F1830" w:rsidR="00470EEE" w:rsidRPr="00EC2952" w:rsidRDefault="00470EEE" w:rsidP="00AE45CC">
            <w:pPr>
              <w:pStyle w:val="TAC"/>
            </w:pPr>
            <w:r w:rsidRPr="00EC2952">
              <w:t xml:space="preserve"> </w:t>
            </w:r>
            <w:proofErr w:type="spellStart"/>
            <w:r w:rsidRPr="00EC2952">
              <w:t>Inner_</w:t>
            </w:r>
            <w:ins w:id="364" w:author="Huawei" w:date="2021-01-19T18:40:00Z">
              <w:r w:rsidR="00050E95">
                <w:t>Partial</w:t>
              </w:r>
            </w:ins>
            <w:del w:id="365" w:author="Huawei" w:date="2021-01-19T18:40:00Z">
              <w:r w:rsidRPr="00EC2952" w:rsidDel="00050E95">
                <w:delText>4RB</w:delText>
              </w:r>
            </w:del>
            <w:r w:rsidRPr="00EC2952">
              <w:t>_Left</w:t>
            </w:r>
            <w:proofErr w:type="spellEnd"/>
            <w:r w:rsidRPr="00EC2952">
              <w:t xml:space="preserve"> for PC2, PC3, PC4</w:t>
            </w:r>
          </w:p>
          <w:p w14:paraId="0B4AADE4" w14:textId="0F8D37B7" w:rsidR="00470EEE" w:rsidRPr="00EC2952" w:rsidRDefault="00470EEE" w:rsidP="00AE45CC">
            <w:pPr>
              <w:pStyle w:val="TAC"/>
            </w:pPr>
            <w:r w:rsidRPr="00EC2952">
              <w:t>Inner_</w:t>
            </w:r>
            <w:ins w:id="366" w:author="Huawei" w:date="2021-01-19T18:40:00Z">
              <w:r w:rsidR="00050E95">
                <w:t>Partial</w:t>
              </w:r>
            </w:ins>
            <w:del w:id="367" w:author="Huawei" w:date="2021-01-19T18:40:00Z">
              <w:r w:rsidRPr="00EC2952" w:rsidDel="00050E95">
                <w:delText>16RB</w:delText>
              </w:r>
            </w:del>
            <w:r w:rsidRPr="00EC2952">
              <w:t>_Left_Region2 for PC1</w:t>
            </w:r>
          </w:p>
        </w:tc>
      </w:tr>
      <w:tr w:rsidR="00470EEE" w:rsidRPr="00EC2952" w14:paraId="77EADC3D" w14:textId="77777777" w:rsidTr="00AE45CC">
        <w:trPr>
          <w:trHeight w:val="345"/>
        </w:trPr>
        <w:tc>
          <w:tcPr>
            <w:tcW w:w="5000" w:type="pct"/>
            <w:gridSpan w:val="4"/>
          </w:tcPr>
          <w:p w14:paraId="00FB2DB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3F14B339"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p w14:paraId="182C55F8" w14:textId="3833E876" w:rsidR="00470EEE" w:rsidRPr="00EC2952" w:rsidRDefault="00470EEE" w:rsidP="00050E95">
            <w:pPr>
              <w:pStyle w:val="TAN"/>
            </w:pPr>
            <w:r w:rsidRPr="00EC2952">
              <w:t>NOTE 3:</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368" w:author="Huawei" w:date="2021-01-19T18:43:00Z">
              <w:r w:rsidR="00050E95">
                <w:t>Partial</w:t>
              </w:r>
            </w:ins>
            <w:del w:id="369" w:author="Huawei" w:date="2021-01-19T18:43:00Z">
              <w:r w:rsidRPr="00EC2952" w:rsidDel="00050E95">
                <w:delText>4RB</w:delText>
              </w:r>
            </w:del>
            <w:r w:rsidRPr="00EC2952">
              <w:t>_Left</w:t>
            </w:r>
            <w:proofErr w:type="spellEnd"/>
            <w:r w:rsidRPr="00EC2952">
              <w:t xml:space="preserve"> for PC2, PC3, PC4, use </w:t>
            </w:r>
            <w:proofErr w:type="spellStart"/>
            <w:r w:rsidRPr="00EC2952">
              <w:t>Inner_</w:t>
            </w:r>
            <w:ins w:id="370" w:author="Huawei" w:date="2021-01-19T18:43:00Z">
              <w:r w:rsidR="00050E95">
                <w:t>Partial</w:t>
              </w:r>
            </w:ins>
            <w:del w:id="371" w:author="Huawei" w:date="2021-01-19T18:43:00Z">
              <w:r w:rsidRPr="00EC2952" w:rsidDel="00050E95">
                <w:delText>4RB</w:delText>
              </w:r>
            </w:del>
            <w:r w:rsidRPr="00EC2952">
              <w:t>_Right</w:t>
            </w:r>
            <w:proofErr w:type="spellEnd"/>
            <w:r w:rsidRPr="00EC2952">
              <w:t xml:space="preserve"> for UL RB allocation. When the signalled DC carrier position is in Inner_</w:t>
            </w:r>
            <w:ins w:id="372" w:author="Huawei" w:date="2021-01-19T18:43:00Z">
              <w:r w:rsidR="00050E95">
                <w:t>Partial</w:t>
              </w:r>
            </w:ins>
            <w:del w:id="373" w:author="Huawei" w:date="2021-01-19T18:43:00Z">
              <w:r w:rsidRPr="00EC2952" w:rsidDel="00050E95">
                <w:delText>16RB</w:delText>
              </w:r>
            </w:del>
            <w:r w:rsidRPr="00EC2952">
              <w:t>_Left_Region2 for PC1, use Inner_</w:t>
            </w:r>
            <w:ins w:id="374" w:author="Huawei" w:date="2021-01-19T18:43:00Z">
              <w:r w:rsidR="00050E95">
                <w:t>Partial</w:t>
              </w:r>
            </w:ins>
            <w:del w:id="375" w:author="Huawei" w:date="2021-01-19T18:43:00Z">
              <w:r w:rsidRPr="00EC2952" w:rsidDel="00050E95">
                <w:delText>16RB</w:delText>
              </w:r>
            </w:del>
            <w:r w:rsidRPr="00EC2952">
              <w:t>_Right_Region2 for UL RB allocation.</w:t>
            </w:r>
          </w:p>
        </w:tc>
      </w:tr>
    </w:tbl>
    <w:p w14:paraId="08100580" w14:textId="77777777" w:rsidR="00470EEE" w:rsidRDefault="00470EEE" w:rsidP="00470EEE"/>
    <w:p w14:paraId="02E437A8" w14:textId="77777777" w:rsidR="00D94949" w:rsidRPr="00EC2952" w:rsidRDefault="00D94949" w:rsidP="00D94949">
      <w:r w:rsidRPr="00D94949">
        <w:rPr>
          <w:color w:val="FF0000"/>
        </w:rPr>
        <w:t>&lt;Unchanged Text Skipped&gt;</w:t>
      </w:r>
    </w:p>
    <w:p w14:paraId="5D5B51C3" w14:textId="77777777" w:rsidR="00470EEE" w:rsidRPr="00EC2952" w:rsidRDefault="00470EEE" w:rsidP="00470EEE">
      <w:pPr>
        <w:pStyle w:val="40"/>
      </w:pPr>
      <w:bookmarkStart w:id="376" w:name="_Toc21026573"/>
      <w:bookmarkStart w:id="377" w:name="_Toc27743817"/>
      <w:bookmarkStart w:id="378" w:name="_Toc36196986"/>
      <w:bookmarkStart w:id="379" w:name="_Toc36197678"/>
      <w:bookmarkStart w:id="380" w:name="_Toc43898343"/>
      <w:bookmarkStart w:id="381" w:name="_Toc52550834"/>
      <w:bookmarkStart w:id="382" w:name="_Toc58952549"/>
      <w:r w:rsidRPr="00EC2952">
        <w:t>6.4.2.3</w:t>
      </w:r>
      <w:r w:rsidRPr="00EC2952">
        <w:tab/>
        <w:t>In-band emissions</w:t>
      </w:r>
      <w:bookmarkEnd w:id="376"/>
      <w:bookmarkEnd w:id="377"/>
      <w:bookmarkEnd w:id="378"/>
      <w:bookmarkEnd w:id="379"/>
      <w:bookmarkEnd w:id="380"/>
      <w:bookmarkEnd w:id="381"/>
      <w:bookmarkEnd w:id="382"/>
    </w:p>
    <w:p w14:paraId="2A856A17" w14:textId="77777777" w:rsidR="00D94949" w:rsidRPr="00EC2952" w:rsidRDefault="00D94949" w:rsidP="00D94949">
      <w:r w:rsidRPr="00D94949">
        <w:rPr>
          <w:color w:val="FF0000"/>
        </w:rPr>
        <w:t>&lt;Unchanged Text Skipped&gt;</w:t>
      </w:r>
    </w:p>
    <w:p w14:paraId="51462F22" w14:textId="77777777" w:rsidR="00470EEE" w:rsidRPr="00EC2952" w:rsidRDefault="00470EEE" w:rsidP="00470EEE">
      <w:pPr>
        <w:pStyle w:val="H6"/>
      </w:pPr>
      <w:r w:rsidRPr="00EC2952">
        <w:t>6.4.2.3.4</w:t>
      </w:r>
      <w:r w:rsidRPr="00EC2952">
        <w:tab/>
        <w:t>Test description</w:t>
      </w:r>
    </w:p>
    <w:p w14:paraId="0C8B04F8" w14:textId="77777777" w:rsidR="00470EEE" w:rsidRPr="00EC2952" w:rsidRDefault="00470EEE" w:rsidP="00470EEE">
      <w:pPr>
        <w:pStyle w:val="H6"/>
      </w:pPr>
      <w:r w:rsidRPr="00EC2952">
        <w:t>6.4.2.3.4.1</w:t>
      </w:r>
      <w:r w:rsidRPr="00EC2952">
        <w:tab/>
        <w:t>Initial condition</w:t>
      </w:r>
    </w:p>
    <w:p w14:paraId="4C4A5AD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5B8C8FAC" w14:textId="77777777" w:rsidR="00470EEE" w:rsidRPr="00EC2952" w:rsidRDefault="00470EEE" w:rsidP="00470EEE">
      <w:pPr>
        <w:rPr>
          <w:lang w:eastAsia="ja-JP"/>
        </w:rPr>
      </w:pPr>
      <w:r w:rsidRPr="00EC2952">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[TBD].</w:t>
      </w:r>
    </w:p>
    <w:p w14:paraId="3A70ACF3" w14:textId="77777777" w:rsidR="00470EEE" w:rsidRPr="00EC2952" w:rsidRDefault="00470EEE" w:rsidP="00470EEE">
      <w:pPr>
        <w:pStyle w:val="TH"/>
      </w:pPr>
      <w:r w:rsidRPr="00EC2952">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470EEE" w:rsidRPr="00EC2952" w14:paraId="30FAF6A6" w14:textId="77777777" w:rsidTr="00AE45CC">
        <w:tc>
          <w:tcPr>
            <w:tcW w:w="5000" w:type="pct"/>
            <w:gridSpan w:val="4"/>
            <w:shd w:val="clear" w:color="auto" w:fill="auto"/>
          </w:tcPr>
          <w:p w14:paraId="0FA7BC99" w14:textId="77777777" w:rsidR="00470EEE" w:rsidRPr="00EC2952" w:rsidRDefault="00470EEE" w:rsidP="00AE45CC">
            <w:pPr>
              <w:pStyle w:val="TAH"/>
            </w:pPr>
            <w:r w:rsidRPr="00EC2952">
              <w:t>Initial Conditions</w:t>
            </w:r>
          </w:p>
        </w:tc>
      </w:tr>
      <w:tr w:rsidR="00470EEE" w:rsidRPr="00EC2952" w14:paraId="11CCAEDA" w14:textId="77777777" w:rsidTr="00AE45CC">
        <w:tc>
          <w:tcPr>
            <w:tcW w:w="2189" w:type="pct"/>
            <w:gridSpan w:val="2"/>
            <w:shd w:val="clear" w:color="auto" w:fill="auto"/>
          </w:tcPr>
          <w:p w14:paraId="26D5199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2811" w:type="pct"/>
            <w:gridSpan w:val="2"/>
          </w:tcPr>
          <w:p w14:paraId="5842B2A8" w14:textId="77777777" w:rsidR="00470EEE" w:rsidRPr="00EC2952" w:rsidRDefault="00470EEE" w:rsidP="00AE45CC">
            <w:pPr>
              <w:pStyle w:val="TAL"/>
            </w:pPr>
            <w:r w:rsidRPr="00EC2952">
              <w:t>Normal</w:t>
            </w:r>
          </w:p>
        </w:tc>
      </w:tr>
      <w:tr w:rsidR="00470EEE" w:rsidRPr="00EC2952" w14:paraId="7C1B72A1" w14:textId="77777777" w:rsidTr="00AE45CC">
        <w:tc>
          <w:tcPr>
            <w:tcW w:w="2189" w:type="pct"/>
            <w:gridSpan w:val="2"/>
            <w:shd w:val="clear" w:color="auto" w:fill="auto"/>
          </w:tcPr>
          <w:p w14:paraId="745C902C"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w:t>
            </w:r>
          </w:p>
        </w:tc>
        <w:tc>
          <w:tcPr>
            <w:tcW w:w="2811" w:type="pct"/>
            <w:gridSpan w:val="2"/>
          </w:tcPr>
          <w:p w14:paraId="1E13E3EB" w14:textId="77777777" w:rsidR="00470EEE" w:rsidRPr="00EC2952" w:rsidRDefault="00470EEE" w:rsidP="00AE45CC">
            <w:pPr>
              <w:pStyle w:val="TAL"/>
            </w:pPr>
            <w:r w:rsidRPr="00EC2952">
              <w:t xml:space="preserve">Low range, </w:t>
            </w:r>
            <w:proofErr w:type="spellStart"/>
            <w:r w:rsidRPr="00EC2952">
              <w:t>Mid range</w:t>
            </w:r>
            <w:proofErr w:type="spellEnd"/>
            <w:r w:rsidRPr="00EC2952">
              <w:t>, High range</w:t>
            </w:r>
          </w:p>
        </w:tc>
      </w:tr>
      <w:tr w:rsidR="00470EEE" w:rsidRPr="00EC2952" w14:paraId="5BCE9A00" w14:textId="77777777" w:rsidTr="00AE45CC">
        <w:tc>
          <w:tcPr>
            <w:tcW w:w="2189" w:type="pct"/>
            <w:gridSpan w:val="2"/>
            <w:shd w:val="clear" w:color="auto" w:fill="auto"/>
          </w:tcPr>
          <w:p w14:paraId="44097689" w14:textId="77777777" w:rsidR="00470EEE" w:rsidRPr="00EC2952" w:rsidRDefault="00470EEE" w:rsidP="00AE45CC">
            <w:pPr>
              <w:pStyle w:val="TAL"/>
            </w:pPr>
            <w:r w:rsidRPr="00EC2952">
              <w:t xml:space="preserve">Test Channel Bandwidths as specified in TS 38.508-1 [10] </w:t>
            </w:r>
            <w:proofErr w:type="spellStart"/>
            <w:r w:rsidRPr="00EC2952">
              <w:t>subclause</w:t>
            </w:r>
            <w:proofErr w:type="spellEnd"/>
            <w:r w:rsidRPr="00EC2952">
              <w:t xml:space="preserve"> 4.3.1</w:t>
            </w:r>
          </w:p>
        </w:tc>
        <w:tc>
          <w:tcPr>
            <w:tcW w:w="2811" w:type="pct"/>
            <w:gridSpan w:val="2"/>
          </w:tcPr>
          <w:p w14:paraId="3A153CE9" w14:textId="77777777" w:rsidR="00470EEE" w:rsidRPr="00EC2952" w:rsidRDefault="00470EEE" w:rsidP="00AE45CC">
            <w:pPr>
              <w:pStyle w:val="TAL"/>
            </w:pPr>
            <w:r w:rsidRPr="00EC2952">
              <w:t>Lowest, Mid, Highest</w:t>
            </w:r>
          </w:p>
        </w:tc>
      </w:tr>
      <w:tr w:rsidR="00470EEE" w:rsidRPr="00EC2952" w14:paraId="0B26B7C7" w14:textId="77777777" w:rsidTr="00AE45CC">
        <w:tc>
          <w:tcPr>
            <w:tcW w:w="2189" w:type="pct"/>
            <w:gridSpan w:val="2"/>
            <w:shd w:val="clear" w:color="auto" w:fill="auto"/>
          </w:tcPr>
          <w:p w14:paraId="1FF6C64C" w14:textId="77777777" w:rsidR="00470EEE" w:rsidRPr="00EC2952" w:rsidRDefault="00470EEE" w:rsidP="00AE45CC">
            <w:pPr>
              <w:pStyle w:val="TAL"/>
            </w:pPr>
            <w:r w:rsidRPr="00EC2952">
              <w:t>Test SCS as specified in Table 5.3.5-1</w:t>
            </w:r>
          </w:p>
        </w:tc>
        <w:tc>
          <w:tcPr>
            <w:tcW w:w="2811" w:type="pct"/>
            <w:gridSpan w:val="2"/>
          </w:tcPr>
          <w:p w14:paraId="59221259" w14:textId="77777777" w:rsidR="00470EEE" w:rsidRPr="00EC2952" w:rsidRDefault="00470EEE" w:rsidP="00AE45CC">
            <w:pPr>
              <w:pStyle w:val="TAL"/>
            </w:pPr>
            <w:r w:rsidRPr="00EC2952">
              <w:t>Lowest</w:t>
            </w:r>
          </w:p>
        </w:tc>
      </w:tr>
      <w:tr w:rsidR="00470EEE" w:rsidRPr="00EC2952" w14:paraId="28B5F8EC" w14:textId="77777777" w:rsidTr="00AE45CC">
        <w:tc>
          <w:tcPr>
            <w:tcW w:w="5000" w:type="pct"/>
            <w:gridSpan w:val="4"/>
            <w:shd w:val="clear" w:color="auto" w:fill="auto"/>
          </w:tcPr>
          <w:p w14:paraId="6764FFCB" w14:textId="77777777" w:rsidR="00470EEE" w:rsidRPr="00EC2952" w:rsidRDefault="00470EEE" w:rsidP="00AE45CC">
            <w:pPr>
              <w:pStyle w:val="TAH"/>
            </w:pPr>
            <w:r w:rsidRPr="00EC2952">
              <w:t>Test Parameters</w:t>
            </w:r>
          </w:p>
        </w:tc>
      </w:tr>
      <w:tr w:rsidR="00470EEE" w:rsidRPr="00EC2952" w14:paraId="2022F1C0" w14:textId="77777777" w:rsidTr="00AE45CC">
        <w:tc>
          <w:tcPr>
            <w:tcW w:w="513" w:type="pct"/>
            <w:shd w:val="clear" w:color="auto" w:fill="auto"/>
          </w:tcPr>
          <w:p w14:paraId="681B37F8" w14:textId="77777777" w:rsidR="00470EEE" w:rsidRPr="00EC2952" w:rsidRDefault="00470EEE" w:rsidP="00AE45CC">
            <w:pPr>
              <w:pStyle w:val="TAH"/>
            </w:pPr>
            <w:r w:rsidRPr="00EC2952">
              <w:t>Test ID</w:t>
            </w:r>
          </w:p>
        </w:tc>
        <w:tc>
          <w:tcPr>
            <w:tcW w:w="1676" w:type="pct"/>
            <w:tcBorders>
              <w:bottom w:val="single" w:sz="4" w:space="0" w:color="auto"/>
            </w:tcBorders>
            <w:shd w:val="clear" w:color="auto" w:fill="auto"/>
          </w:tcPr>
          <w:p w14:paraId="773F14CF" w14:textId="77777777" w:rsidR="00470EEE" w:rsidRPr="00EC2952" w:rsidRDefault="00470EEE" w:rsidP="00AE45CC">
            <w:pPr>
              <w:pStyle w:val="TAH"/>
            </w:pPr>
            <w:r w:rsidRPr="00EC2952">
              <w:t>Downlink Configuration</w:t>
            </w:r>
          </w:p>
        </w:tc>
        <w:tc>
          <w:tcPr>
            <w:tcW w:w="2811" w:type="pct"/>
            <w:gridSpan w:val="2"/>
          </w:tcPr>
          <w:p w14:paraId="4A0E42BC" w14:textId="77777777" w:rsidR="00470EEE" w:rsidRPr="00EC2952" w:rsidRDefault="00470EEE" w:rsidP="00AE45CC">
            <w:pPr>
              <w:pStyle w:val="TAH"/>
            </w:pPr>
            <w:r w:rsidRPr="00EC2952">
              <w:t>Uplink Configuration</w:t>
            </w:r>
          </w:p>
        </w:tc>
      </w:tr>
      <w:tr w:rsidR="00470EEE" w:rsidRPr="00EC2952" w14:paraId="6E3DE521" w14:textId="77777777" w:rsidTr="00AE45CC">
        <w:trPr>
          <w:trHeight w:val="300"/>
        </w:trPr>
        <w:tc>
          <w:tcPr>
            <w:tcW w:w="513" w:type="pct"/>
            <w:shd w:val="clear" w:color="auto" w:fill="auto"/>
          </w:tcPr>
          <w:p w14:paraId="77A12937" w14:textId="77777777" w:rsidR="00470EEE" w:rsidRPr="00EC2952" w:rsidRDefault="00470EEE" w:rsidP="00AE45CC">
            <w:pPr>
              <w:pStyle w:val="TAH"/>
            </w:pPr>
          </w:p>
        </w:tc>
        <w:tc>
          <w:tcPr>
            <w:tcW w:w="1676" w:type="pct"/>
            <w:tcBorders>
              <w:bottom w:val="nil"/>
            </w:tcBorders>
            <w:shd w:val="clear" w:color="auto" w:fill="auto"/>
            <w:vAlign w:val="center"/>
          </w:tcPr>
          <w:p w14:paraId="7CB71458" w14:textId="77777777" w:rsidR="00470EEE" w:rsidRPr="00EC2952" w:rsidRDefault="00470EEE" w:rsidP="00AE45CC">
            <w:pPr>
              <w:pStyle w:val="TAC"/>
            </w:pPr>
            <w:r w:rsidRPr="00EC2952">
              <w:t>N/A</w:t>
            </w:r>
          </w:p>
        </w:tc>
        <w:tc>
          <w:tcPr>
            <w:tcW w:w="1163" w:type="pct"/>
          </w:tcPr>
          <w:p w14:paraId="16946D6E" w14:textId="77777777" w:rsidR="00470EEE" w:rsidRPr="00EC2952" w:rsidRDefault="00470EEE" w:rsidP="00AE45CC">
            <w:pPr>
              <w:pStyle w:val="TAH"/>
            </w:pPr>
            <w:r w:rsidRPr="00EC2952">
              <w:t>Modulation</w:t>
            </w:r>
          </w:p>
        </w:tc>
        <w:tc>
          <w:tcPr>
            <w:tcW w:w="1648" w:type="pct"/>
            <w:shd w:val="clear" w:color="auto" w:fill="auto"/>
          </w:tcPr>
          <w:p w14:paraId="5736D95F" w14:textId="77777777" w:rsidR="00470EEE" w:rsidRPr="00EC2952" w:rsidRDefault="00470EEE" w:rsidP="00AE45CC">
            <w:pPr>
              <w:pStyle w:val="TAH"/>
            </w:pPr>
            <w:r w:rsidRPr="00EC2952">
              <w:t>RB allocation (NOTE 1)</w:t>
            </w:r>
          </w:p>
        </w:tc>
      </w:tr>
      <w:tr w:rsidR="00470EEE" w:rsidRPr="00EC2952" w14:paraId="5BC38E74" w14:textId="77777777" w:rsidTr="00AE45CC">
        <w:trPr>
          <w:trHeight w:val="255"/>
        </w:trPr>
        <w:tc>
          <w:tcPr>
            <w:tcW w:w="513" w:type="pct"/>
            <w:shd w:val="clear" w:color="auto" w:fill="auto"/>
          </w:tcPr>
          <w:p w14:paraId="578C181A" w14:textId="77777777" w:rsidR="00470EEE" w:rsidRPr="00EC2952" w:rsidRDefault="00470EEE" w:rsidP="00AE45CC">
            <w:pPr>
              <w:pStyle w:val="TAC"/>
            </w:pPr>
            <w:r w:rsidRPr="00EC2952">
              <w:t>1</w:t>
            </w:r>
          </w:p>
        </w:tc>
        <w:tc>
          <w:tcPr>
            <w:tcW w:w="1676" w:type="pct"/>
            <w:tcBorders>
              <w:top w:val="nil"/>
              <w:bottom w:val="nil"/>
            </w:tcBorders>
            <w:shd w:val="clear" w:color="auto" w:fill="auto"/>
          </w:tcPr>
          <w:p w14:paraId="348573B0" w14:textId="77777777" w:rsidR="00470EEE" w:rsidRPr="00EC2952" w:rsidRDefault="00470EEE" w:rsidP="00AE45CC">
            <w:pPr>
              <w:pStyle w:val="TAC"/>
            </w:pPr>
          </w:p>
        </w:tc>
        <w:tc>
          <w:tcPr>
            <w:tcW w:w="1163" w:type="pct"/>
          </w:tcPr>
          <w:p w14:paraId="7EB40365" w14:textId="77777777" w:rsidR="00470EEE" w:rsidRPr="00EC2952" w:rsidRDefault="00470EEE" w:rsidP="00AE45CC">
            <w:pPr>
              <w:pStyle w:val="TAC"/>
            </w:pPr>
            <w:r w:rsidRPr="00EC2952">
              <w:t>DFT-s-OFDM PI/2 BPSK</w:t>
            </w:r>
          </w:p>
        </w:tc>
        <w:tc>
          <w:tcPr>
            <w:tcW w:w="1648" w:type="pct"/>
            <w:shd w:val="clear" w:color="auto" w:fill="auto"/>
          </w:tcPr>
          <w:p w14:paraId="5AF33F70" w14:textId="6DD46A4B" w:rsidR="00470EEE" w:rsidRPr="00EC2952" w:rsidRDefault="00470EEE" w:rsidP="00AE45CC">
            <w:pPr>
              <w:pStyle w:val="TAC"/>
            </w:pPr>
            <w:r w:rsidRPr="00EC2952">
              <w:t xml:space="preserve"> </w:t>
            </w:r>
            <w:proofErr w:type="spellStart"/>
            <w:r w:rsidRPr="00EC2952">
              <w:t>Inner_</w:t>
            </w:r>
            <w:ins w:id="383" w:author="Huawei" w:date="2021-01-19T18:51:00Z">
              <w:r w:rsidR="00F01C4E">
                <w:t>Partial</w:t>
              </w:r>
            </w:ins>
            <w:del w:id="384" w:author="Huawei" w:date="2021-01-19T18:51:00Z">
              <w:r w:rsidRPr="00EC2952" w:rsidDel="00F01C4E">
                <w:delText>4RB</w:delText>
              </w:r>
            </w:del>
            <w:r w:rsidRPr="00EC2952">
              <w:t>_Left</w:t>
            </w:r>
            <w:proofErr w:type="spellEnd"/>
            <w:r w:rsidRPr="00EC2952">
              <w:t xml:space="preserve"> for PC2, PC3, PC4</w:t>
            </w:r>
          </w:p>
          <w:p w14:paraId="40D58E5E" w14:textId="0905708D" w:rsidR="00470EEE" w:rsidRPr="00EC2952" w:rsidRDefault="00470EEE" w:rsidP="00AE45CC">
            <w:pPr>
              <w:pStyle w:val="TAC"/>
            </w:pPr>
            <w:r w:rsidRPr="00EC2952">
              <w:t>Inner_</w:t>
            </w:r>
            <w:ins w:id="385" w:author="Huawei" w:date="2021-01-19T18:51:00Z">
              <w:r w:rsidR="00F01C4E">
                <w:t>Partial</w:t>
              </w:r>
            </w:ins>
            <w:del w:id="386" w:author="Huawei" w:date="2021-01-19T18:51:00Z">
              <w:r w:rsidRPr="00EC2952" w:rsidDel="00F01C4E">
                <w:delText>16RB</w:delText>
              </w:r>
            </w:del>
            <w:r w:rsidRPr="00EC2952">
              <w:t>_Left_Region2 for PC1</w:t>
            </w:r>
          </w:p>
        </w:tc>
      </w:tr>
      <w:tr w:rsidR="00470EEE" w:rsidRPr="00EC2952" w14:paraId="11FB1FD1" w14:textId="77777777" w:rsidTr="00AE45CC">
        <w:trPr>
          <w:trHeight w:val="255"/>
        </w:trPr>
        <w:tc>
          <w:tcPr>
            <w:tcW w:w="513" w:type="pct"/>
            <w:shd w:val="clear" w:color="auto" w:fill="auto"/>
          </w:tcPr>
          <w:p w14:paraId="783CDDF7" w14:textId="77777777" w:rsidR="00470EEE" w:rsidRPr="00EC2952" w:rsidRDefault="00470EEE" w:rsidP="00AE45CC">
            <w:pPr>
              <w:pStyle w:val="TAC"/>
            </w:pPr>
            <w:r w:rsidRPr="00EC2952">
              <w:t>2</w:t>
            </w:r>
          </w:p>
        </w:tc>
        <w:tc>
          <w:tcPr>
            <w:tcW w:w="1676" w:type="pct"/>
            <w:tcBorders>
              <w:top w:val="nil"/>
              <w:bottom w:val="nil"/>
            </w:tcBorders>
            <w:shd w:val="clear" w:color="auto" w:fill="auto"/>
          </w:tcPr>
          <w:p w14:paraId="521C472A" w14:textId="77777777" w:rsidR="00470EEE" w:rsidRPr="00EC2952" w:rsidRDefault="00470EEE" w:rsidP="00AE45CC">
            <w:pPr>
              <w:pStyle w:val="TAC"/>
            </w:pPr>
          </w:p>
        </w:tc>
        <w:tc>
          <w:tcPr>
            <w:tcW w:w="1163" w:type="pct"/>
          </w:tcPr>
          <w:p w14:paraId="21E2E89B" w14:textId="77777777" w:rsidR="00470EEE" w:rsidRPr="00EC2952" w:rsidRDefault="00470EEE" w:rsidP="00AE45CC">
            <w:pPr>
              <w:pStyle w:val="TAC"/>
            </w:pPr>
            <w:r w:rsidRPr="00EC2952">
              <w:t>DFT-s-OFDM PI/2 BPSK</w:t>
            </w:r>
          </w:p>
        </w:tc>
        <w:tc>
          <w:tcPr>
            <w:tcW w:w="1648" w:type="pct"/>
            <w:shd w:val="clear" w:color="auto" w:fill="auto"/>
          </w:tcPr>
          <w:p w14:paraId="19024DB0" w14:textId="3C536684" w:rsidR="00470EEE" w:rsidRPr="00EC2952" w:rsidRDefault="00470EEE" w:rsidP="00AE45CC">
            <w:pPr>
              <w:pStyle w:val="TAC"/>
            </w:pPr>
            <w:r w:rsidRPr="00EC2952">
              <w:t xml:space="preserve"> </w:t>
            </w:r>
            <w:proofErr w:type="spellStart"/>
            <w:r w:rsidRPr="00EC2952">
              <w:t>Inner_</w:t>
            </w:r>
            <w:ins w:id="387" w:author="Huawei" w:date="2021-01-19T18:52:00Z">
              <w:r w:rsidR="00F01C4E">
                <w:t>Partial</w:t>
              </w:r>
            </w:ins>
            <w:del w:id="388" w:author="Huawei" w:date="2021-01-19T18:52:00Z">
              <w:r w:rsidRPr="00EC2952" w:rsidDel="00F01C4E">
                <w:delText>4RB</w:delText>
              </w:r>
            </w:del>
            <w:r w:rsidRPr="00EC2952">
              <w:t>_Right</w:t>
            </w:r>
            <w:proofErr w:type="spellEnd"/>
            <w:r w:rsidRPr="00EC2952">
              <w:t xml:space="preserve"> for PC2, PC3, PC4</w:t>
            </w:r>
          </w:p>
          <w:p w14:paraId="086B2871" w14:textId="61BBBADB" w:rsidR="00470EEE" w:rsidRPr="00EC2952" w:rsidRDefault="00470EEE" w:rsidP="00AE45CC">
            <w:pPr>
              <w:pStyle w:val="TAC"/>
            </w:pPr>
            <w:r w:rsidRPr="00EC2952">
              <w:t>Inner_</w:t>
            </w:r>
            <w:ins w:id="389" w:author="Huawei" w:date="2021-01-19T18:52:00Z">
              <w:r w:rsidR="00F01C4E">
                <w:t>Partial</w:t>
              </w:r>
            </w:ins>
            <w:del w:id="390" w:author="Huawei" w:date="2021-01-19T18:52:00Z">
              <w:r w:rsidRPr="00EC2952" w:rsidDel="00F01C4E">
                <w:delText>16RB</w:delText>
              </w:r>
            </w:del>
            <w:r w:rsidRPr="00EC2952">
              <w:t>_Right_Region2 for PC1</w:t>
            </w:r>
          </w:p>
        </w:tc>
      </w:tr>
      <w:tr w:rsidR="00470EEE" w:rsidRPr="00EC2952" w14:paraId="6B738957" w14:textId="77777777" w:rsidTr="00AE45CC">
        <w:trPr>
          <w:trHeight w:val="255"/>
        </w:trPr>
        <w:tc>
          <w:tcPr>
            <w:tcW w:w="513" w:type="pct"/>
            <w:shd w:val="clear" w:color="auto" w:fill="auto"/>
          </w:tcPr>
          <w:p w14:paraId="6A004135" w14:textId="77777777" w:rsidR="00470EEE" w:rsidRPr="00EC2952" w:rsidRDefault="00470EEE" w:rsidP="00AE45CC">
            <w:pPr>
              <w:pStyle w:val="TAC"/>
            </w:pPr>
            <w:r w:rsidRPr="00EC2952">
              <w:t>3</w:t>
            </w:r>
          </w:p>
        </w:tc>
        <w:tc>
          <w:tcPr>
            <w:tcW w:w="1676" w:type="pct"/>
            <w:tcBorders>
              <w:top w:val="nil"/>
              <w:bottom w:val="nil"/>
            </w:tcBorders>
            <w:shd w:val="clear" w:color="auto" w:fill="auto"/>
          </w:tcPr>
          <w:p w14:paraId="26D27582" w14:textId="77777777" w:rsidR="00470EEE" w:rsidRPr="00EC2952" w:rsidRDefault="00470EEE" w:rsidP="00AE45CC">
            <w:pPr>
              <w:pStyle w:val="TAC"/>
            </w:pPr>
          </w:p>
        </w:tc>
        <w:tc>
          <w:tcPr>
            <w:tcW w:w="1163" w:type="pct"/>
          </w:tcPr>
          <w:p w14:paraId="72F2BB3D" w14:textId="77777777" w:rsidR="00470EEE" w:rsidRPr="00EC2952" w:rsidRDefault="00470EEE" w:rsidP="00AE45CC">
            <w:pPr>
              <w:pStyle w:val="TAC"/>
            </w:pPr>
            <w:r w:rsidRPr="00EC2952">
              <w:t>CP-OFDM QPSK</w:t>
            </w:r>
          </w:p>
        </w:tc>
        <w:tc>
          <w:tcPr>
            <w:tcW w:w="1648" w:type="pct"/>
            <w:shd w:val="clear" w:color="auto" w:fill="auto"/>
          </w:tcPr>
          <w:p w14:paraId="65060A25" w14:textId="7C570CC7" w:rsidR="00470EEE" w:rsidRPr="00EC2952" w:rsidRDefault="00470EEE" w:rsidP="00AE45CC">
            <w:pPr>
              <w:pStyle w:val="TAC"/>
            </w:pPr>
            <w:r w:rsidRPr="00EC2952">
              <w:t xml:space="preserve"> </w:t>
            </w:r>
            <w:proofErr w:type="spellStart"/>
            <w:r w:rsidRPr="00EC2952">
              <w:t>Inner_</w:t>
            </w:r>
            <w:ins w:id="391" w:author="Huawei" w:date="2021-01-19T18:52:00Z">
              <w:r w:rsidR="00F01C4E">
                <w:t>Partial</w:t>
              </w:r>
            </w:ins>
            <w:del w:id="392" w:author="Huawei" w:date="2021-01-19T18:52:00Z">
              <w:r w:rsidRPr="00EC2952" w:rsidDel="00F01C4E">
                <w:delText>4RB</w:delText>
              </w:r>
            </w:del>
            <w:r w:rsidRPr="00EC2952">
              <w:t>_Left</w:t>
            </w:r>
            <w:proofErr w:type="spellEnd"/>
            <w:r w:rsidRPr="00EC2952">
              <w:t xml:space="preserve"> for PC2, PC3, PC4</w:t>
            </w:r>
          </w:p>
          <w:p w14:paraId="33C0185D" w14:textId="543B8DCC" w:rsidR="00470EEE" w:rsidRPr="00EC2952" w:rsidRDefault="00470EEE" w:rsidP="00AE45CC">
            <w:pPr>
              <w:pStyle w:val="TAC"/>
            </w:pPr>
            <w:r w:rsidRPr="00EC2952">
              <w:t>Inner_</w:t>
            </w:r>
            <w:ins w:id="393" w:author="Huawei" w:date="2021-01-19T18:52:00Z">
              <w:r w:rsidR="00F01C4E">
                <w:t>Partial</w:t>
              </w:r>
            </w:ins>
            <w:del w:id="394" w:author="Huawei" w:date="2021-01-19T18:52:00Z">
              <w:r w:rsidRPr="00EC2952" w:rsidDel="00F01C4E">
                <w:delText>16RB</w:delText>
              </w:r>
            </w:del>
            <w:r w:rsidRPr="00EC2952">
              <w:t>_Left_Region2 for PC1</w:t>
            </w:r>
          </w:p>
        </w:tc>
      </w:tr>
      <w:tr w:rsidR="00470EEE" w:rsidRPr="00EC2952" w14:paraId="6786D84C" w14:textId="77777777" w:rsidTr="00AE45CC">
        <w:trPr>
          <w:trHeight w:val="255"/>
        </w:trPr>
        <w:tc>
          <w:tcPr>
            <w:tcW w:w="513" w:type="pct"/>
            <w:shd w:val="clear" w:color="auto" w:fill="auto"/>
          </w:tcPr>
          <w:p w14:paraId="4A68BB7A" w14:textId="77777777" w:rsidR="00470EEE" w:rsidRPr="00EC2952" w:rsidRDefault="00470EEE" w:rsidP="00AE45CC">
            <w:pPr>
              <w:pStyle w:val="TAC"/>
            </w:pPr>
            <w:r w:rsidRPr="00EC2952">
              <w:t>4</w:t>
            </w:r>
          </w:p>
        </w:tc>
        <w:tc>
          <w:tcPr>
            <w:tcW w:w="1676" w:type="pct"/>
            <w:tcBorders>
              <w:top w:val="nil"/>
              <w:bottom w:val="nil"/>
            </w:tcBorders>
            <w:shd w:val="clear" w:color="auto" w:fill="auto"/>
          </w:tcPr>
          <w:p w14:paraId="2EED0E50" w14:textId="77777777" w:rsidR="00470EEE" w:rsidRPr="00EC2952" w:rsidRDefault="00470EEE" w:rsidP="00AE45CC">
            <w:pPr>
              <w:pStyle w:val="TAC"/>
            </w:pPr>
          </w:p>
        </w:tc>
        <w:tc>
          <w:tcPr>
            <w:tcW w:w="1163" w:type="pct"/>
          </w:tcPr>
          <w:p w14:paraId="574AE87B" w14:textId="77777777" w:rsidR="00470EEE" w:rsidRPr="00EC2952" w:rsidRDefault="00470EEE" w:rsidP="00AE45CC">
            <w:pPr>
              <w:pStyle w:val="TAC"/>
            </w:pPr>
            <w:r w:rsidRPr="00EC2952">
              <w:t>CP-OFDM QPSK</w:t>
            </w:r>
          </w:p>
        </w:tc>
        <w:tc>
          <w:tcPr>
            <w:tcW w:w="1648" w:type="pct"/>
            <w:shd w:val="clear" w:color="auto" w:fill="auto"/>
          </w:tcPr>
          <w:p w14:paraId="6FC59338" w14:textId="415A8B1E" w:rsidR="00470EEE" w:rsidRPr="00EC2952" w:rsidRDefault="00470EEE" w:rsidP="00AE45CC">
            <w:pPr>
              <w:pStyle w:val="TAC"/>
            </w:pPr>
            <w:r w:rsidRPr="00EC2952">
              <w:t xml:space="preserve"> </w:t>
            </w:r>
            <w:proofErr w:type="spellStart"/>
            <w:r w:rsidRPr="00EC2952">
              <w:t>Inner_</w:t>
            </w:r>
            <w:ins w:id="395" w:author="Huawei" w:date="2021-01-19T18:52:00Z">
              <w:r w:rsidR="00F01C4E">
                <w:t>Partial</w:t>
              </w:r>
            </w:ins>
            <w:del w:id="396" w:author="Huawei" w:date="2021-01-19T18:52:00Z">
              <w:r w:rsidRPr="00EC2952" w:rsidDel="00F01C4E">
                <w:delText>4RB</w:delText>
              </w:r>
            </w:del>
            <w:r w:rsidRPr="00EC2952">
              <w:t>_Right</w:t>
            </w:r>
            <w:proofErr w:type="spellEnd"/>
            <w:r w:rsidRPr="00EC2952">
              <w:t xml:space="preserve"> for PC2, PC3, PC4</w:t>
            </w:r>
          </w:p>
          <w:p w14:paraId="09ADB1B3" w14:textId="3183996D" w:rsidR="00470EEE" w:rsidRPr="00EC2952" w:rsidRDefault="00470EEE" w:rsidP="00AE45CC">
            <w:pPr>
              <w:pStyle w:val="TAC"/>
            </w:pPr>
            <w:r w:rsidRPr="00EC2952">
              <w:t>Inner_</w:t>
            </w:r>
            <w:ins w:id="397" w:author="Huawei" w:date="2021-01-19T18:52:00Z">
              <w:r w:rsidR="00F01C4E">
                <w:t>Partial</w:t>
              </w:r>
            </w:ins>
            <w:del w:id="398" w:author="Huawei" w:date="2021-01-19T18:52:00Z">
              <w:r w:rsidRPr="00EC2952" w:rsidDel="00F01C4E">
                <w:delText>16RB</w:delText>
              </w:r>
            </w:del>
            <w:r w:rsidRPr="00EC2952">
              <w:t>_Right_Region2 for PC1</w:t>
            </w:r>
          </w:p>
        </w:tc>
      </w:tr>
      <w:tr w:rsidR="00470EEE" w:rsidRPr="00EC2952" w14:paraId="63733218" w14:textId="77777777" w:rsidTr="00AE45CC">
        <w:trPr>
          <w:trHeight w:val="345"/>
        </w:trPr>
        <w:tc>
          <w:tcPr>
            <w:tcW w:w="5000" w:type="pct"/>
            <w:gridSpan w:val="4"/>
          </w:tcPr>
          <w:p w14:paraId="3B24C542"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CB0532A" w14:textId="77777777" w:rsidR="00470EEE" w:rsidRPr="00EC2952" w:rsidRDefault="00470EEE" w:rsidP="00AE45CC">
            <w:pPr>
              <w:pStyle w:val="TAN"/>
            </w:pPr>
            <w:r w:rsidRPr="00EC2952">
              <w:t>NOTE 2:</w:t>
            </w:r>
            <w:r w:rsidRPr="00EC2952">
              <w:tab/>
              <w:t>Test Channel Bandwidths are checked separately for each NR band, which applicable channel bandwidths are specified in Table 5.3.5-1.</w:t>
            </w:r>
          </w:p>
        </w:tc>
      </w:tr>
    </w:tbl>
    <w:p w14:paraId="59430742" w14:textId="3295D016" w:rsidR="00D94949" w:rsidRPr="00EC2952" w:rsidRDefault="00D94949" w:rsidP="00D94949"/>
    <w:p w14:paraId="0AA417F2"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2A76F39" w14:textId="77777777" w:rsidR="00470EEE" w:rsidRPr="00EC2952" w:rsidRDefault="00470EEE" w:rsidP="00470EEE">
      <w:pPr>
        <w:pStyle w:val="5"/>
      </w:pPr>
      <w:bookmarkStart w:id="399" w:name="_Toc21026595"/>
      <w:bookmarkStart w:id="400" w:name="_Toc27743839"/>
      <w:bookmarkStart w:id="401" w:name="_Toc36197012"/>
      <w:bookmarkStart w:id="402" w:name="_Toc36197704"/>
      <w:bookmarkStart w:id="403" w:name="_Toc43898369"/>
      <w:bookmarkStart w:id="404" w:name="_Toc52550861"/>
      <w:bookmarkStart w:id="405" w:name="_Toc58952576"/>
      <w:r w:rsidRPr="00EC2952">
        <w:t>6.4A.</w:t>
      </w:r>
      <w:r w:rsidRPr="00EC2952">
        <w:rPr>
          <w:lang w:eastAsia="zh-TW"/>
        </w:rPr>
        <w:t>2</w:t>
      </w:r>
      <w:r w:rsidRPr="00EC2952">
        <w:t>.</w:t>
      </w:r>
      <w:r w:rsidRPr="00EC2952">
        <w:rPr>
          <w:lang w:eastAsia="zh-TW"/>
        </w:rPr>
        <w:t>2.1</w:t>
      </w:r>
      <w:r w:rsidRPr="00EC2952">
        <w:tab/>
      </w:r>
      <w:r w:rsidRPr="00EC2952">
        <w:rPr>
          <w:lang w:eastAsia="zh-TW"/>
        </w:rPr>
        <w:t>Carrier leakage</w:t>
      </w:r>
      <w:r w:rsidRPr="00EC2952">
        <w:t xml:space="preserve"> for CA (2UL CA)</w:t>
      </w:r>
      <w:bookmarkEnd w:id="399"/>
      <w:bookmarkEnd w:id="400"/>
      <w:bookmarkEnd w:id="401"/>
      <w:bookmarkEnd w:id="402"/>
      <w:bookmarkEnd w:id="403"/>
      <w:bookmarkEnd w:id="404"/>
      <w:bookmarkEnd w:id="405"/>
    </w:p>
    <w:p w14:paraId="6BBA6143" w14:textId="77777777" w:rsidR="00D94949" w:rsidRPr="00EC2952" w:rsidRDefault="00D94949" w:rsidP="00D94949">
      <w:r w:rsidRPr="00D94949">
        <w:rPr>
          <w:color w:val="FF0000"/>
        </w:rPr>
        <w:t>&lt;Unchanged Text Skipped&gt;</w:t>
      </w:r>
    </w:p>
    <w:p w14:paraId="0335ECCA"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w:t>
      </w:r>
      <w:r w:rsidRPr="00EC2952">
        <w:tab/>
        <w:t>Test description</w:t>
      </w:r>
    </w:p>
    <w:p w14:paraId="46C9BD8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2.1</w:t>
      </w:r>
      <w:r w:rsidRPr="00EC2952">
        <w:t>.4.1</w:t>
      </w:r>
      <w:r w:rsidRPr="00EC2952">
        <w:tab/>
        <w:t>Initial condition</w:t>
      </w:r>
    </w:p>
    <w:p w14:paraId="44799E9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08C60BEF"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30C473B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1.</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134C741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B980D8A" w14:textId="77777777" w:rsidR="00470EEE" w:rsidRPr="00EC2952" w:rsidRDefault="00470EEE" w:rsidP="00AE45CC">
            <w:pPr>
              <w:pStyle w:val="TAH"/>
            </w:pPr>
            <w:r w:rsidRPr="00EC2952">
              <w:t>Default Conditions</w:t>
            </w:r>
          </w:p>
        </w:tc>
      </w:tr>
      <w:tr w:rsidR="00470EEE" w:rsidRPr="00EC2952" w14:paraId="3A3C1CA4"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0DCA0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670B5EAE" w14:textId="77777777" w:rsidR="00470EEE" w:rsidRPr="00EC2952" w:rsidRDefault="00470EEE" w:rsidP="00AE45CC">
            <w:pPr>
              <w:pStyle w:val="TAL"/>
            </w:pPr>
            <w:r w:rsidRPr="00EC2952">
              <w:t>Normal</w:t>
            </w:r>
          </w:p>
        </w:tc>
      </w:tr>
      <w:tr w:rsidR="00470EEE" w:rsidRPr="00EC2952" w14:paraId="5E1ADCC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F239AD8"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03F80D17" w14:textId="77777777" w:rsidR="00470EEE" w:rsidRPr="00EC2952" w:rsidRDefault="00470EEE" w:rsidP="00AE45CC">
            <w:pPr>
              <w:pStyle w:val="TAL"/>
            </w:pPr>
            <w:r w:rsidRPr="00EC2952">
              <w:rPr>
                <w:color w:val="000000"/>
              </w:rPr>
              <w:t>Low and High range</w:t>
            </w:r>
          </w:p>
        </w:tc>
      </w:tr>
      <w:tr w:rsidR="00470EEE" w:rsidRPr="00EC2952" w14:paraId="774C884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795C68B"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57EE9810" w14:textId="77777777" w:rsidR="00470EEE" w:rsidRPr="00EC2952" w:rsidRDefault="00470EEE" w:rsidP="00AE45CC">
            <w:pPr>
              <w:pStyle w:val="TAL"/>
            </w:pPr>
            <w:r w:rsidRPr="00EC2952">
              <w:rPr>
                <w:lang w:eastAsia="zh-TW"/>
              </w:rPr>
              <w:t>Lowest aggregated BW</w:t>
            </w:r>
          </w:p>
        </w:tc>
      </w:tr>
      <w:tr w:rsidR="00470EEE" w:rsidRPr="00EC2952" w14:paraId="36F896E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E1536A1"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1EDD9DB9" w14:textId="77777777" w:rsidR="00470EEE" w:rsidRPr="00EC2952" w:rsidRDefault="00470EEE" w:rsidP="00AE45CC">
            <w:pPr>
              <w:pStyle w:val="TAL"/>
            </w:pPr>
            <w:r w:rsidRPr="00EC2952">
              <w:t>Lowest</w:t>
            </w:r>
          </w:p>
        </w:tc>
      </w:tr>
      <w:tr w:rsidR="00470EEE" w:rsidRPr="00EC2952" w14:paraId="7A3563D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C0F2F4" w14:textId="77777777" w:rsidR="00470EEE" w:rsidRPr="00EC2952" w:rsidRDefault="00470EEE" w:rsidP="00AE45CC">
            <w:pPr>
              <w:pStyle w:val="TAH"/>
            </w:pPr>
            <w:r w:rsidRPr="00EC2952">
              <w:t>Test Parameters</w:t>
            </w:r>
          </w:p>
        </w:tc>
      </w:tr>
      <w:tr w:rsidR="00470EEE" w:rsidRPr="00EC2952" w14:paraId="6CD1848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D4409D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63A7C1B"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CB81383" w14:textId="77777777" w:rsidR="00470EEE" w:rsidRPr="00EC2952" w:rsidRDefault="00470EEE" w:rsidP="00AE45CC">
            <w:pPr>
              <w:pStyle w:val="TAH"/>
            </w:pPr>
            <w:r w:rsidRPr="00EC2952">
              <w:t>Uplink Configuration</w:t>
            </w:r>
          </w:p>
        </w:tc>
      </w:tr>
      <w:tr w:rsidR="00F01C4E" w:rsidRPr="00EC2952" w14:paraId="7E99924C"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3CD5CCF1"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7123FF4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D0657A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75DBFD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29585F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D40BC3A" w14:textId="77777777" w:rsidR="00470EEE" w:rsidRPr="00EC2952" w:rsidRDefault="00470EEE" w:rsidP="00AE45CC">
            <w:pPr>
              <w:pStyle w:val="TAH"/>
              <w:rPr>
                <w:rFonts w:eastAsia="Malgun Gothic"/>
              </w:rPr>
            </w:pPr>
            <w:r w:rsidRPr="00EC2952">
              <w:t>RB allocation</w:t>
            </w:r>
          </w:p>
          <w:p w14:paraId="6781EE2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206AFD7E" w14:textId="77777777" w:rsidTr="00AE45C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E68CA"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656FEE6"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27D9E84"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7836E313"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6CB247C9"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E78DBD7" w14:textId="42A89E8A" w:rsidR="00470EEE" w:rsidRPr="00EC2952" w:rsidRDefault="00470EEE" w:rsidP="00AE45CC">
            <w:pPr>
              <w:pStyle w:val="TAC"/>
            </w:pPr>
            <w:r w:rsidRPr="00EC2952">
              <w:t xml:space="preserve"> </w:t>
            </w:r>
            <w:proofErr w:type="spellStart"/>
            <w:r w:rsidRPr="00EC2952">
              <w:t>Inner_</w:t>
            </w:r>
            <w:ins w:id="406" w:author="Huawei" w:date="2021-01-19T18:52:00Z">
              <w:r w:rsidR="00F01C4E">
                <w:t>Partial</w:t>
              </w:r>
            </w:ins>
            <w:del w:id="407" w:author="Huawei" w:date="2021-01-19T18:52:00Z">
              <w:r w:rsidRPr="00EC2952" w:rsidDel="00F01C4E">
                <w:delText>4RB</w:delText>
              </w:r>
            </w:del>
            <w:r w:rsidRPr="00EC2952">
              <w:t>_Left</w:t>
            </w:r>
            <w:proofErr w:type="spellEnd"/>
            <w:r w:rsidRPr="00EC2952">
              <w:t xml:space="preserve"> for PC2, PC3, PC4</w:t>
            </w:r>
          </w:p>
          <w:p w14:paraId="4D967749" w14:textId="66837749" w:rsidR="00470EEE" w:rsidRPr="00EC2952" w:rsidRDefault="00470EEE" w:rsidP="00AE45CC">
            <w:pPr>
              <w:pStyle w:val="TAC"/>
            </w:pPr>
            <w:r w:rsidRPr="00EC2952">
              <w:t>Inner_</w:t>
            </w:r>
            <w:ins w:id="408" w:author="Huawei" w:date="2021-01-19T18:52:00Z">
              <w:r w:rsidR="00F01C4E">
                <w:t>Partial</w:t>
              </w:r>
            </w:ins>
            <w:del w:id="409" w:author="Huawei" w:date="2021-01-19T18:52:00Z">
              <w:r w:rsidRPr="00EC2952" w:rsidDel="00F01C4E">
                <w:delText>16RB</w:delText>
              </w:r>
            </w:del>
            <w:r w:rsidRPr="00EC2952">
              <w:t>_Left_Region2 for PC1</w:t>
            </w:r>
          </w:p>
        </w:tc>
      </w:tr>
      <w:tr w:rsidR="00F01C4E" w:rsidRPr="00EC2952" w14:paraId="067DE8D0" w14:textId="77777777" w:rsidTr="00AE45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B99A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5D933F96"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74FB511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8635D0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F60A26"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7F03DC0" w14:textId="77777777" w:rsidR="00470EEE" w:rsidRPr="00EC2952" w:rsidRDefault="00470EEE" w:rsidP="00AE45CC">
            <w:pPr>
              <w:pStyle w:val="TAC"/>
              <w:rPr>
                <w:rFonts w:eastAsia="Yu Mincho"/>
              </w:rPr>
            </w:pPr>
          </w:p>
        </w:tc>
      </w:tr>
      <w:tr w:rsidR="00470EEE" w:rsidRPr="00EC2952" w14:paraId="4864116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75922EB"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219D636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DFBD5BE"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314393A5" w14:textId="54D30611"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410" w:author="Huawei" w:date="2021-01-19T18:52:00Z">
              <w:r w:rsidR="00F01C4E">
                <w:t>Partial</w:t>
              </w:r>
            </w:ins>
            <w:del w:id="411" w:author="Huawei" w:date="2021-01-19T18:52:00Z">
              <w:r w:rsidRPr="00EC2952" w:rsidDel="00F01C4E">
                <w:delText>4RB</w:delText>
              </w:r>
            </w:del>
            <w:r w:rsidRPr="00EC2952">
              <w:t>_Left</w:t>
            </w:r>
            <w:proofErr w:type="spellEnd"/>
            <w:r w:rsidRPr="00EC2952">
              <w:t xml:space="preserve"> for PC2, PC3, PC4, use </w:t>
            </w:r>
            <w:proofErr w:type="spellStart"/>
            <w:r w:rsidRPr="00EC2952">
              <w:t>Inner_</w:t>
            </w:r>
            <w:ins w:id="412" w:author="Huawei" w:date="2021-01-19T18:52:00Z">
              <w:r w:rsidR="00F01C4E">
                <w:t>Partial</w:t>
              </w:r>
            </w:ins>
            <w:del w:id="413" w:author="Huawei" w:date="2021-01-19T18:52:00Z">
              <w:r w:rsidRPr="00EC2952" w:rsidDel="00F01C4E">
                <w:delText>4RB</w:delText>
              </w:r>
            </w:del>
            <w:r w:rsidRPr="00EC2952">
              <w:t>_Right</w:t>
            </w:r>
            <w:proofErr w:type="spellEnd"/>
            <w:r w:rsidRPr="00EC2952">
              <w:t xml:space="preserve"> for UL RB allocation. When the signalled DC carrier position is in Inner_</w:t>
            </w:r>
            <w:ins w:id="414" w:author="Huawei" w:date="2021-01-19T18:52:00Z">
              <w:r w:rsidR="00F01C4E">
                <w:t>Partial</w:t>
              </w:r>
            </w:ins>
            <w:del w:id="415" w:author="Huawei" w:date="2021-01-19T18:52:00Z">
              <w:r w:rsidRPr="00EC2952" w:rsidDel="00F01C4E">
                <w:delText>16RB</w:delText>
              </w:r>
            </w:del>
            <w:r w:rsidRPr="00EC2952">
              <w:t>_Left_Region2 for PC1, use Inner_</w:t>
            </w:r>
            <w:ins w:id="416" w:author="Huawei" w:date="2021-01-19T18:52:00Z">
              <w:r w:rsidR="00F01C4E">
                <w:t>Partial</w:t>
              </w:r>
            </w:ins>
            <w:del w:id="417" w:author="Huawei" w:date="2021-01-19T18:52:00Z">
              <w:r w:rsidRPr="00EC2952" w:rsidDel="00F01C4E">
                <w:delText>16RB</w:delText>
              </w:r>
            </w:del>
            <w:r w:rsidRPr="00EC2952">
              <w:t>_Right_Region2 for UL RB allocation.</w:t>
            </w:r>
          </w:p>
          <w:p w14:paraId="0883EE9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31847F5C" w14:textId="6A37A51A" w:rsidR="00470EEE" w:rsidRDefault="00470EEE" w:rsidP="00470EEE">
      <w:pPr>
        <w:rPr>
          <w:rFonts w:eastAsia="MS Mincho"/>
          <w:lang w:eastAsia="ja-JP"/>
        </w:rPr>
      </w:pPr>
    </w:p>
    <w:p w14:paraId="73C5CE7A" w14:textId="3B818D34" w:rsidR="00D94949" w:rsidRPr="00D94949" w:rsidRDefault="00D94949" w:rsidP="00470EEE">
      <w:pPr>
        <w:rPr>
          <w:rFonts w:eastAsia="MS Mincho"/>
          <w:lang w:eastAsia="ja-JP"/>
        </w:rPr>
      </w:pPr>
      <w:r w:rsidRPr="00D94949">
        <w:rPr>
          <w:color w:val="FF0000"/>
        </w:rPr>
        <w:t>&lt;Unchanged Text Skipped&gt;</w:t>
      </w:r>
    </w:p>
    <w:p w14:paraId="4316A7D7" w14:textId="77777777" w:rsidR="00470EEE" w:rsidRPr="00EC2952" w:rsidRDefault="00470EEE" w:rsidP="00470EEE">
      <w:pPr>
        <w:pStyle w:val="5"/>
      </w:pPr>
      <w:bookmarkStart w:id="418" w:name="_Toc21026596"/>
      <w:bookmarkStart w:id="419" w:name="_Toc27743840"/>
      <w:bookmarkStart w:id="420" w:name="_Toc36197013"/>
      <w:bookmarkStart w:id="421" w:name="_Toc36197705"/>
      <w:bookmarkStart w:id="422" w:name="_Toc43898370"/>
      <w:bookmarkStart w:id="423" w:name="_Toc52550862"/>
      <w:bookmarkStart w:id="424" w:name="_Toc58952577"/>
      <w:r w:rsidRPr="00EC2952">
        <w:t>6.4A.</w:t>
      </w:r>
      <w:r w:rsidRPr="00EC2952">
        <w:rPr>
          <w:lang w:eastAsia="zh-TW"/>
        </w:rPr>
        <w:t>2</w:t>
      </w:r>
      <w:r w:rsidRPr="00EC2952">
        <w:t>.</w:t>
      </w:r>
      <w:r w:rsidRPr="00EC2952">
        <w:rPr>
          <w:lang w:eastAsia="zh-TW"/>
        </w:rPr>
        <w:t>2.2</w:t>
      </w:r>
      <w:r w:rsidRPr="00EC2952">
        <w:tab/>
      </w:r>
      <w:r w:rsidRPr="00EC2952">
        <w:rPr>
          <w:lang w:eastAsia="zh-TW"/>
        </w:rPr>
        <w:t>Carrier leakage</w:t>
      </w:r>
      <w:r w:rsidRPr="00EC2952">
        <w:t xml:space="preserve"> for CA (</w:t>
      </w:r>
      <w:r w:rsidRPr="00EC2952">
        <w:rPr>
          <w:lang w:eastAsia="zh-TW"/>
        </w:rPr>
        <w:t>3</w:t>
      </w:r>
      <w:r w:rsidRPr="00EC2952">
        <w:t>UL CA)</w:t>
      </w:r>
      <w:bookmarkEnd w:id="418"/>
      <w:bookmarkEnd w:id="419"/>
      <w:bookmarkEnd w:id="420"/>
      <w:bookmarkEnd w:id="421"/>
      <w:bookmarkEnd w:id="422"/>
      <w:bookmarkEnd w:id="423"/>
      <w:bookmarkEnd w:id="424"/>
    </w:p>
    <w:p w14:paraId="0535E50B" w14:textId="77777777" w:rsidR="00D94949" w:rsidRPr="00D94949" w:rsidRDefault="00D94949" w:rsidP="00D94949">
      <w:pPr>
        <w:rPr>
          <w:rFonts w:eastAsia="MS Mincho"/>
          <w:lang w:eastAsia="ja-JP"/>
        </w:rPr>
      </w:pPr>
      <w:r w:rsidRPr="00D94949">
        <w:rPr>
          <w:color w:val="FF0000"/>
        </w:rPr>
        <w:t>&lt;Unchanged Text Skipped&gt;</w:t>
      </w:r>
    </w:p>
    <w:p w14:paraId="2CCDD039"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w:t>
      </w:r>
      <w:r w:rsidRPr="00EC2952">
        <w:tab/>
        <w:t>Test description</w:t>
      </w:r>
    </w:p>
    <w:p w14:paraId="6EB9EEB3"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2.2</w:t>
      </w:r>
      <w:r w:rsidRPr="00EC2952">
        <w:t>.4.1</w:t>
      </w:r>
      <w:r w:rsidRPr="00EC2952">
        <w:tab/>
        <w:t>Initial condition</w:t>
      </w:r>
    </w:p>
    <w:p w14:paraId="6E073A9E"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2660A753"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64FFF297"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2.</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53"/>
        <w:gridCol w:w="969"/>
        <w:gridCol w:w="844"/>
        <w:gridCol w:w="844"/>
        <w:gridCol w:w="1415"/>
        <w:gridCol w:w="3248"/>
      </w:tblGrid>
      <w:tr w:rsidR="00470EEE" w:rsidRPr="00EC2952" w14:paraId="116031C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A0A8A15" w14:textId="77777777" w:rsidR="00470EEE" w:rsidRPr="00EC2952" w:rsidRDefault="00470EEE" w:rsidP="00AE45CC">
            <w:pPr>
              <w:pStyle w:val="TAH"/>
            </w:pPr>
            <w:r w:rsidRPr="00EC2952">
              <w:t>Default Conditions</w:t>
            </w:r>
          </w:p>
        </w:tc>
      </w:tr>
      <w:tr w:rsidR="00470EEE" w:rsidRPr="00EC2952" w14:paraId="4C17EF26"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2636E1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2B829842" w14:textId="77777777" w:rsidR="00470EEE" w:rsidRPr="00EC2952" w:rsidRDefault="00470EEE" w:rsidP="00AE45CC">
            <w:pPr>
              <w:pStyle w:val="TAL"/>
            </w:pPr>
            <w:r w:rsidRPr="00EC2952">
              <w:t>Normal</w:t>
            </w:r>
          </w:p>
        </w:tc>
      </w:tr>
      <w:tr w:rsidR="00470EEE" w:rsidRPr="00EC2952" w14:paraId="4C6B6EA3"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D3E501B"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w:t>
            </w:r>
          </w:p>
        </w:tc>
        <w:tc>
          <w:tcPr>
            <w:tcW w:w="3793" w:type="dxa"/>
            <w:gridSpan w:val="3"/>
            <w:tcBorders>
              <w:top w:val="single" w:sz="4" w:space="0" w:color="auto"/>
              <w:left w:val="single" w:sz="4" w:space="0" w:color="auto"/>
              <w:bottom w:val="single" w:sz="4" w:space="0" w:color="auto"/>
              <w:right w:val="single" w:sz="4" w:space="0" w:color="auto"/>
            </w:tcBorders>
            <w:hideMark/>
          </w:tcPr>
          <w:p w14:paraId="6A940AB3" w14:textId="77777777" w:rsidR="00470EEE" w:rsidRPr="00EC2952" w:rsidRDefault="00470EEE" w:rsidP="00AE45CC">
            <w:pPr>
              <w:pStyle w:val="TAL"/>
            </w:pPr>
            <w:r w:rsidRPr="00EC2952">
              <w:rPr>
                <w:color w:val="000000"/>
              </w:rPr>
              <w:t>Low and High range</w:t>
            </w:r>
          </w:p>
        </w:tc>
      </w:tr>
      <w:tr w:rsidR="00470EEE" w:rsidRPr="00EC2952" w14:paraId="09420BEA"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5080357C"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6190C0D1" w14:textId="77777777" w:rsidR="00470EEE" w:rsidRPr="00EC2952" w:rsidRDefault="00470EEE" w:rsidP="00AE45CC">
            <w:pPr>
              <w:pStyle w:val="TAL"/>
            </w:pPr>
            <w:r w:rsidRPr="00EC2952">
              <w:rPr>
                <w:lang w:eastAsia="zh-TW"/>
              </w:rPr>
              <w:t>Lowest aggregated BW</w:t>
            </w:r>
          </w:p>
        </w:tc>
      </w:tr>
      <w:tr w:rsidR="00470EEE" w:rsidRPr="00EC2952" w14:paraId="0E165D6B"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45CFB865"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4CE1D0DC" w14:textId="77777777" w:rsidR="00470EEE" w:rsidRPr="00EC2952" w:rsidRDefault="00470EEE" w:rsidP="00AE45CC">
            <w:pPr>
              <w:pStyle w:val="TAL"/>
            </w:pPr>
            <w:r w:rsidRPr="00EC2952">
              <w:t>Lowest</w:t>
            </w:r>
          </w:p>
        </w:tc>
      </w:tr>
      <w:tr w:rsidR="00470EEE" w:rsidRPr="00EC2952" w14:paraId="2F1D48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B0A8F04" w14:textId="77777777" w:rsidR="00470EEE" w:rsidRPr="00EC2952" w:rsidRDefault="00470EEE" w:rsidP="00AE45CC">
            <w:pPr>
              <w:pStyle w:val="TAH"/>
            </w:pPr>
            <w:r w:rsidRPr="00EC2952">
              <w:t>Test Parameters</w:t>
            </w:r>
          </w:p>
        </w:tc>
      </w:tr>
      <w:tr w:rsidR="00470EEE" w:rsidRPr="00EC2952" w14:paraId="070C7B55"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16C50A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035EC88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63E81F5" w14:textId="77777777" w:rsidR="00470EEE" w:rsidRPr="00EC2952" w:rsidRDefault="00470EEE" w:rsidP="00AE45CC">
            <w:pPr>
              <w:pStyle w:val="TAH"/>
            </w:pPr>
            <w:r w:rsidRPr="00EC2952">
              <w:t>Uplink Configuration</w:t>
            </w:r>
          </w:p>
        </w:tc>
      </w:tr>
      <w:tr w:rsidR="00F01C4E" w:rsidRPr="00EC2952" w14:paraId="2F836088"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04E431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4159B7CA"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29EC8552"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C35275"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6D3F5121"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31185E4B" w14:textId="77777777" w:rsidR="00470EEE" w:rsidRPr="00EC2952" w:rsidRDefault="00470EEE" w:rsidP="00AE45CC">
            <w:pPr>
              <w:pStyle w:val="TAH"/>
              <w:rPr>
                <w:rFonts w:eastAsia="Malgun Gothic"/>
              </w:rPr>
            </w:pPr>
            <w:r w:rsidRPr="00EC2952">
              <w:t>RB allocation</w:t>
            </w:r>
          </w:p>
          <w:p w14:paraId="0EE62E1A"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F01C4E" w:rsidRPr="00EC2952" w14:paraId="022219B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5E1B0703"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4DE8F47A"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7CF7C5DB"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86E651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4E28C0A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C73A156" w14:textId="7F138570" w:rsidR="00470EEE" w:rsidRPr="00EC2952" w:rsidRDefault="00470EEE" w:rsidP="00AE45CC">
            <w:pPr>
              <w:pStyle w:val="TAC"/>
            </w:pPr>
            <w:r w:rsidRPr="00EC2952">
              <w:t xml:space="preserve"> </w:t>
            </w:r>
            <w:proofErr w:type="spellStart"/>
            <w:r w:rsidRPr="00EC2952">
              <w:t>Inner_</w:t>
            </w:r>
            <w:ins w:id="425" w:author="Huawei" w:date="2021-01-19T18:52:00Z">
              <w:r w:rsidR="00F01C4E">
                <w:t>Partial</w:t>
              </w:r>
            </w:ins>
            <w:del w:id="426" w:author="Huawei" w:date="2021-01-19T18:52:00Z">
              <w:r w:rsidRPr="00EC2952" w:rsidDel="00F01C4E">
                <w:delText>4RB</w:delText>
              </w:r>
            </w:del>
            <w:r w:rsidRPr="00EC2952">
              <w:t>_Left</w:t>
            </w:r>
            <w:proofErr w:type="spellEnd"/>
            <w:r w:rsidRPr="00EC2952">
              <w:t xml:space="preserve"> for PC2, PC3, PC4</w:t>
            </w:r>
          </w:p>
          <w:p w14:paraId="4B010B7A" w14:textId="323EE486" w:rsidR="00470EEE" w:rsidRPr="00EC2952" w:rsidRDefault="00470EEE" w:rsidP="00AE45CC">
            <w:pPr>
              <w:pStyle w:val="TAC"/>
            </w:pPr>
            <w:r w:rsidRPr="00EC2952">
              <w:t>Inner_</w:t>
            </w:r>
            <w:ins w:id="427" w:author="Huawei" w:date="2021-01-19T18:53:00Z">
              <w:r w:rsidR="00F01C4E">
                <w:t>Partial</w:t>
              </w:r>
            </w:ins>
            <w:del w:id="428" w:author="Huawei" w:date="2021-01-19T18:53:00Z">
              <w:r w:rsidRPr="00EC2952" w:rsidDel="00F01C4E">
                <w:delText>1</w:delText>
              </w:r>
            </w:del>
            <w:del w:id="429" w:author="Huawei" w:date="2021-01-19T18:52:00Z">
              <w:r w:rsidRPr="00EC2952" w:rsidDel="00F01C4E">
                <w:delText>6RB</w:delText>
              </w:r>
            </w:del>
            <w:r w:rsidRPr="00EC2952">
              <w:t>_Left_Region2 for PC1</w:t>
            </w:r>
          </w:p>
        </w:tc>
      </w:tr>
      <w:tr w:rsidR="00F01C4E" w:rsidRPr="00EC2952" w14:paraId="26EBCB09" w14:textId="77777777" w:rsidTr="00AE45CC">
        <w:trPr>
          <w:jc w:val="center"/>
        </w:trPr>
        <w:tc>
          <w:tcPr>
            <w:tcW w:w="0" w:type="auto"/>
            <w:vMerge/>
            <w:tcBorders>
              <w:left w:val="single" w:sz="4" w:space="0" w:color="auto"/>
              <w:right w:val="single" w:sz="4" w:space="0" w:color="auto"/>
            </w:tcBorders>
            <w:vAlign w:val="center"/>
            <w:hideMark/>
          </w:tcPr>
          <w:p w14:paraId="7142605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1A77E7E5"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507FC69" w14:textId="77777777" w:rsidR="00470EEE" w:rsidRPr="00EC2952" w:rsidRDefault="00470EEE" w:rsidP="00AE45CC">
            <w:pPr>
              <w:pStyle w:val="TAC"/>
              <w:rPr>
                <w:rFonts w:eastAsia="PMingLiU"/>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1E6AEEC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84A8D" w14:textId="77777777" w:rsidR="00470EEE" w:rsidRPr="00EC2952" w:rsidRDefault="00470EEE" w:rsidP="00AE45CC">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6130C469" w14:textId="77777777" w:rsidR="00470EEE" w:rsidRPr="00EC2952" w:rsidRDefault="00470EEE" w:rsidP="00AE45CC">
            <w:pPr>
              <w:pStyle w:val="TAC"/>
              <w:rPr>
                <w:rFonts w:eastAsia="Yu Mincho"/>
              </w:rPr>
            </w:pPr>
          </w:p>
        </w:tc>
      </w:tr>
      <w:tr w:rsidR="00F01C4E" w:rsidRPr="00EC2952" w14:paraId="4377F80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ED8D8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FF2FA34"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775705C"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F64609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48DAABF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8050405" w14:textId="77777777" w:rsidR="00470EEE" w:rsidRPr="00EC2952" w:rsidRDefault="00470EEE" w:rsidP="00AE45CC">
            <w:pPr>
              <w:pStyle w:val="TAC"/>
            </w:pPr>
          </w:p>
        </w:tc>
      </w:tr>
      <w:tr w:rsidR="00470EEE" w:rsidRPr="00EC2952" w14:paraId="41C65AE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C71FD13"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6C06C360"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5A82354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42EB4A" w14:textId="7D81734F"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ins w:id="430" w:author="Huawei" w:date="2021-01-19T18:53:00Z">
              <w:r w:rsidR="00F01C4E">
                <w:t>Partial</w:t>
              </w:r>
            </w:ins>
            <w:del w:id="431" w:author="Huawei" w:date="2021-01-19T18:53:00Z">
              <w:r w:rsidRPr="00EC2952" w:rsidDel="00F01C4E">
                <w:delText>4RB</w:delText>
              </w:r>
            </w:del>
            <w:r w:rsidRPr="00EC2952">
              <w:t>_Left</w:t>
            </w:r>
            <w:proofErr w:type="spellEnd"/>
            <w:r w:rsidRPr="00EC2952">
              <w:t xml:space="preserve"> for PC2, PC3, PC4, use </w:t>
            </w:r>
            <w:proofErr w:type="spellStart"/>
            <w:r w:rsidRPr="00EC2952">
              <w:t>Inner_</w:t>
            </w:r>
            <w:del w:id="432" w:author="Huawei" w:date="2021-01-19T18:53:00Z">
              <w:r w:rsidRPr="00EC2952" w:rsidDel="00F01C4E">
                <w:delText>4RB</w:delText>
              </w:r>
            </w:del>
            <w:ins w:id="433" w:author="Huawei" w:date="2021-01-19T18:53:00Z">
              <w:r w:rsidR="00F01C4E">
                <w:t>Partial</w:t>
              </w:r>
            </w:ins>
            <w:r w:rsidRPr="00EC2952">
              <w:t>_Right</w:t>
            </w:r>
            <w:proofErr w:type="spellEnd"/>
            <w:r w:rsidRPr="00EC2952">
              <w:t xml:space="preserve"> for UL RB allocation. When the signalled DC carrier position is in Inner_16RB_Left_Region2 for PC1, use Inner_16RB_Right_Region2 for UL RB allocation.</w:t>
            </w:r>
          </w:p>
          <w:p w14:paraId="32495172"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719A3D9C" w14:textId="77777777" w:rsidR="00470EEE" w:rsidRDefault="00470EEE" w:rsidP="00470EEE">
      <w:pPr>
        <w:rPr>
          <w:rFonts w:eastAsia="PMingLiU"/>
          <w:lang w:eastAsia="zh-TW"/>
        </w:rPr>
      </w:pPr>
    </w:p>
    <w:p w14:paraId="12B94CF2" w14:textId="77777777" w:rsidR="00D94949" w:rsidRPr="00D94949" w:rsidRDefault="00D94949" w:rsidP="00D94949">
      <w:pPr>
        <w:rPr>
          <w:rFonts w:eastAsia="MS Mincho"/>
          <w:lang w:eastAsia="ja-JP"/>
        </w:rPr>
      </w:pPr>
      <w:r w:rsidRPr="00D94949">
        <w:rPr>
          <w:color w:val="FF0000"/>
        </w:rPr>
        <w:t>&lt;Unchanged Text Skipped&gt;</w:t>
      </w:r>
    </w:p>
    <w:p w14:paraId="06537940" w14:textId="69C9ACF0" w:rsidR="00470EEE" w:rsidRPr="00EC2952" w:rsidRDefault="00470EEE" w:rsidP="00470EEE">
      <w:pPr>
        <w:tabs>
          <w:tab w:val="left" w:pos="3450"/>
        </w:tabs>
        <w:rPr>
          <w:lang w:eastAsia="ja-JP"/>
        </w:rPr>
      </w:pPr>
    </w:p>
    <w:p w14:paraId="4B5F3802" w14:textId="77777777" w:rsidR="00470EEE" w:rsidRPr="00EC2952" w:rsidRDefault="00470EEE" w:rsidP="00470EEE">
      <w:pPr>
        <w:pStyle w:val="5"/>
      </w:pPr>
      <w:bookmarkStart w:id="434" w:name="_Toc21026597"/>
      <w:bookmarkStart w:id="435" w:name="_Toc27743841"/>
      <w:bookmarkStart w:id="436" w:name="_Toc36197014"/>
      <w:bookmarkStart w:id="437" w:name="_Toc36197706"/>
      <w:bookmarkStart w:id="438" w:name="_Toc43898371"/>
      <w:bookmarkStart w:id="439" w:name="_Toc52550863"/>
      <w:bookmarkStart w:id="440" w:name="_Toc58952578"/>
      <w:r w:rsidRPr="00EC2952">
        <w:t>6.4A.</w:t>
      </w:r>
      <w:r w:rsidRPr="00EC2952">
        <w:rPr>
          <w:lang w:eastAsia="zh-TW"/>
        </w:rPr>
        <w:t>2</w:t>
      </w:r>
      <w:r w:rsidRPr="00EC2952">
        <w:t>.</w:t>
      </w:r>
      <w:r w:rsidRPr="00EC2952">
        <w:rPr>
          <w:lang w:eastAsia="zh-TW"/>
        </w:rPr>
        <w:t>2.3</w:t>
      </w:r>
      <w:r w:rsidRPr="00EC2952">
        <w:tab/>
      </w:r>
      <w:r w:rsidRPr="00EC2952">
        <w:rPr>
          <w:lang w:eastAsia="zh-TW"/>
        </w:rPr>
        <w:t>Carrier leakage</w:t>
      </w:r>
      <w:r w:rsidRPr="00EC2952">
        <w:t xml:space="preserve"> for CA (</w:t>
      </w:r>
      <w:r w:rsidRPr="00EC2952">
        <w:rPr>
          <w:lang w:eastAsia="zh-TW"/>
        </w:rPr>
        <w:t>4</w:t>
      </w:r>
      <w:r w:rsidRPr="00EC2952">
        <w:t>UL CA)</w:t>
      </w:r>
      <w:bookmarkEnd w:id="434"/>
      <w:bookmarkEnd w:id="435"/>
      <w:bookmarkEnd w:id="436"/>
      <w:bookmarkEnd w:id="437"/>
      <w:bookmarkEnd w:id="438"/>
      <w:bookmarkEnd w:id="439"/>
      <w:bookmarkEnd w:id="440"/>
    </w:p>
    <w:p w14:paraId="0651271C" w14:textId="77777777" w:rsidR="00D94949" w:rsidRPr="00D94949" w:rsidRDefault="00D94949" w:rsidP="00D94949">
      <w:pPr>
        <w:rPr>
          <w:rFonts w:eastAsia="MS Mincho"/>
          <w:lang w:eastAsia="ja-JP"/>
        </w:rPr>
      </w:pPr>
      <w:r w:rsidRPr="00D94949">
        <w:rPr>
          <w:color w:val="FF0000"/>
        </w:rPr>
        <w:t>&lt;Unchanged Text Skipped&gt;</w:t>
      </w:r>
    </w:p>
    <w:p w14:paraId="09E8753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w:t>
      </w:r>
      <w:r w:rsidRPr="00EC2952">
        <w:tab/>
        <w:t>Test description</w:t>
      </w:r>
    </w:p>
    <w:p w14:paraId="35E686CB"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2.3</w:t>
      </w:r>
      <w:r w:rsidRPr="00EC2952">
        <w:t>.4.1</w:t>
      </w:r>
      <w:r w:rsidRPr="00EC2952">
        <w:tab/>
        <w:t>Initial condition</w:t>
      </w:r>
    </w:p>
    <w:p w14:paraId="67CDE738"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12C4880"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2.1</w:t>
      </w:r>
      <w:r w:rsidRPr="00EC2952">
        <w:rPr>
          <w:lang w:eastAsia="ja-JP"/>
        </w:rPr>
        <w:t>.4.1-1. The details of the uplink reference measurement channels (RMCs) are specified in Annexes A.2. Configurations of PDSCH and PDCCH before measurement are specified in Annex C.2.</w:t>
      </w:r>
    </w:p>
    <w:p w14:paraId="7AE64BAF"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3.</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1546"/>
        <w:gridCol w:w="967"/>
        <w:gridCol w:w="845"/>
        <w:gridCol w:w="845"/>
        <w:gridCol w:w="1416"/>
        <w:gridCol w:w="3255"/>
      </w:tblGrid>
      <w:tr w:rsidR="00470EEE" w:rsidRPr="00EC2952" w14:paraId="448EB65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FF27C12" w14:textId="77777777" w:rsidR="00470EEE" w:rsidRPr="00EC2952" w:rsidRDefault="00470EEE" w:rsidP="00AE45CC">
            <w:pPr>
              <w:pStyle w:val="TAH"/>
            </w:pPr>
            <w:r w:rsidRPr="00EC2952">
              <w:t>Default Conditions</w:t>
            </w:r>
          </w:p>
        </w:tc>
      </w:tr>
      <w:tr w:rsidR="00470EEE" w:rsidRPr="00EC2952" w14:paraId="4D78B87E"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1F65F42"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3793" w:type="dxa"/>
            <w:gridSpan w:val="3"/>
            <w:tcBorders>
              <w:top w:val="single" w:sz="4" w:space="0" w:color="auto"/>
              <w:left w:val="single" w:sz="4" w:space="0" w:color="auto"/>
              <w:bottom w:val="single" w:sz="4" w:space="0" w:color="auto"/>
              <w:right w:val="single" w:sz="4" w:space="0" w:color="auto"/>
            </w:tcBorders>
            <w:hideMark/>
          </w:tcPr>
          <w:p w14:paraId="53B1222B" w14:textId="77777777" w:rsidR="00470EEE" w:rsidRPr="00EC2952" w:rsidRDefault="00470EEE" w:rsidP="00AE45CC">
            <w:pPr>
              <w:pStyle w:val="TAL"/>
            </w:pPr>
            <w:r w:rsidRPr="00EC2952">
              <w:t>Normal</w:t>
            </w:r>
          </w:p>
        </w:tc>
      </w:tr>
      <w:tr w:rsidR="00470EEE" w:rsidRPr="00EC2952" w14:paraId="48C63A68"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B4A90B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 are mapped onto physical frequencies according to Table 6.1-2</w:t>
            </w:r>
          </w:p>
        </w:tc>
        <w:tc>
          <w:tcPr>
            <w:tcW w:w="3793" w:type="dxa"/>
            <w:gridSpan w:val="3"/>
            <w:tcBorders>
              <w:top w:val="single" w:sz="4" w:space="0" w:color="auto"/>
              <w:left w:val="single" w:sz="4" w:space="0" w:color="auto"/>
              <w:bottom w:val="single" w:sz="4" w:space="0" w:color="auto"/>
              <w:right w:val="single" w:sz="4" w:space="0" w:color="auto"/>
            </w:tcBorders>
            <w:hideMark/>
          </w:tcPr>
          <w:p w14:paraId="669DA4C0" w14:textId="77777777" w:rsidR="00470EEE" w:rsidRPr="00EC2952" w:rsidRDefault="00470EEE" w:rsidP="00AE45CC">
            <w:pPr>
              <w:pStyle w:val="TAL"/>
            </w:pPr>
            <w:r w:rsidRPr="00EC2952">
              <w:rPr>
                <w:color w:val="000000"/>
              </w:rPr>
              <w:t>Low and High range</w:t>
            </w:r>
          </w:p>
        </w:tc>
      </w:tr>
      <w:tr w:rsidR="00470EEE" w:rsidRPr="00EC2952" w14:paraId="5FEFB800"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7BB8DC1"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14:paraId="713A2D7B" w14:textId="77777777" w:rsidR="00470EEE" w:rsidRPr="00EC2952" w:rsidRDefault="00470EEE" w:rsidP="00AE45CC">
            <w:pPr>
              <w:pStyle w:val="TAL"/>
            </w:pPr>
            <w:r w:rsidRPr="00EC2952">
              <w:rPr>
                <w:lang w:eastAsia="zh-TW"/>
              </w:rPr>
              <w:t>Lowest aggregated BW</w:t>
            </w:r>
          </w:p>
        </w:tc>
      </w:tr>
      <w:tr w:rsidR="00470EEE" w:rsidRPr="00EC2952" w14:paraId="213279F1" w14:textId="77777777" w:rsidTr="00AE45CC">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0A72BCA2" w14:textId="77777777" w:rsidR="00470EEE" w:rsidRPr="00EC2952" w:rsidRDefault="00470EEE" w:rsidP="00AE45CC">
            <w:pPr>
              <w:pStyle w:val="TAL"/>
            </w:pPr>
            <w:r w:rsidRPr="00EC2952">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14:paraId="6EBB4427" w14:textId="77777777" w:rsidR="00470EEE" w:rsidRPr="00EC2952" w:rsidRDefault="00470EEE" w:rsidP="00AE45CC">
            <w:pPr>
              <w:pStyle w:val="TAL"/>
            </w:pPr>
            <w:r w:rsidRPr="00EC2952">
              <w:t>Lowest</w:t>
            </w:r>
          </w:p>
        </w:tc>
      </w:tr>
      <w:tr w:rsidR="00470EEE" w:rsidRPr="00EC2952" w14:paraId="5661053B"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7CCA13" w14:textId="77777777" w:rsidR="00470EEE" w:rsidRPr="00EC2952" w:rsidRDefault="00470EEE" w:rsidP="00AE45CC">
            <w:pPr>
              <w:pStyle w:val="TAH"/>
            </w:pPr>
            <w:r w:rsidRPr="00EC2952">
              <w:t>Test Parameters</w:t>
            </w:r>
          </w:p>
        </w:tc>
      </w:tr>
      <w:tr w:rsidR="00470EEE" w:rsidRPr="00EC2952" w14:paraId="1FA08A6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28977"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9307CA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42C3957" w14:textId="77777777" w:rsidR="00470EEE" w:rsidRPr="00EC2952" w:rsidRDefault="00470EEE" w:rsidP="00AE45CC">
            <w:pPr>
              <w:pStyle w:val="TAH"/>
            </w:pPr>
            <w:r w:rsidRPr="00EC2952">
              <w:t>Uplink Configuration</w:t>
            </w:r>
          </w:p>
        </w:tc>
      </w:tr>
      <w:tr w:rsidR="00470EEE" w:rsidRPr="00EC2952" w14:paraId="0475FBFF"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6CEB9744"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5170ED4"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0A0B010"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2F8F0F82"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E52C2D3"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808DA66" w14:textId="77777777" w:rsidR="00470EEE" w:rsidRPr="00EC2952" w:rsidRDefault="00470EEE" w:rsidP="00AE45CC">
            <w:pPr>
              <w:pStyle w:val="TAH"/>
              <w:rPr>
                <w:rFonts w:eastAsia="Malgun Gothic"/>
              </w:rPr>
            </w:pPr>
            <w:r w:rsidRPr="00EC2952">
              <w:t>RB allocation</w:t>
            </w:r>
          </w:p>
          <w:p w14:paraId="36AF7706"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6B1F5D4F" w14:textId="77777777" w:rsidTr="00AE45CC">
        <w:trPr>
          <w:jc w:val="center"/>
        </w:trPr>
        <w:tc>
          <w:tcPr>
            <w:tcW w:w="0" w:type="auto"/>
            <w:vMerge w:val="restart"/>
            <w:tcBorders>
              <w:top w:val="single" w:sz="4" w:space="0" w:color="auto"/>
              <w:left w:val="single" w:sz="4" w:space="0" w:color="auto"/>
              <w:right w:val="single" w:sz="4" w:space="0" w:color="auto"/>
            </w:tcBorders>
            <w:vAlign w:val="center"/>
            <w:hideMark/>
          </w:tcPr>
          <w:p w14:paraId="3D511ECF"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C17B560"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64961D55"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6DF030A6"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32874A4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B39C7A3" w14:textId="0B418727" w:rsidR="00470EEE" w:rsidRPr="00EC2952" w:rsidRDefault="00470EEE" w:rsidP="00AE45CC">
            <w:pPr>
              <w:pStyle w:val="TAC"/>
            </w:pPr>
            <w:r w:rsidRPr="00EC2952">
              <w:t xml:space="preserve"> </w:t>
            </w:r>
            <w:proofErr w:type="spellStart"/>
            <w:r w:rsidRPr="00EC2952">
              <w:t>Inner_</w:t>
            </w:r>
            <w:del w:id="441" w:author="Huawei" w:date="2021-01-19T18:53:00Z">
              <w:r w:rsidRPr="00EC2952" w:rsidDel="00F01C4E">
                <w:delText>4RB</w:delText>
              </w:r>
            </w:del>
            <w:ins w:id="442" w:author="Huawei" w:date="2021-01-19T18:53:00Z">
              <w:r w:rsidR="00F01C4E">
                <w:t>Partial</w:t>
              </w:r>
            </w:ins>
            <w:r w:rsidRPr="00EC2952">
              <w:t>_Left</w:t>
            </w:r>
            <w:proofErr w:type="spellEnd"/>
            <w:r w:rsidRPr="00EC2952">
              <w:t xml:space="preserve"> for PC2, PC3, PC4</w:t>
            </w:r>
          </w:p>
          <w:p w14:paraId="42AC6805" w14:textId="2B6FA778" w:rsidR="00470EEE" w:rsidRPr="00EC2952" w:rsidRDefault="00470EEE" w:rsidP="00AE45CC">
            <w:pPr>
              <w:pStyle w:val="TAC"/>
            </w:pPr>
            <w:r w:rsidRPr="00EC2952">
              <w:t>Inner_</w:t>
            </w:r>
            <w:del w:id="443" w:author="Huawei" w:date="2021-01-19T18:54:00Z">
              <w:r w:rsidRPr="00EC2952" w:rsidDel="00184514">
                <w:delText>16RB</w:delText>
              </w:r>
            </w:del>
            <w:ins w:id="444" w:author="Huawei" w:date="2021-01-19T18:54:00Z">
              <w:r w:rsidR="00184514">
                <w:t>Partial</w:t>
              </w:r>
            </w:ins>
            <w:r w:rsidRPr="00EC2952">
              <w:t>_Left_Region2 for PC1</w:t>
            </w:r>
          </w:p>
        </w:tc>
      </w:tr>
      <w:tr w:rsidR="00470EEE" w:rsidRPr="00EC2952" w14:paraId="0D18DAA7" w14:textId="77777777" w:rsidTr="00AE45CC">
        <w:trPr>
          <w:jc w:val="center"/>
        </w:trPr>
        <w:tc>
          <w:tcPr>
            <w:tcW w:w="0" w:type="auto"/>
            <w:vMerge/>
            <w:tcBorders>
              <w:left w:val="single" w:sz="4" w:space="0" w:color="auto"/>
              <w:right w:val="single" w:sz="4" w:space="0" w:color="auto"/>
            </w:tcBorders>
            <w:vAlign w:val="center"/>
            <w:hideMark/>
          </w:tcPr>
          <w:p w14:paraId="2D4B833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4F5441F"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043382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7DCCD57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2594F7"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AD088B1" w14:textId="77777777" w:rsidR="00470EEE" w:rsidRPr="00EC2952" w:rsidRDefault="00470EEE" w:rsidP="00AE45CC">
            <w:pPr>
              <w:pStyle w:val="TAC"/>
              <w:rPr>
                <w:rFonts w:eastAsia="Yu Mincho"/>
              </w:rPr>
            </w:pPr>
          </w:p>
        </w:tc>
      </w:tr>
      <w:tr w:rsidR="00470EEE" w:rsidRPr="00EC2952" w14:paraId="54DB8C5D" w14:textId="77777777" w:rsidTr="00AE45CC">
        <w:trPr>
          <w:jc w:val="center"/>
        </w:trPr>
        <w:tc>
          <w:tcPr>
            <w:tcW w:w="0" w:type="auto"/>
            <w:vMerge/>
            <w:tcBorders>
              <w:left w:val="single" w:sz="4" w:space="0" w:color="auto"/>
              <w:right w:val="single" w:sz="4" w:space="0" w:color="auto"/>
            </w:tcBorders>
            <w:vAlign w:val="center"/>
          </w:tcPr>
          <w:p w14:paraId="0D88DEC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6D87022"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4852A663"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5C5FC3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76A3C39"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019539EB" w14:textId="77777777" w:rsidR="00470EEE" w:rsidRPr="00EC2952" w:rsidRDefault="00470EEE" w:rsidP="00AE45CC">
            <w:pPr>
              <w:pStyle w:val="TAC"/>
            </w:pPr>
          </w:p>
        </w:tc>
      </w:tr>
      <w:tr w:rsidR="00470EEE" w:rsidRPr="00EC2952" w14:paraId="4CFA9DE2"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A4BB22"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BABC326"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6A3A56"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14CAB3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550483F" w14:textId="77777777" w:rsidR="00470EEE" w:rsidRPr="00EC2952" w:rsidRDefault="00470EEE" w:rsidP="00AE45CC">
            <w:pPr>
              <w:pStyle w:val="TAC"/>
            </w:pPr>
            <w:r w:rsidRPr="00EC2952">
              <w:t>DFT-s-OFDM QPSK</w:t>
            </w:r>
          </w:p>
        </w:tc>
        <w:tc>
          <w:tcPr>
            <w:tcW w:w="0" w:type="auto"/>
            <w:tcBorders>
              <w:top w:val="single" w:sz="4" w:space="0" w:color="auto"/>
              <w:left w:val="single" w:sz="4" w:space="0" w:color="auto"/>
              <w:bottom w:val="single" w:sz="4" w:space="0" w:color="auto"/>
              <w:right w:val="single" w:sz="4" w:space="0" w:color="auto"/>
            </w:tcBorders>
          </w:tcPr>
          <w:p w14:paraId="53F083BC" w14:textId="77777777" w:rsidR="00470EEE" w:rsidRPr="00EC2952" w:rsidRDefault="00470EEE" w:rsidP="00AE45CC">
            <w:pPr>
              <w:pStyle w:val="TAC"/>
            </w:pPr>
          </w:p>
        </w:tc>
      </w:tr>
      <w:tr w:rsidR="00470EEE" w:rsidRPr="00EC2952" w14:paraId="25F7523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4587D818" w14:textId="77777777" w:rsidR="00470EEE" w:rsidRPr="00EC2952" w:rsidRDefault="00470EEE" w:rsidP="00AE45CC">
            <w:pPr>
              <w:pStyle w:val="TAC"/>
              <w:jc w:val="left"/>
              <w:rPr>
                <w:lang w:eastAsia="zh-TW"/>
              </w:rPr>
            </w:pPr>
            <w:r w:rsidRPr="00EC2952">
              <w:t>NOTE 1:</w:t>
            </w:r>
            <w:r w:rsidRPr="00EC2952">
              <w:tab/>
              <w:t>The specific configuration of each RF allocation is defined in Table 6.1-1 for PC2, PC3 and PC4 or Table 6.1-2 for PC1.</w:t>
            </w:r>
          </w:p>
          <w:p w14:paraId="0779E744"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6AA9C74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0E5016F7" w14:textId="2CB83BED"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445" w:author="Huawei" w:date="2021-01-19T18:53:00Z">
              <w:r w:rsidRPr="00EC2952" w:rsidDel="00184514">
                <w:delText>4RB</w:delText>
              </w:r>
            </w:del>
            <w:ins w:id="446" w:author="Huawei" w:date="2021-01-19T18:53:00Z">
              <w:r w:rsidR="00184514">
                <w:t>Partial</w:t>
              </w:r>
            </w:ins>
            <w:r w:rsidRPr="00EC2952">
              <w:t>_Left</w:t>
            </w:r>
            <w:proofErr w:type="spellEnd"/>
            <w:r w:rsidRPr="00EC2952">
              <w:t xml:space="preserve"> for PC2, PC3, PC4, use </w:t>
            </w:r>
            <w:proofErr w:type="spellStart"/>
            <w:r w:rsidRPr="00EC2952">
              <w:t>Inner_</w:t>
            </w:r>
            <w:del w:id="447" w:author="Huawei" w:date="2021-01-19T18:53:00Z">
              <w:r w:rsidRPr="00EC2952" w:rsidDel="00184514">
                <w:delText>4RB</w:delText>
              </w:r>
            </w:del>
            <w:ins w:id="448" w:author="Huawei" w:date="2021-01-19T18:53:00Z">
              <w:r w:rsidR="00184514">
                <w:t>Partial</w:t>
              </w:r>
            </w:ins>
            <w:r w:rsidRPr="00EC2952">
              <w:t>_Right</w:t>
            </w:r>
            <w:proofErr w:type="spellEnd"/>
            <w:r w:rsidRPr="00EC2952">
              <w:t xml:space="preserve"> for UL RB allocation. When the signalled DC carrier position is in Inner_</w:t>
            </w:r>
            <w:del w:id="449" w:author="Huawei" w:date="2021-01-19T18:54:00Z">
              <w:r w:rsidRPr="00EC2952" w:rsidDel="00184514">
                <w:delText>16RB</w:delText>
              </w:r>
            </w:del>
            <w:ins w:id="450" w:author="Huawei" w:date="2021-01-19T18:54:00Z">
              <w:r w:rsidR="00184514">
                <w:t>Partial</w:t>
              </w:r>
            </w:ins>
            <w:r w:rsidRPr="00EC2952">
              <w:t>_Left_Region2 for PC1, use Inner_</w:t>
            </w:r>
            <w:del w:id="451" w:author="Huawei" w:date="2021-01-19T18:54:00Z">
              <w:r w:rsidRPr="00EC2952" w:rsidDel="00184514">
                <w:delText>16RB</w:delText>
              </w:r>
            </w:del>
            <w:ins w:id="452" w:author="Huawei" w:date="2021-01-19T18:54:00Z">
              <w:r w:rsidR="00184514">
                <w:t>Partial</w:t>
              </w:r>
            </w:ins>
            <w:r w:rsidRPr="00EC2952">
              <w:t>_Right_Region2 for UL RB allocation.</w:t>
            </w:r>
          </w:p>
          <w:p w14:paraId="318DBF79"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TS38.508-1 [10].</w:t>
            </w:r>
          </w:p>
        </w:tc>
      </w:tr>
    </w:tbl>
    <w:p w14:paraId="1C199F83" w14:textId="77777777" w:rsidR="00470EEE" w:rsidRDefault="00470EEE" w:rsidP="00470EEE">
      <w:pPr>
        <w:rPr>
          <w:rFonts w:eastAsia="PMingLiU"/>
          <w:lang w:eastAsia="zh-TW"/>
        </w:rPr>
      </w:pPr>
    </w:p>
    <w:p w14:paraId="33F2CB9C" w14:textId="77777777" w:rsidR="00D94949" w:rsidRPr="00D94949" w:rsidRDefault="00D94949" w:rsidP="00D94949">
      <w:pPr>
        <w:rPr>
          <w:rFonts w:eastAsia="MS Mincho"/>
          <w:lang w:eastAsia="ja-JP"/>
        </w:rPr>
      </w:pPr>
      <w:r w:rsidRPr="00D94949">
        <w:rPr>
          <w:color w:val="FF0000"/>
        </w:rPr>
        <w:t>&lt;Unchanged Text Skipped&gt;</w:t>
      </w:r>
    </w:p>
    <w:p w14:paraId="2093585B" w14:textId="047A01E8" w:rsidR="00470EEE" w:rsidRPr="00EC2952" w:rsidRDefault="00470EEE" w:rsidP="00470EEE">
      <w:pPr>
        <w:tabs>
          <w:tab w:val="left" w:pos="3450"/>
        </w:tabs>
        <w:rPr>
          <w:lang w:eastAsia="ja-JP"/>
        </w:rPr>
      </w:pPr>
    </w:p>
    <w:p w14:paraId="4FB16D7B" w14:textId="77777777" w:rsidR="00470EEE" w:rsidRPr="00EC2952" w:rsidRDefault="00470EEE" w:rsidP="00470EEE">
      <w:pPr>
        <w:pStyle w:val="5"/>
      </w:pPr>
      <w:bookmarkStart w:id="453" w:name="_Toc43898372"/>
      <w:bookmarkStart w:id="454" w:name="_Toc52550864"/>
      <w:bookmarkStart w:id="455" w:name="_Toc58952579"/>
      <w:bookmarkStart w:id="456" w:name="_Toc21026598"/>
      <w:bookmarkStart w:id="457" w:name="_Toc27743842"/>
      <w:bookmarkStart w:id="458" w:name="_Toc36197015"/>
      <w:bookmarkStart w:id="459" w:name="_Toc36197707"/>
      <w:r w:rsidRPr="00EC2952">
        <w:t>6.4A.</w:t>
      </w:r>
      <w:r w:rsidRPr="00EC2952">
        <w:rPr>
          <w:lang w:eastAsia="zh-TW"/>
        </w:rPr>
        <w:t>2</w:t>
      </w:r>
      <w:r w:rsidRPr="00EC2952">
        <w:t>.</w:t>
      </w:r>
      <w:r w:rsidRPr="00EC2952">
        <w:rPr>
          <w:lang w:eastAsia="zh-TW"/>
        </w:rPr>
        <w:t>2.4</w:t>
      </w:r>
      <w:r w:rsidRPr="00EC2952">
        <w:tab/>
      </w:r>
      <w:r w:rsidRPr="00EC2952">
        <w:rPr>
          <w:lang w:eastAsia="zh-TW"/>
        </w:rPr>
        <w:t>Carrier leakage</w:t>
      </w:r>
      <w:r w:rsidRPr="00EC2952">
        <w:t xml:space="preserve"> for CA (</w:t>
      </w:r>
      <w:r w:rsidRPr="00EC2952">
        <w:rPr>
          <w:lang w:eastAsia="zh-TW"/>
        </w:rPr>
        <w:t>5</w:t>
      </w:r>
      <w:r w:rsidRPr="00EC2952">
        <w:t>UL CA)</w:t>
      </w:r>
      <w:bookmarkEnd w:id="453"/>
      <w:bookmarkEnd w:id="454"/>
      <w:bookmarkEnd w:id="455"/>
    </w:p>
    <w:p w14:paraId="5D5A7F7B" w14:textId="77777777" w:rsidR="00D94949" w:rsidRPr="00D94949" w:rsidRDefault="00D94949" w:rsidP="00D94949">
      <w:pPr>
        <w:rPr>
          <w:rFonts w:eastAsia="MS Mincho"/>
          <w:lang w:eastAsia="ja-JP"/>
        </w:rPr>
      </w:pPr>
      <w:r w:rsidRPr="00D94949">
        <w:rPr>
          <w:color w:val="FF0000"/>
        </w:rPr>
        <w:t>&lt;Unchanged Text Skipped&gt;</w:t>
      </w:r>
    </w:p>
    <w:p w14:paraId="5AAAEF67"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w:t>
      </w:r>
      <w:r w:rsidRPr="00EC2952">
        <w:tab/>
        <w:t>Test description</w:t>
      </w:r>
    </w:p>
    <w:p w14:paraId="6AAF1ECD"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2.4</w:t>
      </w:r>
      <w:r w:rsidRPr="00EC2952">
        <w:t>.4.1</w:t>
      </w:r>
      <w:r w:rsidRPr="00EC2952">
        <w:tab/>
        <w:t>Initial condition</w:t>
      </w:r>
    </w:p>
    <w:p w14:paraId="5B3D9D40"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5C686FA"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EC2952">
        <w:rPr>
          <w:lang w:eastAsia="zh-TW"/>
        </w:rPr>
        <w:t>4</w:t>
      </w:r>
      <w:r w:rsidRPr="00EC2952">
        <w:rPr>
          <w:lang w:eastAsia="ja-JP"/>
        </w:rPr>
        <w:t>A.2.</w:t>
      </w:r>
      <w:r w:rsidRPr="00EC2952">
        <w:rPr>
          <w:lang w:eastAsia="zh-TW"/>
        </w:rPr>
        <w:t>2.4</w:t>
      </w:r>
      <w:r w:rsidRPr="00EC2952">
        <w:rPr>
          <w:lang w:eastAsia="ja-JP"/>
        </w:rPr>
        <w:t>.4.1-1. The details of the uplink reference measurement channels (RMCs) are specified in Annexes A.2. Configurations of PDSCH and PDCCH before measurement are specified in Annex C.2.</w:t>
      </w:r>
    </w:p>
    <w:p w14:paraId="0C34FFC9" w14:textId="77777777" w:rsidR="00470EEE" w:rsidRPr="00EC2952" w:rsidRDefault="00470EEE" w:rsidP="00470EEE">
      <w:pPr>
        <w:pStyle w:val="TH"/>
      </w:pPr>
      <w:r w:rsidRPr="00EC2952">
        <w:lastRenderedPageBreak/>
        <w:t>Table 6.4A.</w:t>
      </w:r>
      <w:r w:rsidRPr="00EC2952">
        <w:rPr>
          <w:lang w:eastAsia="zh-TW"/>
        </w:rPr>
        <w:t>2</w:t>
      </w:r>
      <w:r w:rsidRPr="00EC2952">
        <w:t>.</w:t>
      </w:r>
      <w:r w:rsidRPr="00EC2952">
        <w:rPr>
          <w:lang w:eastAsia="zh-TW"/>
        </w:rPr>
        <w:t>2</w:t>
      </w:r>
      <w:r w:rsidRPr="00EC2952">
        <w:t>.</w:t>
      </w:r>
      <w:r w:rsidRPr="00EC2952">
        <w:rPr>
          <w:lang w:eastAsia="zh-TW"/>
        </w:rPr>
        <w:t>4.</w:t>
      </w:r>
      <w:r w:rsidRPr="00EC2952">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484"/>
        <w:gridCol w:w="934"/>
        <w:gridCol w:w="862"/>
        <w:gridCol w:w="862"/>
        <w:gridCol w:w="1444"/>
        <w:gridCol w:w="3310"/>
      </w:tblGrid>
      <w:tr w:rsidR="00470EEE" w:rsidRPr="00EC2952" w14:paraId="4EAA78E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8458920" w14:textId="77777777" w:rsidR="00470EEE" w:rsidRPr="00EC2952" w:rsidRDefault="00470EEE" w:rsidP="00AE45CC">
            <w:pPr>
              <w:pStyle w:val="TAH"/>
            </w:pPr>
            <w:r w:rsidRPr="00EC2952">
              <w:t>Default Conditions</w:t>
            </w:r>
          </w:p>
        </w:tc>
      </w:tr>
      <w:tr w:rsidR="00470EEE" w:rsidRPr="00EC2952" w14:paraId="534BBF3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7CEDEFF0"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46" w:type="dxa"/>
            <w:gridSpan w:val="3"/>
            <w:tcBorders>
              <w:top w:val="single" w:sz="4" w:space="0" w:color="auto"/>
              <w:left w:val="single" w:sz="4" w:space="0" w:color="auto"/>
              <w:bottom w:val="single" w:sz="4" w:space="0" w:color="auto"/>
              <w:right w:val="single" w:sz="4" w:space="0" w:color="auto"/>
            </w:tcBorders>
            <w:hideMark/>
          </w:tcPr>
          <w:p w14:paraId="4F1AD434" w14:textId="77777777" w:rsidR="00470EEE" w:rsidRPr="00EC2952" w:rsidRDefault="00470EEE" w:rsidP="00AE45CC">
            <w:pPr>
              <w:pStyle w:val="TAL"/>
            </w:pPr>
            <w:r w:rsidRPr="00EC2952">
              <w:t>Normal</w:t>
            </w:r>
          </w:p>
        </w:tc>
      </w:tr>
      <w:tr w:rsidR="00470EEE" w:rsidRPr="00EC2952" w14:paraId="46089C15"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1BF338CF"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46" w:type="dxa"/>
            <w:gridSpan w:val="3"/>
            <w:tcBorders>
              <w:top w:val="single" w:sz="4" w:space="0" w:color="auto"/>
              <w:left w:val="single" w:sz="4" w:space="0" w:color="auto"/>
              <w:bottom w:val="single" w:sz="4" w:space="0" w:color="auto"/>
              <w:right w:val="single" w:sz="4" w:space="0" w:color="auto"/>
            </w:tcBorders>
            <w:hideMark/>
          </w:tcPr>
          <w:p w14:paraId="5CD72DE5" w14:textId="77777777" w:rsidR="00470EEE" w:rsidRPr="00EC2952" w:rsidRDefault="00470EEE" w:rsidP="00AE45CC">
            <w:pPr>
              <w:pStyle w:val="TAL"/>
            </w:pPr>
            <w:r w:rsidRPr="00EC2952">
              <w:rPr>
                <w:color w:val="000000"/>
              </w:rPr>
              <w:t>Low and High range</w:t>
            </w:r>
          </w:p>
        </w:tc>
      </w:tr>
      <w:tr w:rsidR="00470EEE" w:rsidRPr="00EC2952" w14:paraId="30C6A0D8"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5358AF10"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14:paraId="0C40E610" w14:textId="77777777" w:rsidR="00470EEE" w:rsidRPr="00EC2952" w:rsidRDefault="00470EEE" w:rsidP="00AE45CC">
            <w:pPr>
              <w:pStyle w:val="TAL"/>
            </w:pPr>
            <w:r w:rsidRPr="00EC2952">
              <w:rPr>
                <w:lang w:eastAsia="zh-TW"/>
              </w:rPr>
              <w:t>Lowest aggregated BW</w:t>
            </w:r>
          </w:p>
        </w:tc>
      </w:tr>
      <w:tr w:rsidR="00470EEE" w:rsidRPr="00EC2952" w14:paraId="3B1B5E9C" w14:textId="77777777" w:rsidTr="00AE45CC">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14:paraId="4F155EAD" w14:textId="77777777" w:rsidR="00470EEE" w:rsidRPr="00EC2952" w:rsidRDefault="00470EEE" w:rsidP="00AE45CC">
            <w:pPr>
              <w:pStyle w:val="TAL"/>
            </w:pPr>
            <w:r w:rsidRPr="00EC2952">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14:paraId="01DDF562" w14:textId="77777777" w:rsidR="00470EEE" w:rsidRPr="00EC2952" w:rsidRDefault="00470EEE" w:rsidP="00AE45CC">
            <w:pPr>
              <w:pStyle w:val="TAL"/>
            </w:pPr>
            <w:r w:rsidRPr="00EC2952">
              <w:t>Lowest</w:t>
            </w:r>
          </w:p>
        </w:tc>
      </w:tr>
      <w:tr w:rsidR="00470EEE" w:rsidRPr="00EC2952" w14:paraId="1410C99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4094E62" w14:textId="77777777" w:rsidR="00470EEE" w:rsidRPr="00EC2952" w:rsidRDefault="00470EEE" w:rsidP="00AE45CC">
            <w:pPr>
              <w:pStyle w:val="TAH"/>
            </w:pPr>
            <w:r w:rsidRPr="00EC2952">
              <w:t>Test Parameters</w:t>
            </w:r>
          </w:p>
        </w:tc>
      </w:tr>
      <w:tr w:rsidR="00470EEE" w:rsidRPr="00EC2952" w14:paraId="7B2B8934"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11697C"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2E08A186"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C29659A" w14:textId="77777777" w:rsidR="00470EEE" w:rsidRPr="00EC2952" w:rsidRDefault="00470EEE" w:rsidP="00AE45CC">
            <w:pPr>
              <w:pStyle w:val="TAH"/>
            </w:pPr>
            <w:r w:rsidRPr="00EC2952">
              <w:t>Uplink Configuration</w:t>
            </w:r>
          </w:p>
        </w:tc>
      </w:tr>
      <w:tr w:rsidR="00470EEE" w:rsidRPr="00EC2952" w14:paraId="4AFE133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3B7BF0"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150E7D55"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67EAE2DE"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390E594F"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684EC6F"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646F5C20" w14:textId="77777777" w:rsidR="00470EEE" w:rsidRPr="00EC2952" w:rsidRDefault="00470EEE" w:rsidP="00AE45CC">
            <w:pPr>
              <w:pStyle w:val="TAH"/>
            </w:pPr>
            <w:r w:rsidRPr="00EC2952">
              <w:t>RB allocation</w:t>
            </w:r>
          </w:p>
          <w:p w14:paraId="1F2E36EE"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3A3E17D"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034EFA4"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59DA304E"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27C165A"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D723165"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70DDBA18"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53912B9" w14:textId="406365C2" w:rsidR="00470EEE" w:rsidRPr="00EC2952" w:rsidRDefault="00470EEE" w:rsidP="00AE45CC">
            <w:pPr>
              <w:pStyle w:val="TAC"/>
            </w:pPr>
            <w:r w:rsidRPr="00EC2952">
              <w:t xml:space="preserve"> </w:t>
            </w:r>
            <w:proofErr w:type="spellStart"/>
            <w:r w:rsidRPr="00EC2952">
              <w:t>Inner_</w:t>
            </w:r>
            <w:del w:id="460" w:author="Huawei" w:date="2021-01-19T18:53:00Z">
              <w:r w:rsidRPr="00EC2952" w:rsidDel="00184514">
                <w:delText>4RB</w:delText>
              </w:r>
            </w:del>
            <w:ins w:id="461" w:author="Huawei" w:date="2021-01-19T18:53:00Z">
              <w:r w:rsidR="00184514">
                <w:t>Partial</w:t>
              </w:r>
            </w:ins>
            <w:r w:rsidRPr="00EC2952">
              <w:t>_Left</w:t>
            </w:r>
            <w:proofErr w:type="spellEnd"/>
            <w:r w:rsidRPr="00EC2952">
              <w:t xml:space="preserve"> for PC2, PC3, PC4</w:t>
            </w:r>
          </w:p>
          <w:p w14:paraId="798FFB2D" w14:textId="4BD4C6BE" w:rsidR="00470EEE" w:rsidRPr="00EC2952" w:rsidRDefault="00470EEE" w:rsidP="00AE45CC">
            <w:pPr>
              <w:pStyle w:val="TAC"/>
            </w:pPr>
            <w:r w:rsidRPr="00EC2952">
              <w:t>Inner_</w:t>
            </w:r>
            <w:del w:id="462" w:author="Huawei" w:date="2021-01-19T18:54:00Z">
              <w:r w:rsidRPr="00EC2952" w:rsidDel="00184514">
                <w:delText>16RB</w:delText>
              </w:r>
            </w:del>
            <w:ins w:id="463" w:author="Huawei" w:date="2021-01-19T18:54:00Z">
              <w:r w:rsidR="00184514">
                <w:t>Partial</w:t>
              </w:r>
            </w:ins>
            <w:r w:rsidRPr="00EC2952">
              <w:t>_Left_Region2 for PC1</w:t>
            </w:r>
          </w:p>
        </w:tc>
      </w:tr>
      <w:tr w:rsidR="00470EEE" w:rsidRPr="00EC2952" w14:paraId="7CCB3CDC" w14:textId="77777777" w:rsidTr="00AE45CC">
        <w:trPr>
          <w:trHeight w:val="414"/>
          <w:jc w:val="center"/>
        </w:trPr>
        <w:tc>
          <w:tcPr>
            <w:tcW w:w="0" w:type="auto"/>
            <w:vMerge/>
            <w:tcBorders>
              <w:left w:val="single" w:sz="4" w:space="0" w:color="auto"/>
              <w:right w:val="single" w:sz="4" w:space="0" w:color="auto"/>
            </w:tcBorders>
            <w:vAlign w:val="center"/>
            <w:hideMark/>
          </w:tcPr>
          <w:p w14:paraId="610E40D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7ADB50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ABC6A7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4E27E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65CE73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51EE1DA" w14:textId="77777777" w:rsidR="00470EEE" w:rsidRPr="00EC2952" w:rsidRDefault="00470EEE" w:rsidP="00AE45CC">
            <w:pPr>
              <w:pStyle w:val="TAC"/>
              <w:rPr>
                <w:rFonts w:eastAsia="Yu Mincho"/>
              </w:rPr>
            </w:pPr>
            <w:r w:rsidRPr="00EC2952">
              <w:t>-</w:t>
            </w:r>
          </w:p>
        </w:tc>
      </w:tr>
      <w:tr w:rsidR="00470EEE" w:rsidRPr="00EC2952" w14:paraId="52AA065B" w14:textId="77777777" w:rsidTr="00AE45CC">
        <w:trPr>
          <w:trHeight w:val="414"/>
          <w:jc w:val="center"/>
        </w:trPr>
        <w:tc>
          <w:tcPr>
            <w:tcW w:w="0" w:type="auto"/>
            <w:vMerge/>
            <w:tcBorders>
              <w:left w:val="single" w:sz="4" w:space="0" w:color="auto"/>
              <w:right w:val="single" w:sz="4" w:space="0" w:color="auto"/>
            </w:tcBorders>
            <w:vAlign w:val="center"/>
          </w:tcPr>
          <w:p w14:paraId="1BEACDD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E88090"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798CFA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C6334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E0FAF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609D7D6" w14:textId="77777777" w:rsidR="00470EEE" w:rsidRPr="00EC2952" w:rsidRDefault="00470EEE" w:rsidP="00AE45CC">
            <w:pPr>
              <w:pStyle w:val="TAC"/>
            </w:pPr>
            <w:r w:rsidRPr="00EC2952">
              <w:t>-</w:t>
            </w:r>
          </w:p>
        </w:tc>
      </w:tr>
      <w:tr w:rsidR="00470EEE" w:rsidRPr="00EC2952" w14:paraId="603BABDC" w14:textId="77777777" w:rsidTr="00AE45CC">
        <w:trPr>
          <w:trHeight w:val="414"/>
          <w:jc w:val="center"/>
        </w:trPr>
        <w:tc>
          <w:tcPr>
            <w:tcW w:w="0" w:type="auto"/>
            <w:vMerge/>
            <w:tcBorders>
              <w:left w:val="single" w:sz="4" w:space="0" w:color="auto"/>
              <w:right w:val="single" w:sz="4" w:space="0" w:color="auto"/>
            </w:tcBorders>
            <w:vAlign w:val="center"/>
          </w:tcPr>
          <w:p w14:paraId="5FC2B43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B877B3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278DD3E7"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7071B3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6ACB03A"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9F17C56" w14:textId="77777777" w:rsidR="00470EEE" w:rsidRPr="00EC2952" w:rsidRDefault="00470EEE" w:rsidP="00AE45CC">
            <w:pPr>
              <w:pStyle w:val="TAC"/>
            </w:pPr>
            <w:r w:rsidRPr="00EC2952">
              <w:t>-</w:t>
            </w:r>
          </w:p>
        </w:tc>
      </w:tr>
      <w:tr w:rsidR="00470EEE" w:rsidRPr="00EC2952" w14:paraId="4970DEB1"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6C3CEE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89F9E00"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E7D6202"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B25B1E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025E5B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8E9B927" w14:textId="77777777" w:rsidR="00470EEE" w:rsidRPr="00EC2952" w:rsidRDefault="00470EEE" w:rsidP="00AE45CC">
            <w:pPr>
              <w:pStyle w:val="TAC"/>
            </w:pPr>
            <w:r w:rsidRPr="00EC2952">
              <w:t>-</w:t>
            </w:r>
          </w:p>
        </w:tc>
      </w:tr>
      <w:tr w:rsidR="00470EEE" w:rsidRPr="00EC2952" w14:paraId="0C8E7E3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A1C0625" w14:textId="77777777" w:rsidR="00470EEE" w:rsidRPr="00EC2952" w:rsidRDefault="00470EEE" w:rsidP="00AE45CC">
            <w:pPr>
              <w:pStyle w:val="TAC"/>
              <w:jc w:val="left"/>
            </w:pPr>
            <w:r w:rsidRPr="00EC2952">
              <w:t>NOTE 1:</w:t>
            </w:r>
            <w:r w:rsidRPr="00EC2952">
              <w:tab/>
              <w:t>The specific configuration of each RB allocation is defined in Table 6.1-1 for PC2, PC3 and PC4 or Table 6.1-2 for PC1.</w:t>
            </w:r>
          </w:p>
          <w:p w14:paraId="702464BF"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F39F324"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2D317A61" w14:textId="738475C7"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464" w:author="Huawei" w:date="2021-01-19T18:53:00Z">
              <w:r w:rsidRPr="00EC2952" w:rsidDel="00184514">
                <w:delText>4RB</w:delText>
              </w:r>
            </w:del>
            <w:ins w:id="465" w:author="Huawei" w:date="2021-01-19T18:53:00Z">
              <w:r w:rsidR="00184514">
                <w:t>Partial</w:t>
              </w:r>
            </w:ins>
            <w:r w:rsidRPr="00EC2952">
              <w:t>_Left</w:t>
            </w:r>
            <w:proofErr w:type="spellEnd"/>
            <w:r w:rsidRPr="00EC2952">
              <w:t xml:space="preserve"> for PC2, PC3, PC4, use </w:t>
            </w:r>
            <w:proofErr w:type="spellStart"/>
            <w:r w:rsidRPr="00EC2952">
              <w:t>Inner_</w:t>
            </w:r>
            <w:del w:id="466" w:author="Huawei" w:date="2021-01-19T18:53:00Z">
              <w:r w:rsidRPr="00EC2952" w:rsidDel="00184514">
                <w:delText>4RB</w:delText>
              </w:r>
            </w:del>
            <w:ins w:id="467" w:author="Huawei" w:date="2021-01-19T18:53:00Z">
              <w:r w:rsidR="00184514">
                <w:t>Partial</w:t>
              </w:r>
            </w:ins>
            <w:r w:rsidRPr="00EC2952">
              <w:t>_Right</w:t>
            </w:r>
            <w:proofErr w:type="spellEnd"/>
            <w:r w:rsidRPr="00EC2952">
              <w:t xml:space="preserve"> for UL RB allocation. When the signalled DC carrier position is in Inner_</w:t>
            </w:r>
            <w:del w:id="468" w:author="Huawei" w:date="2021-01-19T18:54:00Z">
              <w:r w:rsidRPr="00EC2952" w:rsidDel="00184514">
                <w:delText>16RB</w:delText>
              </w:r>
            </w:del>
            <w:ins w:id="469" w:author="Huawei" w:date="2021-01-19T18:54:00Z">
              <w:r w:rsidR="00184514">
                <w:t>Partial</w:t>
              </w:r>
            </w:ins>
            <w:r w:rsidRPr="00EC2952">
              <w:t>_Left_Region2 for PC1, use Inner_</w:t>
            </w:r>
            <w:del w:id="470" w:author="Huawei" w:date="2021-01-19T18:54:00Z">
              <w:r w:rsidRPr="00EC2952" w:rsidDel="00184514">
                <w:delText>16RB</w:delText>
              </w:r>
            </w:del>
            <w:ins w:id="471" w:author="Huawei" w:date="2021-01-19T18:54:00Z">
              <w:r w:rsidR="00184514">
                <w:t>Partial</w:t>
              </w:r>
            </w:ins>
            <w:r w:rsidRPr="00EC2952">
              <w:t>_Right_Region2 for UL RB allocation.</w:t>
            </w:r>
          </w:p>
          <w:p w14:paraId="5E30ADF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658CD8" w14:textId="1C4B6CE1" w:rsidR="00470EEE" w:rsidRDefault="00470EEE" w:rsidP="00470EEE">
      <w:pPr>
        <w:tabs>
          <w:tab w:val="left" w:pos="3450"/>
        </w:tabs>
        <w:rPr>
          <w:rFonts w:eastAsia="MS Mincho"/>
          <w:lang w:eastAsia="ja-JP"/>
        </w:rPr>
      </w:pPr>
    </w:p>
    <w:p w14:paraId="5D96034D" w14:textId="77777777" w:rsidR="00D94949" w:rsidRPr="00D94949" w:rsidRDefault="00D94949" w:rsidP="00D94949">
      <w:pPr>
        <w:rPr>
          <w:rFonts w:eastAsia="MS Mincho"/>
          <w:lang w:eastAsia="ja-JP"/>
        </w:rPr>
      </w:pPr>
      <w:r w:rsidRPr="00D94949">
        <w:rPr>
          <w:color w:val="FF0000"/>
        </w:rPr>
        <w:t>&lt;Unchanged Text Skipped&gt;</w:t>
      </w:r>
    </w:p>
    <w:p w14:paraId="149CC749" w14:textId="77777777" w:rsidR="00D94949" w:rsidRPr="00D94949" w:rsidRDefault="00D94949" w:rsidP="00470EEE">
      <w:pPr>
        <w:tabs>
          <w:tab w:val="left" w:pos="3450"/>
        </w:tabs>
        <w:rPr>
          <w:rFonts w:eastAsia="MS Mincho"/>
          <w:lang w:eastAsia="ja-JP"/>
        </w:rPr>
      </w:pPr>
    </w:p>
    <w:p w14:paraId="65D8F9B5" w14:textId="77777777" w:rsidR="00470EEE" w:rsidRPr="00EC2952" w:rsidRDefault="00470EEE" w:rsidP="00470EEE">
      <w:pPr>
        <w:pStyle w:val="5"/>
      </w:pPr>
      <w:bookmarkStart w:id="472" w:name="_Toc43898373"/>
      <w:bookmarkStart w:id="473" w:name="_Toc52550865"/>
      <w:bookmarkStart w:id="474" w:name="_Toc58952580"/>
      <w:r w:rsidRPr="00EC2952">
        <w:t>6.4A.2.2.5</w:t>
      </w:r>
      <w:r w:rsidRPr="00EC2952">
        <w:tab/>
      </w:r>
      <w:r w:rsidRPr="00EC2952">
        <w:rPr>
          <w:lang w:eastAsia="zh-TW"/>
        </w:rPr>
        <w:t>Carrier leakage</w:t>
      </w:r>
      <w:r w:rsidRPr="00EC2952">
        <w:t xml:space="preserve"> for CA (</w:t>
      </w:r>
      <w:r w:rsidRPr="00EC2952">
        <w:rPr>
          <w:lang w:eastAsia="zh-TW"/>
        </w:rPr>
        <w:t>6UL</w:t>
      </w:r>
      <w:r w:rsidRPr="00EC2952">
        <w:t xml:space="preserve"> CA)</w:t>
      </w:r>
      <w:bookmarkEnd w:id="472"/>
      <w:bookmarkEnd w:id="473"/>
      <w:bookmarkEnd w:id="474"/>
    </w:p>
    <w:p w14:paraId="268902E2" w14:textId="77777777" w:rsidR="00D94949" w:rsidRPr="00D94949" w:rsidRDefault="00D94949" w:rsidP="00D94949">
      <w:pPr>
        <w:rPr>
          <w:rFonts w:eastAsia="MS Mincho"/>
          <w:lang w:eastAsia="ja-JP"/>
        </w:rPr>
      </w:pPr>
      <w:r w:rsidRPr="00D94949">
        <w:rPr>
          <w:color w:val="FF0000"/>
        </w:rPr>
        <w:t>&lt;Unchanged Text Skipped&gt;</w:t>
      </w:r>
    </w:p>
    <w:p w14:paraId="14C80C03" w14:textId="77777777" w:rsidR="00470EEE" w:rsidRPr="00EC2952" w:rsidRDefault="00470EEE" w:rsidP="00470EEE">
      <w:pPr>
        <w:pStyle w:val="H6"/>
      </w:pPr>
      <w:r w:rsidRPr="00EC2952">
        <w:t>6.4A.2.2.5.4</w:t>
      </w:r>
      <w:r w:rsidRPr="00EC2952">
        <w:tab/>
        <w:t>Test description</w:t>
      </w:r>
    </w:p>
    <w:p w14:paraId="59818EB4" w14:textId="77777777" w:rsidR="00470EEE" w:rsidRPr="00EC2952" w:rsidRDefault="00470EEE" w:rsidP="00470EEE">
      <w:pPr>
        <w:pStyle w:val="H6"/>
      </w:pPr>
      <w:r w:rsidRPr="00EC2952">
        <w:t>6.4A.2.2.5.4.1</w:t>
      </w:r>
      <w:r w:rsidRPr="00EC2952">
        <w:tab/>
        <w:t>Initial condition</w:t>
      </w:r>
    </w:p>
    <w:p w14:paraId="5A4C7165"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1A72002"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14:paraId="4383D148" w14:textId="77777777" w:rsidR="00470EEE" w:rsidRPr="00EC2952" w:rsidRDefault="00470EEE" w:rsidP="00470EEE">
      <w:pPr>
        <w:pStyle w:val="TH"/>
      </w:pPr>
      <w:r w:rsidRPr="00EC2952">
        <w:lastRenderedPageBreak/>
        <w:t>Table 6.4A.2.2.5</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3668A81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30087DB" w14:textId="77777777" w:rsidR="00470EEE" w:rsidRPr="00EC2952" w:rsidRDefault="00470EEE" w:rsidP="00AE45CC">
            <w:pPr>
              <w:pStyle w:val="TAH"/>
            </w:pPr>
            <w:r w:rsidRPr="00EC2952">
              <w:t>Default Conditions</w:t>
            </w:r>
          </w:p>
        </w:tc>
      </w:tr>
      <w:tr w:rsidR="00470EEE" w:rsidRPr="00EC2952" w14:paraId="5CDAA4D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6805316D"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2A460FD8" w14:textId="77777777" w:rsidR="00470EEE" w:rsidRPr="00EC2952" w:rsidRDefault="00470EEE" w:rsidP="00AE45CC">
            <w:pPr>
              <w:pStyle w:val="TAL"/>
            </w:pPr>
            <w:r w:rsidRPr="00EC2952">
              <w:t>Normal</w:t>
            </w:r>
          </w:p>
        </w:tc>
      </w:tr>
      <w:tr w:rsidR="00470EEE" w:rsidRPr="00EC2952" w14:paraId="46C25AB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AF3927E"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7D47CE4D" w14:textId="77777777" w:rsidR="00470EEE" w:rsidRPr="00EC2952" w:rsidRDefault="00470EEE" w:rsidP="00AE45CC">
            <w:pPr>
              <w:pStyle w:val="TAL"/>
            </w:pPr>
            <w:r w:rsidRPr="00EC2952">
              <w:rPr>
                <w:color w:val="000000"/>
              </w:rPr>
              <w:t>Low and High range</w:t>
            </w:r>
          </w:p>
        </w:tc>
      </w:tr>
      <w:tr w:rsidR="00470EEE" w:rsidRPr="00EC2952" w14:paraId="5FFD397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291E999D"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15F7D6EF" w14:textId="77777777" w:rsidR="00470EEE" w:rsidRPr="00EC2952" w:rsidRDefault="00470EEE" w:rsidP="00AE45CC">
            <w:pPr>
              <w:pStyle w:val="TAL"/>
            </w:pPr>
            <w:r w:rsidRPr="00EC2952">
              <w:rPr>
                <w:lang w:eastAsia="zh-TW"/>
              </w:rPr>
              <w:t>Lowest aggregated BW</w:t>
            </w:r>
          </w:p>
        </w:tc>
      </w:tr>
      <w:tr w:rsidR="00470EEE" w:rsidRPr="00EC2952" w14:paraId="4E35B72D"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09224E8"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519EA53B" w14:textId="77777777" w:rsidR="00470EEE" w:rsidRPr="00EC2952" w:rsidRDefault="00470EEE" w:rsidP="00AE45CC">
            <w:pPr>
              <w:pStyle w:val="TAL"/>
            </w:pPr>
            <w:r w:rsidRPr="00EC2952">
              <w:t>Lowest</w:t>
            </w:r>
          </w:p>
        </w:tc>
      </w:tr>
      <w:tr w:rsidR="00470EEE" w:rsidRPr="00EC2952" w14:paraId="75B60B5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DC12504" w14:textId="77777777" w:rsidR="00470EEE" w:rsidRPr="00EC2952" w:rsidRDefault="00470EEE" w:rsidP="00AE45CC">
            <w:pPr>
              <w:pStyle w:val="TAH"/>
            </w:pPr>
            <w:r w:rsidRPr="00EC2952">
              <w:t>Test Parameters</w:t>
            </w:r>
          </w:p>
        </w:tc>
      </w:tr>
      <w:tr w:rsidR="00470EEE" w:rsidRPr="00EC2952" w14:paraId="0B2A9612"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DD7F8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372ABDF"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1386294" w14:textId="77777777" w:rsidR="00470EEE" w:rsidRPr="00EC2952" w:rsidRDefault="00470EEE" w:rsidP="00AE45CC">
            <w:pPr>
              <w:pStyle w:val="TAH"/>
            </w:pPr>
            <w:r w:rsidRPr="00EC2952">
              <w:t>Uplink Configuration</w:t>
            </w:r>
          </w:p>
        </w:tc>
      </w:tr>
      <w:tr w:rsidR="00470EEE" w:rsidRPr="00EC2952" w14:paraId="6EE29ED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7BCBDCE5"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56E62B69"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571C3C7A"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148EC49"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159D8FCD"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58A278DF" w14:textId="77777777" w:rsidR="00470EEE" w:rsidRPr="00EC2952" w:rsidRDefault="00470EEE" w:rsidP="00AE45CC">
            <w:pPr>
              <w:pStyle w:val="TAH"/>
            </w:pPr>
            <w:r w:rsidRPr="00EC2952">
              <w:t>RB allocation</w:t>
            </w:r>
          </w:p>
          <w:p w14:paraId="6C03F53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E2F9EB5"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06F4549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665D8DB3"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2E12075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04B12D84"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C2BD34F"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8563392" w14:textId="5E919FEC" w:rsidR="00470EEE" w:rsidRPr="00EC2952" w:rsidRDefault="00470EEE" w:rsidP="00AE45CC">
            <w:pPr>
              <w:pStyle w:val="TAC"/>
            </w:pPr>
            <w:r w:rsidRPr="00EC2952">
              <w:t xml:space="preserve"> </w:t>
            </w:r>
            <w:proofErr w:type="spellStart"/>
            <w:r w:rsidRPr="00EC2952">
              <w:t>Inner_</w:t>
            </w:r>
            <w:del w:id="475" w:author="Huawei" w:date="2021-01-19T18:53:00Z">
              <w:r w:rsidRPr="00EC2952" w:rsidDel="00184514">
                <w:delText>4RB</w:delText>
              </w:r>
            </w:del>
            <w:ins w:id="476" w:author="Huawei" w:date="2021-01-19T18:53:00Z">
              <w:r w:rsidR="00184514">
                <w:t>Partial</w:t>
              </w:r>
            </w:ins>
            <w:r w:rsidRPr="00EC2952">
              <w:t>_Left</w:t>
            </w:r>
            <w:proofErr w:type="spellEnd"/>
            <w:r w:rsidRPr="00EC2952">
              <w:t xml:space="preserve"> for PC2, PC3, PC4</w:t>
            </w:r>
          </w:p>
          <w:p w14:paraId="7E0558E1" w14:textId="1AC59436" w:rsidR="00470EEE" w:rsidRPr="00EC2952" w:rsidRDefault="00470EEE" w:rsidP="00AE45CC">
            <w:pPr>
              <w:pStyle w:val="TAC"/>
            </w:pPr>
            <w:r w:rsidRPr="00EC2952">
              <w:t>Inner_</w:t>
            </w:r>
            <w:del w:id="477" w:author="Huawei" w:date="2021-01-19T18:54:00Z">
              <w:r w:rsidRPr="00EC2952" w:rsidDel="00184514">
                <w:delText>16RB</w:delText>
              </w:r>
            </w:del>
            <w:ins w:id="478" w:author="Huawei" w:date="2021-01-19T18:54:00Z">
              <w:r w:rsidR="00184514">
                <w:t>Partial</w:t>
              </w:r>
            </w:ins>
            <w:r w:rsidRPr="00EC2952">
              <w:t>_Left_Region2 for PC1</w:t>
            </w:r>
          </w:p>
        </w:tc>
      </w:tr>
      <w:tr w:rsidR="00470EEE" w:rsidRPr="00EC2952" w14:paraId="77A45F03" w14:textId="77777777" w:rsidTr="00AE45CC">
        <w:trPr>
          <w:trHeight w:val="414"/>
          <w:jc w:val="center"/>
        </w:trPr>
        <w:tc>
          <w:tcPr>
            <w:tcW w:w="0" w:type="auto"/>
            <w:vMerge/>
            <w:tcBorders>
              <w:left w:val="single" w:sz="4" w:space="0" w:color="auto"/>
              <w:right w:val="single" w:sz="4" w:space="0" w:color="auto"/>
            </w:tcBorders>
            <w:vAlign w:val="center"/>
            <w:hideMark/>
          </w:tcPr>
          <w:p w14:paraId="73E8600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34B95B1E"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45E94E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277BA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458E01"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1565A62A" w14:textId="77777777" w:rsidR="00470EEE" w:rsidRPr="00EC2952" w:rsidRDefault="00470EEE" w:rsidP="00AE45CC">
            <w:pPr>
              <w:pStyle w:val="TAC"/>
              <w:rPr>
                <w:rFonts w:eastAsia="Yu Mincho"/>
              </w:rPr>
            </w:pPr>
            <w:r w:rsidRPr="00EC2952">
              <w:t>-</w:t>
            </w:r>
          </w:p>
        </w:tc>
      </w:tr>
      <w:tr w:rsidR="00470EEE" w:rsidRPr="00EC2952" w14:paraId="7A76AB3E" w14:textId="77777777" w:rsidTr="00AE45CC">
        <w:trPr>
          <w:trHeight w:val="414"/>
          <w:jc w:val="center"/>
        </w:trPr>
        <w:tc>
          <w:tcPr>
            <w:tcW w:w="0" w:type="auto"/>
            <w:vMerge/>
            <w:tcBorders>
              <w:left w:val="single" w:sz="4" w:space="0" w:color="auto"/>
              <w:right w:val="single" w:sz="4" w:space="0" w:color="auto"/>
            </w:tcBorders>
            <w:vAlign w:val="center"/>
          </w:tcPr>
          <w:p w14:paraId="77DDFA6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9DC85F5"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3C0BCC90"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BB391D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22EFDE8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7386B3B" w14:textId="77777777" w:rsidR="00470EEE" w:rsidRPr="00EC2952" w:rsidRDefault="00470EEE" w:rsidP="00AE45CC">
            <w:pPr>
              <w:pStyle w:val="TAC"/>
            </w:pPr>
            <w:r w:rsidRPr="00EC2952">
              <w:t>-</w:t>
            </w:r>
          </w:p>
        </w:tc>
      </w:tr>
      <w:tr w:rsidR="00470EEE" w:rsidRPr="00EC2952" w14:paraId="74074F5A" w14:textId="77777777" w:rsidTr="00AE45CC">
        <w:trPr>
          <w:trHeight w:val="414"/>
          <w:jc w:val="center"/>
        </w:trPr>
        <w:tc>
          <w:tcPr>
            <w:tcW w:w="0" w:type="auto"/>
            <w:vMerge/>
            <w:tcBorders>
              <w:left w:val="single" w:sz="4" w:space="0" w:color="auto"/>
              <w:right w:val="single" w:sz="4" w:space="0" w:color="auto"/>
            </w:tcBorders>
            <w:vAlign w:val="center"/>
          </w:tcPr>
          <w:p w14:paraId="3594708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AAE6AA0"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03D45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9A7F27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B0DA48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556DE56C" w14:textId="77777777" w:rsidR="00470EEE" w:rsidRPr="00EC2952" w:rsidRDefault="00470EEE" w:rsidP="00AE45CC">
            <w:pPr>
              <w:pStyle w:val="TAC"/>
            </w:pPr>
            <w:r w:rsidRPr="00EC2952">
              <w:t>-</w:t>
            </w:r>
          </w:p>
        </w:tc>
      </w:tr>
      <w:tr w:rsidR="00470EEE" w:rsidRPr="00EC2952" w14:paraId="042429F1" w14:textId="77777777" w:rsidTr="00AE45CC">
        <w:trPr>
          <w:trHeight w:val="414"/>
          <w:jc w:val="center"/>
        </w:trPr>
        <w:tc>
          <w:tcPr>
            <w:tcW w:w="0" w:type="auto"/>
            <w:vMerge/>
            <w:tcBorders>
              <w:left w:val="single" w:sz="4" w:space="0" w:color="auto"/>
              <w:right w:val="single" w:sz="4" w:space="0" w:color="auto"/>
            </w:tcBorders>
            <w:vAlign w:val="center"/>
          </w:tcPr>
          <w:p w14:paraId="577C17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EABA5E4"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2A07EF4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D741DC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AA7866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7DCFEB4" w14:textId="77777777" w:rsidR="00470EEE" w:rsidRPr="00EC2952" w:rsidRDefault="00470EEE" w:rsidP="00AE45CC">
            <w:pPr>
              <w:pStyle w:val="TAC"/>
            </w:pPr>
            <w:r w:rsidRPr="00EC2952">
              <w:t>-</w:t>
            </w:r>
          </w:p>
        </w:tc>
      </w:tr>
      <w:tr w:rsidR="00470EEE" w:rsidRPr="00EC2952" w14:paraId="47D71619"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7A69C14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62828D1"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0DB2AEF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AEF402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77CECC3"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3E93D174" w14:textId="77777777" w:rsidR="00470EEE" w:rsidRPr="00EC2952" w:rsidRDefault="00470EEE" w:rsidP="00AE45CC">
            <w:pPr>
              <w:pStyle w:val="TAC"/>
            </w:pPr>
            <w:r w:rsidRPr="00EC2952">
              <w:t>-</w:t>
            </w:r>
          </w:p>
        </w:tc>
      </w:tr>
      <w:tr w:rsidR="00470EEE" w:rsidRPr="00EC2952" w14:paraId="271BD1F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21779773"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03F9CC81"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21272D68"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7705BFA0" w14:textId="01EF66B9"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479" w:author="Huawei" w:date="2021-01-19T18:53:00Z">
              <w:r w:rsidRPr="00EC2952" w:rsidDel="00184514">
                <w:delText>4RB</w:delText>
              </w:r>
            </w:del>
            <w:ins w:id="480" w:author="Huawei" w:date="2021-01-19T18:53:00Z">
              <w:r w:rsidR="00184514">
                <w:t>Partial</w:t>
              </w:r>
            </w:ins>
            <w:r w:rsidRPr="00EC2952">
              <w:t>_Left</w:t>
            </w:r>
            <w:proofErr w:type="spellEnd"/>
            <w:r w:rsidRPr="00EC2952">
              <w:t xml:space="preserve"> for PC2, PC3, PC4, use </w:t>
            </w:r>
            <w:proofErr w:type="spellStart"/>
            <w:r w:rsidRPr="00EC2952">
              <w:t>Inner_</w:t>
            </w:r>
            <w:del w:id="481" w:author="Huawei" w:date="2021-01-19T18:53:00Z">
              <w:r w:rsidRPr="00EC2952" w:rsidDel="00184514">
                <w:delText>4RB</w:delText>
              </w:r>
            </w:del>
            <w:ins w:id="482" w:author="Huawei" w:date="2021-01-19T18:53:00Z">
              <w:r w:rsidR="00184514">
                <w:t>Partial</w:t>
              </w:r>
            </w:ins>
            <w:r w:rsidRPr="00EC2952">
              <w:t>_Right</w:t>
            </w:r>
            <w:proofErr w:type="spellEnd"/>
            <w:r w:rsidRPr="00EC2952">
              <w:t xml:space="preserve"> for UL RB allocation. When the signalled DC carrier position is in Inner_</w:t>
            </w:r>
            <w:del w:id="483" w:author="Huawei" w:date="2021-01-19T18:54:00Z">
              <w:r w:rsidRPr="00EC2952" w:rsidDel="00184514">
                <w:delText>16RB</w:delText>
              </w:r>
            </w:del>
            <w:ins w:id="484" w:author="Huawei" w:date="2021-01-19T18:54:00Z">
              <w:r w:rsidR="00184514">
                <w:t>Partial</w:t>
              </w:r>
            </w:ins>
            <w:r w:rsidRPr="00EC2952">
              <w:t>_Left_Region2 for PC1, use Inner_</w:t>
            </w:r>
            <w:del w:id="485" w:author="Huawei" w:date="2021-01-19T18:54:00Z">
              <w:r w:rsidRPr="00EC2952" w:rsidDel="00184514">
                <w:delText>16RB</w:delText>
              </w:r>
            </w:del>
            <w:ins w:id="486" w:author="Huawei" w:date="2021-01-19T18:54:00Z">
              <w:r w:rsidR="00184514">
                <w:t>Partial</w:t>
              </w:r>
            </w:ins>
            <w:r w:rsidRPr="00EC2952">
              <w:t>_Right_Region2 for UL RB allocation.</w:t>
            </w:r>
          </w:p>
          <w:p w14:paraId="32955CF4"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7B42533D" w14:textId="4B18F901" w:rsidR="00470EEE" w:rsidRDefault="00470EEE" w:rsidP="00470EEE">
      <w:pPr>
        <w:tabs>
          <w:tab w:val="left" w:pos="3450"/>
        </w:tabs>
        <w:rPr>
          <w:rFonts w:eastAsia="MS Mincho"/>
          <w:lang w:eastAsia="ja-JP"/>
        </w:rPr>
      </w:pPr>
    </w:p>
    <w:p w14:paraId="0CFB7E03" w14:textId="77777777" w:rsidR="00D94949" w:rsidRPr="00D94949" w:rsidRDefault="00D94949" w:rsidP="00D94949">
      <w:pPr>
        <w:rPr>
          <w:rFonts w:eastAsia="MS Mincho"/>
          <w:lang w:eastAsia="ja-JP"/>
        </w:rPr>
      </w:pPr>
      <w:r w:rsidRPr="00D94949">
        <w:rPr>
          <w:color w:val="FF0000"/>
        </w:rPr>
        <w:t>&lt;Unchanged Text Skipped&gt;</w:t>
      </w:r>
    </w:p>
    <w:p w14:paraId="3A8054CE" w14:textId="77777777" w:rsidR="00470EEE" w:rsidRPr="00EC2952" w:rsidRDefault="00470EEE" w:rsidP="00470EEE">
      <w:pPr>
        <w:pStyle w:val="5"/>
      </w:pPr>
      <w:bookmarkStart w:id="487" w:name="_Toc43898374"/>
      <w:bookmarkStart w:id="488" w:name="_Toc52550866"/>
      <w:bookmarkStart w:id="489" w:name="_Toc58952581"/>
      <w:r w:rsidRPr="00EC2952">
        <w:t>6.4A.2.2.6</w:t>
      </w:r>
      <w:r w:rsidRPr="00EC2952">
        <w:tab/>
      </w:r>
      <w:r w:rsidRPr="00EC2952">
        <w:rPr>
          <w:lang w:eastAsia="zh-TW"/>
        </w:rPr>
        <w:t>Carrier leakage</w:t>
      </w:r>
      <w:r w:rsidRPr="00EC2952">
        <w:t xml:space="preserve"> for CA (</w:t>
      </w:r>
      <w:r w:rsidRPr="00EC2952">
        <w:rPr>
          <w:lang w:eastAsia="zh-TW"/>
        </w:rPr>
        <w:t>7UL</w:t>
      </w:r>
      <w:r w:rsidRPr="00EC2952">
        <w:t xml:space="preserve"> CA)</w:t>
      </w:r>
      <w:bookmarkEnd w:id="487"/>
      <w:bookmarkEnd w:id="488"/>
      <w:bookmarkEnd w:id="489"/>
    </w:p>
    <w:p w14:paraId="4A1B6B51" w14:textId="77777777" w:rsidR="00D94949" w:rsidRPr="00D94949" w:rsidRDefault="00D94949" w:rsidP="00D94949">
      <w:pPr>
        <w:rPr>
          <w:rFonts w:eastAsia="MS Mincho"/>
          <w:lang w:eastAsia="ja-JP"/>
        </w:rPr>
      </w:pPr>
      <w:r w:rsidRPr="00D94949">
        <w:rPr>
          <w:color w:val="FF0000"/>
        </w:rPr>
        <w:t>&lt;Unchanged Text Skipped&gt;</w:t>
      </w:r>
    </w:p>
    <w:p w14:paraId="45D2ADC6" w14:textId="77777777" w:rsidR="00470EEE" w:rsidRPr="00EC2952" w:rsidRDefault="00470EEE" w:rsidP="00470EEE">
      <w:pPr>
        <w:pStyle w:val="H6"/>
      </w:pPr>
      <w:r w:rsidRPr="00EC2952">
        <w:t>6.4A.2.2.6.4</w:t>
      </w:r>
      <w:r w:rsidRPr="00EC2952">
        <w:tab/>
        <w:t>Test description</w:t>
      </w:r>
    </w:p>
    <w:p w14:paraId="3E6164B0" w14:textId="77777777" w:rsidR="00470EEE" w:rsidRPr="00EC2952" w:rsidRDefault="00470EEE" w:rsidP="00470EEE">
      <w:pPr>
        <w:pStyle w:val="H6"/>
      </w:pPr>
      <w:r w:rsidRPr="00EC2952">
        <w:t>6.4A.2.2.6.4.1</w:t>
      </w:r>
      <w:r w:rsidRPr="00EC2952">
        <w:tab/>
        <w:t>Initial condition</w:t>
      </w:r>
    </w:p>
    <w:p w14:paraId="39609306"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48F513E9"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14:paraId="7D09BD77" w14:textId="77777777" w:rsidR="00470EEE" w:rsidRPr="00EC2952" w:rsidRDefault="00470EEE" w:rsidP="00470EEE">
      <w:pPr>
        <w:pStyle w:val="TH"/>
      </w:pPr>
      <w:r w:rsidRPr="00EC2952">
        <w:lastRenderedPageBreak/>
        <w:t>Table 6.4A.2.2.6</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658E032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9B666AD" w14:textId="77777777" w:rsidR="00470EEE" w:rsidRPr="00EC2952" w:rsidRDefault="00470EEE" w:rsidP="00AE45CC">
            <w:pPr>
              <w:pStyle w:val="TAH"/>
            </w:pPr>
            <w:r w:rsidRPr="00EC2952">
              <w:t>Default Conditions</w:t>
            </w:r>
          </w:p>
        </w:tc>
      </w:tr>
      <w:tr w:rsidR="00470EEE" w:rsidRPr="00EC2952" w14:paraId="18448AA5"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41B6581"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7A11CF24" w14:textId="77777777" w:rsidR="00470EEE" w:rsidRPr="00EC2952" w:rsidRDefault="00470EEE" w:rsidP="00AE45CC">
            <w:pPr>
              <w:pStyle w:val="TAL"/>
            </w:pPr>
            <w:r w:rsidRPr="00EC2952">
              <w:t>Normal</w:t>
            </w:r>
          </w:p>
        </w:tc>
      </w:tr>
      <w:tr w:rsidR="00470EEE" w:rsidRPr="00EC2952" w14:paraId="5FD9D9FE"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1887AB71"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27C8DD2D" w14:textId="77777777" w:rsidR="00470EEE" w:rsidRPr="00EC2952" w:rsidRDefault="00470EEE" w:rsidP="00AE45CC">
            <w:pPr>
              <w:pStyle w:val="TAL"/>
            </w:pPr>
            <w:r w:rsidRPr="00EC2952">
              <w:rPr>
                <w:color w:val="000000"/>
              </w:rPr>
              <w:t>Low and High range</w:t>
            </w:r>
          </w:p>
        </w:tc>
      </w:tr>
      <w:tr w:rsidR="00470EEE" w:rsidRPr="00EC2952" w14:paraId="0B4E0E1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38CCC86"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0B8F1610" w14:textId="77777777" w:rsidR="00470EEE" w:rsidRPr="00EC2952" w:rsidRDefault="00470EEE" w:rsidP="00AE45CC">
            <w:pPr>
              <w:pStyle w:val="TAL"/>
            </w:pPr>
            <w:r w:rsidRPr="00EC2952">
              <w:rPr>
                <w:lang w:eastAsia="zh-TW"/>
              </w:rPr>
              <w:t>Lowest aggregated BW</w:t>
            </w:r>
          </w:p>
        </w:tc>
      </w:tr>
      <w:tr w:rsidR="00470EEE" w:rsidRPr="00EC2952" w14:paraId="2538F71B"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4C7EB376"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33B7976D" w14:textId="77777777" w:rsidR="00470EEE" w:rsidRPr="00EC2952" w:rsidRDefault="00470EEE" w:rsidP="00AE45CC">
            <w:pPr>
              <w:pStyle w:val="TAL"/>
            </w:pPr>
            <w:r w:rsidRPr="00EC2952">
              <w:t>Lowest</w:t>
            </w:r>
          </w:p>
        </w:tc>
      </w:tr>
      <w:tr w:rsidR="00470EEE" w:rsidRPr="00EC2952" w14:paraId="02EBB706"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56C9DBA" w14:textId="77777777" w:rsidR="00470EEE" w:rsidRPr="00EC2952" w:rsidRDefault="00470EEE" w:rsidP="00AE45CC">
            <w:pPr>
              <w:pStyle w:val="TAH"/>
            </w:pPr>
            <w:r w:rsidRPr="00EC2952">
              <w:t>Test Parameters</w:t>
            </w:r>
          </w:p>
        </w:tc>
      </w:tr>
      <w:tr w:rsidR="00470EEE" w:rsidRPr="00EC2952" w14:paraId="4B98DDA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7D91B7A"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4EFFD6F0"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7E587D5" w14:textId="77777777" w:rsidR="00470EEE" w:rsidRPr="00EC2952" w:rsidRDefault="00470EEE" w:rsidP="00AE45CC">
            <w:pPr>
              <w:pStyle w:val="TAH"/>
            </w:pPr>
            <w:r w:rsidRPr="00EC2952">
              <w:t>Uplink Configuration</w:t>
            </w:r>
          </w:p>
        </w:tc>
      </w:tr>
      <w:tr w:rsidR="00470EEE" w:rsidRPr="00EC2952" w14:paraId="1D41A57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427B4EDE"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0F8D6B46"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3F5920FD"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9536B7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04EA119"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1387395D" w14:textId="77777777" w:rsidR="00470EEE" w:rsidRPr="00EC2952" w:rsidRDefault="00470EEE" w:rsidP="00AE45CC">
            <w:pPr>
              <w:pStyle w:val="TAH"/>
            </w:pPr>
            <w:r w:rsidRPr="00EC2952">
              <w:t>RB allocation</w:t>
            </w:r>
          </w:p>
          <w:p w14:paraId="45B0733C"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457A97E8"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7A75391D"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7E1D15E7"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3CDE2F3C"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32C6F56D"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15C22E44"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5575AE1C" w14:textId="1A46B1C9" w:rsidR="00470EEE" w:rsidRPr="00EC2952" w:rsidRDefault="00470EEE" w:rsidP="00AE45CC">
            <w:pPr>
              <w:pStyle w:val="TAC"/>
            </w:pPr>
            <w:r w:rsidRPr="00EC2952">
              <w:t xml:space="preserve"> </w:t>
            </w:r>
            <w:proofErr w:type="spellStart"/>
            <w:r w:rsidRPr="00EC2952">
              <w:t>Inner_</w:t>
            </w:r>
            <w:del w:id="490" w:author="Huawei" w:date="2021-01-19T18:53:00Z">
              <w:r w:rsidRPr="00EC2952" w:rsidDel="00184514">
                <w:delText>4RB</w:delText>
              </w:r>
            </w:del>
            <w:ins w:id="491" w:author="Huawei" w:date="2021-01-19T18:53:00Z">
              <w:r w:rsidR="00184514">
                <w:t>Partial</w:t>
              </w:r>
            </w:ins>
            <w:r w:rsidRPr="00EC2952">
              <w:t>_Left</w:t>
            </w:r>
            <w:proofErr w:type="spellEnd"/>
            <w:r w:rsidRPr="00EC2952">
              <w:t xml:space="preserve"> for PC2, PC3, PC4</w:t>
            </w:r>
          </w:p>
          <w:p w14:paraId="1EA545FC" w14:textId="567C793D" w:rsidR="00470EEE" w:rsidRPr="00EC2952" w:rsidRDefault="00470EEE" w:rsidP="00AE45CC">
            <w:pPr>
              <w:pStyle w:val="TAC"/>
            </w:pPr>
            <w:r w:rsidRPr="00EC2952">
              <w:t>Inner_</w:t>
            </w:r>
            <w:del w:id="492" w:author="Huawei" w:date="2021-01-19T18:54:00Z">
              <w:r w:rsidRPr="00EC2952" w:rsidDel="00184514">
                <w:delText>16RB</w:delText>
              </w:r>
            </w:del>
            <w:ins w:id="493" w:author="Huawei" w:date="2021-01-19T18:54:00Z">
              <w:r w:rsidR="00184514">
                <w:t>Partial</w:t>
              </w:r>
            </w:ins>
            <w:r w:rsidRPr="00EC2952">
              <w:t>_Left_Region2 for PC1</w:t>
            </w:r>
          </w:p>
        </w:tc>
      </w:tr>
      <w:tr w:rsidR="00470EEE" w:rsidRPr="00EC2952" w14:paraId="7EF26398" w14:textId="77777777" w:rsidTr="00AE45CC">
        <w:trPr>
          <w:trHeight w:val="414"/>
          <w:jc w:val="center"/>
        </w:trPr>
        <w:tc>
          <w:tcPr>
            <w:tcW w:w="0" w:type="auto"/>
            <w:vMerge/>
            <w:tcBorders>
              <w:left w:val="single" w:sz="4" w:space="0" w:color="auto"/>
              <w:right w:val="single" w:sz="4" w:space="0" w:color="auto"/>
            </w:tcBorders>
            <w:vAlign w:val="center"/>
            <w:hideMark/>
          </w:tcPr>
          <w:p w14:paraId="0B22847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463F7868"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0BFAFEB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70A1F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73B2B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639C5193" w14:textId="77777777" w:rsidR="00470EEE" w:rsidRPr="00EC2952" w:rsidRDefault="00470EEE" w:rsidP="00AE45CC">
            <w:pPr>
              <w:pStyle w:val="TAC"/>
              <w:rPr>
                <w:rFonts w:eastAsia="Yu Mincho"/>
              </w:rPr>
            </w:pPr>
            <w:r w:rsidRPr="00EC2952">
              <w:t>-</w:t>
            </w:r>
          </w:p>
        </w:tc>
      </w:tr>
      <w:tr w:rsidR="00470EEE" w:rsidRPr="00EC2952" w14:paraId="6FCF807B" w14:textId="77777777" w:rsidTr="00AE45CC">
        <w:trPr>
          <w:trHeight w:val="414"/>
          <w:jc w:val="center"/>
        </w:trPr>
        <w:tc>
          <w:tcPr>
            <w:tcW w:w="0" w:type="auto"/>
            <w:vMerge/>
            <w:tcBorders>
              <w:left w:val="single" w:sz="4" w:space="0" w:color="auto"/>
              <w:right w:val="single" w:sz="4" w:space="0" w:color="auto"/>
            </w:tcBorders>
            <w:vAlign w:val="center"/>
          </w:tcPr>
          <w:p w14:paraId="33E3AD5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407DA478"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2F1B5C79"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7B74F5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E6CB8F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BFFCFB1" w14:textId="77777777" w:rsidR="00470EEE" w:rsidRPr="00EC2952" w:rsidRDefault="00470EEE" w:rsidP="00AE45CC">
            <w:pPr>
              <w:pStyle w:val="TAC"/>
            </w:pPr>
            <w:r w:rsidRPr="00EC2952">
              <w:t>-</w:t>
            </w:r>
          </w:p>
        </w:tc>
      </w:tr>
      <w:tr w:rsidR="00470EEE" w:rsidRPr="00EC2952" w14:paraId="1ECCD64E" w14:textId="77777777" w:rsidTr="00AE45CC">
        <w:trPr>
          <w:trHeight w:val="414"/>
          <w:jc w:val="center"/>
        </w:trPr>
        <w:tc>
          <w:tcPr>
            <w:tcW w:w="0" w:type="auto"/>
            <w:vMerge/>
            <w:tcBorders>
              <w:left w:val="single" w:sz="4" w:space="0" w:color="auto"/>
              <w:right w:val="single" w:sz="4" w:space="0" w:color="auto"/>
            </w:tcBorders>
            <w:vAlign w:val="center"/>
          </w:tcPr>
          <w:p w14:paraId="0680DDF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18CFA971"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71A418AF"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3F53DA1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EE2D9E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2FCE778B" w14:textId="77777777" w:rsidR="00470EEE" w:rsidRPr="00EC2952" w:rsidRDefault="00470EEE" w:rsidP="00AE45CC">
            <w:pPr>
              <w:pStyle w:val="TAC"/>
            </w:pPr>
            <w:r w:rsidRPr="00EC2952">
              <w:t>-</w:t>
            </w:r>
          </w:p>
        </w:tc>
      </w:tr>
      <w:tr w:rsidR="00470EEE" w:rsidRPr="00EC2952" w14:paraId="14334912" w14:textId="77777777" w:rsidTr="00AE45CC">
        <w:trPr>
          <w:trHeight w:val="414"/>
          <w:jc w:val="center"/>
        </w:trPr>
        <w:tc>
          <w:tcPr>
            <w:tcW w:w="0" w:type="auto"/>
            <w:vMerge/>
            <w:tcBorders>
              <w:left w:val="single" w:sz="4" w:space="0" w:color="auto"/>
              <w:right w:val="single" w:sz="4" w:space="0" w:color="auto"/>
            </w:tcBorders>
            <w:vAlign w:val="center"/>
          </w:tcPr>
          <w:p w14:paraId="33463AC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492F2C"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1AA366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9AAB83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568BF6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E830A69" w14:textId="77777777" w:rsidR="00470EEE" w:rsidRPr="00EC2952" w:rsidRDefault="00470EEE" w:rsidP="00AE45CC">
            <w:pPr>
              <w:pStyle w:val="TAC"/>
            </w:pPr>
            <w:r w:rsidRPr="00EC2952">
              <w:t>-</w:t>
            </w:r>
          </w:p>
        </w:tc>
      </w:tr>
      <w:tr w:rsidR="00470EEE" w:rsidRPr="00EC2952" w14:paraId="04608B8D" w14:textId="77777777" w:rsidTr="00AE45CC">
        <w:trPr>
          <w:trHeight w:val="414"/>
          <w:jc w:val="center"/>
        </w:trPr>
        <w:tc>
          <w:tcPr>
            <w:tcW w:w="0" w:type="auto"/>
            <w:vMerge/>
            <w:tcBorders>
              <w:left w:val="single" w:sz="4" w:space="0" w:color="auto"/>
              <w:right w:val="single" w:sz="4" w:space="0" w:color="auto"/>
            </w:tcBorders>
            <w:vAlign w:val="center"/>
          </w:tcPr>
          <w:p w14:paraId="0E86F2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A1ADCCD"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2395A1C1"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E6B379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323F6FF9"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46B76312" w14:textId="77777777" w:rsidR="00470EEE" w:rsidRPr="00EC2952" w:rsidRDefault="00470EEE" w:rsidP="00AE45CC">
            <w:pPr>
              <w:pStyle w:val="TAC"/>
            </w:pPr>
            <w:r w:rsidRPr="00EC2952">
              <w:t>-</w:t>
            </w:r>
          </w:p>
        </w:tc>
      </w:tr>
      <w:tr w:rsidR="00470EEE" w:rsidRPr="00EC2952" w14:paraId="2D9283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06D643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64F4671D"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0F24BA99"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F174B1D"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0BA94E9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9397D8D" w14:textId="77777777" w:rsidR="00470EEE" w:rsidRPr="00EC2952" w:rsidRDefault="00470EEE" w:rsidP="00AE45CC">
            <w:pPr>
              <w:pStyle w:val="TAC"/>
            </w:pPr>
            <w:r w:rsidRPr="00EC2952">
              <w:t>-</w:t>
            </w:r>
          </w:p>
        </w:tc>
      </w:tr>
      <w:tr w:rsidR="00470EEE" w:rsidRPr="00EC2952" w14:paraId="65A9D2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8DE1477" w14:textId="77777777" w:rsidR="00470EEE" w:rsidRPr="00EC2952" w:rsidRDefault="00470EEE" w:rsidP="00AE45CC">
            <w:pPr>
              <w:pStyle w:val="TAN"/>
            </w:pPr>
            <w:r w:rsidRPr="00EC2952">
              <w:t>NOTE 1:</w:t>
            </w:r>
            <w:r w:rsidRPr="00EC2952">
              <w:tab/>
              <w:t>The specific configuration of each RB allocation is defined in Table 6.1-1 for PC2, PC3 and PC4 or Table 6.1-2 for PC1.</w:t>
            </w:r>
          </w:p>
          <w:p w14:paraId="2AC402BB"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3CA9902F"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500D2328" w14:textId="69B263C0"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494" w:author="Huawei" w:date="2021-01-19T18:53:00Z">
              <w:r w:rsidRPr="00EC2952" w:rsidDel="00184514">
                <w:delText>4RB</w:delText>
              </w:r>
            </w:del>
            <w:ins w:id="495" w:author="Huawei" w:date="2021-01-19T18:53:00Z">
              <w:r w:rsidR="00184514">
                <w:t>Partial</w:t>
              </w:r>
            </w:ins>
            <w:r w:rsidRPr="00EC2952">
              <w:t>_Left</w:t>
            </w:r>
            <w:proofErr w:type="spellEnd"/>
            <w:r w:rsidRPr="00EC2952">
              <w:t xml:space="preserve"> for PC2, PC3, PC4, use </w:t>
            </w:r>
            <w:proofErr w:type="spellStart"/>
            <w:r w:rsidRPr="00EC2952">
              <w:t>Inner_</w:t>
            </w:r>
            <w:del w:id="496" w:author="Huawei" w:date="2021-01-19T18:53:00Z">
              <w:r w:rsidRPr="00EC2952" w:rsidDel="00184514">
                <w:delText>4RB</w:delText>
              </w:r>
            </w:del>
            <w:ins w:id="497" w:author="Huawei" w:date="2021-01-19T18:53:00Z">
              <w:r w:rsidR="00184514">
                <w:t>Partial</w:t>
              </w:r>
            </w:ins>
            <w:r w:rsidRPr="00EC2952">
              <w:t>_Right</w:t>
            </w:r>
            <w:proofErr w:type="spellEnd"/>
            <w:r w:rsidRPr="00EC2952">
              <w:t xml:space="preserve"> for UL RB allocation. When the signalled DC carrier position is in Inner_</w:t>
            </w:r>
            <w:del w:id="498" w:author="Huawei" w:date="2021-01-19T18:54:00Z">
              <w:r w:rsidRPr="00EC2952" w:rsidDel="00184514">
                <w:delText>16RB</w:delText>
              </w:r>
            </w:del>
            <w:ins w:id="499" w:author="Huawei" w:date="2021-01-19T18:54:00Z">
              <w:r w:rsidR="00184514">
                <w:t>Partial</w:t>
              </w:r>
            </w:ins>
            <w:r w:rsidRPr="00EC2952">
              <w:t>_Left_Region2 for PC1, use Inner_</w:t>
            </w:r>
            <w:del w:id="500" w:author="Huawei" w:date="2021-01-19T18:54:00Z">
              <w:r w:rsidRPr="00EC2952" w:rsidDel="00184514">
                <w:delText>16RB</w:delText>
              </w:r>
            </w:del>
            <w:ins w:id="501" w:author="Huawei" w:date="2021-01-19T18:54:00Z">
              <w:r w:rsidR="00184514">
                <w:t>Partial</w:t>
              </w:r>
            </w:ins>
            <w:r w:rsidRPr="00EC2952">
              <w:t>_Right_Region2 for UL RB allocation.</w:t>
            </w:r>
          </w:p>
          <w:p w14:paraId="230A855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3EFDD41D" w14:textId="77777777" w:rsidR="00470EEE" w:rsidRDefault="00470EEE" w:rsidP="00470EEE">
      <w:pPr>
        <w:rPr>
          <w:rFonts w:eastAsia="PMingLiU"/>
          <w:lang w:eastAsia="zh-TW"/>
        </w:rPr>
      </w:pPr>
    </w:p>
    <w:p w14:paraId="720C60CB" w14:textId="77777777" w:rsidR="00D94949" w:rsidRPr="00D94949" w:rsidRDefault="00D94949" w:rsidP="00D94949">
      <w:pPr>
        <w:rPr>
          <w:rFonts w:eastAsia="MS Mincho"/>
          <w:lang w:eastAsia="ja-JP"/>
        </w:rPr>
      </w:pPr>
      <w:r w:rsidRPr="00D94949">
        <w:rPr>
          <w:color w:val="FF0000"/>
        </w:rPr>
        <w:t>&lt;Unchanged Text Skipped&gt;</w:t>
      </w:r>
    </w:p>
    <w:p w14:paraId="597270D2" w14:textId="5FEA5324" w:rsidR="00470EEE" w:rsidRPr="00EC2952" w:rsidRDefault="00470EEE" w:rsidP="00470EEE"/>
    <w:p w14:paraId="165F03A1" w14:textId="77777777" w:rsidR="00470EEE" w:rsidRPr="00EC2952" w:rsidRDefault="00470EEE" w:rsidP="00470EEE">
      <w:pPr>
        <w:pStyle w:val="5"/>
      </w:pPr>
      <w:bookmarkStart w:id="502" w:name="_Toc43898375"/>
      <w:bookmarkStart w:id="503" w:name="_Toc52550867"/>
      <w:bookmarkStart w:id="504" w:name="_Toc58952582"/>
      <w:r w:rsidRPr="00EC2952">
        <w:t>6.4A.2.2.7</w:t>
      </w:r>
      <w:r w:rsidRPr="00EC2952">
        <w:tab/>
      </w:r>
      <w:r w:rsidRPr="00EC2952">
        <w:rPr>
          <w:lang w:eastAsia="zh-TW"/>
        </w:rPr>
        <w:t>Carrier leakage</w:t>
      </w:r>
      <w:r w:rsidRPr="00EC2952">
        <w:t xml:space="preserve"> for CA (</w:t>
      </w:r>
      <w:r w:rsidRPr="00EC2952">
        <w:rPr>
          <w:lang w:eastAsia="zh-TW"/>
        </w:rPr>
        <w:t>8</w:t>
      </w:r>
      <w:r w:rsidRPr="00EC2952">
        <w:t>UL CA)</w:t>
      </w:r>
      <w:bookmarkEnd w:id="502"/>
      <w:bookmarkEnd w:id="503"/>
      <w:bookmarkEnd w:id="504"/>
    </w:p>
    <w:p w14:paraId="62942B0A" w14:textId="77777777" w:rsidR="00D94949" w:rsidRPr="00D94949" w:rsidRDefault="00D94949" w:rsidP="00D94949">
      <w:pPr>
        <w:rPr>
          <w:rFonts w:eastAsia="MS Mincho"/>
          <w:lang w:eastAsia="ja-JP"/>
        </w:rPr>
      </w:pPr>
      <w:r w:rsidRPr="00D94949">
        <w:rPr>
          <w:color w:val="FF0000"/>
        </w:rPr>
        <w:t>&lt;Unchanged Text Skipped&gt;</w:t>
      </w:r>
    </w:p>
    <w:p w14:paraId="3A7DDF77" w14:textId="77777777" w:rsidR="00470EEE" w:rsidRPr="00EC2952" w:rsidRDefault="00470EEE" w:rsidP="00470EEE">
      <w:pPr>
        <w:pStyle w:val="H6"/>
      </w:pPr>
      <w:r w:rsidRPr="00EC2952">
        <w:t>6.4A.2.2.7.4</w:t>
      </w:r>
      <w:r w:rsidRPr="00EC2952">
        <w:tab/>
        <w:t>Test description</w:t>
      </w:r>
    </w:p>
    <w:p w14:paraId="09F2B944" w14:textId="77777777" w:rsidR="00470EEE" w:rsidRPr="00EC2952" w:rsidRDefault="00470EEE" w:rsidP="00470EEE">
      <w:pPr>
        <w:pStyle w:val="H6"/>
      </w:pPr>
      <w:r w:rsidRPr="00EC2952">
        <w:t>6.4A.2.2.7.4.1</w:t>
      </w:r>
      <w:r w:rsidRPr="00EC2952">
        <w:tab/>
        <w:t>Initial condition</w:t>
      </w:r>
    </w:p>
    <w:p w14:paraId="3FBA21CC" w14:textId="77777777" w:rsidR="00470EEE" w:rsidRPr="00EC2952" w:rsidRDefault="00470EEE" w:rsidP="00470EEE">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AF5C82" w14:textId="77777777" w:rsidR="00470EEE" w:rsidRPr="00EC2952" w:rsidRDefault="00470EEE" w:rsidP="00470EEE">
      <w:pPr>
        <w:rPr>
          <w:lang w:eastAsia="ja-JP"/>
        </w:rPr>
      </w:pPr>
      <w:r w:rsidRPr="00EC2952">
        <w:rPr>
          <w:lang w:eastAsia="ja-JP"/>
        </w:rPr>
        <w:t xml:space="preserve">The initial test configurations consist of environmental conditions, test frequencies, and CC combinations based on NR operating bands specified in Table 5.5A.1-1, 5.5A.2-1 and 5.5A.2-2. All of these configurations shall be tested with </w:t>
      </w:r>
      <w:r w:rsidRPr="00EC2952">
        <w:rPr>
          <w:lang w:eastAsia="ja-JP"/>
        </w:rPr>
        <w:lastRenderedPageBreak/>
        <w:t>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14:paraId="7C7CD96A" w14:textId="77777777" w:rsidR="00470EEE" w:rsidRPr="00EC2952" w:rsidRDefault="00470EEE" w:rsidP="00470EEE">
      <w:pPr>
        <w:pStyle w:val="TH"/>
      </w:pPr>
      <w:r w:rsidRPr="00EC2952">
        <w:t>Table 6.4A.2.2.7</w:t>
      </w:r>
      <w:r w:rsidRPr="00EC2952">
        <w:rPr>
          <w:lang w:eastAsia="zh-TW"/>
        </w:rPr>
        <w:t>.</w:t>
      </w:r>
      <w:r w:rsidRPr="00EC2952">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481"/>
        <w:gridCol w:w="933"/>
        <w:gridCol w:w="863"/>
        <w:gridCol w:w="863"/>
        <w:gridCol w:w="1446"/>
        <w:gridCol w:w="3313"/>
      </w:tblGrid>
      <w:tr w:rsidR="00470EEE" w:rsidRPr="00EC2952" w14:paraId="0E651EC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CADB0D1" w14:textId="77777777" w:rsidR="00470EEE" w:rsidRPr="00EC2952" w:rsidRDefault="00470EEE" w:rsidP="00AE45CC">
            <w:pPr>
              <w:pStyle w:val="TAH"/>
            </w:pPr>
            <w:r w:rsidRPr="00EC2952">
              <w:t>Default Conditions</w:t>
            </w:r>
          </w:p>
        </w:tc>
      </w:tr>
      <w:tr w:rsidR="00470EEE" w:rsidRPr="00EC2952" w14:paraId="32506E8A"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859FAB3" w14:textId="77777777" w:rsidR="00470EEE" w:rsidRPr="00EC2952" w:rsidRDefault="00470EEE" w:rsidP="00AE45CC">
            <w:pPr>
              <w:pStyle w:val="TAL"/>
            </w:pPr>
            <w:r w:rsidRPr="00EC2952">
              <w:t xml:space="preserve">Test Environment as specified in TS 38.508-1 [10] </w:t>
            </w:r>
            <w:proofErr w:type="spellStart"/>
            <w:r w:rsidRPr="00EC2952">
              <w:t>subclause</w:t>
            </w:r>
            <w:proofErr w:type="spellEnd"/>
            <w:r w:rsidRPr="00EC2952">
              <w:t xml:space="preserve"> [4.1]</w:t>
            </w:r>
          </w:p>
        </w:tc>
        <w:tc>
          <w:tcPr>
            <w:tcW w:w="4793" w:type="dxa"/>
            <w:gridSpan w:val="3"/>
            <w:tcBorders>
              <w:top w:val="single" w:sz="4" w:space="0" w:color="auto"/>
              <w:left w:val="single" w:sz="4" w:space="0" w:color="auto"/>
              <w:bottom w:val="single" w:sz="4" w:space="0" w:color="auto"/>
              <w:right w:val="single" w:sz="4" w:space="0" w:color="auto"/>
            </w:tcBorders>
            <w:hideMark/>
          </w:tcPr>
          <w:p w14:paraId="0EF39965" w14:textId="77777777" w:rsidR="00470EEE" w:rsidRPr="00EC2952" w:rsidRDefault="00470EEE" w:rsidP="00AE45CC">
            <w:pPr>
              <w:pStyle w:val="TAL"/>
            </w:pPr>
            <w:r w:rsidRPr="00EC2952">
              <w:t>Normal</w:t>
            </w:r>
          </w:p>
        </w:tc>
      </w:tr>
      <w:tr w:rsidR="00470EEE" w:rsidRPr="00EC2952" w14:paraId="12540491"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52AD7C79" w14:textId="77777777" w:rsidR="00470EEE" w:rsidRPr="00EC2952" w:rsidRDefault="00470EEE" w:rsidP="00AE45CC">
            <w:pPr>
              <w:pStyle w:val="TAL"/>
            </w:pPr>
            <w:r w:rsidRPr="00EC2952">
              <w:t xml:space="preserve">Test Frequencies as specified in TS 38.508-1 [10] </w:t>
            </w:r>
            <w:proofErr w:type="spellStart"/>
            <w:r w:rsidRPr="00EC2952">
              <w:t>subclause</w:t>
            </w:r>
            <w:proofErr w:type="spellEnd"/>
            <w:r w:rsidRPr="00EC2952">
              <w:t xml:space="preserve"> [4.3.1.2.3] for different CA bandwidth classes, and PCC and SCCs are mapped onto physical frequencies according to Table 6.1-2</w:t>
            </w:r>
          </w:p>
        </w:tc>
        <w:tc>
          <w:tcPr>
            <w:tcW w:w="4793" w:type="dxa"/>
            <w:gridSpan w:val="3"/>
            <w:tcBorders>
              <w:top w:val="single" w:sz="4" w:space="0" w:color="auto"/>
              <w:left w:val="single" w:sz="4" w:space="0" w:color="auto"/>
              <w:bottom w:val="single" w:sz="4" w:space="0" w:color="auto"/>
              <w:right w:val="single" w:sz="4" w:space="0" w:color="auto"/>
            </w:tcBorders>
            <w:hideMark/>
          </w:tcPr>
          <w:p w14:paraId="648D0DB7" w14:textId="77777777" w:rsidR="00470EEE" w:rsidRPr="00EC2952" w:rsidRDefault="00470EEE" w:rsidP="00AE45CC">
            <w:pPr>
              <w:pStyle w:val="TAL"/>
            </w:pPr>
            <w:r w:rsidRPr="00EC2952">
              <w:rPr>
                <w:color w:val="000000"/>
              </w:rPr>
              <w:t>Low and High range</w:t>
            </w:r>
          </w:p>
        </w:tc>
      </w:tr>
      <w:tr w:rsidR="00470EEE" w:rsidRPr="00EC2952" w14:paraId="00BD3666"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3C3FF569" w14:textId="77777777" w:rsidR="00470EEE" w:rsidRPr="00EC2952" w:rsidRDefault="00470EEE" w:rsidP="00AE45CC">
            <w:pPr>
              <w:pStyle w:val="TAL"/>
            </w:pPr>
            <w:r w:rsidRPr="00EC2952">
              <w:t>Test CC Combination setting (aggregated BW of the CA configuration) as specified in Table 5.5A.1-1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14:paraId="7CB6829A" w14:textId="77777777" w:rsidR="00470EEE" w:rsidRPr="00EC2952" w:rsidRDefault="00470EEE" w:rsidP="00AE45CC">
            <w:pPr>
              <w:pStyle w:val="TAL"/>
            </w:pPr>
            <w:r w:rsidRPr="00EC2952">
              <w:rPr>
                <w:lang w:eastAsia="zh-TW"/>
              </w:rPr>
              <w:t>Lowest aggregated BW</w:t>
            </w:r>
          </w:p>
        </w:tc>
      </w:tr>
      <w:tr w:rsidR="00470EEE" w:rsidRPr="00EC2952" w14:paraId="374D0163" w14:textId="77777777" w:rsidTr="00AE45CC">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14:paraId="75DCA29F" w14:textId="77777777" w:rsidR="00470EEE" w:rsidRPr="00EC2952" w:rsidRDefault="00470EEE" w:rsidP="00AE45CC">
            <w:pPr>
              <w:pStyle w:val="TAL"/>
            </w:pPr>
            <w:r w:rsidRPr="00EC2952">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14:paraId="2C57971D" w14:textId="77777777" w:rsidR="00470EEE" w:rsidRPr="00EC2952" w:rsidRDefault="00470EEE" w:rsidP="00AE45CC">
            <w:pPr>
              <w:pStyle w:val="TAL"/>
            </w:pPr>
            <w:r w:rsidRPr="00EC2952">
              <w:t>Lowest</w:t>
            </w:r>
          </w:p>
        </w:tc>
      </w:tr>
      <w:tr w:rsidR="00470EEE" w:rsidRPr="00EC2952" w14:paraId="12D1BEB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03B023E" w14:textId="77777777" w:rsidR="00470EEE" w:rsidRPr="00EC2952" w:rsidRDefault="00470EEE" w:rsidP="00AE45CC">
            <w:pPr>
              <w:pStyle w:val="TAH"/>
            </w:pPr>
            <w:r w:rsidRPr="00EC2952">
              <w:t>Test Parameters</w:t>
            </w:r>
          </w:p>
        </w:tc>
      </w:tr>
      <w:tr w:rsidR="00470EEE" w:rsidRPr="00EC2952" w14:paraId="331F3E0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8F5E09" w14:textId="77777777" w:rsidR="00470EEE" w:rsidRPr="00EC2952" w:rsidRDefault="00470EEE" w:rsidP="00AE45CC">
            <w:pPr>
              <w:pStyle w:val="TAH"/>
            </w:pPr>
            <w:r w:rsidRPr="00EC2952">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7E173F08" w14:textId="77777777" w:rsidR="00470EEE" w:rsidRPr="00EC2952" w:rsidRDefault="00470EEE" w:rsidP="00AE45CC">
            <w:pPr>
              <w:pStyle w:val="TAH"/>
            </w:pPr>
            <w:r w:rsidRPr="00EC2952">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CDA05D9" w14:textId="77777777" w:rsidR="00470EEE" w:rsidRPr="00EC2952" w:rsidRDefault="00470EEE" w:rsidP="00AE45CC">
            <w:pPr>
              <w:pStyle w:val="TAH"/>
            </w:pPr>
            <w:r w:rsidRPr="00EC2952">
              <w:t>Uplink Configuration</w:t>
            </w:r>
          </w:p>
        </w:tc>
      </w:tr>
      <w:tr w:rsidR="00470EEE" w:rsidRPr="00EC2952" w14:paraId="115C18A7"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hideMark/>
          </w:tcPr>
          <w:p w14:paraId="509C9253" w14:textId="77777777" w:rsidR="00470EEE" w:rsidRPr="00EC2952" w:rsidRDefault="00470EEE" w:rsidP="00AE45CC">
            <w:pPr>
              <w:pStyle w:val="TAH"/>
            </w:pPr>
            <w:r w:rsidRPr="00EC2952">
              <w:t>Test ID</w:t>
            </w:r>
          </w:p>
        </w:tc>
        <w:tc>
          <w:tcPr>
            <w:tcW w:w="0" w:type="auto"/>
            <w:tcBorders>
              <w:top w:val="single" w:sz="4" w:space="0" w:color="auto"/>
              <w:left w:val="single" w:sz="4" w:space="0" w:color="auto"/>
              <w:bottom w:val="single" w:sz="4" w:space="0" w:color="auto"/>
              <w:right w:val="single" w:sz="4" w:space="0" w:color="auto"/>
            </w:tcBorders>
            <w:hideMark/>
          </w:tcPr>
          <w:p w14:paraId="21A661EE" w14:textId="77777777" w:rsidR="00470EEE" w:rsidRPr="00EC2952" w:rsidRDefault="00470EEE" w:rsidP="00AE45CC">
            <w:pPr>
              <w:pStyle w:val="TAH"/>
            </w:pPr>
            <w:r w:rsidRPr="00EC2952">
              <w:t>CC</w:t>
            </w:r>
            <w:r w:rsidRPr="00EC2952">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14:paraId="0707B0E5" w14:textId="77777777" w:rsidR="00470EEE" w:rsidRPr="00EC2952" w:rsidRDefault="00470EEE" w:rsidP="00AE45CC">
            <w:pPr>
              <w:pStyle w:val="TAC"/>
              <w:rPr>
                <w:b/>
                <w:bCs/>
              </w:rPr>
            </w:pPr>
            <w:r w:rsidRPr="00EC2952">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4D19F4F7" w14:textId="77777777" w:rsidR="00470EEE" w:rsidRPr="00EC2952" w:rsidRDefault="00470EEE" w:rsidP="00AE45CC">
            <w:pPr>
              <w:pStyle w:val="TAC"/>
            </w:pPr>
            <w:r w:rsidRPr="00EC2952">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77D79546" w14:textId="77777777" w:rsidR="00470EEE" w:rsidRPr="00EC2952" w:rsidRDefault="00470EEE" w:rsidP="00AE45CC">
            <w:pPr>
              <w:pStyle w:val="TAH"/>
              <w:rPr>
                <w:rFonts w:eastAsia="等线"/>
              </w:rPr>
            </w:pPr>
            <w:r w:rsidRPr="00EC2952">
              <w:t>Modulation</w:t>
            </w:r>
          </w:p>
        </w:tc>
        <w:tc>
          <w:tcPr>
            <w:tcW w:w="0" w:type="auto"/>
            <w:tcBorders>
              <w:top w:val="single" w:sz="4" w:space="0" w:color="auto"/>
              <w:left w:val="single" w:sz="4" w:space="0" w:color="auto"/>
              <w:bottom w:val="single" w:sz="4" w:space="0" w:color="auto"/>
              <w:right w:val="single" w:sz="4" w:space="0" w:color="auto"/>
            </w:tcBorders>
            <w:hideMark/>
          </w:tcPr>
          <w:p w14:paraId="24868DB3" w14:textId="77777777" w:rsidR="00470EEE" w:rsidRPr="00EC2952" w:rsidRDefault="00470EEE" w:rsidP="00AE45CC">
            <w:pPr>
              <w:pStyle w:val="TAH"/>
            </w:pPr>
            <w:r w:rsidRPr="00EC2952">
              <w:t>RB allocation</w:t>
            </w:r>
          </w:p>
          <w:p w14:paraId="58F6DBD3" w14:textId="77777777" w:rsidR="00470EEE" w:rsidRPr="00EC2952" w:rsidRDefault="00470EEE" w:rsidP="00AE45CC">
            <w:pPr>
              <w:pStyle w:val="TAH"/>
              <w:rPr>
                <w:rFonts w:eastAsia="等线"/>
              </w:rPr>
            </w:pPr>
            <w:r w:rsidRPr="00EC2952">
              <w:t>(N</w:t>
            </w:r>
            <w:r w:rsidRPr="00EC2952">
              <w:rPr>
                <w:rFonts w:eastAsia="宋体"/>
              </w:rPr>
              <w:t>OTE</w:t>
            </w:r>
            <w:r w:rsidRPr="00EC2952">
              <w:t xml:space="preserve"> 1)</w:t>
            </w:r>
          </w:p>
        </w:tc>
      </w:tr>
      <w:tr w:rsidR="00470EEE" w:rsidRPr="00EC2952" w14:paraId="27255A5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hideMark/>
          </w:tcPr>
          <w:p w14:paraId="152A80D5" w14:textId="77777777" w:rsidR="00470EEE" w:rsidRPr="00EC2952" w:rsidRDefault="00470EEE" w:rsidP="00AE45CC">
            <w:pPr>
              <w:pStyle w:val="TAC"/>
            </w:pPr>
            <w:r w:rsidRPr="00EC2952">
              <w:t>1</w:t>
            </w:r>
          </w:p>
        </w:tc>
        <w:tc>
          <w:tcPr>
            <w:tcW w:w="0" w:type="auto"/>
            <w:tcBorders>
              <w:top w:val="single" w:sz="4" w:space="0" w:color="auto"/>
              <w:left w:val="single" w:sz="4" w:space="0" w:color="auto"/>
              <w:bottom w:val="nil"/>
              <w:right w:val="single" w:sz="4" w:space="0" w:color="auto"/>
            </w:tcBorders>
            <w:hideMark/>
          </w:tcPr>
          <w:p w14:paraId="1A9D2DC5" w14:textId="77777777" w:rsidR="00470EEE" w:rsidRPr="00EC2952" w:rsidRDefault="00470EEE" w:rsidP="00AE45CC">
            <w:pPr>
              <w:pStyle w:val="TAC"/>
              <w:rPr>
                <w:rFonts w:eastAsia="PMingLiU"/>
                <w:lang w:eastAsia="zh-TW"/>
              </w:rPr>
            </w:pPr>
            <w:r w:rsidRPr="00EC2952">
              <w:rPr>
                <w:rFonts w:eastAsia="Yu Mincho"/>
              </w:rPr>
              <w:t>PCC</w:t>
            </w:r>
            <w:r w:rsidRPr="00EC2952">
              <w:rPr>
                <w:lang w:eastAsia="zh-TW"/>
              </w:rPr>
              <w:t>/CC1</w:t>
            </w:r>
          </w:p>
        </w:tc>
        <w:tc>
          <w:tcPr>
            <w:tcW w:w="0" w:type="auto"/>
            <w:tcBorders>
              <w:top w:val="single" w:sz="4" w:space="0" w:color="auto"/>
              <w:left w:val="single" w:sz="4" w:space="0" w:color="auto"/>
              <w:bottom w:val="nil"/>
              <w:right w:val="single" w:sz="4" w:space="0" w:color="auto"/>
            </w:tcBorders>
            <w:hideMark/>
          </w:tcPr>
          <w:p w14:paraId="1AF18F7F" w14:textId="77777777" w:rsidR="00470EEE" w:rsidRPr="00EC2952" w:rsidRDefault="00470EEE" w:rsidP="00AE45CC">
            <w:pPr>
              <w:pStyle w:val="TAC"/>
              <w:rPr>
                <w:lang w:eastAsia="zh-TW"/>
              </w:rPr>
            </w:pPr>
            <w:r w:rsidRPr="00EC2952">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14:paraId="401AC611" w14:textId="77777777" w:rsidR="00470EEE" w:rsidRPr="00EC2952" w:rsidRDefault="00470EEE" w:rsidP="00AE45CC">
            <w:pPr>
              <w:pStyle w:val="TAC"/>
            </w:pPr>
            <w:r w:rsidRPr="00EC2952">
              <w:t>N/A for this test</w:t>
            </w:r>
          </w:p>
        </w:tc>
        <w:tc>
          <w:tcPr>
            <w:tcW w:w="0" w:type="auto"/>
            <w:tcBorders>
              <w:top w:val="single" w:sz="4" w:space="0" w:color="auto"/>
              <w:left w:val="single" w:sz="4" w:space="0" w:color="auto"/>
              <w:bottom w:val="single" w:sz="4" w:space="0" w:color="auto"/>
              <w:right w:val="single" w:sz="4" w:space="0" w:color="auto"/>
            </w:tcBorders>
            <w:hideMark/>
          </w:tcPr>
          <w:p w14:paraId="5E2D463A" w14:textId="77777777" w:rsidR="00470EEE" w:rsidRPr="00EC2952" w:rsidRDefault="00470EEE" w:rsidP="00AE45CC">
            <w:pPr>
              <w:pStyle w:val="TAC"/>
              <w:rPr>
                <w:rFonts w:eastAsia="Yu Mincho"/>
              </w:rPr>
            </w:pPr>
            <w:r w:rsidRPr="00EC2952">
              <w:t>DFT-s-OFDM QPSK</w:t>
            </w:r>
          </w:p>
        </w:tc>
        <w:tc>
          <w:tcPr>
            <w:tcW w:w="0" w:type="auto"/>
            <w:tcBorders>
              <w:top w:val="single" w:sz="4" w:space="0" w:color="auto"/>
              <w:left w:val="single" w:sz="4" w:space="0" w:color="auto"/>
              <w:bottom w:val="single" w:sz="4" w:space="0" w:color="auto"/>
              <w:right w:val="single" w:sz="4" w:space="0" w:color="auto"/>
            </w:tcBorders>
            <w:hideMark/>
          </w:tcPr>
          <w:p w14:paraId="09EC06ED" w14:textId="7A7C9915" w:rsidR="00470EEE" w:rsidRPr="00EC2952" w:rsidRDefault="00470EEE" w:rsidP="00AE45CC">
            <w:pPr>
              <w:pStyle w:val="TAC"/>
            </w:pPr>
            <w:r w:rsidRPr="00EC2952">
              <w:t xml:space="preserve"> </w:t>
            </w:r>
            <w:proofErr w:type="spellStart"/>
            <w:r w:rsidRPr="00EC2952">
              <w:t>Inner_</w:t>
            </w:r>
            <w:del w:id="505" w:author="Huawei" w:date="2021-01-19T18:53:00Z">
              <w:r w:rsidRPr="00EC2952" w:rsidDel="00184514">
                <w:delText>4RB</w:delText>
              </w:r>
            </w:del>
            <w:ins w:id="506" w:author="Huawei" w:date="2021-01-19T18:53:00Z">
              <w:r w:rsidR="00184514">
                <w:t>Partial</w:t>
              </w:r>
            </w:ins>
            <w:r w:rsidRPr="00EC2952">
              <w:t>_Left</w:t>
            </w:r>
            <w:proofErr w:type="spellEnd"/>
            <w:r w:rsidRPr="00EC2952">
              <w:t xml:space="preserve"> for PC2, PC3, PC4</w:t>
            </w:r>
          </w:p>
          <w:p w14:paraId="3ED25C22" w14:textId="3641D6AA" w:rsidR="00470EEE" w:rsidRPr="00EC2952" w:rsidRDefault="00470EEE" w:rsidP="00AE45CC">
            <w:pPr>
              <w:pStyle w:val="TAC"/>
            </w:pPr>
            <w:r w:rsidRPr="00EC2952">
              <w:t>Inner_</w:t>
            </w:r>
            <w:del w:id="507" w:author="Huawei" w:date="2021-01-19T18:54:00Z">
              <w:r w:rsidRPr="00EC2952" w:rsidDel="00184514">
                <w:delText>16RB</w:delText>
              </w:r>
            </w:del>
            <w:ins w:id="508" w:author="Huawei" w:date="2021-01-19T18:54:00Z">
              <w:r w:rsidR="00184514">
                <w:t>Partial</w:t>
              </w:r>
            </w:ins>
            <w:r w:rsidRPr="00EC2952">
              <w:t>_Left_Region2 for PC1</w:t>
            </w:r>
          </w:p>
        </w:tc>
      </w:tr>
      <w:tr w:rsidR="00470EEE" w:rsidRPr="00EC2952" w14:paraId="18BEE38D" w14:textId="77777777" w:rsidTr="00AE45CC">
        <w:trPr>
          <w:trHeight w:val="414"/>
          <w:jc w:val="center"/>
        </w:trPr>
        <w:tc>
          <w:tcPr>
            <w:tcW w:w="0" w:type="auto"/>
            <w:vMerge/>
            <w:tcBorders>
              <w:left w:val="single" w:sz="4" w:space="0" w:color="auto"/>
              <w:right w:val="single" w:sz="4" w:space="0" w:color="auto"/>
            </w:tcBorders>
            <w:vAlign w:val="center"/>
            <w:hideMark/>
          </w:tcPr>
          <w:p w14:paraId="5F08B61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14:paraId="6C3D95EC" w14:textId="77777777" w:rsidR="00470EEE" w:rsidRPr="00EC2952" w:rsidRDefault="00470EEE" w:rsidP="00AE45CC">
            <w:pPr>
              <w:pStyle w:val="TAC"/>
              <w:rPr>
                <w:rFonts w:eastAsia="PMingLiU"/>
                <w:lang w:eastAsia="zh-TW"/>
              </w:rPr>
            </w:pPr>
            <w:r w:rsidRPr="00EC2952">
              <w:rPr>
                <w:rFonts w:eastAsia="Yu Mincho"/>
              </w:rPr>
              <w:t>SCC</w:t>
            </w:r>
            <w:r w:rsidRPr="00EC2952">
              <w:rPr>
                <w:lang w:eastAsia="zh-TW"/>
              </w:rPr>
              <w:t>/CC2</w:t>
            </w:r>
          </w:p>
        </w:tc>
        <w:tc>
          <w:tcPr>
            <w:tcW w:w="0" w:type="auto"/>
            <w:tcBorders>
              <w:top w:val="single" w:sz="4" w:space="0" w:color="auto"/>
              <w:left w:val="single" w:sz="4" w:space="0" w:color="auto"/>
              <w:bottom w:val="nil"/>
              <w:right w:val="single" w:sz="4" w:space="0" w:color="auto"/>
            </w:tcBorders>
            <w:hideMark/>
          </w:tcPr>
          <w:p w14:paraId="11AD603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435103F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1B00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hideMark/>
          </w:tcPr>
          <w:p w14:paraId="3F9A2D0B" w14:textId="77777777" w:rsidR="00470EEE" w:rsidRPr="00EC2952" w:rsidRDefault="00470EEE" w:rsidP="00AE45CC">
            <w:pPr>
              <w:pStyle w:val="TAC"/>
              <w:rPr>
                <w:rFonts w:eastAsia="Yu Mincho"/>
              </w:rPr>
            </w:pPr>
            <w:r w:rsidRPr="00EC2952">
              <w:t>-</w:t>
            </w:r>
          </w:p>
        </w:tc>
      </w:tr>
      <w:tr w:rsidR="00470EEE" w:rsidRPr="00EC2952" w14:paraId="68B61142" w14:textId="77777777" w:rsidTr="00AE45CC">
        <w:trPr>
          <w:trHeight w:val="414"/>
          <w:jc w:val="center"/>
        </w:trPr>
        <w:tc>
          <w:tcPr>
            <w:tcW w:w="0" w:type="auto"/>
            <w:vMerge/>
            <w:tcBorders>
              <w:left w:val="single" w:sz="4" w:space="0" w:color="auto"/>
              <w:right w:val="single" w:sz="4" w:space="0" w:color="auto"/>
            </w:tcBorders>
            <w:vAlign w:val="center"/>
          </w:tcPr>
          <w:p w14:paraId="6E2C68E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8C1F143" w14:textId="77777777" w:rsidR="00470EEE" w:rsidRPr="00EC2952" w:rsidRDefault="00470EEE" w:rsidP="00AE45CC">
            <w:pPr>
              <w:pStyle w:val="TAC"/>
              <w:rPr>
                <w:rFonts w:eastAsia="PMingLiU"/>
                <w:lang w:eastAsia="zh-TW"/>
              </w:rPr>
            </w:pPr>
            <w:r w:rsidRPr="00EC2952">
              <w:rPr>
                <w:lang w:eastAsia="zh-TW"/>
              </w:rPr>
              <w:t>SCC/CC3</w:t>
            </w:r>
          </w:p>
        </w:tc>
        <w:tc>
          <w:tcPr>
            <w:tcW w:w="0" w:type="auto"/>
            <w:tcBorders>
              <w:top w:val="single" w:sz="4" w:space="0" w:color="auto"/>
              <w:left w:val="single" w:sz="4" w:space="0" w:color="auto"/>
              <w:bottom w:val="nil"/>
              <w:right w:val="single" w:sz="4" w:space="0" w:color="auto"/>
            </w:tcBorders>
          </w:tcPr>
          <w:p w14:paraId="035174C8"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66F9BD2C"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5DB3A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1669823D" w14:textId="77777777" w:rsidR="00470EEE" w:rsidRPr="00EC2952" w:rsidRDefault="00470EEE" w:rsidP="00AE45CC">
            <w:pPr>
              <w:pStyle w:val="TAC"/>
            </w:pPr>
            <w:r w:rsidRPr="00EC2952">
              <w:t>-</w:t>
            </w:r>
          </w:p>
        </w:tc>
      </w:tr>
      <w:tr w:rsidR="00470EEE" w:rsidRPr="00EC2952" w14:paraId="15828C2A" w14:textId="77777777" w:rsidTr="00AE45CC">
        <w:trPr>
          <w:trHeight w:val="414"/>
          <w:jc w:val="center"/>
        </w:trPr>
        <w:tc>
          <w:tcPr>
            <w:tcW w:w="0" w:type="auto"/>
            <w:vMerge/>
            <w:tcBorders>
              <w:left w:val="single" w:sz="4" w:space="0" w:color="auto"/>
              <w:right w:val="single" w:sz="4" w:space="0" w:color="auto"/>
            </w:tcBorders>
            <w:vAlign w:val="center"/>
          </w:tcPr>
          <w:p w14:paraId="2BC10C8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280AAB67" w14:textId="77777777" w:rsidR="00470EEE" w:rsidRPr="00EC2952" w:rsidRDefault="00470EEE" w:rsidP="00AE45CC">
            <w:pPr>
              <w:pStyle w:val="TAC"/>
              <w:rPr>
                <w:rFonts w:eastAsia="PMingLiU"/>
                <w:lang w:eastAsia="zh-TW"/>
              </w:rPr>
            </w:pPr>
            <w:r w:rsidRPr="00EC2952">
              <w:rPr>
                <w:lang w:eastAsia="zh-TW"/>
              </w:rPr>
              <w:t>SCC/CC4</w:t>
            </w:r>
          </w:p>
        </w:tc>
        <w:tc>
          <w:tcPr>
            <w:tcW w:w="0" w:type="auto"/>
            <w:tcBorders>
              <w:top w:val="single" w:sz="4" w:space="0" w:color="auto"/>
              <w:left w:val="single" w:sz="4" w:space="0" w:color="auto"/>
              <w:bottom w:val="nil"/>
              <w:right w:val="single" w:sz="4" w:space="0" w:color="auto"/>
            </w:tcBorders>
          </w:tcPr>
          <w:p w14:paraId="3C5E5AC5"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0ACD14E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8A8AE5F"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A367063" w14:textId="77777777" w:rsidR="00470EEE" w:rsidRPr="00EC2952" w:rsidRDefault="00470EEE" w:rsidP="00AE45CC">
            <w:pPr>
              <w:pStyle w:val="TAC"/>
            </w:pPr>
            <w:r w:rsidRPr="00EC2952">
              <w:t>-</w:t>
            </w:r>
          </w:p>
        </w:tc>
      </w:tr>
      <w:tr w:rsidR="00470EEE" w:rsidRPr="00EC2952" w14:paraId="50D38E23" w14:textId="77777777" w:rsidTr="00AE45CC">
        <w:trPr>
          <w:trHeight w:val="414"/>
          <w:jc w:val="center"/>
        </w:trPr>
        <w:tc>
          <w:tcPr>
            <w:tcW w:w="0" w:type="auto"/>
            <w:vMerge/>
            <w:tcBorders>
              <w:left w:val="single" w:sz="4" w:space="0" w:color="auto"/>
              <w:right w:val="single" w:sz="4" w:space="0" w:color="auto"/>
            </w:tcBorders>
            <w:vAlign w:val="center"/>
          </w:tcPr>
          <w:p w14:paraId="4C47E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7D769AC1" w14:textId="77777777" w:rsidR="00470EEE" w:rsidRPr="00EC2952" w:rsidRDefault="00470EEE" w:rsidP="00AE45CC">
            <w:pPr>
              <w:pStyle w:val="TAC"/>
              <w:rPr>
                <w:lang w:eastAsia="zh-TW"/>
              </w:rPr>
            </w:pPr>
            <w:r w:rsidRPr="00EC2952">
              <w:rPr>
                <w:lang w:eastAsia="zh-TW"/>
              </w:rPr>
              <w:t>SCC/CC5</w:t>
            </w:r>
          </w:p>
        </w:tc>
        <w:tc>
          <w:tcPr>
            <w:tcW w:w="0" w:type="auto"/>
            <w:tcBorders>
              <w:top w:val="single" w:sz="4" w:space="0" w:color="auto"/>
              <w:left w:val="single" w:sz="4" w:space="0" w:color="auto"/>
              <w:bottom w:val="nil"/>
              <w:right w:val="single" w:sz="4" w:space="0" w:color="auto"/>
            </w:tcBorders>
          </w:tcPr>
          <w:p w14:paraId="4A1BEC8D" w14:textId="77777777" w:rsidR="00470EEE" w:rsidRPr="00EC2952" w:rsidRDefault="00470EEE" w:rsidP="00AE45CC">
            <w:pPr>
              <w:pStyle w:val="TAC"/>
              <w:rPr>
                <w:lang w:eastAsia="zh-TW"/>
              </w:rPr>
            </w:pPr>
            <w:r w:rsidRPr="00EC2952">
              <w:rPr>
                <w:lang w:eastAsia="zh-TW"/>
              </w:rPr>
              <w:t>50</w:t>
            </w:r>
          </w:p>
        </w:tc>
        <w:tc>
          <w:tcPr>
            <w:tcW w:w="0" w:type="auto"/>
            <w:gridSpan w:val="2"/>
            <w:tcBorders>
              <w:top w:val="nil"/>
              <w:left w:val="single" w:sz="4" w:space="0" w:color="auto"/>
              <w:bottom w:val="nil"/>
              <w:right w:val="single" w:sz="4" w:space="0" w:color="auto"/>
            </w:tcBorders>
          </w:tcPr>
          <w:p w14:paraId="2C4EC29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648C5E9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814CB98" w14:textId="77777777" w:rsidR="00470EEE" w:rsidRPr="00EC2952" w:rsidRDefault="00470EEE" w:rsidP="00AE45CC">
            <w:pPr>
              <w:pStyle w:val="TAC"/>
            </w:pPr>
            <w:r w:rsidRPr="00EC2952">
              <w:t>-</w:t>
            </w:r>
          </w:p>
        </w:tc>
      </w:tr>
      <w:tr w:rsidR="00470EEE" w:rsidRPr="00EC2952" w14:paraId="6D3D9BCD" w14:textId="77777777" w:rsidTr="00AE45CC">
        <w:trPr>
          <w:trHeight w:val="414"/>
          <w:jc w:val="center"/>
        </w:trPr>
        <w:tc>
          <w:tcPr>
            <w:tcW w:w="0" w:type="auto"/>
            <w:vMerge/>
            <w:tcBorders>
              <w:left w:val="single" w:sz="4" w:space="0" w:color="auto"/>
              <w:right w:val="single" w:sz="4" w:space="0" w:color="auto"/>
            </w:tcBorders>
            <w:vAlign w:val="center"/>
          </w:tcPr>
          <w:p w14:paraId="5F00C1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3B152E27" w14:textId="77777777" w:rsidR="00470EEE" w:rsidRPr="00EC2952" w:rsidRDefault="00470EEE" w:rsidP="00AE45CC">
            <w:pPr>
              <w:pStyle w:val="TAC"/>
              <w:rPr>
                <w:lang w:eastAsia="zh-TW"/>
              </w:rPr>
            </w:pPr>
            <w:r w:rsidRPr="00EC2952">
              <w:rPr>
                <w:lang w:eastAsia="zh-TW"/>
              </w:rPr>
              <w:t>SCC/CC6</w:t>
            </w:r>
          </w:p>
        </w:tc>
        <w:tc>
          <w:tcPr>
            <w:tcW w:w="0" w:type="auto"/>
            <w:tcBorders>
              <w:top w:val="single" w:sz="4" w:space="0" w:color="auto"/>
              <w:left w:val="single" w:sz="4" w:space="0" w:color="auto"/>
              <w:bottom w:val="nil"/>
              <w:right w:val="single" w:sz="4" w:space="0" w:color="auto"/>
            </w:tcBorders>
          </w:tcPr>
          <w:p w14:paraId="3698546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0CE9C84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7FB5511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69F4BE83" w14:textId="77777777" w:rsidR="00470EEE" w:rsidRPr="00EC2952" w:rsidRDefault="00470EEE" w:rsidP="00AE45CC">
            <w:pPr>
              <w:pStyle w:val="TAC"/>
            </w:pPr>
            <w:r w:rsidRPr="00EC2952">
              <w:t>-</w:t>
            </w:r>
          </w:p>
        </w:tc>
      </w:tr>
      <w:tr w:rsidR="00470EEE" w:rsidRPr="00EC2952" w14:paraId="6CE7DF8B" w14:textId="77777777" w:rsidTr="00AE45CC">
        <w:trPr>
          <w:trHeight w:val="414"/>
          <w:jc w:val="center"/>
        </w:trPr>
        <w:tc>
          <w:tcPr>
            <w:tcW w:w="0" w:type="auto"/>
            <w:vMerge/>
            <w:tcBorders>
              <w:left w:val="single" w:sz="4" w:space="0" w:color="auto"/>
              <w:right w:val="single" w:sz="4" w:space="0" w:color="auto"/>
            </w:tcBorders>
            <w:vAlign w:val="center"/>
          </w:tcPr>
          <w:p w14:paraId="6F8EFD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5B90FBE7" w14:textId="77777777" w:rsidR="00470EEE" w:rsidRPr="00EC2952" w:rsidRDefault="00470EEE" w:rsidP="00AE45CC">
            <w:pPr>
              <w:pStyle w:val="TAC"/>
              <w:rPr>
                <w:lang w:eastAsia="zh-TW"/>
              </w:rPr>
            </w:pPr>
            <w:r w:rsidRPr="00EC2952">
              <w:rPr>
                <w:lang w:eastAsia="zh-TW"/>
              </w:rPr>
              <w:t>SCC/CC7</w:t>
            </w:r>
          </w:p>
        </w:tc>
        <w:tc>
          <w:tcPr>
            <w:tcW w:w="0" w:type="auto"/>
            <w:tcBorders>
              <w:top w:val="single" w:sz="4" w:space="0" w:color="auto"/>
              <w:left w:val="single" w:sz="4" w:space="0" w:color="auto"/>
              <w:bottom w:val="nil"/>
              <w:right w:val="single" w:sz="4" w:space="0" w:color="auto"/>
            </w:tcBorders>
          </w:tcPr>
          <w:p w14:paraId="641CB9F0"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3D1611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1298993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033A414D" w14:textId="77777777" w:rsidR="00470EEE" w:rsidRPr="00EC2952" w:rsidRDefault="00470EEE" w:rsidP="00AE45CC">
            <w:pPr>
              <w:pStyle w:val="TAC"/>
            </w:pPr>
            <w:r w:rsidRPr="00EC2952">
              <w:t>-</w:t>
            </w:r>
          </w:p>
        </w:tc>
      </w:tr>
      <w:tr w:rsidR="00470EEE" w:rsidRPr="00EC2952" w14:paraId="73576DA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677B6A9"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14:paraId="09A72FD0" w14:textId="77777777" w:rsidR="00470EEE" w:rsidRPr="00EC2952" w:rsidRDefault="00470EEE" w:rsidP="00AE45CC">
            <w:pPr>
              <w:pStyle w:val="TAC"/>
              <w:rPr>
                <w:lang w:eastAsia="zh-TW"/>
              </w:rPr>
            </w:pPr>
            <w:r w:rsidRPr="00EC2952">
              <w:rPr>
                <w:lang w:eastAsia="zh-TW"/>
              </w:rPr>
              <w:t>SCC/CC8</w:t>
            </w:r>
          </w:p>
        </w:tc>
        <w:tc>
          <w:tcPr>
            <w:tcW w:w="0" w:type="auto"/>
            <w:tcBorders>
              <w:top w:val="single" w:sz="4" w:space="0" w:color="auto"/>
              <w:left w:val="single" w:sz="4" w:space="0" w:color="auto"/>
              <w:bottom w:val="nil"/>
              <w:right w:val="single" w:sz="4" w:space="0" w:color="auto"/>
            </w:tcBorders>
          </w:tcPr>
          <w:p w14:paraId="6DE1FDCD" w14:textId="77777777" w:rsidR="00470EEE" w:rsidRPr="00EC2952" w:rsidRDefault="00470EEE" w:rsidP="00AE45CC">
            <w:pPr>
              <w:pStyle w:val="TAC"/>
              <w:rPr>
                <w:lang w:eastAsia="ko-KR"/>
              </w:rPr>
            </w:pPr>
            <w:r w:rsidRPr="00EC2952">
              <w:rPr>
                <w:lang w:eastAsia="ko-KR"/>
              </w:rPr>
              <w:t>50</w:t>
            </w:r>
          </w:p>
        </w:tc>
        <w:tc>
          <w:tcPr>
            <w:tcW w:w="0" w:type="auto"/>
            <w:gridSpan w:val="2"/>
            <w:tcBorders>
              <w:top w:val="nil"/>
              <w:left w:val="single" w:sz="4" w:space="0" w:color="auto"/>
              <w:bottom w:val="nil"/>
              <w:right w:val="single" w:sz="4" w:space="0" w:color="auto"/>
            </w:tcBorders>
          </w:tcPr>
          <w:p w14:paraId="11D2870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tcPr>
          <w:p w14:paraId="5491E9A2"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tcPr>
          <w:p w14:paraId="7CBCD57F" w14:textId="77777777" w:rsidR="00470EEE" w:rsidRPr="00EC2952" w:rsidRDefault="00470EEE" w:rsidP="00AE45CC">
            <w:pPr>
              <w:pStyle w:val="TAC"/>
            </w:pPr>
            <w:r w:rsidRPr="00EC2952">
              <w:t>-</w:t>
            </w:r>
          </w:p>
        </w:tc>
      </w:tr>
      <w:tr w:rsidR="00470EEE" w:rsidRPr="00EC2952" w14:paraId="382CF52E"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7C17B8D9" w14:textId="77777777" w:rsidR="00470EEE" w:rsidRPr="00EC2952" w:rsidRDefault="00470EEE" w:rsidP="00AE45CC">
            <w:pPr>
              <w:pStyle w:val="TAC"/>
              <w:jc w:val="left"/>
              <w:rPr>
                <w:lang w:eastAsia="zh-TW"/>
              </w:rPr>
            </w:pPr>
            <w:r w:rsidRPr="00EC2952">
              <w:t>NOTE 1:</w:t>
            </w:r>
            <w:r w:rsidRPr="00EC2952">
              <w:tab/>
              <w:t>The specific configuration of each RB allocation is defined in Table 6.1-1 for PC2, PC3 and PC4 or Table 6.1-2 for PC1.</w:t>
            </w:r>
          </w:p>
          <w:p w14:paraId="351B5ACA" w14:textId="77777777" w:rsidR="00470EEE" w:rsidRPr="00EC2952" w:rsidRDefault="00470EEE" w:rsidP="00AE45CC">
            <w:pPr>
              <w:pStyle w:val="TAN"/>
            </w:pPr>
            <w:r w:rsidRPr="00EC2952">
              <w:t xml:space="preserve">NOTE </w:t>
            </w:r>
            <w:r w:rsidRPr="00EC2952">
              <w:rPr>
                <w:lang w:eastAsia="zh-TW"/>
              </w:rPr>
              <w:t>2</w:t>
            </w:r>
            <w:r w:rsidRPr="00EC2952">
              <w:t>:</w:t>
            </w:r>
            <w:r w:rsidRPr="00EC2952">
              <w:tab/>
              <w:t>CA Configuration Test cumulative aggregated BW settings are checked separately for each CA Configuration, which applicable aggregated channel bandwidths are specified in Table 5.5A.1-1.</w:t>
            </w:r>
          </w:p>
          <w:p w14:paraId="7576B7E5" w14:textId="77777777" w:rsidR="00470EEE" w:rsidRPr="00EC2952" w:rsidRDefault="00470EEE" w:rsidP="00AE45CC">
            <w:pPr>
              <w:pStyle w:val="TAC"/>
              <w:ind w:left="810" w:hangingChars="450" w:hanging="810"/>
              <w:jc w:val="left"/>
              <w:rPr>
                <w:lang w:eastAsia="zh-TW"/>
              </w:rPr>
            </w:pPr>
            <w:r w:rsidRPr="00EC2952">
              <w:t xml:space="preserve">NOTE </w:t>
            </w:r>
            <w:r w:rsidRPr="00EC2952">
              <w:rPr>
                <w:lang w:eastAsia="zh-TW"/>
              </w:rPr>
              <w:t>3</w:t>
            </w:r>
            <w:r w:rsidRPr="00EC2952">
              <w:t>:</w:t>
            </w:r>
            <w:r w:rsidRPr="00EC2952">
              <w:tab/>
              <w:t xml:space="preserve">If the UE supports multiple CC Combinations in the CA Configuration with the same cumulative aggregated BW, only the combination with the lowest PCC </w:t>
            </w:r>
            <w:proofErr w:type="spellStart"/>
            <w:r w:rsidRPr="00EC2952">
              <w:t>ChBW</w:t>
            </w:r>
            <w:proofErr w:type="spellEnd"/>
            <w:r w:rsidRPr="00EC2952">
              <w:t xml:space="preserve"> is tested.</w:t>
            </w:r>
          </w:p>
          <w:p w14:paraId="6679B517" w14:textId="2C12287E" w:rsidR="00470EEE" w:rsidRPr="00EC2952" w:rsidRDefault="00470EEE" w:rsidP="00AE45CC">
            <w:pPr>
              <w:pStyle w:val="TAN"/>
              <w:rPr>
                <w:lang w:eastAsia="zh-TW"/>
              </w:rPr>
            </w:pPr>
            <w:r w:rsidRPr="00EC2952">
              <w:t xml:space="preserve">NOTE </w:t>
            </w:r>
            <w:r w:rsidRPr="00EC2952">
              <w:rPr>
                <w:lang w:eastAsia="zh-TW"/>
              </w:rPr>
              <w:t>4</w:t>
            </w:r>
            <w:r w:rsidRPr="00EC2952">
              <w:t>:</w:t>
            </w:r>
            <w:r w:rsidRPr="00EC2952">
              <w:tab/>
              <w:t xml:space="preserve">When the signalled DC carrier position is </w:t>
            </w:r>
            <w:proofErr w:type="gramStart"/>
            <w:r w:rsidRPr="00EC2952">
              <w:t xml:space="preserve">at  </w:t>
            </w:r>
            <w:proofErr w:type="spellStart"/>
            <w:r w:rsidRPr="00EC2952">
              <w:t>Inner</w:t>
            </w:r>
            <w:proofErr w:type="gramEnd"/>
            <w:r w:rsidRPr="00EC2952">
              <w:t>_</w:t>
            </w:r>
            <w:del w:id="509" w:author="Huawei" w:date="2021-01-19T18:53:00Z">
              <w:r w:rsidRPr="00EC2952" w:rsidDel="00184514">
                <w:delText>4RB</w:delText>
              </w:r>
            </w:del>
            <w:ins w:id="510" w:author="Huawei" w:date="2021-01-19T18:53:00Z">
              <w:r w:rsidR="00184514">
                <w:t>Partial</w:t>
              </w:r>
            </w:ins>
            <w:r w:rsidRPr="00EC2952">
              <w:t>_Left</w:t>
            </w:r>
            <w:proofErr w:type="spellEnd"/>
            <w:r w:rsidRPr="00EC2952">
              <w:t xml:space="preserve"> for PC2, PC3, PC4, use </w:t>
            </w:r>
            <w:proofErr w:type="spellStart"/>
            <w:r w:rsidRPr="00EC2952">
              <w:t>Inner_</w:t>
            </w:r>
            <w:del w:id="511" w:author="Huawei" w:date="2021-01-19T18:53:00Z">
              <w:r w:rsidRPr="00EC2952" w:rsidDel="00184514">
                <w:delText>4RB</w:delText>
              </w:r>
            </w:del>
            <w:ins w:id="512" w:author="Huawei" w:date="2021-01-19T18:53:00Z">
              <w:r w:rsidR="00184514">
                <w:t>Partial</w:t>
              </w:r>
            </w:ins>
            <w:r w:rsidRPr="00EC2952">
              <w:t>_Right</w:t>
            </w:r>
            <w:proofErr w:type="spellEnd"/>
            <w:r w:rsidRPr="00EC2952">
              <w:t xml:space="preserve"> for UL RB allocation. When the signalled DC carrier position is in Inner_</w:t>
            </w:r>
            <w:del w:id="513" w:author="Huawei" w:date="2021-01-19T18:54:00Z">
              <w:r w:rsidRPr="00EC2952" w:rsidDel="00184514">
                <w:delText>16RB</w:delText>
              </w:r>
            </w:del>
            <w:ins w:id="514" w:author="Huawei" w:date="2021-01-19T18:54:00Z">
              <w:r w:rsidR="00184514">
                <w:t>Partial</w:t>
              </w:r>
            </w:ins>
            <w:r w:rsidRPr="00EC2952">
              <w:t>_Left_Region2 for PC1, use Inner_</w:t>
            </w:r>
            <w:del w:id="515" w:author="Huawei" w:date="2021-01-19T18:54:00Z">
              <w:r w:rsidRPr="00EC2952" w:rsidDel="00184514">
                <w:delText>16RB</w:delText>
              </w:r>
            </w:del>
            <w:ins w:id="516" w:author="Huawei" w:date="2021-01-19T18:54:00Z">
              <w:r w:rsidR="00184514">
                <w:t>Partial</w:t>
              </w:r>
            </w:ins>
            <w:r w:rsidRPr="00EC2952">
              <w:t>_Right_Region2 for UL RB allocation.</w:t>
            </w:r>
          </w:p>
          <w:p w14:paraId="66251895" w14:textId="77777777" w:rsidR="00470EEE" w:rsidRPr="00EC2952" w:rsidRDefault="00470EEE" w:rsidP="00AE45CC">
            <w:pPr>
              <w:pStyle w:val="TAN"/>
              <w:rPr>
                <w:rFonts w:eastAsia="等线"/>
                <w:lang w:eastAsia="zh-TW"/>
              </w:rPr>
            </w:pPr>
            <w:r w:rsidRPr="00EC2952">
              <w:t xml:space="preserve">NOTE </w:t>
            </w:r>
            <w:r w:rsidRPr="00EC2952">
              <w:rPr>
                <w:lang w:eastAsia="zh-TW"/>
              </w:rPr>
              <w:t>5</w:t>
            </w:r>
            <w:r w:rsidRPr="00EC2952">
              <w:t>:</w:t>
            </w:r>
            <w:r w:rsidRPr="00EC2952">
              <w:tab/>
              <w:t>PCC/</w:t>
            </w:r>
            <w:proofErr w:type="spellStart"/>
            <w:r w:rsidRPr="00EC2952">
              <w:t>CCi</w:t>
            </w:r>
            <w:proofErr w:type="spellEnd"/>
            <w:r w:rsidRPr="00EC2952">
              <w:t xml:space="preserve"> and SCC/</w:t>
            </w:r>
            <w:proofErr w:type="spellStart"/>
            <w:r w:rsidRPr="00EC2952">
              <w:t>CCj</w:t>
            </w:r>
            <w:proofErr w:type="spellEnd"/>
            <w:r w:rsidRPr="00EC2952">
              <w:t xml:space="preserve"> means PCC is on component carrier </w:t>
            </w:r>
            <w:proofErr w:type="spellStart"/>
            <w:r w:rsidRPr="00EC2952">
              <w:t>CCi</w:t>
            </w:r>
            <w:proofErr w:type="spellEnd"/>
            <w:r w:rsidRPr="00EC2952">
              <w:t xml:space="preserve"> and SCC is on component carrier </w:t>
            </w:r>
            <w:proofErr w:type="spellStart"/>
            <w:r w:rsidRPr="00EC2952">
              <w:t>CCj</w:t>
            </w:r>
            <w:proofErr w:type="spellEnd"/>
            <w:r w:rsidRPr="00EC2952">
              <w:t xml:space="preserve">, with </w:t>
            </w:r>
            <w:proofErr w:type="spellStart"/>
            <w:r w:rsidRPr="00EC2952">
              <w:t>CCi</w:t>
            </w:r>
            <w:proofErr w:type="spellEnd"/>
            <w:r w:rsidRPr="00EC2952">
              <w:t xml:space="preserve"> or </w:t>
            </w:r>
            <w:proofErr w:type="spellStart"/>
            <w:r w:rsidRPr="00EC2952">
              <w:t>CCj</w:t>
            </w:r>
            <w:proofErr w:type="spellEnd"/>
            <w:r w:rsidRPr="00EC2952">
              <w:t xml:space="preserve"> frequencies defined in TS 38.508-1 [10].</w:t>
            </w:r>
          </w:p>
        </w:tc>
      </w:tr>
    </w:tbl>
    <w:p w14:paraId="2FC6B284" w14:textId="77777777" w:rsidR="00470EEE" w:rsidRDefault="00470EEE" w:rsidP="00470EEE">
      <w:pPr>
        <w:rPr>
          <w:rFonts w:eastAsia="PMingLiU"/>
          <w:lang w:eastAsia="zh-TW"/>
        </w:rPr>
      </w:pPr>
    </w:p>
    <w:bookmarkEnd w:id="456"/>
    <w:bookmarkEnd w:id="457"/>
    <w:bookmarkEnd w:id="458"/>
    <w:bookmarkEnd w:id="459"/>
    <w:p w14:paraId="3A8A2050" w14:textId="77777777" w:rsidR="00721069" w:rsidRDefault="00721069" w:rsidP="0072106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0766EEB" w14:textId="77777777" w:rsidR="00721069" w:rsidRPr="00EC2952" w:rsidRDefault="00721069" w:rsidP="00470EEE"/>
    <w:p w14:paraId="0873A924" w14:textId="77777777" w:rsidR="00470EEE" w:rsidRPr="00EC2952" w:rsidRDefault="00470EEE" w:rsidP="00470EEE">
      <w:pPr>
        <w:pStyle w:val="5"/>
      </w:pPr>
      <w:bookmarkStart w:id="517" w:name="_Toc27743849"/>
      <w:bookmarkStart w:id="518" w:name="_Toc36197022"/>
      <w:bookmarkStart w:id="519" w:name="_Toc36197714"/>
      <w:bookmarkStart w:id="520" w:name="_Toc43898383"/>
      <w:bookmarkStart w:id="521" w:name="_Toc52550875"/>
      <w:bookmarkStart w:id="522" w:name="_Toc58952590"/>
      <w:r w:rsidRPr="00EC2952">
        <w:t>6.4A.</w:t>
      </w:r>
      <w:r w:rsidRPr="00EC2952">
        <w:rPr>
          <w:lang w:eastAsia="zh-TW"/>
        </w:rPr>
        <w:t>2.3</w:t>
      </w:r>
      <w:r w:rsidRPr="00EC2952">
        <w:t>.1</w:t>
      </w:r>
      <w:r w:rsidRPr="00EC2952">
        <w:tab/>
        <w:t>In-band emissions for CA (2UL CA)</w:t>
      </w:r>
      <w:bookmarkEnd w:id="517"/>
      <w:bookmarkEnd w:id="518"/>
      <w:bookmarkEnd w:id="519"/>
      <w:bookmarkEnd w:id="520"/>
      <w:bookmarkEnd w:id="521"/>
      <w:bookmarkEnd w:id="522"/>
    </w:p>
    <w:p w14:paraId="628C851D" w14:textId="77777777" w:rsidR="00D94949" w:rsidRPr="00D94949" w:rsidRDefault="00D94949" w:rsidP="00D94949">
      <w:pPr>
        <w:rPr>
          <w:rFonts w:eastAsia="MS Mincho"/>
          <w:lang w:eastAsia="ja-JP"/>
        </w:rPr>
      </w:pPr>
      <w:r w:rsidRPr="00D94949">
        <w:rPr>
          <w:color w:val="FF0000"/>
        </w:rPr>
        <w:t>&lt;Unchanged Text Skipped&gt;</w:t>
      </w:r>
    </w:p>
    <w:p w14:paraId="32503ABC"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3.1</w:t>
      </w:r>
      <w:r w:rsidRPr="00EC2952">
        <w:t>.4</w:t>
      </w:r>
      <w:r w:rsidRPr="00EC2952">
        <w:tab/>
        <w:t>Test description</w:t>
      </w:r>
    </w:p>
    <w:p w14:paraId="4AE9FF42"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3.1</w:t>
      </w:r>
      <w:r w:rsidRPr="00EC2952">
        <w:t>.4.1</w:t>
      </w:r>
      <w:r w:rsidRPr="00EC2952">
        <w:tab/>
        <w:t>Initial condition</w:t>
      </w:r>
    </w:p>
    <w:p w14:paraId="0DF27354" w14:textId="77777777" w:rsidR="00470EEE" w:rsidRPr="00EC2952" w:rsidRDefault="00470EEE" w:rsidP="00470EEE">
      <w:pPr>
        <w:rPr>
          <w:color w:val="000000"/>
          <w:lang w:eastAsia="ja-JP"/>
        </w:rPr>
      </w:pPr>
      <w:r w:rsidRPr="00EC2952">
        <w:rPr>
          <w:color w:val="000000"/>
          <w:lang w:eastAsia="ja-JP"/>
        </w:rPr>
        <w:t>Initial conditions are a set of test configurations the UE needs to be tested in and the steps for the SS to take with the UE to reach the correct measurement state.</w:t>
      </w:r>
    </w:p>
    <w:p w14:paraId="293F03A8" w14:textId="77777777" w:rsidR="00470EEE" w:rsidRPr="00EC2952" w:rsidRDefault="00470EEE" w:rsidP="00470EEE">
      <w:pPr>
        <w:rPr>
          <w:lang w:eastAsia="ja-JP"/>
        </w:rPr>
      </w:pPr>
      <w:r w:rsidRPr="00EC2952">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14:paraId="717C08F6"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1.</w:t>
      </w:r>
      <w:r w:rsidRPr="00EC2952">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257"/>
        <w:gridCol w:w="1401"/>
        <w:gridCol w:w="801"/>
        <w:gridCol w:w="801"/>
        <w:gridCol w:w="1411"/>
        <w:gridCol w:w="3209"/>
      </w:tblGrid>
      <w:tr w:rsidR="00470EEE" w:rsidRPr="00EC2952" w14:paraId="07F93C8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E70C9C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1B9EC5D6" w14:textId="77777777" w:rsidTr="00AE45CC">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14:paraId="7F94804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398" w:type="dxa"/>
            <w:gridSpan w:val="3"/>
            <w:tcBorders>
              <w:top w:val="single" w:sz="4" w:space="0" w:color="auto"/>
              <w:left w:val="single" w:sz="4" w:space="0" w:color="auto"/>
              <w:bottom w:val="single" w:sz="4" w:space="0" w:color="auto"/>
              <w:right w:val="single" w:sz="4" w:space="0" w:color="auto"/>
            </w:tcBorders>
            <w:hideMark/>
          </w:tcPr>
          <w:p w14:paraId="7F091CB2"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93DBE53" w14:textId="77777777" w:rsidTr="00AE45CC">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5186F3F"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183" w:type="dxa"/>
            <w:gridSpan w:val="3"/>
            <w:tcBorders>
              <w:top w:val="single" w:sz="4" w:space="0" w:color="auto"/>
              <w:left w:val="single" w:sz="4" w:space="0" w:color="auto"/>
              <w:bottom w:val="single" w:sz="4" w:space="0" w:color="auto"/>
              <w:right w:val="single" w:sz="4" w:space="0" w:color="auto"/>
            </w:tcBorders>
            <w:hideMark/>
          </w:tcPr>
          <w:p w14:paraId="057088D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216BA74E" w14:textId="77777777" w:rsidTr="00AE45CC">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60BB4E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14:paraId="0CBC37A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BB0319A"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2D5E74CF" w14:textId="77777777" w:rsidTr="00AE45CC">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14:paraId="39FE245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14:paraId="65C40E1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61058969"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BB3EFDC"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69C73536"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756D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FEE6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EC716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6FE7BBBB"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514CA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3BF796E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24655179"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F346D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58F2065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7EB109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2A5CA66A" w14:textId="77777777" w:rsidTr="00AE45CC">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819D7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25D656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07BDF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480E8F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71ADE1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6B8F3F6" w14:textId="1A97C6F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23" w:author="Huawei" w:date="2021-01-19T18:53:00Z">
              <w:r w:rsidRPr="00EC2952" w:rsidDel="00184514">
                <w:rPr>
                  <w:rFonts w:ascii="Arial" w:hAnsi="Arial"/>
                  <w:sz w:val="18"/>
                </w:rPr>
                <w:delText>4RB</w:delText>
              </w:r>
            </w:del>
            <w:ins w:id="524"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073ED1F" w14:textId="03DDBF3B"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25" w:author="Huawei" w:date="2021-01-19T18:54:00Z">
              <w:r w:rsidRPr="00EC2952" w:rsidDel="00184514">
                <w:rPr>
                  <w:rFonts w:ascii="Arial" w:hAnsi="Arial"/>
                  <w:sz w:val="18"/>
                </w:rPr>
                <w:delText>16RB</w:delText>
              </w:r>
            </w:del>
            <w:ins w:id="52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4571209" w14:textId="77777777" w:rsidTr="00AE45CC">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68F69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8C7EC26"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68BB2E9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F841C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20176F2"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D3CE62D" w14:textId="77777777" w:rsidR="00470EEE" w:rsidRPr="00EC2952" w:rsidRDefault="00470EEE" w:rsidP="00AE45CC">
            <w:pPr>
              <w:pStyle w:val="TAC"/>
              <w:tabs>
                <w:tab w:val="left" w:pos="340"/>
              </w:tabs>
              <w:rPr>
                <w:rFonts w:eastAsia="Yu Mincho"/>
              </w:rPr>
            </w:pPr>
            <w:r w:rsidRPr="00EC2952">
              <w:t>-</w:t>
            </w:r>
          </w:p>
        </w:tc>
      </w:tr>
      <w:tr w:rsidR="00470EEE" w:rsidRPr="00EC2952" w14:paraId="3E24D0FF"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6B5B93E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345B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41633F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2D57DA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41419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97ED963" w14:textId="5CC4AA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27" w:author="Huawei" w:date="2021-01-19T18:53:00Z">
              <w:r w:rsidRPr="00EC2952" w:rsidDel="00184514">
                <w:rPr>
                  <w:rFonts w:ascii="Arial" w:hAnsi="Arial"/>
                  <w:sz w:val="18"/>
                </w:rPr>
                <w:delText>4RB</w:delText>
              </w:r>
            </w:del>
            <w:ins w:id="528"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2666B07" w14:textId="63EA9D5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29" w:author="Huawei" w:date="2021-01-19T18:54:00Z">
              <w:r w:rsidRPr="00EC2952" w:rsidDel="00184514">
                <w:rPr>
                  <w:rFonts w:ascii="Arial" w:hAnsi="Arial"/>
                  <w:sz w:val="18"/>
                </w:rPr>
                <w:delText>16RB</w:delText>
              </w:r>
            </w:del>
            <w:ins w:id="53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15B4F87"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25729E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92CFD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1435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647E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E12B3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74446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77A42"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4706B9B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80FB3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D5B29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D667CB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CA6B7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3899410" w14:textId="50282B5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31" w:author="Huawei" w:date="2021-01-19T18:53:00Z">
              <w:r w:rsidRPr="00EC2952" w:rsidDel="00184514">
                <w:rPr>
                  <w:rFonts w:ascii="Arial" w:hAnsi="Arial"/>
                  <w:sz w:val="18"/>
                </w:rPr>
                <w:delText>4RB</w:delText>
              </w:r>
            </w:del>
            <w:ins w:id="53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30020FDE" w14:textId="0F907C95"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33" w:author="Huawei" w:date="2021-01-19T18:54:00Z">
              <w:r w:rsidRPr="00EC2952" w:rsidDel="00184514">
                <w:rPr>
                  <w:rFonts w:ascii="Arial" w:hAnsi="Arial"/>
                  <w:sz w:val="18"/>
                </w:rPr>
                <w:delText>16RB</w:delText>
              </w:r>
            </w:del>
            <w:ins w:id="53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5399497F"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378A222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94DD6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A3A9C2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586945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F66C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6B61D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7D4359" w14:textId="77777777" w:rsidTr="00AE45CC">
        <w:trPr>
          <w:trHeight w:val="414"/>
          <w:jc w:val="center"/>
        </w:trPr>
        <w:tc>
          <w:tcPr>
            <w:tcW w:w="0" w:type="auto"/>
            <w:vMerge w:val="restart"/>
            <w:tcBorders>
              <w:top w:val="single" w:sz="4" w:space="0" w:color="auto"/>
              <w:left w:val="single" w:sz="4" w:space="0" w:color="auto"/>
              <w:right w:val="single" w:sz="4" w:space="0" w:color="auto"/>
            </w:tcBorders>
            <w:vAlign w:val="center"/>
          </w:tcPr>
          <w:p w14:paraId="3AA576B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8C7FB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2B01D63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083592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FF822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A312EB1" w14:textId="193B1C9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35" w:author="Huawei" w:date="2021-01-19T18:53:00Z">
              <w:r w:rsidRPr="00EC2952" w:rsidDel="00184514">
                <w:rPr>
                  <w:rFonts w:ascii="Arial" w:hAnsi="Arial"/>
                  <w:sz w:val="18"/>
                </w:rPr>
                <w:delText>4RB</w:delText>
              </w:r>
            </w:del>
            <w:ins w:id="53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D932C2" w14:textId="13C21D84"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37" w:author="Huawei" w:date="2021-01-19T18:54:00Z">
              <w:r w:rsidRPr="00EC2952" w:rsidDel="00184514">
                <w:rPr>
                  <w:rFonts w:ascii="Arial" w:hAnsi="Arial"/>
                  <w:sz w:val="18"/>
                </w:rPr>
                <w:delText>16RB</w:delText>
              </w:r>
            </w:del>
            <w:ins w:id="53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6562F7FC" w14:textId="77777777" w:rsidTr="00AE45CC">
        <w:trPr>
          <w:trHeight w:val="414"/>
          <w:jc w:val="center"/>
        </w:trPr>
        <w:tc>
          <w:tcPr>
            <w:tcW w:w="0" w:type="auto"/>
            <w:vMerge/>
            <w:tcBorders>
              <w:left w:val="single" w:sz="4" w:space="0" w:color="auto"/>
              <w:bottom w:val="single" w:sz="4" w:space="0" w:color="auto"/>
              <w:right w:val="single" w:sz="4" w:space="0" w:color="auto"/>
            </w:tcBorders>
            <w:vAlign w:val="center"/>
          </w:tcPr>
          <w:p w14:paraId="1E8D85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64277C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bottom w:val="nil"/>
              <w:right w:val="single" w:sz="4" w:space="0" w:color="auto"/>
            </w:tcBorders>
            <w:vAlign w:val="center"/>
          </w:tcPr>
          <w:p w14:paraId="2EF93D0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2AA7BA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AE2C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F822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75CEA28"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0D0619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53D2FB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528FD679" w14:textId="77777777" w:rsidR="00470EEE" w:rsidRDefault="00470EEE" w:rsidP="00470EEE">
      <w:pPr>
        <w:rPr>
          <w:rFonts w:eastAsia="PMingLiU"/>
          <w:lang w:eastAsia="zh-TW"/>
        </w:rPr>
      </w:pPr>
    </w:p>
    <w:p w14:paraId="73020348" w14:textId="77777777" w:rsidR="00D94949" w:rsidRPr="00D94949" w:rsidRDefault="00D94949" w:rsidP="00D94949">
      <w:pPr>
        <w:rPr>
          <w:rFonts w:eastAsia="MS Mincho"/>
          <w:lang w:eastAsia="ja-JP"/>
        </w:rPr>
      </w:pPr>
      <w:r w:rsidRPr="00D94949">
        <w:rPr>
          <w:color w:val="FF0000"/>
        </w:rPr>
        <w:t>&lt;Unchanged Text Skipped&gt;</w:t>
      </w:r>
    </w:p>
    <w:p w14:paraId="147EF9DF" w14:textId="77777777" w:rsidR="00470EEE" w:rsidRPr="00EC2952" w:rsidRDefault="00470EEE" w:rsidP="00470EEE"/>
    <w:p w14:paraId="664497D5" w14:textId="77777777" w:rsidR="00470EEE" w:rsidRPr="00EC2952" w:rsidRDefault="00470EEE" w:rsidP="00470EEE">
      <w:pPr>
        <w:pStyle w:val="5"/>
        <w:rPr>
          <w:rFonts w:eastAsia="Malgun Gothic"/>
        </w:rPr>
      </w:pPr>
      <w:bookmarkStart w:id="539" w:name="_Toc43898384"/>
      <w:bookmarkStart w:id="540" w:name="_Toc52550876"/>
      <w:bookmarkStart w:id="541" w:name="_Toc58952591"/>
      <w:r w:rsidRPr="00EC2952">
        <w:rPr>
          <w:rFonts w:eastAsia="Malgun Gothic"/>
        </w:rPr>
        <w:lastRenderedPageBreak/>
        <w:t>6.4A.</w:t>
      </w:r>
      <w:r w:rsidRPr="00EC2952">
        <w:rPr>
          <w:rFonts w:eastAsia="Malgun Gothic"/>
          <w:lang w:eastAsia="zh-TW"/>
        </w:rPr>
        <w:t>2.3</w:t>
      </w:r>
      <w:r w:rsidRPr="00EC2952">
        <w:rPr>
          <w:rFonts w:eastAsia="Malgun Gothic"/>
        </w:rPr>
        <w:t>.2</w:t>
      </w:r>
      <w:r w:rsidRPr="00EC2952">
        <w:rPr>
          <w:rFonts w:eastAsia="Malgun Gothic"/>
        </w:rPr>
        <w:tab/>
        <w:t>In-band emissions for CA (3UL CA)</w:t>
      </w:r>
      <w:bookmarkEnd w:id="539"/>
      <w:bookmarkEnd w:id="540"/>
      <w:bookmarkEnd w:id="541"/>
    </w:p>
    <w:p w14:paraId="7DB7B87F" w14:textId="77777777" w:rsidR="00D94949" w:rsidRPr="00D94949" w:rsidRDefault="00D94949" w:rsidP="00D94949">
      <w:pPr>
        <w:rPr>
          <w:rFonts w:eastAsia="MS Mincho"/>
          <w:lang w:eastAsia="ja-JP"/>
        </w:rPr>
      </w:pPr>
      <w:r w:rsidRPr="00D94949">
        <w:rPr>
          <w:color w:val="FF0000"/>
        </w:rPr>
        <w:t>&lt;Unchanged Text Skipped&gt;</w:t>
      </w:r>
    </w:p>
    <w:p w14:paraId="7136478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3.2</w:t>
      </w:r>
      <w:r w:rsidRPr="00EC2952">
        <w:t>.4</w:t>
      </w:r>
      <w:r w:rsidRPr="00EC2952">
        <w:tab/>
        <w:t>Test description</w:t>
      </w:r>
    </w:p>
    <w:p w14:paraId="4A628824"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10DAA37"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6.4A.2.3.2.4.1-1.</w:t>
      </w:r>
    </w:p>
    <w:p w14:paraId="4447D15A"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2.</w:t>
      </w:r>
      <w:r w:rsidRPr="00EC2952">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6EA7DF1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2374D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41722BDD"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92725C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2DE19086"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CA559B5" w14:textId="77777777" w:rsidTr="00AE45CC">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54098631"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57" w:type="dxa"/>
            <w:gridSpan w:val="3"/>
            <w:tcBorders>
              <w:top w:val="single" w:sz="4" w:space="0" w:color="auto"/>
              <w:left w:val="single" w:sz="4" w:space="0" w:color="auto"/>
              <w:bottom w:val="single" w:sz="4" w:space="0" w:color="auto"/>
              <w:right w:val="single" w:sz="4" w:space="0" w:color="auto"/>
            </w:tcBorders>
            <w:hideMark/>
          </w:tcPr>
          <w:p w14:paraId="0C6DD587"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6367FB3E" w14:textId="77777777" w:rsidTr="00AE45CC">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1E6F616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14:paraId="31F86E95"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22B70C84"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47AA21AC" w14:textId="77777777" w:rsidTr="00AE45CC">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14:paraId="271E6AD1"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14:paraId="54F49FFA"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30681B1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4DA93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265DA0A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4E53BD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34ACA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D123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4D93DABD"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0E841E3"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93495E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1167A340"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FEE8A0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0D329FE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A2CA3C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BDEC373"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C3B6F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4F31A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F2624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555322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070E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2765C545" w14:textId="13EAF8F1"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42" w:author="Huawei" w:date="2021-01-19T18:53:00Z">
              <w:r w:rsidRPr="00EC2952" w:rsidDel="00184514">
                <w:rPr>
                  <w:rFonts w:ascii="Arial" w:hAnsi="Arial"/>
                  <w:sz w:val="18"/>
                </w:rPr>
                <w:delText>4RB</w:delText>
              </w:r>
            </w:del>
            <w:ins w:id="543"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064DA5D0" w14:textId="3EE3B74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44" w:author="Huawei" w:date="2021-01-19T18:54:00Z">
              <w:r w:rsidRPr="00EC2952" w:rsidDel="00184514">
                <w:rPr>
                  <w:rFonts w:ascii="Arial" w:hAnsi="Arial"/>
                  <w:sz w:val="18"/>
                </w:rPr>
                <w:delText>16RB</w:delText>
              </w:r>
            </w:del>
            <w:ins w:id="545"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ED5EF5" w14:textId="77777777" w:rsidTr="00AE45CC">
        <w:trPr>
          <w:jc w:val="center"/>
        </w:trPr>
        <w:tc>
          <w:tcPr>
            <w:tcW w:w="0" w:type="auto"/>
            <w:vMerge/>
            <w:tcBorders>
              <w:left w:val="single" w:sz="4" w:space="0" w:color="auto"/>
              <w:right w:val="single" w:sz="4" w:space="0" w:color="auto"/>
            </w:tcBorders>
            <w:vAlign w:val="center"/>
          </w:tcPr>
          <w:p w14:paraId="5BFCF70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29DC93F"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4A3E397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FAAA7"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FB29E63"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2730E04" w14:textId="77777777" w:rsidR="00470EEE" w:rsidRPr="00EC2952" w:rsidRDefault="00470EEE" w:rsidP="00AE45CC">
            <w:pPr>
              <w:pStyle w:val="TAC"/>
              <w:tabs>
                <w:tab w:val="left" w:pos="340"/>
              </w:tabs>
              <w:rPr>
                <w:rFonts w:eastAsia="Yu Mincho"/>
              </w:rPr>
            </w:pPr>
            <w:r w:rsidRPr="00EC2952">
              <w:t>-</w:t>
            </w:r>
          </w:p>
        </w:tc>
      </w:tr>
      <w:tr w:rsidR="00470EEE" w:rsidRPr="00EC2952" w14:paraId="43B1F00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760BCF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3F0389"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3D777F8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633E7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5F794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7BD494D" w14:textId="77777777" w:rsidR="00470EEE" w:rsidRPr="00EC2952" w:rsidRDefault="00470EEE" w:rsidP="00AE45CC">
            <w:pPr>
              <w:pStyle w:val="TAC"/>
              <w:tabs>
                <w:tab w:val="left" w:pos="340"/>
              </w:tabs>
            </w:pPr>
            <w:r w:rsidRPr="00EC2952">
              <w:t>-</w:t>
            </w:r>
          </w:p>
        </w:tc>
      </w:tr>
      <w:tr w:rsidR="00470EEE" w:rsidRPr="00EC2952" w14:paraId="3D10AF9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1C5138D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72FD9DB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6975B2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8FD3E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3C254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133D389" w14:textId="5EAC8B7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46" w:author="Huawei" w:date="2021-01-19T18:53:00Z">
              <w:r w:rsidRPr="00EC2952" w:rsidDel="00184514">
                <w:rPr>
                  <w:rFonts w:ascii="Arial" w:hAnsi="Arial"/>
                  <w:sz w:val="18"/>
                </w:rPr>
                <w:delText>4RB</w:delText>
              </w:r>
            </w:del>
            <w:ins w:id="547"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2C470ED4" w14:textId="04E551F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48" w:author="Huawei" w:date="2021-01-19T18:54:00Z">
              <w:r w:rsidRPr="00EC2952" w:rsidDel="00184514">
                <w:rPr>
                  <w:rFonts w:ascii="Arial" w:hAnsi="Arial"/>
                  <w:sz w:val="18"/>
                </w:rPr>
                <w:delText>16RB</w:delText>
              </w:r>
            </w:del>
            <w:ins w:id="549"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1CAA7ED" w14:textId="77777777" w:rsidTr="00AE45CC">
        <w:trPr>
          <w:jc w:val="center"/>
        </w:trPr>
        <w:tc>
          <w:tcPr>
            <w:tcW w:w="0" w:type="auto"/>
            <w:vMerge/>
            <w:tcBorders>
              <w:left w:val="single" w:sz="4" w:space="0" w:color="auto"/>
              <w:right w:val="single" w:sz="4" w:space="0" w:color="auto"/>
            </w:tcBorders>
            <w:vAlign w:val="center"/>
          </w:tcPr>
          <w:p w14:paraId="442DD0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C9C477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26EEDB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A12EA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687EC4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7812DE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DC8B8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698DAA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840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AA37E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2EC34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063D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C6305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C69B5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857131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7F846B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60D365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3EB3B9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902D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6BCED1C9" w14:textId="17BC33C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50" w:author="Huawei" w:date="2021-01-19T18:53:00Z">
              <w:r w:rsidRPr="00EC2952" w:rsidDel="00184514">
                <w:rPr>
                  <w:rFonts w:ascii="Arial" w:hAnsi="Arial"/>
                  <w:sz w:val="18"/>
                </w:rPr>
                <w:delText>4RB</w:delText>
              </w:r>
            </w:del>
            <w:ins w:id="551"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78530A7F" w14:textId="7E50BF5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52" w:author="Huawei" w:date="2021-01-19T18:54:00Z">
              <w:r w:rsidRPr="00EC2952" w:rsidDel="00184514">
                <w:rPr>
                  <w:rFonts w:ascii="Arial" w:hAnsi="Arial"/>
                  <w:sz w:val="18"/>
                </w:rPr>
                <w:delText>16RB</w:delText>
              </w:r>
            </w:del>
            <w:ins w:id="55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B6455D1" w14:textId="77777777" w:rsidTr="00AE45CC">
        <w:trPr>
          <w:jc w:val="center"/>
        </w:trPr>
        <w:tc>
          <w:tcPr>
            <w:tcW w:w="0" w:type="auto"/>
            <w:vMerge/>
            <w:tcBorders>
              <w:left w:val="single" w:sz="4" w:space="0" w:color="auto"/>
              <w:right w:val="single" w:sz="4" w:space="0" w:color="auto"/>
            </w:tcBorders>
            <w:vAlign w:val="center"/>
          </w:tcPr>
          <w:p w14:paraId="7242B7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47BAB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177F48C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182E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FCAF16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79C1F2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62207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33CF84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0ED02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74555A9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21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E48EB0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E6E3CD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53B616"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779DA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71E8F44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0EF25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8148A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7CCF6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D22F38D" w14:textId="56B21A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54" w:author="Huawei" w:date="2021-01-19T18:53:00Z">
              <w:r w:rsidRPr="00EC2952" w:rsidDel="00184514">
                <w:rPr>
                  <w:rFonts w:ascii="Arial" w:hAnsi="Arial"/>
                  <w:sz w:val="18"/>
                </w:rPr>
                <w:delText>4RB</w:delText>
              </w:r>
            </w:del>
            <w:ins w:id="555"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0E62CDC" w14:textId="2E29461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56" w:author="Huawei" w:date="2021-01-19T18:54:00Z">
              <w:r w:rsidRPr="00EC2952" w:rsidDel="00184514">
                <w:rPr>
                  <w:rFonts w:ascii="Arial" w:hAnsi="Arial"/>
                  <w:sz w:val="18"/>
                </w:rPr>
                <w:delText>16RB</w:delText>
              </w:r>
            </w:del>
            <w:ins w:id="55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6169F38" w14:textId="77777777" w:rsidTr="00AE45CC">
        <w:trPr>
          <w:jc w:val="center"/>
        </w:trPr>
        <w:tc>
          <w:tcPr>
            <w:tcW w:w="0" w:type="auto"/>
            <w:vMerge/>
            <w:tcBorders>
              <w:left w:val="single" w:sz="4" w:space="0" w:color="auto"/>
              <w:right w:val="single" w:sz="4" w:space="0" w:color="auto"/>
            </w:tcBorders>
            <w:vAlign w:val="center"/>
          </w:tcPr>
          <w:p w14:paraId="6B7D2C6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C1C5C8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71698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8E1C72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A279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2EAFB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112374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CE70E9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27C2C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bottom w:val="nil"/>
              <w:right w:val="single" w:sz="4" w:space="0" w:color="auto"/>
            </w:tcBorders>
            <w:vAlign w:val="center"/>
          </w:tcPr>
          <w:p w14:paraId="3B66F7F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7842E19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D566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DCB08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D9691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52E030F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7DC2F26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1A1D9A5" w14:textId="77777777" w:rsidR="00470EEE" w:rsidRDefault="00470EEE" w:rsidP="00470EEE">
      <w:pPr>
        <w:pStyle w:val="TH"/>
        <w:rPr>
          <w:rFonts w:eastAsia="Malgun Gothic"/>
          <w:color w:val="000000"/>
        </w:rPr>
      </w:pPr>
    </w:p>
    <w:p w14:paraId="71F64CC2" w14:textId="77777777" w:rsidR="00D94949" w:rsidRPr="00D94949" w:rsidRDefault="00D94949" w:rsidP="00D94949">
      <w:pPr>
        <w:rPr>
          <w:rFonts w:eastAsia="MS Mincho"/>
          <w:lang w:eastAsia="ja-JP"/>
        </w:rPr>
      </w:pPr>
      <w:r w:rsidRPr="00D94949">
        <w:rPr>
          <w:color w:val="FF0000"/>
        </w:rPr>
        <w:t>&lt;Unchanged Text Skipped&gt;</w:t>
      </w:r>
    </w:p>
    <w:p w14:paraId="4409740D" w14:textId="77777777" w:rsidR="00470EEE" w:rsidRPr="00EC2952" w:rsidRDefault="00470EEE" w:rsidP="00470EEE"/>
    <w:p w14:paraId="39B5E39A" w14:textId="77777777" w:rsidR="00470EEE" w:rsidRPr="00EC2952" w:rsidRDefault="00470EEE" w:rsidP="00470EEE">
      <w:pPr>
        <w:pStyle w:val="5"/>
        <w:rPr>
          <w:rFonts w:eastAsia="Malgun Gothic"/>
        </w:rPr>
      </w:pPr>
      <w:bookmarkStart w:id="558" w:name="_Toc43898385"/>
      <w:bookmarkStart w:id="559" w:name="_Toc52550877"/>
      <w:bookmarkStart w:id="560" w:name="_Toc58952592"/>
      <w:r w:rsidRPr="00EC2952">
        <w:rPr>
          <w:rFonts w:eastAsia="Malgun Gothic"/>
        </w:rPr>
        <w:t>6.4A.</w:t>
      </w:r>
      <w:r w:rsidRPr="00EC2952">
        <w:rPr>
          <w:rFonts w:eastAsia="Malgun Gothic"/>
          <w:lang w:eastAsia="zh-TW"/>
        </w:rPr>
        <w:t>2.3</w:t>
      </w:r>
      <w:r w:rsidRPr="00EC2952">
        <w:rPr>
          <w:rFonts w:eastAsia="Malgun Gothic"/>
        </w:rPr>
        <w:t>.3</w:t>
      </w:r>
      <w:r w:rsidRPr="00EC2952">
        <w:rPr>
          <w:rFonts w:eastAsia="Malgun Gothic"/>
        </w:rPr>
        <w:tab/>
        <w:t>In-band emissions for CA (4UL CA)</w:t>
      </w:r>
      <w:bookmarkEnd w:id="558"/>
      <w:bookmarkEnd w:id="559"/>
      <w:bookmarkEnd w:id="560"/>
    </w:p>
    <w:p w14:paraId="3B966699" w14:textId="77777777" w:rsidR="00D94949" w:rsidRPr="00D94949" w:rsidRDefault="00D94949" w:rsidP="00D94949">
      <w:pPr>
        <w:rPr>
          <w:rFonts w:eastAsia="MS Mincho"/>
          <w:lang w:eastAsia="ja-JP"/>
        </w:rPr>
      </w:pPr>
      <w:r w:rsidRPr="00D94949">
        <w:rPr>
          <w:color w:val="FF0000"/>
        </w:rPr>
        <w:t>&lt;Unchanged Text Skipped&gt;</w:t>
      </w:r>
    </w:p>
    <w:p w14:paraId="39FFB1F9"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3.3</w:t>
      </w:r>
      <w:r w:rsidRPr="00EC2952">
        <w:t>.4</w:t>
      </w:r>
      <w:r w:rsidRPr="00EC2952">
        <w:tab/>
        <w:t>Test description</w:t>
      </w:r>
    </w:p>
    <w:p w14:paraId="215B708E"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BF9BBEC"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6.4A.2.3.3.4.1-1.</w:t>
      </w:r>
    </w:p>
    <w:p w14:paraId="46AB1963"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3.</w:t>
      </w:r>
      <w:r w:rsidRPr="00EC2952">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03F4908A"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CF9BDD6"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3EBE9F90"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859B0C8"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03DFE0C5"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E771275"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1FC216B"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309AD200"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1BA3C47E"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90BDEC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76E750C"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38D37D5"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18B1986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4B5CEA4"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7DC5649B"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E82A22C"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0307843"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0CB55ABF"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9420F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C1794D"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57431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9F3FD71"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466FAF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1DB6F50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EE2EDD4"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2CAA12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295256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EC941F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64F5F805"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04E9C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2DDCE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32387DD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3C402B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04D830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4C61E8F" w14:textId="040D38E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61" w:author="Huawei" w:date="2021-01-19T18:53:00Z">
              <w:r w:rsidRPr="00EC2952" w:rsidDel="00184514">
                <w:rPr>
                  <w:rFonts w:ascii="Arial" w:hAnsi="Arial"/>
                  <w:sz w:val="18"/>
                </w:rPr>
                <w:delText>4RB</w:delText>
              </w:r>
            </w:del>
            <w:ins w:id="562"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F8F3BCC" w14:textId="52349E9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63" w:author="Huawei" w:date="2021-01-19T18:54:00Z">
              <w:r w:rsidRPr="00EC2952" w:rsidDel="00184514">
                <w:rPr>
                  <w:rFonts w:ascii="Arial" w:hAnsi="Arial"/>
                  <w:sz w:val="18"/>
                </w:rPr>
                <w:delText>16RB</w:delText>
              </w:r>
            </w:del>
            <w:ins w:id="564"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2402F6A9" w14:textId="77777777" w:rsidTr="00AE45CC">
        <w:trPr>
          <w:jc w:val="center"/>
        </w:trPr>
        <w:tc>
          <w:tcPr>
            <w:tcW w:w="0" w:type="auto"/>
            <w:vMerge/>
            <w:tcBorders>
              <w:left w:val="single" w:sz="4" w:space="0" w:color="auto"/>
              <w:right w:val="single" w:sz="4" w:space="0" w:color="auto"/>
            </w:tcBorders>
            <w:vAlign w:val="center"/>
          </w:tcPr>
          <w:p w14:paraId="4B38BBD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A8B3A1D"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A4152E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7168F7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8A5B0A"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1D358D1" w14:textId="77777777" w:rsidR="00470EEE" w:rsidRPr="00EC2952" w:rsidRDefault="00470EEE" w:rsidP="00AE45CC">
            <w:pPr>
              <w:pStyle w:val="TAC"/>
              <w:tabs>
                <w:tab w:val="left" w:pos="340"/>
              </w:tabs>
              <w:rPr>
                <w:rFonts w:eastAsia="Yu Mincho"/>
              </w:rPr>
            </w:pPr>
            <w:r w:rsidRPr="00EC2952">
              <w:t>-</w:t>
            </w:r>
          </w:p>
        </w:tc>
      </w:tr>
      <w:tr w:rsidR="00470EEE" w:rsidRPr="00EC2952" w14:paraId="5C01310D" w14:textId="77777777" w:rsidTr="00AE45CC">
        <w:trPr>
          <w:jc w:val="center"/>
        </w:trPr>
        <w:tc>
          <w:tcPr>
            <w:tcW w:w="0" w:type="auto"/>
            <w:vMerge/>
            <w:tcBorders>
              <w:left w:val="single" w:sz="4" w:space="0" w:color="auto"/>
              <w:right w:val="single" w:sz="4" w:space="0" w:color="auto"/>
            </w:tcBorders>
            <w:vAlign w:val="center"/>
          </w:tcPr>
          <w:p w14:paraId="20BD75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F5A6A97"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6AB7ECA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CFEE60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CADA0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61B2FB0" w14:textId="77777777" w:rsidR="00470EEE" w:rsidRPr="00EC2952" w:rsidRDefault="00470EEE" w:rsidP="00AE45CC">
            <w:pPr>
              <w:pStyle w:val="TAC"/>
              <w:tabs>
                <w:tab w:val="left" w:pos="340"/>
              </w:tabs>
            </w:pPr>
            <w:r w:rsidRPr="00EC2952">
              <w:t>-</w:t>
            </w:r>
          </w:p>
        </w:tc>
      </w:tr>
      <w:tr w:rsidR="00470EEE" w:rsidRPr="00EC2952" w14:paraId="00DB5F1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4C3AFD1"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3CB493"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7DE8487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330C7A2"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6779EE"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BD5E67" w14:textId="77777777" w:rsidR="00470EEE" w:rsidRPr="00EC2952" w:rsidRDefault="00470EEE" w:rsidP="00AE45CC">
            <w:pPr>
              <w:pStyle w:val="TAC"/>
              <w:tabs>
                <w:tab w:val="left" w:pos="340"/>
              </w:tabs>
            </w:pPr>
            <w:r w:rsidRPr="00EC2952">
              <w:t>-</w:t>
            </w:r>
          </w:p>
        </w:tc>
      </w:tr>
      <w:tr w:rsidR="00470EEE" w:rsidRPr="00EC2952" w14:paraId="11660B1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DB24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441749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6457B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8585D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6C165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16A2F3C3" w14:textId="3E7226AB"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65" w:author="Huawei" w:date="2021-01-19T18:53:00Z">
              <w:r w:rsidRPr="00EC2952" w:rsidDel="00184514">
                <w:rPr>
                  <w:rFonts w:ascii="Arial" w:hAnsi="Arial"/>
                  <w:sz w:val="18"/>
                </w:rPr>
                <w:delText>4RB</w:delText>
              </w:r>
            </w:del>
            <w:ins w:id="566"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6E2AA1" w14:textId="7C1AE37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67" w:author="Huawei" w:date="2021-01-19T18:54:00Z">
              <w:r w:rsidRPr="00EC2952" w:rsidDel="00184514">
                <w:rPr>
                  <w:rFonts w:ascii="Arial" w:hAnsi="Arial"/>
                  <w:sz w:val="18"/>
                </w:rPr>
                <w:delText>16RB</w:delText>
              </w:r>
            </w:del>
            <w:ins w:id="568"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4EB641D1" w14:textId="77777777" w:rsidTr="00AE45CC">
        <w:trPr>
          <w:jc w:val="center"/>
        </w:trPr>
        <w:tc>
          <w:tcPr>
            <w:tcW w:w="0" w:type="auto"/>
            <w:vMerge/>
            <w:tcBorders>
              <w:left w:val="single" w:sz="4" w:space="0" w:color="auto"/>
              <w:right w:val="single" w:sz="4" w:space="0" w:color="auto"/>
            </w:tcBorders>
            <w:vAlign w:val="center"/>
          </w:tcPr>
          <w:p w14:paraId="12C4A92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D9A2CA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EB0340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C8A1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F5C93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3606F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FC63AB5" w14:textId="77777777" w:rsidTr="00AE45CC">
        <w:trPr>
          <w:jc w:val="center"/>
        </w:trPr>
        <w:tc>
          <w:tcPr>
            <w:tcW w:w="0" w:type="auto"/>
            <w:vMerge/>
            <w:tcBorders>
              <w:left w:val="single" w:sz="4" w:space="0" w:color="auto"/>
              <w:right w:val="single" w:sz="4" w:space="0" w:color="auto"/>
            </w:tcBorders>
            <w:vAlign w:val="center"/>
          </w:tcPr>
          <w:p w14:paraId="4107D4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5FE5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DEE584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BBC960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CD51B6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68A395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41218F0"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2C720E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C44F33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C34380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A56990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3A2AC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D88618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719D2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5537F1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6F3E546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394A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1FBB5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791A5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0F431ED" w14:textId="5E7C05CD"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69" w:author="Huawei" w:date="2021-01-19T18:53:00Z">
              <w:r w:rsidRPr="00EC2952" w:rsidDel="00184514">
                <w:rPr>
                  <w:rFonts w:ascii="Arial" w:hAnsi="Arial"/>
                  <w:sz w:val="18"/>
                </w:rPr>
                <w:delText>4RB</w:delText>
              </w:r>
            </w:del>
            <w:ins w:id="570"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32C4576" w14:textId="40183DE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71" w:author="Huawei" w:date="2021-01-19T18:54:00Z">
              <w:r w:rsidRPr="00EC2952" w:rsidDel="00184514">
                <w:rPr>
                  <w:rFonts w:ascii="Arial" w:hAnsi="Arial"/>
                  <w:sz w:val="18"/>
                </w:rPr>
                <w:delText>16RB</w:delText>
              </w:r>
            </w:del>
            <w:ins w:id="57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0A01B6B8" w14:textId="77777777" w:rsidTr="00AE45CC">
        <w:trPr>
          <w:jc w:val="center"/>
        </w:trPr>
        <w:tc>
          <w:tcPr>
            <w:tcW w:w="0" w:type="auto"/>
            <w:vMerge/>
            <w:tcBorders>
              <w:left w:val="single" w:sz="4" w:space="0" w:color="auto"/>
              <w:right w:val="single" w:sz="4" w:space="0" w:color="auto"/>
            </w:tcBorders>
            <w:vAlign w:val="center"/>
          </w:tcPr>
          <w:p w14:paraId="05A6C0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32E3F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60600D7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F151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7CE334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91A2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468D105D" w14:textId="77777777" w:rsidTr="00AE45CC">
        <w:trPr>
          <w:jc w:val="center"/>
        </w:trPr>
        <w:tc>
          <w:tcPr>
            <w:tcW w:w="0" w:type="auto"/>
            <w:vMerge/>
            <w:tcBorders>
              <w:left w:val="single" w:sz="4" w:space="0" w:color="auto"/>
              <w:right w:val="single" w:sz="4" w:space="0" w:color="auto"/>
            </w:tcBorders>
            <w:vAlign w:val="center"/>
          </w:tcPr>
          <w:p w14:paraId="7ECB71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DF97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65D4235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5D461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35750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C39D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1742267"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CB9A62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9276B3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8485F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B7A8D9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79698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7653A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E62EC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58C9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C35EAC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B7C49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282D3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5A83F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585B2C3" w14:textId="6C30DFA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73" w:author="Huawei" w:date="2021-01-19T18:53:00Z">
              <w:r w:rsidRPr="00EC2952" w:rsidDel="00184514">
                <w:rPr>
                  <w:rFonts w:ascii="Arial" w:hAnsi="Arial"/>
                  <w:sz w:val="18"/>
                </w:rPr>
                <w:delText>4RB</w:delText>
              </w:r>
            </w:del>
            <w:ins w:id="574"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1527AB60" w14:textId="53C6D8F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75" w:author="Huawei" w:date="2021-01-19T18:54:00Z">
              <w:r w:rsidRPr="00EC2952" w:rsidDel="00184514">
                <w:rPr>
                  <w:rFonts w:ascii="Arial" w:hAnsi="Arial"/>
                  <w:sz w:val="18"/>
                </w:rPr>
                <w:delText>16RB</w:delText>
              </w:r>
            </w:del>
            <w:ins w:id="57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BD30A20" w14:textId="77777777" w:rsidTr="00AE45CC">
        <w:trPr>
          <w:jc w:val="center"/>
        </w:trPr>
        <w:tc>
          <w:tcPr>
            <w:tcW w:w="0" w:type="auto"/>
            <w:vMerge/>
            <w:tcBorders>
              <w:left w:val="single" w:sz="4" w:space="0" w:color="auto"/>
              <w:right w:val="single" w:sz="4" w:space="0" w:color="auto"/>
            </w:tcBorders>
            <w:vAlign w:val="center"/>
          </w:tcPr>
          <w:p w14:paraId="729C9AB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CE97C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44D049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9B5EA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F7BB5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DA0A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516A46C" w14:textId="77777777" w:rsidTr="00AE45CC">
        <w:trPr>
          <w:jc w:val="center"/>
        </w:trPr>
        <w:tc>
          <w:tcPr>
            <w:tcW w:w="0" w:type="auto"/>
            <w:vMerge/>
            <w:tcBorders>
              <w:left w:val="single" w:sz="4" w:space="0" w:color="auto"/>
              <w:right w:val="single" w:sz="4" w:space="0" w:color="auto"/>
            </w:tcBorders>
            <w:vAlign w:val="center"/>
          </w:tcPr>
          <w:p w14:paraId="6A385E1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7E8AE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4A44F2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7DA00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471E97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17474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6D7B2B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0AE821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C1E22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bottom w:val="nil"/>
              <w:right w:val="single" w:sz="4" w:space="0" w:color="auto"/>
            </w:tcBorders>
            <w:vAlign w:val="center"/>
          </w:tcPr>
          <w:p w14:paraId="060CFF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BA55B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C66A5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EB599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3B6E6F5"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0BF0FD2A"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372CFB71"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AC714BB" w14:textId="77777777" w:rsidR="00470EEE" w:rsidRDefault="00470EEE" w:rsidP="00470EEE">
      <w:pPr>
        <w:pStyle w:val="TH"/>
        <w:rPr>
          <w:rFonts w:eastAsia="Malgun Gothic"/>
          <w:color w:val="000000"/>
        </w:rPr>
      </w:pPr>
    </w:p>
    <w:p w14:paraId="6F8685BE" w14:textId="77777777" w:rsidR="00D94949" w:rsidRPr="00D94949" w:rsidRDefault="00D94949" w:rsidP="00D94949">
      <w:pPr>
        <w:rPr>
          <w:rFonts w:eastAsia="MS Mincho"/>
          <w:lang w:eastAsia="ja-JP"/>
        </w:rPr>
      </w:pPr>
      <w:r w:rsidRPr="00D94949">
        <w:rPr>
          <w:color w:val="FF0000"/>
        </w:rPr>
        <w:t>&lt;Unchanged Text Skipped&gt;</w:t>
      </w:r>
    </w:p>
    <w:p w14:paraId="2C525E2D" w14:textId="77777777" w:rsidR="00470EEE" w:rsidRPr="00EC2952" w:rsidRDefault="00470EEE" w:rsidP="00470EEE"/>
    <w:p w14:paraId="6EF39FEA" w14:textId="77777777" w:rsidR="00470EEE" w:rsidRPr="00EC2952" w:rsidRDefault="00470EEE" w:rsidP="00470EEE">
      <w:pPr>
        <w:pStyle w:val="5"/>
        <w:rPr>
          <w:rFonts w:eastAsia="Malgun Gothic"/>
        </w:rPr>
      </w:pPr>
      <w:bookmarkStart w:id="577" w:name="_Toc43898386"/>
      <w:bookmarkStart w:id="578" w:name="_Toc52550878"/>
      <w:bookmarkStart w:id="579" w:name="_Toc58952593"/>
      <w:r w:rsidRPr="00EC2952">
        <w:rPr>
          <w:rFonts w:eastAsia="Malgun Gothic"/>
        </w:rPr>
        <w:t>6.4A.</w:t>
      </w:r>
      <w:r w:rsidRPr="00EC2952">
        <w:rPr>
          <w:rFonts w:eastAsia="Malgun Gothic"/>
          <w:lang w:eastAsia="zh-TW"/>
        </w:rPr>
        <w:t>2.3</w:t>
      </w:r>
      <w:r w:rsidRPr="00EC2952">
        <w:rPr>
          <w:rFonts w:eastAsia="Malgun Gothic"/>
        </w:rPr>
        <w:t>.4</w:t>
      </w:r>
      <w:r w:rsidRPr="00EC2952">
        <w:rPr>
          <w:rFonts w:eastAsia="Malgun Gothic"/>
        </w:rPr>
        <w:tab/>
        <w:t>In-band emissions for CA (5UL CA)</w:t>
      </w:r>
      <w:bookmarkEnd w:id="577"/>
      <w:bookmarkEnd w:id="578"/>
      <w:bookmarkEnd w:id="579"/>
    </w:p>
    <w:p w14:paraId="3C452C52" w14:textId="77777777" w:rsidR="00D94949" w:rsidRPr="00D94949" w:rsidRDefault="00D94949" w:rsidP="00D94949">
      <w:pPr>
        <w:rPr>
          <w:rFonts w:eastAsia="MS Mincho"/>
          <w:lang w:eastAsia="ja-JP"/>
        </w:rPr>
      </w:pPr>
      <w:r w:rsidRPr="00D94949">
        <w:rPr>
          <w:color w:val="FF0000"/>
        </w:rPr>
        <w:t>&lt;Unchanged Text Skipped&gt;</w:t>
      </w:r>
    </w:p>
    <w:p w14:paraId="73026023" w14:textId="77777777" w:rsidR="00470EEE" w:rsidRPr="00EC2952" w:rsidRDefault="00470EEE" w:rsidP="00470EEE">
      <w:pPr>
        <w:pStyle w:val="H6"/>
      </w:pPr>
      <w:r w:rsidRPr="00EC2952">
        <w:lastRenderedPageBreak/>
        <w:t>6.4A.</w:t>
      </w:r>
      <w:r w:rsidRPr="00EC2952">
        <w:rPr>
          <w:lang w:eastAsia="zh-TW"/>
        </w:rPr>
        <w:t>2</w:t>
      </w:r>
      <w:r w:rsidRPr="00EC2952">
        <w:t>.</w:t>
      </w:r>
      <w:r w:rsidRPr="00EC2952">
        <w:rPr>
          <w:lang w:eastAsia="zh-TW"/>
        </w:rPr>
        <w:t>3.4</w:t>
      </w:r>
      <w:r w:rsidRPr="00EC2952">
        <w:t>.4</w:t>
      </w:r>
      <w:r w:rsidRPr="00EC2952">
        <w:tab/>
        <w:t>Test description</w:t>
      </w:r>
    </w:p>
    <w:p w14:paraId="3D2F0CDD"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10D454A"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6.4A.2.3.4.4.1-1.</w:t>
      </w:r>
    </w:p>
    <w:p w14:paraId="0527FAE8"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4.</w:t>
      </w:r>
      <w:r w:rsidRPr="00EC2952">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2D81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D153A5"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D0DA0C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CA849C4"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7F229727"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333C8BEF"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EDE3555"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DB0D086"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FCE53BB"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34D10EFD"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338DE78"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47BB8446"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3A93E2BB"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96F3920"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2AEF54C5"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4F42883"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66DFF9E"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3E55FC03"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C31AC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E83C4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5D8221"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77C59704"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3B1D8A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58D074A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017EE2D"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19277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D0ACD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27B85B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4DE0B4E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F76F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07C43ED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0EABBF3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DD32CD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96B429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2E66DA8" w14:textId="048B65B2"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80" w:author="Huawei" w:date="2021-01-19T18:53:00Z">
              <w:r w:rsidRPr="00EC2952" w:rsidDel="00184514">
                <w:rPr>
                  <w:rFonts w:ascii="Arial" w:hAnsi="Arial"/>
                  <w:sz w:val="18"/>
                </w:rPr>
                <w:delText>4RB</w:delText>
              </w:r>
            </w:del>
            <w:ins w:id="581"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5D096E7E" w14:textId="3237FDC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82" w:author="Huawei" w:date="2021-01-19T18:54:00Z">
              <w:r w:rsidRPr="00EC2952" w:rsidDel="00184514">
                <w:rPr>
                  <w:rFonts w:ascii="Arial" w:hAnsi="Arial"/>
                  <w:sz w:val="18"/>
                </w:rPr>
                <w:delText>16RB</w:delText>
              </w:r>
            </w:del>
            <w:ins w:id="583"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79D7F45B" w14:textId="77777777" w:rsidTr="00AE45CC">
        <w:trPr>
          <w:jc w:val="center"/>
        </w:trPr>
        <w:tc>
          <w:tcPr>
            <w:tcW w:w="0" w:type="auto"/>
            <w:vMerge/>
            <w:tcBorders>
              <w:left w:val="single" w:sz="4" w:space="0" w:color="auto"/>
              <w:right w:val="single" w:sz="4" w:space="0" w:color="auto"/>
            </w:tcBorders>
            <w:vAlign w:val="center"/>
          </w:tcPr>
          <w:p w14:paraId="4089370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B1095A1"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7649210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E84AD6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FE557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22217D7D" w14:textId="77777777" w:rsidR="00470EEE" w:rsidRPr="00EC2952" w:rsidRDefault="00470EEE" w:rsidP="00AE45CC">
            <w:pPr>
              <w:pStyle w:val="TAC"/>
              <w:tabs>
                <w:tab w:val="left" w:pos="340"/>
              </w:tabs>
              <w:rPr>
                <w:rFonts w:eastAsia="Yu Mincho"/>
              </w:rPr>
            </w:pPr>
            <w:r w:rsidRPr="00EC2952">
              <w:t>-</w:t>
            </w:r>
          </w:p>
        </w:tc>
      </w:tr>
      <w:tr w:rsidR="00470EEE" w:rsidRPr="00EC2952" w14:paraId="4375FBFD" w14:textId="77777777" w:rsidTr="00AE45CC">
        <w:trPr>
          <w:jc w:val="center"/>
        </w:trPr>
        <w:tc>
          <w:tcPr>
            <w:tcW w:w="0" w:type="auto"/>
            <w:vMerge/>
            <w:tcBorders>
              <w:left w:val="single" w:sz="4" w:space="0" w:color="auto"/>
              <w:right w:val="single" w:sz="4" w:space="0" w:color="auto"/>
            </w:tcBorders>
            <w:vAlign w:val="center"/>
          </w:tcPr>
          <w:p w14:paraId="6CC63FFE"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91D3B6"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517397E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A9747E4"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ADE0E6"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199C70C" w14:textId="77777777" w:rsidR="00470EEE" w:rsidRPr="00EC2952" w:rsidRDefault="00470EEE" w:rsidP="00AE45CC">
            <w:pPr>
              <w:pStyle w:val="TAC"/>
              <w:tabs>
                <w:tab w:val="left" w:pos="340"/>
              </w:tabs>
            </w:pPr>
            <w:r w:rsidRPr="00EC2952">
              <w:t>-</w:t>
            </w:r>
          </w:p>
        </w:tc>
      </w:tr>
      <w:tr w:rsidR="00470EEE" w:rsidRPr="00EC2952" w14:paraId="455CF884" w14:textId="77777777" w:rsidTr="00AE45CC">
        <w:trPr>
          <w:jc w:val="center"/>
        </w:trPr>
        <w:tc>
          <w:tcPr>
            <w:tcW w:w="0" w:type="auto"/>
            <w:vMerge/>
            <w:tcBorders>
              <w:left w:val="single" w:sz="4" w:space="0" w:color="auto"/>
              <w:right w:val="single" w:sz="4" w:space="0" w:color="auto"/>
            </w:tcBorders>
            <w:vAlign w:val="center"/>
          </w:tcPr>
          <w:p w14:paraId="2050F09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C2A252C"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57E0E6C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A02E37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BDD57C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57C1C78" w14:textId="77777777" w:rsidR="00470EEE" w:rsidRPr="00EC2952" w:rsidRDefault="00470EEE" w:rsidP="00AE45CC">
            <w:pPr>
              <w:pStyle w:val="TAC"/>
              <w:tabs>
                <w:tab w:val="left" w:pos="340"/>
              </w:tabs>
            </w:pPr>
            <w:r w:rsidRPr="00EC2952">
              <w:t>-</w:t>
            </w:r>
          </w:p>
        </w:tc>
      </w:tr>
      <w:tr w:rsidR="00470EEE" w:rsidRPr="00EC2952" w14:paraId="5B857AD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AB6C063"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FFF6709"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3420B2A4"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572067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26F92C5"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D5E7398" w14:textId="77777777" w:rsidR="00470EEE" w:rsidRPr="00EC2952" w:rsidRDefault="00470EEE" w:rsidP="00AE45CC">
            <w:pPr>
              <w:pStyle w:val="TAC"/>
              <w:tabs>
                <w:tab w:val="left" w:pos="340"/>
              </w:tabs>
            </w:pPr>
            <w:r w:rsidRPr="00EC2952">
              <w:t>-</w:t>
            </w:r>
          </w:p>
        </w:tc>
      </w:tr>
      <w:tr w:rsidR="00470EEE" w:rsidRPr="00EC2952" w14:paraId="726FF0D9"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AC758D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3CA6E5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9D0729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C815F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2FF972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2564E5E" w14:textId="2877EEA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84" w:author="Huawei" w:date="2021-01-19T18:53:00Z">
              <w:r w:rsidRPr="00EC2952" w:rsidDel="00184514">
                <w:rPr>
                  <w:rFonts w:ascii="Arial" w:hAnsi="Arial"/>
                  <w:sz w:val="18"/>
                </w:rPr>
                <w:delText>4RB</w:delText>
              </w:r>
            </w:del>
            <w:ins w:id="585"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4094385" w14:textId="7FE326D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86" w:author="Huawei" w:date="2021-01-19T18:54:00Z">
              <w:r w:rsidRPr="00EC2952" w:rsidDel="00184514">
                <w:rPr>
                  <w:rFonts w:ascii="Arial" w:hAnsi="Arial"/>
                  <w:sz w:val="18"/>
                </w:rPr>
                <w:delText>16RB</w:delText>
              </w:r>
            </w:del>
            <w:ins w:id="587"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EE8A136" w14:textId="77777777" w:rsidTr="00AE45CC">
        <w:trPr>
          <w:jc w:val="center"/>
        </w:trPr>
        <w:tc>
          <w:tcPr>
            <w:tcW w:w="0" w:type="auto"/>
            <w:vMerge/>
            <w:tcBorders>
              <w:left w:val="single" w:sz="4" w:space="0" w:color="auto"/>
              <w:right w:val="single" w:sz="4" w:space="0" w:color="auto"/>
            </w:tcBorders>
            <w:vAlign w:val="center"/>
          </w:tcPr>
          <w:p w14:paraId="4B77A3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7B9EAD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42737A1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1EEC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45CA8D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C6B3B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D493EC4" w14:textId="77777777" w:rsidTr="00AE45CC">
        <w:trPr>
          <w:jc w:val="center"/>
        </w:trPr>
        <w:tc>
          <w:tcPr>
            <w:tcW w:w="0" w:type="auto"/>
            <w:vMerge/>
            <w:tcBorders>
              <w:left w:val="single" w:sz="4" w:space="0" w:color="auto"/>
              <w:right w:val="single" w:sz="4" w:space="0" w:color="auto"/>
            </w:tcBorders>
            <w:vAlign w:val="center"/>
          </w:tcPr>
          <w:p w14:paraId="5D7D5D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79AD6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FFE2C7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4FBFE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4E6DD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D8127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3D69768" w14:textId="77777777" w:rsidTr="00AE45CC">
        <w:trPr>
          <w:jc w:val="center"/>
        </w:trPr>
        <w:tc>
          <w:tcPr>
            <w:tcW w:w="0" w:type="auto"/>
            <w:vMerge/>
            <w:tcBorders>
              <w:left w:val="single" w:sz="4" w:space="0" w:color="auto"/>
              <w:right w:val="single" w:sz="4" w:space="0" w:color="auto"/>
            </w:tcBorders>
            <w:vAlign w:val="center"/>
          </w:tcPr>
          <w:p w14:paraId="6DF9AF6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ECA15B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49AF38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14F4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8ED497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22796F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8E55B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A7B544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5D56C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1FD5E2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6352D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C6EBA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E6852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8DF164E"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7A80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35A1A65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157735A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51ACD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60B3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31C9CE2F" w14:textId="13C4A23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88" w:author="Huawei" w:date="2021-01-19T18:53:00Z">
              <w:r w:rsidRPr="00EC2952" w:rsidDel="00184514">
                <w:rPr>
                  <w:rFonts w:ascii="Arial" w:hAnsi="Arial"/>
                  <w:sz w:val="18"/>
                </w:rPr>
                <w:delText>4RB</w:delText>
              </w:r>
            </w:del>
            <w:ins w:id="589"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5F7A76F" w14:textId="0F18AC8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90" w:author="Huawei" w:date="2021-01-19T18:54:00Z">
              <w:r w:rsidRPr="00EC2952" w:rsidDel="00184514">
                <w:rPr>
                  <w:rFonts w:ascii="Arial" w:hAnsi="Arial"/>
                  <w:sz w:val="18"/>
                </w:rPr>
                <w:delText>16RB</w:delText>
              </w:r>
            </w:del>
            <w:ins w:id="591"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78D5E27" w14:textId="77777777" w:rsidTr="00AE45CC">
        <w:trPr>
          <w:jc w:val="center"/>
        </w:trPr>
        <w:tc>
          <w:tcPr>
            <w:tcW w:w="0" w:type="auto"/>
            <w:vMerge/>
            <w:tcBorders>
              <w:left w:val="single" w:sz="4" w:space="0" w:color="auto"/>
              <w:right w:val="single" w:sz="4" w:space="0" w:color="auto"/>
            </w:tcBorders>
            <w:vAlign w:val="center"/>
          </w:tcPr>
          <w:p w14:paraId="116785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673D7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AD51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E27E3F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B6140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0518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55AE0B68" w14:textId="77777777" w:rsidTr="00AE45CC">
        <w:trPr>
          <w:jc w:val="center"/>
        </w:trPr>
        <w:tc>
          <w:tcPr>
            <w:tcW w:w="0" w:type="auto"/>
            <w:vMerge/>
            <w:tcBorders>
              <w:left w:val="single" w:sz="4" w:space="0" w:color="auto"/>
              <w:right w:val="single" w:sz="4" w:space="0" w:color="auto"/>
            </w:tcBorders>
            <w:vAlign w:val="center"/>
          </w:tcPr>
          <w:p w14:paraId="3561DD5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674AD3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4525FEA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DA84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A31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B4AF5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9EB1B66" w14:textId="77777777" w:rsidTr="00AE45CC">
        <w:trPr>
          <w:jc w:val="center"/>
        </w:trPr>
        <w:tc>
          <w:tcPr>
            <w:tcW w:w="0" w:type="auto"/>
            <w:vMerge/>
            <w:tcBorders>
              <w:left w:val="single" w:sz="4" w:space="0" w:color="auto"/>
              <w:right w:val="single" w:sz="4" w:space="0" w:color="auto"/>
            </w:tcBorders>
            <w:vAlign w:val="center"/>
          </w:tcPr>
          <w:p w14:paraId="10F8791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4B095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4B1B36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03C791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E5F2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B95B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F0F584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B86E2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B32A1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46392D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0643E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6825B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87D040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387E68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AB990C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3BF4E47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3CEE44F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D94C8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A593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4C87A7B6" w14:textId="30F82D4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92" w:author="Huawei" w:date="2021-01-19T18:53:00Z">
              <w:r w:rsidRPr="00EC2952" w:rsidDel="00184514">
                <w:rPr>
                  <w:rFonts w:ascii="Arial" w:hAnsi="Arial"/>
                  <w:sz w:val="18"/>
                </w:rPr>
                <w:delText>4RB</w:delText>
              </w:r>
            </w:del>
            <w:ins w:id="593"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B39CD5C" w14:textId="1742E917"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594" w:author="Huawei" w:date="2021-01-19T18:54:00Z">
              <w:r w:rsidRPr="00EC2952" w:rsidDel="00184514">
                <w:rPr>
                  <w:rFonts w:ascii="Arial" w:hAnsi="Arial"/>
                  <w:sz w:val="18"/>
                </w:rPr>
                <w:delText>16RB</w:delText>
              </w:r>
            </w:del>
            <w:ins w:id="595"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66BDA0A" w14:textId="77777777" w:rsidTr="00AE45CC">
        <w:trPr>
          <w:jc w:val="center"/>
        </w:trPr>
        <w:tc>
          <w:tcPr>
            <w:tcW w:w="0" w:type="auto"/>
            <w:vMerge/>
            <w:tcBorders>
              <w:left w:val="single" w:sz="4" w:space="0" w:color="auto"/>
              <w:right w:val="single" w:sz="4" w:space="0" w:color="auto"/>
            </w:tcBorders>
            <w:vAlign w:val="center"/>
          </w:tcPr>
          <w:p w14:paraId="4FA404B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6A0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0667F8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73722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93FEF1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4C50C0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C8E153" w14:textId="77777777" w:rsidTr="00AE45CC">
        <w:trPr>
          <w:jc w:val="center"/>
        </w:trPr>
        <w:tc>
          <w:tcPr>
            <w:tcW w:w="0" w:type="auto"/>
            <w:vMerge/>
            <w:tcBorders>
              <w:left w:val="single" w:sz="4" w:space="0" w:color="auto"/>
              <w:right w:val="single" w:sz="4" w:space="0" w:color="auto"/>
            </w:tcBorders>
            <w:vAlign w:val="center"/>
          </w:tcPr>
          <w:p w14:paraId="729875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DE1388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44231F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A84916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ACBC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681ACA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566490" w14:textId="77777777" w:rsidTr="00AE45CC">
        <w:trPr>
          <w:jc w:val="center"/>
        </w:trPr>
        <w:tc>
          <w:tcPr>
            <w:tcW w:w="0" w:type="auto"/>
            <w:vMerge/>
            <w:tcBorders>
              <w:left w:val="single" w:sz="4" w:space="0" w:color="auto"/>
              <w:right w:val="single" w:sz="4" w:space="0" w:color="auto"/>
            </w:tcBorders>
            <w:vAlign w:val="center"/>
          </w:tcPr>
          <w:p w14:paraId="50790D8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824B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6748CC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4A10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45C67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7EEB30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244E3B"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C5CC66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E34FC7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bottom w:val="nil"/>
              <w:right w:val="single" w:sz="4" w:space="0" w:color="auto"/>
            </w:tcBorders>
            <w:vAlign w:val="center"/>
          </w:tcPr>
          <w:p w14:paraId="21C65C5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51D13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A2DF7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D638CF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9D7DD0"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7ED9E720"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884B196"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5F088D9" w14:textId="77777777" w:rsidR="00470EEE" w:rsidRDefault="00470EEE" w:rsidP="00470EEE">
      <w:pPr>
        <w:pStyle w:val="TH"/>
        <w:rPr>
          <w:rFonts w:eastAsia="Malgun Gothic"/>
          <w:color w:val="000000"/>
        </w:rPr>
      </w:pPr>
    </w:p>
    <w:p w14:paraId="234742DA" w14:textId="77777777" w:rsidR="00D94949" w:rsidRPr="00D94949" w:rsidRDefault="00D94949" w:rsidP="00D94949">
      <w:pPr>
        <w:rPr>
          <w:rFonts w:eastAsia="MS Mincho"/>
          <w:lang w:eastAsia="ja-JP"/>
        </w:rPr>
      </w:pPr>
      <w:r w:rsidRPr="00D94949">
        <w:rPr>
          <w:color w:val="FF0000"/>
        </w:rPr>
        <w:t>&lt;Unchanged Text Skipped&gt;</w:t>
      </w:r>
    </w:p>
    <w:p w14:paraId="22E706C1" w14:textId="77777777" w:rsidR="00470EEE" w:rsidRPr="00EC2952" w:rsidRDefault="00470EEE" w:rsidP="00470EEE"/>
    <w:p w14:paraId="13FAD0BD" w14:textId="77777777" w:rsidR="00470EEE" w:rsidRPr="00EC2952" w:rsidRDefault="00470EEE" w:rsidP="00470EEE">
      <w:pPr>
        <w:pStyle w:val="5"/>
        <w:rPr>
          <w:rFonts w:eastAsia="Malgun Gothic"/>
        </w:rPr>
      </w:pPr>
      <w:bookmarkStart w:id="596" w:name="_Toc43898387"/>
      <w:bookmarkStart w:id="597" w:name="_Toc52550879"/>
      <w:bookmarkStart w:id="598" w:name="_Toc58952594"/>
      <w:r w:rsidRPr="00EC2952">
        <w:rPr>
          <w:rFonts w:eastAsia="Malgun Gothic"/>
        </w:rPr>
        <w:lastRenderedPageBreak/>
        <w:t>6.4A.</w:t>
      </w:r>
      <w:r w:rsidRPr="00EC2952">
        <w:rPr>
          <w:rFonts w:eastAsia="Malgun Gothic"/>
          <w:lang w:eastAsia="zh-TW"/>
        </w:rPr>
        <w:t>2.3</w:t>
      </w:r>
      <w:r w:rsidRPr="00EC2952">
        <w:rPr>
          <w:rFonts w:eastAsia="Malgun Gothic"/>
        </w:rPr>
        <w:t>.5</w:t>
      </w:r>
      <w:r w:rsidRPr="00EC2952">
        <w:rPr>
          <w:rFonts w:eastAsia="Malgun Gothic"/>
        </w:rPr>
        <w:tab/>
        <w:t>In-band emissions for CA (6UL CA)</w:t>
      </w:r>
      <w:bookmarkEnd w:id="596"/>
      <w:bookmarkEnd w:id="597"/>
      <w:bookmarkEnd w:id="598"/>
    </w:p>
    <w:p w14:paraId="4747A1DC" w14:textId="77777777" w:rsidR="00D94949" w:rsidRPr="00D94949" w:rsidRDefault="00D94949" w:rsidP="00D94949">
      <w:pPr>
        <w:rPr>
          <w:rFonts w:eastAsia="MS Mincho"/>
          <w:lang w:eastAsia="ja-JP"/>
        </w:rPr>
      </w:pPr>
      <w:r w:rsidRPr="00D94949">
        <w:rPr>
          <w:color w:val="FF0000"/>
        </w:rPr>
        <w:t>&lt;Unchanged Text Skipped&gt;</w:t>
      </w:r>
    </w:p>
    <w:p w14:paraId="53E71AE5"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3.5</w:t>
      </w:r>
      <w:r w:rsidRPr="00EC2952">
        <w:t>.4</w:t>
      </w:r>
      <w:r w:rsidRPr="00EC2952">
        <w:tab/>
        <w:t>Test description</w:t>
      </w:r>
    </w:p>
    <w:p w14:paraId="63FF9696"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5F40D8B3"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6.4A.2.3.5.4.1-1.</w:t>
      </w:r>
    </w:p>
    <w:p w14:paraId="55C62D8F"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5.</w:t>
      </w:r>
      <w:r w:rsidRPr="00EC2952">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4729607F"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ECE9B52"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4196FAE"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967BB7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8F50BE"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4C096497"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EDE13D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08AC10B3"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C7FFE62"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F64CC39"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78FB789A"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624E9A3D"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16ED247"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554EE8D7"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4F476808"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0757F374"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85995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44FE0FD"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235024"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6509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0F0C1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BB7B8B9"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7735E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35AEF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0297580A"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319295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752A5F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8B53B7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3538DF7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2365F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2AF2315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285B848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59F862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28F5DC7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B172701" w14:textId="3A1FCE7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599" w:author="Huawei" w:date="2021-01-19T18:53:00Z">
              <w:r w:rsidRPr="00EC2952" w:rsidDel="00184514">
                <w:rPr>
                  <w:rFonts w:ascii="Arial" w:hAnsi="Arial"/>
                  <w:sz w:val="18"/>
                </w:rPr>
                <w:delText>4RB</w:delText>
              </w:r>
            </w:del>
            <w:ins w:id="600"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42403B89" w14:textId="561EBEA9"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1" w:author="Huawei" w:date="2021-01-19T18:54:00Z">
              <w:r w:rsidRPr="00EC2952" w:rsidDel="00184514">
                <w:rPr>
                  <w:rFonts w:ascii="Arial" w:hAnsi="Arial"/>
                  <w:sz w:val="18"/>
                </w:rPr>
                <w:delText>16RB</w:delText>
              </w:r>
            </w:del>
            <w:ins w:id="602"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8192CFB" w14:textId="77777777" w:rsidTr="00AE45CC">
        <w:trPr>
          <w:jc w:val="center"/>
        </w:trPr>
        <w:tc>
          <w:tcPr>
            <w:tcW w:w="0" w:type="auto"/>
            <w:vMerge/>
            <w:tcBorders>
              <w:left w:val="single" w:sz="4" w:space="0" w:color="auto"/>
              <w:right w:val="single" w:sz="4" w:space="0" w:color="auto"/>
            </w:tcBorders>
            <w:vAlign w:val="center"/>
          </w:tcPr>
          <w:p w14:paraId="61E0E8B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C4D69B7"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10DD36CC"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18BF5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14764E7"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AF6C60F" w14:textId="77777777" w:rsidR="00470EEE" w:rsidRPr="00EC2952" w:rsidRDefault="00470EEE" w:rsidP="00AE45CC">
            <w:pPr>
              <w:pStyle w:val="TAC"/>
              <w:tabs>
                <w:tab w:val="left" w:pos="340"/>
              </w:tabs>
              <w:rPr>
                <w:rFonts w:eastAsia="Yu Mincho"/>
              </w:rPr>
            </w:pPr>
            <w:r w:rsidRPr="00EC2952">
              <w:t>-</w:t>
            </w:r>
          </w:p>
        </w:tc>
      </w:tr>
      <w:tr w:rsidR="00470EEE" w:rsidRPr="00EC2952" w14:paraId="7E33E11A" w14:textId="77777777" w:rsidTr="00AE45CC">
        <w:trPr>
          <w:jc w:val="center"/>
        </w:trPr>
        <w:tc>
          <w:tcPr>
            <w:tcW w:w="0" w:type="auto"/>
            <w:vMerge/>
            <w:tcBorders>
              <w:left w:val="single" w:sz="4" w:space="0" w:color="auto"/>
              <w:right w:val="single" w:sz="4" w:space="0" w:color="auto"/>
            </w:tcBorders>
            <w:vAlign w:val="center"/>
          </w:tcPr>
          <w:p w14:paraId="18DF52A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A72B6B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DD899D2"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991D31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A5D313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434F1FB" w14:textId="77777777" w:rsidR="00470EEE" w:rsidRPr="00EC2952" w:rsidRDefault="00470EEE" w:rsidP="00AE45CC">
            <w:pPr>
              <w:pStyle w:val="TAC"/>
              <w:tabs>
                <w:tab w:val="left" w:pos="340"/>
              </w:tabs>
            </w:pPr>
            <w:r w:rsidRPr="00EC2952">
              <w:t>-</w:t>
            </w:r>
          </w:p>
        </w:tc>
      </w:tr>
      <w:tr w:rsidR="00470EEE" w:rsidRPr="00EC2952" w14:paraId="17E995BC" w14:textId="77777777" w:rsidTr="00AE45CC">
        <w:trPr>
          <w:jc w:val="center"/>
        </w:trPr>
        <w:tc>
          <w:tcPr>
            <w:tcW w:w="0" w:type="auto"/>
            <w:vMerge/>
            <w:tcBorders>
              <w:left w:val="single" w:sz="4" w:space="0" w:color="auto"/>
              <w:right w:val="single" w:sz="4" w:space="0" w:color="auto"/>
            </w:tcBorders>
            <w:vAlign w:val="center"/>
          </w:tcPr>
          <w:p w14:paraId="274FA81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5F16289"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085E013B"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961F7A6"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664C2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58484DB" w14:textId="77777777" w:rsidR="00470EEE" w:rsidRPr="00EC2952" w:rsidRDefault="00470EEE" w:rsidP="00AE45CC">
            <w:pPr>
              <w:pStyle w:val="TAC"/>
              <w:tabs>
                <w:tab w:val="left" w:pos="340"/>
              </w:tabs>
            </w:pPr>
            <w:r w:rsidRPr="00EC2952">
              <w:t>-</w:t>
            </w:r>
          </w:p>
        </w:tc>
      </w:tr>
      <w:tr w:rsidR="00470EEE" w:rsidRPr="00EC2952" w14:paraId="21B6A7A4" w14:textId="77777777" w:rsidTr="00AE45CC">
        <w:trPr>
          <w:jc w:val="center"/>
        </w:trPr>
        <w:tc>
          <w:tcPr>
            <w:tcW w:w="0" w:type="auto"/>
            <w:vMerge/>
            <w:tcBorders>
              <w:left w:val="single" w:sz="4" w:space="0" w:color="auto"/>
              <w:right w:val="single" w:sz="4" w:space="0" w:color="auto"/>
            </w:tcBorders>
            <w:vAlign w:val="center"/>
          </w:tcPr>
          <w:p w14:paraId="77220E6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08FA610"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51E29E6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DE4F471"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829760"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3F60F52" w14:textId="77777777" w:rsidR="00470EEE" w:rsidRPr="00EC2952" w:rsidRDefault="00470EEE" w:rsidP="00AE45CC">
            <w:pPr>
              <w:pStyle w:val="TAC"/>
              <w:tabs>
                <w:tab w:val="left" w:pos="340"/>
              </w:tabs>
            </w:pPr>
            <w:r w:rsidRPr="00EC2952">
              <w:t>-</w:t>
            </w:r>
          </w:p>
        </w:tc>
      </w:tr>
      <w:tr w:rsidR="00470EEE" w:rsidRPr="00EC2952" w14:paraId="2218DD5D"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749F2CD"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AF49376"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3CA12C6"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A3F07F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F21D7B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5C5AEB" w14:textId="77777777" w:rsidR="00470EEE" w:rsidRPr="00EC2952" w:rsidRDefault="00470EEE" w:rsidP="00AE45CC">
            <w:pPr>
              <w:pStyle w:val="TAC"/>
              <w:tabs>
                <w:tab w:val="left" w:pos="340"/>
              </w:tabs>
            </w:pPr>
            <w:r w:rsidRPr="00EC2952">
              <w:t>-</w:t>
            </w:r>
          </w:p>
        </w:tc>
      </w:tr>
      <w:tr w:rsidR="00470EEE" w:rsidRPr="00EC2952" w14:paraId="695F383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EF0F32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CAD0C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5B692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81C03A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C46C3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B785851" w14:textId="5EA09213"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03" w:author="Huawei" w:date="2021-01-19T18:53:00Z">
              <w:r w:rsidRPr="00EC2952" w:rsidDel="00184514">
                <w:rPr>
                  <w:rFonts w:ascii="Arial" w:hAnsi="Arial"/>
                  <w:sz w:val="18"/>
                </w:rPr>
                <w:delText>4RB</w:delText>
              </w:r>
            </w:del>
            <w:ins w:id="604"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62E0E933" w14:textId="38E26A3D"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5" w:author="Huawei" w:date="2021-01-19T18:54:00Z">
              <w:r w:rsidRPr="00EC2952" w:rsidDel="00184514">
                <w:rPr>
                  <w:rFonts w:ascii="Arial" w:hAnsi="Arial"/>
                  <w:sz w:val="18"/>
                </w:rPr>
                <w:delText>16RB</w:delText>
              </w:r>
            </w:del>
            <w:ins w:id="606"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1AADDEBE" w14:textId="77777777" w:rsidTr="00AE45CC">
        <w:trPr>
          <w:jc w:val="center"/>
        </w:trPr>
        <w:tc>
          <w:tcPr>
            <w:tcW w:w="0" w:type="auto"/>
            <w:vMerge/>
            <w:tcBorders>
              <w:left w:val="single" w:sz="4" w:space="0" w:color="auto"/>
              <w:right w:val="single" w:sz="4" w:space="0" w:color="auto"/>
            </w:tcBorders>
            <w:vAlign w:val="center"/>
          </w:tcPr>
          <w:p w14:paraId="04FBBAD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3CB5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C0374C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BA4E10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F59630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38875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4142F27" w14:textId="77777777" w:rsidTr="00AE45CC">
        <w:trPr>
          <w:jc w:val="center"/>
        </w:trPr>
        <w:tc>
          <w:tcPr>
            <w:tcW w:w="0" w:type="auto"/>
            <w:vMerge/>
            <w:tcBorders>
              <w:left w:val="single" w:sz="4" w:space="0" w:color="auto"/>
              <w:right w:val="single" w:sz="4" w:space="0" w:color="auto"/>
            </w:tcBorders>
            <w:vAlign w:val="center"/>
          </w:tcPr>
          <w:p w14:paraId="1B46DE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8CC75B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26CDAE1A"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9CD8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1C958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2A020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E2FB135" w14:textId="77777777" w:rsidTr="00AE45CC">
        <w:trPr>
          <w:jc w:val="center"/>
        </w:trPr>
        <w:tc>
          <w:tcPr>
            <w:tcW w:w="0" w:type="auto"/>
            <w:vMerge/>
            <w:tcBorders>
              <w:left w:val="single" w:sz="4" w:space="0" w:color="auto"/>
              <w:right w:val="single" w:sz="4" w:space="0" w:color="auto"/>
            </w:tcBorders>
            <w:vAlign w:val="center"/>
          </w:tcPr>
          <w:p w14:paraId="0561A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F06FAF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19D7504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430104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EE6FF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4ABC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75CFB84" w14:textId="77777777" w:rsidTr="00AE45CC">
        <w:trPr>
          <w:jc w:val="center"/>
        </w:trPr>
        <w:tc>
          <w:tcPr>
            <w:tcW w:w="0" w:type="auto"/>
            <w:vMerge/>
            <w:tcBorders>
              <w:left w:val="single" w:sz="4" w:space="0" w:color="auto"/>
              <w:right w:val="single" w:sz="4" w:space="0" w:color="auto"/>
            </w:tcBorders>
            <w:vAlign w:val="center"/>
          </w:tcPr>
          <w:p w14:paraId="56AE05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D07E3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2A0896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C330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232C9F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79C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E0BC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529A9D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510A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3D441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36AFE2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A3F98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FA96D9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5DF1F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E75B3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0462953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50378A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138B3C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559E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AB25476" w14:textId="0A81928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07" w:author="Huawei" w:date="2021-01-19T18:53:00Z">
              <w:r w:rsidRPr="00EC2952" w:rsidDel="00184514">
                <w:rPr>
                  <w:rFonts w:ascii="Arial" w:hAnsi="Arial"/>
                  <w:sz w:val="18"/>
                </w:rPr>
                <w:delText>4RB</w:delText>
              </w:r>
            </w:del>
            <w:ins w:id="608"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65F0212" w14:textId="1F35411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09" w:author="Huawei" w:date="2021-01-19T18:54:00Z">
              <w:r w:rsidRPr="00EC2952" w:rsidDel="00184514">
                <w:rPr>
                  <w:rFonts w:ascii="Arial" w:hAnsi="Arial"/>
                  <w:sz w:val="18"/>
                </w:rPr>
                <w:delText>16RB</w:delText>
              </w:r>
            </w:del>
            <w:ins w:id="61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1231B1B5" w14:textId="77777777" w:rsidTr="00AE45CC">
        <w:trPr>
          <w:jc w:val="center"/>
        </w:trPr>
        <w:tc>
          <w:tcPr>
            <w:tcW w:w="0" w:type="auto"/>
            <w:vMerge/>
            <w:tcBorders>
              <w:left w:val="single" w:sz="4" w:space="0" w:color="auto"/>
              <w:right w:val="single" w:sz="4" w:space="0" w:color="auto"/>
            </w:tcBorders>
            <w:vAlign w:val="center"/>
          </w:tcPr>
          <w:p w14:paraId="6BD36B8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8D0665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DF30B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002479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8193C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00EC89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09FD355" w14:textId="77777777" w:rsidTr="00AE45CC">
        <w:trPr>
          <w:jc w:val="center"/>
        </w:trPr>
        <w:tc>
          <w:tcPr>
            <w:tcW w:w="0" w:type="auto"/>
            <w:vMerge/>
            <w:tcBorders>
              <w:left w:val="single" w:sz="4" w:space="0" w:color="auto"/>
              <w:right w:val="single" w:sz="4" w:space="0" w:color="auto"/>
            </w:tcBorders>
            <w:vAlign w:val="center"/>
          </w:tcPr>
          <w:p w14:paraId="177B325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C47E9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183B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87C5E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BFD30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80FC90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509E621" w14:textId="77777777" w:rsidTr="00AE45CC">
        <w:trPr>
          <w:jc w:val="center"/>
        </w:trPr>
        <w:tc>
          <w:tcPr>
            <w:tcW w:w="0" w:type="auto"/>
            <w:vMerge/>
            <w:tcBorders>
              <w:left w:val="single" w:sz="4" w:space="0" w:color="auto"/>
              <w:right w:val="single" w:sz="4" w:space="0" w:color="auto"/>
            </w:tcBorders>
            <w:vAlign w:val="center"/>
          </w:tcPr>
          <w:p w14:paraId="2E7B29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5FEEFE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6046D36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829DA4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A6F1C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795B33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34A17" w14:textId="77777777" w:rsidTr="00AE45CC">
        <w:trPr>
          <w:jc w:val="center"/>
        </w:trPr>
        <w:tc>
          <w:tcPr>
            <w:tcW w:w="0" w:type="auto"/>
            <w:vMerge/>
            <w:tcBorders>
              <w:left w:val="single" w:sz="4" w:space="0" w:color="auto"/>
              <w:right w:val="single" w:sz="4" w:space="0" w:color="auto"/>
            </w:tcBorders>
            <w:vAlign w:val="center"/>
          </w:tcPr>
          <w:p w14:paraId="07CE57F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110EE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3376411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AAAC7A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4BAE88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178459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1BE9094"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350E14B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83DB1C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71DB194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D66ADB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722FA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DDDEF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0D3C71B"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76BD4D1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5744391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F4EDC0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F5BECF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49F3D8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2C07ACBF" w14:textId="611961CC"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11" w:author="Huawei" w:date="2021-01-19T18:53:00Z">
              <w:r w:rsidRPr="00EC2952" w:rsidDel="00184514">
                <w:rPr>
                  <w:rFonts w:ascii="Arial" w:hAnsi="Arial"/>
                  <w:sz w:val="18"/>
                </w:rPr>
                <w:delText>4RB</w:delText>
              </w:r>
            </w:del>
            <w:ins w:id="612"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3D7AF347" w14:textId="55B1D58E"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13" w:author="Huawei" w:date="2021-01-19T18:54:00Z">
              <w:r w:rsidRPr="00EC2952" w:rsidDel="00184514">
                <w:rPr>
                  <w:rFonts w:ascii="Arial" w:hAnsi="Arial"/>
                  <w:sz w:val="18"/>
                </w:rPr>
                <w:delText>16RB</w:delText>
              </w:r>
            </w:del>
            <w:ins w:id="61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25029729" w14:textId="77777777" w:rsidTr="00AE45CC">
        <w:trPr>
          <w:jc w:val="center"/>
        </w:trPr>
        <w:tc>
          <w:tcPr>
            <w:tcW w:w="0" w:type="auto"/>
            <w:vMerge/>
            <w:tcBorders>
              <w:left w:val="single" w:sz="4" w:space="0" w:color="auto"/>
              <w:right w:val="single" w:sz="4" w:space="0" w:color="auto"/>
            </w:tcBorders>
            <w:vAlign w:val="center"/>
          </w:tcPr>
          <w:p w14:paraId="478A284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A3730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524AF9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50C82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31A96E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E1BA12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BCFE159" w14:textId="77777777" w:rsidTr="00AE45CC">
        <w:trPr>
          <w:jc w:val="center"/>
        </w:trPr>
        <w:tc>
          <w:tcPr>
            <w:tcW w:w="0" w:type="auto"/>
            <w:vMerge/>
            <w:tcBorders>
              <w:left w:val="single" w:sz="4" w:space="0" w:color="auto"/>
              <w:right w:val="single" w:sz="4" w:space="0" w:color="auto"/>
            </w:tcBorders>
            <w:vAlign w:val="center"/>
          </w:tcPr>
          <w:p w14:paraId="6F6DBD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010E37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2F3309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69AC01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9C8A3B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13CFD5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A329073" w14:textId="77777777" w:rsidTr="00AE45CC">
        <w:trPr>
          <w:jc w:val="center"/>
        </w:trPr>
        <w:tc>
          <w:tcPr>
            <w:tcW w:w="0" w:type="auto"/>
            <w:vMerge/>
            <w:tcBorders>
              <w:left w:val="single" w:sz="4" w:space="0" w:color="auto"/>
              <w:right w:val="single" w:sz="4" w:space="0" w:color="auto"/>
            </w:tcBorders>
            <w:vAlign w:val="center"/>
          </w:tcPr>
          <w:p w14:paraId="7104FF0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7B7A3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B19925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F1017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761978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5FF32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21D6D7" w14:textId="77777777" w:rsidTr="00AE45CC">
        <w:trPr>
          <w:jc w:val="center"/>
        </w:trPr>
        <w:tc>
          <w:tcPr>
            <w:tcW w:w="0" w:type="auto"/>
            <w:vMerge/>
            <w:tcBorders>
              <w:left w:val="single" w:sz="4" w:space="0" w:color="auto"/>
              <w:right w:val="single" w:sz="4" w:space="0" w:color="auto"/>
            </w:tcBorders>
            <w:vAlign w:val="center"/>
          </w:tcPr>
          <w:p w14:paraId="40DC66A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25B6E4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8A1C66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450A8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B19DD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901B8F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610A9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673BBA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9668DF6"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bottom w:val="nil"/>
              <w:right w:val="single" w:sz="4" w:space="0" w:color="auto"/>
            </w:tcBorders>
            <w:vAlign w:val="center"/>
          </w:tcPr>
          <w:p w14:paraId="6E61087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B8F491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2F42C0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C4920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CD61AE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1E1175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5348D9BD"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2CD2D155" w14:textId="77777777" w:rsidR="00470EEE" w:rsidRDefault="00470EEE" w:rsidP="00470EEE">
      <w:pPr>
        <w:rPr>
          <w:rFonts w:eastAsia="Malgun Gothic"/>
        </w:rPr>
      </w:pPr>
    </w:p>
    <w:p w14:paraId="7B531538" w14:textId="77777777" w:rsidR="00D94949" w:rsidRPr="00D94949" w:rsidRDefault="00D94949" w:rsidP="00D94949">
      <w:pPr>
        <w:rPr>
          <w:rFonts w:eastAsia="MS Mincho"/>
          <w:lang w:eastAsia="ja-JP"/>
        </w:rPr>
      </w:pPr>
      <w:r w:rsidRPr="00D94949">
        <w:rPr>
          <w:color w:val="FF0000"/>
        </w:rPr>
        <w:t>&lt;Unchanged Text Skipped&gt;</w:t>
      </w:r>
    </w:p>
    <w:p w14:paraId="2F8C3DCA" w14:textId="77777777" w:rsidR="00470EEE" w:rsidRPr="00EC2952" w:rsidRDefault="00470EEE" w:rsidP="00470EEE">
      <w:pPr>
        <w:pStyle w:val="5"/>
      </w:pPr>
      <w:bookmarkStart w:id="615" w:name="_Toc52550880"/>
      <w:bookmarkStart w:id="616" w:name="_Toc58952595"/>
      <w:r w:rsidRPr="00EC2952">
        <w:t>6.4A.</w:t>
      </w:r>
      <w:r w:rsidRPr="00EC2952">
        <w:rPr>
          <w:lang w:eastAsia="zh-TW"/>
        </w:rPr>
        <w:t>2.3</w:t>
      </w:r>
      <w:r w:rsidRPr="00EC2952">
        <w:t>.6</w:t>
      </w:r>
      <w:r w:rsidRPr="00EC2952">
        <w:tab/>
        <w:t>In-band emissions for CA (7UL CA)</w:t>
      </w:r>
      <w:bookmarkEnd w:id="615"/>
      <w:bookmarkEnd w:id="616"/>
    </w:p>
    <w:p w14:paraId="7C25045E" w14:textId="77777777" w:rsidR="00D94949" w:rsidRPr="00D94949" w:rsidRDefault="00D94949" w:rsidP="00D94949">
      <w:pPr>
        <w:rPr>
          <w:rFonts w:eastAsia="MS Mincho"/>
          <w:lang w:eastAsia="ja-JP"/>
        </w:rPr>
      </w:pPr>
      <w:r w:rsidRPr="00D94949">
        <w:rPr>
          <w:color w:val="FF0000"/>
        </w:rPr>
        <w:t>&lt;Unchanged Text Skipped&gt;</w:t>
      </w:r>
    </w:p>
    <w:p w14:paraId="6546527E"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3.6</w:t>
      </w:r>
      <w:r w:rsidRPr="00EC2952">
        <w:t>.4</w:t>
      </w:r>
      <w:r w:rsidRPr="00EC2952">
        <w:tab/>
        <w:t>Test description</w:t>
      </w:r>
    </w:p>
    <w:p w14:paraId="55D7895C"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48BD633E"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6.4A.2.3.6.4.1-1.</w:t>
      </w:r>
    </w:p>
    <w:p w14:paraId="24950CAE" w14:textId="77777777" w:rsidR="00470EEE" w:rsidRPr="00EC2952" w:rsidRDefault="00470EEE" w:rsidP="00470EEE">
      <w:pPr>
        <w:pStyle w:val="TH"/>
        <w:rPr>
          <w:color w:val="000000"/>
        </w:rPr>
      </w:pPr>
      <w:r w:rsidRPr="00EC2952">
        <w:rPr>
          <w:color w:val="000000"/>
        </w:rPr>
        <w:lastRenderedPageBreak/>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6.</w:t>
      </w:r>
      <w:r w:rsidRPr="00EC2952">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71949F5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51429CF"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03695C85"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6DB104A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3B0D2C4D"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6168D1D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7C0F05EC"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676323FF"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7E155838"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D461326"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54595293"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01C1ACF8"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6DFFBFF8"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13E64A0B"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04B34F8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18C2E362"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746E9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44884418"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99E240"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8954D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88A0A8"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551D32A5"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A9185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0416E632"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7D89CEEC"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AD42DDE"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8F07A7C"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C97C2E9"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EDDC5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C2CC1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3BFACD8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1FAAD3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779349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687C929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0E1049F4" w14:textId="486295E9"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17" w:author="Huawei" w:date="2021-01-19T18:53:00Z">
              <w:r w:rsidRPr="00EC2952" w:rsidDel="00184514">
                <w:rPr>
                  <w:rFonts w:ascii="Arial" w:hAnsi="Arial"/>
                  <w:sz w:val="18"/>
                </w:rPr>
                <w:delText>4RB</w:delText>
              </w:r>
            </w:del>
            <w:ins w:id="618"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1F1D7BB" w14:textId="049DE908"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19" w:author="Huawei" w:date="2021-01-19T18:54:00Z">
              <w:r w:rsidRPr="00EC2952" w:rsidDel="00184514">
                <w:rPr>
                  <w:rFonts w:ascii="Arial" w:hAnsi="Arial"/>
                  <w:sz w:val="18"/>
                </w:rPr>
                <w:delText>16RB</w:delText>
              </w:r>
            </w:del>
            <w:ins w:id="620"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4FC9ADE" w14:textId="77777777" w:rsidTr="00AE45CC">
        <w:trPr>
          <w:jc w:val="center"/>
        </w:trPr>
        <w:tc>
          <w:tcPr>
            <w:tcW w:w="0" w:type="auto"/>
            <w:vMerge/>
            <w:tcBorders>
              <w:left w:val="single" w:sz="4" w:space="0" w:color="auto"/>
              <w:right w:val="single" w:sz="4" w:space="0" w:color="auto"/>
            </w:tcBorders>
            <w:vAlign w:val="center"/>
          </w:tcPr>
          <w:p w14:paraId="212B441C"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3E0B0BB"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E89F25"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02E248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53C6A4C"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C6A6DF" w14:textId="77777777" w:rsidR="00470EEE" w:rsidRPr="00EC2952" w:rsidRDefault="00470EEE" w:rsidP="00AE45CC">
            <w:pPr>
              <w:pStyle w:val="TAC"/>
              <w:tabs>
                <w:tab w:val="left" w:pos="340"/>
              </w:tabs>
              <w:rPr>
                <w:rFonts w:eastAsia="Yu Mincho"/>
              </w:rPr>
            </w:pPr>
            <w:r w:rsidRPr="00EC2952">
              <w:t>-</w:t>
            </w:r>
          </w:p>
        </w:tc>
      </w:tr>
      <w:tr w:rsidR="00470EEE" w:rsidRPr="00EC2952" w14:paraId="08F7C27F" w14:textId="77777777" w:rsidTr="00AE45CC">
        <w:trPr>
          <w:jc w:val="center"/>
        </w:trPr>
        <w:tc>
          <w:tcPr>
            <w:tcW w:w="0" w:type="auto"/>
            <w:vMerge/>
            <w:tcBorders>
              <w:left w:val="single" w:sz="4" w:space="0" w:color="auto"/>
              <w:right w:val="single" w:sz="4" w:space="0" w:color="auto"/>
            </w:tcBorders>
            <w:vAlign w:val="center"/>
          </w:tcPr>
          <w:p w14:paraId="49CE1907"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02A30E58"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4469EF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F17ED2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3F20ED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382F485C" w14:textId="77777777" w:rsidR="00470EEE" w:rsidRPr="00EC2952" w:rsidRDefault="00470EEE" w:rsidP="00AE45CC">
            <w:pPr>
              <w:pStyle w:val="TAC"/>
              <w:tabs>
                <w:tab w:val="left" w:pos="340"/>
              </w:tabs>
            </w:pPr>
            <w:r w:rsidRPr="00EC2952">
              <w:t>-</w:t>
            </w:r>
          </w:p>
        </w:tc>
      </w:tr>
      <w:tr w:rsidR="00470EEE" w:rsidRPr="00EC2952" w14:paraId="1C565EC6" w14:textId="77777777" w:rsidTr="00AE45CC">
        <w:trPr>
          <w:jc w:val="center"/>
        </w:trPr>
        <w:tc>
          <w:tcPr>
            <w:tcW w:w="0" w:type="auto"/>
            <w:vMerge/>
            <w:tcBorders>
              <w:left w:val="single" w:sz="4" w:space="0" w:color="auto"/>
              <w:right w:val="single" w:sz="4" w:space="0" w:color="auto"/>
            </w:tcBorders>
            <w:vAlign w:val="center"/>
          </w:tcPr>
          <w:p w14:paraId="23ED4A25"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1423645"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4428E42F"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6FC6C73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7D5C1F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1E7F7FCB" w14:textId="77777777" w:rsidR="00470EEE" w:rsidRPr="00EC2952" w:rsidRDefault="00470EEE" w:rsidP="00AE45CC">
            <w:pPr>
              <w:pStyle w:val="TAC"/>
              <w:tabs>
                <w:tab w:val="left" w:pos="340"/>
              </w:tabs>
            </w:pPr>
            <w:r w:rsidRPr="00EC2952">
              <w:t>-</w:t>
            </w:r>
          </w:p>
        </w:tc>
      </w:tr>
      <w:tr w:rsidR="00470EEE" w:rsidRPr="00EC2952" w14:paraId="3F478EC9" w14:textId="77777777" w:rsidTr="00AE45CC">
        <w:trPr>
          <w:jc w:val="center"/>
        </w:trPr>
        <w:tc>
          <w:tcPr>
            <w:tcW w:w="0" w:type="auto"/>
            <w:vMerge/>
            <w:tcBorders>
              <w:left w:val="single" w:sz="4" w:space="0" w:color="auto"/>
              <w:right w:val="single" w:sz="4" w:space="0" w:color="auto"/>
            </w:tcBorders>
            <w:vAlign w:val="center"/>
          </w:tcPr>
          <w:p w14:paraId="387E851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8C538F8"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71276B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065D5D3"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C8B32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78CCAAA" w14:textId="77777777" w:rsidR="00470EEE" w:rsidRPr="00EC2952" w:rsidRDefault="00470EEE" w:rsidP="00AE45CC">
            <w:pPr>
              <w:pStyle w:val="TAC"/>
              <w:tabs>
                <w:tab w:val="left" w:pos="340"/>
              </w:tabs>
            </w:pPr>
            <w:r w:rsidRPr="00EC2952">
              <w:t>-</w:t>
            </w:r>
          </w:p>
        </w:tc>
      </w:tr>
      <w:tr w:rsidR="00470EEE" w:rsidRPr="00EC2952" w14:paraId="17A463CB" w14:textId="77777777" w:rsidTr="00AE45CC">
        <w:trPr>
          <w:jc w:val="center"/>
        </w:trPr>
        <w:tc>
          <w:tcPr>
            <w:tcW w:w="0" w:type="auto"/>
            <w:vMerge/>
            <w:tcBorders>
              <w:left w:val="single" w:sz="4" w:space="0" w:color="auto"/>
              <w:right w:val="single" w:sz="4" w:space="0" w:color="auto"/>
            </w:tcBorders>
            <w:vAlign w:val="center"/>
          </w:tcPr>
          <w:p w14:paraId="373D833F"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4DE0D3A4"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4524068E"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121C5679"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42E0E1C"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55E0442D" w14:textId="77777777" w:rsidR="00470EEE" w:rsidRPr="00EC2952" w:rsidRDefault="00470EEE" w:rsidP="00AE45CC">
            <w:pPr>
              <w:pStyle w:val="TAC"/>
              <w:tabs>
                <w:tab w:val="left" w:pos="340"/>
              </w:tabs>
            </w:pPr>
            <w:r w:rsidRPr="00EC2952">
              <w:t>-</w:t>
            </w:r>
          </w:p>
        </w:tc>
      </w:tr>
      <w:tr w:rsidR="00470EEE" w:rsidRPr="00EC2952" w14:paraId="2237041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8951660"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A881A1F"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425EE8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E06D31E"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6DE10F8"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03DE996" w14:textId="77777777" w:rsidR="00470EEE" w:rsidRPr="00EC2952" w:rsidRDefault="00470EEE" w:rsidP="00AE45CC">
            <w:pPr>
              <w:pStyle w:val="TAC"/>
              <w:tabs>
                <w:tab w:val="left" w:pos="340"/>
              </w:tabs>
            </w:pPr>
            <w:r w:rsidRPr="00EC2952">
              <w:t>-</w:t>
            </w:r>
          </w:p>
        </w:tc>
      </w:tr>
      <w:tr w:rsidR="00470EEE" w:rsidRPr="00EC2952" w14:paraId="5B0C92A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33A5F0E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2</w:t>
            </w:r>
          </w:p>
        </w:tc>
        <w:tc>
          <w:tcPr>
            <w:tcW w:w="0" w:type="auto"/>
            <w:tcBorders>
              <w:top w:val="single" w:sz="4" w:space="0" w:color="auto"/>
              <w:left w:val="single" w:sz="4" w:space="0" w:color="auto"/>
              <w:bottom w:val="nil"/>
              <w:right w:val="single" w:sz="4" w:space="0" w:color="auto"/>
            </w:tcBorders>
            <w:vAlign w:val="center"/>
          </w:tcPr>
          <w:p w14:paraId="0018A1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4C069F7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520353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A6E4D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30A6B041" w14:textId="5983E888"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21" w:author="Huawei" w:date="2021-01-19T18:53:00Z">
              <w:r w:rsidRPr="00EC2952" w:rsidDel="00184514">
                <w:rPr>
                  <w:rFonts w:ascii="Arial" w:hAnsi="Arial"/>
                  <w:sz w:val="18"/>
                </w:rPr>
                <w:delText>4RB</w:delText>
              </w:r>
            </w:del>
            <w:ins w:id="622"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05C46969" w14:textId="0DCB2391"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23" w:author="Huawei" w:date="2021-01-19T18:54:00Z">
              <w:r w:rsidRPr="00EC2952" w:rsidDel="00184514">
                <w:rPr>
                  <w:rFonts w:ascii="Arial" w:hAnsi="Arial"/>
                  <w:sz w:val="18"/>
                </w:rPr>
                <w:delText>16RB</w:delText>
              </w:r>
            </w:del>
            <w:ins w:id="624"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5ABDDF86" w14:textId="77777777" w:rsidTr="00AE45CC">
        <w:trPr>
          <w:jc w:val="center"/>
        </w:trPr>
        <w:tc>
          <w:tcPr>
            <w:tcW w:w="0" w:type="auto"/>
            <w:vMerge/>
            <w:tcBorders>
              <w:left w:val="single" w:sz="4" w:space="0" w:color="auto"/>
              <w:right w:val="single" w:sz="4" w:space="0" w:color="auto"/>
            </w:tcBorders>
            <w:vAlign w:val="center"/>
          </w:tcPr>
          <w:p w14:paraId="0C63ACC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6E8DF8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0ED53570"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46FBD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DD584A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4E37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07E60D" w14:textId="77777777" w:rsidTr="00AE45CC">
        <w:trPr>
          <w:jc w:val="center"/>
        </w:trPr>
        <w:tc>
          <w:tcPr>
            <w:tcW w:w="0" w:type="auto"/>
            <w:vMerge/>
            <w:tcBorders>
              <w:left w:val="single" w:sz="4" w:space="0" w:color="auto"/>
              <w:right w:val="single" w:sz="4" w:space="0" w:color="auto"/>
            </w:tcBorders>
            <w:vAlign w:val="center"/>
          </w:tcPr>
          <w:p w14:paraId="4134ED8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689F3D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55C731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6B8407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58D6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CF75F1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931A00F" w14:textId="77777777" w:rsidTr="00AE45CC">
        <w:trPr>
          <w:jc w:val="center"/>
        </w:trPr>
        <w:tc>
          <w:tcPr>
            <w:tcW w:w="0" w:type="auto"/>
            <w:vMerge/>
            <w:tcBorders>
              <w:left w:val="single" w:sz="4" w:space="0" w:color="auto"/>
              <w:right w:val="single" w:sz="4" w:space="0" w:color="auto"/>
            </w:tcBorders>
            <w:vAlign w:val="center"/>
          </w:tcPr>
          <w:p w14:paraId="0F113B6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3204DC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2954E56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F22C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D9134C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6A1D33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1298B60" w14:textId="77777777" w:rsidTr="00AE45CC">
        <w:trPr>
          <w:jc w:val="center"/>
        </w:trPr>
        <w:tc>
          <w:tcPr>
            <w:tcW w:w="0" w:type="auto"/>
            <w:vMerge/>
            <w:tcBorders>
              <w:left w:val="single" w:sz="4" w:space="0" w:color="auto"/>
              <w:right w:val="single" w:sz="4" w:space="0" w:color="auto"/>
            </w:tcBorders>
            <w:vAlign w:val="center"/>
          </w:tcPr>
          <w:p w14:paraId="4FD60B3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178CD1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260C73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C77D5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120764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657AE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99004A8" w14:textId="77777777" w:rsidTr="00AE45CC">
        <w:trPr>
          <w:jc w:val="center"/>
        </w:trPr>
        <w:tc>
          <w:tcPr>
            <w:tcW w:w="0" w:type="auto"/>
            <w:vMerge/>
            <w:tcBorders>
              <w:left w:val="single" w:sz="4" w:space="0" w:color="auto"/>
              <w:right w:val="single" w:sz="4" w:space="0" w:color="auto"/>
            </w:tcBorders>
            <w:vAlign w:val="center"/>
          </w:tcPr>
          <w:p w14:paraId="31D49AF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44A05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6C853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E4531A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F8F9A22"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318CD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F50A27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050F8F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1000B1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9B768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C4001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E8EB23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35858B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8265E0D"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376D48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0C50D2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296422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7563E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859D1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5BE90400" w14:textId="277EDCAA"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25" w:author="Huawei" w:date="2021-01-19T18:53:00Z">
              <w:r w:rsidRPr="00EC2952" w:rsidDel="00184514">
                <w:rPr>
                  <w:rFonts w:ascii="Arial" w:hAnsi="Arial"/>
                  <w:sz w:val="18"/>
                </w:rPr>
                <w:delText>4RB</w:delText>
              </w:r>
            </w:del>
            <w:ins w:id="626"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154B631F" w14:textId="7E0D1186"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27" w:author="Huawei" w:date="2021-01-19T18:54:00Z">
              <w:r w:rsidRPr="00EC2952" w:rsidDel="00184514">
                <w:rPr>
                  <w:rFonts w:ascii="Arial" w:hAnsi="Arial"/>
                  <w:sz w:val="18"/>
                </w:rPr>
                <w:delText>16RB</w:delText>
              </w:r>
            </w:del>
            <w:ins w:id="62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D74C950" w14:textId="77777777" w:rsidTr="00AE45CC">
        <w:trPr>
          <w:jc w:val="center"/>
        </w:trPr>
        <w:tc>
          <w:tcPr>
            <w:tcW w:w="0" w:type="auto"/>
            <w:vMerge/>
            <w:tcBorders>
              <w:left w:val="single" w:sz="4" w:space="0" w:color="auto"/>
              <w:right w:val="single" w:sz="4" w:space="0" w:color="auto"/>
            </w:tcBorders>
            <w:vAlign w:val="center"/>
          </w:tcPr>
          <w:p w14:paraId="42F2DEA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53B2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7EF49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1D122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75E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45008F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318C369D" w14:textId="77777777" w:rsidTr="00AE45CC">
        <w:trPr>
          <w:jc w:val="center"/>
        </w:trPr>
        <w:tc>
          <w:tcPr>
            <w:tcW w:w="0" w:type="auto"/>
            <w:vMerge/>
            <w:tcBorders>
              <w:left w:val="single" w:sz="4" w:space="0" w:color="auto"/>
              <w:right w:val="single" w:sz="4" w:space="0" w:color="auto"/>
            </w:tcBorders>
            <w:vAlign w:val="center"/>
          </w:tcPr>
          <w:p w14:paraId="345BFD3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80F25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80CD19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ED1695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C326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3A87B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5BEF346" w14:textId="77777777" w:rsidTr="00AE45CC">
        <w:trPr>
          <w:jc w:val="center"/>
        </w:trPr>
        <w:tc>
          <w:tcPr>
            <w:tcW w:w="0" w:type="auto"/>
            <w:vMerge/>
            <w:tcBorders>
              <w:left w:val="single" w:sz="4" w:space="0" w:color="auto"/>
              <w:right w:val="single" w:sz="4" w:space="0" w:color="auto"/>
            </w:tcBorders>
            <w:vAlign w:val="center"/>
          </w:tcPr>
          <w:p w14:paraId="6B17F7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6BD6A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1159C4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51A30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8C597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F5A496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F7D26D6" w14:textId="77777777" w:rsidTr="00AE45CC">
        <w:trPr>
          <w:jc w:val="center"/>
        </w:trPr>
        <w:tc>
          <w:tcPr>
            <w:tcW w:w="0" w:type="auto"/>
            <w:vMerge/>
            <w:tcBorders>
              <w:left w:val="single" w:sz="4" w:space="0" w:color="auto"/>
              <w:right w:val="single" w:sz="4" w:space="0" w:color="auto"/>
            </w:tcBorders>
            <w:vAlign w:val="center"/>
          </w:tcPr>
          <w:p w14:paraId="59878BC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0098EA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9B3970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B6D8D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AA7BE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55F98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167AF0" w14:textId="77777777" w:rsidTr="00AE45CC">
        <w:trPr>
          <w:jc w:val="center"/>
        </w:trPr>
        <w:tc>
          <w:tcPr>
            <w:tcW w:w="0" w:type="auto"/>
            <w:vMerge/>
            <w:tcBorders>
              <w:left w:val="single" w:sz="4" w:space="0" w:color="auto"/>
              <w:right w:val="single" w:sz="4" w:space="0" w:color="auto"/>
            </w:tcBorders>
            <w:vAlign w:val="center"/>
          </w:tcPr>
          <w:p w14:paraId="4F479C0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93ACDC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2FF44AF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9EBD39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7224C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9EF36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DBC5B89"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1E773E0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F9266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0E79210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7F42BB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D3E954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4F09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EFFD73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E10625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659ABAE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7C018C2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269C8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F2F2A1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F6EDCF2" w14:textId="74EA7EF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29" w:author="Huawei" w:date="2021-01-19T18:53:00Z">
              <w:r w:rsidRPr="00EC2952" w:rsidDel="00184514">
                <w:rPr>
                  <w:rFonts w:ascii="Arial" w:hAnsi="Arial"/>
                  <w:sz w:val="18"/>
                </w:rPr>
                <w:delText>4RB</w:delText>
              </w:r>
            </w:del>
            <w:ins w:id="630"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7B1EFDE9" w14:textId="2D6FFC0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31" w:author="Huawei" w:date="2021-01-19T18:54:00Z">
              <w:r w:rsidRPr="00EC2952" w:rsidDel="00184514">
                <w:rPr>
                  <w:rFonts w:ascii="Arial" w:hAnsi="Arial"/>
                  <w:sz w:val="18"/>
                </w:rPr>
                <w:delText>16RB</w:delText>
              </w:r>
            </w:del>
            <w:ins w:id="63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EF42DA8" w14:textId="77777777" w:rsidTr="00AE45CC">
        <w:trPr>
          <w:jc w:val="center"/>
        </w:trPr>
        <w:tc>
          <w:tcPr>
            <w:tcW w:w="0" w:type="auto"/>
            <w:vMerge/>
            <w:tcBorders>
              <w:left w:val="single" w:sz="4" w:space="0" w:color="auto"/>
              <w:right w:val="single" w:sz="4" w:space="0" w:color="auto"/>
            </w:tcBorders>
            <w:vAlign w:val="center"/>
          </w:tcPr>
          <w:p w14:paraId="67F057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A60B46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AF5DFD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598D7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38A83E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3F2A6C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61ECD0D" w14:textId="77777777" w:rsidTr="00AE45CC">
        <w:trPr>
          <w:jc w:val="center"/>
        </w:trPr>
        <w:tc>
          <w:tcPr>
            <w:tcW w:w="0" w:type="auto"/>
            <w:vMerge/>
            <w:tcBorders>
              <w:left w:val="single" w:sz="4" w:space="0" w:color="auto"/>
              <w:right w:val="single" w:sz="4" w:space="0" w:color="auto"/>
            </w:tcBorders>
            <w:vAlign w:val="center"/>
          </w:tcPr>
          <w:p w14:paraId="48883CF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D973B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1DE3B4E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3A0547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8D542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870B00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E651A32" w14:textId="77777777" w:rsidTr="00AE45CC">
        <w:trPr>
          <w:jc w:val="center"/>
        </w:trPr>
        <w:tc>
          <w:tcPr>
            <w:tcW w:w="0" w:type="auto"/>
            <w:vMerge/>
            <w:tcBorders>
              <w:left w:val="single" w:sz="4" w:space="0" w:color="auto"/>
              <w:right w:val="single" w:sz="4" w:space="0" w:color="auto"/>
            </w:tcBorders>
            <w:vAlign w:val="center"/>
          </w:tcPr>
          <w:p w14:paraId="66AD158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91FE9E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785C5705"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983457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C0BC5D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AB074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AF90999" w14:textId="77777777" w:rsidTr="00AE45CC">
        <w:trPr>
          <w:jc w:val="center"/>
        </w:trPr>
        <w:tc>
          <w:tcPr>
            <w:tcW w:w="0" w:type="auto"/>
            <w:vMerge/>
            <w:tcBorders>
              <w:left w:val="single" w:sz="4" w:space="0" w:color="auto"/>
              <w:right w:val="single" w:sz="4" w:space="0" w:color="auto"/>
            </w:tcBorders>
            <w:vAlign w:val="center"/>
          </w:tcPr>
          <w:p w14:paraId="27AAA6B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8CA76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6A42122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3BF661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0BD61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C5A9AF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72077C61" w14:textId="77777777" w:rsidTr="00AE45CC">
        <w:trPr>
          <w:jc w:val="center"/>
        </w:trPr>
        <w:tc>
          <w:tcPr>
            <w:tcW w:w="0" w:type="auto"/>
            <w:vMerge/>
            <w:tcBorders>
              <w:left w:val="single" w:sz="4" w:space="0" w:color="auto"/>
              <w:right w:val="single" w:sz="4" w:space="0" w:color="auto"/>
            </w:tcBorders>
            <w:vAlign w:val="center"/>
          </w:tcPr>
          <w:p w14:paraId="5EF1E7B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0152DC4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62D95B3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8E565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A93B78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F4810C"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45E787E"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43B78F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89C92F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bottom w:val="nil"/>
              <w:right w:val="single" w:sz="4" w:space="0" w:color="auto"/>
            </w:tcBorders>
            <w:vAlign w:val="center"/>
          </w:tcPr>
          <w:p w14:paraId="49BE010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1939CBA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94666E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CE7D18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43299C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17416034"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421469FB"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444227BB" w14:textId="77777777" w:rsidR="00470EEE" w:rsidRDefault="00470EEE" w:rsidP="00470EEE">
      <w:pPr>
        <w:rPr>
          <w:rFonts w:eastAsia="PMingLiU"/>
          <w:lang w:eastAsia="zh-TW"/>
        </w:rPr>
      </w:pPr>
    </w:p>
    <w:p w14:paraId="236D3FF1" w14:textId="77777777" w:rsidR="00D94949" w:rsidRPr="00D94949" w:rsidRDefault="00D94949" w:rsidP="00D94949">
      <w:pPr>
        <w:rPr>
          <w:rFonts w:eastAsia="MS Mincho"/>
          <w:lang w:eastAsia="ja-JP"/>
        </w:rPr>
      </w:pPr>
      <w:r w:rsidRPr="00D94949">
        <w:rPr>
          <w:color w:val="FF0000"/>
        </w:rPr>
        <w:t>&lt;Unchanged Text Skipped&gt;</w:t>
      </w:r>
    </w:p>
    <w:p w14:paraId="7431852D" w14:textId="77777777" w:rsidR="00470EEE" w:rsidRPr="00EC2952" w:rsidRDefault="00470EEE" w:rsidP="00470EEE"/>
    <w:p w14:paraId="2ACEF866" w14:textId="77777777" w:rsidR="00470EEE" w:rsidRPr="00EC2952" w:rsidRDefault="00470EEE" w:rsidP="00470EEE">
      <w:pPr>
        <w:pStyle w:val="5"/>
      </w:pPr>
      <w:bookmarkStart w:id="633" w:name="_Toc52550881"/>
      <w:bookmarkStart w:id="634" w:name="_Toc58952596"/>
      <w:r w:rsidRPr="00EC2952">
        <w:t>6.4A.</w:t>
      </w:r>
      <w:r w:rsidRPr="00EC2952">
        <w:rPr>
          <w:lang w:eastAsia="zh-TW"/>
        </w:rPr>
        <w:t>2.3</w:t>
      </w:r>
      <w:r w:rsidRPr="00EC2952">
        <w:t>.7</w:t>
      </w:r>
      <w:r w:rsidRPr="00EC2952">
        <w:tab/>
        <w:t>In-band emissions for CA (8UL CA)</w:t>
      </w:r>
      <w:bookmarkEnd w:id="633"/>
      <w:bookmarkEnd w:id="634"/>
    </w:p>
    <w:p w14:paraId="3652689C" w14:textId="77777777" w:rsidR="00D94949" w:rsidRPr="00D94949" w:rsidRDefault="00D94949" w:rsidP="00D94949">
      <w:pPr>
        <w:rPr>
          <w:rFonts w:eastAsia="MS Mincho"/>
          <w:lang w:eastAsia="ja-JP"/>
        </w:rPr>
      </w:pPr>
      <w:r w:rsidRPr="00D94949">
        <w:rPr>
          <w:color w:val="FF0000"/>
        </w:rPr>
        <w:t>&lt;Unchanged Text Skipped&gt;</w:t>
      </w:r>
    </w:p>
    <w:p w14:paraId="299C62F4" w14:textId="77777777" w:rsidR="00470EEE" w:rsidRPr="00EC2952" w:rsidRDefault="00470EEE" w:rsidP="00470EEE">
      <w:pPr>
        <w:pStyle w:val="H6"/>
      </w:pPr>
      <w:r w:rsidRPr="00EC2952">
        <w:t>6.4A.</w:t>
      </w:r>
      <w:r w:rsidRPr="00EC2952">
        <w:rPr>
          <w:lang w:eastAsia="zh-TW"/>
        </w:rPr>
        <w:t>2</w:t>
      </w:r>
      <w:r w:rsidRPr="00EC2952">
        <w:t>.</w:t>
      </w:r>
      <w:r w:rsidRPr="00EC2952">
        <w:rPr>
          <w:lang w:eastAsia="zh-TW"/>
        </w:rPr>
        <w:t>3.7</w:t>
      </w:r>
      <w:r w:rsidRPr="00EC2952">
        <w:t>.4</w:t>
      </w:r>
      <w:r w:rsidRPr="00EC2952">
        <w:tab/>
        <w:t>Test description</w:t>
      </w:r>
    </w:p>
    <w:p w14:paraId="6F8D0441" w14:textId="77777777" w:rsidR="00470EEE" w:rsidRPr="00EC2952" w:rsidRDefault="00470EEE" w:rsidP="00470EEE">
      <w:pPr>
        <w:rPr>
          <w:color w:val="000000"/>
          <w:lang w:eastAsia="ja-JP"/>
        </w:rPr>
      </w:pPr>
      <w:r w:rsidRPr="00EC2952">
        <w:rPr>
          <w:color w:val="000000"/>
          <w:lang w:eastAsia="ja-JP"/>
        </w:rPr>
        <w:t>Same as in clause 6.4A.2.3.1.4 with following exceptions:</w:t>
      </w:r>
    </w:p>
    <w:p w14:paraId="0FE914BF" w14:textId="77777777" w:rsidR="00470EEE" w:rsidRPr="00EC2952" w:rsidRDefault="00470EEE" w:rsidP="00470EEE">
      <w:pPr>
        <w:ind w:left="568" w:hanging="284"/>
      </w:pPr>
      <w:r w:rsidRPr="00EC2952">
        <w:t>-</w:t>
      </w:r>
      <w:r w:rsidRPr="00EC2952">
        <w:tab/>
        <w:t xml:space="preserve">Instead of Table 6.4A.2.3.1.4.1-1 </w:t>
      </w:r>
      <w:r w:rsidRPr="00EC2952">
        <w:sym w:font="Wingdings" w:char="F0E0"/>
      </w:r>
      <w:r w:rsidRPr="00EC2952">
        <w:t xml:space="preserve"> use Table 6.4A.2.3.7.4.1-1.</w:t>
      </w:r>
    </w:p>
    <w:p w14:paraId="7BCDA2D9" w14:textId="77777777" w:rsidR="00470EEE" w:rsidRPr="00EC2952" w:rsidRDefault="00470EEE" w:rsidP="00470EEE">
      <w:pPr>
        <w:pStyle w:val="TH"/>
        <w:rPr>
          <w:color w:val="000000"/>
        </w:rPr>
      </w:pPr>
      <w:r w:rsidRPr="00EC2952">
        <w:rPr>
          <w:color w:val="000000"/>
        </w:rPr>
        <w:t>Table 6.4A.</w:t>
      </w:r>
      <w:r w:rsidRPr="00EC2952">
        <w:rPr>
          <w:color w:val="000000"/>
          <w:lang w:eastAsia="zh-TW"/>
        </w:rPr>
        <w:t>2</w:t>
      </w:r>
      <w:r w:rsidRPr="00EC2952">
        <w:rPr>
          <w:color w:val="000000"/>
        </w:rPr>
        <w:t>.</w:t>
      </w:r>
      <w:r w:rsidRPr="00EC2952">
        <w:rPr>
          <w:color w:val="000000"/>
          <w:lang w:eastAsia="zh-TW"/>
        </w:rPr>
        <w:t>3</w:t>
      </w:r>
      <w:r w:rsidRPr="00EC2952">
        <w:rPr>
          <w:color w:val="000000"/>
        </w:rPr>
        <w:t>.</w:t>
      </w:r>
      <w:r w:rsidRPr="00EC2952">
        <w:rPr>
          <w:color w:val="000000"/>
          <w:lang w:eastAsia="zh-TW"/>
        </w:rPr>
        <w:t>7.</w:t>
      </w:r>
      <w:r w:rsidRPr="00EC2952">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1243"/>
        <w:gridCol w:w="1389"/>
        <w:gridCol w:w="806"/>
        <w:gridCol w:w="806"/>
        <w:gridCol w:w="1420"/>
        <w:gridCol w:w="3224"/>
      </w:tblGrid>
      <w:tr w:rsidR="00470EEE" w:rsidRPr="00EC2952" w14:paraId="1E86580D"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ED5944"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Default Conditions</w:t>
            </w:r>
          </w:p>
        </w:tc>
      </w:tr>
      <w:tr w:rsidR="00470EEE" w:rsidRPr="00EC2952" w14:paraId="63335D09"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22ECB61A"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Environment as specified in TS 38.508-1 [10] </w:t>
            </w:r>
            <w:proofErr w:type="spellStart"/>
            <w:r w:rsidRPr="00EC2952">
              <w:rPr>
                <w:rFonts w:ascii="Arial" w:hAnsi="Arial"/>
                <w:sz w:val="18"/>
              </w:rPr>
              <w:t>subclause</w:t>
            </w:r>
            <w:proofErr w:type="spellEnd"/>
            <w:r w:rsidRPr="00EC2952">
              <w:rPr>
                <w:rFonts w:ascii="Arial" w:hAnsi="Arial"/>
                <w:sz w:val="18"/>
              </w:rPr>
              <w:t xml:space="preserve"> 4.1</w:t>
            </w:r>
          </w:p>
        </w:tc>
        <w:tc>
          <w:tcPr>
            <w:tcW w:w="4461" w:type="dxa"/>
            <w:gridSpan w:val="3"/>
            <w:tcBorders>
              <w:top w:val="single" w:sz="4" w:space="0" w:color="auto"/>
              <w:left w:val="single" w:sz="4" w:space="0" w:color="auto"/>
              <w:bottom w:val="single" w:sz="4" w:space="0" w:color="auto"/>
              <w:right w:val="single" w:sz="4" w:space="0" w:color="auto"/>
            </w:tcBorders>
            <w:hideMark/>
          </w:tcPr>
          <w:p w14:paraId="6E12D2F1" w14:textId="77777777" w:rsidR="00470EEE" w:rsidRPr="00EC2952" w:rsidRDefault="00470EEE" w:rsidP="00AE45CC">
            <w:pPr>
              <w:keepNext/>
              <w:keepLines/>
              <w:spacing w:after="0"/>
              <w:rPr>
                <w:rFonts w:ascii="Arial" w:hAnsi="Arial"/>
                <w:sz w:val="18"/>
              </w:rPr>
            </w:pPr>
            <w:r w:rsidRPr="00EC2952">
              <w:rPr>
                <w:rFonts w:ascii="Arial" w:hAnsi="Arial"/>
                <w:sz w:val="18"/>
              </w:rPr>
              <w:t>Normal</w:t>
            </w:r>
          </w:p>
        </w:tc>
      </w:tr>
      <w:tr w:rsidR="00470EEE" w:rsidRPr="00EC2952" w14:paraId="27AF3D60" w14:textId="77777777" w:rsidTr="00AE45CC">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44851B47"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Frequencies as specified in TS 38.508-1 [10] </w:t>
            </w:r>
            <w:proofErr w:type="spellStart"/>
            <w:r w:rsidRPr="00EC2952">
              <w:rPr>
                <w:rFonts w:ascii="Arial" w:hAnsi="Arial"/>
                <w:sz w:val="18"/>
              </w:rPr>
              <w:t>subclause</w:t>
            </w:r>
            <w:proofErr w:type="spellEnd"/>
            <w:r w:rsidRPr="00EC2952">
              <w:rPr>
                <w:rFonts w:ascii="Arial" w:hAnsi="Arial"/>
                <w:sz w:val="18"/>
              </w:rPr>
              <w:t xml:space="preserve"> [4.3.1.2.3] for different CA bandwidth classes, and PCC and SCCs are mapped onto physical frequencies according to Table 6.1-2.</w:t>
            </w:r>
          </w:p>
        </w:tc>
        <w:tc>
          <w:tcPr>
            <w:tcW w:w="4461" w:type="dxa"/>
            <w:gridSpan w:val="3"/>
            <w:tcBorders>
              <w:top w:val="single" w:sz="4" w:space="0" w:color="auto"/>
              <w:left w:val="single" w:sz="4" w:space="0" w:color="auto"/>
              <w:bottom w:val="single" w:sz="4" w:space="0" w:color="auto"/>
              <w:right w:val="single" w:sz="4" w:space="0" w:color="auto"/>
            </w:tcBorders>
            <w:hideMark/>
          </w:tcPr>
          <w:p w14:paraId="41745A0B" w14:textId="77777777" w:rsidR="00470EEE" w:rsidRPr="00EC2952" w:rsidRDefault="00470EEE" w:rsidP="00AE45CC">
            <w:pPr>
              <w:keepNext/>
              <w:keepLines/>
              <w:spacing w:after="0"/>
              <w:rPr>
                <w:rFonts w:ascii="Arial" w:eastAsia="等线" w:hAnsi="Arial"/>
                <w:sz w:val="18"/>
              </w:rPr>
            </w:pPr>
            <w:r w:rsidRPr="00EC2952">
              <w:rPr>
                <w:rFonts w:ascii="Arial" w:hAnsi="Arial"/>
                <w:sz w:val="18"/>
              </w:rPr>
              <w:t>Low and High range</w:t>
            </w:r>
          </w:p>
        </w:tc>
      </w:tr>
      <w:tr w:rsidR="00470EEE" w:rsidRPr="00EC2952" w14:paraId="35EAA73C" w14:textId="77777777" w:rsidTr="00AE45CC">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8D25C80" w14:textId="77777777" w:rsidR="00470EEE" w:rsidRPr="00EC2952" w:rsidRDefault="00470EEE" w:rsidP="00AE45CC">
            <w:pPr>
              <w:keepNext/>
              <w:keepLines/>
              <w:spacing w:after="0"/>
              <w:rPr>
                <w:rFonts w:ascii="Arial" w:hAnsi="Arial"/>
                <w:sz w:val="18"/>
              </w:rPr>
            </w:pPr>
            <w:r w:rsidRPr="00EC2952">
              <w:rPr>
                <w:rFonts w:ascii="Arial" w:hAnsi="Arial"/>
                <w:sz w:val="18"/>
              </w:rPr>
              <w:t xml:space="preserve">Test CC combination setting as specified in </w:t>
            </w:r>
            <w:proofErr w:type="spellStart"/>
            <w:r w:rsidRPr="00EC2952">
              <w:rPr>
                <w:rFonts w:ascii="Arial" w:hAnsi="Arial"/>
                <w:sz w:val="18"/>
              </w:rPr>
              <w:t>subclause</w:t>
            </w:r>
            <w:proofErr w:type="spellEnd"/>
            <w:r w:rsidRPr="00EC2952">
              <w:rPr>
                <w:rFonts w:ascii="Arial" w:hAnsi="Arial"/>
                <w:sz w:val="18"/>
              </w:rPr>
              <w:t xml:space="preserve"> 5.5A.1-1, 5.5A.2-1 and 5.5A.2-2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14:paraId="09335F10" w14:textId="77777777" w:rsidR="00470EEE" w:rsidRPr="00EC2952" w:rsidRDefault="00470EEE" w:rsidP="00AE45CC">
            <w:pPr>
              <w:keepNext/>
              <w:keepLines/>
              <w:spacing w:after="0"/>
              <w:rPr>
                <w:rFonts w:ascii="Arial" w:hAnsi="Arial"/>
                <w:sz w:val="18"/>
              </w:rPr>
            </w:pPr>
            <w:r w:rsidRPr="00EC2952">
              <w:rPr>
                <w:rFonts w:ascii="Arial" w:hAnsi="Arial"/>
                <w:sz w:val="18"/>
              </w:rPr>
              <w:t>Lowest aggregated BW of the CA configuration</w:t>
            </w:r>
          </w:p>
          <w:p w14:paraId="12D2A402" w14:textId="77777777" w:rsidR="00470EEE" w:rsidRPr="00EC2952" w:rsidRDefault="00470EEE" w:rsidP="00AE45CC">
            <w:pPr>
              <w:keepNext/>
              <w:keepLines/>
              <w:spacing w:after="0"/>
              <w:rPr>
                <w:rFonts w:ascii="Arial" w:hAnsi="Arial"/>
                <w:sz w:val="18"/>
              </w:rPr>
            </w:pPr>
            <w:r w:rsidRPr="00EC2952">
              <w:rPr>
                <w:rFonts w:ascii="Arial" w:hAnsi="Arial"/>
                <w:sz w:val="18"/>
              </w:rPr>
              <w:t>Highest aggregated BW of the CA configuration</w:t>
            </w:r>
          </w:p>
        </w:tc>
      </w:tr>
      <w:tr w:rsidR="00470EEE" w:rsidRPr="00EC2952" w14:paraId="041E541F" w14:textId="77777777" w:rsidTr="00AE45CC">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14:paraId="061E7FB8" w14:textId="77777777" w:rsidR="00470EEE" w:rsidRPr="00EC2952" w:rsidRDefault="00470EEE" w:rsidP="00AE45CC">
            <w:pPr>
              <w:keepNext/>
              <w:keepLines/>
              <w:spacing w:after="0"/>
              <w:rPr>
                <w:rFonts w:ascii="Arial" w:hAnsi="Arial"/>
                <w:sz w:val="18"/>
              </w:rPr>
            </w:pPr>
            <w:r w:rsidRPr="00EC2952">
              <w:rPr>
                <w:rFonts w:ascii="Arial" w:hAnsi="Arial"/>
                <w:sz w:val="18"/>
              </w:rPr>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14:paraId="5B165DEE" w14:textId="77777777" w:rsidR="00470EEE" w:rsidRPr="00EC2952" w:rsidRDefault="00470EEE" w:rsidP="00AE45CC">
            <w:pPr>
              <w:keepNext/>
              <w:keepLines/>
              <w:spacing w:after="0"/>
              <w:rPr>
                <w:rFonts w:ascii="Arial" w:hAnsi="Arial"/>
                <w:sz w:val="18"/>
              </w:rPr>
            </w:pPr>
            <w:r w:rsidRPr="00EC2952">
              <w:rPr>
                <w:rFonts w:ascii="Arial" w:hAnsi="Arial"/>
                <w:sz w:val="18"/>
              </w:rPr>
              <w:t>Lowest</w:t>
            </w:r>
          </w:p>
        </w:tc>
      </w:tr>
      <w:tr w:rsidR="00470EEE" w:rsidRPr="00EC2952" w14:paraId="512BBB61"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A8DE8E1" w14:textId="77777777" w:rsidR="00470EEE" w:rsidRPr="00EC2952" w:rsidRDefault="00470EEE" w:rsidP="00AE45CC">
            <w:pPr>
              <w:keepNext/>
              <w:keepLines/>
              <w:spacing w:after="0"/>
              <w:jc w:val="center"/>
              <w:rPr>
                <w:rFonts w:ascii="Arial" w:hAnsi="Arial"/>
                <w:b/>
                <w:sz w:val="18"/>
              </w:rPr>
            </w:pPr>
            <w:r w:rsidRPr="00EC2952">
              <w:rPr>
                <w:rFonts w:ascii="Arial" w:hAnsi="Arial"/>
                <w:b/>
                <w:sz w:val="18"/>
              </w:rPr>
              <w:t>Test Parameters</w:t>
            </w:r>
          </w:p>
        </w:tc>
      </w:tr>
      <w:tr w:rsidR="00470EEE" w:rsidRPr="00EC2952" w14:paraId="76F872D1" w14:textId="77777777" w:rsidTr="00AE45CC">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C0688F"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7F42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DDD9C7"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Uplink Configuration</w:t>
            </w:r>
          </w:p>
        </w:tc>
      </w:tr>
      <w:tr w:rsidR="00470EEE" w:rsidRPr="00EC2952" w14:paraId="1D792232" w14:textId="77777777" w:rsidTr="00AE45C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59BFBA"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Test ID</w:t>
            </w:r>
          </w:p>
        </w:tc>
        <w:tc>
          <w:tcPr>
            <w:tcW w:w="0" w:type="auto"/>
            <w:tcBorders>
              <w:top w:val="single" w:sz="4" w:space="0" w:color="auto"/>
              <w:left w:val="single" w:sz="4" w:space="0" w:color="auto"/>
              <w:bottom w:val="single" w:sz="4" w:space="0" w:color="auto"/>
              <w:right w:val="single" w:sz="4" w:space="0" w:color="auto"/>
            </w:tcBorders>
            <w:vAlign w:val="center"/>
          </w:tcPr>
          <w:p w14:paraId="721D098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14:paraId="5F035A68" w14:textId="77777777" w:rsidR="00470EEE" w:rsidRPr="00EC2952" w:rsidRDefault="00470EEE" w:rsidP="00AE45CC">
            <w:pPr>
              <w:keepNext/>
              <w:keepLines/>
              <w:spacing w:after="0"/>
              <w:jc w:val="center"/>
              <w:rPr>
                <w:rFonts w:ascii="Arial" w:hAnsi="Arial"/>
                <w:b/>
                <w:sz w:val="18"/>
                <w:lang w:eastAsia="ko-KR"/>
              </w:rPr>
            </w:pPr>
            <w:proofErr w:type="spellStart"/>
            <w:r w:rsidRPr="00EC2952">
              <w:rPr>
                <w:rFonts w:ascii="Arial" w:hAnsi="Arial"/>
                <w:b/>
                <w:sz w:val="18"/>
                <w:lang w:eastAsia="ko-KR"/>
              </w:rPr>
              <w:t>ChBw</w:t>
            </w:r>
            <w:proofErr w:type="spellEnd"/>
            <w:r w:rsidRPr="00EC2952">
              <w:rPr>
                <w:rFonts w:ascii="Arial" w:hAnsi="Arial"/>
                <w:b/>
                <w:sz w:val="18"/>
                <w:lang w:eastAsia="ko-KR"/>
              </w:rPr>
              <w:t>(MHz)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B02405"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66629E4B"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05F9236" w14:textId="77777777" w:rsidR="00470EEE" w:rsidRPr="00EC2952" w:rsidRDefault="00470EEE" w:rsidP="00AE45CC">
            <w:pPr>
              <w:keepNext/>
              <w:keepLines/>
              <w:spacing w:after="0"/>
              <w:jc w:val="center"/>
              <w:rPr>
                <w:rFonts w:ascii="Arial" w:hAnsi="Arial"/>
                <w:b/>
                <w:sz w:val="18"/>
                <w:lang w:eastAsia="ko-KR"/>
              </w:rPr>
            </w:pPr>
            <w:r w:rsidRPr="00EC2952">
              <w:rPr>
                <w:rFonts w:ascii="Arial" w:hAnsi="Arial"/>
                <w:b/>
                <w:sz w:val="18"/>
                <w:lang w:eastAsia="ko-KR"/>
              </w:rPr>
              <w:t>RB allocation (NOTE 1)</w:t>
            </w:r>
          </w:p>
        </w:tc>
      </w:tr>
      <w:tr w:rsidR="00470EEE" w:rsidRPr="00EC2952" w14:paraId="5594B67C"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4B21A650"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1</w:t>
            </w:r>
          </w:p>
        </w:tc>
        <w:tc>
          <w:tcPr>
            <w:tcW w:w="0" w:type="auto"/>
            <w:tcBorders>
              <w:top w:val="single" w:sz="4" w:space="0" w:color="auto"/>
              <w:left w:val="single" w:sz="4" w:space="0" w:color="auto"/>
              <w:bottom w:val="nil"/>
              <w:right w:val="single" w:sz="4" w:space="0" w:color="auto"/>
            </w:tcBorders>
            <w:vAlign w:val="center"/>
          </w:tcPr>
          <w:p w14:paraId="64F63635"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val="restart"/>
            <w:tcBorders>
              <w:top w:val="single" w:sz="4" w:space="0" w:color="auto"/>
              <w:left w:val="single" w:sz="4" w:space="0" w:color="auto"/>
              <w:right w:val="single" w:sz="4" w:space="0" w:color="auto"/>
            </w:tcBorders>
            <w:vAlign w:val="center"/>
          </w:tcPr>
          <w:p w14:paraId="548A85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Default</w:t>
            </w:r>
          </w:p>
        </w:tc>
        <w:tc>
          <w:tcPr>
            <w:tcW w:w="0" w:type="auto"/>
            <w:gridSpan w:val="2"/>
            <w:vMerge w:val="restart"/>
            <w:tcBorders>
              <w:top w:val="single" w:sz="4" w:space="0" w:color="auto"/>
              <w:left w:val="single" w:sz="4" w:space="0" w:color="auto"/>
              <w:right w:val="single" w:sz="4" w:space="0" w:color="auto"/>
            </w:tcBorders>
            <w:vAlign w:val="center"/>
          </w:tcPr>
          <w:p w14:paraId="61389D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N/A</w:t>
            </w:r>
          </w:p>
        </w:tc>
        <w:tc>
          <w:tcPr>
            <w:tcW w:w="0" w:type="auto"/>
            <w:tcBorders>
              <w:top w:val="single" w:sz="4" w:space="0" w:color="auto"/>
              <w:left w:val="single" w:sz="4" w:space="0" w:color="auto"/>
              <w:bottom w:val="single" w:sz="4" w:space="0" w:color="auto"/>
              <w:right w:val="single" w:sz="4" w:space="0" w:color="auto"/>
            </w:tcBorders>
            <w:vAlign w:val="center"/>
          </w:tcPr>
          <w:p w14:paraId="5411CAF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49A3B687" w14:textId="4F3F74A6"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35" w:author="Huawei" w:date="2021-01-19T18:53:00Z">
              <w:r w:rsidRPr="00EC2952" w:rsidDel="00184514">
                <w:rPr>
                  <w:rFonts w:ascii="Arial" w:hAnsi="Arial"/>
                  <w:sz w:val="18"/>
                </w:rPr>
                <w:delText>4RB</w:delText>
              </w:r>
            </w:del>
            <w:ins w:id="636"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289E2240" w14:textId="69F23943"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37" w:author="Huawei" w:date="2021-01-19T18:54:00Z">
              <w:r w:rsidRPr="00EC2952" w:rsidDel="00184514">
                <w:rPr>
                  <w:rFonts w:ascii="Arial" w:hAnsi="Arial"/>
                  <w:sz w:val="18"/>
                </w:rPr>
                <w:delText>16RB</w:delText>
              </w:r>
            </w:del>
            <w:ins w:id="638"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27A2D96" w14:textId="77777777" w:rsidTr="00AE45CC">
        <w:trPr>
          <w:jc w:val="center"/>
        </w:trPr>
        <w:tc>
          <w:tcPr>
            <w:tcW w:w="0" w:type="auto"/>
            <w:vMerge/>
            <w:tcBorders>
              <w:left w:val="single" w:sz="4" w:space="0" w:color="auto"/>
              <w:right w:val="single" w:sz="4" w:space="0" w:color="auto"/>
            </w:tcBorders>
            <w:vAlign w:val="center"/>
          </w:tcPr>
          <w:p w14:paraId="4529869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651D3D00" w14:textId="77777777" w:rsidR="00470EEE" w:rsidRPr="00EC2952" w:rsidRDefault="00470EEE" w:rsidP="00AE45CC">
            <w:pPr>
              <w:pStyle w:val="TAC"/>
              <w:rPr>
                <w:rFonts w:eastAsia="PMingLiU"/>
                <w:lang w:eastAsia="zh-TW"/>
              </w:rPr>
            </w:pPr>
            <w:r w:rsidRPr="00EC2952">
              <w:rPr>
                <w:lang w:eastAsia="ko-KR"/>
              </w:rPr>
              <w:t>SCC1</w:t>
            </w:r>
          </w:p>
        </w:tc>
        <w:tc>
          <w:tcPr>
            <w:tcW w:w="0" w:type="auto"/>
            <w:vMerge/>
            <w:tcBorders>
              <w:left w:val="single" w:sz="4" w:space="0" w:color="auto"/>
              <w:right w:val="single" w:sz="4" w:space="0" w:color="auto"/>
            </w:tcBorders>
            <w:vAlign w:val="center"/>
          </w:tcPr>
          <w:p w14:paraId="2DBA034A"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41D0300"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808FE06" w14:textId="77777777" w:rsidR="00470EEE" w:rsidRPr="00EC2952" w:rsidRDefault="00470EEE" w:rsidP="00AE45CC">
            <w:pPr>
              <w:pStyle w:val="TAC"/>
              <w:rPr>
                <w:rFonts w:eastAsia="Yu Mincho"/>
              </w:rPr>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C062305" w14:textId="77777777" w:rsidR="00470EEE" w:rsidRPr="00EC2952" w:rsidRDefault="00470EEE" w:rsidP="00AE45CC">
            <w:pPr>
              <w:pStyle w:val="TAC"/>
              <w:tabs>
                <w:tab w:val="left" w:pos="340"/>
              </w:tabs>
              <w:rPr>
                <w:rFonts w:eastAsia="Yu Mincho"/>
              </w:rPr>
            </w:pPr>
            <w:r w:rsidRPr="00EC2952">
              <w:t>-</w:t>
            </w:r>
          </w:p>
        </w:tc>
      </w:tr>
      <w:tr w:rsidR="00470EEE" w:rsidRPr="00EC2952" w14:paraId="30348340" w14:textId="77777777" w:rsidTr="00AE45CC">
        <w:trPr>
          <w:jc w:val="center"/>
        </w:trPr>
        <w:tc>
          <w:tcPr>
            <w:tcW w:w="0" w:type="auto"/>
            <w:vMerge/>
            <w:tcBorders>
              <w:left w:val="single" w:sz="4" w:space="0" w:color="auto"/>
              <w:right w:val="single" w:sz="4" w:space="0" w:color="auto"/>
            </w:tcBorders>
            <w:vAlign w:val="center"/>
          </w:tcPr>
          <w:p w14:paraId="0433CB3B"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520853F3" w14:textId="77777777" w:rsidR="00470EEE" w:rsidRPr="00EC2952" w:rsidRDefault="00470EEE" w:rsidP="00AE45CC">
            <w:pPr>
              <w:pStyle w:val="TAC"/>
              <w:rPr>
                <w:lang w:eastAsia="ko-KR"/>
              </w:rPr>
            </w:pPr>
            <w:r w:rsidRPr="00EC2952">
              <w:rPr>
                <w:lang w:eastAsia="ko-KR"/>
              </w:rPr>
              <w:t>SCC2</w:t>
            </w:r>
          </w:p>
        </w:tc>
        <w:tc>
          <w:tcPr>
            <w:tcW w:w="0" w:type="auto"/>
            <w:vMerge/>
            <w:tcBorders>
              <w:left w:val="single" w:sz="4" w:space="0" w:color="auto"/>
              <w:right w:val="single" w:sz="4" w:space="0" w:color="auto"/>
            </w:tcBorders>
            <w:vAlign w:val="center"/>
          </w:tcPr>
          <w:p w14:paraId="24896FF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79A072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B11B05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0A6205D" w14:textId="77777777" w:rsidR="00470EEE" w:rsidRPr="00EC2952" w:rsidRDefault="00470EEE" w:rsidP="00AE45CC">
            <w:pPr>
              <w:pStyle w:val="TAC"/>
              <w:tabs>
                <w:tab w:val="left" w:pos="340"/>
              </w:tabs>
            </w:pPr>
            <w:r w:rsidRPr="00EC2952">
              <w:t>-</w:t>
            </w:r>
          </w:p>
        </w:tc>
      </w:tr>
      <w:tr w:rsidR="00470EEE" w:rsidRPr="00EC2952" w14:paraId="2CDDDB42" w14:textId="77777777" w:rsidTr="00AE45CC">
        <w:trPr>
          <w:jc w:val="center"/>
        </w:trPr>
        <w:tc>
          <w:tcPr>
            <w:tcW w:w="0" w:type="auto"/>
            <w:vMerge/>
            <w:tcBorders>
              <w:left w:val="single" w:sz="4" w:space="0" w:color="auto"/>
              <w:right w:val="single" w:sz="4" w:space="0" w:color="auto"/>
            </w:tcBorders>
            <w:vAlign w:val="center"/>
          </w:tcPr>
          <w:p w14:paraId="699C04A4"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216AF1FA" w14:textId="77777777" w:rsidR="00470EEE" w:rsidRPr="00EC2952" w:rsidRDefault="00470EEE" w:rsidP="00AE45CC">
            <w:pPr>
              <w:pStyle w:val="TAC"/>
              <w:rPr>
                <w:lang w:eastAsia="ko-KR"/>
              </w:rPr>
            </w:pPr>
            <w:r w:rsidRPr="00EC2952">
              <w:rPr>
                <w:lang w:eastAsia="ko-KR"/>
              </w:rPr>
              <w:t>SCC3</w:t>
            </w:r>
          </w:p>
        </w:tc>
        <w:tc>
          <w:tcPr>
            <w:tcW w:w="0" w:type="auto"/>
            <w:vMerge/>
            <w:tcBorders>
              <w:left w:val="single" w:sz="4" w:space="0" w:color="auto"/>
              <w:right w:val="single" w:sz="4" w:space="0" w:color="auto"/>
            </w:tcBorders>
            <w:vAlign w:val="center"/>
          </w:tcPr>
          <w:p w14:paraId="1ED1DAF7"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73C9F2B8"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717781"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0D0250AE" w14:textId="77777777" w:rsidR="00470EEE" w:rsidRPr="00EC2952" w:rsidRDefault="00470EEE" w:rsidP="00AE45CC">
            <w:pPr>
              <w:pStyle w:val="TAC"/>
              <w:tabs>
                <w:tab w:val="left" w:pos="340"/>
              </w:tabs>
            </w:pPr>
            <w:r w:rsidRPr="00EC2952">
              <w:t>-</w:t>
            </w:r>
          </w:p>
        </w:tc>
      </w:tr>
      <w:tr w:rsidR="00470EEE" w:rsidRPr="00EC2952" w14:paraId="6B91C672" w14:textId="77777777" w:rsidTr="00AE45CC">
        <w:trPr>
          <w:jc w:val="center"/>
        </w:trPr>
        <w:tc>
          <w:tcPr>
            <w:tcW w:w="0" w:type="auto"/>
            <w:vMerge/>
            <w:tcBorders>
              <w:left w:val="single" w:sz="4" w:space="0" w:color="auto"/>
              <w:right w:val="single" w:sz="4" w:space="0" w:color="auto"/>
            </w:tcBorders>
            <w:vAlign w:val="center"/>
          </w:tcPr>
          <w:p w14:paraId="563147B8"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994864" w14:textId="77777777" w:rsidR="00470EEE" w:rsidRPr="00EC2952" w:rsidRDefault="00470EEE" w:rsidP="00AE45CC">
            <w:pPr>
              <w:pStyle w:val="TAC"/>
              <w:rPr>
                <w:lang w:eastAsia="ko-KR"/>
              </w:rPr>
            </w:pPr>
            <w:r w:rsidRPr="00EC2952">
              <w:rPr>
                <w:lang w:eastAsia="ko-KR"/>
              </w:rPr>
              <w:t>SCC4</w:t>
            </w:r>
          </w:p>
        </w:tc>
        <w:tc>
          <w:tcPr>
            <w:tcW w:w="0" w:type="auto"/>
            <w:vMerge/>
            <w:tcBorders>
              <w:left w:val="single" w:sz="4" w:space="0" w:color="auto"/>
              <w:right w:val="single" w:sz="4" w:space="0" w:color="auto"/>
            </w:tcBorders>
            <w:vAlign w:val="center"/>
          </w:tcPr>
          <w:p w14:paraId="027B0969"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4524B5E5"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62E73D"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94DDFDB" w14:textId="77777777" w:rsidR="00470EEE" w:rsidRPr="00EC2952" w:rsidRDefault="00470EEE" w:rsidP="00AE45CC">
            <w:pPr>
              <w:pStyle w:val="TAC"/>
              <w:tabs>
                <w:tab w:val="left" w:pos="340"/>
              </w:tabs>
            </w:pPr>
            <w:r w:rsidRPr="00EC2952">
              <w:t>-</w:t>
            </w:r>
          </w:p>
        </w:tc>
      </w:tr>
      <w:tr w:rsidR="00470EEE" w:rsidRPr="00EC2952" w14:paraId="11C30D00" w14:textId="77777777" w:rsidTr="00AE45CC">
        <w:trPr>
          <w:jc w:val="center"/>
        </w:trPr>
        <w:tc>
          <w:tcPr>
            <w:tcW w:w="0" w:type="auto"/>
            <w:vMerge/>
            <w:tcBorders>
              <w:left w:val="single" w:sz="4" w:space="0" w:color="auto"/>
              <w:right w:val="single" w:sz="4" w:space="0" w:color="auto"/>
            </w:tcBorders>
            <w:vAlign w:val="center"/>
          </w:tcPr>
          <w:p w14:paraId="5277073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3B5C8FF0" w14:textId="77777777" w:rsidR="00470EEE" w:rsidRPr="00EC2952" w:rsidRDefault="00470EEE" w:rsidP="00AE45CC">
            <w:pPr>
              <w:pStyle w:val="TAC"/>
              <w:rPr>
                <w:lang w:eastAsia="ko-KR"/>
              </w:rPr>
            </w:pPr>
            <w:r w:rsidRPr="00EC2952">
              <w:rPr>
                <w:lang w:eastAsia="ko-KR"/>
              </w:rPr>
              <w:t>SCC5</w:t>
            </w:r>
          </w:p>
        </w:tc>
        <w:tc>
          <w:tcPr>
            <w:tcW w:w="0" w:type="auto"/>
            <w:vMerge/>
            <w:tcBorders>
              <w:left w:val="single" w:sz="4" w:space="0" w:color="auto"/>
              <w:right w:val="single" w:sz="4" w:space="0" w:color="auto"/>
            </w:tcBorders>
            <w:vAlign w:val="center"/>
          </w:tcPr>
          <w:p w14:paraId="690AC48D"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5D23314F"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A27869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4963B928" w14:textId="77777777" w:rsidR="00470EEE" w:rsidRPr="00EC2952" w:rsidRDefault="00470EEE" w:rsidP="00AE45CC">
            <w:pPr>
              <w:pStyle w:val="TAC"/>
              <w:tabs>
                <w:tab w:val="left" w:pos="340"/>
              </w:tabs>
            </w:pPr>
            <w:r w:rsidRPr="00EC2952">
              <w:t>-</w:t>
            </w:r>
          </w:p>
        </w:tc>
      </w:tr>
      <w:tr w:rsidR="00470EEE" w:rsidRPr="00EC2952" w14:paraId="520CCEB9" w14:textId="77777777" w:rsidTr="00AE45CC">
        <w:trPr>
          <w:jc w:val="center"/>
        </w:trPr>
        <w:tc>
          <w:tcPr>
            <w:tcW w:w="0" w:type="auto"/>
            <w:vMerge/>
            <w:tcBorders>
              <w:left w:val="single" w:sz="4" w:space="0" w:color="auto"/>
              <w:right w:val="single" w:sz="4" w:space="0" w:color="auto"/>
            </w:tcBorders>
            <w:vAlign w:val="center"/>
          </w:tcPr>
          <w:p w14:paraId="02D667D6"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765A1E02" w14:textId="77777777" w:rsidR="00470EEE" w:rsidRPr="00EC2952" w:rsidRDefault="00470EEE" w:rsidP="00AE45CC">
            <w:pPr>
              <w:pStyle w:val="TAC"/>
              <w:rPr>
                <w:lang w:eastAsia="ko-KR"/>
              </w:rPr>
            </w:pPr>
            <w:r w:rsidRPr="00EC2952">
              <w:rPr>
                <w:lang w:eastAsia="ko-KR"/>
              </w:rPr>
              <w:t>SCC6</w:t>
            </w:r>
          </w:p>
        </w:tc>
        <w:tc>
          <w:tcPr>
            <w:tcW w:w="0" w:type="auto"/>
            <w:vMerge/>
            <w:tcBorders>
              <w:left w:val="single" w:sz="4" w:space="0" w:color="auto"/>
              <w:right w:val="single" w:sz="4" w:space="0" w:color="auto"/>
            </w:tcBorders>
            <w:vAlign w:val="center"/>
          </w:tcPr>
          <w:p w14:paraId="7A3E2571"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3D2F546A"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BC643C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6023A20E" w14:textId="77777777" w:rsidR="00470EEE" w:rsidRPr="00EC2952" w:rsidRDefault="00470EEE" w:rsidP="00AE45CC">
            <w:pPr>
              <w:pStyle w:val="TAC"/>
              <w:tabs>
                <w:tab w:val="left" w:pos="340"/>
              </w:tabs>
            </w:pPr>
            <w:r w:rsidRPr="00EC2952">
              <w:t>-</w:t>
            </w:r>
          </w:p>
        </w:tc>
      </w:tr>
      <w:tr w:rsidR="00470EEE" w:rsidRPr="00EC2952" w14:paraId="7D325613"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50636EAA" w14:textId="77777777" w:rsidR="00470EEE" w:rsidRPr="00EC2952" w:rsidRDefault="00470EEE" w:rsidP="00AE45CC">
            <w:pPr>
              <w:spacing w:after="0"/>
              <w:rPr>
                <w:rFonts w:ascii="Arial" w:hAnsi="Arial"/>
                <w:sz w:val="18"/>
              </w:rPr>
            </w:pPr>
          </w:p>
        </w:tc>
        <w:tc>
          <w:tcPr>
            <w:tcW w:w="0" w:type="auto"/>
            <w:tcBorders>
              <w:top w:val="single" w:sz="4" w:space="0" w:color="auto"/>
              <w:left w:val="single" w:sz="4" w:space="0" w:color="auto"/>
              <w:bottom w:val="nil"/>
              <w:right w:val="single" w:sz="4" w:space="0" w:color="auto"/>
            </w:tcBorders>
            <w:vAlign w:val="center"/>
          </w:tcPr>
          <w:p w14:paraId="11995956" w14:textId="77777777" w:rsidR="00470EEE" w:rsidRPr="00EC2952" w:rsidRDefault="00470EEE" w:rsidP="00AE45CC">
            <w:pPr>
              <w:pStyle w:val="TAC"/>
              <w:rPr>
                <w:lang w:eastAsia="ko-KR"/>
              </w:rPr>
            </w:pPr>
            <w:r w:rsidRPr="00EC2952">
              <w:rPr>
                <w:lang w:eastAsia="ko-KR"/>
              </w:rPr>
              <w:t>SCC7</w:t>
            </w:r>
          </w:p>
        </w:tc>
        <w:tc>
          <w:tcPr>
            <w:tcW w:w="0" w:type="auto"/>
            <w:vMerge/>
            <w:tcBorders>
              <w:left w:val="single" w:sz="4" w:space="0" w:color="auto"/>
              <w:right w:val="single" w:sz="4" w:space="0" w:color="auto"/>
            </w:tcBorders>
            <w:vAlign w:val="center"/>
          </w:tcPr>
          <w:p w14:paraId="4304E918" w14:textId="77777777" w:rsidR="00470EEE" w:rsidRPr="00EC2952" w:rsidRDefault="00470EEE" w:rsidP="00AE45CC">
            <w:pPr>
              <w:pStyle w:val="TAC"/>
              <w:rPr>
                <w:rFonts w:eastAsia="PMingLiU"/>
                <w:lang w:eastAsia="zh-TW"/>
              </w:rPr>
            </w:pPr>
          </w:p>
        </w:tc>
        <w:tc>
          <w:tcPr>
            <w:tcW w:w="0" w:type="auto"/>
            <w:gridSpan w:val="2"/>
            <w:vMerge/>
            <w:tcBorders>
              <w:left w:val="single" w:sz="4" w:space="0" w:color="auto"/>
              <w:right w:val="single" w:sz="4" w:space="0" w:color="auto"/>
            </w:tcBorders>
            <w:vAlign w:val="center"/>
          </w:tcPr>
          <w:p w14:paraId="2E6F280B" w14:textId="77777777" w:rsidR="00470EEE" w:rsidRPr="00EC2952" w:rsidRDefault="00470EEE" w:rsidP="00AE45CC">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5FFE2B" w14:textId="77777777" w:rsidR="00470EEE" w:rsidRPr="00EC2952" w:rsidRDefault="00470EEE" w:rsidP="00AE45CC">
            <w:pPr>
              <w:pStyle w:val="TAC"/>
            </w:pPr>
            <w:r w:rsidRPr="00EC2952">
              <w:t>-</w:t>
            </w:r>
          </w:p>
        </w:tc>
        <w:tc>
          <w:tcPr>
            <w:tcW w:w="0" w:type="auto"/>
            <w:tcBorders>
              <w:top w:val="single" w:sz="4" w:space="0" w:color="auto"/>
              <w:left w:val="single" w:sz="4" w:space="0" w:color="auto"/>
              <w:bottom w:val="single" w:sz="4" w:space="0" w:color="auto"/>
              <w:right w:val="single" w:sz="4" w:space="0" w:color="auto"/>
            </w:tcBorders>
            <w:vAlign w:val="center"/>
          </w:tcPr>
          <w:p w14:paraId="72A69F18" w14:textId="77777777" w:rsidR="00470EEE" w:rsidRPr="00EC2952" w:rsidRDefault="00470EEE" w:rsidP="00AE45CC">
            <w:pPr>
              <w:pStyle w:val="TAC"/>
              <w:tabs>
                <w:tab w:val="left" w:pos="340"/>
              </w:tabs>
            </w:pPr>
            <w:r w:rsidRPr="00EC2952">
              <w:t>-</w:t>
            </w:r>
          </w:p>
        </w:tc>
      </w:tr>
      <w:tr w:rsidR="00470EEE" w:rsidRPr="00EC2952" w14:paraId="0B281CB2"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0F1D089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lastRenderedPageBreak/>
              <w:t>2</w:t>
            </w:r>
          </w:p>
        </w:tc>
        <w:tc>
          <w:tcPr>
            <w:tcW w:w="0" w:type="auto"/>
            <w:tcBorders>
              <w:top w:val="single" w:sz="4" w:space="0" w:color="auto"/>
              <w:left w:val="single" w:sz="4" w:space="0" w:color="auto"/>
              <w:bottom w:val="nil"/>
              <w:right w:val="single" w:sz="4" w:space="0" w:color="auto"/>
            </w:tcBorders>
            <w:vAlign w:val="center"/>
          </w:tcPr>
          <w:p w14:paraId="67DE91A4"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6086412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97E69AF"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21A9235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14:paraId="70BE5084" w14:textId="2FF59650"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39" w:author="Huawei" w:date="2021-01-19T18:53:00Z">
              <w:r w:rsidRPr="00EC2952" w:rsidDel="00184514">
                <w:rPr>
                  <w:rFonts w:ascii="Arial" w:hAnsi="Arial"/>
                  <w:sz w:val="18"/>
                </w:rPr>
                <w:delText>4RB</w:delText>
              </w:r>
            </w:del>
            <w:ins w:id="640"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5023DED3" w14:textId="6693BC6F"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1" w:author="Huawei" w:date="2021-01-19T18:54:00Z">
              <w:r w:rsidRPr="00EC2952" w:rsidDel="00184514">
                <w:rPr>
                  <w:rFonts w:ascii="Arial" w:hAnsi="Arial"/>
                  <w:sz w:val="18"/>
                </w:rPr>
                <w:delText>16RB</w:delText>
              </w:r>
            </w:del>
            <w:ins w:id="642"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092B5997" w14:textId="77777777" w:rsidTr="00AE45CC">
        <w:trPr>
          <w:jc w:val="center"/>
        </w:trPr>
        <w:tc>
          <w:tcPr>
            <w:tcW w:w="0" w:type="auto"/>
            <w:vMerge/>
            <w:tcBorders>
              <w:left w:val="single" w:sz="4" w:space="0" w:color="auto"/>
              <w:right w:val="single" w:sz="4" w:space="0" w:color="auto"/>
            </w:tcBorders>
            <w:vAlign w:val="center"/>
          </w:tcPr>
          <w:p w14:paraId="1CE19C8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63F966E"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207ABF3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005B4B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5F271E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1085ED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23DBCBB" w14:textId="77777777" w:rsidTr="00AE45CC">
        <w:trPr>
          <w:jc w:val="center"/>
        </w:trPr>
        <w:tc>
          <w:tcPr>
            <w:tcW w:w="0" w:type="auto"/>
            <w:vMerge/>
            <w:tcBorders>
              <w:left w:val="single" w:sz="4" w:space="0" w:color="auto"/>
              <w:right w:val="single" w:sz="4" w:space="0" w:color="auto"/>
            </w:tcBorders>
            <w:vAlign w:val="center"/>
          </w:tcPr>
          <w:p w14:paraId="5F18B68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521EDCC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5090E5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77915F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B4BD10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69F243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80547" w14:textId="77777777" w:rsidTr="00AE45CC">
        <w:trPr>
          <w:jc w:val="center"/>
        </w:trPr>
        <w:tc>
          <w:tcPr>
            <w:tcW w:w="0" w:type="auto"/>
            <w:vMerge/>
            <w:tcBorders>
              <w:left w:val="single" w:sz="4" w:space="0" w:color="auto"/>
              <w:right w:val="single" w:sz="4" w:space="0" w:color="auto"/>
            </w:tcBorders>
            <w:vAlign w:val="center"/>
          </w:tcPr>
          <w:p w14:paraId="257E2EEC"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DAD72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A7D78B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A8DEF1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218EAB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0F1474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1E4E40" w14:textId="77777777" w:rsidTr="00AE45CC">
        <w:trPr>
          <w:jc w:val="center"/>
        </w:trPr>
        <w:tc>
          <w:tcPr>
            <w:tcW w:w="0" w:type="auto"/>
            <w:vMerge/>
            <w:tcBorders>
              <w:left w:val="single" w:sz="4" w:space="0" w:color="auto"/>
              <w:right w:val="single" w:sz="4" w:space="0" w:color="auto"/>
            </w:tcBorders>
            <w:vAlign w:val="center"/>
          </w:tcPr>
          <w:p w14:paraId="4CFF2BC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43FCAA8"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4E4E8CE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680A67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07F7C6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5D3317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2FC104F" w14:textId="77777777" w:rsidTr="00AE45CC">
        <w:trPr>
          <w:jc w:val="center"/>
        </w:trPr>
        <w:tc>
          <w:tcPr>
            <w:tcW w:w="0" w:type="auto"/>
            <w:vMerge/>
            <w:tcBorders>
              <w:left w:val="single" w:sz="4" w:space="0" w:color="auto"/>
              <w:right w:val="single" w:sz="4" w:space="0" w:color="auto"/>
            </w:tcBorders>
            <w:vAlign w:val="center"/>
          </w:tcPr>
          <w:p w14:paraId="5FAC90E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A404C8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0FC4E0F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EF80CD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D10B5F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22CC1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273B766" w14:textId="77777777" w:rsidTr="00AE45CC">
        <w:trPr>
          <w:jc w:val="center"/>
        </w:trPr>
        <w:tc>
          <w:tcPr>
            <w:tcW w:w="0" w:type="auto"/>
            <w:vMerge/>
            <w:tcBorders>
              <w:left w:val="single" w:sz="4" w:space="0" w:color="auto"/>
              <w:right w:val="single" w:sz="4" w:space="0" w:color="auto"/>
            </w:tcBorders>
            <w:vAlign w:val="center"/>
          </w:tcPr>
          <w:p w14:paraId="1B0A4F8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59A146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330CEDB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209222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6F4E3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01861F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0CBD3171"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4C4F7608"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F6FF0A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247088D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C3E8D3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6BBC95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D2843C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BB2D8CA"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511E712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3</w:t>
            </w:r>
          </w:p>
        </w:tc>
        <w:tc>
          <w:tcPr>
            <w:tcW w:w="0" w:type="auto"/>
            <w:tcBorders>
              <w:top w:val="single" w:sz="4" w:space="0" w:color="auto"/>
              <w:left w:val="single" w:sz="4" w:space="0" w:color="auto"/>
              <w:bottom w:val="nil"/>
              <w:right w:val="single" w:sz="4" w:space="0" w:color="auto"/>
            </w:tcBorders>
            <w:vAlign w:val="center"/>
          </w:tcPr>
          <w:p w14:paraId="17E89CD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51D6E277"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BBAC5B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3F2F0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1DFC18EE" w14:textId="00D27E67"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43" w:author="Huawei" w:date="2021-01-19T18:53:00Z">
              <w:r w:rsidRPr="00EC2952" w:rsidDel="00184514">
                <w:rPr>
                  <w:rFonts w:ascii="Arial" w:hAnsi="Arial"/>
                  <w:sz w:val="18"/>
                </w:rPr>
                <w:delText>4RB</w:delText>
              </w:r>
            </w:del>
            <w:ins w:id="644" w:author="Huawei" w:date="2021-01-19T18:53:00Z">
              <w:r w:rsidR="00184514">
                <w:rPr>
                  <w:rFonts w:ascii="Arial" w:hAnsi="Arial"/>
                  <w:sz w:val="18"/>
                </w:rPr>
                <w:t>Partial</w:t>
              </w:r>
            </w:ins>
            <w:r w:rsidRPr="00EC2952">
              <w:rPr>
                <w:rFonts w:ascii="Arial" w:hAnsi="Arial"/>
                <w:sz w:val="18"/>
              </w:rPr>
              <w:t>_Left</w:t>
            </w:r>
            <w:proofErr w:type="spellEnd"/>
            <w:r w:rsidRPr="00EC2952">
              <w:rPr>
                <w:rFonts w:ascii="Arial" w:hAnsi="Arial"/>
                <w:sz w:val="18"/>
              </w:rPr>
              <w:t xml:space="preserve"> for PC2, PC3, PC4</w:t>
            </w:r>
          </w:p>
          <w:p w14:paraId="6B551FD3" w14:textId="3AB2E31A"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5" w:author="Huawei" w:date="2021-01-19T18:54:00Z">
              <w:r w:rsidRPr="00EC2952" w:rsidDel="00184514">
                <w:rPr>
                  <w:rFonts w:ascii="Arial" w:hAnsi="Arial"/>
                  <w:sz w:val="18"/>
                </w:rPr>
                <w:delText>16RB</w:delText>
              </w:r>
            </w:del>
            <w:ins w:id="646" w:author="Huawei" w:date="2021-01-19T18:54:00Z">
              <w:r w:rsidR="00184514">
                <w:rPr>
                  <w:rFonts w:ascii="Arial" w:hAnsi="Arial"/>
                  <w:sz w:val="18"/>
                </w:rPr>
                <w:t>Partial</w:t>
              </w:r>
            </w:ins>
            <w:r w:rsidRPr="00EC2952">
              <w:rPr>
                <w:rFonts w:ascii="Arial" w:hAnsi="Arial"/>
                <w:sz w:val="18"/>
              </w:rPr>
              <w:t>_Left_Region2 for PC1</w:t>
            </w:r>
          </w:p>
        </w:tc>
      </w:tr>
      <w:tr w:rsidR="00470EEE" w:rsidRPr="00EC2952" w14:paraId="6125A805" w14:textId="77777777" w:rsidTr="00AE45CC">
        <w:trPr>
          <w:jc w:val="center"/>
        </w:trPr>
        <w:tc>
          <w:tcPr>
            <w:tcW w:w="0" w:type="auto"/>
            <w:vMerge/>
            <w:tcBorders>
              <w:left w:val="single" w:sz="4" w:space="0" w:color="auto"/>
              <w:right w:val="single" w:sz="4" w:space="0" w:color="auto"/>
            </w:tcBorders>
            <w:vAlign w:val="center"/>
          </w:tcPr>
          <w:p w14:paraId="5733900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702943C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7A1AA81F"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BB0A4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29CCFC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4DB039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w:t>
            </w:r>
          </w:p>
        </w:tc>
      </w:tr>
      <w:tr w:rsidR="00470EEE" w:rsidRPr="00EC2952" w14:paraId="2BDB3176" w14:textId="77777777" w:rsidTr="00AE45CC">
        <w:trPr>
          <w:jc w:val="center"/>
        </w:trPr>
        <w:tc>
          <w:tcPr>
            <w:tcW w:w="0" w:type="auto"/>
            <w:vMerge/>
            <w:tcBorders>
              <w:left w:val="single" w:sz="4" w:space="0" w:color="auto"/>
              <w:right w:val="single" w:sz="4" w:space="0" w:color="auto"/>
            </w:tcBorders>
            <w:vAlign w:val="center"/>
          </w:tcPr>
          <w:p w14:paraId="7CABC4C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4A99F0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5A478093"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041C72D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526EDAC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1CCE0D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A29F7FC" w14:textId="77777777" w:rsidTr="00AE45CC">
        <w:trPr>
          <w:jc w:val="center"/>
        </w:trPr>
        <w:tc>
          <w:tcPr>
            <w:tcW w:w="0" w:type="auto"/>
            <w:vMerge/>
            <w:tcBorders>
              <w:left w:val="single" w:sz="4" w:space="0" w:color="auto"/>
              <w:right w:val="single" w:sz="4" w:space="0" w:color="auto"/>
            </w:tcBorders>
            <w:vAlign w:val="center"/>
          </w:tcPr>
          <w:p w14:paraId="130558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F0F056B"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E4FC3E6"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51B02D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8495D29"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18799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41DFF514" w14:textId="77777777" w:rsidTr="00AE45CC">
        <w:trPr>
          <w:jc w:val="center"/>
        </w:trPr>
        <w:tc>
          <w:tcPr>
            <w:tcW w:w="0" w:type="auto"/>
            <w:vMerge/>
            <w:tcBorders>
              <w:left w:val="single" w:sz="4" w:space="0" w:color="auto"/>
              <w:right w:val="single" w:sz="4" w:space="0" w:color="auto"/>
            </w:tcBorders>
            <w:vAlign w:val="center"/>
          </w:tcPr>
          <w:p w14:paraId="171B704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2AF9663"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7528FCB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40743E37"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683AB4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44FBBAF"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028D9CA" w14:textId="77777777" w:rsidTr="00AE45CC">
        <w:trPr>
          <w:jc w:val="center"/>
        </w:trPr>
        <w:tc>
          <w:tcPr>
            <w:tcW w:w="0" w:type="auto"/>
            <w:vMerge/>
            <w:tcBorders>
              <w:left w:val="single" w:sz="4" w:space="0" w:color="auto"/>
              <w:right w:val="single" w:sz="4" w:space="0" w:color="auto"/>
            </w:tcBorders>
            <w:vAlign w:val="center"/>
          </w:tcPr>
          <w:p w14:paraId="47C9C53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29F139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4BBE539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5F992D8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27583C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14DC91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F83455D" w14:textId="77777777" w:rsidTr="00AE45CC">
        <w:trPr>
          <w:jc w:val="center"/>
        </w:trPr>
        <w:tc>
          <w:tcPr>
            <w:tcW w:w="0" w:type="auto"/>
            <w:vMerge/>
            <w:tcBorders>
              <w:left w:val="single" w:sz="4" w:space="0" w:color="auto"/>
              <w:right w:val="single" w:sz="4" w:space="0" w:color="auto"/>
            </w:tcBorders>
            <w:vAlign w:val="center"/>
          </w:tcPr>
          <w:p w14:paraId="1A37F114"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6F2845C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0B0338"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C87604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70852AA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FC3398A"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3227161C"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2A08DFA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1789522"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right w:val="single" w:sz="4" w:space="0" w:color="auto"/>
            </w:tcBorders>
            <w:vAlign w:val="center"/>
          </w:tcPr>
          <w:p w14:paraId="79FE0B2C"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21FF7E5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19D891E"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3A23D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8C237C7" w14:textId="77777777" w:rsidTr="00AE45CC">
        <w:trPr>
          <w:jc w:val="center"/>
        </w:trPr>
        <w:tc>
          <w:tcPr>
            <w:tcW w:w="0" w:type="auto"/>
            <w:vMerge w:val="restart"/>
            <w:tcBorders>
              <w:top w:val="single" w:sz="4" w:space="0" w:color="auto"/>
              <w:left w:val="single" w:sz="4" w:space="0" w:color="auto"/>
              <w:right w:val="single" w:sz="4" w:space="0" w:color="auto"/>
            </w:tcBorders>
            <w:vAlign w:val="center"/>
          </w:tcPr>
          <w:p w14:paraId="20880EA9"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4</w:t>
            </w:r>
          </w:p>
        </w:tc>
        <w:tc>
          <w:tcPr>
            <w:tcW w:w="0" w:type="auto"/>
            <w:tcBorders>
              <w:top w:val="single" w:sz="4" w:space="0" w:color="auto"/>
              <w:left w:val="single" w:sz="4" w:space="0" w:color="auto"/>
              <w:bottom w:val="nil"/>
              <w:right w:val="single" w:sz="4" w:space="0" w:color="auto"/>
            </w:tcBorders>
            <w:vAlign w:val="center"/>
          </w:tcPr>
          <w:p w14:paraId="1EA71EBF"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PCC</w:t>
            </w:r>
          </w:p>
        </w:tc>
        <w:tc>
          <w:tcPr>
            <w:tcW w:w="0" w:type="auto"/>
            <w:vMerge/>
            <w:tcBorders>
              <w:left w:val="single" w:sz="4" w:space="0" w:color="auto"/>
              <w:right w:val="single" w:sz="4" w:space="0" w:color="auto"/>
            </w:tcBorders>
            <w:vAlign w:val="center"/>
          </w:tcPr>
          <w:p w14:paraId="0C534574"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19C323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03FD90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rPr>
              <w:t>CP-OFDM QPSK</w:t>
            </w:r>
          </w:p>
        </w:tc>
        <w:tc>
          <w:tcPr>
            <w:tcW w:w="0" w:type="auto"/>
            <w:tcBorders>
              <w:top w:val="single" w:sz="4" w:space="0" w:color="auto"/>
              <w:left w:val="single" w:sz="4" w:space="0" w:color="auto"/>
              <w:bottom w:val="single" w:sz="4" w:space="0" w:color="auto"/>
              <w:right w:val="single" w:sz="4" w:space="0" w:color="auto"/>
            </w:tcBorders>
            <w:vAlign w:val="center"/>
          </w:tcPr>
          <w:p w14:paraId="7C75A20E" w14:textId="2D2388DF" w:rsidR="00470EEE" w:rsidRPr="00EC2952" w:rsidRDefault="00470EEE" w:rsidP="00AE45CC">
            <w:pPr>
              <w:keepNext/>
              <w:keepLines/>
              <w:spacing w:after="0"/>
              <w:jc w:val="center"/>
              <w:rPr>
                <w:rFonts w:ascii="Arial" w:hAnsi="Arial"/>
                <w:sz w:val="18"/>
              </w:rPr>
            </w:pPr>
            <w:r w:rsidRPr="00EC2952">
              <w:rPr>
                <w:rFonts w:ascii="Arial" w:hAnsi="Arial"/>
                <w:sz w:val="18"/>
              </w:rPr>
              <w:t xml:space="preserve"> </w:t>
            </w:r>
            <w:proofErr w:type="spellStart"/>
            <w:r w:rsidRPr="00EC2952">
              <w:rPr>
                <w:rFonts w:ascii="Arial" w:hAnsi="Arial"/>
                <w:sz w:val="18"/>
              </w:rPr>
              <w:t>Inner_</w:t>
            </w:r>
            <w:del w:id="647" w:author="Huawei" w:date="2021-01-19T18:53:00Z">
              <w:r w:rsidRPr="00EC2952" w:rsidDel="00184514">
                <w:rPr>
                  <w:rFonts w:ascii="Arial" w:hAnsi="Arial"/>
                  <w:sz w:val="18"/>
                </w:rPr>
                <w:delText>4RB</w:delText>
              </w:r>
            </w:del>
            <w:ins w:id="648" w:author="Huawei" w:date="2021-01-19T18:53:00Z">
              <w:r w:rsidR="00184514">
                <w:rPr>
                  <w:rFonts w:ascii="Arial" w:hAnsi="Arial"/>
                  <w:sz w:val="18"/>
                </w:rPr>
                <w:t>Partial</w:t>
              </w:r>
            </w:ins>
            <w:r w:rsidRPr="00EC2952">
              <w:rPr>
                <w:rFonts w:ascii="Arial" w:hAnsi="Arial"/>
                <w:sz w:val="18"/>
              </w:rPr>
              <w:t>_Right</w:t>
            </w:r>
            <w:proofErr w:type="spellEnd"/>
            <w:r w:rsidRPr="00EC2952">
              <w:rPr>
                <w:rFonts w:ascii="Arial" w:hAnsi="Arial"/>
                <w:sz w:val="18"/>
              </w:rPr>
              <w:t xml:space="preserve"> for PC2, PC3, PC4</w:t>
            </w:r>
          </w:p>
          <w:p w14:paraId="47D6DBFC" w14:textId="735B6BA0" w:rsidR="00470EEE" w:rsidRPr="00EC2952" w:rsidRDefault="00470EEE" w:rsidP="00AE45CC">
            <w:pPr>
              <w:keepNext/>
              <w:keepLines/>
              <w:spacing w:after="0"/>
              <w:jc w:val="center"/>
              <w:rPr>
                <w:rFonts w:ascii="Arial" w:hAnsi="Arial"/>
                <w:b/>
                <w:sz w:val="18"/>
                <w:lang w:eastAsia="ko-KR"/>
              </w:rPr>
            </w:pPr>
            <w:r w:rsidRPr="00EC2952">
              <w:rPr>
                <w:rFonts w:ascii="Arial" w:hAnsi="Arial"/>
                <w:sz w:val="18"/>
              </w:rPr>
              <w:t>Inner_</w:t>
            </w:r>
            <w:del w:id="649" w:author="Huawei" w:date="2021-01-19T18:54:00Z">
              <w:r w:rsidRPr="00EC2952" w:rsidDel="00184514">
                <w:rPr>
                  <w:rFonts w:ascii="Arial" w:hAnsi="Arial"/>
                  <w:sz w:val="18"/>
                </w:rPr>
                <w:delText>16RB</w:delText>
              </w:r>
            </w:del>
            <w:ins w:id="650" w:author="Huawei" w:date="2021-01-19T18:54:00Z">
              <w:r w:rsidR="00184514">
                <w:rPr>
                  <w:rFonts w:ascii="Arial" w:hAnsi="Arial"/>
                  <w:sz w:val="18"/>
                </w:rPr>
                <w:t>Partial</w:t>
              </w:r>
            </w:ins>
            <w:r w:rsidRPr="00EC2952">
              <w:rPr>
                <w:rFonts w:ascii="Arial" w:hAnsi="Arial"/>
                <w:sz w:val="18"/>
              </w:rPr>
              <w:t>_Right_Region2 for PC1</w:t>
            </w:r>
          </w:p>
        </w:tc>
      </w:tr>
      <w:tr w:rsidR="00470EEE" w:rsidRPr="00EC2952" w14:paraId="7202C213" w14:textId="77777777" w:rsidTr="00AE45CC">
        <w:trPr>
          <w:jc w:val="center"/>
        </w:trPr>
        <w:tc>
          <w:tcPr>
            <w:tcW w:w="0" w:type="auto"/>
            <w:vMerge/>
            <w:tcBorders>
              <w:left w:val="single" w:sz="4" w:space="0" w:color="auto"/>
              <w:right w:val="single" w:sz="4" w:space="0" w:color="auto"/>
            </w:tcBorders>
            <w:vAlign w:val="center"/>
          </w:tcPr>
          <w:p w14:paraId="6DE28FF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7BA5CFD"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SCC1</w:t>
            </w:r>
          </w:p>
        </w:tc>
        <w:tc>
          <w:tcPr>
            <w:tcW w:w="0" w:type="auto"/>
            <w:vMerge/>
            <w:tcBorders>
              <w:left w:val="single" w:sz="4" w:space="0" w:color="auto"/>
              <w:right w:val="single" w:sz="4" w:space="0" w:color="auto"/>
            </w:tcBorders>
            <w:vAlign w:val="center"/>
          </w:tcPr>
          <w:p w14:paraId="338E106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6C19207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FFE45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E735A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6B3B38F" w14:textId="77777777" w:rsidTr="00AE45CC">
        <w:trPr>
          <w:jc w:val="center"/>
        </w:trPr>
        <w:tc>
          <w:tcPr>
            <w:tcW w:w="0" w:type="auto"/>
            <w:vMerge/>
            <w:tcBorders>
              <w:left w:val="single" w:sz="4" w:space="0" w:color="auto"/>
              <w:right w:val="single" w:sz="4" w:space="0" w:color="auto"/>
            </w:tcBorders>
            <w:vAlign w:val="center"/>
          </w:tcPr>
          <w:p w14:paraId="6EDC54C0"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5AC41B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SCC2</w:t>
            </w:r>
          </w:p>
        </w:tc>
        <w:tc>
          <w:tcPr>
            <w:tcW w:w="0" w:type="auto"/>
            <w:vMerge/>
            <w:tcBorders>
              <w:left w:val="single" w:sz="4" w:space="0" w:color="auto"/>
              <w:right w:val="single" w:sz="4" w:space="0" w:color="auto"/>
            </w:tcBorders>
            <w:vAlign w:val="center"/>
          </w:tcPr>
          <w:p w14:paraId="0C61B59E"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1B81215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3E940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66DA083"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5CCD91D" w14:textId="77777777" w:rsidTr="00AE45CC">
        <w:trPr>
          <w:jc w:val="center"/>
        </w:trPr>
        <w:tc>
          <w:tcPr>
            <w:tcW w:w="0" w:type="auto"/>
            <w:vMerge/>
            <w:tcBorders>
              <w:left w:val="single" w:sz="4" w:space="0" w:color="auto"/>
              <w:right w:val="single" w:sz="4" w:space="0" w:color="auto"/>
            </w:tcBorders>
            <w:vAlign w:val="center"/>
          </w:tcPr>
          <w:p w14:paraId="06FC32FE"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43CFD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SCC3</w:t>
            </w:r>
          </w:p>
        </w:tc>
        <w:tc>
          <w:tcPr>
            <w:tcW w:w="0" w:type="auto"/>
            <w:vMerge/>
            <w:tcBorders>
              <w:left w:val="single" w:sz="4" w:space="0" w:color="auto"/>
              <w:right w:val="single" w:sz="4" w:space="0" w:color="auto"/>
            </w:tcBorders>
            <w:vAlign w:val="center"/>
          </w:tcPr>
          <w:p w14:paraId="02C4160B"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78E5A52"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6B2BC9B7"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9E65EB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57AEE1B8" w14:textId="77777777" w:rsidTr="00AE45CC">
        <w:trPr>
          <w:jc w:val="center"/>
        </w:trPr>
        <w:tc>
          <w:tcPr>
            <w:tcW w:w="0" w:type="auto"/>
            <w:vMerge/>
            <w:tcBorders>
              <w:left w:val="single" w:sz="4" w:space="0" w:color="auto"/>
              <w:right w:val="single" w:sz="4" w:space="0" w:color="auto"/>
            </w:tcBorders>
            <w:vAlign w:val="center"/>
          </w:tcPr>
          <w:p w14:paraId="7EB21BAD"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11DCBC81"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SCC4</w:t>
            </w:r>
          </w:p>
        </w:tc>
        <w:tc>
          <w:tcPr>
            <w:tcW w:w="0" w:type="auto"/>
            <w:vMerge/>
            <w:tcBorders>
              <w:left w:val="single" w:sz="4" w:space="0" w:color="auto"/>
              <w:right w:val="single" w:sz="4" w:space="0" w:color="auto"/>
            </w:tcBorders>
            <w:vAlign w:val="center"/>
          </w:tcPr>
          <w:p w14:paraId="5C384FB1"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756274B"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3F2E5AF6"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0646CCD"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938EC19" w14:textId="77777777" w:rsidTr="00AE45CC">
        <w:trPr>
          <w:jc w:val="center"/>
        </w:trPr>
        <w:tc>
          <w:tcPr>
            <w:tcW w:w="0" w:type="auto"/>
            <w:vMerge/>
            <w:tcBorders>
              <w:left w:val="single" w:sz="4" w:space="0" w:color="auto"/>
              <w:right w:val="single" w:sz="4" w:space="0" w:color="auto"/>
            </w:tcBorders>
            <w:vAlign w:val="center"/>
          </w:tcPr>
          <w:p w14:paraId="6B162363"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4B587B1C"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SCC5</w:t>
            </w:r>
          </w:p>
        </w:tc>
        <w:tc>
          <w:tcPr>
            <w:tcW w:w="0" w:type="auto"/>
            <w:vMerge/>
            <w:tcBorders>
              <w:left w:val="single" w:sz="4" w:space="0" w:color="auto"/>
              <w:right w:val="single" w:sz="4" w:space="0" w:color="auto"/>
            </w:tcBorders>
            <w:vAlign w:val="center"/>
          </w:tcPr>
          <w:p w14:paraId="1C77BB9D"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386532BA"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D57E85B"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079BC48"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1345B816" w14:textId="77777777" w:rsidTr="00AE45CC">
        <w:trPr>
          <w:jc w:val="center"/>
        </w:trPr>
        <w:tc>
          <w:tcPr>
            <w:tcW w:w="0" w:type="auto"/>
            <w:vMerge/>
            <w:tcBorders>
              <w:left w:val="single" w:sz="4" w:space="0" w:color="auto"/>
              <w:right w:val="single" w:sz="4" w:space="0" w:color="auto"/>
            </w:tcBorders>
            <w:vAlign w:val="center"/>
          </w:tcPr>
          <w:p w14:paraId="47C66209"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20ABBCC7"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SCC6</w:t>
            </w:r>
          </w:p>
        </w:tc>
        <w:tc>
          <w:tcPr>
            <w:tcW w:w="0" w:type="auto"/>
            <w:vMerge/>
            <w:tcBorders>
              <w:left w:val="single" w:sz="4" w:space="0" w:color="auto"/>
              <w:right w:val="single" w:sz="4" w:space="0" w:color="auto"/>
            </w:tcBorders>
            <w:vAlign w:val="center"/>
          </w:tcPr>
          <w:p w14:paraId="7775D909"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right w:val="single" w:sz="4" w:space="0" w:color="auto"/>
            </w:tcBorders>
            <w:vAlign w:val="center"/>
          </w:tcPr>
          <w:p w14:paraId="7F1417B1"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0DDD105"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8A88011"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6A1E35DF" w14:textId="77777777" w:rsidTr="00AE45CC">
        <w:trPr>
          <w:jc w:val="center"/>
        </w:trPr>
        <w:tc>
          <w:tcPr>
            <w:tcW w:w="0" w:type="auto"/>
            <w:vMerge/>
            <w:tcBorders>
              <w:left w:val="single" w:sz="4" w:space="0" w:color="auto"/>
              <w:bottom w:val="single" w:sz="4" w:space="0" w:color="auto"/>
              <w:right w:val="single" w:sz="4" w:space="0" w:color="auto"/>
            </w:tcBorders>
            <w:vAlign w:val="center"/>
          </w:tcPr>
          <w:p w14:paraId="74B3E866"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nil"/>
              <w:right w:val="single" w:sz="4" w:space="0" w:color="auto"/>
            </w:tcBorders>
            <w:vAlign w:val="center"/>
          </w:tcPr>
          <w:p w14:paraId="34E78B0A" w14:textId="77777777" w:rsidR="00470EEE" w:rsidRPr="00EC2952" w:rsidRDefault="00470EEE" w:rsidP="00AE45CC">
            <w:pPr>
              <w:keepNext/>
              <w:keepLines/>
              <w:spacing w:after="0"/>
              <w:jc w:val="center"/>
              <w:rPr>
                <w:rFonts w:ascii="Arial" w:hAnsi="Arial"/>
                <w:sz w:val="18"/>
                <w:lang w:eastAsia="ko-KR"/>
              </w:rPr>
            </w:pPr>
            <w:r w:rsidRPr="00EC2952">
              <w:rPr>
                <w:rFonts w:ascii="Arial" w:hAnsi="Arial"/>
                <w:sz w:val="18"/>
                <w:lang w:eastAsia="ko-KR"/>
              </w:rPr>
              <w:t>SCC7</w:t>
            </w:r>
          </w:p>
        </w:tc>
        <w:tc>
          <w:tcPr>
            <w:tcW w:w="0" w:type="auto"/>
            <w:vMerge/>
            <w:tcBorders>
              <w:left w:val="single" w:sz="4" w:space="0" w:color="auto"/>
              <w:bottom w:val="nil"/>
              <w:right w:val="single" w:sz="4" w:space="0" w:color="auto"/>
            </w:tcBorders>
            <w:vAlign w:val="center"/>
          </w:tcPr>
          <w:p w14:paraId="31CDCD62" w14:textId="77777777" w:rsidR="00470EEE" w:rsidRPr="00EC2952" w:rsidRDefault="00470EEE" w:rsidP="00AE45CC">
            <w:pPr>
              <w:keepNext/>
              <w:keepLines/>
              <w:spacing w:after="0"/>
              <w:jc w:val="center"/>
              <w:rPr>
                <w:rFonts w:ascii="Arial" w:hAnsi="Arial"/>
                <w:sz w:val="18"/>
                <w:lang w:eastAsia="ko-KR"/>
              </w:rPr>
            </w:pPr>
          </w:p>
        </w:tc>
        <w:tc>
          <w:tcPr>
            <w:tcW w:w="0" w:type="auto"/>
            <w:gridSpan w:val="2"/>
            <w:vMerge/>
            <w:tcBorders>
              <w:left w:val="single" w:sz="4" w:space="0" w:color="auto"/>
              <w:bottom w:val="nil"/>
              <w:right w:val="single" w:sz="4" w:space="0" w:color="auto"/>
            </w:tcBorders>
            <w:vAlign w:val="center"/>
          </w:tcPr>
          <w:p w14:paraId="3F4CFEC5" w14:textId="77777777" w:rsidR="00470EEE" w:rsidRPr="00EC2952" w:rsidRDefault="00470EEE" w:rsidP="00AE45CC">
            <w:pPr>
              <w:keepNext/>
              <w:keepLines/>
              <w:spacing w:after="0"/>
              <w:jc w:val="center"/>
              <w:rPr>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7D6A110"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FED9FF4" w14:textId="77777777" w:rsidR="00470EEE" w:rsidRPr="00EC2952" w:rsidRDefault="00470EEE" w:rsidP="00AE45CC">
            <w:pPr>
              <w:keepNext/>
              <w:keepLines/>
              <w:spacing w:after="0"/>
              <w:jc w:val="center"/>
              <w:rPr>
                <w:rFonts w:ascii="Arial" w:hAnsi="Arial"/>
                <w:sz w:val="18"/>
              </w:rPr>
            </w:pPr>
            <w:r w:rsidRPr="00EC2952">
              <w:rPr>
                <w:rFonts w:ascii="Arial" w:hAnsi="Arial"/>
                <w:sz w:val="18"/>
              </w:rPr>
              <w:t>-</w:t>
            </w:r>
          </w:p>
        </w:tc>
      </w:tr>
      <w:tr w:rsidR="00470EEE" w:rsidRPr="00EC2952" w14:paraId="2E104DB7" w14:textId="77777777" w:rsidTr="00AE45CC">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24058ADF"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1:</w:t>
            </w:r>
            <w:r w:rsidRPr="00EC2952">
              <w:rPr>
                <w:rFonts w:ascii="Arial" w:hAnsi="Arial"/>
                <w:sz w:val="18"/>
              </w:rPr>
              <w:tab/>
              <w:t>The specific configuration of each RB allocation is defined in Table 6.1-1 for PC2, PC3 and PC4 or Table 6.1-2 for PC1.</w:t>
            </w:r>
          </w:p>
          <w:p w14:paraId="03AD6535" w14:textId="77777777" w:rsidR="00470EEE" w:rsidRPr="00EC2952" w:rsidRDefault="00470EEE" w:rsidP="00AE45CC">
            <w:pPr>
              <w:keepNext/>
              <w:keepLines/>
              <w:spacing w:after="0"/>
              <w:ind w:left="851" w:hanging="851"/>
              <w:jc w:val="both"/>
              <w:rPr>
                <w:rFonts w:ascii="Arial" w:hAnsi="Arial"/>
                <w:sz w:val="18"/>
              </w:rPr>
            </w:pPr>
            <w:r w:rsidRPr="00EC2952">
              <w:rPr>
                <w:rFonts w:ascii="Arial" w:hAnsi="Arial"/>
                <w:sz w:val="18"/>
              </w:rPr>
              <w:t>NOTE 2:</w:t>
            </w:r>
            <w:r w:rsidRPr="00EC2952">
              <w:rPr>
                <w:rFonts w:ascii="Arial" w:hAnsi="Arial"/>
                <w:sz w:val="18"/>
              </w:rPr>
              <w:tab/>
              <w:t>CA Configuration Test cumulative aggregated BW settings are checked separately for each CA Configuration, which applicable aggregated channel bandwidths are specified in Table 5.5A.1-1</w:t>
            </w:r>
          </w:p>
        </w:tc>
      </w:tr>
    </w:tbl>
    <w:p w14:paraId="6BD86B40" w14:textId="77777777" w:rsidR="00470EEE" w:rsidRDefault="00470EEE" w:rsidP="00FA431D">
      <w:pPr>
        <w:rPr>
          <w:lang w:eastAsia="zh-CN"/>
        </w:rPr>
      </w:pPr>
    </w:p>
    <w:p w14:paraId="23504CC6" w14:textId="77777777" w:rsidR="00470EEE" w:rsidRDefault="00470EEE" w:rsidP="00FA431D">
      <w:pPr>
        <w:rPr>
          <w:lang w:eastAsia="zh-CN"/>
        </w:rPr>
      </w:pPr>
    </w:p>
    <w:p w14:paraId="4E1BCBB0" w14:textId="77777777" w:rsidR="00470EEE" w:rsidRDefault="00470EEE" w:rsidP="00470EE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A35ABC9" w14:textId="77777777" w:rsidR="00470EEE" w:rsidRPr="00D132BB" w:rsidRDefault="00470EEE" w:rsidP="00470EEE">
      <w:pPr>
        <w:pStyle w:val="30"/>
      </w:pPr>
      <w:bookmarkStart w:id="651" w:name="_Toc21026608"/>
      <w:bookmarkStart w:id="652" w:name="_Toc27743859"/>
      <w:bookmarkStart w:id="653" w:name="_Toc36197032"/>
      <w:bookmarkStart w:id="654" w:name="_Toc36197724"/>
      <w:r w:rsidRPr="00D132BB">
        <w:t>6.5.3</w:t>
      </w:r>
      <w:r w:rsidRPr="00D132BB">
        <w:tab/>
        <w:t>Spurious emissions</w:t>
      </w:r>
      <w:bookmarkEnd w:id="651"/>
      <w:bookmarkEnd w:id="652"/>
      <w:bookmarkEnd w:id="653"/>
      <w:bookmarkEnd w:id="654"/>
    </w:p>
    <w:p w14:paraId="480C03B4" w14:textId="77777777" w:rsidR="00470EEE" w:rsidRPr="00D132BB" w:rsidRDefault="00470EEE" w:rsidP="00470EEE">
      <w:pPr>
        <w:rPr>
          <w:lang w:eastAsia="ja-JP"/>
        </w:rPr>
      </w:pPr>
      <w:r w:rsidRPr="00D132BB">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D132BB">
        <w:rPr>
          <w:rFonts w:eastAsia="宋体"/>
        </w:rPr>
        <w:t>7</w:t>
      </w:r>
      <w:r w:rsidRPr="00D132BB">
        <w:t xml:space="preserve">] and </w:t>
      </w:r>
      <w:r w:rsidRPr="00D132BB">
        <w:rPr>
          <w:i/>
        </w:rPr>
        <w:t>NR</w:t>
      </w:r>
      <w:r w:rsidRPr="00D132BB">
        <w:t xml:space="preserve"> operating band requirement to address UE co-existence. Spurious emissions are measured as TRP.</w:t>
      </w:r>
    </w:p>
    <w:p w14:paraId="0FF6E763" w14:textId="77777777" w:rsidR="00470EEE" w:rsidRPr="00D132BB" w:rsidRDefault="00470EEE" w:rsidP="00470EEE">
      <w:pPr>
        <w:rPr>
          <w:lang w:eastAsia="ja-JP"/>
        </w:rPr>
      </w:pPr>
      <w:r w:rsidRPr="00D132B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177006" w14:textId="77777777" w:rsidR="00470EEE" w:rsidRPr="00D132BB" w:rsidRDefault="00470EEE" w:rsidP="00470EEE">
      <w:pPr>
        <w:pStyle w:val="40"/>
        <w:rPr>
          <w:lang w:eastAsia="ja-JP"/>
        </w:rPr>
      </w:pPr>
      <w:bookmarkStart w:id="655" w:name="_Toc21026609"/>
      <w:bookmarkStart w:id="656" w:name="_Toc27743860"/>
      <w:bookmarkStart w:id="657" w:name="_Toc36197033"/>
      <w:bookmarkStart w:id="658" w:name="_Toc36197725"/>
      <w:r w:rsidRPr="00D132BB">
        <w:t>6.5.3.1</w:t>
      </w:r>
      <w:r w:rsidRPr="00D132BB">
        <w:tab/>
        <w:t>Transmitter Spurious emissions</w:t>
      </w:r>
      <w:bookmarkEnd w:id="655"/>
      <w:bookmarkEnd w:id="656"/>
      <w:bookmarkEnd w:id="657"/>
      <w:bookmarkEnd w:id="658"/>
    </w:p>
    <w:p w14:paraId="7A86CB61" w14:textId="77777777" w:rsidR="00D94949" w:rsidRPr="00D94949" w:rsidRDefault="00D94949" w:rsidP="00D94949">
      <w:pPr>
        <w:rPr>
          <w:rFonts w:eastAsia="MS Mincho"/>
          <w:lang w:eastAsia="ja-JP"/>
        </w:rPr>
      </w:pPr>
      <w:r w:rsidRPr="00D94949">
        <w:rPr>
          <w:color w:val="FF0000"/>
        </w:rPr>
        <w:t>&lt;Unchanged Text Skipped&gt;</w:t>
      </w:r>
    </w:p>
    <w:p w14:paraId="0AD08324" w14:textId="77777777" w:rsidR="00470EEE" w:rsidRPr="00D132BB" w:rsidRDefault="00470EEE" w:rsidP="00470EEE">
      <w:pPr>
        <w:pStyle w:val="H6"/>
      </w:pPr>
      <w:r w:rsidRPr="00D132BB">
        <w:t>6.5.3.1.4</w:t>
      </w:r>
      <w:r w:rsidRPr="00D132BB">
        <w:tab/>
        <w:t>Test description</w:t>
      </w:r>
    </w:p>
    <w:p w14:paraId="7C43BC83" w14:textId="77777777" w:rsidR="00470EEE" w:rsidRPr="00D132BB" w:rsidRDefault="00470EEE" w:rsidP="00470EEE">
      <w:pPr>
        <w:pStyle w:val="H6"/>
      </w:pPr>
      <w:r w:rsidRPr="00D132BB">
        <w:t>6.5.3.1.4.1</w:t>
      </w:r>
      <w:r w:rsidRPr="00D132BB">
        <w:tab/>
      </w:r>
      <w:r w:rsidRPr="00D132BB">
        <w:rPr>
          <w:snapToGrid w:val="0"/>
        </w:rPr>
        <w:t>Initial conditions</w:t>
      </w:r>
    </w:p>
    <w:p w14:paraId="4DA3F5E2"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261CC887" w14:textId="77777777" w:rsidR="00470EEE" w:rsidRPr="00D132BB" w:rsidRDefault="00470EEE" w:rsidP="00470EEE">
      <w:pPr>
        <w:pStyle w:val="TH"/>
      </w:pPr>
      <w:r w:rsidRPr="00D132BB">
        <w:lastRenderedPageBreak/>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40F0B85B" w14:textId="77777777" w:rsidTr="00AE45CC">
        <w:tc>
          <w:tcPr>
            <w:tcW w:w="5000" w:type="pct"/>
            <w:gridSpan w:val="4"/>
            <w:shd w:val="clear" w:color="auto" w:fill="auto"/>
          </w:tcPr>
          <w:p w14:paraId="3945AC53" w14:textId="77777777" w:rsidR="00470EEE" w:rsidRPr="00D132BB" w:rsidRDefault="00470EEE" w:rsidP="00AE45CC">
            <w:pPr>
              <w:pStyle w:val="TAH"/>
            </w:pPr>
            <w:r w:rsidRPr="00D132BB">
              <w:t>Initial Conditions</w:t>
            </w:r>
          </w:p>
        </w:tc>
      </w:tr>
      <w:tr w:rsidR="00470EEE" w:rsidRPr="00D132BB" w14:paraId="75A884BB" w14:textId="77777777" w:rsidTr="00AE45CC">
        <w:tc>
          <w:tcPr>
            <w:tcW w:w="1980" w:type="pct"/>
            <w:gridSpan w:val="2"/>
            <w:shd w:val="clear" w:color="auto" w:fill="auto"/>
          </w:tcPr>
          <w:p w14:paraId="6DDD4A7B"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Pr>
          <w:p w14:paraId="5D7F3F34" w14:textId="77777777" w:rsidR="00470EEE" w:rsidRPr="00D132BB" w:rsidRDefault="00470EEE" w:rsidP="00AE45CC">
            <w:pPr>
              <w:pStyle w:val="TAL"/>
            </w:pPr>
            <w:r w:rsidRPr="00D132BB">
              <w:t>Normal</w:t>
            </w:r>
          </w:p>
        </w:tc>
      </w:tr>
      <w:tr w:rsidR="00470EEE" w:rsidRPr="00D132BB" w14:paraId="6BBC31E1" w14:textId="77777777" w:rsidTr="00AE45CC">
        <w:tc>
          <w:tcPr>
            <w:tcW w:w="1980" w:type="pct"/>
            <w:gridSpan w:val="2"/>
            <w:shd w:val="clear" w:color="auto" w:fill="auto"/>
          </w:tcPr>
          <w:p w14:paraId="5CF8E7C7"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Pr>
          <w:p w14:paraId="53E0A238" w14:textId="77777777" w:rsidR="00470EEE" w:rsidRPr="00D132BB" w:rsidRDefault="00470EEE" w:rsidP="00AE45CC">
            <w:pPr>
              <w:pStyle w:val="TAL"/>
              <w:rPr>
                <w:szCs w:val="18"/>
              </w:rPr>
            </w:pPr>
            <w:r w:rsidRPr="00D132BB">
              <w:rPr>
                <w:szCs w:val="18"/>
              </w:rPr>
              <w:t>Low range, High range (NOTE 2)</w:t>
            </w:r>
          </w:p>
        </w:tc>
      </w:tr>
      <w:tr w:rsidR="00470EEE" w:rsidRPr="00D132BB" w14:paraId="71BDC1EF" w14:textId="77777777" w:rsidTr="00AE45CC">
        <w:tc>
          <w:tcPr>
            <w:tcW w:w="1980" w:type="pct"/>
            <w:gridSpan w:val="2"/>
            <w:shd w:val="clear" w:color="auto" w:fill="auto"/>
          </w:tcPr>
          <w:p w14:paraId="2DD28864"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Pr>
          <w:p w14:paraId="00C71D5A"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7A6E6D22" w14:textId="77777777" w:rsidTr="00AE45CC">
        <w:tc>
          <w:tcPr>
            <w:tcW w:w="1980" w:type="pct"/>
            <w:gridSpan w:val="2"/>
            <w:shd w:val="clear" w:color="auto" w:fill="auto"/>
          </w:tcPr>
          <w:p w14:paraId="17C5EF87" w14:textId="77777777" w:rsidR="00470EEE" w:rsidRPr="00D132BB" w:rsidRDefault="00470EEE" w:rsidP="00AE45CC">
            <w:pPr>
              <w:pStyle w:val="TAL"/>
            </w:pPr>
            <w:r w:rsidRPr="00D132BB">
              <w:t>Test SCS as specified in Table 5.3.5-1</w:t>
            </w:r>
          </w:p>
        </w:tc>
        <w:tc>
          <w:tcPr>
            <w:tcW w:w="3020" w:type="pct"/>
            <w:gridSpan w:val="2"/>
          </w:tcPr>
          <w:p w14:paraId="1F82DD3F"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BD5D64D" w14:textId="77777777" w:rsidTr="00AE45CC">
        <w:tc>
          <w:tcPr>
            <w:tcW w:w="5000" w:type="pct"/>
            <w:gridSpan w:val="4"/>
            <w:shd w:val="clear" w:color="auto" w:fill="auto"/>
          </w:tcPr>
          <w:p w14:paraId="795DBAD8" w14:textId="77777777" w:rsidR="00470EEE" w:rsidRPr="00D132BB" w:rsidRDefault="00470EEE" w:rsidP="00AE45CC">
            <w:pPr>
              <w:pStyle w:val="TAH"/>
            </w:pPr>
            <w:r w:rsidRPr="00D132BB">
              <w:t>Test Parameters</w:t>
            </w:r>
          </w:p>
        </w:tc>
      </w:tr>
      <w:tr w:rsidR="00470EEE" w:rsidRPr="00D132BB" w14:paraId="5F7CED40" w14:textId="77777777" w:rsidTr="00AE45CC">
        <w:tc>
          <w:tcPr>
            <w:tcW w:w="573" w:type="pct"/>
            <w:shd w:val="clear" w:color="auto" w:fill="auto"/>
          </w:tcPr>
          <w:p w14:paraId="758AF5C0" w14:textId="77777777" w:rsidR="00470EEE" w:rsidRPr="00D132BB" w:rsidRDefault="00470EEE" w:rsidP="00AE45CC">
            <w:pPr>
              <w:pStyle w:val="TAH"/>
            </w:pPr>
            <w:r w:rsidRPr="00D132BB">
              <w:t>Test ID</w:t>
            </w:r>
          </w:p>
        </w:tc>
        <w:tc>
          <w:tcPr>
            <w:tcW w:w="1407" w:type="pct"/>
            <w:shd w:val="clear" w:color="auto" w:fill="auto"/>
          </w:tcPr>
          <w:p w14:paraId="6F02C647" w14:textId="77777777" w:rsidR="00470EEE" w:rsidRPr="00D132BB" w:rsidRDefault="00470EEE" w:rsidP="00AE45CC">
            <w:pPr>
              <w:pStyle w:val="TAH"/>
            </w:pPr>
            <w:r w:rsidRPr="00D132BB">
              <w:t>Downlink Configuration</w:t>
            </w:r>
          </w:p>
        </w:tc>
        <w:tc>
          <w:tcPr>
            <w:tcW w:w="3020" w:type="pct"/>
            <w:gridSpan w:val="2"/>
          </w:tcPr>
          <w:p w14:paraId="587D71A0" w14:textId="77777777" w:rsidR="00470EEE" w:rsidRPr="00D132BB" w:rsidRDefault="00470EEE" w:rsidP="00AE45CC">
            <w:pPr>
              <w:pStyle w:val="TAH"/>
            </w:pPr>
            <w:r w:rsidRPr="00D132BB">
              <w:t>Uplink Configuration</w:t>
            </w:r>
          </w:p>
        </w:tc>
      </w:tr>
      <w:tr w:rsidR="00470EEE" w:rsidRPr="00D132BB" w14:paraId="036BC9B4" w14:textId="77777777" w:rsidTr="00AE45CC">
        <w:tc>
          <w:tcPr>
            <w:tcW w:w="573" w:type="pct"/>
            <w:shd w:val="clear" w:color="auto" w:fill="auto"/>
          </w:tcPr>
          <w:p w14:paraId="56A6A031" w14:textId="77777777" w:rsidR="00470EEE" w:rsidRPr="00D132BB" w:rsidRDefault="00470EEE" w:rsidP="00AE45CC">
            <w:pPr>
              <w:pStyle w:val="TAH"/>
            </w:pPr>
          </w:p>
        </w:tc>
        <w:tc>
          <w:tcPr>
            <w:tcW w:w="1407" w:type="pct"/>
            <w:vMerge w:val="restart"/>
            <w:shd w:val="clear" w:color="auto" w:fill="auto"/>
            <w:vAlign w:val="center"/>
          </w:tcPr>
          <w:p w14:paraId="515C5FE0" w14:textId="77777777" w:rsidR="00470EEE" w:rsidRPr="00D132BB" w:rsidRDefault="00470EEE" w:rsidP="00AE45CC">
            <w:pPr>
              <w:pStyle w:val="TAC"/>
            </w:pPr>
            <w:r w:rsidRPr="00D132BB">
              <w:t>N/A for Spurious Emissions testing</w:t>
            </w:r>
          </w:p>
        </w:tc>
        <w:tc>
          <w:tcPr>
            <w:tcW w:w="1779" w:type="pct"/>
          </w:tcPr>
          <w:p w14:paraId="5FD6F9AD" w14:textId="77777777" w:rsidR="00470EEE" w:rsidRPr="00D132BB" w:rsidRDefault="00470EEE" w:rsidP="00AE45CC">
            <w:pPr>
              <w:pStyle w:val="TAH"/>
            </w:pPr>
            <w:r w:rsidRPr="00D132BB">
              <w:t>Modulation</w:t>
            </w:r>
          </w:p>
        </w:tc>
        <w:tc>
          <w:tcPr>
            <w:tcW w:w="1241" w:type="pct"/>
            <w:shd w:val="clear" w:color="auto" w:fill="auto"/>
          </w:tcPr>
          <w:p w14:paraId="553551DD" w14:textId="77777777" w:rsidR="00470EEE" w:rsidRPr="00D132BB" w:rsidRDefault="00470EEE" w:rsidP="00AE45CC">
            <w:pPr>
              <w:pStyle w:val="TAH"/>
            </w:pPr>
            <w:r w:rsidRPr="00D132BB">
              <w:t xml:space="preserve">RB allocation </w:t>
            </w:r>
          </w:p>
          <w:p w14:paraId="79927A53" w14:textId="77777777" w:rsidR="00470EEE" w:rsidRPr="00D132BB" w:rsidRDefault="00470EEE" w:rsidP="00AE45CC">
            <w:pPr>
              <w:pStyle w:val="TAH"/>
            </w:pPr>
            <w:r w:rsidRPr="00D132BB">
              <w:t>(NOTE 1)</w:t>
            </w:r>
          </w:p>
        </w:tc>
      </w:tr>
      <w:tr w:rsidR="00470EEE" w:rsidRPr="00D132BB" w14:paraId="72E1C52C" w14:textId="77777777" w:rsidTr="00AE45CC">
        <w:tc>
          <w:tcPr>
            <w:tcW w:w="573" w:type="pct"/>
            <w:shd w:val="clear" w:color="auto" w:fill="auto"/>
          </w:tcPr>
          <w:p w14:paraId="5925A221" w14:textId="77777777" w:rsidR="00470EEE" w:rsidRPr="00D132BB" w:rsidRDefault="00470EEE" w:rsidP="00AE45CC">
            <w:pPr>
              <w:pStyle w:val="TAC"/>
            </w:pPr>
            <w:r w:rsidRPr="00D132BB">
              <w:t>1</w:t>
            </w:r>
          </w:p>
        </w:tc>
        <w:tc>
          <w:tcPr>
            <w:tcW w:w="1407" w:type="pct"/>
            <w:vMerge/>
            <w:shd w:val="clear" w:color="auto" w:fill="auto"/>
          </w:tcPr>
          <w:p w14:paraId="13C9BE7B" w14:textId="77777777" w:rsidR="00470EEE" w:rsidRPr="00D132BB" w:rsidRDefault="00470EEE" w:rsidP="00AE45CC">
            <w:pPr>
              <w:pStyle w:val="TAC"/>
            </w:pPr>
          </w:p>
        </w:tc>
        <w:tc>
          <w:tcPr>
            <w:tcW w:w="1779" w:type="pct"/>
          </w:tcPr>
          <w:p w14:paraId="3D9D3D24" w14:textId="77777777" w:rsidR="00470EEE" w:rsidRPr="00D132BB" w:rsidRDefault="00470EEE" w:rsidP="00AE45CC">
            <w:pPr>
              <w:pStyle w:val="TAC"/>
            </w:pPr>
            <w:r w:rsidRPr="00D132BB">
              <w:t xml:space="preserve">DFT-s -OFDM QPSK </w:t>
            </w:r>
          </w:p>
        </w:tc>
        <w:tc>
          <w:tcPr>
            <w:tcW w:w="1241" w:type="pct"/>
            <w:shd w:val="clear" w:color="auto" w:fill="auto"/>
          </w:tcPr>
          <w:p w14:paraId="543F5A5B"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1D7A2B74" w14:textId="77777777" w:rsidR="00470EEE" w:rsidRPr="00D132BB" w:rsidRDefault="00470EEE" w:rsidP="00AE45CC">
            <w:pPr>
              <w:pStyle w:val="TAC"/>
            </w:pPr>
            <w:r w:rsidRPr="00D132BB">
              <w:t>Inner_Full_Region1 for PC1</w:t>
            </w:r>
          </w:p>
        </w:tc>
      </w:tr>
      <w:tr w:rsidR="00470EEE" w:rsidRPr="00D132BB" w14:paraId="5DEC45CE" w14:textId="77777777" w:rsidTr="00AE45CC">
        <w:tc>
          <w:tcPr>
            <w:tcW w:w="573" w:type="pct"/>
            <w:shd w:val="clear" w:color="auto" w:fill="auto"/>
          </w:tcPr>
          <w:p w14:paraId="5A56267D" w14:textId="77777777" w:rsidR="00470EEE" w:rsidRPr="00D132BB" w:rsidRDefault="00470EEE" w:rsidP="00AE45CC">
            <w:pPr>
              <w:pStyle w:val="TAC"/>
            </w:pPr>
            <w:r w:rsidRPr="00D132BB">
              <w:t>2</w:t>
            </w:r>
          </w:p>
        </w:tc>
        <w:tc>
          <w:tcPr>
            <w:tcW w:w="1407" w:type="pct"/>
            <w:vMerge/>
            <w:shd w:val="clear" w:color="auto" w:fill="auto"/>
          </w:tcPr>
          <w:p w14:paraId="360F6CD7" w14:textId="77777777" w:rsidR="00470EEE" w:rsidRPr="00D132BB" w:rsidRDefault="00470EEE" w:rsidP="00AE45CC">
            <w:pPr>
              <w:pStyle w:val="TAC"/>
            </w:pPr>
          </w:p>
        </w:tc>
        <w:tc>
          <w:tcPr>
            <w:tcW w:w="1779" w:type="pct"/>
          </w:tcPr>
          <w:p w14:paraId="08CF4F5F" w14:textId="77777777" w:rsidR="00470EEE" w:rsidRPr="00D132BB" w:rsidRDefault="00470EEE" w:rsidP="00AE45CC">
            <w:pPr>
              <w:pStyle w:val="TAC"/>
            </w:pPr>
            <w:r w:rsidRPr="00D132BB">
              <w:t xml:space="preserve">DFT-s -OFDM QPSK </w:t>
            </w:r>
          </w:p>
        </w:tc>
        <w:tc>
          <w:tcPr>
            <w:tcW w:w="1241" w:type="pct"/>
            <w:shd w:val="clear" w:color="auto" w:fill="auto"/>
          </w:tcPr>
          <w:p w14:paraId="1424AC22" w14:textId="0B67B671" w:rsidR="00470EEE" w:rsidRPr="00D132BB" w:rsidRDefault="00184514" w:rsidP="00184514">
            <w:pPr>
              <w:pStyle w:val="TAC"/>
              <w:rPr>
                <w:strike/>
              </w:rPr>
            </w:pPr>
            <w:proofErr w:type="spellStart"/>
            <w:ins w:id="659" w:author="Huawei" w:date="2021-01-19T18:55:00Z">
              <w:r w:rsidRPr="00EC2952">
                <w:t>Inner_</w:t>
              </w:r>
              <w:r>
                <w:t>Partial</w:t>
              </w:r>
            </w:ins>
            <w:proofErr w:type="spellEnd"/>
            <w:del w:id="660" w:author="Huawei" w:date="2021-01-19T18:55:00Z">
              <w:r w:rsidR="00470EEE" w:rsidRPr="00D132BB" w:rsidDel="00184514">
                <w:delText xml:space="preserve">Inner_1RB </w:delText>
              </w:r>
            </w:del>
            <w:r w:rsidR="00470EEE" w:rsidRPr="00D132BB">
              <w:t>(NOTE 3)</w:t>
            </w:r>
          </w:p>
        </w:tc>
      </w:tr>
      <w:tr w:rsidR="00470EEE" w:rsidRPr="00D132BB" w14:paraId="70AA87CF" w14:textId="77777777" w:rsidTr="00AE45CC">
        <w:trPr>
          <w:trHeight w:val="309"/>
        </w:trPr>
        <w:tc>
          <w:tcPr>
            <w:tcW w:w="5000" w:type="pct"/>
            <w:gridSpan w:val="4"/>
            <w:shd w:val="clear" w:color="auto" w:fill="auto"/>
          </w:tcPr>
          <w:p w14:paraId="4C3EC52E" w14:textId="77777777" w:rsidR="00470EEE" w:rsidRPr="00D132BB" w:rsidRDefault="00470EEE" w:rsidP="00AE45CC">
            <w:pPr>
              <w:pStyle w:val="TAN"/>
            </w:pPr>
            <w:r w:rsidRPr="00D132BB">
              <w:t>NOTE 1:</w:t>
            </w:r>
            <w:r w:rsidRPr="00D132BB">
              <w:tab/>
              <w:t xml:space="preserve">The specific configuration of each RB allocation is defined in Table 6.1-1 for PC2, PC3 and PC4 or Table 6.1-2 for PC1. </w:t>
            </w:r>
          </w:p>
          <w:p w14:paraId="1F1F4B48"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0E97CD45" w14:textId="0F6C2E1C" w:rsidR="00470EEE" w:rsidRPr="00D132BB" w:rsidRDefault="00470EEE" w:rsidP="00184514">
            <w:pPr>
              <w:pStyle w:val="TAN"/>
            </w:pPr>
            <w:r w:rsidRPr="00D132BB">
              <w:t>NOTE 3:</w:t>
            </w:r>
            <w:r w:rsidRPr="00D132BB">
              <w:tab/>
              <w:t xml:space="preserve">When testing Low range configure uplink RB to </w:t>
            </w:r>
            <w:proofErr w:type="spellStart"/>
            <w:r w:rsidRPr="00D132BB">
              <w:t>Inner_</w:t>
            </w:r>
            <w:del w:id="661" w:author="Huawei" w:date="2021-01-19T18:56:00Z">
              <w:r w:rsidRPr="00D132BB" w:rsidDel="00184514">
                <w:delText>1RB</w:delText>
              </w:r>
            </w:del>
            <w:ins w:id="662" w:author="Huawei" w:date="2021-01-19T18:56:00Z">
              <w:r w:rsidR="00184514">
                <w:t>Partial</w:t>
              </w:r>
            </w:ins>
            <w:r w:rsidRPr="00D132BB">
              <w:t>_Left</w:t>
            </w:r>
            <w:proofErr w:type="spellEnd"/>
            <w:r w:rsidRPr="00D132BB">
              <w:t xml:space="preserve"> for PC2, PC3 and PC4 or Inner_</w:t>
            </w:r>
            <w:ins w:id="663" w:author="Huawei" w:date="2021-01-19T18:56:00Z">
              <w:r w:rsidR="00184514">
                <w:t>Partial_Left_Region</w:t>
              </w:r>
            </w:ins>
            <w:ins w:id="664" w:author="Huawei" w:date="2021-01-19T18:57:00Z">
              <w:r w:rsidR="00184514">
                <w:t>1</w:t>
              </w:r>
            </w:ins>
            <w:del w:id="665" w:author="Huawei" w:date="2021-01-19T18:56:00Z">
              <w:r w:rsidRPr="00D132BB" w:rsidDel="00184514">
                <w:delText>1RB_Region1</w:delText>
              </w:r>
            </w:del>
            <w:r w:rsidRPr="00D132BB">
              <w:t xml:space="preserve"> for PC1 and when testing High range configure uplink RB to </w:t>
            </w:r>
            <w:proofErr w:type="spellStart"/>
            <w:r w:rsidRPr="00D132BB">
              <w:t>Inner_</w:t>
            </w:r>
            <w:ins w:id="666" w:author="Huawei" w:date="2021-01-19T18:56:00Z">
              <w:r w:rsidR="00184514">
                <w:t>Partial</w:t>
              </w:r>
            </w:ins>
            <w:del w:id="667" w:author="Huawei" w:date="2021-01-19T18:56:00Z">
              <w:r w:rsidRPr="00D132BB" w:rsidDel="00184514">
                <w:delText>1RB</w:delText>
              </w:r>
            </w:del>
            <w:r w:rsidRPr="00D132BB">
              <w:t>_Right</w:t>
            </w:r>
            <w:proofErr w:type="spellEnd"/>
            <w:r w:rsidRPr="00D132BB">
              <w:t xml:space="preserve"> for PC2, PC3 and PC4 or Inner_</w:t>
            </w:r>
            <w:ins w:id="668" w:author="Huawei" w:date="2021-01-19T18:56:00Z">
              <w:r w:rsidR="00184514">
                <w:t>Partial_Right_Region</w:t>
              </w:r>
            </w:ins>
            <w:ins w:id="669" w:author="Huawei" w:date="2021-01-19T18:57:00Z">
              <w:r w:rsidR="00184514">
                <w:t>1</w:t>
              </w:r>
            </w:ins>
            <w:del w:id="670" w:author="Huawei" w:date="2021-01-19T18:56:00Z">
              <w:r w:rsidRPr="00D132BB" w:rsidDel="00184514">
                <w:delText>1RB_Region1</w:delText>
              </w:r>
            </w:del>
            <w:r w:rsidRPr="00D132BB">
              <w:t xml:space="preserve"> for PC1.</w:t>
            </w:r>
          </w:p>
        </w:tc>
      </w:tr>
    </w:tbl>
    <w:p w14:paraId="592915CC" w14:textId="77777777" w:rsidR="00470EEE" w:rsidRDefault="00470EEE" w:rsidP="00470EEE">
      <w:pPr>
        <w:rPr>
          <w:rFonts w:eastAsia="MS Mincho"/>
          <w:lang w:eastAsia="ja-JP"/>
        </w:rPr>
      </w:pPr>
    </w:p>
    <w:p w14:paraId="25DD4177" w14:textId="77777777" w:rsidR="00D94949" w:rsidRPr="00D94949" w:rsidRDefault="00D94949" w:rsidP="00D94949">
      <w:pPr>
        <w:rPr>
          <w:rFonts w:eastAsia="MS Mincho"/>
          <w:lang w:eastAsia="ja-JP"/>
        </w:rPr>
      </w:pPr>
      <w:r w:rsidRPr="00D94949">
        <w:rPr>
          <w:color w:val="FF0000"/>
        </w:rPr>
        <w:t>&lt;Unchanged Text Skipped&gt;</w:t>
      </w:r>
    </w:p>
    <w:p w14:paraId="03398921" w14:textId="77777777" w:rsidR="00470EEE" w:rsidRPr="00D132BB" w:rsidRDefault="00470EEE" w:rsidP="00470EEE">
      <w:pPr>
        <w:rPr>
          <w:rFonts w:eastAsia="宋体"/>
        </w:rPr>
      </w:pPr>
    </w:p>
    <w:p w14:paraId="514E758D" w14:textId="77777777" w:rsidR="00470EEE" w:rsidRPr="00D132BB" w:rsidRDefault="00470EEE" w:rsidP="00470EEE">
      <w:pPr>
        <w:pStyle w:val="40"/>
      </w:pPr>
      <w:bookmarkStart w:id="671" w:name="_Toc21026610"/>
      <w:bookmarkStart w:id="672" w:name="_Toc27743861"/>
      <w:bookmarkStart w:id="673" w:name="_Toc36197034"/>
      <w:bookmarkStart w:id="674" w:name="_Toc36197726"/>
      <w:r w:rsidRPr="00D132BB">
        <w:t>6.5.3.</w:t>
      </w:r>
      <w:r w:rsidRPr="00D132BB">
        <w:rPr>
          <w:rFonts w:eastAsia="宋体"/>
        </w:rPr>
        <w:t>2</w:t>
      </w:r>
      <w:r w:rsidRPr="00D132BB">
        <w:tab/>
        <w:t>Spurious emission band UE co-existence</w:t>
      </w:r>
      <w:bookmarkEnd w:id="671"/>
      <w:bookmarkEnd w:id="672"/>
      <w:bookmarkEnd w:id="673"/>
      <w:bookmarkEnd w:id="674"/>
    </w:p>
    <w:p w14:paraId="15B0628B" w14:textId="77777777" w:rsidR="00D94949" w:rsidRPr="00D94949" w:rsidRDefault="00D94949" w:rsidP="00D94949">
      <w:pPr>
        <w:rPr>
          <w:rFonts w:eastAsia="MS Mincho"/>
          <w:lang w:eastAsia="ja-JP"/>
        </w:rPr>
      </w:pPr>
      <w:r w:rsidRPr="00D94949">
        <w:rPr>
          <w:color w:val="FF0000"/>
        </w:rPr>
        <w:t>&lt;Unchanged Text Skipped&gt;</w:t>
      </w:r>
    </w:p>
    <w:p w14:paraId="75924200" w14:textId="77777777" w:rsidR="00470EEE" w:rsidRPr="00D132BB" w:rsidRDefault="00470EEE" w:rsidP="00470EEE">
      <w:pPr>
        <w:pStyle w:val="H6"/>
      </w:pPr>
      <w:r w:rsidRPr="00D132BB">
        <w:t>6.5.3.2.4</w:t>
      </w:r>
      <w:r w:rsidRPr="00D132BB">
        <w:tab/>
        <w:t>Test description</w:t>
      </w:r>
    </w:p>
    <w:p w14:paraId="06FAF629" w14:textId="77777777" w:rsidR="00470EEE" w:rsidRPr="00D132BB" w:rsidRDefault="00470EEE" w:rsidP="00470EEE">
      <w:pPr>
        <w:pStyle w:val="H6"/>
      </w:pPr>
      <w:r w:rsidRPr="00D132BB">
        <w:t>6.5.3.2.4.1</w:t>
      </w:r>
      <w:r w:rsidRPr="00D132BB">
        <w:tab/>
      </w:r>
      <w:r w:rsidRPr="00D132BB">
        <w:rPr>
          <w:snapToGrid w:val="0"/>
        </w:rPr>
        <w:t>Initial conditions</w:t>
      </w:r>
    </w:p>
    <w:p w14:paraId="64C2359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098FED7B" w14:textId="77777777" w:rsidR="00470EEE" w:rsidRPr="00D132BB" w:rsidRDefault="00470EEE" w:rsidP="00470EEE">
      <w:pPr>
        <w:pStyle w:val="TH"/>
      </w:pPr>
      <w:r w:rsidRPr="00D132BB">
        <w:lastRenderedPageBreak/>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2BC4616E"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71963D8E" w14:textId="77777777" w:rsidR="00470EEE" w:rsidRPr="00D132BB" w:rsidRDefault="00470EEE" w:rsidP="00AE45CC">
            <w:pPr>
              <w:pStyle w:val="TAH"/>
            </w:pPr>
            <w:r w:rsidRPr="00D132BB">
              <w:t>Initial Conditions</w:t>
            </w:r>
          </w:p>
        </w:tc>
      </w:tr>
      <w:tr w:rsidR="00470EEE" w:rsidRPr="00D132BB" w14:paraId="500FD9C2"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7DA81B8"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04AF31A2" w14:textId="77777777" w:rsidR="00470EEE" w:rsidRPr="00D132BB" w:rsidRDefault="00470EEE" w:rsidP="00AE45CC">
            <w:pPr>
              <w:pStyle w:val="TAL"/>
            </w:pPr>
            <w:r w:rsidRPr="00D132BB">
              <w:t>Normal</w:t>
            </w:r>
          </w:p>
        </w:tc>
      </w:tr>
      <w:tr w:rsidR="00470EEE" w:rsidRPr="00D132BB" w14:paraId="1FC6D220"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B21D360"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BB6D2EF" w14:textId="77777777" w:rsidR="00470EEE" w:rsidRPr="00D132BB" w:rsidRDefault="00470EEE" w:rsidP="00AE45CC">
            <w:pPr>
              <w:pStyle w:val="TAL"/>
              <w:rPr>
                <w:szCs w:val="18"/>
              </w:rPr>
            </w:pPr>
            <w:r w:rsidRPr="00D132BB">
              <w:rPr>
                <w:szCs w:val="18"/>
              </w:rPr>
              <w:t>Low range, High range (NOTE 2)</w:t>
            </w:r>
          </w:p>
        </w:tc>
      </w:tr>
      <w:tr w:rsidR="00470EEE" w:rsidRPr="00D132BB" w14:paraId="13E66573"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977CB0D"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B578C0"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4B456F8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8CE9E75"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9A1B263"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150DF9C8"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1D4A014" w14:textId="77777777" w:rsidR="00470EEE" w:rsidRPr="00D132BB" w:rsidRDefault="00470EEE" w:rsidP="00AE45CC">
            <w:pPr>
              <w:pStyle w:val="TAH"/>
            </w:pPr>
            <w:r w:rsidRPr="00D132BB">
              <w:t>Test Parameters</w:t>
            </w:r>
          </w:p>
        </w:tc>
      </w:tr>
      <w:tr w:rsidR="00470EEE" w:rsidRPr="00D132BB" w14:paraId="647E1D23"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54343151"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7154CB1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5D0002F3" w14:textId="77777777" w:rsidR="00470EEE" w:rsidRPr="00D132BB" w:rsidRDefault="00470EEE" w:rsidP="00AE45CC">
            <w:pPr>
              <w:pStyle w:val="TAH"/>
            </w:pPr>
            <w:r w:rsidRPr="00D132BB">
              <w:t>Uplink Configuration</w:t>
            </w:r>
          </w:p>
        </w:tc>
      </w:tr>
      <w:tr w:rsidR="00470EEE" w:rsidRPr="00D132BB" w14:paraId="53C0D8FE" w14:textId="77777777" w:rsidTr="00AE45CC">
        <w:tc>
          <w:tcPr>
            <w:tcW w:w="573" w:type="pct"/>
            <w:tcBorders>
              <w:top w:val="single" w:sz="4" w:space="0" w:color="auto"/>
              <w:left w:val="single" w:sz="4" w:space="0" w:color="auto"/>
              <w:bottom w:val="single" w:sz="4" w:space="0" w:color="auto"/>
              <w:right w:val="single" w:sz="4" w:space="0" w:color="auto"/>
            </w:tcBorders>
          </w:tcPr>
          <w:p w14:paraId="5530A107"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59E772A"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6B4E5621"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374B21F4" w14:textId="77777777" w:rsidR="00470EEE" w:rsidRPr="00D132BB" w:rsidRDefault="00470EEE" w:rsidP="00AE45CC">
            <w:pPr>
              <w:pStyle w:val="TAH"/>
            </w:pPr>
            <w:r w:rsidRPr="00D132BB">
              <w:t>RB allocation</w:t>
            </w:r>
          </w:p>
          <w:p w14:paraId="5862721E" w14:textId="77777777" w:rsidR="00470EEE" w:rsidRPr="00D132BB" w:rsidRDefault="00470EEE" w:rsidP="00AE45CC">
            <w:pPr>
              <w:pStyle w:val="TAH"/>
            </w:pPr>
            <w:r w:rsidRPr="00D132BB">
              <w:t>(NOTE 1)</w:t>
            </w:r>
          </w:p>
        </w:tc>
      </w:tr>
      <w:tr w:rsidR="00470EEE" w:rsidRPr="00D132BB" w14:paraId="0B238A94"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285157ED"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D5CB"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4264BD83"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2DC73297"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4DECA931" w14:textId="77777777" w:rsidR="00470EEE" w:rsidRPr="00D132BB" w:rsidRDefault="00470EEE" w:rsidP="00AE45CC">
            <w:pPr>
              <w:pStyle w:val="TAC"/>
            </w:pPr>
            <w:r w:rsidRPr="00D132BB">
              <w:t>Inner_Full_Region1 for PC1</w:t>
            </w:r>
          </w:p>
        </w:tc>
      </w:tr>
      <w:tr w:rsidR="00470EEE" w:rsidRPr="00D132BB" w14:paraId="4F16C6E5"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6D881812"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4F3F"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1BCDC29"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hideMark/>
          </w:tcPr>
          <w:p w14:paraId="6556D42E" w14:textId="4E7A078D" w:rsidR="00470EEE" w:rsidRPr="00D132BB" w:rsidRDefault="00470EEE" w:rsidP="00AE45CC">
            <w:pPr>
              <w:pStyle w:val="TAC"/>
              <w:rPr>
                <w:strike/>
              </w:rPr>
            </w:pPr>
            <w:proofErr w:type="spellStart"/>
            <w:r w:rsidRPr="00D132BB">
              <w:t>Inner_</w:t>
            </w:r>
            <w:ins w:id="675" w:author="Huawei" w:date="2021-01-19T18:57:00Z">
              <w:r w:rsidR="00184514">
                <w:t>Partial</w:t>
              </w:r>
            </w:ins>
            <w:proofErr w:type="spellEnd"/>
            <w:del w:id="676" w:author="Huawei" w:date="2021-01-19T18:57:00Z">
              <w:r w:rsidRPr="00D132BB" w:rsidDel="00184514">
                <w:delText>1RB</w:delText>
              </w:r>
            </w:del>
            <w:r w:rsidRPr="00D132BB">
              <w:t xml:space="preserve"> (NOTE 3)</w:t>
            </w:r>
          </w:p>
        </w:tc>
      </w:tr>
      <w:tr w:rsidR="00470EEE" w:rsidRPr="00D132BB" w14:paraId="2AC0AA37"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7D92565" w14:textId="77777777" w:rsidR="00470EEE" w:rsidRPr="00D132BB" w:rsidRDefault="00470EEE" w:rsidP="00AE45CC">
            <w:pPr>
              <w:pStyle w:val="TAN"/>
            </w:pPr>
            <w:r w:rsidRPr="00D132BB">
              <w:t>NOTE 1:</w:t>
            </w:r>
            <w:r w:rsidRPr="00D132BB">
              <w:tab/>
              <w:t>The specific configuration of each RB allocation is defined in Table 6.1-1 for PC2, PC3 and PC4 or Table 6.1-2 for PC1.</w:t>
            </w:r>
          </w:p>
          <w:p w14:paraId="207C643E" w14:textId="77777777" w:rsidR="00470EEE" w:rsidRPr="00D132BB" w:rsidRDefault="00470EEE" w:rsidP="00AE45CC">
            <w:pPr>
              <w:pStyle w:val="TAN"/>
            </w:pPr>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p>
          <w:p w14:paraId="5F1E5C1D" w14:textId="0584E9B2" w:rsidR="00470EEE" w:rsidRPr="00D132BB" w:rsidRDefault="00470EEE" w:rsidP="00AE45CC">
            <w:pPr>
              <w:pStyle w:val="TAN"/>
            </w:pPr>
            <w:r w:rsidRPr="00D132BB">
              <w:t>NOTE 3:</w:t>
            </w:r>
            <w:r w:rsidRPr="00D132BB">
              <w:tab/>
              <w:t xml:space="preserve">When testing Low range configure uplink RB to </w:t>
            </w:r>
            <w:proofErr w:type="spellStart"/>
            <w:r w:rsidRPr="00D132BB">
              <w:t>Inner_</w:t>
            </w:r>
            <w:ins w:id="677" w:author="Huawei" w:date="2021-01-19T18:57:00Z">
              <w:r w:rsidR="00184514">
                <w:t>Partial</w:t>
              </w:r>
            </w:ins>
            <w:del w:id="678" w:author="Huawei" w:date="2021-01-19T18:57:00Z">
              <w:r w:rsidRPr="00D132BB" w:rsidDel="00184514">
                <w:delText>1RB</w:delText>
              </w:r>
            </w:del>
            <w:r w:rsidRPr="00D132BB">
              <w:t>_Left</w:t>
            </w:r>
            <w:proofErr w:type="spellEnd"/>
            <w:r w:rsidRPr="00D132BB">
              <w:t xml:space="preserve"> for PC2, PC3 and PC4 or Inner_</w:t>
            </w:r>
            <w:ins w:id="679" w:author="Huawei" w:date="2021-01-19T18:57:00Z">
              <w:r w:rsidR="00184514">
                <w:t>Partial_Left</w:t>
              </w:r>
            </w:ins>
            <w:del w:id="680" w:author="Huawei" w:date="2021-01-19T18:57:00Z">
              <w:r w:rsidRPr="00D132BB" w:rsidDel="00184514">
                <w:delText>1RB</w:delText>
              </w:r>
            </w:del>
            <w:r w:rsidRPr="00D132BB">
              <w:t xml:space="preserve">_Region1 for PC1 and when testing High range configure uplink RB to </w:t>
            </w:r>
            <w:proofErr w:type="spellStart"/>
            <w:r w:rsidRPr="00D132BB">
              <w:t>Inner_</w:t>
            </w:r>
            <w:ins w:id="681" w:author="Huawei" w:date="2021-01-19T18:57:00Z">
              <w:r w:rsidR="00184514">
                <w:t>Partial</w:t>
              </w:r>
            </w:ins>
            <w:del w:id="682" w:author="Huawei" w:date="2021-01-19T18:57:00Z">
              <w:r w:rsidRPr="00D132BB" w:rsidDel="00184514">
                <w:delText>1RB</w:delText>
              </w:r>
            </w:del>
            <w:r w:rsidRPr="00D132BB">
              <w:t>_Right</w:t>
            </w:r>
            <w:proofErr w:type="spellEnd"/>
            <w:r w:rsidRPr="00D132BB">
              <w:t xml:space="preserve"> for PC2, PC3 and PC4 or Inner_</w:t>
            </w:r>
            <w:ins w:id="683" w:author="Huawei" w:date="2021-01-19T18:57:00Z">
              <w:r w:rsidR="00184514">
                <w:t>Partial_Right</w:t>
              </w:r>
            </w:ins>
            <w:del w:id="684" w:author="Huawei" w:date="2021-01-19T18:57:00Z">
              <w:r w:rsidRPr="00D132BB" w:rsidDel="00184514">
                <w:delText>1RB</w:delText>
              </w:r>
            </w:del>
            <w:r w:rsidRPr="00D132BB">
              <w:t>_Region1 for PC1.</w:t>
            </w:r>
          </w:p>
        </w:tc>
      </w:tr>
    </w:tbl>
    <w:p w14:paraId="3C4EC61D" w14:textId="77777777" w:rsidR="00470EEE" w:rsidRDefault="00470EEE" w:rsidP="00470EEE">
      <w:pPr>
        <w:rPr>
          <w:rFonts w:eastAsia="MS Mincho"/>
          <w:lang w:eastAsia="ja-JP"/>
        </w:rPr>
      </w:pPr>
    </w:p>
    <w:p w14:paraId="785382C0" w14:textId="77777777" w:rsidR="00D94949" w:rsidRPr="00D94949" w:rsidRDefault="00D94949" w:rsidP="00D94949">
      <w:pPr>
        <w:rPr>
          <w:rFonts w:eastAsia="MS Mincho"/>
          <w:lang w:eastAsia="ja-JP"/>
        </w:rPr>
      </w:pPr>
      <w:r w:rsidRPr="00D94949">
        <w:rPr>
          <w:color w:val="FF0000"/>
        </w:rPr>
        <w:t>&lt;Unchanged Text Skipped&gt;</w:t>
      </w:r>
    </w:p>
    <w:p w14:paraId="51CA4416" w14:textId="77777777" w:rsidR="00470EEE" w:rsidRPr="00D132BB" w:rsidRDefault="00470EEE" w:rsidP="00470EEE"/>
    <w:p w14:paraId="57A2D110" w14:textId="77777777" w:rsidR="00470EEE" w:rsidRPr="00D132BB" w:rsidRDefault="00470EEE" w:rsidP="00470EEE">
      <w:pPr>
        <w:pStyle w:val="40"/>
      </w:pPr>
      <w:bookmarkStart w:id="685" w:name="_Toc21026611"/>
      <w:bookmarkStart w:id="686" w:name="_Toc27743862"/>
      <w:bookmarkStart w:id="687" w:name="_Toc36197035"/>
      <w:bookmarkStart w:id="688" w:name="_Toc36197727"/>
      <w:r w:rsidRPr="00D132BB">
        <w:t>6.5.3.3</w:t>
      </w:r>
      <w:r w:rsidRPr="00D132BB">
        <w:tab/>
        <w:t>Additional Spurious emission</w:t>
      </w:r>
      <w:bookmarkEnd w:id="685"/>
      <w:bookmarkEnd w:id="686"/>
      <w:bookmarkEnd w:id="687"/>
      <w:bookmarkEnd w:id="688"/>
    </w:p>
    <w:p w14:paraId="475ED044" w14:textId="77777777" w:rsidR="00D94949" w:rsidRPr="00D94949" w:rsidRDefault="00D94949" w:rsidP="00D94949">
      <w:pPr>
        <w:rPr>
          <w:rFonts w:eastAsia="MS Mincho"/>
          <w:lang w:eastAsia="ja-JP"/>
        </w:rPr>
      </w:pPr>
      <w:r w:rsidRPr="00D94949">
        <w:rPr>
          <w:color w:val="FF0000"/>
        </w:rPr>
        <w:t>&lt;Unchanged Text Skipped&gt;</w:t>
      </w:r>
    </w:p>
    <w:p w14:paraId="7041EBD1" w14:textId="77777777" w:rsidR="00470EEE" w:rsidRPr="00D132BB" w:rsidRDefault="00470EEE" w:rsidP="00470EEE">
      <w:pPr>
        <w:pStyle w:val="H6"/>
      </w:pPr>
      <w:r w:rsidRPr="00D132BB">
        <w:t>6.5.3.3.4</w:t>
      </w:r>
      <w:r w:rsidRPr="00D132BB">
        <w:tab/>
        <w:t>Test description</w:t>
      </w:r>
    </w:p>
    <w:p w14:paraId="2C00A212" w14:textId="77777777" w:rsidR="00470EEE" w:rsidRPr="00D132BB" w:rsidRDefault="00470EEE" w:rsidP="00470EEE">
      <w:pPr>
        <w:pStyle w:val="H6"/>
      </w:pPr>
      <w:r w:rsidRPr="00D132BB">
        <w:t>6.5.3.3.4.1</w:t>
      </w:r>
      <w:r w:rsidRPr="00D132BB">
        <w:tab/>
      </w:r>
      <w:r w:rsidRPr="00D132BB">
        <w:rPr>
          <w:snapToGrid w:val="0"/>
        </w:rPr>
        <w:t>Initial conditions</w:t>
      </w:r>
    </w:p>
    <w:p w14:paraId="2F564ACE" w14:textId="77777777" w:rsidR="00470EEE" w:rsidRPr="00D132BB" w:rsidRDefault="00470EEE" w:rsidP="00470EEE">
      <w:r w:rsidRPr="00D132BB">
        <w:t>Initial conditions are a set of test configurations the UE needs to be tested in and the steps for the Subscriber Station (SS) to take with the UE to reach the correct measurement state.</w:t>
      </w:r>
    </w:p>
    <w:p w14:paraId="1C809881" w14:textId="77777777" w:rsidR="00470EEE" w:rsidRPr="00D132BB" w:rsidRDefault="00470EEE" w:rsidP="00470EEE">
      <w:pPr>
        <w:pStyle w:val="TH"/>
      </w:pPr>
      <w:r w:rsidRPr="00D132BB">
        <w:lastRenderedPageBreak/>
        <w:t>Table 6.5.3.3.4.1-1: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70EEE" w:rsidRPr="00D132BB" w14:paraId="7318B8E0"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0C675446" w14:textId="77777777" w:rsidR="00470EEE" w:rsidRPr="00D132BB" w:rsidRDefault="00470EEE" w:rsidP="00AE45CC">
            <w:pPr>
              <w:pStyle w:val="TAH"/>
            </w:pPr>
            <w:r w:rsidRPr="00D132BB">
              <w:t>Initial Conditions</w:t>
            </w:r>
          </w:p>
        </w:tc>
      </w:tr>
      <w:tr w:rsidR="00470EEE" w:rsidRPr="00D132BB" w14:paraId="0D057EC1"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1679531A" w14:textId="77777777" w:rsidR="00470EEE" w:rsidRPr="00D132BB" w:rsidRDefault="00470EEE" w:rsidP="00AE45CC">
            <w:pPr>
              <w:pStyle w:val="TAL"/>
            </w:pPr>
            <w:r w:rsidRPr="00D132BB">
              <w:t xml:space="preserve">Test Environment as specified in TS 38.508-1 [10] </w:t>
            </w:r>
            <w:proofErr w:type="spellStart"/>
            <w:r w:rsidRPr="00D132BB">
              <w:t>subclause</w:t>
            </w:r>
            <w:proofErr w:type="spellEnd"/>
            <w:r w:rsidRPr="00D132BB">
              <w:t xml:space="preserv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775CB4F" w14:textId="77777777" w:rsidR="00470EEE" w:rsidRPr="00D132BB" w:rsidRDefault="00470EEE" w:rsidP="00AE45CC">
            <w:pPr>
              <w:pStyle w:val="TAL"/>
            </w:pPr>
            <w:r w:rsidRPr="00D132BB">
              <w:t>Normal</w:t>
            </w:r>
          </w:p>
        </w:tc>
      </w:tr>
      <w:tr w:rsidR="00470EEE" w:rsidRPr="00D132BB" w14:paraId="5AADD275"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26DC588E" w14:textId="77777777" w:rsidR="00470EEE" w:rsidRPr="00D132BB" w:rsidRDefault="00470EEE" w:rsidP="00AE45CC">
            <w:pPr>
              <w:pStyle w:val="TAL"/>
            </w:pPr>
            <w:r w:rsidRPr="00D132BB">
              <w:t xml:space="preserve">Test Frequencies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E3DFA07" w14:textId="77777777" w:rsidR="00470EEE" w:rsidRPr="00D132BB" w:rsidRDefault="00470EEE" w:rsidP="00AE45CC">
            <w:pPr>
              <w:pStyle w:val="TAL"/>
              <w:rPr>
                <w:szCs w:val="18"/>
              </w:rPr>
            </w:pPr>
            <w:r w:rsidRPr="00D132BB">
              <w:rPr>
                <w:szCs w:val="18"/>
              </w:rPr>
              <w:t>Low range</w:t>
            </w:r>
          </w:p>
        </w:tc>
      </w:tr>
      <w:tr w:rsidR="00470EEE" w:rsidRPr="00D132BB" w14:paraId="4E67D5F8"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596FAC57" w14:textId="77777777" w:rsidR="00470EEE" w:rsidRPr="00D132BB" w:rsidRDefault="00470EEE" w:rsidP="00AE45CC">
            <w:pPr>
              <w:pStyle w:val="TAL"/>
            </w:pPr>
            <w:r w:rsidRPr="00D132BB">
              <w:t xml:space="preserve">Test Channel Bandwidths as specified in TS 38.508-1 [10] </w:t>
            </w:r>
            <w:proofErr w:type="spellStart"/>
            <w:r w:rsidRPr="00D132BB">
              <w:t>subclause</w:t>
            </w:r>
            <w:proofErr w:type="spellEnd"/>
            <w:r w:rsidRPr="00D132BB">
              <w:t xml:space="preserv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C337DA4" w14:textId="77777777" w:rsidR="00470EEE" w:rsidRPr="00D132BB" w:rsidRDefault="00470EEE" w:rsidP="00AE45CC">
            <w:pPr>
              <w:keepNext/>
              <w:keepLines/>
              <w:spacing w:after="0"/>
              <w:rPr>
                <w:sz w:val="18"/>
                <w:szCs w:val="18"/>
              </w:rPr>
            </w:pPr>
            <w:r w:rsidRPr="00D132BB">
              <w:rPr>
                <w:rFonts w:ascii="Arial" w:hAnsi="Arial"/>
                <w:sz w:val="18"/>
                <w:szCs w:val="18"/>
              </w:rPr>
              <w:t>Highest</w:t>
            </w:r>
          </w:p>
        </w:tc>
      </w:tr>
      <w:tr w:rsidR="00470EEE" w:rsidRPr="00D132BB" w14:paraId="281F227A" w14:textId="77777777" w:rsidTr="00AE45CC">
        <w:tc>
          <w:tcPr>
            <w:tcW w:w="1980" w:type="pct"/>
            <w:gridSpan w:val="2"/>
            <w:tcBorders>
              <w:top w:val="single" w:sz="4" w:space="0" w:color="auto"/>
              <w:left w:val="single" w:sz="4" w:space="0" w:color="auto"/>
              <w:bottom w:val="single" w:sz="4" w:space="0" w:color="auto"/>
              <w:right w:val="single" w:sz="4" w:space="0" w:color="auto"/>
            </w:tcBorders>
            <w:hideMark/>
          </w:tcPr>
          <w:p w14:paraId="00885953" w14:textId="77777777" w:rsidR="00470EEE" w:rsidRPr="00D132BB" w:rsidRDefault="00470EEE" w:rsidP="00AE45CC">
            <w:pPr>
              <w:pStyle w:val="TAL"/>
            </w:pPr>
            <w:r w:rsidRPr="00D132BB">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9D76A8C" w14:textId="77777777" w:rsidR="00470EEE" w:rsidRPr="00D132BB" w:rsidRDefault="00470EEE" w:rsidP="00AE45CC">
            <w:pPr>
              <w:keepNext/>
              <w:keepLines/>
              <w:spacing w:after="0"/>
              <w:rPr>
                <w:rFonts w:ascii="Arial" w:hAnsi="Arial"/>
                <w:sz w:val="18"/>
                <w:szCs w:val="18"/>
              </w:rPr>
            </w:pPr>
            <w:r w:rsidRPr="00D132BB">
              <w:rPr>
                <w:rFonts w:ascii="Arial" w:hAnsi="Arial"/>
                <w:sz w:val="18"/>
                <w:szCs w:val="18"/>
              </w:rPr>
              <w:t>120kHz</w:t>
            </w:r>
          </w:p>
        </w:tc>
      </w:tr>
      <w:tr w:rsidR="00470EEE" w:rsidRPr="00D132BB" w14:paraId="6C01B4C5" w14:textId="77777777" w:rsidTr="00AE45CC">
        <w:tc>
          <w:tcPr>
            <w:tcW w:w="5000" w:type="pct"/>
            <w:gridSpan w:val="4"/>
            <w:tcBorders>
              <w:top w:val="single" w:sz="4" w:space="0" w:color="auto"/>
              <w:left w:val="single" w:sz="4" w:space="0" w:color="auto"/>
              <w:bottom w:val="single" w:sz="4" w:space="0" w:color="auto"/>
              <w:right w:val="single" w:sz="4" w:space="0" w:color="auto"/>
            </w:tcBorders>
            <w:hideMark/>
          </w:tcPr>
          <w:p w14:paraId="4D7A6857" w14:textId="77777777" w:rsidR="00470EEE" w:rsidRPr="00D132BB" w:rsidRDefault="00470EEE" w:rsidP="00AE45CC">
            <w:pPr>
              <w:pStyle w:val="TAH"/>
            </w:pPr>
            <w:r w:rsidRPr="00D132BB">
              <w:t>Test Parameters</w:t>
            </w:r>
          </w:p>
        </w:tc>
      </w:tr>
      <w:tr w:rsidR="00470EEE" w:rsidRPr="00D132BB" w14:paraId="487EBA1B"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80E5F3" w14:textId="77777777" w:rsidR="00470EEE" w:rsidRPr="00D132BB" w:rsidRDefault="00470EEE" w:rsidP="00AE45CC">
            <w:pPr>
              <w:pStyle w:val="TAH"/>
            </w:pPr>
            <w:r w:rsidRPr="00D132BB">
              <w:t>Test ID</w:t>
            </w:r>
          </w:p>
        </w:tc>
        <w:tc>
          <w:tcPr>
            <w:tcW w:w="1407" w:type="pct"/>
            <w:tcBorders>
              <w:top w:val="single" w:sz="4" w:space="0" w:color="auto"/>
              <w:left w:val="single" w:sz="4" w:space="0" w:color="auto"/>
              <w:bottom w:val="single" w:sz="4" w:space="0" w:color="auto"/>
              <w:right w:val="single" w:sz="4" w:space="0" w:color="auto"/>
            </w:tcBorders>
            <w:hideMark/>
          </w:tcPr>
          <w:p w14:paraId="240262D6" w14:textId="77777777" w:rsidR="00470EEE" w:rsidRPr="00D132BB" w:rsidRDefault="00470EEE" w:rsidP="00AE45CC">
            <w:pPr>
              <w:pStyle w:val="TAH"/>
            </w:pPr>
            <w:r w:rsidRPr="00D132BB">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0A967121" w14:textId="77777777" w:rsidR="00470EEE" w:rsidRPr="00D132BB" w:rsidRDefault="00470EEE" w:rsidP="00AE45CC">
            <w:pPr>
              <w:pStyle w:val="TAH"/>
            </w:pPr>
            <w:r w:rsidRPr="00D132BB">
              <w:t>Uplink Configuration</w:t>
            </w:r>
          </w:p>
        </w:tc>
      </w:tr>
      <w:tr w:rsidR="00470EEE" w:rsidRPr="00D132BB" w14:paraId="474AB59F" w14:textId="77777777" w:rsidTr="00AE45CC">
        <w:tc>
          <w:tcPr>
            <w:tcW w:w="573" w:type="pct"/>
            <w:tcBorders>
              <w:top w:val="single" w:sz="4" w:space="0" w:color="auto"/>
              <w:left w:val="single" w:sz="4" w:space="0" w:color="auto"/>
              <w:bottom w:val="single" w:sz="4" w:space="0" w:color="auto"/>
              <w:right w:val="single" w:sz="4" w:space="0" w:color="auto"/>
            </w:tcBorders>
          </w:tcPr>
          <w:p w14:paraId="40B683B6" w14:textId="77777777" w:rsidR="00470EEE" w:rsidRPr="00D132BB" w:rsidRDefault="00470EEE" w:rsidP="00AE45CC">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34E7B828" w14:textId="77777777" w:rsidR="00470EEE" w:rsidRPr="00D132BB" w:rsidRDefault="00470EEE" w:rsidP="00AE45CC">
            <w:pPr>
              <w:pStyle w:val="TAC"/>
            </w:pPr>
            <w:r w:rsidRPr="00D132BB">
              <w:t>N/A for Spurious Emissions testing</w:t>
            </w:r>
          </w:p>
        </w:tc>
        <w:tc>
          <w:tcPr>
            <w:tcW w:w="1779" w:type="pct"/>
            <w:tcBorders>
              <w:top w:val="single" w:sz="4" w:space="0" w:color="auto"/>
              <w:left w:val="single" w:sz="4" w:space="0" w:color="auto"/>
              <w:bottom w:val="single" w:sz="4" w:space="0" w:color="auto"/>
              <w:right w:val="single" w:sz="4" w:space="0" w:color="auto"/>
            </w:tcBorders>
            <w:hideMark/>
          </w:tcPr>
          <w:p w14:paraId="3890A49B" w14:textId="77777777" w:rsidR="00470EEE" w:rsidRPr="00D132BB" w:rsidRDefault="00470EEE" w:rsidP="00AE45CC">
            <w:pPr>
              <w:pStyle w:val="TAH"/>
            </w:pPr>
            <w:r w:rsidRPr="00D132BB">
              <w:t>Modulation</w:t>
            </w:r>
          </w:p>
        </w:tc>
        <w:tc>
          <w:tcPr>
            <w:tcW w:w="1241" w:type="pct"/>
            <w:tcBorders>
              <w:top w:val="single" w:sz="4" w:space="0" w:color="auto"/>
              <w:left w:val="single" w:sz="4" w:space="0" w:color="auto"/>
              <w:bottom w:val="single" w:sz="4" w:space="0" w:color="auto"/>
              <w:right w:val="single" w:sz="4" w:space="0" w:color="auto"/>
            </w:tcBorders>
            <w:hideMark/>
          </w:tcPr>
          <w:p w14:paraId="2007B27D" w14:textId="77777777" w:rsidR="00470EEE" w:rsidRPr="00D132BB" w:rsidRDefault="00470EEE" w:rsidP="00AE45CC">
            <w:pPr>
              <w:pStyle w:val="TAH"/>
            </w:pPr>
            <w:r w:rsidRPr="00D132BB">
              <w:t>RB allocation</w:t>
            </w:r>
          </w:p>
          <w:p w14:paraId="625739A1" w14:textId="77777777" w:rsidR="00470EEE" w:rsidRPr="00D132BB" w:rsidRDefault="00470EEE" w:rsidP="00AE45CC">
            <w:pPr>
              <w:pStyle w:val="TAH"/>
            </w:pPr>
            <w:r w:rsidRPr="00D132BB">
              <w:t>(NOTE 1)</w:t>
            </w:r>
          </w:p>
        </w:tc>
      </w:tr>
      <w:tr w:rsidR="00470EEE" w:rsidRPr="00D132BB" w14:paraId="3A05746D"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18267054" w14:textId="77777777" w:rsidR="00470EEE" w:rsidRPr="00D132BB" w:rsidRDefault="00470EEE" w:rsidP="00AE45CC">
            <w:pPr>
              <w:pStyle w:val="TAC"/>
            </w:pPr>
            <w:r w:rsidRPr="00D132B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F8A5"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E29947"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021EE947" w14:textId="77777777" w:rsidR="00470EEE" w:rsidRPr="00D132BB" w:rsidRDefault="00470EEE" w:rsidP="00AE45CC">
            <w:pPr>
              <w:pStyle w:val="TAC"/>
            </w:pPr>
            <w:proofErr w:type="spellStart"/>
            <w:r w:rsidRPr="00D132BB">
              <w:t>Inner_Full</w:t>
            </w:r>
            <w:proofErr w:type="spellEnd"/>
            <w:r w:rsidRPr="00D132BB">
              <w:t xml:space="preserve"> for PC2, PC3 and PC4</w:t>
            </w:r>
          </w:p>
          <w:p w14:paraId="76E7E9E9" w14:textId="77777777" w:rsidR="00470EEE" w:rsidRPr="00D132BB" w:rsidRDefault="00470EEE" w:rsidP="00AE45CC">
            <w:pPr>
              <w:pStyle w:val="TAC"/>
            </w:pPr>
            <w:r w:rsidRPr="00D132BB">
              <w:t>Inner_Full_Region1 for PC1</w:t>
            </w:r>
          </w:p>
        </w:tc>
      </w:tr>
      <w:tr w:rsidR="00470EEE" w:rsidRPr="00D132BB" w14:paraId="648B88A9" w14:textId="77777777" w:rsidTr="00AE45CC">
        <w:tc>
          <w:tcPr>
            <w:tcW w:w="573" w:type="pct"/>
            <w:tcBorders>
              <w:top w:val="single" w:sz="4" w:space="0" w:color="auto"/>
              <w:left w:val="single" w:sz="4" w:space="0" w:color="auto"/>
              <w:bottom w:val="single" w:sz="4" w:space="0" w:color="auto"/>
              <w:right w:val="single" w:sz="4" w:space="0" w:color="auto"/>
            </w:tcBorders>
            <w:hideMark/>
          </w:tcPr>
          <w:p w14:paraId="7E504FD6" w14:textId="77777777" w:rsidR="00470EEE" w:rsidRPr="00D132BB" w:rsidRDefault="00470EEE" w:rsidP="00AE45CC">
            <w:pPr>
              <w:pStyle w:val="TAC"/>
            </w:pPr>
            <w:r w:rsidRPr="00D132B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3C791" w14:textId="77777777" w:rsidR="00470EEE" w:rsidRPr="00D132BB" w:rsidRDefault="00470EEE" w:rsidP="00AE45CC">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3DBE536" w14:textId="77777777" w:rsidR="00470EEE" w:rsidRPr="00D132BB" w:rsidRDefault="00470EEE" w:rsidP="00AE45CC">
            <w:pPr>
              <w:pStyle w:val="TAC"/>
            </w:pPr>
            <w:r w:rsidRPr="00D132BB">
              <w:t>DFT-s-OFDM QPSK</w:t>
            </w:r>
          </w:p>
        </w:tc>
        <w:tc>
          <w:tcPr>
            <w:tcW w:w="1241" w:type="pct"/>
            <w:tcBorders>
              <w:top w:val="single" w:sz="4" w:space="0" w:color="auto"/>
              <w:left w:val="single" w:sz="4" w:space="0" w:color="auto"/>
              <w:bottom w:val="single" w:sz="4" w:space="0" w:color="auto"/>
              <w:right w:val="single" w:sz="4" w:space="0" w:color="auto"/>
            </w:tcBorders>
          </w:tcPr>
          <w:p w14:paraId="75F512CB" w14:textId="21FFE3C1" w:rsidR="00470EEE" w:rsidRPr="00FA6C39" w:rsidRDefault="00470EEE" w:rsidP="00AE45CC">
            <w:pPr>
              <w:pStyle w:val="TAC"/>
              <w:rPr>
                <w:highlight w:val="green"/>
              </w:rPr>
            </w:pPr>
            <w:r w:rsidRPr="00FA6C39">
              <w:rPr>
                <w:highlight w:val="green"/>
              </w:rPr>
              <w:t>Inner_1RB_Left for PC2, PC3 and PC4</w:t>
            </w:r>
          </w:p>
          <w:p w14:paraId="55DEEF34" w14:textId="79FFCFD2" w:rsidR="00470EEE" w:rsidRPr="00D132BB" w:rsidRDefault="00470EEE" w:rsidP="00AE45CC">
            <w:pPr>
              <w:pStyle w:val="TAC"/>
            </w:pPr>
            <w:r w:rsidRPr="00FA6C39">
              <w:rPr>
                <w:highlight w:val="green"/>
              </w:rPr>
              <w:t>Inner_1RB_Left_Region1 for PC1</w:t>
            </w:r>
          </w:p>
        </w:tc>
      </w:tr>
      <w:tr w:rsidR="00470EEE" w:rsidRPr="00D132BB" w14:paraId="146918FE" w14:textId="77777777" w:rsidTr="00AE45CC">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806B560" w14:textId="2AE1936D" w:rsidR="00184514" w:rsidRPr="00FA6C39" w:rsidRDefault="00470EEE" w:rsidP="00184514">
            <w:pPr>
              <w:pStyle w:val="TAN"/>
              <w:rPr>
                <w:highlight w:val="green"/>
              </w:rPr>
            </w:pPr>
            <w:r w:rsidRPr="00FA6C39">
              <w:rPr>
                <w:highlight w:val="green"/>
              </w:rPr>
              <w:t>NOTE 1:</w:t>
            </w:r>
            <w:r w:rsidRPr="00FA6C39">
              <w:rPr>
                <w:highlight w:val="green"/>
              </w:rPr>
              <w:tab/>
              <w:t>The specific configuration of each RB allocation is defined in Table 6.1-1 for PC2, PC3 and PC4 or Table 6.1-2 for PC1.</w:t>
            </w:r>
          </w:p>
        </w:tc>
      </w:tr>
    </w:tbl>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689"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AEC80" w14:textId="77777777" w:rsidR="00F01D28" w:rsidRDefault="00F01D28">
      <w:r>
        <w:separator/>
      </w:r>
    </w:p>
  </w:endnote>
  <w:endnote w:type="continuationSeparator" w:id="0">
    <w:p w14:paraId="508A23EA" w14:textId="77777777" w:rsidR="00F01D28" w:rsidRDefault="00F01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8A108" w14:textId="77777777" w:rsidR="00F01D28" w:rsidRDefault="00F01D28">
      <w:r>
        <w:separator/>
      </w:r>
    </w:p>
  </w:footnote>
  <w:footnote w:type="continuationSeparator" w:id="0">
    <w:p w14:paraId="3B7B723C" w14:textId="77777777" w:rsidR="00F01D28" w:rsidRDefault="00F01D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DEF"/>
    <w:rsid w:val="00284FEB"/>
    <w:rsid w:val="002860C4"/>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D4A19"/>
    <w:rsid w:val="003E1A36"/>
    <w:rsid w:val="00410371"/>
    <w:rsid w:val="004242F1"/>
    <w:rsid w:val="00464889"/>
    <w:rsid w:val="00470EEE"/>
    <w:rsid w:val="004B75B7"/>
    <w:rsid w:val="004D3072"/>
    <w:rsid w:val="0051580D"/>
    <w:rsid w:val="00520A99"/>
    <w:rsid w:val="005230E1"/>
    <w:rsid w:val="00537925"/>
    <w:rsid w:val="00547111"/>
    <w:rsid w:val="00592481"/>
    <w:rsid w:val="00592D74"/>
    <w:rsid w:val="005A223D"/>
    <w:rsid w:val="005E014D"/>
    <w:rsid w:val="005E2C44"/>
    <w:rsid w:val="005E6649"/>
    <w:rsid w:val="0060169A"/>
    <w:rsid w:val="00621188"/>
    <w:rsid w:val="006257ED"/>
    <w:rsid w:val="00665C47"/>
    <w:rsid w:val="00695808"/>
    <w:rsid w:val="006B22E4"/>
    <w:rsid w:val="006B46FB"/>
    <w:rsid w:val="006E21FB"/>
    <w:rsid w:val="006F4E3B"/>
    <w:rsid w:val="00721069"/>
    <w:rsid w:val="0073683A"/>
    <w:rsid w:val="00737914"/>
    <w:rsid w:val="00742BB7"/>
    <w:rsid w:val="0075641F"/>
    <w:rsid w:val="00792342"/>
    <w:rsid w:val="007977A8"/>
    <w:rsid w:val="007B512A"/>
    <w:rsid w:val="007C2097"/>
    <w:rsid w:val="007D2F5F"/>
    <w:rsid w:val="007D6A07"/>
    <w:rsid w:val="007F3767"/>
    <w:rsid w:val="007F7259"/>
    <w:rsid w:val="00802B9E"/>
    <w:rsid w:val="008040A8"/>
    <w:rsid w:val="008279FA"/>
    <w:rsid w:val="00835AA6"/>
    <w:rsid w:val="00855309"/>
    <w:rsid w:val="00857513"/>
    <w:rsid w:val="008626E7"/>
    <w:rsid w:val="00870EE7"/>
    <w:rsid w:val="008863B9"/>
    <w:rsid w:val="008A45A6"/>
    <w:rsid w:val="008B64D9"/>
    <w:rsid w:val="008F3789"/>
    <w:rsid w:val="008F686C"/>
    <w:rsid w:val="009148DE"/>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0709"/>
    <w:rsid w:val="00AA2CBC"/>
    <w:rsid w:val="00AC5820"/>
    <w:rsid w:val="00AD1CD8"/>
    <w:rsid w:val="00AE45CC"/>
    <w:rsid w:val="00B0290D"/>
    <w:rsid w:val="00B2324A"/>
    <w:rsid w:val="00B258BB"/>
    <w:rsid w:val="00B66C21"/>
    <w:rsid w:val="00B67B97"/>
    <w:rsid w:val="00B92684"/>
    <w:rsid w:val="00B968C8"/>
    <w:rsid w:val="00B9754A"/>
    <w:rsid w:val="00BA3EC5"/>
    <w:rsid w:val="00BA51D9"/>
    <w:rsid w:val="00BB2BB7"/>
    <w:rsid w:val="00BB592F"/>
    <w:rsid w:val="00BB5DFC"/>
    <w:rsid w:val="00BD279D"/>
    <w:rsid w:val="00BD2872"/>
    <w:rsid w:val="00BD6BB8"/>
    <w:rsid w:val="00BE3C77"/>
    <w:rsid w:val="00BF1F42"/>
    <w:rsid w:val="00C353ED"/>
    <w:rsid w:val="00C66BA2"/>
    <w:rsid w:val="00C95985"/>
    <w:rsid w:val="00CA0301"/>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3F3D"/>
    <w:rsid w:val="00E15772"/>
    <w:rsid w:val="00E34826"/>
    <w:rsid w:val="00E34898"/>
    <w:rsid w:val="00E66DF1"/>
    <w:rsid w:val="00E76C23"/>
    <w:rsid w:val="00E81BE2"/>
    <w:rsid w:val="00E94376"/>
    <w:rsid w:val="00EA7B4A"/>
    <w:rsid w:val="00EB09B7"/>
    <w:rsid w:val="00ED5254"/>
    <w:rsid w:val="00EE7D7C"/>
    <w:rsid w:val="00F01C4E"/>
    <w:rsid w:val="00F01D28"/>
    <w:rsid w:val="00F2584E"/>
    <w:rsid w:val="00F25D98"/>
    <w:rsid w:val="00F300FB"/>
    <w:rsid w:val="00F47ACE"/>
    <w:rsid w:val="00F6543F"/>
    <w:rsid w:val="00F82EF8"/>
    <w:rsid w:val="00F90FFB"/>
    <w:rsid w:val="00FA431D"/>
    <w:rsid w:val="00FA6C3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4EEAC-015F-4246-8A5A-A41A02C1E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5162</TotalTime>
  <Pages>26</Pages>
  <Words>7867</Words>
  <Characters>44846</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78</cp:revision>
  <cp:lastPrinted>1899-12-31T23:00:00Z</cp:lastPrinted>
  <dcterms:created xsi:type="dcterms:W3CDTF">2020-02-03T08:32:00Z</dcterms:created>
  <dcterms:modified xsi:type="dcterms:W3CDTF">2021-02-23T03:42:00Z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(3)avWlklGH3gkzAK0da428camvl0UL/In7TBJN+xJNAPhf1YID0AinTEjTl01dcw4mo6OZI7un
dwZf1+qYkG5HG+AMPrDhTN5+R5rTqfvPBQ8AsEleUytZiHQ0AwAXsgqGtJ5zpG7QN7rIeRL1
DofwpBdbFZUkevifPxwIkAwtL8CmpV4T/WjIcl8uDY9XrbEngzlNsEXNQ2jn0bDRKkQIuEDl
ask6aTAuC3pSR2WGfF</vt:lpwstr>
  </property>
  <property fmtid="{D5CDD505-2E9C-101B-9397-08002B2CF9AE}" pid="22" name="_2015_ms_pID_7253431">
    <vt:lpwstr>IOzn4/jKs1Bg+t54WE97LWbDIvd7RHLEp8A2qrgS7/kgqI0Fe1HCFl
LDuLRBBdX/VU8Fv6cQIj0nlIRf9woAPLmXp+inbTa2Y59nPf9ypPU9hTuEJ6dpzj+HGyYFNt
+r1+C7bjV0gc0cmKPpQJRpdZT8989KNc3cO5QLt5Q+IbcfwBgJK8wVzNq+hJPJ0tB8oF9pf7
Apf6J+Cajq2ezNe1G9jjsLsWCBs2iFh6eJfe</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1614051579</vt:lpwstr>
  </property>
</Properties>
</file>