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C1F39D" w14:textId="77777777" w:rsidR="00A069AA" w:rsidRPr="009D6D75" w:rsidRDefault="00A069AA" w:rsidP="00A069AA">
      <w:pPr>
        <w:pStyle w:val="CRCoverPage"/>
        <w:tabs>
          <w:tab w:val="right" w:pos="9639"/>
        </w:tabs>
        <w:spacing w:after="0"/>
        <w:rPr>
          <w:b/>
          <w:i/>
          <w:noProof/>
          <w:sz w:val="28"/>
        </w:rPr>
      </w:pPr>
      <w:bookmarkStart w:id="0" w:name="_Hlk53567053"/>
      <w:bookmarkStart w:id="1" w:name="_Hlk48299824"/>
      <w:bookmarkStart w:id="2" w:name="_Toc20908854"/>
      <w:bookmarkStart w:id="3" w:name="_Toc27677951"/>
      <w:bookmarkStart w:id="4" w:name="_Toc36036973"/>
      <w:bookmarkStart w:id="5" w:name="_Toc508883341"/>
      <w:bookmarkStart w:id="6" w:name="_Hlk40696806"/>
      <w:bookmarkStart w:id="7" w:name="_Hlk40697238"/>
      <w:r w:rsidRPr="009D6D75">
        <w:rPr>
          <w:b/>
          <w:noProof/>
          <w:sz w:val="24"/>
        </w:rPr>
        <w:t>3GPP TSG-</w:t>
      </w:r>
      <w:r w:rsidRPr="009D6D75">
        <w:rPr>
          <w:b/>
          <w:noProof/>
          <w:sz w:val="24"/>
        </w:rPr>
        <w:fldChar w:fldCharType="begin"/>
      </w:r>
      <w:r w:rsidRPr="009D6D75">
        <w:rPr>
          <w:b/>
          <w:noProof/>
          <w:sz w:val="24"/>
        </w:rPr>
        <w:instrText xml:space="preserve"> DOCPROPERTY  TSG/WGRef  \* MERGEFORMAT </w:instrText>
      </w:r>
      <w:r w:rsidRPr="009D6D75">
        <w:rPr>
          <w:b/>
          <w:noProof/>
          <w:sz w:val="24"/>
        </w:rPr>
        <w:fldChar w:fldCharType="separate"/>
      </w:r>
      <w:r w:rsidRPr="009D6D75">
        <w:rPr>
          <w:b/>
          <w:noProof/>
          <w:sz w:val="24"/>
        </w:rPr>
        <w:t>RAN WG5</w:t>
      </w:r>
      <w:r w:rsidRPr="009D6D75">
        <w:rPr>
          <w:b/>
          <w:noProof/>
          <w:sz w:val="24"/>
        </w:rPr>
        <w:fldChar w:fldCharType="end"/>
      </w:r>
      <w:r w:rsidRPr="009D6D75">
        <w:rPr>
          <w:b/>
          <w:noProof/>
          <w:sz w:val="24"/>
        </w:rPr>
        <w:t xml:space="preserve"> Meeting #</w:t>
      </w:r>
      <w:r w:rsidR="00071E2D" w:rsidRPr="009D6D75">
        <w:rPr>
          <w:b/>
          <w:noProof/>
          <w:sz w:val="24"/>
        </w:rPr>
        <w:t>90</w:t>
      </w:r>
      <w:r w:rsidRPr="009D6D75">
        <w:rPr>
          <w:b/>
          <w:noProof/>
          <w:sz w:val="24"/>
        </w:rPr>
        <w:t>-e</w:t>
      </w:r>
      <w:r w:rsidRPr="009D6D75">
        <w:rPr>
          <w:b/>
          <w:i/>
          <w:noProof/>
          <w:sz w:val="28"/>
        </w:rPr>
        <w:tab/>
        <w:t>R5-2</w:t>
      </w:r>
      <w:r w:rsidR="00DD49FD" w:rsidRPr="009D6D75">
        <w:rPr>
          <w:b/>
          <w:i/>
          <w:noProof/>
          <w:sz w:val="28"/>
        </w:rPr>
        <w:t>1</w:t>
      </w:r>
      <w:r w:rsidR="009D6D75" w:rsidRPr="009D6D75">
        <w:rPr>
          <w:b/>
          <w:i/>
          <w:noProof/>
          <w:sz w:val="28"/>
        </w:rPr>
        <w:t>0207</w:t>
      </w:r>
    </w:p>
    <w:p w14:paraId="4CAB9451" w14:textId="77777777" w:rsidR="00DC2188" w:rsidRPr="009D6D75" w:rsidRDefault="00DC2188" w:rsidP="00DC2188">
      <w:pPr>
        <w:pStyle w:val="CRCoverPage"/>
        <w:outlineLvl w:val="0"/>
        <w:rPr>
          <w:b/>
          <w:noProof/>
          <w:sz w:val="24"/>
        </w:rPr>
      </w:pPr>
      <w:r w:rsidRPr="009D6D75">
        <w:rPr>
          <w:b/>
          <w:noProof/>
          <w:sz w:val="24"/>
        </w:rPr>
        <w:t xml:space="preserve">Electronic Meeting, </w:t>
      </w:r>
      <w:r w:rsidR="00DD49FD" w:rsidRPr="009D6D75">
        <w:rPr>
          <w:b/>
          <w:iCs/>
          <w:noProof/>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69AA" w:rsidRPr="009D6D75" w14:paraId="75E1C648" w14:textId="77777777" w:rsidTr="00B93CC9">
        <w:tc>
          <w:tcPr>
            <w:tcW w:w="9641" w:type="dxa"/>
            <w:gridSpan w:val="9"/>
            <w:tcBorders>
              <w:top w:val="single" w:sz="4" w:space="0" w:color="auto"/>
              <w:left w:val="single" w:sz="4" w:space="0" w:color="auto"/>
              <w:right w:val="single" w:sz="4" w:space="0" w:color="auto"/>
            </w:tcBorders>
          </w:tcPr>
          <w:p w14:paraId="6D65CFCC" w14:textId="77777777" w:rsidR="00A069AA" w:rsidRPr="009D6D75" w:rsidRDefault="00A069AA" w:rsidP="00B93CC9">
            <w:pPr>
              <w:pStyle w:val="CRCoverPage"/>
              <w:spacing w:after="0"/>
              <w:jc w:val="right"/>
              <w:rPr>
                <w:i/>
                <w:noProof/>
              </w:rPr>
            </w:pPr>
            <w:r w:rsidRPr="009D6D75">
              <w:rPr>
                <w:i/>
                <w:noProof/>
                <w:sz w:val="14"/>
              </w:rPr>
              <w:t>CR-Form-v12.1</w:t>
            </w:r>
          </w:p>
        </w:tc>
      </w:tr>
      <w:tr w:rsidR="00A069AA" w:rsidRPr="009D6D75" w14:paraId="7307E956" w14:textId="77777777" w:rsidTr="00B93CC9">
        <w:tc>
          <w:tcPr>
            <w:tcW w:w="9641" w:type="dxa"/>
            <w:gridSpan w:val="9"/>
            <w:tcBorders>
              <w:left w:val="single" w:sz="4" w:space="0" w:color="auto"/>
              <w:right w:val="single" w:sz="4" w:space="0" w:color="auto"/>
            </w:tcBorders>
          </w:tcPr>
          <w:p w14:paraId="7180BE0D" w14:textId="77777777" w:rsidR="00A069AA" w:rsidRPr="009D6D75" w:rsidRDefault="00A069AA" w:rsidP="00B93CC9">
            <w:pPr>
              <w:pStyle w:val="CRCoverPage"/>
              <w:spacing w:after="0"/>
              <w:jc w:val="center"/>
              <w:rPr>
                <w:noProof/>
              </w:rPr>
            </w:pPr>
            <w:r w:rsidRPr="009D6D75">
              <w:rPr>
                <w:b/>
                <w:noProof/>
                <w:sz w:val="32"/>
              </w:rPr>
              <w:t>CHANGE REQUEST</w:t>
            </w:r>
          </w:p>
        </w:tc>
      </w:tr>
      <w:tr w:rsidR="00A069AA" w:rsidRPr="009D6D75" w14:paraId="4A7DCEA5" w14:textId="77777777" w:rsidTr="00B93CC9">
        <w:tc>
          <w:tcPr>
            <w:tcW w:w="9641" w:type="dxa"/>
            <w:gridSpan w:val="9"/>
            <w:tcBorders>
              <w:left w:val="single" w:sz="4" w:space="0" w:color="auto"/>
              <w:right w:val="single" w:sz="4" w:space="0" w:color="auto"/>
            </w:tcBorders>
          </w:tcPr>
          <w:p w14:paraId="118F88BF" w14:textId="77777777" w:rsidR="00A069AA" w:rsidRPr="009D6D75" w:rsidRDefault="00A069AA" w:rsidP="00B93CC9">
            <w:pPr>
              <w:pStyle w:val="CRCoverPage"/>
              <w:spacing w:after="0"/>
              <w:rPr>
                <w:noProof/>
                <w:sz w:val="8"/>
                <w:szCs w:val="8"/>
              </w:rPr>
            </w:pPr>
          </w:p>
        </w:tc>
      </w:tr>
      <w:tr w:rsidR="00A069AA" w:rsidRPr="009D6D75" w14:paraId="210CD04F" w14:textId="77777777" w:rsidTr="00B93CC9">
        <w:tc>
          <w:tcPr>
            <w:tcW w:w="142" w:type="dxa"/>
            <w:tcBorders>
              <w:left w:val="single" w:sz="4" w:space="0" w:color="auto"/>
            </w:tcBorders>
          </w:tcPr>
          <w:p w14:paraId="576D5FD0" w14:textId="77777777" w:rsidR="00A069AA" w:rsidRPr="009D6D75" w:rsidRDefault="00A069AA" w:rsidP="00B93CC9">
            <w:pPr>
              <w:pStyle w:val="CRCoverPage"/>
              <w:spacing w:after="0"/>
              <w:jc w:val="right"/>
              <w:rPr>
                <w:noProof/>
              </w:rPr>
            </w:pPr>
          </w:p>
        </w:tc>
        <w:tc>
          <w:tcPr>
            <w:tcW w:w="1559" w:type="dxa"/>
            <w:shd w:val="pct30" w:color="FFFF00" w:fill="auto"/>
          </w:tcPr>
          <w:p w14:paraId="1A01A088" w14:textId="77777777" w:rsidR="00A069AA" w:rsidRPr="009D6D75" w:rsidRDefault="00A069AA" w:rsidP="00B93CC9">
            <w:pPr>
              <w:pStyle w:val="CRCoverPage"/>
              <w:spacing w:after="0"/>
              <w:jc w:val="right"/>
              <w:rPr>
                <w:b/>
                <w:noProof/>
                <w:sz w:val="28"/>
              </w:rPr>
            </w:pPr>
            <w:r w:rsidRPr="009D6D75">
              <w:rPr>
                <w:b/>
                <w:noProof/>
                <w:sz w:val="28"/>
              </w:rPr>
              <w:fldChar w:fldCharType="begin"/>
            </w:r>
            <w:r w:rsidRPr="009D6D75">
              <w:rPr>
                <w:b/>
                <w:noProof/>
                <w:sz w:val="28"/>
              </w:rPr>
              <w:instrText xml:space="preserve"> DOCPROPERTY  Spec#  \* MERGEFORMAT </w:instrText>
            </w:r>
            <w:r w:rsidRPr="009D6D75">
              <w:rPr>
                <w:b/>
                <w:noProof/>
                <w:sz w:val="28"/>
              </w:rPr>
              <w:fldChar w:fldCharType="separate"/>
            </w:r>
            <w:r w:rsidRPr="009D6D75">
              <w:rPr>
                <w:b/>
                <w:noProof/>
                <w:sz w:val="28"/>
              </w:rPr>
              <w:t>36.579-</w:t>
            </w:r>
            <w:r w:rsidRPr="009D6D75">
              <w:rPr>
                <w:b/>
                <w:noProof/>
                <w:sz w:val="28"/>
              </w:rPr>
              <w:fldChar w:fldCharType="end"/>
            </w:r>
            <w:r w:rsidRPr="009D6D75">
              <w:rPr>
                <w:b/>
                <w:noProof/>
                <w:sz w:val="28"/>
              </w:rPr>
              <w:t>1</w:t>
            </w:r>
          </w:p>
        </w:tc>
        <w:tc>
          <w:tcPr>
            <w:tcW w:w="709" w:type="dxa"/>
          </w:tcPr>
          <w:p w14:paraId="4B783F72" w14:textId="77777777" w:rsidR="00A069AA" w:rsidRPr="009D6D75" w:rsidRDefault="00A069AA" w:rsidP="00B93CC9">
            <w:pPr>
              <w:pStyle w:val="CRCoverPage"/>
              <w:spacing w:after="0"/>
              <w:jc w:val="center"/>
              <w:rPr>
                <w:noProof/>
              </w:rPr>
            </w:pPr>
            <w:r w:rsidRPr="009D6D75">
              <w:rPr>
                <w:b/>
                <w:noProof/>
                <w:sz w:val="28"/>
              </w:rPr>
              <w:t>CR</w:t>
            </w:r>
          </w:p>
        </w:tc>
        <w:tc>
          <w:tcPr>
            <w:tcW w:w="1276" w:type="dxa"/>
            <w:shd w:val="pct30" w:color="FFFF00" w:fill="auto"/>
          </w:tcPr>
          <w:p w14:paraId="5F26E189" w14:textId="77777777" w:rsidR="00A069AA" w:rsidRPr="009D6D75" w:rsidRDefault="009D28AF" w:rsidP="00B93CC9">
            <w:pPr>
              <w:pStyle w:val="CRCoverPage"/>
              <w:spacing w:after="0"/>
              <w:rPr>
                <w:noProof/>
              </w:rPr>
            </w:pPr>
            <w:r w:rsidRPr="009D6D75">
              <w:rPr>
                <w:b/>
                <w:noProof/>
                <w:sz w:val="28"/>
                <w:szCs w:val="28"/>
              </w:rPr>
              <w:t>0</w:t>
            </w:r>
            <w:r w:rsidR="00491A99">
              <w:rPr>
                <w:b/>
                <w:noProof/>
                <w:sz w:val="28"/>
                <w:szCs w:val="28"/>
              </w:rPr>
              <w:t>103</w:t>
            </w:r>
          </w:p>
        </w:tc>
        <w:tc>
          <w:tcPr>
            <w:tcW w:w="709" w:type="dxa"/>
          </w:tcPr>
          <w:p w14:paraId="71A73EE6" w14:textId="77777777" w:rsidR="00A069AA" w:rsidRPr="009D6D75" w:rsidRDefault="00A069AA" w:rsidP="00B93CC9">
            <w:pPr>
              <w:pStyle w:val="CRCoverPage"/>
              <w:tabs>
                <w:tab w:val="right" w:pos="625"/>
              </w:tabs>
              <w:spacing w:after="0"/>
              <w:jc w:val="center"/>
              <w:rPr>
                <w:noProof/>
              </w:rPr>
            </w:pPr>
            <w:r w:rsidRPr="009D6D75">
              <w:rPr>
                <w:b/>
                <w:bCs/>
                <w:noProof/>
                <w:sz w:val="28"/>
              </w:rPr>
              <w:t>rev</w:t>
            </w:r>
          </w:p>
        </w:tc>
        <w:tc>
          <w:tcPr>
            <w:tcW w:w="992" w:type="dxa"/>
            <w:shd w:val="pct30" w:color="FFFF00" w:fill="auto"/>
          </w:tcPr>
          <w:p w14:paraId="3825009B" w14:textId="77777777" w:rsidR="00A069AA" w:rsidRPr="009D6D75" w:rsidRDefault="0051628B" w:rsidP="00B93CC9">
            <w:pPr>
              <w:pStyle w:val="CRCoverPage"/>
              <w:spacing w:after="0"/>
              <w:jc w:val="center"/>
              <w:rPr>
                <w:b/>
                <w:noProof/>
                <w:sz w:val="28"/>
                <w:szCs w:val="28"/>
              </w:rPr>
            </w:pPr>
            <w:r w:rsidRPr="009D6D75">
              <w:rPr>
                <w:b/>
                <w:noProof/>
                <w:sz w:val="28"/>
                <w:szCs w:val="28"/>
              </w:rPr>
              <w:t>-</w:t>
            </w:r>
          </w:p>
        </w:tc>
        <w:tc>
          <w:tcPr>
            <w:tcW w:w="2410" w:type="dxa"/>
          </w:tcPr>
          <w:p w14:paraId="7E95084E" w14:textId="77777777" w:rsidR="00A069AA" w:rsidRPr="009D6D75" w:rsidRDefault="00A069AA" w:rsidP="00B93CC9">
            <w:pPr>
              <w:pStyle w:val="CRCoverPage"/>
              <w:tabs>
                <w:tab w:val="right" w:pos="1825"/>
              </w:tabs>
              <w:spacing w:after="0"/>
              <w:jc w:val="center"/>
              <w:rPr>
                <w:noProof/>
              </w:rPr>
            </w:pPr>
            <w:r w:rsidRPr="009D6D75">
              <w:rPr>
                <w:b/>
                <w:noProof/>
                <w:sz w:val="28"/>
                <w:szCs w:val="28"/>
              </w:rPr>
              <w:t>Current version:</w:t>
            </w:r>
          </w:p>
        </w:tc>
        <w:tc>
          <w:tcPr>
            <w:tcW w:w="1701" w:type="dxa"/>
            <w:shd w:val="pct30" w:color="FFFF00" w:fill="auto"/>
          </w:tcPr>
          <w:p w14:paraId="366C9BE9" w14:textId="77777777" w:rsidR="00A069AA" w:rsidRPr="009D6D75" w:rsidRDefault="00145884" w:rsidP="00B93CC9">
            <w:pPr>
              <w:pStyle w:val="CRCoverPage"/>
              <w:spacing w:after="0"/>
              <w:jc w:val="center"/>
              <w:rPr>
                <w:noProof/>
                <w:sz w:val="28"/>
              </w:rPr>
            </w:pPr>
            <w:r>
              <w:fldChar w:fldCharType="begin"/>
            </w:r>
            <w:r>
              <w:instrText xml:space="preserve"> DOCPROPERTY  Version  \* MERGEFORMAT </w:instrText>
            </w:r>
            <w:r>
              <w:fldChar w:fldCharType="separate"/>
            </w:r>
            <w:r w:rsidR="00A069AA" w:rsidRPr="009D6D75">
              <w:rPr>
                <w:b/>
                <w:noProof/>
                <w:sz w:val="28"/>
              </w:rPr>
              <w:fldChar w:fldCharType="begin"/>
            </w:r>
            <w:r w:rsidR="00A069AA" w:rsidRPr="009D6D75">
              <w:rPr>
                <w:b/>
                <w:noProof/>
                <w:sz w:val="28"/>
              </w:rPr>
              <w:instrText xml:space="preserve"> DOCPROPERTY  Version  \* MERGEFORMAT </w:instrText>
            </w:r>
            <w:r w:rsidR="00A069AA" w:rsidRPr="009D6D75">
              <w:rPr>
                <w:b/>
                <w:noProof/>
                <w:sz w:val="28"/>
              </w:rPr>
              <w:fldChar w:fldCharType="separate"/>
            </w:r>
            <w:r w:rsidR="00A069AA" w:rsidRPr="009D6D75">
              <w:rPr>
                <w:b/>
                <w:noProof/>
                <w:sz w:val="28"/>
              </w:rPr>
              <w:t>1</w:t>
            </w:r>
            <w:r w:rsidR="00BB2DBD" w:rsidRPr="009D6D75">
              <w:rPr>
                <w:b/>
                <w:noProof/>
                <w:sz w:val="28"/>
              </w:rPr>
              <w:t>5.0</w:t>
            </w:r>
            <w:r w:rsidR="00A069AA" w:rsidRPr="009D6D75">
              <w:rPr>
                <w:b/>
                <w:noProof/>
                <w:sz w:val="28"/>
              </w:rPr>
              <w:t>.</w:t>
            </w:r>
            <w:r w:rsidR="00A069AA" w:rsidRPr="009D6D75">
              <w:rPr>
                <w:b/>
                <w:noProof/>
                <w:sz w:val="28"/>
              </w:rPr>
              <w:fldChar w:fldCharType="end"/>
            </w:r>
            <w:r>
              <w:rPr>
                <w:b/>
                <w:noProof/>
                <w:sz w:val="28"/>
              </w:rPr>
              <w:fldChar w:fldCharType="end"/>
            </w:r>
            <w:r w:rsidR="00BB2DBD" w:rsidRPr="009D6D75">
              <w:rPr>
                <w:b/>
                <w:noProof/>
                <w:sz w:val="28"/>
              </w:rPr>
              <w:t>0</w:t>
            </w:r>
          </w:p>
        </w:tc>
        <w:tc>
          <w:tcPr>
            <w:tcW w:w="143" w:type="dxa"/>
            <w:tcBorders>
              <w:right w:val="single" w:sz="4" w:space="0" w:color="auto"/>
            </w:tcBorders>
          </w:tcPr>
          <w:p w14:paraId="7FA611FB" w14:textId="77777777" w:rsidR="00A069AA" w:rsidRPr="009D6D75" w:rsidRDefault="00A069AA" w:rsidP="00B93CC9">
            <w:pPr>
              <w:pStyle w:val="CRCoverPage"/>
              <w:spacing w:after="0"/>
              <w:rPr>
                <w:noProof/>
              </w:rPr>
            </w:pPr>
          </w:p>
        </w:tc>
      </w:tr>
      <w:tr w:rsidR="00A069AA" w:rsidRPr="009D6D75" w14:paraId="30E7F8B6" w14:textId="77777777" w:rsidTr="00B93CC9">
        <w:tc>
          <w:tcPr>
            <w:tcW w:w="9641" w:type="dxa"/>
            <w:gridSpan w:val="9"/>
            <w:tcBorders>
              <w:left w:val="single" w:sz="4" w:space="0" w:color="auto"/>
              <w:right w:val="single" w:sz="4" w:space="0" w:color="auto"/>
            </w:tcBorders>
          </w:tcPr>
          <w:p w14:paraId="03A01F93" w14:textId="77777777" w:rsidR="00A069AA" w:rsidRPr="009D6D75" w:rsidRDefault="00A069AA" w:rsidP="00B93CC9">
            <w:pPr>
              <w:pStyle w:val="CRCoverPage"/>
              <w:spacing w:after="0"/>
              <w:rPr>
                <w:noProof/>
              </w:rPr>
            </w:pPr>
          </w:p>
        </w:tc>
      </w:tr>
      <w:tr w:rsidR="00A069AA" w:rsidRPr="009D6D75" w14:paraId="194E7515" w14:textId="77777777" w:rsidTr="00B93CC9">
        <w:tc>
          <w:tcPr>
            <w:tcW w:w="9641" w:type="dxa"/>
            <w:gridSpan w:val="9"/>
            <w:tcBorders>
              <w:top w:val="single" w:sz="4" w:space="0" w:color="auto"/>
            </w:tcBorders>
          </w:tcPr>
          <w:p w14:paraId="4E3D1B55" w14:textId="77777777" w:rsidR="00A069AA" w:rsidRPr="009D6D75" w:rsidRDefault="00A069AA" w:rsidP="00B93CC9">
            <w:pPr>
              <w:pStyle w:val="CRCoverPage"/>
              <w:spacing w:after="0"/>
              <w:jc w:val="center"/>
              <w:rPr>
                <w:rFonts w:cs="Arial"/>
                <w:i/>
                <w:noProof/>
              </w:rPr>
            </w:pPr>
            <w:r w:rsidRPr="009D6D75">
              <w:rPr>
                <w:rFonts w:cs="Arial"/>
                <w:i/>
                <w:noProof/>
              </w:rPr>
              <w:t xml:space="preserve">For </w:t>
            </w:r>
            <w:hyperlink r:id="rId9" w:anchor="_blank" w:history="1">
              <w:r w:rsidRPr="009D6D75">
                <w:rPr>
                  <w:rStyle w:val="Hyperlink"/>
                  <w:rFonts w:cs="Arial"/>
                  <w:b/>
                  <w:i/>
                  <w:noProof/>
                  <w:color w:val="FF0000"/>
                </w:rPr>
                <w:t>HE</w:t>
              </w:r>
              <w:bookmarkStart w:id="8" w:name="_Hlt497126619"/>
              <w:r w:rsidRPr="009D6D75">
                <w:rPr>
                  <w:rStyle w:val="Hyperlink"/>
                  <w:rFonts w:cs="Arial"/>
                  <w:b/>
                  <w:i/>
                  <w:noProof/>
                  <w:color w:val="FF0000"/>
                </w:rPr>
                <w:t>L</w:t>
              </w:r>
              <w:bookmarkEnd w:id="8"/>
              <w:r w:rsidRPr="009D6D75">
                <w:rPr>
                  <w:rStyle w:val="Hyperlink"/>
                  <w:rFonts w:cs="Arial"/>
                  <w:b/>
                  <w:i/>
                  <w:noProof/>
                  <w:color w:val="FF0000"/>
                </w:rPr>
                <w:t>P</w:t>
              </w:r>
            </w:hyperlink>
            <w:r w:rsidRPr="009D6D75">
              <w:rPr>
                <w:rFonts w:cs="Arial"/>
                <w:b/>
                <w:i/>
                <w:noProof/>
                <w:color w:val="FF0000"/>
              </w:rPr>
              <w:t xml:space="preserve"> </w:t>
            </w:r>
            <w:r w:rsidRPr="009D6D75">
              <w:rPr>
                <w:rFonts w:cs="Arial"/>
                <w:i/>
                <w:noProof/>
              </w:rPr>
              <w:t xml:space="preserve">on using this form: comprehensive instructions can be found at </w:t>
            </w:r>
            <w:r w:rsidRPr="009D6D75">
              <w:rPr>
                <w:rFonts w:cs="Arial"/>
                <w:i/>
                <w:noProof/>
              </w:rPr>
              <w:br/>
            </w:r>
            <w:hyperlink r:id="rId10" w:history="1">
              <w:r w:rsidRPr="009D6D75">
                <w:rPr>
                  <w:rStyle w:val="Hyperlink"/>
                  <w:rFonts w:cs="Arial"/>
                  <w:i/>
                  <w:noProof/>
                </w:rPr>
                <w:t>http://www.3gpp.org/Change-Requests</w:t>
              </w:r>
            </w:hyperlink>
            <w:r w:rsidRPr="009D6D75">
              <w:rPr>
                <w:rFonts w:cs="Arial"/>
                <w:i/>
                <w:noProof/>
              </w:rPr>
              <w:t>.</w:t>
            </w:r>
          </w:p>
        </w:tc>
      </w:tr>
      <w:tr w:rsidR="00A069AA" w:rsidRPr="009D6D75" w14:paraId="60260DED" w14:textId="77777777" w:rsidTr="00B93CC9">
        <w:tc>
          <w:tcPr>
            <w:tcW w:w="9641" w:type="dxa"/>
            <w:gridSpan w:val="9"/>
          </w:tcPr>
          <w:p w14:paraId="71EE5B00" w14:textId="77777777" w:rsidR="00A069AA" w:rsidRPr="009D6D75" w:rsidRDefault="00A069AA" w:rsidP="00B93CC9">
            <w:pPr>
              <w:pStyle w:val="CRCoverPage"/>
              <w:spacing w:after="0"/>
              <w:rPr>
                <w:noProof/>
                <w:sz w:val="8"/>
                <w:szCs w:val="8"/>
              </w:rPr>
            </w:pPr>
          </w:p>
        </w:tc>
      </w:tr>
    </w:tbl>
    <w:p w14:paraId="2EF131EA" w14:textId="77777777" w:rsidR="00A069AA" w:rsidRPr="009D6D75" w:rsidRDefault="00A069AA" w:rsidP="00A069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69AA" w:rsidRPr="009D6D75" w14:paraId="10105A7C" w14:textId="77777777" w:rsidTr="00B93CC9">
        <w:tc>
          <w:tcPr>
            <w:tcW w:w="2835" w:type="dxa"/>
          </w:tcPr>
          <w:p w14:paraId="7614984D" w14:textId="77777777" w:rsidR="00A069AA" w:rsidRPr="009D6D75" w:rsidRDefault="00A069AA" w:rsidP="00B93CC9">
            <w:pPr>
              <w:pStyle w:val="CRCoverPage"/>
              <w:tabs>
                <w:tab w:val="right" w:pos="2751"/>
              </w:tabs>
              <w:spacing w:after="0"/>
              <w:rPr>
                <w:b/>
                <w:i/>
                <w:noProof/>
              </w:rPr>
            </w:pPr>
            <w:r w:rsidRPr="009D6D75">
              <w:rPr>
                <w:b/>
                <w:i/>
                <w:noProof/>
              </w:rPr>
              <w:t>Proposed change affects:</w:t>
            </w:r>
          </w:p>
        </w:tc>
        <w:tc>
          <w:tcPr>
            <w:tcW w:w="1418" w:type="dxa"/>
          </w:tcPr>
          <w:p w14:paraId="0F23A7F4" w14:textId="77777777" w:rsidR="00A069AA" w:rsidRPr="009D6D75" w:rsidRDefault="00A069AA" w:rsidP="00B93CC9">
            <w:pPr>
              <w:pStyle w:val="CRCoverPage"/>
              <w:spacing w:after="0"/>
              <w:jc w:val="right"/>
              <w:rPr>
                <w:noProof/>
              </w:rPr>
            </w:pPr>
            <w:r w:rsidRPr="009D6D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EEF75B" w14:textId="77777777" w:rsidR="00A069AA" w:rsidRPr="009D6D75" w:rsidRDefault="00A069AA" w:rsidP="00B93CC9">
            <w:pPr>
              <w:pStyle w:val="CRCoverPage"/>
              <w:spacing w:after="0"/>
              <w:jc w:val="center"/>
              <w:rPr>
                <w:b/>
                <w:caps/>
                <w:noProof/>
              </w:rPr>
            </w:pPr>
          </w:p>
        </w:tc>
        <w:tc>
          <w:tcPr>
            <w:tcW w:w="709" w:type="dxa"/>
            <w:tcBorders>
              <w:left w:val="single" w:sz="4" w:space="0" w:color="auto"/>
            </w:tcBorders>
          </w:tcPr>
          <w:p w14:paraId="1B945559" w14:textId="77777777" w:rsidR="00A069AA" w:rsidRPr="009D6D75" w:rsidRDefault="00A069AA" w:rsidP="00B93CC9">
            <w:pPr>
              <w:pStyle w:val="CRCoverPage"/>
              <w:spacing w:after="0"/>
              <w:jc w:val="right"/>
              <w:rPr>
                <w:noProof/>
                <w:u w:val="single"/>
              </w:rPr>
            </w:pPr>
            <w:r w:rsidRPr="009D6D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9AF167" w14:textId="77777777" w:rsidR="00A069AA" w:rsidRPr="009D6D75" w:rsidRDefault="00A069AA" w:rsidP="00B93CC9">
            <w:pPr>
              <w:pStyle w:val="CRCoverPage"/>
              <w:spacing w:after="0"/>
              <w:jc w:val="center"/>
              <w:rPr>
                <w:b/>
                <w:caps/>
                <w:noProof/>
              </w:rPr>
            </w:pPr>
          </w:p>
        </w:tc>
        <w:tc>
          <w:tcPr>
            <w:tcW w:w="2126" w:type="dxa"/>
          </w:tcPr>
          <w:p w14:paraId="672BCD7D" w14:textId="77777777" w:rsidR="00A069AA" w:rsidRPr="009D6D75" w:rsidRDefault="00A069AA" w:rsidP="00B93CC9">
            <w:pPr>
              <w:pStyle w:val="CRCoverPage"/>
              <w:spacing w:after="0"/>
              <w:jc w:val="right"/>
              <w:rPr>
                <w:noProof/>
                <w:u w:val="single"/>
              </w:rPr>
            </w:pPr>
            <w:r w:rsidRPr="009D6D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7722C8" w14:textId="77777777" w:rsidR="00A069AA" w:rsidRPr="009D6D75" w:rsidRDefault="00A069AA" w:rsidP="00B93CC9">
            <w:pPr>
              <w:pStyle w:val="CRCoverPage"/>
              <w:spacing w:after="0"/>
              <w:jc w:val="center"/>
              <w:rPr>
                <w:b/>
                <w:caps/>
                <w:noProof/>
              </w:rPr>
            </w:pPr>
          </w:p>
        </w:tc>
        <w:tc>
          <w:tcPr>
            <w:tcW w:w="1418" w:type="dxa"/>
            <w:tcBorders>
              <w:left w:val="nil"/>
            </w:tcBorders>
          </w:tcPr>
          <w:p w14:paraId="737E1B7C" w14:textId="77777777" w:rsidR="00A069AA" w:rsidRPr="009D6D75" w:rsidRDefault="00A069AA" w:rsidP="00B93CC9">
            <w:pPr>
              <w:pStyle w:val="CRCoverPage"/>
              <w:spacing w:after="0"/>
              <w:jc w:val="right"/>
              <w:rPr>
                <w:noProof/>
              </w:rPr>
            </w:pPr>
            <w:r w:rsidRPr="009D6D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F1532A" w14:textId="77777777" w:rsidR="00A069AA" w:rsidRPr="009D6D75" w:rsidRDefault="00A069AA" w:rsidP="00B93CC9">
            <w:pPr>
              <w:pStyle w:val="CRCoverPage"/>
              <w:spacing w:after="0"/>
              <w:jc w:val="center"/>
              <w:rPr>
                <w:b/>
                <w:bCs/>
                <w:caps/>
                <w:noProof/>
              </w:rPr>
            </w:pPr>
          </w:p>
        </w:tc>
      </w:tr>
    </w:tbl>
    <w:p w14:paraId="5E6C13EC" w14:textId="77777777" w:rsidR="00A069AA" w:rsidRPr="009D6D75" w:rsidRDefault="00A069AA" w:rsidP="00A069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69AA" w:rsidRPr="009D6D75" w14:paraId="3FC96705" w14:textId="77777777" w:rsidTr="00B93CC9">
        <w:tc>
          <w:tcPr>
            <w:tcW w:w="9640" w:type="dxa"/>
            <w:gridSpan w:val="11"/>
          </w:tcPr>
          <w:p w14:paraId="73452C82" w14:textId="77777777" w:rsidR="00A069AA" w:rsidRPr="009D6D75" w:rsidRDefault="00A069AA" w:rsidP="00B93CC9">
            <w:pPr>
              <w:pStyle w:val="CRCoverPage"/>
              <w:spacing w:after="0"/>
              <w:rPr>
                <w:noProof/>
                <w:sz w:val="8"/>
                <w:szCs w:val="8"/>
              </w:rPr>
            </w:pPr>
          </w:p>
        </w:tc>
      </w:tr>
      <w:tr w:rsidR="00A069AA" w:rsidRPr="009D6D75" w14:paraId="3FCBE458" w14:textId="77777777" w:rsidTr="00B93CC9">
        <w:tc>
          <w:tcPr>
            <w:tcW w:w="1843" w:type="dxa"/>
            <w:tcBorders>
              <w:top w:val="single" w:sz="4" w:space="0" w:color="auto"/>
              <w:left w:val="single" w:sz="4" w:space="0" w:color="auto"/>
            </w:tcBorders>
          </w:tcPr>
          <w:p w14:paraId="2C8204F5" w14:textId="77777777" w:rsidR="00A069AA" w:rsidRPr="009D6D75" w:rsidRDefault="00A069AA" w:rsidP="00B93CC9">
            <w:pPr>
              <w:pStyle w:val="CRCoverPage"/>
              <w:tabs>
                <w:tab w:val="right" w:pos="1759"/>
              </w:tabs>
              <w:spacing w:after="0"/>
              <w:rPr>
                <w:b/>
                <w:i/>
                <w:noProof/>
              </w:rPr>
            </w:pPr>
            <w:r w:rsidRPr="009D6D75">
              <w:rPr>
                <w:b/>
                <w:i/>
                <w:noProof/>
              </w:rPr>
              <w:t>Title:</w:t>
            </w:r>
            <w:r w:rsidRPr="009D6D75">
              <w:rPr>
                <w:b/>
                <w:i/>
                <w:noProof/>
              </w:rPr>
              <w:tab/>
            </w:r>
          </w:p>
        </w:tc>
        <w:tc>
          <w:tcPr>
            <w:tcW w:w="7797" w:type="dxa"/>
            <w:gridSpan w:val="10"/>
            <w:tcBorders>
              <w:top w:val="single" w:sz="4" w:space="0" w:color="auto"/>
              <w:right w:val="single" w:sz="4" w:space="0" w:color="auto"/>
            </w:tcBorders>
            <w:shd w:val="pct30" w:color="FFFF00" w:fill="auto"/>
          </w:tcPr>
          <w:p w14:paraId="1304F230" w14:textId="77777777" w:rsidR="00A069AA" w:rsidRPr="009D6D75" w:rsidRDefault="00A069AA" w:rsidP="00B93CC9">
            <w:pPr>
              <w:pStyle w:val="CRCoverPage"/>
              <w:spacing w:after="0"/>
              <w:ind w:left="100"/>
              <w:rPr>
                <w:noProof/>
              </w:rPr>
            </w:pPr>
            <w:r w:rsidRPr="009D6D75">
              <w:rPr>
                <w:noProof/>
              </w:rPr>
              <w:t>New MCPTT generic test procedures</w:t>
            </w:r>
          </w:p>
        </w:tc>
      </w:tr>
      <w:tr w:rsidR="00A069AA" w:rsidRPr="009D6D75" w14:paraId="00EEB02A" w14:textId="77777777" w:rsidTr="00B93CC9">
        <w:tc>
          <w:tcPr>
            <w:tcW w:w="1843" w:type="dxa"/>
            <w:tcBorders>
              <w:left w:val="single" w:sz="4" w:space="0" w:color="auto"/>
            </w:tcBorders>
          </w:tcPr>
          <w:p w14:paraId="0C03D3B2" w14:textId="77777777" w:rsidR="00A069AA" w:rsidRPr="009D6D75" w:rsidRDefault="00A069AA" w:rsidP="00B93CC9">
            <w:pPr>
              <w:pStyle w:val="CRCoverPage"/>
              <w:spacing w:after="0"/>
              <w:rPr>
                <w:b/>
                <w:i/>
                <w:noProof/>
                <w:sz w:val="8"/>
                <w:szCs w:val="8"/>
              </w:rPr>
            </w:pPr>
          </w:p>
        </w:tc>
        <w:tc>
          <w:tcPr>
            <w:tcW w:w="7797" w:type="dxa"/>
            <w:gridSpan w:val="10"/>
            <w:tcBorders>
              <w:right w:val="single" w:sz="4" w:space="0" w:color="auto"/>
            </w:tcBorders>
          </w:tcPr>
          <w:p w14:paraId="09DD1155" w14:textId="77777777" w:rsidR="00A069AA" w:rsidRPr="009D6D75" w:rsidRDefault="00A069AA" w:rsidP="00B93CC9">
            <w:pPr>
              <w:pStyle w:val="CRCoverPage"/>
              <w:spacing w:after="0"/>
              <w:rPr>
                <w:noProof/>
                <w:sz w:val="8"/>
                <w:szCs w:val="8"/>
              </w:rPr>
            </w:pPr>
          </w:p>
        </w:tc>
      </w:tr>
      <w:tr w:rsidR="00A069AA" w:rsidRPr="009D6D75" w14:paraId="779914BC" w14:textId="77777777" w:rsidTr="00B93CC9">
        <w:tc>
          <w:tcPr>
            <w:tcW w:w="1843" w:type="dxa"/>
            <w:tcBorders>
              <w:left w:val="single" w:sz="4" w:space="0" w:color="auto"/>
            </w:tcBorders>
          </w:tcPr>
          <w:p w14:paraId="5FE8FD45" w14:textId="77777777" w:rsidR="00A069AA" w:rsidRPr="009D6D75" w:rsidRDefault="00A069AA" w:rsidP="00B93CC9">
            <w:pPr>
              <w:pStyle w:val="CRCoverPage"/>
              <w:tabs>
                <w:tab w:val="right" w:pos="1759"/>
              </w:tabs>
              <w:spacing w:after="0"/>
              <w:rPr>
                <w:b/>
                <w:i/>
                <w:noProof/>
              </w:rPr>
            </w:pPr>
            <w:r w:rsidRPr="009D6D75">
              <w:rPr>
                <w:b/>
                <w:i/>
                <w:noProof/>
              </w:rPr>
              <w:t>Source to WG:</w:t>
            </w:r>
          </w:p>
        </w:tc>
        <w:tc>
          <w:tcPr>
            <w:tcW w:w="7797" w:type="dxa"/>
            <w:gridSpan w:val="10"/>
            <w:tcBorders>
              <w:right w:val="single" w:sz="4" w:space="0" w:color="auto"/>
            </w:tcBorders>
            <w:shd w:val="pct30" w:color="FFFF00" w:fill="auto"/>
          </w:tcPr>
          <w:p w14:paraId="08491AE2" w14:textId="77777777" w:rsidR="00A069AA" w:rsidRPr="009D6D75" w:rsidRDefault="00A069AA" w:rsidP="009D28AF">
            <w:pPr>
              <w:pStyle w:val="CRCoverPage"/>
              <w:spacing w:after="0"/>
              <w:rPr>
                <w:noProof/>
                <w:lang w:val="de-DE"/>
              </w:rPr>
            </w:pPr>
            <w:r w:rsidRPr="009D6D75">
              <w:rPr>
                <w:noProof/>
                <w:lang w:val="de-DE"/>
              </w:rPr>
              <w:t>MCC TF160</w:t>
            </w:r>
            <w:r w:rsidR="009A118C" w:rsidRPr="009D6D75">
              <w:rPr>
                <w:noProof/>
                <w:lang w:val="de-DE"/>
              </w:rPr>
              <w:t>, NIST, UPV/EHU, Nemergent</w:t>
            </w:r>
            <w:r w:rsidR="005B6283" w:rsidRPr="009D6D75">
              <w:rPr>
                <w:noProof/>
                <w:lang w:val="de-DE"/>
              </w:rPr>
              <w:t xml:space="preserve"> Solutions</w:t>
            </w:r>
          </w:p>
        </w:tc>
      </w:tr>
      <w:tr w:rsidR="00A069AA" w:rsidRPr="009D6D75" w14:paraId="0D388BCC" w14:textId="77777777" w:rsidTr="00B93CC9">
        <w:tc>
          <w:tcPr>
            <w:tcW w:w="1843" w:type="dxa"/>
            <w:tcBorders>
              <w:left w:val="single" w:sz="4" w:space="0" w:color="auto"/>
            </w:tcBorders>
          </w:tcPr>
          <w:p w14:paraId="46BD58D2" w14:textId="77777777" w:rsidR="00A069AA" w:rsidRPr="009D6D75" w:rsidRDefault="00A069AA" w:rsidP="00B93CC9">
            <w:pPr>
              <w:pStyle w:val="CRCoverPage"/>
              <w:tabs>
                <w:tab w:val="right" w:pos="1759"/>
              </w:tabs>
              <w:spacing w:after="0"/>
              <w:rPr>
                <w:b/>
                <w:i/>
                <w:noProof/>
              </w:rPr>
            </w:pPr>
            <w:r w:rsidRPr="009D6D75">
              <w:rPr>
                <w:b/>
                <w:i/>
                <w:noProof/>
              </w:rPr>
              <w:t>Source to TSG:</w:t>
            </w:r>
          </w:p>
        </w:tc>
        <w:tc>
          <w:tcPr>
            <w:tcW w:w="7797" w:type="dxa"/>
            <w:gridSpan w:val="10"/>
            <w:tcBorders>
              <w:right w:val="single" w:sz="4" w:space="0" w:color="auto"/>
            </w:tcBorders>
            <w:shd w:val="pct30" w:color="FFFF00" w:fill="auto"/>
          </w:tcPr>
          <w:p w14:paraId="6905591D" w14:textId="77777777" w:rsidR="00A069AA" w:rsidRPr="009D6D75" w:rsidRDefault="00A069AA" w:rsidP="00B93CC9">
            <w:pPr>
              <w:pStyle w:val="CRCoverPage"/>
              <w:spacing w:after="0"/>
              <w:rPr>
                <w:noProof/>
              </w:rPr>
            </w:pPr>
            <w:r w:rsidRPr="009D6D75">
              <w:t>R5</w:t>
            </w:r>
          </w:p>
        </w:tc>
      </w:tr>
      <w:tr w:rsidR="00A069AA" w:rsidRPr="009D6D75" w14:paraId="18C15C71" w14:textId="77777777" w:rsidTr="00B93CC9">
        <w:tc>
          <w:tcPr>
            <w:tcW w:w="1843" w:type="dxa"/>
            <w:tcBorders>
              <w:left w:val="single" w:sz="4" w:space="0" w:color="auto"/>
            </w:tcBorders>
          </w:tcPr>
          <w:p w14:paraId="4D57D7EB" w14:textId="77777777" w:rsidR="00A069AA" w:rsidRPr="009D6D75" w:rsidRDefault="00A069AA" w:rsidP="00B93CC9">
            <w:pPr>
              <w:pStyle w:val="CRCoverPage"/>
              <w:spacing w:after="0"/>
              <w:rPr>
                <w:b/>
                <w:i/>
                <w:noProof/>
                <w:sz w:val="8"/>
                <w:szCs w:val="8"/>
              </w:rPr>
            </w:pPr>
          </w:p>
        </w:tc>
        <w:tc>
          <w:tcPr>
            <w:tcW w:w="7797" w:type="dxa"/>
            <w:gridSpan w:val="10"/>
            <w:tcBorders>
              <w:right w:val="single" w:sz="4" w:space="0" w:color="auto"/>
            </w:tcBorders>
          </w:tcPr>
          <w:p w14:paraId="3E031ECC" w14:textId="77777777" w:rsidR="00A069AA" w:rsidRPr="009D6D75" w:rsidRDefault="00A069AA" w:rsidP="00B93CC9">
            <w:pPr>
              <w:pStyle w:val="CRCoverPage"/>
              <w:spacing w:after="0"/>
              <w:rPr>
                <w:noProof/>
                <w:sz w:val="8"/>
                <w:szCs w:val="8"/>
              </w:rPr>
            </w:pPr>
          </w:p>
        </w:tc>
      </w:tr>
      <w:tr w:rsidR="00A069AA" w:rsidRPr="009D6D75" w14:paraId="2FE18E9A" w14:textId="77777777" w:rsidTr="00B93CC9">
        <w:tc>
          <w:tcPr>
            <w:tcW w:w="1843" w:type="dxa"/>
            <w:tcBorders>
              <w:left w:val="single" w:sz="4" w:space="0" w:color="auto"/>
            </w:tcBorders>
          </w:tcPr>
          <w:p w14:paraId="4D0416D8" w14:textId="77777777" w:rsidR="00A069AA" w:rsidRPr="009D6D75" w:rsidRDefault="00A069AA" w:rsidP="00B93CC9">
            <w:pPr>
              <w:pStyle w:val="CRCoverPage"/>
              <w:tabs>
                <w:tab w:val="right" w:pos="1759"/>
              </w:tabs>
              <w:spacing w:after="0"/>
              <w:rPr>
                <w:b/>
                <w:i/>
                <w:noProof/>
              </w:rPr>
            </w:pPr>
            <w:r w:rsidRPr="009D6D75">
              <w:rPr>
                <w:b/>
                <w:i/>
                <w:noProof/>
              </w:rPr>
              <w:t>Work item code:</w:t>
            </w:r>
          </w:p>
        </w:tc>
        <w:tc>
          <w:tcPr>
            <w:tcW w:w="3686" w:type="dxa"/>
            <w:gridSpan w:val="5"/>
            <w:shd w:val="pct30" w:color="FFFF00" w:fill="auto"/>
          </w:tcPr>
          <w:p w14:paraId="30ED345C" w14:textId="77777777" w:rsidR="00A069AA" w:rsidRPr="009D6D75" w:rsidRDefault="00A069AA" w:rsidP="009D28AF">
            <w:pPr>
              <w:pStyle w:val="CRCoverPage"/>
              <w:spacing w:after="0"/>
              <w:rPr>
                <w:noProof/>
              </w:rPr>
            </w:pPr>
            <w:r w:rsidRPr="009D6D75">
              <w:rPr>
                <w:noProof/>
              </w:rPr>
              <w:t>TEI1</w:t>
            </w:r>
            <w:r w:rsidR="009D28AF" w:rsidRPr="009D6D75">
              <w:rPr>
                <w:noProof/>
              </w:rPr>
              <w:t>4</w:t>
            </w:r>
            <w:r w:rsidRPr="009D6D75">
              <w:rPr>
                <w:noProof/>
              </w:rPr>
              <w:t>_Test, MCPTT-ConTest</w:t>
            </w:r>
          </w:p>
        </w:tc>
        <w:tc>
          <w:tcPr>
            <w:tcW w:w="567" w:type="dxa"/>
            <w:tcBorders>
              <w:left w:val="nil"/>
            </w:tcBorders>
          </w:tcPr>
          <w:p w14:paraId="16FE89BD" w14:textId="77777777" w:rsidR="00A069AA" w:rsidRPr="009D6D75" w:rsidRDefault="00A069AA" w:rsidP="00B93CC9">
            <w:pPr>
              <w:pStyle w:val="CRCoverPage"/>
              <w:spacing w:after="0"/>
              <w:ind w:right="100"/>
              <w:rPr>
                <w:noProof/>
              </w:rPr>
            </w:pPr>
          </w:p>
        </w:tc>
        <w:tc>
          <w:tcPr>
            <w:tcW w:w="1417" w:type="dxa"/>
            <w:gridSpan w:val="3"/>
            <w:tcBorders>
              <w:left w:val="nil"/>
            </w:tcBorders>
          </w:tcPr>
          <w:p w14:paraId="3DF6C2BF" w14:textId="77777777" w:rsidR="00A069AA" w:rsidRPr="009D6D75" w:rsidRDefault="00A069AA" w:rsidP="00B93CC9">
            <w:pPr>
              <w:pStyle w:val="CRCoverPage"/>
              <w:spacing w:after="0"/>
              <w:jc w:val="right"/>
              <w:rPr>
                <w:noProof/>
              </w:rPr>
            </w:pPr>
            <w:r w:rsidRPr="009D6D75">
              <w:rPr>
                <w:b/>
                <w:i/>
                <w:noProof/>
              </w:rPr>
              <w:t>Date:</w:t>
            </w:r>
          </w:p>
        </w:tc>
        <w:tc>
          <w:tcPr>
            <w:tcW w:w="2127" w:type="dxa"/>
            <w:tcBorders>
              <w:right w:val="single" w:sz="4" w:space="0" w:color="auto"/>
            </w:tcBorders>
            <w:shd w:val="pct30" w:color="FFFF00" w:fill="auto"/>
          </w:tcPr>
          <w:p w14:paraId="3E99DDDF" w14:textId="77777777" w:rsidR="00A069AA" w:rsidRPr="009D6D75" w:rsidRDefault="009A118C" w:rsidP="00B93CC9">
            <w:pPr>
              <w:pStyle w:val="CRCoverPage"/>
              <w:spacing w:after="0"/>
              <w:ind w:left="100"/>
              <w:rPr>
                <w:noProof/>
              </w:rPr>
            </w:pPr>
            <w:r w:rsidRPr="009D6D75">
              <w:t>2021-02-05</w:t>
            </w:r>
          </w:p>
        </w:tc>
      </w:tr>
      <w:tr w:rsidR="00A069AA" w:rsidRPr="009D6D75" w14:paraId="5878D448" w14:textId="77777777" w:rsidTr="00B93CC9">
        <w:tc>
          <w:tcPr>
            <w:tcW w:w="1843" w:type="dxa"/>
            <w:tcBorders>
              <w:left w:val="single" w:sz="4" w:space="0" w:color="auto"/>
            </w:tcBorders>
          </w:tcPr>
          <w:p w14:paraId="7B287492" w14:textId="77777777" w:rsidR="00A069AA" w:rsidRPr="009D6D75" w:rsidRDefault="00A069AA" w:rsidP="00B93CC9">
            <w:pPr>
              <w:pStyle w:val="CRCoverPage"/>
              <w:spacing w:after="0"/>
              <w:rPr>
                <w:b/>
                <w:i/>
                <w:noProof/>
                <w:sz w:val="8"/>
                <w:szCs w:val="8"/>
              </w:rPr>
            </w:pPr>
          </w:p>
        </w:tc>
        <w:tc>
          <w:tcPr>
            <w:tcW w:w="1986" w:type="dxa"/>
            <w:gridSpan w:val="4"/>
          </w:tcPr>
          <w:p w14:paraId="5A0D01F1" w14:textId="77777777" w:rsidR="00A069AA" w:rsidRPr="009D6D75" w:rsidRDefault="00A069AA" w:rsidP="00B93CC9">
            <w:pPr>
              <w:pStyle w:val="CRCoverPage"/>
              <w:spacing w:after="0"/>
              <w:rPr>
                <w:noProof/>
                <w:sz w:val="8"/>
                <w:szCs w:val="8"/>
              </w:rPr>
            </w:pPr>
          </w:p>
        </w:tc>
        <w:tc>
          <w:tcPr>
            <w:tcW w:w="2267" w:type="dxa"/>
            <w:gridSpan w:val="2"/>
          </w:tcPr>
          <w:p w14:paraId="401072F6" w14:textId="77777777" w:rsidR="00A069AA" w:rsidRPr="009D6D75" w:rsidRDefault="00A069AA" w:rsidP="00B93CC9">
            <w:pPr>
              <w:pStyle w:val="CRCoverPage"/>
              <w:spacing w:after="0"/>
              <w:rPr>
                <w:noProof/>
                <w:sz w:val="8"/>
                <w:szCs w:val="8"/>
              </w:rPr>
            </w:pPr>
          </w:p>
        </w:tc>
        <w:tc>
          <w:tcPr>
            <w:tcW w:w="1417" w:type="dxa"/>
            <w:gridSpan w:val="3"/>
          </w:tcPr>
          <w:p w14:paraId="52171D3C" w14:textId="77777777" w:rsidR="00A069AA" w:rsidRPr="009D6D75" w:rsidRDefault="00A069AA" w:rsidP="00B93CC9">
            <w:pPr>
              <w:pStyle w:val="CRCoverPage"/>
              <w:spacing w:after="0"/>
              <w:rPr>
                <w:noProof/>
                <w:sz w:val="8"/>
                <w:szCs w:val="8"/>
              </w:rPr>
            </w:pPr>
          </w:p>
        </w:tc>
        <w:tc>
          <w:tcPr>
            <w:tcW w:w="2127" w:type="dxa"/>
            <w:tcBorders>
              <w:right w:val="single" w:sz="4" w:space="0" w:color="auto"/>
            </w:tcBorders>
          </w:tcPr>
          <w:p w14:paraId="5BC966C7" w14:textId="77777777" w:rsidR="00A069AA" w:rsidRPr="009D6D75" w:rsidRDefault="00A069AA" w:rsidP="00B93CC9">
            <w:pPr>
              <w:pStyle w:val="CRCoverPage"/>
              <w:spacing w:after="0"/>
              <w:rPr>
                <w:noProof/>
                <w:sz w:val="8"/>
                <w:szCs w:val="8"/>
              </w:rPr>
            </w:pPr>
          </w:p>
        </w:tc>
      </w:tr>
      <w:tr w:rsidR="00A069AA" w:rsidRPr="009D6D75" w14:paraId="7DCCCB8B" w14:textId="77777777" w:rsidTr="00B93CC9">
        <w:trPr>
          <w:cantSplit/>
        </w:trPr>
        <w:tc>
          <w:tcPr>
            <w:tcW w:w="1843" w:type="dxa"/>
            <w:tcBorders>
              <w:left w:val="single" w:sz="4" w:space="0" w:color="auto"/>
            </w:tcBorders>
          </w:tcPr>
          <w:p w14:paraId="2E74AEE4" w14:textId="77777777" w:rsidR="00A069AA" w:rsidRPr="009D6D75" w:rsidRDefault="00A069AA" w:rsidP="00B93CC9">
            <w:pPr>
              <w:pStyle w:val="CRCoverPage"/>
              <w:tabs>
                <w:tab w:val="right" w:pos="1759"/>
              </w:tabs>
              <w:spacing w:after="0"/>
              <w:rPr>
                <w:b/>
                <w:i/>
                <w:noProof/>
              </w:rPr>
            </w:pPr>
            <w:r w:rsidRPr="009D6D75">
              <w:rPr>
                <w:b/>
                <w:i/>
                <w:noProof/>
              </w:rPr>
              <w:t>Category:</w:t>
            </w:r>
          </w:p>
        </w:tc>
        <w:tc>
          <w:tcPr>
            <w:tcW w:w="851" w:type="dxa"/>
            <w:shd w:val="pct30" w:color="FFFF00" w:fill="auto"/>
          </w:tcPr>
          <w:p w14:paraId="4D662769" w14:textId="77777777" w:rsidR="00A069AA" w:rsidRPr="009D6D75" w:rsidRDefault="00A069AA" w:rsidP="00B93CC9">
            <w:pPr>
              <w:pStyle w:val="CRCoverPage"/>
              <w:spacing w:after="0"/>
              <w:ind w:left="100" w:right="-609"/>
              <w:rPr>
                <w:b/>
                <w:bCs/>
                <w:noProof/>
              </w:rPr>
            </w:pPr>
            <w:r w:rsidRPr="009D6D75">
              <w:rPr>
                <w:b/>
                <w:bCs/>
              </w:rPr>
              <w:t>F</w:t>
            </w:r>
          </w:p>
        </w:tc>
        <w:tc>
          <w:tcPr>
            <w:tcW w:w="3402" w:type="dxa"/>
            <w:gridSpan w:val="5"/>
            <w:tcBorders>
              <w:left w:val="nil"/>
            </w:tcBorders>
          </w:tcPr>
          <w:p w14:paraId="6302C507" w14:textId="77777777" w:rsidR="00A069AA" w:rsidRPr="009D6D75" w:rsidRDefault="00A069AA" w:rsidP="00B93CC9">
            <w:pPr>
              <w:pStyle w:val="CRCoverPage"/>
              <w:spacing w:after="0"/>
              <w:rPr>
                <w:noProof/>
              </w:rPr>
            </w:pPr>
          </w:p>
        </w:tc>
        <w:tc>
          <w:tcPr>
            <w:tcW w:w="1417" w:type="dxa"/>
            <w:gridSpan w:val="3"/>
            <w:tcBorders>
              <w:left w:val="nil"/>
            </w:tcBorders>
          </w:tcPr>
          <w:p w14:paraId="7C4D8E3B" w14:textId="77777777" w:rsidR="00A069AA" w:rsidRPr="009D6D75" w:rsidRDefault="00A069AA" w:rsidP="00B93CC9">
            <w:pPr>
              <w:pStyle w:val="CRCoverPage"/>
              <w:spacing w:after="0"/>
              <w:jc w:val="right"/>
              <w:rPr>
                <w:b/>
                <w:i/>
                <w:noProof/>
              </w:rPr>
            </w:pPr>
            <w:r w:rsidRPr="009D6D75">
              <w:rPr>
                <w:b/>
                <w:i/>
                <w:noProof/>
              </w:rPr>
              <w:t>Release:</w:t>
            </w:r>
          </w:p>
        </w:tc>
        <w:tc>
          <w:tcPr>
            <w:tcW w:w="2127" w:type="dxa"/>
            <w:tcBorders>
              <w:right w:val="single" w:sz="4" w:space="0" w:color="auto"/>
            </w:tcBorders>
            <w:shd w:val="pct30" w:color="FFFF00" w:fill="auto"/>
          </w:tcPr>
          <w:p w14:paraId="465674D4" w14:textId="77777777" w:rsidR="00A069AA" w:rsidRPr="009D6D75" w:rsidRDefault="00A069AA" w:rsidP="00B93CC9">
            <w:pPr>
              <w:pStyle w:val="CRCoverPage"/>
              <w:spacing w:after="0"/>
              <w:ind w:left="100"/>
              <w:rPr>
                <w:noProof/>
              </w:rPr>
            </w:pPr>
            <w:r w:rsidRPr="009D6D75">
              <w:rPr>
                <w:noProof/>
              </w:rPr>
              <w:fldChar w:fldCharType="begin"/>
            </w:r>
            <w:r w:rsidRPr="009D6D75">
              <w:rPr>
                <w:noProof/>
              </w:rPr>
              <w:instrText xml:space="preserve"> DOCPROPERTY  Release  \* MERGEFORMAT </w:instrText>
            </w:r>
            <w:r w:rsidRPr="009D6D75">
              <w:rPr>
                <w:noProof/>
              </w:rPr>
              <w:fldChar w:fldCharType="separate"/>
            </w:r>
            <w:r w:rsidRPr="009D6D75">
              <w:rPr>
                <w:noProof/>
              </w:rPr>
              <w:t>Rel-</w:t>
            </w:r>
            <w:r w:rsidRPr="009D6D75">
              <w:rPr>
                <w:noProof/>
              </w:rPr>
              <w:fldChar w:fldCharType="end"/>
            </w:r>
            <w:r w:rsidRPr="009D6D75">
              <w:rPr>
                <w:noProof/>
              </w:rPr>
              <w:t>1</w:t>
            </w:r>
            <w:r w:rsidR="009D6D75" w:rsidRPr="009D6D75">
              <w:rPr>
                <w:noProof/>
              </w:rPr>
              <w:t>5</w:t>
            </w:r>
          </w:p>
        </w:tc>
      </w:tr>
      <w:tr w:rsidR="00A069AA" w:rsidRPr="009D6D75" w14:paraId="13CE1F4E" w14:textId="77777777" w:rsidTr="00B93CC9">
        <w:tc>
          <w:tcPr>
            <w:tcW w:w="1843" w:type="dxa"/>
            <w:tcBorders>
              <w:left w:val="single" w:sz="4" w:space="0" w:color="auto"/>
              <w:bottom w:val="single" w:sz="4" w:space="0" w:color="auto"/>
            </w:tcBorders>
          </w:tcPr>
          <w:p w14:paraId="34A98E3B" w14:textId="77777777" w:rsidR="00A069AA" w:rsidRPr="009D6D75" w:rsidRDefault="00A069AA" w:rsidP="00B93CC9">
            <w:pPr>
              <w:pStyle w:val="CRCoverPage"/>
              <w:spacing w:after="0"/>
              <w:rPr>
                <w:b/>
                <w:i/>
                <w:noProof/>
              </w:rPr>
            </w:pPr>
          </w:p>
        </w:tc>
        <w:tc>
          <w:tcPr>
            <w:tcW w:w="4677" w:type="dxa"/>
            <w:gridSpan w:val="8"/>
            <w:tcBorders>
              <w:bottom w:val="single" w:sz="4" w:space="0" w:color="auto"/>
            </w:tcBorders>
          </w:tcPr>
          <w:p w14:paraId="67C2354A" w14:textId="77777777" w:rsidR="00A069AA" w:rsidRPr="009D6D75" w:rsidRDefault="00A069AA" w:rsidP="00B93CC9">
            <w:pPr>
              <w:pStyle w:val="CRCoverPage"/>
              <w:spacing w:after="0"/>
              <w:ind w:left="383" w:hanging="383"/>
              <w:rPr>
                <w:i/>
                <w:noProof/>
                <w:sz w:val="18"/>
              </w:rPr>
            </w:pPr>
            <w:r w:rsidRPr="009D6D75">
              <w:rPr>
                <w:i/>
                <w:noProof/>
                <w:sz w:val="18"/>
              </w:rPr>
              <w:t xml:space="preserve">Use </w:t>
            </w:r>
            <w:r w:rsidRPr="009D6D75">
              <w:rPr>
                <w:i/>
                <w:noProof/>
                <w:sz w:val="18"/>
                <w:u w:val="single"/>
              </w:rPr>
              <w:t>one</w:t>
            </w:r>
            <w:r w:rsidRPr="009D6D75">
              <w:rPr>
                <w:i/>
                <w:noProof/>
                <w:sz w:val="18"/>
              </w:rPr>
              <w:t xml:space="preserve"> of the following categories:</w:t>
            </w:r>
            <w:r w:rsidRPr="009D6D75">
              <w:rPr>
                <w:b/>
                <w:i/>
                <w:noProof/>
                <w:sz w:val="18"/>
              </w:rPr>
              <w:br/>
              <w:t>F</w:t>
            </w:r>
            <w:r w:rsidRPr="009D6D75">
              <w:rPr>
                <w:i/>
                <w:noProof/>
                <w:sz w:val="18"/>
              </w:rPr>
              <w:t xml:space="preserve">  (correction)</w:t>
            </w:r>
            <w:r w:rsidRPr="009D6D75">
              <w:rPr>
                <w:i/>
                <w:noProof/>
                <w:sz w:val="18"/>
              </w:rPr>
              <w:br/>
            </w:r>
            <w:r w:rsidRPr="009D6D75">
              <w:rPr>
                <w:b/>
                <w:i/>
                <w:noProof/>
                <w:sz w:val="18"/>
              </w:rPr>
              <w:t>A</w:t>
            </w:r>
            <w:r w:rsidRPr="009D6D75">
              <w:rPr>
                <w:i/>
                <w:noProof/>
                <w:sz w:val="18"/>
              </w:rPr>
              <w:t xml:space="preserve">  (mirror corresponding to a change in an earlier </w:t>
            </w:r>
            <w:r w:rsidRPr="009D6D75">
              <w:rPr>
                <w:i/>
                <w:noProof/>
                <w:sz w:val="18"/>
              </w:rPr>
              <w:tab/>
            </w:r>
            <w:r w:rsidRPr="009D6D75">
              <w:rPr>
                <w:i/>
                <w:noProof/>
                <w:sz w:val="18"/>
              </w:rPr>
              <w:tab/>
            </w:r>
            <w:r w:rsidRPr="009D6D75">
              <w:rPr>
                <w:i/>
                <w:noProof/>
                <w:sz w:val="18"/>
              </w:rPr>
              <w:tab/>
            </w:r>
            <w:r w:rsidRPr="009D6D75">
              <w:rPr>
                <w:i/>
                <w:noProof/>
                <w:sz w:val="18"/>
              </w:rPr>
              <w:tab/>
            </w:r>
            <w:r w:rsidRPr="009D6D75">
              <w:rPr>
                <w:i/>
                <w:noProof/>
                <w:sz w:val="18"/>
              </w:rPr>
              <w:tab/>
            </w:r>
            <w:r w:rsidRPr="009D6D75">
              <w:rPr>
                <w:i/>
                <w:noProof/>
                <w:sz w:val="18"/>
              </w:rPr>
              <w:tab/>
            </w:r>
            <w:r w:rsidRPr="009D6D75">
              <w:rPr>
                <w:i/>
                <w:noProof/>
                <w:sz w:val="18"/>
              </w:rPr>
              <w:tab/>
            </w:r>
            <w:r w:rsidRPr="009D6D75">
              <w:rPr>
                <w:i/>
                <w:noProof/>
                <w:sz w:val="18"/>
              </w:rPr>
              <w:tab/>
            </w:r>
            <w:r w:rsidRPr="009D6D75">
              <w:rPr>
                <w:i/>
                <w:noProof/>
                <w:sz w:val="18"/>
              </w:rPr>
              <w:tab/>
            </w:r>
            <w:r w:rsidRPr="009D6D75">
              <w:rPr>
                <w:i/>
                <w:noProof/>
                <w:sz w:val="18"/>
              </w:rPr>
              <w:tab/>
            </w:r>
            <w:r w:rsidRPr="009D6D75">
              <w:rPr>
                <w:i/>
                <w:noProof/>
                <w:sz w:val="18"/>
              </w:rPr>
              <w:tab/>
            </w:r>
            <w:r w:rsidRPr="009D6D75">
              <w:rPr>
                <w:i/>
                <w:noProof/>
                <w:sz w:val="18"/>
              </w:rPr>
              <w:tab/>
            </w:r>
            <w:r w:rsidRPr="009D6D75">
              <w:rPr>
                <w:i/>
                <w:noProof/>
                <w:sz w:val="18"/>
              </w:rPr>
              <w:tab/>
              <w:t>release)</w:t>
            </w:r>
            <w:r w:rsidRPr="009D6D75">
              <w:rPr>
                <w:i/>
                <w:noProof/>
                <w:sz w:val="18"/>
              </w:rPr>
              <w:br/>
            </w:r>
            <w:r w:rsidRPr="009D6D75">
              <w:rPr>
                <w:b/>
                <w:i/>
                <w:noProof/>
                <w:sz w:val="18"/>
              </w:rPr>
              <w:t>B</w:t>
            </w:r>
            <w:r w:rsidRPr="009D6D75">
              <w:rPr>
                <w:i/>
                <w:noProof/>
                <w:sz w:val="18"/>
              </w:rPr>
              <w:t xml:space="preserve">  (addition of feature), </w:t>
            </w:r>
            <w:r w:rsidRPr="009D6D75">
              <w:rPr>
                <w:i/>
                <w:noProof/>
                <w:sz w:val="18"/>
              </w:rPr>
              <w:br/>
            </w:r>
            <w:r w:rsidRPr="009D6D75">
              <w:rPr>
                <w:b/>
                <w:i/>
                <w:noProof/>
                <w:sz w:val="18"/>
              </w:rPr>
              <w:t>C</w:t>
            </w:r>
            <w:r w:rsidRPr="009D6D75">
              <w:rPr>
                <w:i/>
                <w:noProof/>
                <w:sz w:val="18"/>
              </w:rPr>
              <w:t xml:space="preserve">  (functional modification of feature)</w:t>
            </w:r>
            <w:r w:rsidRPr="009D6D75">
              <w:rPr>
                <w:i/>
                <w:noProof/>
                <w:sz w:val="18"/>
              </w:rPr>
              <w:br/>
            </w:r>
            <w:r w:rsidRPr="009D6D75">
              <w:rPr>
                <w:b/>
                <w:i/>
                <w:noProof/>
                <w:sz w:val="18"/>
              </w:rPr>
              <w:t>D</w:t>
            </w:r>
            <w:r w:rsidRPr="009D6D75">
              <w:rPr>
                <w:i/>
                <w:noProof/>
                <w:sz w:val="18"/>
              </w:rPr>
              <w:t xml:space="preserve">  (editorial modification)</w:t>
            </w:r>
          </w:p>
          <w:p w14:paraId="20833924" w14:textId="77777777" w:rsidR="00A069AA" w:rsidRPr="009D6D75" w:rsidRDefault="00A069AA" w:rsidP="00B93CC9">
            <w:pPr>
              <w:pStyle w:val="CRCoverPage"/>
              <w:rPr>
                <w:noProof/>
              </w:rPr>
            </w:pPr>
            <w:r w:rsidRPr="009D6D75">
              <w:rPr>
                <w:noProof/>
                <w:sz w:val="18"/>
              </w:rPr>
              <w:t>Detailed explanations of the above categories can</w:t>
            </w:r>
            <w:r w:rsidRPr="009D6D75">
              <w:rPr>
                <w:noProof/>
                <w:sz w:val="18"/>
              </w:rPr>
              <w:br/>
              <w:t xml:space="preserve">be found in 3GPP </w:t>
            </w:r>
            <w:hyperlink r:id="rId11" w:history="1">
              <w:r w:rsidRPr="009D6D75">
                <w:rPr>
                  <w:rStyle w:val="Hyperlink"/>
                  <w:noProof/>
                  <w:sz w:val="18"/>
                </w:rPr>
                <w:t>TR 21.900</w:t>
              </w:r>
            </w:hyperlink>
            <w:r w:rsidRPr="009D6D75">
              <w:rPr>
                <w:noProof/>
                <w:sz w:val="18"/>
              </w:rPr>
              <w:t>.</w:t>
            </w:r>
          </w:p>
        </w:tc>
        <w:tc>
          <w:tcPr>
            <w:tcW w:w="3120" w:type="dxa"/>
            <w:gridSpan w:val="2"/>
            <w:tcBorders>
              <w:bottom w:val="single" w:sz="4" w:space="0" w:color="auto"/>
              <w:right w:val="single" w:sz="4" w:space="0" w:color="auto"/>
            </w:tcBorders>
          </w:tcPr>
          <w:p w14:paraId="6533EB13" w14:textId="77777777" w:rsidR="00A069AA" w:rsidRPr="009D6D75" w:rsidRDefault="00A069AA" w:rsidP="00B93CC9">
            <w:pPr>
              <w:pStyle w:val="CRCoverPage"/>
              <w:tabs>
                <w:tab w:val="left" w:pos="950"/>
              </w:tabs>
              <w:spacing w:after="0"/>
              <w:ind w:left="241" w:hanging="241"/>
              <w:rPr>
                <w:i/>
                <w:noProof/>
                <w:sz w:val="18"/>
              </w:rPr>
            </w:pPr>
            <w:r w:rsidRPr="009D6D75">
              <w:rPr>
                <w:i/>
                <w:noProof/>
                <w:sz w:val="18"/>
              </w:rPr>
              <w:t xml:space="preserve">Use </w:t>
            </w:r>
            <w:r w:rsidRPr="009D6D75">
              <w:rPr>
                <w:i/>
                <w:noProof/>
                <w:sz w:val="18"/>
                <w:u w:val="single"/>
              </w:rPr>
              <w:t>one</w:t>
            </w:r>
            <w:r w:rsidRPr="009D6D75">
              <w:rPr>
                <w:i/>
                <w:noProof/>
                <w:sz w:val="18"/>
              </w:rPr>
              <w:t xml:space="preserve"> of the following releases:</w:t>
            </w:r>
            <w:r w:rsidRPr="009D6D75">
              <w:rPr>
                <w:i/>
                <w:noProof/>
                <w:sz w:val="18"/>
              </w:rPr>
              <w:br/>
              <w:t>Rel-8</w:t>
            </w:r>
            <w:r w:rsidRPr="009D6D75">
              <w:rPr>
                <w:i/>
                <w:noProof/>
                <w:sz w:val="18"/>
              </w:rPr>
              <w:tab/>
              <w:t>(Release 8)</w:t>
            </w:r>
            <w:r w:rsidRPr="009D6D75">
              <w:rPr>
                <w:i/>
                <w:noProof/>
                <w:sz w:val="18"/>
              </w:rPr>
              <w:br/>
              <w:t>Rel-9</w:t>
            </w:r>
            <w:r w:rsidRPr="009D6D75">
              <w:rPr>
                <w:i/>
                <w:noProof/>
                <w:sz w:val="18"/>
              </w:rPr>
              <w:tab/>
              <w:t>(Release 9)</w:t>
            </w:r>
            <w:r w:rsidRPr="009D6D75">
              <w:rPr>
                <w:i/>
                <w:noProof/>
                <w:sz w:val="18"/>
              </w:rPr>
              <w:br/>
              <w:t>Rel-10</w:t>
            </w:r>
            <w:r w:rsidRPr="009D6D75">
              <w:rPr>
                <w:i/>
                <w:noProof/>
                <w:sz w:val="18"/>
              </w:rPr>
              <w:tab/>
              <w:t>(Release 10)</w:t>
            </w:r>
            <w:r w:rsidRPr="009D6D75">
              <w:rPr>
                <w:i/>
                <w:noProof/>
                <w:sz w:val="18"/>
              </w:rPr>
              <w:br/>
              <w:t>Rel-11</w:t>
            </w:r>
            <w:r w:rsidRPr="009D6D75">
              <w:rPr>
                <w:i/>
                <w:noProof/>
                <w:sz w:val="18"/>
              </w:rPr>
              <w:tab/>
              <w:t>(Release 11)</w:t>
            </w:r>
            <w:r w:rsidRPr="009D6D75">
              <w:rPr>
                <w:i/>
                <w:noProof/>
                <w:sz w:val="18"/>
              </w:rPr>
              <w:br/>
              <w:t>…</w:t>
            </w:r>
            <w:r w:rsidRPr="009D6D75">
              <w:rPr>
                <w:i/>
                <w:noProof/>
                <w:sz w:val="18"/>
              </w:rPr>
              <w:br/>
              <w:t>Rel-15</w:t>
            </w:r>
            <w:r w:rsidRPr="009D6D75">
              <w:rPr>
                <w:i/>
                <w:noProof/>
                <w:sz w:val="18"/>
              </w:rPr>
              <w:tab/>
              <w:t>(Release 15)</w:t>
            </w:r>
            <w:r w:rsidRPr="009D6D75">
              <w:rPr>
                <w:i/>
                <w:noProof/>
                <w:sz w:val="18"/>
              </w:rPr>
              <w:br/>
              <w:t>Rel-16</w:t>
            </w:r>
            <w:r w:rsidRPr="009D6D75">
              <w:rPr>
                <w:i/>
                <w:noProof/>
                <w:sz w:val="18"/>
              </w:rPr>
              <w:tab/>
              <w:t>(Release 16)</w:t>
            </w:r>
            <w:r w:rsidRPr="009D6D75">
              <w:rPr>
                <w:i/>
                <w:noProof/>
                <w:sz w:val="18"/>
              </w:rPr>
              <w:br/>
              <w:t>Rel-17</w:t>
            </w:r>
            <w:r w:rsidRPr="009D6D75">
              <w:rPr>
                <w:i/>
                <w:noProof/>
                <w:sz w:val="18"/>
              </w:rPr>
              <w:tab/>
              <w:t>(Release 17)</w:t>
            </w:r>
            <w:r w:rsidRPr="009D6D75">
              <w:rPr>
                <w:i/>
                <w:noProof/>
                <w:sz w:val="18"/>
              </w:rPr>
              <w:br/>
              <w:t>Rel-18</w:t>
            </w:r>
            <w:r w:rsidRPr="009D6D75">
              <w:rPr>
                <w:i/>
                <w:noProof/>
                <w:sz w:val="18"/>
              </w:rPr>
              <w:tab/>
              <w:t>(Release 18)</w:t>
            </w:r>
          </w:p>
        </w:tc>
      </w:tr>
      <w:tr w:rsidR="00A069AA" w:rsidRPr="009D6D75" w14:paraId="139EB904" w14:textId="77777777" w:rsidTr="00B93CC9">
        <w:tc>
          <w:tcPr>
            <w:tcW w:w="1843" w:type="dxa"/>
          </w:tcPr>
          <w:p w14:paraId="6593C049" w14:textId="77777777" w:rsidR="00A069AA" w:rsidRPr="009D6D75" w:rsidRDefault="00A069AA" w:rsidP="00B93CC9">
            <w:pPr>
              <w:pStyle w:val="CRCoverPage"/>
              <w:spacing w:after="0"/>
              <w:rPr>
                <w:b/>
                <w:i/>
                <w:noProof/>
                <w:sz w:val="8"/>
                <w:szCs w:val="8"/>
              </w:rPr>
            </w:pPr>
          </w:p>
        </w:tc>
        <w:tc>
          <w:tcPr>
            <w:tcW w:w="7797" w:type="dxa"/>
            <w:gridSpan w:val="10"/>
          </w:tcPr>
          <w:p w14:paraId="70449F43" w14:textId="77777777" w:rsidR="00A069AA" w:rsidRPr="009D6D75" w:rsidRDefault="00A069AA" w:rsidP="00B93CC9">
            <w:pPr>
              <w:pStyle w:val="CRCoverPage"/>
              <w:spacing w:after="0"/>
              <w:rPr>
                <w:noProof/>
                <w:sz w:val="8"/>
                <w:szCs w:val="8"/>
              </w:rPr>
            </w:pPr>
          </w:p>
        </w:tc>
      </w:tr>
      <w:tr w:rsidR="00A069AA" w:rsidRPr="009D6D75" w14:paraId="73B2D746" w14:textId="77777777" w:rsidTr="00B93CC9">
        <w:tc>
          <w:tcPr>
            <w:tcW w:w="2694" w:type="dxa"/>
            <w:gridSpan w:val="2"/>
            <w:tcBorders>
              <w:top w:val="single" w:sz="4" w:space="0" w:color="auto"/>
              <w:left w:val="single" w:sz="4" w:space="0" w:color="auto"/>
            </w:tcBorders>
          </w:tcPr>
          <w:p w14:paraId="4B2C82AE" w14:textId="77777777" w:rsidR="00A069AA" w:rsidRPr="009D6D75" w:rsidRDefault="00A069AA" w:rsidP="00B93CC9">
            <w:pPr>
              <w:pStyle w:val="CRCoverPage"/>
              <w:tabs>
                <w:tab w:val="right" w:pos="2184"/>
              </w:tabs>
              <w:spacing w:after="0"/>
              <w:rPr>
                <w:b/>
                <w:i/>
                <w:noProof/>
              </w:rPr>
            </w:pPr>
            <w:r w:rsidRPr="009D6D75">
              <w:rPr>
                <w:b/>
                <w:i/>
                <w:noProof/>
              </w:rPr>
              <w:t>Reason for change:</w:t>
            </w:r>
          </w:p>
        </w:tc>
        <w:tc>
          <w:tcPr>
            <w:tcW w:w="6946" w:type="dxa"/>
            <w:gridSpan w:val="9"/>
            <w:tcBorders>
              <w:top w:val="single" w:sz="4" w:space="0" w:color="auto"/>
              <w:right w:val="single" w:sz="4" w:space="0" w:color="auto"/>
            </w:tcBorders>
            <w:shd w:val="pct30" w:color="FFFF00" w:fill="auto"/>
          </w:tcPr>
          <w:p w14:paraId="059E17D8" w14:textId="1DB5AE43" w:rsidR="009A118C" w:rsidRPr="009D6D75" w:rsidRDefault="009A118C" w:rsidP="005A5FF8">
            <w:pPr>
              <w:numPr>
                <w:ilvl w:val="0"/>
                <w:numId w:val="37"/>
              </w:numPr>
              <w:overflowPunct/>
              <w:autoSpaceDE/>
              <w:autoSpaceDN/>
              <w:adjustRightInd/>
              <w:spacing w:after="0"/>
              <w:textAlignment w:val="auto"/>
              <w:rPr>
                <w:rFonts w:ascii="Arial" w:hAnsi="Arial"/>
                <w:noProof/>
                <w:lang w:eastAsia="en-US"/>
              </w:rPr>
            </w:pPr>
            <w:r w:rsidRPr="009D6D75">
              <w:rPr>
                <w:rFonts w:ascii="Arial" w:hAnsi="Arial"/>
                <w:noProof/>
                <w:lang w:eastAsia="en-US"/>
              </w:rPr>
              <w:t xml:space="preserve">Generic Test Procedure for NW initiated temporary group creation is needed to be used e.g. in </w:t>
            </w:r>
            <w:r w:rsidR="003C5F45">
              <w:rPr>
                <w:rFonts w:ascii="Arial" w:hAnsi="Arial"/>
                <w:noProof/>
                <w:lang w:eastAsia="en-US"/>
              </w:rPr>
              <w:t xml:space="preserve">TS </w:t>
            </w:r>
            <w:r w:rsidRPr="009D6D75">
              <w:rPr>
                <w:rFonts w:ascii="Arial" w:hAnsi="Arial"/>
                <w:noProof/>
                <w:lang w:eastAsia="en-US"/>
              </w:rPr>
              <w:t xml:space="preserve">36.579-2 </w:t>
            </w:r>
            <w:r w:rsidR="003C5F45">
              <w:rPr>
                <w:rFonts w:ascii="Arial" w:hAnsi="Arial"/>
                <w:noProof/>
                <w:lang w:eastAsia="en-US"/>
              </w:rPr>
              <w:t xml:space="preserve">test case </w:t>
            </w:r>
            <w:r w:rsidRPr="009D6D75">
              <w:rPr>
                <w:rFonts w:ascii="Arial" w:hAnsi="Arial"/>
                <w:noProof/>
                <w:lang w:eastAsia="en-US"/>
              </w:rPr>
              <w:t>6.1.1.10</w:t>
            </w:r>
            <w:r w:rsidR="003C5F45">
              <w:rPr>
                <w:rFonts w:ascii="Arial" w:hAnsi="Arial"/>
                <w:noProof/>
                <w:lang w:eastAsia="en-US"/>
              </w:rPr>
              <w:t>.</w:t>
            </w:r>
          </w:p>
          <w:p w14:paraId="396468F9" w14:textId="77777777" w:rsidR="000E44AB" w:rsidRDefault="00A069AA" w:rsidP="009A118C">
            <w:pPr>
              <w:numPr>
                <w:ilvl w:val="0"/>
                <w:numId w:val="37"/>
              </w:numPr>
              <w:overflowPunct/>
              <w:autoSpaceDE/>
              <w:autoSpaceDN/>
              <w:adjustRightInd/>
              <w:spacing w:after="0"/>
              <w:textAlignment w:val="auto"/>
              <w:rPr>
                <w:rFonts w:ascii="Arial" w:hAnsi="Arial"/>
                <w:noProof/>
                <w:lang w:eastAsia="en-US"/>
              </w:rPr>
            </w:pPr>
            <w:r w:rsidRPr="009D6D75">
              <w:rPr>
                <w:rFonts w:ascii="Arial" w:hAnsi="Arial"/>
                <w:noProof/>
                <w:lang w:eastAsia="en-US"/>
              </w:rPr>
              <w:t>Procedure for MCPTT</w:t>
            </w:r>
            <w:r w:rsidR="00071E2D" w:rsidRPr="009D6D75">
              <w:rPr>
                <w:rFonts w:ascii="Arial" w:hAnsi="Arial"/>
                <w:noProof/>
                <w:lang w:eastAsia="en-US"/>
              </w:rPr>
              <w:t xml:space="preserve"> CT call establishment using a pre-established session was</w:t>
            </w:r>
            <w:r w:rsidRPr="009D6D75">
              <w:rPr>
                <w:rFonts w:ascii="Arial" w:hAnsi="Arial"/>
                <w:noProof/>
                <w:lang w:eastAsia="en-US"/>
              </w:rPr>
              <w:t xml:space="preserve"> not yet defined.</w:t>
            </w:r>
          </w:p>
          <w:p w14:paraId="1D0569A6" w14:textId="6EE7458F" w:rsidR="003C5F45" w:rsidRPr="009D6D75" w:rsidRDefault="003C5F45" w:rsidP="003C5F45">
            <w:pPr>
              <w:overflowPunct/>
              <w:autoSpaceDE/>
              <w:autoSpaceDN/>
              <w:adjustRightInd/>
              <w:spacing w:after="0"/>
              <w:textAlignment w:val="auto"/>
              <w:rPr>
                <w:rFonts w:ascii="Arial" w:hAnsi="Arial"/>
                <w:noProof/>
                <w:lang w:eastAsia="en-US"/>
              </w:rPr>
            </w:pPr>
          </w:p>
        </w:tc>
      </w:tr>
      <w:tr w:rsidR="00A069AA" w:rsidRPr="009D6D75" w14:paraId="243579E8" w14:textId="77777777" w:rsidTr="00B93CC9">
        <w:tc>
          <w:tcPr>
            <w:tcW w:w="2694" w:type="dxa"/>
            <w:gridSpan w:val="2"/>
            <w:tcBorders>
              <w:left w:val="single" w:sz="4" w:space="0" w:color="auto"/>
            </w:tcBorders>
          </w:tcPr>
          <w:p w14:paraId="2EF98DB2" w14:textId="77777777" w:rsidR="00A069AA" w:rsidRPr="009D6D75" w:rsidRDefault="00A069AA" w:rsidP="00B93CC9">
            <w:pPr>
              <w:pStyle w:val="CRCoverPage"/>
              <w:spacing w:after="0"/>
              <w:rPr>
                <w:b/>
                <w:i/>
                <w:noProof/>
                <w:sz w:val="8"/>
                <w:szCs w:val="8"/>
              </w:rPr>
            </w:pPr>
          </w:p>
        </w:tc>
        <w:tc>
          <w:tcPr>
            <w:tcW w:w="6946" w:type="dxa"/>
            <w:gridSpan w:val="9"/>
            <w:tcBorders>
              <w:right w:val="single" w:sz="4" w:space="0" w:color="auto"/>
            </w:tcBorders>
          </w:tcPr>
          <w:p w14:paraId="36BDA37B" w14:textId="77777777" w:rsidR="00A069AA" w:rsidRPr="009D6D75" w:rsidRDefault="00A069AA" w:rsidP="00B93CC9">
            <w:pPr>
              <w:pStyle w:val="CRCoverPage"/>
              <w:spacing w:after="0"/>
              <w:rPr>
                <w:noProof/>
                <w:sz w:val="8"/>
                <w:szCs w:val="8"/>
              </w:rPr>
            </w:pPr>
          </w:p>
        </w:tc>
      </w:tr>
      <w:tr w:rsidR="00A069AA" w:rsidRPr="009D6D75" w14:paraId="08F13C6D" w14:textId="77777777" w:rsidTr="00B93CC9">
        <w:tc>
          <w:tcPr>
            <w:tcW w:w="2694" w:type="dxa"/>
            <w:gridSpan w:val="2"/>
            <w:tcBorders>
              <w:left w:val="single" w:sz="4" w:space="0" w:color="auto"/>
            </w:tcBorders>
          </w:tcPr>
          <w:p w14:paraId="3292730D" w14:textId="77777777" w:rsidR="00A069AA" w:rsidRPr="009D6D75" w:rsidRDefault="00A069AA" w:rsidP="00B93CC9">
            <w:pPr>
              <w:pStyle w:val="CRCoverPage"/>
              <w:tabs>
                <w:tab w:val="right" w:pos="2184"/>
              </w:tabs>
              <w:spacing w:after="0"/>
              <w:rPr>
                <w:b/>
                <w:i/>
                <w:noProof/>
              </w:rPr>
            </w:pPr>
            <w:r w:rsidRPr="009D6D75">
              <w:rPr>
                <w:b/>
                <w:i/>
                <w:noProof/>
              </w:rPr>
              <w:t>Summary of change:</w:t>
            </w:r>
          </w:p>
        </w:tc>
        <w:tc>
          <w:tcPr>
            <w:tcW w:w="6946" w:type="dxa"/>
            <w:gridSpan w:val="9"/>
            <w:tcBorders>
              <w:right w:val="single" w:sz="4" w:space="0" w:color="auto"/>
            </w:tcBorders>
            <w:shd w:val="pct30" w:color="FFFF00" w:fill="auto"/>
          </w:tcPr>
          <w:p w14:paraId="3F26A111" w14:textId="77777777" w:rsidR="000E44AB" w:rsidRDefault="009A118C" w:rsidP="00071E2D">
            <w:pPr>
              <w:pStyle w:val="CRCoverPage"/>
              <w:numPr>
                <w:ilvl w:val="0"/>
                <w:numId w:val="38"/>
              </w:numPr>
              <w:spacing w:after="0" w:line="259" w:lineRule="auto"/>
            </w:pPr>
            <w:r w:rsidRPr="009D6D75">
              <w:rPr>
                <w:noProof/>
              </w:rPr>
              <w:t>Generic Test Procedure for NW initiated temporary group creation added</w:t>
            </w:r>
            <w:r w:rsidR="003C5F45">
              <w:rPr>
                <w:noProof/>
              </w:rPr>
              <w:t>.</w:t>
            </w:r>
          </w:p>
          <w:p w14:paraId="47FDCE7C" w14:textId="77777777" w:rsidR="003C5F45" w:rsidRPr="009D6D75" w:rsidRDefault="003C5F45" w:rsidP="003C5F45">
            <w:pPr>
              <w:pStyle w:val="CRCoverPage"/>
              <w:numPr>
                <w:ilvl w:val="0"/>
                <w:numId w:val="38"/>
              </w:numPr>
              <w:spacing w:after="0"/>
              <w:rPr>
                <w:noProof/>
              </w:rPr>
            </w:pPr>
            <w:r w:rsidRPr="009D6D75">
              <w:rPr>
                <w:noProof/>
              </w:rPr>
              <w:t>Generic Test Procedure for MCPTT CT call establishment using a pre-establishe session added</w:t>
            </w:r>
            <w:r>
              <w:rPr>
                <w:noProof/>
              </w:rPr>
              <w:t>.</w:t>
            </w:r>
          </w:p>
          <w:p w14:paraId="42EFEA03" w14:textId="0B9A727B" w:rsidR="003C5F45" w:rsidRPr="009D6D75" w:rsidRDefault="003C5F45" w:rsidP="003C5F45">
            <w:pPr>
              <w:pStyle w:val="CRCoverPage"/>
              <w:spacing w:after="0" w:line="259" w:lineRule="auto"/>
            </w:pPr>
          </w:p>
        </w:tc>
      </w:tr>
      <w:tr w:rsidR="00A069AA" w:rsidRPr="009D6D75" w14:paraId="1016542B" w14:textId="77777777" w:rsidTr="00B93CC9">
        <w:tc>
          <w:tcPr>
            <w:tcW w:w="2694" w:type="dxa"/>
            <w:gridSpan w:val="2"/>
            <w:tcBorders>
              <w:left w:val="single" w:sz="4" w:space="0" w:color="auto"/>
            </w:tcBorders>
          </w:tcPr>
          <w:p w14:paraId="29A7D214" w14:textId="77777777" w:rsidR="00A069AA" w:rsidRPr="009D6D75" w:rsidRDefault="00A069AA" w:rsidP="00B93CC9">
            <w:pPr>
              <w:pStyle w:val="CRCoverPage"/>
              <w:spacing w:after="0"/>
              <w:rPr>
                <w:b/>
                <w:i/>
                <w:noProof/>
                <w:sz w:val="8"/>
                <w:szCs w:val="8"/>
              </w:rPr>
            </w:pPr>
          </w:p>
        </w:tc>
        <w:tc>
          <w:tcPr>
            <w:tcW w:w="6946" w:type="dxa"/>
            <w:gridSpan w:val="9"/>
            <w:tcBorders>
              <w:right w:val="single" w:sz="4" w:space="0" w:color="auto"/>
            </w:tcBorders>
          </w:tcPr>
          <w:p w14:paraId="263310C0" w14:textId="77777777" w:rsidR="00A069AA" w:rsidRPr="009D6D75" w:rsidRDefault="00A069AA" w:rsidP="00B93CC9">
            <w:pPr>
              <w:pStyle w:val="CRCoverPage"/>
              <w:spacing w:after="0"/>
              <w:rPr>
                <w:noProof/>
                <w:sz w:val="8"/>
                <w:szCs w:val="8"/>
              </w:rPr>
            </w:pPr>
          </w:p>
        </w:tc>
      </w:tr>
      <w:tr w:rsidR="00A069AA" w:rsidRPr="009D6D75" w14:paraId="35F740EC" w14:textId="77777777" w:rsidTr="00B93CC9">
        <w:tc>
          <w:tcPr>
            <w:tcW w:w="2694" w:type="dxa"/>
            <w:gridSpan w:val="2"/>
            <w:tcBorders>
              <w:left w:val="single" w:sz="4" w:space="0" w:color="auto"/>
              <w:bottom w:val="single" w:sz="4" w:space="0" w:color="auto"/>
            </w:tcBorders>
          </w:tcPr>
          <w:p w14:paraId="43A7B4DC" w14:textId="77777777" w:rsidR="00A069AA" w:rsidRPr="009D6D75" w:rsidRDefault="00A069AA" w:rsidP="00B93CC9">
            <w:pPr>
              <w:pStyle w:val="CRCoverPage"/>
              <w:tabs>
                <w:tab w:val="right" w:pos="2184"/>
              </w:tabs>
              <w:spacing w:after="0"/>
              <w:rPr>
                <w:b/>
                <w:i/>
                <w:noProof/>
              </w:rPr>
            </w:pPr>
            <w:r w:rsidRPr="009D6D7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D24174" w14:textId="77777777" w:rsidR="00A069AA" w:rsidRPr="009D6D75" w:rsidRDefault="00A069AA" w:rsidP="00B93CC9">
            <w:pPr>
              <w:pStyle w:val="CRCoverPage"/>
              <w:spacing w:after="0"/>
              <w:ind w:left="100"/>
              <w:rPr>
                <w:noProof/>
              </w:rPr>
            </w:pPr>
            <w:r w:rsidRPr="009D6D75">
              <w:rPr>
                <w:noProof/>
              </w:rPr>
              <w:t>Wrong test sequence results in incorrect MCPTT test case implementation and test case v</w:t>
            </w:r>
            <w:r w:rsidR="000E44AB" w:rsidRPr="009D6D75">
              <w:rPr>
                <w:noProof/>
              </w:rPr>
              <w:t>erification</w:t>
            </w:r>
            <w:r w:rsidRPr="009D6D75">
              <w:rPr>
                <w:noProof/>
              </w:rPr>
              <w:t xml:space="preserve"> not possible</w:t>
            </w:r>
          </w:p>
          <w:p w14:paraId="0425B757" w14:textId="77777777" w:rsidR="000E44AB" w:rsidRPr="009D6D75" w:rsidRDefault="000E44AB" w:rsidP="00B93CC9">
            <w:pPr>
              <w:pStyle w:val="CRCoverPage"/>
              <w:spacing w:after="0"/>
              <w:ind w:left="100"/>
              <w:rPr>
                <w:noProof/>
              </w:rPr>
            </w:pPr>
          </w:p>
        </w:tc>
      </w:tr>
      <w:tr w:rsidR="00A069AA" w:rsidRPr="009D6D75" w14:paraId="424DB3F0" w14:textId="77777777" w:rsidTr="00B93CC9">
        <w:tc>
          <w:tcPr>
            <w:tcW w:w="2694" w:type="dxa"/>
            <w:gridSpan w:val="2"/>
          </w:tcPr>
          <w:p w14:paraId="6982800A" w14:textId="77777777" w:rsidR="00A069AA" w:rsidRPr="009D6D75" w:rsidRDefault="00A069AA" w:rsidP="00B93CC9">
            <w:pPr>
              <w:pStyle w:val="CRCoverPage"/>
              <w:spacing w:after="0"/>
              <w:rPr>
                <w:b/>
                <w:i/>
                <w:noProof/>
                <w:sz w:val="8"/>
                <w:szCs w:val="8"/>
              </w:rPr>
            </w:pPr>
          </w:p>
        </w:tc>
        <w:tc>
          <w:tcPr>
            <w:tcW w:w="6946" w:type="dxa"/>
            <w:gridSpan w:val="9"/>
          </w:tcPr>
          <w:p w14:paraId="4E76E576" w14:textId="77777777" w:rsidR="00A069AA" w:rsidRPr="009D6D75" w:rsidRDefault="00A069AA" w:rsidP="00B93CC9">
            <w:pPr>
              <w:pStyle w:val="CRCoverPage"/>
              <w:spacing w:after="0"/>
              <w:rPr>
                <w:noProof/>
                <w:sz w:val="8"/>
                <w:szCs w:val="8"/>
              </w:rPr>
            </w:pPr>
          </w:p>
        </w:tc>
      </w:tr>
      <w:tr w:rsidR="00A069AA" w:rsidRPr="009D6D75" w14:paraId="69022485" w14:textId="77777777" w:rsidTr="00B93CC9">
        <w:tc>
          <w:tcPr>
            <w:tcW w:w="2694" w:type="dxa"/>
            <w:gridSpan w:val="2"/>
            <w:tcBorders>
              <w:top w:val="single" w:sz="4" w:space="0" w:color="auto"/>
              <w:left w:val="single" w:sz="4" w:space="0" w:color="auto"/>
            </w:tcBorders>
          </w:tcPr>
          <w:p w14:paraId="39FCD062" w14:textId="77777777" w:rsidR="00A069AA" w:rsidRPr="009D6D75" w:rsidRDefault="00A069AA" w:rsidP="00B93CC9">
            <w:pPr>
              <w:pStyle w:val="CRCoverPage"/>
              <w:tabs>
                <w:tab w:val="right" w:pos="2184"/>
              </w:tabs>
              <w:spacing w:after="0"/>
              <w:rPr>
                <w:b/>
                <w:i/>
                <w:noProof/>
              </w:rPr>
            </w:pPr>
            <w:r w:rsidRPr="009D6D75">
              <w:rPr>
                <w:b/>
                <w:i/>
                <w:noProof/>
              </w:rPr>
              <w:t>Clauses affected:</w:t>
            </w:r>
          </w:p>
        </w:tc>
        <w:tc>
          <w:tcPr>
            <w:tcW w:w="6946" w:type="dxa"/>
            <w:gridSpan w:val="9"/>
            <w:tcBorders>
              <w:top w:val="single" w:sz="4" w:space="0" w:color="auto"/>
              <w:right w:val="single" w:sz="4" w:space="0" w:color="auto"/>
            </w:tcBorders>
            <w:shd w:val="pct30" w:color="FFFF00" w:fill="auto"/>
          </w:tcPr>
          <w:p w14:paraId="32D32368" w14:textId="77777777" w:rsidR="00A069AA" w:rsidRPr="009D6D75" w:rsidRDefault="009A118C" w:rsidP="00B93CC9">
            <w:pPr>
              <w:pStyle w:val="CRCoverPage"/>
              <w:spacing w:after="0"/>
              <w:rPr>
                <w:noProof/>
              </w:rPr>
            </w:pPr>
            <w:r w:rsidRPr="009D6D75">
              <w:rPr>
                <w:noProof/>
              </w:rPr>
              <w:t xml:space="preserve">5.3.22, </w:t>
            </w:r>
            <w:r w:rsidR="005E586D" w:rsidRPr="009D6D75">
              <w:rPr>
                <w:noProof/>
              </w:rPr>
              <w:t>5.3.23</w:t>
            </w:r>
            <w:r w:rsidRPr="009D6D75">
              <w:rPr>
                <w:noProof/>
              </w:rPr>
              <w:t xml:space="preserve"> </w:t>
            </w:r>
            <w:r w:rsidR="000E44AB" w:rsidRPr="009D6D75">
              <w:rPr>
                <w:noProof/>
              </w:rPr>
              <w:t>(new</w:t>
            </w:r>
            <w:r w:rsidRPr="009D6D75">
              <w:rPr>
                <w:noProof/>
              </w:rPr>
              <w:t xml:space="preserve"> clauses</w:t>
            </w:r>
            <w:r w:rsidR="000E44AB" w:rsidRPr="009D6D75">
              <w:rPr>
                <w:noProof/>
              </w:rPr>
              <w:t>)</w:t>
            </w:r>
          </w:p>
        </w:tc>
      </w:tr>
      <w:tr w:rsidR="00A069AA" w:rsidRPr="009D6D75" w14:paraId="7E186F06" w14:textId="77777777" w:rsidTr="00B93CC9">
        <w:tc>
          <w:tcPr>
            <w:tcW w:w="2694" w:type="dxa"/>
            <w:gridSpan w:val="2"/>
            <w:tcBorders>
              <w:left w:val="single" w:sz="4" w:space="0" w:color="auto"/>
            </w:tcBorders>
          </w:tcPr>
          <w:p w14:paraId="123FF70F" w14:textId="77777777" w:rsidR="00A069AA" w:rsidRPr="009D6D75" w:rsidRDefault="00A069AA" w:rsidP="00B93CC9">
            <w:pPr>
              <w:pStyle w:val="CRCoverPage"/>
              <w:spacing w:after="0"/>
              <w:rPr>
                <w:b/>
                <w:i/>
                <w:noProof/>
                <w:sz w:val="8"/>
                <w:szCs w:val="8"/>
              </w:rPr>
            </w:pPr>
          </w:p>
        </w:tc>
        <w:tc>
          <w:tcPr>
            <w:tcW w:w="6946" w:type="dxa"/>
            <w:gridSpan w:val="9"/>
            <w:tcBorders>
              <w:right w:val="single" w:sz="4" w:space="0" w:color="auto"/>
            </w:tcBorders>
          </w:tcPr>
          <w:p w14:paraId="3AF5ADC7" w14:textId="77777777" w:rsidR="00A069AA" w:rsidRPr="009D6D75" w:rsidRDefault="00A069AA" w:rsidP="00B93CC9">
            <w:pPr>
              <w:pStyle w:val="CRCoverPage"/>
              <w:spacing w:after="0"/>
              <w:rPr>
                <w:noProof/>
                <w:sz w:val="8"/>
                <w:szCs w:val="8"/>
              </w:rPr>
            </w:pPr>
          </w:p>
        </w:tc>
      </w:tr>
      <w:tr w:rsidR="00A069AA" w:rsidRPr="009D6D75" w14:paraId="5CC7F23D" w14:textId="77777777" w:rsidTr="00B93CC9">
        <w:tc>
          <w:tcPr>
            <w:tcW w:w="2694" w:type="dxa"/>
            <w:gridSpan w:val="2"/>
            <w:tcBorders>
              <w:left w:val="single" w:sz="4" w:space="0" w:color="auto"/>
            </w:tcBorders>
          </w:tcPr>
          <w:p w14:paraId="0A68412E" w14:textId="77777777" w:rsidR="00A069AA" w:rsidRPr="009D6D75" w:rsidRDefault="00A069AA" w:rsidP="00B93C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9928E6" w14:textId="77777777" w:rsidR="00A069AA" w:rsidRPr="009D6D75" w:rsidRDefault="00A069AA" w:rsidP="00B93CC9">
            <w:pPr>
              <w:pStyle w:val="CRCoverPage"/>
              <w:spacing w:after="0"/>
              <w:jc w:val="center"/>
              <w:rPr>
                <w:b/>
                <w:caps/>
                <w:noProof/>
              </w:rPr>
            </w:pPr>
            <w:r w:rsidRPr="009D6D7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C2D951" w14:textId="77777777" w:rsidR="00A069AA" w:rsidRPr="009D6D75" w:rsidRDefault="00A069AA" w:rsidP="00B93CC9">
            <w:pPr>
              <w:pStyle w:val="CRCoverPage"/>
              <w:spacing w:after="0"/>
              <w:jc w:val="center"/>
              <w:rPr>
                <w:b/>
                <w:caps/>
                <w:noProof/>
              </w:rPr>
            </w:pPr>
            <w:r w:rsidRPr="009D6D75">
              <w:rPr>
                <w:b/>
                <w:caps/>
                <w:noProof/>
              </w:rPr>
              <w:t>N</w:t>
            </w:r>
          </w:p>
        </w:tc>
        <w:tc>
          <w:tcPr>
            <w:tcW w:w="2977" w:type="dxa"/>
            <w:gridSpan w:val="4"/>
          </w:tcPr>
          <w:p w14:paraId="2017E97F" w14:textId="77777777" w:rsidR="00A069AA" w:rsidRPr="009D6D75" w:rsidRDefault="00A069AA" w:rsidP="00B93C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65645C" w14:textId="77777777" w:rsidR="00A069AA" w:rsidRPr="009D6D75" w:rsidRDefault="00A069AA" w:rsidP="00B93CC9">
            <w:pPr>
              <w:pStyle w:val="CRCoverPage"/>
              <w:spacing w:after="0"/>
              <w:ind w:left="99"/>
              <w:rPr>
                <w:noProof/>
              </w:rPr>
            </w:pPr>
          </w:p>
        </w:tc>
      </w:tr>
      <w:tr w:rsidR="00A069AA" w:rsidRPr="009D6D75" w14:paraId="5E3FB396" w14:textId="77777777" w:rsidTr="00B93CC9">
        <w:tc>
          <w:tcPr>
            <w:tcW w:w="2694" w:type="dxa"/>
            <w:gridSpan w:val="2"/>
            <w:tcBorders>
              <w:left w:val="single" w:sz="4" w:space="0" w:color="auto"/>
            </w:tcBorders>
          </w:tcPr>
          <w:p w14:paraId="7DA4FFAC" w14:textId="77777777" w:rsidR="00A069AA" w:rsidRPr="009D6D75" w:rsidRDefault="00A069AA" w:rsidP="00B93CC9">
            <w:pPr>
              <w:pStyle w:val="CRCoverPage"/>
              <w:tabs>
                <w:tab w:val="right" w:pos="2184"/>
              </w:tabs>
              <w:spacing w:after="0"/>
              <w:rPr>
                <w:b/>
                <w:i/>
                <w:noProof/>
              </w:rPr>
            </w:pPr>
            <w:r w:rsidRPr="009D6D7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F170CE" w14:textId="77777777" w:rsidR="00A069AA" w:rsidRPr="009D6D75" w:rsidRDefault="00A069AA" w:rsidP="00B93C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16A78" w14:textId="77777777" w:rsidR="00A069AA" w:rsidRPr="009D6D75" w:rsidRDefault="000E44AB" w:rsidP="00B93CC9">
            <w:pPr>
              <w:pStyle w:val="CRCoverPage"/>
              <w:spacing w:after="0"/>
              <w:jc w:val="center"/>
              <w:rPr>
                <w:b/>
                <w:caps/>
                <w:noProof/>
              </w:rPr>
            </w:pPr>
            <w:r w:rsidRPr="009D6D75">
              <w:rPr>
                <w:b/>
                <w:caps/>
                <w:noProof/>
              </w:rPr>
              <w:t>X</w:t>
            </w:r>
          </w:p>
        </w:tc>
        <w:tc>
          <w:tcPr>
            <w:tcW w:w="2977" w:type="dxa"/>
            <w:gridSpan w:val="4"/>
          </w:tcPr>
          <w:p w14:paraId="69DE836A" w14:textId="77777777" w:rsidR="00A069AA" w:rsidRPr="009D6D75" w:rsidRDefault="00A069AA" w:rsidP="00B93CC9">
            <w:pPr>
              <w:pStyle w:val="CRCoverPage"/>
              <w:tabs>
                <w:tab w:val="right" w:pos="2893"/>
              </w:tabs>
              <w:spacing w:after="0"/>
              <w:rPr>
                <w:noProof/>
              </w:rPr>
            </w:pPr>
            <w:r w:rsidRPr="009D6D75">
              <w:rPr>
                <w:noProof/>
              </w:rPr>
              <w:t xml:space="preserve"> Other core specifications</w:t>
            </w:r>
            <w:r w:rsidRPr="009D6D75">
              <w:rPr>
                <w:noProof/>
              </w:rPr>
              <w:tab/>
            </w:r>
          </w:p>
        </w:tc>
        <w:tc>
          <w:tcPr>
            <w:tcW w:w="3401" w:type="dxa"/>
            <w:gridSpan w:val="3"/>
            <w:tcBorders>
              <w:right w:val="single" w:sz="4" w:space="0" w:color="auto"/>
            </w:tcBorders>
            <w:shd w:val="pct30" w:color="FFFF00" w:fill="auto"/>
          </w:tcPr>
          <w:p w14:paraId="1864633C" w14:textId="77777777" w:rsidR="00A069AA" w:rsidRPr="009D6D75" w:rsidRDefault="00A069AA" w:rsidP="00B93CC9">
            <w:pPr>
              <w:pStyle w:val="CRCoverPage"/>
              <w:spacing w:after="0"/>
              <w:ind w:left="99"/>
              <w:rPr>
                <w:noProof/>
              </w:rPr>
            </w:pPr>
            <w:r w:rsidRPr="009D6D75">
              <w:rPr>
                <w:noProof/>
              </w:rPr>
              <w:t xml:space="preserve">TS/TR ... CR ... </w:t>
            </w:r>
          </w:p>
        </w:tc>
      </w:tr>
      <w:tr w:rsidR="00A069AA" w:rsidRPr="009D6D75" w14:paraId="665EAE67" w14:textId="77777777" w:rsidTr="00B93CC9">
        <w:tc>
          <w:tcPr>
            <w:tcW w:w="2694" w:type="dxa"/>
            <w:gridSpan w:val="2"/>
            <w:tcBorders>
              <w:left w:val="single" w:sz="4" w:space="0" w:color="auto"/>
            </w:tcBorders>
          </w:tcPr>
          <w:p w14:paraId="4CD96393" w14:textId="77777777" w:rsidR="00A069AA" w:rsidRPr="009D6D75" w:rsidRDefault="00A069AA" w:rsidP="00B93CC9">
            <w:pPr>
              <w:pStyle w:val="CRCoverPage"/>
              <w:spacing w:after="0"/>
              <w:rPr>
                <w:b/>
                <w:i/>
                <w:noProof/>
              </w:rPr>
            </w:pPr>
            <w:r w:rsidRPr="009D6D7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CDCF53" w14:textId="77777777" w:rsidR="00A069AA" w:rsidRPr="009D6D75" w:rsidRDefault="00A069AA" w:rsidP="00B93C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78396" w14:textId="77777777" w:rsidR="00A069AA" w:rsidRPr="009D6D75" w:rsidRDefault="000E44AB" w:rsidP="00B93CC9">
            <w:pPr>
              <w:pStyle w:val="CRCoverPage"/>
              <w:spacing w:after="0"/>
              <w:jc w:val="center"/>
              <w:rPr>
                <w:b/>
                <w:caps/>
                <w:noProof/>
              </w:rPr>
            </w:pPr>
            <w:r w:rsidRPr="009D6D75">
              <w:rPr>
                <w:b/>
                <w:caps/>
                <w:noProof/>
              </w:rPr>
              <w:t>X</w:t>
            </w:r>
          </w:p>
        </w:tc>
        <w:tc>
          <w:tcPr>
            <w:tcW w:w="2977" w:type="dxa"/>
            <w:gridSpan w:val="4"/>
          </w:tcPr>
          <w:p w14:paraId="539FE290" w14:textId="77777777" w:rsidR="00A069AA" w:rsidRPr="009D6D75" w:rsidRDefault="00A069AA" w:rsidP="00B93CC9">
            <w:pPr>
              <w:pStyle w:val="CRCoverPage"/>
              <w:spacing w:after="0"/>
              <w:rPr>
                <w:noProof/>
              </w:rPr>
            </w:pPr>
            <w:r w:rsidRPr="009D6D75">
              <w:rPr>
                <w:noProof/>
              </w:rPr>
              <w:t xml:space="preserve"> Test specifications</w:t>
            </w:r>
          </w:p>
        </w:tc>
        <w:tc>
          <w:tcPr>
            <w:tcW w:w="3401" w:type="dxa"/>
            <w:gridSpan w:val="3"/>
            <w:tcBorders>
              <w:right w:val="single" w:sz="4" w:space="0" w:color="auto"/>
            </w:tcBorders>
            <w:shd w:val="pct30" w:color="FFFF00" w:fill="auto"/>
          </w:tcPr>
          <w:p w14:paraId="37C39CAF" w14:textId="77777777" w:rsidR="00A069AA" w:rsidRPr="009D6D75" w:rsidRDefault="00A069AA" w:rsidP="00B93CC9">
            <w:pPr>
              <w:pStyle w:val="CRCoverPage"/>
              <w:spacing w:after="0"/>
              <w:ind w:left="99"/>
              <w:rPr>
                <w:noProof/>
              </w:rPr>
            </w:pPr>
            <w:r w:rsidRPr="009D6D75">
              <w:rPr>
                <w:noProof/>
              </w:rPr>
              <w:t xml:space="preserve">TS/TR ... CR ... </w:t>
            </w:r>
          </w:p>
        </w:tc>
      </w:tr>
      <w:tr w:rsidR="00A069AA" w:rsidRPr="009D6D75" w14:paraId="6D457688" w14:textId="77777777" w:rsidTr="00B93CC9">
        <w:tc>
          <w:tcPr>
            <w:tcW w:w="2694" w:type="dxa"/>
            <w:gridSpan w:val="2"/>
            <w:tcBorders>
              <w:left w:val="single" w:sz="4" w:space="0" w:color="auto"/>
            </w:tcBorders>
          </w:tcPr>
          <w:p w14:paraId="59559489" w14:textId="77777777" w:rsidR="00A069AA" w:rsidRPr="009D6D75" w:rsidRDefault="00A069AA" w:rsidP="00B93CC9">
            <w:pPr>
              <w:pStyle w:val="CRCoverPage"/>
              <w:spacing w:after="0"/>
              <w:rPr>
                <w:b/>
                <w:i/>
                <w:noProof/>
              </w:rPr>
            </w:pPr>
            <w:r w:rsidRPr="009D6D7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3033EC" w14:textId="77777777" w:rsidR="00A069AA" w:rsidRPr="009D6D75" w:rsidRDefault="00A069AA" w:rsidP="00B93C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4AAA5" w14:textId="77777777" w:rsidR="00A069AA" w:rsidRPr="009D6D75" w:rsidRDefault="000E44AB" w:rsidP="00B93CC9">
            <w:pPr>
              <w:pStyle w:val="CRCoverPage"/>
              <w:spacing w:after="0"/>
              <w:jc w:val="center"/>
              <w:rPr>
                <w:b/>
                <w:caps/>
                <w:noProof/>
              </w:rPr>
            </w:pPr>
            <w:r w:rsidRPr="009D6D75">
              <w:rPr>
                <w:b/>
                <w:caps/>
                <w:noProof/>
              </w:rPr>
              <w:t>X</w:t>
            </w:r>
          </w:p>
        </w:tc>
        <w:tc>
          <w:tcPr>
            <w:tcW w:w="2977" w:type="dxa"/>
            <w:gridSpan w:val="4"/>
          </w:tcPr>
          <w:p w14:paraId="0453417B" w14:textId="77777777" w:rsidR="00A069AA" w:rsidRPr="009D6D75" w:rsidRDefault="00A069AA" w:rsidP="00B93CC9">
            <w:pPr>
              <w:pStyle w:val="CRCoverPage"/>
              <w:spacing w:after="0"/>
              <w:rPr>
                <w:noProof/>
              </w:rPr>
            </w:pPr>
            <w:r w:rsidRPr="009D6D75">
              <w:rPr>
                <w:noProof/>
              </w:rPr>
              <w:t xml:space="preserve"> O&amp;M Specifications</w:t>
            </w:r>
          </w:p>
        </w:tc>
        <w:tc>
          <w:tcPr>
            <w:tcW w:w="3401" w:type="dxa"/>
            <w:gridSpan w:val="3"/>
            <w:tcBorders>
              <w:right w:val="single" w:sz="4" w:space="0" w:color="auto"/>
            </w:tcBorders>
            <w:shd w:val="pct30" w:color="FFFF00" w:fill="auto"/>
          </w:tcPr>
          <w:p w14:paraId="0903AE61" w14:textId="77777777" w:rsidR="00A069AA" w:rsidRPr="009D6D75" w:rsidRDefault="00A069AA" w:rsidP="00B93CC9">
            <w:pPr>
              <w:pStyle w:val="CRCoverPage"/>
              <w:spacing w:after="0"/>
              <w:ind w:left="99"/>
              <w:rPr>
                <w:noProof/>
              </w:rPr>
            </w:pPr>
            <w:r w:rsidRPr="009D6D75">
              <w:rPr>
                <w:noProof/>
              </w:rPr>
              <w:t xml:space="preserve">TS/TR ... CR ... </w:t>
            </w:r>
          </w:p>
        </w:tc>
      </w:tr>
      <w:tr w:rsidR="00A069AA" w:rsidRPr="009D6D75" w14:paraId="03334B64" w14:textId="77777777" w:rsidTr="00B93CC9">
        <w:tc>
          <w:tcPr>
            <w:tcW w:w="2694" w:type="dxa"/>
            <w:gridSpan w:val="2"/>
            <w:tcBorders>
              <w:left w:val="single" w:sz="4" w:space="0" w:color="auto"/>
            </w:tcBorders>
          </w:tcPr>
          <w:p w14:paraId="1CE1418F" w14:textId="77777777" w:rsidR="00A069AA" w:rsidRPr="009D6D75" w:rsidRDefault="00A069AA" w:rsidP="00B93CC9">
            <w:pPr>
              <w:pStyle w:val="CRCoverPage"/>
              <w:spacing w:after="0"/>
              <w:rPr>
                <w:b/>
                <w:i/>
                <w:noProof/>
              </w:rPr>
            </w:pPr>
          </w:p>
        </w:tc>
        <w:tc>
          <w:tcPr>
            <w:tcW w:w="6946" w:type="dxa"/>
            <w:gridSpan w:val="9"/>
            <w:tcBorders>
              <w:right w:val="single" w:sz="4" w:space="0" w:color="auto"/>
            </w:tcBorders>
          </w:tcPr>
          <w:p w14:paraId="089CD20F" w14:textId="77777777" w:rsidR="00A069AA" w:rsidRPr="009D6D75" w:rsidRDefault="00A069AA" w:rsidP="00B93CC9">
            <w:pPr>
              <w:pStyle w:val="CRCoverPage"/>
              <w:spacing w:after="0"/>
              <w:rPr>
                <w:noProof/>
              </w:rPr>
            </w:pPr>
          </w:p>
        </w:tc>
      </w:tr>
      <w:tr w:rsidR="00A069AA" w:rsidRPr="009D6D75" w14:paraId="3DA6225E" w14:textId="77777777" w:rsidTr="00B93CC9">
        <w:tc>
          <w:tcPr>
            <w:tcW w:w="2694" w:type="dxa"/>
            <w:gridSpan w:val="2"/>
            <w:tcBorders>
              <w:left w:val="single" w:sz="4" w:space="0" w:color="auto"/>
              <w:bottom w:val="single" w:sz="4" w:space="0" w:color="auto"/>
            </w:tcBorders>
          </w:tcPr>
          <w:p w14:paraId="61DFE8CF" w14:textId="77777777" w:rsidR="00A069AA" w:rsidRPr="009D6D75" w:rsidRDefault="00A069AA" w:rsidP="00B93CC9">
            <w:pPr>
              <w:pStyle w:val="CRCoverPage"/>
              <w:tabs>
                <w:tab w:val="right" w:pos="2184"/>
              </w:tabs>
              <w:spacing w:after="0"/>
              <w:rPr>
                <w:b/>
                <w:i/>
                <w:noProof/>
              </w:rPr>
            </w:pPr>
            <w:r w:rsidRPr="009D6D75">
              <w:rPr>
                <w:b/>
                <w:i/>
                <w:noProof/>
              </w:rPr>
              <w:t>Other comments:</w:t>
            </w:r>
          </w:p>
        </w:tc>
        <w:tc>
          <w:tcPr>
            <w:tcW w:w="6946" w:type="dxa"/>
            <w:gridSpan w:val="9"/>
            <w:tcBorders>
              <w:bottom w:val="single" w:sz="4" w:space="0" w:color="auto"/>
              <w:right w:val="single" w:sz="4" w:space="0" w:color="auto"/>
            </w:tcBorders>
            <w:shd w:val="pct30" w:color="FFFF00" w:fill="auto"/>
          </w:tcPr>
          <w:p w14:paraId="65F330DB" w14:textId="77777777" w:rsidR="00A069AA" w:rsidRPr="009D6D75" w:rsidRDefault="00A069AA" w:rsidP="00B93CC9">
            <w:pPr>
              <w:pStyle w:val="CRCoverPage"/>
              <w:spacing w:after="0"/>
              <w:ind w:left="100"/>
              <w:rPr>
                <w:noProof/>
              </w:rPr>
            </w:pPr>
          </w:p>
        </w:tc>
      </w:tr>
      <w:tr w:rsidR="00A069AA" w:rsidRPr="009D6D75" w14:paraId="5F9E9773" w14:textId="77777777" w:rsidTr="00B93CC9">
        <w:tc>
          <w:tcPr>
            <w:tcW w:w="2694" w:type="dxa"/>
            <w:gridSpan w:val="2"/>
            <w:tcBorders>
              <w:top w:val="single" w:sz="4" w:space="0" w:color="auto"/>
              <w:bottom w:val="single" w:sz="4" w:space="0" w:color="auto"/>
            </w:tcBorders>
          </w:tcPr>
          <w:p w14:paraId="29813DB3" w14:textId="77777777" w:rsidR="00A069AA" w:rsidRPr="009D6D75" w:rsidRDefault="00A069AA" w:rsidP="00B93C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E28D5CA" w14:textId="77777777" w:rsidR="00A069AA" w:rsidRPr="009D6D75" w:rsidRDefault="00A069AA" w:rsidP="00B93CC9">
            <w:pPr>
              <w:pStyle w:val="CRCoverPage"/>
              <w:spacing w:after="0"/>
              <w:ind w:left="100"/>
              <w:rPr>
                <w:noProof/>
                <w:sz w:val="8"/>
                <w:szCs w:val="8"/>
              </w:rPr>
            </w:pPr>
          </w:p>
        </w:tc>
      </w:tr>
      <w:tr w:rsidR="00A069AA" w:rsidRPr="009D6D75" w14:paraId="61D66392" w14:textId="77777777" w:rsidTr="00B93CC9">
        <w:tc>
          <w:tcPr>
            <w:tcW w:w="2694" w:type="dxa"/>
            <w:gridSpan w:val="2"/>
            <w:tcBorders>
              <w:top w:val="single" w:sz="4" w:space="0" w:color="auto"/>
              <w:left w:val="single" w:sz="4" w:space="0" w:color="auto"/>
              <w:bottom w:val="single" w:sz="4" w:space="0" w:color="auto"/>
            </w:tcBorders>
          </w:tcPr>
          <w:p w14:paraId="6224F449" w14:textId="77777777" w:rsidR="00A069AA" w:rsidRPr="009D6D75" w:rsidRDefault="00A069AA" w:rsidP="00B93CC9">
            <w:pPr>
              <w:pStyle w:val="CRCoverPage"/>
              <w:tabs>
                <w:tab w:val="right" w:pos="2184"/>
              </w:tabs>
              <w:spacing w:after="0"/>
              <w:rPr>
                <w:b/>
                <w:i/>
                <w:noProof/>
              </w:rPr>
            </w:pPr>
            <w:r w:rsidRPr="009D6D7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C88BC" w14:textId="77777777" w:rsidR="003F7FA6" w:rsidRPr="003C5F45" w:rsidRDefault="003F7FA6" w:rsidP="00B93CC9">
            <w:pPr>
              <w:pStyle w:val="CRCoverPage"/>
              <w:spacing w:after="0"/>
              <w:ind w:left="100"/>
              <w:rPr>
                <w:noProof/>
              </w:rPr>
            </w:pPr>
          </w:p>
        </w:tc>
      </w:tr>
      <w:bookmarkEnd w:id="0"/>
    </w:tbl>
    <w:p w14:paraId="78B6B89E" w14:textId="77777777" w:rsidR="00D26BE7" w:rsidRPr="009D6D75" w:rsidRDefault="00D26BE7" w:rsidP="00D26BE7">
      <w:pPr>
        <w:overflowPunct/>
        <w:autoSpaceDE/>
        <w:autoSpaceDN/>
        <w:adjustRightInd/>
        <w:spacing w:after="0"/>
        <w:textAlignment w:val="auto"/>
        <w:rPr>
          <w:rFonts w:ascii="Arial" w:hAnsi="Arial"/>
          <w:noProof/>
          <w:sz w:val="8"/>
          <w:szCs w:val="8"/>
          <w:lang w:eastAsia="en-US"/>
        </w:rPr>
      </w:pPr>
    </w:p>
    <w:bookmarkEnd w:id="1"/>
    <w:p w14:paraId="14D58AC6" w14:textId="77777777" w:rsidR="00D26BE7" w:rsidRPr="009D6D75" w:rsidRDefault="00D26BE7" w:rsidP="00D26BE7">
      <w:pPr>
        <w:rPr>
          <w:noProof/>
        </w:rPr>
        <w:sectPr w:rsidR="00D26BE7" w:rsidRPr="009D6D75" w:rsidSect="00DE74DE">
          <w:headerReference w:type="even" r:id="rId12"/>
          <w:footnotePr>
            <w:numRestart w:val="eachSect"/>
          </w:footnotePr>
          <w:pgSz w:w="11907" w:h="16840" w:code="9"/>
          <w:pgMar w:top="1418" w:right="1134" w:bottom="1134" w:left="1134" w:header="680" w:footer="567" w:gutter="0"/>
          <w:cols w:space="720"/>
        </w:sectPr>
      </w:pPr>
    </w:p>
    <w:p w14:paraId="5F398DB1" w14:textId="77777777" w:rsidR="00D26BE7" w:rsidRPr="009D6D75" w:rsidRDefault="00D26BE7" w:rsidP="00D26BE7">
      <w:pPr>
        <w:rPr>
          <w:noProof/>
        </w:rPr>
      </w:pPr>
    </w:p>
    <w:p w14:paraId="3A7E1C99" w14:textId="77777777" w:rsidR="003C5F45" w:rsidRDefault="003C5F45">
      <w:pPr>
        <w:overflowPunct/>
        <w:autoSpaceDE/>
        <w:autoSpaceDN/>
        <w:adjustRightInd/>
        <w:spacing w:after="0"/>
        <w:textAlignment w:val="auto"/>
        <w:rPr>
          <w:rFonts w:ascii="Arial" w:hAnsi="Arial"/>
          <w:color w:val="0070C0"/>
          <w:sz w:val="28"/>
          <w:szCs w:val="28"/>
        </w:rPr>
      </w:pPr>
      <w:bookmarkStart w:id="9" w:name="_Toc60687162"/>
      <w:bookmarkEnd w:id="2"/>
      <w:bookmarkEnd w:id="3"/>
      <w:bookmarkEnd w:id="4"/>
      <w:bookmarkEnd w:id="5"/>
      <w:bookmarkEnd w:id="6"/>
      <w:bookmarkEnd w:id="7"/>
      <w:r>
        <w:rPr>
          <w:color w:val="0070C0"/>
          <w:szCs w:val="28"/>
        </w:rPr>
        <w:br w:type="page"/>
      </w:r>
    </w:p>
    <w:p w14:paraId="263FED5D" w14:textId="77777777" w:rsidR="003C5F45" w:rsidRPr="00746428" w:rsidRDefault="003C5F45" w:rsidP="003C5F45">
      <w:pPr>
        <w:pStyle w:val="H6"/>
      </w:pPr>
      <w:r w:rsidRPr="00746428">
        <w:lastRenderedPageBreak/>
        <w:t>5.3.21.4</w:t>
      </w:r>
      <w:r w:rsidRPr="00746428">
        <w:tab/>
        <w:t>Specific message contents</w:t>
      </w:r>
    </w:p>
    <w:p w14:paraId="7D81D908" w14:textId="77777777" w:rsidR="003C5F45" w:rsidRPr="00746428" w:rsidRDefault="003C5F45" w:rsidP="003C5F45">
      <w:r w:rsidRPr="00746428">
        <w:t>All message contents are as specified in clause 5.5 and in the test case calling the procedure, with the following clarifications:</w:t>
      </w:r>
    </w:p>
    <w:p w14:paraId="796FF659" w14:textId="77777777" w:rsidR="003C5F45" w:rsidRPr="00746428" w:rsidRDefault="003C5F45" w:rsidP="003C5F45">
      <w:r w:rsidRPr="00746428">
        <w:t>none</w:t>
      </w:r>
    </w:p>
    <w:p w14:paraId="3DFDAF3E" w14:textId="45251407" w:rsidR="005E586D" w:rsidRPr="009D6D75" w:rsidRDefault="005E586D" w:rsidP="00BB2DBD">
      <w:pPr>
        <w:pStyle w:val="Heading3"/>
        <w:rPr>
          <w:color w:val="0070C0"/>
          <w:szCs w:val="28"/>
        </w:rPr>
      </w:pPr>
      <w:r w:rsidRPr="009D6D75">
        <w:rPr>
          <w:color w:val="0070C0"/>
          <w:szCs w:val="28"/>
        </w:rPr>
        <w:t>&lt;Start of New Section&gt;</w:t>
      </w:r>
    </w:p>
    <w:p w14:paraId="4838C599" w14:textId="77777777" w:rsidR="00090962" w:rsidRPr="009D6D75" w:rsidRDefault="00090962" w:rsidP="00500880">
      <w:pPr>
        <w:pStyle w:val="Heading3"/>
        <w:rPr>
          <w:ins w:id="10" w:author="MCC TF160" w:date="2021-01-29T11:16:00Z"/>
          <w:rFonts w:eastAsia="SimSun"/>
          <w:lang w:val="x-none" w:eastAsia="en-US"/>
        </w:rPr>
      </w:pPr>
      <w:ins w:id="11" w:author="MCC TF160" w:date="2021-01-29T11:16:00Z">
        <w:r w:rsidRPr="009D6D75">
          <w:rPr>
            <w:rFonts w:eastAsia="SimSun"/>
            <w:lang w:val="x-none" w:eastAsia="en-US"/>
          </w:rPr>
          <w:t>5.3.</w:t>
        </w:r>
        <w:r w:rsidRPr="009D6D75">
          <w:rPr>
            <w:rFonts w:eastAsia="SimSun"/>
            <w:lang w:eastAsia="en-US"/>
          </w:rPr>
          <w:t>22</w:t>
        </w:r>
        <w:r w:rsidRPr="009D6D75">
          <w:rPr>
            <w:rFonts w:eastAsia="SimSun"/>
            <w:lang w:val="x-none" w:eastAsia="en-US"/>
          </w:rPr>
          <w:tab/>
          <w:t xml:space="preserve">Generic Test Procedure for </w:t>
        </w:r>
        <w:r w:rsidRPr="009D6D75">
          <w:rPr>
            <w:rFonts w:eastAsia="SimSun"/>
            <w:lang w:eastAsia="en-US"/>
          </w:rPr>
          <w:t>NW initiated temporary group creation</w:t>
        </w:r>
      </w:ins>
    </w:p>
    <w:p w14:paraId="450163E3" w14:textId="77777777" w:rsidR="00090962" w:rsidRPr="009D6D75" w:rsidRDefault="00090962" w:rsidP="00500880">
      <w:pPr>
        <w:pStyle w:val="H6"/>
        <w:rPr>
          <w:ins w:id="12" w:author="MCC TF160" w:date="2021-01-29T11:16:00Z"/>
          <w:rFonts w:eastAsia="SimSun"/>
          <w:lang w:eastAsia="en-US"/>
        </w:rPr>
      </w:pPr>
      <w:ins w:id="13" w:author="MCC TF160" w:date="2021-01-29T11:16:00Z">
        <w:r w:rsidRPr="009D6D75">
          <w:rPr>
            <w:rFonts w:eastAsia="SimSun"/>
            <w:lang w:eastAsia="en-US"/>
          </w:rPr>
          <w:t>5.3.22.1</w:t>
        </w:r>
        <w:r w:rsidRPr="009D6D75">
          <w:rPr>
            <w:rFonts w:eastAsia="SimSun"/>
            <w:lang w:eastAsia="en-US"/>
          </w:rPr>
          <w:tab/>
          <w:t>Initial conditions</w:t>
        </w:r>
      </w:ins>
    </w:p>
    <w:p w14:paraId="6161C51E" w14:textId="77777777" w:rsidR="00090962" w:rsidRPr="009D6D75" w:rsidRDefault="00090962" w:rsidP="00500880">
      <w:pPr>
        <w:rPr>
          <w:ins w:id="14" w:author="MCC TF160" w:date="2021-01-29T11:16:00Z"/>
          <w:rFonts w:eastAsia="SimSun"/>
          <w:lang w:eastAsia="en-US"/>
        </w:rPr>
      </w:pPr>
      <w:ins w:id="15" w:author="MCC TF160" w:date="2021-01-29T11:16:00Z">
        <w:r w:rsidRPr="009D6D75">
          <w:rPr>
            <w:rFonts w:eastAsia="SimSun"/>
            <w:lang w:eastAsia="en-US"/>
          </w:rPr>
          <w:t>As specified in the test case which calls the procedure in its entirety or refers to parts of it.</w:t>
        </w:r>
      </w:ins>
    </w:p>
    <w:p w14:paraId="7ED3FEF0" w14:textId="77777777" w:rsidR="00090962" w:rsidRPr="009D6D75" w:rsidRDefault="00090962" w:rsidP="00500880">
      <w:pPr>
        <w:pStyle w:val="H6"/>
        <w:rPr>
          <w:ins w:id="16" w:author="MCC TF160" w:date="2021-01-29T11:16:00Z"/>
          <w:rFonts w:eastAsia="SimSun"/>
          <w:lang w:eastAsia="en-US"/>
        </w:rPr>
      </w:pPr>
      <w:ins w:id="17" w:author="MCC TF160" w:date="2021-01-29T11:16:00Z">
        <w:r w:rsidRPr="009D6D75">
          <w:rPr>
            <w:rFonts w:eastAsia="SimSun"/>
            <w:lang w:eastAsia="en-US"/>
          </w:rPr>
          <w:t>5.3.22.2</w:t>
        </w:r>
        <w:r w:rsidRPr="009D6D75">
          <w:rPr>
            <w:rFonts w:eastAsia="SimSun"/>
            <w:lang w:eastAsia="en-US"/>
          </w:rPr>
          <w:tab/>
          <w:t>Definition of system information messages</w:t>
        </w:r>
      </w:ins>
    </w:p>
    <w:p w14:paraId="25E844BC" w14:textId="77777777" w:rsidR="00090962" w:rsidRPr="009D6D75" w:rsidRDefault="00090962" w:rsidP="00500880">
      <w:pPr>
        <w:rPr>
          <w:ins w:id="18" w:author="MCC TF160" w:date="2021-01-29T11:16:00Z"/>
          <w:rFonts w:eastAsia="SimSun"/>
          <w:lang w:eastAsia="en-US"/>
        </w:rPr>
      </w:pPr>
      <w:ins w:id="19" w:author="MCC TF160" w:date="2021-01-29T11:16:00Z">
        <w:r w:rsidRPr="009D6D75">
          <w:rPr>
            <w:rFonts w:eastAsia="SimSun"/>
            <w:lang w:eastAsia="en-US"/>
          </w:rPr>
          <w:t>-</w:t>
        </w:r>
      </w:ins>
    </w:p>
    <w:p w14:paraId="5AA1AA66" w14:textId="77777777" w:rsidR="00090962" w:rsidRPr="009D6D75" w:rsidRDefault="00090962" w:rsidP="00500880">
      <w:pPr>
        <w:pStyle w:val="H6"/>
        <w:rPr>
          <w:ins w:id="20" w:author="MCC TF160" w:date="2021-01-29T11:16:00Z"/>
          <w:rFonts w:eastAsia="SimSun"/>
          <w:lang w:eastAsia="en-US"/>
        </w:rPr>
      </w:pPr>
      <w:ins w:id="21" w:author="MCC TF160" w:date="2021-01-29T11:16:00Z">
        <w:r w:rsidRPr="009D6D75">
          <w:rPr>
            <w:rFonts w:eastAsia="SimSun"/>
            <w:lang w:eastAsia="en-US"/>
          </w:rPr>
          <w:t>5.3.22.3</w:t>
        </w:r>
        <w:r w:rsidRPr="009D6D75">
          <w:rPr>
            <w:rFonts w:eastAsia="SimSun"/>
            <w:lang w:eastAsia="en-US"/>
          </w:rPr>
          <w:tab/>
          <w:t>Procedure</w:t>
        </w:r>
      </w:ins>
    </w:p>
    <w:p w14:paraId="0712FD8D" w14:textId="77777777" w:rsidR="00090962" w:rsidRPr="009D6D75" w:rsidRDefault="00090962" w:rsidP="00500880">
      <w:pPr>
        <w:pStyle w:val="TH"/>
        <w:rPr>
          <w:ins w:id="22" w:author="MCC TF160" w:date="2021-01-29T11:16:00Z"/>
          <w:rFonts w:eastAsia="SimSun"/>
          <w:lang w:eastAsia="en-US"/>
        </w:rPr>
      </w:pPr>
      <w:ins w:id="23" w:author="MCC TF160" w:date="2021-01-29T11:16:00Z">
        <w:r w:rsidRPr="009D6D75">
          <w:rPr>
            <w:rFonts w:eastAsia="SimSun"/>
            <w:lang w:val="x-none" w:eastAsia="en-US"/>
          </w:rPr>
          <w:t>Table 5.3.</w:t>
        </w:r>
        <w:r w:rsidRPr="009D6D75">
          <w:rPr>
            <w:rFonts w:eastAsia="SimSun"/>
            <w:lang w:eastAsia="en-US"/>
          </w:rPr>
          <w:t>22</w:t>
        </w:r>
        <w:r w:rsidRPr="009D6D75">
          <w:rPr>
            <w:rFonts w:eastAsia="SimSun"/>
            <w:lang w:val="x-none" w:eastAsia="en-US"/>
          </w:rPr>
          <w:t xml:space="preserve">.3-1: </w:t>
        </w:r>
        <w:r w:rsidRPr="009D6D75">
          <w:rPr>
            <w:rFonts w:eastAsia="SimSun"/>
            <w:lang w:eastAsia="en-US"/>
          </w:rPr>
          <w:t>NW initiated temporary group creation</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0962" w:rsidRPr="009D6D75" w14:paraId="51E205D4" w14:textId="77777777" w:rsidTr="005A3982">
        <w:trPr>
          <w:ins w:id="24" w:author="MCC TF160" w:date="2021-01-29T11:16:00Z"/>
        </w:trPr>
        <w:tc>
          <w:tcPr>
            <w:tcW w:w="648" w:type="dxa"/>
            <w:tcBorders>
              <w:bottom w:val="nil"/>
            </w:tcBorders>
          </w:tcPr>
          <w:p w14:paraId="7E95AC50" w14:textId="77777777" w:rsidR="00090962" w:rsidRPr="009D6D75" w:rsidRDefault="00090962" w:rsidP="00500880">
            <w:pPr>
              <w:pStyle w:val="TAH"/>
              <w:rPr>
                <w:ins w:id="25" w:author="MCC TF160" w:date="2021-01-29T11:16:00Z"/>
                <w:rFonts w:eastAsia="SimSun"/>
                <w:lang w:eastAsia="en-US"/>
              </w:rPr>
            </w:pPr>
            <w:ins w:id="26" w:author="MCC TF160" w:date="2021-01-29T11:16:00Z">
              <w:r w:rsidRPr="009D6D75">
                <w:rPr>
                  <w:rFonts w:eastAsia="SimSun"/>
                  <w:lang w:eastAsia="en-US"/>
                </w:rPr>
                <w:t>St</w:t>
              </w:r>
            </w:ins>
          </w:p>
        </w:tc>
        <w:tc>
          <w:tcPr>
            <w:tcW w:w="3969" w:type="dxa"/>
            <w:tcBorders>
              <w:bottom w:val="nil"/>
            </w:tcBorders>
          </w:tcPr>
          <w:p w14:paraId="4F006BB4" w14:textId="77777777" w:rsidR="00090962" w:rsidRPr="009D6D75" w:rsidRDefault="00090962" w:rsidP="00500880">
            <w:pPr>
              <w:pStyle w:val="TAH"/>
              <w:rPr>
                <w:ins w:id="27" w:author="MCC TF160" w:date="2021-01-29T11:16:00Z"/>
                <w:rFonts w:eastAsia="SimSun"/>
                <w:lang w:eastAsia="en-US"/>
              </w:rPr>
            </w:pPr>
            <w:ins w:id="28" w:author="MCC TF160" w:date="2021-01-29T11:16:00Z">
              <w:r w:rsidRPr="009D6D75">
                <w:rPr>
                  <w:rFonts w:eastAsia="SimSun"/>
                  <w:lang w:eastAsia="en-US"/>
                </w:rPr>
                <w:t>Procedure</w:t>
              </w:r>
            </w:ins>
          </w:p>
        </w:tc>
        <w:tc>
          <w:tcPr>
            <w:tcW w:w="3686" w:type="dxa"/>
            <w:gridSpan w:val="2"/>
          </w:tcPr>
          <w:p w14:paraId="5E30AEEE" w14:textId="77777777" w:rsidR="00090962" w:rsidRPr="009D6D75" w:rsidRDefault="00090962" w:rsidP="00500880">
            <w:pPr>
              <w:pStyle w:val="TAH"/>
              <w:rPr>
                <w:ins w:id="29" w:author="MCC TF160" w:date="2021-01-29T11:16:00Z"/>
                <w:rFonts w:eastAsia="SimSun"/>
                <w:lang w:eastAsia="en-US"/>
              </w:rPr>
            </w:pPr>
            <w:ins w:id="30" w:author="MCC TF160" w:date="2021-01-29T11:16:00Z">
              <w:r w:rsidRPr="009D6D75">
                <w:rPr>
                  <w:rFonts w:eastAsia="SimSun"/>
                  <w:lang w:eastAsia="en-US"/>
                </w:rPr>
                <w:t>Message Sequence</w:t>
              </w:r>
            </w:ins>
          </w:p>
        </w:tc>
        <w:tc>
          <w:tcPr>
            <w:tcW w:w="567" w:type="dxa"/>
            <w:tcBorders>
              <w:bottom w:val="nil"/>
            </w:tcBorders>
          </w:tcPr>
          <w:p w14:paraId="0CB3D8CD" w14:textId="77777777" w:rsidR="00090962" w:rsidRPr="009D6D75" w:rsidRDefault="00090962" w:rsidP="00500880">
            <w:pPr>
              <w:pStyle w:val="TAH"/>
              <w:rPr>
                <w:ins w:id="31" w:author="MCC TF160" w:date="2021-01-29T11:16:00Z"/>
                <w:rFonts w:eastAsia="SimSun"/>
                <w:lang w:eastAsia="en-US"/>
              </w:rPr>
            </w:pPr>
            <w:ins w:id="32" w:author="MCC TF160" w:date="2021-01-29T11:16:00Z">
              <w:r w:rsidRPr="009D6D75">
                <w:rPr>
                  <w:rFonts w:eastAsia="SimSun"/>
                  <w:lang w:eastAsia="en-US"/>
                </w:rPr>
                <w:t>TP</w:t>
              </w:r>
            </w:ins>
          </w:p>
        </w:tc>
        <w:tc>
          <w:tcPr>
            <w:tcW w:w="892" w:type="dxa"/>
            <w:tcBorders>
              <w:bottom w:val="nil"/>
            </w:tcBorders>
          </w:tcPr>
          <w:p w14:paraId="6A90D902" w14:textId="77777777" w:rsidR="00090962" w:rsidRPr="009D6D75" w:rsidRDefault="00090962" w:rsidP="00500880">
            <w:pPr>
              <w:pStyle w:val="TAH"/>
              <w:rPr>
                <w:ins w:id="33" w:author="MCC TF160" w:date="2021-01-29T11:16:00Z"/>
                <w:rFonts w:eastAsia="SimSun"/>
                <w:lang w:eastAsia="en-US"/>
              </w:rPr>
            </w:pPr>
            <w:ins w:id="34" w:author="MCC TF160" w:date="2021-01-29T11:16:00Z">
              <w:r w:rsidRPr="009D6D75">
                <w:rPr>
                  <w:rFonts w:eastAsia="SimSun"/>
                  <w:lang w:eastAsia="en-US"/>
                </w:rPr>
                <w:t>Verdict</w:t>
              </w:r>
            </w:ins>
          </w:p>
        </w:tc>
      </w:tr>
      <w:tr w:rsidR="00090962" w:rsidRPr="009D6D75" w14:paraId="63146309" w14:textId="77777777" w:rsidTr="005A3982">
        <w:trPr>
          <w:ins w:id="35" w:author="MCC TF160" w:date="2021-01-29T11:16:00Z"/>
        </w:trPr>
        <w:tc>
          <w:tcPr>
            <w:tcW w:w="648" w:type="dxa"/>
            <w:tcBorders>
              <w:top w:val="nil"/>
            </w:tcBorders>
          </w:tcPr>
          <w:p w14:paraId="670689A1" w14:textId="77777777" w:rsidR="00090962" w:rsidRPr="009D6D75" w:rsidRDefault="00090962" w:rsidP="00500880">
            <w:pPr>
              <w:pStyle w:val="TAH"/>
              <w:rPr>
                <w:ins w:id="36" w:author="MCC TF160" w:date="2021-01-29T11:16:00Z"/>
                <w:rFonts w:eastAsia="SimSun"/>
                <w:lang w:eastAsia="en-US"/>
              </w:rPr>
            </w:pPr>
          </w:p>
        </w:tc>
        <w:tc>
          <w:tcPr>
            <w:tcW w:w="3969" w:type="dxa"/>
            <w:tcBorders>
              <w:top w:val="nil"/>
            </w:tcBorders>
          </w:tcPr>
          <w:p w14:paraId="00DAC9BF" w14:textId="77777777" w:rsidR="00090962" w:rsidRPr="009D6D75" w:rsidRDefault="00090962" w:rsidP="00500880">
            <w:pPr>
              <w:pStyle w:val="TAH"/>
              <w:rPr>
                <w:ins w:id="37" w:author="MCC TF160" w:date="2021-01-29T11:16:00Z"/>
                <w:rFonts w:eastAsia="SimSun"/>
                <w:lang w:eastAsia="en-US"/>
              </w:rPr>
            </w:pPr>
          </w:p>
        </w:tc>
        <w:tc>
          <w:tcPr>
            <w:tcW w:w="709" w:type="dxa"/>
          </w:tcPr>
          <w:p w14:paraId="647A5936" w14:textId="77777777" w:rsidR="00090962" w:rsidRPr="009D6D75" w:rsidRDefault="00090962" w:rsidP="00500880">
            <w:pPr>
              <w:pStyle w:val="TAH"/>
              <w:rPr>
                <w:ins w:id="38" w:author="MCC TF160" w:date="2021-01-29T11:16:00Z"/>
                <w:rFonts w:eastAsia="SimSun"/>
                <w:lang w:eastAsia="en-US"/>
              </w:rPr>
            </w:pPr>
            <w:ins w:id="39" w:author="MCC TF160" w:date="2021-01-29T11:16:00Z">
              <w:r w:rsidRPr="009D6D75">
                <w:rPr>
                  <w:rFonts w:eastAsia="SimSun"/>
                  <w:lang w:eastAsia="en-US"/>
                </w:rPr>
                <w:t>U - S</w:t>
              </w:r>
            </w:ins>
          </w:p>
        </w:tc>
        <w:tc>
          <w:tcPr>
            <w:tcW w:w="2977" w:type="dxa"/>
          </w:tcPr>
          <w:p w14:paraId="44BD48A1" w14:textId="77777777" w:rsidR="00090962" w:rsidRPr="009D6D75" w:rsidRDefault="00090962" w:rsidP="00500880">
            <w:pPr>
              <w:pStyle w:val="TAH"/>
              <w:rPr>
                <w:ins w:id="40" w:author="MCC TF160" w:date="2021-01-29T11:16:00Z"/>
                <w:rFonts w:eastAsia="SimSun"/>
                <w:lang w:eastAsia="en-US"/>
              </w:rPr>
            </w:pPr>
            <w:ins w:id="41" w:author="MCC TF160" w:date="2021-01-29T11:16:00Z">
              <w:r w:rsidRPr="009D6D75">
                <w:rPr>
                  <w:rFonts w:eastAsia="SimSun"/>
                  <w:lang w:eastAsia="en-US"/>
                </w:rPr>
                <w:t>Message</w:t>
              </w:r>
            </w:ins>
          </w:p>
        </w:tc>
        <w:tc>
          <w:tcPr>
            <w:tcW w:w="567" w:type="dxa"/>
            <w:tcBorders>
              <w:top w:val="nil"/>
            </w:tcBorders>
          </w:tcPr>
          <w:p w14:paraId="2C982FE4" w14:textId="77777777" w:rsidR="00090962" w:rsidRPr="009D6D75" w:rsidRDefault="00090962" w:rsidP="00500880">
            <w:pPr>
              <w:pStyle w:val="TAH"/>
              <w:rPr>
                <w:ins w:id="42" w:author="MCC TF160" w:date="2021-01-29T11:16:00Z"/>
                <w:rFonts w:eastAsia="SimSun"/>
                <w:lang w:eastAsia="en-US"/>
              </w:rPr>
            </w:pPr>
          </w:p>
        </w:tc>
        <w:tc>
          <w:tcPr>
            <w:tcW w:w="892" w:type="dxa"/>
            <w:tcBorders>
              <w:top w:val="nil"/>
            </w:tcBorders>
          </w:tcPr>
          <w:p w14:paraId="65720AC7" w14:textId="77777777" w:rsidR="00090962" w:rsidRPr="009D6D75" w:rsidRDefault="00090962" w:rsidP="00500880">
            <w:pPr>
              <w:pStyle w:val="TAH"/>
              <w:rPr>
                <w:ins w:id="43" w:author="MCC TF160" w:date="2021-01-29T11:16:00Z"/>
                <w:rFonts w:eastAsia="SimSun"/>
                <w:lang w:eastAsia="en-US"/>
              </w:rPr>
            </w:pPr>
          </w:p>
        </w:tc>
      </w:tr>
      <w:tr w:rsidR="00090962" w:rsidRPr="009D6D75" w14:paraId="0FCF699D" w14:textId="77777777" w:rsidTr="005A3982">
        <w:trPr>
          <w:ins w:id="44" w:author="MCC TF160" w:date="2021-01-29T11:16:00Z"/>
        </w:trPr>
        <w:tc>
          <w:tcPr>
            <w:tcW w:w="648" w:type="dxa"/>
            <w:shd w:val="clear" w:color="auto" w:fill="auto"/>
          </w:tcPr>
          <w:p w14:paraId="20283BF2" w14:textId="77777777" w:rsidR="00090962" w:rsidRPr="009D6D75" w:rsidRDefault="00090962" w:rsidP="00500880">
            <w:pPr>
              <w:pStyle w:val="TAC"/>
              <w:rPr>
                <w:ins w:id="45" w:author="MCC TF160" w:date="2021-01-29T11:16:00Z"/>
                <w:rFonts w:eastAsia="SimSun"/>
                <w:lang w:eastAsia="en-US"/>
              </w:rPr>
            </w:pPr>
            <w:ins w:id="46" w:author="MCC TF160" w:date="2021-01-29T11:16:00Z">
              <w:r w:rsidRPr="009D6D75">
                <w:rPr>
                  <w:rFonts w:eastAsia="SimSun"/>
                  <w:lang w:eastAsia="en-US"/>
                </w:rPr>
                <w:t>1</w:t>
              </w:r>
            </w:ins>
          </w:p>
        </w:tc>
        <w:tc>
          <w:tcPr>
            <w:tcW w:w="3969" w:type="dxa"/>
            <w:shd w:val="clear" w:color="auto" w:fill="auto"/>
          </w:tcPr>
          <w:p w14:paraId="42906710" w14:textId="77777777" w:rsidR="00090962" w:rsidRPr="009D6D75" w:rsidRDefault="00090962" w:rsidP="00500880">
            <w:pPr>
              <w:pStyle w:val="TAL"/>
              <w:rPr>
                <w:ins w:id="47" w:author="MCC TF160" w:date="2021-01-29T11:16:00Z"/>
                <w:rFonts w:eastAsia="SimSun"/>
                <w:lang w:eastAsia="en-US"/>
              </w:rPr>
            </w:pPr>
            <w:ins w:id="48" w:author="MCC TF160" w:date="2021-01-29T11:16:00Z">
              <w:r w:rsidRPr="009D6D75">
                <w:rPr>
                  <w:rFonts w:eastAsia="SimSun"/>
                  <w:lang w:eastAsia="en-US"/>
                </w:rPr>
                <w:t>The SS (MCPTT server) sends a SIP NOTIFY informing that the group A configuration document has been updated.</w:t>
              </w:r>
            </w:ins>
          </w:p>
        </w:tc>
        <w:tc>
          <w:tcPr>
            <w:tcW w:w="709" w:type="dxa"/>
            <w:shd w:val="clear" w:color="auto" w:fill="auto"/>
          </w:tcPr>
          <w:p w14:paraId="38CEBAD6" w14:textId="77777777" w:rsidR="00090962" w:rsidRPr="009D6D75" w:rsidRDefault="00090962" w:rsidP="00500880">
            <w:pPr>
              <w:pStyle w:val="TAC"/>
              <w:rPr>
                <w:ins w:id="49" w:author="MCC TF160" w:date="2021-01-29T11:16:00Z"/>
                <w:rFonts w:eastAsia="SimSun"/>
                <w:lang w:eastAsia="en-US"/>
              </w:rPr>
            </w:pPr>
            <w:ins w:id="50" w:author="MCC TF160" w:date="2021-01-29T11:16:00Z">
              <w:r w:rsidRPr="009D6D75">
                <w:rPr>
                  <w:rFonts w:eastAsia="SimSun"/>
                  <w:lang w:eastAsia="en-US"/>
                </w:rPr>
                <w:t>&lt;--</w:t>
              </w:r>
            </w:ins>
          </w:p>
        </w:tc>
        <w:tc>
          <w:tcPr>
            <w:tcW w:w="2977" w:type="dxa"/>
            <w:shd w:val="clear" w:color="auto" w:fill="auto"/>
          </w:tcPr>
          <w:p w14:paraId="6DE27E67" w14:textId="77777777" w:rsidR="00090962" w:rsidRPr="009D6D75" w:rsidRDefault="00090962" w:rsidP="00500880">
            <w:pPr>
              <w:pStyle w:val="TAL"/>
              <w:rPr>
                <w:ins w:id="51" w:author="MCC TF160" w:date="2021-01-29T11:16:00Z"/>
                <w:rFonts w:eastAsia="SimSun"/>
                <w:lang w:eastAsia="en-US"/>
              </w:rPr>
            </w:pPr>
            <w:ins w:id="52" w:author="MCC TF160" w:date="2021-01-29T11:16:00Z">
              <w:r w:rsidRPr="009D6D75">
                <w:rPr>
                  <w:rFonts w:eastAsia="SimSun"/>
                  <w:lang w:val="x-none" w:eastAsia="en-US"/>
                </w:rPr>
                <w:t xml:space="preserve">SIP </w:t>
              </w:r>
              <w:r w:rsidRPr="009D6D75">
                <w:rPr>
                  <w:rFonts w:eastAsia="SimSun"/>
                  <w:lang w:eastAsia="en-US"/>
                </w:rPr>
                <w:t>NOTIFY</w:t>
              </w:r>
            </w:ins>
          </w:p>
        </w:tc>
        <w:tc>
          <w:tcPr>
            <w:tcW w:w="567" w:type="dxa"/>
            <w:shd w:val="clear" w:color="auto" w:fill="auto"/>
          </w:tcPr>
          <w:p w14:paraId="25182D61" w14:textId="77777777" w:rsidR="00090962" w:rsidRPr="009D6D75" w:rsidRDefault="00090962" w:rsidP="00500880">
            <w:pPr>
              <w:pStyle w:val="TAC"/>
              <w:rPr>
                <w:ins w:id="53" w:author="MCC TF160" w:date="2021-01-29T11:16:00Z"/>
                <w:rFonts w:eastAsia="SimSun"/>
                <w:lang w:eastAsia="en-US"/>
              </w:rPr>
            </w:pPr>
            <w:ins w:id="54" w:author="MCC TF160" w:date="2021-01-29T11:16:00Z">
              <w:r w:rsidRPr="009D6D75">
                <w:rPr>
                  <w:rFonts w:eastAsia="SimSun"/>
                  <w:lang w:eastAsia="en-US"/>
                </w:rPr>
                <w:t>-</w:t>
              </w:r>
            </w:ins>
          </w:p>
        </w:tc>
        <w:tc>
          <w:tcPr>
            <w:tcW w:w="892" w:type="dxa"/>
            <w:shd w:val="clear" w:color="auto" w:fill="auto"/>
          </w:tcPr>
          <w:p w14:paraId="2B91B4BC" w14:textId="77777777" w:rsidR="00090962" w:rsidRPr="009D6D75" w:rsidRDefault="00090962" w:rsidP="00500880">
            <w:pPr>
              <w:pStyle w:val="TAC"/>
              <w:rPr>
                <w:ins w:id="55" w:author="MCC TF160" w:date="2021-01-29T11:16:00Z"/>
                <w:rFonts w:eastAsia="SimSun"/>
                <w:lang w:eastAsia="en-US"/>
              </w:rPr>
            </w:pPr>
            <w:ins w:id="56" w:author="MCC TF160" w:date="2021-01-29T11:16:00Z">
              <w:r w:rsidRPr="009D6D75">
                <w:rPr>
                  <w:rFonts w:eastAsia="SimSun"/>
                  <w:lang w:eastAsia="en-US"/>
                </w:rPr>
                <w:t>-</w:t>
              </w:r>
            </w:ins>
          </w:p>
        </w:tc>
      </w:tr>
      <w:tr w:rsidR="00090962" w:rsidRPr="009D6D75" w14:paraId="46C9D4B0" w14:textId="77777777" w:rsidTr="005A3982">
        <w:trPr>
          <w:ins w:id="57" w:author="MCC TF160" w:date="2021-01-29T11:16:00Z"/>
        </w:trPr>
        <w:tc>
          <w:tcPr>
            <w:tcW w:w="648" w:type="dxa"/>
            <w:shd w:val="clear" w:color="auto" w:fill="auto"/>
          </w:tcPr>
          <w:p w14:paraId="2313734B" w14:textId="77777777" w:rsidR="00090962" w:rsidRPr="009D6D75" w:rsidRDefault="00090962" w:rsidP="00500880">
            <w:pPr>
              <w:pStyle w:val="TAC"/>
              <w:rPr>
                <w:ins w:id="58" w:author="MCC TF160" w:date="2021-01-29T11:16:00Z"/>
                <w:rFonts w:eastAsia="SimSun"/>
                <w:lang w:eastAsia="en-US"/>
              </w:rPr>
            </w:pPr>
            <w:ins w:id="59" w:author="MCC TF160" w:date="2021-01-29T11:16:00Z">
              <w:r w:rsidRPr="009D6D75">
                <w:rPr>
                  <w:rFonts w:eastAsia="SimSun"/>
                  <w:lang w:eastAsia="en-US"/>
                </w:rPr>
                <w:t>2</w:t>
              </w:r>
            </w:ins>
          </w:p>
        </w:tc>
        <w:tc>
          <w:tcPr>
            <w:tcW w:w="3969" w:type="dxa"/>
            <w:shd w:val="clear" w:color="auto" w:fill="auto"/>
          </w:tcPr>
          <w:p w14:paraId="3C3AD41F" w14:textId="77777777" w:rsidR="00090962" w:rsidRPr="009D6D75" w:rsidRDefault="00090962" w:rsidP="00500880">
            <w:pPr>
              <w:pStyle w:val="TAL"/>
              <w:rPr>
                <w:ins w:id="60" w:author="MCC TF160" w:date="2021-01-29T11:16:00Z"/>
                <w:rFonts w:eastAsia="SimSun"/>
                <w:lang w:eastAsia="en-US"/>
              </w:rPr>
            </w:pPr>
            <w:ins w:id="61" w:author="MCC TF160" w:date="2021-01-29T11:16:00Z">
              <w:r w:rsidRPr="009D6D75">
                <w:rPr>
                  <w:rFonts w:eastAsia="SimSun"/>
                  <w:lang w:eastAsia="en-US"/>
                </w:rPr>
                <w:t>The UE sends a SIP 200 (OK) message to the SS.</w:t>
              </w:r>
            </w:ins>
          </w:p>
        </w:tc>
        <w:tc>
          <w:tcPr>
            <w:tcW w:w="709" w:type="dxa"/>
            <w:shd w:val="clear" w:color="auto" w:fill="auto"/>
          </w:tcPr>
          <w:p w14:paraId="37E874DD" w14:textId="77777777" w:rsidR="00090962" w:rsidRPr="009D6D75" w:rsidRDefault="00090962" w:rsidP="00500880">
            <w:pPr>
              <w:pStyle w:val="TAC"/>
              <w:rPr>
                <w:ins w:id="62" w:author="MCC TF160" w:date="2021-01-29T11:16:00Z"/>
                <w:rFonts w:eastAsia="SimSun"/>
                <w:lang w:eastAsia="en-US"/>
              </w:rPr>
            </w:pPr>
            <w:ins w:id="63" w:author="MCC TF160" w:date="2021-01-29T11:16:00Z">
              <w:r w:rsidRPr="009D6D75">
                <w:rPr>
                  <w:rFonts w:eastAsia="SimSun"/>
                  <w:lang w:eastAsia="en-US"/>
                </w:rPr>
                <w:t>--&gt;</w:t>
              </w:r>
            </w:ins>
          </w:p>
        </w:tc>
        <w:tc>
          <w:tcPr>
            <w:tcW w:w="2977" w:type="dxa"/>
            <w:shd w:val="clear" w:color="auto" w:fill="auto"/>
          </w:tcPr>
          <w:p w14:paraId="6BD826B0" w14:textId="77777777" w:rsidR="00090962" w:rsidRPr="009D6D75" w:rsidRDefault="00090962" w:rsidP="00500880">
            <w:pPr>
              <w:pStyle w:val="TAL"/>
              <w:rPr>
                <w:ins w:id="64" w:author="MCC TF160" w:date="2021-01-29T11:16:00Z"/>
                <w:rFonts w:eastAsia="SimSun"/>
                <w:lang w:val="x-none" w:eastAsia="en-US"/>
              </w:rPr>
            </w:pPr>
            <w:ins w:id="65" w:author="MCC TF160" w:date="2021-01-29T11:16:00Z">
              <w:r w:rsidRPr="009D6D75">
                <w:rPr>
                  <w:rFonts w:eastAsia="SimSun"/>
                  <w:lang w:val="x-none" w:eastAsia="en-US"/>
                </w:rPr>
                <w:t xml:space="preserve">SIP </w:t>
              </w:r>
              <w:r w:rsidRPr="009D6D75">
                <w:rPr>
                  <w:rFonts w:eastAsia="SimSun"/>
                  <w:lang w:eastAsia="en-US"/>
                </w:rPr>
                <w:t>200</w:t>
              </w:r>
              <w:r w:rsidRPr="009D6D75">
                <w:rPr>
                  <w:rFonts w:eastAsia="SimSun"/>
                  <w:lang w:val="x-none" w:eastAsia="en-US"/>
                </w:rPr>
                <w:t xml:space="preserve"> (</w:t>
              </w:r>
              <w:r w:rsidRPr="009D6D75">
                <w:rPr>
                  <w:rFonts w:eastAsia="SimSun"/>
                  <w:lang w:eastAsia="en-US"/>
                </w:rPr>
                <w:t>OK</w:t>
              </w:r>
              <w:r w:rsidRPr="009D6D75">
                <w:rPr>
                  <w:rFonts w:eastAsia="SimSun"/>
                  <w:lang w:val="x-none" w:eastAsia="en-US"/>
                </w:rPr>
                <w:t>)</w:t>
              </w:r>
            </w:ins>
          </w:p>
        </w:tc>
        <w:tc>
          <w:tcPr>
            <w:tcW w:w="567" w:type="dxa"/>
            <w:shd w:val="clear" w:color="auto" w:fill="auto"/>
          </w:tcPr>
          <w:p w14:paraId="5E51170F" w14:textId="77777777" w:rsidR="00090962" w:rsidRPr="009D6D75" w:rsidRDefault="00090962" w:rsidP="00500880">
            <w:pPr>
              <w:pStyle w:val="TAC"/>
              <w:rPr>
                <w:ins w:id="66" w:author="MCC TF160" w:date="2021-01-29T11:16:00Z"/>
                <w:rFonts w:eastAsia="SimSun"/>
                <w:lang w:eastAsia="en-US"/>
              </w:rPr>
            </w:pPr>
            <w:ins w:id="67" w:author="MCC TF160" w:date="2021-01-29T11:16:00Z">
              <w:r w:rsidRPr="009D6D75">
                <w:rPr>
                  <w:rFonts w:eastAsia="SimSun"/>
                  <w:lang w:eastAsia="en-US"/>
                </w:rPr>
                <w:t>-</w:t>
              </w:r>
            </w:ins>
          </w:p>
        </w:tc>
        <w:tc>
          <w:tcPr>
            <w:tcW w:w="892" w:type="dxa"/>
            <w:shd w:val="clear" w:color="auto" w:fill="auto"/>
          </w:tcPr>
          <w:p w14:paraId="67EE94A8" w14:textId="77777777" w:rsidR="00090962" w:rsidRPr="009D6D75" w:rsidRDefault="00090962" w:rsidP="00500880">
            <w:pPr>
              <w:pStyle w:val="TAC"/>
              <w:rPr>
                <w:ins w:id="68" w:author="MCC TF160" w:date="2021-01-29T11:16:00Z"/>
                <w:rFonts w:eastAsia="SimSun"/>
                <w:lang w:eastAsia="en-US"/>
              </w:rPr>
            </w:pPr>
            <w:ins w:id="69" w:author="MCC TF160" w:date="2021-01-29T11:16:00Z">
              <w:r w:rsidRPr="009D6D75">
                <w:rPr>
                  <w:rFonts w:eastAsia="SimSun"/>
                  <w:lang w:eastAsia="en-US"/>
                </w:rPr>
                <w:t>-</w:t>
              </w:r>
            </w:ins>
          </w:p>
        </w:tc>
      </w:tr>
      <w:tr w:rsidR="00090962" w:rsidRPr="009D6D75" w14:paraId="7D9E1F9F" w14:textId="77777777" w:rsidTr="005A3982">
        <w:trPr>
          <w:ins w:id="70" w:author="MCC TF160" w:date="2021-01-29T11:16:00Z"/>
        </w:trPr>
        <w:tc>
          <w:tcPr>
            <w:tcW w:w="648" w:type="dxa"/>
            <w:shd w:val="clear" w:color="auto" w:fill="auto"/>
          </w:tcPr>
          <w:p w14:paraId="47F12DBE" w14:textId="77777777" w:rsidR="00090962" w:rsidRPr="009D6D75" w:rsidRDefault="00090962" w:rsidP="00500880">
            <w:pPr>
              <w:pStyle w:val="TAC"/>
              <w:rPr>
                <w:ins w:id="71" w:author="MCC TF160" w:date="2021-01-29T11:16:00Z"/>
                <w:rFonts w:eastAsia="SimSun"/>
                <w:lang w:eastAsia="en-US"/>
              </w:rPr>
            </w:pPr>
            <w:ins w:id="72" w:author="MCC TF160" w:date="2021-01-29T11:16:00Z">
              <w:r w:rsidRPr="009D6D75">
                <w:rPr>
                  <w:rFonts w:eastAsia="SimSun"/>
                  <w:lang w:eastAsia="en-US"/>
                </w:rPr>
                <w:t>3</w:t>
              </w:r>
            </w:ins>
          </w:p>
        </w:tc>
        <w:tc>
          <w:tcPr>
            <w:tcW w:w="3969" w:type="dxa"/>
            <w:shd w:val="clear" w:color="auto" w:fill="auto"/>
          </w:tcPr>
          <w:p w14:paraId="0A74A8A5" w14:textId="77777777" w:rsidR="00090962" w:rsidRPr="009D6D75" w:rsidRDefault="00090962" w:rsidP="00500880">
            <w:pPr>
              <w:pStyle w:val="TAL"/>
              <w:rPr>
                <w:ins w:id="73" w:author="MCC TF160" w:date="2021-01-29T11:16:00Z"/>
                <w:rFonts w:eastAsia="SimSun"/>
                <w:lang w:eastAsia="en-US"/>
              </w:rPr>
            </w:pPr>
            <w:ins w:id="74" w:author="MCC TF160" w:date="2021-01-29T11:16:00Z">
              <w:r w:rsidRPr="009D6D75">
                <w:rPr>
                  <w:rFonts w:eastAsia="SimSun"/>
                  <w:lang w:eastAsia="en-US"/>
                </w:rPr>
                <w:t>The UE (MCPTT client) sends an HTTP GET Request message to the SS that contains the access token and the XCAP-URI of the Group Configuration document.</w:t>
              </w:r>
            </w:ins>
          </w:p>
        </w:tc>
        <w:tc>
          <w:tcPr>
            <w:tcW w:w="709" w:type="dxa"/>
            <w:shd w:val="clear" w:color="auto" w:fill="auto"/>
          </w:tcPr>
          <w:p w14:paraId="38767485" w14:textId="77777777" w:rsidR="00090962" w:rsidRPr="009D6D75" w:rsidRDefault="00090962" w:rsidP="00500880">
            <w:pPr>
              <w:pStyle w:val="TAC"/>
              <w:rPr>
                <w:ins w:id="75" w:author="MCC TF160" w:date="2021-01-29T11:16:00Z"/>
                <w:rFonts w:eastAsia="SimSun"/>
                <w:szCs w:val="18"/>
                <w:lang w:eastAsia="en-US"/>
              </w:rPr>
            </w:pPr>
            <w:ins w:id="76" w:author="MCC TF160" w:date="2021-01-29T11:16:00Z">
              <w:r w:rsidRPr="009D6D75">
                <w:rPr>
                  <w:rFonts w:eastAsia="SimSun"/>
                  <w:lang w:val="x-none" w:eastAsia="en-US"/>
                </w:rPr>
                <w:t>-</w:t>
              </w:r>
              <w:r w:rsidRPr="009D6D75">
                <w:rPr>
                  <w:rFonts w:eastAsia="SimSun"/>
                  <w:lang w:eastAsia="en-US"/>
                </w:rPr>
                <w:t>-&gt;</w:t>
              </w:r>
            </w:ins>
          </w:p>
        </w:tc>
        <w:tc>
          <w:tcPr>
            <w:tcW w:w="2977" w:type="dxa"/>
            <w:shd w:val="clear" w:color="auto" w:fill="auto"/>
          </w:tcPr>
          <w:p w14:paraId="3360DD19" w14:textId="77777777" w:rsidR="00090962" w:rsidRPr="009D6D75" w:rsidRDefault="00090962" w:rsidP="00500880">
            <w:pPr>
              <w:pStyle w:val="TAL"/>
              <w:rPr>
                <w:ins w:id="77" w:author="MCC TF160" w:date="2021-01-29T11:16:00Z"/>
                <w:rFonts w:eastAsia="SimSun"/>
                <w:lang w:eastAsia="en-US"/>
              </w:rPr>
            </w:pPr>
            <w:ins w:id="78" w:author="MCC TF160" w:date="2021-01-29T11:16:00Z">
              <w:r w:rsidRPr="009D6D75">
                <w:rPr>
                  <w:rFonts w:eastAsia="SimSun"/>
                  <w:lang w:eastAsia="en-US"/>
                </w:rPr>
                <w:t>HTTP GET</w:t>
              </w:r>
            </w:ins>
          </w:p>
        </w:tc>
        <w:tc>
          <w:tcPr>
            <w:tcW w:w="567" w:type="dxa"/>
            <w:shd w:val="clear" w:color="auto" w:fill="auto"/>
          </w:tcPr>
          <w:p w14:paraId="260EC633" w14:textId="77777777" w:rsidR="00090962" w:rsidRPr="009D6D75" w:rsidRDefault="00090962" w:rsidP="00500880">
            <w:pPr>
              <w:pStyle w:val="TAC"/>
              <w:rPr>
                <w:ins w:id="79" w:author="MCC TF160" w:date="2021-01-29T11:16:00Z"/>
                <w:rFonts w:eastAsia="SimSun"/>
                <w:lang w:eastAsia="en-US"/>
              </w:rPr>
            </w:pPr>
            <w:ins w:id="80" w:author="MCC TF160" w:date="2021-01-29T11:16:00Z">
              <w:r w:rsidRPr="009D6D75">
                <w:rPr>
                  <w:rFonts w:eastAsia="SimSun"/>
                  <w:lang w:eastAsia="en-US"/>
                </w:rPr>
                <w:t>-</w:t>
              </w:r>
            </w:ins>
          </w:p>
        </w:tc>
        <w:tc>
          <w:tcPr>
            <w:tcW w:w="892" w:type="dxa"/>
            <w:shd w:val="clear" w:color="auto" w:fill="auto"/>
          </w:tcPr>
          <w:p w14:paraId="1FD65C42" w14:textId="77777777" w:rsidR="00090962" w:rsidRPr="009D6D75" w:rsidRDefault="00090962" w:rsidP="00500880">
            <w:pPr>
              <w:pStyle w:val="TAC"/>
              <w:rPr>
                <w:ins w:id="81" w:author="MCC TF160" w:date="2021-01-29T11:16:00Z"/>
                <w:rFonts w:eastAsia="SimSun"/>
                <w:lang w:eastAsia="en-US"/>
              </w:rPr>
            </w:pPr>
            <w:ins w:id="82" w:author="MCC TF160" w:date="2021-01-29T11:16:00Z">
              <w:r w:rsidRPr="009D6D75">
                <w:rPr>
                  <w:rFonts w:eastAsia="SimSun"/>
                  <w:lang w:eastAsia="en-US"/>
                </w:rPr>
                <w:t>-</w:t>
              </w:r>
            </w:ins>
          </w:p>
        </w:tc>
      </w:tr>
      <w:tr w:rsidR="00090962" w:rsidRPr="009D6D75" w14:paraId="0F62633B" w14:textId="77777777" w:rsidTr="005A3982">
        <w:trPr>
          <w:ins w:id="83" w:author="MCC TF160" w:date="2021-01-29T11:16:00Z"/>
        </w:trPr>
        <w:tc>
          <w:tcPr>
            <w:tcW w:w="648" w:type="dxa"/>
            <w:shd w:val="clear" w:color="auto" w:fill="auto"/>
          </w:tcPr>
          <w:p w14:paraId="36301A30" w14:textId="77777777" w:rsidR="00090962" w:rsidRPr="009D6D75" w:rsidRDefault="00090962" w:rsidP="00500880">
            <w:pPr>
              <w:pStyle w:val="TAC"/>
              <w:rPr>
                <w:ins w:id="84" w:author="MCC TF160" w:date="2021-01-29T11:16:00Z"/>
                <w:rFonts w:eastAsia="SimSun"/>
                <w:lang w:eastAsia="en-US"/>
              </w:rPr>
            </w:pPr>
            <w:ins w:id="85" w:author="MCC TF160" w:date="2021-01-29T11:16:00Z">
              <w:r w:rsidRPr="009D6D75">
                <w:rPr>
                  <w:rFonts w:eastAsia="SimSun"/>
                  <w:lang w:eastAsia="en-US"/>
                </w:rPr>
                <w:t>4</w:t>
              </w:r>
            </w:ins>
          </w:p>
        </w:tc>
        <w:tc>
          <w:tcPr>
            <w:tcW w:w="3969" w:type="dxa"/>
            <w:shd w:val="clear" w:color="auto" w:fill="auto"/>
          </w:tcPr>
          <w:p w14:paraId="6E696DFD" w14:textId="77777777" w:rsidR="00090962" w:rsidRPr="009D6D75" w:rsidRDefault="00090962" w:rsidP="00500880">
            <w:pPr>
              <w:pStyle w:val="TAL"/>
              <w:rPr>
                <w:ins w:id="86" w:author="MCC TF160" w:date="2021-01-29T11:16:00Z"/>
                <w:rFonts w:eastAsia="SimSun"/>
                <w:lang w:eastAsia="en-US"/>
              </w:rPr>
            </w:pPr>
            <w:ins w:id="87" w:author="MCC TF160" w:date="2021-01-29T11:16:00Z">
              <w:r w:rsidRPr="009D6D75">
                <w:rPr>
                  <w:rFonts w:eastAsia="SimSun"/>
                  <w:lang w:eastAsia="en-US"/>
                </w:rPr>
                <w:t>The SS (MCPTT server) sends the HTTP 200 (OK) message including the updated Group Document</w:t>
              </w:r>
            </w:ins>
          </w:p>
        </w:tc>
        <w:tc>
          <w:tcPr>
            <w:tcW w:w="709" w:type="dxa"/>
            <w:shd w:val="clear" w:color="auto" w:fill="auto"/>
          </w:tcPr>
          <w:p w14:paraId="5DAD78D9" w14:textId="77777777" w:rsidR="00090962" w:rsidRPr="009D6D75" w:rsidRDefault="00090962" w:rsidP="00500880">
            <w:pPr>
              <w:pStyle w:val="TAC"/>
              <w:rPr>
                <w:ins w:id="88" w:author="MCC TF160" w:date="2021-01-29T11:16:00Z"/>
                <w:rFonts w:eastAsia="SimSun"/>
                <w:lang w:eastAsia="en-US"/>
              </w:rPr>
            </w:pPr>
            <w:ins w:id="89" w:author="MCC TF160" w:date="2021-01-29T11:16:00Z">
              <w:r w:rsidRPr="009D6D75">
                <w:rPr>
                  <w:rFonts w:eastAsia="SimSun"/>
                  <w:lang w:eastAsia="en-US"/>
                </w:rPr>
                <w:t>&lt;--</w:t>
              </w:r>
            </w:ins>
          </w:p>
        </w:tc>
        <w:tc>
          <w:tcPr>
            <w:tcW w:w="2977" w:type="dxa"/>
            <w:shd w:val="clear" w:color="auto" w:fill="auto"/>
          </w:tcPr>
          <w:p w14:paraId="6301F313" w14:textId="77777777" w:rsidR="00090962" w:rsidRPr="009D6D75" w:rsidRDefault="00090962" w:rsidP="00500880">
            <w:pPr>
              <w:pStyle w:val="TAL"/>
              <w:rPr>
                <w:ins w:id="90" w:author="MCC TF160" w:date="2021-01-29T11:16:00Z"/>
                <w:rFonts w:eastAsia="SimSun"/>
                <w:lang w:eastAsia="en-US"/>
              </w:rPr>
            </w:pPr>
            <w:ins w:id="91" w:author="MCC TF160" w:date="2021-01-29T11:16:00Z">
              <w:r w:rsidRPr="009D6D75">
                <w:rPr>
                  <w:rFonts w:eastAsia="SimSun"/>
                  <w:lang w:eastAsia="en-US"/>
                </w:rPr>
                <w:t>HTTP 200 (OK)</w:t>
              </w:r>
            </w:ins>
          </w:p>
        </w:tc>
        <w:tc>
          <w:tcPr>
            <w:tcW w:w="567" w:type="dxa"/>
            <w:shd w:val="clear" w:color="auto" w:fill="auto"/>
          </w:tcPr>
          <w:p w14:paraId="5CD6FC5D" w14:textId="77777777" w:rsidR="00090962" w:rsidRPr="009D6D75" w:rsidRDefault="00090962" w:rsidP="00500880">
            <w:pPr>
              <w:pStyle w:val="TAC"/>
              <w:rPr>
                <w:ins w:id="92" w:author="MCC TF160" w:date="2021-01-29T11:16:00Z"/>
                <w:rFonts w:eastAsia="SimSun"/>
                <w:lang w:eastAsia="en-US"/>
              </w:rPr>
            </w:pPr>
            <w:ins w:id="93" w:author="MCC TF160" w:date="2021-01-29T11:16:00Z">
              <w:r w:rsidRPr="009D6D75">
                <w:rPr>
                  <w:rFonts w:eastAsia="SimSun"/>
                  <w:lang w:eastAsia="en-US"/>
                </w:rPr>
                <w:t>-</w:t>
              </w:r>
            </w:ins>
          </w:p>
        </w:tc>
        <w:tc>
          <w:tcPr>
            <w:tcW w:w="892" w:type="dxa"/>
            <w:shd w:val="clear" w:color="auto" w:fill="auto"/>
          </w:tcPr>
          <w:p w14:paraId="3E9C5B2B" w14:textId="77777777" w:rsidR="00090962" w:rsidRPr="009D6D75" w:rsidRDefault="00090962" w:rsidP="00500880">
            <w:pPr>
              <w:pStyle w:val="TAC"/>
              <w:rPr>
                <w:ins w:id="94" w:author="MCC TF160" w:date="2021-01-29T11:16:00Z"/>
                <w:rFonts w:eastAsia="SimSun"/>
                <w:lang w:eastAsia="en-US"/>
              </w:rPr>
            </w:pPr>
            <w:ins w:id="95" w:author="MCC TF160" w:date="2021-01-29T11:16:00Z">
              <w:r w:rsidRPr="009D6D75">
                <w:rPr>
                  <w:rFonts w:eastAsia="SimSun"/>
                  <w:lang w:eastAsia="en-US"/>
                </w:rPr>
                <w:t>-</w:t>
              </w:r>
            </w:ins>
          </w:p>
        </w:tc>
      </w:tr>
      <w:tr w:rsidR="00090962" w:rsidRPr="009D6D75" w14:paraId="66160B16" w14:textId="77777777" w:rsidTr="005A3982">
        <w:trPr>
          <w:ins w:id="96" w:author="MCC TF160" w:date="2021-01-29T11:16:00Z"/>
        </w:trPr>
        <w:tc>
          <w:tcPr>
            <w:tcW w:w="648" w:type="dxa"/>
            <w:shd w:val="clear" w:color="auto" w:fill="auto"/>
          </w:tcPr>
          <w:p w14:paraId="4C858368" w14:textId="77777777" w:rsidR="00090962" w:rsidRPr="009D6D75" w:rsidRDefault="00090962" w:rsidP="00500880">
            <w:pPr>
              <w:pStyle w:val="TAC"/>
              <w:rPr>
                <w:ins w:id="97" w:author="MCC TF160" w:date="2021-01-29T11:16:00Z"/>
                <w:rFonts w:eastAsia="SimSun"/>
                <w:lang w:eastAsia="en-US"/>
              </w:rPr>
            </w:pPr>
            <w:ins w:id="98" w:author="MCC TF160" w:date="2021-01-29T11:16:00Z">
              <w:r w:rsidRPr="009D6D75">
                <w:rPr>
                  <w:rFonts w:eastAsia="SimSun" w:cs="Arial"/>
                  <w:szCs w:val="18"/>
                  <w:lang w:eastAsia="en-US"/>
                </w:rPr>
                <w:t>5</w:t>
              </w:r>
            </w:ins>
          </w:p>
        </w:tc>
        <w:tc>
          <w:tcPr>
            <w:tcW w:w="3969" w:type="dxa"/>
            <w:shd w:val="clear" w:color="auto" w:fill="auto"/>
          </w:tcPr>
          <w:p w14:paraId="390F16BB" w14:textId="77777777" w:rsidR="00090962" w:rsidRPr="009D6D75" w:rsidRDefault="00090962" w:rsidP="00500880">
            <w:pPr>
              <w:pStyle w:val="TAL"/>
              <w:rPr>
                <w:ins w:id="99" w:author="MCC TF160" w:date="2021-01-29T11:16:00Z"/>
                <w:rFonts w:eastAsia="SimSun"/>
                <w:lang w:eastAsia="en-US"/>
              </w:rPr>
            </w:pPr>
            <w:ins w:id="100" w:author="MCC TF160" w:date="2021-01-29T11:16:00Z">
              <w:r w:rsidRPr="009D6D75">
                <w:rPr>
                  <w:rFonts w:eastAsia="SimSun"/>
                  <w:lang w:eastAsia="en-US"/>
                </w:rPr>
                <w:t>The SS (MCPTT server) sends a SIP NOTIFY message to the UE containing the group key transport payloads (GKTP) document including the temporary group keys.</w:t>
              </w:r>
            </w:ins>
          </w:p>
        </w:tc>
        <w:tc>
          <w:tcPr>
            <w:tcW w:w="709" w:type="dxa"/>
            <w:shd w:val="clear" w:color="auto" w:fill="auto"/>
          </w:tcPr>
          <w:p w14:paraId="12E7D7A2" w14:textId="77777777" w:rsidR="00090962" w:rsidRPr="009D6D75" w:rsidRDefault="00090962" w:rsidP="00500880">
            <w:pPr>
              <w:pStyle w:val="TAC"/>
              <w:rPr>
                <w:ins w:id="101" w:author="MCC TF160" w:date="2021-01-29T11:16:00Z"/>
                <w:rFonts w:eastAsia="SimSun"/>
                <w:lang w:eastAsia="en-US"/>
              </w:rPr>
            </w:pPr>
            <w:ins w:id="102" w:author="MCC TF160" w:date="2021-01-29T11:16:00Z">
              <w:r w:rsidRPr="009D6D75">
                <w:rPr>
                  <w:rFonts w:eastAsia="SimSun" w:cs="Arial"/>
                  <w:szCs w:val="18"/>
                  <w:lang w:eastAsia="en-US"/>
                </w:rPr>
                <w:t>&lt;--</w:t>
              </w:r>
            </w:ins>
          </w:p>
        </w:tc>
        <w:tc>
          <w:tcPr>
            <w:tcW w:w="2977" w:type="dxa"/>
            <w:shd w:val="clear" w:color="auto" w:fill="auto"/>
          </w:tcPr>
          <w:p w14:paraId="63481134" w14:textId="77777777" w:rsidR="00090962" w:rsidRPr="009D6D75" w:rsidRDefault="00090962" w:rsidP="00500880">
            <w:pPr>
              <w:pStyle w:val="TAL"/>
              <w:rPr>
                <w:ins w:id="103" w:author="MCC TF160" w:date="2021-01-29T11:16:00Z"/>
                <w:rFonts w:eastAsia="SimSun"/>
                <w:lang w:eastAsia="en-US"/>
              </w:rPr>
            </w:pPr>
            <w:ins w:id="104" w:author="MCC TF160" w:date="2021-01-29T11:16:00Z">
              <w:r w:rsidRPr="009D6D75">
                <w:rPr>
                  <w:rFonts w:eastAsia="SimSun" w:cs="Arial"/>
                  <w:szCs w:val="18"/>
                  <w:lang w:eastAsia="ko-KR"/>
                </w:rPr>
                <w:t>SIP NOTIFY</w:t>
              </w:r>
            </w:ins>
          </w:p>
        </w:tc>
        <w:tc>
          <w:tcPr>
            <w:tcW w:w="567" w:type="dxa"/>
            <w:shd w:val="clear" w:color="auto" w:fill="auto"/>
          </w:tcPr>
          <w:p w14:paraId="5EC8F04D" w14:textId="77777777" w:rsidR="00090962" w:rsidRPr="009D6D75" w:rsidRDefault="00090962" w:rsidP="00500880">
            <w:pPr>
              <w:pStyle w:val="TAC"/>
              <w:rPr>
                <w:ins w:id="105" w:author="MCC TF160" w:date="2021-01-29T11:16:00Z"/>
                <w:rFonts w:eastAsia="SimSun"/>
                <w:lang w:eastAsia="en-US"/>
              </w:rPr>
            </w:pPr>
            <w:ins w:id="106" w:author="MCC TF160" w:date="2021-01-29T11:16:00Z">
              <w:r w:rsidRPr="009D6D75">
                <w:rPr>
                  <w:rFonts w:eastAsia="SimSun"/>
                  <w:lang w:eastAsia="en-US"/>
                </w:rPr>
                <w:t>-</w:t>
              </w:r>
            </w:ins>
          </w:p>
        </w:tc>
        <w:tc>
          <w:tcPr>
            <w:tcW w:w="892" w:type="dxa"/>
            <w:shd w:val="clear" w:color="auto" w:fill="auto"/>
          </w:tcPr>
          <w:p w14:paraId="5DB78FD7" w14:textId="77777777" w:rsidR="00090962" w:rsidRPr="009D6D75" w:rsidRDefault="00090962" w:rsidP="00500880">
            <w:pPr>
              <w:pStyle w:val="TAC"/>
              <w:rPr>
                <w:ins w:id="107" w:author="MCC TF160" w:date="2021-01-29T11:16:00Z"/>
                <w:rFonts w:eastAsia="SimSun"/>
                <w:lang w:eastAsia="en-US"/>
              </w:rPr>
            </w:pPr>
            <w:ins w:id="108" w:author="MCC TF160" w:date="2021-01-29T11:16:00Z">
              <w:r w:rsidRPr="009D6D75">
                <w:rPr>
                  <w:rFonts w:eastAsia="SimSun"/>
                  <w:lang w:eastAsia="en-US"/>
                </w:rPr>
                <w:t>-</w:t>
              </w:r>
            </w:ins>
          </w:p>
        </w:tc>
      </w:tr>
      <w:tr w:rsidR="00090962" w:rsidRPr="009D6D75" w14:paraId="58AA46D2" w14:textId="77777777" w:rsidTr="005A3982">
        <w:trPr>
          <w:ins w:id="109" w:author="MCC TF160" w:date="2021-01-29T11:16:00Z"/>
        </w:trPr>
        <w:tc>
          <w:tcPr>
            <w:tcW w:w="648" w:type="dxa"/>
            <w:shd w:val="clear" w:color="auto" w:fill="auto"/>
          </w:tcPr>
          <w:p w14:paraId="76B43EFA" w14:textId="77777777" w:rsidR="00090962" w:rsidRPr="009D6D75" w:rsidRDefault="00090962" w:rsidP="00500880">
            <w:pPr>
              <w:pStyle w:val="TAC"/>
              <w:rPr>
                <w:ins w:id="110" w:author="MCC TF160" w:date="2021-01-29T11:16:00Z"/>
                <w:rFonts w:eastAsia="SimSun" w:cs="Arial"/>
                <w:szCs w:val="18"/>
                <w:lang w:eastAsia="en-US"/>
              </w:rPr>
            </w:pPr>
            <w:ins w:id="111" w:author="MCC TF160" w:date="2021-01-29T11:16:00Z">
              <w:r w:rsidRPr="009D6D75">
                <w:rPr>
                  <w:rFonts w:eastAsia="SimSun" w:cs="Arial"/>
                  <w:szCs w:val="18"/>
                  <w:lang w:eastAsia="en-US"/>
                </w:rPr>
                <w:t>6</w:t>
              </w:r>
            </w:ins>
          </w:p>
        </w:tc>
        <w:tc>
          <w:tcPr>
            <w:tcW w:w="3969" w:type="dxa"/>
            <w:shd w:val="clear" w:color="auto" w:fill="auto"/>
          </w:tcPr>
          <w:p w14:paraId="7BE103EA" w14:textId="77777777" w:rsidR="00090962" w:rsidRPr="009D6D75" w:rsidRDefault="00090962" w:rsidP="00500880">
            <w:pPr>
              <w:pStyle w:val="TAL"/>
              <w:rPr>
                <w:ins w:id="112" w:author="MCC TF160" w:date="2021-01-29T11:16:00Z"/>
                <w:rFonts w:eastAsia="SimSun"/>
                <w:lang w:eastAsia="en-US"/>
              </w:rPr>
            </w:pPr>
            <w:ins w:id="113" w:author="MCC TF160" w:date="2021-01-29T11:16:00Z">
              <w:r w:rsidRPr="009D6D75">
                <w:rPr>
                  <w:rFonts w:eastAsia="SimSun"/>
                  <w:lang w:eastAsia="en-US"/>
                </w:rPr>
                <w:t>The UE (MCPTT client) sends a SIP 200 (OK) message.</w:t>
              </w:r>
            </w:ins>
          </w:p>
        </w:tc>
        <w:tc>
          <w:tcPr>
            <w:tcW w:w="709" w:type="dxa"/>
            <w:shd w:val="clear" w:color="auto" w:fill="auto"/>
          </w:tcPr>
          <w:p w14:paraId="02601508" w14:textId="77777777" w:rsidR="00090962" w:rsidRPr="009D6D75" w:rsidRDefault="00090962" w:rsidP="00500880">
            <w:pPr>
              <w:pStyle w:val="TAC"/>
              <w:rPr>
                <w:ins w:id="114" w:author="MCC TF160" w:date="2021-01-29T11:16:00Z"/>
                <w:rFonts w:eastAsia="SimSun" w:cs="Arial"/>
                <w:szCs w:val="18"/>
                <w:lang w:eastAsia="en-US"/>
              </w:rPr>
            </w:pPr>
            <w:ins w:id="115" w:author="MCC TF160" w:date="2021-01-29T11:16:00Z">
              <w:r w:rsidRPr="009D6D75">
                <w:rPr>
                  <w:rFonts w:eastAsia="SimSun" w:cs="Arial"/>
                  <w:szCs w:val="18"/>
                  <w:lang w:eastAsia="en-US"/>
                </w:rPr>
                <w:t>--&gt;</w:t>
              </w:r>
            </w:ins>
          </w:p>
        </w:tc>
        <w:tc>
          <w:tcPr>
            <w:tcW w:w="2977" w:type="dxa"/>
            <w:shd w:val="clear" w:color="auto" w:fill="auto"/>
          </w:tcPr>
          <w:p w14:paraId="3B139279" w14:textId="77777777" w:rsidR="00090962" w:rsidRPr="009D6D75" w:rsidRDefault="00090962" w:rsidP="00500880">
            <w:pPr>
              <w:pStyle w:val="TAL"/>
              <w:rPr>
                <w:ins w:id="116" w:author="MCC TF160" w:date="2021-01-29T11:16:00Z"/>
                <w:rFonts w:eastAsia="SimSun" w:cs="Arial"/>
                <w:szCs w:val="18"/>
                <w:lang w:eastAsia="ko-KR"/>
              </w:rPr>
            </w:pPr>
            <w:ins w:id="117" w:author="MCC TF160" w:date="2021-01-29T11:16:00Z">
              <w:r w:rsidRPr="009D6D75">
                <w:rPr>
                  <w:rFonts w:eastAsia="SimSun"/>
                  <w:lang w:val="x-none" w:eastAsia="en-US"/>
                </w:rPr>
                <w:t xml:space="preserve">SIP </w:t>
              </w:r>
              <w:r w:rsidRPr="009D6D75">
                <w:rPr>
                  <w:rFonts w:eastAsia="SimSun"/>
                  <w:lang w:eastAsia="en-US"/>
                </w:rPr>
                <w:t>200</w:t>
              </w:r>
              <w:r w:rsidRPr="009D6D75">
                <w:rPr>
                  <w:rFonts w:eastAsia="SimSun"/>
                  <w:lang w:val="x-none" w:eastAsia="en-US"/>
                </w:rPr>
                <w:t xml:space="preserve"> (</w:t>
              </w:r>
              <w:r w:rsidRPr="009D6D75">
                <w:rPr>
                  <w:rFonts w:eastAsia="SimSun"/>
                  <w:lang w:eastAsia="en-US"/>
                </w:rPr>
                <w:t>OK</w:t>
              </w:r>
              <w:r w:rsidRPr="009D6D75">
                <w:rPr>
                  <w:rFonts w:eastAsia="SimSun"/>
                  <w:lang w:val="x-none" w:eastAsia="en-US"/>
                </w:rPr>
                <w:t>)</w:t>
              </w:r>
            </w:ins>
          </w:p>
        </w:tc>
        <w:tc>
          <w:tcPr>
            <w:tcW w:w="567" w:type="dxa"/>
            <w:shd w:val="clear" w:color="auto" w:fill="auto"/>
          </w:tcPr>
          <w:p w14:paraId="78E6F922" w14:textId="369BB012" w:rsidR="00090962" w:rsidRPr="009D6D75" w:rsidRDefault="00500880" w:rsidP="00500880">
            <w:pPr>
              <w:pStyle w:val="TAC"/>
              <w:rPr>
                <w:ins w:id="118" w:author="MCC TF160" w:date="2021-01-29T11:16:00Z"/>
                <w:rFonts w:eastAsia="SimSun"/>
                <w:lang w:eastAsia="en-US"/>
              </w:rPr>
            </w:pPr>
            <w:ins w:id="119" w:author="MCC TF160" w:date="2021-02-08T13:16:00Z">
              <w:r>
                <w:rPr>
                  <w:rFonts w:eastAsia="SimSun"/>
                  <w:lang w:eastAsia="en-US"/>
                </w:rPr>
                <w:t>-</w:t>
              </w:r>
            </w:ins>
          </w:p>
        </w:tc>
        <w:tc>
          <w:tcPr>
            <w:tcW w:w="892" w:type="dxa"/>
            <w:shd w:val="clear" w:color="auto" w:fill="auto"/>
          </w:tcPr>
          <w:p w14:paraId="4FF081A4" w14:textId="60457D46" w:rsidR="00090962" w:rsidRPr="009D6D75" w:rsidRDefault="00500880" w:rsidP="00500880">
            <w:pPr>
              <w:pStyle w:val="TAC"/>
              <w:rPr>
                <w:ins w:id="120" w:author="MCC TF160" w:date="2021-01-29T11:16:00Z"/>
                <w:rFonts w:eastAsia="SimSun"/>
                <w:lang w:eastAsia="en-US"/>
              </w:rPr>
            </w:pPr>
            <w:ins w:id="121" w:author="MCC TF160" w:date="2021-02-08T13:16:00Z">
              <w:r>
                <w:rPr>
                  <w:rFonts w:eastAsia="SimSun"/>
                  <w:lang w:eastAsia="en-US"/>
                </w:rPr>
                <w:t>-</w:t>
              </w:r>
            </w:ins>
          </w:p>
        </w:tc>
      </w:tr>
    </w:tbl>
    <w:p w14:paraId="176BC2C1" w14:textId="77777777" w:rsidR="00090962" w:rsidRPr="009D6D75" w:rsidRDefault="00090962" w:rsidP="00090962">
      <w:pPr>
        <w:overflowPunct/>
        <w:autoSpaceDE/>
        <w:autoSpaceDN/>
        <w:adjustRightInd/>
        <w:spacing w:line="259" w:lineRule="auto"/>
        <w:textAlignment w:val="auto"/>
        <w:rPr>
          <w:ins w:id="122" w:author="MCC TF160" w:date="2021-01-29T11:16:00Z"/>
          <w:rFonts w:eastAsia="SimSun"/>
          <w:lang w:eastAsia="en-US"/>
        </w:rPr>
      </w:pPr>
    </w:p>
    <w:p w14:paraId="1C1B1F23" w14:textId="77777777" w:rsidR="00090962" w:rsidRPr="009D6D75" w:rsidRDefault="00090962" w:rsidP="00500880">
      <w:pPr>
        <w:pStyle w:val="H6"/>
        <w:rPr>
          <w:ins w:id="123" w:author="MCC TF160" w:date="2021-01-29T11:16:00Z"/>
          <w:rFonts w:eastAsia="SimSun"/>
          <w:lang w:eastAsia="en-US"/>
        </w:rPr>
      </w:pPr>
      <w:ins w:id="124" w:author="MCC TF160" w:date="2021-01-29T11:16:00Z">
        <w:r w:rsidRPr="009D6D75">
          <w:rPr>
            <w:rFonts w:eastAsia="SimSun"/>
            <w:lang w:eastAsia="en-US"/>
          </w:rPr>
          <w:t>5.3.22.4</w:t>
        </w:r>
        <w:r w:rsidRPr="009D6D75">
          <w:rPr>
            <w:rFonts w:eastAsia="SimSun"/>
            <w:lang w:eastAsia="en-US"/>
          </w:rPr>
          <w:tab/>
          <w:t>Specific message contents</w:t>
        </w:r>
      </w:ins>
    </w:p>
    <w:p w14:paraId="57863DF5" w14:textId="77777777" w:rsidR="00090962" w:rsidRPr="009D6D75" w:rsidRDefault="00090962" w:rsidP="00500880">
      <w:pPr>
        <w:rPr>
          <w:ins w:id="125" w:author="MCC TF160" w:date="2021-01-29T11:16:00Z"/>
          <w:rFonts w:eastAsia="SimSun"/>
          <w:lang w:eastAsia="en-US"/>
        </w:rPr>
      </w:pPr>
      <w:ins w:id="126" w:author="MCC TF160" w:date="2021-01-29T11:16:00Z">
        <w:r w:rsidRPr="009D6D75">
          <w:rPr>
            <w:rFonts w:eastAsia="SimSun"/>
            <w:lang w:eastAsia="en-US"/>
          </w:rPr>
          <w:t>All message contents are as specified in clause 5.5 and in the test case calling the procedure, with the following clarifications:</w:t>
        </w:r>
      </w:ins>
    </w:p>
    <w:p w14:paraId="2E36E28E" w14:textId="77777777" w:rsidR="00090962" w:rsidRPr="009D6D75" w:rsidRDefault="00090962" w:rsidP="00500880">
      <w:pPr>
        <w:pStyle w:val="TH"/>
        <w:rPr>
          <w:ins w:id="127" w:author="MCC TF160" w:date="2021-01-29T11:16:00Z"/>
          <w:rFonts w:eastAsia="SimSun"/>
          <w:lang w:eastAsia="en-US"/>
        </w:rPr>
      </w:pPr>
      <w:ins w:id="128" w:author="MCC TF160" w:date="2021-01-29T11:16:00Z">
        <w:r w:rsidRPr="009D6D75">
          <w:rPr>
            <w:rFonts w:eastAsia="SimSun"/>
            <w:lang w:eastAsia="en-US"/>
          </w:rPr>
          <w:t xml:space="preserve">Table 5.3.22.4-1: </w:t>
        </w:r>
        <w:r w:rsidRPr="009D6D75">
          <w:rPr>
            <w:rFonts w:eastAsia="SimSun"/>
            <w:lang w:eastAsia="ko-KR"/>
          </w:rPr>
          <w:t>SIP NOTIFY</w:t>
        </w:r>
        <w:r w:rsidRPr="009D6D75">
          <w:rPr>
            <w:rFonts w:eastAsia="SimSun"/>
            <w:lang w:eastAsia="en-US"/>
          </w:rPr>
          <w:t xml:space="preserve"> (Step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0962" w:rsidRPr="009D6D75" w14:paraId="726EE0DF" w14:textId="77777777" w:rsidTr="005A3982">
        <w:trPr>
          <w:cantSplit/>
          <w:jc w:val="center"/>
          <w:ins w:id="129" w:author="MCC TF160" w:date="2021-01-29T11:16:00Z"/>
        </w:trPr>
        <w:tc>
          <w:tcPr>
            <w:tcW w:w="9639" w:type="dxa"/>
          </w:tcPr>
          <w:p w14:paraId="0A9E3549" w14:textId="77777777" w:rsidR="00090962" w:rsidRPr="009D6D75" w:rsidRDefault="00090962" w:rsidP="00500880">
            <w:pPr>
              <w:pStyle w:val="TAL"/>
              <w:rPr>
                <w:ins w:id="130" w:author="MCC TF160" w:date="2021-01-29T11:16:00Z"/>
                <w:rFonts w:eastAsia="SimSun" w:cs="Arial"/>
                <w:szCs w:val="18"/>
                <w:lang w:eastAsia="en-US"/>
              </w:rPr>
            </w:pPr>
            <w:ins w:id="131" w:author="MCC TF160" w:date="2021-01-29T11:16:00Z">
              <w:r w:rsidRPr="009D6D75">
                <w:rPr>
                  <w:rFonts w:eastAsia="SimSun"/>
                  <w:lang w:eastAsia="en-US"/>
                </w:rPr>
                <w:t>Derivation Path: TS 36.579-1 [2], Table 5.5.2.8-1, condition GROUPCONFIG</w:t>
              </w:r>
            </w:ins>
          </w:p>
        </w:tc>
      </w:tr>
    </w:tbl>
    <w:p w14:paraId="22B5C36C" w14:textId="77777777" w:rsidR="00090962" w:rsidRPr="009D6D75" w:rsidRDefault="00090962" w:rsidP="00090962">
      <w:pPr>
        <w:overflowPunct/>
        <w:autoSpaceDE/>
        <w:autoSpaceDN/>
        <w:adjustRightInd/>
        <w:spacing w:line="259" w:lineRule="auto"/>
        <w:textAlignment w:val="auto"/>
        <w:rPr>
          <w:ins w:id="132" w:author="MCC TF160" w:date="2021-01-29T11:16:00Z"/>
          <w:rFonts w:eastAsia="SimSun"/>
          <w:lang w:eastAsia="en-US"/>
        </w:rPr>
      </w:pPr>
    </w:p>
    <w:p w14:paraId="3216DC2E" w14:textId="77777777" w:rsidR="00090962" w:rsidRPr="009D6D75" w:rsidRDefault="00090962" w:rsidP="00500880">
      <w:pPr>
        <w:pStyle w:val="TH"/>
        <w:rPr>
          <w:ins w:id="133" w:author="MCC TF160" w:date="2021-01-29T11:16:00Z"/>
          <w:rFonts w:eastAsia="SimSun"/>
          <w:lang w:eastAsia="en-US"/>
        </w:rPr>
      </w:pPr>
      <w:ins w:id="134" w:author="MCC TF160" w:date="2021-01-29T11:16:00Z">
        <w:r w:rsidRPr="009D6D75">
          <w:rPr>
            <w:rFonts w:eastAsia="SimSun"/>
            <w:lang w:eastAsia="en-US"/>
          </w:rPr>
          <w:t>Table 5.3.22.4-2: SIP 200 (OK) (Steps 2,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0962" w:rsidRPr="009D6D75" w14:paraId="3418007A" w14:textId="77777777" w:rsidTr="005A3982">
        <w:trPr>
          <w:cantSplit/>
          <w:jc w:val="center"/>
          <w:ins w:id="135" w:author="MCC TF160" w:date="2021-01-29T11:16:00Z"/>
        </w:trPr>
        <w:tc>
          <w:tcPr>
            <w:tcW w:w="9639" w:type="dxa"/>
            <w:tcBorders>
              <w:top w:val="single" w:sz="4" w:space="0" w:color="auto"/>
              <w:left w:val="single" w:sz="4" w:space="0" w:color="auto"/>
              <w:bottom w:val="single" w:sz="4" w:space="0" w:color="auto"/>
              <w:right w:val="single" w:sz="4" w:space="0" w:color="auto"/>
            </w:tcBorders>
          </w:tcPr>
          <w:p w14:paraId="3209914D" w14:textId="77777777" w:rsidR="00090962" w:rsidRPr="009D6D75" w:rsidRDefault="00090962" w:rsidP="00500880">
            <w:pPr>
              <w:pStyle w:val="TAL"/>
              <w:rPr>
                <w:ins w:id="136" w:author="MCC TF160" w:date="2021-01-29T11:16:00Z"/>
                <w:rFonts w:eastAsia="SimSun"/>
                <w:lang w:eastAsia="en-US"/>
              </w:rPr>
            </w:pPr>
            <w:ins w:id="137" w:author="MCC TF160" w:date="2021-01-29T11:16:00Z">
              <w:r w:rsidRPr="009D6D75">
                <w:rPr>
                  <w:rFonts w:eastAsia="SimSun"/>
                  <w:lang w:eastAsia="en-US"/>
                </w:rPr>
                <w:t>Derivation Path: TS 36.579-1 [2], Table 5.5.2.17.1.1-1</w:t>
              </w:r>
            </w:ins>
          </w:p>
        </w:tc>
      </w:tr>
    </w:tbl>
    <w:p w14:paraId="17D7296E" w14:textId="77777777" w:rsidR="00090962" w:rsidRPr="009D6D75" w:rsidRDefault="00090962" w:rsidP="00090962">
      <w:pPr>
        <w:overflowPunct/>
        <w:autoSpaceDE/>
        <w:autoSpaceDN/>
        <w:adjustRightInd/>
        <w:spacing w:line="259" w:lineRule="auto"/>
        <w:textAlignment w:val="auto"/>
        <w:rPr>
          <w:ins w:id="138" w:author="MCC TF160" w:date="2021-01-29T11:16:00Z"/>
          <w:rFonts w:eastAsia="SimSun"/>
          <w:lang w:eastAsia="en-US"/>
        </w:rPr>
      </w:pPr>
    </w:p>
    <w:p w14:paraId="345D2406" w14:textId="77777777" w:rsidR="00090962" w:rsidRPr="009D6D75" w:rsidRDefault="00090962" w:rsidP="00500880">
      <w:pPr>
        <w:pStyle w:val="TH"/>
        <w:rPr>
          <w:ins w:id="139" w:author="MCC TF160" w:date="2021-01-29T11:16:00Z"/>
          <w:rFonts w:eastAsia="SimSun"/>
          <w:lang w:eastAsia="ko-KR"/>
        </w:rPr>
      </w:pPr>
      <w:ins w:id="140" w:author="MCC TF160" w:date="2021-01-29T11:16:00Z">
        <w:r w:rsidRPr="009D6D75">
          <w:rPr>
            <w:rFonts w:eastAsia="SimSun"/>
            <w:lang w:eastAsia="en-US"/>
          </w:rPr>
          <w:lastRenderedPageBreak/>
          <w:t xml:space="preserve">Table 5.3.22.4-3: </w:t>
        </w:r>
        <w:r w:rsidRPr="009D6D75">
          <w:rPr>
            <w:rFonts w:eastAsia="SimSun"/>
            <w:lang w:eastAsia="ko-KR"/>
          </w:rPr>
          <w:t>HTTP GET (Step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0962" w:rsidRPr="009D6D75" w14:paraId="33C65212" w14:textId="77777777" w:rsidTr="005A3982">
        <w:trPr>
          <w:cantSplit/>
          <w:jc w:val="center"/>
          <w:ins w:id="141" w:author="MCC TF160" w:date="2021-01-29T11:16:00Z"/>
        </w:trPr>
        <w:tc>
          <w:tcPr>
            <w:tcW w:w="9639" w:type="dxa"/>
          </w:tcPr>
          <w:p w14:paraId="743BC375" w14:textId="77777777" w:rsidR="00090962" w:rsidRPr="009D6D75" w:rsidRDefault="00090962" w:rsidP="00500880">
            <w:pPr>
              <w:pStyle w:val="TAL"/>
              <w:rPr>
                <w:ins w:id="142" w:author="MCC TF160" w:date="2021-01-29T11:16:00Z"/>
                <w:rFonts w:eastAsia="SimSun" w:cs="Arial"/>
                <w:szCs w:val="18"/>
                <w:lang w:eastAsia="en-US"/>
              </w:rPr>
            </w:pPr>
            <w:ins w:id="143" w:author="MCC TF160" w:date="2021-01-29T11:16:00Z">
              <w:r w:rsidRPr="009D6D75">
                <w:rPr>
                  <w:rFonts w:eastAsia="SimSun"/>
                  <w:lang w:eastAsia="en-US"/>
                </w:rPr>
                <w:t>Derivation Path: TS 36.579-1 [2], Table 5.5.4.2-1, condition GROUPCONFIG</w:t>
              </w:r>
            </w:ins>
          </w:p>
        </w:tc>
      </w:tr>
    </w:tbl>
    <w:p w14:paraId="5A474C09" w14:textId="77777777" w:rsidR="00090962" w:rsidRPr="009D6D75" w:rsidRDefault="00090962" w:rsidP="00090962">
      <w:pPr>
        <w:overflowPunct/>
        <w:autoSpaceDE/>
        <w:autoSpaceDN/>
        <w:adjustRightInd/>
        <w:spacing w:line="259" w:lineRule="auto"/>
        <w:textAlignment w:val="auto"/>
        <w:rPr>
          <w:ins w:id="144" w:author="MCC TF160" w:date="2021-01-29T11:16:00Z"/>
          <w:rFonts w:eastAsia="SimSun"/>
          <w:lang w:eastAsia="en-US"/>
        </w:rPr>
      </w:pPr>
    </w:p>
    <w:p w14:paraId="7C3CEAC1" w14:textId="77777777" w:rsidR="00090962" w:rsidRPr="009D6D75" w:rsidRDefault="00090962" w:rsidP="00500880">
      <w:pPr>
        <w:pStyle w:val="TH"/>
        <w:rPr>
          <w:ins w:id="145" w:author="MCC TF160" w:date="2021-01-29T11:16:00Z"/>
          <w:rFonts w:eastAsia="SimSun"/>
          <w:lang w:eastAsia="ko-KR"/>
        </w:rPr>
      </w:pPr>
      <w:ins w:id="146" w:author="MCC TF160" w:date="2021-01-29T11:16:00Z">
        <w:r w:rsidRPr="009D6D75">
          <w:rPr>
            <w:rFonts w:eastAsia="SimSun"/>
            <w:lang w:eastAsia="en-US"/>
          </w:rPr>
          <w:t xml:space="preserve">Table 5.3.22.4-4: </w:t>
        </w:r>
        <w:r w:rsidRPr="009D6D75">
          <w:rPr>
            <w:rFonts w:eastAsia="SimSun"/>
            <w:lang w:eastAsia="ko-KR"/>
          </w:rPr>
          <w:t>HTTP 200 (OK) (Step 4)</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0962" w:rsidRPr="009D6D75" w14:paraId="4BDD7796" w14:textId="77777777" w:rsidTr="005A3982">
        <w:trPr>
          <w:cantSplit/>
          <w:jc w:val="center"/>
          <w:ins w:id="147" w:author="MCC TF160" w:date="2021-01-29T11:16:00Z"/>
        </w:trPr>
        <w:tc>
          <w:tcPr>
            <w:tcW w:w="9639" w:type="dxa"/>
            <w:gridSpan w:val="5"/>
          </w:tcPr>
          <w:p w14:paraId="4806E71F" w14:textId="77777777" w:rsidR="00090962" w:rsidRPr="009D6D75" w:rsidRDefault="00090962" w:rsidP="00500880">
            <w:pPr>
              <w:pStyle w:val="TAL"/>
              <w:rPr>
                <w:ins w:id="148" w:author="MCC TF160" w:date="2021-01-29T11:16:00Z"/>
                <w:rFonts w:eastAsia="SimSun" w:cs="Arial"/>
                <w:szCs w:val="18"/>
                <w:lang w:eastAsia="en-US"/>
              </w:rPr>
            </w:pPr>
            <w:ins w:id="149" w:author="MCC TF160" w:date="2021-01-29T11:16:00Z">
              <w:r w:rsidRPr="009D6D75">
                <w:rPr>
                  <w:rFonts w:eastAsia="SimSun"/>
                  <w:lang w:eastAsia="en-US"/>
                </w:rPr>
                <w:t>Derivation Path: TS 36.579-1 [2], Table 5.5.4.6-1, condition GROUPCONFIG</w:t>
              </w:r>
            </w:ins>
          </w:p>
        </w:tc>
      </w:tr>
      <w:tr w:rsidR="00090962" w:rsidRPr="009D6D75" w14:paraId="5CC0A096" w14:textId="77777777" w:rsidTr="005A3982">
        <w:trPr>
          <w:cantSplit/>
          <w:jc w:val="center"/>
          <w:ins w:id="150" w:author="MCC TF160" w:date="2021-01-29T11:16:00Z"/>
        </w:trPr>
        <w:tc>
          <w:tcPr>
            <w:tcW w:w="2835" w:type="dxa"/>
          </w:tcPr>
          <w:p w14:paraId="0A41A1D8" w14:textId="77777777" w:rsidR="00090962" w:rsidRPr="009D6D75" w:rsidRDefault="00090962" w:rsidP="00500880">
            <w:pPr>
              <w:pStyle w:val="TAH"/>
              <w:rPr>
                <w:ins w:id="151" w:author="MCC TF160" w:date="2021-01-29T11:16:00Z"/>
                <w:rFonts w:eastAsia="SimSun"/>
                <w:lang w:eastAsia="en-US"/>
              </w:rPr>
            </w:pPr>
            <w:ins w:id="152" w:author="MCC TF160" w:date="2021-01-29T11:16:00Z">
              <w:r w:rsidRPr="009D6D75">
                <w:rPr>
                  <w:rFonts w:eastAsia="SimSun"/>
                  <w:lang w:eastAsia="en-US"/>
                </w:rPr>
                <w:t>Information Element</w:t>
              </w:r>
            </w:ins>
          </w:p>
        </w:tc>
        <w:tc>
          <w:tcPr>
            <w:tcW w:w="2126" w:type="dxa"/>
          </w:tcPr>
          <w:p w14:paraId="12EA819C" w14:textId="77777777" w:rsidR="00090962" w:rsidRPr="009D6D75" w:rsidRDefault="00090962" w:rsidP="00500880">
            <w:pPr>
              <w:pStyle w:val="TAH"/>
              <w:rPr>
                <w:ins w:id="153" w:author="MCC TF160" w:date="2021-01-29T11:16:00Z"/>
                <w:rFonts w:eastAsia="SimSun"/>
                <w:lang w:eastAsia="en-US"/>
              </w:rPr>
            </w:pPr>
            <w:ins w:id="154" w:author="MCC TF160" w:date="2021-01-29T11:16:00Z">
              <w:r w:rsidRPr="009D6D75">
                <w:rPr>
                  <w:rFonts w:eastAsia="SimSun"/>
                  <w:lang w:eastAsia="en-US"/>
                </w:rPr>
                <w:t>Value/remark</w:t>
              </w:r>
            </w:ins>
          </w:p>
        </w:tc>
        <w:tc>
          <w:tcPr>
            <w:tcW w:w="2126" w:type="dxa"/>
            <w:tcBorders>
              <w:bottom w:val="single" w:sz="4" w:space="0" w:color="auto"/>
            </w:tcBorders>
          </w:tcPr>
          <w:p w14:paraId="497B029B" w14:textId="77777777" w:rsidR="00090962" w:rsidRPr="009D6D75" w:rsidRDefault="00090962" w:rsidP="00500880">
            <w:pPr>
              <w:pStyle w:val="TAH"/>
              <w:rPr>
                <w:ins w:id="155" w:author="MCC TF160" w:date="2021-01-29T11:16:00Z"/>
                <w:rFonts w:eastAsia="SimSun"/>
                <w:lang w:eastAsia="en-US"/>
              </w:rPr>
            </w:pPr>
            <w:ins w:id="156" w:author="MCC TF160" w:date="2021-01-29T11:16:00Z">
              <w:r w:rsidRPr="009D6D75">
                <w:rPr>
                  <w:rFonts w:eastAsia="SimSun"/>
                  <w:lang w:eastAsia="en-US"/>
                </w:rPr>
                <w:t>Comment</w:t>
              </w:r>
            </w:ins>
          </w:p>
        </w:tc>
        <w:tc>
          <w:tcPr>
            <w:tcW w:w="1418" w:type="dxa"/>
          </w:tcPr>
          <w:p w14:paraId="0F1FD259" w14:textId="77777777" w:rsidR="00090962" w:rsidRPr="009D6D75" w:rsidRDefault="00090962" w:rsidP="00500880">
            <w:pPr>
              <w:pStyle w:val="TAH"/>
              <w:rPr>
                <w:ins w:id="157" w:author="MCC TF160" w:date="2021-01-29T11:16:00Z"/>
                <w:rFonts w:eastAsia="SimSun"/>
                <w:lang w:eastAsia="en-US"/>
              </w:rPr>
            </w:pPr>
            <w:ins w:id="158" w:author="MCC TF160" w:date="2021-01-29T11:16:00Z">
              <w:r w:rsidRPr="009D6D75">
                <w:rPr>
                  <w:rFonts w:eastAsia="SimSun"/>
                  <w:lang w:eastAsia="en-US"/>
                </w:rPr>
                <w:t>Reference</w:t>
              </w:r>
            </w:ins>
          </w:p>
        </w:tc>
        <w:tc>
          <w:tcPr>
            <w:tcW w:w="1134" w:type="dxa"/>
          </w:tcPr>
          <w:p w14:paraId="52D5523C" w14:textId="77777777" w:rsidR="00090962" w:rsidRPr="009D6D75" w:rsidRDefault="00090962" w:rsidP="00500880">
            <w:pPr>
              <w:pStyle w:val="TAH"/>
              <w:rPr>
                <w:ins w:id="159" w:author="MCC TF160" w:date="2021-01-29T11:16:00Z"/>
                <w:rFonts w:eastAsia="SimSun"/>
                <w:lang w:eastAsia="en-US"/>
              </w:rPr>
            </w:pPr>
            <w:ins w:id="160" w:author="MCC TF160" w:date="2021-01-29T11:16:00Z">
              <w:r w:rsidRPr="009D6D75">
                <w:rPr>
                  <w:rFonts w:eastAsia="SimSun"/>
                  <w:lang w:eastAsia="en-US"/>
                </w:rPr>
                <w:t>Condition</w:t>
              </w:r>
            </w:ins>
          </w:p>
        </w:tc>
      </w:tr>
      <w:tr w:rsidR="00090962" w:rsidRPr="009D6D75" w14:paraId="6083BF00" w14:textId="77777777" w:rsidTr="005A3982">
        <w:trPr>
          <w:cantSplit/>
          <w:jc w:val="center"/>
          <w:ins w:id="161" w:author="MCC TF160" w:date="2021-01-29T11:16:00Z"/>
        </w:trPr>
        <w:tc>
          <w:tcPr>
            <w:tcW w:w="2835" w:type="dxa"/>
          </w:tcPr>
          <w:p w14:paraId="64DD7DB2" w14:textId="77777777" w:rsidR="00090962" w:rsidRPr="00500880" w:rsidRDefault="00090962" w:rsidP="00500880">
            <w:pPr>
              <w:pStyle w:val="TAL"/>
              <w:rPr>
                <w:ins w:id="162" w:author="MCC TF160" w:date="2021-01-29T11:16:00Z"/>
                <w:rFonts w:eastAsia="SimSun"/>
                <w:b/>
                <w:bCs/>
                <w:lang w:eastAsia="en-US"/>
              </w:rPr>
            </w:pPr>
            <w:ins w:id="163" w:author="MCC TF160" w:date="2021-01-29T11:16:00Z">
              <w:r w:rsidRPr="00500880">
                <w:rPr>
                  <w:rFonts w:eastAsia="SimSun"/>
                  <w:b/>
                  <w:bCs/>
                  <w:lang w:eastAsia="en-US"/>
                </w:rPr>
                <w:t>Message-body</w:t>
              </w:r>
            </w:ins>
          </w:p>
        </w:tc>
        <w:tc>
          <w:tcPr>
            <w:tcW w:w="2126" w:type="dxa"/>
          </w:tcPr>
          <w:p w14:paraId="202C0263" w14:textId="77777777" w:rsidR="00090962" w:rsidRPr="009D6D75" w:rsidRDefault="00090962" w:rsidP="00500880">
            <w:pPr>
              <w:pStyle w:val="TAL"/>
              <w:rPr>
                <w:ins w:id="164" w:author="MCC TF160" w:date="2021-01-29T11:16:00Z"/>
                <w:rFonts w:eastAsia="SimSun"/>
                <w:lang w:eastAsia="en-US"/>
              </w:rPr>
            </w:pPr>
          </w:p>
        </w:tc>
        <w:tc>
          <w:tcPr>
            <w:tcW w:w="2126" w:type="dxa"/>
          </w:tcPr>
          <w:p w14:paraId="536458F2" w14:textId="77777777" w:rsidR="00090962" w:rsidRPr="009D6D75" w:rsidRDefault="00090962" w:rsidP="00500880">
            <w:pPr>
              <w:pStyle w:val="TAL"/>
              <w:rPr>
                <w:ins w:id="165" w:author="MCC TF160" w:date="2021-01-29T11:16:00Z"/>
                <w:rFonts w:eastAsia="SimSun"/>
                <w:lang w:eastAsia="en-US"/>
              </w:rPr>
            </w:pPr>
          </w:p>
        </w:tc>
        <w:tc>
          <w:tcPr>
            <w:tcW w:w="1418" w:type="dxa"/>
          </w:tcPr>
          <w:p w14:paraId="4BB5129B" w14:textId="77777777" w:rsidR="00090962" w:rsidRPr="009D6D75" w:rsidRDefault="00090962" w:rsidP="00500880">
            <w:pPr>
              <w:pStyle w:val="TAL"/>
              <w:rPr>
                <w:ins w:id="166" w:author="MCC TF160" w:date="2021-01-29T11:16:00Z"/>
                <w:rFonts w:eastAsia="SimSun"/>
                <w:lang w:eastAsia="en-US"/>
              </w:rPr>
            </w:pPr>
          </w:p>
        </w:tc>
        <w:tc>
          <w:tcPr>
            <w:tcW w:w="1134" w:type="dxa"/>
          </w:tcPr>
          <w:p w14:paraId="7C97A437" w14:textId="77777777" w:rsidR="00090962" w:rsidRPr="009D6D75" w:rsidRDefault="00090962" w:rsidP="00500880">
            <w:pPr>
              <w:pStyle w:val="TAL"/>
              <w:rPr>
                <w:ins w:id="167" w:author="MCC TF160" w:date="2021-01-29T11:16:00Z"/>
                <w:rFonts w:eastAsia="SimSun"/>
                <w:lang w:eastAsia="en-US"/>
              </w:rPr>
            </w:pPr>
            <w:ins w:id="168" w:author="MCC TF160" w:date="2021-01-29T11:16:00Z">
              <w:r w:rsidRPr="009D6D75">
                <w:rPr>
                  <w:rFonts w:eastAsia="SimSun"/>
                  <w:lang w:eastAsia="en-US"/>
                </w:rPr>
                <w:t>GROUPCONFIG</w:t>
              </w:r>
            </w:ins>
          </w:p>
        </w:tc>
      </w:tr>
      <w:tr w:rsidR="00090962" w:rsidRPr="009D6D75" w14:paraId="0D89DA34" w14:textId="77777777" w:rsidTr="005A3982">
        <w:trPr>
          <w:cantSplit/>
          <w:jc w:val="center"/>
          <w:ins w:id="169" w:author="MCC TF160" w:date="2021-01-29T11:16:00Z"/>
        </w:trPr>
        <w:tc>
          <w:tcPr>
            <w:tcW w:w="2835" w:type="dxa"/>
          </w:tcPr>
          <w:p w14:paraId="394347EE" w14:textId="77777777" w:rsidR="00090962" w:rsidRPr="009D6D75" w:rsidRDefault="00090962" w:rsidP="00500880">
            <w:pPr>
              <w:pStyle w:val="TAL"/>
              <w:rPr>
                <w:ins w:id="170" w:author="MCC TF160" w:date="2021-01-29T11:16:00Z"/>
                <w:rFonts w:eastAsia="SimSun"/>
                <w:lang w:eastAsia="en-US"/>
              </w:rPr>
            </w:pPr>
            <w:ins w:id="171" w:author="MCC TF160" w:date="2021-01-29T11:16:00Z">
              <w:r w:rsidRPr="009D6D75">
                <w:rPr>
                  <w:rFonts w:eastAsia="SimSun"/>
                  <w:lang w:eastAsia="en-US"/>
                </w:rPr>
                <w:t xml:space="preserve">  </w:t>
              </w:r>
              <w:proofErr w:type="spellStart"/>
              <w:r w:rsidRPr="009D6D75">
                <w:rPr>
                  <w:rFonts w:eastAsia="SimSun"/>
                  <w:lang w:eastAsia="en-US"/>
                </w:rPr>
                <w:t>ue</w:t>
              </w:r>
              <w:proofErr w:type="spellEnd"/>
              <w:r w:rsidRPr="009D6D75">
                <w:rPr>
                  <w:rFonts w:eastAsia="SimSun"/>
                  <w:lang w:eastAsia="en-US"/>
                </w:rPr>
                <w:t>-group-configuration</w:t>
              </w:r>
            </w:ins>
          </w:p>
        </w:tc>
        <w:tc>
          <w:tcPr>
            <w:tcW w:w="2126" w:type="dxa"/>
          </w:tcPr>
          <w:p w14:paraId="652B42A3" w14:textId="77777777" w:rsidR="00090962" w:rsidRPr="009D6D75" w:rsidRDefault="00090962" w:rsidP="00500880">
            <w:pPr>
              <w:pStyle w:val="TAL"/>
              <w:rPr>
                <w:ins w:id="172" w:author="MCC TF160" w:date="2021-01-29T11:16:00Z"/>
                <w:rFonts w:eastAsia="SimSun"/>
                <w:lang w:eastAsia="en-US"/>
              </w:rPr>
            </w:pPr>
            <w:ins w:id="173" w:author="MCC TF160" w:date="2021-01-29T11:16:00Z">
              <w:r w:rsidRPr="009D6D75">
                <w:rPr>
                  <w:rFonts w:eastAsia="SimSun"/>
                  <w:lang w:eastAsia="en-US"/>
                </w:rPr>
                <w:t xml:space="preserve">As described in Table </w:t>
              </w:r>
              <w:proofErr w:type="spellStart"/>
              <w:r w:rsidRPr="009D6D75">
                <w:rPr>
                  <w:rFonts w:eastAsia="SimSun"/>
                  <w:lang w:eastAsia="en-US"/>
                </w:rPr>
                <w:t>Table</w:t>
              </w:r>
              <w:proofErr w:type="spellEnd"/>
              <w:r w:rsidRPr="009D6D75">
                <w:rPr>
                  <w:rFonts w:eastAsia="SimSun"/>
                  <w:lang w:eastAsia="en-US"/>
                </w:rPr>
                <w:t xml:space="preserve"> 5.3.22.4-5</w:t>
              </w:r>
            </w:ins>
          </w:p>
        </w:tc>
        <w:tc>
          <w:tcPr>
            <w:tcW w:w="2126" w:type="dxa"/>
          </w:tcPr>
          <w:p w14:paraId="47A84480" w14:textId="77777777" w:rsidR="00090962" w:rsidRPr="009D6D75" w:rsidRDefault="00090962" w:rsidP="00500880">
            <w:pPr>
              <w:pStyle w:val="TAL"/>
              <w:rPr>
                <w:ins w:id="174" w:author="MCC TF160" w:date="2021-01-29T11:16:00Z"/>
                <w:rFonts w:eastAsia="SimSun"/>
                <w:lang w:eastAsia="en-US"/>
              </w:rPr>
            </w:pPr>
            <w:ins w:id="175" w:author="MCC TF160" w:date="2021-01-29T11:16:00Z">
              <w:r w:rsidRPr="009D6D75">
                <w:rPr>
                  <w:rFonts w:eastAsia="SimSun"/>
                  <w:lang w:eastAsia="en-US"/>
                </w:rPr>
                <w:t>Group Configuration document returned</w:t>
              </w:r>
            </w:ins>
          </w:p>
        </w:tc>
        <w:tc>
          <w:tcPr>
            <w:tcW w:w="1418" w:type="dxa"/>
          </w:tcPr>
          <w:p w14:paraId="1D58C1D0" w14:textId="77777777" w:rsidR="00090962" w:rsidRPr="009D6D75" w:rsidRDefault="00090962" w:rsidP="00500880">
            <w:pPr>
              <w:pStyle w:val="TAL"/>
              <w:rPr>
                <w:ins w:id="176" w:author="MCC TF160" w:date="2021-01-29T11:16:00Z"/>
                <w:rFonts w:eastAsia="SimSun"/>
                <w:lang w:eastAsia="en-US"/>
              </w:rPr>
            </w:pPr>
          </w:p>
        </w:tc>
        <w:tc>
          <w:tcPr>
            <w:tcW w:w="1134" w:type="dxa"/>
          </w:tcPr>
          <w:p w14:paraId="710FFDD5" w14:textId="77777777" w:rsidR="00090962" w:rsidRPr="009D6D75" w:rsidRDefault="00090962" w:rsidP="00500880">
            <w:pPr>
              <w:pStyle w:val="TAL"/>
              <w:rPr>
                <w:ins w:id="177" w:author="MCC TF160" w:date="2021-01-29T11:16:00Z"/>
                <w:rFonts w:eastAsia="SimSun"/>
                <w:lang w:eastAsia="en-US"/>
              </w:rPr>
            </w:pPr>
          </w:p>
        </w:tc>
      </w:tr>
    </w:tbl>
    <w:p w14:paraId="7C84C03F" w14:textId="77777777" w:rsidR="00090962" w:rsidRPr="009D6D75" w:rsidRDefault="00090962" w:rsidP="00090962">
      <w:pPr>
        <w:overflowPunct/>
        <w:autoSpaceDE/>
        <w:autoSpaceDN/>
        <w:adjustRightInd/>
        <w:spacing w:line="259" w:lineRule="auto"/>
        <w:textAlignment w:val="auto"/>
        <w:rPr>
          <w:ins w:id="178" w:author="MCC TF160" w:date="2021-01-29T11:16:00Z"/>
          <w:rFonts w:eastAsia="SimSun"/>
          <w:lang w:eastAsia="en-US"/>
        </w:rPr>
      </w:pPr>
    </w:p>
    <w:p w14:paraId="0BD03C68" w14:textId="77777777" w:rsidR="00090962" w:rsidRPr="009D6D75" w:rsidRDefault="00090962" w:rsidP="00500880">
      <w:pPr>
        <w:pStyle w:val="TH"/>
        <w:rPr>
          <w:ins w:id="179" w:author="MCC TF160" w:date="2021-01-29T11:16:00Z"/>
          <w:rFonts w:eastAsia="SimSun"/>
          <w:lang w:eastAsia="ko-KR"/>
        </w:rPr>
      </w:pPr>
      <w:ins w:id="180" w:author="MCC TF160" w:date="2021-01-29T11:16:00Z">
        <w:r w:rsidRPr="009D6D75">
          <w:rPr>
            <w:rFonts w:eastAsia="SimSun"/>
            <w:lang w:eastAsia="en-US"/>
          </w:rPr>
          <w:t xml:space="preserve">Table 5.3.22.4-5: Group Configuration document </w:t>
        </w:r>
        <w:r w:rsidRPr="009D6D75">
          <w:rPr>
            <w:rFonts w:eastAsia="SimSun"/>
            <w:lang w:eastAsia="ko-KR"/>
          </w:rPr>
          <w:t>(</w:t>
        </w:r>
        <w:r w:rsidRPr="009D6D75">
          <w:rPr>
            <w:rFonts w:eastAsia="SimSun"/>
            <w:lang w:eastAsia="en-US"/>
          </w:rPr>
          <w:t>Table 5.3.22.4-4</w:t>
        </w:r>
        <w:r w:rsidRPr="009D6D75">
          <w:rPr>
            <w:rFonts w:eastAsia="SimSun"/>
            <w:lang w:eastAsia="ko-KR"/>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0962" w:rsidRPr="009D6D75" w14:paraId="6F404829" w14:textId="77777777" w:rsidTr="005A3982">
        <w:trPr>
          <w:cantSplit/>
          <w:tblHeader/>
          <w:jc w:val="center"/>
          <w:ins w:id="181" w:author="MCC TF160" w:date="2021-01-29T11:16:00Z"/>
        </w:trPr>
        <w:tc>
          <w:tcPr>
            <w:tcW w:w="9639" w:type="dxa"/>
            <w:gridSpan w:val="5"/>
          </w:tcPr>
          <w:p w14:paraId="4EAA1DA6" w14:textId="77777777" w:rsidR="00090962" w:rsidRPr="009D6D75" w:rsidRDefault="00090962" w:rsidP="00500880">
            <w:pPr>
              <w:pStyle w:val="TAL"/>
              <w:rPr>
                <w:ins w:id="182" w:author="MCC TF160" w:date="2021-01-29T11:16:00Z"/>
                <w:rFonts w:eastAsia="SimSun" w:cs="Arial"/>
                <w:szCs w:val="18"/>
                <w:lang w:eastAsia="en-US"/>
              </w:rPr>
            </w:pPr>
            <w:ins w:id="183" w:author="MCC TF160" w:date="2021-01-29T11:16:00Z">
              <w:r w:rsidRPr="009D6D75">
                <w:rPr>
                  <w:rFonts w:eastAsia="SimSun"/>
                  <w:lang w:eastAsia="en-US"/>
                </w:rPr>
                <w:t>Derivation Path: TS 36.579-1 [2], Table 5.5.7.1-1</w:t>
              </w:r>
            </w:ins>
          </w:p>
        </w:tc>
      </w:tr>
      <w:tr w:rsidR="00090962" w:rsidRPr="009D6D75" w14:paraId="5AEFC893" w14:textId="77777777" w:rsidTr="005A3982">
        <w:trPr>
          <w:cantSplit/>
          <w:tblHeader/>
          <w:jc w:val="center"/>
          <w:ins w:id="184" w:author="MCC TF160" w:date="2021-01-29T11:16:00Z"/>
        </w:trPr>
        <w:tc>
          <w:tcPr>
            <w:tcW w:w="2835" w:type="dxa"/>
          </w:tcPr>
          <w:p w14:paraId="101D4B74" w14:textId="77777777" w:rsidR="00090962" w:rsidRPr="009D6D75" w:rsidRDefault="00090962" w:rsidP="00500880">
            <w:pPr>
              <w:pStyle w:val="TAH"/>
              <w:rPr>
                <w:ins w:id="185" w:author="MCC TF160" w:date="2021-01-29T11:16:00Z"/>
                <w:rFonts w:eastAsia="SimSun"/>
                <w:lang w:eastAsia="en-US"/>
              </w:rPr>
            </w:pPr>
            <w:ins w:id="186" w:author="MCC TF160" w:date="2021-01-29T11:16:00Z">
              <w:r w:rsidRPr="009D6D75">
                <w:rPr>
                  <w:rFonts w:eastAsia="SimSun"/>
                  <w:lang w:eastAsia="en-US"/>
                </w:rPr>
                <w:t>Information Element</w:t>
              </w:r>
            </w:ins>
          </w:p>
        </w:tc>
        <w:tc>
          <w:tcPr>
            <w:tcW w:w="2126" w:type="dxa"/>
          </w:tcPr>
          <w:p w14:paraId="4EE44CAC" w14:textId="77777777" w:rsidR="00090962" w:rsidRPr="009D6D75" w:rsidRDefault="00090962" w:rsidP="00500880">
            <w:pPr>
              <w:pStyle w:val="TAH"/>
              <w:rPr>
                <w:ins w:id="187" w:author="MCC TF160" w:date="2021-01-29T11:16:00Z"/>
                <w:rFonts w:eastAsia="SimSun"/>
                <w:lang w:eastAsia="en-US"/>
              </w:rPr>
            </w:pPr>
            <w:ins w:id="188" w:author="MCC TF160" w:date="2021-01-29T11:16:00Z">
              <w:r w:rsidRPr="009D6D75">
                <w:rPr>
                  <w:rFonts w:eastAsia="SimSun"/>
                  <w:lang w:eastAsia="en-US"/>
                </w:rPr>
                <w:t>Value/remark</w:t>
              </w:r>
            </w:ins>
          </w:p>
        </w:tc>
        <w:tc>
          <w:tcPr>
            <w:tcW w:w="2126" w:type="dxa"/>
            <w:tcBorders>
              <w:bottom w:val="single" w:sz="4" w:space="0" w:color="auto"/>
            </w:tcBorders>
          </w:tcPr>
          <w:p w14:paraId="275E50C8" w14:textId="77777777" w:rsidR="00090962" w:rsidRPr="009D6D75" w:rsidRDefault="00090962" w:rsidP="00500880">
            <w:pPr>
              <w:pStyle w:val="TAH"/>
              <w:rPr>
                <w:ins w:id="189" w:author="MCC TF160" w:date="2021-01-29T11:16:00Z"/>
                <w:rFonts w:eastAsia="SimSun"/>
                <w:lang w:eastAsia="en-US"/>
              </w:rPr>
            </w:pPr>
            <w:ins w:id="190" w:author="MCC TF160" w:date="2021-01-29T11:16:00Z">
              <w:r w:rsidRPr="009D6D75">
                <w:rPr>
                  <w:rFonts w:eastAsia="SimSun"/>
                  <w:lang w:eastAsia="en-US"/>
                </w:rPr>
                <w:t>Comment</w:t>
              </w:r>
            </w:ins>
          </w:p>
        </w:tc>
        <w:tc>
          <w:tcPr>
            <w:tcW w:w="1418" w:type="dxa"/>
          </w:tcPr>
          <w:p w14:paraId="684DCA84" w14:textId="77777777" w:rsidR="00090962" w:rsidRPr="009D6D75" w:rsidRDefault="00090962" w:rsidP="00500880">
            <w:pPr>
              <w:pStyle w:val="TAH"/>
              <w:rPr>
                <w:ins w:id="191" w:author="MCC TF160" w:date="2021-01-29T11:16:00Z"/>
                <w:rFonts w:eastAsia="SimSun"/>
                <w:lang w:eastAsia="en-US"/>
              </w:rPr>
            </w:pPr>
            <w:ins w:id="192" w:author="MCC TF160" w:date="2021-01-29T11:16:00Z">
              <w:r w:rsidRPr="009D6D75">
                <w:rPr>
                  <w:rFonts w:eastAsia="SimSun"/>
                  <w:lang w:eastAsia="en-US"/>
                </w:rPr>
                <w:t>Reference</w:t>
              </w:r>
            </w:ins>
          </w:p>
        </w:tc>
        <w:tc>
          <w:tcPr>
            <w:tcW w:w="1134" w:type="dxa"/>
          </w:tcPr>
          <w:p w14:paraId="0B5F1D32" w14:textId="77777777" w:rsidR="00090962" w:rsidRPr="009D6D75" w:rsidRDefault="00090962" w:rsidP="00500880">
            <w:pPr>
              <w:pStyle w:val="TAH"/>
              <w:rPr>
                <w:ins w:id="193" w:author="MCC TF160" w:date="2021-01-29T11:16:00Z"/>
                <w:rFonts w:eastAsia="SimSun"/>
                <w:lang w:eastAsia="en-US"/>
              </w:rPr>
            </w:pPr>
            <w:ins w:id="194" w:author="MCC TF160" w:date="2021-01-29T11:16:00Z">
              <w:r w:rsidRPr="009D6D75">
                <w:rPr>
                  <w:rFonts w:eastAsia="SimSun"/>
                  <w:lang w:eastAsia="en-US"/>
                </w:rPr>
                <w:t>Condition</w:t>
              </w:r>
            </w:ins>
          </w:p>
        </w:tc>
      </w:tr>
      <w:tr w:rsidR="00090962" w:rsidRPr="009D6D75" w14:paraId="69291EFD" w14:textId="77777777" w:rsidTr="005A3982">
        <w:trPr>
          <w:cantSplit/>
          <w:jc w:val="center"/>
          <w:ins w:id="195" w:author="MCC TF160" w:date="2021-01-29T11:16:00Z"/>
        </w:trPr>
        <w:tc>
          <w:tcPr>
            <w:tcW w:w="2835" w:type="dxa"/>
          </w:tcPr>
          <w:p w14:paraId="3BEE9F32" w14:textId="77777777" w:rsidR="00090962" w:rsidRPr="00500880" w:rsidRDefault="00090962" w:rsidP="00500880">
            <w:pPr>
              <w:pStyle w:val="TAL"/>
              <w:rPr>
                <w:ins w:id="196" w:author="MCC TF160" w:date="2021-01-29T11:16:00Z"/>
                <w:rFonts w:eastAsia="SimSun"/>
                <w:b/>
                <w:bCs/>
                <w:lang w:eastAsia="en-US"/>
              </w:rPr>
            </w:pPr>
            <w:ins w:id="197" w:author="MCC TF160" w:date="2021-01-29T11:16:00Z">
              <w:r w:rsidRPr="00500880">
                <w:rPr>
                  <w:rFonts w:eastAsia="SimSun"/>
                  <w:b/>
                  <w:bCs/>
                  <w:lang w:eastAsia="en-US"/>
                </w:rPr>
                <w:t>list-service[1]</w:t>
              </w:r>
            </w:ins>
          </w:p>
        </w:tc>
        <w:tc>
          <w:tcPr>
            <w:tcW w:w="2126" w:type="dxa"/>
          </w:tcPr>
          <w:p w14:paraId="4C5E1B4D" w14:textId="77777777" w:rsidR="00090962" w:rsidRPr="009D6D75" w:rsidRDefault="00090962" w:rsidP="00500880">
            <w:pPr>
              <w:pStyle w:val="TAL"/>
              <w:rPr>
                <w:ins w:id="198" w:author="MCC TF160" w:date="2021-01-29T11:16:00Z"/>
                <w:rFonts w:eastAsia="SimSun"/>
                <w:lang w:eastAsia="en-US"/>
              </w:rPr>
            </w:pPr>
          </w:p>
        </w:tc>
        <w:tc>
          <w:tcPr>
            <w:tcW w:w="2126" w:type="dxa"/>
          </w:tcPr>
          <w:p w14:paraId="514A4684" w14:textId="77777777" w:rsidR="00090962" w:rsidRPr="009D6D75" w:rsidRDefault="00090962" w:rsidP="00500880">
            <w:pPr>
              <w:pStyle w:val="TAL"/>
              <w:rPr>
                <w:ins w:id="199" w:author="MCC TF160" w:date="2021-01-29T11:16:00Z"/>
                <w:rFonts w:eastAsia="SimSun"/>
                <w:lang w:eastAsia="en-US"/>
              </w:rPr>
            </w:pPr>
          </w:p>
        </w:tc>
        <w:tc>
          <w:tcPr>
            <w:tcW w:w="1418" w:type="dxa"/>
          </w:tcPr>
          <w:p w14:paraId="29802539" w14:textId="77777777" w:rsidR="00090962" w:rsidRPr="009D6D75" w:rsidRDefault="00090962" w:rsidP="00500880">
            <w:pPr>
              <w:pStyle w:val="TAL"/>
              <w:rPr>
                <w:ins w:id="200" w:author="MCC TF160" w:date="2021-01-29T11:16:00Z"/>
                <w:rFonts w:eastAsia="SimSun"/>
                <w:lang w:eastAsia="en-US"/>
              </w:rPr>
            </w:pPr>
          </w:p>
        </w:tc>
        <w:tc>
          <w:tcPr>
            <w:tcW w:w="1134" w:type="dxa"/>
          </w:tcPr>
          <w:p w14:paraId="3420CB6F" w14:textId="77777777" w:rsidR="00090962" w:rsidRPr="009D6D75" w:rsidRDefault="00090962" w:rsidP="00500880">
            <w:pPr>
              <w:pStyle w:val="TAL"/>
              <w:rPr>
                <w:ins w:id="201" w:author="MCC TF160" w:date="2021-01-29T11:16:00Z"/>
                <w:rFonts w:eastAsia="SimSun"/>
                <w:lang w:eastAsia="en-US"/>
              </w:rPr>
            </w:pPr>
          </w:p>
        </w:tc>
      </w:tr>
      <w:tr w:rsidR="00090962" w:rsidRPr="009D6D75" w14:paraId="5F469524" w14:textId="77777777" w:rsidTr="005A3982">
        <w:trPr>
          <w:cantSplit/>
          <w:jc w:val="center"/>
          <w:ins w:id="202" w:author="MCC TF160" w:date="2021-01-29T11:16:00Z"/>
        </w:trPr>
        <w:tc>
          <w:tcPr>
            <w:tcW w:w="2835" w:type="dxa"/>
          </w:tcPr>
          <w:p w14:paraId="6996BC8E" w14:textId="77777777" w:rsidR="00090962" w:rsidRPr="00500880" w:rsidRDefault="00090962" w:rsidP="00500880">
            <w:pPr>
              <w:pStyle w:val="TAL"/>
              <w:rPr>
                <w:ins w:id="203" w:author="MCC TF160" w:date="2021-01-29T11:16:00Z"/>
                <w:rFonts w:eastAsia="SimSun"/>
                <w:b/>
                <w:bCs/>
                <w:lang w:eastAsia="en-US"/>
              </w:rPr>
            </w:pPr>
            <w:ins w:id="204" w:author="MCC TF160" w:date="2021-01-29T11:16:00Z">
              <w:r w:rsidRPr="00500880">
                <w:rPr>
                  <w:rFonts w:eastAsia="SimSun"/>
                  <w:b/>
                  <w:bCs/>
                  <w:lang w:eastAsia="en-US"/>
                </w:rPr>
                <w:t xml:space="preserve">  </w:t>
              </w:r>
              <w:proofErr w:type="spellStart"/>
              <w:r w:rsidRPr="00500880">
                <w:rPr>
                  <w:rFonts w:eastAsia="SimSun"/>
                  <w:b/>
                  <w:bCs/>
                  <w:lang w:eastAsia="en-US"/>
                </w:rPr>
                <w:t>mcpttgi:on-network-regrouped</w:t>
              </w:r>
              <w:proofErr w:type="spellEnd"/>
            </w:ins>
          </w:p>
        </w:tc>
        <w:tc>
          <w:tcPr>
            <w:tcW w:w="2126" w:type="dxa"/>
          </w:tcPr>
          <w:p w14:paraId="56CC7BF6" w14:textId="77777777" w:rsidR="00090962" w:rsidRPr="009D6D75" w:rsidRDefault="00090962" w:rsidP="00500880">
            <w:pPr>
              <w:pStyle w:val="TAL"/>
              <w:rPr>
                <w:ins w:id="205" w:author="MCC TF160" w:date="2021-01-29T11:16:00Z"/>
                <w:rFonts w:eastAsia="SimSun"/>
                <w:lang w:eastAsia="en-US"/>
              </w:rPr>
            </w:pPr>
          </w:p>
        </w:tc>
        <w:tc>
          <w:tcPr>
            <w:tcW w:w="2126" w:type="dxa"/>
          </w:tcPr>
          <w:p w14:paraId="7DBC672D" w14:textId="77777777" w:rsidR="00090962" w:rsidRPr="009D6D75" w:rsidRDefault="00090962" w:rsidP="00500880">
            <w:pPr>
              <w:pStyle w:val="TAL"/>
              <w:rPr>
                <w:ins w:id="206" w:author="MCC TF160" w:date="2021-01-29T11:16:00Z"/>
                <w:rFonts w:eastAsia="SimSun"/>
                <w:lang w:eastAsia="en-US"/>
              </w:rPr>
            </w:pPr>
          </w:p>
        </w:tc>
        <w:tc>
          <w:tcPr>
            <w:tcW w:w="1418" w:type="dxa"/>
          </w:tcPr>
          <w:p w14:paraId="3FCF2F3F" w14:textId="77777777" w:rsidR="00090962" w:rsidRPr="009D6D75" w:rsidRDefault="00090962" w:rsidP="00500880">
            <w:pPr>
              <w:pStyle w:val="TAL"/>
              <w:rPr>
                <w:ins w:id="207" w:author="MCC TF160" w:date="2021-01-29T11:16:00Z"/>
                <w:rFonts w:eastAsia="SimSun"/>
                <w:lang w:eastAsia="en-US"/>
              </w:rPr>
            </w:pPr>
            <w:ins w:id="208" w:author="MCC TF160" w:date="2021-01-29T11:16:00Z">
              <w:r w:rsidRPr="009D6D75">
                <w:rPr>
                  <w:rFonts w:eastAsia="SimSun"/>
                  <w:lang w:eastAsia="en-US"/>
                </w:rPr>
                <w:t>TS 24.481 [31] clause 7.2.4.2</w:t>
              </w:r>
            </w:ins>
          </w:p>
        </w:tc>
        <w:tc>
          <w:tcPr>
            <w:tcW w:w="1134" w:type="dxa"/>
          </w:tcPr>
          <w:p w14:paraId="0A544E25" w14:textId="77777777" w:rsidR="00090962" w:rsidRPr="009D6D75" w:rsidRDefault="00090962" w:rsidP="00500880">
            <w:pPr>
              <w:pStyle w:val="TAL"/>
              <w:rPr>
                <w:ins w:id="209" w:author="MCC TF160" w:date="2021-01-29T11:16:00Z"/>
                <w:rFonts w:eastAsia="SimSun"/>
                <w:lang w:eastAsia="en-US"/>
              </w:rPr>
            </w:pPr>
          </w:p>
        </w:tc>
      </w:tr>
      <w:tr w:rsidR="00090962" w:rsidRPr="009D6D75" w14:paraId="660BC3BB" w14:textId="77777777" w:rsidTr="005A3982">
        <w:trPr>
          <w:cantSplit/>
          <w:jc w:val="center"/>
          <w:ins w:id="210" w:author="MCC TF160" w:date="2021-01-29T11:16:00Z"/>
        </w:trPr>
        <w:tc>
          <w:tcPr>
            <w:tcW w:w="2835" w:type="dxa"/>
          </w:tcPr>
          <w:p w14:paraId="31D46CA8" w14:textId="77777777" w:rsidR="00090962" w:rsidRPr="009D6D75" w:rsidRDefault="00090962" w:rsidP="00500880">
            <w:pPr>
              <w:pStyle w:val="TAL"/>
              <w:rPr>
                <w:ins w:id="211" w:author="MCC TF160" w:date="2021-01-29T11:16:00Z"/>
                <w:rFonts w:eastAsia="SimSun"/>
                <w:lang w:eastAsia="en-US"/>
              </w:rPr>
            </w:pPr>
            <w:ins w:id="212" w:author="MCC TF160" w:date="2021-01-29T11:16:00Z">
              <w:r w:rsidRPr="009D6D75">
                <w:rPr>
                  <w:rFonts w:eastAsia="SimSun"/>
                  <w:lang w:eastAsia="en-US"/>
                </w:rPr>
                <w:t xml:space="preserve">    </w:t>
              </w:r>
              <w:r w:rsidRPr="009D6D75">
                <w:rPr>
                  <w:rFonts w:eastAsia="SimSun"/>
                  <w:bCs/>
                  <w:lang w:eastAsia="en-US"/>
                </w:rPr>
                <w:t>temporary-MCPTT-group-ID attribute</w:t>
              </w:r>
            </w:ins>
          </w:p>
        </w:tc>
        <w:tc>
          <w:tcPr>
            <w:tcW w:w="2126" w:type="dxa"/>
          </w:tcPr>
          <w:p w14:paraId="3D59360F" w14:textId="77777777" w:rsidR="00090962" w:rsidRPr="009D6D75" w:rsidRDefault="00090962" w:rsidP="00500880">
            <w:pPr>
              <w:pStyle w:val="TAL"/>
              <w:rPr>
                <w:ins w:id="213" w:author="MCC TF160" w:date="2021-01-29T11:16:00Z"/>
                <w:rFonts w:eastAsia="SimSun"/>
                <w:lang w:eastAsia="en-US"/>
              </w:rPr>
            </w:pPr>
            <w:proofErr w:type="spellStart"/>
            <w:ins w:id="214" w:author="MCC TF160" w:date="2021-01-29T11:16:00Z">
              <w:r w:rsidRPr="009D6D75">
                <w:rPr>
                  <w:rFonts w:eastAsia="SimSun"/>
                  <w:lang w:eastAsia="en-US"/>
                </w:rPr>
                <w:t>px_MCPTT_Group_B_ID</w:t>
              </w:r>
              <w:proofErr w:type="spellEnd"/>
            </w:ins>
          </w:p>
        </w:tc>
        <w:tc>
          <w:tcPr>
            <w:tcW w:w="2126" w:type="dxa"/>
          </w:tcPr>
          <w:p w14:paraId="227BACCD" w14:textId="77777777" w:rsidR="00090962" w:rsidRPr="009D6D75" w:rsidRDefault="00090962" w:rsidP="00500880">
            <w:pPr>
              <w:pStyle w:val="TAL"/>
              <w:rPr>
                <w:ins w:id="215" w:author="MCC TF160" w:date="2021-01-29T11:16:00Z"/>
                <w:rFonts w:eastAsia="SimSun"/>
                <w:lang w:eastAsia="ko-KR"/>
              </w:rPr>
            </w:pPr>
            <w:ins w:id="216" w:author="MCC TF160" w:date="2021-01-29T11:16:00Z">
              <w:r w:rsidRPr="009D6D75">
                <w:rPr>
                  <w:rFonts w:eastAsia="SimSun"/>
                  <w:lang w:eastAsia="ko-KR"/>
                </w:rPr>
                <w:t xml:space="preserve">MCS temporary group </w:t>
              </w:r>
              <w:proofErr w:type="spellStart"/>
              <w:r w:rsidRPr="009D6D75">
                <w:rPr>
                  <w:rFonts w:eastAsia="SimSun"/>
                  <w:lang w:eastAsia="ko-KR"/>
                </w:rPr>
                <w:t>indentity</w:t>
              </w:r>
              <w:proofErr w:type="spellEnd"/>
            </w:ins>
          </w:p>
        </w:tc>
        <w:tc>
          <w:tcPr>
            <w:tcW w:w="1418" w:type="dxa"/>
          </w:tcPr>
          <w:p w14:paraId="7DA0F5A8" w14:textId="77777777" w:rsidR="00090962" w:rsidRPr="009D6D75" w:rsidRDefault="00090962" w:rsidP="00500880">
            <w:pPr>
              <w:pStyle w:val="TAL"/>
              <w:rPr>
                <w:ins w:id="217" w:author="MCC TF160" w:date="2021-01-29T11:16:00Z"/>
                <w:rFonts w:eastAsia="SimSun"/>
                <w:lang w:eastAsia="en-US"/>
              </w:rPr>
            </w:pPr>
            <w:ins w:id="218" w:author="MCC TF160" w:date="2021-01-29T11:16:00Z">
              <w:r w:rsidRPr="009D6D75">
                <w:rPr>
                  <w:rFonts w:eastAsia="SimSun"/>
                  <w:lang w:eastAsia="en-US"/>
                </w:rPr>
                <w:t>TS 24.481 [31] clause 7.2.4.2</w:t>
              </w:r>
            </w:ins>
          </w:p>
        </w:tc>
        <w:tc>
          <w:tcPr>
            <w:tcW w:w="1134" w:type="dxa"/>
          </w:tcPr>
          <w:p w14:paraId="22FD2F49" w14:textId="77777777" w:rsidR="00090962" w:rsidRPr="009D6D75" w:rsidRDefault="00090962" w:rsidP="00500880">
            <w:pPr>
              <w:pStyle w:val="TAL"/>
              <w:rPr>
                <w:ins w:id="219" w:author="MCC TF160" w:date="2021-01-29T11:16:00Z"/>
                <w:rFonts w:eastAsia="SimSun"/>
                <w:lang w:eastAsia="en-US"/>
              </w:rPr>
            </w:pPr>
          </w:p>
        </w:tc>
      </w:tr>
      <w:tr w:rsidR="00090962" w:rsidRPr="009D6D75" w14:paraId="2D3BC15A" w14:textId="77777777" w:rsidTr="005A3982">
        <w:trPr>
          <w:cantSplit/>
          <w:jc w:val="center"/>
          <w:ins w:id="220" w:author="MCC TF160" w:date="2021-01-29T11:16:00Z"/>
        </w:trPr>
        <w:tc>
          <w:tcPr>
            <w:tcW w:w="2835" w:type="dxa"/>
          </w:tcPr>
          <w:p w14:paraId="6C60D052" w14:textId="77777777" w:rsidR="00090962" w:rsidRPr="009D6D75" w:rsidRDefault="00090962" w:rsidP="00500880">
            <w:pPr>
              <w:pStyle w:val="TAL"/>
              <w:rPr>
                <w:ins w:id="221" w:author="MCC TF160" w:date="2021-01-29T11:16:00Z"/>
                <w:rFonts w:eastAsia="SimSun"/>
                <w:bCs/>
                <w:lang w:eastAsia="en-US"/>
              </w:rPr>
            </w:pPr>
            <w:ins w:id="222" w:author="MCC TF160" w:date="2021-01-29T11:16:00Z">
              <w:r w:rsidRPr="009D6D75">
                <w:rPr>
                  <w:rFonts w:eastAsia="SimSun"/>
                  <w:lang w:eastAsia="en-US"/>
                </w:rPr>
                <w:t xml:space="preserve">    </w:t>
              </w:r>
              <w:r w:rsidRPr="009D6D75">
                <w:rPr>
                  <w:rFonts w:eastAsia="SimSun"/>
                  <w:bCs/>
                  <w:lang w:eastAsia="en-US"/>
                </w:rPr>
                <w:t>temporary-MCPTT-group-requestor attribute</w:t>
              </w:r>
            </w:ins>
          </w:p>
        </w:tc>
        <w:tc>
          <w:tcPr>
            <w:tcW w:w="2126" w:type="dxa"/>
          </w:tcPr>
          <w:p w14:paraId="5924CF80" w14:textId="77777777" w:rsidR="00090962" w:rsidRPr="009D6D75" w:rsidRDefault="00090962" w:rsidP="00500880">
            <w:pPr>
              <w:pStyle w:val="TAL"/>
              <w:rPr>
                <w:ins w:id="223" w:author="MCC TF160" w:date="2021-01-29T11:16:00Z"/>
                <w:rFonts w:eastAsia="SimSun"/>
                <w:lang w:eastAsia="en-US"/>
              </w:rPr>
            </w:pPr>
            <w:proofErr w:type="spellStart"/>
            <w:ins w:id="224" w:author="MCC TF160" w:date="2021-01-29T11:16:00Z">
              <w:r w:rsidRPr="009D6D75">
                <w:rPr>
                  <w:rFonts w:eastAsia="SimSun" w:cs="Arial"/>
                  <w:szCs w:val="18"/>
                  <w:lang w:eastAsia="en-US"/>
                </w:rPr>
                <w:t>px_MCPTT_ID_User_B</w:t>
              </w:r>
              <w:proofErr w:type="spellEnd"/>
            </w:ins>
          </w:p>
        </w:tc>
        <w:tc>
          <w:tcPr>
            <w:tcW w:w="2126" w:type="dxa"/>
          </w:tcPr>
          <w:p w14:paraId="7439491F" w14:textId="77777777" w:rsidR="00090962" w:rsidRPr="009D6D75" w:rsidRDefault="00090962" w:rsidP="00500880">
            <w:pPr>
              <w:pStyle w:val="TAL"/>
              <w:rPr>
                <w:ins w:id="225" w:author="MCC TF160" w:date="2021-01-29T11:16:00Z"/>
                <w:rFonts w:eastAsia="SimSun"/>
                <w:lang w:eastAsia="ko-KR"/>
              </w:rPr>
            </w:pPr>
            <w:ins w:id="226" w:author="MCC TF160" w:date="2021-01-29T11:16:00Z">
              <w:r w:rsidRPr="009D6D75">
                <w:rPr>
                  <w:rFonts w:eastAsia="SimSun"/>
                  <w:lang w:eastAsia="en-US"/>
                </w:rPr>
                <w:t>Identity of the responsible for formatting the MCS temporary group.</w:t>
              </w:r>
            </w:ins>
          </w:p>
        </w:tc>
        <w:tc>
          <w:tcPr>
            <w:tcW w:w="1418" w:type="dxa"/>
          </w:tcPr>
          <w:p w14:paraId="54B7327B" w14:textId="77777777" w:rsidR="00090962" w:rsidRPr="009D6D75" w:rsidRDefault="00090962" w:rsidP="00500880">
            <w:pPr>
              <w:pStyle w:val="TAL"/>
              <w:rPr>
                <w:ins w:id="227" w:author="MCC TF160" w:date="2021-01-29T11:16:00Z"/>
                <w:rFonts w:eastAsia="SimSun"/>
                <w:lang w:eastAsia="en-US"/>
              </w:rPr>
            </w:pPr>
            <w:ins w:id="228" w:author="MCC TF160" w:date="2021-01-29T11:16:00Z">
              <w:r w:rsidRPr="009D6D75">
                <w:rPr>
                  <w:rFonts w:eastAsia="SimSun"/>
                  <w:lang w:eastAsia="en-US"/>
                </w:rPr>
                <w:t>TS 24.481 [31] clause 7.2.4.2</w:t>
              </w:r>
            </w:ins>
          </w:p>
        </w:tc>
        <w:tc>
          <w:tcPr>
            <w:tcW w:w="1134" w:type="dxa"/>
          </w:tcPr>
          <w:p w14:paraId="13187B38" w14:textId="77777777" w:rsidR="00090962" w:rsidRPr="009D6D75" w:rsidRDefault="00090962" w:rsidP="00500880">
            <w:pPr>
              <w:pStyle w:val="TAL"/>
              <w:rPr>
                <w:ins w:id="229" w:author="MCC TF160" w:date="2021-01-29T11:16:00Z"/>
                <w:rFonts w:eastAsia="SimSun"/>
                <w:lang w:eastAsia="en-US"/>
              </w:rPr>
            </w:pPr>
          </w:p>
        </w:tc>
      </w:tr>
      <w:tr w:rsidR="00090962" w:rsidRPr="009D6D75" w14:paraId="20A9B15F" w14:textId="77777777" w:rsidTr="005A3982">
        <w:trPr>
          <w:cantSplit/>
          <w:jc w:val="center"/>
          <w:ins w:id="230" w:author="MCC TF160" w:date="2021-01-29T11:16:00Z"/>
        </w:trPr>
        <w:tc>
          <w:tcPr>
            <w:tcW w:w="2835" w:type="dxa"/>
          </w:tcPr>
          <w:p w14:paraId="68756166" w14:textId="77777777" w:rsidR="00090962" w:rsidRPr="009D6D75" w:rsidRDefault="00090962" w:rsidP="00500880">
            <w:pPr>
              <w:pStyle w:val="TAL"/>
              <w:rPr>
                <w:ins w:id="231" w:author="MCC TF160" w:date="2021-01-29T11:16:00Z"/>
                <w:rFonts w:eastAsia="SimSun"/>
                <w:bCs/>
                <w:lang w:eastAsia="en-US"/>
              </w:rPr>
            </w:pPr>
            <w:ins w:id="232" w:author="MCC TF160" w:date="2021-01-29T11:16:00Z">
              <w:r w:rsidRPr="009D6D75">
                <w:rPr>
                  <w:rFonts w:eastAsia="SimSun"/>
                  <w:lang w:eastAsia="en-US"/>
                </w:rPr>
                <w:t xml:space="preserve">    </w:t>
              </w:r>
              <w:r w:rsidRPr="009D6D75">
                <w:rPr>
                  <w:rFonts w:eastAsia="SimSun"/>
                  <w:bCs/>
                  <w:lang w:eastAsia="en-US"/>
                </w:rPr>
                <w:t>constituent-MCPTT-group-IDs</w:t>
              </w:r>
            </w:ins>
          </w:p>
        </w:tc>
        <w:tc>
          <w:tcPr>
            <w:tcW w:w="2126" w:type="dxa"/>
          </w:tcPr>
          <w:p w14:paraId="7A267FBC" w14:textId="77777777" w:rsidR="00090962" w:rsidRPr="009D6D75" w:rsidRDefault="00090962" w:rsidP="00500880">
            <w:pPr>
              <w:pStyle w:val="TAL"/>
              <w:rPr>
                <w:ins w:id="233" w:author="MCC TF160" w:date="2021-01-29T11:16:00Z"/>
                <w:rFonts w:eastAsia="SimSun"/>
                <w:lang w:eastAsia="en-US"/>
              </w:rPr>
            </w:pPr>
          </w:p>
        </w:tc>
        <w:tc>
          <w:tcPr>
            <w:tcW w:w="2126" w:type="dxa"/>
          </w:tcPr>
          <w:p w14:paraId="31FF4EE7" w14:textId="77777777" w:rsidR="00090962" w:rsidRPr="009D6D75" w:rsidRDefault="00090962" w:rsidP="00500880">
            <w:pPr>
              <w:pStyle w:val="TAL"/>
              <w:rPr>
                <w:ins w:id="234" w:author="MCC TF160" w:date="2021-01-29T11:16:00Z"/>
                <w:rFonts w:eastAsia="SimSun"/>
                <w:lang w:eastAsia="ko-KR"/>
              </w:rPr>
            </w:pPr>
          </w:p>
        </w:tc>
        <w:tc>
          <w:tcPr>
            <w:tcW w:w="1418" w:type="dxa"/>
          </w:tcPr>
          <w:p w14:paraId="2A82B448" w14:textId="77777777" w:rsidR="00090962" w:rsidRPr="009D6D75" w:rsidRDefault="00090962" w:rsidP="00500880">
            <w:pPr>
              <w:pStyle w:val="TAL"/>
              <w:rPr>
                <w:ins w:id="235" w:author="MCC TF160" w:date="2021-01-29T11:16:00Z"/>
                <w:rFonts w:eastAsia="SimSun"/>
                <w:lang w:eastAsia="en-US"/>
              </w:rPr>
            </w:pPr>
            <w:ins w:id="236" w:author="MCC TF160" w:date="2021-01-29T11:16:00Z">
              <w:r w:rsidRPr="009D6D75">
                <w:rPr>
                  <w:rFonts w:eastAsia="SimSun"/>
                  <w:lang w:eastAsia="en-US"/>
                </w:rPr>
                <w:t>TS 24.481 [31] clause 7.2.4.2</w:t>
              </w:r>
            </w:ins>
          </w:p>
        </w:tc>
        <w:tc>
          <w:tcPr>
            <w:tcW w:w="1134" w:type="dxa"/>
          </w:tcPr>
          <w:p w14:paraId="734B091E" w14:textId="77777777" w:rsidR="00090962" w:rsidRPr="009D6D75" w:rsidRDefault="00090962" w:rsidP="00500880">
            <w:pPr>
              <w:pStyle w:val="TAL"/>
              <w:rPr>
                <w:ins w:id="237" w:author="MCC TF160" w:date="2021-01-29T11:16:00Z"/>
                <w:rFonts w:eastAsia="SimSun"/>
                <w:lang w:eastAsia="en-US"/>
              </w:rPr>
            </w:pPr>
          </w:p>
        </w:tc>
      </w:tr>
      <w:tr w:rsidR="00090962" w:rsidRPr="009D6D75" w14:paraId="69A754F7" w14:textId="77777777" w:rsidTr="005A3982">
        <w:trPr>
          <w:cantSplit/>
          <w:jc w:val="center"/>
          <w:ins w:id="238" w:author="MCC TF160" w:date="2021-01-29T11:16:00Z"/>
        </w:trPr>
        <w:tc>
          <w:tcPr>
            <w:tcW w:w="2835" w:type="dxa"/>
          </w:tcPr>
          <w:p w14:paraId="29064B86" w14:textId="77777777" w:rsidR="00090962" w:rsidRPr="009D6D75" w:rsidRDefault="00090962" w:rsidP="00500880">
            <w:pPr>
              <w:pStyle w:val="TAL"/>
              <w:rPr>
                <w:ins w:id="239" w:author="MCC TF160" w:date="2021-01-29T11:16:00Z"/>
                <w:rFonts w:eastAsia="SimSun"/>
                <w:bCs/>
                <w:lang w:eastAsia="en-US"/>
              </w:rPr>
            </w:pPr>
            <w:ins w:id="240" w:author="MCC TF160" w:date="2021-01-29T11:16:00Z">
              <w:r w:rsidRPr="009D6D75">
                <w:rPr>
                  <w:rFonts w:eastAsia="SimSun"/>
                  <w:lang w:eastAsia="en-US"/>
                </w:rPr>
                <w:t xml:space="preserve">      </w:t>
              </w:r>
              <w:r w:rsidRPr="009D6D75">
                <w:rPr>
                  <w:rFonts w:eastAsia="SimSun"/>
                  <w:bCs/>
                  <w:lang w:eastAsia="en-US"/>
                </w:rPr>
                <w:t>constituent-MCPTT-group-ID[1]</w:t>
              </w:r>
            </w:ins>
          </w:p>
        </w:tc>
        <w:tc>
          <w:tcPr>
            <w:tcW w:w="2126" w:type="dxa"/>
          </w:tcPr>
          <w:p w14:paraId="718C2E7D" w14:textId="77777777" w:rsidR="00090962" w:rsidRPr="009D6D75" w:rsidRDefault="00090962" w:rsidP="00500880">
            <w:pPr>
              <w:pStyle w:val="TAL"/>
              <w:rPr>
                <w:ins w:id="241" w:author="MCC TF160" w:date="2021-01-29T11:16:00Z"/>
                <w:rFonts w:eastAsia="SimSun"/>
                <w:lang w:eastAsia="en-US"/>
              </w:rPr>
            </w:pPr>
            <w:proofErr w:type="spellStart"/>
            <w:ins w:id="242" w:author="MCC TF160" w:date="2021-01-29T11:16:00Z">
              <w:r w:rsidRPr="009D6D75">
                <w:rPr>
                  <w:rFonts w:eastAsia="SimSun"/>
                  <w:lang w:eastAsia="en-US"/>
                </w:rPr>
                <w:t>px_MCPTT_Group_A_ID</w:t>
              </w:r>
              <w:proofErr w:type="spellEnd"/>
            </w:ins>
          </w:p>
        </w:tc>
        <w:tc>
          <w:tcPr>
            <w:tcW w:w="2126" w:type="dxa"/>
          </w:tcPr>
          <w:p w14:paraId="29E0774F" w14:textId="77777777" w:rsidR="00090962" w:rsidRPr="009D6D75" w:rsidRDefault="00090962" w:rsidP="00500880">
            <w:pPr>
              <w:pStyle w:val="TAL"/>
              <w:rPr>
                <w:ins w:id="243" w:author="MCC TF160" w:date="2021-01-29T11:16:00Z"/>
                <w:rFonts w:eastAsia="SimSun"/>
                <w:lang w:eastAsia="ko-KR"/>
              </w:rPr>
            </w:pPr>
            <w:ins w:id="244" w:author="MCC TF160" w:date="2021-01-29T11:16:00Z">
              <w:r w:rsidRPr="009D6D75">
                <w:rPr>
                  <w:rFonts w:eastAsia="SimSun"/>
                  <w:lang w:eastAsia="en-US"/>
                </w:rPr>
                <w:t>MCS group ID of a constituent MCS group of the temporary MCS group</w:t>
              </w:r>
            </w:ins>
          </w:p>
        </w:tc>
        <w:tc>
          <w:tcPr>
            <w:tcW w:w="1418" w:type="dxa"/>
          </w:tcPr>
          <w:p w14:paraId="234DDBF5" w14:textId="77777777" w:rsidR="00090962" w:rsidRPr="009D6D75" w:rsidRDefault="00090962" w:rsidP="00500880">
            <w:pPr>
              <w:pStyle w:val="TAL"/>
              <w:rPr>
                <w:ins w:id="245" w:author="MCC TF160" w:date="2021-01-29T11:16:00Z"/>
                <w:rFonts w:eastAsia="SimSun"/>
                <w:lang w:eastAsia="en-US"/>
              </w:rPr>
            </w:pPr>
            <w:ins w:id="246" w:author="MCC TF160" w:date="2021-01-29T11:16:00Z">
              <w:r w:rsidRPr="009D6D75">
                <w:rPr>
                  <w:rFonts w:eastAsia="SimSun"/>
                  <w:lang w:eastAsia="en-US"/>
                </w:rPr>
                <w:t>TS 24.481 [31] clause 7.2.4.2</w:t>
              </w:r>
            </w:ins>
          </w:p>
        </w:tc>
        <w:tc>
          <w:tcPr>
            <w:tcW w:w="1134" w:type="dxa"/>
          </w:tcPr>
          <w:p w14:paraId="7CFBF9B3" w14:textId="77777777" w:rsidR="00090962" w:rsidRPr="009D6D75" w:rsidRDefault="00090962" w:rsidP="00500880">
            <w:pPr>
              <w:pStyle w:val="TAL"/>
              <w:rPr>
                <w:ins w:id="247" w:author="MCC TF160" w:date="2021-01-29T11:16:00Z"/>
                <w:rFonts w:eastAsia="SimSun"/>
                <w:lang w:eastAsia="en-US"/>
              </w:rPr>
            </w:pPr>
          </w:p>
        </w:tc>
      </w:tr>
      <w:tr w:rsidR="00090962" w:rsidRPr="009D6D75" w14:paraId="76ADFA2C" w14:textId="77777777" w:rsidTr="005A3982">
        <w:trPr>
          <w:cantSplit/>
          <w:jc w:val="center"/>
          <w:ins w:id="248" w:author="MCC TF160" w:date="2021-01-29T11:16:00Z"/>
        </w:trPr>
        <w:tc>
          <w:tcPr>
            <w:tcW w:w="2835" w:type="dxa"/>
          </w:tcPr>
          <w:p w14:paraId="53737B32" w14:textId="77777777" w:rsidR="00090962" w:rsidRPr="009D6D75" w:rsidRDefault="00090962" w:rsidP="00500880">
            <w:pPr>
              <w:pStyle w:val="TAL"/>
              <w:rPr>
                <w:ins w:id="249" w:author="MCC TF160" w:date="2021-01-29T11:16:00Z"/>
                <w:rFonts w:eastAsia="SimSun"/>
                <w:bCs/>
                <w:lang w:eastAsia="en-US"/>
              </w:rPr>
            </w:pPr>
            <w:ins w:id="250" w:author="MCC TF160" w:date="2021-01-29T11:16:00Z">
              <w:r w:rsidRPr="009D6D75">
                <w:rPr>
                  <w:rFonts w:eastAsia="SimSun"/>
                  <w:lang w:eastAsia="en-US"/>
                </w:rPr>
                <w:t xml:space="preserve">    </w:t>
              </w:r>
              <w:r w:rsidRPr="009D6D75">
                <w:rPr>
                  <w:rFonts w:eastAsia="SimSun"/>
                  <w:bCs/>
                  <w:lang w:eastAsia="en-US"/>
                </w:rPr>
                <w:t>protect-media</w:t>
              </w:r>
            </w:ins>
          </w:p>
        </w:tc>
        <w:tc>
          <w:tcPr>
            <w:tcW w:w="2126" w:type="dxa"/>
          </w:tcPr>
          <w:p w14:paraId="104A037C" w14:textId="77777777" w:rsidR="00090962" w:rsidRPr="009D6D75" w:rsidRDefault="00090962" w:rsidP="00500880">
            <w:pPr>
              <w:pStyle w:val="TAL"/>
              <w:rPr>
                <w:ins w:id="251" w:author="MCC TF160" w:date="2021-01-29T11:16:00Z"/>
                <w:rFonts w:eastAsia="SimSun"/>
                <w:lang w:val="de-DE" w:eastAsia="en-US"/>
              </w:rPr>
            </w:pPr>
            <w:ins w:id="252" w:author="MCC TF160" w:date="2021-01-29T11:16:00Z">
              <w:r w:rsidRPr="009D6D75">
                <w:rPr>
                  <w:rFonts w:eastAsia="SimSun"/>
                  <w:lang w:val="de-DE" w:eastAsia="en-US"/>
                </w:rPr>
                <w:t>"true"</w:t>
              </w:r>
            </w:ins>
          </w:p>
        </w:tc>
        <w:tc>
          <w:tcPr>
            <w:tcW w:w="2126" w:type="dxa"/>
          </w:tcPr>
          <w:p w14:paraId="0274691E" w14:textId="77777777" w:rsidR="00090962" w:rsidRPr="009D6D75" w:rsidRDefault="00090962" w:rsidP="00500880">
            <w:pPr>
              <w:pStyle w:val="TAL"/>
              <w:rPr>
                <w:ins w:id="253" w:author="MCC TF160" w:date="2021-01-29T11:16:00Z"/>
                <w:rFonts w:eastAsia="SimSun"/>
                <w:lang w:eastAsia="ko-KR"/>
              </w:rPr>
            </w:pPr>
            <w:ins w:id="254" w:author="MCC TF160" w:date="2021-01-29T11:16:00Z">
              <w:r w:rsidRPr="009D6D75">
                <w:rPr>
                  <w:rFonts w:eastAsia="SimSun"/>
                  <w:lang w:eastAsia="en-US"/>
                </w:rPr>
                <w:t xml:space="preserve">Indicates </w:t>
              </w:r>
              <w:r w:rsidRPr="009D6D75">
                <w:rPr>
                  <w:rFonts w:eastAsia="SimSun"/>
                  <w:lang w:eastAsia="zh-CN"/>
                </w:rPr>
                <w:t xml:space="preserve">whether </w:t>
              </w:r>
              <w:r w:rsidRPr="009D6D75">
                <w:rPr>
                  <w:rFonts w:eastAsia="SimSun"/>
                  <w:lang w:eastAsia="en-US"/>
                </w:rPr>
                <w:t>confidentiality and integrity of media</w:t>
              </w:r>
              <w:r w:rsidRPr="009D6D75">
                <w:rPr>
                  <w:rFonts w:eastAsia="SimSun"/>
                  <w:lang w:eastAsia="zh-CN"/>
                </w:rPr>
                <w:t xml:space="preserve"> is required on the MCPTT temporary group</w:t>
              </w:r>
            </w:ins>
          </w:p>
        </w:tc>
        <w:tc>
          <w:tcPr>
            <w:tcW w:w="1418" w:type="dxa"/>
          </w:tcPr>
          <w:p w14:paraId="46F158CC" w14:textId="77777777" w:rsidR="00090962" w:rsidRPr="009D6D75" w:rsidRDefault="00090962" w:rsidP="00500880">
            <w:pPr>
              <w:pStyle w:val="TAL"/>
              <w:rPr>
                <w:ins w:id="255" w:author="MCC TF160" w:date="2021-01-29T11:16:00Z"/>
                <w:rFonts w:eastAsia="SimSun"/>
                <w:lang w:eastAsia="en-US"/>
              </w:rPr>
            </w:pPr>
            <w:ins w:id="256" w:author="MCC TF160" w:date="2021-01-29T11:16:00Z">
              <w:r w:rsidRPr="009D6D75">
                <w:rPr>
                  <w:rFonts w:eastAsia="SimSun"/>
                  <w:lang w:eastAsia="en-US"/>
                </w:rPr>
                <w:t>TS 24.481 [31] clause 7.2.4.2</w:t>
              </w:r>
            </w:ins>
          </w:p>
        </w:tc>
        <w:tc>
          <w:tcPr>
            <w:tcW w:w="1134" w:type="dxa"/>
          </w:tcPr>
          <w:p w14:paraId="33E86D18" w14:textId="77777777" w:rsidR="00090962" w:rsidRPr="009D6D75" w:rsidRDefault="00090962" w:rsidP="00500880">
            <w:pPr>
              <w:pStyle w:val="TAL"/>
              <w:rPr>
                <w:ins w:id="257" w:author="MCC TF160" w:date="2021-01-29T11:16:00Z"/>
                <w:rFonts w:eastAsia="SimSun"/>
                <w:lang w:eastAsia="en-US"/>
              </w:rPr>
            </w:pPr>
          </w:p>
        </w:tc>
      </w:tr>
      <w:tr w:rsidR="00090962" w:rsidRPr="009D6D75" w14:paraId="0081B7E6" w14:textId="77777777" w:rsidTr="005A3982">
        <w:trPr>
          <w:cantSplit/>
          <w:jc w:val="center"/>
          <w:ins w:id="258" w:author="MCC TF160" w:date="2021-01-29T11:16:00Z"/>
        </w:trPr>
        <w:tc>
          <w:tcPr>
            <w:tcW w:w="2835" w:type="dxa"/>
          </w:tcPr>
          <w:p w14:paraId="0B635CA1" w14:textId="77777777" w:rsidR="00090962" w:rsidRPr="009D6D75" w:rsidRDefault="00090962" w:rsidP="00500880">
            <w:pPr>
              <w:pStyle w:val="TAL"/>
              <w:rPr>
                <w:ins w:id="259" w:author="MCC TF160" w:date="2021-01-29T11:16:00Z"/>
                <w:rFonts w:eastAsia="SimSun"/>
                <w:lang w:eastAsia="en-US"/>
              </w:rPr>
            </w:pPr>
            <w:ins w:id="260" w:author="MCC TF160" w:date="2021-01-29T11:16:00Z">
              <w:r w:rsidRPr="009D6D75">
                <w:rPr>
                  <w:rFonts w:eastAsia="SimSun"/>
                  <w:lang w:eastAsia="en-US"/>
                </w:rPr>
                <w:t xml:space="preserve">    </w:t>
              </w:r>
              <w:r w:rsidRPr="009D6D75">
                <w:rPr>
                  <w:rFonts w:eastAsia="SimSun"/>
                  <w:bCs/>
                  <w:lang w:eastAsia="en-US"/>
                </w:rPr>
                <w:t>protect-floor-control-signalling</w:t>
              </w:r>
            </w:ins>
          </w:p>
        </w:tc>
        <w:tc>
          <w:tcPr>
            <w:tcW w:w="2126" w:type="dxa"/>
          </w:tcPr>
          <w:p w14:paraId="7DE53CAA" w14:textId="77777777" w:rsidR="00090962" w:rsidRPr="009D6D75" w:rsidRDefault="00090962" w:rsidP="00500880">
            <w:pPr>
              <w:pStyle w:val="TAL"/>
              <w:rPr>
                <w:ins w:id="261" w:author="MCC TF160" w:date="2021-01-29T11:16:00Z"/>
                <w:rFonts w:eastAsia="SimSun"/>
                <w:lang w:eastAsia="en-US"/>
              </w:rPr>
            </w:pPr>
            <w:ins w:id="262" w:author="MCC TF160" w:date="2021-01-29T11:16:00Z">
              <w:r w:rsidRPr="009D6D75">
                <w:rPr>
                  <w:rFonts w:eastAsia="SimSun"/>
                  <w:lang w:val="de-DE" w:eastAsia="en-US"/>
                </w:rPr>
                <w:t>"true"</w:t>
              </w:r>
            </w:ins>
          </w:p>
        </w:tc>
        <w:tc>
          <w:tcPr>
            <w:tcW w:w="2126" w:type="dxa"/>
          </w:tcPr>
          <w:p w14:paraId="5E553E17" w14:textId="77777777" w:rsidR="00090962" w:rsidRPr="009D6D75" w:rsidRDefault="00090962" w:rsidP="00500880">
            <w:pPr>
              <w:pStyle w:val="TAL"/>
              <w:rPr>
                <w:ins w:id="263" w:author="MCC TF160" w:date="2021-01-29T11:16:00Z"/>
                <w:rFonts w:eastAsia="SimSun"/>
                <w:lang w:eastAsia="ko-KR"/>
              </w:rPr>
            </w:pPr>
            <w:ins w:id="264" w:author="MCC TF160" w:date="2021-01-29T11:16:00Z">
              <w:r w:rsidRPr="009D6D75">
                <w:rPr>
                  <w:rFonts w:eastAsia="SimSun"/>
                  <w:lang w:eastAsia="ko-KR"/>
                </w:rPr>
                <w:t xml:space="preserve">Indicates </w:t>
              </w:r>
              <w:r w:rsidRPr="009D6D75">
                <w:rPr>
                  <w:rFonts w:eastAsia="SimSun"/>
                  <w:lang w:eastAsia="zh-CN"/>
                </w:rPr>
                <w:t xml:space="preserve">whether </w:t>
              </w:r>
              <w:r w:rsidRPr="009D6D75">
                <w:rPr>
                  <w:rFonts w:eastAsia="SimSun"/>
                  <w:lang w:eastAsia="en-US"/>
                </w:rPr>
                <w:t xml:space="preserve">confidentiality and integrity of </w:t>
              </w:r>
              <w:r w:rsidRPr="009D6D75">
                <w:rPr>
                  <w:rFonts w:eastAsia="SimSun"/>
                  <w:lang w:eastAsia="ko-KR"/>
                </w:rPr>
                <w:t>floor control signalling</w:t>
              </w:r>
              <w:r w:rsidRPr="009D6D75">
                <w:rPr>
                  <w:rFonts w:eastAsia="SimSun"/>
                  <w:lang w:eastAsia="zh-CN"/>
                </w:rPr>
                <w:t xml:space="preserve"> is required on the temporary MCPTT group</w:t>
              </w:r>
            </w:ins>
          </w:p>
        </w:tc>
        <w:tc>
          <w:tcPr>
            <w:tcW w:w="1418" w:type="dxa"/>
          </w:tcPr>
          <w:p w14:paraId="073BEDC6" w14:textId="77777777" w:rsidR="00090962" w:rsidRPr="009D6D75" w:rsidRDefault="00090962" w:rsidP="00500880">
            <w:pPr>
              <w:pStyle w:val="TAL"/>
              <w:rPr>
                <w:ins w:id="265" w:author="MCC TF160" w:date="2021-01-29T11:16:00Z"/>
                <w:rFonts w:eastAsia="SimSun"/>
                <w:lang w:eastAsia="en-US"/>
              </w:rPr>
            </w:pPr>
            <w:ins w:id="266" w:author="MCC TF160" w:date="2021-01-29T11:16:00Z">
              <w:r w:rsidRPr="009D6D75">
                <w:rPr>
                  <w:rFonts w:eastAsia="SimSun"/>
                  <w:lang w:eastAsia="en-US"/>
                </w:rPr>
                <w:t>TS 24.481 [31] clause 7.2.4.2</w:t>
              </w:r>
            </w:ins>
          </w:p>
        </w:tc>
        <w:tc>
          <w:tcPr>
            <w:tcW w:w="1134" w:type="dxa"/>
          </w:tcPr>
          <w:p w14:paraId="211D6A3F" w14:textId="77777777" w:rsidR="00090962" w:rsidRPr="009D6D75" w:rsidRDefault="00090962" w:rsidP="00500880">
            <w:pPr>
              <w:pStyle w:val="TAL"/>
              <w:rPr>
                <w:ins w:id="267" w:author="MCC TF160" w:date="2021-01-29T11:16:00Z"/>
                <w:rFonts w:eastAsia="SimSun"/>
                <w:lang w:eastAsia="en-US"/>
              </w:rPr>
            </w:pPr>
          </w:p>
        </w:tc>
      </w:tr>
    </w:tbl>
    <w:p w14:paraId="0B78B133" w14:textId="77777777" w:rsidR="00090962" w:rsidRPr="009D6D75" w:rsidRDefault="00090962" w:rsidP="00090962">
      <w:pPr>
        <w:overflowPunct/>
        <w:autoSpaceDE/>
        <w:autoSpaceDN/>
        <w:adjustRightInd/>
        <w:spacing w:line="259" w:lineRule="auto"/>
        <w:textAlignment w:val="auto"/>
        <w:rPr>
          <w:ins w:id="268" w:author="MCC TF160" w:date="2021-01-29T11:16:00Z"/>
          <w:rFonts w:eastAsia="SimSun"/>
          <w:lang w:eastAsia="en-US"/>
        </w:rPr>
      </w:pPr>
    </w:p>
    <w:p w14:paraId="30329F50" w14:textId="77777777" w:rsidR="00090962" w:rsidRPr="009D6D75" w:rsidRDefault="00090962" w:rsidP="00500880">
      <w:pPr>
        <w:pStyle w:val="TH"/>
        <w:rPr>
          <w:ins w:id="269" w:author="MCC TF160" w:date="2021-01-29T11:16:00Z"/>
          <w:rFonts w:eastAsia="SimSun"/>
          <w:lang w:eastAsia="en-US"/>
        </w:rPr>
      </w:pPr>
      <w:ins w:id="270" w:author="MCC TF160" w:date="2021-01-29T11:16:00Z">
        <w:r w:rsidRPr="009D6D75">
          <w:rPr>
            <w:rFonts w:eastAsia="SimSun"/>
            <w:lang w:eastAsia="en-US"/>
          </w:rPr>
          <w:t xml:space="preserve">Table 5.3.22.4-6: </w:t>
        </w:r>
        <w:r w:rsidRPr="009D6D75">
          <w:rPr>
            <w:rFonts w:eastAsia="SimSun"/>
            <w:lang w:eastAsia="ko-KR"/>
          </w:rPr>
          <w:t>SIP NOTIFY</w:t>
        </w:r>
        <w:r w:rsidRPr="009D6D75">
          <w:rPr>
            <w:rFonts w:eastAsia="SimSun"/>
            <w:lang w:eastAsia="en-US"/>
          </w:rPr>
          <w:t xml:space="preserve"> (Step 5)</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0962" w:rsidRPr="009D6D75" w14:paraId="76FAA41D" w14:textId="77777777" w:rsidTr="005A3982">
        <w:trPr>
          <w:ins w:id="271" w:author="MCC TF160" w:date="2021-01-29T11:16:00Z"/>
        </w:trPr>
        <w:tc>
          <w:tcPr>
            <w:tcW w:w="9644" w:type="dxa"/>
            <w:gridSpan w:val="5"/>
          </w:tcPr>
          <w:p w14:paraId="21167E5E" w14:textId="77777777" w:rsidR="00090962" w:rsidRPr="009D6D75" w:rsidRDefault="00090962" w:rsidP="00500880">
            <w:pPr>
              <w:pStyle w:val="TAL"/>
              <w:rPr>
                <w:ins w:id="272" w:author="MCC TF160" w:date="2021-01-29T11:16:00Z"/>
                <w:rFonts w:eastAsia="SimSun" w:cs="Arial"/>
                <w:szCs w:val="18"/>
                <w:lang w:eastAsia="en-US"/>
              </w:rPr>
            </w:pPr>
            <w:ins w:id="273" w:author="MCC TF160" w:date="2021-01-29T11:16:00Z">
              <w:r w:rsidRPr="009D6D75">
                <w:rPr>
                  <w:rFonts w:eastAsia="SimSun"/>
                  <w:lang w:eastAsia="en-US"/>
                </w:rPr>
                <w:t>Derivation Path: TS 36.579-1 [2], Table 5.5.2.14-1, condition GROUPCONFIG</w:t>
              </w:r>
            </w:ins>
          </w:p>
        </w:tc>
      </w:tr>
      <w:tr w:rsidR="00090962" w:rsidRPr="009D6D75" w14:paraId="7F18C4CC" w14:textId="77777777" w:rsidTr="005A3982">
        <w:trPr>
          <w:ins w:id="274" w:author="MCC TF160" w:date="2021-01-29T11:16:00Z"/>
        </w:trPr>
        <w:tc>
          <w:tcPr>
            <w:tcW w:w="2836" w:type="dxa"/>
            <w:tcBorders>
              <w:top w:val="single" w:sz="4" w:space="0" w:color="auto"/>
              <w:left w:val="single" w:sz="4" w:space="0" w:color="auto"/>
              <w:bottom w:val="single" w:sz="4" w:space="0" w:color="auto"/>
              <w:right w:val="single" w:sz="4" w:space="0" w:color="auto"/>
            </w:tcBorders>
          </w:tcPr>
          <w:p w14:paraId="0876EB6E" w14:textId="77777777" w:rsidR="00090962" w:rsidRPr="00500880" w:rsidRDefault="00090962" w:rsidP="00500880">
            <w:pPr>
              <w:pStyle w:val="TAL"/>
              <w:rPr>
                <w:ins w:id="275" w:author="MCC TF160" w:date="2021-01-29T11:16:00Z"/>
                <w:rFonts w:eastAsia="SimSun"/>
                <w:b/>
                <w:bCs/>
                <w:lang w:eastAsia="en-US"/>
              </w:rPr>
            </w:pPr>
            <w:ins w:id="276" w:author="MCC TF160" w:date="2021-01-29T11:16:00Z">
              <w:r w:rsidRPr="00500880">
                <w:rPr>
                  <w:rFonts w:eastAsia="SimSun"/>
                  <w:b/>
                  <w:bCs/>
                  <w:lang w:eastAsia="en-US"/>
                </w:rPr>
                <w:t>Message-body</w:t>
              </w:r>
            </w:ins>
          </w:p>
        </w:tc>
        <w:tc>
          <w:tcPr>
            <w:tcW w:w="2127" w:type="dxa"/>
            <w:tcBorders>
              <w:top w:val="single" w:sz="4" w:space="0" w:color="auto"/>
              <w:left w:val="single" w:sz="4" w:space="0" w:color="auto"/>
              <w:bottom w:val="single" w:sz="4" w:space="0" w:color="auto"/>
              <w:right w:val="single" w:sz="4" w:space="0" w:color="auto"/>
            </w:tcBorders>
          </w:tcPr>
          <w:p w14:paraId="553292A2" w14:textId="77777777" w:rsidR="00090962" w:rsidRPr="009D6D75" w:rsidRDefault="00090962" w:rsidP="00500880">
            <w:pPr>
              <w:pStyle w:val="TAL"/>
              <w:rPr>
                <w:ins w:id="277" w:author="MCC TF160" w:date="2021-01-29T11:16:00Z"/>
                <w:rFonts w:eastAsia="SimSun"/>
                <w:lang w:eastAsia="en-US"/>
              </w:rPr>
            </w:pPr>
          </w:p>
        </w:tc>
        <w:tc>
          <w:tcPr>
            <w:tcW w:w="2127" w:type="dxa"/>
            <w:tcBorders>
              <w:top w:val="single" w:sz="4" w:space="0" w:color="auto"/>
              <w:left w:val="single" w:sz="4" w:space="0" w:color="auto"/>
              <w:bottom w:val="single" w:sz="4" w:space="0" w:color="auto"/>
              <w:right w:val="single" w:sz="4" w:space="0" w:color="auto"/>
            </w:tcBorders>
          </w:tcPr>
          <w:p w14:paraId="1030291F" w14:textId="77777777" w:rsidR="00090962" w:rsidRPr="009D6D75" w:rsidRDefault="00090962" w:rsidP="00500880">
            <w:pPr>
              <w:pStyle w:val="TAL"/>
              <w:rPr>
                <w:ins w:id="278" w:author="MCC TF160" w:date="2021-01-29T11:16:00Z"/>
                <w:rFonts w:eastAsia="SimSun"/>
                <w:lang w:eastAsia="en-US"/>
              </w:rPr>
            </w:pPr>
          </w:p>
        </w:tc>
        <w:tc>
          <w:tcPr>
            <w:tcW w:w="1419" w:type="dxa"/>
            <w:tcBorders>
              <w:top w:val="single" w:sz="4" w:space="0" w:color="auto"/>
              <w:left w:val="single" w:sz="4" w:space="0" w:color="auto"/>
              <w:bottom w:val="single" w:sz="4" w:space="0" w:color="auto"/>
              <w:right w:val="single" w:sz="4" w:space="0" w:color="auto"/>
            </w:tcBorders>
          </w:tcPr>
          <w:p w14:paraId="22A63CB1" w14:textId="77777777" w:rsidR="00090962" w:rsidRPr="009D6D75" w:rsidRDefault="00090962" w:rsidP="00500880">
            <w:pPr>
              <w:pStyle w:val="TAL"/>
              <w:rPr>
                <w:ins w:id="279" w:author="MCC TF160" w:date="2021-01-29T11:16:00Z"/>
                <w:rFonts w:eastAsia="SimSun"/>
                <w:lang w:eastAsia="en-US"/>
              </w:rPr>
            </w:pPr>
          </w:p>
        </w:tc>
        <w:tc>
          <w:tcPr>
            <w:tcW w:w="1135" w:type="dxa"/>
            <w:tcBorders>
              <w:top w:val="single" w:sz="4" w:space="0" w:color="auto"/>
              <w:left w:val="single" w:sz="4" w:space="0" w:color="auto"/>
              <w:bottom w:val="single" w:sz="4" w:space="0" w:color="auto"/>
              <w:right w:val="single" w:sz="4" w:space="0" w:color="auto"/>
            </w:tcBorders>
          </w:tcPr>
          <w:p w14:paraId="5E730F24" w14:textId="77777777" w:rsidR="00090962" w:rsidRPr="009D6D75" w:rsidRDefault="00090962" w:rsidP="00500880">
            <w:pPr>
              <w:pStyle w:val="TAL"/>
              <w:rPr>
                <w:ins w:id="280" w:author="MCC TF160" w:date="2021-01-29T11:16:00Z"/>
                <w:rFonts w:eastAsia="SimSun"/>
                <w:lang w:eastAsia="en-US"/>
              </w:rPr>
            </w:pPr>
          </w:p>
        </w:tc>
      </w:tr>
      <w:tr w:rsidR="00090962" w:rsidRPr="009D6D75" w14:paraId="11DD7E23" w14:textId="77777777" w:rsidTr="005A3982">
        <w:trPr>
          <w:ins w:id="281" w:author="MCC TF160" w:date="2021-01-29T11:16:00Z"/>
        </w:trPr>
        <w:tc>
          <w:tcPr>
            <w:tcW w:w="2836" w:type="dxa"/>
            <w:tcBorders>
              <w:top w:val="single" w:sz="4" w:space="0" w:color="auto"/>
              <w:left w:val="single" w:sz="4" w:space="0" w:color="auto"/>
              <w:bottom w:val="single" w:sz="4" w:space="0" w:color="auto"/>
              <w:right w:val="single" w:sz="4" w:space="0" w:color="auto"/>
            </w:tcBorders>
          </w:tcPr>
          <w:p w14:paraId="7442B573" w14:textId="77777777" w:rsidR="00090962" w:rsidRPr="009D6D75" w:rsidRDefault="00090962" w:rsidP="00500880">
            <w:pPr>
              <w:pStyle w:val="TAL"/>
              <w:rPr>
                <w:ins w:id="282" w:author="MCC TF160" w:date="2021-01-29T11:16:00Z"/>
                <w:rFonts w:eastAsia="SimSun"/>
                <w:lang w:eastAsia="en-US"/>
              </w:rPr>
            </w:pPr>
            <w:ins w:id="283" w:author="MCC TF160" w:date="2021-01-29T11:16:00Z">
              <w:r w:rsidRPr="009D6D75">
                <w:rPr>
                  <w:rFonts w:eastAsia="Arial" w:cs="Arial"/>
                  <w:lang w:eastAsia="en-US"/>
                </w:rPr>
                <w:t xml:space="preserve">  </w:t>
              </w:r>
              <w:proofErr w:type="spellStart"/>
              <w:r w:rsidRPr="009D6D75">
                <w:rPr>
                  <w:rFonts w:eastAsia="SimSun" w:cs="Arial"/>
                  <w:lang w:eastAsia="en-US"/>
                </w:rPr>
                <w:t>xcap</w:t>
              </w:r>
              <w:proofErr w:type="spellEnd"/>
              <w:r w:rsidRPr="009D6D75">
                <w:rPr>
                  <w:rFonts w:eastAsia="SimSun" w:cs="Arial"/>
                  <w:lang w:eastAsia="en-US"/>
                </w:rPr>
                <w:t>-diff document</w:t>
              </w:r>
            </w:ins>
          </w:p>
        </w:tc>
        <w:tc>
          <w:tcPr>
            <w:tcW w:w="2127" w:type="dxa"/>
            <w:tcBorders>
              <w:top w:val="single" w:sz="4" w:space="0" w:color="auto"/>
              <w:left w:val="single" w:sz="4" w:space="0" w:color="auto"/>
              <w:bottom w:val="single" w:sz="4" w:space="0" w:color="auto"/>
              <w:right w:val="single" w:sz="4" w:space="0" w:color="auto"/>
            </w:tcBorders>
          </w:tcPr>
          <w:p w14:paraId="3E37F9FC" w14:textId="77777777" w:rsidR="00090962" w:rsidRPr="009D6D75" w:rsidRDefault="00090962" w:rsidP="00500880">
            <w:pPr>
              <w:pStyle w:val="TAL"/>
              <w:rPr>
                <w:ins w:id="284" w:author="MCC TF160" w:date="2021-01-29T11:16:00Z"/>
                <w:rFonts w:eastAsia="SimSun" w:cs="Arial"/>
                <w:lang w:eastAsia="en-US"/>
              </w:rPr>
            </w:pPr>
            <w:proofErr w:type="spellStart"/>
            <w:ins w:id="285" w:author="MCC TF160" w:date="2021-01-29T11:16:00Z">
              <w:r w:rsidRPr="009D6D75">
                <w:rPr>
                  <w:rFonts w:eastAsia="SimSun" w:cs="Arial"/>
                  <w:lang w:eastAsia="en-US"/>
                </w:rPr>
                <w:t>xcap</w:t>
              </w:r>
              <w:proofErr w:type="spellEnd"/>
              <w:r w:rsidRPr="009D6D75">
                <w:rPr>
                  <w:rFonts w:eastAsia="SimSun" w:cs="Arial"/>
                  <w:lang w:eastAsia="en-US"/>
                </w:rPr>
                <w:t>-diff document as described in Table 5.3.22.4-7</w:t>
              </w:r>
            </w:ins>
          </w:p>
        </w:tc>
        <w:tc>
          <w:tcPr>
            <w:tcW w:w="2127" w:type="dxa"/>
            <w:tcBorders>
              <w:top w:val="single" w:sz="4" w:space="0" w:color="auto"/>
              <w:left w:val="single" w:sz="4" w:space="0" w:color="auto"/>
              <w:bottom w:val="single" w:sz="4" w:space="0" w:color="auto"/>
              <w:right w:val="single" w:sz="4" w:space="0" w:color="auto"/>
            </w:tcBorders>
          </w:tcPr>
          <w:p w14:paraId="047E001B" w14:textId="77777777" w:rsidR="00090962" w:rsidRPr="009D6D75" w:rsidRDefault="00090962" w:rsidP="00500880">
            <w:pPr>
              <w:pStyle w:val="TAL"/>
              <w:rPr>
                <w:ins w:id="286" w:author="MCC TF160" w:date="2021-01-29T11:16:00Z"/>
                <w:rFonts w:eastAsia="SimSun"/>
                <w:lang w:eastAsia="en-US"/>
              </w:rPr>
            </w:pPr>
          </w:p>
        </w:tc>
        <w:tc>
          <w:tcPr>
            <w:tcW w:w="1419" w:type="dxa"/>
            <w:tcBorders>
              <w:top w:val="single" w:sz="4" w:space="0" w:color="auto"/>
              <w:left w:val="single" w:sz="4" w:space="0" w:color="auto"/>
              <w:bottom w:val="single" w:sz="4" w:space="0" w:color="auto"/>
              <w:right w:val="single" w:sz="4" w:space="0" w:color="auto"/>
            </w:tcBorders>
          </w:tcPr>
          <w:p w14:paraId="70D6D131" w14:textId="77777777" w:rsidR="00090962" w:rsidRPr="009D6D75" w:rsidRDefault="00090962" w:rsidP="00500880">
            <w:pPr>
              <w:pStyle w:val="TAL"/>
              <w:rPr>
                <w:ins w:id="287" w:author="MCC TF160" w:date="2021-01-29T11:16:00Z"/>
                <w:rFonts w:eastAsia="SimSun"/>
                <w:lang w:eastAsia="en-US"/>
              </w:rPr>
            </w:pPr>
          </w:p>
        </w:tc>
        <w:tc>
          <w:tcPr>
            <w:tcW w:w="1135" w:type="dxa"/>
            <w:tcBorders>
              <w:top w:val="single" w:sz="4" w:space="0" w:color="auto"/>
              <w:left w:val="single" w:sz="4" w:space="0" w:color="auto"/>
              <w:bottom w:val="single" w:sz="4" w:space="0" w:color="auto"/>
              <w:right w:val="single" w:sz="4" w:space="0" w:color="auto"/>
            </w:tcBorders>
          </w:tcPr>
          <w:p w14:paraId="7C242647" w14:textId="77777777" w:rsidR="00090962" w:rsidRPr="009D6D75" w:rsidRDefault="00090962" w:rsidP="00500880">
            <w:pPr>
              <w:pStyle w:val="TAL"/>
              <w:rPr>
                <w:ins w:id="288" w:author="MCC TF160" w:date="2021-01-29T11:16:00Z"/>
                <w:rFonts w:eastAsia="SimSun"/>
                <w:lang w:eastAsia="en-US"/>
              </w:rPr>
            </w:pPr>
          </w:p>
        </w:tc>
      </w:tr>
    </w:tbl>
    <w:p w14:paraId="793CC06E" w14:textId="77777777" w:rsidR="00090962" w:rsidRPr="009D6D75" w:rsidRDefault="00090962" w:rsidP="00090962">
      <w:pPr>
        <w:overflowPunct/>
        <w:autoSpaceDE/>
        <w:autoSpaceDN/>
        <w:adjustRightInd/>
        <w:spacing w:line="259" w:lineRule="auto"/>
        <w:textAlignment w:val="auto"/>
        <w:rPr>
          <w:ins w:id="289" w:author="MCC TF160" w:date="2021-01-29T11:16:00Z"/>
          <w:rFonts w:eastAsia="SimSun"/>
          <w:lang w:eastAsia="en-US"/>
        </w:rPr>
      </w:pPr>
    </w:p>
    <w:p w14:paraId="2AAF3340" w14:textId="77777777" w:rsidR="00090962" w:rsidRPr="009D6D75" w:rsidRDefault="00090962" w:rsidP="00500880">
      <w:pPr>
        <w:pStyle w:val="TH"/>
        <w:rPr>
          <w:ins w:id="290" w:author="MCC TF160" w:date="2021-01-29T11:16:00Z"/>
          <w:rFonts w:eastAsia="SimSun"/>
          <w:lang w:eastAsia="en-US"/>
        </w:rPr>
      </w:pPr>
      <w:ins w:id="291" w:author="MCC TF160" w:date="2021-01-29T11:16:00Z">
        <w:r w:rsidRPr="009D6D75">
          <w:rPr>
            <w:rFonts w:eastAsia="SimSun"/>
            <w:lang w:eastAsia="en-US"/>
          </w:rPr>
          <w:lastRenderedPageBreak/>
          <w:t xml:space="preserve">Table 5.3.22.4-7: </w:t>
        </w:r>
        <w:r w:rsidRPr="009D6D75">
          <w:rPr>
            <w:rFonts w:eastAsia="SimSun"/>
            <w:lang w:eastAsia="ko-KR"/>
            <w:rPrChange w:id="292" w:author="MCC TF160" w:date="2021-01-29T11:16:00Z">
              <w:rPr>
                <w:rFonts w:eastAsia="SimSun"/>
                <w:b w:val="0"/>
                <w:highlight w:val="yellow"/>
                <w:lang w:val="de-DE" w:eastAsia="ko-KR"/>
              </w:rPr>
            </w:rPrChange>
          </w:rPr>
          <w:t>x</w:t>
        </w:r>
        <w:r w:rsidRPr="009D6D75">
          <w:rPr>
            <w:rFonts w:eastAsia="SimSun"/>
            <w:lang w:eastAsia="ko-KR"/>
          </w:rPr>
          <w:t>cap-</w:t>
        </w:r>
        <w:r w:rsidRPr="009D6D75">
          <w:rPr>
            <w:rFonts w:eastAsia="SimSun"/>
            <w:lang w:eastAsia="ko-KR"/>
            <w:rPrChange w:id="293" w:author="MCC TF160" w:date="2021-01-29T11:16:00Z">
              <w:rPr>
                <w:rFonts w:eastAsia="SimSun"/>
                <w:b w:val="0"/>
                <w:highlight w:val="yellow"/>
                <w:lang w:val="de-DE" w:eastAsia="ko-KR"/>
              </w:rPr>
            </w:rPrChange>
          </w:rPr>
          <w:t>d</w:t>
        </w:r>
        <w:proofErr w:type="spellStart"/>
        <w:r w:rsidRPr="009D6D75">
          <w:rPr>
            <w:rFonts w:eastAsia="SimSun"/>
            <w:lang w:eastAsia="ko-KR"/>
          </w:rPr>
          <w:t>iff</w:t>
        </w:r>
        <w:proofErr w:type="spellEnd"/>
        <w:r w:rsidRPr="009D6D75">
          <w:rPr>
            <w:rFonts w:eastAsia="SimSun"/>
            <w:lang w:eastAsia="ko-KR"/>
          </w:rPr>
          <w:t xml:space="preserve"> </w:t>
        </w:r>
        <w:r w:rsidRPr="009D6D75">
          <w:rPr>
            <w:rFonts w:eastAsia="SimSun"/>
            <w:lang w:eastAsia="en-US"/>
          </w:rPr>
          <w:t>document for MCX group configuration (Table5.3.22.4-6)</w:t>
        </w:r>
      </w:ins>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0962" w:rsidRPr="009D6D75" w14:paraId="2B7092DD" w14:textId="77777777" w:rsidTr="005A3982">
        <w:trPr>
          <w:cantSplit/>
          <w:jc w:val="center"/>
          <w:ins w:id="294" w:author="MCC TF160" w:date="2021-01-29T11:16:00Z"/>
        </w:trPr>
        <w:tc>
          <w:tcPr>
            <w:tcW w:w="9644" w:type="dxa"/>
            <w:gridSpan w:val="5"/>
          </w:tcPr>
          <w:p w14:paraId="1E4DD852" w14:textId="77777777" w:rsidR="00090962" w:rsidRPr="009D6D75" w:rsidRDefault="00090962" w:rsidP="00500880">
            <w:pPr>
              <w:pStyle w:val="TAL"/>
              <w:rPr>
                <w:ins w:id="295" w:author="MCC TF160" w:date="2021-01-29T11:16:00Z"/>
                <w:rFonts w:eastAsia="SimSun"/>
                <w:lang w:eastAsia="en-US"/>
              </w:rPr>
            </w:pPr>
            <w:ins w:id="296" w:author="MCC TF160" w:date="2021-01-29T11:16:00Z">
              <w:r w:rsidRPr="009D6D75">
                <w:rPr>
                  <w:rFonts w:eastAsia="SimSun"/>
                  <w:lang w:eastAsia="en-US"/>
                </w:rPr>
                <w:t>Derivation Path: TS 36.579-1 [2], Table 5.5.</w:t>
              </w:r>
              <w:r w:rsidRPr="009D6D75">
                <w:rPr>
                  <w:rFonts w:eastAsia="SimSun"/>
                  <w:lang w:eastAsia="en-US"/>
                  <w:rPrChange w:id="297" w:author="MCC TF160" w:date="2021-01-29T11:16:00Z">
                    <w:rPr>
                      <w:rFonts w:eastAsia="SimSun"/>
                      <w:lang w:val="de-DE" w:eastAsia="en-US"/>
                    </w:rPr>
                  </w:rPrChange>
                </w:rPr>
                <w:t>3</w:t>
              </w:r>
              <w:r w:rsidRPr="009D6D75">
                <w:rPr>
                  <w:rFonts w:eastAsia="SimSun"/>
                  <w:lang w:eastAsia="en-US"/>
                </w:rPr>
                <w:t>.12-2, condition GROUPKEY</w:t>
              </w:r>
            </w:ins>
          </w:p>
        </w:tc>
      </w:tr>
      <w:tr w:rsidR="00090962" w:rsidRPr="009D6D75" w14:paraId="3CB782A9" w14:textId="77777777" w:rsidTr="005A3982">
        <w:trPr>
          <w:cantSplit/>
          <w:jc w:val="center"/>
          <w:ins w:id="298" w:author="MCC TF160" w:date="2021-01-29T11:16:00Z"/>
        </w:trPr>
        <w:tc>
          <w:tcPr>
            <w:tcW w:w="2836" w:type="dxa"/>
          </w:tcPr>
          <w:p w14:paraId="18BEF04B" w14:textId="77777777" w:rsidR="00090962" w:rsidRPr="009D6D75" w:rsidRDefault="00090962" w:rsidP="00500880">
            <w:pPr>
              <w:pStyle w:val="TAH"/>
              <w:rPr>
                <w:ins w:id="299" w:author="MCC TF160" w:date="2021-01-29T11:16:00Z"/>
                <w:rFonts w:eastAsia="SimSun"/>
                <w:lang w:eastAsia="en-US"/>
              </w:rPr>
            </w:pPr>
            <w:ins w:id="300" w:author="MCC TF160" w:date="2021-01-29T11:16:00Z">
              <w:r w:rsidRPr="009D6D75">
                <w:rPr>
                  <w:rFonts w:eastAsia="SimSun"/>
                  <w:lang w:eastAsia="en-US"/>
                </w:rPr>
                <w:t>Information Element</w:t>
              </w:r>
            </w:ins>
          </w:p>
        </w:tc>
        <w:tc>
          <w:tcPr>
            <w:tcW w:w="2127" w:type="dxa"/>
          </w:tcPr>
          <w:p w14:paraId="70153613" w14:textId="77777777" w:rsidR="00090962" w:rsidRPr="009D6D75" w:rsidRDefault="00090962" w:rsidP="00500880">
            <w:pPr>
              <w:pStyle w:val="TAH"/>
              <w:rPr>
                <w:ins w:id="301" w:author="MCC TF160" w:date="2021-01-29T11:16:00Z"/>
                <w:rFonts w:eastAsia="SimSun"/>
                <w:lang w:eastAsia="en-US"/>
              </w:rPr>
            </w:pPr>
            <w:ins w:id="302" w:author="MCC TF160" w:date="2021-01-29T11:16:00Z">
              <w:r w:rsidRPr="009D6D75">
                <w:rPr>
                  <w:rFonts w:eastAsia="SimSun"/>
                  <w:lang w:eastAsia="en-US"/>
                </w:rPr>
                <w:t>Value/remark</w:t>
              </w:r>
            </w:ins>
          </w:p>
        </w:tc>
        <w:tc>
          <w:tcPr>
            <w:tcW w:w="2127" w:type="dxa"/>
            <w:tcBorders>
              <w:bottom w:val="single" w:sz="4" w:space="0" w:color="auto"/>
            </w:tcBorders>
          </w:tcPr>
          <w:p w14:paraId="78C86605" w14:textId="77777777" w:rsidR="00090962" w:rsidRPr="009D6D75" w:rsidRDefault="00090962" w:rsidP="00500880">
            <w:pPr>
              <w:pStyle w:val="TAH"/>
              <w:rPr>
                <w:ins w:id="303" w:author="MCC TF160" w:date="2021-01-29T11:16:00Z"/>
                <w:rFonts w:eastAsia="SimSun"/>
                <w:lang w:eastAsia="en-US"/>
              </w:rPr>
            </w:pPr>
            <w:ins w:id="304" w:author="MCC TF160" w:date="2021-01-29T11:16:00Z">
              <w:r w:rsidRPr="009D6D75">
                <w:rPr>
                  <w:rFonts w:eastAsia="SimSun"/>
                  <w:lang w:eastAsia="en-US"/>
                </w:rPr>
                <w:t>Comment</w:t>
              </w:r>
            </w:ins>
          </w:p>
        </w:tc>
        <w:tc>
          <w:tcPr>
            <w:tcW w:w="1419" w:type="dxa"/>
          </w:tcPr>
          <w:p w14:paraId="3AFEB60B" w14:textId="77777777" w:rsidR="00090962" w:rsidRPr="009D6D75" w:rsidRDefault="00090962" w:rsidP="00500880">
            <w:pPr>
              <w:pStyle w:val="TAH"/>
              <w:rPr>
                <w:ins w:id="305" w:author="MCC TF160" w:date="2021-01-29T11:16:00Z"/>
                <w:rFonts w:eastAsia="SimSun"/>
                <w:lang w:eastAsia="en-US"/>
              </w:rPr>
            </w:pPr>
            <w:ins w:id="306" w:author="MCC TF160" w:date="2021-01-29T11:16:00Z">
              <w:r w:rsidRPr="009D6D75">
                <w:rPr>
                  <w:rFonts w:eastAsia="SimSun"/>
                  <w:lang w:eastAsia="en-US"/>
                </w:rPr>
                <w:t>Reference</w:t>
              </w:r>
            </w:ins>
          </w:p>
        </w:tc>
        <w:tc>
          <w:tcPr>
            <w:tcW w:w="1135" w:type="dxa"/>
          </w:tcPr>
          <w:p w14:paraId="589A90F2" w14:textId="77777777" w:rsidR="00090962" w:rsidRPr="009D6D75" w:rsidRDefault="00090962" w:rsidP="00500880">
            <w:pPr>
              <w:pStyle w:val="TAH"/>
              <w:rPr>
                <w:ins w:id="307" w:author="MCC TF160" w:date="2021-01-29T11:16:00Z"/>
                <w:rFonts w:eastAsia="SimSun"/>
                <w:lang w:eastAsia="en-US"/>
              </w:rPr>
            </w:pPr>
            <w:ins w:id="308" w:author="MCC TF160" w:date="2021-01-29T11:16:00Z">
              <w:r w:rsidRPr="009D6D75">
                <w:rPr>
                  <w:rFonts w:eastAsia="SimSun"/>
                  <w:lang w:eastAsia="en-US"/>
                </w:rPr>
                <w:t>Condition</w:t>
              </w:r>
            </w:ins>
          </w:p>
        </w:tc>
      </w:tr>
      <w:tr w:rsidR="00090962" w:rsidRPr="009D6D75" w14:paraId="17D1BAEE" w14:textId="77777777" w:rsidTr="005A3982">
        <w:trPr>
          <w:cantSplit/>
          <w:jc w:val="center"/>
          <w:ins w:id="309" w:author="MCC TF160" w:date="2021-01-29T11:16:00Z"/>
        </w:trPr>
        <w:tc>
          <w:tcPr>
            <w:tcW w:w="2836" w:type="dxa"/>
          </w:tcPr>
          <w:p w14:paraId="671C52B3" w14:textId="77777777" w:rsidR="00090962" w:rsidRPr="00500880" w:rsidRDefault="00090962" w:rsidP="00500880">
            <w:pPr>
              <w:pStyle w:val="TAL"/>
              <w:rPr>
                <w:ins w:id="310" w:author="MCC TF160" w:date="2021-01-29T11:16:00Z"/>
                <w:rFonts w:eastAsia="SimSun"/>
                <w:b/>
                <w:bCs/>
                <w:lang w:eastAsia="en-US"/>
              </w:rPr>
            </w:pPr>
            <w:proofErr w:type="spellStart"/>
            <w:ins w:id="311" w:author="MCC TF160" w:date="2021-01-29T11:16:00Z">
              <w:r w:rsidRPr="00500880">
                <w:rPr>
                  <w:rFonts w:eastAsia="SimSun"/>
                  <w:b/>
                  <w:bCs/>
                  <w:lang w:eastAsia="en-US"/>
                </w:rPr>
                <w:t>xcap</w:t>
              </w:r>
              <w:proofErr w:type="spellEnd"/>
              <w:r w:rsidRPr="00500880">
                <w:rPr>
                  <w:rFonts w:eastAsia="SimSun"/>
                  <w:b/>
                  <w:bCs/>
                  <w:lang w:eastAsia="en-US"/>
                </w:rPr>
                <w:t>-diff</w:t>
              </w:r>
            </w:ins>
          </w:p>
        </w:tc>
        <w:tc>
          <w:tcPr>
            <w:tcW w:w="2127" w:type="dxa"/>
          </w:tcPr>
          <w:p w14:paraId="449D9DE7" w14:textId="77777777" w:rsidR="00090962" w:rsidRPr="009D6D75" w:rsidRDefault="00090962" w:rsidP="00500880">
            <w:pPr>
              <w:pStyle w:val="TAL"/>
              <w:rPr>
                <w:ins w:id="312" w:author="MCC TF160" w:date="2021-01-29T11:16:00Z"/>
                <w:rFonts w:eastAsia="SimSun"/>
                <w:lang w:eastAsia="en-US"/>
              </w:rPr>
            </w:pPr>
            <w:ins w:id="313" w:author="MCC TF160" w:date="2021-01-29T11:16:00Z">
              <w:r w:rsidRPr="009D6D75">
                <w:rPr>
                  <w:rFonts w:eastAsia="SimSun"/>
                  <w:lang w:eastAsia="en-US"/>
                </w:rPr>
                <w:t>encrypted</w:t>
              </w:r>
              <w:r w:rsidRPr="009D6D75">
                <w:rPr>
                  <w:rFonts w:eastAsia="SimSun"/>
                  <w:lang w:eastAsia="en-US"/>
                  <w:rPrChange w:id="314" w:author="MCC TF160" w:date="2021-01-29T11:16:00Z">
                    <w:rPr>
                      <w:rFonts w:eastAsia="SimSun"/>
                      <w:lang w:val="de-DE" w:eastAsia="en-US"/>
                    </w:rPr>
                  </w:rPrChange>
                </w:rPr>
                <w:t xml:space="preserve"> </w:t>
              </w:r>
              <w:r w:rsidRPr="009D6D75">
                <w:rPr>
                  <w:rFonts w:eastAsia="SimSun"/>
                  <w:lang w:eastAsia="en-US"/>
                  <w:rPrChange w:id="315" w:author="MCC TF160" w:date="2021-01-29T11:16:00Z">
                    <w:rPr>
                      <w:rFonts w:eastAsia="SimSun"/>
                      <w:highlight w:val="yellow"/>
                      <w:lang w:val="de-DE" w:eastAsia="en-US"/>
                    </w:rPr>
                  </w:rPrChange>
                </w:rPr>
                <w:t>according to NOTE 1 of Table 5.5.3.12-2</w:t>
              </w:r>
            </w:ins>
          </w:p>
        </w:tc>
        <w:tc>
          <w:tcPr>
            <w:tcW w:w="2127" w:type="dxa"/>
            <w:tcBorders>
              <w:bottom w:val="single" w:sz="4" w:space="0" w:color="auto"/>
            </w:tcBorders>
          </w:tcPr>
          <w:p w14:paraId="6DBF90F0" w14:textId="77777777" w:rsidR="00090962" w:rsidRPr="009D6D75" w:rsidRDefault="00090962" w:rsidP="00500880">
            <w:pPr>
              <w:pStyle w:val="TAL"/>
              <w:rPr>
                <w:ins w:id="316" w:author="MCC TF160" w:date="2021-01-29T11:16:00Z"/>
                <w:rFonts w:eastAsia="SimSun"/>
                <w:lang w:eastAsia="en-US"/>
                <w:rPrChange w:id="317" w:author="MCC TF160" w:date="2021-01-29T11:16:00Z">
                  <w:rPr>
                    <w:ins w:id="318" w:author="MCC TF160" w:date="2021-01-29T11:16:00Z"/>
                    <w:rFonts w:eastAsia="SimSun"/>
                    <w:lang w:val="de-DE" w:eastAsia="en-US"/>
                  </w:rPr>
                </w:rPrChange>
              </w:rPr>
            </w:pPr>
          </w:p>
        </w:tc>
        <w:tc>
          <w:tcPr>
            <w:tcW w:w="1419" w:type="dxa"/>
          </w:tcPr>
          <w:p w14:paraId="69284836" w14:textId="77777777" w:rsidR="00090962" w:rsidRPr="009D6D75" w:rsidRDefault="00090962" w:rsidP="00500880">
            <w:pPr>
              <w:pStyle w:val="TAL"/>
              <w:rPr>
                <w:ins w:id="319" w:author="MCC TF160" w:date="2021-01-29T11:16:00Z"/>
                <w:rFonts w:eastAsia="SimSun"/>
                <w:lang w:eastAsia="en-US"/>
              </w:rPr>
            </w:pPr>
          </w:p>
        </w:tc>
        <w:tc>
          <w:tcPr>
            <w:tcW w:w="1135" w:type="dxa"/>
          </w:tcPr>
          <w:p w14:paraId="496737BA" w14:textId="77777777" w:rsidR="00090962" w:rsidRPr="009D6D75" w:rsidRDefault="00090962" w:rsidP="00500880">
            <w:pPr>
              <w:pStyle w:val="TAL"/>
              <w:rPr>
                <w:ins w:id="320" w:author="MCC TF160" w:date="2021-01-29T11:16:00Z"/>
                <w:rFonts w:eastAsia="SimSun"/>
                <w:lang w:eastAsia="en-US"/>
              </w:rPr>
            </w:pPr>
          </w:p>
        </w:tc>
      </w:tr>
      <w:tr w:rsidR="00090962" w:rsidRPr="009D6D75" w14:paraId="0AC3ADD5" w14:textId="77777777" w:rsidTr="005A3982">
        <w:trPr>
          <w:cantSplit/>
          <w:jc w:val="center"/>
          <w:ins w:id="321" w:author="MCC TF160" w:date="2021-01-29T11:16:00Z"/>
        </w:trPr>
        <w:tc>
          <w:tcPr>
            <w:tcW w:w="2836" w:type="dxa"/>
          </w:tcPr>
          <w:p w14:paraId="63FD0690" w14:textId="77777777" w:rsidR="00090962" w:rsidRPr="009D6D75" w:rsidRDefault="00090962" w:rsidP="00500880">
            <w:pPr>
              <w:pStyle w:val="TAL"/>
              <w:rPr>
                <w:ins w:id="322" w:author="MCC TF160" w:date="2021-01-29T11:16:00Z"/>
                <w:rFonts w:eastAsia="SimSun"/>
                <w:lang w:eastAsia="en-US"/>
              </w:rPr>
            </w:pPr>
            <w:ins w:id="323" w:author="MCC TF160" w:date="2021-01-29T11:16:00Z">
              <w:r w:rsidRPr="009D6D75">
                <w:rPr>
                  <w:rFonts w:eastAsia="Arial"/>
                  <w:lang w:eastAsia="en-US"/>
                </w:rPr>
                <w:t xml:space="preserve">  </w:t>
              </w:r>
              <w:r w:rsidRPr="009D6D75">
                <w:rPr>
                  <w:rFonts w:eastAsia="SimSun"/>
                  <w:lang w:eastAsia="en-US"/>
                </w:rPr>
                <w:t>element[1]</w:t>
              </w:r>
            </w:ins>
          </w:p>
        </w:tc>
        <w:tc>
          <w:tcPr>
            <w:tcW w:w="2127" w:type="dxa"/>
          </w:tcPr>
          <w:p w14:paraId="7CF1B4CD" w14:textId="77777777" w:rsidR="00090962" w:rsidRPr="009D6D75" w:rsidRDefault="00090962" w:rsidP="00500880">
            <w:pPr>
              <w:pStyle w:val="TAL"/>
              <w:rPr>
                <w:ins w:id="324" w:author="MCC TF160" w:date="2021-01-29T11:16:00Z"/>
                <w:rFonts w:eastAsia="SimSun"/>
                <w:lang w:eastAsia="en-US"/>
              </w:rPr>
            </w:pPr>
            <w:ins w:id="325" w:author="MCC TF160" w:date="2021-01-29T11:16:00Z">
              <w:r w:rsidRPr="009D6D75">
                <w:rPr>
                  <w:rFonts w:eastAsia="SimSun"/>
                  <w:lang w:eastAsia="en-US"/>
                </w:rPr>
                <w:t>group key transport payloads (GKTP) document as described in Table 5.3.22.4-8</w:t>
              </w:r>
            </w:ins>
          </w:p>
        </w:tc>
        <w:tc>
          <w:tcPr>
            <w:tcW w:w="2127" w:type="dxa"/>
            <w:tcBorders>
              <w:top w:val="single" w:sz="4" w:space="0" w:color="auto"/>
              <w:bottom w:val="single" w:sz="4" w:space="0" w:color="auto"/>
            </w:tcBorders>
          </w:tcPr>
          <w:p w14:paraId="5FB20B4A" w14:textId="77777777" w:rsidR="00090962" w:rsidRPr="009D6D75" w:rsidRDefault="00090962" w:rsidP="00500880">
            <w:pPr>
              <w:pStyle w:val="TAL"/>
              <w:rPr>
                <w:ins w:id="326" w:author="MCC TF160" w:date="2021-01-29T11:16:00Z"/>
                <w:rFonts w:eastAsia="SimSun"/>
                <w:lang w:eastAsia="en-US"/>
              </w:rPr>
            </w:pPr>
          </w:p>
        </w:tc>
        <w:tc>
          <w:tcPr>
            <w:tcW w:w="1419" w:type="dxa"/>
          </w:tcPr>
          <w:p w14:paraId="4C680899" w14:textId="77777777" w:rsidR="00090962" w:rsidRPr="009D6D75" w:rsidRDefault="00090962" w:rsidP="00500880">
            <w:pPr>
              <w:pStyle w:val="TAL"/>
              <w:rPr>
                <w:ins w:id="327" w:author="MCC TF160" w:date="2021-01-29T11:16:00Z"/>
                <w:rFonts w:eastAsia="SimSun"/>
                <w:lang w:eastAsia="en-US"/>
              </w:rPr>
            </w:pPr>
          </w:p>
        </w:tc>
        <w:tc>
          <w:tcPr>
            <w:tcW w:w="1135" w:type="dxa"/>
          </w:tcPr>
          <w:p w14:paraId="4E1EB2F1" w14:textId="77777777" w:rsidR="00090962" w:rsidRPr="009D6D75" w:rsidRDefault="00090962" w:rsidP="00500880">
            <w:pPr>
              <w:pStyle w:val="TAL"/>
              <w:rPr>
                <w:ins w:id="328" w:author="MCC TF160" w:date="2021-01-29T11:16:00Z"/>
                <w:rFonts w:eastAsia="SimSun"/>
                <w:lang w:eastAsia="en-US"/>
              </w:rPr>
            </w:pPr>
          </w:p>
        </w:tc>
      </w:tr>
      <w:tr w:rsidR="00090962" w:rsidRPr="009D6D75" w14:paraId="0477A4A8" w14:textId="77777777" w:rsidTr="005A3982">
        <w:trPr>
          <w:cantSplit/>
          <w:jc w:val="center"/>
          <w:ins w:id="329" w:author="MCC TF160" w:date="2021-01-29T11:16:00Z"/>
        </w:trPr>
        <w:tc>
          <w:tcPr>
            <w:tcW w:w="2836" w:type="dxa"/>
          </w:tcPr>
          <w:p w14:paraId="0FF07589" w14:textId="77777777" w:rsidR="00090962" w:rsidRPr="009D6D75" w:rsidRDefault="00090962" w:rsidP="00500880">
            <w:pPr>
              <w:pStyle w:val="TAL"/>
              <w:rPr>
                <w:ins w:id="330" w:author="MCC TF160" w:date="2021-01-29T11:16:00Z"/>
                <w:rFonts w:eastAsia="Arial"/>
                <w:lang w:val="de-DE" w:eastAsia="en-US"/>
              </w:rPr>
            </w:pPr>
            <w:ins w:id="331" w:author="MCC TF160" w:date="2021-01-29T11:16:00Z">
              <w:r w:rsidRPr="009D6D75">
                <w:rPr>
                  <w:rFonts w:eastAsia="Arial"/>
                  <w:lang w:eastAsia="en-US"/>
                  <w:rPrChange w:id="332" w:author="MCC TF160" w:date="2021-01-29T11:16:00Z">
                    <w:rPr>
                      <w:rFonts w:eastAsia="Arial"/>
                      <w:highlight w:val="yellow"/>
                      <w:lang w:val="de-DE" w:eastAsia="en-US"/>
                    </w:rPr>
                  </w:rPrChange>
                </w:rPr>
                <w:t xml:space="preserve">    </w:t>
              </w:r>
              <w:r w:rsidRPr="009D6D75">
                <w:rPr>
                  <w:rFonts w:eastAsia="Arial"/>
                  <w:lang w:val="de-DE" w:eastAsia="en-US"/>
                </w:rPr>
                <w:t>sel</w:t>
              </w:r>
            </w:ins>
          </w:p>
        </w:tc>
        <w:tc>
          <w:tcPr>
            <w:tcW w:w="2127" w:type="dxa"/>
          </w:tcPr>
          <w:p w14:paraId="16D9C23E" w14:textId="77777777" w:rsidR="00090962" w:rsidRPr="009D6D75" w:rsidRDefault="00090962" w:rsidP="00500880">
            <w:pPr>
              <w:pStyle w:val="TAL"/>
              <w:rPr>
                <w:ins w:id="333" w:author="MCC TF160" w:date="2021-01-29T11:16:00Z"/>
                <w:rFonts w:eastAsia="SimSun"/>
                <w:lang w:eastAsia="en-US"/>
              </w:rPr>
            </w:pPr>
            <w:ins w:id="334" w:author="MCC TF160" w:date="2021-01-29T11:16:00Z">
              <w:r w:rsidRPr="009D6D75">
                <w:rPr>
                  <w:rFonts w:eastAsia="SimSun"/>
                  <w:lang w:eastAsia="en-US"/>
                </w:rPr>
                <w:t>Doc-</w:t>
              </w:r>
              <w:proofErr w:type="spellStart"/>
              <w:r w:rsidRPr="009D6D75">
                <w:rPr>
                  <w:rFonts w:eastAsia="SimSun"/>
                  <w:lang w:eastAsia="en-US"/>
                </w:rPr>
                <w:t>Sel</w:t>
              </w:r>
              <w:proofErr w:type="spellEnd"/>
              <w:r w:rsidRPr="009D6D75">
                <w:rPr>
                  <w:rFonts w:eastAsia="SimSun"/>
                  <w:lang w:eastAsia="en-US"/>
                </w:rPr>
                <w:t xml:space="preserve"> &amp; "~~" &amp; Node-</w:t>
              </w:r>
              <w:proofErr w:type="spellStart"/>
              <w:r w:rsidRPr="009D6D75">
                <w:rPr>
                  <w:rFonts w:eastAsia="SimSun"/>
                  <w:lang w:eastAsia="en-US"/>
                </w:rPr>
                <w:t>Sel</w:t>
              </w:r>
              <w:proofErr w:type="spellEnd"/>
            </w:ins>
          </w:p>
        </w:tc>
        <w:tc>
          <w:tcPr>
            <w:tcW w:w="2127" w:type="dxa"/>
            <w:tcBorders>
              <w:top w:val="single" w:sz="4" w:space="0" w:color="auto"/>
              <w:bottom w:val="single" w:sz="4" w:space="0" w:color="auto"/>
            </w:tcBorders>
          </w:tcPr>
          <w:p w14:paraId="3AFD8437" w14:textId="77777777" w:rsidR="00090962" w:rsidRPr="009D6D75" w:rsidRDefault="00090962" w:rsidP="00500880">
            <w:pPr>
              <w:pStyle w:val="TAL"/>
              <w:rPr>
                <w:ins w:id="335" w:author="MCC TF160" w:date="2021-01-29T11:16:00Z"/>
                <w:rFonts w:eastAsia="SimSun"/>
                <w:lang w:eastAsia="en-US"/>
                <w:rPrChange w:id="336" w:author="MCC TF160" w:date="2021-01-29T11:16:00Z">
                  <w:rPr>
                    <w:ins w:id="337" w:author="MCC TF160" w:date="2021-01-29T11:16:00Z"/>
                    <w:rFonts w:eastAsia="SimSun"/>
                    <w:highlight w:val="yellow"/>
                    <w:lang w:val="de-DE" w:eastAsia="en-US"/>
                  </w:rPr>
                </w:rPrChange>
              </w:rPr>
            </w:pPr>
            <w:ins w:id="338" w:author="MCC TF160" w:date="2021-01-29T11:16:00Z">
              <w:r w:rsidRPr="009D6D75">
                <w:rPr>
                  <w:rFonts w:eastAsia="SimSun"/>
                  <w:lang w:eastAsia="en-US"/>
                </w:rPr>
                <w:t>Doc</w:t>
              </w:r>
              <w:r w:rsidRPr="009D6D75">
                <w:rPr>
                  <w:rFonts w:eastAsia="SimSun"/>
                  <w:lang w:eastAsia="en-US"/>
                  <w:rPrChange w:id="339" w:author="MCC TF160" w:date="2021-01-29T11:16:00Z">
                    <w:rPr>
                      <w:rFonts w:eastAsia="SimSun"/>
                      <w:highlight w:val="yellow"/>
                      <w:lang w:val="de-DE" w:eastAsia="en-US"/>
                    </w:rPr>
                  </w:rPrChange>
                </w:rPr>
                <w:t>ument and node selector for Group A according to NOTEs 2a, 2b and 3 of Table 5.5.3.12-2</w:t>
              </w:r>
            </w:ins>
          </w:p>
        </w:tc>
        <w:tc>
          <w:tcPr>
            <w:tcW w:w="1419" w:type="dxa"/>
          </w:tcPr>
          <w:p w14:paraId="2AC5F498" w14:textId="77777777" w:rsidR="00090962" w:rsidRPr="009D6D75" w:rsidRDefault="00090962" w:rsidP="00500880">
            <w:pPr>
              <w:pStyle w:val="TAL"/>
              <w:rPr>
                <w:ins w:id="340" w:author="MCC TF160" w:date="2021-01-29T11:16:00Z"/>
                <w:rFonts w:eastAsia="SimSun"/>
                <w:lang w:eastAsia="en-US"/>
              </w:rPr>
            </w:pPr>
          </w:p>
        </w:tc>
        <w:tc>
          <w:tcPr>
            <w:tcW w:w="1135" w:type="dxa"/>
          </w:tcPr>
          <w:p w14:paraId="0745310E" w14:textId="77777777" w:rsidR="00090962" w:rsidRPr="009D6D75" w:rsidRDefault="00090962" w:rsidP="00500880">
            <w:pPr>
              <w:pStyle w:val="TAL"/>
              <w:rPr>
                <w:ins w:id="341" w:author="MCC TF160" w:date="2021-01-29T11:16:00Z"/>
                <w:rFonts w:eastAsia="SimSun"/>
                <w:lang w:eastAsia="en-US"/>
              </w:rPr>
            </w:pPr>
          </w:p>
        </w:tc>
      </w:tr>
    </w:tbl>
    <w:p w14:paraId="4740A6C1" w14:textId="77777777" w:rsidR="00090962" w:rsidRPr="009D6D75" w:rsidRDefault="00090962" w:rsidP="00090962">
      <w:pPr>
        <w:overflowPunct/>
        <w:autoSpaceDE/>
        <w:autoSpaceDN/>
        <w:adjustRightInd/>
        <w:spacing w:line="259" w:lineRule="auto"/>
        <w:textAlignment w:val="auto"/>
        <w:rPr>
          <w:ins w:id="342" w:author="MCC TF160" w:date="2021-01-29T11:16:00Z"/>
          <w:rFonts w:eastAsia="SimSun"/>
          <w:lang w:eastAsia="en-US"/>
        </w:rPr>
      </w:pPr>
    </w:p>
    <w:p w14:paraId="164A1980" w14:textId="77777777" w:rsidR="00090962" w:rsidRPr="009D6D75" w:rsidRDefault="00090962" w:rsidP="00500880">
      <w:pPr>
        <w:pStyle w:val="TH"/>
        <w:rPr>
          <w:ins w:id="343" w:author="MCC TF160" w:date="2021-01-29T11:16:00Z"/>
          <w:rFonts w:eastAsia="SimSun"/>
          <w:lang w:eastAsia="en-US"/>
        </w:rPr>
      </w:pPr>
      <w:ins w:id="344" w:author="MCC TF160" w:date="2021-01-29T11:16:00Z">
        <w:r w:rsidRPr="009D6D75">
          <w:rPr>
            <w:rFonts w:eastAsia="SimSun"/>
            <w:lang w:eastAsia="en-US"/>
          </w:rPr>
          <w:t>Table 5.3.22.4-8: group key transport payloads (GKTP) document (Table 5.3.22.4-7)</w:t>
        </w:r>
      </w:ins>
    </w:p>
    <w:tbl>
      <w:tblPr>
        <w:tblW w:w="9649" w:type="dxa"/>
        <w:tblInd w:w="-5" w:type="dxa"/>
        <w:tblLayout w:type="fixed"/>
        <w:tblLook w:val="0000" w:firstRow="0" w:lastRow="0" w:firstColumn="0" w:lastColumn="0" w:noHBand="0" w:noVBand="0"/>
      </w:tblPr>
      <w:tblGrid>
        <w:gridCol w:w="2835"/>
        <w:gridCol w:w="2126"/>
        <w:gridCol w:w="2126"/>
        <w:gridCol w:w="1418"/>
        <w:gridCol w:w="1144"/>
      </w:tblGrid>
      <w:tr w:rsidR="00090962" w:rsidRPr="009D6D75" w14:paraId="0E1FF75D" w14:textId="77777777" w:rsidTr="005A3982">
        <w:trPr>
          <w:cantSplit/>
          <w:trHeight w:val="224"/>
          <w:ins w:id="345" w:author="MCC TF160" w:date="2021-01-29T11:16:00Z"/>
        </w:trPr>
        <w:tc>
          <w:tcPr>
            <w:tcW w:w="9649" w:type="dxa"/>
            <w:gridSpan w:val="5"/>
            <w:tcBorders>
              <w:top w:val="single" w:sz="4" w:space="0" w:color="000000"/>
              <w:left w:val="single" w:sz="4" w:space="0" w:color="000000"/>
              <w:bottom w:val="single" w:sz="4" w:space="0" w:color="000000"/>
              <w:right w:val="single" w:sz="4" w:space="0" w:color="000000"/>
            </w:tcBorders>
          </w:tcPr>
          <w:p w14:paraId="33C0FFBE" w14:textId="77777777" w:rsidR="00090962" w:rsidRPr="009D6D75" w:rsidRDefault="00090962" w:rsidP="00500880">
            <w:pPr>
              <w:pStyle w:val="TAL"/>
              <w:rPr>
                <w:ins w:id="346" w:author="MCC TF160" w:date="2021-01-29T11:16:00Z"/>
                <w:rFonts w:eastAsia="SimSun"/>
                <w:lang w:eastAsia="en-US"/>
              </w:rPr>
            </w:pPr>
            <w:ins w:id="347" w:author="MCC TF160" w:date="2021-01-29T11:16:00Z">
              <w:r w:rsidRPr="009D6D75">
                <w:rPr>
                  <w:rFonts w:eastAsia="SimSun"/>
                  <w:lang w:eastAsia="en-US"/>
                </w:rPr>
                <w:t>Derivation Path: TS 24.481 [11] clause 7.7</w:t>
              </w:r>
            </w:ins>
          </w:p>
        </w:tc>
      </w:tr>
      <w:tr w:rsidR="00090962" w:rsidRPr="009D6D75" w14:paraId="7D71EE31" w14:textId="77777777" w:rsidTr="005A3982">
        <w:trPr>
          <w:ins w:id="348" w:author="MCC TF160" w:date="2021-01-29T11:16:00Z"/>
        </w:trPr>
        <w:tc>
          <w:tcPr>
            <w:tcW w:w="2835" w:type="dxa"/>
            <w:tcBorders>
              <w:top w:val="single" w:sz="4" w:space="0" w:color="000000"/>
              <w:left w:val="single" w:sz="4" w:space="0" w:color="000000"/>
              <w:bottom w:val="single" w:sz="4" w:space="0" w:color="000000"/>
            </w:tcBorders>
          </w:tcPr>
          <w:p w14:paraId="7B616E5E" w14:textId="77777777" w:rsidR="00090962" w:rsidRPr="009D6D75" w:rsidRDefault="00090962" w:rsidP="00500880">
            <w:pPr>
              <w:pStyle w:val="TAH"/>
              <w:rPr>
                <w:ins w:id="349" w:author="MCC TF160" w:date="2021-01-29T11:16:00Z"/>
                <w:rFonts w:eastAsia="SimSun"/>
                <w:lang w:eastAsia="en-US"/>
              </w:rPr>
            </w:pPr>
            <w:ins w:id="350" w:author="MCC TF160" w:date="2021-01-29T11:16:00Z">
              <w:r w:rsidRPr="009D6D75">
                <w:rPr>
                  <w:rFonts w:eastAsia="SimSun"/>
                  <w:lang w:eastAsia="en-US"/>
                </w:rPr>
                <w:t>Information Element</w:t>
              </w:r>
            </w:ins>
          </w:p>
        </w:tc>
        <w:tc>
          <w:tcPr>
            <w:tcW w:w="2126" w:type="dxa"/>
            <w:tcBorders>
              <w:top w:val="single" w:sz="4" w:space="0" w:color="000000"/>
              <w:left w:val="single" w:sz="4" w:space="0" w:color="000000"/>
              <w:bottom w:val="single" w:sz="4" w:space="0" w:color="000000"/>
            </w:tcBorders>
          </w:tcPr>
          <w:p w14:paraId="63D40634" w14:textId="77777777" w:rsidR="00090962" w:rsidRPr="009D6D75" w:rsidRDefault="00090962" w:rsidP="00500880">
            <w:pPr>
              <w:pStyle w:val="TAH"/>
              <w:rPr>
                <w:ins w:id="351" w:author="MCC TF160" w:date="2021-01-29T11:16:00Z"/>
                <w:rFonts w:eastAsia="SimSun"/>
                <w:lang w:eastAsia="en-US"/>
              </w:rPr>
            </w:pPr>
            <w:ins w:id="352" w:author="MCC TF160" w:date="2021-01-29T11:16:00Z">
              <w:r w:rsidRPr="009D6D75">
                <w:rPr>
                  <w:rFonts w:eastAsia="SimSun"/>
                  <w:lang w:eastAsia="en-US"/>
                </w:rPr>
                <w:t>Value/remark</w:t>
              </w:r>
            </w:ins>
          </w:p>
        </w:tc>
        <w:tc>
          <w:tcPr>
            <w:tcW w:w="2126" w:type="dxa"/>
            <w:tcBorders>
              <w:top w:val="single" w:sz="4" w:space="0" w:color="000000"/>
              <w:left w:val="single" w:sz="4" w:space="0" w:color="000000"/>
              <w:bottom w:val="single" w:sz="4" w:space="0" w:color="000000"/>
            </w:tcBorders>
          </w:tcPr>
          <w:p w14:paraId="57FEF50C" w14:textId="77777777" w:rsidR="00090962" w:rsidRPr="009D6D75" w:rsidRDefault="00090962" w:rsidP="00500880">
            <w:pPr>
              <w:pStyle w:val="TAH"/>
              <w:rPr>
                <w:ins w:id="353" w:author="MCC TF160" w:date="2021-01-29T11:16:00Z"/>
                <w:rFonts w:eastAsia="SimSun"/>
                <w:lang w:eastAsia="en-US"/>
              </w:rPr>
            </w:pPr>
            <w:ins w:id="354" w:author="MCC TF160" w:date="2021-01-29T11:16:00Z">
              <w:r w:rsidRPr="009D6D75">
                <w:rPr>
                  <w:rFonts w:eastAsia="SimSun"/>
                  <w:lang w:eastAsia="en-US"/>
                </w:rPr>
                <w:t>Comment</w:t>
              </w:r>
            </w:ins>
          </w:p>
        </w:tc>
        <w:tc>
          <w:tcPr>
            <w:tcW w:w="1418" w:type="dxa"/>
            <w:tcBorders>
              <w:top w:val="single" w:sz="4" w:space="0" w:color="000000"/>
              <w:left w:val="single" w:sz="4" w:space="0" w:color="000000"/>
              <w:bottom w:val="single" w:sz="4" w:space="0" w:color="000000"/>
            </w:tcBorders>
          </w:tcPr>
          <w:p w14:paraId="6B0BA65F" w14:textId="77777777" w:rsidR="00090962" w:rsidRPr="009D6D75" w:rsidRDefault="00090962" w:rsidP="00500880">
            <w:pPr>
              <w:pStyle w:val="TAH"/>
              <w:rPr>
                <w:ins w:id="355" w:author="MCC TF160" w:date="2021-01-29T11:16:00Z"/>
                <w:rFonts w:eastAsia="SimSun"/>
                <w:lang w:eastAsia="en-US"/>
              </w:rPr>
            </w:pPr>
            <w:ins w:id="356" w:author="MCC TF160" w:date="2021-01-29T11:16:00Z">
              <w:r w:rsidRPr="009D6D75">
                <w:rPr>
                  <w:rFonts w:eastAsia="SimSun"/>
                  <w:lang w:eastAsia="en-US"/>
                </w:rPr>
                <w:t>Reference</w:t>
              </w:r>
            </w:ins>
          </w:p>
        </w:tc>
        <w:tc>
          <w:tcPr>
            <w:tcW w:w="1144" w:type="dxa"/>
            <w:tcBorders>
              <w:top w:val="single" w:sz="4" w:space="0" w:color="000000"/>
              <w:left w:val="single" w:sz="4" w:space="0" w:color="000000"/>
              <w:bottom w:val="single" w:sz="4" w:space="0" w:color="000000"/>
              <w:right w:val="single" w:sz="4" w:space="0" w:color="000000"/>
            </w:tcBorders>
          </w:tcPr>
          <w:p w14:paraId="38FA829F" w14:textId="77777777" w:rsidR="00090962" w:rsidRPr="009D6D75" w:rsidRDefault="00090962" w:rsidP="00500880">
            <w:pPr>
              <w:pStyle w:val="TAH"/>
              <w:rPr>
                <w:ins w:id="357" w:author="MCC TF160" w:date="2021-01-29T11:16:00Z"/>
                <w:rFonts w:eastAsia="SimSun"/>
                <w:lang w:eastAsia="en-US"/>
              </w:rPr>
            </w:pPr>
            <w:ins w:id="358" w:author="MCC TF160" w:date="2021-01-29T11:16:00Z">
              <w:r w:rsidRPr="009D6D75">
                <w:rPr>
                  <w:rFonts w:eastAsia="SimSun"/>
                  <w:lang w:eastAsia="en-US"/>
                </w:rPr>
                <w:t>Condition</w:t>
              </w:r>
            </w:ins>
          </w:p>
        </w:tc>
      </w:tr>
      <w:tr w:rsidR="00090962" w:rsidRPr="009D6D75" w14:paraId="5F85829D" w14:textId="77777777" w:rsidTr="005A3982">
        <w:trPr>
          <w:ins w:id="359" w:author="MCC TF160" w:date="2021-01-29T11:16:00Z"/>
        </w:trPr>
        <w:tc>
          <w:tcPr>
            <w:tcW w:w="2835" w:type="dxa"/>
            <w:tcBorders>
              <w:top w:val="single" w:sz="4" w:space="0" w:color="000000"/>
              <w:left w:val="single" w:sz="4" w:space="0" w:color="000000"/>
              <w:bottom w:val="single" w:sz="4" w:space="0" w:color="000000"/>
            </w:tcBorders>
          </w:tcPr>
          <w:p w14:paraId="16CBC53D" w14:textId="77777777" w:rsidR="00090962" w:rsidRPr="00500880" w:rsidRDefault="00090962" w:rsidP="00500880">
            <w:pPr>
              <w:pStyle w:val="TAL"/>
              <w:rPr>
                <w:ins w:id="360" w:author="MCC TF160" w:date="2021-01-29T11:16:00Z"/>
                <w:rFonts w:eastAsia="SimSun"/>
                <w:b/>
                <w:bCs/>
                <w:lang w:eastAsia="en-US"/>
              </w:rPr>
            </w:pPr>
            <w:ins w:id="361" w:author="MCC TF160" w:date="2021-01-29T11:16:00Z">
              <w:r w:rsidRPr="00500880">
                <w:rPr>
                  <w:rFonts w:eastAsia="SimSun"/>
                  <w:b/>
                  <w:bCs/>
                  <w:lang w:eastAsia="en-US"/>
                </w:rPr>
                <w:t>GKTPs</w:t>
              </w:r>
            </w:ins>
          </w:p>
        </w:tc>
        <w:tc>
          <w:tcPr>
            <w:tcW w:w="2126" w:type="dxa"/>
            <w:tcBorders>
              <w:top w:val="single" w:sz="4" w:space="0" w:color="000000"/>
              <w:left w:val="single" w:sz="4" w:space="0" w:color="000000"/>
              <w:bottom w:val="single" w:sz="4" w:space="0" w:color="000000"/>
            </w:tcBorders>
          </w:tcPr>
          <w:p w14:paraId="225A7D51" w14:textId="77777777" w:rsidR="00090962" w:rsidRPr="009D6D75" w:rsidRDefault="00090962" w:rsidP="00500880">
            <w:pPr>
              <w:pStyle w:val="TAL"/>
              <w:rPr>
                <w:ins w:id="362" w:author="MCC TF160" w:date="2021-01-29T11:16:00Z"/>
                <w:rFonts w:eastAsia="SimSun" w:cs="Arial"/>
                <w:szCs w:val="18"/>
                <w:lang w:eastAsia="en-US"/>
              </w:rPr>
            </w:pPr>
          </w:p>
        </w:tc>
        <w:tc>
          <w:tcPr>
            <w:tcW w:w="2126" w:type="dxa"/>
            <w:tcBorders>
              <w:top w:val="single" w:sz="4" w:space="0" w:color="000000"/>
              <w:left w:val="single" w:sz="4" w:space="0" w:color="000000"/>
              <w:bottom w:val="single" w:sz="4" w:space="0" w:color="000000"/>
            </w:tcBorders>
          </w:tcPr>
          <w:p w14:paraId="04866332" w14:textId="77777777" w:rsidR="00090962" w:rsidRPr="009D6D75" w:rsidRDefault="00090962" w:rsidP="00500880">
            <w:pPr>
              <w:pStyle w:val="TAL"/>
              <w:rPr>
                <w:ins w:id="363" w:author="MCC TF160" w:date="2021-01-29T11:16:00Z"/>
                <w:rFonts w:eastAsia="SimSun" w:cs="Arial"/>
                <w:lang w:eastAsia="en-US"/>
              </w:rPr>
            </w:pPr>
          </w:p>
        </w:tc>
        <w:tc>
          <w:tcPr>
            <w:tcW w:w="1418" w:type="dxa"/>
            <w:tcBorders>
              <w:top w:val="single" w:sz="4" w:space="0" w:color="000000"/>
              <w:left w:val="single" w:sz="4" w:space="0" w:color="000000"/>
              <w:bottom w:val="single" w:sz="4" w:space="0" w:color="000000"/>
            </w:tcBorders>
          </w:tcPr>
          <w:p w14:paraId="329835AE" w14:textId="77777777" w:rsidR="00090962" w:rsidRPr="009D6D75" w:rsidRDefault="00090962" w:rsidP="00500880">
            <w:pPr>
              <w:pStyle w:val="TAL"/>
              <w:rPr>
                <w:ins w:id="364" w:author="MCC TF160" w:date="2021-01-29T11:16:00Z"/>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145016C0" w14:textId="77777777" w:rsidR="00090962" w:rsidRPr="009D6D75" w:rsidRDefault="00090962" w:rsidP="00500880">
            <w:pPr>
              <w:pStyle w:val="TAL"/>
              <w:rPr>
                <w:ins w:id="365" w:author="MCC TF160" w:date="2021-01-29T11:16:00Z"/>
                <w:rFonts w:eastAsia="SimSun" w:cs="Arial"/>
                <w:lang w:eastAsia="en-US"/>
              </w:rPr>
            </w:pPr>
          </w:p>
        </w:tc>
      </w:tr>
      <w:tr w:rsidR="00090962" w:rsidRPr="009D6D75" w14:paraId="2E31C442" w14:textId="77777777" w:rsidTr="005A3982">
        <w:trPr>
          <w:ins w:id="366" w:author="MCC TF160" w:date="2021-01-29T11:16:00Z"/>
        </w:trPr>
        <w:tc>
          <w:tcPr>
            <w:tcW w:w="2835" w:type="dxa"/>
            <w:tcBorders>
              <w:top w:val="single" w:sz="4" w:space="0" w:color="000000"/>
              <w:left w:val="single" w:sz="4" w:space="0" w:color="000000"/>
              <w:bottom w:val="single" w:sz="4" w:space="0" w:color="000000"/>
            </w:tcBorders>
          </w:tcPr>
          <w:p w14:paraId="1FF0AA16" w14:textId="77777777" w:rsidR="00090962" w:rsidRPr="009D6D75" w:rsidRDefault="00090962" w:rsidP="00500880">
            <w:pPr>
              <w:pStyle w:val="TAL"/>
              <w:rPr>
                <w:ins w:id="367" w:author="MCC TF160" w:date="2021-01-29T11:16:00Z"/>
                <w:rFonts w:eastAsia="SimSun"/>
                <w:lang w:eastAsia="en-US"/>
              </w:rPr>
            </w:pPr>
            <w:ins w:id="368" w:author="MCC TF160" w:date="2021-01-29T11:16:00Z">
              <w:r w:rsidRPr="009D6D75">
                <w:rPr>
                  <w:rFonts w:eastAsia="Arial" w:cs="Arial"/>
                  <w:szCs w:val="18"/>
                  <w:lang w:eastAsia="en-US"/>
                </w:rPr>
                <w:t xml:space="preserve">  </w:t>
              </w:r>
              <w:r w:rsidRPr="009D6D75">
                <w:rPr>
                  <w:rFonts w:eastAsia="SimSun" w:cs="Arial"/>
                  <w:szCs w:val="18"/>
                  <w:lang w:eastAsia="en-US"/>
                </w:rPr>
                <w:t>GMK-GKTPs</w:t>
              </w:r>
            </w:ins>
          </w:p>
        </w:tc>
        <w:tc>
          <w:tcPr>
            <w:tcW w:w="2126" w:type="dxa"/>
            <w:tcBorders>
              <w:top w:val="single" w:sz="4" w:space="0" w:color="000000"/>
              <w:left w:val="single" w:sz="4" w:space="0" w:color="000000"/>
              <w:bottom w:val="single" w:sz="4" w:space="0" w:color="000000"/>
            </w:tcBorders>
          </w:tcPr>
          <w:p w14:paraId="6EB9DACB" w14:textId="77777777" w:rsidR="00090962" w:rsidRPr="009D6D75" w:rsidRDefault="00090962" w:rsidP="00500880">
            <w:pPr>
              <w:pStyle w:val="TAL"/>
              <w:rPr>
                <w:ins w:id="369" w:author="MCC TF160" w:date="2021-01-29T11:16:00Z"/>
                <w:rFonts w:eastAsia="SimSun" w:cs="Arial"/>
                <w:szCs w:val="18"/>
                <w:lang w:eastAsia="en-US"/>
              </w:rPr>
            </w:pPr>
          </w:p>
        </w:tc>
        <w:tc>
          <w:tcPr>
            <w:tcW w:w="2126" w:type="dxa"/>
            <w:tcBorders>
              <w:top w:val="single" w:sz="4" w:space="0" w:color="000000"/>
              <w:left w:val="single" w:sz="4" w:space="0" w:color="000000"/>
              <w:bottom w:val="single" w:sz="4" w:space="0" w:color="000000"/>
            </w:tcBorders>
          </w:tcPr>
          <w:p w14:paraId="6B0B7E8D" w14:textId="77777777" w:rsidR="00090962" w:rsidRPr="009D6D75" w:rsidRDefault="00090962" w:rsidP="00500880">
            <w:pPr>
              <w:pStyle w:val="TAL"/>
              <w:rPr>
                <w:ins w:id="370" w:author="MCC TF160" w:date="2021-01-29T11:16:00Z"/>
                <w:rFonts w:eastAsia="SimSun" w:cs="Arial"/>
                <w:lang w:eastAsia="en-US"/>
              </w:rPr>
            </w:pPr>
          </w:p>
        </w:tc>
        <w:tc>
          <w:tcPr>
            <w:tcW w:w="1418" w:type="dxa"/>
            <w:tcBorders>
              <w:top w:val="single" w:sz="4" w:space="0" w:color="000000"/>
              <w:left w:val="single" w:sz="4" w:space="0" w:color="000000"/>
              <w:bottom w:val="single" w:sz="4" w:space="0" w:color="000000"/>
            </w:tcBorders>
          </w:tcPr>
          <w:p w14:paraId="3302DB23" w14:textId="77777777" w:rsidR="00090962" w:rsidRPr="009D6D75" w:rsidRDefault="00090962" w:rsidP="00500880">
            <w:pPr>
              <w:pStyle w:val="TAL"/>
              <w:rPr>
                <w:ins w:id="371" w:author="MCC TF160" w:date="2021-01-29T11:16:00Z"/>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0F9DA78F" w14:textId="77777777" w:rsidR="00090962" w:rsidRPr="009D6D75" w:rsidRDefault="00090962" w:rsidP="00500880">
            <w:pPr>
              <w:pStyle w:val="TAL"/>
              <w:rPr>
                <w:ins w:id="372" w:author="MCC TF160" w:date="2021-01-29T11:16:00Z"/>
                <w:rFonts w:eastAsia="SimSun" w:cs="Arial"/>
                <w:lang w:eastAsia="en-US"/>
              </w:rPr>
            </w:pPr>
          </w:p>
        </w:tc>
      </w:tr>
      <w:tr w:rsidR="00090962" w:rsidRPr="009D6D75" w14:paraId="4D93BE0E" w14:textId="77777777" w:rsidTr="005A3982">
        <w:trPr>
          <w:ins w:id="373" w:author="MCC TF160" w:date="2021-01-29T11:16:00Z"/>
        </w:trPr>
        <w:tc>
          <w:tcPr>
            <w:tcW w:w="2835" w:type="dxa"/>
            <w:tcBorders>
              <w:top w:val="single" w:sz="4" w:space="0" w:color="000000"/>
              <w:left w:val="single" w:sz="4" w:space="0" w:color="000000"/>
            </w:tcBorders>
          </w:tcPr>
          <w:p w14:paraId="4642F15E" w14:textId="77777777" w:rsidR="00090962" w:rsidRPr="009D6D75" w:rsidRDefault="00090962" w:rsidP="00500880">
            <w:pPr>
              <w:pStyle w:val="TAL"/>
              <w:rPr>
                <w:ins w:id="374" w:author="MCC TF160" w:date="2021-01-29T11:16:00Z"/>
                <w:rFonts w:eastAsia="SimSun"/>
                <w:lang w:val="de-DE" w:eastAsia="en-US"/>
              </w:rPr>
            </w:pPr>
            <w:ins w:id="375" w:author="MCC TF160" w:date="2021-01-29T11:16:00Z">
              <w:r w:rsidRPr="009D6D75">
                <w:rPr>
                  <w:rFonts w:eastAsia="Arial" w:cs="Arial"/>
                  <w:szCs w:val="18"/>
                  <w:lang w:eastAsia="en-US"/>
                </w:rPr>
                <w:t xml:space="preserve">    </w:t>
              </w:r>
              <w:r w:rsidRPr="009D6D75">
                <w:rPr>
                  <w:rFonts w:eastAsia="SimSun" w:cs="Arial"/>
                  <w:szCs w:val="18"/>
                  <w:lang w:eastAsia="en-US"/>
                </w:rPr>
                <w:t>GKTP</w:t>
              </w:r>
              <w:r w:rsidRPr="009D6D75">
                <w:rPr>
                  <w:rFonts w:eastAsia="SimSun" w:cs="Arial"/>
                  <w:szCs w:val="18"/>
                  <w:lang w:val="de-DE" w:eastAsia="en-US"/>
                </w:rPr>
                <w:t>[1]</w:t>
              </w:r>
            </w:ins>
          </w:p>
        </w:tc>
        <w:tc>
          <w:tcPr>
            <w:tcW w:w="2126" w:type="dxa"/>
            <w:tcBorders>
              <w:top w:val="single" w:sz="4" w:space="0" w:color="000000"/>
              <w:left w:val="single" w:sz="4" w:space="0" w:color="000000"/>
              <w:bottom w:val="single" w:sz="4" w:space="0" w:color="000000"/>
            </w:tcBorders>
          </w:tcPr>
          <w:p w14:paraId="11327160" w14:textId="77777777" w:rsidR="00090962" w:rsidRPr="009D6D75" w:rsidRDefault="00090962" w:rsidP="00500880">
            <w:pPr>
              <w:pStyle w:val="TAL"/>
              <w:rPr>
                <w:ins w:id="376" w:author="MCC TF160" w:date="2021-01-29T11:16:00Z"/>
                <w:rFonts w:eastAsia="SimSun"/>
                <w:lang w:eastAsia="en-US"/>
              </w:rPr>
            </w:pPr>
            <w:ins w:id="377" w:author="MCC TF160" w:date="2021-01-29T11:16:00Z">
              <w:r w:rsidRPr="009D6D75">
                <w:rPr>
                  <w:rFonts w:eastAsia="SimSun" w:cs="Arial"/>
                  <w:lang w:eastAsia="en-US"/>
                </w:rPr>
                <w:t>MIKEY message as used in group communication key retrieval procedure</w:t>
              </w:r>
            </w:ins>
          </w:p>
        </w:tc>
        <w:tc>
          <w:tcPr>
            <w:tcW w:w="2126" w:type="dxa"/>
            <w:tcBorders>
              <w:top w:val="single" w:sz="4" w:space="0" w:color="000000"/>
              <w:left w:val="single" w:sz="4" w:space="0" w:color="000000"/>
              <w:bottom w:val="single" w:sz="4" w:space="0" w:color="000000"/>
            </w:tcBorders>
          </w:tcPr>
          <w:p w14:paraId="57343BA0" w14:textId="77777777" w:rsidR="00090962" w:rsidRPr="009D6D75" w:rsidRDefault="00090962" w:rsidP="00500880">
            <w:pPr>
              <w:pStyle w:val="TAL"/>
              <w:rPr>
                <w:ins w:id="378" w:author="MCC TF160" w:date="2021-01-29T11:16:00Z"/>
                <w:rFonts w:eastAsia="SimSun"/>
                <w:lang w:eastAsia="en-US"/>
                <w:rPrChange w:id="379" w:author="MCC TF160" w:date="2021-01-29T11:16:00Z">
                  <w:rPr>
                    <w:ins w:id="380" w:author="MCC TF160" w:date="2021-01-29T11:16:00Z"/>
                    <w:rFonts w:eastAsia="SimSun"/>
                    <w:lang w:val="de-DE" w:eastAsia="en-US"/>
                  </w:rPr>
                </w:rPrChange>
              </w:rPr>
            </w:pPr>
            <w:ins w:id="381" w:author="MCC TF160" w:date="2021-01-29T11:16:00Z">
              <w:r w:rsidRPr="009D6D75">
                <w:rPr>
                  <w:rFonts w:eastAsia="SimSun" w:cs="Arial"/>
                  <w:lang w:eastAsia="en-US"/>
                </w:rPr>
                <w:t>MIKEY message containing the GMK</w:t>
              </w:r>
              <w:r w:rsidRPr="009D6D75">
                <w:rPr>
                  <w:rFonts w:eastAsia="SimSun" w:cs="Arial"/>
                  <w:lang w:eastAsia="en-US"/>
                  <w:rPrChange w:id="382" w:author="MCC TF160" w:date="2021-01-29T11:16:00Z">
                    <w:rPr>
                      <w:rFonts w:eastAsia="SimSun" w:cs="Arial"/>
                      <w:lang w:val="de-DE" w:eastAsia="en-US"/>
                    </w:rPr>
                  </w:rPrChange>
                </w:rPr>
                <w:t xml:space="preserve"> </w:t>
              </w:r>
              <w:r w:rsidRPr="009D6D75">
                <w:rPr>
                  <w:rFonts w:eastAsia="SimSun" w:cs="Arial"/>
                  <w:lang w:eastAsia="en-US"/>
                  <w:rPrChange w:id="383" w:author="MCC TF160" w:date="2021-01-29T11:16:00Z">
                    <w:rPr>
                      <w:rFonts w:eastAsia="SimSun" w:cs="Arial"/>
                      <w:highlight w:val="yellow"/>
                      <w:lang w:val="de-DE" w:eastAsia="en-US"/>
                    </w:rPr>
                  </w:rPrChange>
                </w:rPr>
                <w:t>for Group A</w:t>
              </w:r>
            </w:ins>
          </w:p>
        </w:tc>
        <w:tc>
          <w:tcPr>
            <w:tcW w:w="1418" w:type="dxa"/>
            <w:tcBorders>
              <w:top w:val="single" w:sz="4" w:space="0" w:color="000000"/>
              <w:left w:val="single" w:sz="4" w:space="0" w:color="000000"/>
              <w:bottom w:val="single" w:sz="4" w:space="0" w:color="000000"/>
            </w:tcBorders>
          </w:tcPr>
          <w:p w14:paraId="09E05B78" w14:textId="77777777" w:rsidR="00090962" w:rsidRPr="009D6D75" w:rsidRDefault="00090962" w:rsidP="00500880">
            <w:pPr>
              <w:pStyle w:val="TAL"/>
              <w:rPr>
                <w:ins w:id="384" w:author="MCC TF160" w:date="2021-01-29T11:16:00Z"/>
                <w:rFonts w:eastAsia="SimSun"/>
                <w:lang w:eastAsia="en-US"/>
              </w:rPr>
            </w:pPr>
            <w:ins w:id="385" w:author="MCC TF160" w:date="2021-01-29T11:16:00Z">
              <w:r w:rsidRPr="009D6D75">
                <w:rPr>
                  <w:rFonts w:eastAsia="SimSun" w:cs="Arial"/>
                  <w:lang w:eastAsia="en-US"/>
                </w:rPr>
                <w:t>TS 33.180 [94]</w:t>
              </w:r>
            </w:ins>
          </w:p>
        </w:tc>
        <w:tc>
          <w:tcPr>
            <w:tcW w:w="1144" w:type="dxa"/>
            <w:tcBorders>
              <w:top w:val="single" w:sz="4" w:space="0" w:color="000000"/>
              <w:left w:val="single" w:sz="4" w:space="0" w:color="000000"/>
              <w:bottom w:val="single" w:sz="4" w:space="0" w:color="000000"/>
              <w:right w:val="single" w:sz="4" w:space="0" w:color="000000"/>
            </w:tcBorders>
          </w:tcPr>
          <w:p w14:paraId="7F21C51C" w14:textId="77777777" w:rsidR="00090962" w:rsidRPr="009D6D75" w:rsidRDefault="00090962" w:rsidP="00500880">
            <w:pPr>
              <w:pStyle w:val="TAL"/>
              <w:rPr>
                <w:ins w:id="386" w:author="MCC TF160" w:date="2021-01-29T11:16:00Z"/>
                <w:rFonts w:eastAsia="SimSun" w:cs="Arial"/>
                <w:lang w:eastAsia="en-US"/>
              </w:rPr>
            </w:pPr>
          </w:p>
        </w:tc>
      </w:tr>
      <w:tr w:rsidR="00090962" w:rsidRPr="009D6D75" w14:paraId="2C1DD1A8" w14:textId="77777777" w:rsidTr="005A3982">
        <w:trPr>
          <w:ins w:id="387" w:author="MCC TF160" w:date="2021-01-29T11:16:00Z"/>
        </w:trPr>
        <w:tc>
          <w:tcPr>
            <w:tcW w:w="2835" w:type="dxa"/>
            <w:tcBorders>
              <w:top w:val="single" w:sz="4" w:space="0" w:color="000000"/>
              <w:left w:val="single" w:sz="4" w:space="0" w:color="000000"/>
              <w:bottom w:val="single" w:sz="4" w:space="0" w:color="000000"/>
            </w:tcBorders>
          </w:tcPr>
          <w:p w14:paraId="37EEF4BB" w14:textId="77777777" w:rsidR="00090962" w:rsidRPr="009D6D75" w:rsidRDefault="00090962" w:rsidP="00500880">
            <w:pPr>
              <w:pStyle w:val="TAL"/>
              <w:rPr>
                <w:ins w:id="388" w:author="MCC TF160" w:date="2021-01-29T11:16:00Z"/>
                <w:rFonts w:eastAsia="SimSun"/>
                <w:lang w:val="de-DE" w:eastAsia="en-US"/>
              </w:rPr>
            </w:pPr>
            <w:ins w:id="389" w:author="MCC TF160" w:date="2021-01-29T11:16:00Z">
              <w:r w:rsidRPr="009D6D75">
                <w:rPr>
                  <w:rFonts w:eastAsia="Arial" w:cs="Arial"/>
                  <w:szCs w:val="18"/>
                  <w:lang w:eastAsia="en-US"/>
                </w:rPr>
                <w:t xml:space="preserve">    </w:t>
              </w:r>
              <w:r w:rsidRPr="009D6D75">
                <w:rPr>
                  <w:rFonts w:eastAsia="Arial" w:cs="Arial"/>
                  <w:szCs w:val="18"/>
                  <w:lang w:val="de-DE" w:eastAsia="en-US"/>
                </w:rPr>
                <w:t xml:space="preserve">  </w:t>
              </w:r>
              <w:r w:rsidRPr="009D6D75">
                <w:rPr>
                  <w:rFonts w:eastAsia="SimSun" w:cs="Arial"/>
                  <w:szCs w:val="18"/>
                  <w:lang w:eastAsia="en-US"/>
                </w:rPr>
                <w:t>id</w:t>
              </w:r>
              <w:r w:rsidRPr="009D6D75">
                <w:rPr>
                  <w:rFonts w:eastAsia="SimSun" w:cs="Arial"/>
                  <w:szCs w:val="18"/>
                  <w:lang w:val="de-DE" w:eastAsia="en-US"/>
                </w:rPr>
                <w:t xml:space="preserve"> attribute</w:t>
              </w:r>
            </w:ins>
          </w:p>
        </w:tc>
        <w:tc>
          <w:tcPr>
            <w:tcW w:w="2126" w:type="dxa"/>
            <w:tcBorders>
              <w:top w:val="single" w:sz="4" w:space="0" w:color="000000"/>
              <w:left w:val="single" w:sz="4" w:space="0" w:color="000000"/>
              <w:bottom w:val="single" w:sz="4" w:space="0" w:color="000000"/>
            </w:tcBorders>
          </w:tcPr>
          <w:p w14:paraId="652F7503" w14:textId="77777777" w:rsidR="00090962" w:rsidRPr="009D6D75" w:rsidRDefault="00090962" w:rsidP="00500880">
            <w:pPr>
              <w:pStyle w:val="TAL"/>
              <w:rPr>
                <w:ins w:id="390" w:author="MCC TF160" w:date="2021-01-29T11:16:00Z"/>
                <w:rFonts w:eastAsia="SimSun"/>
                <w:lang w:eastAsia="en-US"/>
                <w:rPrChange w:id="391" w:author="MCC TF160" w:date="2021-01-29T11:16:00Z">
                  <w:rPr>
                    <w:ins w:id="392" w:author="MCC TF160" w:date="2021-01-29T11:16:00Z"/>
                    <w:rFonts w:eastAsia="SimSun"/>
                    <w:highlight w:val="yellow"/>
                    <w:lang w:val="de-DE" w:eastAsia="en-US"/>
                  </w:rPr>
                </w:rPrChange>
              </w:rPr>
            </w:pPr>
            <w:ins w:id="393" w:author="MCC TF160" w:date="2021-01-29T11:16:00Z">
              <w:r w:rsidRPr="009D6D75">
                <w:rPr>
                  <w:rFonts w:eastAsia="SimSun"/>
                  <w:lang w:eastAsia="en-US"/>
                  <w:rPrChange w:id="394" w:author="MCC TF160" w:date="2021-01-29T11:16:00Z">
                    <w:rPr>
                      <w:rFonts w:eastAsia="SimSun"/>
                      <w:highlight w:val="yellow"/>
                      <w:lang w:val="de-DE" w:eastAsia="en-US"/>
                    </w:rPr>
                  </w:rPrChange>
                </w:rPr>
                <w:t>Same value as used in group communication key retrieval procedure</w:t>
              </w:r>
            </w:ins>
          </w:p>
        </w:tc>
        <w:tc>
          <w:tcPr>
            <w:tcW w:w="2126" w:type="dxa"/>
            <w:tcBorders>
              <w:top w:val="single" w:sz="4" w:space="0" w:color="000000"/>
              <w:left w:val="single" w:sz="4" w:space="0" w:color="000000"/>
              <w:bottom w:val="single" w:sz="4" w:space="0" w:color="000000"/>
            </w:tcBorders>
          </w:tcPr>
          <w:p w14:paraId="68A8CE14" w14:textId="77777777" w:rsidR="00090962" w:rsidRPr="009D6D75" w:rsidRDefault="00090962" w:rsidP="00500880">
            <w:pPr>
              <w:pStyle w:val="TAL"/>
              <w:rPr>
                <w:ins w:id="395" w:author="MCC TF160" w:date="2021-01-29T11:16:00Z"/>
                <w:rFonts w:eastAsia="SimSun" w:cs="Arial"/>
                <w:lang w:eastAsia="en-US"/>
              </w:rPr>
            </w:pPr>
          </w:p>
        </w:tc>
        <w:tc>
          <w:tcPr>
            <w:tcW w:w="1418" w:type="dxa"/>
            <w:tcBorders>
              <w:top w:val="single" w:sz="4" w:space="0" w:color="000000"/>
              <w:left w:val="single" w:sz="4" w:space="0" w:color="000000"/>
              <w:bottom w:val="single" w:sz="4" w:space="0" w:color="000000"/>
            </w:tcBorders>
          </w:tcPr>
          <w:p w14:paraId="2EF6B4E0" w14:textId="77777777" w:rsidR="00090962" w:rsidRPr="009D6D75" w:rsidRDefault="00090962" w:rsidP="00500880">
            <w:pPr>
              <w:pStyle w:val="TAL"/>
              <w:rPr>
                <w:ins w:id="396" w:author="MCC TF160" w:date="2021-01-29T11:16:00Z"/>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4985C686" w14:textId="77777777" w:rsidR="00090962" w:rsidRPr="009D6D75" w:rsidRDefault="00090962" w:rsidP="00500880">
            <w:pPr>
              <w:pStyle w:val="TAL"/>
              <w:rPr>
                <w:ins w:id="397" w:author="MCC TF160" w:date="2021-01-29T11:16:00Z"/>
                <w:rFonts w:eastAsia="SimSun" w:cs="Arial"/>
                <w:lang w:eastAsia="en-US"/>
              </w:rPr>
            </w:pPr>
          </w:p>
        </w:tc>
      </w:tr>
      <w:tr w:rsidR="00090962" w:rsidRPr="009D6D75" w14:paraId="1441CAD7" w14:textId="77777777" w:rsidTr="005A3982">
        <w:trPr>
          <w:ins w:id="398" w:author="MCC TF160" w:date="2021-01-29T11:16:00Z"/>
        </w:trPr>
        <w:tc>
          <w:tcPr>
            <w:tcW w:w="2835" w:type="dxa"/>
            <w:tcBorders>
              <w:top w:val="single" w:sz="4" w:space="0" w:color="000000"/>
              <w:left w:val="single" w:sz="4" w:space="0" w:color="000000"/>
              <w:bottom w:val="single" w:sz="4" w:space="0" w:color="000000"/>
            </w:tcBorders>
          </w:tcPr>
          <w:p w14:paraId="0F00DEBE" w14:textId="77777777" w:rsidR="00090962" w:rsidRPr="009D6D75" w:rsidRDefault="00090962" w:rsidP="00500880">
            <w:pPr>
              <w:pStyle w:val="TAL"/>
              <w:rPr>
                <w:ins w:id="399" w:author="MCC TF160" w:date="2021-01-29T11:16:00Z"/>
                <w:rFonts w:eastAsia="Arial" w:cs="Arial"/>
                <w:szCs w:val="18"/>
                <w:lang w:eastAsia="en-US"/>
              </w:rPr>
            </w:pPr>
            <w:ins w:id="400" w:author="MCC TF160" w:date="2021-01-29T11:16:00Z">
              <w:r w:rsidRPr="009D6D75">
                <w:rPr>
                  <w:rFonts w:eastAsia="Arial" w:cs="Arial"/>
                  <w:szCs w:val="18"/>
                  <w:lang w:eastAsia="en-US"/>
                </w:rPr>
                <w:t xml:space="preserve">  </w:t>
              </w:r>
              <w:r w:rsidRPr="009D6D75">
                <w:rPr>
                  <w:rFonts w:eastAsia="SimSun"/>
                  <w:lang w:eastAsia="en-US"/>
                </w:rPr>
                <w:t>on-network-regrouped-GKTPs</w:t>
              </w:r>
            </w:ins>
          </w:p>
        </w:tc>
        <w:tc>
          <w:tcPr>
            <w:tcW w:w="2126" w:type="dxa"/>
            <w:tcBorders>
              <w:top w:val="single" w:sz="4" w:space="0" w:color="000000"/>
              <w:left w:val="single" w:sz="4" w:space="0" w:color="000000"/>
              <w:bottom w:val="single" w:sz="4" w:space="0" w:color="000000"/>
            </w:tcBorders>
          </w:tcPr>
          <w:p w14:paraId="2F6DE828" w14:textId="77777777" w:rsidR="00090962" w:rsidRPr="009D6D75" w:rsidRDefault="00090962" w:rsidP="00500880">
            <w:pPr>
              <w:pStyle w:val="TAL"/>
              <w:rPr>
                <w:ins w:id="401" w:author="MCC TF160" w:date="2021-01-29T11:16:00Z"/>
                <w:rFonts w:eastAsia="SimSun" w:cs="Arial"/>
                <w:lang w:eastAsia="en-US"/>
              </w:rPr>
            </w:pPr>
          </w:p>
        </w:tc>
        <w:tc>
          <w:tcPr>
            <w:tcW w:w="2126" w:type="dxa"/>
            <w:tcBorders>
              <w:top w:val="single" w:sz="4" w:space="0" w:color="000000"/>
              <w:left w:val="single" w:sz="4" w:space="0" w:color="000000"/>
              <w:bottom w:val="single" w:sz="4" w:space="0" w:color="000000"/>
            </w:tcBorders>
          </w:tcPr>
          <w:p w14:paraId="267004CC" w14:textId="77777777" w:rsidR="00090962" w:rsidRPr="009D6D75" w:rsidRDefault="00090962" w:rsidP="00500880">
            <w:pPr>
              <w:pStyle w:val="TAL"/>
              <w:rPr>
                <w:ins w:id="402" w:author="MCC TF160" w:date="2021-01-29T11:16:00Z"/>
                <w:rFonts w:eastAsia="SimSun" w:cs="Arial"/>
                <w:lang w:eastAsia="en-US"/>
              </w:rPr>
            </w:pPr>
          </w:p>
        </w:tc>
        <w:tc>
          <w:tcPr>
            <w:tcW w:w="1418" w:type="dxa"/>
            <w:tcBorders>
              <w:top w:val="single" w:sz="4" w:space="0" w:color="000000"/>
              <w:left w:val="single" w:sz="4" w:space="0" w:color="000000"/>
              <w:bottom w:val="single" w:sz="4" w:space="0" w:color="000000"/>
            </w:tcBorders>
          </w:tcPr>
          <w:p w14:paraId="3274DDC7" w14:textId="77777777" w:rsidR="00090962" w:rsidRPr="009D6D75" w:rsidRDefault="00090962" w:rsidP="00500880">
            <w:pPr>
              <w:pStyle w:val="TAL"/>
              <w:rPr>
                <w:ins w:id="403" w:author="MCC TF160" w:date="2021-01-29T11:16:00Z"/>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486CE2B3" w14:textId="77777777" w:rsidR="00090962" w:rsidRPr="009D6D75" w:rsidRDefault="00090962" w:rsidP="00500880">
            <w:pPr>
              <w:pStyle w:val="TAL"/>
              <w:rPr>
                <w:ins w:id="404" w:author="MCC TF160" w:date="2021-01-29T11:16:00Z"/>
                <w:rFonts w:eastAsia="SimSun" w:cs="Arial"/>
                <w:lang w:eastAsia="en-US"/>
              </w:rPr>
            </w:pPr>
          </w:p>
        </w:tc>
      </w:tr>
      <w:tr w:rsidR="00090962" w:rsidRPr="009D6D75" w14:paraId="4C759C1C" w14:textId="77777777" w:rsidTr="005A3982">
        <w:trPr>
          <w:ins w:id="405" w:author="MCC TF160" w:date="2021-01-29T11:16:00Z"/>
        </w:trPr>
        <w:tc>
          <w:tcPr>
            <w:tcW w:w="2835" w:type="dxa"/>
            <w:tcBorders>
              <w:top w:val="single" w:sz="4" w:space="0" w:color="000000"/>
              <w:left w:val="single" w:sz="4" w:space="0" w:color="000000"/>
              <w:bottom w:val="single" w:sz="4" w:space="0" w:color="000000"/>
            </w:tcBorders>
          </w:tcPr>
          <w:p w14:paraId="3B0F5D77" w14:textId="77777777" w:rsidR="00090962" w:rsidRPr="009D6D75" w:rsidRDefault="00090962" w:rsidP="00500880">
            <w:pPr>
              <w:pStyle w:val="TAL"/>
              <w:rPr>
                <w:ins w:id="406" w:author="MCC TF160" w:date="2021-01-29T11:16:00Z"/>
                <w:rFonts w:eastAsia="Arial" w:cs="Arial"/>
                <w:szCs w:val="18"/>
                <w:lang w:eastAsia="en-US"/>
              </w:rPr>
            </w:pPr>
            <w:ins w:id="407" w:author="MCC TF160" w:date="2021-01-29T11:16:00Z">
              <w:r w:rsidRPr="009D6D75">
                <w:rPr>
                  <w:rFonts w:eastAsia="Arial" w:cs="Arial"/>
                  <w:szCs w:val="18"/>
                  <w:lang w:eastAsia="en-US"/>
                </w:rPr>
                <w:t xml:space="preserve">    </w:t>
              </w:r>
              <w:r w:rsidRPr="009D6D75">
                <w:rPr>
                  <w:rFonts w:eastAsia="SimSun"/>
                  <w:lang w:eastAsia="en-US"/>
                </w:rPr>
                <w:t>temporary-MCPTT-group-ID attribute</w:t>
              </w:r>
            </w:ins>
          </w:p>
        </w:tc>
        <w:tc>
          <w:tcPr>
            <w:tcW w:w="2126" w:type="dxa"/>
            <w:tcBorders>
              <w:top w:val="single" w:sz="4" w:space="0" w:color="000000"/>
              <w:left w:val="single" w:sz="4" w:space="0" w:color="000000"/>
              <w:bottom w:val="single" w:sz="4" w:space="0" w:color="000000"/>
            </w:tcBorders>
          </w:tcPr>
          <w:p w14:paraId="57818362" w14:textId="77777777" w:rsidR="00090962" w:rsidRPr="009D6D75" w:rsidRDefault="00090962" w:rsidP="00500880">
            <w:pPr>
              <w:pStyle w:val="TAL"/>
              <w:rPr>
                <w:ins w:id="408" w:author="MCC TF160" w:date="2021-01-29T11:16:00Z"/>
                <w:rFonts w:eastAsia="SimSun" w:cs="Arial"/>
                <w:lang w:eastAsia="en-US"/>
              </w:rPr>
            </w:pPr>
            <w:proofErr w:type="spellStart"/>
            <w:ins w:id="409" w:author="MCC TF160" w:date="2021-01-29T11:16:00Z">
              <w:r w:rsidRPr="009D6D75">
                <w:rPr>
                  <w:rFonts w:eastAsia="SimSun" w:cs="Arial"/>
                  <w:lang w:eastAsia="en-US"/>
                </w:rPr>
                <w:t>px_MCPTT_Group_B_ID</w:t>
              </w:r>
              <w:proofErr w:type="spellEnd"/>
            </w:ins>
          </w:p>
        </w:tc>
        <w:tc>
          <w:tcPr>
            <w:tcW w:w="2126" w:type="dxa"/>
            <w:tcBorders>
              <w:top w:val="single" w:sz="4" w:space="0" w:color="000000"/>
              <w:left w:val="single" w:sz="4" w:space="0" w:color="000000"/>
              <w:bottom w:val="single" w:sz="4" w:space="0" w:color="000000"/>
            </w:tcBorders>
          </w:tcPr>
          <w:p w14:paraId="1E9A28AF" w14:textId="77777777" w:rsidR="00090962" w:rsidRPr="009D6D75" w:rsidRDefault="00090962" w:rsidP="00500880">
            <w:pPr>
              <w:pStyle w:val="TAL"/>
              <w:rPr>
                <w:ins w:id="410" w:author="MCC TF160" w:date="2021-01-29T11:16:00Z"/>
                <w:rFonts w:eastAsia="SimSun" w:cs="Arial"/>
                <w:lang w:eastAsia="en-US"/>
              </w:rPr>
            </w:pPr>
          </w:p>
        </w:tc>
        <w:tc>
          <w:tcPr>
            <w:tcW w:w="1418" w:type="dxa"/>
            <w:tcBorders>
              <w:top w:val="single" w:sz="4" w:space="0" w:color="000000"/>
              <w:left w:val="single" w:sz="4" w:space="0" w:color="000000"/>
              <w:bottom w:val="single" w:sz="4" w:space="0" w:color="000000"/>
            </w:tcBorders>
          </w:tcPr>
          <w:p w14:paraId="1B179280" w14:textId="77777777" w:rsidR="00090962" w:rsidRPr="009D6D75" w:rsidRDefault="00090962" w:rsidP="00500880">
            <w:pPr>
              <w:pStyle w:val="TAL"/>
              <w:rPr>
                <w:ins w:id="411" w:author="MCC TF160" w:date="2021-01-29T11:16:00Z"/>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725BF291" w14:textId="77777777" w:rsidR="00090962" w:rsidRPr="009D6D75" w:rsidRDefault="00090962" w:rsidP="00500880">
            <w:pPr>
              <w:pStyle w:val="TAL"/>
              <w:rPr>
                <w:ins w:id="412" w:author="MCC TF160" w:date="2021-01-29T11:16:00Z"/>
                <w:rFonts w:eastAsia="SimSun" w:cs="Arial"/>
                <w:lang w:eastAsia="en-US"/>
              </w:rPr>
            </w:pPr>
          </w:p>
        </w:tc>
      </w:tr>
      <w:tr w:rsidR="00090962" w:rsidRPr="009D6D75" w14:paraId="7E7CA5F5" w14:textId="77777777" w:rsidTr="005A3982">
        <w:trPr>
          <w:ins w:id="413" w:author="MCC TF160" w:date="2021-01-29T11:16:00Z"/>
        </w:trPr>
        <w:tc>
          <w:tcPr>
            <w:tcW w:w="2835" w:type="dxa"/>
            <w:tcBorders>
              <w:top w:val="single" w:sz="4" w:space="0" w:color="000000"/>
              <w:left w:val="single" w:sz="4" w:space="0" w:color="000000"/>
              <w:bottom w:val="single" w:sz="4" w:space="0" w:color="000000"/>
            </w:tcBorders>
          </w:tcPr>
          <w:p w14:paraId="56F2CCB1" w14:textId="77777777" w:rsidR="00090962" w:rsidRPr="009D6D75" w:rsidRDefault="00090962" w:rsidP="00500880">
            <w:pPr>
              <w:pStyle w:val="TAL"/>
              <w:rPr>
                <w:ins w:id="414" w:author="MCC TF160" w:date="2021-01-29T11:16:00Z"/>
                <w:rFonts w:eastAsia="Arial" w:cs="Arial"/>
                <w:szCs w:val="18"/>
                <w:lang w:val="de-DE" w:eastAsia="en-US"/>
              </w:rPr>
            </w:pPr>
            <w:ins w:id="415" w:author="MCC TF160" w:date="2021-01-29T11:16:00Z">
              <w:r w:rsidRPr="009D6D75">
                <w:rPr>
                  <w:rFonts w:eastAsia="Arial" w:cs="Arial"/>
                  <w:szCs w:val="18"/>
                  <w:lang w:eastAsia="en-US"/>
                </w:rPr>
                <w:t xml:space="preserve">    </w:t>
              </w:r>
              <w:r w:rsidRPr="009D6D75">
                <w:rPr>
                  <w:rFonts w:eastAsia="SimSun" w:cs="Arial"/>
                  <w:szCs w:val="18"/>
                  <w:lang w:eastAsia="en-US"/>
                </w:rPr>
                <w:t>GKTP</w:t>
              </w:r>
              <w:r w:rsidRPr="009D6D75">
                <w:rPr>
                  <w:rFonts w:eastAsia="SimSun" w:cs="Arial"/>
                  <w:szCs w:val="18"/>
                  <w:lang w:val="de-DE" w:eastAsia="en-US"/>
                </w:rPr>
                <w:t>[1]</w:t>
              </w:r>
            </w:ins>
          </w:p>
        </w:tc>
        <w:tc>
          <w:tcPr>
            <w:tcW w:w="2126" w:type="dxa"/>
            <w:tcBorders>
              <w:top w:val="single" w:sz="4" w:space="0" w:color="000000"/>
              <w:left w:val="single" w:sz="4" w:space="0" w:color="000000"/>
              <w:bottom w:val="single" w:sz="4" w:space="0" w:color="000000"/>
            </w:tcBorders>
          </w:tcPr>
          <w:p w14:paraId="3BA37911" w14:textId="77777777" w:rsidR="00090962" w:rsidRPr="009D6D75" w:rsidRDefault="00090962" w:rsidP="00500880">
            <w:pPr>
              <w:pStyle w:val="TAL"/>
              <w:rPr>
                <w:ins w:id="416" w:author="MCC TF160" w:date="2021-01-29T11:16:00Z"/>
                <w:rFonts w:eastAsia="SimSun" w:cs="Arial"/>
                <w:lang w:eastAsia="en-US"/>
              </w:rPr>
            </w:pPr>
            <w:ins w:id="417" w:author="MCC TF160" w:date="2021-01-29T11:16:00Z">
              <w:r w:rsidRPr="009D6D75">
                <w:rPr>
                  <w:rFonts w:eastAsia="SimSun" w:cs="Arial"/>
                  <w:lang w:eastAsia="en-US"/>
                </w:rPr>
                <w:t xml:space="preserve">MIKEY message as described in Table </w:t>
              </w:r>
              <w:r w:rsidRPr="009D6D75">
                <w:rPr>
                  <w:rFonts w:eastAsia="SimSun"/>
                  <w:lang w:eastAsia="en-US"/>
                </w:rPr>
                <w:t>5.3.22.4-9</w:t>
              </w:r>
            </w:ins>
          </w:p>
        </w:tc>
        <w:tc>
          <w:tcPr>
            <w:tcW w:w="2126" w:type="dxa"/>
            <w:tcBorders>
              <w:top w:val="single" w:sz="4" w:space="0" w:color="000000"/>
              <w:left w:val="single" w:sz="4" w:space="0" w:color="000000"/>
              <w:bottom w:val="single" w:sz="4" w:space="0" w:color="000000"/>
            </w:tcBorders>
          </w:tcPr>
          <w:p w14:paraId="0968680E" w14:textId="77777777" w:rsidR="00090962" w:rsidRPr="009D6D75" w:rsidRDefault="00090962" w:rsidP="00500880">
            <w:pPr>
              <w:pStyle w:val="TAL"/>
              <w:rPr>
                <w:ins w:id="418" w:author="MCC TF160" w:date="2021-01-29T11:16:00Z"/>
                <w:rFonts w:eastAsia="SimSun" w:cs="Arial"/>
                <w:lang w:eastAsia="en-US"/>
                <w:rPrChange w:id="419" w:author="MCC TF160" w:date="2021-01-29T11:16:00Z">
                  <w:rPr>
                    <w:ins w:id="420" w:author="MCC TF160" w:date="2021-01-29T11:16:00Z"/>
                    <w:rFonts w:eastAsia="SimSun" w:cs="Arial"/>
                    <w:lang w:val="de-DE" w:eastAsia="en-US"/>
                  </w:rPr>
                </w:rPrChange>
              </w:rPr>
            </w:pPr>
            <w:ins w:id="421" w:author="MCC TF160" w:date="2021-01-29T11:16:00Z">
              <w:r w:rsidRPr="009D6D75">
                <w:rPr>
                  <w:rFonts w:eastAsia="SimSun" w:cs="Arial"/>
                  <w:lang w:eastAsia="en-US"/>
                </w:rPr>
                <w:t>MIKEY message containing the GMK</w:t>
              </w:r>
              <w:r w:rsidRPr="009D6D75">
                <w:rPr>
                  <w:rFonts w:eastAsia="SimSun" w:cs="Arial"/>
                  <w:lang w:eastAsia="en-US"/>
                  <w:rPrChange w:id="422" w:author="MCC TF160" w:date="2021-01-29T11:16:00Z">
                    <w:rPr>
                      <w:rFonts w:eastAsia="SimSun" w:cs="Arial"/>
                      <w:lang w:val="de-DE" w:eastAsia="en-US"/>
                    </w:rPr>
                  </w:rPrChange>
                </w:rPr>
                <w:t xml:space="preserve"> </w:t>
              </w:r>
              <w:r w:rsidRPr="009D6D75">
                <w:rPr>
                  <w:rFonts w:eastAsia="SimSun" w:cs="Arial"/>
                  <w:lang w:eastAsia="en-US"/>
                  <w:rPrChange w:id="423" w:author="MCC TF160" w:date="2021-01-29T11:16:00Z">
                    <w:rPr>
                      <w:rFonts w:eastAsia="SimSun" w:cs="Arial"/>
                      <w:highlight w:val="yellow"/>
                      <w:lang w:val="de-DE" w:eastAsia="en-US"/>
                    </w:rPr>
                  </w:rPrChange>
                </w:rPr>
                <w:t>for Group B</w:t>
              </w:r>
            </w:ins>
          </w:p>
        </w:tc>
        <w:tc>
          <w:tcPr>
            <w:tcW w:w="1418" w:type="dxa"/>
            <w:tcBorders>
              <w:top w:val="single" w:sz="4" w:space="0" w:color="000000"/>
              <w:left w:val="single" w:sz="4" w:space="0" w:color="000000"/>
              <w:bottom w:val="single" w:sz="4" w:space="0" w:color="000000"/>
            </w:tcBorders>
          </w:tcPr>
          <w:p w14:paraId="056CA3A0" w14:textId="77777777" w:rsidR="00090962" w:rsidRPr="009D6D75" w:rsidRDefault="00090962" w:rsidP="00500880">
            <w:pPr>
              <w:pStyle w:val="TAL"/>
              <w:rPr>
                <w:ins w:id="424" w:author="MCC TF160" w:date="2021-01-29T11:16:00Z"/>
                <w:rFonts w:eastAsia="SimSun" w:cs="Arial"/>
                <w:lang w:eastAsia="en-US"/>
              </w:rPr>
            </w:pPr>
            <w:ins w:id="425" w:author="MCC TF160" w:date="2021-01-29T11:16:00Z">
              <w:r w:rsidRPr="009D6D75">
                <w:rPr>
                  <w:rFonts w:eastAsia="SimSun" w:cs="Arial"/>
                  <w:lang w:eastAsia="en-US"/>
                </w:rPr>
                <w:t>TS 33.180 [94]</w:t>
              </w:r>
            </w:ins>
          </w:p>
        </w:tc>
        <w:tc>
          <w:tcPr>
            <w:tcW w:w="1144" w:type="dxa"/>
            <w:tcBorders>
              <w:top w:val="single" w:sz="4" w:space="0" w:color="000000"/>
              <w:left w:val="single" w:sz="4" w:space="0" w:color="000000"/>
              <w:bottom w:val="single" w:sz="4" w:space="0" w:color="000000"/>
              <w:right w:val="single" w:sz="4" w:space="0" w:color="000000"/>
            </w:tcBorders>
          </w:tcPr>
          <w:p w14:paraId="33CDEFFE" w14:textId="77777777" w:rsidR="00090962" w:rsidRPr="009D6D75" w:rsidRDefault="00090962" w:rsidP="00500880">
            <w:pPr>
              <w:pStyle w:val="TAL"/>
              <w:rPr>
                <w:ins w:id="426" w:author="MCC TF160" w:date="2021-01-29T11:16:00Z"/>
                <w:rFonts w:eastAsia="SimSun" w:cs="Arial"/>
                <w:lang w:eastAsia="en-US"/>
              </w:rPr>
            </w:pPr>
          </w:p>
        </w:tc>
      </w:tr>
      <w:tr w:rsidR="00090962" w:rsidRPr="009D6D75" w14:paraId="324F0ECC" w14:textId="77777777" w:rsidTr="005A3982">
        <w:trPr>
          <w:ins w:id="427" w:author="MCC TF160" w:date="2021-01-29T11:16:00Z"/>
        </w:trPr>
        <w:tc>
          <w:tcPr>
            <w:tcW w:w="2835" w:type="dxa"/>
            <w:tcBorders>
              <w:top w:val="single" w:sz="4" w:space="0" w:color="000000"/>
              <w:left w:val="single" w:sz="4" w:space="0" w:color="000000"/>
              <w:bottom w:val="single" w:sz="4" w:space="0" w:color="000000"/>
            </w:tcBorders>
          </w:tcPr>
          <w:p w14:paraId="0EF79B2C" w14:textId="77777777" w:rsidR="00090962" w:rsidRPr="009D6D75" w:rsidRDefault="00090962" w:rsidP="00500880">
            <w:pPr>
              <w:pStyle w:val="TAL"/>
              <w:rPr>
                <w:ins w:id="428" w:author="MCC TF160" w:date="2021-01-29T11:16:00Z"/>
                <w:rFonts w:eastAsia="Arial" w:cs="Arial"/>
                <w:szCs w:val="18"/>
                <w:lang w:val="de-DE" w:eastAsia="en-US"/>
              </w:rPr>
            </w:pPr>
            <w:ins w:id="429" w:author="MCC TF160" w:date="2021-01-29T11:16:00Z">
              <w:r w:rsidRPr="009D6D75">
                <w:rPr>
                  <w:rFonts w:eastAsia="Arial" w:cs="Arial"/>
                  <w:szCs w:val="18"/>
                  <w:lang w:eastAsia="en-US"/>
                </w:rPr>
                <w:t xml:space="preserve">    </w:t>
              </w:r>
              <w:r w:rsidRPr="009D6D75">
                <w:rPr>
                  <w:rFonts w:eastAsia="Arial" w:cs="Arial"/>
                  <w:szCs w:val="18"/>
                  <w:lang w:val="de-DE" w:eastAsia="en-US"/>
                </w:rPr>
                <w:t xml:space="preserve">  </w:t>
              </w:r>
              <w:r w:rsidRPr="009D6D75">
                <w:rPr>
                  <w:rFonts w:eastAsia="SimSun" w:cs="Arial"/>
                  <w:szCs w:val="18"/>
                  <w:lang w:eastAsia="en-US"/>
                </w:rPr>
                <w:t>id</w:t>
              </w:r>
              <w:r w:rsidRPr="009D6D75">
                <w:rPr>
                  <w:rFonts w:eastAsia="SimSun" w:cs="Arial"/>
                  <w:szCs w:val="18"/>
                  <w:lang w:val="de-DE" w:eastAsia="en-US"/>
                </w:rPr>
                <w:t xml:space="preserve"> attribute</w:t>
              </w:r>
            </w:ins>
          </w:p>
        </w:tc>
        <w:tc>
          <w:tcPr>
            <w:tcW w:w="2126" w:type="dxa"/>
            <w:tcBorders>
              <w:top w:val="single" w:sz="4" w:space="0" w:color="000000"/>
              <w:left w:val="single" w:sz="4" w:space="0" w:color="000000"/>
              <w:bottom w:val="single" w:sz="4" w:space="0" w:color="000000"/>
            </w:tcBorders>
          </w:tcPr>
          <w:p w14:paraId="4C08A181" w14:textId="77777777" w:rsidR="00090962" w:rsidRPr="009D6D75" w:rsidRDefault="00090962" w:rsidP="00500880">
            <w:pPr>
              <w:pStyle w:val="TAL"/>
              <w:rPr>
                <w:ins w:id="430" w:author="MCC TF160" w:date="2021-01-29T11:16:00Z"/>
                <w:rFonts w:eastAsia="SimSun" w:cs="Arial"/>
                <w:lang w:eastAsia="en-US"/>
              </w:rPr>
            </w:pPr>
            <w:ins w:id="431" w:author="MCC TF160" w:date="2021-01-29T11:16:00Z">
              <w:r w:rsidRPr="009D6D75">
                <w:rPr>
                  <w:rFonts w:eastAsia="SimSun" w:cs="Arial"/>
                  <w:lang w:eastAsia="en-US"/>
                </w:rPr>
                <w:t>arbitrary value</w:t>
              </w:r>
            </w:ins>
          </w:p>
        </w:tc>
        <w:tc>
          <w:tcPr>
            <w:tcW w:w="2126" w:type="dxa"/>
            <w:tcBorders>
              <w:top w:val="single" w:sz="4" w:space="0" w:color="000000"/>
              <w:left w:val="single" w:sz="4" w:space="0" w:color="000000"/>
              <w:bottom w:val="single" w:sz="4" w:space="0" w:color="000000"/>
            </w:tcBorders>
          </w:tcPr>
          <w:p w14:paraId="0228A663" w14:textId="77777777" w:rsidR="00090962" w:rsidRPr="009D6D75" w:rsidRDefault="00090962" w:rsidP="00500880">
            <w:pPr>
              <w:pStyle w:val="TAL"/>
              <w:rPr>
                <w:ins w:id="432" w:author="MCC TF160" w:date="2021-01-29T11:16:00Z"/>
                <w:rFonts w:eastAsia="SimSun" w:cs="Arial"/>
                <w:lang w:eastAsia="en-US"/>
              </w:rPr>
            </w:pPr>
            <w:ins w:id="433" w:author="MCC TF160" w:date="2021-01-29T11:16:00Z">
              <w:r w:rsidRPr="009D6D75">
                <w:rPr>
                  <w:rFonts w:eastAsia="SimSun" w:cs="Arial"/>
                  <w:lang w:eastAsia="en-US"/>
                </w:rPr>
                <w:t xml:space="preserve">unique </w:t>
              </w:r>
              <w:proofErr w:type="spellStart"/>
              <w:r w:rsidRPr="009D6D75">
                <w:rPr>
                  <w:rFonts w:eastAsia="SimSun" w:cs="Arial"/>
                  <w:lang w:eastAsia="en-US"/>
                </w:rPr>
                <w:t>charstring</w:t>
              </w:r>
              <w:proofErr w:type="spellEnd"/>
              <w:r w:rsidRPr="009D6D75">
                <w:rPr>
                  <w:rFonts w:eastAsia="SimSun" w:cs="Arial"/>
                  <w:lang w:eastAsia="en-US"/>
                </w:rPr>
                <w:t xml:space="preserve"> assigned by the SS</w:t>
              </w:r>
            </w:ins>
          </w:p>
        </w:tc>
        <w:tc>
          <w:tcPr>
            <w:tcW w:w="1418" w:type="dxa"/>
            <w:tcBorders>
              <w:top w:val="single" w:sz="4" w:space="0" w:color="000000"/>
              <w:left w:val="single" w:sz="4" w:space="0" w:color="000000"/>
              <w:bottom w:val="single" w:sz="4" w:space="0" w:color="000000"/>
            </w:tcBorders>
          </w:tcPr>
          <w:p w14:paraId="6C83D33E" w14:textId="77777777" w:rsidR="00090962" w:rsidRPr="009D6D75" w:rsidRDefault="00090962" w:rsidP="00500880">
            <w:pPr>
              <w:pStyle w:val="TAL"/>
              <w:rPr>
                <w:ins w:id="434" w:author="MCC TF160" w:date="2021-01-29T11:16:00Z"/>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184BE2F8" w14:textId="77777777" w:rsidR="00090962" w:rsidRPr="009D6D75" w:rsidRDefault="00090962" w:rsidP="00500880">
            <w:pPr>
              <w:pStyle w:val="TAL"/>
              <w:rPr>
                <w:ins w:id="435" w:author="MCC TF160" w:date="2021-01-29T11:16:00Z"/>
                <w:rFonts w:eastAsia="SimSun" w:cs="Arial"/>
                <w:lang w:eastAsia="en-US"/>
              </w:rPr>
            </w:pPr>
          </w:p>
        </w:tc>
      </w:tr>
    </w:tbl>
    <w:p w14:paraId="1DF7859F" w14:textId="77777777" w:rsidR="00090962" w:rsidRPr="009D6D75" w:rsidRDefault="00090962" w:rsidP="00090962">
      <w:pPr>
        <w:overflowPunct/>
        <w:autoSpaceDE/>
        <w:autoSpaceDN/>
        <w:adjustRightInd/>
        <w:spacing w:line="259" w:lineRule="auto"/>
        <w:textAlignment w:val="auto"/>
        <w:rPr>
          <w:ins w:id="436" w:author="MCC TF160" w:date="2021-01-29T11:16:00Z"/>
          <w:rFonts w:eastAsia="SimSun"/>
          <w:lang w:eastAsia="en-US"/>
        </w:rPr>
      </w:pPr>
    </w:p>
    <w:p w14:paraId="3BCDF29D" w14:textId="77777777" w:rsidR="00090962" w:rsidRPr="009D6D75" w:rsidRDefault="00090962" w:rsidP="00500880">
      <w:pPr>
        <w:pStyle w:val="TH"/>
        <w:rPr>
          <w:ins w:id="437" w:author="MCC TF160" w:date="2021-01-29T11:16:00Z"/>
          <w:rFonts w:eastAsia="SimSun"/>
          <w:lang w:eastAsia="en-US"/>
        </w:rPr>
      </w:pPr>
      <w:ins w:id="438" w:author="MCC TF160" w:date="2021-01-29T11:16:00Z">
        <w:r w:rsidRPr="009D6D75">
          <w:rPr>
            <w:rFonts w:eastAsia="SimSun"/>
            <w:lang w:eastAsia="en-US"/>
          </w:rPr>
          <w:lastRenderedPageBreak/>
          <w:t>Table 5.3.22.4-9: MIKEY-SAKKE I_MESSAGE (GMK distribution by the SS) (Table 5.3.22.4-8)</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090962" w:rsidRPr="009D6D75" w14:paraId="6A6CF748" w14:textId="77777777" w:rsidTr="005A3982">
        <w:trPr>
          <w:cantSplit/>
          <w:tblHeader/>
          <w:jc w:val="center"/>
          <w:ins w:id="439" w:author="MCC TF160" w:date="2021-01-29T11:16:00Z"/>
        </w:trPr>
        <w:tc>
          <w:tcPr>
            <w:tcW w:w="96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66E1404F" w14:textId="77777777" w:rsidR="00090962" w:rsidRPr="009D6D75" w:rsidRDefault="00090962" w:rsidP="00500880">
            <w:pPr>
              <w:pStyle w:val="TAL"/>
              <w:rPr>
                <w:ins w:id="440" w:author="MCC TF160" w:date="2021-01-29T11:16:00Z"/>
                <w:rFonts w:eastAsia="SimSun"/>
                <w:lang w:eastAsia="en-US"/>
              </w:rPr>
            </w:pPr>
            <w:ins w:id="441" w:author="MCC TF160" w:date="2021-01-29T11:16:00Z">
              <w:r w:rsidRPr="009D6D75">
                <w:rPr>
                  <w:rFonts w:eastAsia="SimSun"/>
                  <w:lang w:eastAsia="en-US"/>
                </w:rPr>
                <w:t xml:space="preserve">Derivation Path: TS 36.579-1 [2], Table 5.5.9.1-3 </w:t>
              </w:r>
            </w:ins>
          </w:p>
        </w:tc>
      </w:tr>
      <w:tr w:rsidR="00090962" w:rsidRPr="009D6D75" w14:paraId="4EE1EC3B" w14:textId="77777777" w:rsidTr="005A3982">
        <w:trPr>
          <w:cantSplit/>
          <w:tblHeader/>
          <w:jc w:val="center"/>
          <w:ins w:id="442" w:author="MCC TF160" w:date="2021-01-29T11:16:00Z"/>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157642A" w14:textId="77777777" w:rsidR="00090962" w:rsidRPr="009D6D75" w:rsidRDefault="00090962" w:rsidP="00500880">
            <w:pPr>
              <w:pStyle w:val="TAH"/>
              <w:rPr>
                <w:ins w:id="443" w:author="MCC TF160" w:date="2021-01-29T11:16:00Z"/>
                <w:rFonts w:eastAsia="SimSun"/>
                <w:lang w:eastAsia="en-US"/>
              </w:rPr>
            </w:pPr>
            <w:ins w:id="444" w:author="MCC TF160" w:date="2021-01-29T11:16:00Z">
              <w:r w:rsidRPr="009D6D75">
                <w:rPr>
                  <w:rFonts w:eastAsia="SimSun"/>
                  <w:lang w:eastAsia="en-US"/>
                </w:rPr>
                <w:t>Field</w:t>
              </w:r>
            </w:ins>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40AA8563" w14:textId="77777777" w:rsidR="00090962" w:rsidRPr="009D6D75" w:rsidRDefault="00090962" w:rsidP="00500880">
            <w:pPr>
              <w:pStyle w:val="TAH"/>
              <w:rPr>
                <w:ins w:id="445" w:author="MCC TF160" w:date="2021-01-29T11:16:00Z"/>
                <w:rFonts w:eastAsia="SimSun"/>
                <w:lang w:eastAsia="en-US"/>
              </w:rPr>
            </w:pPr>
            <w:ins w:id="446" w:author="MCC TF160" w:date="2021-01-29T11:16:00Z">
              <w:r w:rsidRPr="009D6D75">
                <w:rPr>
                  <w:rFonts w:eastAsia="SimSun"/>
                  <w:lang w:eastAsia="en-US"/>
                </w:rPr>
                <w:t>Value/remark</w:t>
              </w:r>
            </w:ins>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68CBF09E" w14:textId="77777777" w:rsidR="00090962" w:rsidRPr="009D6D75" w:rsidRDefault="00090962" w:rsidP="00500880">
            <w:pPr>
              <w:pStyle w:val="TAH"/>
              <w:rPr>
                <w:ins w:id="447" w:author="MCC TF160" w:date="2021-01-29T11:16:00Z"/>
                <w:rFonts w:eastAsia="SimSun"/>
                <w:lang w:eastAsia="en-US"/>
              </w:rPr>
            </w:pPr>
            <w:ins w:id="448" w:author="MCC TF160" w:date="2021-01-29T11:16:00Z">
              <w:r w:rsidRPr="009D6D75">
                <w:rPr>
                  <w:rFonts w:eastAsia="SimSun"/>
                  <w:lang w:eastAsia="en-US"/>
                </w:rPr>
                <w:t>Comment</w:t>
              </w:r>
            </w:ins>
          </w:p>
        </w:tc>
        <w:tc>
          <w:tcPr>
            <w:tcW w:w="1132" w:type="dxa"/>
            <w:tcBorders>
              <w:top w:val="single" w:sz="4" w:space="0" w:color="auto"/>
              <w:left w:val="single" w:sz="4" w:space="0" w:color="auto"/>
              <w:bottom w:val="single" w:sz="4" w:space="0" w:color="auto"/>
              <w:right w:val="single" w:sz="4" w:space="0" w:color="auto"/>
            </w:tcBorders>
            <w:shd w:val="clear" w:color="auto" w:fill="auto"/>
            <w:hideMark/>
          </w:tcPr>
          <w:p w14:paraId="72DACC70" w14:textId="77777777" w:rsidR="00090962" w:rsidRPr="009D6D75" w:rsidRDefault="00090962" w:rsidP="00500880">
            <w:pPr>
              <w:pStyle w:val="TAH"/>
              <w:rPr>
                <w:ins w:id="449" w:author="MCC TF160" w:date="2021-01-29T11:16:00Z"/>
                <w:rFonts w:eastAsia="SimSun"/>
                <w:lang w:eastAsia="en-US"/>
              </w:rPr>
            </w:pPr>
            <w:ins w:id="450" w:author="MCC TF160" w:date="2021-01-29T11:16:00Z">
              <w:r w:rsidRPr="009D6D75">
                <w:rPr>
                  <w:rFonts w:eastAsia="SimSun"/>
                  <w:lang w:eastAsia="en-US"/>
                </w:rPr>
                <w:t>Condition</w:t>
              </w:r>
            </w:ins>
          </w:p>
        </w:tc>
      </w:tr>
      <w:tr w:rsidR="00090962" w:rsidRPr="009D6D75" w14:paraId="7D55A026" w14:textId="77777777" w:rsidTr="005A3982">
        <w:trPr>
          <w:cantSplit/>
          <w:jc w:val="center"/>
          <w:ins w:id="451" w:author="MCC TF160" w:date="2021-01-29T11:16:00Z"/>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C3083E7" w14:textId="77777777" w:rsidR="00090962" w:rsidRPr="00500880" w:rsidRDefault="00090962" w:rsidP="00500880">
            <w:pPr>
              <w:pStyle w:val="TAL"/>
              <w:rPr>
                <w:ins w:id="452" w:author="MCC TF160" w:date="2021-01-29T11:16:00Z"/>
                <w:rFonts w:eastAsia="SimSun"/>
                <w:b/>
                <w:bCs/>
                <w:lang w:eastAsia="en-US"/>
              </w:rPr>
            </w:pPr>
            <w:ins w:id="453" w:author="MCC TF160" w:date="2021-01-29T11:16:00Z">
              <w:r w:rsidRPr="00500880">
                <w:rPr>
                  <w:rFonts w:eastAsia="SimSun"/>
                  <w:b/>
                  <w:bCs/>
                  <w:lang w:eastAsia="en-US"/>
                </w:rPr>
                <w:t>General Extension Payload {</w:t>
              </w:r>
            </w:ins>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C41010B" w14:textId="77777777" w:rsidR="00090962" w:rsidRPr="009D6D75" w:rsidRDefault="00090962" w:rsidP="00500880">
            <w:pPr>
              <w:pStyle w:val="TAL"/>
              <w:rPr>
                <w:ins w:id="454" w:author="MCC TF160" w:date="2021-01-29T11:16:00Z"/>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4D1F1D0" w14:textId="77777777" w:rsidR="00090962" w:rsidRPr="009D6D75" w:rsidRDefault="00090962" w:rsidP="00500880">
            <w:pPr>
              <w:pStyle w:val="TAL"/>
              <w:rPr>
                <w:ins w:id="455" w:author="MCC TF160" w:date="2021-01-29T11:16:00Z"/>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536AB47" w14:textId="77777777" w:rsidR="00090962" w:rsidRPr="009D6D75" w:rsidRDefault="00090962" w:rsidP="00500880">
            <w:pPr>
              <w:pStyle w:val="TAL"/>
              <w:rPr>
                <w:ins w:id="456" w:author="MCC TF160" w:date="2021-01-29T11:16:00Z"/>
                <w:rFonts w:eastAsia="SimSun"/>
                <w:lang w:eastAsia="en-US"/>
              </w:rPr>
            </w:pPr>
          </w:p>
        </w:tc>
      </w:tr>
      <w:tr w:rsidR="00090962" w:rsidRPr="009D6D75" w14:paraId="2AD387DD" w14:textId="77777777" w:rsidTr="005A3982">
        <w:trPr>
          <w:cantSplit/>
          <w:jc w:val="center"/>
          <w:ins w:id="457" w:author="MCC TF160" w:date="2021-01-29T11:16:00Z"/>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8EDDE72" w14:textId="77777777" w:rsidR="00090962" w:rsidRPr="009D6D75" w:rsidRDefault="00090962" w:rsidP="00500880">
            <w:pPr>
              <w:pStyle w:val="TAL"/>
              <w:rPr>
                <w:ins w:id="458" w:author="MCC TF160" w:date="2021-01-29T11:16:00Z"/>
                <w:rFonts w:eastAsia="SimSun"/>
                <w:lang w:eastAsia="zh-CN"/>
              </w:rPr>
            </w:pPr>
            <w:ins w:id="459" w:author="MCC TF160" w:date="2021-01-29T11:16:00Z">
              <w:r w:rsidRPr="009D6D75">
                <w:rPr>
                  <w:rFonts w:eastAsia="SimSun"/>
                  <w:lang w:eastAsia="zh-CN"/>
                </w:rPr>
                <w:t xml:space="preserve">  Data {</w:t>
              </w:r>
            </w:ins>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87B9302" w14:textId="77777777" w:rsidR="00090962" w:rsidRPr="009D6D75" w:rsidRDefault="00090962" w:rsidP="00500880">
            <w:pPr>
              <w:pStyle w:val="TAL"/>
              <w:rPr>
                <w:ins w:id="460" w:author="MCC TF160" w:date="2021-01-29T11:16:00Z"/>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7C37429" w14:textId="77777777" w:rsidR="00090962" w:rsidRPr="009D6D75" w:rsidRDefault="00090962" w:rsidP="00500880">
            <w:pPr>
              <w:pStyle w:val="TAL"/>
              <w:rPr>
                <w:ins w:id="461" w:author="MCC TF160" w:date="2021-01-29T11:16:00Z"/>
                <w:rFonts w:eastAsia="SimSun"/>
                <w:lang w:eastAsia="en-US"/>
              </w:rPr>
            </w:pPr>
            <w:ins w:id="462" w:author="MCC TF160" w:date="2021-01-29T11:16:00Z">
              <w:r w:rsidRPr="009D6D75">
                <w:rPr>
                  <w:rFonts w:eastAsia="SimSun"/>
                  <w:lang w:eastAsia="en-US"/>
                </w:rPr>
                <w:t>See TS 33.180 [94] clause E.6</w:t>
              </w:r>
            </w:ins>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04C5131" w14:textId="77777777" w:rsidR="00090962" w:rsidRPr="009D6D75" w:rsidRDefault="00090962" w:rsidP="00500880">
            <w:pPr>
              <w:pStyle w:val="TAL"/>
              <w:rPr>
                <w:ins w:id="463" w:author="MCC TF160" w:date="2021-01-29T11:16:00Z"/>
                <w:rFonts w:eastAsia="SimSun"/>
                <w:lang w:eastAsia="en-US"/>
              </w:rPr>
            </w:pPr>
          </w:p>
        </w:tc>
      </w:tr>
      <w:tr w:rsidR="00090962" w:rsidRPr="009D6D75" w14:paraId="69CECF46" w14:textId="77777777" w:rsidTr="005A3982">
        <w:trPr>
          <w:cantSplit/>
          <w:jc w:val="center"/>
          <w:ins w:id="464" w:author="MCC TF160" w:date="2021-01-29T11:16:00Z"/>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00FF291" w14:textId="77777777" w:rsidR="00090962" w:rsidRPr="009D6D75" w:rsidRDefault="00090962" w:rsidP="00500880">
            <w:pPr>
              <w:pStyle w:val="TAL"/>
              <w:rPr>
                <w:ins w:id="465" w:author="MCC TF160" w:date="2021-01-29T11:16:00Z"/>
                <w:rFonts w:eastAsia="SimSun"/>
                <w:lang w:eastAsia="en-US"/>
              </w:rPr>
            </w:pPr>
            <w:ins w:id="466" w:author="MCC TF160" w:date="2021-01-29T11:16:00Z">
              <w:r w:rsidRPr="009D6D75">
                <w:rPr>
                  <w:rFonts w:eastAsia="SimSun"/>
                  <w:lang w:eastAsia="en-US"/>
                </w:rPr>
                <w:t xml:space="preserve">    Group IDs {</w:t>
              </w:r>
            </w:ins>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ED970E1" w14:textId="77777777" w:rsidR="00090962" w:rsidRPr="009D6D75" w:rsidRDefault="00090962" w:rsidP="00500880">
            <w:pPr>
              <w:pStyle w:val="TAL"/>
              <w:rPr>
                <w:ins w:id="467" w:author="MCC TF160" w:date="2021-01-29T11:16:00Z"/>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6CC372B" w14:textId="77777777" w:rsidR="00090962" w:rsidRPr="009D6D75" w:rsidRDefault="00090962" w:rsidP="00500880">
            <w:pPr>
              <w:pStyle w:val="TAL"/>
              <w:rPr>
                <w:ins w:id="468" w:author="MCC TF160" w:date="2021-01-29T11:16:00Z"/>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36D0E69" w14:textId="77777777" w:rsidR="00090962" w:rsidRPr="009D6D75" w:rsidRDefault="00090962" w:rsidP="00500880">
            <w:pPr>
              <w:pStyle w:val="TAL"/>
              <w:rPr>
                <w:ins w:id="469" w:author="MCC TF160" w:date="2021-01-29T11:16:00Z"/>
                <w:rFonts w:eastAsia="SimSun"/>
                <w:lang w:eastAsia="en-US"/>
              </w:rPr>
            </w:pPr>
          </w:p>
        </w:tc>
      </w:tr>
      <w:tr w:rsidR="00090962" w:rsidRPr="009D6D75" w14:paraId="2D6B5663" w14:textId="77777777" w:rsidTr="005A3982">
        <w:trPr>
          <w:cantSplit/>
          <w:jc w:val="center"/>
          <w:ins w:id="470" w:author="MCC TF160" w:date="2021-01-29T11:16:00Z"/>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DF2974F" w14:textId="77777777" w:rsidR="00090962" w:rsidRPr="009D6D75" w:rsidRDefault="00090962" w:rsidP="00500880">
            <w:pPr>
              <w:pStyle w:val="TAL"/>
              <w:rPr>
                <w:ins w:id="471" w:author="MCC TF160" w:date="2021-01-29T11:16:00Z"/>
                <w:rFonts w:eastAsia="SimSun"/>
                <w:lang w:eastAsia="en-US"/>
              </w:rPr>
            </w:pPr>
            <w:ins w:id="472" w:author="MCC TF160" w:date="2021-01-29T11:16:00Z">
              <w:r w:rsidRPr="009D6D75">
                <w:rPr>
                  <w:rFonts w:eastAsia="SimSun"/>
                  <w:lang w:eastAsia="en-US"/>
                </w:rPr>
                <w:t xml:space="preserve">      Number of Group IDs</w:t>
              </w:r>
            </w:ins>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EA3743D" w14:textId="77777777" w:rsidR="00090962" w:rsidRPr="009D6D75" w:rsidRDefault="00090962" w:rsidP="00500880">
            <w:pPr>
              <w:pStyle w:val="TAL"/>
              <w:rPr>
                <w:ins w:id="473" w:author="MCC TF160" w:date="2021-01-29T11:16:00Z"/>
                <w:rFonts w:eastAsia="SimSun"/>
                <w:lang w:eastAsia="en-US"/>
              </w:rPr>
            </w:pPr>
            <w:ins w:id="474" w:author="MCC TF160" w:date="2021-01-29T11:16:00Z">
              <w:r w:rsidRPr="009D6D75">
                <w:rPr>
                  <w:rFonts w:eastAsia="SimSun"/>
                  <w:lang w:eastAsia="en-US"/>
                </w:rPr>
                <w:t>'1'</w:t>
              </w:r>
            </w:ins>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FAF0705" w14:textId="77777777" w:rsidR="00090962" w:rsidRPr="009D6D75" w:rsidRDefault="00090962" w:rsidP="00500880">
            <w:pPr>
              <w:pStyle w:val="TAL"/>
              <w:rPr>
                <w:ins w:id="475" w:author="MCC TF160" w:date="2021-01-29T11:16:00Z"/>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8AD5A3A" w14:textId="77777777" w:rsidR="00090962" w:rsidRPr="009D6D75" w:rsidRDefault="00090962" w:rsidP="00500880">
            <w:pPr>
              <w:pStyle w:val="TAL"/>
              <w:rPr>
                <w:ins w:id="476" w:author="MCC TF160" w:date="2021-01-29T11:16:00Z"/>
                <w:rFonts w:eastAsia="SimSun"/>
                <w:lang w:eastAsia="en-US"/>
              </w:rPr>
            </w:pPr>
          </w:p>
        </w:tc>
      </w:tr>
      <w:tr w:rsidR="00090962" w:rsidRPr="009D6D75" w14:paraId="682E2845" w14:textId="77777777" w:rsidTr="005A3982">
        <w:trPr>
          <w:cantSplit/>
          <w:jc w:val="center"/>
          <w:ins w:id="477" w:author="MCC TF160" w:date="2021-01-29T11:16:00Z"/>
        </w:trPr>
        <w:tc>
          <w:tcPr>
            <w:tcW w:w="4533" w:type="dxa"/>
            <w:tcBorders>
              <w:top w:val="single" w:sz="4" w:space="0" w:color="auto"/>
              <w:left w:val="single" w:sz="4" w:space="0" w:color="auto"/>
              <w:bottom w:val="nil"/>
              <w:right w:val="single" w:sz="4" w:space="0" w:color="auto"/>
            </w:tcBorders>
            <w:shd w:val="clear" w:color="auto" w:fill="auto"/>
          </w:tcPr>
          <w:p w14:paraId="09DDDC6D" w14:textId="77777777" w:rsidR="00090962" w:rsidRPr="009D6D75" w:rsidRDefault="00090962" w:rsidP="00500880">
            <w:pPr>
              <w:pStyle w:val="TAL"/>
              <w:rPr>
                <w:ins w:id="478" w:author="MCC TF160" w:date="2021-01-29T11:16:00Z"/>
                <w:rFonts w:eastAsia="SimSun"/>
                <w:lang w:eastAsia="en-US"/>
              </w:rPr>
            </w:pPr>
            <w:ins w:id="479" w:author="MCC TF160" w:date="2021-01-29T11:16:00Z">
              <w:r w:rsidRPr="009D6D75">
                <w:rPr>
                  <w:rFonts w:eastAsia="SimSun"/>
                  <w:lang w:eastAsia="en-US"/>
                </w:rPr>
                <w:t xml:space="preserve">      Group ID</w:t>
              </w:r>
            </w:ins>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F5DE784" w14:textId="77777777" w:rsidR="00090962" w:rsidRPr="009D6D75" w:rsidRDefault="00090962" w:rsidP="00500880">
            <w:pPr>
              <w:pStyle w:val="TAL"/>
              <w:rPr>
                <w:ins w:id="480" w:author="MCC TF160" w:date="2021-01-29T11:16:00Z"/>
                <w:rFonts w:eastAsia="SimSun"/>
                <w:lang w:eastAsia="en-US"/>
              </w:rPr>
            </w:pPr>
            <w:proofErr w:type="spellStart"/>
            <w:ins w:id="481" w:author="MCC TF160" w:date="2021-01-29T11:16:00Z">
              <w:r w:rsidRPr="009D6D75">
                <w:rPr>
                  <w:rFonts w:eastAsia="SimSun"/>
                  <w:lang w:eastAsia="en-US"/>
                </w:rPr>
                <w:t>px_MCPTT_Group_B_ID</w:t>
              </w:r>
              <w:proofErr w:type="spellEnd"/>
            </w:ins>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08762FB" w14:textId="77777777" w:rsidR="00090962" w:rsidRPr="009D6D75" w:rsidRDefault="00090962" w:rsidP="00500880">
            <w:pPr>
              <w:pStyle w:val="TAL"/>
              <w:rPr>
                <w:ins w:id="482" w:author="MCC TF160" w:date="2021-01-29T11:16:00Z"/>
                <w:rFonts w:eastAsia="SimSun"/>
                <w:lang w:eastAsia="en-US"/>
              </w:rPr>
            </w:pPr>
            <w:ins w:id="483" w:author="MCC TF160" w:date="2021-01-29T11:16:00Z">
              <w:r w:rsidRPr="009D6D75">
                <w:rPr>
                  <w:rFonts w:eastAsia="SimSun"/>
                  <w:lang w:eastAsia="en-US"/>
                </w:rPr>
                <w:t>The ID for the group associated with the key.</w:t>
              </w:r>
            </w:ins>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4ED2196" w14:textId="77777777" w:rsidR="00090962" w:rsidRPr="009D6D75" w:rsidRDefault="00090962" w:rsidP="00500880">
            <w:pPr>
              <w:pStyle w:val="TAL"/>
              <w:rPr>
                <w:ins w:id="484" w:author="MCC TF160" w:date="2021-01-29T11:16:00Z"/>
                <w:rFonts w:eastAsia="SimSun"/>
                <w:lang w:eastAsia="en-US"/>
              </w:rPr>
            </w:pPr>
          </w:p>
        </w:tc>
      </w:tr>
      <w:tr w:rsidR="00090962" w:rsidRPr="009D6D75" w14:paraId="35D673F8" w14:textId="77777777" w:rsidTr="005A3982">
        <w:trPr>
          <w:cantSplit/>
          <w:jc w:val="center"/>
          <w:ins w:id="485" w:author="MCC TF160" w:date="2021-01-29T11:16:00Z"/>
        </w:trPr>
        <w:tc>
          <w:tcPr>
            <w:tcW w:w="4533" w:type="dxa"/>
            <w:tcBorders>
              <w:top w:val="nil"/>
              <w:left w:val="single" w:sz="4" w:space="0" w:color="auto"/>
              <w:bottom w:val="nil"/>
              <w:right w:val="single" w:sz="4" w:space="0" w:color="auto"/>
            </w:tcBorders>
            <w:shd w:val="clear" w:color="auto" w:fill="auto"/>
          </w:tcPr>
          <w:p w14:paraId="4DCBC26C" w14:textId="77777777" w:rsidR="00090962" w:rsidRPr="009D6D75" w:rsidRDefault="00090962" w:rsidP="00500880">
            <w:pPr>
              <w:pStyle w:val="TAL"/>
              <w:rPr>
                <w:ins w:id="486" w:author="MCC TF160" w:date="2021-01-29T11:16:00Z"/>
                <w:rFonts w:eastAsia="SimSun"/>
                <w:lang w:eastAsia="en-US"/>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CEE7D88" w14:textId="77777777" w:rsidR="00090962" w:rsidRPr="009D6D75" w:rsidRDefault="00090962" w:rsidP="00500880">
            <w:pPr>
              <w:pStyle w:val="TAL"/>
              <w:rPr>
                <w:ins w:id="487" w:author="MCC TF160" w:date="2021-01-29T11:16:00Z"/>
                <w:rFonts w:eastAsia="SimSun"/>
                <w:lang w:eastAsia="en-US"/>
              </w:rPr>
            </w:pPr>
            <w:proofErr w:type="spellStart"/>
            <w:ins w:id="488" w:author="MCC TF160" w:date="2021-01-29T11:16:00Z">
              <w:r w:rsidRPr="009D6D75">
                <w:rPr>
                  <w:rFonts w:eastAsia="SimSun"/>
                  <w:lang w:eastAsia="en-US"/>
                </w:rPr>
                <w:t>px_MCVideo_Group_B_ID</w:t>
              </w:r>
              <w:proofErr w:type="spellEnd"/>
            </w:ins>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4528B26" w14:textId="77777777" w:rsidR="00090962" w:rsidRPr="009D6D75" w:rsidRDefault="00090962" w:rsidP="00500880">
            <w:pPr>
              <w:pStyle w:val="TAL"/>
              <w:rPr>
                <w:ins w:id="489" w:author="MCC TF160" w:date="2021-01-29T11:16:00Z"/>
                <w:rFonts w:eastAsia="SimSun"/>
                <w:lang w:eastAsia="en-US"/>
              </w:rPr>
            </w:pPr>
            <w:ins w:id="490" w:author="MCC TF160" w:date="2021-01-29T11:16:00Z">
              <w:r w:rsidRPr="009D6D75">
                <w:rPr>
                  <w:rFonts w:eastAsia="SimSun"/>
                  <w:lang w:eastAsia="en-US"/>
                </w:rPr>
                <w:t>The ID for the group associated with the key.</w:t>
              </w:r>
            </w:ins>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DB0E1E1" w14:textId="77777777" w:rsidR="00090962" w:rsidRPr="009D6D75" w:rsidRDefault="00090962" w:rsidP="00500880">
            <w:pPr>
              <w:pStyle w:val="TAL"/>
              <w:rPr>
                <w:ins w:id="491" w:author="MCC TF160" w:date="2021-01-29T11:16:00Z"/>
                <w:rFonts w:eastAsia="SimSun"/>
                <w:lang w:eastAsia="en-US"/>
              </w:rPr>
            </w:pPr>
            <w:ins w:id="492" w:author="MCC TF160" w:date="2021-01-29T11:16:00Z">
              <w:r w:rsidRPr="009D6D75">
                <w:rPr>
                  <w:rFonts w:eastAsia="SimSun"/>
                  <w:lang w:eastAsia="en-US"/>
                </w:rPr>
                <w:t>MCVIDEO</w:t>
              </w:r>
            </w:ins>
          </w:p>
        </w:tc>
      </w:tr>
      <w:tr w:rsidR="00090962" w:rsidRPr="009D6D75" w14:paraId="1C3250DB" w14:textId="77777777" w:rsidTr="005A3982">
        <w:trPr>
          <w:cantSplit/>
          <w:jc w:val="center"/>
          <w:ins w:id="493" w:author="MCC TF160" w:date="2021-01-29T11:16:00Z"/>
        </w:trPr>
        <w:tc>
          <w:tcPr>
            <w:tcW w:w="4533" w:type="dxa"/>
            <w:tcBorders>
              <w:top w:val="nil"/>
              <w:left w:val="single" w:sz="4" w:space="0" w:color="auto"/>
              <w:bottom w:val="single" w:sz="4" w:space="0" w:color="auto"/>
              <w:right w:val="single" w:sz="4" w:space="0" w:color="auto"/>
            </w:tcBorders>
            <w:shd w:val="clear" w:color="auto" w:fill="auto"/>
          </w:tcPr>
          <w:p w14:paraId="7F2BB50D" w14:textId="77777777" w:rsidR="00090962" w:rsidRPr="009D6D75" w:rsidRDefault="00090962" w:rsidP="00500880">
            <w:pPr>
              <w:pStyle w:val="TAL"/>
              <w:rPr>
                <w:ins w:id="494" w:author="MCC TF160" w:date="2021-01-29T11:16:00Z"/>
                <w:rFonts w:eastAsia="SimSun"/>
                <w:lang w:eastAsia="en-US"/>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ACDAA42" w14:textId="77777777" w:rsidR="00090962" w:rsidRPr="009D6D75" w:rsidRDefault="00090962" w:rsidP="00500880">
            <w:pPr>
              <w:pStyle w:val="TAL"/>
              <w:rPr>
                <w:ins w:id="495" w:author="MCC TF160" w:date="2021-01-29T11:16:00Z"/>
                <w:rFonts w:eastAsia="SimSun"/>
                <w:lang w:eastAsia="en-US"/>
              </w:rPr>
            </w:pPr>
            <w:proofErr w:type="spellStart"/>
            <w:ins w:id="496" w:author="MCC TF160" w:date="2021-01-29T11:16:00Z">
              <w:r w:rsidRPr="009D6D75">
                <w:rPr>
                  <w:rFonts w:eastAsia="SimSun"/>
                  <w:lang w:eastAsia="en-US"/>
                </w:rPr>
                <w:t>px_MCData_Group_B_ID</w:t>
              </w:r>
              <w:proofErr w:type="spellEnd"/>
            </w:ins>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F098D9A" w14:textId="77777777" w:rsidR="00090962" w:rsidRPr="009D6D75" w:rsidRDefault="00090962" w:rsidP="00500880">
            <w:pPr>
              <w:pStyle w:val="TAL"/>
              <w:rPr>
                <w:ins w:id="497" w:author="MCC TF160" w:date="2021-01-29T11:16:00Z"/>
                <w:rFonts w:eastAsia="SimSun"/>
                <w:lang w:eastAsia="en-US"/>
              </w:rPr>
            </w:pPr>
            <w:ins w:id="498" w:author="MCC TF160" w:date="2021-01-29T11:16:00Z">
              <w:r w:rsidRPr="009D6D75">
                <w:rPr>
                  <w:rFonts w:eastAsia="SimSun"/>
                  <w:lang w:eastAsia="en-US"/>
                </w:rPr>
                <w:t>The ID for the group associated with the key.</w:t>
              </w:r>
            </w:ins>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C8A2ECD" w14:textId="77777777" w:rsidR="00090962" w:rsidRPr="009D6D75" w:rsidRDefault="00090962" w:rsidP="00500880">
            <w:pPr>
              <w:pStyle w:val="TAL"/>
              <w:rPr>
                <w:ins w:id="499" w:author="MCC TF160" w:date="2021-01-29T11:16:00Z"/>
                <w:rFonts w:eastAsia="SimSun"/>
                <w:lang w:eastAsia="en-US"/>
              </w:rPr>
            </w:pPr>
            <w:ins w:id="500" w:author="MCC TF160" w:date="2021-01-29T11:16:00Z">
              <w:r w:rsidRPr="009D6D75">
                <w:rPr>
                  <w:rFonts w:eastAsia="SimSun"/>
                  <w:lang w:eastAsia="en-US"/>
                </w:rPr>
                <w:t>MCDATA</w:t>
              </w:r>
            </w:ins>
          </w:p>
        </w:tc>
      </w:tr>
      <w:tr w:rsidR="00090962" w:rsidRPr="009D6D75" w14:paraId="18ED727B" w14:textId="77777777" w:rsidTr="005A3982">
        <w:trPr>
          <w:cantSplit/>
          <w:jc w:val="center"/>
          <w:ins w:id="501" w:author="MCC TF160" w:date="2021-01-29T11:16:00Z"/>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154A7FE" w14:textId="77777777" w:rsidR="00090962" w:rsidRPr="009D6D75" w:rsidRDefault="00090962" w:rsidP="00500880">
            <w:pPr>
              <w:pStyle w:val="TAL"/>
              <w:rPr>
                <w:ins w:id="502" w:author="MCC TF160" w:date="2021-01-29T11:16:00Z"/>
                <w:rFonts w:eastAsia="SimSun"/>
                <w:lang w:eastAsia="en-US"/>
              </w:rPr>
            </w:pPr>
            <w:ins w:id="503" w:author="MCC TF160" w:date="2021-01-29T11:16:00Z">
              <w:r w:rsidRPr="009D6D75">
                <w:rPr>
                  <w:rFonts w:eastAsia="SimSun"/>
                  <w:lang w:eastAsia="en-US"/>
                </w:rPr>
                <w:t xml:space="preserve">    }</w:t>
              </w:r>
            </w:ins>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7BD8B39" w14:textId="77777777" w:rsidR="00090962" w:rsidRPr="009D6D75" w:rsidRDefault="00090962" w:rsidP="00500880">
            <w:pPr>
              <w:pStyle w:val="TAL"/>
              <w:rPr>
                <w:ins w:id="504" w:author="MCC TF160" w:date="2021-01-29T11:16:00Z"/>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D92DC46" w14:textId="77777777" w:rsidR="00090962" w:rsidRPr="009D6D75" w:rsidRDefault="00090962" w:rsidP="00500880">
            <w:pPr>
              <w:pStyle w:val="TAL"/>
              <w:rPr>
                <w:ins w:id="505" w:author="MCC TF160" w:date="2021-01-29T11:16:00Z"/>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6197014" w14:textId="77777777" w:rsidR="00090962" w:rsidRPr="009D6D75" w:rsidRDefault="00090962" w:rsidP="00500880">
            <w:pPr>
              <w:pStyle w:val="TAL"/>
              <w:rPr>
                <w:ins w:id="506" w:author="MCC TF160" w:date="2021-01-29T11:16:00Z"/>
                <w:rFonts w:eastAsia="SimSun"/>
                <w:lang w:eastAsia="en-US"/>
              </w:rPr>
            </w:pPr>
          </w:p>
        </w:tc>
      </w:tr>
      <w:tr w:rsidR="00090962" w:rsidRPr="009D6D75" w14:paraId="04AAD4B9" w14:textId="77777777" w:rsidTr="005A3982">
        <w:trPr>
          <w:cantSplit/>
          <w:jc w:val="center"/>
          <w:ins w:id="507" w:author="MCC TF160" w:date="2021-01-29T11:16:00Z"/>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84D8989" w14:textId="77777777" w:rsidR="00090962" w:rsidRPr="009D6D75" w:rsidRDefault="00090962" w:rsidP="00500880">
            <w:pPr>
              <w:pStyle w:val="TAL"/>
              <w:rPr>
                <w:ins w:id="508" w:author="MCC TF160" w:date="2021-01-29T11:16:00Z"/>
                <w:rFonts w:eastAsia="SimSun"/>
                <w:lang w:eastAsia="en-US"/>
              </w:rPr>
            </w:pPr>
            <w:ins w:id="509" w:author="MCC TF160" w:date="2021-01-29T11:16:00Z">
              <w:r w:rsidRPr="009D6D75">
                <w:rPr>
                  <w:rFonts w:eastAsia="SimSun"/>
                  <w:lang w:eastAsia="en-US"/>
                </w:rPr>
                <w:t xml:space="preserve">  }</w:t>
              </w:r>
            </w:ins>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1A23719" w14:textId="77777777" w:rsidR="00090962" w:rsidRPr="009D6D75" w:rsidRDefault="00090962" w:rsidP="00500880">
            <w:pPr>
              <w:pStyle w:val="TAL"/>
              <w:rPr>
                <w:ins w:id="510" w:author="MCC TF160" w:date="2021-01-29T11:16:00Z"/>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72863E4" w14:textId="77777777" w:rsidR="00090962" w:rsidRPr="009D6D75" w:rsidRDefault="00090962" w:rsidP="00500880">
            <w:pPr>
              <w:pStyle w:val="TAL"/>
              <w:rPr>
                <w:ins w:id="511" w:author="MCC TF160" w:date="2021-01-29T11:16:00Z"/>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38D094D" w14:textId="77777777" w:rsidR="00090962" w:rsidRPr="009D6D75" w:rsidRDefault="00090962" w:rsidP="00500880">
            <w:pPr>
              <w:pStyle w:val="TAL"/>
              <w:rPr>
                <w:ins w:id="512" w:author="MCC TF160" w:date="2021-01-29T11:16:00Z"/>
                <w:rFonts w:eastAsia="SimSun"/>
                <w:lang w:eastAsia="en-US"/>
              </w:rPr>
            </w:pPr>
          </w:p>
        </w:tc>
      </w:tr>
      <w:tr w:rsidR="00090962" w:rsidRPr="009D6D75" w14:paraId="516BDBFB" w14:textId="77777777" w:rsidTr="005A3982">
        <w:trPr>
          <w:cantSplit/>
          <w:jc w:val="center"/>
          <w:ins w:id="513" w:author="MCC TF160" w:date="2021-01-29T11:16:00Z"/>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8AF7987" w14:textId="77777777" w:rsidR="00090962" w:rsidRPr="009D6D75" w:rsidRDefault="00090962" w:rsidP="00500880">
            <w:pPr>
              <w:pStyle w:val="TAL"/>
              <w:rPr>
                <w:ins w:id="514" w:author="MCC TF160" w:date="2021-01-29T11:16:00Z"/>
                <w:rFonts w:eastAsia="SimSun"/>
                <w:lang w:eastAsia="en-US"/>
              </w:rPr>
            </w:pPr>
            <w:ins w:id="515" w:author="MCC TF160" w:date="2021-01-29T11:16:00Z">
              <w:r w:rsidRPr="009D6D75">
                <w:rPr>
                  <w:rFonts w:eastAsia="SimSun"/>
                  <w:lang w:eastAsia="en-US"/>
                </w:rPr>
                <w:t>}</w:t>
              </w:r>
            </w:ins>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ED5EBFC" w14:textId="77777777" w:rsidR="00090962" w:rsidRPr="009D6D75" w:rsidRDefault="00090962" w:rsidP="00500880">
            <w:pPr>
              <w:pStyle w:val="TAL"/>
              <w:rPr>
                <w:ins w:id="516" w:author="MCC TF160" w:date="2021-01-29T11:16:00Z"/>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FCB0860" w14:textId="77777777" w:rsidR="00090962" w:rsidRPr="009D6D75" w:rsidRDefault="00090962" w:rsidP="00500880">
            <w:pPr>
              <w:pStyle w:val="TAL"/>
              <w:rPr>
                <w:ins w:id="517" w:author="MCC TF160" w:date="2021-01-29T11:16:00Z"/>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B0D1F05" w14:textId="77777777" w:rsidR="00090962" w:rsidRPr="009D6D75" w:rsidRDefault="00090962" w:rsidP="00500880">
            <w:pPr>
              <w:pStyle w:val="TAL"/>
              <w:rPr>
                <w:ins w:id="518" w:author="MCC TF160" w:date="2021-01-29T11:16:00Z"/>
                <w:rFonts w:eastAsia="SimSun"/>
                <w:lang w:eastAsia="en-US"/>
              </w:rPr>
            </w:pPr>
          </w:p>
        </w:tc>
      </w:tr>
    </w:tbl>
    <w:p w14:paraId="6E4B1BC3" w14:textId="77777777" w:rsidR="009A118C" w:rsidRPr="009D6D75" w:rsidDel="00090962" w:rsidRDefault="009A118C" w:rsidP="009A118C">
      <w:pPr>
        <w:rPr>
          <w:del w:id="519" w:author="MCC TF160" w:date="2021-01-29T11:16:00Z"/>
        </w:rPr>
      </w:pPr>
    </w:p>
    <w:bookmarkEnd w:id="9"/>
    <w:p w14:paraId="5274F90E" w14:textId="77777777" w:rsidR="00AD5FA8" w:rsidRPr="009D6D75" w:rsidRDefault="005E586D" w:rsidP="00DB5DC1">
      <w:pPr>
        <w:pStyle w:val="Heading3"/>
        <w:rPr>
          <w:ins w:id="520" w:author="MCC160" w:date="2020-09-03T09:07:00Z"/>
        </w:rPr>
      </w:pPr>
      <w:ins w:id="521" w:author="MCC160" w:date="2021-01-28T13:51:00Z">
        <w:r w:rsidRPr="009D6D75">
          <w:t>5.3.23</w:t>
        </w:r>
      </w:ins>
      <w:ins w:id="522" w:author="MCC160" w:date="2020-09-03T09:07:00Z">
        <w:r w:rsidR="00AD5FA8" w:rsidRPr="009D6D75">
          <w:tab/>
        </w:r>
      </w:ins>
      <w:ins w:id="523" w:author="MCC160" w:date="2020-11-02T13:46:00Z">
        <w:r w:rsidR="003F7FA6" w:rsidRPr="009D6D75">
          <w:t>Generic Test Procedure</w:t>
        </w:r>
      </w:ins>
      <w:ins w:id="524" w:author="MCC160" w:date="2020-09-03T09:07:00Z">
        <w:r w:rsidR="00AD5FA8" w:rsidRPr="009D6D75">
          <w:t xml:space="preserve"> for MCPTT </w:t>
        </w:r>
      </w:ins>
      <w:ins w:id="525" w:author="MCC160" w:date="2020-11-12T14:10:00Z">
        <w:r w:rsidR="00071E2D" w:rsidRPr="009D6D75">
          <w:t>CT Call establishment</w:t>
        </w:r>
      </w:ins>
      <w:ins w:id="526" w:author="MCC160" w:date="2020-11-12T14:11:00Z">
        <w:r w:rsidR="00071E2D" w:rsidRPr="009D6D75">
          <w:t xml:space="preserve"> </w:t>
        </w:r>
      </w:ins>
      <w:ins w:id="527" w:author="MCC160" w:date="2021-01-20T11:07:00Z">
        <w:r w:rsidR="002F6CC0" w:rsidRPr="009D6D75">
          <w:t xml:space="preserve">automatic commencement </w:t>
        </w:r>
      </w:ins>
      <w:ins w:id="528" w:author="MCC160" w:date="2020-11-12T14:11:00Z">
        <w:r w:rsidR="00071E2D" w:rsidRPr="009D6D75">
          <w:t>using a pre-established session</w:t>
        </w:r>
      </w:ins>
      <w:ins w:id="529" w:author="MCC160" w:date="2020-11-12T14:10:00Z">
        <w:r w:rsidR="00071E2D" w:rsidRPr="009D6D75">
          <w:t xml:space="preserve"> </w:t>
        </w:r>
      </w:ins>
    </w:p>
    <w:p w14:paraId="6C83799B" w14:textId="77777777" w:rsidR="00AD5FA8" w:rsidRPr="009D6D75" w:rsidRDefault="005E586D" w:rsidP="00AD5FA8">
      <w:pPr>
        <w:pStyle w:val="H6"/>
        <w:rPr>
          <w:ins w:id="530" w:author="MCC160" w:date="2020-09-03T09:07:00Z"/>
        </w:rPr>
      </w:pPr>
      <w:ins w:id="531" w:author="MCC160" w:date="2021-01-28T13:51:00Z">
        <w:r w:rsidRPr="009D6D75">
          <w:t>5.3.23</w:t>
        </w:r>
      </w:ins>
      <w:ins w:id="532" w:author="MCC160" w:date="2020-09-03T09:07:00Z">
        <w:r w:rsidR="00AD5FA8" w:rsidRPr="009D6D75">
          <w:t>.1</w:t>
        </w:r>
        <w:r w:rsidR="00AD5FA8" w:rsidRPr="009D6D75">
          <w:tab/>
          <w:t>Initial conditions</w:t>
        </w:r>
      </w:ins>
    </w:p>
    <w:p w14:paraId="0ADD2241" w14:textId="77777777" w:rsidR="00AD5FA8" w:rsidRPr="009D6D75" w:rsidRDefault="00AD5FA8" w:rsidP="00AD5FA8">
      <w:pPr>
        <w:rPr>
          <w:ins w:id="533" w:author="MCC160" w:date="2020-09-03T09:07:00Z"/>
        </w:rPr>
      </w:pPr>
      <w:ins w:id="534" w:author="MCC160" w:date="2020-09-03T09:07:00Z">
        <w:r w:rsidRPr="009D6D75">
          <w:t>As specified in the test case which calls the procedure in its entirety or refers to parts of it.</w:t>
        </w:r>
      </w:ins>
    </w:p>
    <w:p w14:paraId="6077BD4D" w14:textId="77777777" w:rsidR="00AD5FA8" w:rsidRPr="009D6D75" w:rsidRDefault="005E586D" w:rsidP="00AD5FA8">
      <w:pPr>
        <w:pStyle w:val="H6"/>
        <w:rPr>
          <w:ins w:id="535" w:author="MCC160" w:date="2020-09-03T09:07:00Z"/>
        </w:rPr>
      </w:pPr>
      <w:ins w:id="536" w:author="MCC160" w:date="2021-01-28T13:51:00Z">
        <w:r w:rsidRPr="009D6D75">
          <w:t>5.3.23</w:t>
        </w:r>
      </w:ins>
      <w:ins w:id="537" w:author="MCC160" w:date="2020-09-03T09:07:00Z">
        <w:r w:rsidR="00AD5FA8" w:rsidRPr="009D6D75">
          <w:t>.2</w:t>
        </w:r>
        <w:r w:rsidR="00AD5FA8" w:rsidRPr="009D6D75">
          <w:tab/>
          <w:t>Definition of system information messages</w:t>
        </w:r>
      </w:ins>
    </w:p>
    <w:p w14:paraId="6CA61AD2" w14:textId="77777777" w:rsidR="00AD5FA8" w:rsidRPr="009D6D75" w:rsidRDefault="00AD5FA8" w:rsidP="00AD5FA8">
      <w:pPr>
        <w:rPr>
          <w:ins w:id="538" w:author="MCC160" w:date="2020-09-03T09:07:00Z"/>
        </w:rPr>
      </w:pPr>
      <w:ins w:id="539" w:author="MCC160" w:date="2020-09-03T09:07:00Z">
        <w:r w:rsidRPr="009D6D75">
          <w:t>The E-UTRA default system information messages as defined in TS 36.508 [6] are used.</w:t>
        </w:r>
      </w:ins>
    </w:p>
    <w:p w14:paraId="3B5FE10D" w14:textId="77777777" w:rsidR="00AD5FA8" w:rsidRPr="009D6D75" w:rsidRDefault="005E586D" w:rsidP="00AD5FA8">
      <w:pPr>
        <w:pStyle w:val="H6"/>
        <w:rPr>
          <w:ins w:id="540" w:author="MCC160" w:date="2020-09-03T09:07:00Z"/>
        </w:rPr>
      </w:pPr>
      <w:ins w:id="541" w:author="MCC160" w:date="2021-01-28T13:51:00Z">
        <w:r w:rsidRPr="009D6D75">
          <w:t>5.3.23</w:t>
        </w:r>
      </w:ins>
      <w:ins w:id="542" w:author="MCC160" w:date="2020-09-03T09:07:00Z">
        <w:r w:rsidR="00AD5FA8" w:rsidRPr="009D6D75">
          <w:t>.3</w:t>
        </w:r>
        <w:r w:rsidR="00AD5FA8" w:rsidRPr="009D6D75">
          <w:tab/>
          <w:t>Procedure</w:t>
        </w:r>
      </w:ins>
    </w:p>
    <w:p w14:paraId="684985D0" w14:textId="77777777" w:rsidR="00AD5FA8" w:rsidRPr="009D6D75" w:rsidRDefault="00AD5FA8" w:rsidP="00AD5FA8">
      <w:pPr>
        <w:pStyle w:val="TH"/>
        <w:rPr>
          <w:ins w:id="543" w:author="MCC160" w:date="2020-09-03T09:07:00Z"/>
        </w:rPr>
      </w:pPr>
      <w:ins w:id="544" w:author="MCC160" w:date="2020-09-03T09:07:00Z">
        <w:r w:rsidRPr="009D6D75">
          <w:t xml:space="preserve">Table </w:t>
        </w:r>
      </w:ins>
      <w:ins w:id="545" w:author="MCC160" w:date="2021-01-28T13:51:00Z">
        <w:r w:rsidR="005E586D" w:rsidRPr="009D6D75">
          <w:t>5.3.23</w:t>
        </w:r>
      </w:ins>
      <w:ins w:id="546" w:author="MCC160" w:date="2020-09-03T09:07:00Z">
        <w:r w:rsidRPr="009D6D75">
          <w:t xml:space="preserve">.3-1: </w:t>
        </w:r>
      </w:ins>
      <w:ins w:id="547" w:author="MCC160" w:date="2020-11-12T14:11:00Z">
        <w:r w:rsidR="00071E2D" w:rsidRPr="009D6D75">
          <w:t>MCPTT CT Call establishment</w:t>
        </w:r>
      </w:ins>
      <w:ins w:id="548" w:author="MCC160" w:date="2021-01-20T11:07:00Z">
        <w:r w:rsidR="002F6CC0" w:rsidRPr="009D6D75">
          <w:t xml:space="preserve"> automatic commencement</w:t>
        </w:r>
      </w:ins>
      <w:ins w:id="549" w:author="MCC160" w:date="2020-11-12T14:11:00Z">
        <w:r w:rsidR="00071E2D" w:rsidRPr="009D6D75">
          <w:t xml:space="preserve"> using a pre-established session</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D5FA8" w:rsidRPr="009D6D75" w14:paraId="2515C35E" w14:textId="77777777" w:rsidTr="00C96E72">
        <w:trPr>
          <w:ins w:id="550" w:author="MCC160" w:date="2020-09-03T09:07:00Z"/>
        </w:trPr>
        <w:tc>
          <w:tcPr>
            <w:tcW w:w="648" w:type="dxa"/>
            <w:tcBorders>
              <w:bottom w:val="nil"/>
            </w:tcBorders>
          </w:tcPr>
          <w:p w14:paraId="679F7173" w14:textId="77777777" w:rsidR="00AD5FA8" w:rsidRPr="009D6D75" w:rsidRDefault="00AD5FA8" w:rsidP="00855E7E">
            <w:pPr>
              <w:pStyle w:val="TAH"/>
              <w:rPr>
                <w:ins w:id="551" w:author="MCC160" w:date="2020-09-03T09:07:00Z"/>
              </w:rPr>
            </w:pPr>
            <w:ins w:id="552" w:author="MCC160" w:date="2020-09-03T09:07:00Z">
              <w:r w:rsidRPr="009D6D75">
                <w:t>St</w:t>
              </w:r>
            </w:ins>
          </w:p>
        </w:tc>
        <w:tc>
          <w:tcPr>
            <w:tcW w:w="3969" w:type="dxa"/>
            <w:tcBorders>
              <w:bottom w:val="nil"/>
            </w:tcBorders>
          </w:tcPr>
          <w:p w14:paraId="6AD03067" w14:textId="77777777" w:rsidR="00AD5FA8" w:rsidRPr="009D6D75" w:rsidRDefault="00AD5FA8" w:rsidP="00855E7E">
            <w:pPr>
              <w:pStyle w:val="TAH"/>
              <w:rPr>
                <w:ins w:id="553" w:author="MCC160" w:date="2020-09-03T09:07:00Z"/>
              </w:rPr>
            </w:pPr>
            <w:ins w:id="554" w:author="MCC160" w:date="2020-09-03T09:07:00Z">
              <w:r w:rsidRPr="009D6D75">
                <w:t>Procedure</w:t>
              </w:r>
            </w:ins>
          </w:p>
        </w:tc>
        <w:tc>
          <w:tcPr>
            <w:tcW w:w="3686" w:type="dxa"/>
            <w:gridSpan w:val="2"/>
          </w:tcPr>
          <w:p w14:paraId="4FDDC146" w14:textId="77777777" w:rsidR="00AD5FA8" w:rsidRPr="009D6D75" w:rsidRDefault="00AD5FA8" w:rsidP="00855E7E">
            <w:pPr>
              <w:pStyle w:val="TAH"/>
              <w:rPr>
                <w:ins w:id="555" w:author="MCC160" w:date="2020-09-03T09:07:00Z"/>
              </w:rPr>
            </w:pPr>
            <w:ins w:id="556" w:author="MCC160" w:date="2020-09-03T09:07:00Z">
              <w:r w:rsidRPr="009D6D75">
                <w:t>Message Sequence</w:t>
              </w:r>
            </w:ins>
          </w:p>
        </w:tc>
        <w:tc>
          <w:tcPr>
            <w:tcW w:w="567" w:type="dxa"/>
            <w:tcBorders>
              <w:bottom w:val="nil"/>
            </w:tcBorders>
          </w:tcPr>
          <w:p w14:paraId="094C7CF7" w14:textId="77777777" w:rsidR="00AD5FA8" w:rsidRPr="009D6D75" w:rsidRDefault="00AD5FA8" w:rsidP="00855E7E">
            <w:pPr>
              <w:pStyle w:val="TAH"/>
              <w:rPr>
                <w:ins w:id="557" w:author="MCC160" w:date="2020-09-03T09:07:00Z"/>
              </w:rPr>
            </w:pPr>
            <w:ins w:id="558" w:author="MCC160" w:date="2020-09-03T09:07:00Z">
              <w:r w:rsidRPr="009D6D75">
                <w:t>TP</w:t>
              </w:r>
            </w:ins>
          </w:p>
        </w:tc>
        <w:tc>
          <w:tcPr>
            <w:tcW w:w="892" w:type="dxa"/>
            <w:tcBorders>
              <w:bottom w:val="nil"/>
            </w:tcBorders>
          </w:tcPr>
          <w:p w14:paraId="5662BDBC" w14:textId="77777777" w:rsidR="00AD5FA8" w:rsidRPr="009D6D75" w:rsidRDefault="00AD5FA8" w:rsidP="00855E7E">
            <w:pPr>
              <w:pStyle w:val="TAH"/>
              <w:rPr>
                <w:ins w:id="559" w:author="MCC160" w:date="2020-09-03T09:07:00Z"/>
              </w:rPr>
            </w:pPr>
            <w:ins w:id="560" w:author="MCC160" w:date="2020-09-03T09:07:00Z">
              <w:r w:rsidRPr="009D6D75">
                <w:t>Verdict</w:t>
              </w:r>
            </w:ins>
          </w:p>
        </w:tc>
      </w:tr>
      <w:tr w:rsidR="00AD5FA8" w:rsidRPr="009D6D75" w14:paraId="5B122367" w14:textId="77777777" w:rsidTr="00C96E72">
        <w:trPr>
          <w:ins w:id="561" w:author="MCC160" w:date="2020-09-03T09:07:00Z"/>
        </w:trPr>
        <w:tc>
          <w:tcPr>
            <w:tcW w:w="648" w:type="dxa"/>
            <w:tcBorders>
              <w:top w:val="nil"/>
            </w:tcBorders>
          </w:tcPr>
          <w:p w14:paraId="4EF4C078" w14:textId="77777777" w:rsidR="00AD5FA8" w:rsidRPr="009D6D75" w:rsidRDefault="00AD5FA8" w:rsidP="00855E7E">
            <w:pPr>
              <w:pStyle w:val="TAH"/>
              <w:rPr>
                <w:ins w:id="562" w:author="MCC160" w:date="2020-09-03T09:07:00Z"/>
              </w:rPr>
            </w:pPr>
          </w:p>
        </w:tc>
        <w:tc>
          <w:tcPr>
            <w:tcW w:w="3969" w:type="dxa"/>
            <w:tcBorders>
              <w:top w:val="nil"/>
            </w:tcBorders>
          </w:tcPr>
          <w:p w14:paraId="1E8894D6" w14:textId="77777777" w:rsidR="00AD5FA8" w:rsidRPr="009D6D75" w:rsidRDefault="00AD5FA8" w:rsidP="00855E7E">
            <w:pPr>
              <w:pStyle w:val="TAH"/>
              <w:rPr>
                <w:ins w:id="563" w:author="MCC160" w:date="2020-09-03T09:07:00Z"/>
              </w:rPr>
            </w:pPr>
          </w:p>
        </w:tc>
        <w:tc>
          <w:tcPr>
            <w:tcW w:w="709" w:type="dxa"/>
          </w:tcPr>
          <w:p w14:paraId="78C29607" w14:textId="77777777" w:rsidR="00AD5FA8" w:rsidRPr="009D6D75" w:rsidRDefault="00AD5FA8" w:rsidP="00855E7E">
            <w:pPr>
              <w:pStyle w:val="TAH"/>
              <w:rPr>
                <w:ins w:id="564" w:author="MCC160" w:date="2020-09-03T09:07:00Z"/>
              </w:rPr>
            </w:pPr>
            <w:ins w:id="565" w:author="MCC160" w:date="2020-09-03T09:07:00Z">
              <w:r w:rsidRPr="009D6D75">
                <w:t>U - S</w:t>
              </w:r>
            </w:ins>
          </w:p>
        </w:tc>
        <w:tc>
          <w:tcPr>
            <w:tcW w:w="2977" w:type="dxa"/>
          </w:tcPr>
          <w:p w14:paraId="5C0284E6" w14:textId="77777777" w:rsidR="00AD5FA8" w:rsidRPr="009D6D75" w:rsidRDefault="00AD5FA8" w:rsidP="00855E7E">
            <w:pPr>
              <w:pStyle w:val="TAH"/>
              <w:rPr>
                <w:ins w:id="566" w:author="MCC160" w:date="2020-09-03T09:07:00Z"/>
              </w:rPr>
            </w:pPr>
            <w:ins w:id="567" w:author="MCC160" w:date="2020-09-03T09:07:00Z">
              <w:r w:rsidRPr="009D6D75">
                <w:t>Message</w:t>
              </w:r>
            </w:ins>
          </w:p>
        </w:tc>
        <w:tc>
          <w:tcPr>
            <w:tcW w:w="567" w:type="dxa"/>
            <w:tcBorders>
              <w:top w:val="nil"/>
            </w:tcBorders>
          </w:tcPr>
          <w:p w14:paraId="67B15D38" w14:textId="77777777" w:rsidR="00AD5FA8" w:rsidRPr="009D6D75" w:rsidRDefault="00AD5FA8" w:rsidP="00855E7E">
            <w:pPr>
              <w:pStyle w:val="TAH"/>
              <w:rPr>
                <w:ins w:id="568" w:author="MCC160" w:date="2020-09-03T09:07:00Z"/>
              </w:rPr>
            </w:pPr>
          </w:p>
        </w:tc>
        <w:tc>
          <w:tcPr>
            <w:tcW w:w="892" w:type="dxa"/>
            <w:tcBorders>
              <w:top w:val="nil"/>
            </w:tcBorders>
          </w:tcPr>
          <w:p w14:paraId="1A521C3E" w14:textId="77777777" w:rsidR="00AD5FA8" w:rsidRPr="009D6D75" w:rsidRDefault="00AD5FA8" w:rsidP="00855E7E">
            <w:pPr>
              <w:pStyle w:val="TAH"/>
              <w:rPr>
                <w:ins w:id="569" w:author="MCC160" w:date="2020-09-03T09:07:00Z"/>
              </w:rPr>
            </w:pPr>
          </w:p>
        </w:tc>
      </w:tr>
      <w:tr w:rsidR="00071E2D" w:rsidRPr="009D6D75" w14:paraId="20002E2D" w14:textId="77777777" w:rsidTr="00C96E72">
        <w:trPr>
          <w:ins w:id="570" w:author="MCC160" w:date="2020-09-03T09:07:00Z"/>
        </w:trPr>
        <w:tc>
          <w:tcPr>
            <w:tcW w:w="648" w:type="dxa"/>
            <w:shd w:val="clear" w:color="auto" w:fill="auto"/>
          </w:tcPr>
          <w:p w14:paraId="61E51F0D" w14:textId="77777777" w:rsidR="00071E2D" w:rsidRPr="009D6D75" w:rsidRDefault="00071E2D" w:rsidP="00071E2D">
            <w:pPr>
              <w:pStyle w:val="TAC"/>
              <w:rPr>
                <w:ins w:id="571" w:author="MCC160" w:date="2020-09-03T09:07:00Z"/>
              </w:rPr>
            </w:pPr>
            <w:ins w:id="572" w:author="MCC160" w:date="2020-11-12T14:19:00Z">
              <w:r w:rsidRPr="009D6D75">
                <w:t>1</w:t>
              </w:r>
            </w:ins>
          </w:p>
        </w:tc>
        <w:tc>
          <w:tcPr>
            <w:tcW w:w="3969" w:type="dxa"/>
            <w:shd w:val="clear" w:color="auto" w:fill="auto"/>
          </w:tcPr>
          <w:p w14:paraId="2DE5207F" w14:textId="77777777" w:rsidR="00071E2D" w:rsidRPr="009D6D75" w:rsidRDefault="00C96E72" w:rsidP="00071E2D">
            <w:pPr>
              <w:pStyle w:val="TAL"/>
              <w:rPr>
                <w:ins w:id="573" w:author="MCC160" w:date="2020-09-03T09:07:00Z"/>
              </w:rPr>
            </w:pPr>
            <w:ins w:id="574" w:author="MCC160" w:date="2021-01-19T18:19:00Z">
              <w:r w:rsidRPr="009D6D75">
                <w:t>E-UTRA/EPC signalling according to clause 5.4.13 'Generic Test Procedure for MCPTT radio bearer establishment for use of pre-established session' takes place</w:t>
              </w:r>
            </w:ins>
          </w:p>
        </w:tc>
        <w:tc>
          <w:tcPr>
            <w:tcW w:w="709" w:type="dxa"/>
            <w:shd w:val="clear" w:color="auto" w:fill="auto"/>
          </w:tcPr>
          <w:p w14:paraId="4A1C7BC2" w14:textId="77777777" w:rsidR="00071E2D" w:rsidRPr="009D6D75" w:rsidRDefault="00071E2D" w:rsidP="00071E2D">
            <w:pPr>
              <w:pStyle w:val="TAC"/>
              <w:rPr>
                <w:ins w:id="575" w:author="MCC160" w:date="2020-09-03T09:07:00Z"/>
              </w:rPr>
            </w:pPr>
            <w:ins w:id="576" w:author="MCC160" w:date="2020-11-12T14:19:00Z">
              <w:r w:rsidRPr="009D6D75">
                <w:t>-</w:t>
              </w:r>
            </w:ins>
          </w:p>
        </w:tc>
        <w:tc>
          <w:tcPr>
            <w:tcW w:w="2977" w:type="dxa"/>
            <w:shd w:val="clear" w:color="auto" w:fill="auto"/>
          </w:tcPr>
          <w:p w14:paraId="41C4903A" w14:textId="77777777" w:rsidR="00071E2D" w:rsidRPr="009D6D75" w:rsidRDefault="00071E2D" w:rsidP="00071E2D">
            <w:pPr>
              <w:pStyle w:val="TAL"/>
              <w:rPr>
                <w:ins w:id="577" w:author="MCC160" w:date="2020-09-03T09:07:00Z"/>
              </w:rPr>
            </w:pPr>
            <w:ins w:id="578" w:author="MCC160" w:date="2020-11-12T14:19:00Z">
              <w:r w:rsidRPr="009D6D75">
                <w:t>-</w:t>
              </w:r>
            </w:ins>
          </w:p>
        </w:tc>
        <w:tc>
          <w:tcPr>
            <w:tcW w:w="567" w:type="dxa"/>
            <w:shd w:val="clear" w:color="auto" w:fill="auto"/>
          </w:tcPr>
          <w:p w14:paraId="2CDDD73D" w14:textId="77777777" w:rsidR="00071E2D" w:rsidRPr="009D6D75" w:rsidRDefault="00071E2D" w:rsidP="00071E2D">
            <w:pPr>
              <w:pStyle w:val="TAC"/>
              <w:rPr>
                <w:ins w:id="579" w:author="MCC160" w:date="2020-09-03T09:07:00Z"/>
              </w:rPr>
            </w:pPr>
            <w:ins w:id="580" w:author="MCC160" w:date="2020-11-12T14:19:00Z">
              <w:r w:rsidRPr="009D6D75">
                <w:t>-</w:t>
              </w:r>
            </w:ins>
          </w:p>
        </w:tc>
        <w:tc>
          <w:tcPr>
            <w:tcW w:w="892" w:type="dxa"/>
            <w:shd w:val="clear" w:color="auto" w:fill="auto"/>
          </w:tcPr>
          <w:p w14:paraId="559714A7" w14:textId="77777777" w:rsidR="00071E2D" w:rsidRPr="009D6D75" w:rsidRDefault="00071E2D" w:rsidP="00071E2D">
            <w:pPr>
              <w:pStyle w:val="TAC"/>
              <w:rPr>
                <w:ins w:id="581" w:author="MCC160" w:date="2020-09-03T09:07:00Z"/>
              </w:rPr>
            </w:pPr>
            <w:ins w:id="582" w:author="MCC160" w:date="2020-11-12T14:19:00Z">
              <w:r w:rsidRPr="009D6D75">
                <w:t>-</w:t>
              </w:r>
            </w:ins>
          </w:p>
        </w:tc>
      </w:tr>
      <w:tr w:rsidR="00071E2D" w:rsidRPr="009D6D75" w14:paraId="6B1D6D26" w14:textId="77777777" w:rsidTr="00C96E72">
        <w:trPr>
          <w:ins w:id="583" w:author="MCC160" w:date="2020-09-03T09:07:00Z"/>
        </w:trPr>
        <w:tc>
          <w:tcPr>
            <w:tcW w:w="648" w:type="dxa"/>
            <w:shd w:val="clear" w:color="auto" w:fill="auto"/>
          </w:tcPr>
          <w:p w14:paraId="41F83037" w14:textId="77777777" w:rsidR="00071E2D" w:rsidRPr="009D6D75" w:rsidRDefault="00071E2D" w:rsidP="00071E2D">
            <w:pPr>
              <w:pStyle w:val="TAC"/>
              <w:rPr>
                <w:ins w:id="584" w:author="MCC160" w:date="2020-09-03T09:07:00Z"/>
              </w:rPr>
            </w:pPr>
            <w:ins w:id="585" w:author="MCC160" w:date="2020-11-12T14:19:00Z">
              <w:r w:rsidRPr="009D6D75">
                <w:t>2</w:t>
              </w:r>
            </w:ins>
          </w:p>
        </w:tc>
        <w:tc>
          <w:tcPr>
            <w:tcW w:w="3969" w:type="dxa"/>
            <w:shd w:val="clear" w:color="auto" w:fill="auto"/>
          </w:tcPr>
          <w:p w14:paraId="695E8CD6" w14:textId="77777777" w:rsidR="00071E2D" w:rsidRPr="009D6D75" w:rsidRDefault="00071E2D" w:rsidP="00071E2D">
            <w:pPr>
              <w:pStyle w:val="TAL"/>
              <w:rPr>
                <w:ins w:id="586" w:author="MCC160" w:date="2020-09-03T09:07:00Z"/>
              </w:rPr>
            </w:pPr>
            <w:ins w:id="587" w:author="MCC160" w:date="2020-11-12T14:19:00Z">
              <w:r w:rsidRPr="009D6D75">
                <w:rPr>
                  <w:szCs w:val="18"/>
                </w:rPr>
                <w:t>SS initiates an on-demand pre-arranged group call with automatic commencement mode using a pre-established session by sending a Connect message</w:t>
              </w:r>
            </w:ins>
          </w:p>
        </w:tc>
        <w:tc>
          <w:tcPr>
            <w:tcW w:w="709" w:type="dxa"/>
            <w:shd w:val="clear" w:color="auto" w:fill="auto"/>
          </w:tcPr>
          <w:p w14:paraId="6B4DEC4B" w14:textId="77777777" w:rsidR="00071E2D" w:rsidRPr="009D6D75" w:rsidRDefault="00071E2D" w:rsidP="00071E2D">
            <w:pPr>
              <w:pStyle w:val="TAC"/>
              <w:rPr>
                <w:ins w:id="588" w:author="MCC160" w:date="2020-09-03T09:07:00Z"/>
              </w:rPr>
            </w:pPr>
            <w:ins w:id="589" w:author="MCC160" w:date="2020-11-12T14:19:00Z">
              <w:r w:rsidRPr="009D6D75">
                <w:t>&lt;--</w:t>
              </w:r>
            </w:ins>
          </w:p>
        </w:tc>
        <w:tc>
          <w:tcPr>
            <w:tcW w:w="2977" w:type="dxa"/>
            <w:shd w:val="clear" w:color="auto" w:fill="auto"/>
          </w:tcPr>
          <w:p w14:paraId="276EF16F" w14:textId="77777777" w:rsidR="00071E2D" w:rsidRPr="009D6D75" w:rsidRDefault="00071E2D" w:rsidP="00071E2D">
            <w:pPr>
              <w:pStyle w:val="TAL"/>
              <w:rPr>
                <w:ins w:id="590" w:author="MCC160" w:date="2020-09-03T09:07:00Z"/>
              </w:rPr>
            </w:pPr>
            <w:ins w:id="591" w:author="MCC160" w:date="2020-11-12T14:19:00Z">
              <w:r w:rsidRPr="009D6D75">
                <w:t>Connect</w:t>
              </w:r>
            </w:ins>
          </w:p>
        </w:tc>
        <w:tc>
          <w:tcPr>
            <w:tcW w:w="567" w:type="dxa"/>
            <w:shd w:val="clear" w:color="auto" w:fill="auto"/>
          </w:tcPr>
          <w:p w14:paraId="6630F049" w14:textId="77777777" w:rsidR="00071E2D" w:rsidRPr="009D6D75" w:rsidRDefault="00071E2D" w:rsidP="00071E2D">
            <w:pPr>
              <w:pStyle w:val="TAC"/>
              <w:rPr>
                <w:ins w:id="592" w:author="MCC160" w:date="2020-09-03T09:07:00Z"/>
              </w:rPr>
            </w:pPr>
            <w:ins w:id="593" w:author="MCC160" w:date="2020-11-12T14:19:00Z">
              <w:r w:rsidRPr="009D6D75">
                <w:t>-</w:t>
              </w:r>
            </w:ins>
          </w:p>
        </w:tc>
        <w:tc>
          <w:tcPr>
            <w:tcW w:w="892" w:type="dxa"/>
            <w:shd w:val="clear" w:color="auto" w:fill="auto"/>
          </w:tcPr>
          <w:p w14:paraId="7E7F0CDD" w14:textId="77777777" w:rsidR="00071E2D" w:rsidRPr="009D6D75" w:rsidRDefault="00071E2D" w:rsidP="00071E2D">
            <w:pPr>
              <w:pStyle w:val="TAC"/>
              <w:rPr>
                <w:ins w:id="594" w:author="MCC160" w:date="2020-09-03T09:07:00Z"/>
              </w:rPr>
            </w:pPr>
            <w:ins w:id="595" w:author="MCC160" w:date="2020-11-12T14:19:00Z">
              <w:r w:rsidRPr="009D6D75">
                <w:t>-</w:t>
              </w:r>
            </w:ins>
          </w:p>
        </w:tc>
      </w:tr>
      <w:tr w:rsidR="00071E2D" w:rsidRPr="009D6D75" w14:paraId="123C9369" w14:textId="77777777" w:rsidTr="00C96E72">
        <w:trPr>
          <w:ins w:id="596" w:author="MCC160" w:date="2020-09-03T09:07:00Z"/>
        </w:trPr>
        <w:tc>
          <w:tcPr>
            <w:tcW w:w="648" w:type="dxa"/>
            <w:shd w:val="clear" w:color="auto" w:fill="auto"/>
          </w:tcPr>
          <w:p w14:paraId="62F1362D" w14:textId="77777777" w:rsidR="00071E2D" w:rsidRPr="009D6D75" w:rsidRDefault="00071E2D" w:rsidP="00071E2D">
            <w:pPr>
              <w:pStyle w:val="TAC"/>
              <w:rPr>
                <w:ins w:id="597" w:author="MCC160" w:date="2020-09-03T09:07:00Z"/>
              </w:rPr>
            </w:pPr>
            <w:ins w:id="598" w:author="MCC160" w:date="2020-11-12T14:19:00Z">
              <w:r w:rsidRPr="009D6D75">
                <w:rPr>
                  <w:rFonts w:cs="Arial"/>
                </w:rPr>
                <w:t>3</w:t>
              </w:r>
            </w:ins>
          </w:p>
        </w:tc>
        <w:tc>
          <w:tcPr>
            <w:tcW w:w="3969" w:type="dxa"/>
            <w:shd w:val="clear" w:color="auto" w:fill="auto"/>
          </w:tcPr>
          <w:p w14:paraId="5AB8416D" w14:textId="77777777" w:rsidR="00071E2D" w:rsidRPr="009D6D75" w:rsidRDefault="00071E2D" w:rsidP="00071E2D">
            <w:pPr>
              <w:pStyle w:val="TAL"/>
              <w:rPr>
                <w:ins w:id="599" w:author="MCC160" w:date="2020-09-03T09:07:00Z"/>
              </w:rPr>
            </w:pPr>
            <w:ins w:id="600" w:author="MCC160" w:date="2020-11-12T14:19:00Z">
              <w:r w:rsidRPr="009D6D75">
                <w:t>Check: Does the UE (</w:t>
              </w:r>
              <w:r w:rsidRPr="009D6D75">
                <w:rPr>
                  <w:lang w:eastAsia="ko-KR"/>
                </w:rPr>
                <w:t xml:space="preserve">MCPTT client) send an </w:t>
              </w:r>
              <w:r w:rsidRPr="009D6D75">
                <w:t>Acknowledgement to accept the incoming pre-arranged group call using a pre-established session?</w:t>
              </w:r>
            </w:ins>
          </w:p>
        </w:tc>
        <w:tc>
          <w:tcPr>
            <w:tcW w:w="709" w:type="dxa"/>
            <w:shd w:val="clear" w:color="auto" w:fill="auto"/>
          </w:tcPr>
          <w:p w14:paraId="69B2CDB5" w14:textId="77777777" w:rsidR="00071E2D" w:rsidRPr="009D6D75" w:rsidRDefault="00071E2D" w:rsidP="00071E2D">
            <w:pPr>
              <w:pStyle w:val="TAC"/>
              <w:rPr>
                <w:ins w:id="601" w:author="MCC160" w:date="2020-09-03T09:07:00Z"/>
              </w:rPr>
            </w:pPr>
            <w:ins w:id="602" w:author="MCC160" w:date="2020-11-12T14:19:00Z">
              <w:r w:rsidRPr="009D6D75">
                <w:rPr>
                  <w:szCs w:val="18"/>
                </w:rPr>
                <w:t>--&gt;</w:t>
              </w:r>
            </w:ins>
          </w:p>
        </w:tc>
        <w:tc>
          <w:tcPr>
            <w:tcW w:w="2977" w:type="dxa"/>
            <w:shd w:val="clear" w:color="auto" w:fill="auto"/>
          </w:tcPr>
          <w:p w14:paraId="0B8A942A" w14:textId="77777777" w:rsidR="00071E2D" w:rsidRPr="009D6D75" w:rsidRDefault="00071E2D" w:rsidP="00071E2D">
            <w:pPr>
              <w:pStyle w:val="TAL"/>
              <w:rPr>
                <w:ins w:id="603" w:author="MCC160" w:date="2020-09-03T09:07:00Z"/>
              </w:rPr>
            </w:pPr>
            <w:ins w:id="604" w:author="MCC160" w:date="2020-11-12T14:19:00Z">
              <w:r w:rsidRPr="009D6D75">
                <w:t>Acknowledg</w:t>
              </w:r>
            </w:ins>
            <w:ins w:id="605" w:author="MCC160" w:date="2020-11-12T14:20:00Z">
              <w:r w:rsidRPr="009D6D75">
                <w:t>e</w:t>
              </w:r>
            </w:ins>
          </w:p>
        </w:tc>
        <w:tc>
          <w:tcPr>
            <w:tcW w:w="567" w:type="dxa"/>
            <w:shd w:val="clear" w:color="auto" w:fill="auto"/>
          </w:tcPr>
          <w:p w14:paraId="5E62C8F3" w14:textId="77777777" w:rsidR="00071E2D" w:rsidRPr="009D6D75" w:rsidRDefault="00071E2D" w:rsidP="00071E2D">
            <w:pPr>
              <w:pStyle w:val="TAC"/>
              <w:rPr>
                <w:ins w:id="606" w:author="MCC160" w:date="2020-09-03T09:07:00Z"/>
              </w:rPr>
            </w:pPr>
            <w:ins w:id="607" w:author="MCC160" w:date="2020-11-12T14:19:00Z">
              <w:r w:rsidRPr="009D6D75">
                <w:t>-</w:t>
              </w:r>
            </w:ins>
          </w:p>
        </w:tc>
        <w:tc>
          <w:tcPr>
            <w:tcW w:w="892" w:type="dxa"/>
            <w:shd w:val="clear" w:color="auto" w:fill="auto"/>
          </w:tcPr>
          <w:p w14:paraId="0EC40D3D" w14:textId="77777777" w:rsidR="00071E2D" w:rsidRPr="009D6D75" w:rsidRDefault="00071E2D" w:rsidP="00071E2D">
            <w:pPr>
              <w:pStyle w:val="TAC"/>
              <w:rPr>
                <w:ins w:id="608" w:author="MCC160" w:date="2020-09-03T09:07:00Z"/>
              </w:rPr>
            </w:pPr>
            <w:ins w:id="609" w:author="MCC160" w:date="2020-11-12T14:19:00Z">
              <w:r w:rsidRPr="009D6D75">
                <w:t>P</w:t>
              </w:r>
            </w:ins>
          </w:p>
        </w:tc>
      </w:tr>
    </w:tbl>
    <w:p w14:paraId="38EFEA1A" w14:textId="77777777" w:rsidR="00AD5FA8" w:rsidRPr="009D6D75" w:rsidRDefault="00AD5FA8" w:rsidP="00AD5FA8">
      <w:pPr>
        <w:keepNext/>
        <w:keepLines/>
        <w:spacing w:before="120"/>
        <w:ind w:left="1985" w:hanging="1985"/>
        <w:rPr>
          <w:ins w:id="610" w:author="MCC160" w:date="2020-09-03T09:07:00Z"/>
          <w:rFonts w:ascii="Arial" w:hAnsi="Arial" w:cs="Arial"/>
          <w:sz w:val="18"/>
          <w:szCs w:val="18"/>
        </w:rPr>
      </w:pPr>
    </w:p>
    <w:p w14:paraId="66F4C1CF" w14:textId="77777777" w:rsidR="00AD5FA8" w:rsidRPr="009D6D75" w:rsidRDefault="005E586D" w:rsidP="00AD5FA8">
      <w:pPr>
        <w:pStyle w:val="H6"/>
        <w:rPr>
          <w:ins w:id="611" w:author="MCC160" w:date="2020-09-03T09:07:00Z"/>
        </w:rPr>
      </w:pPr>
      <w:ins w:id="612" w:author="MCC160" w:date="2021-01-28T13:51:00Z">
        <w:r w:rsidRPr="009D6D75">
          <w:t>5.3.23</w:t>
        </w:r>
      </w:ins>
      <w:ins w:id="613" w:author="MCC160" w:date="2020-09-03T09:07:00Z">
        <w:r w:rsidR="00AD5FA8" w:rsidRPr="009D6D75">
          <w:t>.4</w:t>
        </w:r>
        <w:r w:rsidR="00AD5FA8" w:rsidRPr="009D6D75">
          <w:tab/>
          <w:t>Specific message contents</w:t>
        </w:r>
      </w:ins>
    </w:p>
    <w:p w14:paraId="56BBFE49" w14:textId="77777777" w:rsidR="00FB1DAF" w:rsidRPr="009D6D75" w:rsidRDefault="00FB1DAF" w:rsidP="00FB1DAF">
      <w:pPr>
        <w:rPr>
          <w:ins w:id="614" w:author="MCC160" w:date="2020-10-30T14:29:00Z"/>
        </w:rPr>
      </w:pPr>
      <w:ins w:id="615" w:author="MCC160" w:date="2020-10-30T14:29:00Z">
        <w:r w:rsidRPr="009D6D75">
          <w:t>All message contents are as specified in clause 5.5 and in the test case calling the procedure, with the following clarifications:</w:t>
        </w:r>
      </w:ins>
    </w:p>
    <w:p w14:paraId="0517196E" w14:textId="77777777" w:rsidR="00FB1DAF" w:rsidRPr="009D6D75" w:rsidRDefault="00FB1DAF" w:rsidP="00FB1DAF">
      <w:pPr>
        <w:rPr>
          <w:ins w:id="616" w:author="MCC160" w:date="2020-10-30T14:29:00Z"/>
        </w:rPr>
      </w:pPr>
      <w:ins w:id="617" w:author="MCC160" w:date="2020-10-30T14:29:00Z">
        <w:r w:rsidRPr="009D6D75">
          <w:lastRenderedPageBreak/>
          <w:t>none</w:t>
        </w:r>
      </w:ins>
    </w:p>
    <w:p w14:paraId="7BF05DE0" w14:textId="77777777" w:rsidR="004D19CC" w:rsidRDefault="005E586D" w:rsidP="005E586D">
      <w:r w:rsidRPr="009D6D75">
        <w:rPr>
          <w:color w:val="0070C0"/>
          <w:sz w:val="28"/>
          <w:szCs w:val="28"/>
        </w:rPr>
        <w:t>&lt;</w:t>
      </w:r>
      <w:r w:rsidRPr="009D6D75">
        <w:rPr>
          <w:rFonts w:ascii="Arial" w:hAnsi="Arial"/>
          <w:color w:val="0070C0"/>
          <w:sz w:val="28"/>
          <w:szCs w:val="28"/>
        </w:rPr>
        <w:t>End of New Section&gt;</w:t>
      </w:r>
    </w:p>
    <w:sectPr w:rsidR="004D19CC" w:rsidSect="00DE74DE">
      <w:headerReference w:type="default" r:id="rId13"/>
      <w:footerReference w:type="default" r:id="rId14"/>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1FADE3" w14:textId="77777777" w:rsidR="00145884" w:rsidRDefault="00145884">
      <w:r>
        <w:separator/>
      </w:r>
    </w:p>
    <w:p w14:paraId="355E89C0" w14:textId="77777777" w:rsidR="00145884" w:rsidRDefault="00145884"/>
  </w:endnote>
  <w:endnote w:type="continuationSeparator" w:id="0">
    <w:p w14:paraId="0C7D9199" w14:textId="77777777" w:rsidR="00145884" w:rsidRDefault="00145884">
      <w:r>
        <w:continuationSeparator/>
      </w:r>
    </w:p>
    <w:p w14:paraId="484744D7" w14:textId="77777777" w:rsidR="00145884" w:rsidRDefault="001458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FB3FB" w14:textId="77777777" w:rsidR="000A0C5E" w:rsidRDefault="000A0C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1F4244" w14:textId="77777777" w:rsidR="00145884" w:rsidRDefault="00145884">
      <w:r>
        <w:separator/>
      </w:r>
    </w:p>
    <w:p w14:paraId="6C3DD5EF" w14:textId="77777777" w:rsidR="00145884" w:rsidRDefault="00145884"/>
  </w:footnote>
  <w:footnote w:type="continuationSeparator" w:id="0">
    <w:p w14:paraId="47807505" w14:textId="77777777" w:rsidR="00145884" w:rsidRDefault="00145884">
      <w:r>
        <w:continuationSeparator/>
      </w:r>
    </w:p>
    <w:p w14:paraId="26160C32" w14:textId="77777777" w:rsidR="00145884" w:rsidRDefault="001458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A1A237" w14:textId="77777777" w:rsidR="000A0C5E" w:rsidRDefault="000A0C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6B2D3" w14:textId="77777777" w:rsidR="000A0C5E" w:rsidRDefault="000A0C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55672603" w14:textId="77777777" w:rsidR="000A0C5E" w:rsidRDefault="000A0C5E"/>
  <w:p w14:paraId="712A275D" w14:textId="77777777" w:rsidR="000A0C5E" w:rsidRDefault="000A0C5E"/>
  <w:p w14:paraId="793518A9" w14:textId="77777777" w:rsidR="000A0C5E" w:rsidRDefault="000A0C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1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4E374F87"/>
    <w:multiLevelType w:val="hybridMultilevel"/>
    <w:tmpl w:val="73DA07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4"/>
  </w:num>
  <w:num w:numId="12">
    <w:abstractNumId w:val="33"/>
  </w:num>
  <w:num w:numId="13">
    <w:abstractNumId w:val="31"/>
  </w:num>
  <w:num w:numId="14">
    <w:abstractNumId w:val="16"/>
  </w:num>
  <w:num w:numId="15">
    <w:abstractNumId w:val="23"/>
  </w:num>
  <w:num w:numId="16">
    <w:abstractNumId w:val="17"/>
  </w:num>
  <w:num w:numId="17">
    <w:abstractNumId w:val="25"/>
  </w:num>
  <w:num w:numId="18">
    <w:abstractNumId w:val="30"/>
  </w:num>
  <w:num w:numId="19">
    <w:abstractNumId w:val="9"/>
  </w:num>
  <w:num w:numId="20">
    <w:abstractNumId w:val="12"/>
  </w:num>
  <w:num w:numId="21">
    <w:abstractNumId w:val="32"/>
  </w:num>
  <w:num w:numId="22">
    <w:abstractNumId w:val="15"/>
  </w:num>
  <w:num w:numId="23">
    <w:abstractNumId w:val="19"/>
  </w:num>
  <w:num w:numId="24">
    <w:abstractNumId w:val="18"/>
  </w:num>
  <w:num w:numId="25">
    <w:abstractNumId w:val="13"/>
  </w:num>
  <w:num w:numId="26">
    <w:abstractNumId w:val="18"/>
  </w:num>
  <w:num w:numId="27">
    <w:abstractNumId w:val="22"/>
  </w:num>
  <w:num w:numId="28">
    <w:abstractNumId w:val="14"/>
  </w:num>
  <w:num w:numId="29">
    <w:abstractNumId w:val="11"/>
  </w:num>
  <w:num w:numId="30">
    <w:abstractNumId w:val="26"/>
  </w:num>
  <w:num w:numId="31">
    <w:abstractNumId w:val="27"/>
  </w:num>
  <w:num w:numId="32">
    <w:abstractNumId w:val="24"/>
  </w:num>
  <w:num w:numId="33">
    <w:abstractNumId w:val="20"/>
  </w:num>
  <w:num w:numId="34">
    <w:abstractNumId w:val="28"/>
  </w:num>
  <w:num w:numId="35">
    <w:abstractNumId w:val="29"/>
  </w:num>
  <w:num w:numId="36">
    <w:abstractNumId w:val="10"/>
  </w:num>
  <w:num w:numId="37">
    <w:abstractNumId w:val="34"/>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218D"/>
    <w:rsid w:val="00006E3D"/>
    <w:rsid w:val="00011C32"/>
    <w:rsid w:val="00012A28"/>
    <w:rsid w:val="000133A5"/>
    <w:rsid w:val="00013CA7"/>
    <w:rsid w:val="00015370"/>
    <w:rsid w:val="000167DC"/>
    <w:rsid w:val="00016A77"/>
    <w:rsid w:val="00021B6B"/>
    <w:rsid w:val="0002474A"/>
    <w:rsid w:val="000275AD"/>
    <w:rsid w:val="00027B3F"/>
    <w:rsid w:val="0003013B"/>
    <w:rsid w:val="00033397"/>
    <w:rsid w:val="00034060"/>
    <w:rsid w:val="00034588"/>
    <w:rsid w:val="0003462F"/>
    <w:rsid w:val="000372DF"/>
    <w:rsid w:val="00037728"/>
    <w:rsid w:val="00040095"/>
    <w:rsid w:val="00042DBB"/>
    <w:rsid w:val="00043B86"/>
    <w:rsid w:val="000448CA"/>
    <w:rsid w:val="000452DB"/>
    <w:rsid w:val="00045326"/>
    <w:rsid w:val="00050BC0"/>
    <w:rsid w:val="00051834"/>
    <w:rsid w:val="00054FE7"/>
    <w:rsid w:val="00060BE5"/>
    <w:rsid w:val="000652C2"/>
    <w:rsid w:val="00065739"/>
    <w:rsid w:val="00065B4A"/>
    <w:rsid w:val="00066042"/>
    <w:rsid w:val="00066274"/>
    <w:rsid w:val="00067DD0"/>
    <w:rsid w:val="00067F25"/>
    <w:rsid w:val="00071E2D"/>
    <w:rsid w:val="00080512"/>
    <w:rsid w:val="000816E7"/>
    <w:rsid w:val="00084380"/>
    <w:rsid w:val="00084782"/>
    <w:rsid w:val="0008716D"/>
    <w:rsid w:val="00090962"/>
    <w:rsid w:val="000944A6"/>
    <w:rsid w:val="000A0C5E"/>
    <w:rsid w:val="000A111C"/>
    <w:rsid w:val="000A265D"/>
    <w:rsid w:val="000A2995"/>
    <w:rsid w:val="000A3678"/>
    <w:rsid w:val="000A4D0E"/>
    <w:rsid w:val="000A739E"/>
    <w:rsid w:val="000B20FD"/>
    <w:rsid w:val="000B3171"/>
    <w:rsid w:val="000B42B8"/>
    <w:rsid w:val="000B457D"/>
    <w:rsid w:val="000B579C"/>
    <w:rsid w:val="000C4996"/>
    <w:rsid w:val="000D0564"/>
    <w:rsid w:val="000D1927"/>
    <w:rsid w:val="000D3D7C"/>
    <w:rsid w:val="000D58AB"/>
    <w:rsid w:val="000E0782"/>
    <w:rsid w:val="000E0AD0"/>
    <w:rsid w:val="000E0E08"/>
    <w:rsid w:val="000E25FA"/>
    <w:rsid w:val="000E44AB"/>
    <w:rsid w:val="000E4A1A"/>
    <w:rsid w:val="000E5678"/>
    <w:rsid w:val="000E6548"/>
    <w:rsid w:val="000F72C5"/>
    <w:rsid w:val="001064B5"/>
    <w:rsid w:val="00106EC0"/>
    <w:rsid w:val="001174CC"/>
    <w:rsid w:val="001229AD"/>
    <w:rsid w:val="0012423B"/>
    <w:rsid w:val="001242C1"/>
    <w:rsid w:val="001255DB"/>
    <w:rsid w:val="00141A4B"/>
    <w:rsid w:val="001424DD"/>
    <w:rsid w:val="001428B6"/>
    <w:rsid w:val="00145884"/>
    <w:rsid w:val="00152682"/>
    <w:rsid w:val="00163B49"/>
    <w:rsid w:val="0016523C"/>
    <w:rsid w:val="00166E76"/>
    <w:rsid w:val="001701A4"/>
    <w:rsid w:val="001710DE"/>
    <w:rsid w:val="00173B49"/>
    <w:rsid w:val="00173D25"/>
    <w:rsid w:val="00175429"/>
    <w:rsid w:val="00180177"/>
    <w:rsid w:val="0018388B"/>
    <w:rsid w:val="00183B33"/>
    <w:rsid w:val="0019114C"/>
    <w:rsid w:val="00192B08"/>
    <w:rsid w:val="00193D2D"/>
    <w:rsid w:val="001A2576"/>
    <w:rsid w:val="001A59B1"/>
    <w:rsid w:val="001A6190"/>
    <w:rsid w:val="001A6414"/>
    <w:rsid w:val="001B087C"/>
    <w:rsid w:val="001B21E9"/>
    <w:rsid w:val="001B433E"/>
    <w:rsid w:val="001B5921"/>
    <w:rsid w:val="001B695A"/>
    <w:rsid w:val="001C0FDA"/>
    <w:rsid w:val="001C2581"/>
    <w:rsid w:val="001C4587"/>
    <w:rsid w:val="001D2139"/>
    <w:rsid w:val="001D65A7"/>
    <w:rsid w:val="001D6B4E"/>
    <w:rsid w:val="001E2076"/>
    <w:rsid w:val="001E240A"/>
    <w:rsid w:val="001E32AB"/>
    <w:rsid w:val="001E4757"/>
    <w:rsid w:val="001F168B"/>
    <w:rsid w:val="001F17AB"/>
    <w:rsid w:val="00201110"/>
    <w:rsid w:val="00202A52"/>
    <w:rsid w:val="0020431F"/>
    <w:rsid w:val="00205A9D"/>
    <w:rsid w:val="0020706A"/>
    <w:rsid w:val="00207747"/>
    <w:rsid w:val="00214A14"/>
    <w:rsid w:val="00214AEE"/>
    <w:rsid w:val="00220550"/>
    <w:rsid w:val="00223E83"/>
    <w:rsid w:val="00226292"/>
    <w:rsid w:val="00227430"/>
    <w:rsid w:val="00227447"/>
    <w:rsid w:val="00231DEC"/>
    <w:rsid w:val="00233524"/>
    <w:rsid w:val="002347A2"/>
    <w:rsid w:val="00235A65"/>
    <w:rsid w:val="00236708"/>
    <w:rsid w:val="00236C43"/>
    <w:rsid w:val="0024025A"/>
    <w:rsid w:val="0024078F"/>
    <w:rsid w:val="002431F7"/>
    <w:rsid w:val="0024366F"/>
    <w:rsid w:val="00243D6F"/>
    <w:rsid w:val="0024458D"/>
    <w:rsid w:val="00244F2D"/>
    <w:rsid w:val="002508DD"/>
    <w:rsid w:val="00253E8E"/>
    <w:rsid w:val="00261FD6"/>
    <w:rsid w:val="002661CF"/>
    <w:rsid w:val="00273761"/>
    <w:rsid w:val="00275EF7"/>
    <w:rsid w:val="00282D43"/>
    <w:rsid w:val="00290797"/>
    <w:rsid w:val="002926E2"/>
    <w:rsid w:val="00292824"/>
    <w:rsid w:val="00295777"/>
    <w:rsid w:val="0029666E"/>
    <w:rsid w:val="002970B6"/>
    <w:rsid w:val="00297654"/>
    <w:rsid w:val="002A15A9"/>
    <w:rsid w:val="002B286B"/>
    <w:rsid w:val="002B5F4F"/>
    <w:rsid w:val="002B6912"/>
    <w:rsid w:val="002C72D4"/>
    <w:rsid w:val="002D0592"/>
    <w:rsid w:val="002D2765"/>
    <w:rsid w:val="002D300F"/>
    <w:rsid w:val="002D56C0"/>
    <w:rsid w:val="002E0748"/>
    <w:rsid w:val="002E3A3E"/>
    <w:rsid w:val="002E5A87"/>
    <w:rsid w:val="002E63A3"/>
    <w:rsid w:val="002F1585"/>
    <w:rsid w:val="002F15B5"/>
    <w:rsid w:val="002F4A9E"/>
    <w:rsid w:val="002F6A37"/>
    <w:rsid w:val="002F6CC0"/>
    <w:rsid w:val="003027A8"/>
    <w:rsid w:val="00302A05"/>
    <w:rsid w:val="00310AB3"/>
    <w:rsid w:val="003156F8"/>
    <w:rsid w:val="00315EF0"/>
    <w:rsid w:val="003172DC"/>
    <w:rsid w:val="0032238A"/>
    <w:rsid w:val="00323C7D"/>
    <w:rsid w:val="00326617"/>
    <w:rsid w:val="003276E0"/>
    <w:rsid w:val="003305B3"/>
    <w:rsid w:val="0033181B"/>
    <w:rsid w:val="00332F12"/>
    <w:rsid w:val="003351C8"/>
    <w:rsid w:val="003359AA"/>
    <w:rsid w:val="003368A8"/>
    <w:rsid w:val="00337AF1"/>
    <w:rsid w:val="00344D01"/>
    <w:rsid w:val="00345458"/>
    <w:rsid w:val="00347D22"/>
    <w:rsid w:val="00347E85"/>
    <w:rsid w:val="003526EF"/>
    <w:rsid w:val="0035462D"/>
    <w:rsid w:val="00361CDD"/>
    <w:rsid w:val="00363411"/>
    <w:rsid w:val="00365A6B"/>
    <w:rsid w:val="003664D4"/>
    <w:rsid w:val="00371062"/>
    <w:rsid w:val="00372A24"/>
    <w:rsid w:val="00373B2A"/>
    <w:rsid w:val="003903D8"/>
    <w:rsid w:val="003A0250"/>
    <w:rsid w:val="003A2209"/>
    <w:rsid w:val="003A32ED"/>
    <w:rsid w:val="003A7F29"/>
    <w:rsid w:val="003B2C34"/>
    <w:rsid w:val="003B494C"/>
    <w:rsid w:val="003C0227"/>
    <w:rsid w:val="003C096D"/>
    <w:rsid w:val="003C0AD1"/>
    <w:rsid w:val="003C2568"/>
    <w:rsid w:val="003C3971"/>
    <w:rsid w:val="003C46BC"/>
    <w:rsid w:val="003C5F45"/>
    <w:rsid w:val="003C7B4C"/>
    <w:rsid w:val="003D4FAD"/>
    <w:rsid w:val="003D5B0F"/>
    <w:rsid w:val="003D5E5E"/>
    <w:rsid w:val="003D6222"/>
    <w:rsid w:val="003D6704"/>
    <w:rsid w:val="003D73DA"/>
    <w:rsid w:val="003E0451"/>
    <w:rsid w:val="003E2138"/>
    <w:rsid w:val="003E58DD"/>
    <w:rsid w:val="003E7FC4"/>
    <w:rsid w:val="003F0496"/>
    <w:rsid w:val="003F154E"/>
    <w:rsid w:val="003F4062"/>
    <w:rsid w:val="003F7FA6"/>
    <w:rsid w:val="003F7FAC"/>
    <w:rsid w:val="00407A67"/>
    <w:rsid w:val="004168F5"/>
    <w:rsid w:val="004201D8"/>
    <w:rsid w:val="00421072"/>
    <w:rsid w:val="00422794"/>
    <w:rsid w:val="00423513"/>
    <w:rsid w:val="004238CD"/>
    <w:rsid w:val="00424DC2"/>
    <w:rsid w:val="00431558"/>
    <w:rsid w:val="00433FDA"/>
    <w:rsid w:val="004340EB"/>
    <w:rsid w:val="0043583A"/>
    <w:rsid w:val="00440758"/>
    <w:rsid w:val="00444265"/>
    <w:rsid w:val="004445C0"/>
    <w:rsid w:val="00446DDA"/>
    <w:rsid w:val="00450C24"/>
    <w:rsid w:val="00455C86"/>
    <w:rsid w:val="00456921"/>
    <w:rsid w:val="0045708E"/>
    <w:rsid w:val="004613B4"/>
    <w:rsid w:val="00466040"/>
    <w:rsid w:val="0046622E"/>
    <w:rsid w:val="00466FEC"/>
    <w:rsid w:val="00471AEF"/>
    <w:rsid w:val="00471E66"/>
    <w:rsid w:val="00472134"/>
    <w:rsid w:val="0047242A"/>
    <w:rsid w:val="004740FB"/>
    <w:rsid w:val="004772B6"/>
    <w:rsid w:val="0048053E"/>
    <w:rsid w:val="004806B5"/>
    <w:rsid w:val="00482DA5"/>
    <w:rsid w:val="00486A2A"/>
    <w:rsid w:val="00491A99"/>
    <w:rsid w:val="00495DE8"/>
    <w:rsid w:val="00497201"/>
    <w:rsid w:val="004A1411"/>
    <w:rsid w:val="004A34F8"/>
    <w:rsid w:val="004A3BC1"/>
    <w:rsid w:val="004A697B"/>
    <w:rsid w:val="004A6B12"/>
    <w:rsid w:val="004B16EE"/>
    <w:rsid w:val="004B67C5"/>
    <w:rsid w:val="004C05E7"/>
    <w:rsid w:val="004C29BB"/>
    <w:rsid w:val="004C36E1"/>
    <w:rsid w:val="004C5253"/>
    <w:rsid w:val="004C6C9D"/>
    <w:rsid w:val="004C7993"/>
    <w:rsid w:val="004D19CC"/>
    <w:rsid w:val="004D3578"/>
    <w:rsid w:val="004D4ABD"/>
    <w:rsid w:val="004E213A"/>
    <w:rsid w:val="004E3A6B"/>
    <w:rsid w:val="004E4597"/>
    <w:rsid w:val="004E48CD"/>
    <w:rsid w:val="004E67F2"/>
    <w:rsid w:val="004F6636"/>
    <w:rsid w:val="00500880"/>
    <w:rsid w:val="00501033"/>
    <w:rsid w:val="00502279"/>
    <w:rsid w:val="00503C05"/>
    <w:rsid w:val="00505ACD"/>
    <w:rsid w:val="00505DE2"/>
    <w:rsid w:val="005074A0"/>
    <w:rsid w:val="005154C0"/>
    <w:rsid w:val="00515A0D"/>
    <w:rsid w:val="00515C2F"/>
    <w:rsid w:val="0051628B"/>
    <w:rsid w:val="00530B7A"/>
    <w:rsid w:val="005348EA"/>
    <w:rsid w:val="00537486"/>
    <w:rsid w:val="0054228E"/>
    <w:rsid w:val="00543E6C"/>
    <w:rsid w:val="00544351"/>
    <w:rsid w:val="00545D6F"/>
    <w:rsid w:val="00551493"/>
    <w:rsid w:val="00553088"/>
    <w:rsid w:val="00562608"/>
    <w:rsid w:val="00564893"/>
    <w:rsid w:val="00565087"/>
    <w:rsid w:val="00565241"/>
    <w:rsid w:val="00567AB0"/>
    <w:rsid w:val="005701DE"/>
    <w:rsid w:val="00570EB0"/>
    <w:rsid w:val="00576B51"/>
    <w:rsid w:val="00577AA3"/>
    <w:rsid w:val="0058215B"/>
    <w:rsid w:val="00586BF3"/>
    <w:rsid w:val="005946E6"/>
    <w:rsid w:val="005958C9"/>
    <w:rsid w:val="005958FB"/>
    <w:rsid w:val="005A343B"/>
    <w:rsid w:val="005A3982"/>
    <w:rsid w:val="005A46A6"/>
    <w:rsid w:val="005A5FF8"/>
    <w:rsid w:val="005A615D"/>
    <w:rsid w:val="005B1FB0"/>
    <w:rsid w:val="005B2BFD"/>
    <w:rsid w:val="005B6283"/>
    <w:rsid w:val="005D1346"/>
    <w:rsid w:val="005D2E01"/>
    <w:rsid w:val="005D6864"/>
    <w:rsid w:val="005E29D8"/>
    <w:rsid w:val="005E586D"/>
    <w:rsid w:val="005E7905"/>
    <w:rsid w:val="005F29A4"/>
    <w:rsid w:val="005F496C"/>
    <w:rsid w:val="005F53CB"/>
    <w:rsid w:val="00602472"/>
    <w:rsid w:val="00603B8F"/>
    <w:rsid w:val="0060717C"/>
    <w:rsid w:val="0061064A"/>
    <w:rsid w:val="00610CD9"/>
    <w:rsid w:val="00610D69"/>
    <w:rsid w:val="006124D9"/>
    <w:rsid w:val="00612A04"/>
    <w:rsid w:val="00614EAC"/>
    <w:rsid w:val="00614FDF"/>
    <w:rsid w:val="00615A57"/>
    <w:rsid w:val="006163BB"/>
    <w:rsid w:val="00617422"/>
    <w:rsid w:val="00620C5B"/>
    <w:rsid w:val="00621C61"/>
    <w:rsid w:val="006224A9"/>
    <w:rsid w:val="00623D57"/>
    <w:rsid w:val="0062479E"/>
    <w:rsid w:val="00624AE5"/>
    <w:rsid w:val="00625B6B"/>
    <w:rsid w:val="006409D6"/>
    <w:rsid w:val="00642886"/>
    <w:rsid w:val="00644B74"/>
    <w:rsid w:val="00654000"/>
    <w:rsid w:val="00655D48"/>
    <w:rsid w:val="00660129"/>
    <w:rsid w:val="00660A7E"/>
    <w:rsid w:val="0066356A"/>
    <w:rsid w:val="00665A52"/>
    <w:rsid w:val="006661F2"/>
    <w:rsid w:val="0066688D"/>
    <w:rsid w:val="00666D8A"/>
    <w:rsid w:val="00671EDE"/>
    <w:rsid w:val="006755D8"/>
    <w:rsid w:val="00676209"/>
    <w:rsid w:val="00680E92"/>
    <w:rsid w:val="00681597"/>
    <w:rsid w:val="00684A16"/>
    <w:rsid w:val="00687307"/>
    <w:rsid w:val="006904ED"/>
    <w:rsid w:val="006914FB"/>
    <w:rsid w:val="00691F6F"/>
    <w:rsid w:val="00693032"/>
    <w:rsid w:val="00693148"/>
    <w:rsid w:val="006B6572"/>
    <w:rsid w:val="006B7EA2"/>
    <w:rsid w:val="006C663D"/>
    <w:rsid w:val="006D229C"/>
    <w:rsid w:val="006E079C"/>
    <w:rsid w:val="006E1B05"/>
    <w:rsid w:val="006E3323"/>
    <w:rsid w:val="006E3AFE"/>
    <w:rsid w:val="006E5E15"/>
    <w:rsid w:val="006F3D52"/>
    <w:rsid w:val="006F4B32"/>
    <w:rsid w:val="006F72B8"/>
    <w:rsid w:val="00702B07"/>
    <w:rsid w:val="0070348D"/>
    <w:rsid w:val="0070523D"/>
    <w:rsid w:val="0070786A"/>
    <w:rsid w:val="0071047A"/>
    <w:rsid w:val="00714F7F"/>
    <w:rsid w:val="00716D3C"/>
    <w:rsid w:val="007175F8"/>
    <w:rsid w:val="007232F6"/>
    <w:rsid w:val="00723EA1"/>
    <w:rsid w:val="00726EC4"/>
    <w:rsid w:val="00727C68"/>
    <w:rsid w:val="00730ECE"/>
    <w:rsid w:val="007314B0"/>
    <w:rsid w:val="007315B4"/>
    <w:rsid w:val="00734A5B"/>
    <w:rsid w:val="00735A1F"/>
    <w:rsid w:val="00736C4C"/>
    <w:rsid w:val="00744E76"/>
    <w:rsid w:val="00746A06"/>
    <w:rsid w:val="00747908"/>
    <w:rsid w:val="007559A1"/>
    <w:rsid w:val="0077128D"/>
    <w:rsid w:val="007713DD"/>
    <w:rsid w:val="00781F0F"/>
    <w:rsid w:val="0078369B"/>
    <w:rsid w:val="00791AA2"/>
    <w:rsid w:val="0079323E"/>
    <w:rsid w:val="0079433E"/>
    <w:rsid w:val="007963F6"/>
    <w:rsid w:val="007A1812"/>
    <w:rsid w:val="007A42A7"/>
    <w:rsid w:val="007A5D99"/>
    <w:rsid w:val="007B110D"/>
    <w:rsid w:val="007B38A1"/>
    <w:rsid w:val="007B50F5"/>
    <w:rsid w:val="007B58C3"/>
    <w:rsid w:val="007C3F48"/>
    <w:rsid w:val="007C4DE3"/>
    <w:rsid w:val="007C69A1"/>
    <w:rsid w:val="007D36CF"/>
    <w:rsid w:val="007D3A67"/>
    <w:rsid w:val="007D7200"/>
    <w:rsid w:val="007D762C"/>
    <w:rsid w:val="007D767E"/>
    <w:rsid w:val="007E1E13"/>
    <w:rsid w:val="007E3875"/>
    <w:rsid w:val="007E467F"/>
    <w:rsid w:val="007E7891"/>
    <w:rsid w:val="007E7D85"/>
    <w:rsid w:val="007F0422"/>
    <w:rsid w:val="007F1440"/>
    <w:rsid w:val="007F2963"/>
    <w:rsid w:val="00801246"/>
    <w:rsid w:val="00801668"/>
    <w:rsid w:val="008028A4"/>
    <w:rsid w:val="0081222B"/>
    <w:rsid w:val="008147AE"/>
    <w:rsid w:val="008157D5"/>
    <w:rsid w:val="00816C3A"/>
    <w:rsid w:val="00817FA4"/>
    <w:rsid w:val="008242D9"/>
    <w:rsid w:val="0082578C"/>
    <w:rsid w:val="00826A3C"/>
    <w:rsid w:val="00826BC4"/>
    <w:rsid w:val="0083120E"/>
    <w:rsid w:val="008315FA"/>
    <w:rsid w:val="00833226"/>
    <w:rsid w:val="00835700"/>
    <w:rsid w:val="00837A7A"/>
    <w:rsid w:val="00840043"/>
    <w:rsid w:val="008401F7"/>
    <w:rsid w:val="008414EC"/>
    <w:rsid w:val="00841A56"/>
    <w:rsid w:val="00845457"/>
    <w:rsid w:val="00845A31"/>
    <w:rsid w:val="008461B0"/>
    <w:rsid w:val="00846F9E"/>
    <w:rsid w:val="00851DB1"/>
    <w:rsid w:val="008524E7"/>
    <w:rsid w:val="00852948"/>
    <w:rsid w:val="008533CF"/>
    <w:rsid w:val="00855E7E"/>
    <w:rsid w:val="00856C42"/>
    <w:rsid w:val="008618A9"/>
    <w:rsid w:val="008630C1"/>
    <w:rsid w:val="008649E3"/>
    <w:rsid w:val="00865407"/>
    <w:rsid w:val="00866CAD"/>
    <w:rsid w:val="008670E7"/>
    <w:rsid w:val="008709BC"/>
    <w:rsid w:val="00872D57"/>
    <w:rsid w:val="00874773"/>
    <w:rsid w:val="008768CA"/>
    <w:rsid w:val="00876ECC"/>
    <w:rsid w:val="00881C2B"/>
    <w:rsid w:val="00883F24"/>
    <w:rsid w:val="00885250"/>
    <w:rsid w:val="00890EFF"/>
    <w:rsid w:val="00893D22"/>
    <w:rsid w:val="00895C2E"/>
    <w:rsid w:val="00896F23"/>
    <w:rsid w:val="008A13B1"/>
    <w:rsid w:val="008A28C9"/>
    <w:rsid w:val="008A3F1A"/>
    <w:rsid w:val="008A5991"/>
    <w:rsid w:val="008A5D9A"/>
    <w:rsid w:val="008A6758"/>
    <w:rsid w:val="008B277A"/>
    <w:rsid w:val="008C02F6"/>
    <w:rsid w:val="008C25C9"/>
    <w:rsid w:val="008C6857"/>
    <w:rsid w:val="008C73AF"/>
    <w:rsid w:val="008D43E8"/>
    <w:rsid w:val="008E3B26"/>
    <w:rsid w:val="008F1F83"/>
    <w:rsid w:val="008F2514"/>
    <w:rsid w:val="008F6038"/>
    <w:rsid w:val="008F6BEF"/>
    <w:rsid w:val="00900542"/>
    <w:rsid w:val="00900C4E"/>
    <w:rsid w:val="00900DC5"/>
    <w:rsid w:val="0090271F"/>
    <w:rsid w:val="00902E23"/>
    <w:rsid w:val="00903B3C"/>
    <w:rsid w:val="00903C7F"/>
    <w:rsid w:val="00906DDF"/>
    <w:rsid w:val="00907682"/>
    <w:rsid w:val="00911EBC"/>
    <w:rsid w:val="00913873"/>
    <w:rsid w:val="00913972"/>
    <w:rsid w:val="009175C9"/>
    <w:rsid w:val="009210FB"/>
    <w:rsid w:val="00925850"/>
    <w:rsid w:val="00927596"/>
    <w:rsid w:val="00930B27"/>
    <w:rsid w:val="00932F41"/>
    <w:rsid w:val="00933A7A"/>
    <w:rsid w:val="00933D72"/>
    <w:rsid w:val="009342AC"/>
    <w:rsid w:val="00935935"/>
    <w:rsid w:val="00942EC2"/>
    <w:rsid w:val="00942F1E"/>
    <w:rsid w:val="009459F7"/>
    <w:rsid w:val="00946670"/>
    <w:rsid w:val="009478C1"/>
    <w:rsid w:val="0095075D"/>
    <w:rsid w:val="009518B6"/>
    <w:rsid w:val="00952708"/>
    <w:rsid w:val="0095505C"/>
    <w:rsid w:val="00955133"/>
    <w:rsid w:val="00955C56"/>
    <w:rsid w:val="009626E3"/>
    <w:rsid w:val="00962A81"/>
    <w:rsid w:val="00965EB1"/>
    <w:rsid w:val="009670F0"/>
    <w:rsid w:val="0096765B"/>
    <w:rsid w:val="009708C5"/>
    <w:rsid w:val="00975FA8"/>
    <w:rsid w:val="0097603A"/>
    <w:rsid w:val="0097742A"/>
    <w:rsid w:val="00981C34"/>
    <w:rsid w:val="009839DB"/>
    <w:rsid w:val="009934A2"/>
    <w:rsid w:val="00993875"/>
    <w:rsid w:val="009944B8"/>
    <w:rsid w:val="009A03FD"/>
    <w:rsid w:val="009A118C"/>
    <w:rsid w:val="009B2DCE"/>
    <w:rsid w:val="009B46CF"/>
    <w:rsid w:val="009B63AF"/>
    <w:rsid w:val="009B76A7"/>
    <w:rsid w:val="009C60E1"/>
    <w:rsid w:val="009D0975"/>
    <w:rsid w:val="009D28AF"/>
    <w:rsid w:val="009D445F"/>
    <w:rsid w:val="009D5ABE"/>
    <w:rsid w:val="009D6D75"/>
    <w:rsid w:val="009E3D31"/>
    <w:rsid w:val="009E4443"/>
    <w:rsid w:val="009E68C0"/>
    <w:rsid w:val="009E69DB"/>
    <w:rsid w:val="009E6B0F"/>
    <w:rsid w:val="009F37B7"/>
    <w:rsid w:val="009F3C29"/>
    <w:rsid w:val="009F54DE"/>
    <w:rsid w:val="009F61B7"/>
    <w:rsid w:val="00A0191C"/>
    <w:rsid w:val="00A01C89"/>
    <w:rsid w:val="00A04A25"/>
    <w:rsid w:val="00A0585D"/>
    <w:rsid w:val="00A069AA"/>
    <w:rsid w:val="00A06B25"/>
    <w:rsid w:val="00A10F02"/>
    <w:rsid w:val="00A14AB9"/>
    <w:rsid w:val="00A164B4"/>
    <w:rsid w:val="00A213D4"/>
    <w:rsid w:val="00A24D55"/>
    <w:rsid w:val="00A25BB6"/>
    <w:rsid w:val="00A275C2"/>
    <w:rsid w:val="00A31D4B"/>
    <w:rsid w:val="00A32A30"/>
    <w:rsid w:val="00A371D6"/>
    <w:rsid w:val="00A42E83"/>
    <w:rsid w:val="00A45FCA"/>
    <w:rsid w:val="00A51DCF"/>
    <w:rsid w:val="00A53724"/>
    <w:rsid w:val="00A53DB2"/>
    <w:rsid w:val="00A56EF2"/>
    <w:rsid w:val="00A60819"/>
    <w:rsid w:val="00A61077"/>
    <w:rsid w:val="00A616AB"/>
    <w:rsid w:val="00A61C0B"/>
    <w:rsid w:val="00A644B1"/>
    <w:rsid w:val="00A66156"/>
    <w:rsid w:val="00A71C8A"/>
    <w:rsid w:val="00A7604B"/>
    <w:rsid w:val="00A77218"/>
    <w:rsid w:val="00A82346"/>
    <w:rsid w:val="00A85BC3"/>
    <w:rsid w:val="00A861DC"/>
    <w:rsid w:val="00A8711D"/>
    <w:rsid w:val="00A95D1E"/>
    <w:rsid w:val="00A96DD7"/>
    <w:rsid w:val="00AA3715"/>
    <w:rsid w:val="00AA50F5"/>
    <w:rsid w:val="00AB3D0A"/>
    <w:rsid w:val="00AB4FAD"/>
    <w:rsid w:val="00AB6310"/>
    <w:rsid w:val="00AB7822"/>
    <w:rsid w:val="00AC0D4F"/>
    <w:rsid w:val="00AC50FC"/>
    <w:rsid w:val="00AC72FD"/>
    <w:rsid w:val="00AD0D8E"/>
    <w:rsid w:val="00AD1114"/>
    <w:rsid w:val="00AD24A5"/>
    <w:rsid w:val="00AD469C"/>
    <w:rsid w:val="00AD5FA8"/>
    <w:rsid w:val="00AE471B"/>
    <w:rsid w:val="00AE60D3"/>
    <w:rsid w:val="00AE6FBD"/>
    <w:rsid w:val="00AF587A"/>
    <w:rsid w:val="00AF6012"/>
    <w:rsid w:val="00B0293E"/>
    <w:rsid w:val="00B11B27"/>
    <w:rsid w:val="00B11EF1"/>
    <w:rsid w:val="00B15449"/>
    <w:rsid w:val="00B15566"/>
    <w:rsid w:val="00B1619D"/>
    <w:rsid w:val="00B2274F"/>
    <w:rsid w:val="00B22785"/>
    <w:rsid w:val="00B22A0A"/>
    <w:rsid w:val="00B2595C"/>
    <w:rsid w:val="00B403CD"/>
    <w:rsid w:val="00B44941"/>
    <w:rsid w:val="00B466A6"/>
    <w:rsid w:val="00B4759E"/>
    <w:rsid w:val="00B500F6"/>
    <w:rsid w:val="00B524C2"/>
    <w:rsid w:val="00B52EF8"/>
    <w:rsid w:val="00B611C0"/>
    <w:rsid w:val="00B63DC3"/>
    <w:rsid w:val="00B672B3"/>
    <w:rsid w:val="00B673F0"/>
    <w:rsid w:val="00B749F1"/>
    <w:rsid w:val="00B756B5"/>
    <w:rsid w:val="00B76036"/>
    <w:rsid w:val="00B765CF"/>
    <w:rsid w:val="00B76E10"/>
    <w:rsid w:val="00B77EA8"/>
    <w:rsid w:val="00B8072C"/>
    <w:rsid w:val="00B82526"/>
    <w:rsid w:val="00B8401B"/>
    <w:rsid w:val="00B9031E"/>
    <w:rsid w:val="00B908CB"/>
    <w:rsid w:val="00B90F6A"/>
    <w:rsid w:val="00B93CC9"/>
    <w:rsid w:val="00BA0AF0"/>
    <w:rsid w:val="00BA1022"/>
    <w:rsid w:val="00BA62F4"/>
    <w:rsid w:val="00BB19EF"/>
    <w:rsid w:val="00BB2DBD"/>
    <w:rsid w:val="00BB37B0"/>
    <w:rsid w:val="00BB3E96"/>
    <w:rsid w:val="00BB741E"/>
    <w:rsid w:val="00BC0F7D"/>
    <w:rsid w:val="00BC440D"/>
    <w:rsid w:val="00BD2E59"/>
    <w:rsid w:val="00BD2FCF"/>
    <w:rsid w:val="00BD393B"/>
    <w:rsid w:val="00BD535B"/>
    <w:rsid w:val="00BD63BA"/>
    <w:rsid w:val="00BE0690"/>
    <w:rsid w:val="00BE431F"/>
    <w:rsid w:val="00BE52C0"/>
    <w:rsid w:val="00BE565D"/>
    <w:rsid w:val="00BE5862"/>
    <w:rsid w:val="00BE61FC"/>
    <w:rsid w:val="00BE752D"/>
    <w:rsid w:val="00BF17E3"/>
    <w:rsid w:val="00BF2F34"/>
    <w:rsid w:val="00BF70E1"/>
    <w:rsid w:val="00C0505F"/>
    <w:rsid w:val="00C150E7"/>
    <w:rsid w:val="00C15F8B"/>
    <w:rsid w:val="00C2095E"/>
    <w:rsid w:val="00C21B1B"/>
    <w:rsid w:val="00C21F17"/>
    <w:rsid w:val="00C2563B"/>
    <w:rsid w:val="00C25862"/>
    <w:rsid w:val="00C33079"/>
    <w:rsid w:val="00C3681F"/>
    <w:rsid w:val="00C405D8"/>
    <w:rsid w:val="00C45474"/>
    <w:rsid w:val="00C47438"/>
    <w:rsid w:val="00C50698"/>
    <w:rsid w:val="00C53FEB"/>
    <w:rsid w:val="00C54402"/>
    <w:rsid w:val="00C54745"/>
    <w:rsid w:val="00C6655A"/>
    <w:rsid w:val="00C66BE0"/>
    <w:rsid w:val="00C70731"/>
    <w:rsid w:val="00C70A53"/>
    <w:rsid w:val="00C71DEB"/>
    <w:rsid w:val="00C72833"/>
    <w:rsid w:val="00C72F67"/>
    <w:rsid w:val="00C730DE"/>
    <w:rsid w:val="00C74FB3"/>
    <w:rsid w:val="00C85D18"/>
    <w:rsid w:val="00C86BEE"/>
    <w:rsid w:val="00C874C9"/>
    <w:rsid w:val="00C87877"/>
    <w:rsid w:val="00C87A93"/>
    <w:rsid w:val="00C93F40"/>
    <w:rsid w:val="00C96E72"/>
    <w:rsid w:val="00C97840"/>
    <w:rsid w:val="00CA3D0C"/>
    <w:rsid w:val="00CA749D"/>
    <w:rsid w:val="00CB15AE"/>
    <w:rsid w:val="00CB39C4"/>
    <w:rsid w:val="00CB4943"/>
    <w:rsid w:val="00CB7F78"/>
    <w:rsid w:val="00CC02D9"/>
    <w:rsid w:val="00CC33D4"/>
    <w:rsid w:val="00CC3488"/>
    <w:rsid w:val="00CC43A4"/>
    <w:rsid w:val="00CC695B"/>
    <w:rsid w:val="00CD40AF"/>
    <w:rsid w:val="00CD4CFC"/>
    <w:rsid w:val="00CF0B42"/>
    <w:rsid w:val="00CF165C"/>
    <w:rsid w:val="00CF2E2B"/>
    <w:rsid w:val="00CF3CC8"/>
    <w:rsid w:val="00CF7F4D"/>
    <w:rsid w:val="00D038AB"/>
    <w:rsid w:val="00D05C14"/>
    <w:rsid w:val="00D1016B"/>
    <w:rsid w:val="00D119D7"/>
    <w:rsid w:val="00D1432F"/>
    <w:rsid w:val="00D15707"/>
    <w:rsid w:val="00D22AC0"/>
    <w:rsid w:val="00D241C6"/>
    <w:rsid w:val="00D24CC7"/>
    <w:rsid w:val="00D26BE7"/>
    <w:rsid w:val="00D27873"/>
    <w:rsid w:val="00D31812"/>
    <w:rsid w:val="00D35ECC"/>
    <w:rsid w:val="00D36391"/>
    <w:rsid w:val="00D373D7"/>
    <w:rsid w:val="00D40B5C"/>
    <w:rsid w:val="00D4448D"/>
    <w:rsid w:val="00D47017"/>
    <w:rsid w:val="00D503B2"/>
    <w:rsid w:val="00D50983"/>
    <w:rsid w:val="00D5217D"/>
    <w:rsid w:val="00D52F60"/>
    <w:rsid w:val="00D63045"/>
    <w:rsid w:val="00D65C02"/>
    <w:rsid w:val="00D65F3E"/>
    <w:rsid w:val="00D701C1"/>
    <w:rsid w:val="00D72B95"/>
    <w:rsid w:val="00D7304C"/>
    <w:rsid w:val="00D738D6"/>
    <w:rsid w:val="00D755EB"/>
    <w:rsid w:val="00D761B9"/>
    <w:rsid w:val="00D76347"/>
    <w:rsid w:val="00D80195"/>
    <w:rsid w:val="00D83381"/>
    <w:rsid w:val="00D84A8C"/>
    <w:rsid w:val="00D84F4F"/>
    <w:rsid w:val="00D87E00"/>
    <w:rsid w:val="00D9134D"/>
    <w:rsid w:val="00D9563C"/>
    <w:rsid w:val="00D97367"/>
    <w:rsid w:val="00DA39FC"/>
    <w:rsid w:val="00DA4CCF"/>
    <w:rsid w:val="00DA7523"/>
    <w:rsid w:val="00DA7A03"/>
    <w:rsid w:val="00DA7A18"/>
    <w:rsid w:val="00DA7E2B"/>
    <w:rsid w:val="00DB1818"/>
    <w:rsid w:val="00DB50A1"/>
    <w:rsid w:val="00DB5DC1"/>
    <w:rsid w:val="00DC1D09"/>
    <w:rsid w:val="00DC2188"/>
    <w:rsid w:val="00DC2AB2"/>
    <w:rsid w:val="00DC309B"/>
    <w:rsid w:val="00DC3977"/>
    <w:rsid w:val="00DC4467"/>
    <w:rsid w:val="00DC4DA2"/>
    <w:rsid w:val="00DC7DE2"/>
    <w:rsid w:val="00DD1D0E"/>
    <w:rsid w:val="00DD22A6"/>
    <w:rsid w:val="00DD49FD"/>
    <w:rsid w:val="00DE37FF"/>
    <w:rsid w:val="00DE5ADF"/>
    <w:rsid w:val="00DE74DE"/>
    <w:rsid w:val="00DF2B1F"/>
    <w:rsid w:val="00DF62CD"/>
    <w:rsid w:val="00E022A2"/>
    <w:rsid w:val="00E13E64"/>
    <w:rsid w:val="00E15146"/>
    <w:rsid w:val="00E24187"/>
    <w:rsid w:val="00E27409"/>
    <w:rsid w:val="00E3253A"/>
    <w:rsid w:val="00E32B8C"/>
    <w:rsid w:val="00E32F3E"/>
    <w:rsid w:val="00E33C29"/>
    <w:rsid w:val="00E33EC3"/>
    <w:rsid w:val="00E3475E"/>
    <w:rsid w:val="00E35D62"/>
    <w:rsid w:val="00E3753E"/>
    <w:rsid w:val="00E43EB0"/>
    <w:rsid w:val="00E467CE"/>
    <w:rsid w:val="00E51D63"/>
    <w:rsid w:val="00E54713"/>
    <w:rsid w:val="00E54972"/>
    <w:rsid w:val="00E54AAE"/>
    <w:rsid w:val="00E55EAB"/>
    <w:rsid w:val="00E56059"/>
    <w:rsid w:val="00E57524"/>
    <w:rsid w:val="00E63168"/>
    <w:rsid w:val="00E65049"/>
    <w:rsid w:val="00E6587D"/>
    <w:rsid w:val="00E67A97"/>
    <w:rsid w:val="00E70053"/>
    <w:rsid w:val="00E77645"/>
    <w:rsid w:val="00E82198"/>
    <w:rsid w:val="00E84452"/>
    <w:rsid w:val="00E9070B"/>
    <w:rsid w:val="00E91F68"/>
    <w:rsid w:val="00E9295E"/>
    <w:rsid w:val="00E93429"/>
    <w:rsid w:val="00E979C9"/>
    <w:rsid w:val="00EA4E8F"/>
    <w:rsid w:val="00EA6470"/>
    <w:rsid w:val="00EB0609"/>
    <w:rsid w:val="00EB0EB0"/>
    <w:rsid w:val="00EB2CFF"/>
    <w:rsid w:val="00EB3FC4"/>
    <w:rsid w:val="00EC4115"/>
    <w:rsid w:val="00EC4A25"/>
    <w:rsid w:val="00EC540F"/>
    <w:rsid w:val="00EC5C4B"/>
    <w:rsid w:val="00ED0757"/>
    <w:rsid w:val="00ED16B0"/>
    <w:rsid w:val="00EE068B"/>
    <w:rsid w:val="00EE0908"/>
    <w:rsid w:val="00EE34C4"/>
    <w:rsid w:val="00EE452C"/>
    <w:rsid w:val="00EE482B"/>
    <w:rsid w:val="00EE7776"/>
    <w:rsid w:val="00EF2BE2"/>
    <w:rsid w:val="00EF3FB2"/>
    <w:rsid w:val="00EF42CF"/>
    <w:rsid w:val="00EF79F1"/>
    <w:rsid w:val="00F0046D"/>
    <w:rsid w:val="00F025A2"/>
    <w:rsid w:val="00F04712"/>
    <w:rsid w:val="00F06759"/>
    <w:rsid w:val="00F07AB6"/>
    <w:rsid w:val="00F100DB"/>
    <w:rsid w:val="00F128E7"/>
    <w:rsid w:val="00F1337C"/>
    <w:rsid w:val="00F1368E"/>
    <w:rsid w:val="00F167FD"/>
    <w:rsid w:val="00F172EF"/>
    <w:rsid w:val="00F2035F"/>
    <w:rsid w:val="00F2267F"/>
    <w:rsid w:val="00F22EC7"/>
    <w:rsid w:val="00F22FB9"/>
    <w:rsid w:val="00F23AE4"/>
    <w:rsid w:val="00F25F47"/>
    <w:rsid w:val="00F33249"/>
    <w:rsid w:val="00F42483"/>
    <w:rsid w:val="00F44307"/>
    <w:rsid w:val="00F46586"/>
    <w:rsid w:val="00F46731"/>
    <w:rsid w:val="00F55829"/>
    <w:rsid w:val="00F558F9"/>
    <w:rsid w:val="00F566E7"/>
    <w:rsid w:val="00F653B8"/>
    <w:rsid w:val="00F66CF3"/>
    <w:rsid w:val="00F70D7E"/>
    <w:rsid w:val="00F725E4"/>
    <w:rsid w:val="00F747A8"/>
    <w:rsid w:val="00F7728A"/>
    <w:rsid w:val="00F87364"/>
    <w:rsid w:val="00F90D57"/>
    <w:rsid w:val="00FA1266"/>
    <w:rsid w:val="00FA1EBE"/>
    <w:rsid w:val="00FA387A"/>
    <w:rsid w:val="00FA56D6"/>
    <w:rsid w:val="00FA70AB"/>
    <w:rsid w:val="00FB1DAF"/>
    <w:rsid w:val="00FB3EB6"/>
    <w:rsid w:val="00FC0119"/>
    <w:rsid w:val="00FC1192"/>
    <w:rsid w:val="00FC2702"/>
    <w:rsid w:val="00FC4118"/>
    <w:rsid w:val="00FC49CE"/>
    <w:rsid w:val="00FD380B"/>
    <w:rsid w:val="00FD47DD"/>
    <w:rsid w:val="00FD482A"/>
    <w:rsid w:val="00FD7888"/>
    <w:rsid w:val="00FE284C"/>
    <w:rsid w:val="00FF4C36"/>
    <w:rsid w:val="00FF5E21"/>
    <w:rsid w:val="00FF79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0BA151"/>
  <w15:chartTrackingRefBased/>
  <w15:docId w15:val="{52039CEC-4E1F-4503-BBCC-EE3933153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iPriority="99"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075D"/>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275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275A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275A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275AD"/>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0275AD"/>
    <w:pPr>
      <w:ind w:left="1701" w:hanging="1701"/>
      <w:outlineLvl w:val="4"/>
    </w:pPr>
    <w:rPr>
      <w:sz w:val="22"/>
    </w:rPr>
  </w:style>
  <w:style w:type="paragraph" w:styleId="Heading6">
    <w:name w:val="heading 6"/>
    <w:aliases w:val="T1,Header 6"/>
    <w:basedOn w:val="H6"/>
    <w:next w:val="Normal"/>
    <w:link w:val="Heading6Char"/>
    <w:qFormat/>
    <w:rsid w:val="000275AD"/>
    <w:pPr>
      <w:outlineLvl w:val="5"/>
    </w:pPr>
  </w:style>
  <w:style w:type="paragraph" w:styleId="Heading7">
    <w:name w:val="heading 7"/>
    <w:basedOn w:val="H6"/>
    <w:next w:val="Normal"/>
    <w:link w:val="Heading7Char"/>
    <w:qFormat/>
    <w:rsid w:val="000275AD"/>
    <w:pPr>
      <w:outlineLvl w:val="6"/>
    </w:pPr>
  </w:style>
  <w:style w:type="paragraph" w:styleId="Heading8">
    <w:name w:val="heading 8"/>
    <w:basedOn w:val="Heading1"/>
    <w:next w:val="Normal"/>
    <w:link w:val="Heading8Char"/>
    <w:qFormat/>
    <w:rsid w:val="000275AD"/>
    <w:pPr>
      <w:ind w:left="0" w:firstLine="0"/>
      <w:outlineLvl w:val="7"/>
    </w:pPr>
  </w:style>
  <w:style w:type="paragraph" w:styleId="Heading9">
    <w:name w:val="heading 9"/>
    <w:basedOn w:val="Heading8"/>
    <w:next w:val="Normal"/>
    <w:link w:val="Heading9Char"/>
    <w:qFormat/>
    <w:rsid w:val="000275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link w:val="Heading4"/>
    <w:rsid w:val="00993875"/>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0275AD"/>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uiPriority w:val="39"/>
    <w:rsid w:val="000275AD"/>
    <w:pPr>
      <w:ind w:left="1418" w:hanging="1418"/>
    </w:pPr>
  </w:style>
  <w:style w:type="paragraph" w:styleId="TOC8">
    <w:name w:val="toc 8"/>
    <w:basedOn w:val="TOC1"/>
    <w:uiPriority w:val="39"/>
    <w:rsid w:val="000275AD"/>
    <w:pPr>
      <w:spacing w:before="180"/>
      <w:ind w:left="2693" w:hanging="2693"/>
    </w:pPr>
    <w:rPr>
      <w:b/>
    </w:rPr>
  </w:style>
  <w:style w:type="paragraph" w:styleId="TOC1">
    <w:name w:val="toc 1"/>
    <w:uiPriority w:val="39"/>
    <w:rsid w:val="000275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275AD"/>
    <w:pPr>
      <w:keepLines/>
      <w:tabs>
        <w:tab w:val="center" w:pos="4536"/>
        <w:tab w:val="right" w:pos="9072"/>
      </w:tabs>
    </w:pPr>
    <w:rPr>
      <w:noProof/>
    </w:rPr>
  </w:style>
  <w:style w:type="character" w:customStyle="1" w:styleId="ZGSM">
    <w:name w:val="ZGSM"/>
    <w:rsid w:val="000275AD"/>
  </w:style>
  <w:style w:type="paragraph" w:customStyle="1" w:styleId="ZD">
    <w:name w:val="ZD"/>
    <w:rsid w:val="000275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275AD"/>
    <w:pPr>
      <w:ind w:left="1701" w:hanging="1701"/>
    </w:pPr>
  </w:style>
  <w:style w:type="paragraph" w:styleId="TOC4">
    <w:name w:val="toc 4"/>
    <w:basedOn w:val="TOC3"/>
    <w:uiPriority w:val="39"/>
    <w:rsid w:val="000275AD"/>
    <w:pPr>
      <w:ind w:left="1418" w:hanging="1418"/>
    </w:pPr>
  </w:style>
  <w:style w:type="paragraph" w:styleId="TOC3">
    <w:name w:val="toc 3"/>
    <w:basedOn w:val="TOC2"/>
    <w:uiPriority w:val="39"/>
    <w:rsid w:val="000275AD"/>
    <w:pPr>
      <w:ind w:left="1134" w:hanging="1134"/>
    </w:pPr>
  </w:style>
  <w:style w:type="paragraph" w:styleId="TOC2">
    <w:name w:val="toc 2"/>
    <w:basedOn w:val="TOC1"/>
    <w:uiPriority w:val="39"/>
    <w:rsid w:val="000275AD"/>
    <w:pPr>
      <w:keepNext w:val="0"/>
      <w:spacing w:before="0"/>
      <w:ind w:left="851" w:hanging="851"/>
    </w:pPr>
    <w:rPr>
      <w:sz w:val="20"/>
    </w:rPr>
  </w:style>
  <w:style w:type="paragraph" w:styleId="Footer">
    <w:name w:val="footer"/>
    <w:basedOn w:val="Header"/>
    <w:link w:val="FooterChar"/>
    <w:rsid w:val="000275AD"/>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0275AD"/>
    <w:pPr>
      <w:outlineLvl w:val="9"/>
    </w:pPr>
  </w:style>
  <w:style w:type="paragraph" w:customStyle="1" w:styleId="NF">
    <w:name w:val="NF"/>
    <w:basedOn w:val="NO"/>
    <w:rsid w:val="000275AD"/>
    <w:pPr>
      <w:keepNext/>
      <w:spacing w:after="0"/>
    </w:pPr>
    <w:rPr>
      <w:rFonts w:ascii="Arial" w:hAnsi="Arial"/>
      <w:sz w:val="18"/>
    </w:rPr>
  </w:style>
  <w:style w:type="paragraph" w:customStyle="1" w:styleId="NO">
    <w:name w:val="NO"/>
    <w:basedOn w:val="Normal"/>
    <w:link w:val="NOChar2"/>
    <w:rsid w:val="000275AD"/>
    <w:pPr>
      <w:keepLines/>
      <w:ind w:left="1135" w:hanging="851"/>
    </w:pPr>
  </w:style>
  <w:style w:type="character" w:customStyle="1" w:styleId="NOChar2">
    <w:name w:val="NO Char2"/>
    <w:link w:val="NO"/>
    <w:locked/>
    <w:rsid w:val="001229AD"/>
  </w:style>
  <w:style w:type="paragraph" w:customStyle="1" w:styleId="PL">
    <w:name w:val="PL"/>
    <w:link w:val="PLChar"/>
    <w:rsid w:val="000275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275AD"/>
    <w:pPr>
      <w:jc w:val="right"/>
    </w:pPr>
  </w:style>
  <w:style w:type="paragraph" w:customStyle="1" w:styleId="TAL">
    <w:name w:val="TAL"/>
    <w:basedOn w:val="Normal"/>
    <w:link w:val="TALChar"/>
    <w:qFormat/>
    <w:rsid w:val="000275AD"/>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0275AD"/>
    <w:rPr>
      <w:b/>
    </w:rPr>
  </w:style>
  <w:style w:type="paragraph" w:customStyle="1" w:styleId="TAC">
    <w:name w:val="TAC"/>
    <w:basedOn w:val="TAL"/>
    <w:link w:val="TACCar"/>
    <w:rsid w:val="000275AD"/>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0275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275AD"/>
    <w:pPr>
      <w:keepLines/>
      <w:ind w:left="1702" w:hanging="1418"/>
    </w:pPr>
  </w:style>
  <w:style w:type="paragraph" w:customStyle="1" w:styleId="FP">
    <w:name w:val="FP"/>
    <w:basedOn w:val="Normal"/>
    <w:rsid w:val="000275AD"/>
    <w:pPr>
      <w:spacing w:after="0"/>
    </w:pPr>
  </w:style>
  <w:style w:type="paragraph" w:customStyle="1" w:styleId="NW">
    <w:name w:val="NW"/>
    <w:basedOn w:val="NO"/>
    <w:rsid w:val="000275AD"/>
    <w:pPr>
      <w:spacing w:after="0"/>
    </w:pPr>
  </w:style>
  <w:style w:type="paragraph" w:customStyle="1" w:styleId="EW">
    <w:name w:val="EW"/>
    <w:basedOn w:val="EX"/>
    <w:rsid w:val="000275AD"/>
    <w:pPr>
      <w:spacing w:after="0"/>
    </w:pPr>
  </w:style>
  <w:style w:type="paragraph" w:customStyle="1" w:styleId="B10">
    <w:name w:val="B1"/>
    <w:basedOn w:val="List"/>
    <w:link w:val="B1Char"/>
    <w:rsid w:val="000275AD"/>
  </w:style>
  <w:style w:type="character" w:customStyle="1" w:styleId="B1Char">
    <w:name w:val="B1 Char"/>
    <w:link w:val="B10"/>
    <w:rsid w:val="00993875"/>
  </w:style>
  <w:style w:type="paragraph" w:styleId="TOC6">
    <w:name w:val="toc 6"/>
    <w:basedOn w:val="TOC5"/>
    <w:next w:val="Normal"/>
    <w:uiPriority w:val="39"/>
    <w:rsid w:val="000275AD"/>
    <w:pPr>
      <w:ind w:left="1985" w:hanging="1985"/>
    </w:pPr>
  </w:style>
  <w:style w:type="paragraph" w:styleId="TOC7">
    <w:name w:val="toc 7"/>
    <w:basedOn w:val="TOC6"/>
    <w:next w:val="Normal"/>
    <w:uiPriority w:val="39"/>
    <w:rsid w:val="000275AD"/>
    <w:pPr>
      <w:ind w:left="2268" w:hanging="2268"/>
    </w:pPr>
  </w:style>
  <w:style w:type="paragraph" w:customStyle="1" w:styleId="EditorsNote">
    <w:name w:val="Editor's Note"/>
    <w:aliases w:val="EN,Editor's Noteormal"/>
    <w:basedOn w:val="NO"/>
    <w:link w:val="EditorsNoteCarCar"/>
    <w:rsid w:val="000275AD"/>
    <w:rPr>
      <w:color w:val="FF0000"/>
    </w:rPr>
  </w:style>
  <w:style w:type="paragraph" w:customStyle="1" w:styleId="TH">
    <w:name w:val="TH"/>
    <w:basedOn w:val="Normal"/>
    <w:link w:val="THChar"/>
    <w:qFormat/>
    <w:rsid w:val="000275AD"/>
    <w:pPr>
      <w:keepNext/>
      <w:keepLines/>
      <w:spacing w:before="60"/>
      <w:jc w:val="center"/>
    </w:pPr>
    <w:rPr>
      <w:rFonts w:ascii="Arial" w:hAnsi="Arial"/>
      <w:b/>
    </w:rPr>
  </w:style>
  <w:style w:type="character" w:customStyle="1" w:styleId="THChar">
    <w:name w:val="TH Char"/>
    <w:link w:val="TH"/>
    <w:qFormat/>
    <w:rsid w:val="00993875"/>
    <w:rPr>
      <w:rFonts w:ascii="Arial" w:hAnsi="Arial"/>
      <w:b/>
    </w:rPr>
  </w:style>
  <w:style w:type="paragraph" w:customStyle="1" w:styleId="ZA">
    <w:name w:val="ZA"/>
    <w:rsid w:val="000275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275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275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275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275AD"/>
    <w:pPr>
      <w:ind w:left="851" w:hanging="851"/>
    </w:pPr>
  </w:style>
  <w:style w:type="paragraph" w:customStyle="1" w:styleId="ZH">
    <w:name w:val="ZH"/>
    <w:rsid w:val="000275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275AD"/>
    <w:pPr>
      <w:keepNext w:val="0"/>
      <w:spacing w:before="0" w:after="240"/>
    </w:pPr>
  </w:style>
  <w:style w:type="paragraph" w:customStyle="1" w:styleId="ZG">
    <w:name w:val="ZG"/>
    <w:rsid w:val="000275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275AD"/>
  </w:style>
  <w:style w:type="character" w:customStyle="1" w:styleId="B2Char">
    <w:name w:val="B2 Char"/>
    <w:link w:val="B2"/>
    <w:qFormat/>
    <w:rsid w:val="001229AD"/>
  </w:style>
  <w:style w:type="paragraph" w:customStyle="1" w:styleId="B3">
    <w:name w:val="B3"/>
    <w:basedOn w:val="List3"/>
    <w:link w:val="B3Char"/>
    <w:rsid w:val="000275AD"/>
  </w:style>
  <w:style w:type="character" w:customStyle="1" w:styleId="B3Char">
    <w:name w:val="B3 Char"/>
    <w:link w:val="B3"/>
    <w:rsid w:val="001229AD"/>
  </w:style>
  <w:style w:type="paragraph" w:customStyle="1" w:styleId="B4">
    <w:name w:val="B4"/>
    <w:basedOn w:val="List4"/>
    <w:link w:val="B4Char"/>
    <w:rsid w:val="000275AD"/>
  </w:style>
  <w:style w:type="paragraph" w:customStyle="1" w:styleId="B5">
    <w:name w:val="B5"/>
    <w:basedOn w:val="List5"/>
    <w:link w:val="B5Char"/>
    <w:rsid w:val="000275AD"/>
  </w:style>
  <w:style w:type="paragraph" w:customStyle="1" w:styleId="ZTD">
    <w:name w:val="ZTD"/>
    <w:basedOn w:val="ZB"/>
    <w:rsid w:val="000275AD"/>
    <w:pPr>
      <w:framePr w:hRule="auto" w:wrap="notBeside" w:y="852"/>
    </w:pPr>
    <w:rPr>
      <w:i w:val="0"/>
      <w:sz w:val="40"/>
    </w:rPr>
  </w:style>
  <w:style w:type="paragraph" w:customStyle="1" w:styleId="ZV">
    <w:name w:val="ZV"/>
    <w:basedOn w:val="ZU"/>
    <w:rsid w:val="000275AD"/>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0275AD"/>
    <w:pPr>
      <w:ind w:left="284"/>
    </w:pPr>
  </w:style>
  <w:style w:type="paragraph" w:styleId="Index1">
    <w:name w:val="index 1"/>
    <w:basedOn w:val="Normal"/>
    <w:rsid w:val="000275AD"/>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uiPriority w:val="99"/>
    <w:qFormat/>
    <w:rsid w:val="00A71C8A"/>
    <w:rPr>
      <w:lang w:val="x-none"/>
    </w:rPr>
  </w:style>
  <w:style w:type="character" w:customStyle="1" w:styleId="CommentTextChar">
    <w:name w:val="Comment Text Char"/>
    <w:link w:val="CommentText"/>
    <w:uiPriority w:val="99"/>
    <w:qFormat/>
    <w:rsid w:val="00A71C8A"/>
    <w:rPr>
      <w:lang w:eastAsia="en-US"/>
    </w:rPr>
  </w:style>
  <w:style w:type="paragraph" w:customStyle="1" w:styleId="Default">
    <w:name w:val="Default"/>
    <w:uiPriority w:val="99"/>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275A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B1Char2">
    <w:name w:val="B1 Char2"/>
    <w:rsid w:val="00000462"/>
    <w:rPr>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0275AD"/>
    <w:pPr>
      <w:ind w:left="568" w:hanging="284"/>
    </w:pPr>
  </w:style>
  <w:style w:type="paragraph" w:styleId="List2">
    <w:name w:val="List 2"/>
    <w:basedOn w:val="List"/>
    <w:link w:val="List2Char"/>
    <w:rsid w:val="000275AD"/>
    <w:pPr>
      <w:ind w:left="851"/>
    </w:pPr>
  </w:style>
  <w:style w:type="paragraph" w:styleId="List3">
    <w:name w:val="List 3"/>
    <w:basedOn w:val="List2"/>
    <w:link w:val="List3Char"/>
    <w:rsid w:val="000275AD"/>
    <w:pPr>
      <w:ind w:left="1135"/>
    </w:pPr>
  </w:style>
  <w:style w:type="paragraph" w:styleId="List4">
    <w:name w:val="List 4"/>
    <w:basedOn w:val="List3"/>
    <w:rsid w:val="000275AD"/>
    <w:pPr>
      <w:ind w:left="1418"/>
    </w:pPr>
  </w:style>
  <w:style w:type="paragraph" w:styleId="List5">
    <w:name w:val="List 5"/>
    <w:basedOn w:val="List4"/>
    <w:rsid w:val="000275AD"/>
    <w:pPr>
      <w:ind w:left="1702"/>
    </w:pPr>
  </w:style>
  <w:style w:type="character" w:styleId="FootnoteReference">
    <w:name w:val="footnote reference"/>
    <w:rsid w:val="000275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275A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0275AD"/>
  </w:style>
  <w:style w:type="paragraph" w:styleId="ListBullet2">
    <w:name w:val="List Bullet 2"/>
    <w:aliases w:val="lb2"/>
    <w:basedOn w:val="ListBullet"/>
    <w:rsid w:val="000275AD"/>
    <w:pPr>
      <w:ind w:left="851"/>
    </w:pPr>
  </w:style>
  <w:style w:type="paragraph" w:styleId="ListBullet3">
    <w:name w:val="List Bullet 3"/>
    <w:basedOn w:val="ListBullet2"/>
    <w:rsid w:val="000275AD"/>
    <w:pPr>
      <w:ind w:left="1135"/>
    </w:pPr>
  </w:style>
  <w:style w:type="paragraph" w:styleId="ListBullet4">
    <w:name w:val="List Bullet 4"/>
    <w:basedOn w:val="ListBullet3"/>
    <w:rsid w:val="000275AD"/>
    <w:pPr>
      <w:ind w:left="1418"/>
    </w:pPr>
  </w:style>
  <w:style w:type="paragraph" w:styleId="ListBullet5">
    <w:name w:val="List Bullet 5"/>
    <w:basedOn w:val="ListBullet4"/>
    <w:rsid w:val="000275AD"/>
    <w:pPr>
      <w:ind w:left="1702"/>
    </w:pPr>
  </w:style>
  <w:style w:type="paragraph" w:styleId="ListNumber">
    <w:name w:val="List Number"/>
    <w:basedOn w:val="List"/>
    <w:rsid w:val="000275AD"/>
  </w:style>
  <w:style w:type="paragraph" w:styleId="ListNumber2">
    <w:name w:val="List Number 2"/>
    <w:basedOn w:val="ListNumber"/>
    <w:rsid w:val="000275AD"/>
    <w:pPr>
      <w:ind w:left="851"/>
    </w:pPr>
  </w:style>
  <w:style w:type="paragraph" w:customStyle="1" w:styleId="FL">
    <w:name w:val="FL"/>
    <w:basedOn w:val="Normal"/>
    <w:uiPriority w:val="99"/>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A71C8A"/>
    <w:rPr>
      <w:b/>
      <w:bCs/>
    </w:rPr>
  </w:style>
  <w:style w:type="character" w:customStyle="1" w:styleId="CommentSubjectChar">
    <w:name w:val="Comment Subject Char"/>
    <w:link w:val="CommentSubject"/>
    <w:uiPriority w:val="99"/>
    <w:rsid w:val="00A71C8A"/>
    <w:rPr>
      <w:b/>
      <w:bCs/>
      <w:lang w:eastAsia="en-US"/>
    </w:rPr>
  </w:style>
  <w:style w:type="paragraph" w:customStyle="1" w:styleId="B1">
    <w:name w:val="B1+"/>
    <w:basedOn w:val="B10"/>
    <w:link w:val="B1Car"/>
    <w:uiPriority w:val="99"/>
    <w:rsid w:val="00045326"/>
    <w:pPr>
      <w:numPr>
        <w:numId w:val="11"/>
      </w:numPr>
    </w:pPr>
  </w:style>
  <w:style w:type="character" w:customStyle="1" w:styleId="B1Car">
    <w:name w:val="B1+ Car"/>
    <w:link w:val="B1"/>
    <w:uiPriority w:val="99"/>
    <w:rsid w:val="00045326"/>
    <w:rPr>
      <w:lang w:eastAsia="en-US"/>
    </w:rPr>
  </w:style>
  <w:style w:type="paragraph" w:styleId="DocumentMap">
    <w:name w:val="Document Map"/>
    <w:basedOn w:val="Normal"/>
    <w:link w:val="DocumentMapChar"/>
    <w:uiPriority w:val="99"/>
    <w:rsid w:val="00F70D7E"/>
    <w:rPr>
      <w:rFonts w:ascii="Tahoma" w:hAnsi="Tahoma"/>
      <w:sz w:val="16"/>
      <w:szCs w:val="16"/>
      <w:lang w:eastAsia="x-none"/>
    </w:rPr>
  </w:style>
  <w:style w:type="character" w:customStyle="1" w:styleId="DocumentMapChar">
    <w:name w:val="Document Map Char"/>
    <w:link w:val="DocumentMap"/>
    <w:uiPriority w:val="99"/>
    <w:rsid w:val="00F70D7E"/>
    <w:rPr>
      <w:rFonts w:ascii="Tahoma" w:hAnsi="Tahoma" w:cs="Tahoma"/>
      <w:sz w:val="16"/>
      <w:szCs w:val="16"/>
      <w:lang w:val="en-GB"/>
    </w:rPr>
  </w:style>
  <w:style w:type="character" w:customStyle="1" w:styleId="B2Char1">
    <w:name w:val="B2 Char1"/>
    <w:rsid w:val="009478C1"/>
  </w:style>
  <w:style w:type="character" w:customStyle="1" w:styleId="B1Char1">
    <w:name w:val="B1 Char1"/>
    <w:qFormat/>
    <w:rsid w:val="00455C86"/>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arCar">
    <w:name w:val="Editor's Note Car Car"/>
    <w:link w:val="EditorsNote"/>
    <w:rsid w:val="004445C0"/>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uiPriority w:val="99"/>
    <w:rsid w:val="00DA7A18"/>
  </w:style>
  <w:style w:type="paragraph" w:customStyle="1" w:styleId="Guidance">
    <w:name w:val="Guidance"/>
    <w:basedOn w:val="Normal"/>
    <w:link w:val="GuidanceChar"/>
    <w:uiPriority w:val="99"/>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paragraph" w:customStyle="1" w:styleId="B6">
    <w:name w:val="B6"/>
    <w:basedOn w:val="B5"/>
    <w:link w:val="B6Char"/>
    <w:qFormat/>
    <w:rsid w:val="00DA7A18"/>
    <w:pPr>
      <w:overflowPunct/>
      <w:autoSpaceDE/>
      <w:autoSpaceDN/>
      <w:adjustRightInd/>
      <w:ind w:left="1985"/>
      <w:textAlignment w:val="auto"/>
    </w:pPr>
    <w:rPr>
      <w:rFonts w:eastAsia="Malgun Gothic"/>
      <w:lang w:eastAsia="en-US"/>
    </w:rPr>
  </w:style>
  <w:style w:type="character" w:customStyle="1" w:styleId="B6Char">
    <w:name w:val="B6 Char"/>
    <w:link w:val="B6"/>
    <w:qFormat/>
    <w:rsid w:val="00DA7A18"/>
    <w:rPr>
      <w:rFonts w:eastAsia="Malgun Gothic"/>
      <w:lang w:eastAsia="en-US"/>
    </w:rPr>
  </w:style>
  <w:style w:type="paragraph" w:customStyle="1" w:styleId="enumlev2">
    <w:name w:val="enumlev2"/>
    <w:basedOn w:val="Normal"/>
    <w:rsid w:val="00DA7A18"/>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DA7A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rPr>
      <w:lang w:eastAsia="en-US"/>
    </w:r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eastAsia="en-US"/>
    </w:rPr>
  </w:style>
  <w:style w:type="character" w:customStyle="1" w:styleId="a">
    <w:name w:val="+"/>
    <w:aliases w:val="superscript"/>
    <w:rsid w:val="00DA7A18"/>
    <w:rPr>
      <w:vertAlign w:val="superscript"/>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paragraph" w:customStyle="1" w:styleId="B7">
    <w:name w:val="B7"/>
    <w:basedOn w:val="B6"/>
    <w:link w:val="B7Char"/>
    <w:qFormat/>
    <w:rsid w:val="00DA7A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A7A18"/>
    <w:rPr>
      <w:rFonts w:eastAsia="MS Mincho"/>
      <w:lang w:eastAsia="ja-JP"/>
    </w:rPr>
  </w:style>
  <w:style w:type="paragraph" w:customStyle="1" w:styleId="B8">
    <w:name w:val="B8"/>
    <w:basedOn w:val="B7"/>
    <w:link w:val="B8Char"/>
    <w:qFormat/>
    <w:rsid w:val="00DA7A18"/>
    <w:pPr>
      <w:ind w:left="2552"/>
    </w:pPr>
  </w:style>
  <w:style w:type="character" w:customStyle="1" w:styleId="B8Char">
    <w:name w:val="B8 Char"/>
    <w:basedOn w:val="B7Char"/>
    <w:link w:val="B8"/>
    <w:rsid w:val="00DA7A18"/>
    <w:rPr>
      <w:rFonts w:eastAsia="MS Mincho"/>
      <w:lang w:eastAsia="ja-JP"/>
    </w:rPr>
  </w:style>
  <w:style w:type="paragraph" w:customStyle="1" w:styleId="BalloonText1">
    <w:name w:val="Balloon Text1"/>
    <w:basedOn w:val="Normal"/>
    <w:rsid w:val="00DA7A1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DA7A18"/>
    <w:pPr>
      <w:adjustRightInd/>
      <w:textAlignment w:val="auto"/>
    </w:pPr>
    <w:rPr>
      <w:rFonts w:eastAsia="Calibri"/>
      <w:b/>
      <w:bCs/>
      <w:lang w:val="en-US" w:eastAsia="en-US"/>
    </w:rPr>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A7A18"/>
    <w:pPr>
      <w:ind w:left="2269" w:hanging="284"/>
    </w:pPr>
    <w:rPr>
      <w:lang w:eastAsia="ja-JP"/>
    </w:rPr>
  </w:style>
  <w:style w:type="character" w:customStyle="1" w:styleId="EditorsNoteChar">
    <w:name w:val="Editor's Note Char"/>
    <w:aliases w:val="EN Char"/>
    <w:qFormat/>
    <w:rsid w:val="00DA7A18"/>
    <w:rPr>
      <w:rFonts w:ascii="Times New Roman" w:hAnsi="Times New Roman"/>
      <w:color w:val="FF0000"/>
      <w:lang w:val="en-GB"/>
    </w:rPr>
  </w:style>
  <w:style w:type="character" w:customStyle="1" w:styleId="TFChar">
    <w:name w:val="TF Char"/>
    <w:link w:val="TF"/>
    <w:rsid w:val="00DA7A18"/>
    <w:rPr>
      <w:rFonts w:ascii="Arial" w:hAnsi="Arial"/>
      <w:b/>
    </w:rPr>
  </w:style>
  <w:style w:type="paragraph" w:customStyle="1" w:styleId="tdoc-header">
    <w:name w:val="tdoc-header"/>
    <w:uiPriority w:val="99"/>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pPr>
      <w:overflowPunct/>
      <w:autoSpaceDE/>
      <w:autoSpaceDN/>
      <w:adjustRightInd/>
      <w:textAlignment w:val="auto"/>
    </w:pPr>
    <w:rPr>
      <w:lang w:eastAsia="en-US"/>
    </w:rPr>
  </w:style>
  <w:style w:type="paragraph" w:customStyle="1" w:styleId="63-13">
    <w:name w:val=".6.3-13"/>
    <w:basedOn w:val="TAH"/>
    <w:rsid w:val="00DA7A18"/>
    <w:pPr>
      <w:overflowPunct/>
      <w:autoSpaceDE/>
      <w:autoSpaceDN/>
      <w:adjustRightInd/>
      <w:jc w:val="left"/>
      <w:textAlignment w:val="auto"/>
    </w:pPr>
    <w:rPr>
      <w:b w:val="0"/>
      <w:lang w:eastAsia="en-US"/>
    </w:rPr>
  </w:style>
  <w:style w:type="character" w:customStyle="1" w:styleId="B3Char2">
    <w:name w:val="B3 Char2"/>
    <w:qFormat/>
    <w:rsid w:val="00DA7A18"/>
    <w:rPr>
      <w:rFonts w:eastAsia="Times New Roman"/>
      <w:lang w:eastAsia="ja-JP"/>
    </w:rPr>
  </w:style>
  <w:style w:type="paragraph" w:customStyle="1" w:styleId="msonormal0">
    <w:name w:val="msonormal"/>
    <w:basedOn w:val="Normal"/>
    <w:uiPriority w:val="99"/>
    <w:rsid w:val="00DA7A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DA7A18"/>
    <w:rPr>
      <w:lang w:eastAsia="en-US"/>
    </w:rPr>
  </w:style>
  <w:style w:type="paragraph" w:styleId="ListParagraph">
    <w:name w:val="List Paragraph"/>
    <w:aliases w:val="- Bullets,목록 단락,リスト段落,?? ??,?????,????,Lista1,列出段落"/>
    <w:basedOn w:val="Normal"/>
    <w:link w:val="ListParagraphChar"/>
    <w:uiPriority w:val="34"/>
    <w:qFormat/>
    <w:rsid w:val="00DA7A1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B11">
    <w:name w:val="B1 (文字)"/>
    <w:uiPriority w:val="99"/>
    <w:locked/>
    <w:rsid w:val="00DA7A18"/>
    <w:rPr>
      <w:rFonts w:ascii="Times New Roman" w:eastAsia="Times New Roman" w:hAnsi="Times New Roman" w:cs="Times New Roman"/>
      <w:sz w:val="20"/>
      <w:szCs w:val="20"/>
      <w:lang w:val="en-GB" w:eastAsia="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1e9pt">
    <w:name w:val="1e) 9 pt"/>
    <w:basedOn w:val="B10"/>
    <w:link w:val="1e9ptCar"/>
    <w:rsid w:val="00DA7A18"/>
    <w:rPr>
      <w:noProof/>
      <w:szCs w:val="18"/>
    </w:rPr>
  </w:style>
  <w:style w:type="character" w:customStyle="1" w:styleId="1e9ptCar">
    <w:name w:val="1e) 9 pt Car"/>
    <w:link w:val="1e9pt"/>
    <w:rsid w:val="00DA7A18"/>
    <w:rPr>
      <w:noProof/>
      <w:szCs w:val="18"/>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DA7A18"/>
    <w:rPr>
      <w:i/>
      <w:iCs/>
    </w:rPr>
  </w:style>
  <w:style w:type="character" w:customStyle="1" w:styleId="B1LatinItaliqueCar">
    <w:name w:val="B1 + (Latin) Italique Car"/>
    <w:link w:val="B1LatinItalique"/>
    <w:rsid w:val="00DA7A18"/>
    <w:rPr>
      <w:i/>
      <w:iCs/>
    </w:rPr>
  </w:style>
  <w:style w:type="character" w:customStyle="1" w:styleId="B2Car">
    <w:name w:val="B2 Car"/>
    <w:rsid w:val="00DA7A18"/>
    <w:rPr>
      <w:lang w:val="en-GB" w:eastAsia="en-GB"/>
    </w:rPr>
  </w:style>
  <w:style w:type="character" w:customStyle="1" w:styleId="H6Car">
    <w:name w:val="H6 Car"/>
    <w:rsid w:val="00DA7A18"/>
    <w:rPr>
      <w:rFonts w:ascii="Arial" w:eastAsia="Times New Roman" w:hAnsi="Arial"/>
      <w:sz w:val="22"/>
      <w:lang w:val="en-GB"/>
    </w:rPr>
  </w:style>
  <w:style w:type="paragraph" w:customStyle="1" w:styleId="2">
    <w:name w:val="2"/>
    <w:basedOn w:val="H6"/>
    <w:rsid w:val="00DA7A18"/>
  </w:style>
  <w:style w:type="paragraph" w:customStyle="1" w:styleId="B3H6">
    <w:name w:val="B3H6"/>
    <w:basedOn w:val="B3"/>
    <w:rsid w:val="00DA7A18"/>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apple-style-span">
    <w:name w:val="apple-style-span"/>
    <w:basedOn w:val="DefaultParagraphFont"/>
    <w:rsid w:val="00DA7A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A7A1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DA7A18"/>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semiHidden/>
    <w:rsid w:val="00DA7A18"/>
  </w:style>
  <w:style w:type="paragraph" w:styleId="NormalWeb">
    <w:name w:val="Normal (Web)"/>
    <w:basedOn w:val="Normal"/>
    <w:uiPriority w:val="99"/>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14"/>
      </w:numPr>
      <w:tabs>
        <w:tab w:val="num" w:pos="926"/>
      </w:tabs>
      <w:ind w:left="926"/>
    </w:pPr>
    <w:rPr>
      <w:rFonts w:eastAsia="MS Mincho"/>
    </w:rPr>
  </w:style>
  <w:style w:type="paragraph" w:styleId="ListNumber4">
    <w:name w:val="List Number 4"/>
    <w:basedOn w:val="Normal"/>
    <w:rsid w:val="00DA7A18"/>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A7A18"/>
    <w:rPr>
      <w:rFonts w:ascii="Times New Roman" w:hAnsi="Times New Roman"/>
      <w:lang w:val="en-GB" w:eastAsia="en-US"/>
    </w:rPr>
  </w:style>
  <w:style w:type="paragraph" w:customStyle="1" w:styleId="CarCar">
    <w:name w:val="Car C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A7A18"/>
    <w:rPr>
      <w:rFonts w:ascii="Times New Roman" w:hAnsi="Times New Roman"/>
      <w:b/>
      <w:bCs/>
      <w:lang w:val="en-GB" w:eastAsia="en-US"/>
    </w:rPr>
  </w:style>
  <w:style w:type="paragraph" w:customStyle="1" w:styleId="B20">
    <w:name w:val="B2+"/>
    <w:basedOn w:val="B2"/>
    <w:rsid w:val="00DA7A18"/>
    <w:pPr>
      <w:tabs>
        <w:tab w:val="num" w:pos="1191"/>
      </w:tabs>
      <w:ind w:left="1191" w:hanging="454"/>
    </w:pPr>
    <w:rPr>
      <w:rFonts w:eastAsia="SimSun"/>
    </w:rPr>
  </w:style>
  <w:style w:type="paragraph" w:customStyle="1" w:styleId="B30">
    <w:name w:val="B3+"/>
    <w:basedOn w:val="B3"/>
    <w:rsid w:val="00DA7A18"/>
    <w:pPr>
      <w:tabs>
        <w:tab w:val="left" w:pos="1134"/>
        <w:tab w:val="num" w:pos="1644"/>
      </w:tabs>
      <w:ind w:left="1644" w:hanging="453"/>
    </w:pPr>
    <w:rPr>
      <w:rFonts w:eastAsia="SimSun"/>
    </w:rPr>
  </w:style>
  <w:style w:type="character" w:customStyle="1" w:styleId="CharChar13">
    <w:name w:val="Char Char13"/>
    <w:semiHidden/>
    <w:rsid w:val="00DA7A18"/>
    <w:rPr>
      <w:rFonts w:eastAsia="SimSun"/>
      <w:lang w:val="en-GB" w:eastAsia="en-US" w:bidi="ar-SA"/>
    </w:rPr>
  </w:style>
  <w:style w:type="character" w:customStyle="1" w:styleId="CharChar7">
    <w:name w:val="Char Char7"/>
    <w:rsid w:val="00DA7A18"/>
    <w:rPr>
      <w:rFonts w:ascii="Arial" w:eastAsia="SimSun" w:hAnsi="Arial"/>
      <w:sz w:val="36"/>
      <w:lang w:val="en-GB" w:eastAsia="en-US" w:bidi="ar-SA"/>
    </w:rPr>
  </w:style>
  <w:style w:type="character" w:customStyle="1" w:styleId="CharChar6">
    <w:name w:val="Char Char6"/>
    <w:rsid w:val="00DA7A18"/>
    <w:rPr>
      <w:rFonts w:ascii="Arial" w:eastAsia="SimSun" w:hAnsi="Arial"/>
      <w:sz w:val="32"/>
      <w:lang w:val="en-GB" w:eastAsia="en-US" w:bidi="ar-SA"/>
    </w:rPr>
  </w:style>
  <w:style w:type="character" w:customStyle="1" w:styleId="CharChar5">
    <w:name w:val="Char Char5"/>
    <w:rsid w:val="00DA7A18"/>
    <w:rPr>
      <w:rFonts w:ascii="Arial" w:eastAsia="SimSun" w:hAnsi="Arial"/>
      <w:sz w:val="28"/>
      <w:lang w:val="en-GB" w:eastAsia="en-US" w:bidi="ar-SA"/>
    </w:rPr>
  </w:style>
  <w:style w:type="character" w:customStyle="1" w:styleId="CharChar16">
    <w:name w:val="Char Char16"/>
    <w:rsid w:val="00DA7A18"/>
    <w:rPr>
      <w:rFonts w:ascii="Arial" w:eastAsia="SimSun" w:hAnsi="Arial"/>
      <w:lang w:val="en-GB" w:eastAsia="en-US" w:bidi="ar-SA"/>
    </w:rPr>
  </w:style>
  <w:style w:type="character" w:customStyle="1" w:styleId="CharChar14">
    <w:name w:val="Char Char14"/>
    <w:rsid w:val="00DA7A18"/>
    <w:rPr>
      <w:rFonts w:ascii="Arial" w:eastAsia="SimSun" w:hAnsi="Arial"/>
      <w:sz w:val="36"/>
      <w:lang w:val="en-GB" w:eastAsia="en-US" w:bidi="ar-SA"/>
    </w:rPr>
  </w:style>
  <w:style w:type="character" w:customStyle="1" w:styleId="CharChar11">
    <w:name w:val="Char Char11"/>
    <w:rsid w:val="00DA7A18"/>
    <w:rPr>
      <w:rFonts w:ascii="Tahoma" w:eastAsia="SimSun" w:hAnsi="Tahoma" w:cs="Tahoma"/>
      <w:lang w:val="en-GB" w:eastAsia="en-US" w:bidi="ar-SA"/>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CharCharCharCharCharChar">
    <w:name w:val="Char Char Char Char Char Char"/>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A7A18"/>
    <w:rPr>
      <w:rFonts w:eastAsia="Batang"/>
      <w:lang w:eastAsia="en-US"/>
    </w:rPr>
  </w:style>
  <w:style w:type="paragraph" w:customStyle="1" w:styleId="a0">
    <w:name w:val="変更箇所"/>
    <w:hidden/>
    <w:semiHidden/>
    <w:rsid w:val="00DA7A18"/>
    <w:rPr>
      <w:rFonts w:eastAsia="MS Mincho"/>
      <w:lang w:eastAsia="en-US"/>
    </w:rPr>
  </w:style>
  <w:style w:type="paragraph" w:customStyle="1" w:styleId="CarCar1CharCharCarCar">
    <w:name w:val="Car Car1 Char Char Car Car"/>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A7A18"/>
    <w:rPr>
      <w:rFonts w:ascii="Tahoma" w:hAnsi="Tahoma" w:cs="Tahoma"/>
      <w:sz w:val="16"/>
      <w:szCs w:val="16"/>
      <w:lang w:val="en-GB" w:eastAsia="en-US" w:bidi="ar-SA"/>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character" w:customStyle="1" w:styleId="CharChar25">
    <w:name w:val="Char Char25"/>
    <w:rsid w:val="00DA7A18"/>
    <w:rPr>
      <w:rFonts w:ascii="Arial" w:hAnsi="Arial"/>
      <w:lang w:val="en-GB" w:eastAsia="en-US"/>
    </w:rPr>
  </w:style>
  <w:style w:type="character" w:customStyle="1" w:styleId="CharChar24">
    <w:name w:val="Char Char24"/>
    <w:rsid w:val="00DA7A18"/>
    <w:rPr>
      <w:rFonts w:ascii="Arial" w:hAnsi="Arial"/>
      <w:sz w:val="36"/>
      <w:lang w:val="en-GB" w:eastAsia="en-US"/>
    </w:rPr>
  </w:style>
  <w:style w:type="character" w:customStyle="1" w:styleId="CharChar17">
    <w:name w:val="Char Char17"/>
    <w:rsid w:val="00DA7A18"/>
    <w:rPr>
      <w:rFonts w:ascii="Tahoma" w:hAnsi="Tahoma" w:cs="Tahoma"/>
      <w:shd w:val="clear" w:color="auto" w:fill="000080"/>
      <w:lang w:val="en-GB" w:eastAsia="en-US"/>
    </w:rPr>
  </w:style>
  <w:style w:type="character" w:customStyle="1" w:styleId="CharChar19">
    <w:name w:val="Char Char19"/>
    <w:rsid w:val="00DA7A18"/>
    <w:rPr>
      <w:rFonts w:ascii="Times New Roman" w:hAnsi="Times New Roman"/>
      <w:lang w:val="en-GB"/>
    </w:rPr>
  </w:style>
  <w:style w:type="character" w:customStyle="1" w:styleId="CharChar20">
    <w:name w:val="Char Char20"/>
    <w:rsid w:val="00DA7A18"/>
    <w:rPr>
      <w:rFonts w:ascii="Tahoma" w:hAnsi="Tahoma" w:cs="Tahoma"/>
      <w:sz w:val="16"/>
      <w:szCs w:val="16"/>
      <w:lang w:val="en-GB" w:eastAsia="en-US"/>
    </w:rPr>
  </w:style>
  <w:style w:type="paragraph" w:customStyle="1" w:styleId="a1">
    <w:name w:val="수정"/>
    <w:hidden/>
    <w:semiHidden/>
    <w:rsid w:val="00DA7A18"/>
    <w:rPr>
      <w:rFonts w:eastAsia="Batang"/>
      <w:lang w:eastAsia="en-US"/>
    </w:rPr>
  </w:style>
  <w:style w:type="character" w:customStyle="1" w:styleId="CharChar30">
    <w:name w:val="Char Char30"/>
    <w:rsid w:val="00DA7A18"/>
    <w:rPr>
      <w:rFonts w:ascii="Arial" w:hAnsi="Arial"/>
      <w:lang w:val="en-GB" w:eastAsia="en-US"/>
    </w:rPr>
  </w:style>
  <w:style w:type="character" w:customStyle="1" w:styleId="CharChar29">
    <w:name w:val="Char Char29"/>
    <w:rsid w:val="00DA7A18"/>
    <w:rPr>
      <w:rFonts w:ascii="Arial" w:hAnsi="Arial"/>
      <w:sz w:val="36"/>
      <w:lang w:val="en-GB" w:eastAsia="en-US"/>
    </w:rPr>
  </w:style>
  <w:style w:type="character" w:customStyle="1" w:styleId="CharChar26">
    <w:name w:val="Char Char26"/>
    <w:rsid w:val="00DA7A18"/>
    <w:rPr>
      <w:rFonts w:ascii="Times New Roman" w:hAnsi="Times New Roman"/>
      <w:lang w:val="en-GB" w:eastAsia="en-US"/>
    </w:rPr>
  </w:style>
  <w:style w:type="character" w:customStyle="1" w:styleId="CharChar28">
    <w:name w:val="Char Char28"/>
    <w:rsid w:val="00DA7A18"/>
    <w:rPr>
      <w:rFonts w:ascii="Arial" w:hAnsi="Arial"/>
      <w:sz w:val="36"/>
      <w:lang w:val="en-GB" w:eastAsia="en-US"/>
    </w:rPr>
  </w:style>
  <w:style w:type="character" w:customStyle="1" w:styleId="CharChar27">
    <w:name w:val="Char Char27"/>
    <w:rsid w:val="00DA7A18"/>
    <w:rPr>
      <w:rFonts w:ascii="Arial" w:hAnsi="Arial"/>
      <w:b/>
      <w:i/>
      <w:noProof/>
      <w:sz w:val="18"/>
      <w:lang w:val="en-GB" w:eastAsia="en-US"/>
    </w:rPr>
  </w:style>
  <w:style w:type="paragraph" w:customStyle="1" w:styleId="4">
    <w:name w:val="(文字) (文字)4"/>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CharChar9">
    <w:name w:val="Char Char9"/>
    <w:rsid w:val="00DA7A18"/>
    <w:rPr>
      <w:rFonts w:ascii="Arial" w:eastAsia="MS Mincho" w:hAnsi="Arial" w:cs="CG Times (WN)"/>
      <w:kern w:val="0"/>
      <w:sz w:val="22"/>
      <w:szCs w:val="20"/>
      <w:lang w:val="en-GB" w:eastAsia="ar-SA"/>
    </w:rPr>
  </w:style>
  <w:style w:type="character" w:customStyle="1" w:styleId="CharChar3">
    <w:name w:val="Char Char3"/>
    <w:rsid w:val="00DA7A18"/>
    <w:rPr>
      <w:rFonts w:ascii="Arial" w:hAnsi="Arial"/>
      <w:sz w:val="22"/>
      <w:lang w:val="en-GB" w:eastAsia="en-US" w:bidi="ar-SA"/>
    </w:rPr>
  </w:style>
  <w:style w:type="paragraph" w:customStyle="1" w:styleId="CharCharCharCharChar">
    <w:name w:val="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A7A18"/>
    <w:rPr>
      <w:lang w:val="en-GB" w:eastAsia="ja-JP" w:bidi="ar-SA"/>
    </w:rPr>
  </w:style>
  <w:style w:type="paragraph" w:customStyle="1" w:styleId="CharChar1CharChar">
    <w:name w:val="Char Char1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A7A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CharChar4">
    <w:name w:val="Char Char4"/>
    <w:rsid w:val="00DA7A18"/>
    <w:rPr>
      <w:rFonts w:ascii="Courier New" w:hAnsi="Courier New"/>
      <w:lang w:val="nb-NO"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character" w:customStyle="1" w:styleId="CharChar10">
    <w:name w:val="Char Char10"/>
    <w:rsid w:val="00DA7A18"/>
    <w:rPr>
      <w:rFonts w:ascii="Times New Roman" w:hAnsi="Times New Roman"/>
      <w:lang w:val="en-GB" w:eastAsia="en-US"/>
    </w:rPr>
  </w:style>
  <w:style w:type="paragraph" w:styleId="EndnoteText">
    <w:name w:val="endnote text"/>
    <w:basedOn w:val="Normal"/>
    <w:link w:val="EndnoteTextChar"/>
    <w:rsid w:val="00DA7A18"/>
    <w:pPr>
      <w:overflowPunct/>
      <w:autoSpaceDE/>
      <w:autoSpaceDN/>
      <w:adjustRightInd/>
      <w:snapToGrid w:val="0"/>
      <w:textAlignment w:val="auto"/>
    </w:pPr>
    <w:rPr>
      <w:rFonts w:eastAsia="SimSun"/>
    </w:rPr>
  </w:style>
  <w:style w:type="character" w:customStyle="1" w:styleId="EndnoteTextChar">
    <w:name w:val="Endnote Text Char"/>
    <w:link w:val="EndnoteText"/>
    <w:rsid w:val="00DA7A18"/>
    <w:rPr>
      <w:rFonts w:eastAsia="SimSun"/>
    </w:rPr>
  </w:style>
  <w:style w:type="character" w:styleId="EndnoteReference">
    <w:name w:val="endnote reference"/>
    <w:rsid w:val="00DA7A18"/>
    <w:rPr>
      <w:vertAlign w:val="superscript"/>
    </w:rPr>
  </w:style>
  <w:style w:type="paragraph" w:customStyle="1" w:styleId="MTDisplayEquation">
    <w:name w:val="MTDisplayEquation"/>
    <w:basedOn w:val="Normal"/>
    <w:rsid w:val="00DA7A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paragraph" w:customStyle="1" w:styleId="CharCharCharCharChar0">
    <w:name w:val="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DA7A18"/>
    <w:rPr>
      <w:lang w:val="en-GB" w:eastAsia="ja-JP"/>
    </w:rPr>
  </w:style>
  <w:style w:type="paragraph" w:customStyle="1" w:styleId="CharChar1CharChar0">
    <w:name w:val="Char Char1 Char Char"/>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DA7A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DA7A18"/>
    <w:rPr>
      <w:rFonts w:ascii="Courier New" w:hAnsi="Courier New"/>
      <w:lang w:val="nb-NO" w:eastAsia="ja-JP"/>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CharCharCharCharCharChar0">
    <w:name w:val="Char Char Char Char Char Char"/>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DA7A18"/>
    <w:rPr>
      <w:rFonts w:ascii="Tahoma" w:hAnsi="Tahoma"/>
      <w:shd w:val="clear" w:color="auto" w:fill="000080"/>
      <w:lang w:val="en-GB" w:eastAsia="en-US"/>
    </w:rPr>
  </w:style>
  <w:style w:type="character" w:customStyle="1" w:styleId="CharChar100">
    <w:name w:val="Char Char10"/>
    <w:rsid w:val="00DA7A18"/>
    <w:rPr>
      <w:rFonts w:ascii="Times New Roman" w:hAnsi="Times New Roman"/>
      <w:lang w:val="en-GB" w:eastAsia="en-US"/>
    </w:rPr>
  </w:style>
  <w:style w:type="character" w:customStyle="1" w:styleId="CharChar90">
    <w:name w:val="Char Char9"/>
    <w:rsid w:val="00DA7A18"/>
    <w:rPr>
      <w:rFonts w:ascii="Tahoma" w:hAnsi="Tahoma"/>
      <w:sz w:val="16"/>
      <w:lang w:val="en-GB" w:eastAsia="en-US"/>
    </w:rPr>
  </w:style>
  <w:style w:type="character" w:customStyle="1" w:styleId="CharChar80">
    <w:name w:val="Char Char8"/>
    <w:semiHidden/>
    <w:rsid w:val="00DA7A18"/>
    <w:rPr>
      <w:rFonts w:ascii="Times New Roman" w:hAnsi="Times New Roman"/>
      <w:b/>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character" w:customStyle="1" w:styleId="CharChar15">
    <w:name w:val="Char Char15"/>
    <w:rsid w:val="00DA7A18"/>
    <w:rPr>
      <w:rFonts w:ascii="Arial" w:hAnsi="Arial"/>
      <w:sz w:val="36"/>
      <w:lang w:val="en-GB"/>
    </w:rPr>
  </w:style>
  <w:style w:type="numbering" w:customStyle="1" w:styleId="NoList2">
    <w:name w:val="No List2"/>
    <w:next w:val="NoList"/>
    <w:semiHidden/>
    <w:rsid w:val="00DA7A18"/>
  </w:style>
  <w:style w:type="numbering" w:customStyle="1" w:styleId="NoList3">
    <w:name w:val="No List3"/>
    <w:next w:val="NoList"/>
    <w:semiHidden/>
    <w:unhideWhenUsed/>
    <w:rsid w:val="00DA7A18"/>
  </w:style>
  <w:style w:type="character" w:customStyle="1" w:styleId="CharChar2">
    <w:name w:val="Char Char2"/>
    <w:rsid w:val="00DA7A18"/>
    <w:rPr>
      <w:rFonts w:ascii="Arial" w:hAnsi="Arial"/>
      <w:lang w:val="en-GB" w:eastAsia="en-US" w:bidi="ar-SA"/>
    </w:rPr>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paragraph" w:customStyle="1" w:styleId="CarCar5">
    <w:name w:val="Car Car5"/>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character" w:customStyle="1" w:styleId="capChar6">
    <w:name w:val="cap Char6"/>
    <w:aliases w:val="cap Char Char6,Caption Char Char5,Caption Char1 Char Char5,cap Char Char1 Char5,Caption Char Char1 Char Char5,cap Char2 Char Char Char5"/>
    <w:rsid w:val="00DA7A18"/>
    <w:rPr>
      <w:b/>
      <w:lang w:val="en-GB" w:eastAsia="en-US" w:bidi="ar-SA"/>
    </w:rPr>
  </w:style>
  <w:style w:type="paragraph" w:customStyle="1" w:styleId="DAText">
    <w:name w:val="DA_Text"/>
    <w:basedOn w:val="Normal"/>
    <w:link w:val="DATextZchn"/>
    <w:rsid w:val="00DA7A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A7A18"/>
    <w:pPr>
      <w:numPr>
        <w:numId w:val="16"/>
      </w:numPr>
      <w:tabs>
        <w:tab w:val="left" w:pos="851"/>
      </w:tabs>
    </w:pPr>
    <w:rPr>
      <w:rFonts w:eastAsia="Malgun Gothic"/>
    </w:rPr>
  </w:style>
  <w:style w:type="paragraph" w:customStyle="1" w:styleId="BN">
    <w:name w:val="BN"/>
    <w:basedOn w:val="Normal"/>
    <w:rsid w:val="00DA7A18"/>
    <w:pPr>
      <w:numPr>
        <w:numId w:val="17"/>
      </w:numPr>
    </w:pPr>
    <w:rPr>
      <w:rFonts w:eastAsia="Malgun Gothic"/>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A7A18"/>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DA7A18"/>
    <w:pPr>
      <w:spacing w:before="120" w:after="120"/>
    </w:pPr>
    <w:rPr>
      <w:rFonts w:eastAsia="MS Mincho"/>
      <w:b/>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ullets">
    <w:name w:val="Bullets"/>
    <w:basedOn w:val="BodyText"/>
    <w:rsid w:val="00DA7A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A7A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A7A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0">
    <w:name w:val="Zchn Zchn"/>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DA7A18"/>
  </w:style>
  <w:style w:type="character" w:customStyle="1" w:styleId="Char1">
    <w:name w:val="批注主题 Char"/>
    <w:uiPriority w:val="99"/>
    <w:rsid w:val="00DA7A18"/>
    <w:rPr>
      <w:b/>
      <w:bCs/>
      <w:lang w:val="en-GB" w:eastAsia="en-US" w:bidi="ar-SA"/>
    </w:rPr>
  </w:style>
  <w:style w:type="paragraph" w:customStyle="1" w:styleId="font7">
    <w:name w:val="font7"/>
    <w:basedOn w:val="Normal"/>
    <w:rsid w:val="00DA7A1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A7A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DA7A18"/>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paragraph" w:customStyle="1" w:styleId="CarCar50">
    <w:name w:val="Car Car5"/>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DA7A18"/>
    <w:rPr>
      <w:rFonts w:ascii="Times New Roman" w:hAnsi="Times New Roman" w:cs="Times New Roman" w:hint="default"/>
      <w:lang w:val="en-GB"/>
    </w:rPr>
  </w:style>
  <w:style w:type="character" w:customStyle="1" w:styleId="CharChar130">
    <w:name w:val="Char Char13"/>
    <w:semiHidden/>
    <w:rsid w:val="00DA7A18"/>
    <w:rPr>
      <w:rFonts w:ascii="SimSun" w:eastAsia="SimSun" w:hAnsi="SimSun" w:hint="eastAsia"/>
      <w:lang w:val="en-GB" w:eastAsia="en-US" w:bidi="ar-SA"/>
    </w:rPr>
  </w:style>
  <w:style w:type="character" w:customStyle="1" w:styleId="CharChar60">
    <w:name w:val="Char Char6"/>
    <w:rsid w:val="00DA7A18"/>
    <w:rPr>
      <w:rFonts w:ascii="Arial" w:eastAsia="SimSun" w:hAnsi="Arial" w:cs="Arial" w:hint="default"/>
      <w:sz w:val="32"/>
      <w:lang w:val="en-GB" w:eastAsia="en-US" w:bidi="ar-SA"/>
    </w:rPr>
  </w:style>
  <w:style w:type="character" w:customStyle="1" w:styleId="CharChar50">
    <w:name w:val="Char Char5"/>
    <w:rsid w:val="00DA7A18"/>
    <w:rPr>
      <w:rFonts w:ascii="Arial" w:eastAsia="SimSun" w:hAnsi="Arial" w:cs="Arial" w:hint="default"/>
      <w:sz w:val="28"/>
      <w:lang w:val="en-GB" w:eastAsia="en-US" w:bidi="ar-SA"/>
    </w:rPr>
  </w:style>
  <w:style w:type="character" w:customStyle="1" w:styleId="CharChar160">
    <w:name w:val="Char Char16"/>
    <w:rsid w:val="00DA7A18"/>
    <w:rPr>
      <w:rFonts w:ascii="Arial" w:eastAsia="SimSun" w:hAnsi="Arial" w:cs="Arial" w:hint="default"/>
      <w:lang w:val="en-GB" w:eastAsia="en-US" w:bidi="ar-SA"/>
    </w:rPr>
  </w:style>
  <w:style w:type="character" w:customStyle="1" w:styleId="CharChar140">
    <w:name w:val="Char Char14"/>
    <w:rsid w:val="00DA7A18"/>
    <w:rPr>
      <w:rFonts w:ascii="Arial" w:eastAsia="SimSun" w:hAnsi="Arial" w:cs="Arial" w:hint="default"/>
      <w:sz w:val="36"/>
      <w:lang w:val="en-GB" w:eastAsia="en-US" w:bidi="ar-SA"/>
    </w:rPr>
  </w:style>
  <w:style w:type="character" w:customStyle="1" w:styleId="CharChar110">
    <w:name w:val="Char Char11"/>
    <w:rsid w:val="00DA7A18"/>
    <w:rPr>
      <w:rFonts w:ascii="Tahoma" w:eastAsia="SimSun" w:hAnsi="Tahoma" w:cs="Tahoma" w:hint="default"/>
      <w:lang w:val="en-GB" w:eastAsia="en-US" w:bidi="ar-SA"/>
    </w:rPr>
  </w:style>
  <w:style w:type="numbering" w:customStyle="1" w:styleId="NoList4">
    <w:name w:val="No List4"/>
    <w:next w:val="NoList"/>
    <w:semiHidden/>
    <w:unhideWhenUsed/>
    <w:rsid w:val="00DA7A18"/>
  </w:style>
  <w:style w:type="character" w:customStyle="1" w:styleId="EditorsNoteChar1">
    <w:name w:val="Editor's Note Char1"/>
    <w:locked/>
    <w:rsid w:val="00DA7A18"/>
    <w:rPr>
      <w:color w:val="FF0000"/>
      <w:lang w:eastAsia="en-US"/>
    </w:rPr>
  </w:style>
  <w:style w:type="character" w:customStyle="1" w:styleId="CharChar31">
    <w:name w:val="Char Char3"/>
    <w:rsid w:val="00DA7A18"/>
    <w:rPr>
      <w:rFonts w:ascii="Arial" w:hAnsi="Arial" w:cs="Arial" w:hint="default"/>
      <w:sz w:val="22"/>
      <w:lang w:val="en-GB" w:eastAsia="en-US" w:bidi="ar-SA"/>
    </w:rPr>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character" w:customStyle="1" w:styleId="CharChar22">
    <w:name w:val="Char Char2"/>
    <w:rsid w:val="00DA7A18"/>
    <w:rPr>
      <w:rFonts w:ascii="Arial" w:hAnsi="Arial" w:cs="Arial" w:hint="default"/>
      <w:sz w:val="28"/>
      <w:lang w:val="en-GB" w:eastAsia="en-US"/>
    </w:rPr>
  </w:style>
  <w:style w:type="character" w:customStyle="1" w:styleId="CharChar150">
    <w:name w:val="Char Char15"/>
    <w:rsid w:val="00DA7A18"/>
    <w:rPr>
      <w:rFonts w:ascii="Arial" w:hAnsi="Arial" w:cs="Arial" w:hint="default"/>
      <w:sz w:val="36"/>
      <w:lang w:val="en-GB"/>
    </w:rPr>
  </w:style>
  <w:style w:type="character" w:customStyle="1" w:styleId="CharChar250">
    <w:name w:val="Char Char25"/>
    <w:rsid w:val="00DA7A18"/>
    <w:rPr>
      <w:rFonts w:ascii="Arial" w:hAnsi="Arial" w:cs="Arial" w:hint="default"/>
      <w:lang w:val="en-GB" w:eastAsia="en-US"/>
    </w:rPr>
  </w:style>
  <w:style w:type="character" w:customStyle="1" w:styleId="CharChar240">
    <w:name w:val="Char Char24"/>
    <w:rsid w:val="00DA7A18"/>
    <w:rPr>
      <w:rFonts w:ascii="Arial" w:hAnsi="Arial" w:cs="Arial" w:hint="default"/>
      <w:sz w:val="36"/>
      <w:lang w:val="en-GB" w:eastAsia="en-US"/>
    </w:rPr>
  </w:style>
  <w:style w:type="character" w:customStyle="1" w:styleId="CharChar300">
    <w:name w:val="Char Char30"/>
    <w:rsid w:val="00DA7A18"/>
    <w:rPr>
      <w:rFonts w:ascii="Arial" w:hAnsi="Arial" w:cs="Arial" w:hint="default"/>
      <w:lang w:val="en-GB" w:eastAsia="en-US"/>
    </w:rPr>
  </w:style>
  <w:style w:type="character" w:customStyle="1" w:styleId="CharChar290">
    <w:name w:val="Char Char29"/>
    <w:rsid w:val="00DA7A18"/>
    <w:rPr>
      <w:rFonts w:ascii="Arial" w:hAnsi="Arial" w:cs="Arial" w:hint="default"/>
      <w:sz w:val="36"/>
      <w:lang w:val="en-GB" w:eastAsia="en-US"/>
    </w:rPr>
  </w:style>
  <w:style w:type="character" w:customStyle="1" w:styleId="CharChar280">
    <w:name w:val="Char Char28"/>
    <w:rsid w:val="00DA7A18"/>
    <w:rPr>
      <w:rFonts w:ascii="Arial" w:hAnsi="Arial" w:cs="Arial" w:hint="default"/>
      <w:sz w:val="36"/>
      <w:lang w:val="en-GB" w:eastAsia="en-US"/>
    </w:rPr>
  </w:style>
  <w:style w:type="character" w:customStyle="1" w:styleId="CharChar270">
    <w:name w:val="Char Char27"/>
    <w:rsid w:val="00DA7A18"/>
    <w:rPr>
      <w:rFonts w:ascii="Arial" w:hAnsi="Arial" w:cs="Arial" w:hint="default"/>
      <w:b/>
      <w:bCs w:val="0"/>
      <w:i/>
      <w:iCs w:val="0"/>
      <w:noProof/>
      <w:sz w:val="18"/>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character" w:customStyle="1" w:styleId="BalloonTextChar1">
    <w:name w:val="Balloon Text Char1"/>
    <w:uiPriority w:val="99"/>
    <w:rsid w:val="00DA7A18"/>
    <w:rPr>
      <w:rFonts w:ascii="Tahoma" w:hAnsi="Tahoma" w:cs="Tahoma"/>
      <w:sz w:val="16"/>
      <w:szCs w:val="16"/>
      <w:lang w:val="en-GB" w:eastAsia="en-GB" w:bidi="ar-SA"/>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DA7A18"/>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A7A18"/>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DA7A18"/>
    <w:pPr>
      <w:adjustRightInd/>
      <w:ind w:left="851" w:hanging="284"/>
      <w:textAlignment w:val="auto"/>
    </w:pPr>
    <w:rPr>
      <w:rFonts w:eastAsia="MS PGothic"/>
      <w:lang w:eastAsia="ja-JP"/>
    </w:rPr>
  </w:style>
  <w:style w:type="paragraph" w:customStyle="1" w:styleId="Revision2">
    <w:name w:val="Revision2"/>
    <w:hidden/>
    <w:semiHidden/>
    <w:rsid w:val="00DA7A18"/>
    <w:rPr>
      <w:rFonts w:eastAsia="MS Mincho"/>
      <w:lang w:eastAsia="en-US"/>
    </w:rPr>
  </w:style>
  <w:style w:type="character" w:customStyle="1" w:styleId="B3c">
    <w:name w:val="B3 c"/>
    <w:rsid w:val="00DA7A18"/>
    <w:rPr>
      <w:lang w:val="en-GB" w:eastAsia="en-GB"/>
    </w:rPr>
  </w:style>
  <w:style w:type="paragraph" w:customStyle="1" w:styleId="AutoCorrect">
    <w:name w:val="AutoCorrect"/>
    <w:rsid w:val="00DA7A18"/>
    <w:rPr>
      <w:rFonts w:eastAsia="SimSun"/>
      <w:sz w:val="24"/>
      <w:szCs w:val="24"/>
      <w:lang w:eastAsia="ko-KR"/>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Createdon">
    <w:name w:val="Created on"/>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AuthorPageDate">
    <w:name w:val="Author  Page #  Date"/>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DA7A18"/>
    <w:rPr>
      <w:rFonts w:eastAsia="Batang"/>
      <w:lang w:eastAsia="en-US"/>
    </w:rPr>
  </w:style>
  <w:style w:type="paragraph" w:customStyle="1" w:styleId="Arial">
    <w:name w:val="Arial"/>
    <w:basedOn w:val="Normal"/>
    <w:rsid w:val="00DA7A18"/>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2">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character" w:customStyle="1" w:styleId="CommentTextChar1">
    <w:name w:val="Comment Text Char1"/>
    <w:rsid w:val="00DA7A18"/>
    <w:rPr>
      <w:lang w:val="en-GB" w:eastAsia="x-none"/>
    </w:rPr>
  </w:style>
  <w:style w:type="character" w:customStyle="1" w:styleId="CommentSubjectChar1">
    <w:name w:val="Comment Subject Char1"/>
    <w:uiPriority w:val="99"/>
    <w:rsid w:val="00DA7A18"/>
    <w:rPr>
      <w:b/>
      <w:bCs/>
      <w:lang w:val="en-GB" w:eastAsia="x-none"/>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paragraph" w:customStyle="1" w:styleId="Char10">
    <w:name w:val="Char1"/>
    <w:semiHidden/>
    <w:rsid w:val="00DA7A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0">
    <w:name w:val="TOC 91"/>
    <w:basedOn w:val="TOC8"/>
    <w:rsid w:val="00DA7A18"/>
    <w:pPr>
      <w:keepNext w:val="0"/>
      <w:ind w:left="1418" w:hanging="1418"/>
    </w:pPr>
    <w:rPr>
      <w:rFonts w:eastAsia="MS Mincho"/>
      <w:lang w:eastAsia="ja-JP"/>
    </w:rPr>
  </w:style>
  <w:style w:type="character" w:customStyle="1" w:styleId="EditorsNoteCharCharChar">
    <w:name w:val="Editor's Note Char Char Char"/>
    <w:rsid w:val="00DA7A18"/>
    <w:rPr>
      <w:color w:val="FF0000"/>
      <w:lang w:val="en-GB" w:eastAsia="en-US" w:bidi="ar-SA"/>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character" w:customStyle="1" w:styleId="CharChar260">
    <w:name w:val="Char Char26"/>
    <w:rsid w:val="00DA7A18"/>
    <w:rPr>
      <w:rFonts w:ascii="Arial" w:hAnsi="Arial"/>
      <w:lang w:val="en-GB"/>
    </w:rPr>
  </w:style>
  <w:style w:type="character" w:customStyle="1" w:styleId="CharChar220">
    <w:name w:val="Char Char22"/>
    <w:rsid w:val="00DA7A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A7A18"/>
    <w:rPr>
      <w:rFonts w:ascii="Times New Roman" w:hAnsi="Times New Roman"/>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2">
    <w:name w:val="標準番号"/>
    <w:basedOn w:val="Normal"/>
    <w:rsid w:val="00DA7A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DA7A18"/>
    <w:rPr>
      <w:rFonts w:ascii="Arial" w:eastAsia="MS Mincho" w:hAnsi="Arial" w:cs="Arial"/>
      <w:sz w:val="28"/>
      <w:szCs w:val="28"/>
      <w:lang w:val="en-GB" w:eastAsia="ja-JP"/>
    </w:rPr>
  </w:style>
  <w:style w:type="paragraph" w:customStyle="1" w:styleId="Arial0">
    <w:name w:val="標準 + Arial"/>
    <w:aliases w:val="左 :  1.8 mm,段落後 :  0 pt"/>
    <w:basedOn w:val="Normal"/>
    <w:rsid w:val="00DA7A18"/>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A7A18"/>
    <w:rPr>
      <w:rFonts w:ascii="Times New Roman" w:eastAsia="SimSun" w:hAnsi="Times New Roman"/>
      <w:lang w:val="en-GB" w:eastAsia="en-US"/>
    </w:rPr>
  </w:style>
  <w:style w:type="character" w:customStyle="1" w:styleId="CharChar18">
    <w:name w:val="Char Char18"/>
    <w:rsid w:val="00DA7A18"/>
    <w:rPr>
      <w:rFonts w:ascii="Arial" w:hAnsi="Arial"/>
      <w:lang w:eastAsia="en-US"/>
    </w:rPr>
  </w:style>
  <w:style w:type="character" w:customStyle="1" w:styleId="CharChar170">
    <w:name w:val="Char Char17"/>
    <w:rsid w:val="00DA7A18"/>
    <w:rPr>
      <w:rFonts w:ascii="Arial" w:hAnsi="Arial"/>
      <w:sz w:val="36"/>
      <w:lang w:eastAsia="en-US"/>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Cell">
    <w:name w:val="Cell"/>
    <w:basedOn w:val="Normal"/>
    <w:rsid w:val="00DA7A18"/>
    <w:pPr>
      <w:spacing w:after="0" w:line="240" w:lineRule="exact"/>
      <w:jc w:val="center"/>
    </w:pPr>
    <w:rPr>
      <w:sz w:val="16"/>
      <w:lang w:val="en-US" w:eastAsia="ja-JP"/>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DA7A1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CarCar4">
    <w:name w:val="Car Car4"/>
    <w:rsid w:val="00DA7A18"/>
    <w:rPr>
      <w:rFonts w:ascii="Arial" w:eastAsia="MS Mincho" w:hAnsi="Arial"/>
      <w:lang w:val="en-GB" w:eastAsia="en-US" w:bidi="ar-SA"/>
    </w:rPr>
  </w:style>
  <w:style w:type="character" w:customStyle="1" w:styleId="CarCar8">
    <w:name w:val="Car Car8"/>
    <w:rsid w:val="00DA7A18"/>
    <w:rPr>
      <w:rFonts w:ascii="Arial" w:eastAsia="MS Mincho" w:hAnsi="Arial"/>
      <w:sz w:val="36"/>
      <w:lang w:val="en-GB" w:eastAsia="en-US" w:bidi="ar-SA"/>
    </w:rPr>
  </w:style>
  <w:style w:type="character" w:customStyle="1" w:styleId="CarCar3">
    <w:name w:val="Car Car3"/>
    <w:rsid w:val="00DA7A18"/>
    <w:rPr>
      <w:rFonts w:ascii="Arial" w:eastAsia="MS Mincho" w:hAnsi="Arial"/>
      <w:sz w:val="36"/>
      <w:lang w:val="en-GB" w:eastAsia="en-US" w:bidi="ar-SA"/>
    </w:rPr>
  </w:style>
  <w:style w:type="character" w:customStyle="1" w:styleId="CarCar7">
    <w:name w:val="Car Car7"/>
    <w:rsid w:val="00DA7A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A7A18"/>
    <w:rPr>
      <w:b/>
      <w:lang w:val="en-GB" w:eastAsia="ja-JP" w:bidi="ar-SA"/>
    </w:rPr>
  </w:style>
  <w:style w:type="character" w:customStyle="1" w:styleId="CarCar6">
    <w:name w:val="Car Car6"/>
    <w:rsid w:val="00DA7A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A7A18"/>
    <w:rPr>
      <w:lang w:val="en-GB" w:eastAsia="ja-JP" w:bidi="ar-SA"/>
    </w:rPr>
  </w:style>
  <w:style w:type="character" w:customStyle="1" w:styleId="CarCar2">
    <w:name w:val="Car Car2"/>
    <w:rsid w:val="00DA7A18"/>
    <w:rPr>
      <w:rFonts w:eastAsia="MS Mincho"/>
      <w:lang w:val="en-GB" w:eastAsia="ja-JP" w:bidi="ar-SA"/>
    </w:rPr>
  </w:style>
  <w:style w:type="character" w:customStyle="1" w:styleId="CarCar9">
    <w:name w:val="Car Car9"/>
    <w:rsid w:val="00DA7A18"/>
    <w:rPr>
      <w:rFonts w:ascii="Arial" w:hAnsi="Arial"/>
      <w:lang w:val="en-GB" w:eastAsia="ja-JP" w:bidi="ar-SA"/>
    </w:rPr>
  </w:style>
  <w:style w:type="character" w:customStyle="1" w:styleId="CarCar10">
    <w:name w:val="Car Car10"/>
    <w:rsid w:val="00DA7A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A7A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Absatz-Standardschriftart">
    <w:name w:val="Absatz-Standardschriftart"/>
    <w:rsid w:val="00DA7A18"/>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4">
    <w:name w:val="段落フォント"/>
    <w:rsid w:val="00DA7A18"/>
  </w:style>
  <w:style w:type="character" w:customStyle="1" w:styleId="a5">
    <w:name w:val="脚注番号"/>
    <w:rsid w:val="00DA7A18"/>
    <w:rPr>
      <w:b/>
      <w:position w:val="3"/>
      <w:sz w:val="16"/>
    </w:rPr>
  </w:style>
  <w:style w:type="character" w:customStyle="1" w:styleId="a6">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8">
    <w:name w:val="(文字) (文字)8"/>
    <w:rsid w:val="00DA7A18"/>
    <w:rPr>
      <w:rFonts w:ascii="Arial" w:eastAsia="MS Mincho" w:hAnsi="Arial"/>
      <w:lang w:val="en-GB" w:eastAsia="ar-SA" w:bidi="ar-SA"/>
    </w:rPr>
  </w:style>
  <w:style w:type="character" w:customStyle="1" w:styleId="7">
    <w:name w:val="(文字) (文字)7"/>
    <w:rsid w:val="00DA7A18"/>
    <w:rPr>
      <w:rFonts w:ascii="Arial" w:eastAsia="MS Mincho" w:hAnsi="Arial"/>
      <w:sz w:val="36"/>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60">
    <w:name w:val="(文字) (文字)6"/>
    <w:rsid w:val="00DA7A18"/>
    <w:rPr>
      <w:rFonts w:eastAsia="MS Mincho"/>
      <w:lang w:val="en-GB" w:eastAsia="ar-SA" w:bidi="ar-SA"/>
    </w:rPr>
  </w:style>
  <w:style w:type="character" w:customStyle="1" w:styleId="cap">
    <w:name w:val="cap (文字)"/>
    <w:rsid w:val="00DA7A18"/>
    <w:rPr>
      <w:rFonts w:eastAsia="MS Mincho"/>
      <w:b/>
      <w:lang w:val="en-GB" w:eastAsia="ar-SA" w:bidi="ar-SA"/>
    </w:rPr>
  </w:style>
  <w:style w:type="character" w:customStyle="1" w:styleId="5">
    <w:name w:val="(文字) (文字)5"/>
    <w:rsid w:val="00DA7A18"/>
    <w:rPr>
      <w:rFonts w:ascii="Courier New" w:eastAsia="MS Mincho" w:hAnsi="Courier New"/>
      <w:lang w:val="nb-NO" w:eastAsia="ar-SA" w:bidi="ar-SA"/>
    </w:rPr>
  </w:style>
  <w:style w:type="character" w:customStyle="1" w:styleId="bt">
    <w:name w:val="bt (文字)"/>
    <w:rsid w:val="00DA7A18"/>
    <w:rPr>
      <w:rFonts w:eastAsia="MS Mincho"/>
      <w:lang w:val="en-GB" w:eastAsia="ar-SA" w:bidi="ar-SA"/>
    </w:rPr>
  </w:style>
  <w:style w:type="character" w:customStyle="1" w:styleId="40">
    <w:name w:val="(文字) (文字)4"/>
    <w:rsid w:val="00DA7A18"/>
    <w:rPr>
      <w:rFonts w:eastAsia="MS Mincho"/>
      <w:lang w:val="en-GB" w:eastAsia="ar-SA" w:bidi="ar-SA"/>
    </w:rPr>
  </w:style>
  <w:style w:type="character" w:customStyle="1" w:styleId="30">
    <w:name w:val="(文字) (文字)3"/>
    <w:rsid w:val="00DA7A18"/>
    <w:rPr>
      <w:rFonts w:eastAsia="MS Mincho"/>
      <w:lang w:val="en-GB" w:eastAsia="ar-SA" w:bidi="ar-SA"/>
    </w:rPr>
  </w:style>
  <w:style w:type="character" w:customStyle="1" w:styleId="16">
    <w:name w:val="(文字) (文字)1"/>
    <w:rsid w:val="00DA7A18"/>
    <w:rPr>
      <w:rFonts w:eastAsia="MS Mincho"/>
      <w:lang w:val="en-GB" w:eastAsia="ar-SA" w:bidi="ar-SA"/>
    </w:rPr>
  </w:style>
  <w:style w:type="character" w:customStyle="1" w:styleId="a7">
    <w:name w:val="番号付け記号"/>
    <w:rsid w:val="00DA7A18"/>
  </w:style>
  <w:style w:type="paragraph" w:customStyle="1" w:styleId="a8">
    <w:name w:val="見出し"/>
    <w:basedOn w:val="Normal"/>
    <w:next w:val="BodyText"/>
    <w:rsid w:val="00DA7A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DA7A18"/>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DA7A18"/>
    <w:pPr>
      <w:ind w:left="851" w:hanging="284"/>
    </w:pPr>
  </w:style>
  <w:style w:type="paragraph" w:customStyle="1" w:styleId="ac">
    <w:name w:val="箇条書き"/>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DA7A18"/>
    <w:pPr>
      <w:tabs>
        <w:tab w:val="clear" w:pos="644"/>
        <w:tab w:val="num" w:pos="1494"/>
      </w:tabs>
      <w:ind w:left="851" w:hanging="284"/>
    </w:pPr>
  </w:style>
  <w:style w:type="paragraph" w:customStyle="1" w:styleId="31">
    <w:name w:val="箇条書き 3"/>
    <w:basedOn w:val="24"/>
    <w:rsid w:val="00DA7A18"/>
    <w:pPr>
      <w:ind w:left="1135"/>
    </w:pPr>
  </w:style>
  <w:style w:type="paragraph" w:customStyle="1" w:styleId="25">
    <w:name w:val="一覧 2"/>
    <w:basedOn w:val="List"/>
    <w:rsid w:val="00DA7A18"/>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DA7A18"/>
    <w:pPr>
      <w:ind w:left="1135"/>
    </w:pPr>
  </w:style>
  <w:style w:type="paragraph" w:customStyle="1" w:styleId="41">
    <w:name w:val="一覧 4"/>
    <w:basedOn w:val="32"/>
    <w:rsid w:val="00DA7A18"/>
    <w:pPr>
      <w:ind w:left="1418"/>
    </w:pPr>
  </w:style>
  <w:style w:type="paragraph" w:customStyle="1" w:styleId="50">
    <w:name w:val="一覧 5"/>
    <w:basedOn w:val="41"/>
    <w:rsid w:val="00DA7A18"/>
    <w:pPr>
      <w:ind w:left="1702"/>
    </w:pPr>
  </w:style>
  <w:style w:type="paragraph" w:customStyle="1" w:styleId="42">
    <w:name w:val="箇条書き 4"/>
    <w:basedOn w:val="31"/>
    <w:rsid w:val="00DA7A18"/>
    <w:pPr>
      <w:ind w:left="1418"/>
    </w:pPr>
  </w:style>
  <w:style w:type="paragraph" w:customStyle="1" w:styleId="51">
    <w:name w:val="箇条書き 5"/>
    <w:basedOn w:val="42"/>
    <w:rsid w:val="00DA7A18"/>
    <w:pPr>
      <w:ind w:left="1702"/>
    </w:pPr>
  </w:style>
  <w:style w:type="paragraph" w:customStyle="1" w:styleId="ad">
    <w:name w:val="コメント文字列"/>
    <w:basedOn w:val="Normal"/>
    <w:rsid w:val="00DA7A18"/>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DA7A18"/>
    <w:rPr>
      <w:b/>
      <w:bCs/>
    </w:rPr>
  </w:style>
  <w:style w:type="paragraph" w:customStyle="1" w:styleId="af0">
    <w:name w:val="見出しマップ"/>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A7A18"/>
    <w:pPr>
      <w:suppressAutoHyphens/>
      <w:autoSpaceDN/>
      <w:adjustRightInd/>
      <w:spacing w:before="120" w:after="120"/>
    </w:pPr>
    <w:rPr>
      <w:rFonts w:eastAsia="MS Mincho" w:cs="CG Times (WN)"/>
      <w:b/>
      <w:lang w:eastAsia="ar-SA"/>
    </w:rPr>
  </w:style>
  <w:style w:type="paragraph" w:customStyle="1" w:styleId="af1">
    <w:name w:val="書式なし"/>
    <w:basedOn w:val="Normal"/>
    <w:rsid w:val="00DA7A18"/>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DA7A18"/>
    <w:pPr>
      <w:suppressAutoHyphens/>
      <w:autoSpaceDN/>
      <w:adjustRightInd/>
      <w:spacing w:after="120"/>
    </w:pPr>
    <w:rPr>
      <w:rFonts w:eastAsia="MS Mincho" w:cs="CG Times (WN)"/>
      <w:lang w:eastAsia="ar-SA"/>
    </w:rPr>
  </w:style>
  <w:style w:type="paragraph" w:customStyle="1" w:styleId="33">
    <w:name w:val="本文 3"/>
    <w:basedOn w:val="Normal"/>
    <w:rsid w:val="00DA7A18"/>
    <w:pPr>
      <w:suppressAutoHyphens/>
      <w:autoSpaceDN/>
      <w:adjustRightInd/>
      <w:spacing w:after="120"/>
    </w:pPr>
    <w:rPr>
      <w:rFonts w:eastAsia="MS Mincho" w:cs="CG Times (WN)"/>
      <w:lang w:eastAsia="ar-SA"/>
    </w:rPr>
  </w:style>
  <w:style w:type="paragraph" w:customStyle="1" w:styleId="Web">
    <w:name w:val="標準 (Web)"/>
    <w:basedOn w:val="Normal"/>
    <w:rsid w:val="00DA7A18"/>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DA7A18"/>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DA7A18"/>
    <w:pPr>
      <w:suppressAutoHyphens/>
      <w:autoSpaceDN/>
      <w:adjustRightInd/>
      <w:ind w:left="708"/>
    </w:pPr>
    <w:rPr>
      <w:rFonts w:eastAsia="MS Mincho" w:cs="CG Times (WN)"/>
      <w:lang w:eastAsia="ar-SA"/>
    </w:rPr>
  </w:style>
  <w:style w:type="paragraph" w:customStyle="1" w:styleId="af3">
    <w:name w:val="記"/>
    <w:basedOn w:val="Normal"/>
    <w:next w:val="Normal"/>
    <w:rsid w:val="00DA7A18"/>
    <w:pPr>
      <w:suppressAutoHyphens/>
      <w:autoSpaceDN/>
      <w:adjustRightInd/>
    </w:pPr>
    <w:rPr>
      <w:rFonts w:eastAsia="MS Mincho" w:cs="CG Times (WN)"/>
      <w:lang w:eastAsia="ar-SA"/>
    </w:rPr>
  </w:style>
  <w:style w:type="paragraph" w:customStyle="1" w:styleId="HTML">
    <w:name w:val="HTML 書式付き"/>
    <w:basedOn w:val="Normal"/>
    <w:rsid w:val="00DA7A18"/>
    <w:pPr>
      <w:suppressAutoHyphens/>
      <w:autoSpaceDN/>
      <w:adjustRightInd/>
    </w:pPr>
    <w:rPr>
      <w:rFonts w:ascii="Courier New" w:eastAsia="MS Mincho" w:hAnsi="Courier New" w:cs="Courier New"/>
      <w:lang w:eastAsia="ar-SA"/>
    </w:rPr>
  </w:style>
  <w:style w:type="paragraph" w:customStyle="1" w:styleId="af4">
    <w:name w:val="表の内容"/>
    <w:basedOn w:val="Normal"/>
    <w:rsid w:val="00DA7A18"/>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CommentReference1">
    <w:name w:val="Comment Reference1"/>
    <w:rsid w:val="00DA7A18"/>
    <w:rPr>
      <w:sz w:val="16"/>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Caption10">
    <w:name w:val="Caption1"/>
    <w:basedOn w:val="Normal"/>
    <w:next w:val="Normal"/>
    <w:rsid w:val="00DA7A18"/>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DA7A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A7A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A7A18"/>
    <w:pPr>
      <w:suppressAutoHyphens/>
      <w:overflowPunct/>
      <w:autoSpaceDE/>
      <w:autoSpaceDN/>
      <w:adjustRightInd/>
      <w:textAlignment w:val="auto"/>
    </w:pPr>
    <w:rPr>
      <w:rFonts w:eastAsia="MS Mincho"/>
      <w:lang w:eastAsia="ar-SA"/>
    </w:rPr>
  </w:style>
  <w:style w:type="paragraph" w:customStyle="1" w:styleId="List31">
    <w:name w:val="List 31"/>
    <w:basedOn w:val="Normal"/>
    <w:rsid w:val="00DA7A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A7A18"/>
    <w:pPr>
      <w:ind w:left="1702"/>
    </w:pPr>
  </w:style>
  <w:style w:type="paragraph" w:customStyle="1" w:styleId="BodyText21">
    <w:name w:val="Body Text 21"/>
    <w:basedOn w:val="Normal"/>
    <w:rsid w:val="00DA7A1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A7A1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A7A18"/>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DA7A18"/>
    <w:pPr>
      <w:suppressAutoHyphens/>
      <w:autoSpaceDN/>
      <w:adjustRightInd/>
      <w:ind w:left="708"/>
    </w:pPr>
    <w:rPr>
      <w:rFonts w:eastAsia="MS Mincho"/>
      <w:lang w:eastAsia="ar-SA"/>
    </w:rPr>
  </w:style>
  <w:style w:type="paragraph" w:customStyle="1" w:styleId="NoteHeading1">
    <w:name w:val="Note Heading1"/>
    <w:basedOn w:val="Normal"/>
    <w:next w:val="Normal"/>
    <w:rsid w:val="00DA7A18"/>
    <w:pPr>
      <w:suppressAutoHyphens/>
      <w:autoSpaceDN/>
      <w:adjustRightInd/>
    </w:pPr>
    <w:rPr>
      <w:rFonts w:eastAsia="MS Mincho"/>
      <w:lang w:eastAsia="ar-SA"/>
    </w:rPr>
  </w:style>
  <w:style w:type="paragraph" w:customStyle="1" w:styleId="af6">
    <w:name w:val="枠の内容"/>
    <w:basedOn w:val="BodyText"/>
    <w:rsid w:val="00DA7A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A7A18"/>
    <w:rPr>
      <w:b/>
      <w:lang w:val="en-GB" w:eastAsia="en-US" w:bidi="ar-SA"/>
    </w:rPr>
  </w:style>
  <w:style w:type="paragraph" w:customStyle="1" w:styleId="Caption2">
    <w:name w:val="Caption2"/>
    <w:basedOn w:val="Normal"/>
    <w:next w:val="Normal"/>
    <w:rsid w:val="00DA7A18"/>
    <w:pPr>
      <w:spacing w:before="120" w:after="120"/>
    </w:pPr>
    <w:rPr>
      <w:rFonts w:eastAsia="MS Mincho"/>
      <w:b/>
      <w:lang w:eastAsia="ja-JP"/>
    </w:rPr>
  </w:style>
  <w:style w:type="paragraph" w:customStyle="1" w:styleId="TableofFigures10">
    <w:name w:val="Table of Figures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A7A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A7A18"/>
    <w:rPr>
      <w:rFonts w:eastAsia="Batang"/>
      <w:b/>
      <w:lang w:val="en-GB" w:eastAsia="en-US" w:bidi="ar-SA"/>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capChar4">
    <w:name w:val="cap Char4"/>
    <w:aliases w:val="cap Char Char4,Caption Char Char3,Caption Char1 Char Char3,cap Char Char1 Char3,Caption Char Char1 Char Char3,cap Char2 Char Char Char3"/>
    <w:rsid w:val="00DA7A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7">
    <w:name w:val="题注1"/>
    <w:basedOn w:val="Normal"/>
    <w:next w:val="Normal"/>
    <w:rsid w:val="00DA7A18"/>
    <w:pPr>
      <w:spacing w:before="120" w:after="120"/>
    </w:pPr>
    <w:rPr>
      <w:rFonts w:eastAsia="MS Mincho"/>
      <w:b/>
      <w:lang w:eastAsia="ja-JP"/>
    </w:rPr>
  </w:style>
  <w:style w:type="paragraph" w:customStyle="1" w:styleId="18">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character" w:customStyle="1" w:styleId="BodyText2Char1">
    <w:name w:val="Body Text 2 Char1"/>
    <w:rsid w:val="00DA7A18"/>
    <w:rPr>
      <w:lang w:val="en-GB" w:eastAsia="ja-JP"/>
    </w:rPr>
  </w:style>
  <w:style w:type="character" w:customStyle="1" w:styleId="BodyText3Char1">
    <w:name w:val="Body Text 3 Char1"/>
    <w:rsid w:val="00DA7A18"/>
    <w:rPr>
      <w:lang w:val="en-GB" w:eastAsia="ja-JP"/>
    </w:rPr>
  </w:style>
  <w:style w:type="character" w:customStyle="1" w:styleId="BodyTextIndentChar1">
    <w:name w:val="Body Text Indent Char1"/>
    <w:rsid w:val="00DA7A18"/>
    <w:rPr>
      <w:rFonts w:eastAsia="MS Mincho"/>
      <w:lang w:val="en-GB" w:eastAsia="x-none"/>
    </w:rPr>
  </w:style>
  <w:style w:type="paragraph" w:customStyle="1" w:styleId="TDC91">
    <w:name w:val="TDC 91"/>
    <w:basedOn w:val="TOC8"/>
    <w:rsid w:val="00DA7A18"/>
    <w:pPr>
      <w:keepNext w:val="0"/>
      <w:ind w:left="1418" w:hanging="1418"/>
    </w:pPr>
    <w:rPr>
      <w:rFonts w:eastAsia="MS Mincho"/>
      <w:lang w:eastAsia="ja-JP"/>
    </w:rPr>
  </w:style>
  <w:style w:type="character" w:customStyle="1" w:styleId="BodyTextIndent2Char1">
    <w:name w:val="Body Text Indent 2 Char1"/>
    <w:rsid w:val="00DA7A18"/>
    <w:rPr>
      <w:rFonts w:ascii="Arial" w:eastAsia="MS Mincho" w:hAnsi="Arial"/>
      <w:lang w:val="en-GB"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Epgrafe1">
    <w:name w:val="Epígrafe1"/>
    <w:basedOn w:val="Normal"/>
    <w:next w:val="Normal"/>
    <w:rsid w:val="00DA7A18"/>
    <w:pPr>
      <w:spacing w:before="120" w:after="120"/>
    </w:pPr>
    <w:rPr>
      <w:rFonts w:eastAsia="MS Mincho"/>
      <w:b/>
      <w:lang w:eastAsia="ja-JP"/>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CharChar210">
    <w:name w:val="Char Char21"/>
    <w:rsid w:val="00DA7A18"/>
    <w:rPr>
      <w:rFonts w:ascii="Times New Roman" w:hAnsi="Times New Roman"/>
      <w:lang w:val="en-GB" w:eastAsia="en-US"/>
    </w:rPr>
  </w:style>
  <w:style w:type="character" w:customStyle="1" w:styleId="PlainTextChar3">
    <w:name w:val="Plain Text Char3"/>
    <w:rsid w:val="00DA7A18"/>
    <w:rPr>
      <w:rFonts w:ascii="Courier New" w:hAnsi="Courier New"/>
      <w:lang w:val="nb-NO" w:eastAsia="ja-JP"/>
    </w:rPr>
  </w:style>
  <w:style w:type="character" w:customStyle="1" w:styleId="CharChar200">
    <w:name w:val="Char Char20"/>
    <w:rsid w:val="00DA7A18"/>
    <w:rPr>
      <w:rFonts w:ascii="Tahoma" w:hAnsi="Tahoma" w:cs="Tahoma"/>
      <w:sz w:val="16"/>
      <w:szCs w:val="16"/>
      <w:lang w:val="en-GB" w:eastAsia="en-US"/>
    </w:rPr>
  </w:style>
  <w:style w:type="character" w:customStyle="1" w:styleId="BodyText2Char3">
    <w:name w:val="Body Text 2 Char3"/>
    <w:rsid w:val="00DA7A18"/>
    <w:rPr>
      <w:rFonts w:ascii="Times New Roman" w:eastAsia="SimSun" w:hAnsi="Times New Roman"/>
      <w:lang w:val="en-GB" w:eastAsia="ja-JP"/>
    </w:rPr>
  </w:style>
  <w:style w:type="character" w:customStyle="1" w:styleId="BodyText3Char3">
    <w:name w:val="Body Text 3 Char3"/>
    <w:rsid w:val="00DA7A18"/>
    <w:rPr>
      <w:rFonts w:ascii="Times New Roman" w:eastAsia="SimSun" w:hAnsi="Times New Roman"/>
      <w:lang w:val="en-GB"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character" w:customStyle="1" w:styleId="BodyTextIndentChar3">
    <w:name w:val="Body Text Indent Char3"/>
    <w:rsid w:val="00DA7A18"/>
    <w:rPr>
      <w:rFonts w:ascii="Times New Roman" w:eastAsia="SimSun" w:hAnsi="Times New Roman"/>
      <w:lang w:val="en-GB" w:eastAsia="ja-JP"/>
    </w:rPr>
  </w:style>
  <w:style w:type="character" w:customStyle="1" w:styleId="BodyTextIndent2Char3">
    <w:name w:val="Body Text Indent 2 Char3"/>
    <w:rsid w:val="00DA7A18"/>
    <w:rPr>
      <w:rFonts w:ascii="Arial" w:eastAsia="MS Mincho" w:hAnsi="Arial" w:cs="Arial"/>
      <w:lang w:val="en-GB" w:eastAsia="ja-JP"/>
    </w:rPr>
  </w:style>
  <w:style w:type="numbering" w:customStyle="1" w:styleId="NoList5">
    <w:name w:val="No List5"/>
    <w:next w:val="NoList"/>
    <w:semiHidden/>
    <w:rsid w:val="00DA7A18"/>
  </w:style>
  <w:style w:type="numbering" w:customStyle="1" w:styleId="NoList6">
    <w:name w:val="No List6"/>
    <w:next w:val="NoList"/>
    <w:semiHidden/>
    <w:rsid w:val="00DA7A18"/>
  </w:style>
  <w:style w:type="numbering" w:customStyle="1" w:styleId="NoList7">
    <w:name w:val="No List7"/>
    <w:next w:val="NoList"/>
    <w:semiHidden/>
    <w:rsid w:val="00DA7A18"/>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character" w:customStyle="1" w:styleId="BodyText2Char2">
    <w:name w:val="Body Text 2 Char2"/>
    <w:rsid w:val="00DA7A18"/>
    <w:rPr>
      <w:lang w:val="en-GB" w:eastAsia="ja-JP" w:bidi="ar-SA"/>
    </w:rPr>
  </w:style>
  <w:style w:type="character" w:customStyle="1" w:styleId="BodyText3Char2">
    <w:name w:val="Body Text 3 Char2"/>
    <w:rsid w:val="00DA7A18"/>
    <w:rPr>
      <w:lang w:val="en-GB" w:eastAsia="ja-JP" w:bidi="ar-SA"/>
    </w:rPr>
  </w:style>
  <w:style w:type="character" w:customStyle="1" w:styleId="BodyTextIndentChar2">
    <w:name w:val="Body Text Indent Char2"/>
    <w:rsid w:val="00DA7A18"/>
    <w:rPr>
      <w:lang w:val="en-GB" w:eastAsia="en-US" w:bidi="ar-SA"/>
    </w:rPr>
  </w:style>
  <w:style w:type="character" w:customStyle="1" w:styleId="BodyTextIndent2Char2">
    <w:name w:val="Body Text Indent 2 Char2"/>
    <w:rsid w:val="00DA7A18"/>
    <w:rPr>
      <w:rFonts w:ascii="Arial" w:eastAsia="MS Mincho" w:hAnsi="Arial" w:cs="Arial"/>
      <w:lang w:val="en-GB" w:eastAsia="ja-JP" w:bidi="ar-SA"/>
    </w:rPr>
  </w:style>
  <w:style w:type="numbering" w:customStyle="1" w:styleId="NoList11">
    <w:name w:val="No List11"/>
    <w:next w:val="NoList"/>
    <w:semiHidden/>
    <w:rsid w:val="00DA7A18"/>
  </w:style>
  <w:style w:type="numbering" w:customStyle="1" w:styleId="NoList21">
    <w:name w:val="No List21"/>
    <w:next w:val="NoList"/>
    <w:semiHidden/>
    <w:rsid w:val="00DA7A18"/>
  </w:style>
  <w:style w:type="paragraph" w:customStyle="1" w:styleId="28">
    <w:name w:val="列出段落2"/>
    <w:basedOn w:val="Normal"/>
    <w:qFormat/>
    <w:rsid w:val="00DA7A18"/>
    <w:pPr>
      <w:overflowPunct/>
      <w:autoSpaceDE/>
      <w:autoSpaceDN/>
      <w:adjustRightInd/>
      <w:ind w:firstLineChars="200" w:firstLine="420"/>
      <w:textAlignment w:val="auto"/>
    </w:pPr>
    <w:rPr>
      <w:rFonts w:eastAsia="SimSun"/>
    </w:rPr>
  </w:style>
  <w:style w:type="paragraph" w:customStyle="1" w:styleId="29">
    <w:name w:val="(文字) (文字)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A7A18"/>
    <w:rPr>
      <w:lang w:val="en-GB" w:eastAsia="ja-JP" w:bidi="ar-SA"/>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DA7A18"/>
  </w:style>
  <w:style w:type="numbering" w:customStyle="1" w:styleId="NoList12">
    <w:name w:val="No List12"/>
    <w:next w:val="NoList"/>
    <w:semiHidden/>
    <w:rsid w:val="00DA7A18"/>
  </w:style>
  <w:style w:type="numbering" w:customStyle="1" w:styleId="NoList22">
    <w:name w:val="No List22"/>
    <w:next w:val="NoList"/>
    <w:semiHidden/>
    <w:rsid w:val="00DA7A18"/>
  </w:style>
  <w:style w:type="numbering" w:customStyle="1" w:styleId="NoList9">
    <w:name w:val="No List9"/>
    <w:next w:val="NoList"/>
    <w:semiHidden/>
    <w:rsid w:val="00DA7A18"/>
  </w:style>
  <w:style w:type="numbering" w:customStyle="1" w:styleId="NoList13">
    <w:name w:val="No List13"/>
    <w:next w:val="NoList"/>
    <w:semiHidden/>
    <w:rsid w:val="00DA7A18"/>
  </w:style>
  <w:style w:type="numbering" w:customStyle="1" w:styleId="NoList23">
    <w:name w:val="No List23"/>
    <w:next w:val="NoList"/>
    <w:semiHidden/>
    <w:rsid w:val="00DA7A18"/>
  </w:style>
  <w:style w:type="numbering" w:customStyle="1" w:styleId="NoList10">
    <w:name w:val="No List10"/>
    <w:next w:val="NoList"/>
    <w:semiHidden/>
    <w:rsid w:val="00DA7A18"/>
  </w:style>
  <w:style w:type="character" w:customStyle="1" w:styleId="19">
    <w:name w:val="段落フォント1"/>
    <w:rsid w:val="00DA7A18"/>
  </w:style>
  <w:style w:type="character" w:customStyle="1" w:styleId="1a">
    <w:name w:val="コメント参照1"/>
    <w:rsid w:val="00DA7A18"/>
    <w:rPr>
      <w:sz w:val="16"/>
    </w:rPr>
  </w:style>
  <w:style w:type="paragraph" w:customStyle="1" w:styleId="1b">
    <w:name w:val="図表番号1"/>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c"/>
    <w:rsid w:val="00DA7A18"/>
    <w:pPr>
      <w:ind w:left="851" w:hanging="284"/>
    </w:pPr>
  </w:style>
  <w:style w:type="paragraph" w:customStyle="1" w:styleId="1d">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d"/>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0">
    <w:name w:val="一覧 41"/>
    <w:basedOn w:val="311"/>
    <w:rsid w:val="00DA7A18"/>
    <w:pPr>
      <w:ind w:left="1418"/>
    </w:pPr>
  </w:style>
  <w:style w:type="paragraph" w:customStyle="1" w:styleId="510">
    <w:name w:val="一覧 51"/>
    <w:basedOn w:val="410"/>
    <w:rsid w:val="00DA7A18"/>
    <w:pPr>
      <w:ind w:left="1702"/>
    </w:pPr>
  </w:style>
  <w:style w:type="paragraph" w:customStyle="1" w:styleId="411">
    <w:name w:val="箇条書き 41"/>
    <w:basedOn w:val="310"/>
    <w:rsid w:val="00DA7A18"/>
    <w:pPr>
      <w:ind w:left="1418"/>
    </w:pPr>
  </w:style>
  <w:style w:type="paragraph" w:customStyle="1" w:styleId="511">
    <w:name w:val="箇条書き 51"/>
    <w:basedOn w:val="411"/>
    <w:rsid w:val="00DA7A18"/>
    <w:pPr>
      <w:ind w:left="1702"/>
    </w:pPr>
  </w:style>
  <w:style w:type="paragraph" w:customStyle="1" w:styleId="1e">
    <w:name w:val="コメント文字列1"/>
    <w:basedOn w:val="Normal"/>
    <w:rsid w:val="00DA7A18"/>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DA7A18"/>
    <w:rPr>
      <w:b/>
      <w:bCs/>
    </w:rPr>
  </w:style>
  <w:style w:type="paragraph" w:customStyle="1" w:styleId="1f1">
    <w:name w:val="見出しマップ1"/>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DA7A1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A7A18"/>
    <w:pPr>
      <w:suppressAutoHyphens/>
      <w:autoSpaceDN/>
      <w:adjustRightInd/>
      <w:spacing w:after="120"/>
    </w:pPr>
    <w:rPr>
      <w:rFonts w:eastAsia="MS Mincho" w:cs="CG Times (WN)"/>
      <w:lang w:eastAsia="ar-SA"/>
    </w:rPr>
  </w:style>
  <w:style w:type="paragraph" w:customStyle="1" w:styleId="312">
    <w:name w:val="本文 31"/>
    <w:basedOn w:val="Normal"/>
    <w:rsid w:val="00DA7A18"/>
    <w:pPr>
      <w:suppressAutoHyphens/>
      <w:autoSpaceDN/>
      <w:adjustRightInd/>
      <w:spacing w:after="120"/>
    </w:pPr>
    <w:rPr>
      <w:rFonts w:eastAsia="MS Mincho" w:cs="CG Times (WN)"/>
      <w:lang w:eastAsia="ar-SA"/>
    </w:rPr>
  </w:style>
  <w:style w:type="paragraph" w:customStyle="1" w:styleId="Web1">
    <w:name w:val="標準 (Web)1"/>
    <w:basedOn w:val="Normal"/>
    <w:rsid w:val="00DA7A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A7A18"/>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DA7A18"/>
    <w:pPr>
      <w:suppressAutoHyphens/>
      <w:autoSpaceDN/>
      <w:adjustRightInd/>
      <w:ind w:left="708"/>
    </w:pPr>
    <w:rPr>
      <w:rFonts w:eastAsia="MS Mincho" w:cs="CG Times (WN)"/>
      <w:lang w:eastAsia="ar-SA"/>
    </w:rPr>
  </w:style>
  <w:style w:type="paragraph" w:customStyle="1" w:styleId="1f4">
    <w:name w:val="記1"/>
    <w:basedOn w:val="Normal"/>
    <w:next w:val="Normal"/>
    <w:rsid w:val="00DA7A18"/>
    <w:pPr>
      <w:suppressAutoHyphens/>
      <w:autoSpaceDN/>
      <w:adjustRightInd/>
    </w:pPr>
    <w:rPr>
      <w:rFonts w:eastAsia="MS Mincho" w:cs="CG Times (WN)"/>
      <w:lang w:eastAsia="ar-SA"/>
    </w:rPr>
  </w:style>
  <w:style w:type="paragraph" w:customStyle="1" w:styleId="HTML1">
    <w:name w:val="HTML 書式付き1"/>
    <w:basedOn w:val="Normal"/>
    <w:rsid w:val="00DA7A1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DA7A18"/>
  </w:style>
  <w:style w:type="character" w:customStyle="1" w:styleId="CharChar23">
    <w:name w:val="Char Char23"/>
    <w:rsid w:val="00DA7A18"/>
    <w:rPr>
      <w:rFonts w:ascii="Arial" w:hAnsi="Arial"/>
      <w:lang w:val="en-GB" w:eastAsia="en-US"/>
    </w:rPr>
  </w:style>
  <w:style w:type="numbering" w:customStyle="1" w:styleId="NoList24">
    <w:name w:val="No List24"/>
    <w:next w:val="NoList"/>
    <w:semiHidden/>
    <w:rsid w:val="00DA7A18"/>
  </w:style>
  <w:style w:type="numbering" w:customStyle="1" w:styleId="NoList31">
    <w:name w:val="No List31"/>
    <w:next w:val="NoList"/>
    <w:semiHidden/>
    <w:rsid w:val="00DA7A18"/>
  </w:style>
  <w:style w:type="numbering" w:customStyle="1" w:styleId="NoList41">
    <w:name w:val="No List41"/>
    <w:next w:val="NoList"/>
    <w:semiHidden/>
    <w:rsid w:val="00DA7A18"/>
  </w:style>
  <w:style w:type="numbering" w:customStyle="1" w:styleId="NoList51">
    <w:name w:val="No List51"/>
    <w:next w:val="NoList"/>
    <w:semiHidden/>
    <w:rsid w:val="00DA7A18"/>
  </w:style>
  <w:style w:type="character" w:customStyle="1" w:styleId="EmailStyle97">
    <w:name w:val="EmailStyle97"/>
    <w:semiHidden/>
    <w:rsid w:val="00DA7A18"/>
    <w:rPr>
      <w:rFonts w:ascii="Arial" w:hAnsi="Arial" w:cs="Arial"/>
      <w:color w:val="auto"/>
      <w:sz w:val="20"/>
      <w:szCs w:val="20"/>
    </w:rPr>
  </w:style>
  <w:style w:type="character" w:customStyle="1" w:styleId="B1C">
    <w:name w:val="B1 C"/>
    <w:rsid w:val="00DA7A18"/>
    <w:rPr>
      <w:lang w:val="en-GB" w:eastAsia="en-US" w:bidi="ar-SA"/>
    </w:rPr>
  </w:style>
  <w:style w:type="character" w:customStyle="1" w:styleId="Titre3">
    <w:name w:val="Titre 3"/>
    <w:rsid w:val="00DA7A18"/>
    <w:rPr>
      <w:rFonts w:ascii="Arial" w:hAnsi="Arial"/>
      <w:sz w:val="28"/>
      <w:szCs w:val="28"/>
      <w:lang w:val="en-GB" w:eastAsia="en-GB"/>
    </w:rPr>
  </w:style>
  <w:style w:type="character" w:customStyle="1" w:styleId="B2C">
    <w:name w:val="B2 C"/>
    <w:rsid w:val="00DA7A18"/>
    <w:rPr>
      <w:lang w:val="en-GB" w:eastAsia="en-GB"/>
    </w:rPr>
  </w:style>
  <w:style w:type="paragraph" w:customStyle="1" w:styleId="CommentNokia">
    <w:name w:val="Comment Nokia"/>
    <w:basedOn w:val="Normal"/>
    <w:rsid w:val="00DA7A18"/>
    <w:pPr>
      <w:tabs>
        <w:tab w:val="left" w:pos="360"/>
      </w:tabs>
      <w:ind w:left="360" w:hanging="360"/>
    </w:pPr>
    <w:rPr>
      <w:rFonts w:eastAsia="MS Mincho"/>
      <w:sz w:val="22"/>
      <w:lang w:val="en-US"/>
    </w:rPr>
  </w:style>
  <w:style w:type="paragraph" w:customStyle="1" w:styleId="11BodyText">
    <w:name w:val="11 BodyText"/>
    <w:basedOn w:val="Normal"/>
    <w:rsid w:val="00DA7A18"/>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DA7A18"/>
  </w:style>
  <w:style w:type="numbering" w:customStyle="1" w:styleId="NoList15">
    <w:name w:val="No List15"/>
    <w:next w:val="NoList"/>
    <w:semiHidden/>
    <w:rsid w:val="00DA7A18"/>
  </w:style>
  <w:style w:type="numbering" w:customStyle="1" w:styleId="NoList16">
    <w:name w:val="No List16"/>
    <w:next w:val="NoList"/>
    <w:semiHidden/>
    <w:rsid w:val="00DA7A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A7A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1Char">
    <w:name w:val="(文字) (文字)1 Char (文字) (文字)"/>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A7A18"/>
    <w:rPr>
      <w:rFonts w:ascii="Arial" w:hAnsi="Arial" w:cs="Arial"/>
      <w:color w:val="auto"/>
      <w:sz w:val="20"/>
      <w:szCs w:val="20"/>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PAGE-">
    <w:name w:val="- PAGE -"/>
    <w:rsid w:val="00DA7A18"/>
    <w:rPr>
      <w:rFonts w:eastAsia="SimSun"/>
      <w:sz w:val="24"/>
      <w:szCs w:val="24"/>
      <w:lang w:eastAsia="ko-KR"/>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ATC">
    <w:name w:val="ATC"/>
    <w:basedOn w:val="Normal"/>
    <w:rsid w:val="00DA7A18"/>
    <w:rPr>
      <w:lang w:eastAsia="ja-JP"/>
    </w:rPr>
  </w:style>
  <w:style w:type="paragraph" w:customStyle="1" w:styleId="TaOC">
    <w:name w:val="TaOC"/>
    <w:basedOn w:val="TAC"/>
    <w:rsid w:val="00DA7A18"/>
    <w:rPr>
      <w:rFonts w:eastAsia="SimSun"/>
      <w:lang w:eastAsia="ja-JP"/>
    </w:rPr>
  </w:style>
  <w:style w:type="paragraph" w:customStyle="1" w:styleId="1CharChar1Char">
    <w:name w:val="(文字) (文字)1 Char (文字) (文字) Char (文字) (文字)1 Char (文字) (文字)"/>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A7A1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DA7A18"/>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DA7A18"/>
  </w:style>
  <w:style w:type="paragraph" w:customStyle="1" w:styleId="1030302">
    <w:name w:val="样式 样式 标题 1 + 两端对齐 段前: 0.3 行 段后: 0.3 行 行距: 单倍行距 + 段前: 0.2 行 段后: ..."/>
    <w:basedOn w:val="Normal"/>
    <w:autoRedefine/>
    <w:rsid w:val="00DA7A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paragraph" w:customStyle="1" w:styleId="CharChar3CharCharCharCharCharChar">
    <w:name w:val="Char Char3 Char Char Char Char Char Char"/>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5">
    <w:name w:val="列出段落3"/>
    <w:basedOn w:val="Normal"/>
    <w:qFormat/>
    <w:rsid w:val="00DA7A18"/>
    <w:pPr>
      <w:overflowPunct/>
      <w:autoSpaceDE/>
      <w:autoSpaceDN/>
      <w:adjustRightInd/>
      <w:ind w:firstLineChars="200" w:firstLine="420"/>
      <w:textAlignment w:val="auto"/>
    </w:pPr>
    <w:rPr>
      <w:rFonts w:eastAsia="SimSun"/>
    </w:rPr>
  </w:style>
  <w:style w:type="paragraph" w:customStyle="1" w:styleId="1f6">
    <w:name w:val="无间隔1"/>
    <w:qFormat/>
    <w:rsid w:val="00DA7A18"/>
    <w:rPr>
      <w:rFonts w:eastAsia="SimSun"/>
      <w:lang w:eastAsia="en-US"/>
    </w:rPr>
  </w:style>
  <w:style w:type="character" w:customStyle="1" w:styleId="Absatz-Standardschriftart1">
    <w:name w:val="Absatz-Standardschriftart1"/>
    <w:rsid w:val="00DA7A18"/>
  </w:style>
  <w:style w:type="paragraph" w:customStyle="1" w:styleId="B-Body">
    <w:name w:val="B-Body"/>
    <w:link w:val="B-BodyChar"/>
    <w:qFormat/>
    <w:rsid w:val="00DA7A18"/>
    <w:pPr>
      <w:tabs>
        <w:tab w:val="left" w:pos="2160"/>
      </w:tabs>
      <w:spacing w:before="120" w:after="40"/>
      <w:ind w:left="720"/>
    </w:pPr>
    <w:rPr>
      <w:sz w:val="22"/>
    </w:rPr>
  </w:style>
  <w:style w:type="character" w:customStyle="1" w:styleId="B-BodyChar">
    <w:name w:val="B-Body Char"/>
    <w:link w:val="B-Body"/>
    <w:rsid w:val="00DA7A18"/>
    <w:rPr>
      <w:sz w:val="22"/>
    </w:rPr>
  </w:style>
  <w:style w:type="paragraph" w:customStyle="1" w:styleId="44">
    <w:name w:val="列出段落4"/>
    <w:basedOn w:val="Normal"/>
    <w:qFormat/>
    <w:rsid w:val="00DA7A18"/>
    <w:pPr>
      <w:overflowPunct/>
      <w:autoSpaceDE/>
      <w:autoSpaceDN/>
      <w:adjustRightInd/>
      <w:ind w:firstLineChars="200" w:firstLine="420"/>
      <w:textAlignment w:val="auto"/>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DA7A1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0">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2">
    <w:name w:val="页脚 Char"/>
    <w:uiPriority w:val="99"/>
    <w:rsid w:val="00DA7A18"/>
    <w:rPr>
      <w:rFonts w:ascii="Arial" w:hAnsi="Arial"/>
      <w:b/>
      <w:i/>
      <w:noProof/>
      <w:sz w:val="18"/>
    </w:rPr>
  </w:style>
  <w:style w:type="character" w:customStyle="1" w:styleId="Char3">
    <w:name w:val="列表 Char"/>
    <w:rsid w:val="00DA7A18"/>
    <w:rPr>
      <w:lang w:val="en-GB"/>
    </w:rPr>
  </w:style>
  <w:style w:type="character" w:customStyle="1" w:styleId="Char4">
    <w:name w:val="文档结构图 Char"/>
    <w:uiPriority w:val="99"/>
    <w:semiHidden/>
    <w:rsid w:val="00DA7A18"/>
    <w:rPr>
      <w:rFonts w:ascii="Tahoma" w:hAnsi="Tahoma"/>
      <w:lang w:val="en-GB" w:eastAsia="en-US"/>
    </w:rPr>
  </w:style>
  <w:style w:type="character" w:customStyle="1" w:styleId="Char5">
    <w:name w:val="纯文本 Char"/>
    <w:rsid w:val="00DA7A18"/>
    <w:rPr>
      <w:rFonts w:ascii="Courier New" w:hAnsi="Courier New"/>
      <w:lang w:val="nb-NO"/>
    </w:rPr>
  </w:style>
  <w:style w:type="character" w:customStyle="1" w:styleId="Char6">
    <w:name w:val="批注框文本 Char"/>
    <w:uiPriority w:val="99"/>
    <w:rsid w:val="00DA7A18"/>
    <w:rPr>
      <w:rFonts w:ascii="Tahoma" w:hAnsi="Tahoma" w:cs="Tahoma"/>
      <w:sz w:val="16"/>
      <w:szCs w:val="16"/>
      <w:lang w:val="en-GB" w:eastAsia="en-GB" w:bidi="ar-SA"/>
    </w:rPr>
  </w:style>
  <w:style w:type="character" w:customStyle="1" w:styleId="Char7">
    <w:name w:val="日期 Char"/>
    <w:rsid w:val="00DA7A18"/>
    <w:rPr>
      <w:lang w:val="en-GB"/>
    </w:rPr>
  </w:style>
  <w:style w:type="paragraph" w:customStyle="1" w:styleId="46">
    <w:name w:val="修订4"/>
    <w:hidden/>
    <w:semiHidden/>
    <w:rsid w:val="00DA7A18"/>
    <w:rPr>
      <w:rFonts w:eastAsia="Batang"/>
      <w:lang w:eastAsia="en-US"/>
    </w:rPr>
  </w:style>
  <w:style w:type="paragraph" w:customStyle="1" w:styleId="Commentnokia0">
    <w:name w:val="Comment nokia"/>
    <w:basedOn w:val="Heading4"/>
    <w:rsid w:val="00DA7A18"/>
    <w:rPr>
      <w:b/>
      <w:sz w:val="28"/>
      <w:lang w:eastAsia="x-none"/>
    </w:rPr>
  </w:style>
  <w:style w:type="paragraph" w:customStyle="1" w:styleId="Char11">
    <w:name w:val="Char1"/>
    <w:semiHidden/>
    <w:rsid w:val="00DA7A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DA7A18"/>
    <w:rPr>
      <w:rFonts w:ascii="Arial" w:hAnsi="Arial"/>
      <w:b/>
      <w:i/>
      <w:noProof/>
      <w:sz w:val="18"/>
      <w:lang w:val="en-GB"/>
    </w:rPr>
  </w:style>
  <w:style w:type="character" w:customStyle="1" w:styleId="af7">
    <w:name w:val="(文字) (文字)"/>
    <w:rsid w:val="00DA7A18"/>
    <w:rPr>
      <w:rFonts w:ascii="Arial" w:eastAsia="MS Mincho" w:hAnsi="Arial" w:cs="Arial"/>
      <w:sz w:val="28"/>
      <w:szCs w:val="28"/>
      <w:lang w:val="en-GB" w:eastAsia="ja-JP"/>
    </w:rPr>
  </w:style>
  <w:style w:type="paragraph" w:customStyle="1" w:styleId="52">
    <w:name w:val="列出段落5"/>
    <w:basedOn w:val="Normal"/>
    <w:qFormat/>
    <w:rsid w:val="00DA7A18"/>
    <w:pPr>
      <w:overflowPunct/>
      <w:autoSpaceDE/>
      <w:autoSpaceDN/>
      <w:adjustRightInd/>
      <w:ind w:firstLineChars="200" w:firstLine="420"/>
      <w:textAlignment w:val="auto"/>
    </w:pPr>
    <w:rPr>
      <w:rFonts w:eastAsia="SimSun"/>
    </w:rPr>
  </w:style>
  <w:style w:type="character" w:customStyle="1" w:styleId="CharChar180">
    <w:name w:val="Char Char18"/>
    <w:rsid w:val="00DA7A18"/>
    <w:rPr>
      <w:rFonts w:ascii="Arial" w:hAnsi="Arial"/>
      <w:lang w:eastAsia="en-US"/>
    </w:rPr>
  </w:style>
  <w:style w:type="paragraph" w:customStyle="1" w:styleId="CharCharCharChar0">
    <w:name w:val="Char Char Char Char"/>
    <w:rsid w:val="00DA7A1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DA7A18"/>
    <w:rPr>
      <w:rFonts w:ascii="Arial" w:eastAsia="MS Mincho" w:hAnsi="Arial"/>
      <w:lang w:val="en-GB" w:eastAsia="en-US" w:bidi="ar-SA"/>
    </w:rPr>
  </w:style>
  <w:style w:type="character" w:customStyle="1" w:styleId="CarCar80">
    <w:name w:val="Car Car8"/>
    <w:rsid w:val="00DA7A18"/>
    <w:rPr>
      <w:rFonts w:ascii="Arial" w:eastAsia="MS Mincho" w:hAnsi="Arial"/>
      <w:sz w:val="36"/>
      <w:lang w:val="en-GB" w:eastAsia="en-US" w:bidi="ar-SA"/>
    </w:rPr>
  </w:style>
  <w:style w:type="character" w:customStyle="1" w:styleId="CarCar30">
    <w:name w:val="Car Car3"/>
    <w:rsid w:val="00DA7A18"/>
    <w:rPr>
      <w:rFonts w:ascii="Arial" w:eastAsia="MS Mincho" w:hAnsi="Arial"/>
      <w:sz w:val="36"/>
      <w:lang w:val="en-GB" w:eastAsia="en-US" w:bidi="ar-SA"/>
    </w:rPr>
  </w:style>
  <w:style w:type="character" w:customStyle="1" w:styleId="CarCar70">
    <w:name w:val="Car Car7"/>
    <w:rsid w:val="00DA7A18"/>
    <w:rPr>
      <w:rFonts w:eastAsia="MS Mincho"/>
      <w:lang w:val="en-GB" w:eastAsia="en-US" w:bidi="ar-SA"/>
    </w:rPr>
  </w:style>
  <w:style w:type="character" w:customStyle="1" w:styleId="CarCar60">
    <w:name w:val="Car Car6"/>
    <w:rsid w:val="00DA7A18"/>
    <w:rPr>
      <w:rFonts w:ascii="Courier New" w:hAnsi="Courier New"/>
      <w:lang w:val="nb-NO" w:eastAsia="ja-JP" w:bidi="ar-SA"/>
    </w:rPr>
  </w:style>
  <w:style w:type="character" w:customStyle="1" w:styleId="CarCar20">
    <w:name w:val="Car Car2"/>
    <w:rsid w:val="00DA7A18"/>
    <w:rPr>
      <w:rFonts w:eastAsia="MS Mincho"/>
      <w:lang w:val="en-GB" w:eastAsia="ja-JP" w:bidi="ar-SA"/>
    </w:rPr>
  </w:style>
  <w:style w:type="character" w:customStyle="1" w:styleId="CarCar90">
    <w:name w:val="Car Car9"/>
    <w:rsid w:val="00DA7A18"/>
    <w:rPr>
      <w:rFonts w:ascii="Arial" w:hAnsi="Arial"/>
      <w:lang w:val="en-GB" w:eastAsia="ja-JP" w:bidi="ar-SA"/>
    </w:rPr>
  </w:style>
  <w:style w:type="character" w:customStyle="1" w:styleId="CarCar100">
    <w:name w:val="Car Car10"/>
    <w:rsid w:val="00DA7A18"/>
    <w:rPr>
      <w:rFonts w:ascii="Arial" w:hAnsi="Arial"/>
      <w:lang w:val="en-GB" w:eastAsia="ja-JP" w:bidi="ar-SA"/>
    </w:rPr>
  </w:style>
  <w:style w:type="character" w:customStyle="1" w:styleId="80">
    <w:name w:val="(文字) (文字)8"/>
    <w:rsid w:val="00DA7A18"/>
    <w:rPr>
      <w:rFonts w:ascii="Arial" w:eastAsia="MS Mincho" w:hAnsi="Arial"/>
      <w:lang w:val="en-GB" w:eastAsia="ar-SA" w:bidi="ar-SA"/>
    </w:rPr>
  </w:style>
  <w:style w:type="character" w:customStyle="1" w:styleId="70">
    <w:name w:val="(文字) (文字)7"/>
    <w:rsid w:val="00DA7A18"/>
    <w:rPr>
      <w:rFonts w:ascii="Arial" w:eastAsia="MS Mincho" w:hAnsi="Arial"/>
      <w:sz w:val="36"/>
      <w:lang w:val="en-GB" w:eastAsia="ar-SA" w:bidi="ar-SA"/>
    </w:rPr>
  </w:style>
  <w:style w:type="character" w:customStyle="1" w:styleId="61">
    <w:name w:val="(文字) (文字)6"/>
    <w:rsid w:val="00DA7A18"/>
    <w:rPr>
      <w:rFonts w:eastAsia="MS Mincho"/>
      <w:lang w:val="en-GB" w:eastAsia="ar-SA" w:bidi="ar-SA"/>
    </w:rPr>
  </w:style>
  <w:style w:type="character" w:customStyle="1" w:styleId="53">
    <w:name w:val="(文字) (文字)5"/>
    <w:rsid w:val="00DA7A18"/>
    <w:rPr>
      <w:rFonts w:ascii="Courier New" w:eastAsia="MS Mincho" w:hAnsi="Courier New"/>
      <w:lang w:val="nb-NO" w:eastAsia="ar-SA" w:bidi="ar-SA"/>
    </w:rPr>
  </w:style>
  <w:style w:type="character" w:customStyle="1" w:styleId="37">
    <w:name w:val="(文字) (文字)3"/>
    <w:rsid w:val="00DA7A18"/>
    <w:rPr>
      <w:rFonts w:eastAsia="MS Mincho"/>
      <w:lang w:val="en-GB" w:eastAsia="ar-SA" w:bidi="ar-SA"/>
    </w:rPr>
  </w:style>
  <w:style w:type="character" w:customStyle="1" w:styleId="1f7">
    <w:name w:val="(文字) (文字)1"/>
    <w:rsid w:val="00DA7A18"/>
    <w:rPr>
      <w:rFonts w:eastAsia="MS Mincho"/>
      <w:lang w:val="en-GB" w:eastAsia="ar-SA" w:bidi="ar-SA"/>
    </w:rPr>
  </w:style>
  <w:style w:type="paragraph" w:customStyle="1" w:styleId="2b">
    <w:name w:val="(文字) (文字)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DA7A18"/>
    <w:rPr>
      <w:rFonts w:ascii="Arial" w:hAnsi="Arial"/>
      <w:lang w:val="en-GB" w:eastAsia="en-US"/>
    </w:rPr>
  </w:style>
  <w:style w:type="character" w:customStyle="1" w:styleId="Head2A0">
    <w:name w:val="Head2A"/>
    <w:rsid w:val="00DA7A18"/>
    <w:rPr>
      <w:rFonts w:ascii="Arial" w:eastAsia="MS Mincho" w:hAnsi="Arial"/>
      <w:sz w:val="32"/>
      <w:lang w:val="en-GB" w:eastAsia="en-US" w:bidi="ar-SA"/>
    </w:rPr>
  </w:style>
  <w:style w:type="character" w:customStyle="1" w:styleId="Titre30">
    <w:name w:val="Titre 3"/>
    <w:rsid w:val="00DA7A18"/>
    <w:rPr>
      <w:rFonts w:ascii="Arial" w:hAnsi="Arial"/>
      <w:sz w:val="28"/>
      <w:szCs w:val="28"/>
      <w:lang w:val="en-GB" w:eastAsia="en-GB"/>
    </w:rPr>
  </w:style>
  <w:style w:type="paragraph" w:customStyle="1" w:styleId="1Char1">
    <w:name w:val="(文字) (文字)1 Char (文字) (文字)"/>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DA7A1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DA7A18"/>
    <w:rPr>
      <w:rFonts w:eastAsia="Batang"/>
      <w:lang w:eastAsia="en-US"/>
    </w:rPr>
  </w:style>
  <w:style w:type="character" w:customStyle="1" w:styleId="Char8">
    <w:name w:val="批注文字 Char"/>
    <w:uiPriority w:val="99"/>
    <w:qFormat/>
    <w:rsid w:val="00DA7A18"/>
    <w:rPr>
      <w:lang w:val="en-GB" w:eastAsia="x-none"/>
    </w:rPr>
  </w:style>
  <w:style w:type="character" w:customStyle="1" w:styleId="Char12">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3">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DA7A18"/>
  </w:style>
  <w:style w:type="numbering" w:customStyle="1" w:styleId="NoList18">
    <w:name w:val="No List18"/>
    <w:next w:val="NoList"/>
    <w:uiPriority w:val="99"/>
    <w:semiHidden/>
    <w:rsid w:val="00DA7A18"/>
  </w:style>
  <w:style w:type="numbering" w:customStyle="1" w:styleId="NoList25">
    <w:name w:val="No List25"/>
    <w:next w:val="NoList"/>
    <w:semiHidden/>
    <w:rsid w:val="00DA7A18"/>
  </w:style>
  <w:style w:type="numbering" w:customStyle="1" w:styleId="NoList32">
    <w:name w:val="No List32"/>
    <w:next w:val="NoList"/>
    <w:semiHidden/>
    <w:unhideWhenUsed/>
    <w:rsid w:val="00DA7A18"/>
  </w:style>
  <w:style w:type="numbering" w:customStyle="1" w:styleId="110">
    <w:name w:val="목록 없음11"/>
    <w:next w:val="NoList"/>
    <w:semiHidden/>
    <w:unhideWhenUsed/>
    <w:rsid w:val="00DA7A18"/>
  </w:style>
  <w:style w:type="numbering" w:customStyle="1" w:styleId="215">
    <w:name w:val="목록 없음21"/>
    <w:next w:val="NoList"/>
    <w:semiHidden/>
    <w:rsid w:val="00DA7A18"/>
  </w:style>
  <w:style w:type="numbering" w:customStyle="1" w:styleId="NoList42">
    <w:name w:val="No List42"/>
    <w:next w:val="NoList"/>
    <w:semiHidden/>
    <w:unhideWhenUsed/>
    <w:rsid w:val="00DA7A18"/>
  </w:style>
  <w:style w:type="numbering" w:customStyle="1" w:styleId="NoList52">
    <w:name w:val="No List52"/>
    <w:next w:val="NoList"/>
    <w:semiHidden/>
    <w:rsid w:val="00DA7A18"/>
  </w:style>
  <w:style w:type="numbering" w:customStyle="1" w:styleId="NoList61">
    <w:name w:val="No List61"/>
    <w:next w:val="NoList"/>
    <w:semiHidden/>
    <w:rsid w:val="00DA7A18"/>
  </w:style>
  <w:style w:type="numbering" w:customStyle="1" w:styleId="NoList71">
    <w:name w:val="No List71"/>
    <w:next w:val="NoList"/>
    <w:semiHidden/>
    <w:rsid w:val="00DA7A18"/>
  </w:style>
  <w:style w:type="numbering" w:customStyle="1" w:styleId="NoList112">
    <w:name w:val="No List112"/>
    <w:next w:val="NoList"/>
    <w:semiHidden/>
    <w:rsid w:val="00DA7A18"/>
  </w:style>
  <w:style w:type="numbering" w:customStyle="1" w:styleId="NoList211">
    <w:name w:val="No List211"/>
    <w:next w:val="NoList"/>
    <w:semiHidden/>
    <w:rsid w:val="00DA7A18"/>
  </w:style>
  <w:style w:type="numbering" w:customStyle="1" w:styleId="NoList81">
    <w:name w:val="No List81"/>
    <w:next w:val="NoList"/>
    <w:semiHidden/>
    <w:rsid w:val="00DA7A18"/>
  </w:style>
  <w:style w:type="numbering" w:customStyle="1" w:styleId="NoList121">
    <w:name w:val="No List121"/>
    <w:next w:val="NoList"/>
    <w:semiHidden/>
    <w:rsid w:val="00DA7A18"/>
  </w:style>
  <w:style w:type="numbering" w:customStyle="1" w:styleId="NoList221">
    <w:name w:val="No List221"/>
    <w:next w:val="NoList"/>
    <w:semiHidden/>
    <w:rsid w:val="00DA7A18"/>
  </w:style>
  <w:style w:type="numbering" w:customStyle="1" w:styleId="NoList91">
    <w:name w:val="No List91"/>
    <w:next w:val="NoList"/>
    <w:semiHidden/>
    <w:rsid w:val="00DA7A18"/>
  </w:style>
  <w:style w:type="numbering" w:customStyle="1" w:styleId="NoList131">
    <w:name w:val="No List131"/>
    <w:next w:val="NoList"/>
    <w:semiHidden/>
    <w:rsid w:val="00DA7A18"/>
  </w:style>
  <w:style w:type="numbering" w:customStyle="1" w:styleId="NoList231">
    <w:name w:val="No List231"/>
    <w:next w:val="NoList"/>
    <w:semiHidden/>
    <w:rsid w:val="00DA7A18"/>
  </w:style>
  <w:style w:type="numbering" w:customStyle="1" w:styleId="NoList101">
    <w:name w:val="No List101"/>
    <w:next w:val="NoList"/>
    <w:semiHidden/>
    <w:rsid w:val="00DA7A18"/>
  </w:style>
  <w:style w:type="numbering" w:customStyle="1" w:styleId="NoList141">
    <w:name w:val="No List141"/>
    <w:next w:val="NoList"/>
    <w:semiHidden/>
    <w:rsid w:val="00DA7A18"/>
  </w:style>
  <w:style w:type="numbering" w:customStyle="1" w:styleId="NoList241">
    <w:name w:val="No List241"/>
    <w:next w:val="NoList"/>
    <w:semiHidden/>
    <w:rsid w:val="00DA7A18"/>
  </w:style>
  <w:style w:type="numbering" w:customStyle="1" w:styleId="NoList311">
    <w:name w:val="No List311"/>
    <w:next w:val="NoList"/>
    <w:semiHidden/>
    <w:rsid w:val="00DA7A18"/>
  </w:style>
  <w:style w:type="numbering" w:customStyle="1" w:styleId="NoList411">
    <w:name w:val="No List411"/>
    <w:next w:val="NoList"/>
    <w:semiHidden/>
    <w:rsid w:val="00DA7A18"/>
  </w:style>
  <w:style w:type="numbering" w:customStyle="1" w:styleId="NoList511">
    <w:name w:val="No List511"/>
    <w:next w:val="NoList"/>
    <w:semiHidden/>
    <w:rsid w:val="00DA7A18"/>
  </w:style>
  <w:style w:type="numbering" w:customStyle="1" w:styleId="NoList151">
    <w:name w:val="No List151"/>
    <w:next w:val="NoList"/>
    <w:semiHidden/>
    <w:rsid w:val="00DA7A18"/>
  </w:style>
  <w:style w:type="numbering" w:customStyle="1" w:styleId="NoList161">
    <w:name w:val="No List161"/>
    <w:next w:val="NoList"/>
    <w:semiHidden/>
    <w:rsid w:val="00DA7A18"/>
  </w:style>
  <w:style w:type="numbering" w:customStyle="1" w:styleId="111">
    <w:name w:val="无列表11"/>
    <w:next w:val="NoList"/>
    <w:semiHidden/>
    <w:rsid w:val="00DA7A18"/>
  </w:style>
  <w:style w:type="numbering" w:customStyle="1" w:styleId="NoList1111">
    <w:name w:val="No List1111"/>
    <w:next w:val="NoList"/>
    <w:semiHidden/>
    <w:rsid w:val="00DA7A18"/>
  </w:style>
  <w:style w:type="numbering" w:customStyle="1" w:styleId="NoList19">
    <w:name w:val="No List19"/>
    <w:next w:val="NoList"/>
    <w:uiPriority w:val="99"/>
    <w:semiHidden/>
    <w:unhideWhenUsed/>
    <w:rsid w:val="00DA7A18"/>
  </w:style>
  <w:style w:type="numbering" w:customStyle="1" w:styleId="NoList110">
    <w:name w:val="No List110"/>
    <w:next w:val="NoList"/>
    <w:uiPriority w:val="99"/>
    <w:semiHidden/>
    <w:rsid w:val="00DA7A18"/>
  </w:style>
  <w:style w:type="numbering" w:customStyle="1" w:styleId="NoList26">
    <w:name w:val="No List26"/>
    <w:next w:val="NoList"/>
    <w:semiHidden/>
    <w:rsid w:val="00DA7A18"/>
  </w:style>
  <w:style w:type="numbering" w:customStyle="1" w:styleId="NoList33">
    <w:name w:val="No List33"/>
    <w:next w:val="NoList"/>
    <w:semiHidden/>
    <w:unhideWhenUsed/>
    <w:rsid w:val="00DA7A18"/>
  </w:style>
  <w:style w:type="numbering" w:customStyle="1" w:styleId="120">
    <w:name w:val="목록 없음12"/>
    <w:next w:val="NoList"/>
    <w:semiHidden/>
    <w:unhideWhenUsed/>
    <w:rsid w:val="00DA7A18"/>
  </w:style>
  <w:style w:type="numbering" w:customStyle="1" w:styleId="220">
    <w:name w:val="목록 없음22"/>
    <w:next w:val="NoList"/>
    <w:semiHidden/>
    <w:rsid w:val="00DA7A18"/>
  </w:style>
  <w:style w:type="numbering" w:customStyle="1" w:styleId="NoList43">
    <w:name w:val="No List43"/>
    <w:next w:val="NoList"/>
    <w:semiHidden/>
    <w:unhideWhenUsed/>
    <w:rsid w:val="00DA7A18"/>
  </w:style>
  <w:style w:type="numbering" w:customStyle="1" w:styleId="NoList53">
    <w:name w:val="No List53"/>
    <w:next w:val="NoList"/>
    <w:semiHidden/>
    <w:rsid w:val="00DA7A18"/>
  </w:style>
  <w:style w:type="numbering" w:customStyle="1" w:styleId="NoList62">
    <w:name w:val="No List62"/>
    <w:next w:val="NoList"/>
    <w:semiHidden/>
    <w:rsid w:val="00DA7A18"/>
  </w:style>
  <w:style w:type="numbering" w:customStyle="1" w:styleId="NoList72">
    <w:name w:val="No List72"/>
    <w:next w:val="NoList"/>
    <w:semiHidden/>
    <w:rsid w:val="00DA7A18"/>
  </w:style>
  <w:style w:type="numbering" w:customStyle="1" w:styleId="NoList113">
    <w:name w:val="No List113"/>
    <w:next w:val="NoList"/>
    <w:semiHidden/>
    <w:rsid w:val="00DA7A18"/>
  </w:style>
  <w:style w:type="numbering" w:customStyle="1" w:styleId="NoList212">
    <w:name w:val="No List212"/>
    <w:next w:val="NoList"/>
    <w:semiHidden/>
    <w:rsid w:val="00DA7A18"/>
  </w:style>
  <w:style w:type="numbering" w:customStyle="1" w:styleId="NoList82">
    <w:name w:val="No List82"/>
    <w:next w:val="NoList"/>
    <w:semiHidden/>
    <w:rsid w:val="00DA7A18"/>
  </w:style>
  <w:style w:type="numbering" w:customStyle="1" w:styleId="NoList122">
    <w:name w:val="No List122"/>
    <w:next w:val="NoList"/>
    <w:semiHidden/>
    <w:rsid w:val="00DA7A18"/>
  </w:style>
  <w:style w:type="numbering" w:customStyle="1" w:styleId="NoList222">
    <w:name w:val="No List222"/>
    <w:next w:val="NoList"/>
    <w:semiHidden/>
    <w:rsid w:val="00DA7A18"/>
  </w:style>
  <w:style w:type="numbering" w:customStyle="1" w:styleId="NoList92">
    <w:name w:val="No List92"/>
    <w:next w:val="NoList"/>
    <w:semiHidden/>
    <w:rsid w:val="00DA7A18"/>
  </w:style>
  <w:style w:type="numbering" w:customStyle="1" w:styleId="NoList132">
    <w:name w:val="No List132"/>
    <w:next w:val="NoList"/>
    <w:semiHidden/>
    <w:rsid w:val="00DA7A18"/>
  </w:style>
  <w:style w:type="numbering" w:customStyle="1" w:styleId="NoList232">
    <w:name w:val="No List232"/>
    <w:next w:val="NoList"/>
    <w:semiHidden/>
    <w:rsid w:val="00DA7A18"/>
  </w:style>
  <w:style w:type="numbering" w:customStyle="1" w:styleId="NoList102">
    <w:name w:val="No List102"/>
    <w:next w:val="NoList"/>
    <w:semiHidden/>
    <w:rsid w:val="00DA7A18"/>
  </w:style>
  <w:style w:type="numbering" w:customStyle="1" w:styleId="NoList142">
    <w:name w:val="No List142"/>
    <w:next w:val="NoList"/>
    <w:semiHidden/>
    <w:rsid w:val="00DA7A18"/>
  </w:style>
  <w:style w:type="numbering" w:customStyle="1" w:styleId="NoList242">
    <w:name w:val="No List242"/>
    <w:next w:val="NoList"/>
    <w:semiHidden/>
    <w:rsid w:val="00DA7A18"/>
  </w:style>
  <w:style w:type="numbering" w:customStyle="1" w:styleId="NoList312">
    <w:name w:val="No List312"/>
    <w:next w:val="NoList"/>
    <w:semiHidden/>
    <w:rsid w:val="00DA7A18"/>
  </w:style>
  <w:style w:type="numbering" w:customStyle="1" w:styleId="NoList412">
    <w:name w:val="No List412"/>
    <w:next w:val="NoList"/>
    <w:semiHidden/>
    <w:rsid w:val="00DA7A18"/>
  </w:style>
  <w:style w:type="numbering" w:customStyle="1" w:styleId="NoList512">
    <w:name w:val="No List512"/>
    <w:next w:val="NoList"/>
    <w:semiHidden/>
    <w:rsid w:val="00DA7A18"/>
  </w:style>
  <w:style w:type="numbering" w:customStyle="1" w:styleId="NoList152">
    <w:name w:val="No List152"/>
    <w:next w:val="NoList"/>
    <w:semiHidden/>
    <w:rsid w:val="00DA7A18"/>
  </w:style>
  <w:style w:type="numbering" w:customStyle="1" w:styleId="NoList162">
    <w:name w:val="No List162"/>
    <w:next w:val="NoList"/>
    <w:semiHidden/>
    <w:rsid w:val="00DA7A18"/>
  </w:style>
  <w:style w:type="numbering" w:customStyle="1" w:styleId="121">
    <w:name w:val="无列表12"/>
    <w:next w:val="NoList"/>
    <w:semiHidden/>
    <w:rsid w:val="00DA7A18"/>
  </w:style>
  <w:style w:type="numbering" w:customStyle="1" w:styleId="NoList1112">
    <w:name w:val="No List1112"/>
    <w:next w:val="NoList"/>
    <w:semiHidden/>
    <w:rsid w:val="00DA7A18"/>
  </w:style>
  <w:style w:type="paragraph" w:customStyle="1" w:styleId="TAHCarNotBold">
    <w:name w:val="TAH Car + Not Bold"/>
    <w:basedOn w:val="Normal"/>
    <w:rsid w:val="00DA7A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CommentSubjectChar2">
    <w:name w:val="Comment Subject Char2"/>
    <w:uiPriority w:val="99"/>
    <w:rsid w:val="00DA7A18"/>
    <w:rPr>
      <w:rFonts w:eastAsia="SimSun"/>
      <w:b/>
      <w:bCs/>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BalloonTextChar2">
    <w:name w:val="Balloon Text Char2"/>
    <w:uiPriority w:val="99"/>
    <w:rsid w:val="00DA7A18"/>
    <w:rPr>
      <w:rFonts w:ascii="Tahoma" w:eastAsia="Times New Roman" w:hAnsi="Tahoma" w:cs="Tahoma"/>
      <w:sz w:val="16"/>
      <w:szCs w:val="16"/>
      <w:lang w:val="en-GB"/>
    </w:rPr>
  </w:style>
  <w:style w:type="character" w:customStyle="1" w:styleId="BodyTextIndentChar4">
    <w:name w:val="Body Text Indent Char4"/>
    <w:rsid w:val="00DA7A18"/>
    <w:rPr>
      <w:rFonts w:eastAsia="Batang"/>
      <w:lang w:val="en-GB"/>
    </w:rPr>
  </w:style>
  <w:style w:type="character" w:customStyle="1" w:styleId="BodyText2Char4">
    <w:name w:val="Body Text 2 Char4"/>
    <w:rsid w:val="00DA7A18"/>
    <w:rPr>
      <w:rFonts w:ascii="CG Times (WN)" w:eastAsia="Malgun Gothic" w:hAnsi="CG Times (WN)"/>
      <w:i/>
      <w:lang w:val="en-GB" w:eastAsia="ko-KR"/>
    </w:rPr>
  </w:style>
  <w:style w:type="character" w:customStyle="1" w:styleId="BodyText3Char4">
    <w:name w:val="Body Text 3 Char4"/>
    <w:rsid w:val="00DA7A18"/>
    <w:rPr>
      <w:rFonts w:ascii="CG Times (WN)" w:eastAsia="Osaka" w:hAnsi="CG Times (WN)"/>
      <w:color w:val="000000"/>
      <w:lang w:val="en-GB" w:eastAsia="ko-KR"/>
    </w:rPr>
  </w:style>
  <w:style w:type="character" w:customStyle="1" w:styleId="BodyTextIndent2Char4">
    <w:name w:val="Body Text Indent 2 Char4"/>
    <w:rsid w:val="00DA7A18"/>
    <w:rPr>
      <w:rFonts w:ascii="CG Times (WN)" w:hAnsi="CG Times (WN)"/>
      <w:lang w:val="en-GB"/>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A7A18"/>
    <w:rPr>
      <w:lang w:val="en-GB" w:eastAsia="en-US" w:bidi="ar-SA"/>
    </w:rPr>
  </w:style>
  <w:style w:type="paragraph" w:customStyle="1" w:styleId="NOTE0">
    <w:name w:val="NOTE"/>
    <w:basedOn w:val="B3"/>
    <w:qFormat/>
    <w:rsid w:val="00DA7A18"/>
    <w:pPr>
      <w:overflowPunct/>
      <w:autoSpaceDE/>
      <w:autoSpaceDN/>
      <w:adjustRightInd/>
      <w:textAlignment w:val="auto"/>
    </w:pPr>
    <w:rPr>
      <w:rFonts w:eastAsia="SimSun"/>
    </w:rPr>
  </w:style>
  <w:style w:type="numbering" w:customStyle="1" w:styleId="2c">
    <w:name w:val="无列表2"/>
    <w:next w:val="NoList"/>
    <w:uiPriority w:val="99"/>
    <w:semiHidden/>
    <w:unhideWhenUsed/>
    <w:rsid w:val="00DA7A18"/>
  </w:style>
  <w:style w:type="numbering" w:customStyle="1" w:styleId="38">
    <w:name w:val="无列表3"/>
    <w:next w:val="NoList"/>
    <w:uiPriority w:val="99"/>
    <w:semiHidden/>
    <w:unhideWhenUsed/>
    <w:rsid w:val="00DA7A18"/>
  </w:style>
  <w:style w:type="table" w:customStyle="1" w:styleId="1f8">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A7A18"/>
    <w:pPr>
      <w:numPr>
        <w:numId w:val="12"/>
      </w:numPr>
    </w:pPr>
    <w:rPr>
      <w:rFonts w:ascii="Arial" w:eastAsia="SimSun" w:hAnsi="Arial"/>
    </w:r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adjustRightInd w:val="0"/>
      <w:textAlignment w:val="baseline"/>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paragraph" w:customStyle="1" w:styleId="00BodyText">
    <w:name w:val="00 BodyText"/>
    <w:basedOn w:val="Normal"/>
    <w:rsid w:val="00DA7A18"/>
    <w:pPr>
      <w:spacing w:after="220"/>
    </w:pPr>
    <w:rPr>
      <w:rFonts w:ascii="Arial" w:eastAsia="SimSun" w:hAnsi="Arial"/>
      <w:sz w:val="22"/>
      <w:lang w:val="en-US"/>
    </w:rPr>
  </w:style>
  <w:style w:type="character" w:customStyle="1" w:styleId="af8">
    <w:name w:val="標準太字"/>
    <w:autoRedefine/>
    <w:rsid w:val="00DA7A18"/>
    <w:rPr>
      <w:b/>
    </w:rPr>
  </w:style>
  <w:style w:type="paragraph" w:customStyle="1" w:styleId="xl24">
    <w:name w:val="xl24"/>
    <w:basedOn w:val="Normal"/>
    <w:rsid w:val="00DA7A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DA7A18"/>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overflowPunct/>
      <w:spacing w:after="0"/>
      <w:textAlignment w:val="auto"/>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A7A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A7A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A7A18"/>
    <w:pPr>
      <w:ind w:left="2836"/>
    </w:pPr>
    <w:rPr>
      <w:rFonts w:eastAsia="Times New Roman"/>
      <w:lang w:val="x-none"/>
    </w:rPr>
  </w:style>
  <w:style w:type="numbering" w:customStyle="1" w:styleId="NoList20">
    <w:name w:val="No List20"/>
    <w:next w:val="NoList"/>
    <w:semiHidden/>
    <w:rsid w:val="00DA7A18"/>
  </w:style>
  <w:style w:type="paragraph" w:customStyle="1" w:styleId="CharChar1CharCharCharCharCharCharCharCharCharCharCharCharCharCharCharChar0">
    <w:name w:val="Char Char1 Char Char Char Char Char Char Char Char Char Char Char Char Char Char Char Char"/>
    <w:semiHidden/>
    <w:rsid w:val="00DA7A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DA7A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DA7A1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A7A18"/>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DA7A18"/>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4">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Absatz-Standardschriftart2">
    <w:name w:val="Absatz-Standardschriftart2"/>
    <w:rsid w:val="00DA7A18"/>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9">
    <w:name w:val="修订"/>
    <w:hidden/>
    <w:semiHidden/>
    <w:rsid w:val="00DA7A18"/>
    <w:rPr>
      <w:rFonts w:eastAsia="MS Mincho"/>
      <w:lang w:eastAsia="en-US"/>
    </w:rPr>
  </w:style>
  <w:style w:type="paragraph" w:styleId="TOCHeading">
    <w:name w:val="TOC Heading"/>
    <w:basedOn w:val="Heading1"/>
    <w:next w:val="Normal"/>
    <w:uiPriority w:val="39"/>
    <w:semiHidden/>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7C69A1"/>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7C69A1"/>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7C69A1"/>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basedOn w:val="DefaultParagraphFont"/>
    <w:rsid w:val="00DE7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100281">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310208389">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5CC30-61B9-47C1-9173-9513D15C1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1324</Words>
  <Characters>7551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8858</CharactersWithSpaces>
  <SharedDoc>false</SharedDoc>
  <HyperlinkBase/>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5</cp:revision>
  <dcterms:created xsi:type="dcterms:W3CDTF">2021-02-02T08:54:00Z</dcterms:created>
  <dcterms:modified xsi:type="dcterms:W3CDTF">2021-02-08T12:21:00Z</dcterms:modified>
</cp:coreProperties>
</file>