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209ED">
        <w:tc>
          <w:tcPr>
            <w:tcW w:w="10423" w:type="dxa"/>
            <w:gridSpan w:val="2"/>
            <w:shd w:val="clear" w:color="auto" w:fill="auto"/>
          </w:tcPr>
          <w:p w:rsidR="004F0988" w:rsidRDefault="004F0988" w:rsidP="00976A55">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.0.</w:t>
            </w:r>
            <w:bookmarkEnd w:id="2"/>
            <w:r w:rsidR="00976A55">
              <w:t>1</w:t>
            </w:r>
            <w:r w:rsidRPr="004D3578">
              <w:t xml:space="preserve"> </w:t>
            </w:r>
            <w:r w:rsidRPr="00133525">
              <w:rPr>
                <w:sz w:val="32"/>
              </w:rPr>
              <w:t>(</w:t>
            </w:r>
            <w:bookmarkStart w:id="3" w:name="issueDate"/>
            <w:r w:rsidR="002209ED">
              <w:rPr>
                <w:sz w:val="32"/>
              </w:rPr>
              <w:t>2021-</w:t>
            </w:r>
            <w:r w:rsidR="0074631E">
              <w:rPr>
                <w:sz w:val="32"/>
              </w:rPr>
              <w:t>0</w:t>
            </w:r>
            <w:bookmarkEnd w:id="3"/>
            <w:r w:rsidR="00976A55">
              <w:rPr>
                <w:sz w:val="32"/>
              </w:rPr>
              <w:t>3</w:t>
            </w:r>
            <w:r w:rsidRPr="00133525">
              <w:rPr>
                <w:sz w:val="32"/>
              </w:rPr>
              <w:t>)</w:t>
            </w:r>
          </w:p>
        </w:tc>
      </w:tr>
      <w:tr w:rsidR="004F0988" w:rsidTr="002209ED">
        <w:trPr>
          <w:trHeight w:hRule="exact" w:val="536"/>
        </w:trPr>
        <w:tc>
          <w:tcPr>
            <w:tcW w:w="10423" w:type="dxa"/>
            <w:gridSpan w:val="2"/>
            <w:shd w:val="clear" w:color="auto" w:fill="auto"/>
          </w:tcPr>
          <w:p w:rsidR="00BA4B8D" w:rsidRDefault="0074631E" w:rsidP="0074631E">
            <w:pPr>
              <w:pStyle w:val="ZB"/>
              <w:framePr w:w="0" w:hRule="auto" w:wrap="auto" w:vAnchor="margin" w:hAnchor="text" w:yAlign="inline"/>
            </w:pPr>
            <w:r>
              <w:t>Permanent Reference Document</w:t>
            </w:r>
          </w:p>
        </w:tc>
      </w:tr>
      <w:tr w:rsidR="004F0988" w:rsidTr="002209ED">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rsidR="002209ED" w:rsidRPr="00DE184B" w:rsidRDefault="002209ED" w:rsidP="002209ED">
            <w:pPr>
              <w:pStyle w:val="ZT"/>
              <w:framePr w:wrap="auto" w:hAnchor="text" w:yAlign="inline"/>
            </w:pPr>
            <w:r w:rsidRPr="00DE184B">
              <w:t>Permanent Reference Document (PRD);</w:t>
            </w:r>
          </w:p>
          <w:p w:rsidR="002209ED" w:rsidRPr="00DE184B" w:rsidRDefault="002209ED" w:rsidP="002209ED">
            <w:pPr>
              <w:pStyle w:val="ZT"/>
              <w:framePr w:wrap="auto" w:hAnchor="text" w:yAlign="inline"/>
            </w:pPr>
            <w:r>
              <w:t>User’s guide for generic work plan template</w:t>
            </w:r>
          </w:p>
          <w:p w:rsidR="002209ED" w:rsidRPr="00DE184B" w:rsidRDefault="002209ED" w:rsidP="002209ED">
            <w:pPr>
              <w:pStyle w:val="ZT"/>
              <w:framePr w:wrap="auto" w:hAnchor="text" w:yAlign="inline"/>
            </w:pPr>
            <w:r w:rsidRPr="00DE184B">
              <w:t>(</w:t>
            </w:r>
            <w:r w:rsidRPr="00DE184B">
              <w:rPr>
                <w:rStyle w:val="ZGSM"/>
              </w:rPr>
              <w:t>Release X</w:t>
            </w:r>
            <w:r w:rsidRPr="00DE184B">
              <w:t>)</w:t>
            </w:r>
          </w:p>
          <w:p w:rsidR="004F0988" w:rsidRPr="00133525" w:rsidRDefault="004F0988" w:rsidP="00133525">
            <w:pPr>
              <w:pStyle w:val="ZT"/>
              <w:framePr w:wrap="auto" w:hAnchor="text" w:yAlign="inline"/>
              <w:rPr>
                <w:i/>
                <w:sz w:val="28"/>
              </w:rPr>
            </w:pPr>
          </w:p>
        </w:tc>
      </w:tr>
      <w:tr w:rsidR="00BF128E" w:rsidTr="002209E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209ED">
        <w:trPr>
          <w:trHeight w:hRule="exact" w:val="1531"/>
        </w:trPr>
        <w:tc>
          <w:tcPr>
            <w:tcW w:w="4883" w:type="dxa"/>
            <w:shd w:val="clear" w:color="auto" w:fill="auto"/>
          </w:tcPr>
          <w:p w:rsidR="00D57972" w:rsidRDefault="00D57972"/>
        </w:tc>
        <w:tc>
          <w:tcPr>
            <w:tcW w:w="5540" w:type="dxa"/>
            <w:shd w:val="clear" w:color="auto" w:fill="auto"/>
          </w:tcPr>
          <w:p w:rsidR="00D57972" w:rsidRDefault="00601E81" w:rsidP="00133525">
            <w:pPr>
              <w:jc w:val="right"/>
            </w:pPr>
            <w:bookmarkStart w:id="5" w:name="logos"/>
            <w:r>
              <w:rPr>
                <w:noProof/>
                <w:lang w:eastAsia="ko-KR"/>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Tr="002209E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209ED">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1" w:name="tableOfContents"/>
      <w:bookmarkEnd w:id="11"/>
      <w:r w:rsidRPr="004D3578">
        <w:lastRenderedPageBreak/>
        <w:t>Contents</w:t>
      </w:r>
    </w:p>
    <w:p w:rsidR="00BF1BF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bookmarkStart w:id="12" w:name="_GoBack"/>
      <w:bookmarkEnd w:id="12"/>
      <w:r w:rsidR="00BF1BF3">
        <w:t>Foreword</w:t>
      </w:r>
      <w:r w:rsidR="00BF1BF3">
        <w:tab/>
      </w:r>
      <w:r w:rsidR="00BF1BF3">
        <w:fldChar w:fldCharType="begin"/>
      </w:r>
      <w:r w:rsidR="00BF1BF3">
        <w:instrText xml:space="preserve"> PAGEREF _Toc66913594 \h </w:instrText>
      </w:r>
      <w:r w:rsidR="00BF1BF3">
        <w:fldChar w:fldCharType="separate"/>
      </w:r>
      <w:r w:rsidR="00BF1BF3">
        <w:t>4</w:t>
      </w:r>
      <w:r w:rsidR="00BF1BF3">
        <w:fldChar w:fldCharType="end"/>
      </w:r>
    </w:p>
    <w:p w:rsidR="00BF1BF3" w:rsidRDefault="00BF1BF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_Toc66913595 \h </w:instrText>
      </w:r>
      <w:r>
        <w:fldChar w:fldCharType="separate"/>
      </w:r>
      <w:r>
        <w:t>5</w:t>
      </w:r>
      <w:r>
        <w:fldChar w:fldCharType="end"/>
      </w:r>
    </w:p>
    <w:p w:rsidR="00BF1BF3" w:rsidRDefault="00BF1BF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_Toc66913596 \h </w:instrText>
      </w:r>
      <w:r>
        <w:fldChar w:fldCharType="separate"/>
      </w:r>
      <w:r>
        <w:t>6</w:t>
      </w:r>
      <w:r>
        <w:fldChar w:fldCharType="end"/>
      </w:r>
    </w:p>
    <w:p w:rsidR="00BF1BF3" w:rsidRDefault="00BF1BF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_Toc66913597 \h </w:instrText>
      </w:r>
      <w:r>
        <w:fldChar w:fldCharType="separate"/>
      </w:r>
      <w:r>
        <w:t>6</w:t>
      </w:r>
      <w:r>
        <w:fldChar w:fldCharType="end"/>
      </w:r>
    </w:p>
    <w:p w:rsidR="00BF1BF3" w:rsidRDefault="00BF1BF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_Toc66913598 \h </w:instrText>
      </w:r>
      <w:r>
        <w:fldChar w:fldCharType="separate"/>
      </w:r>
      <w:r>
        <w:t>6</w:t>
      </w:r>
      <w:r>
        <w:fldChar w:fldCharType="end"/>
      </w:r>
    </w:p>
    <w:p w:rsidR="00BF1BF3" w:rsidRDefault="00BF1BF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_Toc66913599 \h </w:instrText>
      </w:r>
      <w:r>
        <w:fldChar w:fldCharType="separate"/>
      </w:r>
      <w:r>
        <w:t>6</w:t>
      </w:r>
      <w:r>
        <w:fldChar w:fldCharType="end"/>
      </w:r>
    </w:p>
    <w:p w:rsidR="00BF1BF3" w:rsidRDefault="00BF1BF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_Toc66913600 \h </w:instrText>
      </w:r>
      <w:r>
        <w:fldChar w:fldCharType="separate"/>
      </w:r>
      <w:r>
        <w:t>6</w:t>
      </w:r>
      <w:r>
        <w:fldChar w:fldCharType="end"/>
      </w:r>
    </w:p>
    <w:p w:rsidR="00BF1BF3" w:rsidRDefault="00BF1BF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_Toc66913601 \h </w:instrText>
      </w:r>
      <w:r>
        <w:fldChar w:fldCharType="separate"/>
      </w:r>
      <w:r>
        <w:t>6</w:t>
      </w:r>
      <w:r>
        <w:fldChar w:fldCharType="end"/>
      </w:r>
    </w:p>
    <w:p w:rsidR="00BF1BF3" w:rsidRDefault="00BF1BF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_Toc66913602 \h </w:instrText>
      </w:r>
      <w:r>
        <w:fldChar w:fldCharType="separate"/>
      </w:r>
      <w:r>
        <w:t>7</w:t>
      </w:r>
      <w:r>
        <w:fldChar w:fldCharType="end"/>
      </w:r>
    </w:p>
    <w:p w:rsidR="00BF1BF3" w:rsidRDefault="00BF1BF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_Toc66913603 \h </w:instrText>
      </w:r>
      <w:r>
        <w:fldChar w:fldCharType="separate"/>
      </w:r>
      <w:r>
        <w:t>7</w:t>
      </w:r>
      <w:r>
        <w:fldChar w:fldCharType="end"/>
      </w:r>
    </w:p>
    <w:p w:rsidR="00BF1BF3" w:rsidRDefault="00BF1BF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_Toc66913604 \h </w:instrText>
      </w:r>
      <w:r>
        <w:fldChar w:fldCharType="separate"/>
      </w:r>
      <w:r>
        <w:t>7</w:t>
      </w:r>
      <w:r>
        <w:fldChar w:fldCharType="end"/>
      </w:r>
    </w:p>
    <w:p w:rsidR="00BF1BF3" w:rsidRDefault="00BF1BF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_Toc66913605 \h </w:instrText>
      </w:r>
      <w:r>
        <w:fldChar w:fldCharType="separate"/>
      </w:r>
      <w:r>
        <w:t>8</w:t>
      </w:r>
      <w:r>
        <w:fldChar w:fldCharType="end"/>
      </w:r>
    </w:p>
    <w:p w:rsidR="00BF1BF3" w:rsidRDefault="00BF1BF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_Toc66913606 \h </w:instrText>
      </w:r>
      <w:r>
        <w:fldChar w:fldCharType="separate"/>
      </w:r>
      <w:r>
        <w:t>9</w:t>
      </w:r>
      <w:r>
        <w:fldChar w:fldCharType="end"/>
      </w:r>
    </w:p>
    <w:p w:rsidR="00BF1BF3" w:rsidRDefault="00BF1BF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_Toc66913607 \h </w:instrText>
      </w:r>
      <w:r>
        <w:fldChar w:fldCharType="separate"/>
      </w:r>
      <w:r>
        <w:t>10</w:t>
      </w:r>
      <w:r>
        <w:fldChar w:fldCharType="end"/>
      </w:r>
    </w:p>
    <w:p w:rsidR="00BF1BF3" w:rsidRDefault="00BF1BF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_Toc66913608 \h </w:instrText>
      </w:r>
      <w:r>
        <w:fldChar w:fldCharType="separate"/>
      </w:r>
      <w:r>
        <w:t>10</w:t>
      </w:r>
      <w:r>
        <w:fldChar w:fldCharType="end"/>
      </w:r>
    </w:p>
    <w:p w:rsidR="00BF1BF3" w:rsidRDefault="00BF1BF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_Toc66913609 \h </w:instrText>
      </w:r>
      <w:r>
        <w:fldChar w:fldCharType="separate"/>
      </w:r>
      <w:r>
        <w:t>10</w:t>
      </w:r>
      <w:r>
        <w:fldChar w:fldCharType="end"/>
      </w:r>
    </w:p>
    <w:p w:rsidR="00BF1BF3" w:rsidRDefault="00BF1BF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_Toc66913610 \h </w:instrText>
      </w:r>
      <w:r>
        <w:fldChar w:fldCharType="separate"/>
      </w:r>
      <w:r>
        <w:t>11</w:t>
      </w:r>
      <w:r>
        <w:fldChar w:fldCharType="end"/>
      </w:r>
    </w:p>
    <w:p w:rsidR="00BF1BF3" w:rsidRDefault="00BF1BF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_Toc66913611 \h </w:instrText>
      </w:r>
      <w:r>
        <w:fldChar w:fldCharType="separate"/>
      </w:r>
      <w:r>
        <w:t>12</w:t>
      </w:r>
      <w:r>
        <w:fldChar w:fldCharType="end"/>
      </w:r>
    </w:p>
    <w:p w:rsidR="00BF1BF3" w:rsidRDefault="00BF1BF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_Toc66913612 \h </w:instrText>
      </w:r>
      <w:r>
        <w:fldChar w:fldCharType="separate"/>
      </w:r>
      <w:r>
        <w:t>12</w:t>
      </w:r>
      <w:r>
        <w:fldChar w:fldCharType="end"/>
      </w:r>
    </w:p>
    <w:p w:rsidR="00BF1BF3" w:rsidRDefault="00BF1BF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_Toc66913613 \h </w:instrText>
      </w:r>
      <w:r>
        <w:fldChar w:fldCharType="separate"/>
      </w:r>
      <w:r>
        <w:t>12</w:t>
      </w:r>
      <w:r>
        <w:fldChar w:fldCharType="end"/>
      </w:r>
    </w:p>
    <w:p w:rsidR="00BF1BF3" w:rsidRDefault="00BF1BF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_Toc66913614 \h </w:instrText>
      </w:r>
      <w:r>
        <w:fldChar w:fldCharType="separate"/>
      </w:r>
      <w:r>
        <w:t>12</w:t>
      </w:r>
      <w:r>
        <w:fldChar w:fldCharType="end"/>
      </w:r>
    </w:p>
    <w:p w:rsidR="00BF1BF3" w:rsidRDefault="00BF1BF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_Toc66913615 \h </w:instrText>
      </w:r>
      <w:r>
        <w:fldChar w:fldCharType="separate"/>
      </w:r>
      <w:r>
        <w:t>13</w:t>
      </w:r>
      <w:r>
        <w:fldChar w:fldCharType="end"/>
      </w:r>
    </w:p>
    <w:p w:rsidR="00BF1BF3" w:rsidRDefault="00BF1BF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_Toc66913616 \h </w:instrText>
      </w:r>
      <w:r>
        <w:fldChar w:fldCharType="separate"/>
      </w:r>
      <w:r>
        <w:t>13</w:t>
      </w:r>
      <w:r>
        <w:fldChar w:fldCharType="end"/>
      </w:r>
    </w:p>
    <w:p w:rsidR="00BF1BF3" w:rsidRDefault="00BF1BF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_Toc66913617 \h </w:instrText>
      </w:r>
      <w:r>
        <w:fldChar w:fldCharType="separate"/>
      </w:r>
      <w:r>
        <w:t>14</w:t>
      </w:r>
      <w:r>
        <w:fldChar w:fldCharType="end"/>
      </w:r>
    </w:p>
    <w:p w:rsidR="00BF1BF3" w:rsidRDefault="00BF1BF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_Toc66913618 \h </w:instrText>
      </w:r>
      <w:r>
        <w:fldChar w:fldCharType="separate"/>
      </w:r>
      <w:r>
        <w:t>14</w:t>
      </w:r>
      <w:r>
        <w:fldChar w:fldCharType="end"/>
      </w:r>
    </w:p>
    <w:p w:rsidR="00BF1BF3" w:rsidRDefault="00BF1BF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_Toc66913619 \h </w:instrText>
      </w:r>
      <w:r>
        <w:fldChar w:fldCharType="separate"/>
      </w:r>
      <w:r>
        <w:t>15</w:t>
      </w:r>
      <w:r>
        <w:fldChar w:fldCharType="end"/>
      </w:r>
    </w:p>
    <w:p w:rsidR="00BF1BF3" w:rsidRDefault="00BF1BF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_Toc66913620 \h </w:instrText>
      </w:r>
      <w:r>
        <w:fldChar w:fldCharType="separate"/>
      </w:r>
      <w:r>
        <w:t>15</w:t>
      </w:r>
      <w:r>
        <w:fldChar w:fldCharType="end"/>
      </w:r>
    </w:p>
    <w:p w:rsidR="00BF1BF3" w:rsidRDefault="00BF1BF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_Toc66913621 \h </w:instrText>
      </w:r>
      <w:r>
        <w:fldChar w:fldCharType="separate"/>
      </w:r>
      <w:r>
        <w:t>16</w:t>
      </w:r>
      <w:r>
        <w:fldChar w:fldCharType="end"/>
      </w:r>
    </w:p>
    <w:p w:rsidR="00BF1BF3" w:rsidRDefault="00BF1BF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_Toc66913622 \h </w:instrText>
      </w:r>
      <w:r>
        <w:fldChar w:fldCharType="separate"/>
      </w:r>
      <w:r>
        <w:t>16</w:t>
      </w:r>
      <w:r>
        <w:fldChar w:fldCharType="end"/>
      </w:r>
    </w:p>
    <w:p w:rsidR="00BF1BF3" w:rsidRDefault="00BF1BF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_Toc66913623 \h </w:instrText>
      </w:r>
      <w:r>
        <w:fldChar w:fldCharType="separate"/>
      </w:r>
      <w:r>
        <w:t>16</w:t>
      </w:r>
      <w:r>
        <w:fldChar w:fldCharType="end"/>
      </w:r>
    </w:p>
    <w:p w:rsidR="00BF1BF3" w:rsidRDefault="00BF1BF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_Toc66913624 \h </w:instrText>
      </w:r>
      <w:r>
        <w:fldChar w:fldCharType="separate"/>
      </w:r>
      <w:r>
        <w:t>17</w:t>
      </w:r>
      <w:r>
        <w:fldChar w:fldCharType="end"/>
      </w:r>
    </w:p>
    <w:p w:rsidR="00BF1BF3" w:rsidRDefault="00BF1BF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_Toc66913625 \h </w:instrText>
      </w:r>
      <w:r>
        <w:fldChar w:fldCharType="separate"/>
      </w:r>
      <w:r>
        <w:t>17</w:t>
      </w:r>
      <w:r>
        <w:fldChar w:fldCharType="end"/>
      </w:r>
    </w:p>
    <w:p w:rsidR="00BF1BF3" w:rsidRDefault="00BF1BF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_Toc66913626 \h </w:instrText>
      </w:r>
      <w:r>
        <w:fldChar w:fldCharType="separate"/>
      </w:r>
      <w:r>
        <w:t>18</w:t>
      </w:r>
      <w:r>
        <w:fldChar w:fldCharType="end"/>
      </w:r>
    </w:p>
    <w:p w:rsidR="00BF1BF3" w:rsidRDefault="00BF1BF3">
      <w:pPr>
        <w:pStyle w:val="TOC4"/>
        <w:rPr>
          <w:rFonts w:asciiTheme="minorHAnsi" w:eastAsiaTheme="minorEastAsia" w:hAnsiTheme="minorHAnsi" w:cstheme="minorBidi"/>
          <w:sz w:val="22"/>
          <w:szCs w:val="22"/>
          <w:lang w:eastAsia="ko-KR"/>
        </w:rPr>
      </w:pPr>
      <w:r>
        <w:t>5.3.5.5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_Toc66913627 \h </w:instrText>
      </w:r>
      <w:r>
        <w:fldChar w:fldCharType="separate"/>
      </w:r>
      <w:r>
        <w:t>18</w:t>
      </w:r>
      <w:r>
        <w:fldChar w:fldCharType="end"/>
      </w:r>
    </w:p>
    <w:p w:rsidR="00BF1BF3" w:rsidRDefault="00BF1BF3">
      <w:pPr>
        <w:pStyle w:val="TOC4"/>
        <w:rPr>
          <w:rFonts w:asciiTheme="minorHAnsi" w:eastAsiaTheme="minorEastAsia" w:hAnsiTheme="minorHAnsi" w:cstheme="minorBidi"/>
          <w:sz w:val="22"/>
          <w:szCs w:val="22"/>
          <w:lang w:eastAsia="ko-KR"/>
        </w:rPr>
      </w:pPr>
      <w:r>
        <w:t>5.3.5.6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_Toc66913628 \h </w:instrText>
      </w:r>
      <w:r>
        <w:fldChar w:fldCharType="separate"/>
      </w:r>
      <w:r>
        <w:t>19</w:t>
      </w:r>
      <w:r>
        <w:fldChar w:fldCharType="end"/>
      </w:r>
    </w:p>
    <w:p w:rsidR="00BF1BF3" w:rsidRDefault="00BF1BF3">
      <w:pPr>
        <w:pStyle w:val="TOC5"/>
        <w:rPr>
          <w:rFonts w:asciiTheme="minorHAnsi" w:eastAsiaTheme="minorEastAsia" w:hAnsiTheme="minorHAnsi" w:cstheme="minorBidi"/>
          <w:sz w:val="22"/>
          <w:szCs w:val="22"/>
          <w:lang w:eastAsia="ko-KR"/>
        </w:rPr>
      </w:pPr>
      <w:r>
        <w:t>5.3.5.6.1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_Toc66913629 \h </w:instrText>
      </w:r>
      <w:r>
        <w:fldChar w:fldCharType="separate"/>
      </w:r>
      <w:r>
        <w:t>19</w:t>
      </w:r>
      <w:r>
        <w:fldChar w:fldCharType="end"/>
      </w:r>
    </w:p>
    <w:p w:rsidR="00BF1BF3" w:rsidRDefault="00BF1BF3">
      <w:pPr>
        <w:pStyle w:val="TOC5"/>
        <w:rPr>
          <w:rFonts w:asciiTheme="minorHAnsi" w:eastAsiaTheme="minorEastAsia" w:hAnsiTheme="minorHAnsi" w:cstheme="minorBidi"/>
          <w:sz w:val="22"/>
          <w:szCs w:val="22"/>
          <w:lang w:eastAsia="ko-KR"/>
        </w:rPr>
      </w:pPr>
      <w:r>
        <w:t>5.3.5.6.2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_Toc66913630 \h </w:instrText>
      </w:r>
      <w:r>
        <w:fldChar w:fldCharType="separate"/>
      </w:r>
      <w:r>
        <w:t>19</w:t>
      </w:r>
      <w:r>
        <w:fldChar w:fldCharType="end"/>
      </w:r>
    </w:p>
    <w:p w:rsidR="00BF1BF3" w:rsidRDefault="00BF1BF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_Toc66913631 \h </w:instrText>
      </w:r>
      <w:r>
        <w:fldChar w:fldCharType="separate"/>
      </w:r>
      <w:r>
        <w:t>20</w:t>
      </w:r>
      <w:r>
        <w:fldChar w:fldCharType="end"/>
      </w:r>
    </w:p>
    <w:p w:rsidR="00BF1BF3" w:rsidRDefault="00BF1BF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_Toc66913632 \h </w:instrText>
      </w:r>
      <w:r>
        <w:fldChar w:fldCharType="separate"/>
      </w:r>
      <w:r>
        <w:t>20</w:t>
      </w:r>
      <w:r>
        <w:fldChar w:fldCharType="end"/>
      </w:r>
    </w:p>
    <w:p w:rsidR="00BF1BF3" w:rsidRDefault="00BF1BF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_Toc66913633 \h </w:instrText>
      </w:r>
      <w:r>
        <w:fldChar w:fldCharType="separate"/>
      </w:r>
      <w:r>
        <w:t>20</w:t>
      </w:r>
      <w:r>
        <w:fldChar w:fldCharType="end"/>
      </w:r>
    </w:p>
    <w:p w:rsidR="00BF1BF3" w:rsidRDefault="00BF1BF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_Toc66913634 \h </w:instrText>
      </w:r>
      <w:r>
        <w:fldChar w:fldCharType="separate"/>
      </w:r>
      <w:r>
        <w:t>21</w:t>
      </w:r>
      <w:r>
        <w:fldChar w:fldCharType="end"/>
      </w:r>
    </w:p>
    <w:p w:rsidR="00BF1BF3" w:rsidRDefault="00BF1BF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_Toc66913635 \h </w:instrText>
      </w:r>
      <w:r>
        <w:fldChar w:fldCharType="separate"/>
      </w:r>
      <w:r>
        <w:t>21</w:t>
      </w:r>
      <w:r>
        <w:fldChar w:fldCharType="end"/>
      </w:r>
    </w:p>
    <w:p w:rsidR="00BF1BF3" w:rsidRDefault="00BF1BF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_Toc66913636 \h </w:instrText>
      </w:r>
      <w:r>
        <w:fldChar w:fldCharType="separate"/>
      </w:r>
      <w:r>
        <w:t>21</w:t>
      </w:r>
      <w:r>
        <w:fldChar w:fldCharType="end"/>
      </w:r>
    </w:p>
    <w:p w:rsidR="00BF1BF3" w:rsidRDefault="00BF1BF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_Toc66913637 \h </w:instrText>
      </w:r>
      <w:r>
        <w:fldChar w:fldCharType="separate"/>
      </w:r>
      <w:r>
        <w:t>22</w:t>
      </w:r>
      <w:r>
        <w:fldChar w:fldCharType="end"/>
      </w:r>
    </w:p>
    <w:p w:rsidR="00BF1BF3" w:rsidRDefault="00BF1BF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_Toc66913638 \h </w:instrText>
      </w:r>
      <w:r>
        <w:fldChar w:fldCharType="separate"/>
      </w:r>
      <w:r>
        <w:t>23</w:t>
      </w:r>
      <w:r>
        <w:fldChar w:fldCharType="end"/>
      </w:r>
    </w:p>
    <w:p w:rsidR="00BF1BF3" w:rsidRDefault="00BF1BF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_Toc66913639 \h </w:instrText>
      </w:r>
      <w:r>
        <w:fldChar w:fldCharType="separate"/>
      </w:r>
      <w:r>
        <w:t>24</w:t>
      </w:r>
      <w:r>
        <w:fldChar w:fldCharType="end"/>
      </w:r>
    </w:p>
    <w:p w:rsidR="00080512" w:rsidRPr="004D3578" w:rsidRDefault="004D3578">
      <w:r w:rsidRPr="004D3578">
        <w:rPr>
          <w:noProof/>
          <w:sz w:val="22"/>
        </w:rPr>
        <w:fldChar w:fldCharType="end"/>
      </w:r>
    </w:p>
    <w:p w:rsidR="0074026F" w:rsidRPr="001A7448" w:rsidRDefault="00080512" w:rsidP="002209ED">
      <w:pPr>
        <w:pStyle w:val="Guidance"/>
        <w:rPr>
          <w:color w:val="auto"/>
        </w:rPr>
      </w:pPr>
      <w:r w:rsidRPr="001A7448">
        <w:rPr>
          <w:color w:val="auto"/>
        </w:rPr>
        <w:br w:type="page"/>
      </w:r>
    </w:p>
    <w:p w:rsidR="00080512" w:rsidRDefault="00080512">
      <w:pPr>
        <w:pStyle w:val="Heading1"/>
      </w:pPr>
      <w:bookmarkStart w:id="13" w:name="foreword"/>
      <w:bookmarkStart w:id="14" w:name="_Toc66913594"/>
      <w:bookmarkEnd w:id="13"/>
      <w:r w:rsidRPr="004D3578">
        <w:lastRenderedPageBreak/>
        <w:t>Foreword</w:t>
      </w:r>
      <w:bookmarkEnd w:id="14"/>
    </w:p>
    <w:p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73F6A" w:rsidRDefault="00080512" w:rsidP="00873F6A">
      <w:pPr>
        <w:pStyle w:val="Heading1"/>
      </w:pPr>
      <w:bookmarkStart w:id="15" w:name="introduction"/>
      <w:bookmarkEnd w:id="15"/>
      <w:r w:rsidRPr="004D3578">
        <w:br w:type="page"/>
      </w:r>
      <w:bookmarkStart w:id="16" w:name="scope"/>
      <w:bookmarkStart w:id="17" w:name="_Toc2086434"/>
      <w:bookmarkStart w:id="18" w:name="_Toc66913595"/>
      <w:bookmarkEnd w:id="16"/>
      <w:r w:rsidR="00873F6A">
        <w:lastRenderedPageBreak/>
        <w:t>Introduction</w:t>
      </w:r>
      <w:bookmarkEnd w:id="17"/>
      <w:bookmarkEnd w:id="18"/>
    </w:p>
    <w:p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rsidR="00387291" w:rsidRDefault="00387291" w:rsidP="00873F6A">
      <w:r>
        <w:t>The template can be found enclosed together with the present document in the same zip archive.</w:t>
      </w:r>
    </w:p>
    <w:p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rsidR="00A15A39" w:rsidRDefault="00A15A39" w:rsidP="00A15A39">
      <w:pPr>
        <w:pStyle w:val="B1"/>
        <w:ind w:left="0" w:firstLine="0"/>
      </w:pPr>
      <w:r>
        <w:t>The steps to create a WI specific WP from the generic WP are:</w:t>
      </w:r>
    </w:p>
    <w:p w:rsidR="00A15A39" w:rsidRDefault="00A15A39" w:rsidP="00A15A39">
      <w:pPr>
        <w:pStyle w:val="B1"/>
      </w:pPr>
      <w:r>
        <w:t>1.</w:t>
      </w:r>
      <w:r>
        <w:tab/>
        <w:t>Configure the WP (see clause 4).</w:t>
      </w:r>
    </w:p>
    <w:p w:rsidR="00A15A39" w:rsidRDefault="00A15A39" w:rsidP="00A15A39">
      <w:pPr>
        <w:pStyle w:val="B1"/>
      </w:pPr>
      <w:r>
        <w:t>2.</w:t>
      </w:r>
      <w:r>
        <w:tab/>
        <w:t>Define and maintain content of the WP (clause 5).</w:t>
      </w:r>
    </w:p>
    <w:p w:rsidR="00A15A39" w:rsidRDefault="00A15A39" w:rsidP="00A15A39">
      <w:pPr>
        <w:pStyle w:val="B1"/>
      </w:pPr>
      <w:r>
        <w:t>3.</w:t>
      </w:r>
      <w:r>
        <w:tab/>
        <w:t>Update status of WP after each RAN5 meeting (clause 6).</w:t>
      </w:r>
    </w:p>
    <w:p w:rsidR="00A15A39" w:rsidRDefault="00A15A39" w:rsidP="00A15A39">
      <w:pPr>
        <w:pStyle w:val="B1"/>
      </w:pPr>
      <w:r>
        <w:t>4.</w:t>
      </w:r>
      <w:r>
        <w:tab/>
        <w:t>Create clean version of the WP for meeting submission clause 7).</w:t>
      </w:r>
    </w:p>
    <w:p w:rsidR="00A15A39" w:rsidRDefault="00A15A39" w:rsidP="00A15A39">
      <w:pPr>
        <w:pStyle w:val="B1"/>
      </w:pPr>
      <w:r>
        <w:t>5.</w:t>
      </w:r>
      <w:r>
        <w:tab/>
        <w:t>Set baseline for progress indications for next RAN5 meeting (clause 8).</w:t>
      </w:r>
    </w:p>
    <w:p w:rsidR="00EF458D" w:rsidRDefault="00EF458D" w:rsidP="00EF458D">
      <w:pPr>
        <w:pStyle w:val="B1"/>
        <w:ind w:left="0" w:firstLine="0"/>
      </w:pPr>
      <w:r>
        <w:t>The generic EXCEL WP template includes the following worksheets:</w:t>
      </w:r>
    </w:p>
    <w:p w:rsidR="00EF458D" w:rsidRDefault="00EF458D" w:rsidP="00EF458D">
      <w:pPr>
        <w:pStyle w:val="B1"/>
        <w:numPr>
          <w:ilvl w:val="0"/>
          <w:numId w:val="9"/>
        </w:numPr>
      </w:pPr>
      <w:r>
        <w:t>"Cover sheet": Includes meeting header, general WP information and WP overall status</w:t>
      </w:r>
      <w:r w:rsidR="000F7B6F">
        <w:t>.</w:t>
      </w:r>
    </w:p>
    <w:p w:rsidR="00980E9E" w:rsidRDefault="00EF458D" w:rsidP="00EF458D">
      <w:pPr>
        <w:pStyle w:val="B1"/>
        <w:numPr>
          <w:ilvl w:val="0"/>
          <w:numId w:val="9"/>
        </w:numPr>
      </w:pPr>
      <w:r>
        <w:t xml:space="preserve">"WP": Includes </w:t>
      </w:r>
      <w:r w:rsidR="000F7B6F">
        <w:t>WP detailed content and status for each WP item task.</w:t>
      </w:r>
    </w:p>
    <w:p w:rsidR="00EF458D" w:rsidRDefault="00EF458D" w:rsidP="00EF458D">
      <w:pPr>
        <w:pStyle w:val="B1"/>
        <w:numPr>
          <w:ilvl w:val="0"/>
          <w:numId w:val="9"/>
        </w:numPr>
      </w:pPr>
      <w:r>
        <w:t>"WP configuration"</w:t>
      </w:r>
      <w:r w:rsidR="000F7B6F">
        <w:t>: Includes information configuring the WP to reflect the WI scope.</w:t>
      </w:r>
    </w:p>
    <w:p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rsidR="00873F6A" w:rsidRDefault="00873F6A" w:rsidP="00873F6A">
      <w:pPr>
        <w:pStyle w:val="B1"/>
      </w:pPr>
      <w:r>
        <w:t>-</w:t>
      </w:r>
      <w:r>
        <w:tab/>
        <w:t>DO NOT CHANGE the names of worksheets "Cover sheet" and "WP" as those names are used to refer to the worksheets in the macros in the WP.</w:t>
      </w:r>
    </w:p>
    <w:p w:rsidR="00980E9E" w:rsidRDefault="00873F6A" w:rsidP="00873F6A">
      <w:pPr>
        <w:pStyle w:val="B1"/>
      </w:pPr>
      <w:r>
        <w:t>-</w:t>
      </w:r>
      <w:r>
        <w:tab/>
        <w:t>DO NOT REMOVE OR CHANGE defined named cells or ranges in the workbook as the WP customization and calculations relies on those defined names</w:t>
      </w:r>
    </w:p>
    <w:p w:rsidR="00980E9E" w:rsidRDefault="00873F6A" w:rsidP="00873F6A">
      <w:pPr>
        <w:pStyle w:val="B1"/>
      </w:pPr>
      <w:r>
        <w:t>-</w:t>
      </w:r>
      <w:r>
        <w:tab/>
        <w:t>DO NOT REMOVE any columns from any of the work sheets.</w:t>
      </w:r>
    </w:p>
    <w:p w:rsidR="00980E9E" w:rsidRDefault="00873F6A" w:rsidP="00873F6A">
      <w:pPr>
        <w:pStyle w:val="B1"/>
      </w:pPr>
      <w:r>
        <w:t>-</w:t>
      </w:r>
      <w:r>
        <w:tab/>
        <w:t>DO NOT REMOVE rows on the "Cover sheet" worksheet tagged as:</w:t>
      </w:r>
    </w:p>
    <w:p w:rsidR="00873F6A" w:rsidRDefault="00873F6A" w:rsidP="00873F6A">
      <w:pPr>
        <w:pStyle w:val="B1"/>
      </w:pPr>
      <w:r>
        <w:t xml:space="preserve">             </w:t>
      </w:r>
      <w:r>
        <w:rPr>
          <w:noProof/>
          <w:lang w:eastAsia="ko-KR"/>
        </w:rPr>
        <w:drawing>
          <wp:inline distT="0" distB="0" distL="0" distR="0" wp14:anchorId="713F8EBD" wp14:editId="2E53EEDC">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rsidR="00873F6A" w:rsidRDefault="00873F6A" w:rsidP="00873F6A">
      <w:pPr>
        <w:pStyle w:val="B1"/>
      </w:pPr>
      <w:r>
        <w:t>-</w:t>
      </w:r>
      <w:r>
        <w:tab/>
        <w:t>Switching to worksheet "Cover sheet" from any other worksheet.</w:t>
      </w:r>
    </w:p>
    <w:p w:rsidR="00873F6A" w:rsidRDefault="00873F6A" w:rsidP="00873F6A">
      <w:pPr>
        <w:pStyle w:val="B1"/>
      </w:pPr>
      <w:r>
        <w:t xml:space="preserve">- </w:t>
      </w:r>
      <w:r>
        <w:tab/>
        <w:t>Content in "WP", "Cover sheet" an "WP configuration" worksheets is changed.</w:t>
      </w:r>
    </w:p>
    <w:p w:rsidR="00873F6A" w:rsidRDefault="00873F6A" w:rsidP="00873F6A">
      <w:pPr>
        <w:pStyle w:val="B1"/>
      </w:pPr>
      <w:r>
        <w:t xml:space="preserve">- </w:t>
      </w:r>
      <w:r>
        <w:tab/>
        <w:t>The WP workbook is saved.</w:t>
      </w:r>
    </w:p>
    <w:p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rsidR="00080512" w:rsidRPr="004D3578" w:rsidRDefault="00080512" w:rsidP="00873F6A">
      <w:pPr>
        <w:pStyle w:val="Heading1"/>
      </w:pPr>
      <w:bookmarkStart w:id="19" w:name="_Toc66913596"/>
      <w:r w:rsidRPr="004D3578">
        <w:t>1</w:t>
      </w:r>
      <w:r w:rsidRPr="004D3578">
        <w:tab/>
        <w:t>Scope</w:t>
      </w:r>
      <w:bookmarkEnd w:id="19"/>
    </w:p>
    <w:p w:rsidR="002209ED" w:rsidRDefault="002209ED" w:rsidP="002209ED">
      <w:bookmarkStart w:id="20" w:name="references"/>
      <w:bookmarkEnd w:id="20"/>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rsidR="00080512" w:rsidRPr="004D3578" w:rsidRDefault="00080512">
      <w:pPr>
        <w:pStyle w:val="Heading1"/>
      </w:pPr>
      <w:bookmarkStart w:id="21" w:name="_Toc66913597"/>
      <w:r w:rsidRPr="004D3578">
        <w:t>2</w:t>
      </w:r>
      <w:r w:rsidRPr="004D3578">
        <w:tab/>
        <w:t>References</w:t>
      </w:r>
      <w:bookmarkEnd w:id="21"/>
    </w:p>
    <w:p w:rsidR="001A7448" w:rsidRPr="00992F46" w:rsidRDefault="001A7448" w:rsidP="001A7448">
      <w:pPr>
        <w:pStyle w:val="EX"/>
      </w:pPr>
      <w:r w:rsidRPr="00992F46">
        <w:t>[1]</w:t>
      </w:r>
      <w:r w:rsidRPr="00992F46">
        <w:tab/>
        <w:t>3GPP TR 21.905: "Vocabulary for 3GPP Specifications".</w:t>
      </w:r>
    </w:p>
    <w:p w:rsidR="00080512" w:rsidRPr="004D3578" w:rsidRDefault="00080512">
      <w:pPr>
        <w:pStyle w:val="Heading1"/>
      </w:pPr>
      <w:bookmarkStart w:id="22" w:name="definitions"/>
      <w:bookmarkStart w:id="23" w:name="_Toc66913598"/>
      <w:bookmarkEnd w:id="22"/>
      <w:r w:rsidRPr="004D3578">
        <w:t>3</w:t>
      </w:r>
      <w:r w:rsidRPr="004D3578">
        <w:tab/>
        <w:t>Definitions</w:t>
      </w:r>
      <w:r w:rsidR="00602AEA">
        <w:t xml:space="preserve"> of terms, symbols and abbreviations</w:t>
      </w:r>
      <w:bookmarkEnd w:id="23"/>
    </w:p>
    <w:p w:rsidR="00CC6518" w:rsidRDefault="00CC6518" w:rsidP="00CC6518">
      <w:pPr>
        <w:pStyle w:val="Heading2"/>
      </w:pPr>
      <w:bookmarkStart w:id="24" w:name="_Toc66913599"/>
      <w:r>
        <w:t>3.1</w:t>
      </w:r>
      <w:r>
        <w:tab/>
        <w:t>Terms</w:t>
      </w:r>
      <w:bookmarkEnd w:id="24"/>
    </w:p>
    <w:p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rsidR="00577C3D" w:rsidRDefault="00577C3D" w:rsidP="00577C3D">
      <w:r>
        <w:rPr>
          <w:b/>
        </w:rPr>
        <w:t>WP item:</w:t>
      </w:r>
      <w:r>
        <w:t xml:space="preserve"> A row in the WP representing a work task for which status is to be tracked.</w:t>
      </w:r>
    </w:p>
    <w:p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rsidR="00CC6518" w:rsidRDefault="00CC6518" w:rsidP="00CC6518">
      <w:pPr>
        <w:pStyle w:val="Heading2"/>
      </w:pPr>
      <w:bookmarkStart w:id="25" w:name="_Toc66913600"/>
      <w:r>
        <w:t>3.2</w:t>
      </w:r>
      <w:r>
        <w:tab/>
        <w:t>Symbols</w:t>
      </w:r>
      <w:bookmarkEnd w:id="25"/>
    </w:p>
    <w:p w:rsidR="00CC6518" w:rsidRDefault="00CC6518" w:rsidP="00CC6518">
      <w:pPr>
        <w:keepNext/>
      </w:pPr>
      <w:r>
        <w:t>N/A</w:t>
      </w:r>
    </w:p>
    <w:p w:rsidR="00CC6518" w:rsidRDefault="00CC6518" w:rsidP="00CC6518">
      <w:pPr>
        <w:pStyle w:val="Heading2"/>
      </w:pPr>
      <w:bookmarkStart w:id="26" w:name="_Toc66913601"/>
      <w:r>
        <w:t>3.3</w:t>
      </w:r>
      <w:r>
        <w:tab/>
        <w:t>Abbreviations</w:t>
      </w:r>
      <w:bookmarkEnd w:id="26"/>
    </w:p>
    <w:p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74DA3" w:rsidRDefault="00C74DA3" w:rsidP="00CC6518">
      <w:pPr>
        <w:pStyle w:val="EW"/>
      </w:pPr>
      <w:r>
        <w:t>N/A</w:t>
      </w:r>
      <w:r>
        <w:tab/>
        <w:t>Not Applicable</w:t>
      </w:r>
    </w:p>
    <w:p w:rsidR="00315CB9" w:rsidRDefault="00315CB9" w:rsidP="00CC6518">
      <w:pPr>
        <w:pStyle w:val="EW"/>
      </w:pPr>
      <w:r>
        <w:t>WI</w:t>
      </w:r>
      <w:r>
        <w:tab/>
        <w:t>Work Item</w:t>
      </w:r>
    </w:p>
    <w:p w:rsidR="00CC6518" w:rsidRDefault="00CC6518" w:rsidP="00CC6518">
      <w:pPr>
        <w:pStyle w:val="EW"/>
      </w:pPr>
      <w:r>
        <w:t>WP</w:t>
      </w:r>
      <w:r>
        <w:tab/>
        <w:t xml:space="preserve">Work </w:t>
      </w:r>
      <w:r w:rsidR="00C74DA3">
        <w:t>P</w:t>
      </w:r>
      <w:r>
        <w:t>lan</w:t>
      </w:r>
    </w:p>
    <w:p w:rsidR="00176CAD" w:rsidRDefault="00287D36" w:rsidP="001A7448">
      <w:pPr>
        <w:pStyle w:val="Heading1"/>
      </w:pPr>
      <w:bookmarkStart w:id="27" w:name="_Toc66913602"/>
      <w:r>
        <w:lastRenderedPageBreak/>
        <w:t>4</w:t>
      </w:r>
      <w:r w:rsidR="00176CAD" w:rsidRPr="004D3578">
        <w:tab/>
      </w:r>
      <w:r w:rsidR="00D70504">
        <w:t>C</w:t>
      </w:r>
      <w:r w:rsidR="00176CAD">
        <w:t>onfiguring the WP</w:t>
      </w:r>
      <w:bookmarkEnd w:id="27"/>
    </w:p>
    <w:p w:rsidR="00176CAD" w:rsidRPr="004D3578" w:rsidRDefault="00287D36" w:rsidP="001A7448">
      <w:pPr>
        <w:pStyle w:val="Heading2"/>
      </w:pPr>
      <w:bookmarkStart w:id="28" w:name="_Toc66913603"/>
      <w:r>
        <w:t>4</w:t>
      </w:r>
      <w:r w:rsidR="00176CAD" w:rsidRPr="004D3578">
        <w:t>.</w:t>
      </w:r>
      <w:r w:rsidR="00176CAD">
        <w:t>1</w:t>
      </w:r>
      <w:r w:rsidR="00176CAD" w:rsidRPr="004D3578">
        <w:tab/>
      </w:r>
      <w:r w:rsidR="00176CAD">
        <w:t>General</w:t>
      </w:r>
      <w:bookmarkEnd w:id="28"/>
    </w:p>
    <w:p w:rsidR="00D70504" w:rsidRDefault="00176CAD" w:rsidP="00176CAD">
      <w:r>
        <w:t>The</w:t>
      </w:r>
      <w:r w:rsidR="00D12676">
        <w:t xml:space="preserve"> </w:t>
      </w:r>
      <w:r w:rsidR="00D70504">
        <w:t>generic WP can be customized by:</w:t>
      </w:r>
    </w:p>
    <w:p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rsidR="00980E9E" w:rsidRDefault="004274B7" w:rsidP="00176CAD">
      <w:pPr>
        <w:pStyle w:val="B1"/>
      </w:pPr>
      <w:r>
        <w:t>3.</w:t>
      </w:r>
      <w:r>
        <w:tab/>
        <w:t>Definition of possible WP areas (used to define WP scope).</w:t>
      </w:r>
    </w:p>
    <w:p w:rsidR="00980E9E" w:rsidRDefault="004274B7" w:rsidP="004274B7">
      <w:pPr>
        <w:pStyle w:val="B1"/>
      </w:pPr>
      <w:r>
        <w:t>4.</w:t>
      </w:r>
      <w:r>
        <w:tab/>
        <w:t>Definition of possible WP sub-areas (used to define WP scope).</w:t>
      </w:r>
    </w:p>
    <w:p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rsidR="0034286F" w:rsidRPr="004D3578" w:rsidRDefault="00287D36" w:rsidP="0034286F">
      <w:pPr>
        <w:pStyle w:val="Heading2"/>
      </w:pPr>
      <w:bookmarkStart w:id="29" w:name="_Toc66913604"/>
      <w:r>
        <w:t>4</w:t>
      </w:r>
      <w:r w:rsidR="0034286F" w:rsidRPr="004D3578">
        <w:t>.</w:t>
      </w:r>
      <w:r>
        <w:t>2</w:t>
      </w:r>
      <w:r w:rsidR="0034286F" w:rsidRPr="004D3578">
        <w:tab/>
      </w:r>
      <w:r w:rsidR="00CF3710">
        <w:t>Configur</w:t>
      </w:r>
      <w:r w:rsidR="004C5DB5">
        <w:t>e</w:t>
      </w:r>
      <w:r w:rsidR="00CF3710">
        <w:t xml:space="preserve"> WP </w:t>
      </w:r>
      <w:r w:rsidR="004274B7">
        <w:t>scope</w:t>
      </w:r>
      <w:bookmarkEnd w:id="29"/>
    </w:p>
    <w:p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rsidR="00986E03" w:rsidRDefault="00986E03" w:rsidP="0010743E">
      <w:r>
        <w:t>The WP scope configuration table is in the worksheet "WP configuration".</w:t>
      </w:r>
    </w:p>
    <w:p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rsidR="00081301" w:rsidRDefault="00081301" w:rsidP="00081301">
      <w:r>
        <w:t xml:space="preserve">To </w:t>
      </w:r>
      <w:r w:rsidR="005258BB">
        <w:t>define</w:t>
      </w:r>
      <w:r>
        <w:t xml:space="preserve"> the WP scope, do:</w:t>
      </w:r>
    </w:p>
    <w:p w:rsidR="00081301" w:rsidRDefault="00081301" w:rsidP="00081301">
      <w:pPr>
        <w:pStyle w:val="B1"/>
      </w:pPr>
      <w:r>
        <w:t>1.</w:t>
      </w:r>
      <w:r>
        <w:tab/>
        <w:t>Select the worksheet tab named "WP configuration".</w:t>
      </w:r>
    </w:p>
    <w:p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rsidR="00081301" w:rsidRDefault="00185DA0" w:rsidP="00F74A94">
      <w:pPr>
        <w:pStyle w:val="B2"/>
      </w:pPr>
      <w:r>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rsidR="00980E9E" w:rsidRDefault="00F74A94" w:rsidP="00F74A94">
      <w:pPr>
        <w:pStyle w:val="TH"/>
      </w:pPr>
      <w:r>
        <w:lastRenderedPageBreak/>
        <w:t xml:space="preserve">Picture </w:t>
      </w:r>
      <w:r w:rsidR="00986E03">
        <w:t>4</w:t>
      </w:r>
      <w:r>
        <w:t>.</w:t>
      </w:r>
      <w:r w:rsidR="00986E03">
        <w:t>2</w:t>
      </w:r>
      <w:r>
        <w:t>-1: WP scope configuration table</w:t>
      </w:r>
      <w:r w:rsidR="005258BB">
        <w:t xml:space="preserve"> for the case all three WP areas and its sub-areas are used.</w:t>
      </w:r>
    </w:p>
    <w:p w:rsidR="00081301" w:rsidRDefault="00D12676" w:rsidP="00873879">
      <w:pPr>
        <w:jc w:val="center"/>
      </w:pPr>
      <w:r>
        <w:rPr>
          <w:noProof/>
          <w:lang w:eastAsia="ko-KR"/>
        </w:rPr>
        <w:drawing>
          <wp:inline distT="0" distB="0" distL="0" distR="0" wp14:anchorId="6413320D" wp14:editId="3C50B2E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rsidR="005258BB" w:rsidRDefault="005258BB" w:rsidP="00873879">
      <w:pPr>
        <w:jc w:val="center"/>
      </w:pPr>
      <w:r>
        <w:rPr>
          <w:noProof/>
          <w:lang w:eastAsia="ko-KR"/>
        </w:rPr>
        <w:drawing>
          <wp:inline distT="0" distB="0" distL="0" distR="0" wp14:anchorId="675A3A20" wp14:editId="16797FDB">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rsidR="00980E9E" w:rsidRDefault="00980E9E" w:rsidP="00980E9E"/>
    <w:p w:rsidR="004274B7" w:rsidRPr="004D3578" w:rsidRDefault="00287D36" w:rsidP="004274B7">
      <w:pPr>
        <w:pStyle w:val="Heading2"/>
      </w:pPr>
      <w:bookmarkStart w:id="30" w:name="clause4"/>
      <w:bookmarkStart w:id="31" w:name="_Toc66913605"/>
      <w:bookmarkEnd w:id="30"/>
      <w:r>
        <w:t>4</w:t>
      </w:r>
      <w:r w:rsidR="004274B7" w:rsidRPr="004D3578">
        <w:t>.</w:t>
      </w:r>
      <w:r>
        <w:t>3</w:t>
      </w:r>
      <w:r w:rsidR="004274B7" w:rsidRPr="004D3578">
        <w:tab/>
      </w:r>
      <w:r w:rsidR="00873879">
        <w:t>Add</w:t>
      </w:r>
      <w:r w:rsidR="004274B7">
        <w:t xml:space="preserve"> RAN5 target meetings</w:t>
      </w:r>
      <w:bookmarkEnd w:id="31"/>
    </w:p>
    <w:p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rsidR="00AC122B" w:rsidRDefault="00AC122B" w:rsidP="004274B7">
      <w:r>
        <w:t xml:space="preserve">To </w:t>
      </w:r>
      <w:r w:rsidR="00873879">
        <w:t xml:space="preserve">add </w:t>
      </w:r>
      <w:r>
        <w:t>RAN5 target meetings</w:t>
      </w:r>
      <w:r w:rsidR="00CD4ADD">
        <w:t>,</w:t>
      </w:r>
      <w:r>
        <w:t xml:space="preserve"> do:</w:t>
      </w:r>
    </w:p>
    <w:p w:rsidR="00AC122B" w:rsidRDefault="00AC122B" w:rsidP="00AC122B">
      <w:pPr>
        <w:pStyle w:val="B1"/>
      </w:pPr>
      <w:r>
        <w:t>1.</w:t>
      </w:r>
      <w:r>
        <w:tab/>
        <w:t xml:space="preserve">Select the worksheet tab named </w:t>
      </w:r>
      <w:r w:rsidR="000A7B46">
        <w:t>"</w:t>
      </w:r>
      <w:r>
        <w:t>WP configuration</w:t>
      </w:r>
      <w:r w:rsidR="000A7B46">
        <w:t>"</w:t>
      </w:r>
      <w:r>
        <w:t>.</w:t>
      </w:r>
    </w:p>
    <w:p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rsidR="00873879" w:rsidRDefault="005258BB" w:rsidP="00873879">
      <w:pPr>
        <w:pStyle w:val="B1"/>
      </w:pPr>
      <w:r>
        <w:lastRenderedPageBreak/>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rsidR="00873879" w:rsidRDefault="00873879" w:rsidP="00873879">
      <w:pPr>
        <w:pStyle w:val="TH"/>
      </w:pPr>
      <w:r>
        <w:t xml:space="preserve">Picture </w:t>
      </w:r>
      <w:r w:rsidR="00287D36">
        <w:t>4</w:t>
      </w:r>
      <w:r>
        <w:t>.</w:t>
      </w:r>
      <w:r w:rsidR="00C957E2">
        <w:t>3</w:t>
      </w:r>
      <w:r>
        <w:t>-1: Configuration table for RAN5 target meetings.</w:t>
      </w:r>
    </w:p>
    <w:p w:rsidR="00287D36" w:rsidRDefault="00287D36" w:rsidP="00873879">
      <w:pPr>
        <w:pStyle w:val="TH"/>
      </w:pPr>
      <w:r>
        <w:rPr>
          <w:noProof/>
          <w:lang w:eastAsia="ko-KR"/>
        </w:rPr>
        <w:drawing>
          <wp:inline distT="0" distB="0" distL="0" distR="0" wp14:anchorId="04239359" wp14:editId="50E73388">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2" w:name="_Toc66913606"/>
      <w:r>
        <w:t>4</w:t>
      </w:r>
      <w:r w:rsidR="00CD4ADD" w:rsidRPr="004D3578">
        <w:t>.</w:t>
      </w:r>
      <w:r>
        <w:t>4</w:t>
      </w:r>
      <w:r w:rsidR="00CD4ADD" w:rsidRPr="004D3578">
        <w:tab/>
      </w:r>
      <w:r w:rsidR="00CD4ADD">
        <w:t>Add WP areas</w:t>
      </w:r>
      <w:bookmarkEnd w:id="32"/>
    </w:p>
    <w:p w:rsidR="00CD4ADD" w:rsidRDefault="00CD4ADD" w:rsidP="00CD4ADD">
      <w:r>
        <w:t xml:space="preserve">If the pre-defined WP areas does not include the values required for the WP, then additional values </w:t>
      </w:r>
      <w:r w:rsidR="00980E9E">
        <w:t xml:space="preserve">can </w:t>
      </w:r>
      <w:r>
        <w:t>be added.</w:t>
      </w:r>
    </w:p>
    <w:p w:rsidR="009C09DA" w:rsidRDefault="009C09DA" w:rsidP="009C09DA">
      <w:r>
        <w:t xml:space="preserve">To add </w:t>
      </w:r>
      <w:r w:rsidR="00CD4ADD">
        <w:t>WP areas,</w:t>
      </w:r>
      <w:r>
        <w:t xml:space="preserve"> do:</w:t>
      </w:r>
    </w:p>
    <w:p w:rsidR="009C09DA" w:rsidRDefault="009C09DA" w:rsidP="009C09DA">
      <w:pPr>
        <w:pStyle w:val="B1"/>
      </w:pPr>
      <w:r>
        <w:t>1.</w:t>
      </w:r>
      <w:r>
        <w:tab/>
        <w:t>Select the worksheet tab named "WP configuration".</w:t>
      </w:r>
    </w:p>
    <w:p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rsidR="009C09DA" w:rsidRDefault="009C09DA" w:rsidP="009C09DA">
      <w:pPr>
        <w:pStyle w:val="TH"/>
      </w:pPr>
      <w:r>
        <w:t xml:space="preserve">Picture </w:t>
      </w:r>
      <w:r w:rsidR="00D8058B">
        <w:t>4</w:t>
      </w:r>
      <w:r>
        <w:t>.</w:t>
      </w:r>
      <w:r w:rsidR="00D8058B">
        <w:t>4</w:t>
      </w:r>
      <w:r>
        <w:t xml:space="preserve">-1: Configuration table for </w:t>
      </w:r>
      <w:r w:rsidR="00CD4ADD">
        <w:t>WP areas</w:t>
      </w:r>
      <w:r>
        <w:t>.</w:t>
      </w:r>
    </w:p>
    <w:p w:rsidR="00D8058B" w:rsidRDefault="00D8058B" w:rsidP="009C09DA">
      <w:pPr>
        <w:pStyle w:val="TH"/>
      </w:pPr>
      <w:r>
        <w:rPr>
          <w:noProof/>
          <w:lang w:eastAsia="ko-KR"/>
        </w:rPr>
        <w:drawing>
          <wp:inline distT="0" distB="0" distL="0" distR="0" wp14:anchorId="26E962EC" wp14:editId="39ED8595">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3" w:name="_Toc66913607"/>
      <w:r>
        <w:lastRenderedPageBreak/>
        <w:t>4</w:t>
      </w:r>
      <w:r w:rsidR="00CD4ADD" w:rsidRPr="004D3578">
        <w:t>.</w:t>
      </w:r>
      <w:r>
        <w:t>5</w:t>
      </w:r>
      <w:r w:rsidR="00CD4ADD" w:rsidRPr="004D3578">
        <w:tab/>
      </w:r>
      <w:r w:rsidR="00CD4ADD">
        <w:t xml:space="preserve">Add WP </w:t>
      </w:r>
      <w:r w:rsidR="00D70504">
        <w:t>s</w:t>
      </w:r>
      <w:r w:rsidR="00CD4ADD">
        <w:t>ub-areas</w:t>
      </w:r>
      <w:bookmarkEnd w:id="33"/>
    </w:p>
    <w:p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rsidR="00CD4ADD" w:rsidRDefault="00CD4ADD" w:rsidP="00CD4ADD">
      <w:r>
        <w:t xml:space="preserve">To add WP </w:t>
      </w:r>
      <w:r w:rsidR="00D70504">
        <w:t>s</w:t>
      </w:r>
      <w:r>
        <w:t>ub-areas, do:</w:t>
      </w:r>
    </w:p>
    <w:p w:rsidR="00CD4ADD" w:rsidRDefault="00CD4ADD" w:rsidP="00CD4ADD">
      <w:pPr>
        <w:pStyle w:val="B1"/>
      </w:pPr>
      <w:r>
        <w:t>1.</w:t>
      </w:r>
      <w:r>
        <w:tab/>
        <w:t>Select the worksheet tab named "WP configuration".</w:t>
      </w:r>
    </w:p>
    <w:p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rsidR="00D8058B" w:rsidRDefault="00D8058B" w:rsidP="00CD4ADD">
      <w:pPr>
        <w:pStyle w:val="TH"/>
      </w:pPr>
      <w:r>
        <w:rPr>
          <w:noProof/>
          <w:lang w:eastAsia="ko-KR"/>
        </w:rPr>
        <w:drawing>
          <wp:inline distT="0" distB="0" distL="0" distR="0" wp14:anchorId="583666EF" wp14:editId="50FDEE05">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rsidR="00980E9E" w:rsidRDefault="00980E9E" w:rsidP="00980E9E"/>
    <w:p w:rsidR="00575387" w:rsidRDefault="00575387" w:rsidP="00575387">
      <w:pPr>
        <w:pStyle w:val="Heading2"/>
      </w:pPr>
      <w:bookmarkStart w:id="34" w:name="_Toc66913608"/>
      <w:r>
        <w:t>4.6</w:t>
      </w:r>
      <w:r w:rsidRPr="004D3578">
        <w:tab/>
      </w:r>
      <w:bookmarkStart w:id="35" w:name="_Hlk61601056"/>
      <w:r w:rsidR="00453FAE">
        <w:t>Completion Compensation Factor</w:t>
      </w:r>
      <w:bookmarkEnd w:id="34"/>
      <w:bookmarkEnd w:id="35"/>
    </w:p>
    <w:p w:rsidR="00453FAE" w:rsidRDefault="00453FAE" w:rsidP="00453FAE">
      <w:pPr>
        <w:pStyle w:val="Heading3"/>
      </w:pPr>
      <w:bookmarkStart w:id="36" w:name="_Toc66913609"/>
      <w:r>
        <w:t>4.6.1</w:t>
      </w:r>
      <w:r w:rsidRPr="004D3578">
        <w:tab/>
      </w:r>
      <w:r>
        <w:t xml:space="preserve">Purpose of the </w:t>
      </w:r>
      <w:r w:rsidRPr="00453FAE">
        <w:t>Completion Compensation Factor</w:t>
      </w:r>
      <w:bookmarkEnd w:id="36"/>
    </w:p>
    <w:p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rsidR="00980E9E" w:rsidRDefault="00C957E2" w:rsidP="00575387">
      <w:r>
        <w:t>The current Completion Compensation Factor used by the WP is shown in the "Cover sheet" worksheet under the WI overall completion status field.</w:t>
      </w:r>
    </w:p>
    <w:p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rsidR="00453FAE" w:rsidRPr="0007773C" w:rsidRDefault="00453FAE" w:rsidP="00453FAE">
      <w:pPr>
        <w:pStyle w:val="TH"/>
      </w:pPr>
      <w:r>
        <w:lastRenderedPageBreak/>
        <w:t>Picture 4.6.</w:t>
      </w:r>
      <w:r w:rsidR="00976A55">
        <w:t>1</w:t>
      </w:r>
      <w:r>
        <w:t>-</w:t>
      </w:r>
      <w:r w:rsidR="00976A55">
        <w:t>1</w:t>
      </w:r>
      <w:r>
        <w:t>: Example#1: Indication when no Completion Compensation Factor is used.</w:t>
      </w:r>
    </w:p>
    <w:p w:rsidR="00453FAE" w:rsidRDefault="00453FAE" w:rsidP="00980E9E">
      <w:pPr>
        <w:keepNext/>
        <w:jc w:val="center"/>
      </w:pPr>
      <w:r>
        <w:rPr>
          <w:noProof/>
          <w:lang w:eastAsia="ko-KR"/>
        </w:rPr>
        <w:drawing>
          <wp:inline distT="0" distB="0" distL="0" distR="0" wp14:anchorId="17F4A38D" wp14:editId="1F3318D0">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rsidR="00453FAE" w:rsidRPr="0007773C" w:rsidRDefault="00453FAE" w:rsidP="00453FAE">
      <w:pPr>
        <w:pStyle w:val="TH"/>
      </w:pPr>
      <w:r>
        <w:t>Picture 4.6.</w:t>
      </w:r>
      <w:r w:rsidR="00976A55">
        <w:t>1</w:t>
      </w:r>
      <w:r>
        <w:t>-</w:t>
      </w:r>
      <w:r w:rsidR="00976A55">
        <w:t>2</w:t>
      </w:r>
      <w:r>
        <w:t>: Example#2: Indication when a Completion Compensation Factor is used.</w:t>
      </w:r>
    </w:p>
    <w:p w:rsidR="00453FAE" w:rsidRDefault="00453FAE" w:rsidP="00980E9E">
      <w:pPr>
        <w:keepNext/>
        <w:jc w:val="center"/>
      </w:pPr>
      <w:r>
        <w:rPr>
          <w:noProof/>
          <w:lang w:eastAsia="ko-KR"/>
        </w:rPr>
        <w:drawing>
          <wp:inline distT="0" distB="0" distL="0" distR="0" wp14:anchorId="064BAD12" wp14:editId="203B464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rsidR="00980E9E" w:rsidRDefault="00980E9E" w:rsidP="00980E9E"/>
    <w:p w:rsidR="00453FAE" w:rsidRDefault="00453FAE" w:rsidP="00453FAE">
      <w:pPr>
        <w:pStyle w:val="Heading3"/>
      </w:pPr>
      <w:bookmarkStart w:id="37" w:name="_Toc66913610"/>
      <w:r>
        <w:t>4.6.2</w:t>
      </w:r>
      <w:r w:rsidRPr="004D3578">
        <w:tab/>
      </w:r>
      <w:r>
        <w:t>How to reset the Completion Compensation Factor</w:t>
      </w:r>
      <w:bookmarkEnd w:id="37"/>
    </w:p>
    <w:p w:rsidR="00980E9E" w:rsidRDefault="00D020B1" w:rsidP="00453FAE">
      <w:r>
        <w:t>The Completion Compensation Factor is reset automatically as soon as the overall completion level equals or exceeds the earlier reported highest value.</w:t>
      </w:r>
    </w:p>
    <w:p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rsidR="00575387" w:rsidRPr="0007773C" w:rsidRDefault="00575387" w:rsidP="00575387">
      <w:pPr>
        <w:pStyle w:val="TH"/>
      </w:pPr>
      <w:bookmarkStart w:id="38" w:name="_Hlk61599974"/>
      <w:r>
        <w:t xml:space="preserve">Picture </w:t>
      </w:r>
      <w:r w:rsidR="00C957E2">
        <w:t>4.6</w:t>
      </w:r>
      <w:r w:rsidR="00453FAE">
        <w:t>.2</w:t>
      </w:r>
      <w:r>
        <w:t>-1: Button to reset the completion compensation factor.</w:t>
      </w:r>
    </w:p>
    <w:bookmarkEnd w:id="38"/>
    <w:p w:rsidR="00575387" w:rsidRDefault="00575387" w:rsidP="00575387">
      <w:pPr>
        <w:jc w:val="center"/>
      </w:pPr>
      <w:r>
        <w:rPr>
          <w:noProof/>
          <w:lang w:eastAsia="ko-KR"/>
        </w:rPr>
        <w:drawing>
          <wp:inline distT="0" distB="0" distL="0" distR="0" wp14:anchorId="1BF78E45" wp14:editId="0319B78D">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rsidR="009C09DA" w:rsidRDefault="009C09DA" w:rsidP="00980E9E"/>
    <w:p w:rsidR="00D8058B" w:rsidRDefault="00EF458D" w:rsidP="00D8058B">
      <w:pPr>
        <w:pStyle w:val="Heading1"/>
      </w:pPr>
      <w:bookmarkStart w:id="39" w:name="_Toc66913611"/>
      <w:r>
        <w:t>5</w:t>
      </w:r>
      <w:r w:rsidR="00D8058B" w:rsidRPr="004D3578">
        <w:tab/>
      </w:r>
      <w:r w:rsidR="00D8058B">
        <w:t>Define and maintain content in the WP</w:t>
      </w:r>
      <w:bookmarkEnd w:id="39"/>
    </w:p>
    <w:p w:rsidR="00EF458D" w:rsidRDefault="00EF458D" w:rsidP="00EF458D">
      <w:pPr>
        <w:pStyle w:val="Heading2"/>
      </w:pPr>
      <w:bookmarkStart w:id="40" w:name="_Toc66913612"/>
      <w:r>
        <w:t>5</w:t>
      </w:r>
      <w:r w:rsidRPr="004D3578">
        <w:t>.</w:t>
      </w:r>
      <w:r>
        <w:t>1</w:t>
      </w:r>
      <w:r w:rsidRPr="004D3578">
        <w:tab/>
      </w:r>
      <w:r w:rsidR="000F7B6F">
        <w:t>WP Cover sheet</w:t>
      </w:r>
      <w:bookmarkEnd w:id="40"/>
    </w:p>
    <w:p w:rsidR="00950EF6" w:rsidRDefault="00950EF6" w:rsidP="00950EF6">
      <w:pPr>
        <w:pStyle w:val="Heading3"/>
      </w:pPr>
      <w:bookmarkStart w:id="41" w:name="_Toc66913613"/>
      <w:r>
        <w:t>5</w:t>
      </w:r>
      <w:r w:rsidRPr="004D3578">
        <w:t>.</w:t>
      </w:r>
      <w:r>
        <w:t>1.1</w:t>
      </w:r>
      <w:r w:rsidRPr="004D3578">
        <w:tab/>
      </w:r>
      <w:r>
        <w:t>General</w:t>
      </w:r>
      <w:bookmarkEnd w:id="41"/>
    </w:p>
    <w:p w:rsidR="00980E9E" w:rsidRDefault="00950EF6" w:rsidP="00950EF6">
      <w:r>
        <w:t>To reduce the risk of accidently altering content on the "Cover sheet" the worksheet is protected.</w:t>
      </w:r>
    </w:p>
    <w:p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rsidR="00950EF6" w:rsidRDefault="00950EF6" w:rsidP="00950EF6">
      <w:r>
        <w:t xml:space="preserve">Automatic re-calculation of the "Cover sheet" </w:t>
      </w:r>
      <w:r w:rsidR="00832974">
        <w:t xml:space="preserve">worksheet </w:t>
      </w:r>
      <w:r>
        <w:t>is performed when:</w:t>
      </w:r>
    </w:p>
    <w:p w:rsidR="00610B1D" w:rsidRDefault="00610B1D" w:rsidP="00610B1D">
      <w:pPr>
        <w:pStyle w:val="B1"/>
      </w:pPr>
      <w:r>
        <w:t>-</w:t>
      </w:r>
      <w:r>
        <w:tab/>
        <w:t xml:space="preserve">Cells impacting the calculation </w:t>
      </w:r>
      <w:r w:rsidR="00832974">
        <w:t>are</w:t>
      </w:r>
      <w:r>
        <w:t xml:space="preserve"> changed.</w:t>
      </w:r>
    </w:p>
    <w:p w:rsidR="00950EF6" w:rsidRDefault="00950EF6" w:rsidP="00950EF6">
      <w:pPr>
        <w:pStyle w:val="B1"/>
      </w:pPr>
      <w:r>
        <w:t>-</w:t>
      </w:r>
      <w:r>
        <w:tab/>
        <w:t>Switching to worksheet "Cover sheet" from any other worksheet.</w:t>
      </w:r>
    </w:p>
    <w:p w:rsidR="00950EF6" w:rsidRDefault="00950EF6" w:rsidP="00950EF6">
      <w:pPr>
        <w:pStyle w:val="B1"/>
      </w:pPr>
      <w:r>
        <w:t xml:space="preserve">- </w:t>
      </w:r>
      <w:r>
        <w:tab/>
        <w:t>The WP workbook is saved.</w:t>
      </w:r>
    </w:p>
    <w:p w:rsidR="00950EF6" w:rsidRDefault="00950EF6" w:rsidP="00950EF6">
      <w:pPr>
        <w:pStyle w:val="B1"/>
      </w:pPr>
      <w:r>
        <w:t xml:space="preserve">- </w:t>
      </w:r>
      <w:r>
        <w:tab/>
        <w:t xml:space="preserve">A macro-free clean version of the WP is requested to be created (clause </w:t>
      </w:r>
      <w:r w:rsidR="00C7324D">
        <w:t>7</w:t>
      </w:r>
      <w:r>
        <w:t>).</w:t>
      </w:r>
    </w:p>
    <w:p w:rsidR="000F7B6F" w:rsidRDefault="000F7B6F" w:rsidP="000F7B6F">
      <w:pPr>
        <w:pStyle w:val="Heading3"/>
      </w:pPr>
      <w:bookmarkStart w:id="42" w:name="_Toc66913614"/>
      <w:r>
        <w:t>5</w:t>
      </w:r>
      <w:r w:rsidRPr="004D3578">
        <w:t>.</w:t>
      </w:r>
      <w:r>
        <w:t>1.</w:t>
      </w:r>
      <w:r w:rsidR="00950EF6">
        <w:t>2</w:t>
      </w:r>
      <w:r w:rsidRPr="004D3578">
        <w:tab/>
      </w:r>
      <w:r>
        <w:t>Enable</w:t>
      </w:r>
      <w:r w:rsidR="00950EF6">
        <w:t xml:space="preserve"> editing</w:t>
      </w:r>
      <w:r>
        <w:t>/Protect WP cover sheet</w:t>
      </w:r>
      <w:bookmarkEnd w:id="42"/>
    </w:p>
    <w:p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rsidR="002B4651" w:rsidRDefault="002B4651" w:rsidP="002B4651">
      <w:r>
        <w:t xml:space="preserve">To manually change to </w:t>
      </w:r>
      <w:r w:rsidR="004D50B2">
        <w:t>"P</w:t>
      </w:r>
      <w:r>
        <w:t>rotected</w:t>
      </w:r>
      <w:r w:rsidR="004D50B2">
        <w:t>"</w:t>
      </w:r>
      <w:r>
        <w:t xml:space="preserve"> mode do:</w:t>
      </w:r>
    </w:p>
    <w:p w:rsidR="00980E9E" w:rsidRDefault="002B4651" w:rsidP="002B4651">
      <w:pPr>
        <w:pStyle w:val="B1"/>
      </w:pPr>
      <w:r>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rsidR="00980E9E" w:rsidRDefault="00130E07" w:rsidP="00130E07">
      <w:r>
        <w:t>The "Cover sheet" worksheet will automatically be set to protected mode when the workbook is opened or when switching between worksheets.</w:t>
      </w:r>
    </w:p>
    <w:p w:rsidR="000F7B6F" w:rsidRDefault="000F7B6F" w:rsidP="000F7B6F">
      <w:pPr>
        <w:pStyle w:val="TH"/>
      </w:pPr>
      <w:r>
        <w:lastRenderedPageBreak/>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rsidR="000F7B6F" w:rsidRDefault="000F7B6F" w:rsidP="000F7B6F">
      <w:pPr>
        <w:pStyle w:val="TH"/>
      </w:pPr>
      <w:r>
        <w:rPr>
          <w:noProof/>
          <w:lang w:eastAsia="ko-KR"/>
        </w:rPr>
        <mc:AlternateContent>
          <mc:Choice Requires="wpc">
            <w:drawing>
              <wp:inline distT="0" distB="0" distL="0" distR="0" wp14:anchorId="189C1CF9" wp14:editId="381037E0">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rsidR="00130E07" w:rsidRDefault="00130E07" w:rsidP="00130E07">
      <w:pPr>
        <w:pStyle w:val="TH"/>
      </w:pPr>
      <w:r>
        <w:t>Picture 5.1.</w:t>
      </w:r>
      <w:r w:rsidR="00950EF6">
        <w:t>2</w:t>
      </w:r>
      <w:r>
        <w:t xml:space="preserve">-2: </w:t>
      </w:r>
      <w:r w:rsidR="00501B78">
        <w:t>Current mode is "</w:t>
      </w:r>
      <w:r>
        <w:t>Edit mode</w:t>
      </w:r>
      <w:r w:rsidR="00501B78">
        <w:t>"</w:t>
      </w:r>
      <w:r>
        <w:t>.</w:t>
      </w:r>
    </w:p>
    <w:p w:rsidR="00130E07" w:rsidRDefault="00130E07" w:rsidP="000F7B6F">
      <w:pPr>
        <w:pStyle w:val="TH"/>
      </w:pPr>
      <w:r>
        <w:rPr>
          <w:noProof/>
          <w:lang w:eastAsia="ko-KR"/>
        </w:rPr>
        <w:drawing>
          <wp:inline distT="0" distB="0" distL="0" distR="0" wp14:anchorId="2DED6B47" wp14:editId="74E09099">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rsidR="00980E9E" w:rsidRDefault="00980E9E" w:rsidP="00980E9E"/>
    <w:p w:rsidR="002B4651" w:rsidRDefault="002B4651" w:rsidP="002B4651">
      <w:pPr>
        <w:pStyle w:val="Heading3"/>
      </w:pPr>
      <w:bookmarkStart w:id="43" w:name="_Toc66913615"/>
      <w:r>
        <w:t>5</w:t>
      </w:r>
      <w:r w:rsidRPr="004D3578">
        <w:t>.</w:t>
      </w:r>
      <w:r>
        <w:t>1.</w:t>
      </w:r>
      <w:r w:rsidR="00950EF6">
        <w:t>3</w:t>
      </w:r>
      <w:r w:rsidRPr="004D3578">
        <w:tab/>
      </w:r>
      <w:r w:rsidRPr="00196AB9">
        <w:t xml:space="preserve">Populating </w:t>
      </w:r>
      <w:r>
        <w:t>WP cover sheet basic information</w:t>
      </w:r>
      <w:bookmarkEnd w:id="43"/>
    </w:p>
    <w:p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rsidR="002B4651" w:rsidRPr="004F104C" w:rsidRDefault="002B4651" w:rsidP="002B4651">
      <w:r>
        <w:t>When the WP is created or when general information needs to be updated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 xml:space="preserve">Set the worksheet to "Edit mode" mode </w:t>
      </w:r>
      <w:r w:rsidR="004D50B2">
        <w:t>as described in clause 5.1.</w:t>
      </w:r>
      <w:r w:rsidR="00C7324D">
        <w:t>2</w:t>
      </w:r>
      <w:r>
        <w:t>.</w:t>
      </w:r>
    </w:p>
    <w:p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rsidR="002B4651" w:rsidRDefault="00280E68" w:rsidP="002B4651">
      <w:pPr>
        <w:pStyle w:val="B1"/>
      </w:pPr>
      <w:r>
        <w:t>6</w:t>
      </w:r>
      <w:r w:rsidR="002B4651">
        <w:t>.</w:t>
      </w:r>
      <w:r w:rsidR="002B4651">
        <w:tab/>
        <w:t>Protect the worksheet by pressing the button "Toggle Edit/Protect".</w:t>
      </w:r>
    </w:p>
    <w:p w:rsidR="002B4651" w:rsidRDefault="00950EF6" w:rsidP="002B4651">
      <w:pPr>
        <w:pStyle w:val="Heading3"/>
      </w:pPr>
      <w:bookmarkStart w:id="44" w:name="_Toc66913616"/>
      <w:r>
        <w:t>5</w:t>
      </w:r>
      <w:r w:rsidR="002B4651" w:rsidRPr="004D3578">
        <w:t>.</w:t>
      </w:r>
      <w:r w:rsidR="00C7324D">
        <w:t>1</w:t>
      </w:r>
      <w:r w:rsidR="002B4651">
        <w:t>.</w:t>
      </w:r>
      <w:r w:rsidR="00C7324D">
        <w:t>4</w:t>
      </w:r>
      <w:r w:rsidR="002B4651" w:rsidRPr="004D3578">
        <w:tab/>
      </w:r>
      <w:r w:rsidR="002B4651">
        <w:t>Update of cover sheet before submission to RAN5 meeting</w:t>
      </w:r>
      <w:bookmarkEnd w:id="44"/>
    </w:p>
    <w:p w:rsidR="002B4651" w:rsidRDefault="002B4651" w:rsidP="002B4651">
      <w:r w:rsidRPr="00467C72">
        <w:t>When preparing the document for submission to RAN5 meeting</w:t>
      </w:r>
      <w:r>
        <w:t xml:space="preserve">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Set the worksheet to "Edit mode" mode as described in clause 5.1.</w:t>
      </w:r>
      <w:r w:rsidR="00C7324D">
        <w:t>2</w:t>
      </w:r>
      <w:r w:rsidR="00280E68">
        <w:t>.</w:t>
      </w:r>
    </w:p>
    <w:p w:rsidR="002B4651" w:rsidRDefault="002B4651" w:rsidP="002B4651">
      <w:pPr>
        <w:pStyle w:val="B1"/>
      </w:pPr>
      <w:r>
        <w:lastRenderedPageBreak/>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rsidR="002B4651" w:rsidRDefault="002B4651" w:rsidP="002B4651">
      <w:pPr>
        <w:pStyle w:val="B1"/>
      </w:pPr>
      <w:r>
        <w:t>5.</w:t>
      </w:r>
      <w:r>
        <w:tab/>
        <w:t>Protect the worksheet by pressing the button "Toggle Edit/Protect".</w:t>
      </w:r>
    </w:p>
    <w:p w:rsidR="002B4651" w:rsidRDefault="002B4651" w:rsidP="002B4651">
      <w:pPr>
        <w:pStyle w:val="B1"/>
      </w:pPr>
      <w:r>
        <w:t>6.</w:t>
      </w:r>
      <w:r>
        <w:tab/>
        <w:t>For submission to the RAN5 meeting create a clean copy of the work plan (without macros) as described in clause 7.</w:t>
      </w:r>
    </w:p>
    <w:p w:rsidR="00D8058B" w:rsidRDefault="00EF458D" w:rsidP="00D8058B">
      <w:pPr>
        <w:pStyle w:val="Heading2"/>
      </w:pPr>
      <w:bookmarkStart w:id="45" w:name="_Toc66913617"/>
      <w:r>
        <w:t>5</w:t>
      </w:r>
      <w:r w:rsidR="00D8058B" w:rsidRPr="004D3578">
        <w:t>.</w:t>
      </w:r>
      <w:r w:rsidR="00D8058B">
        <w:t>2</w:t>
      </w:r>
      <w:r w:rsidR="00D8058B" w:rsidRPr="004D3578">
        <w:tab/>
      </w:r>
      <w:r w:rsidR="00D8058B">
        <w:t>WP details</w:t>
      </w:r>
      <w:bookmarkEnd w:id="45"/>
    </w:p>
    <w:p w:rsidR="00C7324D" w:rsidRDefault="00C7324D" w:rsidP="00C7324D">
      <w:pPr>
        <w:pStyle w:val="Heading3"/>
      </w:pPr>
      <w:bookmarkStart w:id="46" w:name="_Toc66913618"/>
      <w:r>
        <w:t>5.2.1</w:t>
      </w:r>
      <w:r w:rsidRPr="004D3578">
        <w:tab/>
      </w:r>
      <w:r>
        <w:t>General</w:t>
      </w:r>
      <w:bookmarkEnd w:id="46"/>
    </w:p>
    <w:p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rsidR="00C7324D" w:rsidRDefault="00C7324D" w:rsidP="00C7324D">
      <w:r>
        <w:t>Automatic re-calculation of the "</w:t>
      </w:r>
      <w:r w:rsidR="00610B1D">
        <w:t>WP</w:t>
      </w:r>
      <w:r>
        <w:t xml:space="preserve">" </w:t>
      </w:r>
      <w:r w:rsidR="00610B1D">
        <w:t xml:space="preserve">worksheet </w:t>
      </w:r>
      <w:r>
        <w:t>is performed when:</w:t>
      </w:r>
    </w:p>
    <w:p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rsidR="00C7324D" w:rsidRDefault="00C7324D" w:rsidP="00C7324D">
      <w:pPr>
        <w:pStyle w:val="B1"/>
      </w:pPr>
      <w:r>
        <w:t xml:space="preserve">- </w:t>
      </w:r>
      <w:r>
        <w:tab/>
        <w:t>The WP workbook is saved.</w:t>
      </w:r>
    </w:p>
    <w:p w:rsidR="00C7324D" w:rsidRDefault="00C7324D" w:rsidP="00C7324D">
      <w:pPr>
        <w:pStyle w:val="B1"/>
      </w:pPr>
      <w:r>
        <w:t xml:space="preserve">- </w:t>
      </w:r>
      <w:r>
        <w:tab/>
        <w:t>A macro-free clean version of the WP is requested to be created (clause 7).</w:t>
      </w:r>
    </w:p>
    <w:p w:rsidR="00565464" w:rsidRDefault="00565464" w:rsidP="00565464">
      <w:r>
        <w:t>Displayed completion of a TS/TR/Area on the "Cover sheet" worksheet is based on WP item rows being tagged by the same TS/TR/Area tag.</w:t>
      </w:r>
    </w:p>
    <w:p w:rsidR="00565464" w:rsidRDefault="00565464" w:rsidP="00565464">
      <w:r>
        <w:t>The TS/TR/Area tag for a TS/TR/Area is defined in the "TS/TR/Area" column on the "Cover sheet" worksheet.</w:t>
      </w:r>
    </w:p>
    <w:p w:rsidR="00565464" w:rsidRDefault="00565464" w:rsidP="00565464">
      <w:r>
        <w:t>The associated WP items in the "WP" worksheet that are to be included in the status calculations shall use the same tag in the "TS/TR/Area" column in the "WP" worksheet.</w:t>
      </w:r>
    </w:p>
    <w:p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rsidR="00565464" w:rsidRDefault="00565464" w:rsidP="00565464">
      <w:pPr>
        <w:pStyle w:val="TH"/>
      </w:pPr>
      <w:r>
        <w:rPr>
          <w:noProof/>
          <w:lang w:eastAsia="ko-KR"/>
        </w:rPr>
        <mc:AlternateContent>
          <mc:Choice Requires="wpc">
            <w:drawing>
              <wp:inline distT="0" distB="0" distL="0" distR="0" wp14:anchorId="3FF930F8" wp14:editId="55D87548">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rsidR="00565464" w:rsidRPr="00832974" w:rsidRDefault="00565464" w:rsidP="00565464"/>
    <w:p w:rsidR="006F5C48" w:rsidRDefault="00A11E39" w:rsidP="00A11E39">
      <w:pPr>
        <w:pStyle w:val="Heading3"/>
      </w:pPr>
      <w:bookmarkStart w:id="47" w:name="_Toc66913619"/>
      <w:r>
        <w:t>5.2.</w:t>
      </w:r>
      <w:r w:rsidR="00976A55">
        <w:t>2</w:t>
      </w:r>
      <w:r w:rsidR="006F5C48" w:rsidRPr="004D3578">
        <w:tab/>
      </w:r>
      <w:r w:rsidR="00E36815" w:rsidRPr="00196AB9">
        <w:t xml:space="preserve">Populating </w:t>
      </w:r>
      <w:r w:rsidR="00E36815">
        <w:t>WP worksheet header information</w:t>
      </w:r>
      <w:bookmarkEnd w:id="47"/>
    </w:p>
    <w:p w:rsidR="00980E9E" w:rsidRDefault="00E36815" w:rsidP="00E36815">
      <w:r>
        <w:t>Before starting to add technical content, the following information should be filled in manually by the WP Rapporteur:</w:t>
      </w:r>
    </w:p>
    <w:p w:rsidR="00E36815" w:rsidRDefault="00E36815" w:rsidP="00E36815">
      <w:pPr>
        <w:pStyle w:val="B1"/>
      </w:pPr>
      <w:r>
        <w:t>-</w:t>
      </w:r>
      <w:r>
        <w:tab/>
        <w:t>&lt;WP title&gt;</w:t>
      </w:r>
    </w:p>
    <w:p w:rsidR="00E36815" w:rsidRDefault="00E36815" w:rsidP="00E36815">
      <w:pPr>
        <w:pStyle w:val="B1"/>
      </w:pPr>
      <w:r>
        <w:t>-</w:t>
      </w:r>
      <w:r>
        <w:tab/>
        <w:t>&lt;Work item code as per 3GPP work plan&gt;</w:t>
      </w:r>
    </w:p>
    <w:p w:rsidR="00E36815" w:rsidRDefault="00E36815" w:rsidP="00E36815">
      <w:pPr>
        <w:pStyle w:val="B1"/>
      </w:pPr>
      <w:r>
        <w:t>-</w:t>
      </w:r>
      <w:r>
        <w:tab/>
        <w:t>&lt;WP Scope description&gt;</w:t>
      </w:r>
    </w:p>
    <w:p w:rsidR="00E36815" w:rsidRDefault="00E36815" w:rsidP="00E36815">
      <w:pPr>
        <w:pStyle w:val="B1"/>
      </w:pPr>
      <w:r>
        <w:t>-</w:t>
      </w:r>
      <w:r>
        <w:tab/>
        <w:t>&lt;WP responsible name&gt; / &lt;Email to WP responsible&gt;</w:t>
      </w:r>
    </w:p>
    <w:p w:rsidR="00E36815" w:rsidRDefault="00E36815" w:rsidP="00E36815">
      <w:pPr>
        <w:pStyle w:val="B1"/>
      </w:pPr>
      <w:r>
        <w:t>-</w:t>
      </w:r>
      <w:r>
        <w:tab/>
        <w:t>and if a new TS or TR is introduced by the WI then fill in</w:t>
      </w:r>
    </w:p>
    <w:p w:rsidR="00E36815" w:rsidRDefault="00E36815" w:rsidP="00E36815">
      <w:pPr>
        <w:pStyle w:val="B2"/>
      </w:pPr>
      <w:r>
        <w:t>-</w:t>
      </w:r>
      <w:r>
        <w:tab/>
        <w:t>&lt;TS responsible if a new TS is involved&gt; / &lt;Email to TS responsible&gt;</w:t>
      </w:r>
    </w:p>
    <w:p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rsidR="00980E9E" w:rsidRDefault="00C7324D" w:rsidP="00C7324D">
      <w:pPr>
        <w:pStyle w:val="Heading3"/>
      </w:pPr>
      <w:bookmarkStart w:id="48" w:name="_Toc66913620"/>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48"/>
    </w:p>
    <w:p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rsidR="00610B1D" w:rsidRDefault="00832974" w:rsidP="00C7324D">
      <w:r>
        <w:t>Typically,</w:t>
      </w:r>
      <w:r w:rsidR="00610B1D">
        <w:t xml:space="preserve"> the value is set to 5%.</w:t>
      </w:r>
    </w:p>
    <w:p w:rsidR="00C7324D" w:rsidRDefault="00C7324D" w:rsidP="00C7324D">
      <w:pPr>
        <w:pStyle w:val="TH"/>
      </w:pPr>
      <w:r>
        <w:lastRenderedPageBreak/>
        <w:t>Picture 5.2.</w:t>
      </w:r>
      <w:r w:rsidR="00976A55">
        <w:t>3</w:t>
      </w:r>
      <w:r>
        <w:t>-1: Field to set WP establishment contribution</w:t>
      </w:r>
    </w:p>
    <w:p w:rsidR="00C7324D" w:rsidRDefault="00C7324D" w:rsidP="00C7324D">
      <w:pPr>
        <w:pStyle w:val="TH"/>
      </w:pPr>
      <w:r>
        <w:rPr>
          <w:noProof/>
          <w:lang w:eastAsia="ko-KR"/>
        </w:rPr>
        <mc:AlternateContent>
          <mc:Choice Requires="wpc">
            <w:drawing>
              <wp:inline distT="0" distB="0" distL="0" distR="0">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rsidR="00980E9E" w:rsidRDefault="00980E9E" w:rsidP="00980E9E"/>
    <w:p w:rsidR="00E36815" w:rsidRDefault="00A11E39" w:rsidP="00A11E39">
      <w:pPr>
        <w:pStyle w:val="Heading3"/>
      </w:pPr>
      <w:bookmarkStart w:id="49" w:name="_Toc66913621"/>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49"/>
    </w:p>
    <w:p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rsidR="00E36815" w:rsidRDefault="00E36815" w:rsidP="00E36815">
      <w:r>
        <w:t>To remove not applicable TS/TR</w:t>
      </w:r>
      <w:r w:rsidR="00051E7D">
        <w:t>/Areas</w:t>
      </w:r>
      <w:r>
        <w:t>, do:</w:t>
      </w:r>
    </w:p>
    <w:p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rsidR="009F2558" w:rsidRDefault="00E36815" w:rsidP="00E36815">
      <w:r>
        <w:t xml:space="preserve">To add </w:t>
      </w:r>
      <w:r w:rsidR="009F2558">
        <w:t xml:space="preserve">a </w:t>
      </w:r>
      <w:r>
        <w:t xml:space="preserve">missing applicable </w:t>
      </w:r>
      <w:r w:rsidR="00CA692C">
        <w:t>TS/TR/Areas,</w:t>
      </w:r>
      <w:r w:rsidR="009F2558">
        <w:t xml:space="preserve"> do:</w:t>
      </w:r>
    </w:p>
    <w:p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rsidR="00E83BD9" w:rsidRDefault="00E83BD9" w:rsidP="00E83BD9">
      <w:pPr>
        <w:pStyle w:val="Heading3"/>
      </w:pPr>
      <w:bookmarkStart w:id="50" w:name="_Toc66913622"/>
      <w:r>
        <w:t>5.2</w:t>
      </w:r>
      <w:r w:rsidRPr="004D3578">
        <w:t>.</w:t>
      </w:r>
      <w:r w:rsidR="00976A55">
        <w:t>5</w:t>
      </w:r>
      <w:r w:rsidRPr="004D3578">
        <w:tab/>
      </w:r>
      <w:r>
        <w:t>WP item rows</w:t>
      </w:r>
      <w:bookmarkEnd w:id="50"/>
    </w:p>
    <w:p w:rsidR="00E83BD9" w:rsidRDefault="00E83BD9" w:rsidP="00E83BD9">
      <w:pPr>
        <w:pStyle w:val="Heading4"/>
      </w:pPr>
      <w:bookmarkStart w:id="51" w:name="_Toc66913623"/>
      <w:r>
        <w:t>5.2.</w:t>
      </w:r>
      <w:r w:rsidR="00976A55">
        <w:t>5</w:t>
      </w:r>
      <w:r>
        <w:t>.</w:t>
      </w:r>
      <w:r w:rsidR="00976A55">
        <w:t>1</w:t>
      </w:r>
      <w:r>
        <w:tab/>
        <w:t>Adding new WP item</w:t>
      </w:r>
      <w:bookmarkEnd w:id="51"/>
    </w:p>
    <w:p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rsidR="00387B4A" w:rsidRDefault="00E83BD9" w:rsidP="00387B4A">
      <w:pPr>
        <w:pStyle w:val="B1"/>
      </w:pPr>
      <w:r>
        <w:t>2.</w:t>
      </w:r>
      <w:r w:rsidR="00044A47">
        <w:tab/>
      </w:r>
      <w:r>
        <w:t>Select the row in the work plan section where you want to put the template row before and paste by right click and select ‘Insert Copied Cells’.</w:t>
      </w:r>
    </w:p>
    <w:p w:rsidR="00E83BD9" w:rsidRDefault="00E83BD9" w:rsidP="00565464">
      <w:pPr>
        <w:pStyle w:val="NO"/>
      </w:pPr>
      <w:r>
        <w:lastRenderedPageBreak/>
        <w:t>NOTE</w:t>
      </w:r>
      <w:r w:rsidR="00044A47">
        <w:t>:</w:t>
      </w:r>
      <w:r w:rsidR="00565464">
        <w:tab/>
      </w:r>
      <w:r>
        <w:t xml:space="preserve">The new row must be between the work plan start and end rows (black </w:t>
      </w:r>
      <w:r w:rsidR="00980E9E">
        <w:t>coloured rows with white text).</w:t>
      </w:r>
    </w:p>
    <w:p w:rsidR="00044A47" w:rsidRDefault="00E83BD9" w:rsidP="00044A47">
      <w:pPr>
        <w:pStyle w:val="B1"/>
      </w:pPr>
      <w:r>
        <w:t>3.</w:t>
      </w:r>
      <w:r w:rsidR="00044A47">
        <w:tab/>
      </w:r>
      <w:r>
        <w:t>Fill in the work plan row details.</w:t>
      </w:r>
    </w:p>
    <w:p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rsidR="00E83BD9" w:rsidRDefault="00E83BD9" w:rsidP="00044A47">
      <w:pPr>
        <w:pStyle w:val="B2"/>
      </w:pPr>
      <w:r>
        <w:t>-</w:t>
      </w:r>
      <w:r w:rsidR="00387B4A">
        <w:tab/>
      </w:r>
      <w:r>
        <w:t>Select target completion meeting (drop down list with values as defined in worksheet "</w:t>
      </w:r>
      <w:r w:rsidR="00044A47">
        <w:t>WP configurations</w:t>
      </w:r>
      <w:r>
        <w:t>")</w:t>
      </w:r>
    </w:p>
    <w:p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rsidR="00387B4A" w:rsidRDefault="00387B4A" w:rsidP="00387B4A">
      <w:pPr>
        <w:pStyle w:val="B1"/>
        <w:ind w:firstLine="0"/>
      </w:pPr>
      <w:r>
        <w:t>NOTE: WP items that covers updates to existing test cases NOT introduced by the WP shall be set to blank.</w:t>
      </w:r>
    </w:p>
    <w:p w:rsidR="00565464" w:rsidRDefault="00565464" w:rsidP="00565464">
      <w:pPr>
        <w:pStyle w:val="B1"/>
      </w:pPr>
      <w:r>
        <w:t>6.</w:t>
      </w:r>
      <w:r>
        <w:tab/>
        <w:t>Set a suitable weight for the task to reflect the amount of effort needed for its completion. See clause 5.2.2additional guidance below.</w:t>
      </w:r>
    </w:p>
    <w:p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rsidR="00565464" w:rsidRDefault="00387B4A" w:rsidP="00565464">
      <w:pPr>
        <w:pStyle w:val="NO"/>
      </w:pPr>
      <w:r>
        <w:t>NOTE:</w:t>
      </w:r>
      <w:r w:rsidR="00565464">
        <w:tab/>
      </w:r>
      <w:r>
        <w:t>Include also status for WP items adding a new subclause title.</w:t>
      </w:r>
    </w:p>
    <w:p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rsidR="00542161" w:rsidRPr="00E83BD9" w:rsidRDefault="00542161" w:rsidP="00542161">
      <w:pPr>
        <w:pStyle w:val="Heading4"/>
      </w:pPr>
      <w:bookmarkStart w:id="52" w:name="_Toc66913624"/>
      <w:r>
        <w:t>5.2.</w:t>
      </w:r>
      <w:r w:rsidR="00976A55">
        <w:t>5</w:t>
      </w:r>
      <w:r>
        <w:t>.2</w:t>
      </w:r>
      <w:r>
        <w:tab/>
      </w:r>
      <w:r w:rsidR="00BE7010">
        <w:t>Using p</w:t>
      </w:r>
      <w:r w:rsidRPr="00E83BD9">
        <w:t>laceholder rows for not yet identified tasks for a TS or TR</w:t>
      </w:r>
      <w:bookmarkEnd w:id="52"/>
    </w:p>
    <w:p w:rsidR="00980E9E" w:rsidRDefault="00542161" w:rsidP="00542161">
      <w:r>
        <w:t>While the WP content is under development it is recommended to include TS/TR place holder rows estimating the effort for not yet foreseen tasks/test cases.</w:t>
      </w:r>
    </w:p>
    <w:p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rsidR="00542161" w:rsidRDefault="00542161" w:rsidP="00542161">
      <w:r>
        <w:t>When the WP Items for a TS/TR is considered stable and no more tasks/test cases are expected the place holder row should be removed.</w:t>
      </w:r>
    </w:p>
    <w:p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rsidR="00542161" w:rsidRDefault="00542161" w:rsidP="00542161">
      <w:pPr>
        <w:pStyle w:val="TH"/>
      </w:pPr>
      <w:r>
        <w:t>Picture 5.2.</w:t>
      </w:r>
      <w:r w:rsidR="00976A55">
        <w:t>5</w:t>
      </w:r>
      <w:r>
        <w:t>.2-1: Example of WP item place holder row.</w:t>
      </w:r>
    </w:p>
    <w:p w:rsidR="00542161" w:rsidRDefault="00542161" w:rsidP="00542161">
      <w:pPr>
        <w:pStyle w:val="TH"/>
      </w:pPr>
      <w:r>
        <w:rPr>
          <w:noProof/>
          <w:lang w:eastAsia="ko-KR"/>
        </w:rPr>
        <w:drawing>
          <wp:inline distT="0" distB="0" distL="0" distR="0" wp14:anchorId="05D25ABB" wp14:editId="3EC1EF0C">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rsidR="00980E9E" w:rsidRDefault="00980E9E" w:rsidP="00980E9E"/>
    <w:p w:rsidR="00565464" w:rsidRDefault="00565464" w:rsidP="00565464">
      <w:pPr>
        <w:pStyle w:val="Heading4"/>
      </w:pPr>
      <w:bookmarkStart w:id="53" w:name="_Toc66913625"/>
      <w:r>
        <w:t>5.2.</w:t>
      </w:r>
      <w:r w:rsidR="00976A55">
        <w:t>5</w:t>
      </w:r>
      <w:r>
        <w:t>.3</w:t>
      </w:r>
      <w:r>
        <w:tab/>
        <w:t>Add separator rows to group WP items</w:t>
      </w:r>
      <w:bookmarkEnd w:id="53"/>
    </w:p>
    <w:p w:rsidR="00BE7010" w:rsidRDefault="00542161" w:rsidP="00BE7010">
      <w:r>
        <w:t xml:space="preserve">To </w:t>
      </w:r>
      <w:r w:rsidR="00565464">
        <w:t>add separator rows group</w:t>
      </w:r>
      <w:r>
        <w:t>ing</w:t>
      </w:r>
      <w:r w:rsidR="00565464">
        <w:t xml:space="preserve"> set of WP items then do:</w:t>
      </w:r>
    </w:p>
    <w:p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rsidR="00BE7010" w:rsidRDefault="00BE7010" w:rsidP="00BE7010">
      <w:pPr>
        <w:pStyle w:val="TH"/>
      </w:pPr>
      <w:r>
        <w:lastRenderedPageBreak/>
        <w:t>Picture 5.2.</w:t>
      </w:r>
      <w:r w:rsidR="00976A55">
        <w:t>5</w:t>
      </w:r>
      <w:r>
        <w:t>.3-1: Example of WP separator/header rows.</w:t>
      </w:r>
    </w:p>
    <w:p w:rsidR="00BE7010" w:rsidRDefault="00BE7010" w:rsidP="00BE7010">
      <w:r>
        <w:rPr>
          <w:noProof/>
          <w:lang w:eastAsia="ko-KR"/>
        </w:rPr>
        <w:drawing>
          <wp:inline distT="0" distB="0" distL="0" distR="0" wp14:anchorId="2A68D744" wp14:editId="03E75F08">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rsidR="00980E9E" w:rsidRDefault="00980E9E" w:rsidP="00980E9E"/>
    <w:p w:rsidR="00BE7010" w:rsidRDefault="00BE7010" w:rsidP="00BE7010">
      <w:pPr>
        <w:pStyle w:val="Heading4"/>
      </w:pPr>
      <w:bookmarkStart w:id="54" w:name="_Toc66913626"/>
      <w:r>
        <w:t>5.2.</w:t>
      </w:r>
      <w:r w:rsidR="00976A55">
        <w:t>5</w:t>
      </w:r>
      <w:r>
        <w:t>.4</w:t>
      </w:r>
      <w:r>
        <w:tab/>
      </w:r>
      <w:r w:rsidRPr="00E83BD9">
        <w:t>WP Items ID numbers</w:t>
      </w:r>
      <w:bookmarkEnd w:id="54"/>
    </w:p>
    <w:p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rsidR="00BE7010" w:rsidRDefault="0093351A" w:rsidP="00BE7010">
      <w:r>
        <w:t>S</w:t>
      </w:r>
      <w:r w:rsidR="00BE7010">
        <w:t>eparator rows used to group WP Items should NOT have any WP item ID numbers assigned (leave empty).</w:t>
      </w:r>
    </w:p>
    <w:p w:rsidR="0093351A" w:rsidRDefault="0093351A" w:rsidP="00BE7010">
      <w:r>
        <w:t>Following alternative ways can be used to assign WP item numbers:</w:t>
      </w:r>
    </w:p>
    <w:p w:rsidR="002951D2" w:rsidRDefault="00980E9E" w:rsidP="002951D2">
      <w:pPr>
        <w:pStyle w:val="NO"/>
      </w:pPr>
      <w:r>
        <w:t>NOTE:</w:t>
      </w:r>
      <w:r>
        <w:tab/>
      </w:r>
      <w:r w:rsidR="002951D2">
        <w:t>If You add numbers manually make sure each WP item row have a unique WP item ID numbe</w:t>
      </w:r>
      <w:r>
        <w:t>r.</w:t>
      </w:r>
    </w:p>
    <w:p w:rsidR="002951D2" w:rsidRDefault="002951D2" w:rsidP="00BE7010">
      <w:r>
        <w:t>Adding WP Item ID number to single WP item row</w:t>
      </w:r>
    </w:p>
    <w:p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rsidR="0093351A" w:rsidRPr="002951D2" w:rsidRDefault="003F6F99" w:rsidP="003F6F99">
      <w:pPr>
        <w:pStyle w:val="B1"/>
      </w:pPr>
      <w:r>
        <w:t xml:space="preserve">Option-2: </w:t>
      </w:r>
      <w:r w:rsidR="0093351A" w:rsidRPr="002951D2">
        <w:t>Manual enter WP item ID number</w:t>
      </w:r>
      <w:r w:rsidR="002951D2" w:rsidRPr="002951D2">
        <w:t>:</w:t>
      </w:r>
    </w:p>
    <w:p w:rsidR="0093351A" w:rsidRPr="002951D2" w:rsidRDefault="0093351A" w:rsidP="0093351A">
      <w:pPr>
        <w:pStyle w:val="B1"/>
      </w:pPr>
      <w:r w:rsidRPr="002951D2">
        <w:t>-</w:t>
      </w:r>
      <w:r w:rsidRPr="002951D2">
        <w:tab/>
        <w:t>Enter the WP ID number into the cell</w:t>
      </w:r>
    </w:p>
    <w:p w:rsidR="003F6F99" w:rsidRDefault="003F6F99" w:rsidP="003F6F99">
      <w:r>
        <w:t>Adding WP Item ID numbers to multiple contiguous WP item rows:</w:t>
      </w:r>
    </w:p>
    <w:p w:rsidR="002951D2" w:rsidRDefault="002951D2" w:rsidP="002951D2">
      <w:pPr>
        <w:pStyle w:val="B1"/>
      </w:pPr>
      <w:r>
        <w:t>-</w:t>
      </w:r>
      <w:r>
        <w:tab/>
        <w:t>Enter the next free WP Item ID numbers for the first two WP item rows as described above.</w:t>
      </w:r>
    </w:p>
    <w:p w:rsidR="00980E9E" w:rsidRDefault="002951D2" w:rsidP="002951D2">
      <w:pPr>
        <w:pStyle w:val="B1"/>
      </w:pPr>
      <w:r>
        <w:t>-</w:t>
      </w:r>
      <w:r>
        <w:tab/>
        <w:t>For these two WP item rows select the "WP item ID" cells</w:t>
      </w:r>
      <w:r w:rsidR="003F6F99">
        <w:t>.</w:t>
      </w:r>
    </w:p>
    <w:p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rsidR="00BE7010" w:rsidRDefault="00BE7010" w:rsidP="00BE7010">
      <w:pPr>
        <w:pStyle w:val="Heading4"/>
      </w:pPr>
      <w:bookmarkStart w:id="55" w:name="_Hlk61612071"/>
      <w:bookmarkStart w:id="56" w:name="_Toc66913627"/>
      <w:r>
        <w:t>5.3.</w:t>
      </w:r>
      <w:r w:rsidR="00976A55">
        <w:t>5</w:t>
      </w:r>
      <w:r>
        <w:t>.5</w:t>
      </w:r>
      <w:bookmarkEnd w:id="55"/>
      <w:r>
        <w:tab/>
      </w:r>
      <w:r w:rsidRPr="00E83BD9">
        <w:t>Weight column</w:t>
      </w:r>
      <w:bookmarkEnd w:id="56"/>
    </w:p>
    <w:p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rsidR="00BE7010" w:rsidRDefault="003F6F99" w:rsidP="00BE7010">
      <w:r>
        <w:t xml:space="preserve">The norm for selecting the value of weight for a </w:t>
      </w:r>
      <w:r w:rsidR="00BE7010">
        <w:t>WP item</w:t>
      </w:r>
      <w:r>
        <w:t xml:space="preserve"> is 1 represent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rsidR="00255CBA" w:rsidRDefault="00255CBA" w:rsidP="00255CBA">
      <w:pPr>
        <w:pStyle w:val="Heading4"/>
      </w:pPr>
      <w:bookmarkStart w:id="57" w:name="_Toc66913628"/>
      <w:r>
        <w:lastRenderedPageBreak/>
        <w:t>5.</w:t>
      </w:r>
      <w:r w:rsidR="00C82DBE">
        <w:t>3</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57"/>
    </w:p>
    <w:p w:rsidR="00C82DBE" w:rsidRPr="00C82DBE" w:rsidRDefault="00C82DBE" w:rsidP="00C82DBE">
      <w:pPr>
        <w:pStyle w:val="Heading5"/>
      </w:pPr>
      <w:bookmarkStart w:id="58" w:name="_Toc66913629"/>
      <w:r>
        <w:t>5.3.</w:t>
      </w:r>
      <w:r w:rsidR="00976A55">
        <w:t>5</w:t>
      </w:r>
      <w:r>
        <w:t>.6.1</w:t>
      </w:r>
      <w:r>
        <w:tab/>
        <w:t>Correcting overall status column formulas</w:t>
      </w:r>
      <w:bookmarkEnd w:id="58"/>
    </w:p>
    <w:p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rsidR="00255CBA" w:rsidRDefault="00255CBA" w:rsidP="00980E9E">
      <w:pPr>
        <w:keepNext/>
        <w:keepLines/>
      </w:pPr>
      <w:r>
        <w:t xml:space="preserve">To </w:t>
      </w:r>
      <w:r w:rsidR="00C82DBE">
        <w:t xml:space="preserve">correct </w:t>
      </w:r>
      <w:r>
        <w:t>formulas in the WP</w:t>
      </w:r>
      <w:r w:rsidR="00C82DBE">
        <w:t>,</w:t>
      </w:r>
      <w:r>
        <w:t xml:space="preserve"> do:</w:t>
      </w:r>
    </w:p>
    <w:p w:rsidR="00255CBA" w:rsidRDefault="00255CBA" w:rsidP="00980E9E">
      <w:pPr>
        <w:pStyle w:val="B1"/>
        <w:keepNext/>
        <w:keepLines/>
        <w:numPr>
          <w:ilvl w:val="0"/>
          <w:numId w:val="10"/>
        </w:numPr>
      </w:pPr>
      <w:r>
        <w:t>Copy the formulas in the columns shown in Picture 5.</w:t>
      </w:r>
      <w:r w:rsidR="00C82DBE">
        <w:t>3</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rsidR="00255CBA" w:rsidRPr="006D6772" w:rsidRDefault="00255CBA" w:rsidP="00255CBA">
      <w:pPr>
        <w:pStyle w:val="TH"/>
      </w:pPr>
      <w:r>
        <w:t>Picture 5.</w:t>
      </w:r>
      <w:r w:rsidR="00C82DBE">
        <w:t>3</w:t>
      </w:r>
      <w:r>
        <w:t>.</w:t>
      </w:r>
      <w:r w:rsidR="00976A55">
        <w:t>5</w:t>
      </w:r>
      <w:r>
        <w:t>.</w:t>
      </w:r>
      <w:r w:rsidR="00C82DBE">
        <w:t>6</w:t>
      </w:r>
      <w:r>
        <w:t>-1: WP overall status columns in "WP" worksheet</w:t>
      </w:r>
      <w:r w:rsidR="00EE16CF">
        <w:t xml:space="preserve"> including formulas</w:t>
      </w:r>
      <w:r>
        <w:t>.</w:t>
      </w:r>
    </w:p>
    <w:p w:rsidR="00255CBA" w:rsidRDefault="00255CBA" w:rsidP="00255CBA">
      <w:pPr>
        <w:jc w:val="center"/>
      </w:pPr>
      <w:r>
        <w:rPr>
          <w:noProof/>
          <w:lang w:eastAsia="ko-KR"/>
        </w:rPr>
        <mc:AlternateContent>
          <mc:Choice Requires="wpc">
            <w:drawing>
              <wp:inline distT="0" distB="0" distL="0" distR="0">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DE7D3F9"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1"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rsidR="00980E9E" w:rsidRDefault="00980E9E" w:rsidP="00980E9E"/>
    <w:p w:rsidR="00C82DBE" w:rsidRPr="00C82DBE" w:rsidRDefault="00C82DBE" w:rsidP="00C82DBE">
      <w:pPr>
        <w:pStyle w:val="Heading5"/>
      </w:pPr>
      <w:bookmarkStart w:id="59" w:name="_Toc66913630"/>
      <w:r>
        <w:t>5.3.</w:t>
      </w:r>
      <w:r w:rsidR="00976A55">
        <w:t>5</w:t>
      </w:r>
      <w:r>
        <w:t>.6.2</w:t>
      </w:r>
      <w:r>
        <w:tab/>
        <w:t>Correcting data validation for "Target" column</w:t>
      </w:r>
      <w:bookmarkEnd w:id="59"/>
    </w:p>
    <w:p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rsidR="00EE16CF" w:rsidRDefault="00EE16CF" w:rsidP="00EE16CF">
      <w:r>
        <w:t>To remove external links in data validation from target column do:</w:t>
      </w:r>
    </w:p>
    <w:p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rsidR="00EE16CF" w:rsidRDefault="00EE16CF" w:rsidP="00EE16CF">
      <w:pPr>
        <w:pStyle w:val="B1"/>
      </w:pPr>
      <w:r>
        <w:t>2.</w:t>
      </w:r>
      <w:r>
        <w:tab/>
        <w:t>In menu bar select Data-&gt;Data validation. You may get a question to reset the data validation. Answer Yes.</w:t>
      </w:r>
    </w:p>
    <w:p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5.3.</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rsidR="00EE16CF" w:rsidRDefault="00EE16CF" w:rsidP="00EE16CF">
      <w:pPr>
        <w:pStyle w:val="B1"/>
      </w:pPr>
      <w:r>
        <w:lastRenderedPageBreak/>
        <w:t>6.</w:t>
      </w:r>
      <w:r>
        <w:tab/>
        <w:t>The selected range is shown in the pop-up window. Select the right edge arrow icon to return to the data validation window. Select Ok.</w:t>
      </w:r>
    </w:p>
    <w:p w:rsidR="00053686" w:rsidRDefault="00053686" w:rsidP="00053686">
      <w:pPr>
        <w:pStyle w:val="TH"/>
      </w:pPr>
      <w:r>
        <w:t>Picture 5.3.</w:t>
      </w:r>
      <w:r w:rsidR="00976A55">
        <w:t>5</w:t>
      </w:r>
      <w:r>
        <w:t>.6.2-1: Select source for data validation in column "Target".</w:t>
      </w:r>
    </w:p>
    <w:p w:rsidR="00053686" w:rsidRDefault="00D4664A" w:rsidP="00053686">
      <w:pPr>
        <w:pStyle w:val="TH"/>
      </w:pPr>
      <w:r>
        <w:rPr>
          <w:noProof/>
          <w:lang w:eastAsia="ko-KR"/>
        </w:rPr>
        <w:drawing>
          <wp:inline distT="0" distB="0" distL="0" distR="0" wp14:anchorId="420CF341" wp14:editId="5C2FC99D">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rsidR="00E83BD9" w:rsidRDefault="00E83BD9" w:rsidP="001A7448"/>
    <w:p w:rsidR="0007773C" w:rsidRDefault="0007773C" w:rsidP="0007773C">
      <w:pPr>
        <w:pStyle w:val="Heading1"/>
      </w:pPr>
      <w:bookmarkStart w:id="60" w:name="_Toc66913631"/>
      <w:r>
        <w:t>6</w:t>
      </w:r>
      <w:r w:rsidRPr="004D3578">
        <w:tab/>
      </w:r>
      <w:r>
        <w:t xml:space="preserve">Update status of WP </w:t>
      </w:r>
      <w:r w:rsidR="00575387">
        <w:t xml:space="preserve">items </w:t>
      </w:r>
      <w:r>
        <w:t>after each RAN5 meeting</w:t>
      </w:r>
      <w:bookmarkEnd w:id="60"/>
    </w:p>
    <w:p w:rsidR="0017112F" w:rsidRDefault="0017112F" w:rsidP="0017112F">
      <w:pPr>
        <w:pStyle w:val="Heading2"/>
      </w:pPr>
      <w:bookmarkStart w:id="61" w:name="_Toc66913632"/>
      <w:r>
        <w:t>6.1</w:t>
      </w:r>
      <w:r>
        <w:tab/>
        <w:t>Update of status and TDOCs/CRs</w:t>
      </w:r>
      <w:bookmarkEnd w:id="61"/>
    </w:p>
    <w:p w:rsidR="00980E9E" w:rsidRDefault="0035595D" w:rsidP="0035595D">
      <w:r>
        <w:t>After each meeting update</w:t>
      </w:r>
    </w:p>
    <w:p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rsidR="0017112F" w:rsidRDefault="0017112F" w:rsidP="0017112F">
      <w:pPr>
        <w:pStyle w:val="B2"/>
      </w:pPr>
      <w:r>
        <w:t>-</w:t>
      </w:r>
      <w:r>
        <w:tab/>
        <w:t>Each TDOC shall be</w:t>
      </w:r>
      <w:r w:rsidR="0035595D">
        <w:t xml:space="preserve"> separated by comma and a space</w:t>
      </w:r>
      <w:r>
        <w:t>. Example: "R5-201234, R5-201235".</w:t>
      </w:r>
    </w:p>
    <w:p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rsidR="0017112F" w:rsidRDefault="0017112F" w:rsidP="0017112F">
      <w:pPr>
        <w:pStyle w:val="Heading2"/>
      </w:pPr>
      <w:bookmarkStart w:id="62" w:name="_Toc66913633"/>
      <w:r>
        <w:t>6.</w:t>
      </w:r>
      <w:r w:rsidR="00976A55">
        <w:t>2</w:t>
      </w:r>
      <w:r>
        <w:tab/>
      </w:r>
      <w:r w:rsidRPr="0017112F">
        <w:t>R</w:t>
      </w:r>
      <w:r>
        <w:t>ules for r</w:t>
      </w:r>
      <w:r w:rsidRPr="0017112F">
        <w:t>emoving (void) WP item</w:t>
      </w:r>
      <w:r>
        <w:t>s from the WP</w:t>
      </w:r>
      <w:bookmarkEnd w:id="62"/>
    </w:p>
    <w:p w:rsidR="000A2118" w:rsidRDefault="000A2118" w:rsidP="000A2118">
      <w:r>
        <w:t>If the task(s) associated with a WP item row no longer is relevant then it should be handled in the WP as:</w:t>
      </w:r>
    </w:p>
    <w:p w:rsidR="006E72FE" w:rsidRDefault="000A2118" w:rsidP="000A2118">
      <w:r>
        <w:t xml:space="preserve">Case#1: If the task(s) of the WP item has not yet been progressed, i.e. NO text associated with the task of the WP item have been included into any TS or TR, then </w:t>
      </w:r>
      <w:r w:rsidR="006E72FE">
        <w:t>do:</w:t>
      </w:r>
    </w:p>
    <w:p w:rsidR="000A2118" w:rsidRPr="00E36815" w:rsidRDefault="006E72FE" w:rsidP="006E72FE">
      <w:pPr>
        <w:pStyle w:val="B1"/>
      </w:pPr>
      <w:r>
        <w:t>-</w:t>
      </w:r>
      <w:r>
        <w:tab/>
        <w:t>R</w:t>
      </w:r>
      <w:r w:rsidR="000A2118">
        <w:t>emove the WP item row from the WP.</w:t>
      </w:r>
      <w:r>
        <w:t xml:space="preserve"> No further actions.</w:t>
      </w:r>
    </w:p>
    <w:p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rsidR="00980E9E" w:rsidRDefault="000A2118" w:rsidP="006E72FE">
      <w:pPr>
        <w:pStyle w:val="B1"/>
      </w:pPr>
      <w:r>
        <w:t>-</w:t>
      </w:r>
      <w:r>
        <w:tab/>
      </w:r>
      <w:r w:rsidR="0035595D">
        <w:t xml:space="preserve">Replace the task title with </w:t>
      </w:r>
      <w:r>
        <w:t>"</w:t>
      </w:r>
      <w:r w:rsidR="0035595D">
        <w:t>Void</w:t>
      </w:r>
      <w:r>
        <w:t>"</w:t>
      </w:r>
      <w:r w:rsidR="0035595D">
        <w:t>.</w:t>
      </w:r>
    </w:p>
    <w:p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rsidR="00980E9E" w:rsidRDefault="000A2118" w:rsidP="006E72FE">
      <w:pPr>
        <w:pStyle w:val="B1"/>
      </w:pPr>
      <w:r>
        <w:t>-</w:t>
      </w:r>
      <w:r>
        <w:tab/>
      </w:r>
      <w:r w:rsidR="0035595D">
        <w:t>Add a suitable comment to clarify the reasoning for the removal/voiding.</w:t>
      </w:r>
    </w:p>
    <w:p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rsidR="0035595D" w:rsidRDefault="000A2118" w:rsidP="006E72FE">
      <w:pPr>
        <w:pStyle w:val="B1"/>
      </w:pPr>
      <w:r>
        <w:lastRenderedPageBreak/>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rsidR="00D70504" w:rsidRDefault="00EF458D" w:rsidP="00D70504">
      <w:pPr>
        <w:pStyle w:val="Heading1"/>
      </w:pPr>
      <w:bookmarkStart w:id="63" w:name="_Toc66913634"/>
      <w:r>
        <w:t>7</w:t>
      </w:r>
      <w:r w:rsidR="00D70504" w:rsidRPr="004D3578">
        <w:tab/>
      </w:r>
      <w:r w:rsidR="00D70504" w:rsidRPr="00D70504">
        <w:t>Creating a clean version of WP for publishing</w:t>
      </w:r>
      <w:bookmarkEnd w:id="63"/>
    </w:p>
    <w:p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rsidR="00947E63" w:rsidRDefault="00947E63" w:rsidP="00947E63">
      <w:r>
        <w:t xml:space="preserve">To create a final </w:t>
      </w:r>
      <w:r w:rsidR="00A11E39">
        <w:t xml:space="preserve">clean </w:t>
      </w:r>
      <w:r>
        <w:t xml:space="preserve">version </w:t>
      </w:r>
      <w:r w:rsidR="00A11E39">
        <w:t xml:space="preserve">of the WP </w:t>
      </w:r>
      <w:r>
        <w:t>for RAN5 submission do:</w:t>
      </w:r>
    </w:p>
    <w:p w:rsidR="00947E63" w:rsidRDefault="00947E63" w:rsidP="00947E63">
      <w:pPr>
        <w:pStyle w:val="B1"/>
      </w:pPr>
      <w:r>
        <w:t>1.</w:t>
      </w:r>
      <w:r>
        <w:tab/>
        <w:t>Select worksheet "Cover sheet".</w:t>
      </w:r>
    </w:p>
    <w:p w:rsidR="00BE6C80" w:rsidRDefault="00947E63" w:rsidP="00A11E39">
      <w:pPr>
        <w:pStyle w:val="B1"/>
      </w:pPr>
      <w:r>
        <w:t>2.</w:t>
      </w:r>
      <w:r>
        <w:tab/>
      </w:r>
      <w:r w:rsidR="00BE6C80">
        <w:t>If needed update the meeting header and WP TDOC number as described in clause 5.1.</w:t>
      </w:r>
      <w:r w:rsidR="006E72FE">
        <w:t>3</w:t>
      </w:r>
      <w:r w:rsidR="00BE6C80">
        <w:t>.</w:t>
      </w:r>
    </w:p>
    <w:p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rsidR="00835EAB" w:rsidRDefault="00835EAB" w:rsidP="006E72FE">
      <w:pPr>
        <w:pStyle w:val="B1"/>
        <w:ind w:left="0" w:firstLine="0"/>
      </w:pPr>
    </w:p>
    <w:p w:rsidR="00835EAB" w:rsidRDefault="00835EAB" w:rsidP="00835EAB">
      <w:pPr>
        <w:pStyle w:val="TH"/>
      </w:pPr>
      <w:r>
        <w:t>Picture 7-1: Button to create clean version of the WP.</w:t>
      </w:r>
    </w:p>
    <w:p w:rsidR="00835EAB" w:rsidRDefault="00835EAB" w:rsidP="00835EAB">
      <w:pPr>
        <w:pStyle w:val="TH"/>
      </w:pPr>
      <w:r>
        <w:rPr>
          <w:noProof/>
          <w:lang w:eastAsia="ko-KR"/>
        </w:rPr>
        <w:drawing>
          <wp:inline distT="0" distB="0" distL="0" distR="0" wp14:anchorId="65E6DDE0" wp14:editId="54CC3999">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95725" cy="1009650"/>
                    </a:xfrm>
                    <a:prstGeom prst="rect">
                      <a:avLst/>
                    </a:prstGeom>
                  </pic:spPr>
                </pic:pic>
              </a:graphicData>
            </a:graphic>
          </wp:inline>
        </w:drawing>
      </w:r>
    </w:p>
    <w:p w:rsidR="00835EAB" w:rsidRDefault="00835EAB" w:rsidP="00980E9E"/>
    <w:p w:rsidR="00835EAB" w:rsidRDefault="00835EAB" w:rsidP="00835EAB">
      <w:pPr>
        <w:pStyle w:val="TH"/>
      </w:pPr>
      <w:r>
        <w:t>Picture 7-2: File explorer showing created clean version of the WP</w:t>
      </w:r>
    </w:p>
    <w:p w:rsidR="00835EAB" w:rsidRDefault="00835EAB" w:rsidP="00835EAB">
      <w:pPr>
        <w:pStyle w:val="B1"/>
        <w:jc w:val="center"/>
      </w:pPr>
      <w:r>
        <w:rPr>
          <w:noProof/>
          <w:lang w:eastAsia="ko-KR"/>
        </w:rPr>
        <w:drawing>
          <wp:inline distT="0" distB="0" distL="0" distR="0" wp14:anchorId="74BE6D70" wp14:editId="3C8BAC6B">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305175" cy="1323975"/>
                    </a:xfrm>
                    <a:prstGeom prst="rect">
                      <a:avLst/>
                    </a:prstGeom>
                  </pic:spPr>
                </pic:pic>
              </a:graphicData>
            </a:graphic>
          </wp:inline>
        </w:drawing>
      </w:r>
    </w:p>
    <w:p w:rsidR="00980E9E" w:rsidRDefault="00980E9E" w:rsidP="00980E9E"/>
    <w:p w:rsidR="00D70504" w:rsidRDefault="00EF458D" w:rsidP="006F5C48">
      <w:pPr>
        <w:pStyle w:val="Heading1"/>
      </w:pPr>
      <w:bookmarkStart w:id="64" w:name="_Toc66913635"/>
      <w:r>
        <w:t>8</w:t>
      </w:r>
      <w:r w:rsidR="00D70504" w:rsidRPr="004D3578">
        <w:tab/>
      </w:r>
      <w:r w:rsidR="00222BE6">
        <w:t>Set</w:t>
      </w:r>
      <w:r w:rsidR="00D70504" w:rsidRPr="00D70504">
        <w:t xml:space="preserve"> baseline for progress indicators</w:t>
      </w:r>
      <w:r w:rsidR="00893EAD">
        <w:t xml:space="preserve"> for next meeting</w:t>
      </w:r>
      <w:bookmarkEnd w:id="64"/>
    </w:p>
    <w:p w:rsidR="00980E9E" w:rsidRDefault="00676268" w:rsidP="00676268">
      <w:pPr>
        <w:pStyle w:val="Heading2"/>
      </w:pPr>
      <w:bookmarkStart w:id="65" w:name="_Toc66913636"/>
      <w:r>
        <w:t>8.1</w:t>
      </w:r>
      <w:r>
        <w:tab/>
        <w:t>How progress indicators work</w:t>
      </w:r>
      <w:bookmarkEnd w:id="65"/>
    </w:p>
    <w:p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rsidR="00280E68" w:rsidRDefault="00980E9E" w:rsidP="00280E68">
      <w:r>
        <w:rPr>
          <w:b/>
          <w:bCs/>
        </w:rPr>
        <w:lastRenderedPageBreak/>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rsidR="00893EAD" w:rsidRDefault="006E72FE" w:rsidP="00280E68">
      <w:r>
        <w:t>Similarly the "WP" worksheet will show progress per WP item row and in the status header showing progress per WP area/WP sub-area.</w:t>
      </w:r>
    </w:p>
    <w:p w:rsidR="00980E9E" w:rsidRDefault="00893EAD" w:rsidP="00893EAD">
      <w:pPr>
        <w:pStyle w:val="TH"/>
      </w:pPr>
      <w:r>
        <w:t>Picture 8</w:t>
      </w:r>
      <w:r w:rsidR="00676268">
        <w:t>.1</w:t>
      </w:r>
      <w:r>
        <w:t>-1: Example of status and progress indications on "Cover sheet"</w:t>
      </w:r>
    </w:p>
    <w:p w:rsidR="00676268" w:rsidRDefault="00676268" w:rsidP="00893EAD">
      <w:pPr>
        <w:pStyle w:val="TH"/>
      </w:pPr>
      <w:r>
        <w:rPr>
          <w:noProof/>
          <w:lang w:eastAsia="ko-KR"/>
        </w:rPr>
        <w:drawing>
          <wp:inline distT="0" distB="0" distL="0" distR="0" wp14:anchorId="7639AA24" wp14:editId="58AA5C60">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2870200"/>
                    </a:xfrm>
                    <a:prstGeom prst="rect">
                      <a:avLst/>
                    </a:prstGeom>
                  </pic:spPr>
                </pic:pic>
              </a:graphicData>
            </a:graphic>
          </wp:inline>
        </w:drawing>
      </w:r>
    </w:p>
    <w:p w:rsidR="00980E9E" w:rsidRDefault="00980E9E" w:rsidP="00980E9E"/>
    <w:p w:rsidR="00676268" w:rsidRDefault="00676268" w:rsidP="00676268">
      <w:pPr>
        <w:pStyle w:val="Heading2"/>
      </w:pPr>
      <w:bookmarkStart w:id="66" w:name="_Toc66913637"/>
      <w:r>
        <w:t>8.2</w:t>
      </w:r>
      <w:r>
        <w:tab/>
        <w:t>Set new baseline</w:t>
      </w:r>
      <w:bookmarkEnd w:id="66"/>
    </w:p>
    <w:p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rsidR="00980E9E" w:rsidRDefault="00A11E39" w:rsidP="00280E68">
      <w:r>
        <w:t xml:space="preserve">Any change of WP items status from the new baseline will be shown as '+' or '-' from the baseline as </w:t>
      </w:r>
      <w:r w:rsidR="006E72FE">
        <w:t>described in clause</w:t>
      </w:r>
      <w:r>
        <w:t xml:space="preserve"> 8.1.</w:t>
      </w:r>
    </w:p>
    <w:p w:rsidR="00280E68" w:rsidRDefault="00280E68" w:rsidP="00280E68">
      <w:pPr>
        <w:pStyle w:val="TH"/>
      </w:pPr>
      <w:r>
        <w:lastRenderedPageBreak/>
        <w:t xml:space="preserve">Picture </w:t>
      </w:r>
      <w:r w:rsidR="00A11E39">
        <w:t>8</w:t>
      </w:r>
      <w:r>
        <w:t>.2-1: Button to toggle cover sheet between protected and edit mode.</w:t>
      </w:r>
    </w:p>
    <w:p w:rsidR="00280E68" w:rsidRDefault="00280E68" w:rsidP="00280E68">
      <w:pPr>
        <w:pStyle w:val="TH"/>
      </w:pPr>
      <w:r>
        <w:rPr>
          <w:noProof/>
          <w:lang w:eastAsia="ko-KR"/>
        </w:rPr>
        <mc:AlternateContent>
          <mc:Choice Requires="wpc">
            <w:drawing>
              <wp:inline distT="0" distB="0" distL="0" distR="0" wp14:anchorId="3955C425" wp14:editId="2A5284E7">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v:textbox>
                </v:shape>
                <w10:anchorlock/>
              </v:group>
            </w:pict>
          </mc:Fallback>
        </mc:AlternateContent>
      </w:r>
    </w:p>
    <w:p w:rsidR="006F5C48" w:rsidRPr="006F5C48" w:rsidRDefault="006F5C48" w:rsidP="006F5C48"/>
    <w:p w:rsidR="006D6772" w:rsidRDefault="00EF458D" w:rsidP="006D6772">
      <w:pPr>
        <w:pStyle w:val="Heading1"/>
      </w:pPr>
      <w:bookmarkStart w:id="67" w:name="_Toc66913638"/>
      <w:r>
        <w:t>9</w:t>
      </w:r>
      <w:r w:rsidR="006D6772" w:rsidRPr="004D3578">
        <w:tab/>
      </w:r>
      <w:r w:rsidR="006D6772">
        <w:t xml:space="preserve">Automatic </w:t>
      </w:r>
      <w:r w:rsidR="00A11E39">
        <w:t xml:space="preserve">WP </w:t>
      </w:r>
      <w:r w:rsidR="006D6772">
        <w:t>backups</w:t>
      </w:r>
      <w:bookmarkEnd w:id="67"/>
    </w:p>
    <w:p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rsidR="00FA7394" w:rsidRDefault="00FA7394" w:rsidP="006D6772">
      <w:pPr>
        <w:pStyle w:val="B1"/>
        <w:ind w:left="0" w:firstLine="0"/>
      </w:pPr>
      <w:r>
        <w:t>Backup files need to be removed manually when not considered needed.</w:t>
      </w:r>
    </w:p>
    <w:p w:rsidR="00FA7394" w:rsidRDefault="00FA7394" w:rsidP="006D6772">
      <w:pPr>
        <w:pStyle w:val="B1"/>
        <w:ind w:left="0" w:firstLine="0"/>
      </w:pPr>
    </w:p>
    <w:p w:rsidR="00FA7394" w:rsidRDefault="00FA7394" w:rsidP="00FA7394">
      <w:pPr>
        <w:pStyle w:val="TAH"/>
      </w:pPr>
      <w:r>
        <w:t xml:space="preserve">Picture </w:t>
      </w:r>
      <w:r w:rsidR="00976A55">
        <w:t>9</w:t>
      </w:r>
      <w:r>
        <w:t>-1: Example source folder with WP and "WP BACKUP" sub-folder.</w:t>
      </w:r>
    </w:p>
    <w:p w:rsidR="00FA7394" w:rsidRDefault="00FA7394" w:rsidP="00FA7394">
      <w:pPr>
        <w:pStyle w:val="B1"/>
        <w:ind w:left="0" w:firstLine="0"/>
        <w:jc w:val="center"/>
      </w:pPr>
      <w:r>
        <w:rPr>
          <w:noProof/>
          <w:lang w:eastAsia="ko-KR"/>
        </w:rPr>
        <w:drawing>
          <wp:inline distT="0" distB="0" distL="0" distR="0" wp14:anchorId="7B7AF367" wp14:editId="32250C0C">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020050" cy="1061286"/>
                    </a:xfrm>
                    <a:prstGeom prst="rect">
                      <a:avLst/>
                    </a:prstGeom>
                  </pic:spPr>
                </pic:pic>
              </a:graphicData>
            </a:graphic>
          </wp:inline>
        </w:drawing>
      </w:r>
    </w:p>
    <w:p w:rsidR="006D6772" w:rsidRDefault="00FA7394" w:rsidP="00FA7394">
      <w:pPr>
        <w:pStyle w:val="TAH"/>
      </w:pPr>
      <w:r>
        <w:t xml:space="preserve">Picture </w:t>
      </w:r>
      <w:r w:rsidR="00976A55">
        <w:t>9</w:t>
      </w:r>
      <w:r>
        <w:t>-2: Example "WP BACKUP" sub-folder including WP backup files.</w:t>
      </w:r>
    </w:p>
    <w:p w:rsidR="00FA7394" w:rsidRDefault="00FA7394" w:rsidP="00FA7394">
      <w:pPr>
        <w:pStyle w:val="B1"/>
        <w:ind w:left="0" w:firstLine="0"/>
        <w:jc w:val="center"/>
      </w:pPr>
      <w:r>
        <w:rPr>
          <w:noProof/>
          <w:lang w:eastAsia="ko-KR"/>
        </w:rPr>
        <w:drawing>
          <wp:inline distT="0" distB="0" distL="0" distR="0" wp14:anchorId="219F448D" wp14:editId="3786D0A4">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987002" cy="824529"/>
                    </a:xfrm>
                    <a:prstGeom prst="rect">
                      <a:avLst/>
                    </a:prstGeom>
                  </pic:spPr>
                </pic:pic>
              </a:graphicData>
            </a:graphic>
          </wp:inline>
        </w:drawing>
      </w:r>
    </w:p>
    <w:p w:rsidR="00980E9E" w:rsidRDefault="00980E9E" w:rsidP="00980E9E"/>
    <w:p w:rsidR="00BD44EC" w:rsidRDefault="00BD44EC">
      <w:pPr>
        <w:spacing w:after="0"/>
        <w:rPr>
          <w:rFonts w:ascii="Arial" w:hAnsi="Arial"/>
          <w:sz w:val="36"/>
        </w:rPr>
      </w:pPr>
      <w:r>
        <w:br w:type="page"/>
      </w:r>
    </w:p>
    <w:p w:rsidR="00080512" w:rsidRPr="004D3578" w:rsidRDefault="00080512">
      <w:pPr>
        <w:pStyle w:val="Heading8"/>
      </w:pPr>
      <w:bookmarkStart w:id="68" w:name="_Toc66913639"/>
      <w:r w:rsidRPr="004D3578">
        <w:lastRenderedPageBreak/>
        <w:t xml:space="preserve">Annex </w:t>
      </w:r>
      <w:r w:rsidR="009436C1">
        <w:t>A</w:t>
      </w:r>
      <w:r w:rsidRPr="004D3578">
        <w:t xml:space="preserve"> (informative):</w:t>
      </w:r>
      <w:r w:rsidRPr="004D3578">
        <w:br/>
        <w:t>Change history</w:t>
      </w:r>
      <w:bookmarkEnd w:id="68"/>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rsidTr="001A7448">
        <w:trPr>
          <w:cantSplit/>
        </w:trPr>
        <w:tc>
          <w:tcPr>
            <w:tcW w:w="9976" w:type="dxa"/>
            <w:gridSpan w:val="8"/>
            <w:tcBorders>
              <w:bottom w:val="nil"/>
            </w:tcBorders>
            <w:shd w:val="solid" w:color="FFFFFF" w:fill="auto"/>
          </w:tcPr>
          <w:p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rsidTr="001A7448">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7"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rsidTr="001A7448">
        <w:tc>
          <w:tcPr>
            <w:tcW w:w="800" w:type="dxa"/>
            <w:shd w:val="solid" w:color="FFFFFF" w:fill="auto"/>
          </w:tcPr>
          <w:p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rsidR="001A7448" w:rsidRPr="004812A1" w:rsidRDefault="001A7448" w:rsidP="001A7448">
            <w:pPr>
              <w:pStyle w:val="TAL"/>
              <w:rPr>
                <w:sz w:val="16"/>
              </w:rPr>
            </w:pPr>
            <w:r>
              <w:rPr>
                <w:sz w:val="16"/>
              </w:rPr>
              <w:t>RAN5#90-e</w:t>
            </w:r>
          </w:p>
        </w:tc>
        <w:tc>
          <w:tcPr>
            <w:tcW w:w="1094" w:type="dxa"/>
            <w:shd w:val="solid" w:color="FFFFFF" w:fill="auto"/>
          </w:tcPr>
          <w:p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962" w:type="dxa"/>
            <w:shd w:val="solid" w:color="FFFFFF" w:fill="auto"/>
          </w:tcPr>
          <w:p w:rsidR="001A7448" w:rsidRPr="004812A1" w:rsidRDefault="001A7448" w:rsidP="001A7448">
            <w:pPr>
              <w:pStyle w:val="TAL"/>
              <w:rPr>
                <w:sz w:val="16"/>
              </w:rPr>
            </w:pPr>
            <w:r>
              <w:rPr>
                <w:sz w:val="16"/>
              </w:rPr>
              <w:t>First version</w:t>
            </w:r>
          </w:p>
        </w:tc>
        <w:tc>
          <w:tcPr>
            <w:tcW w:w="708" w:type="dxa"/>
            <w:shd w:val="solid" w:color="FFFFFF" w:fill="auto"/>
          </w:tcPr>
          <w:p w:rsidR="001A7448" w:rsidRPr="007D6048" w:rsidRDefault="001A7448" w:rsidP="001A7448">
            <w:pPr>
              <w:pStyle w:val="TAC"/>
              <w:rPr>
                <w:sz w:val="16"/>
                <w:szCs w:val="16"/>
              </w:rPr>
            </w:pPr>
            <w:r>
              <w:rPr>
                <w:sz w:val="16"/>
                <w:szCs w:val="16"/>
              </w:rPr>
              <w:t>1.0.0.</w:t>
            </w:r>
          </w:p>
        </w:tc>
      </w:tr>
      <w:tr w:rsidR="00976A55" w:rsidRPr="006B0D02" w:rsidTr="001A7448">
        <w:tc>
          <w:tcPr>
            <w:tcW w:w="800" w:type="dxa"/>
            <w:shd w:val="solid" w:color="FFFFFF" w:fill="auto"/>
          </w:tcPr>
          <w:p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rsidR="00976A55" w:rsidRDefault="00976A55" w:rsidP="00976A55">
            <w:pPr>
              <w:pStyle w:val="TAL"/>
              <w:rPr>
                <w:sz w:val="16"/>
              </w:rPr>
            </w:pPr>
            <w:r>
              <w:rPr>
                <w:sz w:val="16"/>
              </w:rPr>
              <w:t xml:space="preserve">post </w:t>
            </w:r>
            <w:r>
              <w:rPr>
                <w:sz w:val="16"/>
              </w:rPr>
              <w:t>RAN5#90-e</w:t>
            </w:r>
          </w:p>
        </w:tc>
        <w:tc>
          <w:tcPr>
            <w:tcW w:w="1094" w:type="dxa"/>
            <w:shd w:val="solid" w:color="FFFFFF" w:fill="auto"/>
          </w:tcPr>
          <w:p w:rsidR="00976A55" w:rsidRDefault="00976A55" w:rsidP="00976A55">
            <w:pPr>
              <w:pStyle w:val="TAL"/>
              <w:rPr>
                <w:sz w:val="16"/>
              </w:rPr>
            </w:pPr>
            <w:r>
              <w:rPr>
                <w:sz w:val="16"/>
              </w:rPr>
              <w:t>n/a</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962" w:type="dxa"/>
            <w:shd w:val="solid" w:color="FFFFFF" w:fill="auto"/>
          </w:tcPr>
          <w:p w:rsidR="00976A55" w:rsidRDefault="00976A55" w:rsidP="00976A55">
            <w:pPr>
              <w:pStyle w:val="TAL"/>
              <w:rPr>
                <w:sz w:val="16"/>
              </w:rPr>
            </w:pPr>
            <w:r>
              <w:rPr>
                <w:sz w:val="16"/>
              </w:rPr>
              <w:t>Editorial update to correct section/table numbers</w:t>
            </w:r>
          </w:p>
        </w:tc>
        <w:tc>
          <w:tcPr>
            <w:tcW w:w="708" w:type="dxa"/>
            <w:shd w:val="solid" w:color="FFFFFF" w:fill="auto"/>
          </w:tcPr>
          <w:p w:rsidR="00976A55" w:rsidRDefault="00976A55" w:rsidP="00976A55">
            <w:pPr>
              <w:pStyle w:val="TAC"/>
              <w:rPr>
                <w:sz w:val="16"/>
                <w:szCs w:val="16"/>
              </w:rPr>
            </w:pPr>
            <w:r>
              <w:rPr>
                <w:sz w:val="16"/>
                <w:szCs w:val="16"/>
              </w:rPr>
              <w:t>1.0.1</w:t>
            </w:r>
            <w:r>
              <w:rPr>
                <w:sz w:val="16"/>
                <w:szCs w:val="16"/>
              </w:rPr>
              <w:t>.</w:t>
            </w:r>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7C0" w:rsidRDefault="001B37C0">
      <w:r>
        <w:separator/>
      </w:r>
    </w:p>
  </w:endnote>
  <w:endnote w:type="continuationSeparator" w:id="0">
    <w:p w:rsidR="001B37C0" w:rsidRDefault="001B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7C0" w:rsidRDefault="001B37C0">
      <w:r>
        <w:separator/>
      </w:r>
    </w:p>
  </w:footnote>
  <w:footnote w:type="continuationSeparator" w:id="0">
    <w:p w:rsidR="001B37C0" w:rsidRDefault="001B3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BF3">
      <w:rPr>
        <w:rFonts w:ascii="Arial" w:hAnsi="Arial" w:cs="Arial"/>
        <w:b/>
        <w:noProof/>
        <w:sz w:val="18"/>
        <w:szCs w:val="18"/>
      </w:rPr>
      <w:t>3GPP RAN5 PRD 19 V1.0.1 (2021-03)</w:t>
    </w:r>
    <w:r>
      <w:rPr>
        <w:rFonts w:ascii="Arial" w:hAnsi="Arial" w:cs="Arial"/>
        <w:b/>
        <w:sz w:val="18"/>
        <w:szCs w:val="18"/>
      </w:rPr>
      <w:fldChar w:fldCharType="end"/>
    </w:r>
  </w:p>
  <w:p w:rsidR="000A2118" w:rsidRDefault="000A21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BF3">
      <w:rPr>
        <w:rFonts w:ascii="Arial" w:hAnsi="Arial" w:cs="Arial"/>
        <w:b/>
        <w:noProof/>
        <w:sz w:val="18"/>
        <w:szCs w:val="18"/>
      </w:rPr>
      <w:t>4</w:t>
    </w:r>
    <w:r>
      <w:rPr>
        <w:rFonts w:ascii="Arial" w:hAnsi="Arial" w:cs="Arial"/>
        <w:b/>
        <w:sz w:val="18"/>
        <w:szCs w:val="18"/>
      </w:rPr>
      <w:fldChar w:fldCharType="end"/>
    </w:r>
  </w:p>
  <w:p w:rsidR="000A2118" w:rsidRDefault="000A21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BF3">
      <w:rPr>
        <w:rFonts w:ascii="Arial" w:hAnsi="Arial" w:cs="Arial"/>
        <w:b/>
        <w:noProof/>
        <w:sz w:val="18"/>
        <w:szCs w:val="18"/>
      </w:rPr>
      <w:t>Release X</w:t>
    </w:r>
    <w:r>
      <w:rPr>
        <w:rFonts w:ascii="Arial" w:hAnsi="Arial" w:cs="Arial"/>
        <w:b/>
        <w:sz w:val="18"/>
        <w:szCs w:val="18"/>
      </w:rPr>
      <w:fldChar w:fldCharType="end"/>
    </w:r>
  </w:p>
  <w:p w:rsidR="000A2118" w:rsidRDefault="000A2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A47"/>
    <w:rsid w:val="00051834"/>
    <w:rsid w:val="00051E7D"/>
    <w:rsid w:val="00053686"/>
    <w:rsid w:val="00054A22"/>
    <w:rsid w:val="00056C8A"/>
    <w:rsid w:val="00062023"/>
    <w:rsid w:val="0006545F"/>
    <w:rsid w:val="000655A6"/>
    <w:rsid w:val="0007773C"/>
    <w:rsid w:val="00080512"/>
    <w:rsid w:val="00081301"/>
    <w:rsid w:val="000A2118"/>
    <w:rsid w:val="000A7B46"/>
    <w:rsid w:val="000C47C3"/>
    <w:rsid w:val="000D58AB"/>
    <w:rsid w:val="000E05F7"/>
    <w:rsid w:val="000F4243"/>
    <w:rsid w:val="000F7B6F"/>
    <w:rsid w:val="0010743E"/>
    <w:rsid w:val="00130E07"/>
    <w:rsid w:val="00133525"/>
    <w:rsid w:val="001344A4"/>
    <w:rsid w:val="0017112F"/>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209ED"/>
    <w:rsid w:val="00222BE6"/>
    <w:rsid w:val="002347A2"/>
    <w:rsid w:val="00240355"/>
    <w:rsid w:val="00255CBA"/>
    <w:rsid w:val="002675F0"/>
    <w:rsid w:val="00280E68"/>
    <w:rsid w:val="00287D36"/>
    <w:rsid w:val="002951D2"/>
    <w:rsid w:val="002B4651"/>
    <w:rsid w:val="002B6339"/>
    <w:rsid w:val="002E00EE"/>
    <w:rsid w:val="002E0E1E"/>
    <w:rsid w:val="00315CB9"/>
    <w:rsid w:val="003172DC"/>
    <w:rsid w:val="00326E5C"/>
    <w:rsid w:val="0034286F"/>
    <w:rsid w:val="0035462D"/>
    <w:rsid w:val="0035595D"/>
    <w:rsid w:val="003765B8"/>
    <w:rsid w:val="00387291"/>
    <w:rsid w:val="00387B4A"/>
    <w:rsid w:val="003A176A"/>
    <w:rsid w:val="003C3971"/>
    <w:rsid w:val="003D5DAE"/>
    <w:rsid w:val="003F6F99"/>
    <w:rsid w:val="00423334"/>
    <w:rsid w:val="004274B7"/>
    <w:rsid w:val="004345EC"/>
    <w:rsid w:val="00436DC9"/>
    <w:rsid w:val="00453FAE"/>
    <w:rsid w:val="00457A2E"/>
    <w:rsid w:val="00465515"/>
    <w:rsid w:val="00467C72"/>
    <w:rsid w:val="004A7E2A"/>
    <w:rsid w:val="004C5DB5"/>
    <w:rsid w:val="004D3578"/>
    <w:rsid w:val="004D50B2"/>
    <w:rsid w:val="004E213A"/>
    <w:rsid w:val="004F0988"/>
    <w:rsid w:val="004F104C"/>
    <w:rsid w:val="004F3340"/>
    <w:rsid w:val="00501B78"/>
    <w:rsid w:val="005258BB"/>
    <w:rsid w:val="0053388B"/>
    <w:rsid w:val="00535773"/>
    <w:rsid w:val="00542161"/>
    <w:rsid w:val="00543E6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A323F"/>
    <w:rsid w:val="006B30D0"/>
    <w:rsid w:val="006C3D95"/>
    <w:rsid w:val="006C7F08"/>
    <w:rsid w:val="006D6772"/>
    <w:rsid w:val="006E5C86"/>
    <w:rsid w:val="006E72FE"/>
    <w:rsid w:val="006F1944"/>
    <w:rsid w:val="006F5C48"/>
    <w:rsid w:val="00701116"/>
    <w:rsid w:val="00713C44"/>
    <w:rsid w:val="00734A5B"/>
    <w:rsid w:val="0074026F"/>
    <w:rsid w:val="007429F6"/>
    <w:rsid w:val="00744E76"/>
    <w:rsid w:val="0074631E"/>
    <w:rsid w:val="00774DA4"/>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7E63"/>
    <w:rsid w:val="00950EF6"/>
    <w:rsid w:val="00974D57"/>
    <w:rsid w:val="00976A55"/>
    <w:rsid w:val="00980E9E"/>
    <w:rsid w:val="00986E03"/>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2346"/>
    <w:rsid w:val="00A92BA1"/>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80F1D"/>
    <w:rsid w:val="00C82DBE"/>
    <w:rsid w:val="00C93F40"/>
    <w:rsid w:val="00C957E2"/>
    <w:rsid w:val="00CA3D0C"/>
    <w:rsid w:val="00CA692C"/>
    <w:rsid w:val="00CC6518"/>
    <w:rsid w:val="00CD4ADD"/>
    <w:rsid w:val="00CD6554"/>
    <w:rsid w:val="00CF3710"/>
    <w:rsid w:val="00D020B1"/>
    <w:rsid w:val="00D12676"/>
    <w:rsid w:val="00D4664A"/>
    <w:rsid w:val="00D57972"/>
    <w:rsid w:val="00D66FDF"/>
    <w:rsid w:val="00D675A9"/>
    <w:rsid w:val="00D70504"/>
    <w:rsid w:val="00D738D6"/>
    <w:rsid w:val="00D755EB"/>
    <w:rsid w:val="00D76048"/>
    <w:rsid w:val="00D8058B"/>
    <w:rsid w:val="00D87E00"/>
    <w:rsid w:val="00D9134D"/>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5EA7"/>
    <w:rsid w:val="00EC07B6"/>
    <w:rsid w:val="00EC4A25"/>
    <w:rsid w:val="00EE16CF"/>
    <w:rsid w:val="00EF458D"/>
    <w:rsid w:val="00F025A2"/>
    <w:rsid w:val="00F04712"/>
    <w:rsid w:val="00F13360"/>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5.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7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0DCB9-0C5F-48CE-A8F7-E3687A10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5701</Words>
  <Characters>32497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SB210222</cp:lastModifiedBy>
  <cp:revision>2</cp:revision>
  <cp:lastPrinted>2019-02-25T14:05:00Z</cp:lastPrinted>
  <dcterms:created xsi:type="dcterms:W3CDTF">2021-03-17T21:46:00Z</dcterms:created>
  <dcterms:modified xsi:type="dcterms:W3CDTF">2021-03-17T21:46:00Z</dcterms:modified>
</cp:coreProperties>
</file>