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C31" w:rsidRPr="00EB4C31" w:rsidRDefault="004334E2" w:rsidP="00EB4C31">
      <w:pPr>
        <w:widowControl w:val="0"/>
        <w:tabs>
          <w:tab w:val="right" w:pos="9639"/>
          <w:tab w:val="right" w:pos="13323"/>
        </w:tabs>
        <w:spacing w:after="0"/>
        <w:rPr>
          <w:rFonts w:ascii="Arial" w:hAnsi="Arial" w:cs="Arial"/>
          <w:b/>
          <w:noProof/>
          <w:sz w:val="24"/>
          <w:szCs w:val="24"/>
          <w:lang w:val="en-US"/>
        </w:rPr>
      </w:pPr>
      <w:r>
        <w:rPr>
          <w:rFonts w:ascii="Arial" w:hAnsi="Arial" w:cs="Arial"/>
          <w:b/>
          <w:noProof/>
          <w:sz w:val="24"/>
          <w:szCs w:val="24"/>
          <w:lang w:val="en-US"/>
        </w:rPr>
        <w:t>3GPP TSG-RAN WG4 Ad hoc</w:t>
      </w:r>
      <w:r w:rsidR="00545066">
        <w:rPr>
          <w:rFonts w:ascii="Arial" w:hAnsi="Arial" w:cs="Arial"/>
          <w:b/>
          <w:noProof/>
          <w:sz w:val="24"/>
          <w:szCs w:val="24"/>
          <w:lang w:val="en-US"/>
        </w:rPr>
        <w:tab/>
      </w:r>
      <w:r w:rsidR="00545066" w:rsidRPr="00545066">
        <w:rPr>
          <w:rFonts w:ascii="Arial" w:hAnsi="Arial" w:cs="Arial"/>
          <w:b/>
          <w:noProof/>
          <w:sz w:val="24"/>
          <w:szCs w:val="24"/>
          <w:lang w:val="en-US"/>
        </w:rPr>
        <w:t xml:space="preserve">R4-1700231 </w:t>
      </w:r>
      <w:bookmarkStart w:id="0" w:name="_GoBack"/>
      <w:bookmarkEnd w:id="0"/>
    </w:p>
    <w:p w:rsidR="00EB4C31" w:rsidRPr="00EB4C31" w:rsidRDefault="004334E2" w:rsidP="00EB4C31">
      <w:pPr>
        <w:widowControl w:val="0"/>
        <w:spacing w:after="0"/>
        <w:jc w:val="both"/>
        <w:rPr>
          <w:rFonts w:ascii="Arial" w:hAnsi="Arial"/>
          <w:b/>
          <w:sz w:val="24"/>
          <w:szCs w:val="24"/>
          <w:lang w:eastAsia="ja-JP"/>
        </w:rPr>
      </w:pPr>
      <w:r>
        <w:rPr>
          <w:rFonts w:ascii="Arial" w:eastAsia="SimSun" w:hAnsi="Arial"/>
          <w:b/>
          <w:sz w:val="24"/>
          <w:szCs w:val="24"/>
          <w:lang w:eastAsia="zh-CN"/>
        </w:rPr>
        <w:t xml:space="preserve">Spokane, </w:t>
      </w:r>
      <w:r w:rsidR="004C3534">
        <w:rPr>
          <w:rFonts w:ascii="Arial" w:hAnsi="Arial"/>
          <w:b/>
          <w:sz w:val="24"/>
          <w:szCs w:val="24"/>
          <w:lang w:eastAsia="ja-JP"/>
        </w:rPr>
        <w:t xml:space="preserve">USA </w:t>
      </w:r>
      <w:r w:rsidR="001F21AC">
        <w:rPr>
          <w:rFonts w:ascii="Arial" w:hAnsi="Arial"/>
          <w:b/>
          <w:sz w:val="24"/>
          <w:szCs w:val="24"/>
          <w:lang w:eastAsia="ja-JP"/>
        </w:rPr>
        <w:t>January</w:t>
      </w:r>
      <w:r w:rsidR="00EB4C31" w:rsidRPr="00EB4C31">
        <w:rPr>
          <w:rFonts w:ascii="Arial" w:hAnsi="Arial"/>
          <w:b/>
          <w:sz w:val="24"/>
          <w:szCs w:val="24"/>
          <w:lang w:eastAsia="ja-JP"/>
        </w:rPr>
        <w:t xml:space="preserve"> 1</w:t>
      </w:r>
      <w:r>
        <w:rPr>
          <w:rFonts w:ascii="Arial" w:hAnsi="Arial"/>
          <w:b/>
          <w:sz w:val="24"/>
          <w:szCs w:val="24"/>
          <w:lang w:eastAsia="ja-JP"/>
        </w:rPr>
        <w:t>7</w:t>
      </w:r>
      <w:r w:rsidR="00EB4C31" w:rsidRPr="00EB4C31">
        <w:rPr>
          <w:rFonts w:ascii="Arial" w:hAnsi="Arial"/>
          <w:b/>
          <w:sz w:val="24"/>
          <w:szCs w:val="24"/>
          <w:vertAlign w:val="superscript"/>
          <w:lang w:eastAsia="ja-JP"/>
        </w:rPr>
        <w:t>th</w:t>
      </w:r>
      <w:r w:rsidR="00EB4C31" w:rsidRPr="00EB4C31">
        <w:rPr>
          <w:rFonts w:ascii="Arial" w:hAnsi="Arial"/>
          <w:b/>
          <w:sz w:val="24"/>
          <w:szCs w:val="24"/>
          <w:lang w:eastAsia="ja-JP"/>
        </w:rPr>
        <w:t xml:space="preserve"> -1</w:t>
      </w:r>
      <w:r>
        <w:rPr>
          <w:rFonts w:ascii="Arial" w:hAnsi="Arial"/>
          <w:b/>
          <w:sz w:val="24"/>
          <w:szCs w:val="24"/>
          <w:lang w:eastAsia="ja-JP"/>
        </w:rPr>
        <w:t>9</w:t>
      </w:r>
      <w:r w:rsidR="00EB4C31" w:rsidRPr="00EB4C31">
        <w:rPr>
          <w:rFonts w:ascii="Arial" w:hAnsi="Arial"/>
          <w:b/>
          <w:sz w:val="24"/>
          <w:szCs w:val="24"/>
          <w:vertAlign w:val="superscript"/>
          <w:lang w:eastAsia="ja-JP"/>
        </w:rPr>
        <w:t>th</w:t>
      </w:r>
      <w:r>
        <w:rPr>
          <w:rFonts w:ascii="Arial" w:hAnsi="Arial"/>
          <w:b/>
          <w:sz w:val="24"/>
          <w:szCs w:val="24"/>
          <w:lang w:eastAsia="ja-JP"/>
        </w:rPr>
        <w:t>, 2017</w:t>
      </w:r>
    </w:p>
    <w:p w:rsidR="00EB4C31" w:rsidRDefault="00EB4C31" w:rsidP="00BE4217">
      <w:pPr>
        <w:pStyle w:val="Footer"/>
        <w:jc w:val="both"/>
        <w:rPr>
          <w:i w:val="0"/>
          <w:noProof w:val="0"/>
          <w:sz w:val="24"/>
          <w:szCs w:val="24"/>
          <w:lang w:val="en-GB" w:eastAsia="ja-JP"/>
        </w:rPr>
      </w:pPr>
    </w:p>
    <w:p w:rsidR="00EB4C31" w:rsidRDefault="00EB4C31" w:rsidP="00BE4217">
      <w:pPr>
        <w:pStyle w:val="Footer"/>
        <w:jc w:val="both"/>
        <w:rPr>
          <w:i w:val="0"/>
          <w:noProof w:val="0"/>
          <w:sz w:val="24"/>
          <w:szCs w:val="24"/>
          <w:lang w:val="en-GB" w:eastAsia="ja-JP"/>
        </w:rPr>
      </w:pPr>
    </w:p>
    <w:p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214E5B">
        <w:rPr>
          <w:rFonts w:ascii="Arial" w:hAnsi="Arial"/>
          <w:sz w:val="24"/>
          <w:lang w:val="en-US"/>
        </w:rPr>
        <w:t>3.1.2.1</w:t>
      </w:r>
    </w:p>
    <w:p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Pr="00986956">
        <w:rPr>
          <w:rFonts w:ascii="Arial" w:hAnsi="Arial"/>
          <w:sz w:val="24"/>
          <w:lang w:val="en-US"/>
        </w:rPr>
        <w:t>Qualcomm Inc</w:t>
      </w:r>
      <w:r>
        <w:rPr>
          <w:rFonts w:ascii="Arial" w:hAnsi="Arial"/>
          <w:sz w:val="24"/>
          <w:lang w:val="en-US"/>
        </w:rPr>
        <w:t>orporated</w:t>
      </w:r>
    </w:p>
    <w:p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008C9">
        <w:rPr>
          <w:rFonts w:ascii="Arial" w:hAnsi="Arial"/>
          <w:sz w:val="24"/>
          <w:lang w:val="en-US"/>
        </w:rPr>
        <w:t>A f</w:t>
      </w:r>
      <w:r w:rsidR="00ED7329">
        <w:rPr>
          <w:rFonts w:ascii="Arial" w:hAnsi="Arial"/>
          <w:sz w:val="24"/>
          <w:lang w:val="en-US"/>
        </w:rPr>
        <w:t xml:space="preserve">easible ACS </w:t>
      </w:r>
      <w:r w:rsidR="006008C9">
        <w:rPr>
          <w:rFonts w:ascii="Arial" w:hAnsi="Arial"/>
          <w:sz w:val="24"/>
          <w:lang w:val="en-US"/>
        </w:rPr>
        <w:t xml:space="preserve">blocker specification </w:t>
      </w:r>
      <w:r w:rsidR="00ED7329">
        <w:rPr>
          <w:rFonts w:ascii="Arial" w:hAnsi="Arial"/>
          <w:sz w:val="24"/>
          <w:lang w:val="en-US"/>
        </w:rPr>
        <w:t>for</w:t>
      </w:r>
      <w:r w:rsidR="006624A4">
        <w:rPr>
          <w:rFonts w:ascii="Arial" w:hAnsi="Arial"/>
          <w:sz w:val="24"/>
          <w:lang w:val="en-US"/>
        </w:rPr>
        <w:t xml:space="preserve"> mm-wave</w:t>
      </w:r>
      <w:r w:rsidR="00354952">
        <w:rPr>
          <w:rFonts w:ascii="Arial" w:hAnsi="Arial"/>
          <w:sz w:val="24"/>
          <w:lang w:val="en-US"/>
        </w:rPr>
        <w:t xml:space="preserve"> UE’s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1072D7">
        <w:rPr>
          <w:rFonts w:ascii="Arial" w:hAnsi="Arial"/>
          <w:sz w:val="24"/>
          <w:lang w:val="en-US"/>
        </w:rPr>
        <w:t>Discussion</w:t>
      </w:r>
    </w:p>
    <w:p w:rsidR="000E0602" w:rsidRDefault="000E0602" w:rsidP="000E0602">
      <w:pPr>
        <w:pStyle w:val="Heading1"/>
        <w:tabs>
          <w:tab w:val="clear" w:pos="432"/>
          <w:tab w:val="num" w:pos="522"/>
        </w:tabs>
        <w:ind w:left="522" w:hanging="522"/>
        <w:rPr>
          <w:lang w:val="en-US" w:eastAsia="ja-JP"/>
        </w:rPr>
      </w:pPr>
      <w:r>
        <w:rPr>
          <w:lang w:val="en-US"/>
        </w:rPr>
        <w:t>Introduction</w:t>
      </w:r>
    </w:p>
    <w:p w:rsidR="002A666C" w:rsidRDefault="00506F17" w:rsidP="00881712">
      <w:pPr>
        <w:jc w:val="both"/>
        <w:rPr>
          <w:sz w:val="24"/>
          <w:szCs w:val="24"/>
          <w:lang w:val="en-US"/>
        </w:rPr>
      </w:pPr>
      <w:r>
        <w:rPr>
          <w:sz w:val="24"/>
          <w:szCs w:val="24"/>
          <w:lang w:val="en-US"/>
        </w:rPr>
        <w:t xml:space="preserve">In </w:t>
      </w:r>
      <w:r w:rsidR="00ED7329">
        <w:rPr>
          <w:sz w:val="24"/>
          <w:szCs w:val="24"/>
          <w:lang w:val="en-US"/>
        </w:rPr>
        <w:t>[</w:t>
      </w:r>
      <w:r w:rsidR="006008C9">
        <w:rPr>
          <w:sz w:val="24"/>
          <w:szCs w:val="24"/>
          <w:lang w:val="en-US"/>
        </w:rPr>
        <w:t xml:space="preserve">1], we proposed an ACS </w:t>
      </w:r>
      <w:r w:rsidR="00ED7329">
        <w:rPr>
          <w:sz w:val="24"/>
          <w:szCs w:val="24"/>
          <w:lang w:val="en-US"/>
        </w:rPr>
        <w:t>specification</w:t>
      </w:r>
      <w:r w:rsidR="007C2F3E">
        <w:rPr>
          <w:sz w:val="24"/>
          <w:szCs w:val="24"/>
          <w:lang w:val="en-US"/>
        </w:rPr>
        <w:t xml:space="preserve"> of -23 dBc</w:t>
      </w:r>
      <w:r w:rsidR="00ED7329">
        <w:rPr>
          <w:sz w:val="24"/>
          <w:szCs w:val="24"/>
          <w:lang w:val="en-US"/>
        </w:rPr>
        <w:t xml:space="preserve"> for mm-wave UE’s</w:t>
      </w:r>
      <w:r w:rsidR="005F29AE">
        <w:rPr>
          <w:sz w:val="24"/>
          <w:szCs w:val="24"/>
          <w:lang w:val="en-US"/>
        </w:rPr>
        <w:t xml:space="preserve"> based on co-existence studies</w:t>
      </w:r>
      <w:r w:rsidR="00ED7329">
        <w:rPr>
          <w:sz w:val="24"/>
          <w:szCs w:val="24"/>
          <w:lang w:val="en-US"/>
        </w:rPr>
        <w:t>.  In t</w:t>
      </w:r>
      <w:r>
        <w:rPr>
          <w:sz w:val="24"/>
          <w:szCs w:val="24"/>
          <w:lang w:val="en-US"/>
        </w:rPr>
        <w:t>his paper, w</w:t>
      </w:r>
      <w:r w:rsidR="005D78EF">
        <w:rPr>
          <w:sz w:val="24"/>
          <w:szCs w:val="24"/>
          <w:lang w:val="en-US"/>
        </w:rPr>
        <w:t xml:space="preserve">e </w:t>
      </w:r>
      <w:r w:rsidR="00ED7329">
        <w:rPr>
          <w:sz w:val="24"/>
          <w:szCs w:val="24"/>
          <w:lang w:val="en-US"/>
        </w:rPr>
        <w:t>provide a more detailed ana</w:t>
      </w:r>
      <w:r w:rsidR="00734973">
        <w:rPr>
          <w:sz w:val="24"/>
          <w:szCs w:val="24"/>
          <w:lang w:val="en-US"/>
        </w:rPr>
        <w:t xml:space="preserve">lysis of the ACS specification, taking into account link </w:t>
      </w:r>
      <w:r w:rsidR="003B7050">
        <w:rPr>
          <w:sz w:val="24"/>
          <w:szCs w:val="24"/>
          <w:lang w:val="en-US"/>
        </w:rPr>
        <w:t xml:space="preserve">budget </w:t>
      </w:r>
      <w:r w:rsidR="00734973">
        <w:rPr>
          <w:sz w:val="24"/>
          <w:szCs w:val="24"/>
          <w:lang w:val="en-US"/>
        </w:rPr>
        <w:t>and RFIC losses</w:t>
      </w:r>
      <w:r w:rsidR="006008C9">
        <w:rPr>
          <w:sz w:val="24"/>
          <w:szCs w:val="24"/>
          <w:lang w:val="en-US"/>
        </w:rPr>
        <w:t>.</w:t>
      </w:r>
      <w:r w:rsidR="00ED7329">
        <w:rPr>
          <w:sz w:val="24"/>
          <w:szCs w:val="24"/>
          <w:lang w:val="en-US"/>
        </w:rPr>
        <w:t xml:space="preserve"> </w:t>
      </w:r>
      <w:r w:rsidR="00F62CA2">
        <w:rPr>
          <w:sz w:val="24"/>
          <w:szCs w:val="24"/>
          <w:lang w:val="en-US"/>
        </w:rPr>
        <w:t>To simplify the analysis, we c</w:t>
      </w:r>
      <w:r w:rsidR="000D4F48">
        <w:rPr>
          <w:sz w:val="24"/>
          <w:szCs w:val="24"/>
          <w:lang w:val="en-US"/>
        </w:rPr>
        <w:t xml:space="preserve">onsider </w:t>
      </w:r>
      <w:r w:rsidR="005D78EF">
        <w:rPr>
          <w:sz w:val="24"/>
          <w:szCs w:val="24"/>
          <w:lang w:val="en-US"/>
        </w:rPr>
        <w:t xml:space="preserve">blockers in the spatial </w:t>
      </w:r>
      <w:r w:rsidR="000A537C">
        <w:rPr>
          <w:sz w:val="24"/>
          <w:szCs w:val="24"/>
          <w:lang w:val="en-US"/>
        </w:rPr>
        <w:t>beam of the desired signal, without consi</w:t>
      </w:r>
      <w:r w:rsidR="009C168D">
        <w:rPr>
          <w:sz w:val="24"/>
          <w:szCs w:val="24"/>
          <w:lang w:val="en-US"/>
        </w:rPr>
        <w:t>dering spatial rejection</w:t>
      </w:r>
      <w:r w:rsidR="00F62CA2">
        <w:rPr>
          <w:sz w:val="24"/>
          <w:szCs w:val="24"/>
          <w:lang w:val="en-US"/>
        </w:rPr>
        <w:t>.</w:t>
      </w:r>
    </w:p>
    <w:p w:rsidR="00166C0E" w:rsidRPr="00166C0E" w:rsidRDefault="000E0602" w:rsidP="00BF20A6">
      <w:pPr>
        <w:pStyle w:val="Heading1"/>
        <w:tabs>
          <w:tab w:val="clear" w:pos="432"/>
          <w:tab w:val="num" w:pos="522"/>
        </w:tabs>
        <w:ind w:left="522" w:hanging="522"/>
        <w:jc w:val="both"/>
        <w:rPr>
          <w:lang w:val="en-US"/>
        </w:rPr>
      </w:pPr>
      <w:r>
        <w:rPr>
          <w:lang w:val="en-US"/>
        </w:rPr>
        <w:t>Discussion</w:t>
      </w:r>
    </w:p>
    <w:p w:rsidR="0036646F" w:rsidRDefault="00F62CA2" w:rsidP="00500C16">
      <w:pPr>
        <w:rPr>
          <w:color w:val="000000" w:themeColor="text1"/>
          <w:sz w:val="24"/>
          <w:szCs w:val="24"/>
          <w:lang w:eastAsia="ja-JP"/>
        </w:rPr>
      </w:pPr>
      <w:r>
        <w:rPr>
          <w:color w:val="000000" w:themeColor="text1"/>
          <w:sz w:val="24"/>
          <w:szCs w:val="24"/>
          <w:lang w:eastAsia="ja-JP"/>
        </w:rPr>
        <w:t>Consider the jammer scenario in Fig</w:t>
      </w:r>
      <w:r w:rsidR="00ED7329">
        <w:rPr>
          <w:color w:val="000000" w:themeColor="text1"/>
          <w:sz w:val="24"/>
          <w:szCs w:val="24"/>
          <w:lang w:eastAsia="ja-JP"/>
        </w:rPr>
        <w:t xml:space="preserve">. 1, which has </w:t>
      </w:r>
      <w:r w:rsidR="0036646F">
        <w:rPr>
          <w:color w:val="000000" w:themeColor="text1"/>
          <w:sz w:val="24"/>
          <w:szCs w:val="24"/>
          <w:lang w:eastAsia="ja-JP"/>
        </w:rPr>
        <w:t>also</w:t>
      </w:r>
      <w:r>
        <w:rPr>
          <w:color w:val="000000" w:themeColor="text1"/>
          <w:sz w:val="24"/>
          <w:szCs w:val="24"/>
          <w:lang w:eastAsia="ja-JP"/>
        </w:rPr>
        <w:t xml:space="preserve"> </w:t>
      </w:r>
      <w:r w:rsidR="00ED7329">
        <w:rPr>
          <w:color w:val="000000" w:themeColor="text1"/>
          <w:sz w:val="24"/>
          <w:szCs w:val="24"/>
          <w:lang w:eastAsia="ja-JP"/>
        </w:rPr>
        <w:t xml:space="preserve">been </w:t>
      </w:r>
      <w:r>
        <w:rPr>
          <w:color w:val="000000" w:themeColor="text1"/>
          <w:sz w:val="24"/>
          <w:szCs w:val="24"/>
          <w:lang w:eastAsia="ja-JP"/>
        </w:rPr>
        <w:t>proposed in r</w:t>
      </w:r>
      <w:r w:rsidR="00ED7329">
        <w:rPr>
          <w:color w:val="000000" w:themeColor="text1"/>
          <w:sz w:val="24"/>
          <w:szCs w:val="24"/>
          <w:lang w:eastAsia="ja-JP"/>
        </w:rPr>
        <w:t>ecent papers (cf. [2</w:t>
      </w:r>
      <w:r w:rsidR="00DA30DF">
        <w:rPr>
          <w:color w:val="000000" w:themeColor="text1"/>
          <w:sz w:val="24"/>
          <w:szCs w:val="24"/>
          <w:lang w:eastAsia="ja-JP"/>
        </w:rPr>
        <w:t xml:space="preserve">], </w:t>
      </w:r>
      <w:r w:rsidR="00ED7329">
        <w:rPr>
          <w:color w:val="000000" w:themeColor="text1"/>
          <w:sz w:val="24"/>
          <w:szCs w:val="24"/>
          <w:lang w:eastAsia="ja-JP"/>
        </w:rPr>
        <w:t>[3</w:t>
      </w:r>
      <w:r w:rsidR="0086732E">
        <w:rPr>
          <w:color w:val="000000" w:themeColor="text1"/>
          <w:sz w:val="24"/>
          <w:szCs w:val="24"/>
          <w:lang w:eastAsia="ja-JP"/>
        </w:rPr>
        <w:t>]</w:t>
      </w:r>
      <w:r w:rsidR="00ED7329">
        <w:rPr>
          <w:color w:val="000000" w:themeColor="text1"/>
          <w:sz w:val="24"/>
          <w:szCs w:val="24"/>
          <w:lang w:eastAsia="ja-JP"/>
        </w:rPr>
        <w:t xml:space="preserve"> and [4</w:t>
      </w:r>
      <w:r w:rsidR="000D4F48">
        <w:rPr>
          <w:color w:val="000000" w:themeColor="text1"/>
          <w:sz w:val="24"/>
          <w:szCs w:val="24"/>
          <w:lang w:eastAsia="ja-JP"/>
        </w:rPr>
        <w:t>]). The ACS blocker</w:t>
      </w:r>
      <w:r w:rsidR="00DA30DF" w:rsidRPr="00DA30DF">
        <w:rPr>
          <w:i/>
          <w:color w:val="000000" w:themeColor="text1"/>
          <w:sz w:val="24"/>
          <w:szCs w:val="24"/>
          <w:lang w:eastAsia="ja-JP"/>
        </w:rPr>
        <w:t xml:space="preserve"> </w:t>
      </w:r>
      <w:r w:rsidR="00EB0CC6">
        <w:rPr>
          <w:i/>
          <w:color w:val="000000" w:themeColor="text1"/>
          <w:sz w:val="24"/>
          <w:szCs w:val="24"/>
          <w:lang w:eastAsia="ja-JP"/>
        </w:rPr>
        <w:t>lie</w:t>
      </w:r>
      <w:r w:rsidR="000D4F48">
        <w:rPr>
          <w:i/>
          <w:color w:val="000000" w:themeColor="text1"/>
          <w:sz w:val="24"/>
          <w:szCs w:val="24"/>
          <w:lang w:eastAsia="ja-JP"/>
        </w:rPr>
        <w:t>s</w:t>
      </w:r>
      <w:r w:rsidR="0036646F">
        <w:rPr>
          <w:i/>
          <w:color w:val="000000" w:themeColor="text1"/>
          <w:sz w:val="24"/>
          <w:szCs w:val="24"/>
          <w:lang w:eastAsia="ja-JP"/>
        </w:rPr>
        <w:t xml:space="preserve"> </w:t>
      </w:r>
      <w:r w:rsidR="00DA30DF" w:rsidRPr="00DA30DF">
        <w:rPr>
          <w:i/>
          <w:color w:val="000000" w:themeColor="text1"/>
          <w:sz w:val="24"/>
          <w:szCs w:val="24"/>
          <w:lang w:eastAsia="ja-JP"/>
        </w:rPr>
        <w:t>along the spatial direction of the desired signal</w:t>
      </w:r>
      <w:r w:rsidR="00FA79B8">
        <w:rPr>
          <w:i/>
          <w:color w:val="000000" w:themeColor="text1"/>
          <w:sz w:val="24"/>
          <w:szCs w:val="24"/>
          <w:lang w:eastAsia="ja-JP"/>
        </w:rPr>
        <w:t xml:space="preserve">, </w:t>
      </w:r>
      <w:r w:rsidR="00EB0CC6">
        <w:rPr>
          <w:color w:val="000000" w:themeColor="text1"/>
          <w:sz w:val="24"/>
          <w:szCs w:val="24"/>
          <w:lang w:eastAsia="ja-JP"/>
        </w:rPr>
        <w:t xml:space="preserve">since this </w:t>
      </w:r>
      <w:r w:rsidR="00BB403C">
        <w:rPr>
          <w:color w:val="000000" w:themeColor="text1"/>
          <w:sz w:val="24"/>
          <w:szCs w:val="24"/>
          <w:lang w:eastAsia="ja-JP"/>
        </w:rPr>
        <w:t>represent</w:t>
      </w:r>
      <w:r w:rsidR="00ED7329">
        <w:rPr>
          <w:color w:val="000000" w:themeColor="text1"/>
          <w:sz w:val="24"/>
          <w:szCs w:val="24"/>
          <w:lang w:eastAsia="ja-JP"/>
        </w:rPr>
        <w:t>s a worst-case analysis.</w:t>
      </w:r>
    </w:p>
    <w:p w:rsidR="0036646F" w:rsidRDefault="0036646F" w:rsidP="00500C16">
      <w:pPr>
        <w:rPr>
          <w:color w:val="000000" w:themeColor="text1"/>
          <w:sz w:val="24"/>
          <w:szCs w:val="24"/>
          <w:lang w:eastAsia="ja-JP"/>
        </w:rPr>
      </w:pPr>
      <w:r w:rsidRPr="0036646F">
        <w:rPr>
          <w:noProof/>
          <w:lang w:val="en-US"/>
        </w:rPr>
        <mc:AlternateContent>
          <mc:Choice Requires="wpg">
            <w:drawing>
              <wp:anchor distT="0" distB="0" distL="114300" distR="114300" simplePos="0" relativeHeight="251674624" behindDoc="0" locked="0" layoutInCell="1" allowOverlap="1" wp14:anchorId="1CBE959F" wp14:editId="567EBB31">
                <wp:simplePos x="0" y="0"/>
                <wp:positionH relativeFrom="margin">
                  <wp:posOffset>0</wp:posOffset>
                </wp:positionH>
                <wp:positionV relativeFrom="paragraph">
                  <wp:posOffset>-3810</wp:posOffset>
                </wp:positionV>
                <wp:extent cx="5433964" cy="3100721"/>
                <wp:effectExtent l="0" t="0" r="0" b="0"/>
                <wp:wrapNone/>
                <wp:docPr id="7" name="Group 57"/>
                <wp:cNvGraphicFramePr/>
                <a:graphic xmlns:a="http://schemas.openxmlformats.org/drawingml/2006/main">
                  <a:graphicData uri="http://schemas.microsoft.com/office/word/2010/wordprocessingGroup">
                    <wpg:wgp>
                      <wpg:cNvGrpSpPr/>
                      <wpg:grpSpPr>
                        <a:xfrm>
                          <a:off x="0" y="0"/>
                          <a:ext cx="5433964" cy="3100721"/>
                          <a:chOff x="179903" y="48832"/>
                          <a:chExt cx="5435072" cy="3005226"/>
                        </a:xfrm>
                      </wpg:grpSpPr>
                      <wps:wsp>
                        <wps:cNvPr id="13" name="Oval 17"/>
                        <wps:cNvSpPr>
                          <a:spLocks noChangeAspect="1"/>
                        </wps:cNvSpPr>
                        <wps:spPr>
                          <a:xfrm rot="11398874" flipH="1">
                            <a:off x="763907" y="710645"/>
                            <a:ext cx="3421747" cy="306218"/>
                          </a:xfrm>
                          <a:custGeom>
                            <a:avLst/>
                            <a:gdLst>
                              <a:gd name="connsiteX0" fmla="*/ 0 w 884903"/>
                              <a:gd name="connsiteY0" fmla="*/ 136423 h 272845"/>
                              <a:gd name="connsiteX1" fmla="*/ 442452 w 884903"/>
                              <a:gd name="connsiteY1" fmla="*/ 0 h 272845"/>
                              <a:gd name="connsiteX2" fmla="*/ 884904 w 884903"/>
                              <a:gd name="connsiteY2" fmla="*/ 136423 h 272845"/>
                              <a:gd name="connsiteX3" fmla="*/ 442452 w 884903"/>
                              <a:gd name="connsiteY3" fmla="*/ 272846 h 272845"/>
                              <a:gd name="connsiteX4" fmla="*/ 0 w 884903"/>
                              <a:gd name="connsiteY4" fmla="*/ 136423 h 272845"/>
                              <a:gd name="connsiteX0" fmla="*/ 0 w 627452"/>
                              <a:gd name="connsiteY0" fmla="*/ 136452 h 272900"/>
                              <a:gd name="connsiteX1" fmla="*/ 442452 w 627452"/>
                              <a:gd name="connsiteY1" fmla="*/ 29 h 272900"/>
                              <a:gd name="connsiteX2" fmla="*/ 627452 w 627452"/>
                              <a:gd name="connsiteY2" fmla="*/ 127574 h 272900"/>
                              <a:gd name="connsiteX3" fmla="*/ 442452 w 627452"/>
                              <a:gd name="connsiteY3" fmla="*/ 272875 h 272900"/>
                              <a:gd name="connsiteX4" fmla="*/ 0 w 627452"/>
                              <a:gd name="connsiteY4" fmla="*/ 136452 h 272900"/>
                              <a:gd name="connsiteX0" fmla="*/ 0 w 532632"/>
                              <a:gd name="connsiteY0" fmla="*/ 136427 h 272853"/>
                              <a:gd name="connsiteX1" fmla="*/ 442452 w 532632"/>
                              <a:gd name="connsiteY1" fmla="*/ 4 h 272853"/>
                              <a:gd name="connsiteX2" fmla="*/ 532632 w 532632"/>
                              <a:gd name="connsiteY2" fmla="*/ 133390 h 272853"/>
                              <a:gd name="connsiteX3" fmla="*/ 442452 w 532632"/>
                              <a:gd name="connsiteY3" fmla="*/ 272850 h 272853"/>
                              <a:gd name="connsiteX4" fmla="*/ 0 w 532632"/>
                              <a:gd name="connsiteY4" fmla="*/ 136427 h 272853"/>
                              <a:gd name="connsiteX0" fmla="*/ 0 w 545079"/>
                              <a:gd name="connsiteY0" fmla="*/ 136426 h 272850"/>
                              <a:gd name="connsiteX1" fmla="*/ 442452 w 545079"/>
                              <a:gd name="connsiteY1" fmla="*/ 3 h 272850"/>
                              <a:gd name="connsiteX2" fmla="*/ 545079 w 545079"/>
                              <a:gd name="connsiteY2" fmla="*/ 134034 h 272850"/>
                              <a:gd name="connsiteX3" fmla="*/ 442452 w 545079"/>
                              <a:gd name="connsiteY3" fmla="*/ 272849 h 272850"/>
                              <a:gd name="connsiteX4" fmla="*/ 0 w 545079"/>
                              <a:gd name="connsiteY4" fmla="*/ 136426 h 272850"/>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20715"/>
                              <a:gd name="connsiteY0" fmla="*/ 136786 h 273440"/>
                              <a:gd name="connsiteX1" fmla="*/ 442452 w 520715"/>
                              <a:gd name="connsiteY1" fmla="*/ 363 h 273440"/>
                              <a:gd name="connsiteX2" fmla="*/ 520715 w 520715"/>
                              <a:gd name="connsiteY2" fmla="*/ 108959 h 273440"/>
                              <a:gd name="connsiteX3" fmla="*/ 442452 w 520715"/>
                              <a:gd name="connsiteY3" fmla="*/ 273209 h 273440"/>
                              <a:gd name="connsiteX4" fmla="*/ 0 w 520715"/>
                              <a:gd name="connsiteY4" fmla="*/ 136786 h 273440"/>
                              <a:gd name="connsiteX0" fmla="*/ 0 w 520715"/>
                              <a:gd name="connsiteY0" fmla="*/ 136754 h 273408"/>
                              <a:gd name="connsiteX1" fmla="*/ 442452 w 520715"/>
                              <a:gd name="connsiteY1" fmla="*/ 331 h 273408"/>
                              <a:gd name="connsiteX2" fmla="*/ 520715 w 520715"/>
                              <a:gd name="connsiteY2" fmla="*/ 108927 h 273408"/>
                              <a:gd name="connsiteX3" fmla="*/ 442452 w 520715"/>
                              <a:gd name="connsiteY3" fmla="*/ 273177 h 273408"/>
                              <a:gd name="connsiteX4" fmla="*/ 0 w 520715"/>
                              <a:gd name="connsiteY4" fmla="*/ 136754 h 273408"/>
                              <a:gd name="connsiteX0" fmla="*/ 0 w 520715"/>
                              <a:gd name="connsiteY0" fmla="*/ 137176 h 273830"/>
                              <a:gd name="connsiteX1" fmla="*/ 442452 w 520715"/>
                              <a:gd name="connsiteY1" fmla="*/ 753 h 273830"/>
                              <a:gd name="connsiteX2" fmla="*/ 520715 w 520715"/>
                              <a:gd name="connsiteY2" fmla="*/ 109349 h 273830"/>
                              <a:gd name="connsiteX3" fmla="*/ 442452 w 520715"/>
                              <a:gd name="connsiteY3" fmla="*/ 273599 h 273830"/>
                              <a:gd name="connsiteX4" fmla="*/ 0 w 520715"/>
                              <a:gd name="connsiteY4" fmla="*/ 137176 h 273830"/>
                              <a:gd name="connsiteX0" fmla="*/ 0 w 520715"/>
                              <a:gd name="connsiteY0" fmla="*/ 137176 h 277124"/>
                              <a:gd name="connsiteX1" fmla="*/ 442452 w 520715"/>
                              <a:gd name="connsiteY1" fmla="*/ 753 h 277124"/>
                              <a:gd name="connsiteX2" fmla="*/ 520715 w 520715"/>
                              <a:gd name="connsiteY2" fmla="*/ 109349 h 277124"/>
                              <a:gd name="connsiteX3" fmla="*/ 442452 w 520715"/>
                              <a:gd name="connsiteY3" fmla="*/ 273599 h 277124"/>
                              <a:gd name="connsiteX4" fmla="*/ 0 w 520715"/>
                              <a:gd name="connsiteY4" fmla="*/ 137176 h 277124"/>
                              <a:gd name="connsiteX0" fmla="*/ 0 w 520006"/>
                              <a:gd name="connsiteY0" fmla="*/ 136506 h 273002"/>
                              <a:gd name="connsiteX1" fmla="*/ 442452 w 520006"/>
                              <a:gd name="connsiteY1" fmla="*/ 83 h 273002"/>
                              <a:gd name="connsiteX2" fmla="*/ 520006 w 520006"/>
                              <a:gd name="connsiteY2" fmla="*/ 121422 h 273002"/>
                              <a:gd name="connsiteX3" fmla="*/ 442452 w 520006"/>
                              <a:gd name="connsiteY3" fmla="*/ 272929 h 273002"/>
                              <a:gd name="connsiteX4" fmla="*/ 0 w 520006"/>
                              <a:gd name="connsiteY4" fmla="*/ 136506 h 273002"/>
                              <a:gd name="connsiteX0" fmla="*/ 0 w 520006"/>
                              <a:gd name="connsiteY0" fmla="*/ 136475 h 272970"/>
                              <a:gd name="connsiteX1" fmla="*/ 442452 w 520006"/>
                              <a:gd name="connsiteY1" fmla="*/ 52 h 272970"/>
                              <a:gd name="connsiteX2" fmla="*/ 520006 w 520006"/>
                              <a:gd name="connsiteY2" fmla="*/ 121391 h 272970"/>
                              <a:gd name="connsiteX3" fmla="*/ 442452 w 520006"/>
                              <a:gd name="connsiteY3" fmla="*/ 272898 h 272970"/>
                              <a:gd name="connsiteX4" fmla="*/ 0 w 520006"/>
                              <a:gd name="connsiteY4" fmla="*/ 136475 h 272970"/>
                              <a:gd name="connsiteX0" fmla="*/ 0 w 520505"/>
                              <a:gd name="connsiteY0" fmla="*/ 136475 h 272970"/>
                              <a:gd name="connsiteX1" fmla="*/ 442452 w 520505"/>
                              <a:gd name="connsiteY1" fmla="*/ 52 h 272970"/>
                              <a:gd name="connsiteX2" fmla="*/ 520006 w 520505"/>
                              <a:gd name="connsiteY2" fmla="*/ 121391 h 272970"/>
                              <a:gd name="connsiteX3" fmla="*/ 442452 w 520505"/>
                              <a:gd name="connsiteY3" fmla="*/ 272898 h 272970"/>
                              <a:gd name="connsiteX4" fmla="*/ 0 w 520505"/>
                              <a:gd name="connsiteY4" fmla="*/ 136475 h 272970"/>
                              <a:gd name="connsiteX0" fmla="*/ 0 w 532430"/>
                              <a:gd name="connsiteY0" fmla="*/ 136518 h 273067"/>
                              <a:gd name="connsiteX1" fmla="*/ 442452 w 532430"/>
                              <a:gd name="connsiteY1" fmla="*/ 95 h 273067"/>
                              <a:gd name="connsiteX2" fmla="*/ 532363 w 532430"/>
                              <a:gd name="connsiteY2" fmla="*/ 116376 h 273067"/>
                              <a:gd name="connsiteX3" fmla="*/ 442452 w 532430"/>
                              <a:gd name="connsiteY3" fmla="*/ 272941 h 273067"/>
                              <a:gd name="connsiteX4" fmla="*/ 0 w 532430"/>
                              <a:gd name="connsiteY4" fmla="*/ 136518 h 273067"/>
                              <a:gd name="connsiteX0" fmla="*/ 0 w 532430"/>
                              <a:gd name="connsiteY0" fmla="*/ 136522 h 273070"/>
                              <a:gd name="connsiteX1" fmla="*/ 442452 w 532430"/>
                              <a:gd name="connsiteY1" fmla="*/ 99 h 273070"/>
                              <a:gd name="connsiteX2" fmla="*/ 532363 w 532430"/>
                              <a:gd name="connsiteY2" fmla="*/ 116380 h 273070"/>
                              <a:gd name="connsiteX3" fmla="*/ 442452 w 532430"/>
                              <a:gd name="connsiteY3" fmla="*/ 272945 h 273070"/>
                              <a:gd name="connsiteX4" fmla="*/ 0 w 532430"/>
                              <a:gd name="connsiteY4" fmla="*/ 136522 h 273070"/>
                              <a:gd name="connsiteX0" fmla="*/ 1 w 532431"/>
                              <a:gd name="connsiteY0" fmla="*/ 137852 h 274362"/>
                              <a:gd name="connsiteX1" fmla="*/ 438185 w 532431"/>
                              <a:gd name="connsiteY1" fmla="*/ 97 h 274362"/>
                              <a:gd name="connsiteX2" fmla="*/ 532364 w 532431"/>
                              <a:gd name="connsiteY2" fmla="*/ 117710 h 274362"/>
                              <a:gd name="connsiteX3" fmla="*/ 442453 w 532431"/>
                              <a:gd name="connsiteY3" fmla="*/ 274275 h 274362"/>
                              <a:gd name="connsiteX4" fmla="*/ 1 w 532431"/>
                              <a:gd name="connsiteY4" fmla="*/ 137852 h 2743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2431" h="274362">
                                <a:moveTo>
                                  <a:pt x="1" y="137852"/>
                                </a:moveTo>
                                <a:cubicBezTo>
                                  <a:pt x="-710" y="92156"/>
                                  <a:pt x="349458" y="3454"/>
                                  <a:pt x="438185" y="97"/>
                                </a:cubicBezTo>
                                <a:cubicBezTo>
                                  <a:pt x="526912" y="-3260"/>
                                  <a:pt x="530236" y="80598"/>
                                  <a:pt x="532364" y="117710"/>
                                </a:cubicBezTo>
                                <a:cubicBezTo>
                                  <a:pt x="532983" y="174611"/>
                                  <a:pt x="531180" y="270918"/>
                                  <a:pt x="442453" y="274275"/>
                                </a:cubicBezTo>
                                <a:cubicBezTo>
                                  <a:pt x="353726" y="277632"/>
                                  <a:pt x="712" y="183548"/>
                                  <a:pt x="1" y="137852"/>
                                </a:cubicBezTo>
                                <a:close/>
                              </a:path>
                            </a:pathLst>
                          </a:custGeom>
                          <a:solidFill>
                            <a:srgbClr val="44546A">
                              <a:lumMod val="50000"/>
                            </a:srgbClr>
                          </a:solidFill>
                          <a:ln w="12700" cap="flat" cmpd="sng" algn="ctr">
                            <a:noFill/>
                            <a:prstDash val="solid"/>
                            <a:miter lim="800000"/>
                          </a:ln>
                          <a:effectLst/>
                        </wps:spPr>
                        <wps:bodyPr rtlCol="0" anchor="ctr"/>
                      </wps:wsp>
                      <wps:wsp>
                        <wps:cNvPr id="14" name="Straight Arrow Connector 14"/>
                        <wps:cNvCnPr/>
                        <wps:spPr>
                          <a:xfrm>
                            <a:off x="3256315" y="1577939"/>
                            <a:ext cx="1359917" cy="0"/>
                          </a:xfrm>
                          <a:prstGeom prst="straightConnector1">
                            <a:avLst/>
                          </a:prstGeom>
                          <a:noFill/>
                          <a:ln w="9525" cap="flat" cmpd="sng" algn="ctr">
                            <a:solidFill>
                              <a:sysClr val="windowText" lastClr="000000"/>
                            </a:solidFill>
                            <a:prstDash val="solid"/>
                            <a:miter lim="800000"/>
                            <a:headEnd type="triangle" w="sm" len="sm"/>
                            <a:tailEnd type="triangle" w="sm" len="sm"/>
                          </a:ln>
                          <a:effectLst/>
                        </wps:spPr>
                        <wps:bodyPr/>
                      </wps:wsp>
                      <wpg:grpSp>
                        <wpg:cNvPr id="33" name="Group 33"/>
                        <wpg:cNvGrpSpPr/>
                        <wpg:grpSpPr>
                          <a:xfrm>
                            <a:off x="2752696" y="436157"/>
                            <a:ext cx="622785" cy="1112392"/>
                            <a:chOff x="2752696" y="436157"/>
                            <a:chExt cx="557785" cy="1547430"/>
                          </a:xfrm>
                        </wpg:grpSpPr>
                        <pic:pic xmlns:pic="http://schemas.openxmlformats.org/drawingml/2006/picture">
                          <pic:nvPicPr>
                            <pic:cNvPr id="34" name="Picture 34"/>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2752696" y="436157"/>
                              <a:ext cx="557785" cy="45719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106" name="Picture 1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973380" y="888212"/>
                              <a:ext cx="123825" cy="10953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wpg:grpSp>
                        <wpg:cNvPr id="107" name="Group 107"/>
                        <wpg:cNvGrpSpPr/>
                        <wpg:grpSpPr>
                          <a:xfrm>
                            <a:off x="179903" y="410574"/>
                            <a:ext cx="622785" cy="1109194"/>
                            <a:chOff x="179903" y="410574"/>
                            <a:chExt cx="557785" cy="1542981"/>
                          </a:xfrm>
                        </wpg:grpSpPr>
                        <pic:pic xmlns:pic="http://schemas.openxmlformats.org/drawingml/2006/picture">
                          <pic:nvPicPr>
                            <pic:cNvPr id="108" name="Picture 10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79903" y="410574"/>
                              <a:ext cx="557785" cy="45719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109" name="Picture 10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03450" y="858180"/>
                              <a:ext cx="123825" cy="1095375"/>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wps:wsp>
                        <wps:cNvPr id="111" name="Rectangle 111"/>
                        <wps:cNvSpPr/>
                        <wps:spPr>
                          <a:xfrm>
                            <a:off x="3609856" y="943205"/>
                            <a:ext cx="231538" cy="184666"/>
                          </a:xfrm>
                          <a:prstGeom prst="rect">
                            <a:avLst/>
                          </a:prstGeom>
                        </wps:spPr>
                        <wps:txbx>
                          <w:txbxContent>
                            <w:p w:rsidR="0036646F" w:rsidRDefault="0036646F" w:rsidP="0036646F">
                              <w:pPr>
                                <w:pStyle w:val="NormalWeb"/>
                                <w:spacing w:before="0" w:beforeAutospacing="0" w:after="0" w:afterAutospacing="0"/>
                              </w:pPr>
                              <w:r>
                                <w:rPr>
                                  <w:rFonts w:asciiTheme="minorHAnsi" w:hAnsi="Calibri" w:cstheme="minorBidi"/>
                                  <w:b/>
                                  <w:bCs/>
                                  <w:color w:val="FFFFFF" w:themeColor="background1"/>
                                  <w:kern w:val="24"/>
                                </w:rPr>
                                <w:t>DLv</w:t>
                              </w:r>
                            </w:p>
                          </w:txbxContent>
                        </wps:txbx>
                        <wps:bodyPr wrap="square" lIns="0" tIns="0" rIns="0" bIns="0">
                          <a:noAutofit/>
                        </wps:bodyPr>
                      </wps:wsp>
                      <wpg:grpSp>
                        <wpg:cNvPr id="114" name="Group 114"/>
                        <wpg:cNvGrpSpPr>
                          <a:grpSpLocks noChangeAspect="1"/>
                        </wpg:cNvGrpSpPr>
                        <wpg:grpSpPr>
                          <a:xfrm>
                            <a:off x="5313539" y="1023229"/>
                            <a:ext cx="301436" cy="734944"/>
                            <a:chOff x="5313535" y="1023229"/>
                            <a:chExt cx="1517659" cy="4739053"/>
                          </a:xfrm>
                        </wpg:grpSpPr>
                        <wps:wsp>
                          <wps:cNvPr id="115" name="Oval 115"/>
                          <wps:cNvSpPr/>
                          <wps:spPr>
                            <a:xfrm>
                              <a:off x="5708834" y="1023229"/>
                              <a:ext cx="723718" cy="810401"/>
                            </a:xfrm>
                            <a:prstGeom prst="ellipse">
                              <a:avLst/>
                            </a:prstGeom>
                            <a:solidFill>
                              <a:sysClr val="windowText" lastClr="000000"/>
                            </a:solidFill>
                            <a:ln w="12700" cap="flat" cmpd="sng" algn="ctr">
                              <a:noFill/>
                              <a:prstDash val="solid"/>
                              <a:miter lim="800000"/>
                            </a:ln>
                            <a:effectLst/>
                          </wps:spPr>
                          <wps:bodyPr rtlCol="0" anchor="ctr"/>
                        </wps:wsp>
                        <wps:wsp>
                          <wps:cNvPr id="118" name="Rounded Rectangle 118"/>
                          <wps:cNvSpPr/>
                          <wps:spPr>
                            <a:xfrm>
                              <a:off x="6029754" y="5609255"/>
                              <a:ext cx="569111" cy="153027"/>
                            </a:xfrm>
                            <a:prstGeom prst="roundRect">
                              <a:avLst>
                                <a:gd name="adj" fmla="val 37562"/>
                              </a:avLst>
                            </a:prstGeom>
                            <a:solidFill>
                              <a:sysClr val="windowText" lastClr="000000"/>
                            </a:solidFill>
                            <a:ln w="12700" cap="flat" cmpd="sng" algn="ctr">
                              <a:noFill/>
                              <a:prstDash val="solid"/>
                              <a:miter lim="800000"/>
                            </a:ln>
                            <a:effectLst/>
                          </wps:spPr>
                          <wps:bodyPr rtlCol="0" anchor="ctr"/>
                        </wps:wsp>
                        <wps:wsp>
                          <wps:cNvPr id="120" name="Rounded Rectangle 120"/>
                          <wps:cNvSpPr/>
                          <wps:spPr>
                            <a:xfrm>
                              <a:off x="6211910" y="1870784"/>
                              <a:ext cx="619284" cy="2115449"/>
                            </a:xfrm>
                            <a:prstGeom prst="roundRect">
                              <a:avLst>
                                <a:gd name="adj" fmla="val 31737"/>
                              </a:avLst>
                            </a:prstGeom>
                            <a:solidFill>
                              <a:sysClr val="windowText" lastClr="000000"/>
                            </a:solidFill>
                            <a:ln w="12700" cap="flat" cmpd="sng" algn="ctr">
                              <a:noFill/>
                              <a:prstDash val="solid"/>
                              <a:miter lim="800000"/>
                            </a:ln>
                            <a:effectLst/>
                          </wps:spPr>
                          <wps:bodyPr rtlCol="0" anchor="ctr"/>
                        </wps:wsp>
                        <wps:wsp>
                          <wps:cNvPr id="123" name="Rounded Rectangle 123"/>
                          <wps:cNvSpPr/>
                          <wps:spPr>
                            <a:xfrm rot="19521528">
                              <a:off x="5313535" y="2265726"/>
                              <a:ext cx="86963" cy="644251"/>
                            </a:xfrm>
                            <a:prstGeom prst="roundRect">
                              <a:avLst>
                                <a:gd name="adj" fmla="val 37562"/>
                              </a:avLst>
                            </a:prstGeom>
                            <a:solidFill>
                              <a:sysClr val="windowText" lastClr="000000"/>
                            </a:solidFill>
                            <a:ln w="12700" cap="flat" cmpd="sng" algn="ctr">
                              <a:noFill/>
                              <a:prstDash val="solid"/>
                              <a:miter lim="800000"/>
                            </a:ln>
                            <a:effectLst/>
                          </wps:spPr>
                          <wps:bodyPr rtlCol="0" anchor="ctr"/>
                        </wps:wsp>
                        <wps:wsp>
                          <wps:cNvPr id="124" name="Rounded Rectangle 124"/>
                          <wps:cNvSpPr/>
                          <wps:spPr>
                            <a:xfrm rot="1593267">
                              <a:off x="6268764" y="2326426"/>
                              <a:ext cx="223266" cy="1003404"/>
                            </a:xfrm>
                            <a:prstGeom prst="roundRect">
                              <a:avLst>
                                <a:gd name="adj" fmla="val 37562"/>
                              </a:avLst>
                            </a:prstGeom>
                            <a:noFill/>
                            <a:ln w="12700" cap="flat" cmpd="sng" algn="ctr">
                              <a:solidFill>
                                <a:sysClr val="window" lastClr="FFFFFF"/>
                              </a:solidFill>
                              <a:prstDash val="solid"/>
                              <a:miter lim="800000"/>
                            </a:ln>
                            <a:effectLst/>
                          </wps:spPr>
                          <wps:bodyPr rtlCol="0" anchor="ctr"/>
                        </wps:wsp>
                        <wps:wsp>
                          <wps:cNvPr id="127" name="Rounded Rectangle 127"/>
                          <wps:cNvSpPr/>
                          <wps:spPr>
                            <a:xfrm rot="7009832">
                              <a:off x="5802576" y="2589518"/>
                              <a:ext cx="225431" cy="877467"/>
                            </a:xfrm>
                            <a:prstGeom prst="roundRect">
                              <a:avLst>
                                <a:gd name="adj" fmla="val 37562"/>
                              </a:avLst>
                            </a:prstGeom>
                            <a:solidFill>
                              <a:sysClr val="windowText" lastClr="000000"/>
                            </a:solidFill>
                            <a:ln w="12700" cap="flat" cmpd="sng" algn="ctr">
                              <a:solidFill>
                                <a:sysClr val="window" lastClr="FFFFFF"/>
                              </a:solidFill>
                              <a:prstDash val="solid"/>
                              <a:miter lim="800000"/>
                            </a:ln>
                            <a:effectLst/>
                          </wps:spPr>
                          <wps:bodyPr rtlCol="0" anchor="ctr"/>
                        </wps:wsp>
                        <wps:wsp>
                          <wps:cNvPr id="160" name="Rounded Rectangle 160"/>
                          <wps:cNvSpPr/>
                          <wps:spPr>
                            <a:xfrm>
                              <a:off x="6386383" y="3652122"/>
                              <a:ext cx="344361" cy="2107246"/>
                            </a:xfrm>
                            <a:prstGeom prst="roundRect">
                              <a:avLst>
                                <a:gd name="adj" fmla="val 37562"/>
                              </a:avLst>
                            </a:prstGeom>
                            <a:solidFill>
                              <a:sysClr val="windowText" lastClr="000000"/>
                            </a:solidFill>
                            <a:ln w="12700" cap="flat" cmpd="sng" algn="ctr">
                              <a:solidFill>
                                <a:sysClr val="window" lastClr="FFFFFF"/>
                              </a:solidFill>
                              <a:prstDash val="solid"/>
                              <a:miter lim="800000"/>
                            </a:ln>
                            <a:effectLst/>
                          </wps:spPr>
                          <wps:bodyPr rtlCol="0" anchor="ctr"/>
                        </wps:wsp>
                      </wpg:grpSp>
                      <wps:wsp>
                        <wps:cNvPr id="161" name="Rectangle 161"/>
                        <wps:cNvSpPr/>
                        <wps:spPr>
                          <a:xfrm>
                            <a:off x="1997997" y="48832"/>
                            <a:ext cx="2323444" cy="323165"/>
                          </a:xfrm>
                          <a:prstGeom prst="rect">
                            <a:avLst/>
                          </a:prstGeom>
                        </wps:spPr>
                        <wps:txbx>
                          <w:txbxContent>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1"/>
                                  <w:szCs w:val="21"/>
                                </w:rPr>
                                <w:t>Aggressor</w:t>
                              </w:r>
                            </w:p>
                            <w:p w:rsidR="0036646F" w:rsidRDefault="003A5AB2" w:rsidP="0036646F">
                              <w:pPr>
                                <w:pStyle w:val="NormalWeb"/>
                                <w:spacing w:before="0" w:beforeAutospacing="0" w:after="0" w:afterAutospacing="0"/>
                                <w:jc w:val="center"/>
                              </w:pPr>
                              <w:r>
                                <w:rPr>
                                  <w:rFonts w:asciiTheme="minorHAnsi" w:hAnsi="Calibri" w:cstheme="minorBidi"/>
                                  <w:color w:val="000000" w:themeColor="text1"/>
                                  <w:kern w:val="24"/>
                                  <w:sz w:val="21"/>
                                  <w:szCs w:val="21"/>
                                </w:rPr>
                                <w:t>EIRP  = +7</w:t>
                              </w:r>
                              <w:r w:rsidR="0036646F">
                                <w:rPr>
                                  <w:rFonts w:asciiTheme="minorHAnsi" w:hAnsi="Calibri" w:cstheme="minorBidi"/>
                                  <w:color w:val="000000" w:themeColor="text1"/>
                                  <w:kern w:val="24"/>
                                  <w:sz w:val="21"/>
                                  <w:szCs w:val="21"/>
                                </w:rPr>
                                <w:t>5dBm (mWB)</w:t>
                              </w:r>
                            </w:p>
                          </w:txbxContent>
                        </wps:txbx>
                        <wps:bodyPr wrap="square" lIns="0" tIns="0" rIns="0" bIns="0">
                          <a:noAutofit/>
                        </wps:bodyPr>
                      </wps:wsp>
                      <wps:wsp>
                        <wps:cNvPr id="162" name="Rectangle 162"/>
                        <wps:cNvSpPr/>
                        <wps:spPr>
                          <a:xfrm>
                            <a:off x="4647673" y="1761716"/>
                            <a:ext cx="525780" cy="464820"/>
                          </a:xfrm>
                          <a:prstGeom prst="rect">
                            <a:avLst/>
                          </a:prstGeom>
                        </wps:spPr>
                        <wps:txbx>
                          <w:txbxContent>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0"/>
                                  <w:szCs w:val="20"/>
                                </w:rPr>
                                <w:t>Victim</w:t>
                              </w:r>
                            </w:p>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0"/>
                                  <w:szCs w:val="20"/>
                                </w:rPr>
                                <w:t xml:space="preserve">Jammer </w:t>
                              </w:r>
                            </w:p>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0"/>
                                  <w:szCs w:val="20"/>
                                </w:rPr>
                                <w:t>=  -</w:t>
                              </w:r>
                              <w:r w:rsidR="003A5AB2">
                                <w:rPr>
                                  <w:rFonts w:asciiTheme="minorHAnsi" w:hAnsi="Calibri" w:cstheme="minorBidi"/>
                                  <w:color w:val="000000" w:themeColor="text1"/>
                                  <w:kern w:val="24"/>
                                  <w:sz w:val="20"/>
                                  <w:szCs w:val="20"/>
                                </w:rPr>
                                <w:t>77</w:t>
                              </w:r>
                              <w:r>
                                <w:rPr>
                                  <w:rFonts w:asciiTheme="minorHAnsi" w:hAnsi="Calibri" w:cstheme="minorBidi"/>
                                  <w:color w:val="000000" w:themeColor="text1"/>
                                  <w:kern w:val="24"/>
                                  <w:sz w:val="20"/>
                                  <w:szCs w:val="20"/>
                                </w:rPr>
                                <w:t>dBm</w:t>
                              </w:r>
                            </w:p>
                          </w:txbxContent>
                        </wps:txbx>
                        <wps:bodyPr wrap="square" lIns="0" tIns="0" rIns="0" bIns="0">
                          <a:noAutofit/>
                        </wps:bodyPr>
                      </wps:wsp>
                      <wpg:grpSp>
                        <wpg:cNvPr id="163" name="Group 163"/>
                        <wpg:cNvGrpSpPr/>
                        <wpg:grpSpPr>
                          <a:xfrm>
                            <a:off x="2220770" y="1712731"/>
                            <a:ext cx="1963050" cy="1341327"/>
                            <a:chOff x="2220768" y="1712731"/>
                            <a:chExt cx="2377056" cy="1341327"/>
                          </a:xfrm>
                        </wpg:grpSpPr>
                        <wps:wsp>
                          <wps:cNvPr id="164" name="Freeform 164"/>
                          <wps:cNvSpPr>
                            <a:spLocks/>
                          </wps:cNvSpPr>
                          <wps:spPr bwMode="auto">
                            <a:xfrm flipH="1">
                              <a:off x="2393544" y="2433132"/>
                              <a:ext cx="568308" cy="445280"/>
                            </a:xfrm>
                            <a:custGeom>
                              <a:avLst/>
                              <a:gdLst>
                                <a:gd name="T0" fmla="*/ 6 w 254"/>
                                <a:gd name="T1" fmla="*/ 211 h 1000"/>
                                <a:gd name="T2" fmla="*/ 11 w 254"/>
                                <a:gd name="T3" fmla="*/ 114 h 1000"/>
                                <a:gd name="T4" fmla="*/ 13 w 254"/>
                                <a:gd name="T5" fmla="*/ 61 h 1000"/>
                                <a:gd name="T6" fmla="*/ 17 w 254"/>
                                <a:gd name="T7" fmla="*/ 104 h 1000"/>
                                <a:gd name="T8" fmla="*/ 22 w 254"/>
                                <a:gd name="T9" fmla="*/ 55 h 1000"/>
                                <a:gd name="T10" fmla="*/ 27 w 254"/>
                                <a:gd name="T11" fmla="*/ 87 h 1000"/>
                                <a:gd name="T12" fmla="*/ 34 w 254"/>
                                <a:gd name="T13" fmla="*/ 90 h 1000"/>
                                <a:gd name="T14" fmla="*/ 39 w 254"/>
                                <a:gd name="T15" fmla="*/ 120 h 1000"/>
                                <a:gd name="T16" fmla="*/ 44 w 254"/>
                                <a:gd name="T17" fmla="*/ 1 h 1000"/>
                                <a:gd name="T18" fmla="*/ 52 w 254"/>
                                <a:gd name="T19" fmla="*/ 48 h 1000"/>
                                <a:gd name="T20" fmla="*/ 55 w 254"/>
                                <a:gd name="T21" fmla="*/ 97 h 1000"/>
                                <a:gd name="T22" fmla="*/ 58 w 254"/>
                                <a:gd name="T23" fmla="*/ 79 h 1000"/>
                                <a:gd name="T24" fmla="*/ 64 w 254"/>
                                <a:gd name="T25" fmla="*/ 99 h 1000"/>
                                <a:gd name="T26" fmla="*/ 67 w 254"/>
                                <a:gd name="T27" fmla="*/ 85 h 1000"/>
                                <a:gd name="T28" fmla="*/ 72 w 254"/>
                                <a:gd name="T29" fmla="*/ 87 h 1000"/>
                                <a:gd name="T30" fmla="*/ 74 w 254"/>
                                <a:gd name="T31" fmla="*/ 75 h 1000"/>
                                <a:gd name="T32" fmla="*/ 79 w 254"/>
                                <a:gd name="T33" fmla="*/ 109 h 1000"/>
                                <a:gd name="T34" fmla="*/ 86 w 254"/>
                                <a:gd name="T35" fmla="*/ 27 h 1000"/>
                                <a:gd name="T36" fmla="*/ 93 w 254"/>
                                <a:gd name="T37" fmla="*/ 54 h 1000"/>
                                <a:gd name="T38" fmla="*/ 96 w 254"/>
                                <a:gd name="T39" fmla="*/ 121 h 1000"/>
                                <a:gd name="T40" fmla="*/ 100 w 254"/>
                                <a:gd name="T41" fmla="*/ 58 h 1000"/>
                                <a:gd name="T42" fmla="*/ 101 w 254"/>
                                <a:gd name="T43" fmla="*/ 62 h 1000"/>
                                <a:gd name="T44" fmla="*/ 109 w 254"/>
                                <a:gd name="T45" fmla="*/ 76 h 1000"/>
                                <a:gd name="T46" fmla="*/ 115 w 254"/>
                                <a:gd name="T47" fmla="*/ 97 h 1000"/>
                                <a:gd name="T48" fmla="*/ 120 w 254"/>
                                <a:gd name="T49" fmla="*/ 10 h 1000"/>
                                <a:gd name="T50" fmla="*/ 126 w 254"/>
                                <a:gd name="T51" fmla="*/ 79 h 1000"/>
                                <a:gd name="T52" fmla="*/ 131 w 254"/>
                                <a:gd name="T53" fmla="*/ 80 h 1000"/>
                                <a:gd name="T54" fmla="*/ 135 w 254"/>
                                <a:gd name="T55" fmla="*/ 62 h 1000"/>
                                <a:gd name="T56" fmla="*/ 140 w 254"/>
                                <a:gd name="T57" fmla="*/ 48 h 1000"/>
                                <a:gd name="T58" fmla="*/ 141 w 254"/>
                                <a:gd name="T59" fmla="*/ 61 h 1000"/>
                                <a:gd name="T60" fmla="*/ 145 w 254"/>
                                <a:gd name="T61" fmla="*/ 78 h 1000"/>
                                <a:gd name="T62" fmla="*/ 147 w 254"/>
                                <a:gd name="T63" fmla="*/ 42 h 1000"/>
                                <a:gd name="T64" fmla="*/ 150 w 254"/>
                                <a:gd name="T65" fmla="*/ 34 h 1000"/>
                                <a:gd name="T66" fmla="*/ 151 w 254"/>
                                <a:gd name="T67" fmla="*/ 55 h 1000"/>
                                <a:gd name="T68" fmla="*/ 155 w 254"/>
                                <a:gd name="T69" fmla="*/ 8 h 1000"/>
                                <a:gd name="T70" fmla="*/ 159 w 254"/>
                                <a:gd name="T71" fmla="*/ 100 h 1000"/>
                                <a:gd name="T72" fmla="*/ 162 w 254"/>
                                <a:gd name="T73" fmla="*/ 34 h 1000"/>
                                <a:gd name="T74" fmla="*/ 165 w 254"/>
                                <a:gd name="T75" fmla="*/ 97 h 1000"/>
                                <a:gd name="T76" fmla="*/ 170 w 254"/>
                                <a:gd name="T77" fmla="*/ 87 h 1000"/>
                                <a:gd name="T78" fmla="*/ 173 w 254"/>
                                <a:gd name="T79" fmla="*/ 68 h 1000"/>
                                <a:gd name="T80" fmla="*/ 176 w 254"/>
                                <a:gd name="T81" fmla="*/ 48 h 1000"/>
                                <a:gd name="T82" fmla="*/ 181 w 254"/>
                                <a:gd name="T83" fmla="*/ 54 h 1000"/>
                                <a:gd name="T84" fmla="*/ 183 w 254"/>
                                <a:gd name="T85" fmla="*/ 59 h 1000"/>
                                <a:gd name="T86" fmla="*/ 188 w 254"/>
                                <a:gd name="T87" fmla="*/ 30 h 1000"/>
                                <a:gd name="T88" fmla="*/ 191 w 254"/>
                                <a:gd name="T89" fmla="*/ 49 h 1000"/>
                                <a:gd name="T90" fmla="*/ 198 w 254"/>
                                <a:gd name="T91" fmla="*/ 27 h 1000"/>
                                <a:gd name="T92" fmla="*/ 202 w 254"/>
                                <a:gd name="T93" fmla="*/ 101 h 1000"/>
                                <a:gd name="T94" fmla="*/ 207 w 254"/>
                                <a:gd name="T95" fmla="*/ 99 h 1000"/>
                                <a:gd name="T96" fmla="*/ 216 w 254"/>
                                <a:gd name="T97" fmla="*/ 96 h 1000"/>
                                <a:gd name="T98" fmla="*/ 222 w 254"/>
                                <a:gd name="T99" fmla="*/ 69 h 1000"/>
                                <a:gd name="T100" fmla="*/ 226 w 254"/>
                                <a:gd name="T101" fmla="*/ 59 h 1000"/>
                                <a:gd name="T102" fmla="*/ 229 w 254"/>
                                <a:gd name="T103" fmla="*/ 45 h 1000"/>
                                <a:gd name="T104" fmla="*/ 234 w 254"/>
                                <a:gd name="T105" fmla="*/ 76 h 1000"/>
                                <a:gd name="T106" fmla="*/ 239 w 254"/>
                                <a:gd name="T107" fmla="*/ 73 h 1000"/>
                                <a:gd name="T108" fmla="*/ 243 w 254"/>
                                <a:gd name="T109" fmla="*/ 130 h 1000"/>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254"/>
                                <a:gd name="T166" fmla="*/ 0 h 1000"/>
                                <a:gd name="T167" fmla="*/ 254 w 254"/>
                                <a:gd name="T168" fmla="*/ 1000 h 1000"/>
                                <a:gd name="connsiteX0" fmla="*/ 79 w 10000"/>
                                <a:gd name="connsiteY0" fmla="*/ 2920 h 9810"/>
                                <a:gd name="connsiteX1" fmla="*/ 236 w 10000"/>
                                <a:gd name="connsiteY1" fmla="*/ 2110 h 9810"/>
                                <a:gd name="connsiteX2" fmla="*/ 276 w 10000"/>
                                <a:gd name="connsiteY2" fmla="*/ 1410 h 9810"/>
                                <a:gd name="connsiteX3" fmla="*/ 315 w 10000"/>
                                <a:gd name="connsiteY3" fmla="*/ 760 h 9810"/>
                                <a:gd name="connsiteX4" fmla="*/ 433 w 10000"/>
                                <a:gd name="connsiteY4" fmla="*/ 1140 h 9810"/>
                                <a:gd name="connsiteX5" fmla="*/ 433 w 10000"/>
                                <a:gd name="connsiteY5" fmla="*/ 1070 h 9810"/>
                                <a:gd name="connsiteX6" fmla="*/ 433 w 10000"/>
                                <a:gd name="connsiteY6" fmla="*/ 920 h 9810"/>
                                <a:gd name="connsiteX7" fmla="*/ 512 w 10000"/>
                                <a:gd name="connsiteY7" fmla="*/ 610 h 9810"/>
                                <a:gd name="connsiteX8" fmla="*/ 551 w 10000"/>
                                <a:gd name="connsiteY8" fmla="*/ 890 h 9810"/>
                                <a:gd name="connsiteX9" fmla="*/ 630 w 10000"/>
                                <a:gd name="connsiteY9" fmla="*/ 1040 h 9810"/>
                                <a:gd name="connsiteX10" fmla="*/ 669 w 10000"/>
                                <a:gd name="connsiteY10" fmla="*/ 1040 h 9810"/>
                                <a:gd name="connsiteX11" fmla="*/ 669 w 10000"/>
                                <a:gd name="connsiteY11" fmla="*/ 380 h 9810"/>
                                <a:gd name="connsiteX12" fmla="*/ 748 w 10000"/>
                                <a:gd name="connsiteY12" fmla="*/ 690 h 9810"/>
                                <a:gd name="connsiteX13" fmla="*/ 866 w 10000"/>
                                <a:gd name="connsiteY13" fmla="*/ 550 h 9810"/>
                                <a:gd name="connsiteX14" fmla="*/ 945 w 10000"/>
                                <a:gd name="connsiteY14" fmla="*/ 970 h 9810"/>
                                <a:gd name="connsiteX15" fmla="*/ 1063 w 10000"/>
                                <a:gd name="connsiteY15" fmla="*/ 350 h 9810"/>
                                <a:gd name="connsiteX16" fmla="*/ 1063 w 10000"/>
                                <a:gd name="connsiteY16" fmla="*/ 870 h 9810"/>
                                <a:gd name="connsiteX17" fmla="*/ 1220 w 10000"/>
                                <a:gd name="connsiteY17" fmla="*/ 690 h 9810"/>
                                <a:gd name="connsiteX18" fmla="*/ 1220 w 10000"/>
                                <a:gd name="connsiteY18" fmla="*/ 1140 h 9810"/>
                                <a:gd name="connsiteX19" fmla="*/ 1339 w 10000"/>
                                <a:gd name="connsiteY19" fmla="*/ 900 h 9810"/>
                                <a:gd name="connsiteX20" fmla="*/ 1417 w 10000"/>
                                <a:gd name="connsiteY20" fmla="*/ 750 h 9810"/>
                                <a:gd name="connsiteX21" fmla="*/ 1496 w 10000"/>
                                <a:gd name="connsiteY21" fmla="*/ 970 h 9810"/>
                                <a:gd name="connsiteX22" fmla="*/ 1535 w 10000"/>
                                <a:gd name="connsiteY22" fmla="*/ 1200 h 9810"/>
                                <a:gd name="connsiteX23" fmla="*/ 1614 w 10000"/>
                                <a:gd name="connsiteY23" fmla="*/ 520 h 9810"/>
                                <a:gd name="connsiteX24" fmla="*/ 1693 w 10000"/>
                                <a:gd name="connsiteY24" fmla="*/ 870 h 9810"/>
                                <a:gd name="connsiteX25" fmla="*/ 1732 w 10000"/>
                                <a:gd name="connsiteY25" fmla="*/ 10 h 9810"/>
                                <a:gd name="connsiteX26" fmla="*/ 1850 w 10000"/>
                                <a:gd name="connsiteY26" fmla="*/ 970 h 9810"/>
                                <a:gd name="connsiteX27" fmla="*/ 1969 w 10000"/>
                                <a:gd name="connsiteY27" fmla="*/ 590 h 9810"/>
                                <a:gd name="connsiteX28" fmla="*/ 2047 w 10000"/>
                                <a:gd name="connsiteY28" fmla="*/ 480 h 9810"/>
                                <a:gd name="connsiteX29" fmla="*/ 2047 w 10000"/>
                                <a:gd name="connsiteY29" fmla="*/ 420 h 9810"/>
                                <a:gd name="connsiteX30" fmla="*/ 2126 w 10000"/>
                                <a:gd name="connsiteY30" fmla="*/ 1040 h 9810"/>
                                <a:gd name="connsiteX31" fmla="*/ 2165 w 10000"/>
                                <a:gd name="connsiteY31" fmla="*/ 970 h 9810"/>
                                <a:gd name="connsiteX32" fmla="*/ 2244 w 10000"/>
                                <a:gd name="connsiteY32" fmla="*/ 900 h 9810"/>
                                <a:gd name="connsiteX33" fmla="*/ 2283 w 10000"/>
                                <a:gd name="connsiteY33" fmla="*/ 170 h 9810"/>
                                <a:gd name="connsiteX34" fmla="*/ 2283 w 10000"/>
                                <a:gd name="connsiteY34" fmla="*/ 790 h 9810"/>
                                <a:gd name="connsiteX35" fmla="*/ 2323 w 10000"/>
                                <a:gd name="connsiteY35" fmla="*/ 1140 h 9810"/>
                                <a:gd name="connsiteX36" fmla="*/ 2480 w 10000"/>
                                <a:gd name="connsiteY36" fmla="*/ 870 h 9810"/>
                                <a:gd name="connsiteX37" fmla="*/ 2520 w 10000"/>
                                <a:gd name="connsiteY37" fmla="*/ 990 h 9810"/>
                                <a:gd name="connsiteX38" fmla="*/ 2520 w 10000"/>
                                <a:gd name="connsiteY38" fmla="*/ 1060 h 9810"/>
                                <a:gd name="connsiteX39" fmla="*/ 2559 w 10000"/>
                                <a:gd name="connsiteY39" fmla="*/ 1030 h 9810"/>
                                <a:gd name="connsiteX40" fmla="*/ 2638 w 10000"/>
                                <a:gd name="connsiteY40" fmla="*/ 850 h 9810"/>
                                <a:gd name="connsiteX41" fmla="*/ 2717 w 10000"/>
                                <a:gd name="connsiteY41" fmla="*/ 560 h 9810"/>
                                <a:gd name="connsiteX42" fmla="*/ 2756 w 10000"/>
                                <a:gd name="connsiteY42" fmla="*/ 750 h 9810"/>
                                <a:gd name="connsiteX43" fmla="*/ 2835 w 10000"/>
                                <a:gd name="connsiteY43" fmla="*/ 870 h 9810"/>
                                <a:gd name="connsiteX44" fmla="*/ 2835 w 10000"/>
                                <a:gd name="connsiteY44" fmla="*/ 970 h 9810"/>
                                <a:gd name="connsiteX45" fmla="*/ 2874 w 10000"/>
                                <a:gd name="connsiteY45" fmla="*/ 870 h 9810"/>
                                <a:gd name="connsiteX46" fmla="*/ 2913 w 10000"/>
                                <a:gd name="connsiteY46" fmla="*/ 750 h 9810"/>
                                <a:gd name="connsiteX47" fmla="*/ 2953 w 10000"/>
                                <a:gd name="connsiteY47" fmla="*/ 590 h 9810"/>
                                <a:gd name="connsiteX48" fmla="*/ 2953 w 10000"/>
                                <a:gd name="connsiteY48" fmla="*/ 560 h 9810"/>
                                <a:gd name="connsiteX49" fmla="*/ 3110 w 10000"/>
                                <a:gd name="connsiteY49" fmla="*/ 1090 h 9810"/>
                                <a:gd name="connsiteX50" fmla="*/ 3228 w 10000"/>
                                <a:gd name="connsiteY50" fmla="*/ 310 h 9810"/>
                                <a:gd name="connsiteX51" fmla="*/ 3307 w 10000"/>
                                <a:gd name="connsiteY51" fmla="*/ 700 h 9810"/>
                                <a:gd name="connsiteX52" fmla="*/ 3386 w 10000"/>
                                <a:gd name="connsiteY52" fmla="*/ 270 h 9810"/>
                                <a:gd name="connsiteX53" fmla="*/ 3465 w 10000"/>
                                <a:gd name="connsiteY53" fmla="*/ 370 h 9810"/>
                                <a:gd name="connsiteX54" fmla="*/ 3543 w 10000"/>
                                <a:gd name="connsiteY54" fmla="*/ 700 h 9810"/>
                                <a:gd name="connsiteX55" fmla="*/ 3661 w 10000"/>
                                <a:gd name="connsiteY55" fmla="*/ 540 h 9810"/>
                                <a:gd name="connsiteX56" fmla="*/ 3701 w 10000"/>
                                <a:gd name="connsiteY56" fmla="*/ 920 h 9810"/>
                                <a:gd name="connsiteX57" fmla="*/ 3780 w 10000"/>
                                <a:gd name="connsiteY57" fmla="*/ 750 h 9810"/>
                                <a:gd name="connsiteX58" fmla="*/ 3780 w 10000"/>
                                <a:gd name="connsiteY58" fmla="*/ 1210 h 9810"/>
                                <a:gd name="connsiteX59" fmla="*/ 3858 w 10000"/>
                                <a:gd name="connsiteY59" fmla="*/ 1060 h 9810"/>
                                <a:gd name="connsiteX60" fmla="*/ 3937 w 10000"/>
                                <a:gd name="connsiteY60" fmla="*/ 800 h 9810"/>
                                <a:gd name="connsiteX61" fmla="*/ 3937 w 10000"/>
                                <a:gd name="connsiteY61" fmla="*/ 580 h 9810"/>
                                <a:gd name="connsiteX62" fmla="*/ 3937 w 10000"/>
                                <a:gd name="connsiteY62" fmla="*/ 450 h 9810"/>
                                <a:gd name="connsiteX63" fmla="*/ 3976 w 10000"/>
                                <a:gd name="connsiteY63" fmla="*/ 520 h 9810"/>
                                <a:gd name="connsiteX64" fmla="*/ 3976 w 10000"/>
                                <a:gd name="connsiteY64" fmla="*/ 620 h 9810"/>
                                <a:gd name="connsiteX65" fmla="*/ 4094 w 10000"/>
                                <a:gd name="connsiteY65" fmla="*/ 1060 h 9810"/>
                                <a:gd name="connsiteX66" fmla="*/ 4134 w 10000"/>
                                <a:gd name="connsiteY66" fmla="*/ 1090 h 9810"/>
                                <a:gd name="connsiteX67" fmla="*/ 4291 w 10000"/>
                                <a:gd name="connsiteY67" fmla="*/ 760 h 9810"/>
                                <a:gd name="connsiteX68" fmla="*/ 4331 w 10000"/>
                                <a:gd name="connsiteY68" fmla="*/ 660 h 9810"/>
                                <a:gd name="connsiteX69" fmla="*/ 4449 w 10000"/>
                                <a:gd name="connsiteY69" fmla="*/ 930 h 9810"/>
                                <a:gd name="connsiteX70" fmla="*/ 4528 w 10000"/>
                                <a:gd name="connsiteY70" fmla="*/ 970 h 9810"/>
                                <a:gd name="connsiteX71" fmla="*/ 4567 w 10000"/>
                                <a:gd name="connsiteY71" fmla="*/ 440 h 9810"/>
                                <a:gd name="connsiteX72" fmla="*/ 4685 w 10000"/>
                                <a:gd name="connsiteY72" fmla="*/ 790 h 9810"/>
                                <a:gd name="connsiteX73" fmla="*/ 4724 w 10000"/>
                                <a:gd name="connsiteY73" fmla="*/ 100 h 9810"/>
                                <a:gd name="connsiteX74" fmla="*/ 4764 w 10000"/>
                                <a:gd name="connsiteY74" fmla="*/ 900 h 9810"/>
                                <a:gd name="connsiteX75" fmla="*/ 4843 w 10000"/>
                                <a:gd name="connsiteY75" fmla="*/ 620 h 9810"/>
                                <a:gd name="connsiteX76" fmla="*/ 4961 w 10000"/>
                                <a:gd name="connsiteY76" fmla="*/ 790 h 9810"/>
                                <a:gd name="connsiteX77" fmla="*/ 5000 w 10000"/>
                                <a:gd name="connsiteY77" fmla="*/ 680 h 9810"/>
                                <a:gd name="connsiteX78" fmla="*/ 5118 w 10000"/>
                                <a:gd name="connsiteY78" fmla="*/ 390 h 9810"/>
                                <a:gd name="connsiteX79" fmla="*/ 5157 w 10000"/>
                                <a:gd name="connsiteY79" fmla="*/ 800 h 9810"/>
                                <a:gd name="connsiteX80" fmla="*/ 5197 w 10000"/>
                                <a:gd name="connsiteY80" fmla="*/ 650 h 9810"/>
                                <a:gd name="connsiteX81" fmla="*/ 5276 w 10000"/>
                                <a:gd name="connsiteY81" fmla="*/ 440 h 9810"/>
                                <a:gd name="connsiteX82" fmla="*/ 5315 w 10000"/>
                                <a:gd name="connsiteY82" fmla="*/ 620 h 9810"/>
                                <a:gd name="connsiteX83" fmla="*/ 5394 w 10000"/>
                                <a:gd name="connsiteY83" fmla="*/ 790 h 9810"/>
                                <a:gd name="connsiteX84" fmla="*/ 5472 w 10000"/>
                                <a:gd name="connsiteY84" fmla="*/ 650 h 9810"/>
                                <a:gd name="connsiteX85" fmla="*/ 5512 w 10000"/>
                                <a:gd name="connsiteY85" fmla="*/ 480 h 9810"/>
                                <a:gd name="connsiteX86" fmla="*/ 5512 w 10000"/>
                                <a:gd name="connsiteY86" fmla="*/ 550 h 9810"/>
                                <a:gd name="connsiteX87" fmla="*/ 5512 w 10000"/>
                                <a:gd name="connsiteY87" fmla="*/ 650 h 9810"/>
                                <a:gd name="connsiteX88" fmla="*/ 5551 w 10000"/>
                                <a:gd name="connsiteY88" fmla="*/ 610 h 9810"/>
                                <a:gd name="connsiteX89" fmla="*/ 5591 w 10000"/>
                                <a:gd name="connsiteY89" fmla="*/ 470 h 9810"/>
                                <a:gd name="connsiteX90" fmla="*/ 5709 w 10000"/>
                                <a:gd name="connsiteY90" fmla="*/ 720 h 9810"/>
                                <a:gd name="connsiteX91" fmla="*/ 5709 w 10000"/>
                                <a:gd name="connsiteY91" fmla="*/ 780 h 9810"/>
                                <a:gd name="connsiteX92" fmla="*/ 5709 w 10000"/>
                                <a:gd name="connsiteY92" fmla="*/ 730 h 9810"/>
                                <a:gd name="connsiteX93" fmla="*/ 5748 w 10000"/>
                                <a:gd name="connsiteY93" fmla="*/ 580 h 9810"/>
                                <a:gd name="connsiteX94" fmla="*/ 5787 w 10000"/>
                                <a:gd name="connsiteY94" fmla="*/ 420 h 9810"/>
                                <a:gd name="connsiteX95" fmla="*/ 5866 w 10000"/>
                                <a:gd name="connsiteY95" fmla="*/ 820 h 9810"/>
                                <a:gd name="connsiteX96" fmla="*/ 5906 w 10000"/>
                                <a:gd name="connsiteY96" fmla="*/ 660 h 9810"/>
                                <a:gd name="connsiteX97" fmla="*/ 5906 w 10000"/>
                                <a:gd name="connsiteY97" fmla="*/ 340 h 9810"/>
                                <a:gd name="connsiteX98" fmla="*/ 5945 w 10000"/>
                                <a:gd name="connsiteY98" fmla="*/ 420 h 9810"/>
                                <a:gd name="connsiteX99" fmla="*/ 5945 w 10000"/>
                                <a:gd name="connsiteY99" fmla="*/ 610 h 9810"/>
                                <a:gd name="connsiteX100" fmla="*/ 5945 w 10000"/>
                                <a:gd name="connsiteY100" fmla="*/ 550 h 9810"/>
                                <a:gd name="connsiteX101" fmla="*/ 5984 w 10000"/>
                                <a:gd name="connsiteY101" fmla="*/ 390 h 9810"/>
                                <a:gd name="connsiteX102" fmla="*/ 5984 w 10000"/>
                                <a:gd name="connsiteY102" fmla="*/ 660 h 9810"/>
                                <a:gd name="connsiteX103" fmla="*/ 6102 w 10000"/>
                                <a:gd name="connsiteY103" fmla="*/ 80 h 9810"/>
                                <a:gd name="connsiteX104" fmla="*/ 6142 w 10000"/>
                                <a:gd name="connsiteY104" fmla="*/ 1060 h 9810"/>
                                <a:gd name="connsiteX105" fmla="*/ 6181 w 10000"/>
                                <a:gd name="connsiteY105" fmla="*/ 630 h 9810"/>
                                <a:gd name="connsiteX106" fmla="*/ 6260 w 10000"/>
                                <a:gd name="connsiteY106" fmla="*/ 1000 h 9810"/>
                                <a:gd name="connsiteX107" fmla="*/ 6299 w 10000"/>
                                <a:gd name="connsiteY107" fmla="*/ 480 h 9810"/>
                                <a:gd name="connsiteX108" fmla="*/ 6339 w 10000"/>
                                <a:gd name="connsiteY108" fmla="*/ 820 h 9810"/>
                                <a:gd name="connsiteX109" fmla="*/ 6378 w 10000"/>
                                <a:gd name="connsiteY109" fmla="*/ 340 h 9810"/>
                                <a:gd name="connsiteX110" fmla="*/ 6457 w 10000"/>
                                <a:gd name="connsiteY110" fmla="*/ 750 h 9810"/>
                                <a:gd name="connsiteX111" fmla="*/ 6457 w 10000"/>
                                <a:gd name="connsiteY111" fmla="*/ 930 h 9810"/>
                                <a:gd name="connsiteX112" fmla="*/ 6496 w 10000"/>
                                <a:gd name="connsiteY112" fmla="*/ 970 h 9810"/>
                                <a:gd name="connsiteX113" fmla="*/ 6496 w 10000"/>
                                <a:gd name="connsiteY113" fmla="*/ 830 h 9810"/>
                                <a:gd name="connsiteX114" fmla="*/ 6575 w 10000"/>
                                <a:gd name="connsiteY114" fmla="*/ 520 h 9810"/>
                                <a:gd name="connsiteX115" fmla="*/ 6693 w 10000"/>
                                <a:gd name="connsiteY115" fmla="*/ 870 h 9810"/>
                                <a:gd name="connsiteX116" fmla="*/ 6772 w 10000"/>
                                <a:gd name="connsiteY116" fmla="*/ 480 h 9810"/>
                                <a:gd name="connsiteX117" fmla="*/ 6772 w 10000"/>
                                <a:gd name="connsiteY117" fmla="*/ 630 h 9810"/>
                                <a:gd name="connsiteX118" fmla="*/ 6811 w 10000"/>
                                <a:gd name="connsiteY118" fmla="*/ 680 h 9810"/>
                                <a:gd name="connsiteX119" fmla="*/ 6811 w 10000"/>
                                <a:gd name="connsiteY119" fmla="*/ 1040 h 9810"/>
                                <a:gd name="connsiteX120" fmla="*/ 6890 w 10000"/>
                                <a:gd name="connsiteY120" fmla="*/ 920 h 9810"/>
                                <a:gd name="connsiteX121" fmla="*/ 6929 w 10000"/>
                                <a:gd name="connsiteY121" fmla="*/ 480 h 9810"/>
                                <a:gd name="connsiteX122" fmla="*/ 7008 w 10000"/>
                                <a:gd name="connsiteY122" fmla="*/ 580 h 9810"/>
                                <a:gd name="connsiteX123" fmla="*/ 7087 w 10000"/>
                                <a:gd name="connsiteY123" fmla="*/ 470 h 9810"/>
                                <a:gd name="connsiteX124" fmla="*/ 7126 w 10000"/>
                                <a:gd name="connsiteY124" fmla="*/ 540 h 9810"/>
                                <a:gd name="connsiteX125" fmla="*/ 7165 w 10000"/>
                                <a:gd name="connsiteY125" fmla="*/ 450 h 9810"/>
                                <a:gd name="connsiteX126" fmla="*/ 7205 w 10000"/>
                                <a:gd name="connsiteY126" fmla="*/ 1180 h 9810"/>
                                <a:gd name="connsiteX127" fmla="*/ 7205 w 10000"/>
                                <a:gd name="connsiteY127" fmla="*/ 590 h 9810"/>
                                <a:gd name="connsiteX128" fmla="*/ 7283 w 10000"/>
                                <a:gd name="connsiteY128" fmla="*/ 210 h 9810"/>
                                <a:gd name="connsiteX129" fmla="*/ 7362 w 10000"/>
                                <a:gd name="connsiteY129" fmla="*/ 380 h 9810"/>
                                <a:gd name="connsiteX130" fmla="*/ 7402 w 10000"/>
                                <a:gd name="connsiteY130" fmla="*/ 300 h 9810"/>
                                <a:gd name="connsiteX131" fmla="*/ 7480 w 10000"/>
                                <a:gd name="connsiteY131" fmla="*/ 660 h 9810"/>
                                <a:gd name="connsiteX132" fmla="*/ 7480 w 10000"/>
                                <a:gd name="connsiteY132" fmla="*/ 920 h 9810"/>
                                <a:gd name="connsiteX133" fmla="*/ 7520 w 10000"/>
                                <a:gd name="connsiteY133" fmla="*/ 490 h 9810"/>
                                <a:gd name="connsiteX134" fmla="*/ 7677 w 10000"/>
                                <a:gd name="connsiteY134" fmla="*/ 200 h 9810"/>
                                <a:gd name="connsiteX135" fmla="*/ 7717 w 10000"/>
                                <a:gd name="connsiteY135" fmla="*/ 930 h 9810"/>
                                <a:gd name="connsiteX136" fmla="*/ 7795 w 10000"/>
                                <a:gd name="connsiteY136" fmla="*/ 270 h 9810"/>
                                <a:gd name="connsiteX137" fmla="*/ 7913 w 10000"/>
                                <a:gd name="connsiteY137" fmla="*/ 620 h 9810"/>
                                <a:gd name="connsiteX138" fmla="*/ 7953 w 10000"/>
                                <a:gd name="connsiteY138" fmla="*/ 310 h 9810"/>
                                <a:gd name="connsiteX139" fmla="*/ 7953 w 10000"/>
                                <a:gd name="connsiteY139" fmla="*/ 1010 h 9810"/>
                                <a:gd name="connsiteX140" fmla="*/ 8071 w 10000"/>
                                <a:gd name="connsiteY140" fmla="*/ 520 h 9810"/>
                                <a:gd name="connsiteX141" fmla="*/ 8110 w 10000"/>
                                <a:gd name="connsiteY141" fmla="*/ 650 h 9810"/>
                                <a:gd name="connsiteX142" fmla="*/ 8150 w 10000"/>
                                <a:gd name="connsiteY142" fmla="*/ 990 h 9810"/>
                                <a:gd name="connsiteX143" fmla="*/ 8228 w 10000"/>
                                <a:gd name="connsiteY143" fmla="*/ 310 h 9810"/>
                                <a:gd name="connsiteX144" fmla="*/ 8307 w 10000"/>
                                <a:gd name="connsiteY144" fmla="*/ 490 h 9810"/>
                                <a:gd name="connsiteX145" fmla="*/ 8504 w 10000"/>
                                <a:gd name="connsiteY145" fmla="*/ 960 h 9810"/>
                                <a:gd name="connsiteX146" fmla="*/ 8583 w 10000"/>
                                <a:gd name="connsiteY146" fmla="*/ 680 h 9810"/>
                                <a:gd name="connsiteX147" fmla="*/ 8701 w 10000"/>
                                <a:gd name="connsiteY147" fmla="*/ 320 h 9810"/>
                                <a:gd name="connsiteX148" fmla="*/ 8740 w 10000"/>
                                <a:gd name="connsiteY148" fmla="*/ 690 h 9810"/>
                                <a:gd name="connsiteX149" fmla="*/ 8780 w 10000"/>
                                <a:gd name="connsiteY149" fmla="*/ 790 h 9810"/>
                                <a:gd name="connsiteX150" fmla="*/ 8780 w 10000"/>
                                <a:gd name="connsiteY150" fmla="*/ 830 h 9810"/>
                                <a:gd name="connsiteX151" fmla="*/ 8898 w 10000"/>
                                <a:gd name="connsiteY151" fmla="*/ 590 h 9810"/>
                                <a:gd name="connsiteX152" fmla="*/ 8976 w 10000"/>
                                <a:gd name="connsiteY152" fmla="*/ 790 h 9810"/>
                                <a:gd name="connsiteX153" fmla="*/ 9016 w 10000"/>
                                <a:gd name="connsiteY153" fmla="*/ 750 h 9810"/>
                                <a:gd name="connsiteX154" fmla="*/ 9016 w 10000"/>
                                <a:gd name="connsiteY154" fmla="*/ 450 h 9810"/>
                                <a:gd name="connsiteX155" fmla="*/ 9134 w 10000"/>
                                <a:gd name="connsiteY155" fmla="*/ 940 h 9810"/>
                                <a:gd name="connsiteX156" fmla="*/ 9134 w 10000"/>
                                <a:gd name="connsiteY156" fmla="*/ 690 h 9810"/>
                                <a:gd name="connsiteX157" fmla="*/ 9213 w 10000"/>
                                <a:gd name="connsiteY157" fmla="*/ 760 h 9810"/>
                                <a:gd name="connsiteX158" fmla="*/ 9291 w 10000"/>
                                <a:gd name="connsiteY158" fmla="*/ 870 h 9810"/>
                                <a:gd name="connsiteX159" fmla="*/ 9409 w 10000"/>
                                <a:gd name="connsiteY159" fmla="*/ 490 h 9810"/>
                                <a:gd name="connsiteX160" fmla="*/ 9409 w 10000"/>
                                <a:gd name="connsiteY160" fmla="*/ 730 h 9810"/>
                                <a:gd name="connsiteX161" fmla="*/ 9567 w 10000"/>
                                <a:gd name="connsiteY161" fmla="*/ 560 h 9810"/>
                                <a:gd name="connsiteX162" fmla="*/ 9567 w 10000"/>
                                <a:gd name="connsiteY162" fmla="*/ 1030 h 9810"/>
                                <a:gd name="connsiteX163" fmla="*/ 9567 w 10000"/>
                                <a:gd name="connsiteY163" fmla="*/ 1300 h 9810"/>
                                <a:gd name="connsiteX164" fmla="*/ 9685 w 10000"/>
                                <a:gd name="connsiteY164" fmla="*/ 2750 h 9810"/>
                                <a:gd name="connsiteX165" fmla="*/ 10000 w 10000"/>
                                <a:gd name="connsiteY165" fmla="*/ 9810 h 9810"/>
                                <a:gd name="connsiteX0" fmla="*/ 79 w 9685"/>
                                <a:gd name="connsiteY0" fmla="*/ 2977 h 2977"/>
                                <a:gd name="connsiteX1" fmla="*/ 236 w 9685"/>
                                <a:gd name="connsiteY1" fmla="*/ 2151 h 2977"/>
                                <a:gd name="connsiteX2" fmla="*/ 276 w 9685"/>
                                <a:gd name="connsiteY2" fmla="*/ 1437 h 2977"/>
                                <a:gd name="connsiteX3" fmla="*/ 315 w 9685"/>
                                <a:gd name="connsiteY3" fmla="*/ 775 h 2977"/>
                                <a:gd name="connsiteX4" fmla="*/ 433 w 9685"/>
                                <a:gd name="connsiteY4" fmla="*/ 1162 h 2977"/>
                                <a:gd name="connsiteX5" fmla="*/ 433 w 9685"/>
                                <a:gd name="connsiteY5" fmla="*/ 1091 h 2977"/>
                                <a:gd name="connsiteX6" fmla="*/ 433 w 9685"/>
                                <a:gd name="connsiteY6" fmla="*/ 938 h 2977"/>
                                <a:gd name="connsiteX7" fmla="*/ 512 w 9685"/>
                                <a:gd name="connsiteY7" fmla="*/ 622 h 2977"/>
                                <a:gd name="connsiteX8" fmla="*/ 551 w 9685"/>
                                <a:gd name="connsiteY8" fmla="*/ 907 h 2977"/>
                                <a:gd name="connsiteX9" fmla="*/ 630 w 9685"/>
                                <a:gd name="connsiteY9" fmla="*/ 1060 h 2977"/>
                                <a:gd name="connsiteX10" fmla="*/ 669 w 9685"/>
                                <a:gd name="connsiteY10" fmla="*/ 1060 h 2977"/>
                                <a:gd name="connsiteX11" fmla="*/ 669 w 9685"/>
                                <a:gd name="connsiteY11" fmla="*/ 387 h 2977"/>
                                <a:gd name="connsiteX12" fmla="*/ 748 w 9685"/>
                                <a:gd name="connsiteY12" fmla="*/ 703 h 2977"/>
                                <a:gd name="connsiteX13" fmla="*/ 866 w 9685"/>
                                <a:gd name="connsiteY13" fmla="*/ 561 h 2977"/>
                                <a:gd name="connsiteX14" fmla="*/ 945 w 9685"/>
                                <a:gd name="connsiteY14" fmla="*/ 989 h 2977"/>
                                <a:gd name="connsiteX15" fmla="*/ 1063 w 9685"/>
                                <a:gd name="connsiteY15" fmla="*/ 357 h 2977"/>
                                <a:gd name="connsiteX16" fmla="*/ 1063 w 9685"/>
                                <a:gd name="connsiteY16" fmla="*/ 887 h 2977"/>
                                <a:gd name="connsiteX17" fmla="*/ 1220 w 9685"/>
                                <a:gd name="connsiteY17" fmla="*/ 703 h 2977"/>
                                <a:gd name="connsiteX18" fmla="*/ 1220 w 9685"/>
                                <a:gd name="connsiteY18" fmla="*/ 1162 h 2977"/>
                                <a:gd name="connsiteX19" fmla="*/ 1339 w 9685"/>
                                <a:gd name="connsiteY19" fmla="*/ 917 h 2977"/>
                                <a:gd name="connsiteX20" fmla="*/ 1417 w 9685"/>
                                <a:gd name="connsiteY20" fmla="*/ 765 h 2977"/>
                                <a:gd name="connsiteX21" fmla="*/ 1496 w 9685"/>
                                <a:gd name="connsiteY21" fmla="*/ 989 h 2977"/>
                                <a:gd name="connsiteX22" fmla="*/ 1535 w 9685"/>
                                <a:gd name="connsiteY22" fmla="*/ 1223 h 2977"/>
                                <a:gd name="connsiteX23" fmla="*/ 1614 w 9685"/>
                                <a:gd name="connsiteY23" fmla="*/ 530 h 2977"/>
                                <a:gd name="connsiteX24" fmla="*/ 1693 w 9685"/>
                                <a:gd name="connsiteY24" fmla="*/ 887 h 2977"/>
                                <a:gd name="connsiteX25" fmla="*/ 1732 w 9685"/>
                                <a:gd name="connsiteY25" fmla="*/ 10 h 2977"/>
                                <a:gd name="connsiteX26" fmla="*/ 1850 w 9685"/>
                                <a:gd name="connsiteY26" fmla="*/ 989 h 2977"/>
                                <a:gd name="connsiteX27" fmla="*/ 1969 w 9685"/>
                                <a:gd name="connsiteY27" fmla="*/ 601 h 2977"/>
                                <a:gd name="connsiteX28" fmla="*/ 2047 w 9685"/>
                                <a:gd name="connsiteY28" fmla="*/ 489 h 2977"/>
                                <a:gd name="connsiteX29" fmla="*/ 2047 w 9685"/>
                                <a:gd name="connsiteY29" fmla="*/ 428 h 2977"/>
                                <a:gd name="connsiteX30" fmla="*/ 2126 w 9685"/>
                                <a:gd name="connsiteY30" fmla="*/ 1060 h 2977"/>
                                <a:gd name="connsiteX31" fmla="*/ 2165 w 9685"/>
                                <a:gd name="connsiteY31" fmla="*/ 989 h 2977"/>
                                <a:gd name="connsiteX32" fmla="*/ 2244 w 9685"/>
                                <a:gd name="connsiteY32" fmla="*/ 917 h 2977"/>
                                <a:gd name="connsiteX33" fmla="*/ 2283 w 9685"/>
                                <a:gd name="connsiteY33" fmla="*/ 173 h 2977"/>
                                <a:gd name="connsiteX34" fmla="*/ 2283 w 9685"/>
                                <a:gd name="connsiteY34" fmla="*/ 805 h 2977"/>
                                <a:gd name="connsiteX35" fmla="*/ 2323 w 9685"/>
                                <a:gd name="connsiteY35" fmla="*/ 1162 h 2977"/>
                                <a:gd name="connsiteX36" fmla="*/ 2480 w 9685"/>
                                <a:gd name="connsiteY36" fmla="*/ 887 h 2977"/>
                                <a:gd name="connsiteX37" fmla="*/ 2520 w 9685"/>
                                <a:gd name="connsiteY37" fmla="*/ 1009 h 2977"/>
                                <a:gd name="connsiteX38" fmla="*/ 2520 w 9685"/>
                                <a:gd name="connsiteY38" fmla="*/ 1081 h 2977"/>
                                <a:gd name="connsiteX39" fmla="*/ 2559 w 9685"/>
                                <a:gd name="connsiteY39" fmla="*/ 1050 h 2977"/>
                                <a:gd name="connsiteX40" fmla="*/ 2638 w 9685"/>
                                <a:gd name="connsiteY40" fmla="*/ 866 h 2977"/>
                                <a:gd name="connsiteX41" fmla="*/ 2717 w 9685"/>
                                <a:gd name="connsiteY41" fmla="*/ 571 h 2977"/>
                                <a:gd name="connsiteX42" fmla="*/ 2756 w 9685"/>
                                <a:gd name="connsiteY42" fmla="*/ 765 h 2977"/>
                                <a:gd name="connsiteX43" fmla="*/ 2835 w 9685"/>
                                <a:gd name="connsiteY43" fmla="*/ 887 h 2977"/>
                                <a:gd name="connsiteX44" fmla="*/ 2835 w 9685"/>
                                <a:gd name="connsiteY44" fmla="*/ 989 h 2977"/>
                                <a:gd name="connsiteX45" fmla="*/ 2874 w 9685"/>
                                <a:gd name="connsiteY45" fmla="*/ 887 h 2977"/>
                                <a:gd name="connsiteX46" fmla="*/ 2913 w 9685"/>
                                <a:gd name="connsiteY46" fmla="*/ 765 h 2977"/>
                                <a:gd name="connsiteX47" fmla="*/ 2953 w 9685"/>
                                <a:gd name="connsiteY47" fmla="*/ 601 h 2977"/>
                                <a:gd name="connsiteX48" fmla="*/ 2953 w 9685"/>
                                <a:gd name="connsiteY48" fmla="*/ 571 h 2977"/>
                                <a:gd name="connsiteX49" fmla="*/ 3110 w 9685"/>
                                <a:gd name="connsiteY49" fmla="*/ 1111 h 2977"/>
                                <a:gd name="connsiteX50" fmla="*/ 3228 w 9685"/>
                                <a:gd name="connsiteY50" fmla="*/ 316 h 2977"/>
                                <a:gd name="connsiteX51" fmla="*/ 3307 w 9685"/>
                                <a:gd name="connsiteY51" fmla="*/ 714 h 2977"/>
                                <a:gd name="connsiteX52" fmla="*/ 3386 w 9685"/>
                                <a:gd name="connsiteY52" fmla="*/ 275 h 2977"/>
                                <a:gd name="connsiteX53" fmla="*/ 3465 w 9685"/>
                                <a:gd name="connsiteY53" fmla="*/ 377 h 2977"/>
                                <a:gd name="connsiteX54" fmla="*/ 3543 w 9685"/>
                                <a:gd name="connsiteY54" fmla="*/ 714 h 2977"/>
                                <a:gd name="connsiteX55" fmla="*/ 3661 w 9685"/>
                                <a:gd name="connsiteY55" fmla="*/ 550 h 2977"/>
                                <a:gd name="connsiteX56" fmla="*/ 3701 w 9685"/>
                                <a:gd name="connsiteY56" fmla="*/ 938 h 2977"/>
                                <a:gd name="connsiteX57" fmla="*/ 3780 w 9685"/>
                                <a:gd name="connsiteY57" fmla="*/ 765 h 2977"/>
                                <a:gd name="connsiteX58" fmla="*/ 3780 w 9685"/>
                                <a:gd name="connsiteY58" fmla="*/ 1233 h 2977"/>
                                <a:gd name="connsiteX59" fmla="*/ 3858 w 9685"/>
                                <a:gd name="connsiteY59" fmla="*/ 1081 h 2977"/>
                                <a:gd name="connsiteX60" fmla="*/ 3937 w 9685"/>
                                <a:gd name="connsiteY60" fmla="*/ 815 h 2977"/>
                                <a:gd name="connsiteX61" fmla="*/ 3937 w 9685"/>
                                <a:gd name="connsiteY61" fmla="*/ 591 h 2977"/>
                                <a:gd name="connsiteX62" fmla="*/ 3937 w 9685"/>
                                <a:gd name="connsiteY62" fmla="*/ 459 h 2977"/>
                                <a:gd name="connsiteX63" fmla="*/ 3976 w 9685"/>
                                <a:gd name="connsiteY63" fmla="*/ 530 h 2977"/>
                                <a:gd name="connsiteX64" fmla="*/ 3976 w 9685"/>
                                <a:gd name="connsiteY64" fmla="*/ 632 h 2977"/>
                                <a:gd name="connsiteX65" fmla="*/ 4094 w 9685"/>
                                <a:gd name="connsiteY65" fmla="*/ 1081 h 2977"/>
                                <a:gd name="connsiteX66" fmla="*/ 4134 w 9685"/>
                                <a:gd name="connsiteY66" fmla="*/ 1111 h 2977"/>
                                <a:gd name="connsiteX67" fmla="*/ 4291 w 9685"/>
                                <a:gd name="connsiteY67" fmla="*/ 775 h 2977"/>
                                <a:gd name="connsiteX68" fmla="*/ 4331 w 9685"/>
                                <a:gd name="connsiteY68" fmla="*/ 673 h 2977"/>
                                <a:gd name="connsiteX69" fmla="*/ 4449 w 9685"/>
                                <a:gd name="connsiteY69" fmla="*/ 948 h 2977"/>
                                <a:gd name="connsiteX70" fmla="*/ 4528 w 9685"/>
                                <a:gd name="connsiteY70" fmla="*/ 989 h 2977"/>
                                <a:gd name="connsiteX71" fmla="*/ 4567 w 9685"/>
                                <a:gd name="connsiteY71" fmla="*/ 449 h 2977"/>
                                <a:gd name="connsiteX72" fmla="*/ 4685 w 9685"/>
                                <a:gd name="connsiteY72" fmla="*/ 805 h 2977"/>
                                <a:gd name="connsiteX73" fmla="*/ 4724 w 9685"/>
                                <a:gd name="connsiteY73" fmla="*/ 102 h 2977"/>
                                <a:gd name="connsiteX74" fmla="*/ 4764 w 9685"/>
                                <a:gd name="connsiteY74" fmla="*/ 917 h 2977"/>
                                <a:gd name="connsiteX75" fmla="*/ 4843 w 9685"/>
                                <a:gd name="connsiteY75" fmla="*/ 632 h 2977"/>
                                <a:gd name="connsiteX76" fmla="*/ 4961 w 9685"/>
                                <a:gd name="connsiteY76" fmla="*/ 805 h 2977"/>
                                <a:gd name="connsiteX77" fmla="*/ 5000 w 9685"/>
                                <a:gd name="connsiteY77" fmla="*/ 693 h 2977"/>
                                <a:gd name="connsiteX78" fmla="*/ 5118 w 9685"/>
                                <a:gd name="connsiteY78" fmla="*/ 398 h 2977"/>
                                <a:gd name="connsiteX79" fmla="*/ 5157 w 9685"/>
                                <a:gd name="connsiteY79" fmla="*/ 815 h 2977"/>
                                <a:gd name="connsiteX80" fmla="*/ 5197 w 9685"/>
                                <a:gd name="connsiteY80" fmla="*/ 663 h 2977"/>
                                <a:gd name="connsiteX81" fmla="*/ 5276 w 9685"/>
                                <a:gd name="connsiteY81" fmla="*/ 449 h 2977"/>
                                <a:gd name="connsiteX82" fmla="*/ 5315 w 9685"/>
                                <a:gd name="connsiteY82" fmla="*/ 632 h 2977"/>
                                <a:gd name="connsiteX83" fmla="*/ 5394 w 9685"/>
                                <a:gd name="connsiteY83" fmla="*/ 805 h 2977"/>
                                <a:gd name="connsiteX84" fmla="*/ 5472 w 9685"/>
                                <a:gd name="connsiteY84" fmla="*/ 663 h 2977"/>
                                <a:gd name="connsiteX85" fmla="*/ 5512 w 9685"/>
                                <a:gd name="connsiteY85" fmla="*/ 489 h 2977"/>
                                <a:gd name="connsiteX86" fmla="*/ 5512 w 9685"/>
                                <a:gd name="connsiteY86" fmla="*/ 561 h 2977"/>
                                <a:gd name="connsiteX87" fmla="*/ 5512 w 9685"/>
                                <a:gd name="connsiteY87" fmla="*/ 663 h 2977"/>
                                <a:gd name="connsiteX88" fmla="*/ 5551 w 9685"/>
                                <a:gd name="connsiteY88" fmla="*/ 622 h 2977"/>
                                <a:gd name="connsiteX89" fmla="*/ 5591 w 9685"/>
                                <a:gd name="connsiteY89" fmla="*/ 479 h 2977"/>
                                <a:gd name="connsiteX90" fmla="*/ 5709 w 9685"/>
                                <a:gd name="connsiteY90" fmla="*/ 734 h 2977"/>
                                <a:gd name="connsiteX91" fmla="*/ 5709 w 9685"/>
                                <a:gd name="connsiteY91" fmla="*/ 795 h 2977"/>
                                <a:gd name="connsiteX92" fmla="*/ 5709 w 9685"/>
                                <a:gd name="connsiteY92" fmla="*/ 744 h 2977"/>
                                <a:gd name="connsiteX93" fmla="*/ 5748 w 9685"/>
                                <a:gd name="connsiteY93" fmla="*/ 591 h 2977"/>
                                <a:gd name="connsiteX94" fmla="*/ 5787 w 9685"/>
                                <a:gd name="connsiteY94" fmla="*/ 428 h 2977"/>
                                <a:gd name="connsiteX95" fmla="*/ 5866 w 9685"/>
                                <a:gd name="connsiteY95" fmla="*/ 836 h 2977"/>
                                <a:gd name="connsiteX96" fmla="*/ 5906 w 9685"/>
                                <a:gd name="connsiteY96" fmla="*/ 673 h 2977"/>
                                <a:gd name="connsiteX97" fmla="*/ 5906 w 9685"/>
                                <a:gd name="connsiteY97" fmla="*/ 347 h 2977"/>
                                <a:gd name="connsiteX98" fmla="*/ 5945 w 9685"/>
                                <a:gd name="connsiteY98" fmla="*/ 428 h 2977"/>
                                <a:gd name="connsiteX99" fmla="*/ 5945 w 9685"/>
                                <a:gd name="connsiteY99" fmla="*/ 622 h 2977"/>
                                <a:gd name="connsiteX100" fmla="*/ 5945 w 9685"/>
                                <a:gd name="connsiteY100" fmla="*/ 561 h 2977"/>
                                <a:gd name="connsiteX101" fmla="*/ 5984 w 9685"/>
                                <a:gd name="connsiteY101" fmla="*/ 398 h 2977"/>
                                <a:gd name="connsiteX102" fmla="*/ 5984 w 9685"/>
                                <a:gd name="connsiteY102" fmla="*/ 673 h 2977"/>
                                <a:gd name="connsiteX103" fmla="*/ 6102 w 9685"/>
                                <a:gd name="connsiteY103" fmla="*/ 82 h 2977"/>
                                <a:gd name="connsiteX104" fmla="*/ 6142 w 9685"/>
                                <a:gd name="connsiteY104" fmla="*/ 1081 h 2977"/>
                                <a:gd name="connsiteX105" fmla="*/ 6181 w 9685"/>
                                <a:gd name="connsiteY105" fmla="*/ 642 h 2977"/>
                                <a:gd name="connsiteX106" fmla="*/ 6260 w 9685"/>
                                <a:gd name="connsiteY106" fmla="*/ 1019 h 2977"/>
                                <a:gd name="connsiteX107" fmla="*/ 6299 w 9685"/>
                                <a:gd name="connsiteY107" fmla="*/ 489 h 2977"/>
                                <a:gd name="connsiteX108" fmla="*/ 6339 w 9685"/>
                                <a:gd name="connsiteY108" fmla="*/ 836 h 2977"/>
                                <a:gd name="connsiteX109" fmla="*/ 6378 w 9685"/>
                                <a:gd name="connsiteY109" fmla="*/ 347 h 2977"/>
                                <a:gd name="connsiteX110" fmla="*/ 6457 w 9685"/>
                                <a:gd name="connsiteY110" fmla="*/ 765 h 2977"/>
                                <a:gd name="connsiteX111" fmla="*/ 6457 w 9685"/>
                                <a:gd name="connsiteY111" fmla="*/ 948 h 2977"/>
                                <a:gd name="connsiteX112" fmla="*/ 6496 w 9685"/>
                                <a:gd name="connsiteY112" fmla="*/ 989 h 2977"/>
                                <a:gd name="connsiteX113" fmla="*/ 6496 w 9685"/>
                                <a:gd name="connsiteY113" fmla="*/ 846 h 2977"/>
                                <a:gd name="connsiteX114" fmla="*/ 6575 w 9685"/>
                                <a:gd name="connsiteY114" fmla="*/ 530 h 2977"/>
                                <a:gd name="connsiteX115" fmla="*/ 6693 w 9685"/>
                                <a:gd name="connsiteY115" fmla="*/ 887 h 2977"/>
                                <a:gd name="connsiteX116" fmla="*/ 6772 w 9685"/>
                                <a:gd name="connsiteY116" fmla="*/ 489 h 2977"/>
                                <a:gd name="connsiteX117" fmla="*/ 6772 w 9685"/>
                                <a:gd name="connsiteY117" fmla="*/ 642 h 2977"/>
                                <a:gd name="connsiteX118" fmla="*/ 6811 w 9685"/>
                                <a:gd name="connsiteY118" fmla="*/ 693 h 2977"/>
                                <a:gd name="connsiteX119" fmla="*/ 6811 w 9685"/>
                                <a:gd name="connsiteY119" fmla="*/ 1060 h 2977"/>
                                <a:gd name="connsiteX120" fmla="*/ 6890 w 9685"/>
                                <a:gd name="connsiteY120" fmla="*/ 938 h 2977"/>
                                <a:gd name="connsiteX121" fmla="*/ 6929 w 9685"/>
                                <a:gd name="connsiteY121" fmla="*/ 489 h 2977"/>
                                <a:gd name="connsiteX122" fmla="*/ 7008 w 9685"/>
                                <a:gd name="connsiteY122" fmla="*/ 591 h 2977"/>
                                <a:gd name="connsiteX123" fmla="*/ 7087 w 9685"/>
                                <a:gd name="connsiteY123" fmla="*/ 479 h 2977"/>
                                <a:gd name="connsiteX124" fmla="*/ 7126 w 9685"/>
                                <a:gd name="connsiteY124" fmla="*/ 550 h 2977"/>
                                <a:gd name="connsiteX125" fmla="*/ 7165 w 9685"/>
                                <a:gd name="connsiteY125" fmla="*/ 459 h 2977"/>
                                <a:gd name="connsiteX126" fmla="*/ 7205 w 9685"/>
                                <a:gd name="connsiteY126" fmla="*/ 1203 h 2977"/>
                                <a:gd name="connsiteX127" fmla="*/ 7205 w 9685"/>
                                <a:gd name="connsiteY127" fmla="*/ 601 h 2977"/>
                                <a:gd name="connsiteX128" fmla="*/ 7283 w 9685"/>
                                <a:gd name="connsiteY128" fmla="*/ 214 h 2977"/>
                                <a:gd name="connsiteX129" fmla="*/ 7362 w 9685"/>
                                <a:gd name="connsiteY129" fmla="*/ 387 h 2977"/>
                                <a:gd name="connsiteX130" fmla="*/ 7402 w 9685"/>
                                <a:gd name="connsiteY130" fmla="*/ 306 h 2977"/>
                                <a:gd name="connsiteX131" fmla="*/ 7480 w 9685"/>
                                <a:gd name="connsiteY131" fmla="*/ 673 h 2977"/>
                                <a:gd name="connsiteX132" fmla="*/ 7480 w 9685"/>
                                <a:gd name="connsiteY132" fmla="*/ 938 h 2977"/>
                                <a:gd name="connsiteX133" fmla="*/ 7520 w 9685"/>
                                <a:gd name="connsiteY133" fmla="*/ 499 h 2977"/>
                                <a:gd name="connsiteX134" fmla="*/ 7677 w 9685"/>
                                <a:gd name="connsiteY134" fmla="*/ 204 h 2977"/>
                                <a:gd name="connsiteX135" fmla="*/ 7717 w 9685"/>
                                <a:gd name="connsiteY135" fmla="*/ 948 h 2977"/>
                                <a:gd name="connsiteX136" fmla="*/ 7795 w 9685"/>
                                <a:gd name="connsiteY136" fmla="*/ 275 h 2977"/>
                                <a:gd name="connsiteX137" fmla="*/ 7913 w 9685"/>
                                <a:gd name="connsiteY137" fmla="*/ 632 h 2977"/>
                                <a:gd name="connsiteX138" fmla="*/ 7953 w 9685"/>
                                <a:gd name="connsiteY138" fmla="*/ 316 h 2977"/>
                                <a:gd name="connsiteX139" fmla="*/ 7953 w 9685"/>
                                <a:gd name="connsiteY139" fmla="*/ 1030 h 2977"/>
                                <a:gd name="connsiteX140" fmla="*/ 8071 w 9685"/>
                                <a:gd name="connsiteY140" fmla="*/ 530 h 2977"/>
                                <a:gd name="connsiteX141" fmla="*/ 8110 w 9685"/>
                                <a:gd name="connsiteY141" fmla="*/ 663 h 2977"/>
                                <a:gd name="connsiteX142" fmla="*/ 8150 w 9685"/>
                                <a:gd name="connsiteY142" fmla="*/ 1009 h 2977"/>
                                <a:gd name="connsiteX143" fmla="*/ 8228 w 9685"/>
                                <a:gd name="connsiteY143" fmla="*/ 316 h 2977"/>
                                <a:gd name="connsiteX144" fmla="*/ 8307 w 9685"/>
                                <a:gd name="connsiteY144" fmla="*/ 499 h 2977"/>
                                <a:gd name="connsiteX145" fmla="*/ 8504 w 9685"/>
                                <a:gd name="connsiteY145" fmla="*/ 979 h 2977"/>
                                <a:gd name="connsiteX146" fmla="*/ 8583 w 9685"/>
                                <a:gd name="connsiteY146" fmla="*/ 693 h 2977"/>
                                <a:gd name="connsiteX147" fmla="*/ 8701 w 9685"/>
                                <a:gd name="connsiteY147" fmla="*/ 326 h 2977"/>
                                <a:gd name="connsiteX148" fmla="*/ 8740 w 9685"/>
                                <a:gd name="connsiteY148" fmla="*/ 703 h 2977"/>
                                <a:gd name="connsiteX149" fmla="*/ 8780 w 9685"/>
                                <a:gd name="connsiteY149" fmla="*/ 805 h 2977"/>
                                <a:gd name="connsiteX150" fmla="*/ 8780 w 9685"/>
                                <a:gd name="connsiteY150" fmla="*/ 846 h 2977"/>
                                <a:gd name="connsiteX151" fmla="*/ 8898 w 9685"/>
                                <a:gd name="connsiteY151" fmla="*/ 601 h 2977"/>
                                <a:gd name="connsiteX152" fmla="*/ 8976 w 9685"/>
                                <a:gd name="connsiteY152" fmla="*/ 805 h 2977"/>
                                <a:gd name="connsiteX153" fmla="*/ 9016 w 9685"/>
                                <a:gd name="connsiteY153" fmla="*/ 765 h 2977"/>
                                <a:gd name="connsiteX154" fmla="*/ 9016 w 9685"/>
                                <a:gd name="connsiteY154" fmla="*/ 459 h 2977"/>
                                <a:gd name="connsiteX155" fmla="*/ 9134 w 9685"/>
                                <a:gd name="connsiteY155" fmla="*/ 958 h 2977"/>
                                <a:gd name="connsiteX156" fmla="*/ 9134 w 9685"/>
                                <a:gd name="connsiteY156" fmla="*/ 703 h 2977"/>
                                <a:gd name="connsiteX157" fmla="*/ 9213 w 9685"/>
                                <a:gd name="connsiteY157" fmla="*/ 775 h 2977"/>
                                <a:gd name="connsiteX158" fmla="*/ 9291 w 9685"/>
                                <a:gd name="connsiteY158" fmla="*/ 887 h 2977"/>
                                <a:gd name="connsiteX159" fmla="*/ 9409 w 9685"/>
                                <a:gd name="connsiteY159" fmla="*/ 499 h 2977"/>
                                <a:gd name="connsiteX160" fmla="*/ 9409 w 9685"/>
                                <a:gd name="connsiteY160" fmla="*/ 744 h 2977"/>
                                <a:gd name="connsiteX161" fmla="*/ 9567 w 9685"/>
                                <a:gd name="connsiteY161" fmla="*/ 571 h 2977"/>
                                <a:gd name="connsiteX162" fmla="*/ 9567 w 9685"/>
                                <a:gd name="connsiteY162" fmla="*/ 1050 h 2977"/>
                                <a:gd name="connsiteX163" fmla="*/ 9567 w 9685"/>
                                <a:gd name="connsiteY163" fmla="*/ 1325 h 2977"/>
                                <a:gd name="connsiteX164" fmla="*/ 9685 w 9685"/>
                                <a:gd name="connsiteY164" fmla="*/ 2803 h 2977"/>
                                <a:gd name="connsiteX0" fmla="*/ 0 w 9918"/>
                                <a:gd name="connsiteY0" fmla="*/ 10000 h 10000"/>
                                <a:gd name="connsiteX1" fmla="*/ 203 w 9918"/>
                                <a:gd name="connsiteY1" fmla="*/ 4827 h 10000"/>
                                <a:gd name="connsiteX2" fmla="*/ 243 w 9918"/>
                                <a:gd name="connsiteY2" fmla="*/ 2603 h 10000"/>
                                <a:gd name="connsiteX3" fmla="*/ 365 w 9918"/>
                                <a:gd name="connsiteY3" fmla="*/ 3903 h 10000"/>
                                <a:gd name="connsiteX4" fmla="*/ 365 w 9918"/>
                                <a:gd name="connsiteY4" fmla="*/ 3665 h 10000"/>
                                <a:gd name="connsiteX5" fmla="*/ 365 w 9918"/>
                                <a:gd name="connsiteY5" fmla="*/ 3151 h 10000"/>
                                <a:gd name="connsiteX6" fmla="*/ 447 w 9918"/>
                                <a:gd name="connsiteY6" fmla="*/ 2089 h 10000"/>
                                <a:gd name="connsiteX7" fmla="*/ 487 w 9918"/>
                                <a:gd name="connsiteY7" fmla="*/ 3047 h 10000"/>
                                <a:gd name="connsiteX8" fmla="*/ 568 w 9918"/>
                                <a:gd name="connsiteY8" fmla="*/ 3561 h 10000"/>
                                <a:gd name="connsiteX9" fmla="*/ 609 w 9918"/>
                                <a:gd name="connsiteY9" fmla="*/ 3561 h 10000"/>
                                <a:gd name="connsiteX10" fmla="*/ 609 w 9918"/>
                                <a:gd name="connsiteY10" fmla="*/ 1300 h 10000"/>
                                <a:gd name="connsiteX11" fmla="*/ 690 w 9918"/>
                                <a:gd name="connsiteY11" fmla="*/ 2361 h 10000"/>
                                <a:gd name="connsiteX12" fmla="*/ 812 w 9918"/>
                                <a:gd name="connsiteY12" fmla="*/ 1884 h 10000"/>
                                <a:gd name="connsiteX13" fmla="*/ 894 w 9918"/>
                                <a:gd name="connsiteY13" fmla="*/ 3322 h 10000"/>
                                <a:gd name="connsiteX14" fmla="*/ 1016 w 9918"/>
                                <a:gd name="connsiteY14" fmla="*/ 1199 h 10000"/>
                                <a:gd name="connsiteX15" fmla="*/ 1016 w 9918"/>
                                <a:gd name="connsiteY15" fmla="*/ 2980 h 10000"/>
                                <a:gd name="connsiteX16" fmla="*/ 1178 w 9918"/>
                                <a:gd name="connsiteY16" fmla="*/ 2361 h 10000"/>
                                <a:gd name="connsiteX17" fmla="*/ 1178 w 9918"/>
                                <a:gd name="connsiteY17" fmla="*/ 3903 h 10000"/>
                                <a:gd name="connsiteX18" fmla="*/ 1301 w 9918"/>
                                <a:gd name="connsiteY18" fmla="*/ 3080 h 10000"/>
                                <a:gd name="connsiteX19" fmla="*/ 1381 w 9918"/>
                                <a:gd name="connsiteY19" fmla="*/ 2570 h 10000"/>
                                <a:gd name="connsiteX20" fmla="*/ 1463 w 9918"/>
                                <a:gd name="connsiteY20" fmla="*/ 3322 h 10000"/>
                                <a:gd name="connsiteX21" fmla="*/ 1503 w 9918"/>
                                <a:gd name="connsiteY21" fmla="*/ 4108 h 10000"/>
                                <a:gd name="connsiteX22" fmla="*/ 1584 w 9918"/>
                                <a:gd name="connsiteY22" fmla="*/ 1780 h 10000"/>
                                <a:gd name="connsiteX23" fmla="*/ 1666 w 9918"/>
                                <a:gd name="connsiteY23" fmla="*/ 2980 h 10000"/>
                                <a:gd name="connsiteX24" fmla="*/ 1706 w 9918"/>
                                <a:gd name="connsiteY24" fmla="*/ 34 h 10000"/>
                                <a:gd name="connsiteX25" fmla="*/ 1828 w 9918"/>
                                <a:gd name="connsiteY25" fmla="*/ 3322 h 10000"/>
                                <a:gd name="connsiteX26" fmla="*/ 1951 w 9918"/>
                                <a:gd name="connsiteY26" fmla="*/ 2019 h 10000"/>
                                <a:gd name="connsiteX27" fmla="*/ 2032 w 9918"/>
                                <a:gd name="connsiteY27" fmla="*/ 1643 h 10000"/>
                                <a:gd name="connsiteX28" fmla="*/ 2032 w 9918"/>
                                <a:gd name="connsiteY28" fmla="*/ 1438 h 10000"/>
                                <a:gd name="connsiteX29" fmla="*/ 2113 w 9918"/>
                                <a:gd name="connsiteY29" fmla="*/ 3561 h 10000"/>
                                <a:gd name="connsiteX30" fmla="*/ 2153 w 9918"/>
                                <a:gd name="connsiteY30" fmla="*/ 3322 h 10000"/>
                                <a:gd name="connsiteX31" fmla="*/ 2235 w 9918"/>
                                <a:gd name="connsiteY31" fmla="*/ 3080 h 10000"/>
                                <a:gd name="connsiteX32" fmla="*/ 2275 w 9918"/>
                                <a:gd name="connsiteY32" fmla="*/ 581 h 10000"/>
                                <a:gd name="connsiteX33" fmla="*/ 2275 w 9918"/>
                                <a:gd name="connsiteY33" fmla="*/ 2704 h 10000"/>
                                <a:gd name="connsiteX34" fmla="*/ 2317 w 9918"/>
                                <a:gd name="connsiteY34" fmla="*/ 3903 h 10000"/>
                                <a:gd name="connsiteX35" fmla="*/ 2479 w 9918"/>
                                <a:gd name="connsiteY35" fmla="*/ 2980 h 10000"/>
                                <a:gd name="connsiteX36" fmla="*/ 2520 w 9918"/>
                                <a:gd name="connsiteY36" fmla="*/ 3389 h 10000"/>
                                <a:gd name="connsiteX37" fmla="*/ 2520 w 9918"/>
                                <a:gd name="connsiteY37" fmla="*/ 3631 h 10000"/>
                                <a:gd name="connsiteX38" fmla="*/ 2560 w 9918"/>
                                <a:gd name="connsiteY38" fmla="*/ 3527 h 10000"/>
                                <a:gd name="connsiteX39" fmla="*/ 2642 w 9918"/>
                                <a:gd name="connsiteY39" fmla="*/ 2909 h 10000"/>
                                <a:gd name="connsiteX40" fmla="*/ 2723 w 9918"/>
                                <a:gd name="connsiteY40" fmla="*/ 1918 h 10000"/>
                                <a:gd name="connsiteX41" fmla="*/ 2764 w 9918"/>
                                <a:gd name="connsiteY41" fmla="*/ 2570 h 10000"/>
                                <a:gd name="connsiteX42" fmla="*/ 2845 w 9918"/>
                                <a:gd name="connsiteY42" fmla="*/ 2980 h 10000"/>
                                <a:gd name="connsiteX43" fmla="*/ 2845 w 9918"/>
                                <a:gd name="connsiteY43" fmla="*/ 3322 h 10000"/>
                                <a:gd name="connsiteX44" fmla="*/ 2885 w 9918"/>
                                <a:gd name="connsiteY44" fmla="*/ 2980 h 10000"/>
                                <a:gd name="connsiteX45" fmla="*/ 2926 w 9918"/>
                                <a:gd name="connsiteY45" fmla="*/ 2570 h 10000"/>
                                <a:gd name="connsiteX46" fmla="*/ 2967 w 9918"/>
                                <a:gd name="connsiteY46" fmla="*/ 2019 h 10000"/>
                                <a:gd name="connsiteX47" fmla="*/ 2967 w 9918"/>
                                <a:gd name="connsiteY47" fmla="*/ 1918 h 10000"/>
                                <a:gd name="connsiteX48" fmla="*/ 3129 w 9918"/>
                                <a:gd name="connsiteY48" fmla="*/ 3732 h 10000"/>
                                <a:gd name="connsiteX49" fmla="*/ 3251 w 9918"/>
                                <a:gd name="connsiteY49" fmla="*/ 1061 h 10000"/>
                                <a:gd name="connsiteX50" fmla="*/ 3333 w 9918"/>
                                <a:gd name="connsiteY50" fmla="*/ 2398 h 10000"/>
                                <a:gd name="connsiteX51" fmla="*/ 3414 w 9918"/>
                                <a:gd name="connsiteY51" fmla="*/ 924 h 10000"/>
                                <a:gd name="connsiteX52" fmla="*/ 3496 w 9918"/>
                                <a:gd name="connsiteY52" fmla="*/ 1266 h 10000"/>
                                <a:gd name="connsiteX53" fmla="*/ 3576 w 9918"/>
                                <a:gd name="connsiteY53" fmla="*/ 2398 h 10000"/>
                                <a:gd name="connsiteX54" fmla="*/ 3698 w 9918"/>
                                <a:gd name="connsiteY54" fmla="*/ 1847 h 10000"/>
                                <a:gd name="connsiteX55" fmla="*/ 3739 w 9918"/>
                                <a:gd name="connsiteY55" fmla="*/ 3151 h 10000"/>
                                <a:gd name="connsiteX56" fmla="*/ 3821 w 9918"/>
                                <a:gd name="connsiteY56" fmla="*/ 2570 h 10000"/>
                                <a:gd name="connsiteX57" fmla="*/ 3821 w 9918"/>
                                <a:gd name="connsiteY57" fmla="*/ 4142 h 10000"/>
                                <a:gd name="connsiteX58" fmla="*/ 3901 w 9918"/>
                                <a:gd name="connsiteY58" fmla="*/ 3631 h 10000"/>
                                <a:gd name="connsiteX59" fmla="*/ 3983 w 9918"/>
                                <a:gd name="connsiteY59" fmla="*/ 2738 h 10000"/>
                                <a:gd name="connsiteX60" fmla="*/ 3983 w 9918"/>
                                <a:gd name="connsiteY60" fmla="*/ 1985 h 10000"/>
                                <a:gd name="connsiteX61" fmla="*/ 3983 w 9918"/>
                                <a:gd name="connsiteY61" fmla="*/ 1542 h 10000"/>
                                <a:gd name="connsiteX62" fmla="*/ 4023 w 9918"/>
                                <a:gd name="connsiteY62" fmla="*/ 1780 h 10000"/>
                                <a:gd name="connsiteX63" fmla="*/ 4023 w 9918"/>
                                <a:gd name="connsiteY63" fmla="*/ 2123 h 10000"/>
                                <a:gd name="connsiteX64" fmla="*/ 4145 w 9918"/>
                                <a:gd name="connsiteY64" fmla="*/ 3631 h 10000"/>
                                <a:gd name="connsiteX65" fmla="*/ 4186 w 9918"/>
                                <a:gd name="connsiteY65" fmla="*/ 3732 h 10000"/>
                                <a:gd name="connsiteX66" fmla="*/ 4349 w 9918"/>
                                <a:gd name="connsiteY66" fmla="*/ 2603 h 10000"/>
                                <a:gd name="connsiteX67" fmla="*/ 4390 w 9918"/>
                                <a:gd name="connsiteY67" fmla="*/ 2261 h 10000"/>
                                <a:gd name="connsiteX68" fmla="*/ 4512 w 9918"/>
                                <a:gd name="connsiteY68" fmla="*/ 3184 h 10000"/>
                                <a:gd name="connsiteX69" fmla="*/ 4593 w 9918"/>
                                <a:gd name="connsiteY69" fmla="*/ 3322 h 10000"/>
                                <a:gd name="connsiteX70" fmla="*/ 4634 w 9918"/>
                                <a:gd name="connsiteY70" fmla="*/ 1508 h 10000"/>
                                <a:gd name="connsiteX71" fmla="*/ 4755 w 9918"/>
                                <a:gd name="connsiteY71" fmla="*/ 2704 h 10000"/>
                                <a:gd name="connsiteX72" fmla="*/ 4796 w 9918"/>
                                <a:gd name="connsiteY72" fmla="*/ 343 h 10000"/>
                                <a:gd name="connsiteX73" fmla="*/ 4837 w 9918"/>
                                <a:gd name="connsiteY73" fmla="*/ 3080 h 10000"/>
                                <a:gd name="connsiteX74" fmla="*/ 4919 w 9918"/>
                                <a:gd name="connsiteY74" fmla="*/ 2123 h 10000"/>
                                <a:gd name="connsiteX75" fmla="*/ 5040 w 9918"/>
                                <a:gd name="connsiteY75" fmla="*/ 2704 h 10000"/>
                                <a:gd name="connsiteX76" fmla="*/ 5081 w 9918"/>
                                <a:gd name="connsiteY76" fmla="*/ 2328 h 10000"/>
                                <a:gd name="connsiteX77" fmla="*/ 5202 w 9918"/>
                                <a:gd name="connsiteY77" fmla="*/ 1337 h 10000"/>
                                <a:gd name="connsiteX78" fmla="*/ 5243 w 9918"/>
                                <a:gd name="connsiteY78" fmla="*/ 2738 h 10000"/>
                                <a:gd name="connsiteX79" fmla="*/ 5284 w 9918"/>
                                <a:gd name="connsiteY79" fmla="*/ 2227 h 10000"/>
                                <a:gd name="connsiteX80" fmla="*/ 5366 w 9918"/>
                                <a:gd name="connsiteY80" fmla="*/ 1508 h 10000"/>
                                <a:gd name="connsiteX81" fmla="*/ 5406 w 9918"/>
                                <a:gd name="connsiteY81" fmla="*/ 2123 h 10000"/>
                                <a:gd name="connsiteX82" fmla="*/ 5487 w 9918"/>
                                <a:gd name="connsiteY82" fmla="*/ 2704 h 10000"/>
                                <a:gd name="connsiteX83" fmla="*/ 5568 w 9918"/>
                                <a:gd name="connsiteY83" fmla="*/ 2227 h 10000"/>
                                <a:gd name="connsiteX84" fmla="*/ 5609 w 9918"/>
                                <a:gd name="connsiteY84" fmla="*/ 1643 h 10000"/>
                                <a:gd name="connsiteX85" fmla="*/ 5609 w 9918"/>
                                <a:gd name="connsiteY85" fmla="*/ 1884 h 10000"/>
                                <a:gd name="connsiteX86" fmla="*/ 5609 w 9918"/>
                                <a:gd name="connsiteY86" fmla="*/ 2227 h 10000"/>
                                <a:gd name="connsiteX87" fmla="*/ 5650 w 9918"/>
                                <a:gd name="connsiteY87" fmla="*/ 2089 h 10000"/>
                                <a:gd name="connsiteX88" fmla="*/ 5691 w 9918"/>
                                <a:gd name="connsiteY88" fmla="*/ 1609 h 10000"/>
                                <a:gd name="connsiteX89" fmla="*/ 5813 w 9918"/>
                                <a:gd name="connsiteY89" fmla="*/ 2466 h 10000"/>
                                <a:gd name="connsiteX90" fmla="*/ 5813 w 9918"/>
                                <a:gd name="connsiteY90" fmla="*/ 2670 h 10000"/>
                                <a:gd name="connsiteX91" fmla="*/ 5813 w 9918"/>
                                <a:gd name="connsiteY91" fmla="*/ 2499 h 10000"/>
                                <a:gd name="connsiteX92" fmla="*/ 5853 w 9918"/>
                                <a:gd name="connsiteY92" fmla="*/ 1985 h 10000"/>
                                <a:gd name="connsiteX93" fmla="*/ 5893 w 9918"/>
                                <a:gd name="connsiteY93" fmla="*/ 1438 h 10000"/>
                                <a:gd name="connsiteX94" fmla="*/ 5975 w 9918"/>
                                <a:gd name="connsiteY94" fmla="*/ 2808 h 10000"/>
                                <a:gd name="connsiteX95" fmla="*/ 6016 w 9918"/>
                                <a:gd name="connsiteY95" fmla="*/ 2261 h 10000"/>
                                <a:gd name="connsiteX96" fmla="*/ 6016 w 9918"/>
                                <a:gd name="connsiteY96" fmla="*/ 1166 h 10000"/>
                                <a:gd name="connsiteX97" fmla="*/ 6056 w 9918"/>
                                <a:gd name="connsiteY97" fmla="*/ 1438 h 10000"/>
                                <a:gd name="connsiteX98" fmla="*/ 6056 w 9918"/>
                                <a:gd name="connsiteY98" fmla="*/ 2089 h 10000"/>
                                <a:gd name="connsiteX99" fmla="*/ 6056 w 9918"/>
                                <a:gd name="connsiteY99" fmla="*/ 1884 h 10000"/>
                                <a:gd name="connsiteX100" fmla="*/ 6097 w 9918"/>
                                <a:gd name="connsiteY100" fmla="*/ 1337 h 10000"/>
                                <a:gd name="connsiteX101" fmla="*/ 6097 w 9918"/>
                                <a:gd name="connsiteY101" fmla="*/ 2261 h 10000"/>
                                <a:gd name="connsiteX102" fmla="*/ 6218 w 9918"/>
                                <a:gd name="connsiteY102" fmla="*/ 275 h 10000"/>
                                <a:gd name="connsiteX103" fmla="*/ 6260 w 9918"/>
                                <a:gd name="connsiteY103" fmla="*/ 3631 h 10000"/>
                                <a:gd name="connsiteX104" fmla="*/ 6300 w 9918"/>
                                <a:gd name="connsiteY104" fmla="*/ 2157 h 10000"/>
                                <a:gd name="connsiteX105" fmla="*/ 6382 w 9918"/>
                                <a:gd name="connsiteY105" fmla="*/ 3423 h 10000"/>
                                <a:gd name="connsiteX106" fmla="*/ 6422 w 9918"/>
                                <a:gd name="connsiteY106" fmla="*/ 1643 h 10000"/>
                                <a:gd name="connsiteX107" fmla="*/ 6463 w 9918"/>
                                <a:gd name="connsiteY107" fmla="*/ 2808 h 10000"/>
                                <a:gd name="connsiteX108" fmla="*/ 6503 w 9918"/>
                                <a:gd name="connsiteY108" fmla="*/ 1166 h 10000"/>
                                <a:gd name="connsiteX109" fmla="*/ 6585 w 9918"/>
                                <a:gd name="connsiteY109" fmla="*/ 2570 h 10000"/>
                                <a:gd name="connsiteX110" fmla="*/ 6585 w 9918"/>
                                <a:gd name="connsiteY110" fmla="*/ 3184 h 10000"/>
                                <a:gd name="connsiteX111" fmla="*/ 6625 w 9918"/>
                                <a:gd name="connsiteY111" fmla="*/ 3322 h 10000"/>
                                <a:gd name="connsiteX112" fmla="*/ 6625 w 9918"/>
                                <a:gd name="connsiteY112" fmla="*/ 2842 h 10000"/>
                                <a:gd name="connsiteX113" fmla="*/ 6707 w 9918"/>
                                <a:gd name="connsiteY113" fmla="*/ 1780 h 10000"/>
                                <a:gd name="connsiteX114" fmla="*/ 6829 w 9918"/>
                                <a:gd name="connsiteY114" fmla="*/ 2980 h 10000"/>
                                <a:gd name="connsiteX115" fmla="*/ 6910 w 9918"/>
                                <a:gd name="connsiteY115" fmla="*/ 1643 h 10000"/>
                                <a:gd name="connsiteX116" fmla="*/ 6910 w 9918"/>
                                <a:gd name="connsiteY116" fmla="*/ 2157 h 10000"/>
                                <a:gd name="connsiteX117" fmla="*/ 6951 w 9918"/>
                                <a:gd name="connsiteY117" fmla="*/ 2328 h 10000"/>
                                <a:gd name="connsiteX118" fmla="*/ 6951 w 9918"/>
                                <a:gd name="connsiteY118" fmla="*/ 3561 h 10000"/>
                                <a:gd name="connsiteX119" fmla="*/ 7032 w 9918"/>
                                <a:gd name="connsiteY119" fmla="*/ 3151 h 10000"/>
                                <a:gd name="connsiteX120" fmla="*/ 7072 w 9918"/>
                                <a:gd name="connsiteY120" fmla="*/ 1643 h 10000"/>
                                <a:gd name="connsiteX121" fmla="*/ 7154 w 9918"/>
                                <a:gd name="connsiteY121" fmla="*/ 1985 h 10000"/>
                                <a:gd name="connsiteX122" fmla="*/ 7236 w 9918"/>
                                <a:gd name="connsiteY122" fmla="*/ 1609 h 10000"/>
                                <a:gd name="connsiteX123" fmla="*/ 7276 w 9918"/>
                                <a:gd name="connsiteY123" fmla="*/ 1847 h 10000"/>
                                <a:gd name="connsiteX124" fmla="*/ 7316 w 9918"/>
                                <a:gd name="connsiteY124" fmla="*/ 1542 h 10000"/>
                                <a:gd name="connsiteX125" fmla="*/ 7357 w 9918"/>
                                <a:gd name="connsiteY125" fmla="*/ 4041 h 10000"/>
                                <a:gd name="connsiteX126" fmla="*/ 7357 w 9918"/>
                                <a:gd name="connsiteY126" fmla="*/ 2019 h 10000"/>
                                <a:gd name="connsiteX127" fmla="*/ 7438 w 9918"/>
                                <a:gd name="connsiteY127" fmla="*/ 719 h 10000"/>
                                <a:gd name="connsiteX128" fmla="*/ 7519 w 9918"/>
                                <a:gd name="connsiteY128" fmla="*/ 1300 h 10000"/>
                                <a:gd name="connsiteX129" fmla="*/ 7561 w 9918"/>
                                <a:gd name="connsiteY129" fmla="*/ 1028 h 10000"/>
                                <a:gd name="connsiteX130" fmla="*/ 7641 w 9918"/>
                                <a:gd name="connsiteY130" fmla="*/ 2261 h 10000"/>
                                <a:gd name="connsiteX131" fmla="*/ 7641 w 9918"/>
                                <a:gd name="connsiteY131" fmla="*/ 3151 h 10000"/>
                                <a:gd name="connsiteX132" fmla="*/ 7683 w 9918"/>
                                <a:gd name="connsiteY132" fmla="*/ 1676 h 10000"/>
                                <a:gd name="connsiteX133" fmla="*/ 7845 w 9918"/>
                                <a:gd name="connsiteY133" fmla="*/ 685 h 10000"/>
                                <a:gd name="connsiteX134" fmla="*/ 7886 w 9918"/>
                                <a:gd name="connsiteY134" fmla="*/ 3184 h 10000"/>
                                <a:gd name="connsiteX135" fmla="*/ 7967 w 9918"/>
                                <a:gd name="connsiteY135" fmla="*/ 924 h 10000"/>
                                <a:gd name="connsiteX136" fmla="*/ 8088 w 9918"/>
                                <a:gd name="connsiteY136" fmla="*/ 2123 h 10000"/>
                                <a:gd name="connsiteX137" fmla="*/ 8130 w 9918"/>
                                <a:gd name="connsiteY137" fmla="*/ 1061 h 10000"/>
                                <a:gd name="connsiteX138" fmla="*/ 8130 w 9918"/>
                                <a:gd name="connsiteY138" fmla="*/ 3460 h 10000"/>
                                <a:gd name="connsiteX139" fmla="*/ 8252 w 9918"/>
                                <a:gd name="connsiteY139" fmla="*/ 1780 h 10000"/>
                                <a:gd name="connsiteX140" fmla="*/ 8292 w 9918"/>
                                <a:gd name="connsiteY140" fmla="*/ 2227 h 10000"/>
                                <a:gd name="connsiteX141" fmla="*/ 8333 w 9918"/>
                                <a:gd name="connsiteY141" fmla="*/ 3389 h 10000"/>
                                <a:gd name="connsiteX142" fmla="*/ 8414 w 9918"/>
                                <a:gd name="connsiteY142" fmla="*/ 1061 h 10000"/>
                                <a:gd name="connsiteX143" fmla="*/ 8495 w 9918"/>
                                <a:gd name="connsiteY143" fmla="*/ 1676 h 10000"/>
                                <a:gd name="connsiteX144" fmla="*/ 8699 w 9918"/>
                                <a:gd name="connsiteY144" fmla="*/ 3289 h 10000"/>
                                <a:gd name="connsiteX145" fmla="*/ 8780 w 9918"/>
                                <a:gd name="connsiteY145" fmla="*/ 2328 h 10000"/>
                                <a:gd name="connsiteX146" fmla="*/ 8902 w 9918"/>
                                <a:gd name="connsiteY146" fmla="*/ 1095 h 10000"/>
                                <a:gd name="connsiteX147" fmla="*/ 8942 w 9918"/>
                                <a:gd name="connsiteY147" fmla="*/ 2361 h 10000"/>
                                <a:gd name="connsiteX148" fmla="*/ 8984 w 9918"/>
                                <a:gd name="connsiteY148" fmla="*/ 2704 h 10000"/>
                                <a:gd name="connsiteX149" fmla="*/ 8984 w 9918"/>
                                <a:gd name="connsiteY149" fmla="*/ 2842 h 10000"/>
                                <a:gd name="connsiteX150" fmla="*/ 9105 w 9918"/>
                                <a:gd name="connsiteY150" fmla="*/ 2019 h 10000"/>
                                <a:gd name="connsiteX151" fmla="*/ 9186 w 9918"/>
                                <a:gd name="connsiteY151" fmla="*/ 2704 h 10000"/>
                                <a:gd name="connsiteX152" fmla="*/ 9227 w 9918"/>
                                <a:gd name="connsiteY152" fmla="*/ 2570 h 10000"/>
                                <a:gd name="connsiteX153" fmla="*/ 9227 w 9918"/>
                                <a:gd name="connsiteY153" fmla="*/ 1542 h 10000"/>
                                <a:gd name="connsiteX154" fmla="*/ 9349 w 9918"/>
                                <a:gd name="connsiteY154" fmla="*/ 3218 h 10000"/>
                                <a:gd name="connsiteX155" fmla="*/ 9349 w 9918"/>
                                <a:gd name="connsiteY155" fmla="*/ 2361 h 10000"/>
                                <a:gd name="connsiteX156" fmla="*/ 9431 w 9918"/>
                                <a:gd name="connsiteY156" fmla="*/ 2603 h 10000"/>
                                <a:gd name="connsiteX157" fmla="*/ 9511 w 9918"/>
                                <a:gd name="connsiteY157" fmla="*/ 2980 h 10000"/>
                                <a:gd name="connsiteX158" fmla="*/ 9633 w 9918"/>
                                <a:gd name="connsiteY158" fmla="*/ 1676 h 10000"/>
                                <a:gd name="connsiteX159" fmla="*/ 9633 w 9918"/>
                                <a:gd name="connsiteY159" fmla="*/ 2499 h 10000"/>
                                <a:gd name="connsiteX160" fmla="*/ 9796 w 9918"/>
                                <a:gd name="connsiteY160" fmla="*/ 1918 h 10000"/>
                                <a:gd name="connsiteX161" fmla="*/ 9796 w 9918"/>
                                <a:gd name="connsiteY161" fmla="*/ 3527 h 10000"/>
                                <a:gd name="connsiteX162" fmla="*/ 9796 w 9918"/>
                                <a:gd name="connsiteY162" fmla="*/ 4451 h 10000"/>
                                <a:gd name="connsiteX163" fmla="*/ 9918 w 9918"/>
                                <a:gd name="connsiteY163" fmla="*/ 9416 h 10000"/>
                                <a:gd name="connsiteX0" fmla="*/ 0 w 10000"/>
                                <a:gd name="connsiteY0" fmla="*/ 10000 h 10000"/>
                                <a:gd name="connsiteX1" fmla="*/ 1393 w 10000"/>
                                <a:gd name="connsiteY1" fmla="*/ 7773 h 10000"/>
                                <a:gd name="connsiteX2" fmla="*/ 205 w 10000"/>
                                <a:gd name="connsiteY2" fmla="*/ 4827 h 10000"/>
                                <a:gd name="connsiteX3" fmla="*/ 245 w 10000"/>
                                <a:gd name="connsiteY3" fmla="*/ 2603 h 10000"/>
                                <a:gd name="connsiteX4" fmla="*/ 368 w 10000"/>
                                <a:gd name="connsiteY4" fmla="*/ 3903 h 10000"/>
                                <a:gd name="connsiteX5" fmla="*/ 368 w 10000"/>
                                <a:gd name="connsiteY5" fmla="*/ 3665 h 10000"/>
                                <a:gd name="connsiteX6" fmla="*/ 368 w 10000"/>
                                <a:gd name="connsiteY6" fmla="*/ 3151 h 10000"/>
                                <a:gd name="connsiteX7" fmla="*/ 451 w 10000"/>
                                <a:gd name="connsiteY7" fmla="*/ 2089 h 10000"/>
                                <a:gd name="connsiteX8" fmla="*/ 491 w 10000"/>
                                <a:gd name="connsiteY8" fmla="*/ 3047 h 10000"/>
                                <a:gd name="connsiteX9" fmla="*/ 573 w 10000"/>
                                <a:gd name="connsiteY9" fmla="*/ 3561 h 10000"/>
                                <a:gd name="connsiteX10" fmla="*/ 614 w 10000"/>
                                <a:gd name="connsiteY10" fmla="*/ 3561 h 10000"/>
                                <a:gd name="connsiteX11" fmla="*/ 614 w 10000"/>
                                <a:gd name="connsiteY11" fmla="*/ 1300 h 10000"/>
                                <a:gd name="connsiteX12" fmla="*/ 696 w 10000"/>
                                <a:gd name="connsiteY12" fmla="*/ 2361 h 10000"/>
                                <a:gd name="connsiteX13" fmla="*/ 819 w 10000"/>
                                <a:gd name="connsiteY13" fmla="*/ 1884 h 10000"/>
                                <a:gd name="connsiteX14" fmla="*/ 901 w 10000"/>
                                <a:gd name="connsiteY14" fmla="*/ 3322 h 10000"/>
                                <a:gd name="connsiteX15" fmla="*/ 1024 w 10000"/>
                                <a:gd name="connsiteY15" fmla="*/ 1199 h 10000"/>
                                <a:gd name="connsiteX16" fmla="*/ 1024 w 10000"/>
                                <a:gd name="connsiteY16" fmla="*/ 2980 h 10000"/>
                                <a:gd name="connsiteX17" fmla="*/ 1188 w 10000"/>
                                <a:gd name="connsiteY17" fmla="*/ 2361 h 10000"/>
                                <a:gd name="connsiteX18" fmla="*/ 1188 w 10000"/>
                                <a:gd name="connsiteY18" fmla="*/ 3903 h 10000"/>
                                <a:gd name="connsiteX19" fmla="*/ 1312 w 10000"/>
                                <a:gd name="connsiteY19" fmla="*/ 3080 h 10000"/>
                                <a:gd name="connsiteX20" fmla="*/ 1392 w 10000"/>
                                <a:gd name="connsiteY20" fmla="*/ 2570 h 10000"/>
                                <a:gd name="connsiteX21" fmla="*/ 1475 w 10000"/>
                                <a:gd name="connsiteY21" fmla="*/ 3322 h 10000"/>
                                <a:gd name="connsiteX22" fmla="*/ 1515 w 10000"/>
                                <a:gd name="connsiteY22" fmla="*/ 4108 h 10000"/>
                                <a:gd name="connsiteX23" fmla="*/ 1597 w 10000"/>
                                <a:gd name="connsiteY23" fmla="*/ 1780 h 10000"/>
                                <a:gd name="connsiteX24" fmla="*/ 1680 w 10000"/>
                                <a:gd name="connsiteY24" fmla="*/ 2980 h 10000"/>
                                <a:gd name="connsiteX25" fmla="*/ 1720 w 10000"/>
                                <a:gd name="connsiteY25" fmla="*/ 34 h 10000"/>
                                <a:gd name="connsiteX26" fmla="*/ 1843 w 10000"/>
                                <a:gd name="connsiteY26" fmla="*/ 3322 h 10000"/>
                                <a:gd name="connsiteX27" fmla="*/ 1967 w 10000"/>
                                <a:gd name="connsiteY27" fmla="*/ 2019 h 10000"/>
                                <a:gd name="connsiteX28" fmla="*/ 2049 w 10000"/>
                                <a:gd name="connsiteY28" fmla="*/ 1643 h 10000"/>
                                <a:gd name="connsiteX29" fmla="*/ 2049 w 10000"/>
                                <a:gd name="connsiteY29" fmla="*/ 1438 h 10000"/>
                                <a:gd name="connsiteX30" fmla="*/ 2130 w 10000"/>
                                <a:gd name="connsiteY30" fmla="*/ 3561 h 10000"/>
                                <a:gd name="connsiteX31" fmla="*/ 2171 w 10000"/>
                                <a:gd name="connsiteY31" fmla="*/ 3322 h 10000"/>
                                <a:gd name="connsiteX32" fmla="*/ 2253 w 10000"/>
                                <a:gd name="connsiteY32" fmla="*/ 3080 h 10000"/>
                                <a:gd name="connsiteX33" fmla="*/ 2294 w 10000"/>
                                <a:gd name="connsiteY33" fmla="*/ 581 h 10000"/>
                                <a:gd name="connsiteX34" fmla="*/ 2294 w 10000"/>
                                <a:gd name="connsiteY34" fmla="*/ 2704 h 10000"/>
                                <a:gd name="connsiteX35" fmla="*/ 2336 w 10000"/>
                                <a:gd name="connsiteY35" fmla="*/ 3903 h 10000"/>
                                <a:gd name="connsiteX36" fmla="*/ 2499 w 10000"/>
                                <a:gd name="connsiteY36" fmla="*/ 2980 h 10000"/>
                                <a:gd name="connsiteX37" fmla="*/ 2541 w 10000"/>
                                <a:gd name="connsiteY37" fmla="*/ 3389 h 10000"/>
                                <a:gd name="connsiteX38" fmla="*/ 2541 w 10000"/>
                                <a:gd name="connsiteY38" fmla="*/ 3631 h 10000"/>
                                <a:gd name="connsiteX39" fmla="*/ 2581 w 10000"/>
                                <a:gd name="connsiteY39" fmla="*/ 3527 h 10000"/>
                                <a:gd name="connsiteX40" fmla="*/ 2664 w 10000"/>
                                <a:gd name="connsiteY40" fmla="*/ 2909 h 10000"/>
                                <a:gd name="connsiteX41" fmla="*/ 2746 w 10000"/>
                                <a:gd name="connsiteY41" fmla="*/ 1918 h 10000"/>
                                <a:gd name="connsiteX42" fmla="*/ 2787 w 10000"/>
                                <a:gd name="connsiteY42" fmla="*/ 2570 h 10000"/>
                                <a:gd name="connsiteX43" fmla="*/ 2869 w 10000"/>
                                <a:gd name="connsiteY43" fmla="*/ 2980 h 10000"/>
                                <a:gd name="connsiteX44" fmla="*/ 2869 w 10000"/>
                                <a:gd name="connsiteY44" fmla="*/ 3322 h 10000"/>
                                <a:gd name="connsiteX45" fmla="*/ 2909 w 10000"/>
                                <a:gd name="connsiteY45" fmla="*/ 2980 h 10000"/>
                                <a:gd name="connsiteX46" fmla="*/ 2950 w 10000"/>
                                <a:gd name="connsiteY46" fmla="*/ 2570 h 10000"/>
                                <a:gd name="connsiteX47" fmla="*/ 2992 w 10000"/>
                                <a:gd name="connsiteY47" fmla="*/ 2019 h 10000"/>
                                <a:gd name="connsiteX48" fmla="*/ 2992 w 10000"/>
                                <a:gd name="connsiteY48" fmla="*/ 1918 h 10000"/>
                                <a:gd name="connsiteX49" fmla="*/ 3155 w 10000"/>
                                <a:gd name="connsiteY49" fmla="*/ 3732 h 10000"/>
                                <a:gd name="connsiteX50" fmla="*/ 3278 w 10000"/>
                                <a:gd name="connsiteY50" fmla="*/ 1061 h 10000"/>
                                <a:gd name="connsiteX51" fmla="*/ 3361 w 10000"/>
                                <a:gd name="connsiteY51" fmla="*/ 2398 h 10000"/>
                                <a:gd name="connsiteX52" fmla="*/ 3442 w 10000"/>
                                <a:gd name="connsiteY52" fmla="*/ 924 h 10000"/>
                                <a:gd name="connsiteX53" fmla="*/ 3525 w 10000"/>
                                <a:gd name="connsiteY53" fmla="*/ 1266 h 10000"/>
                                <a:gd name="connsiteX54" fmla="*/ 3606 w 10000"/>
                                <a:gd name="connsiteY54" fmla="*/ 2398 h 10000"/>
                                <a:gd name="connsiteX55" fmla="*/ 3729 w 10000"/>
                                <a:gd name="connsiteY55" fmla="*/ 1847 h 10000"/>
                                <a:gd name="connsiteX56" fmla="*/ 3770 w 10000"/>
                                <a:gd name="connsiteY56" fmla="*/ 3151 h 10000"/>
                                <a:gd name="connsiteX57" fmla="*/ 3853 w 10000"/>
                                <a:gd name="connsiteY57" fmla="*/ 2570 h 10000"/>
                                <a:gd name="connsiteX58" fmla="*/ 3853 w 10000"/>
                                <a:gd name="connsiteY58" fmla="*/ 4142 h 10000"/>
                                <a:gd name="connsiteX59" fmla="*/ 3933 w 10000"/>
                                <a:gd name="connsiteY59" fmla="*/ 3631 h 10000"/>
                                <a:gd name="connsiteX60" fmla="*/ 4016 w 10000"/>
                                <a:gd name="connsiteY60" fmla="*/ 2738 h 10000"/>
                                <a:gd name="connsiteX61" fmla="*/ 4016 w 10000"/>
                                <a:gd name="connsiteY61" fmla="*/ 1985 h 10000"/>
                                <a:gd name="connsiteX62" fmla="*/ 4016 w 10000"/>
                                <a:gd name="connsiteY62" fmla="*/ 1542 h 10000"/>
                                <a:gd name="connsiteX63" fmla="*/ 4056 w 10000"/>
                                <a:gd name="connsiteY63" fmla="*/ 1780 h 10000"/>
                                <a:gd name="connsiteX64" fmla="*/ 4056 w 10000"/>
                                <a:gd name="connsiteY64" fmla="*/ 2123 h 10000"/>
                                <a:gd name="connsiteX65" fmla="*/ 4179 w 10000"/>
                                <a:gd name="connsiteY65" fmla="*/ 3631 h 10000"/>
                                <a:gd name="connsiteX66" fmla="*/ 4221 w 10000"/>
                                <a:gd name="connsiteY66" fmla="*/ 3732 h 10000"/>
                                <a:gd name="connsiteX67" fmla="*/ 4385 w 10000"/>
                                <a:gd name="connsiteY67" fmla="*/ 2603 h 10000"/>
                                <a:gd name="connsiteX68" fmla="*/ 4426 w 10000"/>
                                <a:gd name="connsiteY68" fmla="*/ 2261 h 10000"/>
                                <a:gd name="connsiteX69" fmla="*/ 4549 w 10000"/>
                                <a:gd name="connsiteY69" fmla="*/ 3184 h 10000"/>
                                <a:gd name="connsiteX70" fmla="*/ 4631 w 10000"/>
                                <a:gd name="connsiteY70" fmla="*/ 3322 h 10000"/>
                                <a:gd name="connsiteX71" fmla="*/ 4672 w 10000"/>
                                <a:gd name="connsiteY71" fmla="*/ 1508 h 10000"/>
                                <a:gd name="connsiteX72" fmla="*/ 4794 w 10000"/>
                                <a:gd name="connsiteY72" fmla="*/ 2704 h 10000"/>
                                <a:gd name="connsiteX73" fmla="*/ 4836 w 10000"/>
                                <a:gd name="connsiteY73" fmla="*/ 343 h 10000"/>
                                <a:gd name="connsiteX74" fmla="*/ 4877 w 10000"/>
                                <a:gd name="connsiteY74" fmla="*/ 3080 h 10000"/>
                                <a:gd name="connsiteX75" fmla="*/ 4960 w 10000"/>
                                <a:gd name="connsiteY75" fmla="*/ 2123 h 10000"/>
                                <a:gd name="connsiteX76" fmla="*/ 5082 w 10000"/>
                                <a:gd name="connsiteY76" fmla="*/ 2704 h 10000"/>
                                <a:gd name="connsiteX77" fmla="*/ 5123 w 10000"/>
                                <a:gd name="connsiteY77" fmla="*/ 2328 h 10000"/>
                                <a:gd name="connsiteX78" fmla="*/ 5245 w 10000"/>
                                <a:gd name="connsiteY78" fmla="*/ 1337 h 10000"/>
                                <a:gd name="connsiteX79" fmla="*/ 5286 w 10000"/>
                                <a:gd name="connsiteY79" fmla="*/ 2738 h 10000"/>
                                <a:gd name="connsiteX80" fmla="*/ 5328 w 10000"/>
                                <a:gd name="connsiteY80" fmla="*/ 2227 h 10000"/>
                                <a:gd name="connsiteX81" fmla="*/ 5410 w 10000"/>
                                <a:gd name="connsiteY81" fmla="*/ 1508 h 10000"/>
                                <a:gd name="connsiteX82" fmla="*/ 5451 w 10000"/>
                                <a:gd name="connsiteY82" fmla="*/ 2123 h 10000"/>
                                <a:gd name="connsiteX83" fmla="*/ 5532 w 10000"/>
                                <a:gd name="connsiteY83" fmla="*/ 2704 h 10000"/>
                                <a:gd name="connsiteX84" fmla="*/ 5614 w 10000"/>
                                <a:gd name="connsiteY84" fmla="*/ 2227 h 10000"/>
                                <a:gd name="connsiteX85" fmla="*/ 5655 w 10000"/>
                                <a:gd name="connsiteY85" fmla="*/ 1643 h 10000"/>
                                <a:gd name="connsiteX86" fmla="*/ 5655 w 10000"/>
                                <a:gd name="connsiteY86" fmla="*/ 1884 h 10000"/>
                                <a:gd name="connsiteX87" fmla="*/ 5655 w 10000"/>
                                <a:gd name="connsiteY87" fmla="*/ 2227 h 10000"/>
                                <a:gd name="connsiteX88" fmla="*/ 5697 w 10000"/>
                                <a:gd name="connsiteY88" fmla="*/ 2089 h 10000"/>
                                <a:gd name="connsiteX89" fmla="*/ 5738 w 10000"/>
                                <a:gd name="connsiteY89" fmla="*/ 1609 h 10000"/>
                                <a:gd name="connsiteX90" fmla="*/ 5861 w 10000"/>
                                <a:gd name="connsiteY90" fmla="*/ 2466 h 10000"/>
                                <a:gd name="connsiteX91" fmla="*/ 5861 w 10000"/>
                                <a:gd name="connsiteY91" fmla="*/ 2670 h 10000"/>
                                <a:gd name="connsiteX92" fmla="*/ 5861 w 10000"/>
                                <a:gd name="connsiteY92" fmla="*/ 2499 h 10000"/>
                                <a:gd name="connsiteX93" fmla="*/ 5901 w 10000"/>
                                <a:gd name="connsiteY93" fmla="*/ 1985 h 10000"/>
                                <a:gd name="connsiteX94" fmla="*/ 5942 w 10000"/>
                                <a:gd name="connsiteY94" fmla="*/ 1438 h 10000"/>
                                <a:gd name="connsiteX95" fmla="*/ 6024 w 10000"/>
                                <a:gd name="connsiteY95" fmla="*/ 2808 h 10000"/>
                                <a:gd name="connsiteX96" fmla="*/ 6066 w 10000"/>
                                <a:gd name="connsiteY96" fmla="*/ 2261 h 10000"/>
                                <a:gd name="connsiteX97" fmla="*/ 6066 w 10000"/>
                                <a:gd name="connsiteY97" fmla="*/ 1166 h 10000"/>
                                <a:gd name="connsiteX98" fmla="*/ 6106 w 10000"/>
                                <a:gd name="connsiteY98" fmla="*/ 1438 h 10000"/>
                                <a:gd name="connsiteX99" fmla="*/ 6106 w 10000"/>
                                <a:gd name="connsiteY99" fmla="*/ 2089 h 10000"/>
                                <a:gd name="connsiteX100" fmla="*/ 6106 w 10000"/>
                                <a:gd name="connsiteY100" fmla="*/ 1884 h 10000"/>
                                <a:gd name="connsiteX101" fmla="*/ 6147 w 10000"/>
                                <a:gd name="connsiteY101" fmla="*/ 1337 h 10000"/>
                                <a:gd name="connsiteX102" fmla="*/ 6147 w 10000"/>
                                <a:gd name="connsiteY102" fmla="*/ 2261 h 10000"/>
                                <a:gd name="connsiteX103" fmla="*/ 6269 w 10000"/>
                                <a:gd name="connsiteY103" fmla="*/ 275 h 10000"/>
                                <a:gd name="connsiteX104" fmla="*/ 6312 w 10000"/>
                                <a:gd name="connsiteY104" fmla="*/ 3631 h 10000"/>
                                <a:gd name="connsiteX105" fmla="*/ 6352 w 10000"/>
                                <a:gd name="connsiteY105" fmla="*/ 2157 h 10000"/>
                                <a:gd name="connsiteX106" fmla="*/ 6435 w 10000"/>
                                <a:gd name="connsiteY106" fmla="*/ 3423 h 10000"/>
                                <a:gd name="connsiteX107" fmla="*/ 6475 w 10000"/>
                                <a:gd name="connsiteY107" fmla="*/ 1643 h 10000"/>
                                <a:gd name="connsiteX108" fmla="*/ 6516 w 10000"/>
                                <a:gd name="connsiteY108" fmla="*/ 2808 h 10000"/>
                                <a:gd name="connsiteX109" fmla="*/ 6557 w 10000"/>
                                <a:gd name="connsiteY109" fmla="*/ 1166 h 10000"/>
                                <a:gd name="connsiteX110" fmla="*/ 6639 w 10000"/>
                                <a:gd name="connsiteY110" fmla="*/ 2570 h 10000"/>
                                <a:gd name="connsiteX111" fmla="*/ 6639 w 10000"/>
                                <a:gd name="connsiteY111" fmla="*/ 3184 h 10000"/>
                                <a:gd name="connsiteX112" fmla="*/ 6680 w 10000"/>
                                <a:gd name="connsiteY112" fmla="*/ 3322 h 10000"/>
                                <a:gd name="connsiteX113" fmla="*/ 6680 w 10000"/>
                                <a:gd name="connsiteY113" fmla="*/ 2842 h 10000"/>
                                <a:gd name="connsiteX114" fmla="*/ 6762 w 10000"/>
                                <a:gd name="connsiteY114" fmla="*/ 1780 h 10000"/>
                                <a:gd name="connsiteX115" fmla="*/ 6885 w 10000"/>
                                <a:gd name="connsiteY115" fmla="*/ 2980 h 10000"/>
                                <a:gd name="connsiteX116" fmla="*/ 6967 w 10000"/>
                                <a:gd name="connsiteY116" fmla="*/ 1643 h 10000"/>
                                <a:gd name="connsiteX117" fmla="*/ 6967 w 10000"/>
                                <a:gd name="connsiteY117" fmla="*/ 2157 h 10000"/>
                                <a:gd name="connsiteX118" fmla="*/ 7008 w 10000"/>
                                <a:gd name="connsiteY118" fmla="*/ 2328 h 10000"/>
                                <a:gd name="connsiteX119" fmla="*/ 7008 w 10000"/>
                                <a:gd name="connsiteY119" fmla="*/ 3561 h 10000"/>
                                <a:gd name="connsiteX120" fmla="*/ 7090 w 10000"/>
                                <a:gd name="connsiteY120" fmla="*/ 3151 h 10000"/>
                                <a:gd name="connsiteX121" fmla="*/ 7130 w 10000"/>
                                <a:gd name="connsiteY121" fmla="*/ 1643 h 10000"/>
                                <a:gd name="connsiteX122" fmla="*/ 7213 w 10000"/>
                                <a:gd name="connsiteY122" fmla="*/ 1985 h 10000"/>
                                <a:gd name="connsiteX123" fmla="*/ 7296 w 10000"/>
                                <a:gd name="connsiteY123" fmla="*/ 1609 h 10000"/>
                                <a:gd name="connsiteX124" fmla="*/ 7336 w 10000"/>
                                <a:gd name="connsiteY124" fmla="*/ 1847 h 10000"/>
                                <a:gd name="connsiteX125" fmla="*/ 7376 w 10000"/>
                                <a:gd name="connsiteY125" fmla="*/ 1542 h 10000"/>
                                <a:gd name="connsiteX126" fmla="*/ 7418 w 10000"/>
                                <a:gd name="connsiteY126" fmla="*/ 4041 h 10000"/>
                                <a:gd name="connsiteX127" fmla="*/ 7418 w 10000"/>
                                <a:gd name="connsiteY127" fmla="*/ 2019 h 10000"/>
                                <a:gd name="connsiteX128" fmla="*/ 7499 w 10000"/>
                                <a:gd name="connsiteY128" fmla="*/ 719 h 10000"/>
                                <a:gd name="connsiteX129" fmla="*/ 7581 w 10000"/>
                                <a:gd name="connsiteY129" fmla="*/ 1300 h 10000"/>
                                <a:gd name="connsiteX130" fmla="*/ 7624 w 10000"/>
                                <a:gd name="connsiteY130" fmla="*/ 1028 h 10000"/>
                                <a:gd name="connsiteX131" fmla="*/ 7704 w 10000"/>
                                <a:gd name="connsiteY131" fmla="*/ 2261 h 10000"/>
                                <a:gd name="connsiteX132" fmla="*/ 7704 w 10000"/>
                                <a:gd name="connsiteY132" fmla="*/ 3151 h 10000"/>
                                <a:gd name="connsiteX133" fmla="*/ 7747 w 10000"/>
                                <a:gd name="connsiteY133" fmla="*/ 1676 h 10000"/>
                                <a:gd name="connsiteX134" fmla="*/ 7910 w 10000"/>
                                <a:gd name="connsiteY134" fmla="*/ 685 h 10000"/>
                                <a:gd name="connsiteX135" fmla="*/ 7951 w 10000"/>
                                <a:gd name="connsiteY135" fmla="*/ 3184 h 10000"/>
                                <a:gd name="connsiteX136" fmla="*/ 8033 w 10000"/>
                                <a:gd name="connsiteY136" fmla="*/ 924 h 10000"/>
                                <a:gd name="connsiteX137" fmla="*/ 8155 w 10000"/>
                                <a:gd name="connsiteY137" fmla="*/ 2123 h 10000"/>
                                <a:gd name="connsiteX138" fmla="*/ 8197 w 10000"/>
                                <a:gd name="connsiteY138" fmla="*/ 1061 h 10000"/>
                                <a:gd name="connsiteX139" fmla="*/ 8197 w 10000"/>
                                <a:gd name="connsiteY139" fmla="*/ 3460 h 10000"/>
                                <a:gd name="connsiteX140" fmla="*/ 8320 w 10000"/>
                                <a:gd name="connsiteY140" fmla="*/ 1780 h 10000"/>
                                <a:gd name="connsiteX141" fmla="*/ 8361 w 10000"/>
                                <a:gd name="connsiteY141" fmla="*/ 2227 h 10000"/>
                                <a:gd name="connsiteX142" fmla="*/ 8402 w 10000"/>
                                <a:gd name="connsiteY142" fmla="*/ 3389 h 10000"/>
                                <a:gd name="connsiteX143" fmla="*/ 8484 w 10000"/>
                                <a:gd name="connsiteY143" fmla="*/ 1061 h 10000"/>
                                <a:gd name="connsiteX144" fmla="*/ 8565 w 10000"/>
                                <a:gd name="connsiteY144" fmla="*/ 1676 h 10000"/>
                                <a:gd name="connsiteX145" fmla="*/ 8771 w 10000"/>
                                <a:gd name="connsiteY145" fmla="*/ 3289 h 10000"/>
                                <a:gd name="connsiteX146" fmla="*/ 8853 w 10000"/>
                                <a:gd name="connsiteY146" fmla="*/ 2328 h 10000"/>
                                <a:gd name="connsiteX147" fmla="*/ 8976 w 10000"/>
                                <a:gd name="connsiteY147" fmla="*/ 1095 h 10000"/>
                                <a:gd name="connsiteX148" fmla="*/ 9016 w 10000"/>
                                <a:gd name="connsiteY148" fmla="*/ 2361 h 10000"/>
                                <a:gd name="connsiteX149" fmla="*/ 9058 w 10000"/>
                                <a:gd name="connsiteY149" fmla="*/ 2704 h 10000"/>
                                <a:gd name="connsiteX150" fmla="*/ 9058 w 10000"/>
                                <a:gd name="connsiteY150" fmla="*/ 2842 h 10000"/>
                                <a:gd name="connsiteX151" fmla="*/ 9180 w 10000"/>
                                <a:gd name="connsiteY151" fmla="*/ 2019 h 10000"/>
                                <a:gd name="connsiteX152" fmla="*/ 9262 w 10000"/>
                                <a:gd name="connsiteY152" fmla="*/ 2704 h 10000"/>
                                <a:gd name="connsiteX153" fmla="*/ 9303 w 10000"/>
                                <a:gd name="connsiteY153" fmla="*/ 2570 h 10000"/>
                                <a:gd name="connsiteX154" fmla="*/ 9303 w 10000"/>
                                <a:gd name="connsiteY154" fmla="*/ 1542 h 10000"/>
                                <a:gd name="connsiteX155" fmla="*/ 9426 w 10000"/>
                                <a:gd name="connsiteY155" fmla="*/ 3218 h 10000"/>
                                <a:gd name="connsiteX156" fmla="*/ 9426 w 10000"/>
                                <a:gd name="connsiteY156" fmla="*/ 2361 h 10000"/>
                                <a:gd name="connsiteX157" fmla="*/ 9509 w 10000"/>
                                <a:gd name="connsiteY157" fmla="*/ 2603 h 10000"/>
                                <a:gd name="connsiteX158" fmla="*/ 9590 w 10000"/>
                                <a:gd name="connsiteY158" fmla="*/ 2980 h 10000"/>
                                <a:gd name="connsiteX159" fmla="*/ 9713 w 10000"/>
                                <a:gd name="connsiteY159" fmla="*/ 1676 h 10000"/>
                                <a:gd name="connsiteX160" fmla="*/ 9713 w 10000"/>
                                <a:gd name="connsiteY160" fmla="*/ 2499 h 10000"/>
                                <a:gd name="connsiteX161" fmla="*/ 9877 w 10000"/>
                                <a:gd name="connsiteY161" fmla="*/ 1918 h 10000"/>
                                <a:gd name="connsiteX162" fmla="*/ 9877 w 10000"/>
                                <a:gd name="connsiteY162" fmla="*/ 3527 h 10000"/>
                                <a:gd name="connsiteX163" fmla="*/ 9877 w 10000"/>
                                <a:gd name="connsiteY163" fmla="*/ 4451 h 10000"/>
                                <a:gd name="connsiteX164" fmla="*/ 10000 w 10000"/>
                                <a:gd name="connsiteY164" fmla="*/ 9416 h 10000"/>
                                <a:gd name="connsiteX0" fmla="*/ 0 w 10000"/>
                                <a:gd name="connsiteY0" fmla="*/ 10000 h 10000"/>
                                <a:gd name="connsiteX1" fmla="*/ 205 w 10000"/>
                                <a:gd name="connsiteY1" fmla="*/ 4827 h 10000"/>
                                <a:gd name="connsiteX2" fmla="*/ 245 w 10000"/>
                                <a:gd name="connsiteY2" fmla="*/ 2603 h 10000"/>
                                <a:gd name="connsiteX3" fmla="*/ 368 w 10000"/>
                                <a:gd name="connsiteY3" fmla="*/ 3903 h 10000"/>
                                <a:gd name="connsiteX4" fmla="*/ 368 w 10000"/>
                                <a:gd name="connsiteY4" fmla="*/ 3665 h 10000"/>
                                <a:gd name="connsiteX5" fmla="*/ 368 w 10000"/>
                                <a:gd name="connsiteY5" fmla="*/ 3151 h 10000"/>
                                <a:gd name="connsiteX6" fmla="*/ 451 w 10000"/>
                                <a:gd name="connsiteY6" fmla="*/ 2089 h 10000"/>
                                <a:gd name="connsiteX7" fmla="*/ 491 w 10000"/>
                                <a:gd name="connsiteY7" fmla="*/ 3047 h 10000"/>
                                <a:gd name="connsiteX8" fmla="*/ 573 w 10000"/>
                                <a:gd name="connsiteY8" fmla="*/ 3561 h 10000"/>
                                <a:gd name="connsiteX9" fmla="*/ 614 w 10000"/>
                                <a:gd name="connsiteY9" fmla="*/ 3561 h 10000"/>
                                <a:gd name="connsiteX10" fmla="*/ 614 w 10000"/>
                                <a:gd name="connsiteY10" fmla="*/ 1300 h 10000"/>
                                <a:gd name="connsiteX11" fmla="*/ 696 w 10000"/>
                                <a:gd name="connsiteY11" fmla="*/ 2361 h 10000"/>
                                <a:gd name="connsiteX12" fmla="*/ 819 w 10000"/>
                                <a:gd name="connsiteY12" fmla="*/ 1884 h 10000"/>
                                <a:gd name="connsiteX13" fmla="*/ 901 w 10000"/>
                                <a:gd name="connsiteY13" fmla="*/ 3322 h 10000"/>
                                <a:gd name="connsiteX14" fmla="*/ 1024 w 10000"/>
                                <a:gd name="connsiteY14" fmla="*/ 1199 h 10000"/>
                                <a:gd name="connsiteX15" fmla="*/ 1024 w 10000"/>
                                <a:gd name="connsiteY15" fmla="*/ 2980 h 10000"/>
                                <a:gd name="connsiteX16" fmla="*/ 1188 w 10000"/>
                                <a:gd name="connsiteY16" fmla="*/ 2361 h 10000"/>
                                <a:gd name="connsiteX17" fmla="*/ 1188 w 10000"/>
                                <a:gd name="connsiteY17" fmla="*/ 3903 h 10000"/>
                                <a:gd name="connsiteX18" fmla="*/ 1312 w 10000"/>
                                <a:gd name="connsiteY18" fmla="*/ 3080 h 10000"/>
                                <a:gd name="connsiteX19" fmla="*/ 1392 w 10000"/>
                                <a:gd name="connsiteY19" fmla="*/ 2570 h 10000"/>
                                <a:gd name="connsiteX20" fmla="*/ 1475 w 10000"/>
                                <a:gd name="connsiteY20" fmla="*/ 3322 h 10000"/>
                                <a:gd name="connsiteX21" fmla="*/ 1515 w 10000"/>
                                <a:gd name="connsiteY21" fmla="*/ 4108 h 10000"/>
                                <a:gd name="connsiteX22" fmla="*/ 1597 w 10000"/>
                                <a:gd name="connsiteY22" fmla="*/ 1780 h 10000"/>
                                <a:gd name="connsiteX23" fmla="*/ 1680 w 10000"/>
                                <a:gd name="connsiteY23" fmla="*/ 2980 h 10000"/>
                                <a:gd name="connsiteX24" fmla="*/ 1720 w 10000"/>
                                <a:gd name="connsiteY24" fmla="*/ 34 h 10000"/>
                                <a:gd name="connsiteX25" fmla="*/ 1843 w 10000"/>
                                <a:gd name="connsiteY25" fmla="*/ 3322 h 10000"/>
                                <a:gd name="connsiteX26" fmla="*/ 1967 w 10000"/>
                                <a:gd name="connsiteY26" fmla="*/ 2019 h 10000"/>
                                <a:gd name="connsiteX27" fmla="*/ 2049 w 10000"/>
                                <a:gd name="connsiteY27" fmla="*/ 1643 h 10000"/>
                                <a:gd name="connsiteX28" fmla="*/ 2049 w 10000"/>
                                <a:gd name="connsiteY28" fmla="*/ 1438 h 10000"/>
                                <a:gd name="connsiteX29" fmla="*/ 2130 w 10000"/>
                                <a:gd name="connsiteY29" fmla="*/ 3561 h 10000"/>
                                <a:gd name="connsiteX30" fmla="*/ 2171 w 10000"/>
                                <a:gd name="connsiteY30" fmla="*/ 3322 h 10000"/>
                                <a:gd name="connsiteX31" fmla="*/ 2253 w 10000"/>
                                <a:gd name="connsiteY31" fmla="*/ 3080 h 10000"/>
                                <a:gd name="connsiteX32" fmla="*/ 2294 w 10000"/>
                                <a:gd name="connsiteY32" fmla="*/ 581 h 10000"/>
                                <a:gd name="connsiteX33" fmla="*/ 2294 w 10000"/>
                                <a:gd name="connsiteY33" fmla="*/ 2704 h 10000"/>
                                <a:gd name="connsiteX34" fmla="*/ 2336 w 10000"/>
                                <a:gd name="connsiteY34" fmla="*/ 3903 h 10000"/>
                                <a:gd name="connsiteX35" fmla="*/ 2499 w 10000"/>
                                <a:gd name="connsiteY35" fmla="*/ 2980 h 10000"/>
                                <a:gd name="connsiteX36" fmla="*/ 2541 w 10000"/>
                                <a:gd name="connsiteY36" fmla="*/ 3389 h 10000"/>
                                <a:gd name="connsiteX37" fmla="*/ 2541 w 10000"/>
                                <a:gd name="connsiteY37" fmla="*/ 3631 h 10000"/>
                                <a:gd name="connsiteX38" fmla="*/ 2581 w 10000"/>
                                <a:gd name="connsiteY38" fmla="*/ 3527 h 10000"/>
                                <a:gd name="connsiteX39" fmla="*/ 2664 w 10000"/>
                                <a:gd name="connsiteY39" fmla="*/ 2909 h 10000"/>
                                <a:gd name="connsiteX40" fmla="*/ 2746 w 10000"/>
                                <a:gd name="connsiteY40" fmla="*/ 1918 h 10000"/>
                                <a:gd name="connsiteX41" fmla="*/ 2787 w 10000"/>
                                <a:gd name="connsiteY41" fmla="*/ 2570 h 10000"/>
                                <a:gd name="connsiteX42" fmla="*/ 2869 w 10000"/>
                                <a:gd name="connsiteY42" fmla="*/ 2980 h 10000"/>
                                <a:gd name="connsiteX43" fmla="*/ 2869 w 10000"/>
                                <a:gd name="connsiteY43" fmla="*/ 3322 h 10000"/>
                                <a:gd name="connsiteX44" fmla="*/ 2909 w 10000"/>
                                <a:gd name="connsiteY44" fmla="*/ 2980 h 10000"/>
                                <a:gd name="connsiteX45" fmla="*/ 2950 w 10000"/>
                                <a:gd name="connsiteY45" fmla="*/ 2570 h 10000"/>
                                <a:gd name="connsiteX46" fmla="*/ 2992 w 10000"/>
                                <a:gd name="connsiteY46" fmla="*/ 2019 h 10000"/>
                                <a:gd name="connsiteX47" fmla="*/ 2992 w 10000"/>
                                <a:gd name="connsiteY47" fmla="*/ 1918 h 10000"/>
                                <a:gd name="connsiteX48" fmla="*/ 3155 w 10000"/>
                                <a:gd name="connsiteY48" fmla="*/ 3732 h 10000"/>
                                <a:gd name="connsiteX49" fmla="*/ 3278 w 10000"/>
                                <a:gd name="connsiteY49" fmla="*/ 1061 h 10000"/>
                                <a:gd name="connsiteX50" fmla="*/ 3361 w 10000"/>
                                <a:gd name="connsiteY50" fmla="*/ 2398 h 10000"/>
                                <a:gd name="connsiteX51" fmla="*/ 3442 w 10000"/>
                                <a:gd name="connsiteY51" fmla="*/ 924 h 10000"/>
                                <a:gd name="connsiteX52" fmla="*/ 3525 w 10000"/>
                                <a:gd name="connsiteY52" fmla="*/ 1266 h 10000"/>
                                <a:gd name="connsiteX53" fmla="*/ 3606 w 10000"/>
                                <a:gd name="connsiteY53" fmla="*/ 2398 h 10000"/>
                                <a:gd name="connsiteX54" fmla="*/ 3729 w 10000"/>
                                <a:gd name="connsiteY54" fmla="*/ 1847 h 10000"/>
                                <a:gd name="connsiteX55" fmla="*/ 3770 w 10000"/>
                                <a:gd name="connsiteY55" fmla="*/ 3151 h 10000"/>
                                <a:gd name="connsiteX56" fmla="*/ 3853 w 10000"/>
                                <a:gd name="connsiteY56" fmla="*/ 2570 h 10000"/>
                                <a:gd name="connsiteX57" fmla="*/ 3853 w 10000"/>
                                <a:gd name="connsiteY57" fmla="*/ 4142 h 10000"/>
                                <a:gd name="connsiteX58" fmla="*/ 3933 w 10000"/>
                                <a:gd name="connsiteY58" fmla="*/ 3631 h 10000"/>
                                <a:gd name="connsiteX59" fmla="*/ 4016 w 10000"/>
                                <a:gd name="connsiteY59" fmla="*/ 2738 h 10000"/>
                                <a:gd name="connsiteX60" fmla="*/ 4016 w 10000"/>
                                <a:gd name="connsiteY60" fmla="*/ 1985 h 10000"/>
                                <a:gd name="connsiteX61" fmla="*/ 4016 w 10000"/>
                                <a:gd name="connsiteY61" fmla="*/ 1542 h 10000"/>
                                <a:gd name="connsiteX62" fmla="*/ 4056 w 10000"/>
                                <a:gd name="connsiteY62" fmla="*/ 1780 h 10000"/>
                                <a:gd name="connsiteX63" fmla="*/ 4056 w 10000"/>
                                <a:gd name="connsiteY63" fmla="*/ 2123 h 10000"/>
                                <a:gd name="connsiteX64" fmla="*/ 4179 w 10000"/>
                                <a:gd name="connsiteY64" fmla="*/ 3631 h 10000"/>
                                <a:gd name="connsiteX65" fmla="*/ 4221 w 10000"/>
                                <a:gd name="connsiteY65" fmla="*/ 3732 h 10000"/>
                                <a:gd name="connsiteX66" fmla="*/ 4385 w 10000"/>
                                <a:gd name="connsiteY66" fmla="*/ 2603 h 10000"/>
                                <a:gd name="connsiteX67" fmla="*/ 4426 w 10000"/>
                                <a:gd name="connsiteY67" fmla="*/ 2261 h 10000"/>
                                <a:gd name="connsiteX68" fmla="*/ 4549 w 10000"/>
                                <a:gd name="connsiteY68" fmla="*/ 3184 h 10000"/>
                                <a:gd name="connsiteX69" fmla="*/ 4631 w 10000"/>
                                <a:gd name="connsiteY69" fmla="*/ 3322 h 10000"/>
                                <a:gd name="connsiteX70" fmla="*/ 4672 w 10000"/>
                                <a:gd name="connsiteY70" fmla="*/ 1508 h 10000"/>
                                <a:gd name="connsiteX71" fmla="*/ 4794 w 10000"/>
                                <a:gd name="connsiteY71" fmla="*/ 2704 h 10000"/>
                                <a:gd name="connsiteX72" fmla="*/ 4836 w 10000"/>
                                <a:gd name="connsiteY72" fmla="*/ 343 h 10000"/>
                                <a:gd name="connsiteX73" fmla="*/ 4877 w 10000"/>
                                <a:gd name="connsiteY73" fmla="*/ 3080 h 10000"/>
                                <a:gd name="connsiteX74" fmla="*/ 4960 w 10000"/>
                                <a:gd name="connsiteY74" fmla="*/ 2123 h 10000"/>
                                <a:gd name="connsiteX75" fmla="*/ 5082 w 10000"/>
                                <a:gd name="connsiteY75" fmla="*/ 2704 h 10000"/>
                                <a:gd name="connsiteX76" fmla="*/ 5123 w 10000"/>
                                <a:gd name="connsiteY76" fmla="*/ 2328 h 10000"/>
                                <a:gd name="connsiteX77" fmla="*/ 5245 w 10000"/>
                                <a:gd name="connsiteY77" fmla="*/ 1337 h 10000"/>
                                <a:gd name="connsiteX78" fmla="*/ 5286 w 10000"/>
                                <a:gd name="connsiteY78" fmla="*/ 2738 h 10000"/>
                                <a:gd name="connsiteX79" fmla="*/ 5328 w 10000"/>
                                <a:gd name="connsiteY79" fmla="*/ 2227 h 10000"/>
                                <a:gd name="connsiteX80" fmla="*/ 5410 w 10000"/>
                                <a:gd name="connsiteY80" fmla="*/ 1508 h 10000"/>
                                <a:gd name="connsiteX81" fmla="*/ 5451 w 10000"/>
                                <a:gd name="connsiteY81" fmla="*/ 2123 h 10000"/>
                                <a:gd name="connsiteX82" fmla="*/ 5532 w 10000"/>
                                <a:gd name="connsiteY82" fmla="*/ 2704 h 10000"/>
                                <a:gd name="connsiteX83" fmla="*/ 5614 w 10000"/>
                                <a:gd name="connsiteY83" fmla="*/ 2227 h 10000"/>
                                <a:gd name="connsiteX84" fmla="*/ 5655 w 10000"/>
                                <a:gd name="connsiteY84" fmla="*/ 1643 h 10000"/>
                                <a:gd name="connsiteX85" fmla="*/ 5655 w 10000"/>
                                <a:gd name="connsiteY85" fmla="*/ 1884 h 10000"/>
                                <a:gd name="connsiteX86" fmla="*/ 5655 w 10000"/>
                                <a:gd name="connsiteY86" fmla="*/ 2227 h 10000"/>
                                <a:gd name="connsiteX87" fmla="*/ 5697 w 10000"/>
                                <a:gd name="connsiteY87" fmla="*/ 2089 h 10000"/>
                                <a:gd name="connsiteX88" fmla="*/ 5738 w 10000"/>
                                <a:gd name="connsiteY88" fmla="*/ 1609 h 10000"/>
                                <a:gd name="connsiteX89" fmla="*/ 5861 w 10000"/>
                                <a:gd name="connsiteY89" fmla="*/ 2466 h 10000"/>
                                <a:gd name="connsiteX90" fmla="*/ 5861 w 10000"/>
                                <a:gd name="connsiteY90" fmla="*/ 2670 h 10000"/>
                                <a:gd name="connsiteX91" fmla="*/ 5861 w 10000"/>
                                <a:gd name="connsiteY91" fmla="*/ 2499 h 10000"/>
                                <a:gd name="connsiteX92" fmla="*/ 5901 w 10000"/>
                                <a:gd name="connsiteY92" fmla="*/ 1985 h 10000"/>
                                <a:gd name="connsiteX93" fmla="*/ 5942 w 10000"/>
                                <a:gd name="connsiteY93" fmla="*/ 1438 h 10000"/>
                                <a:gd name="connsiteX94" fmla="*/ 6024 w 10000"/>
                                <a:gd name="connsiteY94" fmla="*/ 2808 h 10000"/>
                                <a:gd name="connsiteX95" fmla="*/ 6066 w 10000"/>
                                <a:gd name="connsiteY95" fmla="*/ 2261 h 10000"/>
                                <a:gd name="connsiteX96" fmla="*/ 6066 w 10000"/>
                                <a:gd name="connsiteY96" fmla="*/ 1166 h 10000"/>
                                <a:gd name="connsiteX97" fmla="*/ 6106 w 10000"/>
                                <a:gd name="connsiteY97" fmla="*/ 1438 h 10000"/>
                                <a:gd name="connsiteX98" fmla="*/ 6106 w 10000"/>
                                <a:gd name="connsiteY98" fmla="*/ 2089 h 10000"/>
                                <a:gd name="connsiteX99" fmla="*/ 6106 w 10000"/>
                                <a:gd name="connsiteY99" fmla="*/ 1884 h 10000"/>
                                <a:gd name="connsiteX100" fmla="*/ 6147 w 10000"/>
                                <a:gd name="connsiteY100" fmla="*/ 1337 h 10000"/>
                                <a:gd name="connsiteX101" fmla="*/ 6147 w 10000"/>
                                <a:gd name="connsiteY101" fmla="*/ 2261 h 10000"/>
                                <a:gd name="connsiteX102" fmla="*/ 6269 w 10000"/>
                                <a:gd name="connsiteY102" fmla="*/ 275 h 10000"/>
                                <a:gd name="connsiteX103" fmla="*/ 6312 w 10000"/>
                                <a:gd name="connsiteY103" fmla="*/ 3631 h 10000"/>
                                <a:gd name="connsiteX104" fmla="*/ 6352 w 10000"/>
                                <a:gd name="connsiteY104" fmla="*/ 2157 h 10000"/>
                                <a:gd name="connsiteX105" fmla="*/ 6435 w 10000"/>
                                <a:gd name="connsiteY105" fmla="*/ 3423 h 10000"/>
                                <a:gd name="connsiteX106" fmla="*/ 6475 w 10000"/>
                                <a:gd name="connsiteY106" fmla="*/ 1643 h 10000"/>
                                <a:gd name="connsiteX107" fmla="*/ 6516 w 10000"/>
                                <a:gd name="connsiteY107" fmla="*/ 2808 h 10000"/>
                                <a:gd name="connsiteX108" fmla="*/ 6557 w 10000"/>
                                <a:gd name="connsiteY108" fmla="*/ 1166 h 10000"/>
                                <a:gd name="connsiteX109" fmla="*/ 6639 w 10000"/>
                                <a:gd name="connsiteY109" fmla="*/ 2570 h 10000"/>
                                <a:gd name="connsiteX110" fmla="*/ 6639 w 10000"/>
                                <a:gd name="connsiteY110" fmla="*/ 3184 h 10000"/>
                                <a:gd name="connsiteX111" fmla="*/ 6680 w 10000"/>
                                <a:gd name="connsiteY111" fmla="*/ 3322 h 10000"/>
                                <a:gd name="connsiteX112" fmla="*/ 6680 w 10000"/>
                                <a:gd name="connsiteY112" fmla="*/ 2842 h 10000"/>
                                <a:gd name="connsiteX113" fmla="*/ 6762 w 10000"/>
                                <a:gd name="connsiteY113" fmla="*/ 1780 h 10000"/>
                                <a:gd name="connsiteX114" fmla="*/ 6885 w 10000"/>
                                <a:gd name="connsiteY114" fmla="*/ 2980 h 10000"/>
                                <a:gd name="connsiteX115" fmla="*/ 6967 w 10000"/>
                                <a:gd name="connsiteY115" fmla="*/ 1643 h 10000"/>
                                <a:gd name="connsiteX116" fmla="*/ 6967 w 10000"/>
                                <a:gd name="connsiteY116" fmla="*/ 2157 h 10000"/>
                                <a:gd name="connsiteX117" fmla="*/ 7008 w 10000"/>
                                <a:gd name="connsiteY117" fmla="*/ 2328 h 10000"/>
                                <a:gd name="connsiteX118" fmla="*/ 7008 w 10000"/>
                                <a:gd name="connsiteY118" fmla="*/ 3561 h 10000"/>
                                <a:gd name="connsiteX119" fmla="*/ 7090 w 10000"/>
                                <a:gd name="connsiteY119" fmla="*/ 3151 h 10000"/>
                                <a:gd name="connsiteX120" fmla="*/ 7130 w 10000"/>
                                <a:gd name="connsiteY120" fmla="*/ 1643 h 10000"/>
                                <a:gd name="connsiteX121" fmla="*/ 7213 w 10000"/>
                                <a:gd name="connsiteY121" fmla="*/ 1985 h 10000"/>
                                <a:gd name="connsiteX122" fmla="*/ 7296 w 10000"/>
                                <a:gd name="connsiteY122" fmla="*/ 1609 h 10000"/>
                                <a:gd name="connsiteX123" fmla="*/ 7336 w 10000"/>
                                <a:gd name="connsiteY123" fmla="*/ 1847 h 10000"/>
                                <a:gd name="connsiteX124" fmla="*/ 7376 w 10000"/>
                                <a:gd name="connsiteY124" fmla="*/ 1542 h 10000"/>
                                <a:gd name="connsiteX125" fmla="*/ 7418 w 10000"/>
                                <a:gd name="connsiteY125" fmla="*/ 4041 h 10000"/>
                                <a:gd name="connsiteX126" fmla="*/ 7418 w 10000"/>
                                <a:gd name="connsiteY126" fmla="*/ 2019 h 10000"/>
                                <a:gd name="connsiteX127" fmla="*/ 7499 w 10000"/>
                                <a:gd name="connsiteY127" fmla="*/ 719 h 10000"/>
                                <a:gd name="connsiteX128" fmla="*/ 7581 w 10000"/>
                                <a:gd name="connsiteY128" fmla="*/ 1300 h 10000"/>
                                <a:gd name="connsiteX129" fmla="*/ 7624 w 10000"/>
                                <a:gd name="connsiteY129" fmla="*/ 1028 h 10000"/>
                                <a:gd name="connsiteX130" fmla="*/ 7704 w 10000"/>
                                <a:gd name="connsiteY130" fmla="*/ 2261 h 10000"/>
                                <a:gd name="connsiteX131" fmla="*/ 7704 w 10000"/>
                                <a:gd name="connsiteY131" fmla="*/ 3151 h 10000"/>
                                <a:gd name="connsiteX132" fmla="*/ 7747 w 10000"/>
                                <a:gd name="connsiteY132" fmla="*/ 1676 h 10000"/>
                                <a:gd name="connsiteX133" fmla="*/ 7910 w 10000"/>
                                <a:gd name="connsiteY133" fmla="*/ 685 h 10000"/>
                                <a:gd name="connsiteX134" fmla="*/ 7951 w 10000"/>
                                <a:gd name="connsiteY134" fmla="*/ 3184 h 10000"/>
                                <a:gd name="connsiteX135" fmla="*/ 8033 w 10000"/>
                                <a:gd name="connsiteY135" fmla="*/ 924 h 10000"/>
                                <a:gd name="connsiteX136" fmla="*/ 8155 w 10000"/>
                                <a:gd name="connsiteY136" fmla="*/ 2123 h 10000"/>
                                <a:gd name="connsiteX137" fmla="*/ 8197 w 10000"/>
                                <a:gd name="connsiteY137" fmla="*/ 1061 h 10000"/>
                                <a:gd name="connsiteX138" fmla="*/ 8197 w 10000"/>
                                <a:gd name="connsiteY138" fmla="*/ 3460 h 10000"/>
                                <a:gd name="connsiteX139" fmla="*/ 8320 w 10000"/>
                                <a:gd name="connsiteY139" fmla="*/ 1780 h 10000"/>
                                <a:gd name="connsiteX140" fmla="*/ 8361 w 10000"/>
                                <a:gd name="connsiteY140" fmla="*/ 2227 h 10000"/>
                                <a:gd name="connsiteX141" fmla="*/ 8402 w 10000"/>
                                <a:gd name="connsiteY141" fmla="*/ 3389 h 10000"/>
                                <a:gd name="connsiteX142" fmla="*/ 8484 w 10000"/>
                                <a:gd name="connsiteY142" fmla="*/ 1061 h 10000"/>
                                <a:gd name="connsiteX143" fmla="*/ 8565 w 10000"/>
                                <a:gd name="connsiteY143" fmla="*/ 1676 h 10000"/>
                                <a:gd name="connsiteX144" fmla="*/ 8771 w 10000"/>
                                <a:gd name="connsiteY144" fmla="*/ 3289 h 10000"/>
                                <a:gd name="connsiteX145" fmla="*/ 8853 w 10000"/>
                                <a:gd name="connsiteY145" fmla="*/ 2328 h 10000"/>
                                <a:gd name="connsiteX146" fmla="*/ 8976 w 10000"/>
                                <a:gd name="connsiteY146" fmla="*/ 1095 h 10000"/>
                                <a:gd name="connsiteX147" fmla="*/ 9016 w 10000"/>
                                <a:gd name="connsiteY147" fmla="*/ 2361 h 10000"/>
                                <a:gd name="connsiteX148" fmla="*/ 9058 w 10000"/>
                                <a:gd name="connsiteY148" fmla="*/ 2704 h 10000"/>
                                <a:gd name="connsiteX149" fmla="*/ 9058 w 10000"/>
                                <a:gd name="connsiteY149" fmla="*/ 2842 h 10000"/>
                                <a:gd name="connsiteX150" fmla="*/ 9180 w 10000"/>
                                <a:gd name="connsiteY150" fmla="*/ 2019 h 10000"/>
                                <a:gd name="connsiteX151" fmla="*/ 9262 w 10000"/>
                                <a:gd name="connsiteY151" fmla="*/ 2704 h 10000"/>
                                <a:gd name="connsiteX152" fmla="*/ 9303 w 10000"/>
                                <a:gd name="connsiteY152" fmla="*/ 2570 h 10000"/>
                                <a:gd name="connsiteX153" fmla="*/ 9303 w 10000"/>
                                <a:gd name="connsiteY153" fmla="*/ 1542 h 10000"/>
                                <a:gd name="connsiteX154" fmla="*/ 9426 w 10000"/>
                                <a:gd name="connsiteY154" fmla="*/ 3218 h 10000"/>
                                <a:gd name="connsiteX155" fmla="*/ 9426 w 10000"/>
                                <a:gd name="connsiteY155" fmla="*/ 2361 h 10000"/>
                                <a:gd name="connsiteX156" fmla="*/ 9509 w 10000"/>
                                <a:gd name="connsiteY156" fmla="*/ 2603 h 10000"/>
                                <a:gd name="connsiteX157" fmla="*/ 9590 w 10000"/>
                                <a:gd name="connsiteY157" fmla="*/ 2980 h 10000"/>
                                <a:gd name="connsiteX158" fmla="*/ 9713 w 10000"/>
                                <a:gd name="connsiteY158" fmla="*/ 1676 h 10000"/>
                                <a:gd name="connsiteX159" fmla="*/ 9713 w 10000"/>
                                <a:gd name="connsiteY159" fmla="*/ 2499 h 10000"/>
                                <a:gd name="connsiteX160" fmla="*/ 9877 w 10000"/>
                                <a:gd name="connsiteY160" fmla="*/ 1918 h 10000"/>
                                <a:gd name="connsiteX161" fmla="*/ 9877 w 10000"/>
                                <a:gd name="connsiteY161" fmla="*/ 3527 h 10000"/>
                                <a:gd name="connsiteX162" fmla="*/ 9877 w 10000"/>
                                <a:gd name="connsiteY162" fmla="*/ 4451 h 10000"/>
                                <a:gd name="connsiteX163" fmla="*/ 10000 w 10000"/>
                                <a:gd name="connsiteY163" fmla="*/ 9416 h 10000"/>
                                <a:gd name="connsiteX0" fmla="*/ 0 w 10575"/>
                                <a:gd name="connsiteY0" fmla="*/ 7773 h 9416"/>
                                <a:gd name="connsiteX1" fmla="*/ 780 w 10575"/>
                                <a:gd name="connsiteY1" fmla="*/ 4827 h 9416"/>
                                <a:gd name="connsiteX2" fmla="*/ 820 w 10575"/>
                                <a:gd name="connsiteY2" fmla="*/ 2603 h 9416"/>
                                <a:gd name="connsiteX3" fmla="*/ 943 w 10575"/>
                                <a:gd name="connsiteY3" fmla="*/ 3903 h 9416"/>
                                <a:gd name="connsiteX4" fmla="*/ 943 w 10575"/>
                                <a:gd name="connsiteY4" fmla="*/ 3665 h 9416"/>
                                <a:gd name="connsiteX5" fmla="*/ 943 w 10575"/>
                                <a:gd name="connsiteY5" fmla="*/ 3151 h 9416"/>
                                <a:gd name="connsiteX6" fmla="*/ 1026 w 10575"/>
                                <a:gd name="connsiteY6" fmla="*/ 2089 h 9416"/>
                                <a:gd name="connsiteX7" fmla="*/ 1066 w 10575"/>
                                <a:gd name="connsiteY7" fmla="*/ 3047 h 9416"/>
                                <a:gd name="connsiteX8" fmla="*/ 1148 w 10575"/>
                                <a:gd name="connsiteY8" fmla="*/ 3561 h 9416"/>
                                <a:gd name="connsiteX9" fmla="*/ 1189 w 10575"/>
                                <a:gd name="connsiteY9" fmla="*/ 3561 h 9416"/>
                                <a:gd name="connsiteX10" fmla="*/ 1189 w 10575"/>
                                <a:gd name="connsiteY10" fmla="*/ 1300 h 9416"/>
                                <a:gd name="connsiteX11" fmla="*/ 1271 w 10575"/>
                                <a:gd name="connsiteY11" fmla="*/ 2361 h 9416"/>
                                <a:gd name="connsiteX12" fmla="*/ 1394 w 10575"/>
                                <a:gd name="connsiteY12" fmla="*/ 1884 h 9416"/>
                                <a:gd name="connsiteX13" fmla="*/ 1476 w 10575"/>
                                <a:gd name="connsiteY13" fmla="*/ 3322 h 9416"/>
                                <a:gd name="connsiteX14" fmla="*/ 1599 w 10575"/>
                                <a:gd name="connsiteY14" fmla="*/ 1199 h 9416"/>
                                <a:gd name="connsiteX15" fmla="*/ 1599 w 10575"/>
                                <a:gd name="connsiteY15" fmla="*/ 2980 h 9416"/>
                                <a:gd name="connsiteX16" fmla="*/ 1763 w 10575"/>
                                <a:gd name="connsiteY16" fmla="*/ 2361 h 9416"/>
                                <a:gd name="connsiteX17" fmla="*/ 1763 w 10575"/>
                                <a:gd name="connsiteY17" fmla="*/ 3903 h 9416"/>
                                <a:gd name="connsiteX18" fmla="*/ 1887 w 10575"/>
                                <a:gd name="connsiteY18" fmla="*/ 3080 h 9416"/>
                                <a:gd name="connsiteX19" fmla="*/ 1967 w 10575"/>
                                <a:gd name="connsiteY19" fmla="*/ 2570 h 9416"/>
                                <a:gd name="connsiteX20" fmla="*/ 2050 w 10575"/>
                                <a:gd name="connsiteY20" fmla="*/ 3322 h 9416"/>
                                <a:gd name="connsiteX21" fmla="*/ 2090 w 10575"/>
                                <a:gd name="connsiteY21" fmla="*/ 4108 h 9416"/>
                                <a:gd name="connsiteX22" fmla="*/ 2172 w 10575"/>
                                <a:gd name="connsiteY22" fmla="*/ 1780 h 9416"/>
                                <a:gd name="connsiteX23" fmla="*/ 2255 w 10575"/>
                                <a:gd name="connsiteY23" fmla="*/ 2980 h 9416"/>
                                <a:gd name="connsiteX24" fmla="*/ 2295 w 10575"/>
                                <a:gd name="connsiteY24" fmla="*/ 34 h 9416"/>
                                <a:gd name="connsiteX25" fmla="*/ 2418 w 10575"/>
                                <a:gd name="connsiteY25" fmla="*/ 3322 h 9416"/>
                                <a:gd name="connsiteX26" fmla="*/ 2542 w 10575"/>
                                <a:gd name="connsiteY26" fmla="*/ 2019 h 9416"/>
                                <a:gd name="connsiteX27" fmla="*/ 2624 w 10575"/>
                                <a:gd name="connsiteY27" fmla="*/ 1643 h 9416"/>
                                <a:gd name="connsiteX28" fmla="*/ 2624 w 10575"/>
                                <a:gd name="connsiteY28" fmla="*/ 1438 h 9416"/>
                                <a:gd name="connsiteX29" fmla="*/ 2705 w 10575"/>
                                <a:gd name="connsiteY29" fmla="*/ 3561 h 9416"/>
                                <a:gd name="connsiteX30" fmla="*/ 2746 w 10575"/>
                                <a:gd name="connsiteY30" fmla="*/ 3322 h 9416"/>
                                <a:gd name="connsiteX31" fmla="*/ 2828 w 10575"/>
                                <a:gd name="connsiteY31" fmla="*/ 3080 h 9416"/>
                                <a:gd name="connsiteX32" fmla="*/ 2869 w 10575"/>
                                <a:gd name="connsiteY32" fmla="*/ 581 h 9416"/>
                                <a:gd name="connsiteX33" fmla="*/ 2869 w 10575"/>
                                <a:gd name="connsiteY33" fmla="*/ 2704 h 9416"/>
                                <a:gd name="connsiteX34" fmla="*/ 2911 w 10575"/>
                                <a:gd name="connsiteY34" fmla="*/ 3903 h 9416"/>
                                <a:gd name="connsiteX35" fmla="*/ 3074 w 10575"/>
                                <a:gd name="connsiteY35" fmla="*/ 2980 h 9416"/>
                                <a:gd name="connsiteX36" fmla="*/ 3116 w 10575"/>
                                <a:gd name="connsiteY36" fmla="*/ 3389 h 9416"/>
                                <a:gd name="connsiteX37" fmla="*/ 3116 w 10575"/>
                                <a:gd name="connsiteY37" fmla="*/ 3631 h 9416"/>
                                <a:gd name="connsiteX38" fmla="*/ 3156 w 10575"/>
                                <a:gd name="connsiteY38" fmla="*/ 3527 h 9416"/>
                                <a:gd name="connsiteX39" fmla="*/ 3239 w 10575"/>
                                <a:gd name="connsiteY39" fmla="*/ 2909 h 9416"/>
                                <a:gd name="connsiteX40" fmla="*/ 3321 w 10575"/>
                                <a:gd name="connsiteY40" fmla="*/ 1918 h 9416"/>
                                <a:gd name="connsiteX41" fmla="*/ 3362 w 10575"/>
                                <a:gd name="connsiteY41" fmla="*/ 2570 h 9416"/>
                                <a:gd name="connsiteX42" fmla="*/ 3444 w 10575"/>
                                <a:gd name="connsiteY42" fmla="*/ 2980 h 9416"/>
                                <a:gd name="connsiteX43" fmla="*/ 3444 w 10575"/>
                                <a:gd name="connsiteY43" fmla="*/ 3322 h 9416"/>
                                <a:gd name="connsiteX44" fmla="*/ 3484 w 10575"/>
                                <a:gd name="connsiteY44" fmla="*/ 2980 h 9416"/>
                                <a:gd name="connsiteX45" fmla="*/ 3525 w 10575"/>
                                <a:gd name="connsiteY45" fmla="*/ 2570 h 9416"/>
                                <a:gd name="connsiteX46" fmla="*/ 3567 w 10575"/>
                                <a:gd name="connsiteY46" fmla="*/ 2019 h 9416"/>
                                <a:gd name="connsiteX47" fmla="*/ 3567 w 10575"/>
                                <a:gd name="connsiteY47" fmla="*/ 1918 h 9416"/>
                                <a:gd name="connsiteX48" fmla="*/ 3730 w 10575"/>
                                <a:gd name="connsiteY48" fmla="*/ 3732 h 9416"/>
                                <a:gd name="connsiteX49" fmla="*/ 3853 w 10575"/>
                                <a:gd name="connsiteY49" fmla="*/ 1061 h 9416"/>
                                <a:gd name="connsiteX50" fmla="*/ 3936 w 10575"/>
                                <a:gd name="connsiteY50" fmla="*/ 2398 h 9416"/>
                                <a:gd name="connsiteX51" fmla="*/ 4017 w 10575"/>
                                <a:gd name="connsiteY51" fmla="*/ 924 h 9416"/>
                                <a:gd name="connsiteX52" fmla="*/ 4100 w 10575"/>
                                <a:gd name="connsiteY52" fmla="*/ 1266 h 9416"/>
                                <a:gd name="connsiteX53" fmla="*/ 4181 w 10575"/>
                                <a:gd name="connsiteY53" fmla="*/ 2398 h 9416"/>
                                <a:gd name="connsiteX54" fmla="*/ 4304 w 10575"/>
                                <a:gd name="connsiteY54" fmla="*/ 1847 h 9416"/>
                                <a:gd name="connsiteX55" fmla="*/ 4345 w 10575"/>
                                <a:gd name="connsiteY55" fmla="*/ 3151 h 9416"/>
                                <a:gd name="connsiteX56" fmla="*/ 4428 w 10575"/>
                                <a:gd name="connsiteY56" fmla="*/ 2570 h 9416"/>
                                <a:gd name="connsiteX57" fmla="*/ 4428 w 10575"/>
                                <a:gd name="connsiteY57" fmla="*/ 4142 h 9416"/>
                                <a:gd name="connsiteX58" fmla="*/ 4508 w 10575"/>
                                <a:gd name="connsiteY58" fmla="*/ 3631 h 9416"/>
                                <a:gd name="connsiteX59" fmla="*/ 4591 w 10575"/>
                                <a:gd name="connsiteY59" fmla="*/ 2738 h 9416"/>
                                <a:gd name="connsiteX60" fmla="*/ 4591 w 10575"/>
                                <a:gd name="connsiteY60" fmla="*/ 1985 h 9416"/>
                                <a:gd name="connsiteX61" fmla="*/ 4591 w 10575"/>
                                <a:gd name="connsiteY61" fmla="*/ 1542 h 9416"/>
                                <a:gd name="connsiteX62" fmla="*/ 4631 w 10575"/>
                                <a:gd name="connsiteY62" fmla="*/ 1780 h 9416"/>
                                <a:gd name="connsiteX63" fmla="*/ 4631 w 10575"/>
                                <a:gd name="connsiteY63" fmla="*/ 2123 h 9416"/>
                                <a:gd name="connsiteX64" fmla="*/ 4754 w 10575"/>
                                <a:gd name="connsiteY64" fmla="*/ 3631 h 9416"/>
                                <a:gd name="connsiteX65" fmla="*/ 4796 w 10575"/>
                                <a:gd name="connsiteY65" fmla="*/ 3732 h 9416"/>
                                <a:gd name="connsiteX66" fmla="*/ 4960 w 10575"/>
                                <a:gd name="connsiteY66" fmla="*/ 2603 h 9416"/>
                                <a:gd name="connsiteX67" fmla="*/ 5001 w 10575"/>
                                <a:gd name="connsiteY67" fmla="*/ 2261 h 9416"/>
                                <a:gd name="connsiteX68" fmla="*/ 5124 w 10575"/>
                                <a:gd name="connsiteY68" fmla="*/ 3184 h 9416"/>
                                <a:gd name="connsiteX69" fmla="*/ 5206 w 10575"/>
                                <a:gd name="connsiteY69" fmla="*/ 3322 h 9416"/>
                                <a:gd name="connsiteX70" fmla="*/ 5247 w 10575"/>
                                <a:gd name="connsiteY70" fmla="*/ 1508 h 9416"/>
                                <a:gd name="connsiteX71" fmla="*/ 5369 w 10575"/>
                                <a:gd name="connsiteY71" fmla="*/ 2704 h 9416"/>
                                <a:gd name="connsiteX72" fmla="*/ 5411 w 10575"/>
                                <a:gd name="connsiteY72" fmla="*/ 343 h 9416"/>
                                <a:gd name="connsiteX73" fmla="*/ 5452 w 10575"/>
                                <a:gd name="connsiteY73" fmla="*/ 3080 h 9416"/>
                                <a:gd name="connsiteX74" fmla="*/ 5535 w 10575"/>
                                <a:gd name="connsiteY74" fmla="*/ 2123 h 9416"/>
                                <a:gd name="connsiteX75" fmla="*/ 5657 w 10575"/>
                                <a:gd name="connsiteY75" fmla="*/ 2704 h 9416"/>
                                <a:gd name="connsiteX76" fmla="*/ 5698 w 10575"/>
                                <a:gd name="connsiteY76" fmla="*/ 2328 h 9416"/>
                                <a:gd name="connsiteX77" fmla="*/ 5820 w 10575"/>
                                <a:gd name="connsiteY77" fmla="*/ 1337 h 9416"/>
                                <a:gd name="connsiteX78" fmla="*/ 5861 w 10575"/>
                                <a:gd name="connsiteY78" fmla="*/ 2738 h 9416"/>
                                <a:gd name="connsiteX79" fmla="*/ 5903 w 10575"/>
                                <a:gd name="connsiteY79" fmla="*/ 2227 h 9416"/>
                                <a:gd name="connsiteX80" fmla="*/ 5985 w 10575"/>
                                <a:gd name="connsiteY80" fmla="*/ 1508 h 9416"/>
                                <a:gd name="connsiteX81" fmla="*/ 6026 w 10575"/>
                                <a:gd name="connsiteY81" fmla="*/ 2123 h 9416"/>
                                <a:gd name="connsiteX82" fmla="*/ 6107 w 10575"/>
                                <a:gd name="connsiteY82" fmla="*/ 2704 h 9416"/>
                                <a:gd name="connsiteX83" fmla="*/ 6189 w 10575"/>
                                <a:gd name="connsiteY83" fmla="*/ 2227 h 9416"/>
                                <a:gd name="connsiteX84" fmla="*/ 6230 w 10575"/>
                                <a:gd name="connsiteY84" fmla="*/ 1643 h 9416"/>
                                <a:gd name="connsiteX85" fmla="*/ 6230 w 10575"/>
                                <a:gd name="connsiteY85" fmla="*/ 1884 h 9416"/>
                                <a:gd name="connsiteX86" fmla="*/ 6230 w 10575"/>
                                <a:gd name="connsiteY86" fmla="*/ 2227 h 9416"/>
                                <a:gd name="connsiteX87" fmla="*/ 6272 w 10575"/>
                                <a:gd name="connsiteY87" fmla="*/ 2089 h 9416"/>
                                <a:gd name="connsiteX88" fmla="*/ 6313 w 10575"/>
                                <a:gd name="connsiteY88" fmla="*/ 1609 h 9416"/>
                                <a:gd name="connsiteX89" fmla="*/ 6436 w 10575"/>
                                <a:gd name="connsiteY89" fmla="*/ 2466 h 9416"/>
                                <a:gd name="connsiteX90" fmla="*/ 6436 w 10575"/>
                                <a:gd name="connsiteY90" fmla="*/ 2670 h 9416"/>
                                <a:gd name="connsiteX91" fmla="*/ 6436 w 10575"/>
                                <a:gd name="connsiteY91" fmla="*/ 2499 h 9416"/>
                                <a:gd name="connsiteX92" fmla="*/ 6476 w 10575"/>
                                <a:gd name="connsiteY92" fmla="*/ 1985 h 9416"/>
                                <a:gd name="connsiteX93" fmla="*/ 6517 w 10575"/>
                                <a:gd name="connsiteY93" fmla="*/ 1438 h 9416"/>
                                <a:gd name="connsiteX94" fmla="*/ 6599 w 10575"/>
                                <a:gd name="connsiteY94" fmla="*/ 2808 h 9416"/>
                                <a:gd name="connsiteX95" fmla="*/ 6641 w 10575"/>
                                <a:gd name="connsiteY95" fmla="*/ 2261 h 9416"/>
                                <a:gd name="connsiteX96" fmla="*/ 6641 w 10575"/>
                                <a:gd name="connsiteY96" fmla="*/ 1166 h 9416"/>
                                <a:gd name="connsiteX97" fmla="*/ 6681 w 10575"/>
                                <a:gd name="connsiteY97" fmla="*/ 1438 h 9416"/>
                                <a:gd name="connsiteX98" fmla="*/ 6681 w 10575"/>
                                <a:gd name="connsiteY98" fmla="*/ 2089 h 9416"/>
                                <a:gd name="connsiteX99" fmla="*/ 6681 w 10575"/>
                                <a:gd name="connsiteY99" fmla="*/ 1884 h 9416"/>
                                <a:gd name="connsiteX100" fmla="*/ 6722 w 10575"/>
                                <a:gd name="connsiteY100" fmla="*/ 1337 h 9416"/>
                                <a:gd name="connsiteX101" fmla="*/ 6722 w 10575"/>
                                <a:gd name="connsiteY101" fmla="*/ 2261 h 9416"/>
                                <a:gd name="connsiteX102" fmla="*/ 6844 w 10575"/>
                                <a:gd name="connsiteY102" fmla="*/ 275 h 9416"/>
                                <a:gd name="connsiteX103" fmla="*/ 6887 w 10575"/>
                                <a:gd name="connsiteY103" fmla="*/ 3631 h 9416"/>
                                <a:gd name="connsiteX104" fmla="*/ 6927 w 10575"/>
                                <a:gd name="connsiteY104" fmla="*/ 2157 h 9416"/>
                                <a:gd name="connsiteX105" fmla="*/ 7010 w 10575"/>
                                <a:gd name="connsiteY105" fmla="*/ 3423 h 9416"/>
                                <a:gd name="connsiteX106" fmla="*/ 7050 w 10575"/>
                                <a:gd name="connsiteY106" fmla="*/ 1643 h 9416"/>
                                <a:gd name="connsiteX107" fmla="*/ 7091 w 10575"/>
                                <a:gd name="connsiteY107" fmla="*/ 2808 h 9416"/>
                                <a:gd name="connsiteX108" fmla="*/ 7132 w 10575"/>
                                <a:gd name="connsiteY108" fmla="*/ 1166 h 9416"/>
                                <a:gd name="connsiteX109" fmla="*/ 7214 w 10575"/>
                                <a:gd name="connsiteY109" fmla="*/ 2570 h 9416"/>
                                <a:gd name="connsiteX110" fmla="*/ 7214 w 10575"/>
                                <a:gd name="connsiteY110" fmla="*/ 3184 h 9416"/>
                                <a:gd name="connsiteX111" fmla="*/ 7255 w 10575"/>
                                <a:gd name="connsiteY111" fmla="*/ 3322 h 9416"/>
                                <a:gd name="connsiteX112" fmla="*/ 7255 w 10575"/>
                                <a:gd name="connsiteY112" fmla="*/ 2842 h 9416"/>
                                <a:gd name="connsiteX113" fmla="*/ 7337 w 10575"/>
                                <a:gd name="connsiteY113" fmla="*/ 1780 h 9416"/>
                                <a:gd name="connsiteX114" fmla="*/ 7460 w 10575"/>
                                <a:gd name="connsiteY114" fmla="*/ 2980 h 9416"/>
                                <a:gd name="connsiteX115" fmla="*/ 7542 w 10575"/>
                                <a:gd name="connsiteY115" fmla="*/ 1643 h 9416"/>
                                <a:gd name="connsiteX116" fmla="*/ 7542 w 10575"/>
                                <a:gd name="connsiteY116" fmla="*/ 2157 h 9416"/>
                                <a:gd name="connsiteX117" fmla="*/ 7583 w 10575"/>
                                <a:gd name="connsiteY117" fmla="*/ 2328 h 9416"/>
                                <a:gd name="connsiteX118" fmla="*/ 7583 w 10575"/>
                                <a:gd name="connsiteY118" fmla="*/ 3561 h 9416"/>
                                <a:gd name="connsiteX119" fmla="*/ 7665 w 10575"/>
                                <a:gd name="connsiteY119" fmla="*/ 3151 h 9416"/>
                                <a:gd name="connsiteX120" fmla="*/ 7705 w 10575"/>
                                <a:gd name="connsiteY120" fmla="*/ 1643 h 9416"/>
                                <a:gd name="connsiteX121" fmla="*/ 7788 w 10575"/>
                                <a:gd name="connsiteY121" fmla="*/ 1985 h 9416"/>
                                <a:gd name="connsiteX122" fmla="*/ 7871 w 10575"/>
                                <a:gd name="connsiteY122" fmla="*/ 1609 h 9416"/>
                                <a:gd name="connsiteX123" fmla="*/ 7911 w 10575"/>
                                <a:gd name="connsiteY123" fmla="*/ 1847 h 9416"/>
                                <a:gd name="connsiteX124" fmla="*/ 7951 w 10575"/>
                                <a:gd name="connsiteY124" fmla="*/ 1542 h 9416"/>
                                <a:gd name="connsiteX125" fmla="*/ 7993 w 10575"/>
                                <a:gd name="connsiteY125" fmla="*/ 4041 h 9416"/>
                                <a:gd name="connsiteX126" fmla="*/ 7993 w 10575"/>
                                <a:gd name="connsiteY126" fmla="*/ 2019 h 9416"/>
                                <a:gd name="connsiteX127" fmla="*/ 8074 w 10575"/>
                                <a:gd name="connsiteY127" fmla="*/ 719 h 9416"/>
                                <a:gd name="connsiteX128" fmla="*/ 8156 w 10575"/>
                                <a:gd name="connsiteY128" fmla="*/ 1300 h 9416"/>
                                <a:gd name="connsiteX129" fmla="*/ 8199 w 10575"/>
                                <a:gd name="connsiteY129" fmla="*/ 1028 h 9416"/>
                                <a:gd name="connsiteX130" fmla="*/ 8279 w 10575"/>
                                <a:gd name="connsiteY130" fmla="*/ 2261 h 9416"/>
                                <a:gd name="connsiteX131" fmla="*/ 8279 w 10575"/>
                                <a:gd name="connsiteY131" fmla="*/ 3151 h 9416"/>
                                <a:gd name="connsiteX132" fmla="*/ 8322 w 10575"/>
                                <a:gd name="connsiteY132" fmla="*/ 1676 h 9416"/>
                                <a:gd name="connsiteX133" fmla="*/ 8485 w 10575"/>
                                <a:gd name="connsiteY133" fmla="*/ 685 h 9416"/>
                                <a:gd name="connsiteX134" fmla="*/ 8526 w 10575"/>
                                <a:gd name="connsiteY134" fmla="*/ 3184 h 9416"/>
                                <a:gd name="connsiteX135" fmla="*/ 8608 w 10575"/>
                                <a:gd name="connsiteY135" fmla="*/ 924 h 9416"/>
                                <a:gd name="connsiteX136" fmla="*/ 8730 w 10575"/>
                                <a:gd name="connsiteY136" fmla="*/ 2123 h 9416"/>
                                <a:gd name="connsiteX137" fmla="*/ 8772 w 10575"/>
                                <a:gd name="connsiteY137" fmla="*/ 1061 h 9416"/>
                                <a:gd name="connsiteX138" fmla="*/ 8772 w 10575"/>
                                <a:gd name="connsiteY138" fmla="*/ 3460 h 9416"/>
                                <a:gd name="connsiteX139" fmla="*/ 8895 w 10575"/>
                                <a:gd name="connsiteY139" fmla="*/ 1780 h 9416"/>
                                <a:gd name="connsiteX140" fmla="*/ 8936 w 10575"/>
                                <a:gd name="connsiteY140" fmla="*/ 2227 h 9416"/>
                                <a:gd name="connsiteX141" fmla="*/ 8977 w 10575"/>
                                <a:gd name="connsiteY141" fmla="*/ 3389 h 9416"/>
                                <a:gd name="connsiteX142" fmla="*/ 9059 w 10575"/>
                                <a:gd name="connsiteY142" fmla="*/ 1061 h 9416"/>
                                <a:gd name="connsiteX143" fmla="*/ 9140 w 10575"/>
                                <a:gd name="connsiteY143" fmla="*/ 1676 h 9416"/>
                                <a:gd name="connsiteX144" fmla="*/ 9346 w 10575"/>
                                <a:gd name="connsiteY144" fmla="*/ 3289 h 9416"/>
                                <a:gd name="connsiteX145" fmla="*/ 9428 w 10575"/>
                                <a:gd name="connsiteY145" fmla="*/ 2328 h 9416"/>
                                <a:gd name="connsiteX146" fmla="*/ 9551 w 10575"/>
                                <a:gd name="connsiteY146" fmla="*/ 1095 h 9416"/>
                                <a:gd name="connsiteX147" fmla="*/ 9591 w 10575"/>
                                <a:gd name="connsiteY147" fmla="*/ 2361 h 9416"/>
                                <a:gd name="connsiteX148" fmla="*/ 9633 w 10575"/>
                                <a:gd name="connsiteY148" fmla="*/ 2704 h 9416"/>
                                <a:gd name="connsiteX149" fmla="*/ 9633 w 10575"/>
                                <a:gd name="connsiteY149" fmla="*/ 2842 h 9416"/>
                                <a:gd name="connsiteX150" fmla="*/ 9755 w 10575"/>
                                <a:gd name="connsiteY150" fmla="*/ 2019 h 9416"/>
                                <a:gd name="connsiteX151" fmla="*/ 9837 w 10575"/>
                                <a:gd name="connsiteY151" fmla="*/ 2704 h 9416"/>
                                <a:gd name="connsiteX152" fmla="*/ 9878 w 10575"/>
                                <a:gd name="connsiteY152" fmla="*/ 2570 h 9416"/>
                                <a:gd name="connsiteX153" fmla="*/ 9878 w 10575"/>
                                <a:gd name="connsiteY153" fmla="*/ 1542 h 9416"/>
                                <a:gd name="connsiteX154" fmla="*/ 10001 w 10575"/>
                                <a:gd name="connsiteY154" fmla="*/ 3218 h 9416"/>
                                <a:gd name="connsiteX155" fmla="*/ 10001 w 10575"/>
                                <a:gd name="connsiteY155" fmla="*/ 2361 h 9416"/>
                                <a:gd name="connsiteX156" fmla="*/ 10084 w 10575"/>
                                <a:gd name="connsiteY156" fmla="*/ 2603 h 9416"/>
                                <a:gd name="connsiteX157" fmla="*/ 10165 w 10575"/>
                                <a:gd name="connsiteY157" fmla="*/ 2980 h 9416"/>
                                <a:gd name="connsiteX158" fmla="*/ 10288 w 10575"/>
                                <a:gd name="connsiteY158" fmla="*/ 1676 h 9416"/>
                                <a:gd name="connsiteX159" fmla="*/ 10288 w 10575"/>
                                <a:gd name="connsiteY159" fmla="*/ 2499 h 9416"/>
                                <a:gd name="connsiteX160" fmla="*/ 10452 w 10575"/>
                                <a:gd name="connsiteY160" fmla="*/ 1918 h 9416"/>
                                <a:gd name="connsiteX161" fmla="*/ 10452 w 10575"/>
                                <a:gd name="connsiteY161" fmla="*/ 3527 h 9416"/>
                                <a:gd name="connsiteX162" fmla="*/ 10452 w 10575"/>
                                <a:gd name="connsiteY162" fmla="*/ 4451 h 9416"/>
                                <a:gd name="connsiteX163" fmla="*/ 10575 w 10575"/>
                                <a:gd name="connsiteY163" fmla="*/ 9416 h 9416"/>
                                <a:gd name="connsiteX0" fmla="*/ 28 w 9301"/>
                                <a:gd name="connsiteY0" fmla="*/ 9432 h 10000"/>
                                <a:gd name="connsiteX1" fmla="*/ 39 w 9301"/>
                                <a:gd name="connsiteY1" fmla="*/ 5126 h 10000"/>
                                <a:gd name="connsiteX2" fmla="*/ 76 w 9301"/>
                                <a:gd name="connsiteY2" fmla="*/ 2764 h 10000"/>
                                <a:gd name="connsiteX3" fmla="*/ 193 w 9301"/>
                                <a:gd name="connsiteY3" fmla="*/ 4145 h 10000"/>
                                <a:gd name="connsiteX4" fmla="*/ 193 w 9301"/>
                                <a:gd name="connsiteY4" fmla="*/ 3892 h 10000"/>
                                <a:gd name="connsiteX5" fmla="*/ 193 w 9301"/>
                                <a:gd name="connsiteY5" fmla="*/ 3346 h 10000"/>
                                <a:gd name="connsiteX6" fmla="*/ 271 w 9301"/>
                                <a:gd name="connsiteY6" fmla="*/ 2219 h 10000"/>
                                <a:gd name="connsiteX7" fmla="*/ 309 w 9301"/>
                                <a:gd name="connsiteY7" fmla="*/ 3236 h 10000"/>
                                <a:gd name="connsiteX8" fmla="*/ 387 w 9301"/>
                                <a:gd name="connsiteY8" fmla="*/ 3782 h 10000"/>
                                <a:gd name="connsiteX9" fmla="*/ 425 w 9301"/>
                                <a:gd name="connsiteY9" fmla="*/ 3782 h 10000"/>
                                <a:gd name="connsiteX10" fmla="*/ 425 w 9301"/>
                                <a:gd name="connsiteY10" fmla="*/ 1381 h 10000"/>
                                <a:gd name="connsiteX11" fmla="*/ 503 w 9301"/>
                                <a:gd name="connsiteY11" fmla="*/ 2507 h 10000"/>
                                <a:gd name="connsiteX12" fmla="*/ 619 w 9301"/>
                                <a:gd name="connsiteY12" fmla="*/ 2001 h 10000"/>
                                <a:gd name="connsiteX13" fmla="*/ 697 w 9301"/>
                                <a:gd name="connsiteY13" fmla="*/ 3528 h 10000"/>
                                <a:gd name="connsiteX14" fmla="*/ 813 w 9301"/>
                                <a:gd name="connsiteY14" fmla="*/ 1273 h 10000"/>
                                <a:gd name="connsiteX15" fmla="*/ 813 w 9301"/>
                                <a:gd name="connsiteY15" fmla="*/ 3165 h 10000"/>
                                <a:gd name="connsiteX16" fmla="*/ 968 w 9301"/>
                                <a:gd name="connsiteY16" fmla="*/ 2507 h 10000"/>
                                <a:gd name="connsiteX17" fmla="*/ 968 w 9301"/>
                                <a:gd name="connsiteY17" fmla="*/ 4145 h 10000"/>
                                <a:gd name="connsiteX18" fmla="*/ 1085 w 9301"/>
                                <a:gd name="connsiteY18" fmla="*/ 3271 h 10000"/>
                                <a:gd name="connsiteX19" fmla="*/ 1161 w 9301"/>
                                <a:gd name="connsiteY19" fmla="*/ 2729 h 10000"/>
                                <a:gd name="connsiteX20" fmla="*/ 1240 w 9301"/>
                                <a:gd name="connsiteY20" fmla="*/ 3528 h 10000"/>
                                <a:gd name="connsiteX21" fmla="*/ 1277 w 9301"/>
                                <a:gd name="connsiteY21" fmla="*/ 4363 h 10000"/>
                                <a:gd name="connsiteX22" fmla="*/ 1355 w 9301"/>
                                <a:gd name="connsiteY22" fmla="*/ 1890 h 10000"/>
                                <a:gd name="connsiteX23" fmla="*/ 1433 w 9301"/>
                                <a:gd name="connsiteY23" fmla="*/ 3165 h 10000"/>
                                <a:gd name="connsiteX24" fmla="*/ 1471 w 9301"/>
                                <a:gd name="connsiteY24" fmla="*/ 36 h 10000"/>
                                <a:gd name="connsiteX25" fmla="*/ 1588 w 9301"/>
                                <a:gd name="connsiteY25" fmla="*/ 3528 h 10000"/>
                                <a:gd name="connsiteX26" fmla="*/ 1705 w 9301"/>
                                <a:gd name="connsiteY26" fmla="*/ 2144 h 10000"/>
                                <a:gd name="connsiteX27" fmla="*/ 1782 w 9301"/>
                                <a:gd name="connsiteY27" fmla="*/ 1745 h 10000"/>
                                <a:gd name="connsiteX28" fmla="*/ 1782 w 9301"/>
                                <a:gd name="connsiteY28" fmla="*/ 1527 h 10000"/>
                                <a:gd name="connsiteX29" fmla="*/ 1859 w 9301"/>
                                <a:gd name="connsiteY29" fmla="*/ 3782 h 10000"/>
                                <a:gd name="connsiteX30" fmla="*/ 1898 w 9301"/>
                                <a:gd name="connsiteY30" fmla="*/ 3528 h 10000"/>
                                <a:gd name="connsiteX31" fmla="*/ 1975 w 9301"/>
                                <a:gd name="connsiteY31" fmla="*/ 3271 h 10000"/>
                                <a:gd name="connsiteX32" fmla="*/ 2014 w 9301"/>
                                <a:gd name="connsiteY32" fmla="*/ 617 h 10000"/>
                                <a:gd name="connsiteX33" fmla="*/ 2014 w 9301"/>
                                <a:gd name="connsiteY33" fmla="*/ 2872 h 10000"/>
                                <a:gd name="connsiteX34" fmla="*/ 2054 w 9301"/>
                                <a:gd name="connsiteY34" fmla="*/ 4145 h 10000"/>
                                <a:gd name="connsiteX35" fmla="*/ 2208 w 9301"/>
                                <a:gd name="connsiteY35" fmla="*/ 3165 h 10000"/>
                                <a:gd name="connsiteX36" fmla="*/ 2248 w 9301"/>
                                <a:gd name="connsiteY36" fmla="*/ 3599 h 10000"/>
                                <a:gd name="connsiteX37" fmla="*/ 2248 w 9301"/>
                                <a:gd name="connsiteY37" fmla="*/ 3856 h 10000"/>
                                <a:gd name="connsiteX38" fmla="*/ 2285 w 9301"/>
                                <a:gd name="connsiteY38" fmla="*/ 3746 h 10000"/>
                                <a:gd name="connsiteX39" fmla="*/ 2364 w 9301"/>
                                <a:gd name="connsiteY39" fmla="*/ 3089 h 10000"/>
                                <a:gd name="connsiteX40" fmla="*/ 2441 w 9301"/>
                                <a:gd name="connsiteY40" fmla="*/ 2037 h 10000"/>
                                <a:gd name="connsiteX41" fmla="*/ 2480 w 9301"/>
                                <a:gd name="connsiteY41" fmla="*/ 2729 h 10000"/>
                                <a:gd name="connsiteX42" fmla="*/ 2558 w 9301"/>
                                <a:gd name="connsiteY42" fmla="*/ 3165 h 10000"/>
                                <a:gd name="connsiteX43" fmla="*/ 2558 w 9301"/>
                                <a:gd name="connsiteY43" fmla="*/ 3528 h 10000"/>
                                <a:gd name="connsiteX44" fmla="*/ 2596 w 9301"/>
                                <a:gd name="connsiteY44" fmla="*/ 3165 h 10000"/>
                                <a:gd name="connsiteX45" fmla="*/ 2634 w 9301"/>
                                <a:gd name="connsiteY45" fmla="*/ 2729 h 10000"/>
                                <a:gd name="connsiteX46" fmla="*/ 2674 w 9301"/>
                                <a:gd name="connsiteY46" fmla="*/ 2144 h 10000"/>
                                <a:gd name="connsiteX47" fmla="*/ 2674 w 9301"/>
                                <a:gd name="connsiteY47" fmla="*/ 2037 h 10000"/>
                                <a:gd name="connsiteX48" fmla="*/ 2828 w 9301"/>
                                <a:gd name="connsiteY48" fmla="*/ 3963 h 10000"/>
                                <a:gd name="connsiteX49" fmla="*/ 2944 w 9301"/>
                                <a:gd name="connsiteY49" fmla="*/ 1127 h 10000"/>
                                <a:gd name="connsiteX50" fmla="*/ 3023 w 9301"/>
                                <a:gd name="connsiteY50" fmla="*/ 2547 h 10000"/>
                                <a:gd name="connsiteX51" fmla="*/ 3100 w 9301"/>
                                <a:gd name="connsiteY51" fmla="*/ 981 h 10000"/>
                                <a:gd name="connsiteX52" fmla="*/ 3178 w 9301"/>
                                <a:gd name="connsiteY52" fmla="*/ 1345 h 10000"/>
                                <a:gd name="connsiteX53" fmla="*/ 3255 w 9301"/>
                                <a:gd name="connsiteY53" fmla="*/ 2547 h 10000"/>
                                <a:gd name="connsiteX54" fmla="*/ 3371 w 9301"/>
                                <a:gd name="connsiteY54" fmla="*/ 1962 h 10000"/>
                                <a:gd name="connsiteX55" fmla="*/ 3410 w 9301"/>
                                <a:gd name="connsiteY55" fmla="*/ 3346 h 10000"/>
                                <a:gd name="connsiteX56" fmla="*/ 3488 w 9301"/>
                                <a:gd name="connsiteY56" fmla="*/ 2729 h 10000"/>
                                <a:gd name="connsiteX57" fmla="*/ 3488 w 9301"/>
                                <a:gd name="connsiteY57" fmla="*/ 4399 h 10000"/>
                                <a:gd name="connsiteX58" fmla="*/ 3564 w 9301"/>
                                <a:gd name="connsiteY58" fmla="*/ 3856 h 10000"/>
                                <a:gd name="connsiteX59" fmla="*/ 3642 w 9301"/>
                                <a:gd name="connsiteY59" fmla="*/ 2908 h 10000"/>
                                <a:gd name="connsiteX60" fmla="*/ 3642 w 9301"/>
                                <a:gd name="connsiteY60" fmla="*/ 2108 h 10000"/>
                                <a:gd name="connsiteX61" fmla="*/ 3642 w 9301"/>
                                <a:gd name="connsiteY61" fmla="*/ 1638 h 10000"/>
                                <a:gd name="connsiteX62" fmla="*/ 3680 w 9301"/>
                                <a:gd name="connsiteY62" fmla="*/ 1890 h 10000"/>
                                <a:gd name="connsiteX63" fmla="*/ 3680 w 9301"/>
                                <a:gd name="connsiteY63" fmla="*/ 2255 h 10000"/>
                                <a:gd name="connsiteX64" fmla="*/ 3797 w 9301"/>
                                <a:gd name="connsiteY64" fmla="*/ 3856 h 10000"/>
                                <a:gd name="connsiteX65" fmla="*/ 3836 w 9301"/>
                                <a:gd name="connsiteY65" fmla="*/ 3963 h 10000"/>
                                <a:gd name="connsiteX66" fmla="*/ 3991 w 9301"/>
                                <a:gd name="connsiteY66" fmla="*/ 2764 h 10000"/>
                                <a:gd name="connsiteX67" fmla="*/ 4030 w 9301"/>
                                <a:gd name="connsiteY67" fmla="*/ 2401 h 10000"/>
                                <a:gd name="connsiteX68" fmla="*/ 4146 w 9301"/>
                                <a:gd name="connsiteY68" fmla="*/ 3381 h 10000"/>
                                <a:gd name="connsiteX69" fmla="*/ 4224 w 9301"/>
                                <a:gd name="connsiteY69" fmla="*/ 3528 h 10000"/>
                                <a:gd name="connsiteX70" fmla="*/ 4263 w 9301"/>
                                <a:gd name="connsiteY70" fmla="*/ 1602 h 10000"/>
                                <a:gd name="connsiteX71" fmla="*/ 4378 w 9301"/>
                                <a:gd name="connsiteY71" fmla="*/ 2872 h 10000"/>
                                <a:gd name="connsiteX72" fmla="*/ 4418 w 9301"/>
                                <a:gd name="connsiteY72" fmla="*/ 364 h 10000"/>
                                <a:gd name="connsiteX73" fmla="*/ 4457 w 9301"/>
                                <a:gd name="connsiteY73" fmla="*/ 3271 h 10000"/>
                                <a:gd name="connsiteX74" fmla="*/ 4535 w 9301"/>
                                <a:gd name="connsiteY74" fmla="*/ 2255 h 10000"/>
                                <a:gd name="connsiteX75" fmla="*/ 4650 w 9301"/>
                                <a:gd name="connsiteY75" fmla="*/ 2872 h 10000"/>
                                <a:gd name="connsiteX76" fmla="*/ 4689 w 9301"/>
                                <a:gd name="connsiteY76" fmla="*/ 2472 h 10000"/>
                                <a:gd name="connsiteX77" fmla="*/ 4805 w 9301"/>
                                <a:gd name="connsiteY77" fmla="*/ 1420 h 10000"/>
                                <a:gd name="connsiteX78" fmla="*/ 4843 w 9301"/>
                                <a:gd name="connsiteY78" fmla="*/ 2908 h 10000"/>
                                <a:gd name="connsiteX79" fmla="*/ 4883 w 9301"/>
                                <a:gd name="connsiteY79" fmla="*/ 2365 h 10000"/>
                                <a:gd name="connsiteX80" fmla="*/ 4961 w 9301"/>
                                <a:gd name="connsiteY80" fmla="*/ 1602 h 10000"/>
                                <a:gd name="connsiteX81" fmla="*/ 4999 w 9301"/>
                                <a:gd name="connsiteY81" fmla="*/ 2255 h 10000"/>
                                <a:gd name="connsiteX82" fmla="*/ 5076 w 9301"/>
                                <a:gd name="connsiteY82" fmla="*/ 2872 h 10000"/>
                                <a:gd name="connsiteX83" fmla="*/ 5153 w 9301"/>
                                <a:gd name="connsiteY83" fmla="*/ 2365 h 10000"/>
                                <a:gd name="connsiteX84" fmla="*/ 5192 w 9301"/>
                                <a:gd name="connsiteY84" fmla="*/ 1745 h 10000"/>
                                <a:gd name="connsiteX85" fmla="*/ 5192 w 9301"/>
                                <a:gd name="connsiteY85" fmla="*/ 2001 h 10000"/>
                                <a:gd name="connsiteX86" fmla="*/ 5192 w 9301"/>
                                <a:gd name="connsiteY86" fmla="*/ 2365 h 10000"/>
                                <a:gd name="connsiteX87" fmla="*/ 5232 w 9301"/>
                                <a:gd name="connsiteY87" fmla="*/ 2219 h 10000"/>
                                <a:gd name="connsiteX88" fmla="*/ 5271 w 9301"/>
                                <a:gd name="connsiteY88" fmla="*/ 1709 h 10000"/>
                                <a:gd name="connsiteX89" fmla="*/ 5387 w 9301"/>
                                <a:gd name="connsiteY89" fmla="*/ 2619 h 10000"/>
                                <a:gd name="connsiteX90" fmla="*/ 5387 w 9301"/>
                                <a:gd name="connsiteY90" fmla="*/ 2836 h 10000"/>
                                <a:gd name="connsiteX91" fmla="*/ 5387 w 9301"/>
                                <a:gd name="connsiteY91" fmla="*/ 2654 h 10000"/>
                                <a:gd name="connsiteX92" fmla="*/ 5425 w 9301"/>
                                <a:gd name="connsiteY92" fmla="*/ 2108 h 10000"/>
                                <a:gd name="connsiteX93" fmla="*/ 5464 w 9301"/>
                                <a:gd name="connsiteY93" fmla="*/ 1527 h 10000"/>
                                <a:gd name="connsiteX94" fmla="*/ 5541 w 9301"/>
                                <a:gd name="connsiteY94" fmla="*/ 2982 h 10000"/>
                                <a:gd name="connsiteX95" fmla="*/ 5581 w 9301"/>
                                <a:gd name="connsiteY95" fmla="*/ 2401 h 10000"/>
                                <a:gd name="connsiteX96" fmla="*/ 5581 w 9301"/>
                                <a:gd name="connsiteY96" fmla="*/ 1238 h 10000"/>
                                <a:gd name="connsiteX97" fmla="*/ 5619 w 9301"/>
                                <a:gd name="connsiteY97" fmla="*/ 1527 h 10000"/>
                                <a:gd name="connsiteX98" fmla="*/ 5619 w 9301"/>
                                <a:gd name="connsiteY98" fmla="*/ 2219 h 10000"/>
                                <a:gd name="connsiteX99" fmla="*/ 5619 w 9301"/>
                                <a:gd name="connsiteY99" fmla="*/ 2001 h 10000"/>
                                <a:gd name="connsiteX100" fmla="*/ 5658 w 9301"/>
                                <a:gd name="connsiteY100" fmla="*/ 1420 h 10000"/>
                                <a:gd name="connsiteX101" fmla="*/ 5658 w 9301"/>
                                <a:gd name="connsiteY101" fmla="*/ 2401 h 10000"/>
                                <a:gd name="connsiteX102" fmla="*/ 5773 w 9301"/>
                                <a:gd name="connsiteY102" fmla="*/ 292 h 10000"/>
                                <a:gd name="connsiteX103" fmla="*/ 5814 w 9301"/>
                                <a:gd name="connsiteY103" fmla="*/ 3856 h 10000"/>
                                <a:gd name="connsiteX104" fmla="*/ 5851 w 9301"/>
                                <a:gd name="connsiteY104" fmla="*/ 2291 h 10000"/>
                                <a:gd name="connsiteX105" fmla="*/ 5930 w 9301"/>
                                <a:gd name="connsiteY105" fmla="*/ 3635 h 10000"/>
                                <a:gd name="connsiteX106" fmla="*/ 5968 w 9301"/>
                                <a:gd name="connsiteY106" fmla="*/ 1745 h 10000"/>
                                <a:gd name="connsiteX107" fmla="*/ 6006 w 9301"/>
                                <a:gd name="connsiteY107" fmla="*/ 2982 h 10000"/>
                                <a:gd name="connsiteX108" fmla="*/ 6045 w 9301"/>
                                <a:gd name="connsiteY108" fmla="*/ 1238 h 10000"/>
                                <a:gd name="connsiteX109" fmla="*/ 6123 w 9301"/>
                                <a:gd name="connsiteY109" fmla="*/ 2729 h 10000"/>
                                <a:gd name="connsiteX110" fmla="*/ 6123 w 9301"/>
                                <a:gd name="connsiteY110" fmla="*/ 3381 h 10000"/>
                                <a:gd name="connsiteX111" fmla="*/ 6162 w 9301"/>
                                <a:gd name="connsiteY111" fmla="*/ 3528 h 10000"/>
                                <a:gd name="connsiteX112" fmla="*/ 6162 w 9301"/>
                                <a:gd name="connsiteY112" fmla="*/ 3018 h 10000"/>
                                <a:gd name="connsiteX113" fmla="*/ 6239 w 9301"/>
                                <a:gd name="connsiteY113" fmla="*/ 1890 h 10000"/>
                                <a:gd name="connsiteX114" fmla="*/ 6355 w 9301"/>
                                <a:gd name="connsiteY114" fmla="*/ 3165 h 10000"/>
                                <a:gd name="connsiteX115" fmla="*/ 6433 w 9301"/>
                                <a:gd name="connsiteY115" fmla="*/ 1745 h 10000"/>
                                <a:gd name="connsiteX116" fmla="*/ 6433 w 9301"/>
                                <a:gd name="connsiteY116" fmla="*/ 2291 h 10000"/>
                                <a:gd name="connsiteX117" fmla="*/ 6472 w 9301"/>
                                <a:gd name="connsiteY117" fmla="*/ 2472 h 10000"/>
                                <a:gd name="connsiteX118" fmla="*/ 6472 w 9301"/>
                                <a:gd name="connsiteY118" fmla="*/ 3782 h 10000"/>
                                <a:gd name="connsiteX119" fmla="*/ 6549 w 9301"/>
                                <a:gd name="connsiteY119" fmla="*/ 3346 h 10000"/>
                                <a:gd name="connsiteX120" fmla="*/ 6587 w 9301"/>
                                <a:gd name="connsiteY120" fmla="*/ 1745 h 10000"/>
                                <a:gd name="connsiteX121" fmla="*/ 6666 w 9301"/>
                                <a:gd name="connsiteY121" fmla="*/ 2108 h 10000"/>
                                <a:gd name="connsiteX122" fmla="*/ 6744 w 9301"/>
                                <a:gd name="connsiteY122" fmla="*/ 1709 h 10000"/>
                                <a:gd name="connsiteX123" fmla="*/ 6782 w 9301"/>
                                <a:gd name="connsiteY123" fmla="*/ 1962 h 10000"/>
                                <a:gd name="connsiteX124" fmla="*/ 6820 w 9301"/>
                                <a:gd name="connsiteY124" fmla="*/ 1638 h 10000"/>
                                <a:gd name="connsiteX125" fmla="*/ 6859 w 9301"/>
                                <a:gd name="connsiteY125" fmla="*/ 4292 h 10000"/>
                                <a:gd name="connsiteX126" fmla="*/ 6859 w 9301"/>
                                <a:gd name="connsiteY126" fmla="*/ 2144 h 10000"/>
                                <a:gd name="connsiteX127" fmla="*/ 6936 w 9301"/>
                                <a:gd name="connsiteY127" fmla="*/ 764 h 10000"/>
                                <a:gd name="connsiteX128" fmla="*/ 7014 w 9301"/>
                                <a:gd name="connsiteY128" fmla="*/ 1381 h 10000"/>
                                <a:gd name="connsiteX129" fmla="*/ 7054 w 9301"/>
                                <a:gd name="connsiteY129" fmla="*/ 1092 h 10000"/>
                                <a:gd name="connsiteX130" fmla="*/ 7130 w 9301"/>
                                <a:gd name="connsiteY130" fmla="*/ 2401 h 10000"/>
                                <a:gd name="connsiteX131" fmla="*/ 7130 w 9301"/>
                                <a:gd name="connsiteY131" fmla="*/ 3346 h 10000"/>
                                <a:gd name="connsiteX132" fmla="*/ 7171 w 9301"/>
                                <a:gd name="connsiteY132" fmla="*/ 1780 h 10000"/>
                                <a:gd name="connsiteX133" fmla="*/ 7325 w 9301"/>
                                <a:gd name="connsiteY133" fmla="*/ 727 h 10000"/>
                                <a:gd name="connsiteX134" fmla="*/ 7363 w 9301"/>
                                <a:gd name="connsiteY134" fmla="*/ 3381 h 10000"/>
                                <a:gd name="connsiteX135" fmla="*/ 7441 w 9301"/>
                                <a:gd name="connsiteY135" fmla="*/ 981 h 10000"/>
                                <a:gd name="connsiteX136" fmla="*/ 7556 w 9301"/>
                                <a:gd name="connsiteY136" fmla="*/ 2255 h 10000"/>
                                <a:gd name="connsiteX137" fmla="*/ 7596 w 9301"/>
                                <a:gd name="connsiteY137" fmla="*/ 1127 h 10000"/>
                                <a:gd name="connsiteX138" fmla="*/ 7596 w 9301"/>
                                <a:gd name="connsiteY138" fmla="*/ 3675 h 10000"/>
                                <a:gd name="connsiteX139" fmla="*/ 7712 w 9301"/>
                                <a:gd name="connsiteY139" fmla="*/ 1890 h 10000"/>
                                <a:gd name="connsiteX140" fmla="*/ 7751 w 9301"/>
                                <a:gd name="connsiteY140" fmla="*/ 2365 h 10000"/>
                                <a:gd name="connsiteX141" fmla="*/ 7790 w 9301"/>
                                <a:gd name="connsiteY141" fmla="*/ 3599 h 10000"/>
                                <a:gd name="connsiteX142" fmla="*/ 7867 w 9301"/>
                                <a:gd name="connsiteY142" fmla="*/ 1127 h 10000"/>
                                <a:gd name="connsiteX143" fmla="*/ 7944 w 9301"/>
                                <a:gd name="connsiteY143" fmla="*/ 1780 h 10000"/>
                                <a:gd name="connsiteX144" fmla="*/ 8139 w 9301"/>
                                <a:gd name="connsiteY144" fmla="*/ 3493 h 10000"/>
                                <a:gd name="connsiteX145" fmla="*/ 8216 w 9301"/>
                                <a:gd name="connsiteY145" fmla="*/ 2472 h 10000"/>
                                <a:gd name="connsiteX146" fmla="*/ 8333 w 9301"/>
                                <a:gd name="connsiteY146" fmla="*/ 1163 h 10000"/>
                                <a:gd name="connsiteX147" fmla="*/ 8371 w 9301"/>
                                <a:gd name="connsiteY147" fmla="*/ 2507 h 10000"/>
                                <a:gd name="connsiteX148" fmla="*/ 8410 w 9301"/>
                                <a:gd name="connsiteY148" fmla="*/ 2872 h 10000"/>
                                <a:gd name="connsiteX149" fmla="*/ 8410 w 9301"/>
                                <a:gd name="connsiteY149" fmla="*/ 3018 h 10000"/>
                                <a:gd name="connsiteX150" fmla="*/ 8526 w 9301"/>
                                <a:gd name="connsiteY150" fmla="*/ 2144 h 10000"/>
                                <a:gd name="connsiteX151" fmla="*/ 8603 w 9301"/>
                                <a:gd name="connsiteY151" fmla="*/ 2872 h 10000"/>
                                <a:gd name="connsiteX152" fmla="*/ 8642 w 9301"/>
                                <a:gd name="connsiteY152" fmla="*/ 2729 h 10000"/>
                                <a:gd name="connsiteX153" fmla="*/ 8642 w 9301"/>
                                <a:gd name="connsiteY153" fmla="*/ 1638 h 10000"/>
                                <a:gd name="connsiteX154" fmla="*/ 8758 w 9301"/>
                                <a:gd name="connsiteY154" fmla="*/ 3418 h 10000"/>
                                <a:gd name="connsiteX155" fmla="*/ 8758 w 9301"/>
                                <a:gd name="connsiteY155" fmla="*/ 2507 h 10000"/>
                                <a:gd name="connsiteX156" fmla="*/ 8837 w 9301"/>
                                <a:gd name="connsiteY156" fmla="*/ 2764 h 10000"/>
                                <a:gd name="connsiteX157" fmla="*/ 8913 w 9301"/>
                                <a:gd name="connsiteY157" fmla="*/ 3165 h 10000"/>
                                <a:gd name="connsiteX158" fmla="*/ 9030 w 9301"/>
                                <a:gd name="connsiteY158" fmla="*/ 1780 h 10000"/>
                                <a:gd name="connsiteX159" fmla="*/ 9030 w 9301"/>
                                <a:gd name="connsiteY159" fmla="*/ 2654 h 10000"/>
                                <a:gd name="connsiteX160" fmla="*/ 9185 w 9301"/>
                                <a:gd name="connsiteY160" fmla="*/ 2037 h 10000"/>
                                <a:gd name="connsiteX161" fmla="*/ 9185 w 9301"/>
                                <a:gd name="connsiteY161" fmla="*/ 3746 h 10000"/>
                                <a:gd name="connsiteX162" fmla="*/ 9185 w 9301"/>
                                <a:gd name="connsiteY162" fmla="*/ 4727 h 10000"/>
                                <a:gd name="connsiteX163" fmla="*/ 9301 w 9301"/>
                                <a:gd name="connsiteY163" fmla="*/ 10000 h 10000"/>
                                <a:gd name="connsiteX0" fmla="*/ 30 w 10000"/>
                                <a:gd name="connsiteY0" fmla="*/ 9432 h 9432"/>
                                <a:gd name="connsiteX1" fmla="*/ 42 w 10000"/>
                                <a:gd name="connsiteY1" fmla="*/ 5126 h 9432"/>
                                <a:gd name="connsiteX2" fmla="*/ 82 w 10000"/>
                                <a:gd name="connsiteY2" fmla="*/ 2764 h 9432"/>
                                <a:gd name="connsiteX3" fmla="*/ 208 w 10000"/>
                                <a:gd name="connsiteY3" fmla="*/ 4145 h 9432"/>
                                <a:gd name="connsiteX4" fmla="*/ 208 w 10000"/>
                                <a:gd name="connsiteY4" fmla="*/ 3892 h 9432"/>
                                <a:gd name="connsiteX5" fmla="*/ 208 w 10000"/>
                                <a:gd name="connsiteY5" fmla="*/ 3346 h 9432"/>
                                <a:gd name="connsiteX6" fmla="*/ 291 w 10000"/>
                                <a:gd name="connsiteY6" fmla="*/ 2219 h 9432"/>
                                <a:gd name="connsiteX7" fmla="*/ 332 w 10000"/>
                                <a:gd name="connsiteY7" fmla="*/ 3236 h 9432"/>
                                <a:gd name="connsiteX8" fmla="*/ 416 w 10000"/>
                                <a:gd name="connsiteY8" fmla="*/ 3782 h 9432"/>
                                <a:gd name="connsiteX9" fmla="*/ 457 w 10000"/>
                                <a:gd name="connsiteY9" fmla="*/ 3782 h 9432"/>
                                <a:gd name="connsiteX10" fmla="*/ 457 w 10000"/>
                                <a:gd name="connsiteY10" fmla="*/ 1381 h 9432"/>
                                <a:gd name="connsiteX11" fmla="*/ 541 w 10000"/>
                                <a:gd name="connsiteY11" fmla="*/ 2507 h 9432"/>
                                <a:gd name="connsiteX12" fmla="*/ 666 w 10000"/>
                                <a:gd name="connsiteY12" fmla="*/ 2001 h 9432"/>
                                <a:gd name="connsiteX13" fmla="*/ 749 w 10000"/>
                                <a:gd name="connsiteY13" fmla="*/ 3528 h 9432"/>
                                <a:gd name="connsiteX14" fmla="*/ 874 w 10000"/>
                                <a:gd name="connsiteY14" fmla="*/ 1273 h 9432"/>
                                <a:gd name="connsiteX15" fmla="*/ 874 w 10000"/>
                                <a:gd name="connsiteY15" fmla="*/ 3165 h 9432"/>
                                <a:gd name="connsiteX16" fmla="*/ 1041 w 10000"/>
                                <a:gd name="connsiteY16" fmla="*/ 2507 h 9432"/>
                                <a:gd name="connsiteX17" fmla="*/ 1041 w 10000"/>
                                <a:gd name="connsiteY17" fmla="*/ 4145 h 9432"/>
                                <a:gd name="connsiteX18" fmla="*/ 1167 w 10000"/>
                                <a:gd name="connsiteY18" fmla="*/ 3271 h 9432"/>
                                <a:gd name="connsiteX19" fmla="*/ 1248 w 10000"/>
                                <a:gd name="connsiteY19" fmla="*/ 2729 h 9432"/>
                                <a:gd name="connsiteX20" fmla="*/ 1333 w 10000"/>
                                <a:gd name="connsiteY20" fmla="*/ 3528 h 9432"/>
                                <a:gd name="connsiteX21" fmla="*/ 1373 w 10000"/>
                                <a:gd name="connsiteY21" fmla="*/ 4363 h 9432"/>
                                <a:gd name="connsiteX22" fmla="*/ 1457 w 10000"/>
                                <a:gd name="connsiteY22" fmla="*/ 1890 h 9432"/>
                                <a:gd name="connsiteX23" fmla="*/ 1541 w 10000"/>
                                <a:gd name="connsiteY23" fmla="*/ 3165 h 9432"/>
                                <a:gd name="connsiteX24" fmla="*/ 1582 w 10000"/>
                                <a:gd name="connsiteY24" fmla="*/ 36 h 9432"/>
                                <a:gd name="connsiteX25" fmla="*/ 1707 w 10000"/>
                                <a:gd name="connsiteY25" fmla="*/ 3528 h 9432"/>
                                <a:gd name="connsiteX26" fmla="*/ 1833 w 10000"/>
                                <a:gd name="connsiteY26" fmla="*/ 2144 h 9432"/>
                                <a:gd name="connsiteX27" fmla="*/ 1916 w 10000"/>
                                <a:gd name="connsiteY27" fmla="*/ 1745 h 9432"/>
                                <a:gd name="connsiteX28" fmla="*/ 1916 w 10000"/>
                                <a:gd name="connsiteY28" fmla="*/ 1527 h 9432"/>
                                <a:gd name="connsiteX29" fmla="*/ 1999 w 10000"/>
                                <a:gd name="connsiteY29" fmla="*/ 3782 h 9432"/>
                                <a:gd name="connsiteX30" fmla="*/ 2041 w 10000"/>
                                <a:gd name="connsiteY30" fmla="*/ 3528 h 9432"/>
                                <a:gd name="connsiteX31" fmla="*/ 2123 w 10000"/>
                                <a:gd name="connsiteY31" fmla="*/ 3271 h 9432"/>
                                <a:gd name="connsiteX32" fmla="*/ 2165 w 10000"/>
                                <a:gd name="connsiteY32" fmla="*/ 617 h 9432"/>
                                <a:gd name="connsiteX33" fmla="*/ 2165 w 10000"/>
                                <a:gd name="connsiteY33" fmla="*/ 2872 h 9432"/>
                                <a:gd name="connsiteX34" fmla="*/ 2208 w 10000"/>
                                <a:gd name="connsiteY34" fmla="*/ 4145 h 9432"/>
                                <a:gd name="connsiteX35" fmla="*/ 2374 w 10000"/>
                                <a:gd name="connsiteY35" fmla="*/ 3165 h 9432"/>
                                <a:gd name="connsiteX36" fmla="*/ 2417 w 10000"/>
                                <a:gd name="connsiteY36" fmla="*/ 3599 h 9432"/>
                                <a:gd name="connsiteX37" fmla="*/ 2417 w 10000"/>
                                <a:gd name="connsiteY37" fmla="*/ 3856 h 9432"/>
                                <a:gd name="connsiteX38" fmla="*/ 2457 w 10000"/>
                                <a:gd name="connsiteY38" fmla="*/ 3746 h 9432"/>
                                <a:gd name="connsiteX39" fmla="*/ 2542 w 10000"/>
                                <a:gd name="connsiteY39" fmla="*/ 3089 h 9432"/>
                                <a:gd name="connsiteX40" fmla="*/ 2624 w 10000"/>
                                <a:gd name="connsiteY40" fmla="*/ 2037 h 9432"/>
                                <a:gd name="connsiteX41" fmla="*/ 2666 w 10000"/>
                                <a:gd name="connsiteY41" fmla="*/ 2729 h 9432"/>
                                <a:gd name="connsiteX42" fmla="*/ 2750 w 10000"/>
                                <a:gd name="connsiteY42" fmla="*/ 3165 h 9432"/>
                                <a:gd name="connsiteX43" fmla="*/ 2750 w 10000"/>
                                <a:gd name="connsiteY43" fmla="*/ 3528 h 9432"/>
                                <a:gd name="connsiteX44" fmla="*/ 2791 w 10000"/>
                                <a:gd name="connsiteY44" fmla="*/ 3165 h 9432"/>
                                <a:gd name="connsiteX45" fmla="*/ 2832 w 10000"/>
                                <a:gd name="connsiteY45" fmla="*/ 2729 h 9432"/>
                                <a:gd name="connsiteX46" fmla="*/ 2875 w 10000"/>
                                <a:gd name="connsiteY46" fmla="*/ 2144 h 9432"/>
                                <a:gd name="connsiteX47" fmla="*/ 2875 w 10000"/>
                                <a:gd name="connsiteY47" fmla="*/ 2037 h 9432"/>
                                <a:gd name="connsiteX48" fmla="*/ 3041 w 10000"/>
                                <a:gd name="connsiteY48" fmla="*/ 3963 h 9432"/>
                                <a:gd name="connsiteX49" fmla="*/ 3165 w 10000"/>
                                <a:gd name="connsiteY49" fmla="*/ 1127 h 9432"/>
                                <a:gd name="connsiteX50" fmla="*/ 3250 w 10000"/>
                                <a:gd name="connsiteY50" fmla="*/ 2547 h 9432"/>
                                <a:gd name="connsiteX51" fmla="*/ 3333 w 10000"/>
                                <a:gd name="connsiteY51" fmla="*/ 981 h 9432"/>
                                <a:gd name="connsiteX52" fmla="*/ 3417 w 10000"/>
                                <a:gd name="connsiteY52" fmla="*/ 1345 h 9432"/>
                                <a:gd name="connsiteX53" fmla="*/ 3500 w 10000"/>
                                <a:gd name="connsiteY53" fmla="*/ 2547 h 9432"/>
                                <a:gd name="connsiteX54" fmla="*/ 3624 w 10000"/>
                                <a:gd name="connsiteY54" fmla="*/ 1962 h 9432"/>
                                <a:gd name="connsiteX55" fmla="*/ 3666 w 10000"/>
                                <a:gd name="connsiteY55" fmla="*/ 3346 h 9432"/>
                                <a:gd name="connsiteX56" fmla="*/ 3750 w 10000"/>
                                <a:gd name="connsiteY56" fmla="*/ 2729 h 9432"/>
                                <a:gd name="connsiteX57" fmla="*/ 3750 w 10000"/>
                                <a:gd name="connsiteY57" fmla="*/ 4399 h 9432"/>
                                <a:gd name="connsiteX58" fmla="*/ 3832 w 10000"/>
                                <a:gd name="connsiteY58" fmla="*/ 3856 h 9432"/>
                                <a:gd name="connsiteX59" fmla="*/ 3916 w 10000"/>
                                <a:gd name="connsiteY59" fmla="*/ 2908 h 9432"/>
                                <a:gd name="connsiteX60" fmla="*/ 3916 w 10000"/>
                                <a:gd name="connsiteY60" fmla="*/ 2108 h 9432"/>
                                <a:gd name="connsiteX61" fmla="*/ 3916 w 10000"/>
                                <a:gd name="connsiteY61" fmla="*/ 1638 h 9432"/>
                                <a:gd name="connsiteX62" fmla="*/ 3957 w 10000"/>
                                <a:gd name="connsiteY62" fmla="*/ 1890 h 9432"/>
                                <a:gd name="connsiteX63" fmla="*/ 3957 w 10000"/>
                                <a:gd name="connsiteY63" fmla="*/ 2255 h 9432"/>
                                <a:gd name="connsiteX64" fmla="*/ 4082 w 10000"/>
                                <a:gd name="connsiteY64" fmla="*/ 3856 h 9432"/>
                                <a:gd name="connsiteX65" fmla="*/ 4124 w 10000"/>
                                <a:gd name="connsiteY65" fmla="*/ 3963 h 9432"/>
                                <a:gd name="connsiteX66" fmla="*/ 4291 w 10000"/>
                                <a:gd name="connsiteY66" fmla="*/ 2764 h 9432"/>
                                <a:gd name="connsiteX67" fmla="*/ 4333 w 10000"/>
                                <a:gd name="connsiteY67" fmla="*/ 2401 h 9432"/>
                                <a:gd name="connsiteX68" fmla="*/ 4458 w 10000"/>
                                <a:gd name="connsiteY68" fmla="*/ 3381 h 9432"/>
                                <a:gd name="connsiteX69" fmla="*/ 4541 w 10000"/>
                                <a:gd name="connsiteY69" fmla="*/ 3528 h 9432"/>
                                <a:gd name="connsiteX70" fmla="*/ 4583 w 10000"/>
                                <a:gd name="connsiteY70" fmla="*/ 1602 h 9432"/>
                                <a:gd name="connsiteX71" fmla="*/ 4707 w 10000"/>
                                <a:gd name="connsiteY71" fmla="*/ 2872 h 9432"/>
                                <a:gd name="connsiteX72" fmla="*/ 4750 w 10000"/>
                                <a:gd name="connsiteY72" fmla="*/ 364 h 9432"/>
                                <a:gd name="connsiteX73" fmla="*/ 4792 w 10000"/>
                                <a:gd name="connsiteY73" fmla="*/ 3271 h 9432"/>
                                <a:gd name="connsiteX74" fmla="*/ 4876 w 10000"/>
                                <a:gd name="connsiteY74" fmla="*/ 2255 h 9432"/>
                                <a:gd name="connsiteX75" fmla="*/ 4999 w 10000"/>
                                <a:gd name="connsiteY75" fmla="*/ 2872 h 9432"/>
                                <a:gd name="connsiteX76" fmla="*/ 5041 w 10000"/>
                                <a:gd name="connsiteY76" fmla="*/ 2472 h 9432"/>
                                <a:gd name="connsiteX77" fmla="*/ 5166 w 10000"/>
                                <a:gd name="connsiteY77" fmla="*/ 1420 h 9432"/>
                                <a:gd name="connsiteX78" fmla="*/ 5207 w 10000"/>
                                <a:gd name="connsiteY78" fmla="*/ 2908 h 9432"/>
                                <a:gd name="connsiteX79" fmla="*/ 5250 w 10000"/>
                                <a:gd name="connsiteY79" fmla="*/ 2365 h 9432"/>
                                <a:gd name="connsiteX80" fmla="*/ 5334 w 10000"/>
                                <a:gd name="connsiteY80" fmla="*/ 1602 h 9432"/>
                                <a:gd name="connsiteX81" fmla="*/ 5375 w 10000"/>
                                <a:gd name="connsiteY81" fmla="*/ 2255 h 9432"/>
                                <a:gd name="connsiteX82" fmla="*/ 5457 w 10000"/>
                                <a:gd name="connsiteY82" fmla="*/ 2872 h 9432"/>
                                <a:gd name="connsiteX83" fmla="*/ 5540 w 10000"/>
                                <a:gd name="connsiteY83" fmla="*/ 2365 h 9432"/>
                                <a:gd name="connsiteX84" fmla="*/ 5582 w 10000"/>
                                <a:gd name="connsiteY84" fmla="*/ 1745 h 9432"/>
                                <a:gd name="connsiteX85" fmla="*/ 5582 w 10000"/>
                                <a:gd name="connsiteY85" fmla="*/ 2001 h 9432"/>
                                <a:gd name="connsiteX86" fmla="*/ 5582 w 10000"/>
                                <a:gd name="connsiteY86" fmla="*/ 2365 h 9432"/>
                                <a:gd name="connsiteX87" fmla="*/ 5625 w 10000"/>
                                <a:gd name="connsiteY87" fmla="*/ 2219 h 9432"/>
                                <a:gd name="connsiteX88" fmla="*/ 5667 w 10000"/>
                                <a:gd name="connsiteY88" fmla="*/ 1709 h 9432"/>
                                <a:gd name="connsiteX89" fmla="*/ 5792 w 10000"/>
                                <a:gd name="connsiteY89" fmla="*/ 2619 h 9432"/>
                                <a:gd name="connsiteX90" fmla="*/ 5792 w 10000"/>
                                <a:gd name="connsiteY90" fmla="*/ 2836 h 9432"/>
                                <a:gd name="connsiteX91" fmla="*/ 5792 w 10000"/>
                                <a:gd name="connsiteY91" fmla="*/ 2654 h 9432"/>
                                <a:gd name="connsiteX92" fmla="*/ 5833 w 10000"/>
                                <a:gd name="connsiteY92" fmla="*/ 2108 h 9432"/>
                                <a:gd name="connsiteX93" fmla="*/ 5875 w 10000"/>
                                <a:gd name="connsiteY93" fmla="*/ 1527 h 9432"/>
                                <a:gd name="connsiteX94" fmla="*/ 5957 w 10000"/>
                                <a:gd name="connsiteY94" fmla="*/ 2982 h 9432"/>
                                <a:gd name="connsiteX95" fmla="*/ 6000 w 10000"/>
                                <a:gd name="connsiteY95" fmla="*/ 2401 h 9432"/>
                                <a:gd name="connsiteX96" fmla="*/ 6000 w 10000"/>
                                <a:gd name="connsiteY96" fmla="*/ 1238 h 9432"/>
                                <a:gd name="connsiteX97" fmla="*/ 6041 w 10000"/>
                                <a:gd name="connsiteY97" fmla="*/ 1527 h 9432"/>
                                <a:gd name="connsiteX98" fmla="*/ 6041 w 10000"/>
                                <a:gd name="connsiteY98" fmla="*/ 2219 h 9432"/>
                                <a:gd name="connsiteX99" fmla="*/ 6041 w 10000"/>
                                <a:gd name="connsiteY99" fmla="*/ 2001 h 9432"/>
                                <a:gd name="connsiteX100" fmla="*/ 6083 w 10000"/>
                                <a:gd name="connsiteY100" fmla="*/ 1420 h 9432"/>
                                <a:gd name="connsiteX101" fmla="*/ 6083 w 10000"/>
                                <a:gd name="connsiteY101" fmla="*/ 2401 h 9432"/>
                                <a:gd name="connsiteX102" fmla="*/ 6207 w 10000"/>
                                <a:gd name="connsiteY102" fmla="*/ 292 h 9432"/>
                                <a:gd name="connsiteX103" fmla="*/ 6251 w 10000"/>
                                <a:gd name="connsiteY103" fmla="*/ 3856 h 9432"/>
                                <a:gd name="connsiteX104" fmla="*/ 6291 w 10000"/>
                                <a:gd name="connsiteY104" fmla="*/ 2291 h 9432"/>
                                <a:gd name="connsiteX105" fmla="*/ 6376 w 10000"/>
                                <a:gd name="connsiteY105" fmla="*/ 3635 h 9432"/>
                                <a:gd name="connsiteX106" fmla="*/ 6417 w 10000"/>
                                <a:gd name="connsiteY106" fmla="*/ 1745 h 9432"/>
                                <a:gd name="connsiteX107" fmla="*/ 6457 w 10000"/>
                                <a:gd name="connsiteY107" fmla="*/ 2982 h 9432"/>
                                <a:gd name="connsiteX108" fmla="*/ 6499 w 10000"/>
                                <a:gd name="connsiteY108" fmla="*/ 1238 h 9432"/>
                                <a:gd name="connsiteX109" fmla="*/ 6583 w 10000"/>
                                <a:gd name="connsiteY109" fmla="*/ 2729 h 9432"/>
                                <a:gd name="connsiteX110" fmla="*/ 6583 w 10000"/>
                                <a:gd name="connsiteY110" fmla="*/ 3381 h 9432"/>
                                <a:gd name="connsiteX111" fmla="*/ 6625 w 10000"/>
                                <a:gd name="connsiteY111" fmla="*/ 3528 h 9432"/>
                                <a:gd name="connsiteX112" fmla="*/ 6625 w 10000"/>
                                <a:gd name="connsiteY112" fmla="*/ 3018 h 9432"/>
                                <a:gd name="connsiteX113" fmla="*/ 6708 w 10000"/>
                                <a:gd name="connsiteY113" fmla="*/ 1890 h 9432"/>
                                <a:gd name="connsiteX114" fmla="*/ 6833 w 10000"/>
                                <a:gd name="connsiteY114" fmla="*/ 3165 h 9432"/>
                                <a:gd name="connsiteX115" fmla="*/ 6916 w 10000"/>
                                <a:gd name="connsiteY115" fmla="*/ 1745 h 9432"/>
                                <a:gd name="connsiteX116" fmla="*/ 6916 w 10000"/>
                                <a:gd name="connsiteY116" fmla="*/ 2291 h 9432"/>
                                <a:gd name="connsiteX117" fmla="*/ 6958 w 10000"/>
                                <a:gd name="connsiteY117" fmla="*/ 2472 h 9432"/>
                                <a:gd name="connsiteX118" fmla="*/ 6958 w 10000"/>
                                <a:gd name="connsiteY118" fmla="*/ 3782 h 9432"/>
                                <a:gd name="connsiteX119" fmla="*/ 7041 w 10000"/>
                                <a:gd name="connsiteY119" fmla="*/ 3346 h 9432"/>
                                <a:gd name="connsiteX120" fmla="*/ 7082 w 10000"/>
                                <a:gd name="connsiteY120" fmla="*/ 1745 h 9432"/>
                                <a:gd name="connsiteX121" fmla="*/ 7167 w 10000"/>
                                <a:gd name="connsiteY121" fmla="*/ 2108 h 9432"/>
                                <a:gd name="connsiteX122" fmla="*/ 7251 w 10000"/>
                                <a:gd name="connsiteY122" fmla="*/ 1709 h 9432"/>
                                <a:gd name="connsiteX123" fmla="*/ 7292 w 10000"/>
                                <a:gd name="connsiteY123" fmla="*/ 1962 h 9432"/>
                                <a:gd name="connsiteX124" fmla="*/ 7333 w 10000"/>
                                <a:gd name="connsiteY124" fmla="*/ 1638 h 9432"/>
                                <a:gd name="connsiteX125" fmla="*/ 7374 w 10000"/>
                                <a:gd name="connsiteY125" fmla="*/ 4292 h 9432"/>
                                <a:gd name="connsiteX126" fmla="*/ 7374 w 10000"/>
                                <a:gd name="connsiteY126" fmla="*/ 2144 h 9432"/>
                                <a:gd name="connsiteX127" fmla="*/ 7457 w 10000"/>
                                <a:gd name="connsiteY127" fmla="*/ 764 h 9432"/>
                                <a:gd name="connsiteX128" fmla="*/ 7541 w 10000"/>
                                <a:gd name="connsiteY128" fmla="*/ 1381 h 9432"/>
                                <a:gd name="connsiteX129" fmla="*/ 7584 w 10000"/>
                                <a:gd name="connsiteY129" fmla="*/ 1092 h 9432"/>
                                <a:gd name="connsiteX130" fmla="*/ 7666 w 10000"/>
                                <a:gd name="connsiteY130" fmla="*/ 2401 h 9432"/>
                                <a:gd name="connsiteX131" fmla="*/ 7666 w 10000"/>
                                <a:gd name="connsiteY131" fmla="*/ 3346 h 9432"/>
                                <a:gd name="connsiteX132" fmla="*/ 7710 w 10000"/>
                                <a:gd name="connsiteY132" fmla="*/ 1780 h 9432"/>
                                <a:gd name="connsiteX133" fmla="*/ 7875 w 10000"/>
                                <a:gd name="connsiteY133" fmla="*/ 727 h 9432"/>
                                <a:gd name="connsiteX134" fmla="*/ 7916 w 10000"/>
                                <a:gd name="connsiteY134" fmla="*/ 3381 h 9432"/>
                                <a:gd name="connsiteX135" fmla="*/ 8000 w 10000"/>
                                <a:gd name="connsiteY135" fmla="*/ 981 h 9432"/>
                                <a:gd name="connsiteX136" fmla="*/ 8124 w 10000"/>
                                <a:gd name="connsiteY136" fmla="*/ 2255 h 9432"/>
                                <a:gd name="connsiteX137" fmla="*/ 8167 w 10000"/>
                                <a:gd name="connsiteY137" fmla="*/ 1127 h 9432"/>
                                <a:gd name="connsiteX138" fmla="*/ 8167 w 10000"/>
                                <a:gd name="connsiteY138" fmla="*/ 3675 h 9432"/>
                                <a:gd name="connsiteX139" fmla="*/ 8292 w 10000"/>
                                <a:gd name="connsiteY139" fmla="*/ 1890 h 9432"/>
                                <a:gd name="connsiteX140" fmla="*/ 8334 w 10000"/>
                                <a:gd name="connsiteY140" fmla="*/ 2365 h 9432"/>
                                <a:gd name="connsiteX141" fmla="*/ 8375 w 10000"/>
                                <a:gd name="connsiteY141" fmla="*/ 3599 h 9432"/>
                                <a:gd name="connsiteX142" fmla="*/ 8458 w 10000"/>
                                <a:gd name="connsiteY142" fmla="*/ 1127 h 9432"/>
                                <a:gd name="connsiteX143" fmla="*/ 8541 w 10000"/>
                                <a:gd name="connsiteY143" fmla="*/ 1780 h 9432"/>
                                <a:gd name="connsiteX144" fmla="*/ 8751 w 10000"/>
                                <a:gd name="connsiteY144" fmla="*/ 3493 h 9432"/>
                                <a:gd name="connsiteX145" fmla="*/ 8833 w 10000"/>
                                <a:gd name="connsiteY145" fmla="*/ 2472 h 9432"/>
                                <a:gd name="connsiteX146" fmla="*/ 8959 w 10000"/>
                                <a:gd name="connsiteY146" fmla="*/ 1163 h 9432"/>
                                <a:gd name="connsiteX147" fmla="*/ 9000 w 10000"/>
                                <a:gd name="connsiteY147" fmla="*/ 2507 h 9432"/>
                                <a:gd name="connsiteX148" fmla="*/ 9042 w 10000"/>
                                <a:gd name="connsiteY148" fmla="*/ 2872 h 9432"/>
                                <a:gd name="connsiteX149" fmla="*/ 9042 w 10000"/>
                                <a:gd name="connsiteY149" fmla="*/ 3018 h 9432"/>
                                <a:gd name="connsiteX150" fmla="*/ 9167 w 10000"/>
                                <a:gd name="connsiteY150" fmla="*/ 2144 h 9432"/>
                                <a:gd name="connsiteX151" fmla="*/ 9250 w 10000"/>
                                <a:gd name="connsiteY151" fmla="*/ 2872 h 9432"/>
                                <a:gd name="connsiteX152" fmla="*/ 9291 w 10000"/>
                                <a:gd name="connsiteY152" fmla="*/ 2729 h 9432"/>
                                <a:gd name="connsiteX153" fmla="*/ 9291 w 10000"/>
                                <a:gd name="connsiteY153" fmla="*/ 1638 h 9432"/>
                                <a:gd name="connsiteX154" fmla="*/ 9416 w 10000"/>
                                <a:gd name="connsiteY154" fmla="*/ 3418 h 9432"/>
                                <a:gd name="connsiteX155" fmla="*/ 9416 w 10000"/>
                                <a:gd name="connsiteY155" fmla="*/ 2507 h 9432"/>
                                <a:gd name="connsiteX156" fmla="*/ 9501 w 10000"/>
                                <a:gd name="connsiteY156" fmla="*/ 2764 h 9432"/>
                                <a:gd name="connsiteX157" fmla="*/ 9583 w 10000"/>
                                <a:gd name="connsiteY157" fmla="*/ 3165 h 9432"/>
                                <a:gd name="connsiteX158" fmla="*/ 9709 w 10000"/>
                                <a:gd name="connsiteY158" fmla="*/ 1780 h 9432"/>
                                <a:gd name="connsiteX159" fmla="*/ 9709 w 10000"/>
                                <a:gd name="connsiteY159" fmla="*/ 2654 h 9432"/>
                                <a:gd name="connsiteX160" fmla="*/ 9875 w 10000"/>
                                <a:gd name="connsiteY160" fmla="*/ 2037 h 9432"/>
                                <a:gd name="connsiteX161" fmla="*/ 9875 w 10000"/>
                                <a:gd name="connsiteY161" fmla="*/ 3746 h 9432"/>
                                <a:gd name="connsiteX162" fmla="*/ 9875 w 10000"/>
                                <a:gd name="connsiteY162" fmla="*/ 4727 h 9432"/>
                                <a:gd name="connsiteX163" fmla="*/ 10000 w 10000"/>
                                <a:gd name="connsiteY163" fmla="*/ 9380 h 9432"/>
                                <a:gd name="connsiteX0" fmla="*/ 30 w 10017"/>
                                <a:gd name="connsiteY0" fmla="*/ 10000 h 10000"/>
                                <a:gd name="connsiteX1" fmla="*/ 42 w 10017"/>
                                <a:gd name="connsiteY1" fmla="*/ 5435 h 10000"/>
                                <a:gd name="connsiteX2" fmla="*/ 82 w 10017"/>
                                <a:gd name="connsiteY2" fmla="*/ 2930 h 10000"/>
                                <a:gd name="connsiteX3" fmla="*/ 208 w 10017"/>
                                <a:gd name="connsiteY3" fmla="*/ 4395 h 10000"/>
                                <a:gd name="connsiteX4" fmla="*/ 208 w 10017"/>
                                <a:gd name="connsiteY4" fmla="*/ 4126 h 10000"/>
                                <a:gd name="connsiteX5" fmla="*/ 208 w 10017"/>
                                <a:gd name="connsiteY5" fmla="*/ 3547 h 10000"/>
                                <a:gd name="connsiteX6" fmla="*/ 291 w 10017"/>
                                <a:gd name="connsiteY6" fmla="*/ 2353 h 10000"/>
                                <a:gd name="connsiteX7" fmla="*/ 332 w 10017"/>
                                <a:gd name="connsiteY7" fmla="*/ 3431 h 10000"/>
                                <a:gd name="connsiteX8" fmla="*/ 416 w 10017"/>
                                <a:gd name="connsiteY8" fmla="*/ 4010 h 10000"/>
                                <a:gd name="connsiteX9" fmla="*/ 457 w 10017"/>
                                <a:gd name="connsiteY9" fmla="*/ 4010 h 10000"/>
                                <a:gd name="connsiteX10" fmla="*/ 457 w 10017"/>
                                <a:gd name="connsiteY10" fmla="*/ 1464 h 10000"/>
                                <a:gd name="connsiteX11" fmla="*/ 541 w 10017"/>
                                <a:gd name="connsiteY11" fmla="*/ 2658 h 10000"/>
                                <a:gd name="connsiteX12" fmla="*/ 666 w 10017"/>
                                <a:gd name="connsiteY12" fmla="*/ 2122 h 10000"/>
                                <a:gd name="connsiteX13" fmla="*/ 749 w 10017"/>
                                <a:gd name="connsiteY13" fmla="*/ 3740 h 10000"/>
                                <a:gd name="connsiteX14" fmla="*/ 874 w 10017"/>
                                <a:gd name="connsiteY14" fmla="*/ 1350 h 10000"/>
                                <a:gd name="connsiteX15" fmla="*/ 874 w 10017"/>
                                <a:gd name="connsiteY15" fmla="*/ 3356 h 10000"/>
                                <a:gd name="connsiteX16" fmla="*/ 1041 w 10017"/>
                                <a:gd name="connsiteY16" fmla="*/ 2658 h 10000"/>
                                <a:gd name="connsiteX17" fmla="*/ 1041 w 10017"/>
                                <a:gd name="connsiteY17" fmla="*/ 4395 h 10000"/>
                                <a:gd name="connsiteX18" fmla="*/ 1167 w 10017"/>
                                <a:gd name="connsiteY18" fmla="*/ 3468 h 10000"/>
                                <a:gd name="connsiteX19" fmla="*/ 1248 w 10017"/>
                                <a:gd name="connsiteY19" fmla="*/ 2893 h 10000"/>
                                <a:gd name="connsiteX20" fmla="*/ 1333 w 10017"/>
                                <a:gd name="connsiteY20" fmla="*/ 3740 h 10000"/>
                                <a:gd name="connsiteX21" fmla="*/ 1373 w 10017"/>
                                <a:gd name="connsiteY21" fmla="*/ 4626 h 10000"/>
                                <a:gd name="connsiteX22" fmla="*/ 1457 w 10017"/>
                                <a:gd name="connsiteY22" fmla="*/ 2004 h 10000"/>
                                <a:gd name="connsiteX23" fmla="*/ 1541 w 10017"/>
                                <a:gd name="connsiteY23" fmla="*/ 3356 h 10000"/>
                                <a:gd name="connsiteX24" fmla="*/ 1582 w 10017"/>
                                <a:gd name="connsiteY24" fmla="*/ 38 h 10000"/>
                                <a:gd name="connsiteX25" fmla="*/ 1707 w 10017"/>
                                <a:gd name="connsiteY25" fmla="*/ 3740 h 10000"/>
                                <a:gd name="connsiteX26" fmla="*/ 1833 w 10017"/>
                                <a:gd name="connsiteY26" fmla="*/ 2273 h 10000"/>
                                <a:gd name="connsiteX27" fmla="*/ 1916 w 10017"/>
                                <a:gd name="connsiteY27" fmla="*/ 1850 h 10000"/>
                                <a:gd name="connsiteX28" fmla="*/ 1916 w 10017"/>
                                <a:gd name="connsiteY28" fmla="*/ 1619 h 10000"/>
                                <a:gd name="connsiteX29" fmla="*/ 1999 w 10017"/>
                                <a:gd name="connsiteY29" fmla="*/ 4010 h 10000"/>
                                <a:gd name="connsiteX30" fmla="*/ 2041 w 10017"/>
                                <a:gd name="connsiteY30" fmla="*/ 3740 h 10000"/>
                                <a:gd name="connsiteX31" fmla="*/ 2123 w 10017"/>
                                <a:gd name="connsiteY31" fmla="*/ 3468 h 10000"/>
                                <a:gd name="connsiteX32" fmla="*/ 2165 w 10017"/>
                                <a:gd name="connsiteY32" fmla="*/ 654 h 10000"/>
                                <a:gd name="connsiteX33" fmla="*/ 2165 w 10017"/>
                                <a:gd name="connsiteY33" fmla="*/ 3045 h 10000"/>
                                <a:gd name="connsiteX34" fmla="*/ 2208 w 10017"/>
                                <a:gd name="connsiteY34" fmla="*/ 4395 h 10000"/>
                                <a:gd name="connsiteX35" fmla="*/ 2374 w 10017"/>
                                <a:gd name="connsiteY35" fmla="*/ 3356 h 10000"/>
                                <a:gd name="connsiteX36" fmla="*/ 2417 w 10017"/>
                                <a:gd name="connsiteY36" fmla="*/ 3816 h 10000"/>
                                <a:gd name="connsiteX37" fmla="*/ 2417 w 10017"/>
                                <a:gd name="connsiteY37" fmla="*/ 4088 h 10000"/>
                                <a:gd name="connsiteX38" fmla="*/ 2457 w 10017"/>
                                <a:gd name="connsiteY38" fmla="*/ 3972 h 10000"/>
                                <a:gd name="connsiteX39" fmla="*/ 2542 w 10017"/>
                                <a:gd name="connsiteY39" fmla="*/ 3275 h 10000"/>
                                <a:gd name="connsiteX40" fmla="*/ 2624 w 10017"/>
                                <a:gd name="connsiteY40" fmla="*/ 2160 h 10000"/>
                                <a:gd name="connsiteX41" fmla="*/ 2666 w 10017"/>
                                <a:gd name="connsiteY41" fmla="*/ 2893 h 10000"/>
                                <a:gd name="connsiteX42" fmla="*/ 2750 w 10017"/>
                                <a:gd name="connsiteY42" fmla="*/ 3356 h 10000"/>
                                <a:gd name="connsiteX43" fmla="*/ 2750 w 10017"/>
                                <a:gd name="connsiteY43" fmla="*/ 3740 h 10000"/>
                                <a:gd name="connsiteX44" fmla="*/ 2791 w 10017"/>
                                <a:gd name="connsiteY44" fmla="*/ 3356 h 10000"/>
                                <a:gd name="connsiteX45" fmla="*/ 2832 w 10017"/>
                                <a:gd name="connsiteY45" fmla="*/ 2893 h 10000"/>
                                <a:gd name="connsiteX46" fmla="*/ 2875 w 10017"/>
                                <a:gd name="connsiteY46" fmla="*/ 2273 h 10000"/>
                                <a:gd name="connsiteX47" fmla="*/ 2875 w 10017"/>
                                <a:gd name="connsiteY47" fmla="*/ 2160 h 10000"/>
                                <a:gd name="connsiteX48" fmla="*/ 3041 w 10017"/>
                                <a:gd name="connsiteY48" fmla="*/ 4202 h 10000"/>
                                <a:gd name="connsiteX49" fmla="*/ 3165 w 10017"/>
                                <a:gd name="connsiteY49" fmla="*/ 1195 h 10000"/>
                                <a:gd name="connsiteX50" fmla="*/ 3250 w 10017"/>
                                <a:gd name="connsiteY50" fmla="*/ 2700 h 10000"/>
                                <a:gd name="connsiteX51" fmla="*/ 3333 w 10017"/>
                                <a:gd name="connsiteY51" fmla="*/ 1040 h 10000"/>
                                <a:gd name="connsiteX52" fmla="*/ 3417 w 10017"/>
                                <a:gd name="connsiteY52" fmla="*/ 1426 h 10000"/>
                                <a:gd name="connsiteX53" fmla="*/ 3500 w 10017"/>
                                <a:gd name="connsiteY53" fmla="*/ 2700 h 10000"/>
                                <a:gd name="connsiteX54" fmla="*/ 3624 w 10017"/>
                                <a:gd name="connsiteY54" fmla="*/ 2080 h 10000"/>
                                <a:gd name="connsiteX55" fmla="*/ 3666 w 10017"/>
                                <a:gd name="connsiteY55" fmla="*/ 3547 h 10000"/>
                                <a:gd name="connsiteX56" fmla="*/ 3750 w 10017"/>
                                <a:gd name="connsiteY56" fmla="*/ 2893 h 10000"/>
                                <a:gd name="connsiteX57" fmla="*/ 3750 w 10017"/>
                                <a:gd name="connsiteY57" fmla="*/ 4664 h 10000"/>
                                <a:gd name="connsiteX58" fmla="*/ 3832 w 10017"/>
                                <a:gd name="connsiteY58" fmla="*/ 4088 h 10000"/>
                                <a:gd name="connsiteX59" fmla="*/ 3916 w 10017"/>
                                <a:gd name="connsiteY59" fmla="*/ 3083 h 10000"/>
                                <a:gd name="connsiteX60" fmla="*/ 3916 w 10017"/>
                                <a:gd name="connsiteY60" fmla="*/ 2235 h 10000"/>
                                <a:gd name="connsiteX61" fmla="*/ 3916 w 10017"/>
                                <a:gd name="connsiteY61" fmla="*/ 1737 h 10000"/>
                                <a:gd name="connsiteX62" fmla="*/ 3957 w 10017"/>
                                <a:gd name="connsiteY62" fmla="*/ 2004 h 10000"/>
                                <a:gd name="connsiteX63" fmla="*/ 3957 w 10017"/>
                                <a:gd name="connsiteY63" fmla="*/ 2391 h 10000"/>
                                <a:gd name="connsiteX64" fmla="*/ 4082 w 10017"/>
                                <a:gd name="connsiteY64" fmla="*/ 4088 h 10000"/>
                                <a:gd name="connsiteX65" fmla="*/ 4124 w 10017"/>
                                <a:gd name="connsiteY65" fmla="*/ 4202 h 10000"/>
                                <a:gd name="connsiteX66" fmla="*/ 4291 w 10017"/>
                                <a:gd name="connsiteY66" fmla="*/ 2930 h 10000"/>
                                <a:gd name="connsiteX67" fmla="*/ 4333 w 10017"/>
                                <a:gd name="connsiteY67" fmla="*/ 2546 h 10000"/>
                                <a:gd name="connsiteX68" fmla="*/ 4458 w 10017"/>
                                <a:gd name="connsiteY68" fmla="*/ 3585 h 10000"/>
                                <a:gd name="connsiteX69" fmla="*/ 4541 w 10017"/>
                                <a:gd name="connsiteY69" fmla="*/ 3740 h 10000"/>
                                <a:gd name="connsiteX70" fmla="*/ 4583 w 10017"/>
                                <a:gd name="connsiteY70" fmla="*/ 1698 h 10000"/>
                                <a:gd name="connsiteX71" fmla="*/ 4707 w 10017"/>
                                <a:gd name="connsiteY71" fmla="*/ 3045 h 10000"/>
                                <a:gd name="connsiteX72" fmla="*/ 4750 w 10017"/>
                                <a:gd name="connsiteY72" fmla="*/ 386 h 10000"/>
                                <a:gd name="connsiteX73" fmla="*/ 4792 w 10017"/>
                                <a:gd name="connsiteY73" fmla="*/ 3468 h 10000"/>
                                <a:gd name="connsiteX74" fmla="*/ 4876 w 10017"/>
                                <a:gd name="connsiteY74" fmla="*/ 2391 h 10000"/>
                                <a:gd name="connsiteX75" fmla="*/ 4999 w 10017"/>
                                <a:gd name="connsiteY75" fmla="*/ 3045 h 10000"/>
                                <a:gd name="connsiteX76" fmla="*/ 5041 w 10017"/>
                                <a:gd name="connsiteY76" fmla="*/ 2621 h 10000"/>
                                <a:gd name="connsiteX77" fmla="*/ 5166 w 10017"/>
                                <a:gd name="connsiteY77" fmla="*/ 1506 h 10000"/>
                                <a:gd name="connsiteX78" fmla="*/ 5207 w 10017"/>
                                <a:gd name="connsiteY78" fmla="*/ 3083 h 10000"/>
                                <a:gd name="connsiteX79" fmla="*/ 5250 w 10017"/>
                                <a:gd name="connsiteY79" fmla="*/ 2507 h 10000"/>
                                <a:gd name="connsiteX80" fmla="*/ 5334 w 10017"/>
                                <a:gd name="connsiteY80" fmla="*/ 1698 h 10000"/>
                                <a:gd name="connsiteX81" fmla="*/ 5375 w 10017"/>
                                <a:gd name="connsiteY81" fmla="*/ 2391 h 10000"/>
                                <a:gd name="connsiteX82" fmla="*/ 5457 w 10017"/>
                                <a:gd name="connsiteY82" fmla="*/ 3045 h 10000"/>
                                <a:gd name="connsiteX83" fmla="*/ 5540 w 10017"/>
                                <a:gd name="connsiteY83" fmla="*/ 2507 h 10000"/>
                                <a:gd name="connsiteX84" fmla="*/ 5582 w 10017"/>
                                <a:gd name="connsiteY84" fmla="*/ 1850 h 10000"/>
                                <a:gd name="connsiteX85" fmla="*/ 5582 w 10017"/>
                                <a:gd name="connsiteY85" fmla="*/ 2122 h 10000"/>
                                <a:gd name="connsiteX86" fmla="*/ 5582 w 10017"/>
                                <a:gd name="connsiteY86" fmla="*/ 2507 h 10000"/>
                                <a:gd name="connsiteX87" fmla="*/ 5625 w 10017"/>
                                <a:gd name="connsiteY87" fmla="*/ 2353 h 10000"/>
                                <a:gd name="connsiteX88" fmla="*/ 5667 w 10017"/>
                                <a:gd name="connsiteY88" fmla="*/ 1812 h 10000"/>
                                <a:gd name="connsiteX89" fmla="*/ 5792 w 10017"/>
                                <a:gd name="connsiteY89" fmla="*/ 2777 h 10000"/>
                                <a:gd name="connsiteX90" fmla="*/ 5792 w 10017"/>
                                <a:gd name="connsiteY90" fmla="*/ 3007 h 10000"/>
                                <a:gd name="connsiteX91" fmla="*/ 5792 w 10017"/>
                                <a:gd name="connsiteY91" fmla="*/ 2814 h 10000"/>
                                <a:gd name="connsiteX92" fmla="*/ 5833 w 10017"/>
                                <a:gd name="connsiteY92" fmla="*/ 2235 h 10000"/>
                                <a:gd name="connsiteX93" fmla="*/ 5875 w 10017"/>
                                <a:gd name="connsiteY93" fmla="*/ 1619 h 10000"/>
                                <a:gd name="connsiteX94" fmla="*/ 5957 w 10017"/>
                                <a:gd name="connsiteY94" fmla="*/ 3162 h 10000"/>
                                <a:gd name="connsiteX95" fmla="*/ 6000 w 10017"/>
                                <a:gd name="connsiteY95" fmla="*/ 2546 h 10000"/>
                                <a:gd name="connsiteX96" fmla="*/ 6000 w 10017"/>
                                <a:gd name="connsiteY96" fmla="*/ 1313 h 10000"/>
                                <a:gd name="connsiteX97" fmla="*/ 6041 w 10017"/>
                                <a:gd name="connsiteY97" fmla="*/ 1619 h 10000"/>
                                <a:gd name="connsiteX98" fmla="*/ 6041 w 10017"/>
                                <a:gd name="connsiteY98" fmla="*/ 2353 h 10000"/>
                                <a:gd name="connsiteX99" fmla="*/ 6041 w 10017"/>
                                <a:gd name="connsiteY99" fmla="*/ 2122 h 10000"/>
                                <a:gd name="connsiteX100" fmla="*/ 6083 w 10017"/>
                                <a:gd name="connsiteY100" fmla="*/ 1506 h 10000"/>
                                <a:gd name="connsiteX101" fmla="*/ 6083 w 10017"/>
                                <a:gd name="connsiteY101" fmla="*/ 2546 h 10000"/>
                                <a:gd name="connsiteX102" fmla="*/ 6207 w 10017"/>
                                <a:gd name="connsiteY102" fmla="*/ 310 h 10000"/>
                                <a:gd name="connsiteX103" fmla="*/ 6251 w 10017"/>
                                <a:gd name="connsiteY103" fmla="*/ 4088 h 10000"/>
                                <a:gd name="connsiteX104" fmla="*/ 6291 w 10017"/>
                                <a:gd name="connsiteY104" fmla="*/ 2429 h 10000"/>
                                <a:gd name="connsiteX105" fmla="*/ 6376 w 10017"/>
                                <a:gd name="connsiteY105" fmla="*/ 3854 h 10000"/>
                                <a:gd name="connsiteX106" fmla="*/ 6417 w 10017"/>
                                <a:gd name="connsiteY106" fmla="*/ 1850 h 10000"/>
                                <a:gd name="connsiteX107" fmla="*/ 6457 w 10017"/>
                                <a:gd name="connsiteY107" fmla="*/ 3162 h 10000"/>
                                <a:gd name="connsiteX108" fmla="*/ 6499 w 10017"/>
                                <a:gd name="connsiteY108" fmla="*/ 1313 h 10000"/>
                                <a:gd name="connsiteX109" fmla="*/ 6583 w 10017"/>
                                <a:gd name="connsiteY109" fmla="*/ 2893 h 10000"/>
                                <a:gd name="connsiteX110" fmla="*/ 6583 w 10017"/>
                                <a:gd name="connsiteY110" fmla="*/ 3585 h 10000"/>
                                <a:gd name="connsiteX111" fmla="*/ 6625 w 10017"/>
                                <a:gd name="connsiteY111" fmla="*/ 3740 h 10000"/>
                                <a:gd name="connsiteX112" fmla="*/ 6625 w 10017"/>
                                <a:gd name="connsiteY112" fmla="*/ 3200 h 10000"/>
                                <a:gd name="connsiteX113" fmla="*/ 6708 w 10017"/>
                                <a:gd name="connsiteY113" fmla="*/ 2004 h 10000"/>
                                <a:gd name="connsiteX114" fmla="*/ 6833 w 10017"/>
                                <a:gd name="connsiteY114" fmla="*/ 3356 h 10000"/>
                                <a:gd name="connsiteX115" fmla="*/ 6916 w 10017"/>
                                <a:gd name="connsiteY115" fmla="*/ 1850 h 10000"/>
                                <a:gd name="connsiteX116" fmla="*/ 6916 w 10017"/>
                                <a:gd name="connsiteY116" fmla="*/ 2429 h 10000"/>
                                <a:gd name="connsiteX117" fmla="*/ 6958 w 10017"/>
                                <a:gd name="connsiteY117" fmla="*/ 2621 h 10000"/>
                                <a:gd name="connsiteX118" fmla="*/ 6958 w 10017"/>
                                <a:gd name="connsiteY118" fmla="*/ 4010 h 10000"/>
                                <a:gd name="connsiteX119" fmla="*/ 7041 w 10017"/>
                                <a:gd name="connsiteY119" fmla="*/ 3547 h 10000"/>
                                <a:gd name="connsiteX120" fmla="*/ 7082 w 10017"/>
                                <a:gd name="connsiteY120" fmla="*/ 1850 h 10000"/>
                                <a:gd name="connsiteX121" fmla="*/ 7167 w 10017"/>
                                <a:gd name="connsiteY121" fmla="*/ 2235 h 10000"/>
                                <a:gd name="connsiteX122" fmla="*/ 7251 w 10017"/>
                                <a:gd name="connsiteY122" fmla="*/ 1812 h 10000"/>
                                <a:gd name="connsiteX123" fmla="*/ 7292 w 10017"/>
                                <a:gd name="connsiteY123" fmla="*/ 2080 h 10000"/>
                                <a:gd name="connsiteX124" fmla="*/ 7333 w 10017"/>
                                <a:gd name="connsiteY124" fmla="*/ 1737 h 10000"/>
                                <a:gd name="connsiteX125" fmla="*/ 7374 w 10017"/>
                                <a:gd name="connsiteY125" fmla="*/ 4550 h 10000"/>
                                <a:gd name="connsiteX126" fmla="*/ 7374 w 10017"/>
                                <a:gd name="connsiteY126" fmla="*/ 2273 h 10000"/>
                                <a:gd name="connsiteX127" fmla="*/ 7457 w 10017"/>
                                <a:gd name="connsiteY127" fmla="*/ 810 h 10000"/>
                                <a:gd name="connsiteX128" fmla="*/ 7541 w 10017"/>
                                <a:gd name="connsiteY128" fmla="*/ 1464 h 10000"/>
                                <a:gd name="connsiteX129" fmla="*/ 7584 w 10017"/>
                                <a:gd name="connsiteY129" fmla="*/ 1158 h 10000"/>
                                <a:gd name="connsiteX130" fmla="*/ 7666 w 10017"/>
                                <a:gd name="connsiteY130" fmla="*/ 2546 h 10000"/>
                                <a:gd name="connsiteX131" fmla="*/ 7666 w 10017"/>
                                <a:gd name="connsiteY131" fmla="*/ 3547 h 10000"/>
                                <a:gd name="connsiteX132" fmla="*/ 7710 w 10017"/>
                                <a:gd name="connsiteY132" fmla="*/ 1887 h 10000"/>
                                <a:gd name="connsiteX133" fmla="*/ 7875 w 10017"/>
                                <a:gd name="connsiteY133" fmla="*/ 771 h 10000"/>
                                <a:gd name="connsiteX134" fmla="*/ 7916 w 10017"/>
                                <a:gd name="connsiteY134" fmla="*/ 3585 h 10000"/>
                                <a:gd name="connsiteX135" fmla="*/ 8000 w 10017"/>
                                <a:gd name="connsiteY135" fmla="*/ 1040 h 10000"/>
                                <a:gd name="connsiteX136" fmla="*/ 8124 w 10017"/>
                                <a:gd name="connsiteY136" fmla="*/ 2391 h 10000"/>
                                <a:gd name="connsiteX137" fmla="*/ 8167 w 10017"/>
                                <a:gd name="connsiteY137" fmla="*/ 1195 h 10000"/>
                                <a:gd name="connsiteX138" fmla="*/ 8167 w 10017"/>
                                <a:gd name="connsiteY138" fmla="*/ 3896 h 10000"/>
                                <a:gd name="connsiteX139" fmla="*/ 8292 w 10017"/>
                                <a:gd name="connsiteY139" fmla="*/ 2004 h 10000"/>
                                <a:gd name="connsiteX140" fmla="*/ 8334 w 10017"/>
                                <a:gd name="connsiteY140" fmla="*/ 2507 h 10000"/>
                                <a:gd name="connsiteX141" fmla="*/ 8375 w 10017"/>
                                <a:gd name="connsiteY141" fmla="*/ 3816 h 10000"/>
                                <a:gd name="connsiteX142" fmla="*/ 8458 w 10017"/>
                                <a:gd name="connsiteY142" fmla="*/ 1195 h 10000"/>
                                <a:gd name="connsiteX143" fmla="*/ 8541 w 10017"/>
                                <a:gd name="connsiteY143" fmla="*/ 1887 h 10000"/>
                                <a:gd name="connsiteX144" fmla="*/ 8751 w 10017"/>
                                <a:gd name="connsiteY144" fmla="*/ 3703 h 10000"/>
                                <a:gd name="connsiteX145" fmla="*/ 8833 w 10017"/>
                                <a:gd name="connsiteY145" fmla="*/ 2621 h 10000"/>
                                <a:gd name="connsiteX146" fmla="*/ 8959 w 10017"/>
                                <a:gd name="connsiteY146" fmla="*/ 1233 h 10000"/>
                                <a:gd name="connsiteX147" fmla="*/ 9000 w 10017"/>
                                <a:gd name="connsiteY147" fmla="*/ 2658 h 10000"/>
                                <a:gd name="connsiteX148" fmla="*/ 9042 w 10017"/>
                                <a:gd name="connsiteY148" fmla="*/ 3045 h 10000"/>
                                <a:gd name="connsiteX149" fmla="*/ 9042 w 10017"/>
                                <a:gd name="connsiteY149" fmla="*/ 3200 h 10000"/>
                                <a:gd name="connsiteX150" fmla="*/ 9167 w 10017"/>
                                <a:gd name="connsiteY150" fmla="*/ 2273 h 10000"/>
                                <a:gd name="connsiteX151" fmla="*/ 9250 w 10017"/>
                                <a:gd name="connsiteY151" fmla="*/ 3045 h 10000"/>
                                <a:gd name="connsiteX152" fmla="*/ 9291 w 10017"/>
                                <a:gd name="connsiteY152" fmla="*/ 2893 h 10000"/>
                                <a:gd name="connsiteX153" fmla="*/ 9291 w 10017"/>
                                <a:gd name="connsiteY153" fmla="*/ 1737 h 10000"/>
                                <a:gd name="connsiteX154" fmla="*/ 9416 w 10017"/>
                                <a:gd name="connsiteY154" fmla="*/ 3624 h 10000"/>
                                <a:gd name="connsiteX155" fmla="*/ 9416 w 10017"/>
                                <a:gd name="connsiteY155" fmla="*/ 2658 h 10000"/>
                                <a:gd name="connsiteX156" fmla="*/ 9501 w 10017"/>
                                <a:gd name="connsiteY156" fmla="*/ 2930 h 10000"/>
                                <a:gd name="connsiteX157" fmla="*/ 9583 w 10017"/>
                                <a:gd name="connsiteY157" fmla="*/ 3356 h 10000"/>
                                <a:gd name="connsiteX158" fmla="*/ 9709 w 10017"/>
                                <a:gd name="connsiteY158" fmla="*/ 1887 h 10000"/>
                                <a:gd name="connsiteX159" fmla="*/ 9709 w 10017"/>
                                <a:gd name="connsiteY159" fmla="*/ 2814 h 10000"/>
                                <a:gd name="connsiteX160" fmla="*/ 9875 w 10017"/>
                                <a:gd name="connsiteY160" fmla="*/ 2160 h 10000"/>
                                <a:gd name="connsiteX161" fmla="*/ 9875 w 10017"/>
                                <a:gd name="connsiteY161" fmla="*/ 3972 h 10000"/>
                                <a:gd name="connsiteX162" fmla="*/ 9875 w 10017"/>
                                <a:gd name="connsiteY162" fmla="*/ 5012 h 10000"/>
                                <a:gd name="connsiteX163" fmla="*/ 10000 w 10017"/>
                                <a:gd name="connsiteY163" fmla="*/ 9945 h 10000"/>
                                <a:gd name="connsiteX0" fmla="*/ 30 w 10017"/>
                                <a:gd name="connsiteY0" fmla="*/ 10000 h 10000"/>
                                <a:gd name="connsiteX1" fmla="*/ 42 w 10017"/>
                                <a:gd name="connsiteY1" fmla="*/ 5435 h 10000"/>
                                <a:gd name="connsiteX2" fmla="*/ 82 w 10017"/>
                                <a:gd name="connsiteY2" fmla="*/ 2930 h 10000"/>
                                <a:gd name="connsiteX3" fmla="*/ 208 w 10017"/>
                                <a:gd name="connsiteY3" fmla="*/ 4395 h 10000"/>
                                <a:gd name="connsiteX4" fmla="*/ 208 w 10017"/>
                                <a:gd name="connsiteY4" fmla="*/ 4126 h 10000"/>
                                <a:gd name="connsiteX5" fmla="*/ 208 w 10017"/>
                                <a:gd name="connsiteY5" fmla="*/ 3547 h 10000"/>
                                <a:gd name="connsiteX6" fmla="*/ 291 w 10017"/>
                                <a:gd name="connsiteY6" fmla="*/ 2353 h 10000"/>
                                <a:gd name="connsiteX7" fmla="*/ 332 w 10017"/>
                                <a:gd name="connsiteY7" fmla="*/ 3431 h 10000"/>
                                <a:gd name="connsiteX8" fmla="*/ 416 w 10017"/>
                                <a:gd name="connsiteY8" fmla="*/ 4010 h 10000"/>
                                <a:gd name="connsiteX9" fmla="*/ 457 w 10017"/>
                                <a:gd name="connsiteY9" fmla="*/ 4010 h 10000"/>
                                <a:gd name="connsiteX10" fmla="*/ 457 w 10017"/>
                                <a:gd name="connsiteY10" fmla="*/ 1464 h 10000"/>
                                <a:gd name="connsiteX11" fmla="*/ 541 w 10017"/>
                                <a:gd name="connsiteY11" fmla="*/ 2658 h 10000"/>
                                <a:gd name="connsiteX12" fmla="*/ 666 w 10017"/>
                                <a:gd name="connsiteY12" fmla="*/ 2122 h 10000"/>
                                <a:gd name="connsiteX13" fmla="*/ 749 w 10017"/>
                                <a:gd name="connsiteY13" fmla="*/ 3740 h 10000"/>
                                <a:gd name="connsiteX14" fmla="*/ 874 w 10017"/>
                                <a:gd name="connsiteY14" fmla="*/ 1350 h 10000"/>
                                <a:gd name="connsiteX15" fmla="*/ 874 w 10017"/>
                                <a:gd name="connsiteY15" fmla="*/ 3356 h 10000"/>
                                <a:gd name="connsiteX16" fmla="*/ 1041 w 10017"/>
                                <a:gd name="connsiteY16" fmla="*/ 2658 h 10000"/>
                                <a:gd name="connsiteX17" fmla="*/ 1041 w 10017"/>
                                <a:gd name="connsiteY17" fmla="*/ 4395 h 10000"/>
                                <a:gd name="connsiteX18" fmla="*/ 1167 w 10017"/>
                                <a:gd name="connsiteY18" fmla="*/ 3468 h 10000"/>
                                <a:gd name="connsiteX19" fmla="*/ 1248 w 10017"/>
                                <a:gd name="connsiteY19" fmla="*/ 2893 h 10000"/>
                                <a:gd name="connsiteX20" fmla="*/ 1333 w 10017"/>
                                <a:gd name="connsiteY20" fmla="*/ 3740 h 10000"/>
                                <a:gd name="connsiteX21" fmla="*/ 1373 w 10017"/>
                                <a:gd name="connsiteY21" fmla="*/ 4626 h 10000"/>
                                <a:gd name="connsiteX22" fmla="*/ 1457 w 10017"/>
                                <a:gd name="connsiteY22" fmla="*/ 2004 h 10000"/>
                                <a:gd name="connsiteX23" fmla="*/ 1541 w 10017"/>
                                <a:gd name="connsiteY23" fmla="*/ 3356 h 10000"/>
                                <a:gd name="connsiteX24" fmla="*/ 1582 w 10017"/>
                                <a:gd name="connsiteY24" fmla="*/ 38 h 10000"/>
                                <a:gd name="connsiteX25" fmla="*/ 1707 w 10017"/>
                                <a:gd name="connsiteY25" fmla="*/ 3740 h 10000"/>
                                <a:gd name="connsiteX26" fmla="*/ 1833 w 10017"/>
                                <a:gd name="connsiteY26" fmla="*/ 2273 h 10000"/>
                                <a:gd name="connsiteX27" fmla="*/ 1916 w 10017"/>
                                <a:gd name="connsiteY27" fmla="*/ 1850 h 10000"/>
                                <a:gd name="connsiteX28" fmla="*/ 1916 w 10017"/>
                                <a:gd name="connsiteY28" fmla="*/ 1619 h 10000"/>
                                <a:gd name="connsiteX29" fmla="*/ 1999 w 10017"/>
                                <a:gd name="connsiteY29" fmla="*/ 4010 h 10000"/>
                                <a:gd name="connsiteX30" fmla="*/ 2041 w 10017"/>
                                <a:gd name="connsiteY30" fmla="*/ 3740 h 10000"/>
                                <a:gd name="connsiteX31" fmla="*/ 2123 w 10017"/>
                                <a:gd name="connsiteY31" fmla="*/ 3468 h 10000"/>
                                <a:gd name="connsiteX32" fmla="*/ 2165 w 10017"/>
                                <a:gd name="connsiteY32" fmla="*/ 654 h 10000"/>
                                <a:gd name="connsiteX33" fmla="*/ 2165 w 10017"/>
                                <a:gd name="connsiteY33" fmla="*/ 3045 h 10000"/>
                                <a:gd name="connsiteX34" fmla="*/ 2208 w 10017"/>
                                <a:gd name="connsiteY34" fmla="*/ 4395 h 10000"/>
                                <a:gd name="connsiteX35" fmla="*/ 2374 w 10017"/>
                                <a:gd name="connsiteY35" fmla="*/ 3356 h 10000"/>
                                <a:gd name="connsiteX36" fmla="*/ 2417 w 10017"/>
                                <a:gd name="connsiteY36" fmla="*/ 3816 h 10000"/>
                                <a:gd name="connsiteX37" fmla="*/ 2417 w 10017"/>
                                <a:gd name="connsiteY37" fmla="*/ 4088 h 10000"/>
                                <a:gd name="connsiteX38" fmla="*/ 2457 w 10017"/>
                                <a:gd name="connsiteY38" fmla="*/ 3972 h 10000"/>
                                <a:gd name="connsiteX39" fmla="*/ 2542 w 10017"/>
                                <a:gd name="connsiteY39" fmla="*/ 3275 h 10000"/>
                                <a:gd name="connsiteX40" fmla="*/ 2624 w 10017"/>
                                <a:gd name="connsiteY40" fmla="*/ 2160 h 10000"/>
                                <a:gd name="connsiteX41" fmla="*/ 2666 w 10017"/>
                                <a:gd name="connsiteY41" fmla="*/ 2893 h 10000"/>
                                <a:gd name="connsiteX42" fmla="*/ 2750 w 10017"/>
                                <a:gd name="connsiteY42" fmla="*/ 3356 h 10000"/>
                                <a:gd name="connsiteX43" fmla="*/ 2750 w 10017"/>
                                <a:gd name="connsiteY43" fmla="*/ 3740 h 10000"/>
                                <a:gd name="connsiteX44" fmla="*/ 2791 w 10017"/>
                                <a:gd name="connsiteY44" fmla="*/ 3356 h 10000"/>
                                <a:gd name="connsiteX45" fmla="*/ 2832 w 10017"/>
                                <a:gd name="connsiteY45" fmla="*/ 2893 h 10000"/>
                                <a:gd name="connsiteX46" fmla="*/ 2875 w 10017"/>
                                <a:gd name="connsiteY46" fmla="*/ 2273 h 10000"/>
                                <a:gd name="connsiteX47" fmla="*/ 2875 w 10017"/>
                                <a:gd name="connsiteY47" fmla="*/ 2160 h 10000"/>
                                <a:gd name="connsiteX48" fmla="*/ 3041 w 10017"/>
                                <a:gd name="connsiteY48" fmla="*/ 4202 h 10000"/>
                                <a:gd name="connsiteX49" fmla="*/ 3165 w 10017"/>
                                <a:gd name="connsiteY49" fmla="*/ 1195 h 10000"/>
                                <a:gd name="connsiteX50" fmla="*/ 3250 w 10017"/>
                                <a:gd name="connsiteY50" fmla="*/ 2700 h 10000"/>
                                <a:gd name="connsiteX51" fmla="*/ 3333 w 10017"/>
                                <a:gd name="connsiteY51" fmla="*/ 1040 h 10000"/>
                                <a:gd name="connsiteX52" fmla="*/ 3417 w 10017"/>
                                <a:gd name="connsiteY52" fmla="*/ 1426 h 10000"/>
                                <a:gd name="connsiteX53" fmla="*/ 3500 w 10017"/>
                                <a:gd name="connsiteY53" fmla="*/ 2700 h 10000"/>
                                <a:gd name="connsiteX54" fmla="*/ 3624 w 10017"/>
                                <a:gd name="connsiteY54" fmla="*/ 2080 h 10000"/>
                                <a:gd name="connsiteX55" fmla="*/ 3666 w 10017"/>
                                <a:gd name="connsiteY55" fmla="*/ 3547 h 10000"/>
                                <a:gd name="connsiteX56" fmla="*/ 3750 w 10017"/>
                                <a:gd name="connsiteY56" fmla="*/ 2893 h 10000"/>
                                <a:gd name="connsiteX57" fmla="*/ 3750 w 10017"/>
                                <a:gd name="connsiteY57" fmla="*/ 4664 h 10000"/>
                                <a:gd name="connsiteX58" fmla="*/ 3832 w 10017"/>
                                <a:gd name="connsiteY58" fmla="*/ 4088 h 10000"/>
                                <a:gd name="connsiteX59" fmla="*/ 3916 w 10017"/>
                                <a:gd name="connsiteY59" fmla="*/ 3083 h 10000"/>
                                <a:gd name="connsiteX60" fmla="*/ 3916 w 10017"/>
                                <a:gd name="connsiteY60" fmla="*/ 2235 h 10000"/>
                                <a:gd name="connsiteX61" fmla="*/ 3916 w 10017"/>
                                <a:gd name="connsiteY61" fmla="*/ 1737 h 10000"/>
                                <a:gd name="connsiteX62" fmla="*/ 3957 w 10017"/>
                                <a:gd name="connsiteY62" fmla="*/ 2004 h 10000"/>
                                <a:gd name="connsiteX63" fmla="*/ 3957 w 10017"/>
                                <a:gd name="connsiteY63" fmla="*/ 2391 h 10000"/>
                                <a:gd name="connsiteX64" fmla="*/ 4082 w 10017"/>
                                <a:gd name="connsiteY64" fmla="*/ 4088 h 10000"/>
                                <a:gd name="connsiteX65" fmla="*/ 4124 w 10017"/>
                                <a:gd name="connsiteY65" fmla="*/ 4202 h 10000"/>
                                <a:gd name="connsiteX66" fmla="*/ 4291 w 10017"/>
                                <a:gd name="connsiteY66" fmla="*/ 2930 h 10000"/>
                                <a:gd name="connsiteX67" fmla="*/ 4333 w 10017"/>
                                <a:gd name="connsiteY67" fmla="*/ 2546 h 10000"/>
                                <a:gd name="connsiteX68" fmla="*/ 4458 w 10017"/>
                                <a:gd name="connsiteY68" fmla="*/ 3585 h 10000"/>
                                <a:gd name="connsiteX69" fmla="*/ 4541 w 10017"/>
                                <a:gd name="connsiteY69" fmla="*/ 3740 h 10000"/>
                                <a:gd name="connsiteX70" fmla="*/ 4583 w 10017"/>
                                <a:gd name="connsiteY70" fmla="*/ 1698 h 10000"/>
                                <a:gd name="connsiteX71" fmla="*/ 4707 w 10017"/>
                                <a:gd name="connsiteY71" fmla="*/ 3045 h 10000"/>
                                <a:gd name="connsiteX72" fmla="*/ 4750 w 10017"/>
                                <a:gd name="connsiteY72" fmla="*/ 386 h 10000"/>
                                <a:gd name="connsiteX73" fmla="*/ 4792 w 10017"/>
                                <a:gd name="connsiteY73" fmla="*/ 3468 h 10000"/>
                                <a:gd name="connsiteX74" fmla="*/ 4876 w 10017"/>
                                <a:gd name="connsiteY74" fmla="*/ 2391 h 10000"/>
                                <a:gd name="connsiteX75" fmla="*/ 4999 w 10017"/>
                                <a:gd name="connsiteY75" fmla="*/ 3045 h 10000"/>
                                <a:gd name="connsiteX76" fmla="*/ 5041 w 10017"/>
                                <a:gd name="connsiteY76" fmla="*/ 2621 h 10000"/>
                                <a:gd name="connsiteX77" fmla="*/ 5166 w 10017"/>
                                <a:gd name="connsiteY77" fmla="*/ 1506 h 10000"/>
                                <a:gd name="connsiteX78" fmla="*/ 5207 w 10017"/>
                                <a:gd name="connsiteY78" fmla="*/ 3083 h 10000"/>
                                <a:gd name="connsiteX79" fmla="*/ 5250 w 10017"/>
                                <a:gd name="connsiteY79" fmla="*/ 2507 h 10000"/>
                                <a:gd name="connsiteX80" fmla="*/ 5334 w 10017"/>
                                <a:gd name="connsiteY80" fmla="*/ 1698 h 10000"/>
                                <a:gd name="connsiteX81" fmla="*/ 5375 w 10017"/>
                                <a:gd name="connsiteY81" fmla="*/ 2391 h 10000"/>
                                <a:gd name="connsiteX82" fmla="*/ 5457 w 10017"/>
                                <a:gd name="connsiteY82" fmla="*/ 3045 h 10000"/>
                                <a:gd name="connsiteX83" fmla="*/ 5540 w 10017"/>
                                <a:gd name="connsiteY83" fmla="*/ 2507 h 10000"/>
                                <a:gd name="connsiteX84" fmla="*/ 5582 w 10017"/>
                                <a:gd name="connsiteY84" fmla="*/ 1850 h 10000"/>
                                <a:gd name="connsiteX85" fmla="*/ 5582 w 10017"/>
                                <a:gd name="connsiteY85" fmla="*/ 2122 h 10000"/>
                                <a:gd name="connsiteX86" fmla="*/ 5582 w 10017"/>
                                <a:gd name="connsiteY86" fmla="*/ 2507 h 10000"/>
                                <a:gd name="connsiteX87" fmla="*/ 5625 w 10017"/>
                                <a:gd name="connsiteY87" fmla="*/ 2353 h 10000"/>
                                <a:gd name="connsiteX88" fmla="*/ 5667 w 10017"/>
                                <a:gd name="connsiteY88" fmla="*/ 1812 h 10000"/>
                                <a:gd name="connsiteX89" fmla="*/ 5792 w 10017"/>
                                <a:gd name="connsiteY89" fmla="*/ 2777 h 10000"/>
                                <a:gd name="connsiteX90" fmla="*/ 5792 w 10017"/>
                                <a:gd name="connsiteY90" fmla="*/ 3007 h 10000"/>
                                <a:gd name="connsiteX91" fmla="*/ 5792 w 10017"/>
                                <a:gd name="connsiteY91" fmla="*/ 2814 h 10000"/>
                                <a:gd name="connsiteX92" fmla="*/ 5833 w 10017"/>
                                <a:gd name="connsiteY92" fmla="*/ 2235 h 10000"/>
                                <a:gd name="connsiteX93" fmla="*/ 5875 w 10017"/>
                                <a:gd name="connsiteY93" fmla="*/ 1619 h 10000"/>
                                <a:gd name="connsiteX94" fmla="*/ 5957 w 10017"/>
                                <a:gd name="connsiteY94" fmla="*/ 3162 h 10000"/>
                                <a:gd name="connsiteX95" fmla="*/ 6000 w 10017"/>
                                <a:gd name="connsiteY95" fmla="*/ 2546 h 10000"/>
                                <a:gd name="connsiteX96" fmla="*/ 6000 w 10017"/>
                                <a:gd name="connsiteY96" fmla="*/ 1313 h 10000"/>
                                <a:gd name="connsiteX97" fmla="*/ 6041 w 10017"/>
                                <a:gd name="connsiteY97" fmla="*/ 1619 h 10000"/>
                                <a:gd name="connsiteX98" fmla="*/ 6041 w 10017"/>
                                <a:gd name="connsiteY98" fmla="*/ 2353 h 10000"/>
                                <a:gd name="connsiteX99" fmla="*/ 6041 w 10017"/>
                                <a:gd name="connsiteY99" fmla="*/ 2122 h 10000"/>
                                <a:gd name="connsiteX100" fmla="*/ 6083 w 10017"/>
                                <a:gd name="connsiteY100" fmla="*/ 1506 h 10000"/>
                                <a:gd name="connsiteX101" fmla="*/ 6083 w 10017"/>
                                <a:gd name="connsiteY101" fmla="*/ 2546 h 10000"/>
                                <a:gd name="connsiteX102" fmla="*/ 6207 w 10017"/>
                                <a:gd name="connsiteY102" fmla="*/ 310 h 10000"/>
                                <a:gd name="connsiteX103" fmla="*/ 6251 w 10017"/>
                                <a:gd name="connsiteY103" fmla="*/ 4088 h 10000"/>
                                <a:gd name="connsiteX104" fmla="*/ 6291 w 10017"/>
                                <a:gd name="connsiteY104" fmla="*/ 2429 h 10000"/>
                                <a:gd name="connsiteX105" fmla="*/ 6376 w 10017"/>
                                <a:gd name="connsiteY105" fmla="*/ 3854 h 10000"/>
                                <a:gd name="connsiteX106" fmla="*/ 6417 w 10017"/>
                                <a:gd name="connsiteY106" fmla="*/ 1850 h 10000"/>
                                <a:gd name="connsiteX107" fmla="*/ 6457 w 10017"/>
                                <a:gd name="connsiteY107" fmla="*/ 3162 h 10000"/>
                                <a:gd name="connsiteX108" fmla="*/ 6499 w 10017"/>
                                <a:gd name="connsiteY108" fmla="*/ 1313 h 10000"/>
                                <a:gd name="connsiteX109" fmla="*/ 6583 w 10017"/>
                                <a:gd name="connsiteY109" fmla="*/ 2893 h 10000"/>
                                <a:gd name="connsiteX110" fmla="*/ 6583 w 10017"/>
                                <a:gd name="connsiteY110" fmla="*/ 3585 h 10000"/>
                                <a:gd name="connsiteX111" fmla="*/ 6625 w 10017"/>
                                <a:gd name="connsiteY111" fmla="*/ 3740 h 10000"/>
                                <a:gd name="connsiteX112" fmla="*/ 6625 w 10017"/>
                                <a:gd name="connsiteY112" fmla="*/ 3200 h 10000"/>
                                <a:gd name="connsiteX113" fmla="*/ 6708 w 10017"/>
                                <a:gd name="connsiteY113" fmla="*/ 2004 h 10000"/>
                                <a:gd name="connsiteX114" fmla="*/ 6833 w 10017"/>
                                <a:gd name="connsiteY114" fmla="*/ 3356 h 10000"/>
                                <a:gd name="connsiteX115" fmla="*/ 6916 w 10017"/>
                                <a:gd name="connsiteY115" fmla="*/ 1850 h 10000"/>
                                <a:gd name="connsiteX116" fmla="*/ 6916 w 10017"/>
                                <a:gd name="connsiteY116" fmla="*/ 2429 h 10000"/>
                                <a:gd name="connsiteX117" fmla="*/ 6958 w 10017"/>
                                <a:gd name="connsiteY117" fmla="*/ 2621 h 10000"/>
                                <a:gd name="connsiteX118" fmla="*/ 6958 w 10017"/>
                                <a:gd name="connsiteY118" fmla="*/ 4010 h 10000"/>
                                <a:gd name="connsiteX119" fmla="*/ 7041 w 10017"/>
                                <a:gd name="connsiteY119" fmla="*/ 3547 h 10000"/>
                                <a:gd name="connsiteX120" fmla="*/ 7082 w 10017"/>
                                <a:gd name="connsiteY120" fmla="*/ 1850 h 10000"/>
                                <a:gd name="connsiteX121" fmla="*/ 7167 w 10017"/>
                                <a:gd name="connsiteY121" fmla="*/ 2235 h 10000"/>
                                <a:gd name="connsiteX122" fmla="*/ 7251 w 10017"/>
                                <a:gd name="connsiteY122" fmla="*/ 1812 h 10000"/>
                                <a:gd name="connsiteX123" fmla="*/ 7292 w 10017"/>
                                <a:gd name="connsiteY123" fmla="*/ 2080 h 10000"/>
                                <a:gd name="connsiteX124" fmla="*/ 7333 w 10017"/>
                                <a:gd name="connsiteY124" fmla="*/ 1737 h 10000"/>
                                <a:gd name="connsiteX125" fmla="*/ 7374 w 10017"/>
                                <a:gd name="connsiteY125" fmla="*/ 4550 h 10000"/>
                                <a:gd name="connsiteX126" fmla="*/ 7374 w 10017"/>
                                <a:gd name="connsiteY126" fmla="*/ 2273 h 10000"/>
                                <a:gd name="connsiteX127" fmla="*/ 7457 w 10017"/>
                                <a:gd name="connsiteY127" fmla="*/ 810 h 10000"/>
                                <a:gd name="connsiteX128" fmla="*/ 7541 w 10017"/>
                                <a:gd name="connsiteY128" fmla="*/ 1464 h 10000"/>
                                <a:gd name="connsiteX129" fmla="*/ 7584 w 10017"/>
                                <a:gd name="connsiteY129" fmla="*/ 1158 h 10000"/>
                                <a:gd name="connsiteX130" fmla="*/ 7666 w 10017"/>
                                <a:gd name="connsiteY130" fmla="*/ 2546 h 10000"/>
                                <a:gd name="connsiteX131" fmla="*/ 7666 w 10017"/>
                                <a:gd name="connsiteY131" fmla="*/ 3547 h 10000"/>
                                <a:gd name="connsiteX132" fmla="*/ 7710 w 10017"/>
                                <a:gd name="connsiteY132" fmla="*/ 1887 h 10000"/>
                                <a:gd name="connsiteX133" fmla="*/ 7875 w 10017"/>
                                <a:gd name="connsiteY133" fmla="*/ 771 h 10000"/>
                                <a:gd name="connsiteX134" fmla="*/ 7916 w 10017"/>
                                <a:gd name="connsiteY134" fmla="*/ 3585 h 10000"/>
                                <a:gd name="connsiteX135" fmla="*/ 8000 w 10017"/>
                                <a:gd name="connsiteY135" fmla="*/ 1040 h 10000"/>
                                <a:gd name="connsiteX136" fmla="*/ 8124 w 10017"/>
                                <a:gd name="connsiteY136" fmla="*/ 2391 h 10000"/>
                                <a:gd name="connsiteX137" fmla="*/ 8167 w 10017"/>
                                <a:gd name="connsiteY137" fmla="*/ 1195 h 10000"/>
                                <a:gd name="connsiteX138" fmla="*/ 8167 w 10017"/>
                                <a:gd name="connsiteY138" fmla="*/ 3896 h 10000"/>
                                <a:gd name="connsiteX139" fmla="*/ 8292 w 10017"/>
                                <a:gd name="connsiteY139" fmla="*/ 2004 h 10000"/>
                                <a:gd name="connsiteX140" fmla="*/ 8334 w 10017"/>
                                <a:gd name="connsiteY140" fmla="*/ 2507 h 10000"/>
                                <a:gd name="connsiteX141" fmla="*/ 8375 w 10017"/>
                                <a:gd name="connsiteY141" fmla="*/ 3816 h 10000"/>
                                <a:gd name="connsiteX142" fmla="*/ 8458 w 10017"/>
                                <a:gd name="connsiteY142" fmla="*/ 1195 h 10000"/>
                                <a:gd name="connsiteX143" fmla="*/ 8541 w 10017"/>
                                <a:gd name="connsiteY143" fmla="*/ 1887 h 10000"/>
                                <a:gd name="connsiteX144" fmla="*/ 8751 w 10017"/>
                                <a:gd name="connsiteY144" fmla="*/ 3703 h 10000"/>
                                <a:gd name="connsiteX145" fmla="*/ 8833 w 10017"/>
                                <a:gd name="connsiteY145" fmla="*/ 2621 h 10000"/>
                                <a:gd name="connsiteX146" fmla="*/ 8959 w 10017"/>
                                <a:gd name="connsiteY146" fmla="*/ 1233 h 10000"/>
                                <a:gd name="connsiteX147" fmla="*/ 9000 w 10017"/>
                                <a:gd name="connsiteY147" fmla="*/ 2658 h 10000"/>
                                <a:gd name="connsiteX148" fmla="*/ 9042 w 10017"/>
                                <a:gd name="connsiteY148" fmla="*/ 3045 h 10000"/>
                                <a:gd name="connsiteX149" fmla="*/ 9042 w 10017"/>
                                <a:gd name="connsiteY149" fmla="*/ 3200 h 10000"/>
                                <a:gd name="connsiteX150" fmla="*/ 9167 w 10017"/>
                                <a:gd name="connsiteY150" fmla="*/ 2273 h 10000"/>
                                <a:gd name="connsiteX151" fmla="*/ 9250 w 10017"/>
                                <a:gd name="connsiteY151" fmla="*/ 3045 h 10000"/>
                                <a:gd name="connsiteX152" fmla="*/ 9291 w 10017"/>
                                <a:gd name="connsiteY152" fmla="*/ 2893 h 10000"/>
                                <a:gd name="connsiteX153" fmla="*/ 9291 w 10017"/>
                                <a:gd name="connsiteY153" fmla="*/ 1737 h 10000"/>
                                <a:gd name="connsiteX154" fmla="*/ 9416 w 10017"/>
                                <a:gd name="connsiteY154" fmla="*/ 3624 h 10000"/>
                                <a:gd name="connsiteX155" fmla="*/ 9416 w 10017"/>
                                <a:gd name="connsiteY155" fmla="*/ 2658 h 10000"/>
                                <a:gd name="connsiteX156" fmla="*/ 9501 w 10017"/>
                                <a:gd name="connsiteY156" fmla="*/ 2930 h 10000"/>
                                <a:gd name="connsiteX157" fmla="*/ 9583 w 10017"/>
                                <a:gd name="connsiteY157" fmla="*/ 3356 h 10000"/>
                                <a:gd name="connsiteX158" fmla="*/ 9709 w 10017"/>
                                <a:gd name="connsiteY158" fmla="*/ 1887 h 10000"/>
                                <a:gd name="connsiteX159" fmla="*/ 9709 w 10017"/>
                                <a:gd name="connsiteY159" fmla="*/ 2814 h 10000"/>
                                <a:gd name="connsiteX160" fmla="*/ 9875 w 10017"/>
                                <a:gd name="connsiteY160" fmla="*/ 2160 h 10000"/>
                                <a:gd name="connsiteX161" fmla="*/ 9875 w 10017"/>
                                <a:gd name="connsiteY161" fmla="*/ 3972 h 10000"/>
                                <a:gd name="connsiteX162" fmla="*/ 9875 w 10017"/>
                                <a:gd name="connsiteY162" fmla="*/ 5012 h 10000"/>
                                <a:gd name="connsiteX163" fmla="*/ 10000 w 10017"/>
                                <a:gd name="connsiteY163" fmla="*/ 9945 h 10000"/>
                                <a:gd name="connsiteX0" fmla="*/ 30 w 10000"/>
                                <a:gd name="connsiteY0" fmla="*/ 10000 h 10000"/>
                                <a:gd name="connsiteX1" fmla="*/ 42 w 10000"/>
                                <a:gd name="connsiteY1" fmla="*/ 5435 h 10000"/>
                                <a:gd name="connsiteX2" fmla="*/ 82 w 10000"/>
                                <a:gd name="connsiteY2" fmla="*/ 2930 h 10000"/>
                                <a:gd name="connsiteX3" fmla="*/ 208 w 10000"/>
                                <a:gd name="connsiteY3" fmla="*/ 4395 h 10000"/>
                                <a:gd name="connsiteX4" fmla="*/ 208 w 10000"/>
                                <a:gd name="connsiteY4" fmla="*/ 4126 h 10000"/>
                                <a:gd name="connsiteX5" fmla="*/ 208 w 10000"/>
                                <a:gd name="connsiteY5" fmla="*/ 3547 h 10000"/>
                                <a:gd name="connsiteX6" fmla="*/ 291 w 10000"/>
                                <a:gd name="connsiteY6" fmla="*/ 2353 h 10000"/>
                                <a:gd name="connsiteX7" fmla="*/ 332 w 10000"/>
                                <a:gd name="connsiteY7" fmla="*/ 3431 h 10000"/>
                                <a:gd name="connsiteX8" fmla="*/ 416 w 10000"/>
                                <a:gd name="connsiteY8" fmla="*/ 4010 h 10000"/>
                                <a:gd name="connsiteX9" fmla="*/ 457 w 10000"/>
                                <a:gd name="connsiteY9" fmla="*/ 4010 h 10000"/>
                                <a:gd name="connsiteX10" fmla="*/ 457 w 10000"/>
                                <a:gd name="connsiteY10" fmla="*/ 1464 h 10000"/>
                                <a:gd name="connsiteX11" fmla="*/ 541 w 10000"/>
                                <a:gd name="connsiteY11" fmla="*/ 2658 h 10000"/>
                                <a:gd name="connsiteX12" fmla="*/ 666 w 10000"/>
                                <a:gd name="connsiteY12" fmla="*/ 2122 h 10000"/>
                                <a:gd name="connsiteX13" fmla="*/ 749 w 10000"/>
                                <a:gd name="connsiteY13" fmla="*/ 3740 h 10000"/>
                                <a:gd name="connsiteX14" fmla="*/ 874 w 10000"/>
                                <a:gd name="connsiteY14" fmla="*/ 1350 h 10000"/>
                                <a:gd name="connsiteX15" fmla="*/ 874 w 10000"/>
                                <a:gd name="connsiteY15" fmla="*/ 3356 h 10000"/>
                                <a:gd name="connsiteX16" fmla="*/ 1041 w 10000"/>
                                <a:gd name="connsiteY16" fmla="*/ 2658 h 10000"/>
                                <a:gd name="connsiteX17" fmla="*/ 1041 w 10000"/>
                                <a:gd name="connsiteY17" fmla="*/ 4395 h 10000"/>
                                <a:gd name="connsiteX18" fmla="*/ 1167 w 10000"/>
                                <a:gd name="connsiteY18" fmla="*/ 3468 h 10000"/>
                                <a:gd name="connsiteX19" fmla="*/ 1248 w 10000"/>
                                <a:gd name="connsiteY19" fmla="*/ 2893 h 10000"/>
                                <a:gd name="connsiteX20" fmla="*/ 1333 w 10000"/>
                                <a:gd name="connsiteY20" fmla="*/ 3740 h 10000"/>
                                <a:gd name="connsiteX21" fmla="*/ 1373 w 10000"/>
                                <a:gd name="connsiteY21" fmla="*/ 4626 h 10000"/>
                                <a:gd name="connsiteX22" fmla="*/ 1457 w 10000"/>
                                <a:gd name="connsiteY22" fmla="*/ 2004 h 10000"/>
                                <a:gd name="connsiteX23" fmla="*/ 1541 w 10000"/>
                                <a:gd name="connsiteY23" fmla="*/ 3356 h 10000"/>
                                <a:gd name="connsiteX24" fmla="*/ 1582 w 10000"/>
                                <a:gd name="connsiteY24" fmla="*/ 38 h 10000"/>
                                <a:gd name="connsiteX25" fmla="*/ 1707 w 10000"/>
                                <a:gd name="connsiteY25" fmla="*/ 3740 h 10000"/>
                                <a:gd name="connsiteX26" fmla="*/ 1833 w 10000"/>
                                <a:gd name="connsiteY26" fmla="*/ 2273 h 10000"/>
                                <a:gd name="connsiteX27" fmla="*/ 1916 w 10000"/>
                                <a:gd name="connsiteY27" fmla="*/ 1850 h 10000"/>
                                <a:gd name="connsiteX28" fmla="*/ 1916 w 10000"/>
                                <a:gd name="connsiteY28" fmla="*/ 1619 h 10000"/>
                                <a:gd name="connsiteX29" fmla="*/ 1999 w 10000"/>
                                <a:gd name="connsiteY29" fmla="*/ 4010 h 10000"/>
                                <a:gd name="connsiteX30" fmla="*/ 2041 w 10000"/>
                                <a:gd name="connsiteY30" fmla="*/ 3740 h 10000"/>
                                <a:gd name="connsiteX31" fmla="*/ 2123 w 10000"/>
                                <a:gd name="connsiteY31" fmla="*/ 3468 h 10000"/>
                                <a:gd name="connsiteX32" fmla="*/ 2165 w 10000"/>
                                <a:gd name="connsiteY32" fmla="*/ 654 h 10000"/>
                                <a:gd name="connsiteX33" fmla="*/ 2165 w 10000"/>
                                <a:gd name="connsiteY33" fmla="*/ 3045 h 10000"/>
                                <a:gd name="connsiteX34" fmla="*/ 2208 w 10000"/>
                                <a:gd name="connsiteY34" fmla="*/ 4395 h 10000"/>
                                <a:gd name="connsiteX35" fmla="*/ 2374 w 10000"/>
                                <a:gd name="connsiteY35" fmla="*/ 3356 h 10000"/>
                                <a:gd name="connsiteX36" fmla="*/ 2417 w 10000"/>
                                <a:gd name="connsiteY36" fmla="*/ 3816 h 10000"/>
                                <a:gd name="connsiteX37" fmla="*/ 2417 w 10000"/>
                                <a:gd name="connsiteY37" fmla="*/ 4088 h 10000"/>
                                <a:gd name="connsiteX38" fmla="*/ 2457 w 10000"/>
                                <a:gd name="connsiteY38" fmla="*/ 3972 h 10000"/>
                                <a:gd name="connsiteX39" fmla="*/ 2542 w 10000"/>
                                <a:gd name="connsiteY39" fmla="*/ 3275 h 10000"/>
                                <a:gd name="connsiteX40" fmla="*/ 2624 w 10000"/>
                                <a:gd name="connsiteY40" fmla="*/ 2160 h 10000"/>
                                <a:gd name="connsiteX41" fmla="*/ 2666 w 10000"/>
                                <a:gd name="connsiteY41" fmla="*/ 2893 h 10000"/>
                                <a:gd name="connsiteX42" fmla="*/ 2750 w 10000"/>
                                <a:gd name="connsiteY42" fmla="*/ 3356 h 10000"/>
                                <a:gd name="connsiteX43" fmla="*/ 2750 w 10000"/>
                                <a:gd name="connsiteY43" fmla="*/ 3740 h 10000"/>
                                <a:gd name="connsiteX44" fmla="*/ 2791 w 10000"/>
                                <a:gd name="connsiteY44" fmla="*/ 3356 h 10000"/>
                                <a:gd name="connsiteX45" fmla="*/ 2832 w 10000"/>
                                <a:gd name="connsiteY45" fmla="*/ 2893 h 10000"/>
                                <a:gd name="connsiteX46" fmla="*/ 2875 w 10000"/>
                                <a:gd name="connsiteY46" fmla="*/ 2273 h 10000"/>
                                <a:gd name="connsiteX47" fmla="*/ 2875 w 10000"/>
                                <a:gd name="connsiteY47" fmla="*/ 2160 h 10000"/>
                                <a:gd name="connsiteX48" fmla="*/ 3041 w 10000"/>
                                <a:gd name="connsiteY48" fmla="*/ 4202 h 10000"/>
                                <a:gd name="connsiteX49" fmla="*/ 3165 w 10000"/>
                                <a:gd name="connsiteY49" fmla="*/ 1195 h 10000"/>
                                <a:gd name="connsiteX50" fmla="*/ 3250 w 10000"/>
                                <a:gd name="connsiteY50" fmla="*/ 2700 h 10000"/>
                                <a:gd name="connsiteX51" fmla="*/ 3333 w 10000"/>
                                <a:gd name="connsiteY51" fmla="*/ 1040 h 10000"/>
                                <a:gd name="connsiteX52" fmla="*/ 3417 w 10000"/>
                                <a:gd name="connsiteY52" fmla="*/ 1426 h 10000"/>
                                <a:gd name="connsiteX53" fmla="*/ 3500 w 10000"/>
                                <a:gd name="connsiteY53" fmla="*/ 2700 h 10000"/>
                                <a:gd name="connsiteX54" fmla="*/ 3624 w 10000"/>
                                <a:gd name="connsiteY54" fmla="*/ 2080 h 10000"/>
                                <a:gd name="connsiteX55" fmla="*/ 3666 w 10000"/>
                                <a:gd name="connsiteY55" fmla="*/ 3547 h 10000"/>
                                <a:gd name="connsiteX56" fmla="*/ 3750 w 10000"/>
                                <a:gd name="connsiteY56" fmla="*/ 2893 h 10000"/>
                                <a:gd name="connsiteX57" fmla="*/ 3750 w 10000"/>
                                <a:gd name="connsiteY57" fmla="*/ 4664 h 10000"/>
                                <a:gd name="connsiteX58" fmla="*/ 3832 w 10000"/>
                                <a:gd name="connsiteY58" fmla="*/ 4088 h 10000"/>
                                <a:gd name="connsiteX59" fmla="*/ 3916 w 10000"/>
                                <a:gd name="connsiteY59" fmla="*/ 3083 h 10000"/>
                                <a:gd name="connsiteX60" fmla="*/ 3916 w 10000"/>
                                <a:gd name="connsiteY60" fmla="*/ 2235 h 10000"/>
                                <a:gd name="connsiteX61" fmla="*/ 3916 w 10000"/>
                                <a:gd name="connsiteY61" fmla="*/ 1737 h 10000"/>
                                <a:gd name="connsiteX62" fmla="*/ 3957 w 10000"/>
                                <a:gd name="connsiteY62" fmla="*/ 2004 h 10000"/>
                                <a:gd name="connsiteX63" fmla="*/ 3957 w 10000"/>
                                <a:gd name="connsiteY63" fmla="*/ 2391 h 10000"/>
                                <a:gd name="connsiteX64" fmla="*/ 4082 w 10000"/>
                                <a:gd name="connsiteY64" fmla="*/ 4088 h 10000"/>
                                <a:gd name="connsiteX65" fmla="*/ 4124 w 10000"/>
                                <a:gd name="connsiteY65" fmla="*/ 4202 h 10000"/>
                                <a:gd name="connsiteX66" fmla="*/ 4291 w 10000"/>
                                <a:gd name="connsiteY66" fmla="*/ 2930 h 10000"/>
                                <a:gd name="connsiteX67" fmla="*/ 4333 w 10000"/>
                                <a:gd name="connsiteY67" fmla="*/ 2546 h 10000"/>
                                <a:gd name="connsiteX68" fmla="*/ 4458 w 10000"/>
                                <a:gd name="connsiteY68" fmla="*/ 3585 h 10000"/>
                                <a:gd name="connsiteX69" fmla="*/ 4541 w 10000"/>
                                <a:gd name="connsiteY69" fmla="*/ 3740 h 10000"/>
                                <a:gd name="connsiteX70" fmla="*/ 4583 w 10000"/>
                                <a:gd name="connsiteY70" fmla="*/ 1698 h 10000"/>
                                <a:gd name="connsiteX71" fmla="*/ 4707 w 10000"/>
                                <a:gd name="connsiteY71" fmla="*/ 3045 h 10000"/>
                                <a:gd name="connsiteX72" fmla="*/ 4750 w 10000"/>
                                <a:gd name="connsiteY72" fmla="*/ 386 h 10000"/>
                                <a:gd name="connsiteX73" fmla="*/ 4792 w 10000"/>
                                <a:gd name="connsiteY73" fmla="*/ 3468 h 10000"/>
                                <a:gd name="connsiteX74" fmla="*/ 4876 w 10000"/>
                                <a:gd name="connsiteY74" fmla="*/ 2391 h 10000"/>
                                <a:gd name="connsiteX75" fmla="*/ 4999 w 10000"/>
                                <a:gd name="connsiteY75" fmla="*/ 3045 h 10000"/>
                                <a:gd name="connsiteX76" fmla="*/ 5041 w 10000"/>
                                <a:gd name="connsiteY76" fmla="*/ 2621 h 10000"/>
                                <a:gd name="connsiteX77" fmla="*/ 5166 w 10000"/>
                                <a:gd name="connsiteY77" fmla="*/ 1506 h 10000"/>
                                <a:gd name="connsiteX78" fmla="*/ 5207 w 10000"/>
                                <a:gd name="connsiteY78" fmla="*/ 3083 h 10000"/>
                                <a:gd name="connsiteX79" fmla="*/ 5250 w 10000"/>
                                <a:gd name="connsiteY79" fmla="*/ 2507 h 10000"/>
                                <a:gd name="connsiteX80" fmla="*/ 5334 w 10000"/>
                                <a:gd name="connsiteY80" fmla="*/ 1698 h 10000"/>
                                <a:gd name="connsiteX81" fmla="*/ 5375 w 10000"/>
                                <a:gd name="connsiteY81" fmla="*/ 2391 h 10000"/>
                                <a:gd name="connsiteX82" fmla="*/ 5457 w 10000"/>
                                <a:gd name="connsiteY82" fmla="*/ 3045 h 10000"/>
                                <a:gd name="connsiteX83" fmla="*/ 5540 w 10000"/>
                                <a:gd name="connsiteY83" fmla="*/ 2507 h 10000"/>
                                <a:gd name="connsiteX84" fmla="*/ 5582 w 10000"/>
                                <a:gd name="connsiteY84" fmla="*/ 1850 h 10000"/>
                                <a:gd name="connsiteX85" fmla="*/ 5582 w 10000"/>
                                <a:gd name="connsiteY85" fmla="*/ 2122 h 10000"/>
                                <a:gd name="connsiteX86" fmla="*/ 5582 w 10000"/>
                                <a:gd name="connsiteY86" fmla="*/ 2507 h 10000"/>
                                <a:gd name="connsiteX87" fmla="*/ 5625 w 10000"/>
                                <a:gd name="connsiteY87" fmla="*/ 2353 h 10000"/>
                                <a:gd name="connsiteX88" fmla="*/ 5667 w 10000"/>
                                <a:gd name="connsiteY88" fmla="*/ 1812 h 10000"/>
                                <a:gd name="connsiteX89" fmla="*/ 5792 w 10000"/>
                                <a:gd name="connsiteY89" fmla="*/ 2777 h 10000"/>
                                <a:gd name="connsiteX90" fmla="*/ 5792 w 10000"/>
                                <a:gd name="connsiteY90" fmla="*/ 3007 h 10000"/>
                                <a:gd name="connsiteX91" fmla="*/ 5792 w 10000"/>
                                <a:gd name="connsiteY91" fmla="*/ 2814 h 10000"/>
                                <a:gd name="connsiteX92" fmla="*/ 5833 w 10000"/>
                                <a:gd name="connsiteY92" fmla="*/ 2235 h 10000"/>
                                <a:gd name="connsiteX93" fmla="*/ 5875 w 10000"/>
                                <a:gd name="connsiteY93" fmla="*/ 1619 h 10000"/>
                                <a:gd name="connsiteX94" fmla="*/ 5957 w 10000"/>
                                <a:gd name="connsiteY94" fmla="*/ 3162 h 10000"/>
                                <a:gd name="connsiteX95" fmla="*/ 6000 w 10000"/>
                                <a:gd name="connsiteY95" fmla="*/ 2546 h 10000"/>
                                <a:gd name="connsiteX96" fmla="*/ 6000 w 10000"/>
                                <a:gd name="connsiteY96" fmla="*/ 1313 h 10000"/>
                                <a:gd name="connsiteX97" fmla="*/ 6041 w 10000"/>
                                <a:gd name="connsiteY97" fmla="*/ 1619 h 10000"/>
                                <a:gd name="connsiteX98" fmla="*/ 6041 w 10000"/>
                                <a:gd name="connsiteY98" fmla="*/ 2353 h 10000"/>
                                <a:gd name="connsiteX99" fmla="*/ 6041 w 10000"/>
                                <a:gd name="connsiteY99" fmla="*/ 2122 h 10000"/>
                                <a:gd name="connsiteX100" fmla="*/ 6083 w 10000"/>
                                <a:gd name="connsiteY100" fmla="*/ 1506 h 10000"/>
                                <a:gd name="connsiteX101" fmla="*/ 6083 w 10000"/>
                                <a:gd name="connsiteY101" fmla="*/ 2546 h 10000"/>
                                <a:gd name="connsiteX102" fmla="*/ 6207 w 10000"/>
                                <a:gd name="connsiteY102" fmla="*/ 310 h 10000"/>
                                <a:gd name="connsiteX103" fmla="*/ 6251 w 10000"/>
                                <a:gd name="connsiteY103" fmla="*/ 4088 h 10000"/>
                                <a:gd name="connsiteX104" fmla="*/ 6291 w 10000"/>
                                <a:gd name="connsiteY104" fmla="*/ 2429 h 10000"/>
                                <a:gd name="connsiteX105" fmla="*/ 6376 w 10000"/>
                                <a:gd name="connsiteY105" fmla="*/ 3854 h 10000"/>
                                <a:gd name="connsiteX106" fmla="*/ 6417 w 10000"/>
                                <a:gd name="connsiteY106" fmla="*/ 1850 h 10000"/>
                                <a:gd name="connsiteX107" fmla="*/ 6457 w 10000"/>
                                <a:gd name="connsiteY107" fmla="*/ 3162 h 10000"/>
                                <a:gd name="connsiteX108" fmla="*/ 6499 w 10000"/>
                                <a:gd name="connsiteY108" fmla="*/ 1313 h 10000"/>
                                <a:gd name="connsiteX109" fmla="*/ 6583 w 10000"/>
                                <a:gd name="connsiteY109" fmla="*/ 2893 h 10000"/>
                                <a:gd name="connsiteX110" fmla="*/ 6583 w 10000"/>
                                <a:gd name="connsiteY110" fmla="*/ 3585 h 10000"/>
                                <a:gd name="connsiteX111" fmla="*/ 6625 w 10000"/>
                                <a:gd name="connsiteY111" fmla="*/ 3740 h 10000"/>
                                <a:gd name="connsiteX112" fmla="*/ 6625 w 10000"/>
                                <a:gd name="connsiteY112" fmla="*/ 3200 h 10000"/>
                                <a:gd name="connsiteX113" fmla="*/ 6708 w 10000"/>
                                <a:gd name="connsiteY113" fmla="*/ 2004 h 10000"/>
                                <a:gd name="connsiteX114" fmla="*/ 6833 w 10000"/>
                                <a:gd name="connsiteY114" fmla="*/ 3356 h 10000"/>
                                <a:gd name="connsiteX115" fmla="*/ 6916 w 10000"/>
                                <a:gd name="connsiteY115" fmla="*/ 1850 h 10000"/>
                                <a:gd name="connsiteX116" fmla="*/ 6916 w 10000"/>
                                <a:gd name="connsiteY116" fmla="*/ 2429 h 10000"/>
                                <a:gd name="connsiteX117" fmla="*/ 6958 w 10000"/>
                                <a:gd name="connsiteY117" fmla="*/ 2621 h 10000"/>
                                <a:gd name="connsiteX118" fmla="*/ 6958 w 10000"/>
                                <a:gd name="connsiteY118" fmla="*/ 4010 h 10000"/>
                                <a:gd name="connsiteX119" fmla="*/ 7041 w 10000"/>
                                <a:gd name="connsiteY119" fmla="*/ 3547 h 10000"/>
                                <a:gd name="connsiteX120" fmla="*/ 7082 w 10000"/>
                                <a:gd name="connsiteY120" fmla="*/ 1850 h 10000"/>
                                <a:gd name="connsiteX121" fmla="*/ 7167 w 10000"/>
                                <a:gd name="connsiteY121" fmla="*/ 2235 h 10000"/>
                                <a:gd name="connsiteX122" fmla="*/ 7251 w 10000"/>
                                <a:gd name="connsiteY122" fmla="*/ 1812 h 10000"/>
                                <a:gd name="connsiteX123" fmla="*/ 7292 w 10000"/>
                                <a:gd name="connsiteY123" fmla="*/ 2080 h 10000"/>
                                <a:gd name="connsiteX124" fmla="*/ 7333 w 10000"/>
                                <a:gd name="connsiteY124" fmla="*/ 1737 h 10000"/>
                                <a:gd name="connsiteX125" fmla="*/ 7374 w 10000"/>
                                <a:gd name="connsiteY125" fmla="*/ 4550 h 10000"/>
                                <a:gd name="connsiteX126" fmla="*/ 7374 w 10000"/>
                                <a:gd name="connsiteY126" fmla="*/ 2273 h 10000"/>
                                <a:gd name="connsiteX127" fmla="*/ 7457 w 10000"/>
                                <a:gd name="connsiteY127" fmla="*/ 810 h 10000"/>
                                <a:gd name="connsiteX128" fmla="*/ 7541 w 10000"/>
                                <a:gd name="connsiteY128" fmla="*/ 1464 h 10000"/>
                                <a:gd name="connsiteX129" fmla="*/ 7584 w 10000"/>
                                <a:gd name="connsiteY129" fmla="*/ 1158 h 10000"/>
                                <a:gd name="connsiteX130" fmla="*/ 7666 w 10000"/>
                                <a:gd name="connsiteY130" fmla="*/ 2546 h 10000"/>
                                <a:gd name="connsiteX131" fmla="*/ 7666 w 10000"/>
                                <a:gd name="connsiteY131" fmla="*/ 3547 h 10000"/>
                                <a:gd name="connsiteX132" fmla="*/ 7710 w 10000"/>
                                <a:gd name="connsiteY132" fmla="*/ 1887 h 10000"/>
                                <a:gd name="connsiteX133" fmla="*/ 7875 w 10000"/>
                                <a:gd name="connsiteY133" fmla="*/ 771 h 10000"/>
                                <a:gd name="connsiteX134" fmla="*/ 7916 w 10000"/>
                                <a:gd name="connsiteY134" fmla="*/ 3585 h 10000"/>
                                <a:gd name="connsiteX135" fmla="*/ 8000 w 10000"/>
                                <a:gd name="connsiteY135" fmla="*/ 1040 h 10000"/>
                                <a:gd name="connsiteX136" fmla="*/ 8124 w 10000"/>
                                <a:gd name="connsiteY136" fmla="*/ 2391 h 10000"/>
                                <a:gd name="connsiteX137" fmla="*/ 8167 w 10000"/>
                                <a:gd name="connsiteY137" fmla="*/ 1195 h 10000"/>
                                <a:gd name="connsiteX138" fmla="*/ 8167 w 10000"/>
                                <a:gd name="connsiteY138" fmla="*/ 3896 h 10000"/>
                                <a:gd name="connsiteX139" fmla="*/ 8292 w 10000"/>
                                <a:gd name="connsiteY139" fmla="*/ 2004 h 10000"/>
                                <a:gd name="connsiteX140" fmla="*/ 8334 w 10000"/>
                                <a:gd name="connsiteY140" fmla="*/ 2507 h 10000"/>
                                <a:gd name="connsiteX141" fmla="*/ 8375 w 10000"/>
                                <a:gd name="connsiteY141" fmla="*/ 3816 h 10000"/>
                                <a:gd name="connsiteX142" fmla="*/ 8458 w 10000"/>
                                <a:gd name="connsiteY142" fmla="*/ 1195 h 10000"/>
                                <a:gd name="connsiteX143" fmla="*/ 8541 w 10000"/>
                                <a:gd name="connsiteY143" fmla="*/ 1887 h 10000"/>
                                <a:gd name="connsiteX144" fmla="*/ 8751 w 10000"/>
                                <a:gd name="connsiteY144" fmla="*/ 3703 h 10000"/>
                                <a:gd name="connsiteX145" fmla="*/ 8833 w 10000"/>
                                <a:gd name="connsiteY145" fmla="*/ 2621 h 10000"/>
                                <a:gd name="connsiteX146" fmla="*/ 8959 w 10000"/>
                                <a:gd name="connsiteY146" fmla="*/ 1233 h 10000"/>
                                <a:gd name="connsiteX147" fmla="*/ 9000 w 10000"/>
                                <a:gd name="connsiteY147" fmla="*/ 2658 h 10000"/>
                                <a:gd name="connsiteX148" fmla="*/ 9042 w 10000"/>
                                <a:gd name="connsiteY148" fmla="*/ 3045 h 10000"/>
                                <a:gd name="connsiteX149" fmla="*/ 9042 w 10000"/>
                                <a:gd name="connsiteY149" fmla="*/ 3200 h 10000"/>
                                <a:gd name="connsiteX150" fmla="*/ 9167 w 10000"/>
                                <a:gd name="connsiteY150" fmla="*/ 2273 h 10000"/>
                                <a:gd name="connsiteX151" fmla="*/ 9250 w 10000"/>
                                <a:gd name="connsiteY151" fmla="*/ 3045 h 10000"/>
                                <a:gd name="connsiteX152" fmla="*/ 9291 w 10000"/>
                                <a:gd name="connsiteY152" fmla="*/ 2893 h 10000"/>
                                <a:gd name="connsiteX153" fmla="*/ 9291 w 10000"/>
                                <a:gd name="connsiteY153" fmla="*/ 1737 h 10000"/>
                                <a:gd name="connsiteX154" fmla="*/ 9416 w 10000"/>
                                <a:gd name="connsiteY154" fmla="*/ 3624 h 10000"/>
                                <a:gd name="connsiteX155" fmla="*/ 9416 w 10000"/>
                                <a:gd name="connsiteY155" fmla="*/ 2658 h 10000"/>
                                <a:gd name="connsiteX156" fmla="*/ 9501 w 10000"/>
                                <a:gd name="connsiteY156" fmla="*/ 2930 h 10000"/>
                                <a:gd name="connsiteX157" fmla="*/ 9583 w 10000"/>
                                <a:gd name="connsiteY157" fmla="*/ 3356 h 10000"/>
                                <a:gd name="connsiteX158" fmla="*/ 9709 w 10000"/>
                                <a:gd name="connsiteY158" fmla="*/ 1887 h 10000"/>
                                <a:gd name="connsiteX159" fmla="*/ 9709 w 10000"/>
                                <a:gd name="connsiteY159" fmla="*/ 2814 h 10000"/>
                                <a:gd name="connsiteX160" fmla="*/ 9875 w 10000"/>
                                <a:gd name="connsiteY160" fmla="*/ 2160 h 10000"/>
                                <a:gd name="connsiteX161" fmla="*/ 9875 w 10000"/>
                                <a:gd name="connsiteY161" fmla="*/ 3972 h 10000"/>
                                <a:gd name="connsiteX162" fmla="*/ 9875 w 10000"/>
                                <a:gd name="connsiteY162" fmla="*/ 5012 h 10000"/>
                                <a:gd name="connsiteX163" fmla="*/ 10000 w 10000"/>
                                <a:gd name="connsiteY163" fmla="*/ 9945 h 10000"/>
                                <a:gd name="connsiteX0" fmla="*/ 30 w 10000"/>
                                <a:gd name="connsiteY0" fmla="*/ 10000 h 10000"/>
                                <a:gd name="connsiteX1" fmla="*/ 42 w 10000"/>
                                <a:gd name="connsiteY1" fmla="*/ 5435 h 10000"/>
                                <a:gd name="connsiteX2" fmla="*/ 82 w 10000"/>
                                <a:gd name="connsiteY2" fmla="*/ 2930 h 10000"/>
                                <a:gd name="connsiteX3" fmla="*/ 208 w 10000"/>
                                <a:gd name="connsiteY3" fmla="*/ 4395 h 10000"/>
                                <a:gd name="connsiteX4" fmla="*/ 208 w 10000"/>
                                <a:gd name="connsiteY4" fmla="*/ 4126 h 10000"/>
                                <a:gd name="connsiteX5" fmla="*/ 208 w 10000"/>
                                <a:gd name="connsiteY5" fmla="*/ 3547 h 10000"/>
                                <a:gd name="connsiteX6" fmla="*/ 291 w 10000"/>
                                <a:gd name="connsiteY6" fmla="*/ 2353 h 10000"/>
                                <a:gd name="connsiteX7" fmla="*/ 332 w 10000"/>
                                <a:gd name="connsiteY7" fmla="*/ 3431 h 10000"/>
                                <a:gd name="connsiteX8" fmla="*/ 416 w 10000"/>
                                <a:gd name="connsiteY8" fmla="*/ 4010 h 10000"/>
                                <a:gd name="connsiteX9" fmla="*/ 457 w 10000"/>
                                <a:gd name="connsiteY9" fmla="*/ 4010 h 10000"/>
                                <a:gd name="connsiteX10" fmla="*/ 457 w 10000"/>
                                <a:gd name="connsiteY10" fmla="*/ 1464 h 10000"/>
                                <a:gd name="connsiteX11" fmla="*/ 541 w 10000"/>
                                <a:gd name="connsiteY11" fmla="*/ 2658 h 10000"/>
                                <a:gd name="connsiteX12" fmla="*/ 666 w 10000"/>
                                <a:gd name="connsiteY12" fmla="*/ 2122 h 10000"/>
                                <a:gd name="connsiteX13" fmla="*/ 749 w 10000"/>
                                <a:gd name="connsiteY13" fmla="*/ 3740 h 10000"/>
                                <a:gd name="connsiteX14" fmla="*/ 874 w 10000"/>
                                <a:gd name="connsiteY14" fmla="*/ 1350 h 10000"/>
                                <a:gd name="connsiteX15" fmla="*/ 874 w 10000"/>
                                <a:gd name="connsiteY15" fmla="*/ 3356 h 10000"/>
                                <a:gd name="connsiteX16" fmla="*/ 1041 w 10000"/>
                                <a:gd name="connsiteY16" fmla="*/ 2658 h 10000"/>
                                <a:gd name="connsiteX17" fmla="*/ 1041 w 10000"/>
                                <a:gd name="connsiteY17" fmla="*/ 4395 h 10000"/>
                                <a:gd name="connsiteX18" fmla="*/ 1167 w 10000"/>
                                <a:gd name="connsiteY18" fmla="*/ 3468 h 10000"/>
                                <a:gd name="connsiteX19" fmla="*/ 1248 w 10000"/>
                                <a:gd name="connsiteY19" fmla="*/ 2893 h 10000"/>
                                <a:gd name="connsiteX20" fmla="*/ 1333 w 10000"/>
                                <a:gd name="connsiteY20" fmla="*/ 3740 h 10000"/>
                                <a:gd name="connsiteX21" fmla="*/ 1373 w 10000"/>
                                <a:gd name="connsiteY21" fmla="*/ 4626 h 10000"/>
                                <a:gd name="connsiteX22" fmla="*/ 1457 w 10000"/>
                                <a:gd name="connsiteY22" fmla="*/ 2004 h 10000"/>
                                <a:gd name="connsiteX23" fmla="*/ 1541 w 10000"/>
                                <a:gd name="connsiteY23" fmla="*/ 3356 h 10000"/>
                                <a:gd name="connsiteX24" fmla="*/ 1582 w 10000"/>
                                <a:gd name="connsiteY24" fmla="*/ 38 h 10000"/>
                                <a:gd name="connsiteX25" fmla="*/ 1707 w 10000"/>
                                <a:gd name="connsiteY25" fmla="*/ 3740 h 10000"/>
                                <a:gd name="connsiteX26" fmla="*/ 1833 w 10000"/>
                                <a:gd name="connsiteY26" fmla="*/ 2273 h 10000"/>
                                <a:gd name="connsiteX27" fmla="*/ 1916 w 10000"/>
                                <a:gd name="connsiteY27" fmla="*/ 1850 h 10000"/>
                                <a:gd name="connsiteX28" fmla="*/ 1916 w 10000"/>
                                <a:gd name="connsiteY28" fmla="*/ 1619 h 10000"/>
                                <a:gd name="connsiteX29" fmla="*/ 1999 w 10000"/>
                                <a:gd name="connsiteY29" fmla="*/ 4010 h 10000"/>
                                <a:gd name="connsiteX30" fmla="*/ 2041 w 10000"/>
                                <a:gd name="connsiteY30" fmla="*/ 3740 h 10000"/>
                                <a:gd name="connsiteX31" fmla="*/ 2123 w 10000"/>
                                <a:gd name="connsiteY31" fmla="*/ 3468 h 10000"/>
                                <a:gd name="connsiteX32" fmla="*/ 2165 w 10000"/>
                                <a:gd name="connsiteY32" fmla="*/ 654 h 10000"/>
                                <a:gd name="connsiteX33" fmla="*/ 2165 w 10000"/>
                                <a:gd name="connsiteY33" fmla="*/ 3045 h 10000"/>
                                <a:gd name="connsiteX34" fmla="*/ 2208 w 10000"/>
                                <a:gd name="connsiteY34" fmla="*/ 4395 h 10000"/>
                                <a:gd name="connsiteX35" fmla="*/ 2374 w 10000"/>
                                <a:gd name="connsiteY35" fmla="*/ 3356 h 10000"/>
                                <a:gd name="connsiteX36" fmla="*/ 2417 w 10000"/>
                                <a:gd name="connsiteY36" fmla="*/ 3816 h 10000"/>
                                <a:gd name="connsiteX37" fmla="*/ 2417 w 10000"/>
                                <a:gd name="connsiteY37" fmla="*/ 4088 h 10000"/>
                                <a:gd name="connsiteX38" fmla="*/ 2457 w 10000"/>
                                <a:gd name="connsiteY38" fmla="*/ 3972 h 10000"/>
                                <a:gd name="connsiteX39" fmla="*/ 2542 w 10000"/>
                                <a:gd name="connsiteY39" fmla="*/ 3275 h 10000"/>
                                <a:gd name="connsiteX40" fmla="*/ 2624 w 10000"/>
                                <a:gd name="connsiteY40" fmla="*/ 2160 h 10000"/>
                                <a:gd name="connsiteX41" fmla="*/ 2666 w 10000"/>
                                <a:gd name="connsiteY41" fmla="*/ 2893 h 10000"/>
                                <a:gd name="connsiteX42" fmla="*/ 2750 w 10000"/>
                                <a:gd name="connsiteY42" fmla="*/ 3356 h 10000"/>
                                <a:gd name="connsiteX43" fmla="*/ 2750 w 10000"/>
                                <a:gd name="connsiteY43" fmla="*/ 3740 h 10000"/>
                                <a:gd name="connsiteX44" fmla="*/ 2791 w 10000"/>
                                <a:gd name="connsiteY44" fmla="*/ 3356 h 10000"/>
                                <a:gd name="connsiteX45" fmla="*/ 2832 w 10000"/>
                                <a:gd name="connsiteY45" fmla="*/ 2893 h 10000"/>
                                <a:gd name="connsiteX46" fmla="*/ 2875 w 10000"/>
                                <a:gd name="connsiteY46" fmla="*/ 2273 h 10000"/>
                                <a:gd name="connsiteX47" fmla="*/ 2875 w 10000"/>
                                <a:gd name="connsiteY47" fmla="*/ 2160 h 10000"/>
                                <a:gd name="connsiteX48" fmla="*/ 3041 w 10000"/>
                                <a:gd name="connsiteY48" fmla="*/ 4202 h 10000"/>
                                <a:gd name="connsiteX49" fmla="*/ 3165 w 10000"/>
                                <a:gd name="connsiteY49" fmla="*/ 1195 h 10000"/>
                                <a:gd name="connsiteX50" fmla="*/ 3250 w 10000"/>
                                <a:gd name="connsiteY50" fmla="*/ 2700 h 10000"/>
                                <a:gd name="connsiteX51" fmla="*/ 3333 w 10000"/>
                                <a:gd name="connsiteY51" fmla="*/ 1040 h 10000"/>
                                <a:gd name="connsiteX52" fmla="*/ 3417 w 10000"/>
                                <a:gd name="connsiteY52" fmla="*/ 1426 h 10000"/>
                                <a:gd name="connsiteX53" fmla="*/ 3500 w 10000"/>
                                <a:gd name="connsiteY53" fmla="*/ 2700 h 10000"/>
                                <a:gd name="connsiteX54" fmla="*/ 3624 w 10000"/>
                                <a:gd name="connsiteY54" fmla="*/ 2080 h 10000"/>
                                <a:gd name="connsiteX55" fmla="*/ 3666 w 10000"/>
                                <a:gd name="connsiteY55" fmla="*/ 3547 h 10000"/>
                                <a:gd name="connsiteX56" fmla="*/ 3750 w 10000"/>
                                <a:gd name="connsiteY56" fmla="*/ 2893 h 10000"/>
                                <a:gd name="connsiteX57" fmla="*/ 3750 w 10000"/>
                                <a:gd name="connsiteY57" fmla="*/ 4664 h 10000"/>
                                <a:gd name="connsiteX58" fmla="*/ 3832 w 10000"/>
                                <a:gd name="connsiteY58" fmla="*/ 4088 h 10000"/>
                                <a:gd name="connsiteX59" fmla="*/ 3916 w 10000"/>
                                <a:gd name="connsiteY59" fmla="*/ 3083 h 10000"/>
                                <a:gd name="connsiteX60" fmla="*/ 3916 w 10000"/>
                                <a:gd name="connsiteY60" fmla="*/ 2235 h 10000"/>
                                <a:gd name="connsiteX61" fmla="*/ 3916 w 10000"/>
                                <a:gd name="connsiteY61" fmla="*/ 1737 h 10000"/>
                                <a:gd name="connsiteX62" fmla="*/ 3957 w 10000"/>
                                <a:gd name="connsiteY62" fmla="*/ 2004 h 10000"/>
                                <a:gd name="connsiteX63" fmla="*/ 3957 w 10000"/>
                                <a:gd name="connsiteY63" fmla="*/ 2391 h 10000"/>
                                <a:gd name="connsiteX64" fmla="*/ 4082 w 10000"/>
                                <a:gd name="connsiteY64" fmla="*/ 4088 h 10000"/>
                                <a:gd name="connsiteX65" fmla="*/ 4124 w 10000"/>
                                <a:gd name="connsiteY65" fmla="*/ 4202 h 10000"/>
                                <a:gd name="connsiteX66" fmla="*/ 4291 w 10000"/>
                                <a:gd name="connsiteY66" fmla="*/ 2930 h 10000"/>
                                <a:gd name="connsiteX67" fmla="*/ 4333 w 10000"/>
                                <a:gd name="connsiteY67" fmla="*/ 2546 h 10000"/>
                                <a:gd name="connsiteX68" fmla="*/ 4458 w 10000"/>
                                <a:gd name="connsiteY68" fmla="*/ 3585 h 10000"/>
                                <a:gd name="connsiteX69" fmla="*/ 4541 w 10000"/>
                                <a:gd name="connsiteY69" fmla="*/ 3740 h 10000"/>
                                <a:gd name="connsiteX70" fmla="*/ 4583 w 10000"/>
                                <a:gd name="connsiteY70" fmla="*/ 1698 h 10000"/>
                                <a:gd name="connsiteX71" fmla="*/ 4707 w 10000"/>
                                <a:gd name="connsiteY71" fmla="*/ 3045 h 10000"/>
                                <a:gd name="connsiteX72" fmla="*/ 4750 w 10000"/>
                                <a:gd name="connsiteY72" fmla="*/ 386 h 10000"/>
                                <a:gd name="connsiteX73" fmla="*/ 4792 w 10000"/>
                                <a:gd name="connsiteY73" fmla="*/ 3468 h 10000"/>
                                <a:gd name="connsiteX74" fmla="*/ 4876 w 10000"/>
                                <a:gd name="connsiteY74" fmla="*/ 2391 h 10000"/>
                                <a:gd name="connsiteX75" fmla="*/ 4999 w 10000"/>
                                <a:gd name="connsiteY75" fmla="*/ 3045 h 10000"/>
                                <a:gd name="connsiteX76" fmla="*/ 5041 w 10000"/>
                                <a:gd name="connsiteY76" fmla="*/ 2621 h 10000"/>
                                <a:gd name="connsiteX77" fmla="*/ 5166 w 10000"/>
                                <a:gd name="connsiteY77" fmla="*/ 1506 h 10000"/>
                                <a:gd name="connsiteX78" fmla="*/ 5207 w 10000"/>
                                <a:gd name="connsiteY78" fmla="*/ 3083 h 10000"/>
                                <a:gd name="connsiteX79" fmla="*/ 5250 w 10000"/>
                                <a:gd name="connsiteY79" fmla="*/ 2507 h 10000"/>
                                <a:gd name="connsiteX80" fmla="*/ 5334 w 10000"/>
                                <a:gd name="connsiteY80" fmla="*/ 1698 h 10000"/>
                                <a:gd name="connsiteX81" fmla="*/ 5375 w 10000"/>
                                <a:gd name="connsiteY81" fmla="*/ 2391 h 10000"/>
                                <a:gd name="connsiteX82" fmla="*/ 5457 w 10000"/>
                                <a:gd name="connsiteY82" fmla="*/ 3045 h 10000"/>
                                <a:gd name="connsiteX83" fmla="*/ 5540 w 10000"/>
                                <a:gd name="connsiteY83" fmla="*/ 2507 h 10000"/>
                                <a:gd name="connsiteX84" fmla="*/ 5582 w 10000"/>
                                <a:gd name="connsiteY84" fmla="*/ 1850 h 10000"/>
                                <a:gd name="connsiteX85" fmla="*/ 5582 w 10000"/>
                                <a:gd name="connsiteY85" fmla="*/ 2122 h 10000"/>
                                <a:gd name="connsiteX86" fmla="*/ 5582 w 10000"/>
                                <a:gd name="connsiteY86" fmla="*/ 2507 h 10000"/>
                                <a:gd name="connsiteX87" fmla="*/ 5625 w 10000"/>
                                <a:gd name="connsiteY87" fmla="*/ 2353 h 10000"/>
                                <a:gd name="connsiteX88" fmla="*/ 5667 w 10000"/>
                                <a:gd name="connsiteY88" fmla="*/ 1812 h 10000"/>
                                <a:gd name="connsiteX89" fmla="*/ 5792 w 10000"/>
                                <a:gd name="connsiteY89" fmla="*/ 2777 h 10000"/>
                                <a:gd name="connsiteX90" fmla="*/ 5792 w 10000"/>
                                <a:gd name="connsiteY90" fmla="*/ 3007 h 10000"/>
                                <a:gd name="connsiteX91" fmla="*/ 5792 w 10000"/>
                                <a:gd name="connsiteY91" fmla="*/ 2814 h 10000"/>
                                <a:gd name="connsiteX92" fmla="*/ 5833 w 10000"/>
                                <a:gd name="connsiteY92" fmla="*/ 2235 h 10000"/>
                                <a:gd name="connsiteX93" fmla="*/ 5875 w 10000"/>
                                <a:gd name="connsiteY93" fmla="*/ 1619 h 10000"/>
                                <a:gd name="connsiteX94" fmla="*/ 5957 w 10000"/>
                                <a:gd name="connsiteY94" fmla="*/ 3162 h 10000"/>
                                <a:gd name="connsiteX95" fmla="*/ 6000 w 10000"/>
                                <a:gd name="connsiteY95" fmla="*/ 2546 h 10000"/>
                                <a:gd name="connsiteX96" fmla="*/ 6000 w 10000"/>
                                <a:gd name="connsiteY96" fmla="*/ 1313 h 10000"/>
                                <a:gd name="connsiteX97" fmla="*/ 6041 w 10000"/>
                                <a:gd name="connsiteY97" fmla="*/ 1619 h 10000"/>
                                <a:gd name="connsiteX98" fmla="*/ 6041 w 10000"/>
                                <a:gd name="connsiteY98" fmla="*/ 2353 h 10000"/>
                                <a:gd name="connsiteX99" fmla="*/ 6041 w 10000"/>
                                <a:gd name="connsiteY99" fmla="*/ 2122 h 10000"/>
                                <a:gd name="connsiteX100" fmla="*/ 6083 w 10000"/>
                                <a:gd name="connsiteY100" fmla="*/ 1506 h 10000"/>
                                <a:gd name="connsiteX101" fmla="*/ 6083 w 10000"/>
                                <a:gd name="connsiteY101" fmla="*/ 2546 h 10000"/>
                                <a:gd name="connsiteX102" fmla="*/ 6207 w 10000"/>
                                <a:gd name="connsiteY102" fmla="*/ 310 h 10000"/>
                                <a:gd name="connsiteX103" fmla="*/ 6251 w 10000"/>
                                <a:gd name="connsiteY103" fmla="*/ 4088 h 10000"/>
                                <a:gd name="connsiteX104" fmla="*/ 6291 w 10000"/>
                                <a:gd name="connsiteY104" fmla="*/ 2429 h 10000"/>
                                <a:gd name="connsiteX105" fmla="*/ 6376 w 10000"/>
                                <a:gd name="connsiteY105" fmla="*/ 3854 h 10000"/>
                                <a:gd name="connsiteX106" fmla="*/ 6417 w 10000"/>
                                <a:gd name="connsiteY106" fmla="*/ 1850 h 10000"/>
                                <a:gd name="connsiteX107" fmla="*/ 6457 w 10000"/>
                                <a:gd name="connsiteY107" fmla="*/ 3162 h 10000"/>
                                <a:gd name="connsiteX108" fmla="*/ 6499 w 10000"/>
                                <a:gd name="connsiteY108" fmla="*/ 1313 h 10000"/>
                                <a:gd name="connsiteX109" fmla="*/ 6583 w 10000"/>
                                <a:gd name="connsiteY109" fmla="*/ 2893 h 10000"/>
                                <a:gd name="connsiteX110" fmla="*/ 6583 w 10000"/>
                                <a:gd name="connsiteY110" fmla="*/ 3585 h 10000"/>
                                <a:gd name="connsiteX111" fmla="*/ 6625 w 10000"/>
                                <a:gd name="connsiteY111" fmla="*/ 3740 h 10000"/>
                                <a:gd name="connsiteX112" fmla="*/ 6625 w 10000"/>
                                <a:gd name="connsiteY112" fmla="*/ 3200 h 10000"/>
                                <a:gd name="connsiteX113" fmla="*/ 6708 w 10000"/>
                                <a:gd name="connsiteY113" fmla="*/ 2004 h 10000"/>
                                <a:gd name="connsiteX114" fmla="*/ 6833 w 10000"/>
                                <a:gd name="connsiteY114" fmla="*/ 3356 h 10000"/>
                                <a:gd name="connsiteX115" fmla="*/ 6916 w 10000"/>
                                <a:gd name="connsiteY115" fmla="*/ 1850 h 10000"/>
                                <a:gd name="connsiteX116" fmla="*/ 6916 w 10000"/>
                                <a:gd name="connsiteY116" fmla="*/ 2429 h 10000"/>
                                <a:gd name="connsiteX117" fmla="*/ 6958 w 10000"/>
                                <a:gd name="connsiteY117" fmla="*/ 2621 h 10000"/>
                                <a:gd name="connsiteX118" fmla="*/ 6958 w 10000"/>
                                <a:gd name="connsiteY118" fmla="*/ 4010 h 10000"/>
                                <a:gd name="connsiteX119" fmla="*/ 7041 w 10000"/>
                                <a:gd name="connsiteY119" fmla="*/ 3547 h 10000"/>
                                <a:gd name="connsiteX120" fmla="*/ 7082 w 10000"/>
                                <a:gd name="connsiteY120" fmla="*/ 1850 h 10000"/>
                                <a:gd name="connsiteX121" fmla="*/ 7167 w 10000"/>
                                <a:gd name="connsiteY121" fmla="*/ 2235 h 10000"/>
                                <a:gd name="connsiteX122" fmla="*/ 7251 w 10000"/>
                                <a:gd name="connsiteY122" fmla="*/ 1812 h 10000"/>
                                <a:gd name="connsiteX123" fmla="*/ 7292 w 10000"/>
                                <a:gd name="connsiteY123" fmla="*/ 2080 h 10000"/>
                                <a:gd name="connsiteX124" fmla="*/ 7333 w 10000"/>
                                <a:gd name="connsiteY124" fmla="*/ 1737 h 10000"/>
                                <a:gd name="connsiteX125" fmla="*/ 7374 w 10000"/>
                                <a:gd name="connsiteY125" fmla="*/ 4550 h 10000"/>
                                <a:gd name="connsiteX126" fmla="*/ 7374 w 10000"/>
                                <a:gd name="connsiteY126" fmla="*/ 2273 h 10000"/>
                                <a:gd name="connsiteX127" fmla="*/ 7457 w 10000"/>
                                <a:gd name="connsiteY127" fmla="*/ 810 h 10000"/>
                                <a:gd name="connsiteX128" fmla="*/ 7541 w 10000"/>
                                <a:gd name="connsiteY128" fmla="*/ 1464 h 10000"/>
                                <a:gd name="connsiteX129" fmla="*/ 7584 w 10000"/>
                                <a:gd name="connsiteY129" fmla="*/ 1158 h 10000"/>
                                <a:gd name="connsiteX130" fmla="*/ 7666 w 10000"/>
                                <a:gd name="connsiteY130" fmla="*/ 2546 h 10000"/>
                                <a:gd name="connsiteX131" fmla="*/ 7666 w 10000"/>
                                <a:gd name="connsiteY131" fmla="*/ 3547 h 10000"/>
                                <a:gd name="connsiteX132" fmla="*/ 7710 w 10000"/>
                                <a:gd name="connsiteY132" fmla="*/ 1887 h 10000"/>
                                <a:gd name="connsiteX133" fmla="*/ 7875 w 10000"/>
                                <a:gd name="connsiteY133" fmla="*/ 771 h 10000"/>
                                <a:gd name="connsiteX134" fmla="*/ 7916 w 10000"/>
                                <a:gd name="connsiteY134" fmla="*/ 3585 h 10000"/>
                                <a:gd name="connsiteX135" fmla="*/ 8000 w 10000"/>
                                <a:gd name="connsiteY135" fmla="*/ 1040 h 10000"/>
                                <a:gd name="connsiteX136" fmla="*/ 8124 w 10000"/>
                                <a:gd name="connsiteY136" fmla="*/ 2391 h 10000"/>
                                <a:gd name="connsiteX137" fmla="*/ 8167 w 10000"/>
                                <a:gd name="connsiteY137" fmla="*/ 1195 h 10000"/>
                                <a:gd name="connsiteX138" fmla="*/ 8167 w 10000"/>
                                <a:gd name="connsiteY138" fmla="*/ 3896 h 10000"/>
                                <a:gd name="connsiteX139" fmla="*/ 8292 w 10000"/>
                                <a:gd name="connsiteY139" fmla="*/ 2004 h 10000"/>
                                <a:gd name="connsiteX140" fmla="*/ 8334 w 10000"/>
                                <a:gd name="connsiteY140" fmla="*/ 2507 h 10000"/>
                                <a:gd name="connsiteX141" fmla="*/ 8375 w 10000"/>
                                <a:gd name="connsiteY141" fmla="*/ 3816 h 10000"/>
                                <a:gd name="connsiteX142" fmla="*/ 8458 w 10000"/>
                                <a:gd name="connsiteY142" fmla="*/ 1195 h 10000"/>
                                <a:gd name="connsiteX143" fmla="*/ 8541 w 10000"/>
                                <a:gd name="connsiteY143" fmla="*/ 1887 h 10000"/>
                                <a:gd name="connsiteX144" fmla="*/ 8751 w 10000"/>
                                <a:gd name="connsiteY144" fmla="*/ 3703 h 10000"/>
                                <a:gd name="connsiteX145" fmla="*/ 8833 w 10000"/>
                                <a:gd name="connsiteY145" fmla="*/ 2621 h 10000"/>
                                <a:gd name="connsiteX146" fmla="*/ 8959 w 10000"/>
                                <a:gd name="connsiteY146" fmla="*/ 1233 h 10000"/>
                                <a:gd name="connsiteX147" fmla="*/ 9000 w 10000"/>
                                <a:gd name="connsiteY147" fmla="*/ 2658 h 10000"/>
                                <a:gd name="connsiteX148" fmla="*/ 9042 w 10000"/>
                                <a:gd name="connsiteY148" fmla="*/ 3045 h 10000"/>
                                <a:gd name="connsiteX149" fmla="*/ 9042 w 10000"/>
                                <a:gd name="connsiteY149" fmla="*/ 3200 h 10000"/>
                                <a:gd name="connsiteX150" fmla="*/ 9167 w 10000"/>
                                <a:gd name="connsiteY150" fmla="*/ 2273 h 10000"/>
                                <a:gd name="connsiteX151" fmla="*/ 9250 w 10000"/>
                                <a:gd name="connsiteY151" fmla="*/ 3045 h 10000"/>
                                <a:gd name="connsiteX152" fmla="*/ 9291 w 10000"/>
                                <a:gd name="connsiteY152" fmla="*/ 2893 h 10000"/>
                                <a:gd name="connsiteX153" fmla="*/ 9291 w 10000"/>
                                <a:gd name="connsiteY153" fmla="*/ 1737 h 10000"/>
                                <a:gd name="connsiteX154" fmla="*/ 9416 w 10000"/>
                                <a:gd name="connsiteY154" fmla="*/ 3624 h 10000"/>
                                <a:gd name="connsiteX155" fmla="*/ 9416 w 10000"/>
                                <a:gd name="connsiteY155" fmla="*/ 2658 h 10000"/>
                                <a:gd name="connsiteX156" fmla="*/ 9501 w 10000"/>
                                <a:gd name="connsiteY156" fmla="*/ 2930 h 10000"/>
                                <a:gd name="connsiteX157" fmla="*/ 9583 w 10000"/>
                                <a:gd name="connsiteY157" fmla="*/ 3356 h 10000"/>
                                <a:gd name="connsiteX158" fmla="*/ 9709 w 10000"/>
                                <a:gd name="connsiteY158" fmla="*/ 1887 h 10000"/>
                                <a:gd name="connsiteX159" fmla="*/ 9709 w 10000"/>
                                <a:gd name="connsiteY159" fmla="*/ 2814 h 10000"/>
                                <a:gd name="connsiteX160" fmla="*/ 9875 w 10000"/>
                                <a:gd name="connsiteY160" fmla="*/ 2160 h 10000"/>
                                <a:gd name="connsiteX161" fmla="*/ 9875 w 10000"/>
                                <a:gd name="connsiteY161" fmla="*/ 3972 h 10000"/>
                                <a:gd name="connsiteX162" fmla="*/ 9875 w 10000"/>
                                <a:gd name="connsiteY162" fmla="*/ 5012 h 10000"/>
                                <a:gd name="connsiteX163" fmla="*/ 10000 w 10000"/>
                                <a:gd name="connsiteY163" fmla="*/ 9945 h 10000"/>
                                <a:gd name="connsiteX0" fmla="*/ 0 w 9970"/>
                                <a:gd name="connsiteY0" fmla="*/ 10000 h 10000"/>
                                <a:gd name="connsiteX1" fmla="*/ 12 w 9970"/>
                                <a:gd name="connsiteY1" fmla="*/ 5435 h 10000"/>
                                <a:gd name="connsiteX2" fmla="*/ 52 w 9970"/>
                                <a:gd name="connsiteY2" fmla="*/ 2930 h 10000"/>
                                <a:gd name="connsiteX3" fmla="*/ 178 w 9970"/>
                                <a:gd name="connsiteY3" fmla="*/ 4395 h 10000"/>
                                <a:gd name="connsiteX4" fmla="*/ 178 w 9970"/>
                                <a:gd name="connsiteY4" fmla="*/ 4126 h 10000"/>
                                <a:gd name="connsiteX5" fmla="*/ 178 w 9970"/>
                                <a:gd name="connsiteY5" fmla="*/ 3547 h 10000"/>
                                <a:gd name="connsiteX6" fmla="*/ 261 w 9970"/>
                                <a:gd name="connsiteY6" fmla="*/ 2353 h 10000"/>
                                <a:gd name="connsiteX7" fmla="*/ 302 w 9970"/>
                                <a:gd name="connsiteY7" fmla="*/ 3431 h 10000"/>
                                <a:gd name="connsiteX8" fmla="*/ 386 w 9970"/>
                                <a:gd name="connsiteY8" fmla="*/ 4010 h 10000"/>
                                <a:gd name="connsiteX9" fmla="*/ 427 w 9970"/>
                                <a:gd name="connsiteY9" fmla="*/ 4010 h 10000"/>
                                <a:gd name="connsiteX10" fmla="*/ 427 w 9970"/>
                                <a:gd name="connsiteY10" fmla="*/ 1464 h 10000"/>
                                <a:gd name="connsiteX11" fmla="*/ 511 w 9970"/>
                                <a:gd name="connsiteY11" fmla="*/ 2658 h 10000"/>
                                <a:gd name="connsiteX12" fmla="*/ 636 w 9970"/>
                                <a:gd name="connsiteY12" fmla="*/ 2122 h 10000"/>
                                <a:gd name="connsiteX13" fmla="*/ 719 w 9970"/>
                                <a:gd name="connsiteY13" fmla="*/ 3740 h 10000"/>
                                <a:gd name="connsiteX14" fmla="*/ 844 w 9970"/>
                                <a:gd name="connsiteY14" fmla="*/ 1350 h 10000"/>
                                <a:gd name="connsiteX15" fmla="*/ 844 w 9970"/>
                                <a:gd name="connsiteY15" fmla="*/ 3356 h 10000"/>
                                <a:gd name="connsiteX16" fmla="*/ 1011 w 9970"/>
                                <a:gd name="connsiteY16" fmla="*/ 2658 h 10000"/>
                                <a:gd name="connsiteX17" fmla="*/ 1011 w 9970"/>
                                <a:gd name="connsiteY17" fmla="*/ 4395 h 10000"/>
                                <a:gd name="connsiteX18" fmla="*/ 1137 w 9970"/>
                                <a:gd name="connsiteY18" fmla="*/ 3468 h 10000"/>
                                <a:gd name="connsiteX19" fmla="*/ 1218 w 9970"/>
                                <a:gd name="connsiteY19" fmla="*/ 2893 h 10000"/>
                                <a:gd name="connsiteX20" fmla="*/ 1303 w 9970"/>
                                <a:gd name="connsiteY20" fmla="*/ 3740 h 10000"/>
                                <a:gd name="connsiteX21" fmla="*/ 1343 w 9970"/>
                                <a:gd name="connsiteY21" fmla="*/ 4626 h 10000"/>
                                <a:gd name="connsiteX22" fmla="*/ 1427 w 9970"/>
                                <a:gd name="connsiteY22" fmla="*/ 2004 h 10000"/>
                                <a:gd name="connsiteX23" fmla="*/ 1511 w 9970"/>
                                <a:gd name="connsiteY23" fmla="*/ 3356 h 10000"/>
                                <a:gd name="connsiteX24" fmla="*/ 1552 w 9970"/>
                                <a:gd name="connsiteY24" fmla="*/ 38 h 10000"/>
                                <a:gd name="connsiteX25" fmla="*/ 1677 w 9970"/>
                                <a:gd name="connsiteY25" fmla="*/ 3740 h 10000"/>
                                <a:gd name="connsiteX26" fmla="*/ 1803 w 9970"/>
                                <a:gd name="connsiteY26" fmla="*/ 2273 h 10000"/>
                                <a:gd name="connsiteX27" fmla="*/ 1886 w 9970"/>
                                <a:gd name="connsiteY27" fmla="*/ 1850 h 10000"/>
                                <a:gd name="connsiteX28" fmla="*/ 1886 w 9970"/>
                                <a:gd name="connsiteY28" fmla="*/ 1619 h 10000"/>
                                <a:gd name="connsiteX29" fmla="*/ 1969 w 9970"/>
                                <a:gd name="connsiteY29" fmla="*/ 4010 h 10000"/>
                                <a:gd name="connsiteX30" fmla="*/ 2011 w 9970"/>
                                <a:gd name="connsiteY30" fmla="*/ 3740 h 10000"/>
                                <a:gd name="connsiteX31" fmla="*/ 2093 w 9970"/>
                                <a:gd name="connsiteY31" fmla="*/ 3468 h 10000"/>
                                <a:gd name="connsiteX32" fmla="*/ 2135 w 9970"/>
                                <a:gd name="connsiteY32" fmla="*/ 654 h 10000"/>
                                <a:gd name="connsiteX33" fmla="*/ 2135 w 9970"/>
                                <a:gd name="connsiteY33" fmla="*/ 3045 h 10000"/>
                                <a:gd name="connsiteX34" fmla="*/ 2178 w 9970"/>
                                <a:gd name="connsiteY34" fmla="*/ 4395 h 10000"/>
                                <a:gd name="connsiteX35" fmla="*/ 2344 w 9970"/>
                                <a:gd name="connsiteY35" fmla="*/ 3356 h 10000"/>
                                <a:gd name="connsiteX36" fmla="*/ 2387 w 9970"/>
                                <a:gd name="connsiteY36" fmla="*/ 3816 h 10000"/>
                                <a:gd name="connsiteX37" fmla="*/ 2387 w 9970"/>
                                <a:gd name="connsiteY37" fmla="*/ 4088 h 10000"/>
                                <a:gd name="connsiteX38" fmla="*/ 2427 w 9970"/>
                                <a:gd name="connsiteY38" fmla="*/ 3972 h 10000"/>
                                <a:gd name="connsiteX39" fmla="*/ 2512 w 9970"/>
                                <a:gd name="connsiteY39" fmla="*/ 3275 h 10000"/>
                                <a:gd name="connsiteX40" fmla="*/ 2594 w 9970"/>
                                <a:gd name="connsiteY40" fmla="*/ 2160 h 10000"/>
                                <a:gd name="connsiteX41" fmla="*/ 2636 w 9970"/>
                                <a:gd name="connsiteY41" fmla="*/ 2893 h 10000"/>
                                <a:gd name="connsiteX42" fmla="*/ 2720 w 9970"/>
                                <a:gd name="connsiteY42" fmla="*/ 3356 h 10000"/>
                                <a:gd name="connsiteX43" fmla="*/ 2720 w 9970"/>
                                <a:gd name="connsiteY43" fmla="*/ 3740 h 10000"/>
                                <a:gd name="connsiteX44" fmla="*/ 2761 w 9970"/>
                                <a:gd name="connsiteY44" fmla="*/ 3356 h 10000"/>
                                <a:gd name="connsiteX45" fmla="*/ 2802 w 9970"/>
                                <a:gd name="connsiteY45" fmla="*/ 2893 h 10000"/>
                                <a:gd name="connsiteX46" fmla="*/ 2845 w 9970"/>
                                <a:gd name="connsiteY46" fmla="*/ 2273 h 10000"/>
                                <a:gd name="connsiteX47" fmla="*/ 2845 w 9970"/>
                                <a:gd name="connsiteY47" fmla="*/ 2160 h 10000"/>
                                <a:gd name="connsiteX48" fmla="*/ 3011 w 9970"/>
                                <a:gd name="connsiteY48" fmla="*/ 4202 h 10000"/>
                                <a:gd name="connsiteX49" fmla="*/ 3135 w 9970"/>
                                <a:gd name="connsiteY49" fmla="*/ 1195 h 10000"/>
                                <a:gd name="connsiteX50" fmla="*/ 3220 w 9970"/>
                                <a:gd name="connsiteY50" fmla="*/ 2700 h 10000"/>
                                <a:gd name="connsiteX51" fmla="*/ 3303 w 9970"/>
                                <a:gd name="connsiteY51" fmla="*/ 1040 h 10000"/>
                                <a:gd name="connsiteX52" fmla="*/ 3387 w 9970"/>
                                <a:gd name="connsiteY52" fmla="*/ 1426 h 10000"/>
                                <a:gd name="connsiteX53" fmla="*/ 3470 w 9970"/>
                                <a:gd name="connsiteY53" fmla="*/ 2700 h 10000"/>
                                <a:gd name="connsiteX54" fmla="*/ 3594 w 9970"/>
                                <a:gd name="connsiteY54" fmla="*/ 2080 h 10000"/>
                                <a:gd name="connsiteX55" fmla="*/ 3636 w 9970"/>
                                <a:gd name="connsiteY55" fmla="*/ 3547 h 10000"/>
                                <a:gd name="connsiteX56" fmla="*/ 3720 w 9970"/>
                                <a:gd name="connsiteY56" fmla="*/ 2893 h 10000"/>
                                <a:gd name="connsiteX57" fmla="*/ 3720 w 9970"/>
                                <a:gd name="connsiteY57" fmla="*/ 4664 h 10000"/>
                                <a:gd name="connsiteX58" fmla="*/ 3802 w 9970"/>
                                <a:gd name="connsiteY58" fmla="*/ 4088 h 10000"/>
                                <a:gd name="connsiteX59" fmla="*/ 3886 w 9970"/>
                                <a:gd name="connsiteY59" fmla="*/ 3083 h 10000"/>
                                <a:gd name="connsiteX60" fmla="*/ 3886 w 9970"/>
                                <a:gd name="connsiteY60" fmla="*/ 2235 h 10000"/>
                                <a:gd name="connsiteX61" fmla="*/ 3886 w 9970"/>
                                <a:gd name="connsiteY61" fmla="*/ 1737 h 10000"/>
                                <a:gd name="connsiteX62" fmla="*/ 3927 w 9970"/>
                                <a:gd name="connsiteY62" fmla="*/ 2004 h 10000"/>
                                <a:gd name="connsiteX63" fmla="*/ 3927 w 9970"/>
                                <a:gd name="connsiteY63" fmla="*/ 2391 h 10000"/>
                                <a:gd name="connsiteX64" fmla="*/ 4052 w 9970"/>
                                <a:gd name="connsiteY64" fmla="*/ 4088 h 10000"/>
                                <a:gd name="connsiteX65" fmla="*/ 4094 w 9970"/>
                                <a:gd name="connsiteY65" fmla="*/ 4202 h 10000"/>
                                <a:gd name="connsiteX66" fmla="*/ 4261 w 9970"/>
                                <a:gd name="connsiteY66" fmla="*/ 2930 h 10000"/>
                                <a:gd name="connsiteX67" fmla="*/ 4303 w 9970"/>
                                <a:gd name="connsiteY67" fmla="*/ 2546 h 10000"/>
                                <a:gd name="connsiteX68" fmla="*/ 4428 w 9970"/>
                                <a:gd name="connsiteY68" fmla="*/ 3585 h 10000"/>
                                <a:gd name="connsiteX69" fmla="*/ 4511 w 9970"/>
                                <a:gd name="connsiteY69" fmla="*/ 3740 h 10000"/>
                                <a:gd name="connsiteX70" fmla="*/ 4553 w 9970"/>
                                <a:gd name="connsiteY70" fmla="*/ 1698 h 10000"/>
                                <a:gd name="connsiteX71" fmla="*/ 4677 w 9970"/>
                                <a:gd name="connsiteY71" fmla="*/ 3045 h 10000"/>
                                <a:gd name="connsiteX72" fmla="*/ 4720 w 9970"/>
                                <a:gd name="connsiteY72" fmla="*/ 386 h 10000"/>
                                <a:gd name="connsiteX73" fmla="*/ 4762 w 9970"/>
                                <a:gd name="connsiteY73" fmla="*/ 3468 h 10000"/>
                                <a:gd name="connsiteX74" fmla="*/ 4846 w 9970"/>
                                <a:gd name="connsiteY74" fmla="*/ 2391 h 10000"/>
                                <a:gd name="connsiteX75" fmla="*/ 4969 w 9970"/>
                                <a:gd name="connsiteY75" fmla="*/ 3045 h 10000"/>
                                <a:gd name="connsiteX76" fmla="*/ 5011 w 9970"/>
                                <a:gd name="connsiteY76" fmla="*/ 2621 h 10000"/>
                                <a:gd name="connsiteX77" fmla="*/ 5136 w 9970"/>
                                <a:gd name="connsiteY77" fmla="*/ 1506 h 10000"/>
                                <a:gd name="connsiteX78" fmla="*/ 5177 w 9970"/>
                                <a:gd name="connsiteY78" fmla="*/ 3083 h 10000"/>
                                <a:gd name="connsiteX79" fmla="*/ 5220 w 9970"/>
                                <a:gd name="connsiteY79" fmla="*/ 2507 h 10000"/>
                                <a:gd name="connsiteX80" fmla="*/ 5304 w 9970"/>
                                <a:gd name="connsiteY80" fmla="*/ 1698 h 10000"/>
                                <a:gd name="connsiteX81" fmla="*/ 5345 w 9970"/>
                                <a:gd name="connsiteY81" fmla="*/ 2391 h 10000"/>
                                <a:gd name="connsiteX82" fmla="*/ 5427 w 9970"/>
                                <a:gd name="connsiteY82" fmla="*/ 3045 h 10000"/>
                                <a:gd name="connsiteX83" fmla="*/ 5510 w 9970"/>
                                <a:gd name="connsiteY83" fmla="*/ 2507 h 10000"/>
                                <a:gd name="connsiteX84" fmla="*/ 5552 w 9970"/>
                                <a:gd name="connsiteY84" fmla="*/ 1850 h 10000"/>
                                <a:gd name="connsiteX85" fmla="*/ 5552 w 9970"/>
                                <a:gd name="connsiteY85" fmla="*/ 2122 h 10000"/>
                                <a:gd name="connsiteX86" fmla="*/ 5552 w 9970"/>
                                <a:gd name="connsiteY86" fmla="*/ 2507 h 10000"/>
                                <a:gd name="connsiteX87" fmla="*/ 5595 w 9970"/>
                                <a:gd name="connsiteY87" fmla="*/ 2353 h 10000"/>
                                <a:gd name="connsiteX88" fmla="*/ 5637 w 9970"/>
                                <a:gd name="connsiteY88" fmla="*/ 1812 h 10000"/>
                                <a:gd name="connsiteX89" fmla="*/ 5762 w 9970"/>
                                <a:gd name="connsiteY89" fmla="*/ 2777 h 10000"/>
                                <a:gd name="connsiteX90" fmla="*/ 5762 w 9970"/>
                                <a:gd name="connsiteY90" fmla="*/ 3007 h 10000"/>
                                <a:gd name="connsiteX91" fmla="*/ 5762 w 9970"/>
                                <a:gd name="connsiteY91" fmla="*/ 2814 h 10000"/>
                                <a:gd name="connsiteX92" fmla="*/ 5803 w 9970"/>
                                <a:gd name="connsiteY92" fmla="*/ 2235 h 10000"/>
                                <a:gd name="connsiteX93" fmla="*/ 5845 w 9970"/>
                                <a:gd name="connsiteY93" fmla="*/ 1619 h 10000"/>
                                <a:gd name="connsiteX94" fmla="*/ 5927 w 9970"/>
                                <a:gd name="connsiteY94" fmla="*/ 3162 h 10000"/>
                                <a:gd name="connsiteX95" fmla="*/ 5970 w 9970"/>
                                <a:gd name="connsiteY95" fmla="*/ 2546 h 10000"/>
                                <a:gd name="connsiteX96" fmla="*/ 5970 w 9970"/>
                                <a:gd name="connsiteY96" fmla="*/ 1313 h 10000"/>
                                <a:gd name="connsiteX97" fmla="*/ 6011 w 9970"/>
                                <a:gd name="connsiteY97" fmla="*/ 1619 h 10000"/>
                                <a:gd name="connsiteX98" fmla="*/ 6011 w 9970"/>
                                <a:gd name="connsiteY98" fmla="*/ 2353 h 10000"/>
                                <a:gd name="connsiteX99" fmla="*/ 6011 w 9970"/>
                                <a:gd name="connsiteY99" fmla="*/ 2122 h 10000"/>
                                <a:gd name="connsiteX100" fmla="*/ 6053 w 9970"/>
                                <a:gd name="connsiteY100" fmla="*/ 1506 h 10000"/>
                                <a:gd name="connsiteX101" fmla="*/ 6053 w 9970"/>
                                <a:gd name="connsiteY101" fmla="*/ 2546 h 10000"/>
                                <a:gd name="connsiteX102" fmla="*/ 6177 w 9970"/>
                                <a:gd name="connsiteY102" fmla="*/ 310 h 10000"/>
                                <a:gd name="connsiteX103" fmla="*/ 6221 w 9970"/>
                                <a:gd name="connsiteY103" fmla="*/ 4088 h 10000"/>
                                <a:gd name="connsiteX104" fmla="*/ 6261 w 9970"/>
                                <a:gd name="connsiteY104" fmla="*/ 2429 h 10000"/>
                                <a:gd name="connsiteX105" fmla="*/ 6346 w 9970"/>
                                <a:gd name="connsiteY105" fmla="*/ 3854 h 10000"/>
                                <a:gd name="connsiteX106" fmla="*/ 6387 w 9970"/>
                                <a:gd name="connsiteY106" fmla="*/ 1850 h 10000"/>
                                <a:gd name="connsiteX107" fmla="*/ 6427 w 9970"/>
                                <a:gd name="connsiteY107" fmla="*/ 3162 h 10000"/>
                                <a:gd name="connsiteX108" fmla="*/ 6469 w 9970"/>
                                <a:gd name="connsiteY108" fmla="*/ 1313 h 10000"/>
                                <a:gd name="connsiteX109" fmla="*/ 6553 w 9970"/>
                                <a:gd name="connsiteY109" fmla="*/ 2893 h 10000"/>
                                <a:gd name="connsiteX110" fmla="*/ 6553 w 9970"/>
                                <a:gd name="connsiteY110" fmla="*/ 3585 h 10000"/>
                                <a:gd name="connsiteX111" fmla="*/ 6595 w 9970"/>
                                <a:gd name="connsiteY111" fmla="*/ 3740 h 10000"/>
                                <a:gd name="connsiteX112" fmla="*/ 6595 w 9970"/>
                                <a:gd name="connsiteY112" fmla="*/ 3200 h 10000"/>
                                <a:gd name="connsiteX113" fmla="*/ 6678 w 9970"/>
                                <a:gd name="connsiteY113" fmla="*/ 2004 h 10000"/>
                                <a:gd name="connsiteX114" fmla="*/ 6803 w 9970"/>
                                <a:gd name="connsiteY114" fmla="*/ 3356 h 10000"/>
                                <a:gd name="connsiteX115" fmla="*/ 6886 w 9970"/>
                                <a:gd name="connsiteY115" fmla="*/ 1850 h 10000"/>
                                <a:gd name="connsiteX116" fmla="*/ 6886 w 9970"/>
                                <a:gd name="connsiteY116" fmla="*/ 2429 h 10000"/>
                                <a:gd name="connsiteX117" fmla="*/ 6928 w 9970"/>
                                <a:gd name="connsiteY117" fmla="*/ 2621 h 10000"/>
                                <a:gd name="connsiteX118" fmla="*/ 6928 w 9970"/>
                                <a:gd name="connsiteY118" fmla="*/ 4010 h 10000"/>
                                <a:gd name="connsiteX119" fmla="*/ 7011 w 9970"/>
                                <a:gd name="connsiteY119" fmla="*/ 3547 h 10000"/>
                                <a:gd name="connsiteX120" fmla="*/ 7052 w 9970"/>
                                <a:gd name="connsiteY120" fmla="*/ 1850 h 10000"/>
                                <a:gd name="connsiteX121" fmla="*/ 7137 w 9970"/>
                                <a:gd name="connsiteY121" fmla="*/ 2235 h 10000"/>
                                <a:gd name="connsiteX122" fmla="*/ 7221 w 9970"/>
                                <a:gd name="connsiteY122" fmla="*/ 1812 h 10000"/>
                                <a:gd name="connsiteX123" fmla="*/ 7262 w 9970"/>
                                <a:gd name="connsiteY123" fmla="*/ 2080 h 10000"/>
                                <a:gd name="connsiteX124" fmla="*/ 7303 w 9970"/>
                                <a:gd name="connsiteY124" fmla="*/ 1737 h 10000"/>
                                <a:gd name="connsiteX125" fmla="*/ 7344 w 9970"/>
                                <a:gd name="connsiteY125" fmla="*/ 4550 h 10000"/>
                                <a:gd name="connsiteX126" fmla="*/ 7344 w 9970"/>
                                <a:gd name="connsiteY126" fmla="*/ 2273 h 10000"/>
                                <a:gd name="connsiteX127" fmla="*/ 7427 w 9970"/>
                                <a:gd name="connsiteY127" fmla="*/ 810 h 10000"/>
                                <a:gd name="connsiteX128" fmla="*/ 7511 w 9970"/>
                                <a:gd name="connsiteY128" fmla="*/ 1464 h 10000"/>
                                <a:gd name="connsiteX129" fmla="*/ 7554 w 9970"/>
                                <a:gd name="connsiteY129" fmla="*/ 1158 h 10000"/>
                                <a:gd name="connsiteX130" fmla="*/ 7636 w 9970"/>
                                <a:gd name="connsiteY130" fmla="*/ 2546 h 10000"/>
                                <a:gd name="connsiteX131" fmla="*/ 7636 w 9970"/>
                                <a:gd name="connsiteY131" fmla="*/ 3547 h 10000"/>
                                <a:gd name="connsiteX132" fmla="*/ 7680 w 9970"/>
                                <a:gd name="connsiteY132" fmla="*/ 1887 h 10000"/>
                                <a:gd name="connsiteX133" fmla="*/ 7845 w 9970"/>
                                <a:gd name="connsiteY133" fmla="*/ 771 h 10000"/>
                                <a:gd name="connsiteX134" fmla="*/ 7886 w 9970"/>
                                <a:gd name="connsiteY134" fmla="*/ 3585 h 10000"/>
                                <a:gd name="connsiteX135" fmla="*/ 7970 w 9970"/>
                                <a:gd name="connsiteY135" fmla="*/ 1040 h 10000"/>
                                <a:gd name="connsiteX136" fmla="*/ 8094 w 9970"/>
                                <a:gd name="connsiteY136" fmla="*/ 2391 h 10000"/>
                                <a:gd name="connsiteX137" fmla="*/ 8137 w 9970"/>
                                <a:gd name="connsiteY137" fmla="*/ 1195 h 10000"/>
                                <a:gd name="connsiteX138" fmla="*/ 8137 w 9970"/>
                                <a:gd name="connsiteY138" fmla="*/ 3896 h 10000"/>
                                <a:gd name="connsiteX139" fmla="*/ 8262 w 9970"/>
                                <a:gd name="connsiteY139" fmla="*/ 2004 h 10000"/>
                                <a:gd name="connsiteX140" fmla="*/ 8304 w 9970"/>
                                <a:gd name="connsiteY140" fmla="*/ 2507 h 10000"/>
                                <a:gd name="connsiteX141" fmla="*/ 8345 w 9970"/>
                                <a:gd name="connsiteY141" fmla="*/ 3816 h 10000"/>
                                <a:gd name="connsiteX142" fmla="*/ 8428 w 9970"/>
                                <a:gd name="connsiteY142" fmla="*/ 1195 h 10000"/>
                                <a:gd name="connsiteX143" fmla="*/ 8511 w 9970"/>
                                <a:gd name="connsiteY143" fmla="*/ 1887 h 10000"/>
                                <a:gd name="connsiteX144" fmla="*/ 8721 w 9970"/>
                                <a:gd name="connsiteY144" fmla="*/ 3703 h 10000"/>
                                <a:gd name="connsiteX145" fmla="*/ 8803 w 9970"/>
                                <a:gd name="connsiteY145" fmla="*/ 2621 h 10000"/>
                                <a:gd name="connsiteX146" fmla="*/ 8929 w 9970"/>
                                <a:gd name="connsiteY146" fmla="*/ 1233 h 10000"/>
                                <a:gd name="connsiteX147" fmla="*/ 8970 w 9970"/>
                                <a:gd name="connsiteY147" fmla="*/ 2658 h 10000"/>
                                <a:gd name="connsiteX148" fmla="*/ 9012 w 9970"/>
                                <a:gd name="connsiteY148" fmla="*/ 3045 h 10000"/>
                                <a:gd name="connsiteX149" fmla="*/ 9012 w 9970"/>
                                <a:gd name="connsiteY149" fmla="*/ 3200 h 10000"/>
                                <a:gd name="connsiteX150" fmla="*/ 9137 w 9970"/>
                                <a:gd name="connsiteY150" fmla="*/ 2273 h 10000"/>
                                <a:gd name="connsiteX151" fmla="*/ 9220 w 9970"/>
                                <a:gd name="connsiteY151" fmla="*/ 3045 h 10000"/>
                                <a:gd name="connsiteX152" fmla="*/ 9261 w 9970"/>
                                <a:gd name="connsiteY152" fmla="*/ 2893 h 10000"/>
                                <a:gd name="connsiteX153" fmla="*/ 9261 w 9970"/>
                                <a:gd name="connsiteY153" fmla="*/ 1737 h 10000"/>
                                <a:gd name="connsiteX154" fmla="*/ 9386 w 9970"/>
                                <a:gd name="connsiteY154" fmla="*/ 3624 h 10000"/>
                                <a:gd name="connsiteX155" fmla="*/ 9386 w 9970"/>
                                <a:gd name="connsiteY155" fmla="*/ 2658 h 10000"/>
                                <a:gd name="connsiteX156" fmla="*/ 9471 w 9970"/>
                                <a:gd name="connsiteY156" fmla="*/ 2930 h 10000"/>
                                <a:gd name="connsiteX157" fmla="*/ 9553 w 9970"/>
                                <a:gd name="connsiteY157" fmla="*/ 3356 h 10000"/>
                                <a:gd name="connsiteX158" fmla="*/ 9679 w 9970"/>
                                <a:gd name="connsiteY158" fmla="*/ 1887 h 10000"/>
                                <a:gd name="connsiteX159" fmla="*/ 9679 w 9970"/>
                                <a:gd name="connsiteY159" fmla="*/ 2814 h 10000"/>
                                <a:gd name="connsiteX160" fmla="*/ 9845 w 9970"/>
                                <a:gd name="connsiteY160" fmla="*/ 2160 h 10000"/>
                                <a:gd name="connsiteX161" fmla="*/ 9845 w 9970"/>
                                <a:gd name="connsiteY161" fmla="*/ 3972 h 10000"/>
                                <a:gd name="connsiteX162" fmla="*/ 9845 w 9970"/>
                                <a:gd name="connsiteY162" fmla="*/ 5012 h 10000"/>
                                <a:gd name="connsiteX163" fmla="*/ 9970 w 9970"/>
                                <a:gd name="connsiteY163" fmla="*/ 9945 h 10000"/>
                                <a:gd name="connsiteX0" fmla="*/ 0 w 10000"/>
                                <a:gd name="connsiteY0" fmla="*/ 10000 h 23389"/>
                                <a:gd name="connsiteX1" fmla="*/ 12 w 10000"/>
                                <a:gd name="connsiteY1" fmla="*/ 5435 h 23389"/>
                                <a:gd name="connsiteX2" fmla="*/ 52 w 10000"/>
                                <a:gd name="connsiteY2" fmla="*/ 2930 h 23389"/>
                                <a:gd name="connsiteX3" fmla="*/ 179 w 10000"/>
                                <a:gd name="connsiteY3" fmla="*/ 4395 h 23389"/>
                                <a:gd name="connsiteX4" fmla="*/ 179 w 10000"/>
                                <a:gd name="connsiteY4" fmla="*/ 4126 h 23389"/>
                                <a:gd name="connsiteX5" fmla="*/ 179 w 10000"/>
                                <a:gd name="connsiteY5" fmla="*/ 3547 h 23389"/>
                                <a:gd name="connsiteX6" fmla="*/ 262 w 10000"/>
                                <a:gd name="connsiteY6" fmla="*/ 2353 h 23389"/>
                                <a:gd name="connsiteX7" fmla="*/ 303 w 10000"/>
                                <a:gd name="connsiteY7" fmla="*/ 3431 h 23389"/>
                                <a:gd name="connsiteX8" fmla="*/ 387 w 10000"/>
                                <a:gd name="connsiteY8" fmla="*/ 4010 h 23389"/>
                                <a:gd name="connsiteX9" fmla="*/ 428 w 10000"/>
                                <a:gd name="connsiteY9" fmla="*/ 4010 h 23389"/>
                                <a:gd name="connsiteX10" fmla="*/ 428 w 10000"/>
                                <a:gd name="connsiteY10" fmla="*/ 1464 h 23389"/>
                                <a:gd name="connsiteX11" fmla="*/ 513 w 10000"/>
                                <a:gd name="connsiteY11" fmla="*/ 2658 h 23389"/>
                                <a:gd name="connsiteX12" fmla="*/ 638 w 10000"/>
                                <a:gd name="connsiteY12" fmla="*/ 2122 h 23389"/>
                                <a:gd name="connsiteX13" fmla="*/ 721 w 10000"/>
                                <a:gd name="connsiteY13" fmla="*/ 3740 h 23389"/>
                                <a:gd name="connsiteX14" fmla="*/ 847 w 10000"/>
                                <a:gd name="connsiteY14" fmla="*/ 1350 h 23389"/>
                                <a:gd name="connsiteX15" fmla="*/ 847 w 10000"/>
                                <a:gd name="connsiteY15" fmla="*/ 3356 h 23389"/>
                                <a:gd name="connsiteX16" fmla="*/ 1014 w 10000"/>
                                <a:gd name="connsiteY16" fmla="*/ 2658 h 23389"/>
                                <a:gd name="connsiteX17" fmla="*/ 1014 w 10000"/>
                                <a:gd name="connsiteY17" fmla="*/ 4395 h 23389"/>
                                <a:gd name="connsiteX18" fmla="*/ 1140 w 10000"/>
                                <a:gd name="connsiteY18" fmla="*/ 3468 h 23389"/>
                                <a:gd name="connsiteX19" fmla="*/ 1222 w 10000"/>
                                <a:gd name="connsiteY19" fmla="*/ 2893 h 23389"/>
                                <a:gd name="connsiteX20" fmla="*/ 1307 w 10000"/>
                                <a:gd name="connsiteY20" fmla="*/ 3740 h 23389"/>
                                <a:gd name="connsiteX21" fmla="*/ 1347 w 10000"/>
                                <a:gd name="connsiteY21" fmla="*/ 4626 h 23389"/>
                                <a:gd name="connsiteX22" fmla="*/ 1431 w 10000"/>
                                <a:gd name="connsiteY22" fmla="*/ 2004 h 23389"/>
                                <a:gd name="connsiteX23" fmla="*/ 1516 w 10000"/>
                                <a:gd name="connsiteY23" fmla="*/ 3356 h 23389"/>
                                <a:gd name="connsiteX24" fmla="*/ 1557 w 10000"/>
                                <a:gd name="connsiteY24" fmla="*/ 38 h 23389"/>
                                <a:gd name="connsiteX25" fmla="*/ 1682 w 10000"/>
                                <a:gd name="connsiteY25" fmla="*/ 3740 h 23389"/>
                                <a:gd name="connsiteX26" fmla="*/ 1808 w 10000"/>
                                <a:gd name="connsiteY26" fmla="*/ 2273 h 23389"/>
                                <a:gd name="connsiteX27" fmla="*/ 1892 w 10000"/>
                                <a:gd name="connsiteY27" fmla="*/ 1850 h 23389"/>
                                <a:gd name="connsiteX28" fmla="*/ 1892 w 10000"/>
                                <a:gd name="connsiteY28" fmla="*/ 1619 h 23389"/>
                                <a:gd name="connsiteX29" fmla="*/ 1975 w 10000"/>
                                <a:gd name="connsiteY29" fmla="*/ 4010 h 23389"/>
                                <a:gd name="connsiteX30" fmla="*/ 2017 w 10000"/>
                                <a:gd name="connsiteY30" fmla="*/ 3740 h 23389"/>
                                <a:gd name="connsiteX31" fmla="*/ 2099 w 10000"/>
                                <a:gd name="connsiteY31" fmla="*/ 3468 h 23389"/>
                                <a:gd name="connsiteX32" fmla="*/ 2141 w 10000"/>
                                <a:gd name="connsiteY32" fmla="*/ 654 h 23389"/>
                                <a:gd name="connsiteX33" fmla="*/ 2141 w 10000"/>
                                <a:gd name="connsiteY33" fmla="*/ 3045 h 23389"/>
                                <a:gd name="connsiteX34" fmla="*/ 2185 w 10000"/>
                                <a:gd name="connsiteY34" fmla="*/ 4395 h 23389"/>
                                <a:gd name="connsiteX35" fmla="*/ 2351 w 10000"/>
                                <a:gd name="connsiteY35" fmla="*/ 3356 h 23389"/>
                                <a:gd name="connsiteX36" fmla="*/ 2394 w 10000"/>
                                <a:gd name="connsiteY36" fmla="*/ 3816 h 23389"/>
                                <a:gd name="connsiteX37" fmla="*/ 2394 w 10000"/>
                                <a:gd name="connsiteY37" fmla="*/ 4088 h 23389"/>
                                <a:gd name="connsiteX38" fmla="*/ 2434 w 10000"/>
                                <a:gd name="connsiteY38" fmla="*/ 3972 h 23389"/>
                                <a:gd name="connsiteX39" fmla="*/ 2520 w 10000"/>
                                <a:gd name="connsiteY39" fmla="*/ 3275 h 23389"/>
                                <a:gd name="connsiteX40" fmla="*/ 2602 w 10000"/>
                                <a:gd name="connsiteY40" fmla="*/ 2160 h 23389"/>
                                <a:gd name="connsiteX41" fmla="*/ 2644 w 10000"/>
                                <a:gd name="connsiteY41" fmla="*/ 2893 h 23389"/>
                                <a:gd name="connsiteX42" fmla="*/ 2728 w 10000"/>
                                <a:gd name="connsiteY42" fmla="*/ 3356 h 23389"/>
                                <a:gd name="connsiteX43" fmla="*/ 2728 w 10000"/>
                                <a:gd name="connsiteY43" fmla="*/ 3740 h 23389"/>
                                <a:gd name="connsiteX44" fmla="*/ 2769 w 10000"/>
                                <a:gd name="connsiteY44" fmla="*/ 3356 h 23389"/>
                                <a:gd name="connsiteX45" fmla="*/ 2810 w 10000"/>
                                <a:gd name="connsiteY45" fmla="*/ 2893 h 23389"/>
                                <a:gd name="connsiteX46" fmla="*/ 2854 w 10000"/>
                                <a:gd name="connsiteY46" fmla="*/ 2273 h 23389"/>
                                <a:gd name="connsiteX47" fmla="*/ 2854 w 10000"/>
                                <a:gd name="connsiteY47" fmla="*/ 2160 h 23389"/>
                                <a:gd name="connsiteX48" fmla="*/ 3020 w 10000"/>
                                <a:gd name="connsiteY48" fmla="*/ 4202 h 23389"/>
                                <a:gd name="connsiteX49" fmla="*/ 3144 w 10000"/>
                                <a:gd name="connsiteY49" fmla="*/ 1195 h 23389"/>
                                <a:gd name="connsiteX50" fmla="*/ 3230 w 10000"/>
                                <a:gd name="connsiteY50" fmla="*/ 2700 h 23389"/>
                                <a:gd name="connsiteX51" fmla="*/ 3313 w 10000"/>
                                <a:gd name="connsiteY51" fmla="*/ 1040 h 23389"/>
                                <a:gd name="connsiteX52" fmla="*/ 3397 w 10000"/>
                                <a:gd name="connsiteY52" fmla="*/ 1426 h 23389"/>
                                <a:gd name="connsiteX53" fmla="*/ 3480 w 10000"/>
                                <a:gd name="connsiteY53" fmla="*/ 2700 h 23389"/>
                                <a:gd name="connsiteX54" fmla="*/ 3605 w 10000"/>
                                <a:gd name="connsiteY54" fmla="*/ 2080 h 23389"/>
                                <a:gd name="connsiteX55" fmla="*/ 3647 w 10000"/>
                                <a:gd name="connsiteY55" fmla="*/ 3547 h 23389"/>
                                <a:gd name="connsiteX56" fmla="*/ 3731 w 10000"/>
                                <a:gd name="connsiteY56" fmla="*/ 2893 h 23389"/>
                                <a:gd name="connsiteX57" fmla="*/ 3731 w 10000"/>
                                <a:gd name="connsiteY57" fmla="*/ 4664 h 23389"/>
                                <a:gd name="connsiteX58" fmla="*/ 3813 w 10000"/>
                                <a:gd name="connsiteY58" fmla="*/ 4088 h 23389"/>
                                <a:gd name="connsiteX59" fmla="*/ 3898 w 10000"/>
                                <a:gd name="connsiteY59" fmla="*/ 3083 h 23389"/>
                                <a:gd name="connsiteX60" fmla="*/ 3898 w 10000"/>
                                <a:gd name="connsiteY60" fmla="*/ 2235 h 23389"/>
                                <a:gd name="connsiteX61" fmla="*/ 3898 w 10000"/>
                                <a:gd name="connsiteY61" fmla="*/ 1737 h 23389"/>
                                <a:gd name="connsiteX62" fmla="*/ 3939 w 10000"/>
                                <a:gd name="connsiteY62" fmla="*/ 2004 h 23389"/>
                                <a:gd name="connsiteX63" fmla="*/ 3939 w 10000"/>
                                <a:gd name="connsiteY63" fmla="*/ 2391 h 23389"/>
                                <a:gd name="connsiteX64" fmla="*/ 4064 w 10000"/>
                                <a:gd name="connsiteY64" fmla="*/ 4088 h 23389"/>
                                <a:gd name="connsiteX65" fmla="*/ 4106 w 10000"/>
                                <a:gd name="connsiteY65" fmla="*/ 4202 h 23389"/>
                                <a:gd name="connsiteX66" fmla="*/ 4274 w 10000"/>
                                <a:gd name="connsiteY66" fmla="*/ 2930 h 23389"/>
                                <a:gd name="connsiteX67" fmla="*/ 4316 w 10000"/>
                                <a:gd name="connsiteY67" fmla="*/ 2546 h 23389"/>
                                <a:gd name="connsiteX68" fmla="*/ 4441 w 10000"/>
                                <a:gd name="connsiteY68" fmla="*/ 3585 h 23389"/>
                                <a:gd name="connsiteX69" fmla="*/ 4525 w 10000"/>
                                <a:gd name="connsiteY69" fmla="*/ 3740 h 23389"/>
                                <a:gd name="connsiteX70" fmla="*/ 4567 w 10000"/>
                                <a:gd name="connsiteY70" fmla="*/ 1698 h 23389"/>
                                <a:gd name="connsiteX71" fmla="*/ 4691 w 10000"/>
                                <a:gd name="connsiteY71" fmla="*/ 3045 h 23389"/>
                                <a:gd name="connsiteX72" fmla="*/ 4734 w 10000"/>
                                <a:gd name="connsiteY72" fmla="*/ 386 h 23389"/>
                                <a:gd name="connsiteX73" fmla="*/ 4776 w 10000"/>
                                <a:gd name="connsiteY73" fmla="*/ 3468 h 23389"/>
                                <a:gd name="connsiteX74" fmla="*/ 4861 w 10000"/>
                                <a:gd name="connsiteY74" fmla="*/ 2391 h 23389"/>
                                <a:gd name="connsiteX75" fmla="*/ 4984 w 10000"/>
                                <a:gd name="connsiteY75" fmla="*/ 3045 h 23389"/>
                                <a:gd name="connsiteX76" fmla="*/ 5026 w 10000"/>
                                <a:gd name="connsiteY76" fmla="*/ 2621 h 23389"/>
                                <a:gd name="connsiteX77" fmla="*/ 5151 w 10000"/>
                                <a:gd name="connsiteY77" fmla="*/ 1506 h 23389"/>
                                <a:gd name="connsiteX78" fmla="*/ 5193 w 10000"/>
                                <a:gd name="connsiteY78" fmla="*/ 3083 h 23389"/>
                                <a:gd name="connsiteX79" fmla="*/ 5236 w 10000"/>
                                <a:gd name="connsiteY79" fmla="*/ 2507 h 23389"/>
                                <a:gd name="connsiteX80" fmla="*/ 5320 w 10000"/>
                                <a:gd name="connsiteY80" fmla="*/ 1698 h 23389"/>
                                <a:gd name="connsiteX81" fmla="*/ 5361 w 10000"/>
                                <a:gd name="connsiteY81" fmla="*/ 2391 h 23389"/>
                                <a:gd name="connsiteX82" fmla="*/ 5443 w 10000"/>
                                <a:gd name="connsiteY82" fmla="*/ 3045 h 23389"/>
                                <a:gd name="connsiteX83" fmla="*/ 5527 w 10000"/>
                                <a:gd name="connsiteY83" fmla="*/ 2507 h 23389"/>
                                <a:gd name="connsiteX84" fmla="*/ 5569 w 10000"/>
                                <a:gd name="connsiteY84" fmla="*/ 1850 h 23389"/>
                                <a:gd name="connsiteX85" fmla="*/ 5569 w 10000"/>
                                <a:gd name="connsiteY85" fmla="*/ 2122 h 23389"/>
                                <a:gd name="connsiteX86" fmla="*/ 5569 w 10000"/>
                                <a:gd name="connsiteY86" fmla="*/ 2507 h 23389"/>
                                <a:gd name="connsiteX87" fmla="*/ 5612 w 10000"/>
                                <a:gd name="connsiteY87" fmla="*/ 2353 h 23389"/>
                                <a:gd name="connsiteX88" fmla="*/ 5654 w 10000"/>
                                <a:gd name="connsiteY88" fmla="*/ 1812 h 23389"/>
                                <a:gd name="connsiteX89" fmla="*/ 5779 w 10000"/>
                                <a:gd name="connsiteY89" fmla="*/ 2777 h 23389"/>
                                <a:gd name="connsiteX90" fmla="*/ 5779 w 10000"/>
                                <a:gd name="connsiteY90" fmla="*/ 3007 h 23389"/>
                                <a:gd name="connsiteX91" fmla="*/ 5779 w 10000"/>
                                <a:gd name="connsiteY91" fmla="*/ 2814 h 23389"/>
                                <a:gd name="connsiteX92" fmla="*/ 5820 w 10000"/>
                                <a:gd name="connsiteY92" fmla="*/ 2235 h 23389"/>
                                <a:gd name="connsiteX93" fmla="*/ 5863 w 10000"/>
                                <a:gd name="connsiteY93" fmla="*/ 1619 h 23389"/>
                                <a:gd name="connsiteX94" fmla="*/ 5945 w 10000"/>
                                <a:gd name="connsiteY94" fmla="*/ 3162 h 23389"/>
                                <a:gd name="connsiteX95" fmla="*/ 5988 w 10000"/>
                                <a:gd name="connsiteY95" fmla="*/ 2546 h 23389"/>
                                <a:gd name="connsiteX96" fmla="*/ 5988 w 10000"/>
                                <a:gd name="connsiteY96" fmla="*/ 1313 h 23389"/>
                                <a:gd name="connsiteX97" fmla="*/ 6029 w 10000"/>
                                <a:gd name="connsiteY97" fmla="*/ 1619 h 23389"/>
                                <a:gd name="connsiteX98" fmla="*/ 6029 w 10000"/>
                                <a:gd name="connsiteY98" fmla="*/ 2353 h 23389"/>
                                <a:gd name="connsiteX99" fmla="*/ 6029 w 10000"/>
                                <a:gd name="connsiteY99" fmla="*/ 2122 h 23389"/>
                                <a:gd name="connsiteX100" fmla="*/ 6071 w 10000"/>
                                <a:gd name="connsiteY100" fmla="*/ 1506 h 23389"/>
                                <a:gd name="connsiteX101" fmla="*/ 6071 w 10000"/>
                                <a:gd name="connsiteY101" fmla="*/ 2546 h 23389"/>
                                <a:gd name="connsiteX102" fmla="*/ 6196 w 10000"/>
                                <a:gd name="connsiteY102" fmla="*/ 310 h 23389"/>
                                <a:gd name="connsiteX103" fmla="*/ 6240 w 10000"/>
                                <a:gd name="connsiteY103" fmla="*/ 4088 h 23389"/>
                                <a:gd name="connsiteX104" fmla="*/ 6280 w 10000"/>
                                <a:gd name="connsiteY104" fmla="*/ 2429 h 23389"/>
                                <a:gd name="connsiteX105" fmla="*/ 6365 w 10000"/>
                                <a:gd name="connsiteY105" fmla="*/ 3854 h 23389"/>
                                <a:gd name="connsiteX106" fmla="*/ 6406 w 10000"/>
                                <a:gd name="connsiteY106" fmla="*/ 1850 h 23389"/>
                                <a:gd name="connsiteX107" fmla="*/ 6446 w 10000"/>
                                <a:gd name="connsiteY107" fmla="*/ 3162 h 23389"/>
                                <a:gd name="connsiteX108" fmla="*/ 6488 w 10000"/>
                                <a:gd name="connsiteY108" fmla="*/ 1313 h 23389"/>
                                <a:gd name="connsiteX109" fmla="*/ 6573 w 10000"/>
                                <a:gd name="connsiteY109" fmla="*/ 2893 h 23389"/>
                                <a:gd name="connsiteX110" fmla="*/ 6573 w 10000"/>
                                <a:gd name="connsiteY110" fmla="*/ 3585 h 23389"/>
                                <a:gd name="connsiteX111" fmla="*/ 6615 w 10000"/>
                                <a:gd name="connsiteY111" fmla="*/ 3740 h 23389"/>
                                <a:gd name="connsiteX112" fmla="*/ 6615 w 10000"/>
                                <a:gd name="connsiteY112" fmla="*/ 3200 h 23389"/>
                                <a:gd name="connsiteX113" fmla="*/ 6698 w 10000"/>
                                <a:gd name="connsiteY113" fmla="*/ 2004 h 23389"/>
                                <a:gd name="connsiteX114" fmla="*/ 6823 w 10000"/>
                                <a:gd name="connsiteY114" fmla="*/ 3356 h 23389"/>
                                <a:gd name="connsiteX115" fmla="*/ 6907 w 10000"/>
                                <a:gd name="connsiteY115" fmla="*/ 1850 h 23389"/>
                                <a:gd name="connsiteX116" fmla="*/ 6907 w 10000"/>
                                <a:gd name="connsiteY116" fmla="*/ 2429 h 23389"/>
                                <a:gd name="connsiteX117" fmla="*/ 6949 w 10000"/>
                                <a:gd name="connsiteY117" fmla="*/ 2621 h 23389"/>
                                <a:gd name="connsiteX118" fmla="*/ 6949 w 10000"/>
                                <a:gd name="connsiteY118" fmla="*/ 4010 h 23389"/>
                                <a:gd name="connsiteX119" fmla="*/ 7032 w 10000"/>
                                <a:gd name="connsiteY119" fmla="*/ 3547 h 23389"/>
                                <a:gd name="connsiteX120" fmla="*/ 7073 w 10000"/>
                                <a:gd name="connsiteY120" fmla="*/ 1850 h 23389"/>
                                <a:gd name="connsiteX121" fmla="*/ 7158 w 10000"/>
                                <a:gd name="connsiteY121" fmla="*/ 2235 h 23389"/>
                                <a:gd name="connsiteX122" fmla="*/ 7243 w 10000"/>
                                <a:gd name="connsiteY122" fmla="*/ 1812 h 23389"/>
                                <a:gd name="connsiteX123" fmla="*/ 7284 w 10000"/>
                                <a:gd name="connsiteY123" fmla="*/ 2080 h 23389"/>
                                <a:gd name="connsiteX124" fmla="*/ 7325 w 10000"/>
                                <a:gd name="connsiteY124" fmla="*/ 1737 h 23389"/>
                                <a:gd name="connsiteX125" fmla="*/ 7366 w 10000"/>
                                <a:gd name="connsiteY125" fmla="*/ 4550 h 23389"/>
                                <a:gd name="connsiteX126" fmla="*/ 7366 w 10000"/>
                                <a:gd name="connsiteY126" fmla="*/ 2273 h 23389"/>
                                <a:gd name="connsiteX127" fmla="*/ 7449 w 10000"/>
                                <a:gd name="connsiteY127" fmla="*/ 810 h 23389"/>
                                <a:gd name="connsiteX128" fmla="*/ 7534 w 10000"/>
                                <a:gd name="connsiteY128" fmla="*/ 1464 h 23389"/>
                                <a:gd name="connsiteX129" fmla="*/ 7577 w 10000"/>
                                <a:gd name="connsiteY129" fmla="*/ 1158 h 23389"/>
                                <a:gd name="connsiteX130" fmla="*/ 7659 w 10000"/>
                                <a:gd name="connsiteY130" fmla="*/ 2546 h 23389"/>
                                <a:gd name="connsiteX131" fmla="*/ 7659 w 10000"/>
                                <a:gd name="connsiteY131" fmla="*/ 3547 h 23389"/>
                                <a:gd name="connsiteX132" fmla="*/ 7703 w 10000"/>
                                <a:gd name="connsiteY132" fmla="*/ 1887 h 23389"/>
                                <a:gd name="connsiteX133" fmla="*/ 7869 w 10000"/>
                                <a:gd name="connsiteY133" fmla="*/ 771 h 23389"/>
                                <a:gd name="connsiteX134" fmla="*/ 7910 w 10000"/>
                                <a:gd name="connsiteY134" fmla="*/ 3585 h 23389"/>
                                <a:gd name="connsiteX135" fmla="*/ 7994 w 10000"/>
                                <a:gd name="connsiteY135" fmla="*/ 1040 h 23389"/>
                                <a:gd name="connsiteX136" fmla="*/ 8118 w 10000"/>
                                <a:gd name="connsiteY136" fmla="*/ 2391 h 23389"/>
                                <a:gd name="connsiteX137" fmla="*/ 8161 w 10000"/>
                                <a:gd name="connsiteY137" fmla="*/ 1195 h 23389"/>
                                <a:gd name="connsiteX138" fmla="*/ 8161 w 10000"/>
                                <a:gd name="connsiteY138" fmla="*/ 3896 h 23389"/>
                                <a:gd name="connsiteX139" fmla="*/ 8287 w 10000"/>
                                <a:gd name="connsiteY139" fmla="*/ 2004 h 23389"/>
                                <a:gd name="connsiteX140" fmla="*/ 8329 w 10000"/>
                                <a:gd name="connsiteY140" fmla="*/ 2507 h 23389"/>
                                <a:gd name="connsiteX141" fmla="*/ 8370 w 10000"/>
                                <a:gd name="connsiteY141" fmla="*/ 3816 h 23389"/>
                                <a:gd name="connsiteX142" fmla="*/ 8453 w 10000"/>
                                <a:gd name="connsiteY142" fmla="*/ 1195 h 23389"/>
                                <a:gd name="connsiteX143" fmla="*/ 8537 w 10000"/>
                                <a:gd name="connsiteY143" fmla="*/ 1887 h 23389"/>
                                <a:gd name="connsiteX144" fmla="*/ 8747 w 10000"/>
                                <a:gd name="connsiteY144" fmla="*/ 3703 h 23389"/>
                                <a:gd name="connsiteX145" fmla="*/ 8829 w 10000"/>
                                <a:gd name="connsiteY145" fmla="*/ 2621 h 23389"/>
                                <a:gd name="connsiteX146" fmla="*/ 8956 w 10000"/>
                                <a:gd name="connsiteY146" fmla="*/ 1233 h 23389"/>
                                <a:gd name="connsiteX147" fmla="*/ 8997 w 10000"/>
                                <a:gd name="connsiteY147" fmla="*/ 2658 h 23389"/>
                                <a:gd name="connsiteX148" fmla="*/ 9039 w 10000"/>
                                <a:gd name="connsiteY148" fmla="*/ 3045 h 23389"/>
                                <a:gd name="connsiteX149" fmla="*/ 9039 w 10000"/>
                                <a:gd name="connsiteY149" fmla="*/ 3200 h 23389"/>
                                <a:gd name="connsiteX150" fmla="*/ 9164 w 10000"/>
                                <a:gd name="connsiteY150" fmla="*/ 2273 h 23389"/>
                                <a:gd name="connsiteX151" fmla="*/ 9248 w 10000"/>
                                <a:gd name="connsiteY151" fmla="*/ 3045 h 23389"/>
                                <a:gd name="connsiteX152" fmla="*/ 9289 w 10000"/>
                                <a:gd name="connsiteY152" fmla="*/ 2893 h 23389"/>
                                <a:gd name="connsiteX153" fmla="*/ 9289 w 10000"/>
                                <a:gd name="connsiteY153" fmla="*/ 1737 h 23389"/>
                                <a:gd name="connsiteX154" fmla="*/ 9414 w 10000"/>
                                <a:gd name="connsiteY154" fmla="*/ 3624 h 23389"/>
                                <a:gd name="connsiteX155" fmla="*/ 9414 w 10000"/>
                                <a:gd name="connsiteY155" fmla="*/ 2658 h 23389"/>
                                <a:gd name="connsiteX156" fmla="*/ 9499 w 10000"/>
                                <a:gd name="connsiteY156" fmla="*/ 2930 h 23389"/>
                                <a:gd name="connsiteX157" fmla="*/ 9582 w 10000"/>
                                <a:gd name="connsiteY157" fmla="*/ 3356 h 23389"/>
                                <a:gd name="connsiteX158" fmla="*/ 9708 w 10000"/>
                                <a:gd name="connsiteY158" fmla="*/ 1887 h 23389"/>
                                <a:gd name="connsiteX159" fmla="*/ 9708 w 10000"/>
                                <a:gd name="connsiteY159" fmla="*/ 2814 h 23389"/>
                                <a:gd name="connsiteX160" fmla="*/ 9875 w 10000"/>
                                <a:gd name="connsiteY160" fmla="*/ 2160 h 23389"/>
                                <a:gd name="connsiteX161" fmla="*/ 9875 w 10000"/>
                                <a:gd name="connsiteY161" fmla="*/ 3972 h 23389"/>
                                <a:gd name="connsiteX162" fmla="*/ 9875 w 10000"/>
                                <a:gd name="connsiteY162" fmla="*/ 5012 h 23389"/>
                                <a:gd name="connsiteX163" fmla="*/ 10000 w 10000"/>
                                <a:gd name="connsiteY163" fmla="*/ 23389 h 23389"/>
                                <a:gd name="connsiteX0" fmla="*/ 0 w 10000"/>
                                <a:gd name="connsiteY0" fmla="*/ 24055 h 24055"/>
                                <a:gd name="connsiteX1" fmla="*/ 12 w 10000"/>
                                <a:gd name="connsiteY1" fmla="*/ 5435 h 24055"/>
                                <a:gd name="connsiteX2" fmla="*/ 52 w 10000"/>
                                <a:gd name="connsiteY2" fmla="*/ 2930 h 24055"/>
                                <a:gd name="connsiteX3" fmla="*/ 179 w 10000"/>
                                <a:gd name="connsiteY3" fmla="*/ 4395 h 24055"/>
                                <a:gd name="connsiteX4" fmla="*/ 179 w 10000"/>
                                <a:gd name="connsiteY4" fmla="*/ 4126 h 24055"/>
                                <a:gd name="connsiteX5" fmla="*/ 179 w 10000"/>
                                <a:gd name="connsiteY5" fmla="*/ 3547 h 24055"/>
                                <a:gd name="connsiteX6" fmla="*/ 262 w 10000"/>
                                <a:gd name="connsiteY6" fmla="*/ 2353 h 24055"/>
                                <a:gd name="connsiteX7" fmla="*/ 303 w 10000"/>
                                <a:gd name="connsiteY7" fmla="*/ 3431 h 24055"/>
                                <a:gd name="connsiteX8" fmla="*/ 387 w 10000"/>
                                <a:gd name="connsiteY8" fmla="*/ 4010 h 24055"/>
                                <a:gd name="connsiteX9" fmla="*/ 428 w 10000"/>
                                <a:gd name="connsiteY9" fmla="*/ 4010 h 24055"/>
                                <a:gd name="connsiteX10" fmla="*/ 428 w 10000"/>
                                <a:gd name="connsiteY10" fmla="*/ 1464 h 24055"/>
                                <a:gd name="connsiteX11" fmla="*/ 513 w 10000"/>
                                <a:gd name="connsiteY11" fmla="*/ 2658 h 24055"/>
                                <a:gd name="connsiteX12" fmla="*/ 638 w 10000"/>
                                <a:gd name="connsiteY12" fmla="*/ 2122 h 24055"/>
                                <a:gd name="connsiteX13" fmla="*/ 721 w 10000"/>
                                <a:gd name="connsiteY13" fmla="*/ 3740 h 24055"/>
                                <a:gd name="connsiteX14" fmla="*/ 847 w 10000"/>
                                <a:gd name="connsiteY14" fmla="*/ 1350 h 24055"/>
                                <a:gd name="connsiteX15" fmla="*/ 847 w 10000"/>
                                <a:gd name="connsiteY15" fmla="*/ 3356 h 24055"/>
                                <a:gd name="connsiteX16" fmla="*/ 1014 w 10000"/>
                                <a:gd name="connsiteY16" fmla="*/ 2658 h 24055"/>
                                <a:gd name="connsiteX17" fmla="*/ 1014 w 10000"/>
                                <a:gd name="connsiteY17" fmla="*/ 4395 h 24055"/>
                                <a:gd name="connsiteX18" fmla="*/ 1140 w 10000"/>
                                <a:gd name="connsiteY18" fmla="*/ 3468 h 24055"/>
                                <a:gd name="connsiteX19" fmla="*/ 1222 w 10000"/>
                                <a:gd name="connsiteY19" fmla="*/ 2893 h 24055"/>
                                <a:gd name="connsiteX20" fmla="*/ 1307 w 10000"/>
                                <a:gd name="connsiteY20" fmla="*/ 3740 h 24055"/>
                                <a:gd name="connsiteX21" fmla="*/ 1347 w 10000"/>
                                <a:gd name="connsiteY21" fmla="*/ 4626 h 24055"/>
                                <a:gd name="connsiteX22" fmla="*/ 1431 w 10000"/>
                                <a:gd name="connsiteY22" fmla="*/ 2004 h 24055"/>
                                <a:gd name="connsiteX23" fmla="*/ 1516 w 10000"/>
                                <a:gd name="connsiteY23" fmla="*/ 3356 h 24055"/>
                                <a:gd name="connsiteX24" fmla="*/ 1557 w 10000"/>
                                <a:gd name="connsiteY24" fmla="*/ 38 h 24055"/>
                                <a:gd name="connsiteX25" fmla="*/ 1682 w 10000"/>
                                <a:gd name="connsiteY25" fmla="*/ 3740 h 24055"/>
                                <a:gd name="connsiteX26" fmla="*/ 1808 w 10000"/>
                                <a:gd name="connsiteY26" fmla="*/ 2273 h 24055"/>
                                <a:gd name="connsiteX27" fmla="*/ 1892 w 10000"/>
                                <a:gd name="connsiteY27" fmla="*/ 1850 h 24055"/>
                                <a:gd name="connsiteX28" fmla="*/ 1892 w 10000"/>
                                <a:gd name="connsiteY28" fmla="*/ 1619 h 24055"/>
                                <a:gd name="connsiteX29" fmla="*/ 1975 w 10000"/>
                                <a:gd name="connsiteY29" fmla="*/ 4010 h 24055"/>
                                <a:gd name="connsiteX30" fmla="*/ 2017 w 10000"/>
                                <a:gd name="connsiteY30" fmla="*/ 3740 h 24055"/>
                                <a:gd name="connsiteX31" fmla="*/ 2099 w 10000"/>
                                <a:gd name="connsiteY31" fmla="*/ 3468 h 24055"/>
                                <a:gd name="connsiteX32" fmla="*/ 2141 w 10000"/>
                                <a:gd name="connsiteY32" fmla="*/ 654 h 24055"/>
                                <a:gd name="connsiteX33" fmla="*/ 2141 w 10000"/>
                                <a:gd name="connsiteY33" fmla="*/ 3045 h 24055"/>
                                <a:gd name="connsiteX34" fmla="*/ 2185 w 10000"/>
                                <a:gd name="connsiteY34" fmla="*/ 4395 h 24055"/>
                                <a:gd name="connsiteX35" fmla="*/ 2351 w 10000"/>
                                <a:gd name="connsiteY35" fmla="*/ 3356 h 24055"/>
                                <a:gd name="connsiteX36" fmla="*/ 2394 w 10000"/>
                                <a:gd name="connsiteY36" fmla="*/ 3816 h 24055"/>
                                <a:gd name="connsiteX37" fmla="*/ 2394 w 10000"/>
                                <a:gd name="connsiteY37" fmla="*/ 4088 h 24055"/>
                                <a:gd name="connsiteX38" fmla="*/ 2434 w 10000"/>
                                <a:gd name="connsiteY38" fmla="*/ 3972 h 24055"/>
                                <a:gd name="connsiteX39" fmla="*/ 2520 w 10000"/>
                                <a:gd name="connsiteY39" fmla="*/ 3275 h 24055"/>
                                <a:gd name="connsiteX40" fmla="*/ 2602 w 10000"/>
                                <a:gd name="connsiteY40" fmla="*/ 2160 h 24055"/>
                                <a:gd name="connsiteX41" fmla="*/ 2644 w 10000"/>
                                <a:gd name="connsiteY41" fmla="*/ 2893 h 24055"/>
                                <a:gd name="connsiteX42" fmla="*/ 2728 w 10000"/>
                                <a:gd name="connsiteY42" fmla="*/ 3356 h 24055"/>
                                <a:gd name="connsiteX43" fmla="*/ 2728 w 10000"/>
                                <a:gd name="connsiteY43" fmla="*/ 3740 h 24055"/>
                                <a:gd name="connsiteX44" fmla="*/ 2769 w 10000"/>
                                <a:gd name="connsiteY44" fmla="*/ 3356 h 24055"/>
                                <a:gd name="connsiteX45" fmla="*/ 2810 w 10000"/>
                                <a:gd name="connsiteY45" fmla="*/ 2893 h 24055"/>
                                <a:gd name="connsiteX46" fmla="*/ 2854 w 10000"/>
                                <a:gd name="connsiteY46" fmla="*/ 2273 h 24055"/>
                                <a:gd name="connsiteX47" fmla="*/ 2854 w 10000"/>
                                <a:gd name="connsiteY47" fmla="*/ 2160 h 24055"/>
                                <a:gd name="connsiteX48" fmla="*/ 3020 w 10000"/>
                                <a:gd name="connsiteY48" fmla="*/ 4202 h 24055"/>
                                <a:gd name="connsiteX49" fmla="*/ 3144 w 10000"/>
                                <a:gd name="connsiteY49" fmla="*/ 1195 h 24055"/>
                                <a:gd name="connsiteX50" fmla="*/ 3230 w 10000"/>
                                <a:gd name="connsiteY50" fmla="*/ 2700 h 24055"/>
                                <a:gd name="connsiteX51" fmla="*/ 3313 w 10000"/>
                                <a:gd name="connsiteY51" fmla="*/ 1040 h 24055"/>
                                <a:gd name="connsiteX52" fmla="*/ 3397 w 10000"/>
                                <a:gd name="connsiteY52" fmla="*/ 1426 h 24055"/>
                                <a:gd name="connsiteX53" fmla="*/ 3480 w 10000"/>
                                <a:gd name="connsiteY53" fmla="*/ 2700 h 24055"/>
                                <a:gd name="connsiteX54" fmla="*/ 3605 w 10000"/>
                                <a:gd name="connsiteY54" fmla="*/ 2080 h 24055"/>
                                <a:gd name="connsiteX55" fmla="*/ 3647 w 10000"/>
                                <a:gd name="connsiteY55" fmla="*/ 3547 h 24055"/>
                                <a:gd name="connsiteX56" fmla="*/ 3731 w 10000"/>
                                <a:gd name="connsiteY56" fmla="*/ 2893 h 24055"/>
                                <a:gd name="connsiteX57" fmla="*/ 3731 w 10000"/>
                                <a:gd name="connsiteY57" fmla="*/ 4664 h 24055"/>
                                <a:gd name="connsiteX58" fmla="*/ 3813 w 10000"/>
                                <a:gd name="connsiteY58" fmla="*/ 4088 h 24055"/>
                                <a:gd name="connsiteX59" fmla="*/ 3898 w 10000"/>
                                <a:gd name="connsiteY59" fmla="*/ 3083 h 24055"/>
                                <a:gd name="connsiteX60" fmla="*/ 3898 w 10000"/>
                                <a:gd name="connsiteY60" fmla="*/ 2235 h 24055"/>
                                <a:gd name="connsiteX61" fmla="*/ 3898 w 10000"/>
                                <a:gd name="connsiteY61" fmla="*/ 1737 h 24055"/>
                                <a:gd name="connsiteX62" fmla="*/ 3939 w 10000"/>
                                <a:gd name="connsiteY62" fmla="*/ 2004 h 24055"/>
                                <a:gd name="connsiteX63" fmla="*/ 3939 w 10000"/>
                                <a:gd name="connsiteY63" fmla="*/ 2391 h 24055"/>
                                <a:gd name="connsiteX64" fmla="*/ 4064 w 10000"/>
                                <a:gd name="connsiteY64" fmla="*/ 4088 h 24055"/>
                                <a:gd name="connsiteX65" fmla="*/ 4106 w 10000"/>
                                <a:gd name="connsiteY65" fmla="*/ 4202 h 24055"/>
                                <a:gd name="connsiteX66" fmla="*/ 4274 w 10000"/>
                                <a:gd name="connsiteY66" fmla="*/ 2930 h 24055"/>
                                <a:gd name="connsiteX67" fmla="*/ 4316 w 10000"/>
                                <a:gd name="connsiteY67" fmla="*/ 2546 h 24055"/>
                                <a:gd name="connsiteX68" fmla="*/ 4441 w 10000"/>
                                <a:gd name="connsiteY68" fmla="*/ 3585 h 24055"/>
                                <a:gd name="connsiteX69" fmla="*/ 4525 w 10000"/>
                                <a:gd name="connsiteY69" fmla="*/ 3740 h 24055"/>
                                <a:gd name="connsiteX70" fmla="*/ 4567 w 10000"/>
                                <a:gd name="connsiteY70" fmla="*/ 1698 h 24055"/>
                                <a:gd name="connsiteX71" fmla="*/ 4691 w 10000"/>
                                <a:gd name="connsiteY71" fmla="*/ 3045 h 24055"/>
                                <a:gd name="connsiteX72" fmla="*/ 4734 w 10000"/>
                                <a:gd name="connsiteY72" fmla="*/ 386 h 24055"/>
                                <a:gd name="connsiteX73" fmla="*/ 4776 w 10000"/>
                                <a:gd name="connsiteY73" fmla="*/ 3468 h 24055"/>
                                <a:gd name="connsiteX74" fmla="*/ 4861 w 10000"/>
                                <a:gd name="connsiteY74" fmla="*/ 2391 h 24055"/>
                                <a:gd name="connsiteX75" fmla="*/ 4984 w 10000"/>
                                <a:gd name="connsiteY75" fmla="*/ 3045 h 24055"/>
                                <a:gd name="connsiteX76" fmla="*/ 5026 w 10000"/>
                                <a:gd name="connsiteY76" fmla="*/ 2621 h 24055"/>
                                <a:gd name="connsiteX77" fmla="*/ 5151 w 10000"/>
                                <a:gd name="connsiteY77" fmla="*/ 1506 h 24055"/>
                                <a:gd name="connsiteX78" fmla="*/ 5193 w 10000"/>
                                <a:gd name="connsiteY78" fmla="*/ 3083 h 24055"/>
                                <a:gd name="connsiteX79" fmla="*/ 5236 w 10000"/>
                                <a:gd name="connsiteY79" fmla="*/ 2507 h 24055"/>
                                <a:gd name="connsiteX80" fmla="*/ 5320 w 10000"/>
                                <a:gd name="connsiteY80" fmla="*/ 1698 h 24055"/>
                                <a:gd name="connsiteX81" fmla="*/ 5361 w 10000"/>
                                <a:gd name="connsiteY81" fmla="*/ 2391 h 24055"/>
                                <a:gd name="connsiteX82" fmla="*/ 5443 w 10000"/>
                                <a:gd name="connsiteY82" fmla="*/ 3045 h 24055"/>
                                <a:gd name="connsiteX83" fmla="*/ 5527 w 10000"/>
                                <a:gd name="connsiteY83" fmla="*/ 2507 h 24055"/>
                                <a:gd name="connsiteX84" fmla="*/ 5569 w 10000"/>
                                <a:gd name="connsiteY84" fmla="*/ 1850 h 24055"/>
                                <a:gd name="connsiteX85" fmla="*/ 5569 w 10000"/>
                                <a:gd name="connsiteY85" fmla="*/ 2122 h 24055"/>
                                <a:gd name="connsiteX86" fmla="*/ 5569 w 10000"/>
                                <a:gd name="connsiteY86" fmla="*/ 2507 h 24055"/>
                                <a:gd name="connsiteX87" fmla="*/ 5612 w 10000"/>
                                <a:gd name="connsiteY87" fmla="*/ 2353 h 24055"/>
                                <a:gd name="connsiteX88" fmla="*/ 5654 w 10000"/>
                                <a:gd name="connsiteY88" fmla="*/ 1812 h 24055"/>
                                <a:gd name="connsiteX89" fmla="*/ 5779 w 10000"/>
                                <a:gd name="connsiteY89" fmla="*/ 2777 h 24055"/>
                                <a:gd name="connsiteX90" fmla="*/ 5779 w 10000"/>
                                <a:gd name="connsiteY90" fmla="*/ 3007 h 24055"/>
                                <a:gd name="connsiteX91" fmla="*/ 5779 w 10000"/>
                                <a:gd name="connsiteY91" fmla="*/ 2814 h 24055"/>
                                <a:gd name="connsiteX92" fmla="*/ 5820 w 10000"/>
                                <a:gd name="connsiteY92" fmla="*/ 2235 h 24055"/>
                                <a:gd name="connsiteX93" fmla="*/ 5863 w 10000"/>
                                <a:gd name="connsiteY93" fmla="*/ 1619 h 24055"/>
                                <a:gd name="connsiteX94" fmla="*/ 5945 w 10000"/>
                                <a:gd name="connsiteY94" fmla="*/ 3162 h 24055"/>
                                <a:gd name="connsiteX95" fmla="*/ 5988 w 10000"/>
                                <a:gd name="connsiteY95" fmla="*/ 2546 h 24055"/>
                                <a:gd name="connsiteX96" fmla="*/ 5988 w 10000"/>
                                <a:gd name="connsiteY96" fmla="*/ 1313 h 24055"/>
                                <a:gd name="connsiteX97" fmla="*/ 6029 w 10000"/>
                                <a:gd name="connsiteY97" fmla="*/ 1619 h 24055"/>
                                <a:gd name="connsiteX98" fmla="*/ 6029 w 10000"/>
                                <a:gd name="connsiteY98" fmla="*/ 2353 h 24055"/>
                                <a:gd name="connsiteX99" fmla="*/ 6029 w 10000"/>
                                <a:gd name="connsiteY99" fmla="*/ 2122 h 24055"/>
                                <a:gd name="connsiteX100" fmla="*/ 6071 w 10000"/>
                                <a:gd name="connsiteY100" fmla="*/ 1506 h 24055"/>
                                <a:gd name="connsiteX101" fmla="*/ 6071 w 10000"/>
                                <a:gd name="connsiteY101" fmla="*/ 2546 h 24055"/>
                                <a:gd name="connsiteX102" fmla="*/ 6196 w 10000"/>
                                <a:gd name="connsiteY102" fmla="*/ 310 h 24055"/>
                                <a:gd name="connsiteX103" fmla="*/ 6240 w 10000"/>
                                <a:gd name="connsiteY103" fmla="*/ 4088 h 24055"/>
                                <a:gd name="connsiteX104" fmla="*/ 6280 w 10000"/>
                                <a:gd name="connsiteY104" fmla="*/ 2429 h 24055"/>
                                <a:gd name="connsiteX105" fmla="*/ 6365 w 10000"/>
                                <a:gd name="connsiteY105" fmla="*/ 3854 h 24055"/>
                                <a:gd name="connsiteX106" fmla="*/ 6406 w 10000"/>
                                <a:gd name="connsiteY106" fmla="*/ 1850 h 24055"/>
                                <a:gd name="connsiteX107" fmla="*/ 6446 w 10000"/>
                                <a:gd name="connsiteY107" fmla="*/ 3162 h 24055"/>
                                <a:gd name="connsiteX108" fmla="*/ 6488 w 10000"/>
                                <a:gd name="connsiteY108" fmla="*/ 1313 h 24055"/>
                                <a:gd name="connsiteX109" fmla="*/ 6573 w 10000"/>
                                <a:gd name="connsiteY109" fmla="*/ 2893 h 24055"/>
                                <a:gd name="connsiteX110" fmla="*/ 6573 w 10000"/>
                                <a:gd name="connsiteY110" fmla="*/ 3585 h 24055"/>
                                <a:gd name="connsiteX111" fmla="*/ 6615 w 10000"/>
                                <a:gd name="connsiteY111" fmla="*/ 3740 h 24055"/>
                                <a:gd name="connsiteX112" fmla="*/ 6615 w 10000"/>
                                <a:gd name="connsiteY112" fmla="*/ 3200 h 24055"/>
                                <a:gd name="connsiteX113" fmla="*/ 6698 w 10000"/>
                                <a:gd name="connsiteY113" fmla="*/ 2004 h 24055"/>
                                <a:gd name="connsiteX114" fmla="*/ 6823 w 10000"/>
                                <a:gd name="connsiteY114" fmla="*/ 3356 h 24055"/>
                                <a:gd name="connsiteX115" fmla="*/ 6907 w 10000"/>
                                <a:gd name="connsiteY115" fmla="*/ 1850 h 24055"/>
                                <a:gd name="connsiteX116" fmla="*/ 6907 w 10000"/>
                                <a:gd name="connsiteY116" fmla="*/ 2429 h 24055"/>
                                <a:gd name="connsiteX117" fmla="*/ 6949 w 10000"/>
                                <a:gd name="connsiteY117" fmla="*/ 2621 h 24055"/>
                                <a:gd name="connsiteX118" fmla="*/ 6949 w 10000"/>
                                <a:gd name="connsiteY118" fmla="*/ 4010 h 24055"/>
                                <a:gd name="connsiteX119" fmla="*/ 7032 w 10000"/>
                                <a:gd name="connsiteY119" fmla="*/ 3547 h 24055"/>
                                <a:gd name="connsiteX120" fmla="*/ 7073 w 10000"/>
                                <a:gd name="connsiteY120" fmla="*/ 1850 h 24055"/>
                                <a:gd name="connsiteX121" fmla="*/ 7158 w 10000"/>
                                <a:gd name="connsiteY121" fmla="*/ 2235 h 24055"/>
                                <a:gd name="connsiteX122" fmla="*/ 7243 w 10000"/>
                                <a:gd name="connsiteY122" fmla="*/ 1812 h 24055"/>
                                <a:gd name="connsiteX123" fmla="*/ 7284 w 10000"/>
                                <a:gd name="connsiteY123" fmla="*/ 2080 h 24055"/>
                                <a:gd name="connsiteX124" fmla="*/ 7325 w 10000"/>
                                <a:gd name="connsiteY124" fmla="*/ 1737 h 24055"/>
                                <a:gd name="connsiteX125" fmla="*/ 7366 w 10000"/>
                                <a:gd name="connsiteY125" fmla="*/ 4550 h 24055"/>
                                <a:gd name="connsiteX126" fmla="*/ 7366 w 10000"/>
                                <a:gd name="connsiteY126" fmla="*/ 2273 h 24055"/>
                                <a:gd name="connsiteX127" fmla="*/ 7449 w 10000"/>
                                <a:gd name="connsiteY127" fmla="*/ 810 h 24055"/>
                                <a:gd name="connsiteX128" fmla="*/ 7534 w 10000"/>
                                <a:gd name="connsiteY128" fmla="*/ 1464 h 24055"/>
                                <a:gd name="connsiteX129" fmla="*/ 7577 w 10000"/>
                                <a:gd name="connsiteY129" fmla="*/ 1158 h 24055"/>
                                <a:gd name="connsiteX130" fmla="*/ 7659 w 10000"/>
                                <a:gd name="connsiteY130" fmla="*/ 2546 h 24055"/>
                                <a:gd name="connsiteX131" fmla="*/ 7659 w 10000"/>
                                <a:gd name="connsiteY131" fmla="*/ 3547 h 24055"/>
                                <a:gd name="connsiteX132" fmla="*/ 7703 w 10000"/>
                                <a:gd name="connsiteY132" fmla="*/ 1887 h 24055"/>
                                <a:gd name="connsiteX133" fmla="*/ 7869 w 10000"/>
                                <a:gd name="connsiteY133" fmla="*/ 771 h 24055"/>
                                <a:gd name="connsiteX134" fmla="*/ 7910 w 10000"/>
                                <a:gd name="connsiteY134" fmla="*/ 3585 h 24055"/>
                                <a:gd name="connsiteX135" fmla="*/ 7994 w 10000"/>
                                <a:gd name="connsiteY135" fmla="*/ 1040 h 24055"/>
                                <a:gd name="connsiteX136" fmla="*/ 8118 w 10000"/>
                                <a:gd name="connsiteY136" fmla="*/ 2391 h 24055"/>
                                <a:gd name="connsiteX137" fmla="*/ 8161 w 10000"/>
                                <a:gd name="connsiteY137" fmla="*/ 1195 h 24055"/>
                                <a:gd name="connsiteX138" fmla="*/ 8161 w 10000"/>
                                <a:gd name="connsiteY138" fmla="*/ 3896 h 24055"/>
                                <a:gd name="connsiteX139" fmla="*/ 8287 w 10000"/>
                                <a:gd name="connsiteY139" fmla="*/ 2004 h 24055"/>
                                <a:gd name="connsiteX140" fmla="*/ 8329 w 10000"/>
                                <a:gd name="connsiteY140" fmla="*/ 2507 h 24055"/>
                                <a:gd name="connsiteX141" fmla="*/ 8370 w 10000"/>
                                <a:gd name="connsiteY141" fmla="*/ 3816 h 24055"/>
                                <a:gd name="connsiteX142" fmla="*/ 8453 w 10000"/>
                                <a:gd name="connsiteY142" fmla="*/ 1195 h 24055"/>
                                <a:gd name="connsiteX143" fmla="*/ 8537 w 10000"/>
                                <a:gd name="connsiteY143" fmla="*/ 1887 h 24055"/>
                                <a:gd name="connsiteX144" fmla="*/ 8747 w 10000"/>
                                <a:gd name="connsiteY144" fmla="*/ 3703 h 24055"/>
                                <a:gd name="connsiteX145" fmla="*/ 8829 w 10000"/>
                                <a:gd name="connsiteY145" fmla="*/ 2621 h 24055"/>
                                <a:gd name="connsiteX146" fmla="*/ 8956 w 10000"/>
                                <a:gd name="connsiteY146" fmla="*/ 1233 h 24055"/>
                                <a:gd name="connsiteX147" fmla="*/ 8997 w 10000"/>
                                <a:gd name="connsiteY147" fmla="*/ 2658 h 24055"/>
                                <a:gd name="connsiteX148" fmla="*/ 9039 w 10000"/>
                                <a:gd name="connsiteY148" fmla="*/ 3045 h 24055"/>
                                <a:gd name="connsiteX149" fmla="*/ 9039 w 10000"/>
                                <a:gd name="connsiteY149" fmla="*/ 3200 h 24055"/>
                                <a:gd name="connsiteX150" fmla="*/ 9164 w 10000"/>
                                <a:gd name="connsiteY150" fmla="*/ 2273 h 24055"/>
                                <a:gd name="connsiteX151" fmla="*/ 9248 w 10000"/>
                                <a:gd name="connsiteY151" fmla="*/ 3045 h 24055"/>
                                <a:gd name="connsiteX152" fmla="*/ 9289 w 10000"/>
                                <a:gd name="connsiteY152" fmla="*/ 2893 h 24055"/>
                                <a:gd name="connsiteX153" fmla="*/ 9289 w 10000"/>
                                <a:gd name="connsiteY153" fmla="*/ 1737 h 24055"/>
                                <a:gd name="connsiteX154" fmla="*/ 9414 w 10000"/>
                                <a:gd name="connsiteY154" fmla="*/ 3624 h 24055"/>
                                <a:gd name="connsiteX155" fmla="*/ 9414 w 10000"/>
                                <a:gd name="connsiteY155" fmla="*/ 2658 h 24055"/>
                                <a:gd name="connsiteX156" fmla="*/ 9499 w 10000"/>
                                <a:gd name="connsiteY156" fmla="*/ 2930 h 24055"/>
                                <a:gd name="connsiteX157" fmla="*/ 9582 w 10000"/>
                                <a:gd name="connsiteY157" fmla="*/ 3356 h 24055"/>
                                <a:gd name="connsiteX158" fmla="*/ 9708 w 10000"/>
                                <a:gd name="connsiteY158" fmla="*/ 1887 h 24055"/>
                                <a:gd name="connsiteX159" fmla="*/ 9708 w 10000"/>
                                <a:gd name="connsiteY159" fmla="*/ 2814 h 24055"/>
                                <a:gd name="connsiteX160" fmla="*/ 9875 w 10000"/>
                                <a:gd name="connsiteY160" fmla="*/ 2160 h 24055"/>
                                <a:gd name="connsiteX161" fmla="*/ 9875 w 10000"/>
                                <a:gd name="connsiteY161" fmla="*/ 3972 h 24055"/>
                                <a:gd name="connsiteX162" fmla="*/ 9875 w 10000"/>
                                <a:gd name="connsiteY162" fmla="*/ 5012 h 24055"/>
                                <a:gd name="connsiteX163" fmla="*/ 10000 w 10000"/>
                                <a:gd name="connsiteY163" fmla="*/ 23389 h 24055"/>
                                <a:gd name="connsiteX0" fmla="*/ 0 w 9988"/>
                                <a:gd name="connsiteY0" fmla="*/ 5398 h 23352"/>
                                <a:gd name="connsiteX1" fmla="*/ 40 w 9988"/>
                                <a:gd name="connsiteY1" fmla="*/ 2893 h 23352"/>
                                <a:gd name="connsiteX2" fmla="*/ 167 w 9988"/>
                                <a:gd name="connsiteY2" fmla="*/ 4358 h 23352"/>
                                <a:gd name="connsiteX3" fmla="*/ 167 w 9988"/>
                                <a:gd name="connsiteY3" fmla="*/ 4089 h 23352"/>
                                <a:gd name="connsiteX4" fmla="*/ 167 w 9988"/>
                                <a:gd name="connsiteY4" fmla="*/ 3510 h 23352"/>
                                <a:gd name="connsiteX5" fmla="*/ 250 w 9988"/>
                                <a:gd name="connsiteY5" fmla="*/ 2316 h 23352"/>
                                <a:gd name="connsiteX6" fmla="*/ 291 w 9988"/>
                                <a:gd name="connsiteY6" fmla="*/ 3394 h 23352"/>
                                <a:gd name="connsiteX7" fmla="*/ 375 w 9988"/>
                                <a:gd name="connsiteY7" fmla="*/ 3973 h 23352"/>
                                <a:gd name="connsiteX8" fmla="*/ 416 w 9988"/>
                                <a:gd name="connsiteY8" fmla="*/ 3973 h 23352"/>
                                <a:gd name="connsiteX9" fmla="*/ 416 w 9988"/>
                                <a:gd name="connsiteY9" fmla="*/ 1427 h 23352"/>
                                <a:gd name="connsiteX10" fmla="*/ 501 w 9988"/>
                                <a:gd name="connsiteY10" fmla="*/ 2621 h 23352"/>
                                <a:gd name="connsiteX11" fmla="*/ 626 w 9988"/>
                                <a:gd name="connsiteY11" fmla="*/ 2085 h 23352"/>
                                <a:gd name="connsiteX12" fmla="*/ 709 w 9988"/>
                                <a:gd name="connsiteY12" fmla="*/ 3703 h 23352"/>
                                <a:gd name="connsiteX13" fmla="*/ 835 w 9988"/>
                                <a:gd name="connsiteY13" fmla="*/ 1313 h 23352"/>
                                <a:gd name="connsiteX14" fmla="*/ 835 w 9988"/>
                                <a:gd name="connsiteY14" fmla="*/ 3319 h 23352"/>
                                <a:gd name="connsiteX15" fmla="*/ 1002 w 9988"/>
                                <a:gd name="connsiteY15" fmla="*/ 2621 h 23352"/>
                                <a:gd name="connsiteX16" fmla="*/ 1002 w 9988"/>
                                <a:gd name="connsiteY16" fmla="*/ 4358 h 23352"/>
                                <a:gd name="connsiteX17" fmla="*/ 1128 w 9988"/>
                                <a:gd name="connsiteY17" fmla="*/ 3431 h 23352"/>
                                <a:gd name="connsiteX18" fmla="*/ 1210 w 9988"/>
                                <a:gd name="connsiteY18" fmla="*/ 2856 h 23352"/>
                                <a:gd name="connsiteX19" fmla="*/ 1295 w 9988"/>
                                <a:gd name="connsiteY19" fmla="*/ 3703 h 23352"/>
                                <a:gd name="connsiteX20" fmla="*/ 1335 w 9988"/>
                                <a:gd name="connsiteY20" fmla="*/ 4589 h 23352"/>
                                <a:gd name="connsiteX21" fmla="*/ 1419 w 9988"/>
                                <a:gd name="connsiteY21" fmla="*/ 1967 h 23352"/>
                                <a:gd name="connsiteX22" fmla="*/ 1504 w 9988"/>
                                <a:gd name="connsiteY22" fmla="*/ 3319 h 23352"/>
                                <a:gd name="connsiteX23" fmla="*/ 1545 w 9988"/>
                                <a:gd name="connsiteY23" fmla="*/ 1 h 23352"/>
                                <a:gd name="connsiteX24" fmla="*/ 1670 w 9988"/>
                                <a:gd name="connsiteY24" fmla="*/ 3703 h 23352"/>
                                <a:gd name="connsiteX25" fmla="*/ 1796 w 9988"/>
                                <a:gd name="connsiteY25" fmla="*/ 2236 h 23352"/>
                                <a:gd name="connsiteX26" fmla="*/ 1880 w 9988"/>
                                <a:gd name="connsiteY26" fmla="*/ 1813 h 23352"/>
                                <a:gd name="connsiteX27" fmla="*/ 1880 w 9988"/>
                                <a:gd name="connsiteY27" fmla="*/ 1582 h 23352"/>
                                <a:gd name="connsiteX28" fmla="*/ 1963 w 9988"/>
                                <a:gd name="connsiteY28" fmla="*/ 3973 h 23352"/>
                                <a:gd name="connsiteX29" fmla="*/ 2005 w 9988"/>
                                <a:gd name="connsiteY29" fmla="*/ 3703 h 23352"/>
                                <a:gd name="connsiteX30" fmla="*/ 2087 w 9988"/>
                                <a:gd name="connsiteY30" fmla="*/ 3431 h 23352"/>
                                <a:gd name="connsiteX31" fmla="*/ 2129 w 9988"/>
                                <a:gd name="connsiteY31" fmla="*/ 617 h 23352"/>
                                <a:gd name="connsiteX32" fmla="*/ 2129 w 9988"/>
                                <a:gd name="connsiteY32" fmla="*/ 3008 h 23352"/>
                                <a:gd name="connsiteX33" fmla="*/ 2173 w 9988"/>
                                <a:gd name="connsiteY33" fmla="*/ 4358 h 23352"/>
                                <a:gd name="connsiteX34" fmla="*/ 2339 w 9988"/>
                                <a:gd name="connsiteY34" fmla="*/ 3319 h 23352"/>
                                <a:gd name="connsiteX35" fmla="*/ 2382 w 9988"/>
                                <a:gd name="connsiteY35" fmla="*/ 3779 h 23352"/>
                                <a:gd name="connsiteX36" fmla="*/ 2382 w 9988"/>
                                <a:gd name="connsiteY36" fmla="*/ 4051 h 23352"/>
                                <a:gd name="connsiteX37" fmla="*/ 2422 w 9988"/>
                                <a:gd name="connsiteY37" fmla="*/ 3935 h 23352"/>
                                <a:gd name="connsiteX38" fmla="*/ 2508 w 9988"/>
                                <a:gd name="connsiteY38" fmla="*/ 3238 h 23352"/>
                                <a:gd name="connsiteX39" fmla="*/ 2590 w 9988"/>
                                <a:gd name="connsiteY39" fmla="*/ 2123 h 23352"/>
                                <a:gd name="connsiteX40" fmla="*/ 2632 w 9988"/>
                                <a:gd name="connsiteY40" fmla="*/ 2856 h 23352"/>
                                <a:gd name="connsiteX41" fmla="*/ 2716 w 9988"/>
                                <a:gd name="connsiteY41" fmla="*/ 3319 h 23352"/>
                                <a:gd name="connsiteX42" fmla="*/ 2716 w 9988"/>
                                <a:gd name="connsiteY42" fmla="*/ 3703 h 23352"/>
                                <a:gd name="connsiteX43" fmla="*/ 2757 w 9988"/>
                                <a:gd name="connsiteY43" fmla="*/ 3319 h 23352"/>
                                <a:gd name="connsiteX44" fmla="*/ 2798 w 9988"/>
                                <a:gd name="connsiteY44" fmla="*/ 2856 h 23352"/>
                                <a:gd name="connsiteX45" fmla="*/ 2842 w 9988"/>
                                <a:gd name="connsiteY45" fmla="*/ 2236 h 23352"/>
                                <a:gd name="connsiteX46" fmla="*/ 2842 w 9988"/>
                                <a:gd name="connsiteY46" fmla="*/ 2123 h 23352"/>
                                <a:gd name="connsiteX47" fmla="*/ 3008 w 9988"/>
                                <a:gd name="connsiteY47" fmla="*/ 4165 h 23352"/>
                                <a:gd name="connsiteX48" fmla="*/ 3132 w 9988"/>
                                <a:gd name="connsiteY48" fmla="*/ 1158 h 23352"/>
                                <a:gd name="connsiteX49" fmla="*/ 3218 w 9988"/>
                                <a:gd name="connsiteY49" fmla="*/ 2663 h 23352"/>
                                <a:gd name="connsiteX50" fmla="*/ 3301 w 9988"/>
                                <a:gd name="connsiteY50" fmla="*/ 1003 h 23352"/>
                                <a:gd name="connsiteX51" fmla="*/ 3385 w 9988"/>
                                <a:gd name="connsiteY51" fmla="*/ 1389 h 23352"/>
                                <a:gd name="connsiteX52" fmla="*/ 3468 w 9988"/>
                                <a:gd name="connsiteY52" fmla="*/ 2663 h 23352"/>
                                <a:gd name="connsiteX53" fmla="*/ 3593 w 9988"/>
                                <a:gd name="connsiteY53" fmla="*/ 2043 h 23352"/>
                                <a:gd name="connsiteX54" fmla="*/ 3635 w 9988"/>
                                <a:gd name="connsiteY54" fmla="*/ 3510 h 23352"/>
                                <a:gd name="connsiteX55" fmla="*/ 3719 w 9988"/>
                                <a:gd name="connsiteY55" fmla="*/ 2856 h 23352"/>
                                <a:gd name="connsiteX56" fmla="*/ 3719 w 9988"/>
                                <a:gd name="connsiteY56" fmla="*/ 4627 h 23352"/>
                                <a:gd name="connsiteX57" fmla="*/ 3801 w 9988"/>
                                <a:gd name="connsiteY57" fmla="*/ 4051 h 23352"/>
                                <a:gd name="connsiteX58" fmla="*/ 3886 w 9988"/>
                                <a:gd name="connsiteY58" fmla="*/ 3046 h 23352"/>
                                <a:gd name="connsiteX59" fmla="*/ 3886 w 9988"/>
                                <a:gd name="connsiteY59" fmla="*/ 2198 h 23352"/>
                                <a:gd name="connsiteX60" fmla="*/ 3886 w 9988"/>
                                <a:gd name="connsiteY60" fmla="*/ 1700 h 23352"/>
                                <a:gd name="connsiteX61" fmla="*/ 3927 w 9988"/>
                                <a:gd name="connsiteY61" fmla="*/ 1967 h 23352"/>
                                <a:gd name="connsiteX62" fmla="*/ 3927 w 9988"/>
                                <a:gd name="connsiteY62" fmla="*/ 2354 h 23352"/>
                                <a:gd name="connsiteX63" fmla="*/ 4052 w 9988"/>
                                <a:gd name="connsiteY63" fmla="*/ 4051 h 23352"/>
                                <a:gd name="connsiteX64" fmla="*/ 4094 w 9988"/>
                                <a:gd name="connsiteY64" fmla="*/ 4165 h 23352"/>
                                <a:gd name="connsiteX65" fmla="*/ 4262 w 9988"/>
                                <a:gd name="connsiteY65" fmla="*/ 2893 h 23352"/>
                                <a:gd name="connsiteX66" fmla="*/ 4304 w 9988"/>
                                <a:gd name="connsiteY66" fmla="*/ 2509 h 23352"/>
                                <a:gd name="connsiteX67" fmla="*/ 4429 w 9988"/>
                                <a:gd name="connsiteY67" fmla="*/ 3548 h 23352"/>
                                <a:gd name="connsiteX68" fmla="*/ 4513 w 9988"/>
                                <a:gd name="connsiteY68" fmla="*/ 3703 h 23352"/>
                                <a:gd name="connsiteX69" fmla="*/ 4555 w 9988"/>
                                <a:gd name="connsiteY69" fmla="*/ 1661 h 23352"/>
                                <a:gd name="connsiteX70" fmla="*/ 4679 w 9988"/>
                                <a:gd name="connsiteY70" fmla="*/ 3008 h 23352"/>
                                <a:gd name="connsiteX71" fmla="*/ 4722 w 9988"/>
                                <a:gd name="connsiteY71" fmla="*/ 349 h 23352"/>
                                <a:gd name="connsiteX72" fmla="*/ 4764 w 9988"/>
                                <a:gd name="connsiteY72" fmla="*/ 3431 h 23352"/>
                                <a:gd name="connsiteX73" fmla="*/ 4849 w 9988"/>
                                <a:gd name="connsiteY73" fmla="*/ 2354 h 23352"/>
                                <a:gd name="connsiteX74" fmla="*/ 4972 w 9988"/>
                                <a:gd name="connsiteY74" fmla="*/ 3008 h 23352"/>
                                <a:gd name="connsiteX75" fmla="*/ 5014 w 9988"/>
                                <a:gd name="connsiteY75" fmla="*/ 2584 h 23352"/>
                                <a:gd name="connsiteX76" fmla="*/ 5139 w 9988"/>
                                <a:gd name="connsiteY76" fmla="*/ 1469 h 23352"/>
                                <a:gd name="connsiteX77" fmla="*/ 5181 w 9988"/>
                                <a:gd name="connsiteY77" fmla="*/ 3046 h 23352"/>
                                <a:gd name="connsiteX78" fmla="*/ 5224 w 9988"/>
                                <a:gd name="connsiteY78" fmla="*/ 2470 h 23352"/>
                                <a:gd name="connsiteX79" fmla="*/ 5308 w 9988"/>
                                <a:gd name="connsiteY79" fmla="*/ 1661 h 23352"/>
                                <a:gd name="connsiteX80" fmla="*/ 5349 w 9988"/>
                                <a:gd name="connsiteY80" fmla="*/ 2354 h 23352"/>
                                <a:gd name="connsiteX81" fmla="*/ 5431 w 9988"/>
                                <a:gd name="connsiteY81" fmla="*/ 3008 h 23352"/>
                                <a:gd name="connsiteX82" fmla="*/ 5515 w 9988"/>
                                <a:gd name="connsiteY82" fmla="*/ 2470 h 23352"/>
                                <a:gd name="connsiteX83" fmla="*/ 5557 w 9988"/>
                                <a:gd name="connsiteY83" fmla="*/ 1813 h 23352"/>
                                <a:gd name="connsiteX84" fmla="*/ 5557 w 9988"/>
                                <a:gd name="connsiteY84" fmla="*/ 2085 h 23352"/>
                                <a:gd name="connsiteX85" fmla="*/ 5557 w 9988"/>
                                <a:gd name="connsiteY85" fmla="*/ 2470 h 23352"/>
                                <a:gd name="connsiteX86" fmla="*/ 5600 w 9988"/>
                                <a:gd name="connsiteY86" fmla="*/ 2316 h 23352"/>
                                <a:gd name="connsiteX87" fmla="*/ 5642 w 9988"/>
                                <a:gd name="connsiteY87" fmla="*/ 1775 h 23352"/>
                                <a:gd name="connsiteX88" fmla="*/ 5767 w 9988"/>
                                <a:gd name="connsiteY88" fmla="*/ 2740 h 23352"/>
                                <a:gd name="connsiteX89" fmla="*/ 5767 w 9988"/>
                                <a:gd name="connsiteY89" fmla="*/ 2970 h 23352"/>
                                <a:gd name="connsiteX90" fmla="*/ 5767 w 9988"/>
                                <a:gd name="connsiteY90" fmla="*/ 2777 h 23352"/>
                                <a:gd name="connsiteX91" fmla="*/ 5808 w 9988"/>
                                <a:gd name="connsiteY91" fmla="*/ 2198 h 23352"/>
                                <a:gd name="connsiteX92" fmla="*/ 5851 w 9988"/>
                                <a:gd name="connsiteY92" fmla="*/ 1582 h 23352"/>
                                <a:gd name="connsiteX93" fmla="*/ 5933 w 9988"/>
                                <a:gd name="connsiteY93" fmla="*/ 3125 h 23352"/>
                                <a:gd name="connsiteX94" fmla="*/ 5976 w 9988"/>
                                <a:gd name="connsiteY94" fmla="*/ 2509 h 23352"/>
                                <a:gd name="connsiteX95" fmla="*/ 5976 w 9988"/>
                                <a:gd name="connsiteY95" fmla="*/ 1276 h 23352"/>
                                <a:gd name="connsiteX96" fmla="*/ 6017 w 9988"/>
                                <a:gd name="connsiteY96" fmla="*/ 1582 h 23352"/>
                                <a:gd name="connsiteX97" fmla="*/ 6017 w 9988"/>
                                <a:gd name="connsiteY97" fmla="*/ 2316 h 23352"/>
                                <a:gd name="connsiteX98" fmla="*/ 6017 w 9988"/>
                                <a:gd name="connsiteY98" fmla="*/ 2085 h 23352"/>
                                <a:gd name="connsiteX99" fmla="*/ 6059 w 9988"/>
                                <a:gd name="connsiteY99" fmla="*/ 1469 h 23352"/>
                                <a:gd name="connsiteX100" fmla="*/ 6059 w 9988"/>
                                <a:gd name="connsiteY100" fmla="*/ 2509 h 23352"/>
                                <a:gd name="connsiteX101" fmla="*/ 6184 w 9988"/>
                                <a:gd name="connsiteY101" fmla="*/ 273 h 23352"/>
                                <a:gd name="connsiteX102" fmla="*/ 6228 w 9988"/>
                                <a:gd name="connsiteY102" fmla="*/ 4051 h 23352"/>
                                <a:gd name="connsiteX103" fmla="*/ 6268 w 9988"/>
                                <a:gd name="connsiteY103" fmla="*/ 2392 h 23352"/>
                                <a:gd name="connsiteX104" fmla="*/ 6353 w 9988"/>
                                <a:gd name="connsiteY104" fmla="*/ 3817 h 23352"/>
                                <a:gd name="connsiteX105" fmla="*/ 6394 w 9988"/>
                                <a:gd name="connsiteY105" fmla="*/ 1813 h 23352"/>
                                <a:gd name="connsiteX106" fmla="*/ 6434 w 9988"/>
                                <a:gd name="connsiteY106" fmla="*/ 3125 h 23352"/>
                                <a:gd name="connsiteX107" fmla="*/ 6476 w 9988"/>
                                <a:gd name="connsiteY107" fmla="*/ 1276 h 23352"/>
                                <a:gd name="connsiteX108" fmla="*/ 6561 w 9988"/>
                                <a:gd name="connsiteY108" fmla="*/ 2856 h 23352"/>
                                <a:gd name="connsiteX109" fmla="*/ 6561 w 9988"/>
                                <a:gd name="connsiteY109" fmla="*/ 3548 h 23352"/>
                                <a:gd name="connsiteX110" fmla="*/ 6603 w 9988"/>
                                <a:gd name="connsiteY110" fmla="*/ 3703 h 23352"/>
                                <a:gd name="connsiteX111" fmla="*/ 6603 w 9988"/>
                                <a:gd name="connsiteY111" fmla="*/ 3163 h 23352"/>
                                <a:gd name="connsiteX112" fmla="*/ 6686 w 9988"/>
                                <a:gd name="connsiteY112" fmla="*/ 1967 h 23352"/>
                                <a:gd name="connsiteX113" fmla="*/ 6811 w 9988"/>
                                <a:gd name="connsiteY113" fmla="*/ 3319 h 23352"/>
                                <a:gd name="connsiteX114" fmla="*/ 6895 w 9988"/>
                                <a:gd name="connsiteY114" fmla="*/ 1813 h 23352"/>
                                <a:gd name="connsiteX115" fmla="*/ 6895 w 9988"/>
                                <a:gd name="connsiteY115" fmla="*/ 2392 h 23352"/>
                                <a:gd name="connsiteX116" fmla="*/ 6937 w 9988"/>
                                <a:gd name="connsiteY116" fmla="*/ 2584 h 23352"/>
                                <a:gd name="connsiteX117" fmla="*/ 6937 w 9988"/>
                                <a:gd name="connsiteY117" fmla="*/ 3973 h 23352"/>
                                <a:gd name="connsiteX118" fmla="*/ 7020 w 9988"/>
                                <a:gd name="connsiteY118" fmla="*/ 3510 h 23352"/>
                                <a:gd name="connsiteX119" fmla="*/ 7061 w 9988"/>
                                <a:gd name="connsiteY119" fmla="*/ 1813 h 23352"/>
                                <a:gd name="connsiteX120" fmla="*/ 7146 w 9988"/>
                                <a:gd name="connsiteY120" fmla="*/ 2198 h 23352"/>
                                <a:gd name="connsiteX121" fmla="*/ 7231 w 9988"/>
                                <a:gd name="connsiteY121" fmla="*/ 1775 h 23352"/>
                                <a:gd name="connsiteX122" fmla="*/ 7272 w 9988"/>
                                <a:gd name="connsiteY122" fmla="*/ 2043 h 23352"/>
                                <a:gd name="connsiteX123" fmla="*/ 7313 w 9988"/>
                                <a:gd name="connsiteY123" fmla="*/ 1700 h 23352"/>
                                <a:gd name="connsiteX124" fmla="*/ 7354 w 9988"/>
                                <a:gd name="connsiteY124" fmla="*/ 4513 h 23352"/>
                                <a:gd name="connsiteX125" fmla="*/ 7354 w 9988"/>
                                <a:gd name="connsiteY125" fmla="*/ 2236 h 23352"/>
                                <a:gd name="connsiteX126" fmla="*/ 7437 w 9988"/>
                                <a:gd name="connsiteY126" fmla="*/ 773 h 23352"/>
                                <a:gd name="connsiteX127" fmla="*/ 7522 w 9988"/>
                                <a:gd name="connsiteY127" fmla="*/ 1427 h 23352"/>
                                <a:gd name="connsiteX128" fmla="*/ 7565 w 9988"/>
                                <a:gd name="connsiteY128" fmla="*/ 1121 h 23352"/>
                                <a:gd name="connsiteX129" fmla="*/ 7647 w 9988"/>
                                <a:gd name="connsiteY129" fmla="*/ 2509 h 23352"/>
                                <a:gd name="connsiteX130" fmla="*/ 7647 w 9988"/>
                                <a:gd name="connsiteY130" fmla="*/ 3510 h 23352"/>
                                <a:gd name="connsiteX131" fmla="*/ 7691 w 9988"/>
                                <a:gd name="connsiteY131" fmla="*/ 1850 h 23352"/>
                                <a:gd name="connsiteX132" fmla="*/ 7857 w 9988"/>
                                <a:gd name="connsiteY132" fmla="*/ 734 h 23352"/>
                                <a:gd name="connsiteX133" fmla="*/ 7898 w 9988"/>
                                <a:gd name="connsiteY133" fmla="*/ 3548 h 23352"/>
                                <a:gd name="connsiteX134" fmla="*/ 7982 w 9988"/>
                                <a:gd name="connsiteY134" fmla="*/ 1003 h 23352"/>
                                <a:gd name="connsiteX135" fmla="*/ 8106 w 9988"/>
                                <a:gd name="connsiteY135" fmla="*/ 2354 h 23352"/>
                                <a:gd name="connsiteX136" fmla="*/ 8149 w 9988"/>
                                <a:gd name="connsiteY136" fmla="*/ 1158 h 23352"/>
                                <a:gd name="connsiteX137" fmla="*/ 8149 w 9988"/>
                                <a:gd name="connsiteY137" fmla="*/ 3859 h 23352"/>
                                <a:gd name="connsiteX138" fmla="*/ 8275 w 9988"/>
                                <a:gd name="connsiteY138" fmla="*/ 1967 h 23352"/>
                                <a:gd name="connsiteX139" fmla="*/ 8317 w 9988"/>
                                <a:gd name="connsiteY139" fmla="*/ 2470 h 23352"/>
                                <a:gd name="connsiteX140" fmla="*/ 8358 w 9988"/>
                                <a:gd name="connsiteY140" fmla="*/ 3779 h 23352"/>
                                <a:gd name="connsiteX141" fmla="*/ 8441 w 9988"/>
                                <a:gd name="connsiteY141" fmla="*/ 1158 h 23352"/>
                                <a:gd name="connsiteX142" fmla="*/ 8525 w 9988"/>
                                <a:gd name="connsiteY142" fmla="*/ 1850 h 23352"/>
                                <a:gd name="connsiteX143" fmla="*/ 8735 w 9988"/>
                                <a:gd name="connsiteY143" fmla="*/ 3666 h 23352"/>
                                <a:gd name="connsiteX144" fmla="*/ 8817 w 9988"/>
                                <a:gd name="connsiteY144" fmla="*/ 2584 h 23352"/>
                                <a:gd name="connsiteX145" fmla="*/ 8944 w 9988"/>
                                <a:gd name="connsiteY145" fmla="*/ 1196 h 23352"/>
                                <a:gd name="connsiteX146" fmla="*/ 8985 w 9988"/>
                                <a:gd name="connsiteY146" fmla="*/ 2621 h 23352"/>
                                <a:gd name="connsiteX147" fmla="*/ 9027 w 9988"/>
                                <a:gd name="connsiteY147" fmla="*/ 3008 h 23352"/>
                                <a:gd name="connsiteX148" fmla="*/ 9027 w 9988"/>
                                <a:gd name="connsiteY148" fmla="*/ 3163 h 23352"/>
                                <a:gd name="connsiteX149" fmla="*/ 9152 w 9988"/>
                                <a:gd name="connsiteY149" fmla="*/ 2236 h 23352"/>
                                <a:gd name="connsiteX150" fmla="*/ 9236 w 9988"/>
                                <a:gd name="connsiteY150" fmla="*/ 3008 h 23352"/>
                                <a:gd name="connsiteX151" fmla="*/ 9277 w 9988"/>
                                <a:gd name="connsiteY151" fmla="*/ 2856 h 23352"/>
                                <a:gd name="connsiteX152" fmla="*/ 9277 w 9988"/>
                                <a:gd name="connsiteY152" fmla="*/ 1700 h 23352"/>
                                <a:gd name="connsiteX153" fmla="*/ 9402 w 9988"/>
                                <a:gd name="connsiteY153" fmla="*/ 3587 h 23352"/>
                                <a:gd name="connsiteX154" fmla="*/ 9402 w 9988"/>
                                <a:gd name="connsiteY154" fmla="*/ 2621 h 23352"/>
                                <a:gd name="connsiteX155" fmla="*/ 9487 w 9988"/>
                                <a:gd name="connsiteY155" fmla="*/ 2893 h 23352"/>
                                <a:gd name="connsiteX156" fmla="*/ 9570 w 9988"/>
                                <a:gd name="connsiteY156" fmla="*/ 3319 h 23352"/>
                                <a:gd name="connsiteX157" fmla="*/ 9696 w 9988"/>
                                <a:gd name="connsiteY157" fmla="*/ 1850 h 23352"/>
                                <a:gd name="connsiteX158" fmla="*/ 9696 w 9988"/>
                                <a:gd name="connsiteY158" fmla="*/ 2777 h 23352"/>
                                <a:gd name="connsiteX159" fmla="*/ 9863 w 9988"/>
                                <a:gd name="connsiteY159" fmla="*/ 2123 h 23352"/>
                                <a:gd name="connsiteX160" fmla="*/ 9863 w 9988"/>
                                <a:gd name="connsiteY160" fmla="*/ 3935 h 23352"/>
                                <a:gd name="connsiteX161" fmla="*/ 9863 w 9988"/>
                                <a:gd name="connsiteY161" fmla="*/ 4975 h 23352"/>
                                <a:gd name="connsiteX162" fmla="*/ 9988 w 9988"/>
                                <a:gd name="connsiteY162" fmla="*/ 23352 h 23352"/>
                                <a:gd name="connsiteX0" fmla="*/ 0 w 9960"/>
                                <a:gd name="connsiteY0" fmla="*/ 1239 h 10000"/>
                                <a:gd name="connsiteX1" fmla="*/ 127 w 9960"/>
                                <a:gd name="connsiteY1" fmla="*/ 1866 h 10000"/>
                                <a:gd name="connsiteX2" fmla="*/ 127 w 9960"/>
                                <a:gd name="connsiteY2" fmla="*/ 1751 h 10000"/>
                                <a:gd name="connsiteX3" fmla="*/ 127 w 9960"/>
                                <a:gd name="connsiteY3" fmla="*/ 1503 h 10000"/>
                                <a:gd name="connsiteX4" fmla="*/ 210 w 9960"/>
                                <a:gd name="connsiteY4" fmla="*/ 992 h 10000"/>
                                <a:gd name="connsiteX5" fmla="*/ 251 w 9960"/>
                                <a:gd name="connsiteY5" fmla="*/ 1453 h 10000"/>
                                <a:gd name="connsiteX6" fmla="*/ 335 w 9960"/>
                                <a:gd name="connsiteY6" fmla="*/ 1701 h 10000"/>
                                <a:gd name="connsiteX7" fmla="*/ 376 w 9960"/>
                                <a:gd name="connsiteY7" fmla="*/ 1701 h 10000"/>
                                <a:gd name="connsiteX8" fmla="*/ 376 w 9960"/>
                                <a:gd name="connsiteY8" fmla="*/ 611 h 10000"/>
                                <a:gd name="connsiteX9" fmla="*/ 462 w 9960"/>
                                <a:gd name="connsiteY9" fmla="*/ 1122 h 10000"/>
                                <a:gd name="connsiteX10" fmla="*/ 587 w 9960"/>
                                <a:gd name="connsiteY10" fmla="*/ 893 h 10000"/>
                                <a:gd name="connsiteX11" fmla="*/ 670 w 9960"/>
                                <a:gd name="connsiteY11" fmla="*/ 1586 h 10000"/>
                                <a:gd name="connsiteX12" fmla="*/ 796 w 9960"/>
                                <a:gd name="connsiteY12" fmla="*/ 562 h 10000"/>
                                <a:gd name="connsiteX13" fmla="*/ 796 w 9960"/>
                                <a:gd name="connsiteY13" fmla="*/ 1421 h 10000"/>
                                <a:gd name="connsiteX14" fmla="*/ 963 w 9960"/>
                                <a:gd name="connsiteY14" fmla="*/ 1122 h 10000"/>
                                <a:gd name="connsiteX15" fmla="*/ 963 w 9960"/>
                                <a:gd name="connsiteY15" fmla="*/ 1866 h 10000"/>
                                <a:gd name="connsiteX16" fmla="*/ 1089 w 9960"/>
                                <a:gd name="connsiteY16" fmla="*/ 1469 h 10000"/>
                                <a:gd name="connsiteX17" fmla="*/ 1171 w 9960"/>
                                <a:gd name="connsiteY17" fmla="*/ 1223 h 10000"/>
                                <a:gd name="connsiteX18" fmla="*/ 1257 w 9960"/>
                                <a:gd name="connsiteY18" fmla="*/ 1586 h 10000"/>
                                <a:gd name="connsiteX19" fmla="*/ 1297 w 9960"/>
                                <a:gd name="connsiteY19" fmla="*/ 1965 h 10000"/>
                                <a:gd name="connsiteX20" fmla="*/ 1381 w 9960"/>
                                <a:gd name="connsiteY20" fmla="*/ 842 h 10000"/>
                                <a:gd name="connsiteX21" fmla="*/ 1466 w 9960"/>
                                <a:gd name="connsiteY21" fmla="*/ 1421 h 10000"/>
                                <a:gd name="connsiteX22" fmla="*/ 1507 w 9960"/>
                                <a:gd name="connsiteY22" fmla="*/ 0 h 10000"/>
                                <a:gd name="connsiteX23" fmla="*/ 1632 w 9960"/>
                                <a:gd name="connsiteY23" fmla="*/ 1586 h 10000"/>
                                <a:gd name="connsiteX24" fmla="*/ 1758 w 9960"/>
                                <a:gd name="connsiteY24" fmla="*/ 958 h 10000"/>
                                <a:gd name="connsiteX25" fmla="*/ 1842 w 9960"/>
                                <a:gd name="connsiteY25" fmla="*/ 776 h 10000"/>
                                <a:gd name="connsiteX26" fmla="*/ 1842 w 9960"/>
                                <a:gd name="connsiteY26" fmla="*/ 677 h 10000"/>
                                <a:gd name="connsiteX27" fmla="*/ 1925 w 9960"/>
                                <a:gd name="connsiteY27" fmla="*/ 1701 h 10000"/>
                                <a:gd name="connsiteX28" fmla="*/ 1967 w 9960"/>
                                <a:gd name="connsiteY28" fmla="*/ 1586 h 10000"/>
                                <a:gd name="connsiteX29" fmla="*/ 2050 w 9960"/>
                                <a:gd name="connsiteY29" fmla="*/ 1469 h 10000"/>
                                <a:gd name="connsiteX30" fmla="*/ 2092 w 9960"/>
                                <a:gd name="connsiteY30" fmla="*/ 264 h 10000"/>
                                <a:gd name="connsiteX31" fmla="*/ 2092 w 9960"/>
                                <a:gd name="connsiteY31" fmla="*/ 1288 h 10000"/>
                                <a:gd name="connsiteX32" fmla="*/ 2136 w 9960"/>
                                <a:gd name="connsiteY32" fmla="*/ 1866 h 10000"/>
                                <a:gd name="connsiteX33" fmla="*/ 2302 w 9960"/>
                                <a:gd name="connsiteY33" fmla="*/ 1421 h 10000"/>
                                <a:gd name="connsiteX34" fmla="*/ 2345 w 9960"/>
                                <a:gd name="connsiteY34" fmla="*/ 1618 h 10000"/>
                                <a:gd name="connsiteX35" fmla="*/ 2345 w 9960"/>
                                <a:gd name="connsiteY35" fmla="*/ 1735 h 10000"/>
                                <a:gd name="connsiteX36" fmla="*/ 2385 w 9960"/>
                                <a:gd name="connsiteY36" fmla="*/ 1685 h 10000"/>
                                <a:gd name="connsiteX37" fmla="*/ 2471 w 9960"/>
                                <a:gd name="connsiteY37" fmla="*/ 1387 h 10000"/>
                                <a:gd name="connsiteX38" fmla="*/ 2553 w 9960"/>
                                <a:gd name="connsiteY38" fmla="*/ 909 h 10000"/>
                                <a:gd name="connsiteX39" fmla="*/ 2595 w 9960"/>
                                <a:gd name="connsiteY39" fmla="*/ 1223 h 10000"/>
                                <a:gd name="connsiteX40" fmla="*/ 2679 w 9960"/>
                                <a:gd name="connsiteY40" fmla="*/ 1421 h 10000"/>
                                <a:gd name="connsiteX41" fmla="*/ 2679 w 9960"/>
                                <a:gd name="connsiteY41" fmla="*/ 1586 h 10000"/>
                                <a:gd name="connsiteX42" fmla="*/ 2720 w 9960"/>
                                <a:gd name="connsiteY42" fmla="*/ 1421 h 10000"/>
                                <a:gd name="connsiteX43" fmla="*/ 2761 w 9960"/>
                                <a:gd name="connsiteY43" fmla="*/ 1223 h 10000"/>
                                <a:gd name="connsiteX44" fmla="*/ 2805 w 9960"/>
                                <a:gd name="connsiteY44" fmla="*/ 958 h 10000"/>
                                <a:gd name="connsiteX45" fmla="*/ 2805 w 9960"/>
                                <a:gd name="connsiteY45" fmla="*/ 909 h 10000"/>
                                <a:gd name="connsiteX46" fmla="*/ 2972 w 9960"/>
                                <a:gd name="connsiteY46" fmla="*/ 1784 h 10000"/>
                                <a:gd name="connsiteX47" fmla="*/ 3096 w 9960"/>
                                <a:gd name="connsiteY47" fmla="*/ 496 h 10000"/>
                                <a:gd name="connsiteX48" fmla="*/ 3182 w 9960"/>
                                <a:gd name="connsiteY48" fmla="*/ 1140 h 10000"/>
                                <a:gd name="connsiteX49" fmla="*/ 3265 w 9960"/>
                                <a:gd name="connsiteY49" fmla="*/ 430 h 10000"/>
                                <a:gd name="connsiteX50" fmla="*/ 3349 w 9960"/>
                                <a:gd name="connsiteY50" fmla="*/ 595 h 10000"/>
                                <a:gd name="connsiteX51" fmla="*/ 3432 w 9960"/>
                                <a:gd name="connsiteY51" fmla="*/ 1140 h 10000"/>
                                <a:gd name="connsiteX52" fmla="*/ 3557 w 9960"/>
                                <a:gd name="connsiteY52" fmla="*/ 875 h 10000"/>
                                <a:gd name="connsiteX53" fmla="*/ 3599 w 9960"/>
                                <a:gd name="connsiteY53" fmla="*/ 1503 h 10000"/>
                                <a:gd name="connsiteX54" fmla="*/ 3683 w 9960"/>
                                <a:gd name="connsiteY54" fmla="*/ 1223 h 10000"/>
                                <a:gd name="connsiteX55" fmla="*/ 3683 w 9960"/>
                                <a:gd name="connsiteY55" fmla="*/ 1981 h 10000"/>
                                <a:gd name="connsiteX56" fmla="*/ 3766 w 9960"/>
                                <a:gd name="connsiteY56" fmla="*/ 1735 h 10000"/>
                                <a:gd name="connsiteX57" fmla="*/ 3851 w 9960"/>
                                <a:gd name="connsiteY57" fmla="*/ 1304 h 10000"/>
                                <a:gd name="connsiteX58" fmla="*/ 3851 w 9960"/>
                                <a:gd name="connsiteY58" fmla="*/ 941 h 10000"/>
                                <a:gd name="connsiteX59" fmla="*/ 3851 w 9960"/>
                                <a:gd name="connsiteY59" fmla="*/ 728 h 10000"/>
                                <a:gd name="connsiteX60" fmla="*/ 3892 w 9960"/>
                                <a:gd name="connsiteY60" fmla="*/ 842 h 10000"/>
                                <a:gd name="connsiteX61" fmla="*/ 3892 w 9960"/>
                                <a:gd name="connsiteY61" fmla="*/ 1008 h 10000"/>
                                <a:gd name="connsiteX62" fmla="*/ 4017 w 9960"/>
                                <a:gd name="connsiteY62" fmla="*/ 1735 h 10000"/>
                                <a:gd name="connsiteX63" fmla="*/ 4059 w 9960"/>
                                <a:gd name="connsiteY63" fmla="*/ 1784 h 10000"/>
                                <a:gd name="connsiteX64" fmla="*/ 4227 w 9960"/>
                                <a:gd name="connsiteY64" fmla="*/ 1239 h 10000"/>
                                <a:gd name="connsiteX65" fmla="*/ 4269 w 9960"/>
                                <a:gd name="connsiteY65" fmla="*/ 1074 h 10000"/>
                                <a:gd name="connsiteX66" fmla="*/ 4394 w 9960"/>
                                <a:gd name="connsiteY66" fmla="*/ 1519 h 10000"/>
                                <a:gd name="connsiteX67" fmla="*/ 4478 w 9960"/>
                                <a:gd name="connsiteY67" fmla="*/ 1586 h 10000"/>
                                <a:gd name="connsiteX68" fmla="*/ 4520 w 9960"/>
                                <a:gd name="connsiteY68" fmla="*/ 711 h 10000"/>
                                <a:gd name="connsiteX69" fmla="*/ 4645 w 9960"/>
                                <a:gd name="connsiteY69" fmla="*/ 1288 h 10000"/>
                                <a:gd name="connsiteX70" fmla="*/ 4688 w 9960"/>
                                <a:gd name="connsiteY70" fmla="*/ 149 h 10000"/>
                                <a:gd name="connsiteX71" fmla="*/ 4730 w 9960"/>
                                <a:gd name="connsiteY71" fmla="*/ 1469 h 10000"/>
                                <a:gd name="connsiteX72" fmla="*/ 4815 w 9960"/>
                                <a:gd name="connsiteY72" fmla="*/ 1008 h 10000"/>
                                <a:gd name="connsiteX73" fmla="*/ 4938 w 9960"/>
                                <a:gd name="connsiteY73" fmla="*/ 1288 h 10000"/>
                                <a:gd name="connsiteX74" fmla="*/ 4980 w 9960"/>
                                <a:gd name="connsiteY74" fmla="*/ 1107 h 10000"/>
                                <a:gd name="connsiteX75" fmla="*/ 5105 w 9960"/>
                                <a:gd name="connsiteY75" fmla="*/ 629 h 10000"/>
                                <a:gd name="connsiteX76" fmla="*/ 5147 w 9960"/>
                                <a:gd name="connsiteY76" fmla="*/ 1304 h 10000"/>
                                <a:gd name="connsiteX77" fmla="*/ 5190 w 9960"/>
                                <a:gd name="connsiteY77" fmla="*/ 1058 h 10000"/>
                                <a:gd name="connsiteX78" fmla="*/ 5274 w 9960"/>
                                <a:gd name="connsiteY78" fmla="*/ 711 h 10000"/>
                                <a:gd name="connsiteX79" fmla="*/ 5315 w 9960"/>
                                <a:gd name="connsiteY79" fmla="*/ 1008 h 10000"/>
                                <a:gd name="connsiteX80" fmla="*/ 5398 w 9960"/>
                                <a:gd name="connsiteY80" fmla="*/ 1288 h 10000"/>
                                <a:gd name="connsiteX81" fmla="*/ 5482 w 9960"/>
                                <a:gd name="connsiteY81" fmla="*/ 1058 h 10000"/>
                                <a:gd name="connsiteX82" fmla="*/ 5524 w 9960"/>
                                <a:gd name="connsiteY82" fmla="*/ 776 h 10000"/>
                                <a:gd name="connsiteX83" fmla="*/ 5524 w 9960"/>
                                <a:gd name="connsiteY83" fmla="*/ 893 h 10000"/>
                                <a:gd name="connsiteX84" fmla="*/ 5524 w 9960"/>
                                <a:gd name="connsiteY84" fmla="*/ 1058 h 10000"/>
                                <a:gd name="connsiteX85" fmla="*/ 5567 w 9960"/>
                                <a:gd name="connsiteY85" fmla="*/ 992 h 10000"/>
                                <a:gd name="connsiteX86" fmla="*/ 5609 w 9960"/>
                                <a:gd name="connsiteY86" fmla="*/ 760 h 10000"/>
                                <a:gd name="connsiteX87" fmla="*/ 5734 w 9960"/>
                                <a:gd name="connsiteY87" fmla="*/ 1173 h 10000"/>
                                <a:gd name="connsiteX88" fmla="*/ 5734 w 9960"/>
                                <a:gd name="connsiteY88" fmla="*/ 1272 h 10000"/>
                                <a:gd name="connsiteX89" fmla="*/ 5734 w 9960"/>
                                <a:gd name="connsiteY89" fmla="*/ 1189 h 10000"/>
                                <a:gd name="connsiteX90" fmla="*/ 5775 w 9960"/>
                                <a:gd name="connsiteY90" fmla="*/ 941 h 10000"/>
                                <a:gd name="connsiteX91" fmla="*/ 5818 w 9960"/>
                                <a:gd name="connsiteY91" fmla="*/ 677 h 10000"/>
                                <a:gd name="connsiteX92" fmla="*/ 5900 w 9960"/>
                                <a:gd name="connsiteY92" fmla="*/ 1338 h 10000"/>
                                <a:gd name="connsiteX93" fmla="*/ 5943 w 9960"/>
                                <a:gd name="connsiteY93" fmla="*/ 1074 h 10000"/>
                                <a:gd name="connsiteX94" fmla="*/ 5943 w 9960"/>
                                <a:gd name="connsiteY94" fmla="*/ 546 h 10000"/>
                                <a:gd name="connsiteX95" fmla="*/ 5984 w 9960"/>
                                <a:gd name="connsiteY95" fmla="*/ 677 h 10000"/>
                                <a:gd name="connsiteX96" fmla="*/ 5984 w 9960"/>
                                <a:gd name="connsiteY96" fmla="*/ 992 h 10000"/>
                                <a:gd name="connsiteX97" fmla="*/ 5984 w 9960"/>
                                <a:gd name="connsiteY97" fmla="*/ 893 h 10000"/>
                                <a:gd name="connsiteX98" fmla="*/ 6026 w 9960"/>
                                <a:gd name="connsiteY98" fmla="*/ 629 h 10000"/>
                                <a:gd name="connsiteX99" fmla="*/ 6026 w 9960"/>
                                <a:gd name="connsiteY99" fmla="*/ 1074 h 10000"/>
                                <a:gd name="connsiteX100" fmla="*/ 6151 w 9960"/>
                                <a:gd name="connsiteY100" fmla="*/ 117 h 10000"/>
                                <a:gd name="connsiteX101" fmla="*/ 6195 w 9960"/>
                                <a:gd name="connsiteY101" fmla="*/ 1735 h 10000"/>
                                <a:gd name="connsiteX102" fmla="*/ 6236 w 9960"/>
                                <a:gd name="connsiteY102" fmla="*/ 1024 h 10000"/>
                                <a:gd name="connsiteX103" fmla="*/ 6321 w 9960"/>
                                <a:gd name="connsiteY103" fmla="*/ 1635 h 10000"/>
                                <a:gd name="connsiteX104" fmla="*/ 6362 w 9960"/>
                                <a:gd name="connsiteY104" fmla="*/ 776 h 10000"/>
                                <a:gd name="connsiteX105" fmla="*/ 6402 w 9960"/>
                                <a:gd name="connsiteY105" fmla="*/ 1338 h 10000"/>
                                <a:gd name="connsiteX106" fmla="*/ 6444 w 9960"/>
                                <a:gd name="connsiteY106" fmla="*/ 546 h 10000"/>
                                <a:gd name="connsiteX107" fmla="*/ 6529 w 9960"/>
                                <a:gd name="connsiteY107" fmla="*/ 1223 h 10000"/>
                                <a:gd name="connsiteX108" fmla="*/ 6529 w 9960"/>
                                <a:gd name="connsiteY108" fmla="*/ 1519 h 10000"/>
                                <a:gd name="connsiteX109" fmla="*/ 6571 w 9960"/>
                                <a:gd name="connsiteY109" fmla="*/ 1586 h 10000"/>
                                <a:gd name="connsiteX110" fmla="*/ 6571 w 9960"/>
                                <a:gd name="connsiteY110" fmla="*/ 1354 h 10000"/>
                                <a:gd name="connsiteX111" fmla="*/ 6654 w 9960"/>
                                <a:gd name="connsiteY111" fmla="*/ 842 h 10000"/>
                                <a:gd name="connsiteX112" fmla="*/ 6779 w 9960"/>
                                <a:gd name="connsiteY112" fmla="*/ 1421 h 10000"/>
                                <a:gd name="connsiteX113" fmla="*/ 6863 w 9960"/>
                                <a:gd name="connsiteY113" fmla="*/ 776 h 10000"/>
                                <a:gd name="connsiteX114" fmla="*/ 6863 w 9960"/>
                                <a:gd name="connsiteY114" fmla="*/ 1024 h 10000"/>
                                <a:gd name="connsiteX115" fmla="*/ 6905 w 9960"/>
                                <a:gd name="connsiteY115" fmla="*/ 1107 h 10000"/>
                                <a:gd name="connsiteX116" fmla="*/ 6905 w 9960"/>
                                <a:gd name="connsiteY116" fmla="*/ 1701 h 10000"/>
                                <a:gd name="connsiteX117" fmla="*/ 6988 w 9960"/>
                                <a:gd name="connsiteY117" fmla="*/ 1503 h 10000"/>
                                <a:gd name="connsiteX118" fmla="*/ 7029 w 9960"/>
                                <a:gd name="connsiteY118" fmla="*/ 776 h 10000"/>
                                <a:gd name="connsiteX119" fmla="*/ 7115 w 9960"/>
                                <a:gd name="connsiteY119" fmla="*/ 941 h 10000"/>
                                <a:gd name="connsiteX120" fmla="*/ 7200 w 9960"/>
                                <a:gd name="connsiteY120" fmla="*/ 760 h 10000"/>
                                <a:gd name="connsiteX121" fmla="*/ 7241 w 9960"/>
                                <a:gd name="connsiteY121" fmla="*/ 875 h 10000"/>
                                <a:gd name="connsiteX122" fmla="*/ 7282 w 9960"/>
                                <a:gd name="connsiteY122" fmla="*/ 728 h 10000"/>
                                <a:gd name="connsiteX123" fmla="*/ 7323 w 9960"/>
                                <a:gd name="connsiteY123" fmla="*/ 1933 h 10000"/>
                                <a:gd name="connsiteX124" fmla="*/ 7323 w 9960"/>
                                <a:gd name="connsiteY124" fmla="*/ 958 h 10000"/>
                                <a:gd name="connsiteX125" fmla="*/ 7406 w 9960"/>
                                <a:gd name="connsiteY125" fmla="*/ 331 h 10000"/>
                                <a:gd name="connsiteX126" fmla="*/ 7491 w 9960"/>
                                <a:gd name="connsiteY126" fmla="*/ 611 h 10000"/>
                                <a:gd name="connsiteX127" fmla="*/ 7534 w 9960"/>
                                <a:gd name="connsiteY127" fmla="*/ 480 h 10000"/>
                                <a:gd name="connsiteX128" fmla="*/ 7616 w 9960"/>
                                <a:gd name="connsiteY128" fmla="*/ 1074 h 10000"/>
                                <a:gd name="connsiteX129" fmla="*/ 7616 w 9960"/>
                                <a:gd name="connsiteY129" fmla="*/ 1503 h 10000"/>
                                <a:gd name="connsiteX130" fmla="*/ 7660 w 9960"/>
                                <a:gd name="connsiteY130" fmla="*/ 792 h 10000"/>
                                <a:gd name="connsiteX131" fmla="*/ 7826 w 9960"/>
                                <a:gd name="connsiteY131" fmla="*/ 314 h 10000"/>
                                <a:gd name="connsiteX132" fmla="*/ 7867 w 9960"/>
                                <a:gd name="connsiteY132" fmla="*/ 1519 h 10000"/>
                                <a:gd name="connsiteX133" fmla="*/ 7952 w 9960"/>
                                <a:gd name="connsiteY133" fmla="*/ 430 h 10000"/>
                                <a:gd name="connsiteX134" fmla="*/ 8076 w 9960"/>
                                <a:gd name="connsiteY134" fmla="*/ 1008 h 10000"/>
                                <a:gd name="connsiteX135" fmla="*/ 8119 w 9960"/>
                                <a:gd name="connsiteY135" fmla="*/ 496 h 10000"/>
                                <a:gd name="connsiteX136" fmla="*/ 8119 w 9960"/>
                                <a:gd name="connsiteY136" fmla="*/ 1653 h 10000"/>
                                <a:gd name="connsiteX137" fmla="*/ 8245 w 9960"/>
                                <a:gd name="connsiteY137" fmla="*/ 842 h 10000"/>
                                <a:gd name="connsiteX138" fmla="*/ 8287 w 9960"/>
                                <a:gd name="connsiteY138" fmla="*/ 1058 h 10000"/>
                                <a:gd name="connsiteX139" fmla="*/ 8328 w 9960"/>
                                <a:gd name="connsiteY139" fmla="*/ 1618 h 10000"/>
                                <a:gd name="connsiteX140" fmla="*/ 8411 w 9960"/>
                                <a:gd name="connsiteY140" fmla="*/ 496 h 10000"/>
                                <a:gd name="connsiteX141" fmla="*/ 8495 w 9960"/>
                                <a:gd name="connsiteY141" fmla="*/ 792 h 10000"/>
                                <a:gd name="connsiteX142" fmla="*/ 8705 w 9960"/>
                                <a:gd name="connsiteY142" fmla="*/ 1570 h 10000"/>
                                <a:gd name="connsiteX143" fmla="*/ 8788 w 9960"/>
                                <a:gd name="connsiteY143" fmla="*/ 1107 h 10000"/>
                                <a:gd name="connsiteX144" fmla="*/ 8915 w 9960"/>
                                <a:gd name="connsiteY144" fmla="*/ 512 h 10000"/>
                                <a:gd name="connsiteX145" fmla="*/ 8956 w 9960"/>
                                <a:gd name="connsiteY145" fmla="*/ 1122 h 10000"/>
                                <a:gd name="connsiteX146" fmla="*/ 8998 w 9960"/>
                                <a:gd name="connsiteY146" fmla="*/ 1288 h 10000"/>
                                <a:gd name="connsiteX147" fmla="*/ 8998 w 9960"/>
                                <a:gd name="connsiteY147" fmla="*/ 1354 h 10000"/>
                                <a:gd name="connsiteX148" fmla="*/ 9123 w 9960"/>
                                <a:gd name="connsiteY148" fmla="*/ 958 h 10000"/>
                                <a:gd name="connsiteX149" fmla="*/ 9207 w 9960"/>
                                <a:gd name="connsiteY149" fmla="*/ 1288 h 10000"/>
                                <a:gd name="connsiteX150" fmla="*/ 9248 w 9960"/>
                                <a:gd name="connsiteY150" fmla="*/ 1223 h 10000"/>
                                <a:gd name="connsiteX151" fmla="*/ 9248 w 9960"/>
                                <a:gd name="connsiteY151" fmla="*/ 728 h 10000"/>
                                <a:gd name="connsiteX152" fmla="*/ 9373 w 9960"/>
                                <a:gd name="connsiteY152" fmla="*/ 1536 h 10000"/>
                                <a:gd name="connsiteX153" fmla="*/ 9373 w 9960"/>
                                <a:gd name="connsiteY153" fmla="*/ 1122 h 10000"/>
                                <a:gd name="connsiteX154" fmla="*/ 9458 w 9960"/>
                                <a:gd name="connsiteY154" fmla="*/ 1239 h 10000"/>
                                <a:gd name="connsiteX155" fmla="*/ 9541 w 9960"/>
                                <a:gd name="connsiteY155" fmla="*/ 1421 h 10000"/>
                                <a:gd name="connsiteX156" fmla="*/ 9668 w 9960"/>
                                <a:gd name="connsiteY156" fmla="*/ 792 h 10000"/>
                                <a:gd name="connsiteX157" fmla="*/ 9668 w 9960"/>
                                <a:gd name="connsiteY157" fmla="*/ 1189 h 10000"/>
                                <a:gd name="connsiteX158" fmla="*/ 9835 w 9960"/>
                                <a:gd name="connsiteY158" fmla="*/ 909 h 10000"/>
                                <a:gd name="connsiteX159" fmla="*/ 9835 w 9960"/>
                                <a:gd name="connsiteY159" fmla="*/ 1685 h 10000"/>
                                <a:gd name="connsiteX160" fmla="*/ 9835 w 9960"/>
                                <a:gd name="connsiteY160" fmla="*/ 2130 h 10000"/>
                                <a:gd name="connsiteX161" fmla="*/ 9960 w 9960"/>
                                <a:gd name="connsiteY161" fmla="*/ 10000 h 10000"/>
                                <a:gd name="connsiteX0" fmla="*/ 0 w 9874"/>
                                <a:gd name="connsiteY0" fmla="*/ 1239 h 2130"/>
                                <a:gd name="connsiteX1" fmla="*/ 128 w 9874"/>
                                <a:gd name="connsiteY1" fmla="*/ 1866 h 2130"/>
                                <a:gd name="connsiteX2" fmla="*/ 128 w 9874"/>
                                <a:gd name="connsiteY2" fmla="*/ 1751 h 2130"/>
                                <a:gd name="connsiteX3" fmla="*/ 128 w 9874"/>
                                <a:gd name="connsiteY3" fmla="*/ 1503 h 2130"/>
                                <a:gd name="connsiteX4" fmla="*/ 211 w 9874"/>
                                <a:gd name="connsiteY4" fmla="*/ 992 h 2130"/>
                                <a:gd name="connsiteX5" fmla="*/ 252 w 9874"/>
                                <a:gd name="connsiteY5" fmla="*/ 1453 h 2130"/>
                                <a:gd name="connsiteX6" fmla="*/ 336 w 9874"/>
                                <a:gd name="connsiteY6" fmla="*/ 1701 h 2130"/>
                                <a:gd name="connsiteX7" fmla="*/ 378 w 9874"/>
                                <a:gd name="connsiteY7" fmla="*/ 1701 h 2130"/>
                                <a:gd name="connsiteX8" fmla="*/ 378 w 9874"/>
                                <a:gd name="connsiteY8" fmla="*/ 611 h 2130"/>
                                <a:gd name="connsiteX9" fmla="*/ 464 w 9874"/>
                                <a:gd name="connsiteY9" fmla="*/ 1122 h 2130"/>
                                <a:gd name="connsiteX10" fmla="*/ 589 w 9874"/>
                                <a:gd name="connsiteY10" fmla="*/ 893 h 2130"/>
                                <a:gd name="connsiteX11" fmla="*/ 673 w 9874"/>
                                <a:gd name="connsiteY11" fmla="*/ 1586 h 2130"/>
                                <a:gd name="connsiteX12" fmla="*/ 799 w 9874"/>
                                <a:gd name="connsiteY12" fmla="*/ 562 h 2130"/>
                                <a:gd name="connsiteX13" fmla="*/ 799 w 9874"/>
                                <a:gd name="connsiteY13" fmla="*/ 1421 h 2130"/>
                                <a:gd name="connsiteX14" fmla="*/ 967 w 9874"/>
                                <a:gd name="connsiteY14" fmla="*/ 1122 h 2130"/>
                                <a:gd name="connsiteX15" fmla="*/ 967 w 9874"/>
                                <a:gd name="connsiteY15" fmla="*/ 1866 h 2130"/>
                                <a:gd name="connsiteX16" fmla="*/ 1093 w 9874"/>
                                <a:gd name="connsiteY16" fmla="*/ 1469 h 2130"/>
                                <a:gd name="connsiteX17" fmla="*/ 1176 w 9874"/>
                                <a:gd name="connsiteY17" fmla="*/ 1223 h 2130"/>
                                <a:gd name="connsiteX18" fmla="*/ 1262 w 9874"/>
                                <a:gd name="connsiteY18" fmla="*/ 1586 h 2130"/>
                                <a:gd name="connsiteX19" fmla="*/ 1302 w 9874"/>
                                <a:gd name="connsiteY19" fmla="*/ 1965 h 2130"/>
                                <a:gd name="connsiteX20" fmla="*/ 1387 w 9874"/>
                                <a:gd name="connsiteY20" fmla="*/ 842 h 2130"/>
                                <a:gd name="connsiteX21" fmla="*/ 1472 w 9874"/>
                                <a:gd name="connsiteY21" fmla="*/ 1421 h 2130"/>
                                <a:gd name="connsiteX22" fmla="*/ 1513 w 9874"/>
                                <a:gd name="connsiteY22" fmla="*/ 0 h 2130"/>
                                <a:gd name="connsiteX23" fmla="*/ 1639 w 9874"/>
                                <a:gd name="connsiteY23" fmla="*/ 1586 h 2130"/>
                                <a:gd name="connsiteX24" fmla="*/ 1765 w 9874"/>
                                <a:gd name="connsiteY24" fmla="*/ 958 h 2130"/>
                                <a:gd name="connsiteX25" fmla="*/ 1849 w 9874"/>
                                <a:gd name="connsiteY25" fmla="*/ 776 h 2130"/>
                                <a:gd name="connsiteX26" fmla="*/ 1849 w 9874"/>
                                <a:gd name="connsiteY26" fmla="*/ 677 h 2130"/>
                                <a:gd name="connsiteX27" fmla="*/ 1933 w 9874"/>
                                <a:gd name="connsiteY27" fmla="*/ 1701 h 2130"/>
                                <a:gd name="connsiteX28" fmla="*/ 1975 w 9874"/>
                                <a:gd name="connsiteY28" fmla="*/ 1586 h 2130"/>
                                <a:gd name="connsiteX29" fmla="*/ 2058 w 9874"/>
                                <a:gd name="connsiteY29" fmla="*/ 1469 h 2130"/>
                                <a:gd name="connsiteX30" fmla="*/ 2100 w 9874"/>
                                <a:gd name="connsiteY30" fmla="*/ 264 h 2130"/>
                                <a:gd name="connsiteX31" fmla="*/ 2100 w 9874"/>
                                <a:gd name="connsiteY31" fmla="*/ 1288 h 2130"/>
                                <a:gd name="connsiteX32" fmla="*/ 2145 w 9874"/>
                                <a:gd name="connsiteY32" fmla="*/ 1866 h 2130"/>
                                <a:gd name="connsiteX33" fmla="*/ 2311 w 9874"/>
                                <a:gd name="connsiteY33" fmla="*/ 1421 h 2130"/>
                                <a:gd name="connsiteX34" fmla="*/ 2354 w 9874"/>
                                <a:gd name="connsiteY34" fmla="*/ 1618 h 2130"/>
                                <a:gd name="connsiteX35" fmla="*/ 2354 w 9874"/>
                                <a:gd name="connsiteY35" fmla="*/ 1735 h 2130"/>
                                <a:gd name="connsiteX36" fmla="*/ 2395 w 9874"/>
                                <a:gd name="connsiteY36" fmla="*/ 1685 h 2130"/>
                                <a:gd name="connsiteX37" fmla="*/ 2481 w 9874"/>
                                <a:gd name="connsiteY37" fmla="*/ 1387 h 2130"/>
                                <a:gd name="connsiteX38" fmla="*/ 2563 w 9874"/>
                                <a:gd name="connsiteY38" fmla="*/ 909 h 2130"/>
                                <a:gd name="connsiteX39" fmla="*/ 2605 w 9874"/>
                                <a:gd name="connsiteY39" fmla="*/ 1223 h 2130"/>
                                <a:gd name="connsiteX40" fmla="*/ 2690 w 9874"/>
                                <a:gd name="connsiteY40" fmla="*/ 1421 h 2130"/>
                                <a:gd name="connsiteX41" fmla="*/ 2690 w 9874"/>
                                <a:gd name="connsiteY41" fmla="*/ 1586 h 2130"/>
                                <a:gd name="connsiteX42" fmla="*/ 2731 w 9874"/>
                                <a:gd name="connsiteY42" fmla="*/ 1421 h 2130"/>
                                <a:gd name="connsiteX43" fmla="*/ 2772 w 9874"/>
                                <a:gd name="connsiteY43" fmla="*/ 1223 h 2130"/>
                                <a:gd name="connsiteX44" fmla="*/ 2816 w 9874"/>
                                <a:gd name="connsiteY44" fmla="*/ 958 h 2130"/>
                                <a:gd name="connsiteX45" fmla="*/ 2816 w 9874"/>
                                <a:gd name="connsiteY45" fmla="*/ 909 h 2130"/>
                                <a:gd name="connsiteX46" fmla="*/ 2984 w 9874"/>
                                <a:gd name="connsiteY46" fmla="*/ 1784 h 2130"/>
                                <a:gd name="connsiteX47" fmla="*/ 3108 w 9874"/>
                                <a:gd name="connsiteY47" fmla="*/ 496 h 2130"/>
                                <a:gd name="connsiteX48" fmla="*/ 3195 w 9874"/>
                                <a:gd name="connsiteY48" fmla="*/ 1140 h 2130"/>
                                <a:gd name="connsiteX49" fmla="*/ 3278 w 9874"/>
                                <a:gd name="connsiteY49" fmla="*/ 430 h 2130"/>
                                <a:gd name="connsiteX50" fmla="*/ 3362 w 9874"/>
                                <a:gd name="connsiteY50" fmla="*/ 595 h 2130"/>
                                <a:gd name="connsiteX51" fmla="*/ 3446 w 9874"/>
                                <a:gd name="connsiteY51" fmla="*/ 1140 h 2130"/>
                                <a:gd name="connsiteX52" fmla="*/ 3571 w 9874"/>
                                <a:gd name="connsiteY52" fmla="*/ 875 h 2130"/>
                                <a:gd name="connsiteX53" fmla="*/ 3613 w 9874"/>
                                <a:gd name="connsiteY53" fmla="*/ 1503 h 2130"/>
                                <a:gd name="connsiteX54" fmla="*/ 3698 w 9874"/>
                                <a:gd name="connsiteY54" fmla="*/ 1223 h 2130"/>
                                <a:gd name="connsiteX55" fmla="*/ 3698 w 9874"/>
                                <a:gd name="connsiteY55" fmla="*/ 1981 h 2130"/>
                                <a:gd name="connsiteX56" fmla="*/ 3781 w 9874"/>
                                <a:gd name="connsiteY56" fmla="*/ 1735 h 2130"/>
                                <a:gd name="connsiteX57" fmla="*/ 3866 w 9874"/>
                                <a:gd name="connsiteY57" fmla="*/ 1304 h 2130"/>
                                <a:gd name="connsiteX58" fmla="*/ 3866 w 9874"/>
                                <a:gd name="connsiteY58" fmla="*/ 941 h 2130"/>
                                <a:gd name="connsiteX59" fmla="*/ 3866 w 9874"/>
                                <a:gd name="connsiteY59" fmla="*/ 728 h 2130"/>
                                <a:gd name="connsiteX60" fmla="*/ 3908 w 9874"/>
                                <a:gd name="connsiteY60" fmla="*/ 842 h 2130"/>
                                <a:gd name="connsiteX61" fmla="*/ 3908 w 9874"/>
                                <a:gd name="connsiteY61" fmla="*/ 1008 h 2130"/>
                                <a:gd name="connsiteX62" fmla="*/ 4033 w 9874"/>
                                <a:gd name="connsiteY62" fmla="*/ 1735 h 2130"/>
                                <a:gd name="connsiteX63" fmla="*/ 4075 w 9874"/>
                                <a:gd name="connsiteY63" fmla="*/ 1784 h 2130"/>
                                <a:gd name="connsiteX64" fmla="*/ 4244 w 9874"/>
                                <a:gd name="connsiteY64" fmla="*/ 1239 h 2130"/>
                                <a:gd name="connsiteX65" fmla="*/ 4286 w 9874"/>
                                <a:gd name="connsiteY65" fmla="*/ 1074 h 2130"/>
                                <a:gd name="connsiteX66" fmla="*/ 4412 w 9874"/>
                                <a:gd name="connsiteY66" fmla="*/ 1519 h 2130"/>
                                <a:gd name="connsiteX67" fmla="*/ 4496 w 9874"/>
                                <a:gd name="connsiteY67" fmla="*/ 1586 h 2130"/>
                                <a:gd name="connsiteX68" fmla="*/ 4538 w 9874"/>
                                <a:gd name="connsiteY68" fmla="*/ 711 h 2130"/>
                                <a:gd name="connsiteX69" fmla="*/ 4664 w 9874"/>
                                <a:gd name="connsiteY69" fmla="*/ 1288 h 2130"/>
                                <a:gd name="connsiteX70" fmla="*/ 4707 w 9874"/>
                                <a:gd name="connsiteY70" fmla="*/ 149 h 2130"/>
                                <a:gd name="connsiteX71" fmla="*/ 4749 w 9874"/>
                                <a:gd name="connsiteY71" fmla="*/ 1469 h 2130"/>
                                <a:gd name="connsiteX72" fmla="*/ 4834 w 9874"/>
                                <a:gd name="connsiteY72" fmla="*/ 1008 h 2130"/>
                                <a:gd name="connsiteX73" fmla="*/ 4958 w 9874"/>
                                <a:gd name="connsiteY73" fmla="*/ 1288 h 2130"/>
                                <a:gd name="connsiteX74" fmla="*/ 5000 w 9874"/>
                                <a:gd name="connsiteY74" fmla="*/ 1107 h 2130"/>
                                <a:gd name="connsiteX75" fmla="*/ 5126 w 9874"/>
                                <a:gd name="connsiteY75" fmla="*/ 629 h 2130"/>
                                <a:gd name="connsiteX76" fmla="*/ 5168 w 9874"/>
                                <a:gd name="connsiteY76" fmla="*/ 1304 h 2130"/>
                                <a:gd name="connsiteX77" fmla="*/ 5211 w 9874"/>
                                <a:gd name="connsiteY77" fmla="*/ 1058 h 2130"/>
                                <a:gd name="connsiteX78" fmla="*/ 5295 w 9874"/>
                                <a:gd name="connsiteY78" fmla="*/ 711 h 2130"/>
                                <a:gd name="connsiteX79" fmla="*/ 5336 w 9874"/>
                                <a:gd name="connsiteY79" fmla="*/ 1008 h 2130"/>
                                <a:gd name="connsiteX80" fmla="*/ 5420 w 9874"/>
                                <a:gd name="connsiteY80" fmla="*/ 1288 h 2130"/>
                                <a:gd name="connsiteX81" fmla="*/ 5504 w 9874"/>
                                <a:gd name="connsiteY81" fmla="*/ 1058 h 2130"/>
                                <a:gd name="connsiteX82" fmla="*/ 5546 w 9874"/>
                                <a:gd name="connsiteY82" fmla="*/ 776 h 2130"/>
                                <a:gd name="connsiteX83" fmla="*/ 5546 w 9874"/>
                                <a:gd name="connsiteY83" fmla="*/ 893 h 2130"/>
                                <a:gd name="connsiteX84" fmla="*/ 5546 w 9874"/>
                                <a:gd name="connsiteY84" fmla="*/ 1058 h 2130"/>
                                <a:gd name="connsiteX85" fmla="*/ 5589 w 9874"/>
                                <a:gd name="connsiteY85" fmla="*/ 992 h 2130"/>
                                <a:gd name="connsiteX86" fmla="*/ 5632 w 9874"/>
                                <a:gd name="connsiteY86" fmla="*/ 760 h 2130"/>
                                <a:gd name="connsiteX87" fmla="*/ 5757 w 9874"/>
                                <a:gd name="connsiteY87" fmla="*/ 1173 h 2130"/>
                                <a:gd name="connsiteX88" fmla="*/ 5757 w 9874"/>
                                <a:gd name="connsiteY88" fmla="*/ 1272 h 2130"/>
                                <a:gd name="connsiteX89" fmla="*/ 5757 w 9874"/>
                                <a:gd name="connsiteY89" fmla="*/ 1189 h 2130"/>
                                <a:gd name="connsiteX90" fmla="*/ 5798 w 9874"/>
                                <a:gd name="connsiteY90" fmla="*/ 941 h 2130"/>
                                <a:gd name="connsiteX91" fmla="*/ 5841 w 9874"/>
                                <a:gd name="connsiteY91" fmla="*/ 677 h 2130"/>
                                <a:gd name="connsiteX92" fmla="*/ 5924 w 9874"/>
                                <a:gd name="connsiteY92" fmla="*/ 1338 h 2130"/>
                                <a:gd name="connsiteX93" fmla="*/ 5967 w 9874"/>
                                <a:gd name="connsiteY93" fmla="*/ 1074 h 2130"/>
                                <a:gd name="connsiteX94" fmla="*/ 5967 w 9874"/>
                                <a:gd name="connsiteY94" fmla="*/ 546 h 2130"/>
                                <a:gd name="connsiteX95" fmla="*/ 6008 w 9874"/>
                                <a:gd name="connsiteY95" fmla="*/ 677 h 2130"/>
                                <a:gd name="connsiteX96" fmla="*/ 6008 w 9874"/>
                                <a:gd name="connsiteY96" fmla="*/ 992 h 2130"/>
                                <a:gd name="connsiteX97" fmla="*/ 6008 w 9874"/>
                                <a:gd name="connsiteY97" fmla="*/ 893 h 2130"/>
                                <a:gd name="connsiteX98" fmla="*/ 6050 w 9874"/>
                                <a:gd name="connsiteY98" fmla="*/ 629 h 2130"/>
                                <a:gd name="connsiteX99" fmla="*/ 6050 w 9874"/>
                                <a:gd name="connsiteY99" fmla="*/ 1074 h 2130"/>
                                <a:gd name="connsiteX100" fmla="*/ 6176 w 9874"/>
                                <a:gd name="connsiteY100" fmla="*/ 117 h 2130"/>
                                <a:gd name="connsiteX101" fmla="*/ 6220 w 9874"/>
                                <a:gd name="connsiteY101" fmla="*/ 1735 h 2130"/>
                                <a:gd name="connsiteX102" fmla="*/ 6261 w 9874"/>
                                <a:gd name="connsiteY102" fmla="*/ 1024 h 2130"/>
                                <a:gd name="connsiteX103" fmla="*/ 6346 w 9874"/>
                                <a:gd name="connsiteY103" fmla="*/ 1635 h 2130"/>
                                <a:gd name="connsiteX104" fmla="*/ 6388 w 9874"/>
                                <a:gd name="connsiteY104" fmla="*/ 776 h 2130"/>
                                <a:gd name="connsiteX105" fmla="*/ 6428 w 9874"/>
                                <a:gd name="connsiteY105" fmla="*/ 1338 h 2130"/>
                                <a:gd name="connsiteX106" fmla="*/ 6470 w 9874"/>
                                <a:gd name="connsiteY106" fmla="*/ 546 h 2130"/>
                                <a:gd name="connsiteX107" fmla="*/ 6555 w 9874"/>
                                <a:gd name="connsiteY107" fmla="*/ 1223 h 2130"/>
                                <a:gd name="connsiteX108" fmla="*/ 6555 w 9874"/>
                                <a:gd name="connsiteY108" fmla="*/ 1519 h 2130"/>
                                <a:gd name="connsiteX109" fmla="*/ 6597 w 9874"/>
                                <a:gd name="connsiteY109" fmla="*/ 1586 h 2130"/>
                                <a:gd name="connsiteX110" fmla="*/ 6597 w 9874"/>
                                <a:gd name="connsiteY110" fmla="*/ 1354 h 2130"/>
                                <a:gd name="connsiteX111" fmla="*/ 6681 w 9874"/>
                                <a:gd name="connsiteY111" fmla="*/ 842 h 2130"/>
                                <a:gd name="connsiteX112" fmla="*/ 6806 w 9874"/>
                                <a:gd name="connsiteY112" fmla="*/ 1421 h 2130"/>
                                <a:gd name="connsiteX113" fmla="*/ 6891 w 9874"/>
                                <a:gd name="connsiteY113" fmla="*/ 776 h 2130"/>
                                <a:gd name="connsiteX114" fmla="*/ 6891 w 9874"/>
                                <a:gd name="connsiteY114" fmla="*/ 1024 h 2130"/>
                                <a:gd name="connsiteX115" fmla="*/ 6933 w 9874"/>
                                <a:gd name="connsiteY115" fmla="*/ 1107 h 2130"/>
                                <a:gd name="connsiteX116" fmla="*/ 6933 w 9874"/>
                                <a:gd name="connsiteY116" fmla="*/ 1701 h 2130"/>
                                <a:gd name="connsiteX117" fmla="*/ 7016 w 9874"/>
                                <a:gd name="connsiteY117" fmla="*/ 1503 h 2130"/>
                                <a:gd name="connsiteX118" fmla="*/ 7057 w 9874"/>
                                <a:gd name="connsiteY118" fmla="*/ 776 h 2130"/>
                                <a:gd name="connsiteX119" fmla="*/ 7144 w 9874"/>
                                <a:gd name="connsiteY119" fmla="*/ 941 h 2130"/>
                                <a:gd name="connsiteX120" fmla="*/ 7229 w 9874"/>
                                <a:gd name="connsiteY120" fmla="*/ 760 h 2130"/>
                                <a:gd name="connsiteX121" fmla="*/ 7270 w 9874"/>
                                <a:gd name="connsiteY121" fmla="*/ 875 h 2130"/>
                                <a:gd name="connsiteX122" fmla="*/ 7311 w 9874"/>
                                <a:gd name="connsiteY122" fmla="*/ 728 h 2130"/>
                                <a:gd name="connsiteX123" fmla="*/ 7352 w 9874"/>
                                <a:gd name="connsiteY123" fmla="*/ 1933 h 2130"/>
                                <a:gd name="connsiteX124" fmla="*/ 7352 w 9874"/>
                                <a:gd name="connsiteY124" fmla="*/ 958 h 2130"/>
                                <a:gd name="connsiteX125" fmla="*/ 7436 w 9874"/>
                                <a:gd name="connsiteY125" fmla="*/ 331 h 2130"/>
                                <a:gd name="connsiteX126" fmla="*/ 7521 w 9874"/>
                                <a:gd name="connsiteY126" fmla="*/ 611 h 2130"/>
                                <a:gd name="connsiteX127" fmla="*/ 7564 w 9874"/>
                                <a:gd name="connsiteY127" fmla="*/ 480 h 2130"/>
                                <a:gd name="connsiteX128" fmla="*/ 7647 w 9874"/>
                                <a:gd name="connsiteY128" fmla="*/ 1074 h 2130"/>
                                <a:gd name="connsiteX129" fmla="*/ 7647 w 9874"/>
                                <a:gd name="connsiteY129" fmla="*/ 1503 h 2130"/>
                                <a:gd name="connsiteX130" fmla="*/ 7691 w 9874"/>
                                <a:gd name="connsiteY130" fmla="*/ 792 h 2130"/>
                                <a:gd name="connsiteX131" fmla="*/ 7857 w 9874"/>
                                <a:gd name="connsiteY131" fmla="*/ 314 h 2130"/>
                                <a:gd name="connsiteX132" fmla="*/ 7899 w 9874"/>
                                <a:gd name="connsiteY132" fmla="*/ 1519 h 2130"/>
                                <a:gd name="connsiteX133" fmla="*/ 7984 w 9874"/>
                                <a:gd name="connsiteY133" fmla="*/ 430 h 2130"/>
                                <a:gd name="connsiteX134" fmla="*/ 8108 w 9874"/>
                                <a:gd name="connsiteY134" fmla="*/ 1008 h 2130"/>
                                <a:gd name="connsiteX135" fmla="*/ 8152 w 9874"/>
                                <a:gd name="connsiteY135" fmla="*/ 496 h 2130"/>
                                <a:gd name="connsiteX136" fmla="*/ 8152 w 9874"/>
                                <a:gd name="connsiteY136" fmla="*/ 1653 h 2130"/>
                                <a:gd name="connsiteX137" fmla="*/ 8278 w 9874"/>
                                <a:gd name="connsiteY137" fmla="*/ 842 h 2130"/>
                                <a:gd name="connsiteX138" fmla="*/ 8320 w 9874"/>
                                <a:gd name="connsiteY138" fmla="*/ 1058 h 2130"/>
                                <a:gd name="connsiteX139" fmla="*/ 8361 w 9874"/>
                                <a:gd name="connsiteY139" fmla="*/ 1618 h 2130"/>
                                <a:gd name="connsiteX140" fmla="*/ 8445 w 9874"/>
                                <a:gd name="connsiteY140" fmla="*/ 496 h 2130"/>
                                <a:gd name="connsiteX141" fmla="*/ 8529 w 9874"/>
                                <a:gd name="connsiteY141" fmla="*/ 792 h 2130"/>
                                <a:gd name="connsiteX142" fmla="*/ 8740 w 9874"/>
                                <a:gd name="connsiteY142" fmla="*/ 1570 h 2130"/>
                                <a:gd name="connsiteX143" fmla="*/ 8823 w 9874"/>
                                <a:gd name="connsiteY143" fmla="*/ 1107 h 2130"/>
                                <a:gd name="connsiteX144" fmla="*/ 8951 w 9874"/>
                                <a:gd name="connsiteY144" fmla="*/ 512 h 2130"/>
                                <a:gd name="connsiteX145" fmla="*/ 8992 w 9874"/>
                                <a:gd name="connsiteY145" fmla="*/ 1122 h 2130"/>
                                <a:gd name="connsiteX146" fmla="*/ 9034 w 9874"/>
                                <a:gd name="connsiteY146" fmla="*/ 1288 h 2130"/>
                                <a:gd name="connsiteX147" fmla="*/ 9034 w 9874"/>
                                <a:gd name="connsiteY147" fmla="*/ 1354 h 2130"/>
                                <a:gd name="connsiteX148" fmla="*/ 9160 w 9874"/>
                                <a:gd name="connsiteY148" fmla="*/ 958 h 2130"/>
                                <a:gd name="connsiteX149" fmla="*/ 9244 w 9874"/>
                                <a:gd name="connsiteY149" fmla="*/ 1288 h 2130"/>
                                <a:gd name="connsiteX150" fmla="*/ 9285 w 9874"/>
                                <a:gd name="connsiteY150" fmla="*/ 1223 h 2130"/>
                                <a:gd name="connsiteX151" fmla="*/ 9285 w 9874"/>
                                <a:gd name="connsiteY151" fmla="*/ 728 h 2130"/>
                                <a:gd name="connsiteX152" fmla="*/ 9411 w 9874"/>
                                <a:gd name="connsiteY152" fmla="*/ 1536 h 2130"/>
                                <a:gd name="connsiteX153" fmla="*/ 9411 w 9874"/>
                                <a:gd name="connsiteY153" fmla="*/ 1122 h 2130"/>
                                <a:gd name="connsiteX154" fmla="*/ 9496 w 9874"/>
                                <a:gd name="connsiteY154" fmla="*/ 1239 h 2130"/>
                                <a:gd name="connsiteX155" fmla="*/ 9579 w 9874"/>
                                <a:gd name="connsiteY155" fmla="*/ 1421 h 2130"/>
                                <a:gd name="connsiteX156" fmla="*/ 9707 w 9874"/>
                                <a:gd name="connsiteY156" fmla="*/ 792 h 2130"/>
                                <a:gd name="connsiteX157" fmla="*/ 9707 w 9874"/>
                                <a:gd name="connsiteY157" fmla="*/ 1189 h 2130"/>
                                <a:gd name="connsiteX158" fmla="*/ 9874 w 9874"/>
                                <a:gd name="connsiteY158" fmla="*/ 909 h 2130"/>
                                <a:gd name="connsiteX159" fmla="*/ 9874 w 9874"/>
                                <a:gd name="connsiteY159" fmla="*/ 1685 h 2130"/>
                                <a:gd name="connsiteX160" fmla="*/ 9874 w 9874"/>
                                <a:gd name="connsiteY160" fmla="*/ 2130 h 2130"/>
                                <a:gd name="connsiteX0" fmla="*/ 0 w 10000"/>
                                <a:gd name="connsiteY0" fmla="*/ 5817 h 9300"/>
                                <a:gd name="connsiteX1" fmla="*/ 130 w 10000"/>
                                <a:gd name="connsiteY1" fmla="*/ 8761 h 9300"/>
                                <a:gd name="connsiteX2" fmla="*/ 130 w 10000"/>
                                <a:gd name="connsiteY2" fmla="*/ 8221 h 9300"/>
                                <a:gd name="connsiteX3" fmla="*/ 130 w 10000"/>
                                <a:gd name="connsiteY3" fmla="*/ 7056 h 9300"/>
                                <a:gd name="connsiteX4" fmla="*/ 214 w 10000"/>
                                <a:gd name="connsiteY4" fmla="*/ 4657 h 9300"/>
                                <a:gd name="connsiteX5" fmla="*/ 255 w 10000"/>
                                <a:gd name="connsiteY5" fmla="*/ 6822 h 9300"/>
                                <a:gd name="connsiteX6" fmla="*/ 340 w 10000"/>
                                <a:gd name="connsiteY6" fmla="*/ 7986 h 9300"/>
                                <a:gd name="connsiteX7" fmla="*/ 383 w 10000"/>
                                <a:gd name="connsiteY7" fmla="*/ 7986 h 9300"/>
                                <a:gd name="connsiteX8" fmla="*/ 383 w 10000"/>
                                <a:gd name="connsiteY8" fmla="*/ 2869 h 9300"/>
                                <a:gd name="connsiteX9" fmla="*/ 470 w 10000"/>
                                <a:gd name="connsiteY9" fmla="*/ 5268 h 9300"/>
                                <a:gd name="connsiteX10" fmla="*/ 597 w 10000"/>
                                <a:gd name="connsiteY10" fmla="*/ 4192 h 9300"/>
                                <a:gd name="connsiteX11" fmla="*/ 682 w 10000"/>
                                <a:gd name="connsiteY11" fmla="*/ 7446 h 9300"/>
                                <a:gd name="connsiteX12" fmla="*/ 809 w 10000"/>
                                <a:gd name="connsiteY12" fmla="*/ 2638 h 9300"/>
                                <a:gd name="connsiteX13" fmla="*/ 809 w 10000"/>
                                <a:gd name="connsiteY13" fmla="*/ 6671 h 9300"/>
                                <a:gd name="connsiteX14" fmla="*/ 979 w 10000"/>
                                <a:gd name="connsiteY14" fmla="*/ 5268 h 9300"/>
                                <a:gd name="connsiteX15" fmla="*/ 979 w 10000"/>
                                <a:gd name="connsiteY15" fmla="*/ 8761 h 9300"/>
                                <a:gd name="connsiteX16" fmla="*/ 1107 w 10000"/>
                                <a:gd name="connsiteY16" fmla="*/ 6897 h 9300"/>
                                <a:gd name="connsiteX17" fmla="*/ 1191 w 10000"/>
                                <a:gd name="connsiteY17" fmla="*/ 5742 h 9300"/>
                                <a:gd name="connsiteX18" fmla="*/ 1278 w 10000"/>
                                <a:gd name="connsiteY18" fmla="*/ 7446 h 9300"/>
                                <a:gd name="connsiteX19" fmla="*/ 1319 w 10000"/>
                                <a:gd name="connsiteY19" fmla="*/ 9225 h 9300"/>
                                <a:gd name="connsiteX20" fmla="*/ 1405 w 10000"/>
                                <a:gd name="connsiteY20" fmla="*/ 3953 h 9300"/>
                                <a:gd name="connsiteX21" fmla="*/ 1491 w 10000"/>
                                <a:gd name="connsiteY21" fmla="*/ 6671 h 9300"/>
                                <a:gd name="connsiteX22" fmla="*/ 1532 w 10000"/>
                                <a:gd name="connsiteY22" fmla="*/ 0 h 9300"/>
                                <a:gd name="connsiteX23" fmla="*/ 1660 w 10000"/>
                                <a:gd name="connsiteY23" fmla="*/ 7446 h 9300"/>
                                <a:gd name="connsiteX24" fmla="*/ 1788 w 10000"/>
                                <a:gd name="connsiteY24" fmla="*/ 4498 h 9300"/>
                                <a:gd name="connsiteX25" fmla="*/ 1873 w 10000"/>
                                <a:gd name="connsiteY25" fmla="*/ 3643 h 9300"/>
                                <a:gd name="connsiteX26" fmla="*/ 1873 w 10000"/>
                                <a:gd name="connsiteY26" fmla="*/ 3178 h 9300"/>
                                <a:gd name="connsiteX27" fmla="*/ 1958 w 10000"/>
                                <a:gd name="connsiteY27" fmla="*/ 7986 h 9300"/>
                                <a:gd name="connsiteX28" fmla="*/ 2000 w 10000"/>
                                <a:gd name="connsiteY28" fmla="*/ 7446 h 9300"/>
                                <a:gd name="connsiteX29" fmla="*/ 2084 w 10000"/>
                                <a:gd name="connsiteY29" fmla="*/ 6897 h 9300"/>
                                <a:gd name="connsiteX30" fmla="*/ 2127 w 10000"/>
                                <a:gd name="connsiteY30" fmla="*/ 1239 h 9300"/>
                                <a:gd name="connsiteX31" fmla="*/ 2127 w 10000"/>
                                <a:gd name="connsiteY31" fmla="*/ 6047 h 9300"/>
                                <a:gd name="connsiteX32" fmla="*/ 2172 w 10000"/>
                                <a:gd name="connsiteY32" fmla="*/ 8761 h 9300"/>
                                <a:gd name="connsiteX33" fmla="*/ 2340 w 10000"/>
                                <a:gd name="connsiteY33" fmla="*/ 6671 h 9300"/>
                                <a:gd name="connsiteX34" fmla="*/ 2384 w 10000"/>
                                <a:gd name="connsiteY34" fmla="*/ 7596 h 9300"/>
                                <a:gd name="connsiteX35" fmla="*/ 2384 w 10000"/>
                                <a:gd name="connsiteY35" fmla="*/ 8146 h 9300"/>
                                <a:gd name="connsiteX36" fmla="*/ 2426 w 10000"/>
                                <a:gd name="connsiteY36" fmla="*/ 7911 h 9300"/>
                                <a:gd name="connsiteX37" fmla="*/ 2513 w 10000"/>
                                <a:gd name="connsiteY37" fmla="*/ 6512 h 9300"/>
                                <a:gd name="connsiteX38" fmla="*/ 2596 w 10000"/>
                                <a:gd name="connsiteY38" fmla="*/ 4268 h 9300"/>
                                <a:gd name="connsiteX39" fmla="*/ 2638 w 10000"/>
                                <a:gd name="connsiteY39" fmla="*/ 5742 h 9300"/>
                                <a:gd name="connsiteX40" fmla="*/ 2724 w 10000"/>
                                <a:gd name="connsiteY40" fmla="*/ 6671 h 9300"/>
                                <a:gd name="connsiteX41" fmla="*/ 2724 w 10000"/>
                                <a:gd name="connsiteY41" fmla="*/ 7446 h 9300"/>
                                <a:gd name="connsiteX42" fmla="*/ 2766 w 10000"/>
                                <a:gd name="connsiteY42" fmla="*/ 6671 h 9300"/>
                                <a:gd name="connsiteX43" fmla="*/ 2807 w 10000"/>
                                <a:gd name="connsiteY43" fmla="*/ 5742 h 9300"/>
                                <a:gd name="connsiteX44" fmla="*/ 2852 w 10000"/>
                                <a:gd name="connsiteY44" fmla="*/ 4498 h 9300"/>
                                <a:gd name="connsiteX45" fmla="*/ 2852 w 10000"/>
                                <a:gd name="connsiteY45" fmla="*/ 4268 h 9300"/>
                                <a:gd name="connsiteX46" fmla="*/ 3022 w 10000"/>
                                <a:gd name="connsiteY46" fmla="*/ 8376 h 9300"/>
                                <a:gd name="connsiteX47" fmla="*/ 3148 w 10000"/>
                                <a:gd name="connsiteY47" fmla="*/ 2329 h 9300"/>
                                <a:gd name="connsiteX48" fmla="*/ 3236 w 10000"/>
                                <a:gd name="connsiteY48" fmla="*/ 5352 h 9300"/>
                                <a:gd name="connsiteX49" fmla="*/ 3320 w 10000"/>
                                <a:gd name="connsiteY49" fmla="*/ 2019 h 9300"/>
                                <a:gd name="connsiteX50" fmla="*/ 3405 w 10000"/>
                                <a:gd name="connsiteY50" fmla="*/ 2793 h 9300"/>
                                <a:gd name="connsiteX51" fmla="*/ 3490 w 10000"/>
                                <a:gd name="connsiteY51" fmla="*/ 5352 h 9300"/>
                                <a:gd name="connsiteX52" fmla="*/ 3617 w 10000"/>
                                <a:gd name="connsiteY52" fmla="*/ 4108 h 9300"/>
                                <a:gd name="connsiteX53" fmla="*/ 3659 w 10000"/>
                                <a:gd name="connsiteY53" fmla="*/ 7056 h 9300"/>
                                <a:gd name="connsiteX54" fmla="*/ 3745 w 10000"/>
                                <a:gd name="connsiteY54" fmla="*/ 5742 h 9300"/>
                                <a:gd name="connsiteX55" fmla="*/ 3745 w 10000"/>
                                <a:gd name="connsiteY55" fmla="*/ 9300 h 9300"/>
                                <a:gd name="connsiteX56" fmla="*/ 3829 w 10000"/>
                                <a:gd name="connsiteY56" fmla="*/ 8146 h 9300"/>
                                <a:gd name="connsiteX57" fmla="*/ 3915 w 10000"/>
                                <a:gd name="connsiteY57" fmla="*/ 6122 h 9300"/>
                                <a:gd name="connsiteX58" fmla="*/ 3915 w 10000"/>
                                <a:gd name="connsiteY58" fmla="*/ 4418 h 9300"/>
                                <a:gd name="connsiteX59" fmla="*/ 3915 w 10000"/>
                                <a:gd name="connsiteY59" fmla="*/ 3418 h 9300"/>
                                <a:gd name="connsiteX60" fmla="*/ 3958 w 10000"/>
                                <a:gd name="connsiteY60" fmla="*/ 3953 h 9300"/>
                                <a:gd name="connsiteX61" fmla="*/ 3958 w 10000"/>
                                <a:gd name="connsiteY61" fmla="*/ 4732 h 9300"/>
                                <a:gd name="connsiteX62" fmla="*/ 4084 w 10000"/>
                                <a:gd name="connsiteY62" fmla="*/ 8146 h 9300"/>
                                <a:gd name="connsiteX63" fmla="*/ 4127 w 10000"/>
                                <a:gd name="connsiteY63" fmla="*/ 8376 h 9300"/>
                                <a:gd name="connsiteX64" fmla="*/ 4298 w 10000"/>
                                <a:gd name="connsiteY64" fmla="*/ 5817 h 9300"/>
                                <a:gd name="connsiteX65" fmla="*/ 4341 w 10000"/>
                                <a:gd name="connsiteY65" fmla="*/ 5042 h 9300"/>
                                <a:gd name="connsiteX66" fmla="*/ 4468 w 10000"/>
                                <a:gd name="connsiteY66" fmla="*/ 7131 h 9300"/>
                                <a:gd name="connsiteX67" fmla="*/ 4553 w 10000"/>
                                <a:gd name="connsiteY67" fmla="*/ 7446 h 9300"/>
                                <a:gd name="connsiteX68" fmla="*/ 4596 w 10000"/>
                                <a:gd name="connsiteY68" fmla="*/ 3338 h 9300"/>
                                <a:gd name="connsiteX69" fmla="*/ 4724 w 10000"/>
                                <a:gd name="connsiteY69" fmla="*/ 6047 h 9300"/>
                                <a:gd name="connsiteX70" fmla="*/ 4767 w 10000"/>
                                <a:gd name="connsiteY70" fmla="*/ 700 h 9300"/>
                                <a:gd name="connsiteX71" fmla="*/ 4810 w 10000"/>
                                <a:gd name="connsiteY71" fmla="*/ 6897 h 9300"/>
                                <a:gd name="connsiteX72" fmla="*/ 4896 w 10000"/>
                                <a:gd name="connsiteY72" fmla="*/ 4732 h 9300"/>
                                <a:gd name="connsiteX73" fmla="*/ 5021 w 10000"/>
                                <a:gd name="connsiteY73" fmla="*/ 6047 h 9300"/>
                                <a:gd name="connsiteX74" fmla="*/ 5064 w 10000"/>
                                <a:gd name="connsiteY74" fmla="*/ 5197 h 9300"/>
                                <a:gd name="connsiteX75" fmla="*/ 5191 w 10000"/>
                                <a:gd name="connsiteY75" fmla="*/ 2953 h 9300"/>
                                <a:gd name="connsiteX76" fmla="*/ 5234 w 10000"/>
                                <a:gd name="connsiteY76" fmla="*/ 6122 h 9300"/>
                                <a:gd name="connsiteX77" fmla="*/ 5277 w 10000"/>
                                <a:gd name="connsiteY77" fmla="*/ 4967 h 9300"/>
                                <a:gd name="connsiteX78" fmla="*/ 5363 w 10000"/>
                                <a:gd name="connsiteY78" fmla="*/ 3338 h 9300"/>
                                <a:gd name="connsiteX79" fmla="*/ 5404 w 10000"/>
                                <a:gd name="connsiteY79" fmla="*/ 4732 h 9300"/>
                                <a:gd name="connsiteX80" fmla="*/ 5489 w 10000"/>
                                <a:gd name="connsiteY80" fmla="*/ 6047 h 9300"/>
                                <a:gd name="connsiteX81" fmla="*/ 5574 w 10000"/>
                                <a:gd name="connsiteY81" fmla="*/ 4967 h 9300"/>
                                <a:gd name="connsiteX82" fmla="*/ 5617 w 10000"/>
                                <a:gd name="connsiteY82" fmla="*/ 3643 h 9300"/>
                                <a:gd name="connsiteX83" fmla="*/ 5617 w 10000"/>
                                <a:gd name="connsiteY83" fmla="*/ 4192 h 9300"/>
                                <a:gd name="connsiteX84" fmla="*/ 5617 w 10000"/>
                                <a:gd name="connsiteY84" fmla="*/ 4967 h 9300"/>
                                <a:gd name="connsiteX85" fmla="*/ 5660 w 10000"/>
                                <a:gd name="connsiteY85" fmla="*/ 4657 h 9300"/>
                                <a:gd name="connsiteX86" fmla="*/ 5704 w 10000"/>
                                <a:gd name="connsiteY86" fmla="*/ 3568 h 9300"/>
                                <a:gd name="connsiteX87" fmla="*/ 5830 w 10000"/>
                                <a:gd name="connsiteY87" fmla="*/ 5507 h 9300"/>
                                <a:gd name="connsiteX88" fmla="*/ 5830 w 10000"/>
                                <a:gd name="connsiteY88" fmla="*/ 5972 h 9300"/>
                                <a:gd name="connsiteX89" fmla="*/ 5830 w 10000"/>
                                <a:gd name="connsiteY89" fmla="*/ 5582 h 9300"/>
                                <a:gd name="connsiteX90" fmla="*/ 5872 w 10000"/>
                                <a:gd name="connsiteY90" fmla="*/ 4418 h 9300"/>
                                <a:gd name="connsiteX91" fmla="*/ 5916 w 10000"/>
                                <a:gd name="connsiteY91" fmla="*/ 3178 h 9300"/>
                                <a:gd name="connsiteX92" fmla="*/ 6000 w 10000"/>
                                <a:gd name="connsiteY92" fmla="*/ 6282 h 9300"/>
                                <a:gd name="connsiteX93" fmla="*/ 6043 w 10000"/>
                                <a:gd name="connsiteY93" fmla="*/ 5042 h 9300"/>
                                <a:gd name="connsiteX94" fmla="*/ 6043 w 10000"/>
                                <a:gd name="connsiteY94" fmla="*/ 2563 h 9300"/>
                                <a:gd name="connsiteX95" fmla="*/ 6085 w 10000"/>
                                <a:gd name="connsiteY95" fmla="*/ 3178 h 9300"/>
                                <a:gd name="connsiteX96" fmla="*/ 6085 w 10000"/>
                                <a:gd name="connsiteY96" fmla="*/ 4657 h 9300"/>
                                <a:gd name="connsiteX97" fmla="*/ 6085 w 10000"/>
                                <a:gd name="connsiteY97" fmla="*/ 4192 h 9300"/>
                                <a:gd name="connsiteX98" fmla="*/ 6127 w 10000"/>
                                <a:gd name="connsiteY98" fmla="*/ 2953 h 9300"/>
                                <a:gd name="connsiteX99" fmla="*/ 6127 w 10000"/>
                                <a:gd name="connsiteY99" fmla="*/ 5042 h 9300"/>
                                <a:gd name="connsiteX100" fmla="*/ 6255 w 10000"/>
                                <a:gd name="connsiteY100" fmla="*/ 549 h 9300"/>
                                <a:gd name="connsiteX101" fmla="*/ 6299 w 10000"/>
                                <a:gd name="connsiteY101" fmla="*/ 8146 h 9300"/>
                                <a:gd name="connsiteX102" fmla="*/ 6341 w 10000"/>
                                <a:gd name="connsiteY102" fmla="*/ 4808 h 9300"/>
                                <a:gd name="connsiteX103" fmla="*/ 6427 w 10000"/>
                                <a:gd name="connsiteY103" fmla="*/ 7676 h 9300"/>
                                <a:gd name="connsiteX104" fmla="*/ 6470 w 10000"/>
                                <a:gd name="connsiteY104" fmla="*/ 3643 h 9300"/>
                                <a:gd name="connsiteX105" fmla="*/ 6510 w 10000"/>
                                <a:gd name="connsiteY105" fmla="*/ 6282 h 9300"/>
                                <a:gd name="connsiteX106" fmla="*/ 6553 w 10000"/>
                                <a:gd name="connsiteY106" fmla="*/ 2563 h 9300"/>
                                <a:gd name="connsiteX107" fmla="*/ 6639 w 10000"/>
                                <a:gd name="connsiteY107" fmla="*/ 5742 h 9300"/>
                                <a:gd name="connsiteX108" fmla="*/ 6639 w 10000"/>
                                <a:gd name="connsiteY108" fmla="*/ 7131 h 9300"/>
                                <a:gd name="connsiteX109" fmla="*/ 6681 w 10000"/>
                                <a:gd name="connsiteY109" fmla="*/ 7446 h 9300"/>
                                <a:gd name="connsiteX110" fmla="*/ 6681 w 10000"/>
                                <a:gd name="connsiteY110" fmla="*/ 6357 h 9300"/>
                                <a:gd name="connsiteX111" fmla="*/ 6766 w 10000"/>
                                <a:gd name="connsiteY111" fmla="*/ 3953 h 9300"/>
                                <a:gd name="connsiteX112" fmla="*/ 6893 w 10000"/>
                                <a:gd name="connsiteY112" fmla="*/ 6671 h 9300"/>
                                <a:gd name="connsiteX113" fmla="*/ 6979 w 10000"/>
                                <a:gd name="connsiteY113" fmla="*/ 3643 h 9300"/>
                                <a:gd name="connsiteX114" fmla="*/ 6979 w 10000"/>
                                <a:gd name="connsiteY114" fmla="*/ 4808 h 9300"/>
                                <a:gd name="connsiteX115" fmla="*/ 7021 w 10000"/>
                                <a:gd name="connsiteY115" fmla="*/ 5197 h 9300"/>
                                <a:gd name="connsiteX116" fmla="*/ 7021 w 10000"/>
                                <a:gd name="connsiteY116" fmla="*/ 7986 h 9300"/>
                                <a:gd name="connsiteX117" fmla="*/ 7106 w 10000"/>
                                <a:gd name="connsiteY117" fmla="*/ 7056 h 9300"/>
                                <a:gd name="connsiteX118" fmla="*/ 7147 w 10000"/>
                                <a:gd name="connsiteY118" fmla="*/ 3643 h 9300"/>
                                <a:gd name="connsiteX119" fmla="*/ 7235 w 10000"/>
                                <a:gd name="connsiteY119" fmla="*/ 4418 h 9300"/>
                                <a:gd name="connsiteX120" fmla="*/ 7321 w 10000"/>
                                <a:gd name="connsiteY120" fmla="*/ 3568 h 9300"/>
                                <a:gd name="connsiteX121" fmla="*/ 7363 w 10000"/>
                                <a:gd name="connsiteY121" fmla="*/ 4108 h 9300"/>
                                <a:gd name="connsiteX122" fmla="*/ 7404 w 10000"/>
                                <a:gd name="connsiteY122" fmla="*/ 3418 h 9300"/>
                                <a:gd name="connsiteX123" fmla="*/ 7446 w 10000"/>
                                <a:gd name="connsiteY123" fmla="*/ 9075 h 9300"/>
                                <a:gd name="connsiteX124" fmla="*/ 7446 w 10000"/>
                                <a:gd name="connsiteY124" fmla="*/ 4498 h 9300"/>
                                <a:gd name="connsiteX125" fmla="*/ 7531 w 10000"/>
                                <a:gd name="connsiteY125" fmla="*/ 1554 h 9300"/>
                                <a:gd name="connsiteX126" fmla="*/ 7617 w 10000"/>
                                <a:gd name="connsiteY126" fmla="*/ 2869 h 9300"/>
                                <a:gd name="connsiteX127" fmla="*/ 7661 w 10000"/>
                                <a:gd name="connsiteY127" fmla="*/ 2254 h 9300"/>
                                <a:gd name="connsiteX128" fmla="*/ 7745 w 10000"/>
                                <a:gd name="connsiteY128" fmla="*/ 5042 h 9300"/>
                                <a:gd name="connsiteX129" fmla="*/ 7745 w 10000"/>
                                <a:gd name="connsiteY129" fmla="*/ 7056 h 9300"/>
                                <a:gd name="connsiteX130" fmla="*/ 7789 w 10000"/>
                                <a:gd name="connsiteY130" fmla="*/ 3718 h 9300"/>
                                <a:gd name="connsiteX131" fmla="*/ 7957 w 10000"/>
                                <a:gd name="connsiteY131" fmla="*/ 1474 h 9300"/>
                                <a:gd name="connsiteX132" fmla="*/ 8000 w 10000"/>
                                <a:gd name="connsiteY132" fmla="*/ 7131 h 9300"/>
                                <a:gd name="connsiteX133" fmla="*/ 8086 w 10000"/>
                                <a:gd name="connsiteY133" fmla="*/ 2019 h 9300"/>
                                <a:gd name="connsiteX134" fmla="*/ 8211 w 10000"/>
                                <a:gd name="connsiteY134" fmla="*/ 4732 h 9300"/>
                                <a:gd name="connsiteX135" fmla="*/ 8256 w 10000"/>
                                <a:gd name="connsiteY135" fmla="*/ 2329 h 9300"/>
                                <a:gd name="connsiteX136" fmla="*/ 8256 w 10000"/>
                                <a:gd name="connsiteY136" fmla="*/ 7761 h 9300"/>
                                <a:gd name="connsiteX137" fmla="*/ 8384 w 10000"/>
                                <a:gd name="connsiteY137" fmla="*/ 3953 h 9300"/>
                                <a:gd name="connsiteX138" fmla="*/ 8426 w 10000"/>
                                <a:gd name="connsiteY138" fmla="*/ 4967 h 9300"/>
                                <a:gd name="connsiteX139" fmla="*/ 8468 w 10000"/>
                                <a:gd name="connsiteY139" fmla="*/ 7596 h 9300"/>
                                <a:gd name="connsiteX140" fmla="*/ 8553 w 10000"/>
                                <a:gd name="connsiteY140" fmla="*/ 2329 h 9300"/>
                                <a:gd name="connsiteX141" fmla="*/ 8638 w 10000"/>
                                <a:gd name="connsiteY141" fmla="*/ 3718 h 9300"/>
                                <a:gd name="connsiteX142" fmla="*/ 8852 w 10000"/>
                                <a:gd name="connsiteY142" fmla="*/ 7371 h 9300"/>
                                <a:gd name="connsiteX143" fmla="*/ 8936 w 10000"/>
                                <a:gd name="connsiteY143" fmla="*/ 5197 h 9300"/>
                                <a:gd name="connsiteX144" fmla="*/ 9065 w 10000"/>
                                <a:gd name="connsiteY144" fmla="*/ 2404 h 9300"/>
                                <a:gd name="connsiteX145" fmla="*/ 9107 w 10000"/>
                                <a:gd name="connsiteY145" fmla="*/ 5268 h 9300"/>
                                <a:gd name="connsiteX146" fmla="*/ 9149 w 10000"/>
                                <a:gd name="connsiteY146" fmla="*/ 6047 h 9300"/>
                                <a:gd name="connsiteX147" fmla="*/ 9149 w 10000"/>
                                <a:gd name="connsiteY147" fmla="*/ 6357 h 9300"/>
                                <a:gd name="connsiteX148" fmla="*/ 9277 w 10000"/>
                                <a:gd name="connsiteY148" fmla="*/ 4498 h 9300"/>
                                <a:gd name="connsiteX149" fmla="*/ 9362 w 10000"/>
                                <a:gd name="connsiteY149" fmla="*/ 6047 h 9300"/>
                                <a:gd name="connsiteX150" fmla="*/ 9403 w 10000"/>
                                <a:gd name="connsiteY150" fmla="*/ 5742 h 9300"/>
                                <a:gd name="connsiteX151" fmla="*/ 9403 w 10000"/>
                                <a:gd name="connsiteY151" fmla="*/ 3418 h 9300"/>
                                <a:gd name="connsiteX152" fmla="*/ 9531 w 10000"/>
                                <a:gd name="connsiteY152" fmla="*/ 7211 h 9300"/>
                                <a:gd name="connsiteX153" fmla="*/ 9531 w 10000"/>
                                <a:gd name="connsiteY153" fmla="*/ 5268 h 9300"/>
                                <a:gd name="connsiteX154" fmla="*/ 9617 w 10000"/>
                                <a:gd name="connsiteY154" fmla="*/ 5817 h 9300"/>
                                <a:gd name="connsiteX155" fmla="*/ 9701 w 10000"/>
                                <a:gd name="connsiteY155" fmla="*/ 6671 h 9300"/>
                                <a:gd name="connsiteX156" fmla="*/ 9831 w 10000"/>
                                <a:gd name="connsiteY156" fmla="*/ 3718 h 9300"/>
                                <a:gd name="connsiteX157" fmla="*/ 9831 w 10000"/>
                                <a:gd name="connsiteY157" fmla="*/ 5582 h 9300"/>
                                <a:gd name="connsiteX158" fmla="*/ 10000 w 10000"/>
                                <a:gd name="connsiteY158" fmla="*/ 4268 h 9300"/>
                                <a:gd name="connsiteX159" fmla="*/ 10000 w 10000"/>
                                <a:gd name="connsiteY159" fmla="*/ 7911 h 9300"/>
                                <a:gd name="connsiteX0" fmla="*/ 0 w 10000"/>
                                <a:gd name="connsiteY0" fmla="*/ 6255 h 10000"/>
                                <a:gd name="connsiteX1" fmla="*/ 130 w 10000"/>
                                <a:gd name="connsiteY1" fmla="*/ 9420 h 10000"/>
                                <a:gd name="connsiteX2" fmla="*/ 130 w 10000"/>
                                <a:gd name="connsiteY2" fmla="*/ 8840 h 10000"/>
                                <a:gd name="connsiteX3" fmla="*/ 130 w 10000"/>
                                <a:gd name="connsiteY3" fmla="*/ 7587 h 10000"/>
                                <a:gd name="connsiteX4" fmla="*/ 214 w 10000"/>
                                <a:gd name="connsiteY4" fmla="*/ 5008 h 10000"/>
                                <a:gd name="connsiteX5" fmla="*/ 255 w 10000"/>
                                <a:gd name="connsiteY5" fmla="*/ 7335 h 10000"/>
                                <a:gd name="connsiteX6" fmla="*/ 340 w 10000"/>
                                <a:gd name="connsiteY6" fmla="*/ 8587 h 10000"/>
                                <a:gd name="connsiteX7" fmla="*/ 383 w 10000"/>
                                <a:gd name="connsiteY7" fmla="*/ 8587 h 10000"/>
                                <a:gd name="connsiteX8" fmla="*/ 383 w 10000"/>
                                <a:gd name="connsiteY8" fmla="*/ 3085 h 10000"/>
                                <a:gd name="connsiteX9" fmla="*/ 470 w 10000"/>
                                <a:gd name="connsiteY9" fmla="*/ 5665 h 10000"/>
                                <a:gd name="connsiteX10" fmla="*/ 597 w 10000"/>
                                <a:gd name="connsiteY10" fmla="*/ 4508 h 10000"/>
                                <a:gd name="connsiteX11" fmla="*/ 682 w 10000"/>
                                <a:gd name="connsiteY11" fmla="*/ 8006 h 10000"/>
                                <a:gd name="connsiteX12" fmla="*/ 809 w 10000"/>
                                <a:gd name="connsiteY12" fmla="*/ 2837 h 10000"/>
                                <a:gd name="connsiteX13" fmla="*/ 809 w 10000"/>
                                <a:gd name="connsiteY13" fmla="*/ 7173 h 10000"/>
                                <a:gd name="connsiteX14" fmla="*/ 979 w 10000"/>
                                <a:gd name="connsiteY14" fmla="*/ 5665 h 10000"/>
                                <a:gd name="connsiteX15" fmla="*/ 979 w 10000"/>
                                <a:gd name="connsiteY15" fmla="*/ 9420 h 10000"/>
                                <a:gd name="connsiteX16" fmla="*/ 1107 w 10000"/>
                                <a:gd name="connsiteY16" fmla="*/ 7416 h 10000"/>
                                <a:gd name="connsiteX17" fmla="*/ 1191 w 10000"/>
                                <a:gd name="connsiteY17" fmla="*/ 6174 h 10000"/>
                                <a:gd name="connsiteX18" fmla="*/ 1278 w 10000"/>
                                <a:gd name="connsiteY18" fmla="*/ 8006 h 10000"/>
                                <a:gd name="connsiteX19" fmla="*/ 1319 w 10000"/>
                                <a:gd name="connsiteY19" fmla="*/ 9919 h 10000"/>
                                <a:gd name="connsiteX20" fmla="*/ 1405 w 10000"/>
                                <a:gd name="connsiteY20" fmla="*/ 4251 h 10000"/>
                                <a:gd name="connsiteX21" fmla="*/ 1491 w 10000"/>
                                <a:gd name="connsiteY21" fmla="*/ 7173 h 10000"/>
                                <a:gd name="connsiteX22" fmla="*/ 1532 w 10000"/>
                                <a:gd name="connsiteY22" fmla="*/ 0 h 10000"/>
                                <a:gd name="connsiteX23" fmla="*/ 1660 w 10000"/>
                                <a:gd name="connsiteY23" fmla="*/ 8006 h 10000"/>
                                <a:gd name="connsiteX24" fmla="*/ 1788 w 10000"/>
                                <a:gd name="connsiteY24" fmla="*/ 4837 h 10000"/>
                                <a:gd name="connsiteX25" fmla="*/ 1873 w 10000"/>
                                <a:gd name="connsiteY25" fmla="*/ 3917 h 10000"/>
                                <a:gd name="connsiteX26" fmla="*/ 1873 w 10000"/>
                                <a:gd name="connsiteY26" fmla="*/ 3417 h 10000"/>
                                <a:gd name="connsiteX27" fmla="*/ 1958 w 10000"/>
                                <a:gd name="connsiteY27" fmla="*/ 8587 h 10000"/>
                                <a:gd name="connsiteX28" fmla="*/ 2000 w 10000"/>
                                <a:gd name="connsiteY28" fmla="*/ 8006 h 10000"/>
                                <a:gd name="connsiteX29" fmla="*/ 2084 w 10000"/>
                                <a:gd name="connsiteY29" fmla="*/ 7416 h 10000"/>
                                <a:gd name="connsiteX30" fmla="*/ 2127 w 10000"/>
                                <a:gd name="connsiteY30" fmla="*/ 1332 h 10000"/>
                                <a:gd name="connsiteX31" fmla="*/ 2127 w 10000"/>
                                <a:gd name="connsiteY31" fmla="*/ 6502 h 10000"/>
                                <a:gd name="connsiteX32" fmla="*/ 2172 w 10000"/>
                                <a:gd name="connsiteY32" fmla="*/ 9420 h 10000"/>
                                <a:gd name="connsiteX33" fmla="*/ 2340 w 10000"/>
                                <a:gd name="connsiteY33" fmla="*/ 7173 h 10000"/>
                                <a:gd name="connsiteX34" fmla="*/ 2384 w 10000"/>
                                <a:gd name="connsiteY34" fmla="*/ 8168 h 10000"/>
                                <a:gd name="connsiteX35" fmla="*/ 2384 w 10000"/>
                                <a:gd name="connsiteY35" fmla="*/ 8759 h 10000"/>
                                <a:gd name="connsiteX36" fmla="*/ 2426 w 10000"/>
                                <a:gd name="connsiteY36" fmla="*/ 8506 h 10000"/>
                                <a:gd name="connsiteX37" fmla="*/ 2513 w 10000"/>
                                <a:gd name="connsiteY37" fmla="*/ 7002 h 10000"/>
                                <a:gd name="connsiteX38" fmla="*/ 2596 w 10000"/>
                                <a:gd name="connsiteY38" fmla="*/ 4589 h 10000"/>
                                <a:gd name="connsiteX39" fmla="*/ 2638 w 10000"/>
                                <a:gd name="connsiteY39" fmla="*/ 6174 h 10000"/>
                                <a:gd name="connsiteX40" fmla="*/ 2724 w 10000"/>
                                <a:gd name="connsiteY40" fmla="*/ 7173 h 10000"/>
                                <a:gd name="connsiteX41" fmla="*/ 2724 w 10000"/>
                                <a:gd name="connsiteY41" fmla="*/ 8006 h 10000"/>
                                <a:gd name="connsiteX42" fmla="*/ 2766 w 10000"/>
                                <a:gd name="connsiteY42" fmla="*/ 7173 h 10000"/>
                                <a:gd name="connsiteX43" fmla="*/ 2807 w 10000"/>
                                <a:gd name="connsiteY43" fmla="*/ 6174 h 10000"/>
                                <a:gd name="connsiteX44" fmla="*/ 2852 w 10000"/>
                                <a:gd name="connsiteY44" fmla="*/ 4837 h 10000"/>
                                <a:gd name="connsiteX45" fmla="*/ 2852 w 10000"/>
                                <a:gd name="connsiteY45" fmla="*/ 4589 h 10000"/>
                                <a:gd name="connsiteX46" fmla="*/ 3022 w 10000"/>
                                <a:gd name="connsiteY46" fmla="*/ 9006 h 10000"/>
                                <a:gd name="connsiteX47" fmla="*/ 3148 w 10000"/>
                                <a:gd name="connsiteY47" fmla="*/ 2504 h 10000"/>
                                <a:gd name="connsiteX48" fmla="*/ 3236 w 10000"/>
                                <a:gd name="connsiteY48" fmla="*/ 5755 h 10000"/>
                                <a:gd name="connsiteX49" fmla="*/ 3320 w 10000"/>
                                <a:gd name="connsiteY49" fmla="*/ 2171 h 10000"/>
                                <a:gd name="connsiteX50" fmla="*/ 3405 w 10000"/>
                                <a:gd name="connsiteY50" fmla="*/ 3003 h 10000"/>
                                <a:gd name="connsiteX51" fmla="*/ 3490 w 10000"/>
                                <a:gd name="connsiteY51" fmla="*/ 5755 h 10000"/>
                                <a:gd name="connsiteX52" fmla="*/ 3617 w 10000"/>
                                <a:gd name="connsiteY52" fmla="*/ 4417 h 10000"/>
                                <a:gd name="connsiteX53" fmla="*/ 3659 w 10000"/>
                                <a:gd name="connsiteY53" fmla="*/ 7587 h 10000"/>
                                <a:gd name="connsiteX54" fmla="*/ 3745 w 10000"/>
                                <a:gd name="connsiteY54" fmla="*/ 6174 h 10000"/>
                                <a:gd name="connsiteX55" fmla="*/ 3745 w 10000"/>
                                <a:gd name="connsiteY55" fmla="*/ 10000 h 10000"/>
                                <a:gd name="connsiteX56" fmla="*/ 3829 w 10000"/>
                                <a:gd name="connsiteY56" fmla="*/ 8759 h 10000"/>
                                <a:gd name="connsiteX57" fmla="*/ 3915 w 10000"/>
                                <a:gd name="connsiteY57" fmla="*/ 6583 h 10000"/>
                                <a:gd name="connsiteX58" fmla="*/ 3915 w 10000"/>
                                <a:gd name="connsiteY58" fmla="*/ 4751 h 10000"/>
                                <a:gd name="connsiteX59" fmla="*/ 3915 w 10000"/>
                                <a:gd name="connsiteY59" fmla="*/ 3675 h 10000"/>
                                <a:gd name="connsiteX60" fmla="*/ 3958 w 10000"/>
                                <a:gd name="connsiteY60" fmla="*/ 4251 h 10000"/>
                                <a:gd name="connsiteX61" fmla="*/ 3958 w 10000"/>
                                <a:gd name="connsiteY61" fmla="*/ 5088 h 10000"/>
                                <a:gd name="connsiteX62" fmla="*/ 4084 w 10000"/>
                                <a:gd name="connsiteY62" fmla="*/ 8759 h 10000"/>
                                <a:gd name="connsiteX63" fmla="*/ 4127 w 10000"/>
                                <a:gd name="connsiteY63" fmla="*/ 9006 h 10000"/>
                                <a:gd name="connsiteX64" fmla="*/ 4298 w 10000"/>
                                <a:gd name="connsiteY64" fmla="*/ 6255 h 10000"/>
                                <a:gd name="connsiteX65" fmla="*/ 4341 w 10000"/>
                                <a:gd name="connsiteY65" fmla="*/ 5422 h 10000"/>
                                <a:gd name="connsiteX66" fmla="*/ 4468 w 10000"/>
                                <a:gd name="connsiteY66" fmla="*/ 7668 h 10000"/>
                                <a:gd name="connsiteX67" fmla="*/ 4553 w 10000"/>
                                <a:gd name="connsiteY67" fmla="*/ 8006 h 10000"/>
                                <a:gd name="connsiteX68" fmla="*/ 4596 w 10000"/>
                                <a:gd name="connsiteY68" fmla="*/ 3589 h 10000"/>
                                <a:gd name="connsiteX69" fmla="*/ 4724 w 10000"/>
                                <a:gd name="connsiteY69" fmla="*/ 6502 h 10000"/>
                                <a:gd name="connsiteX70" fmla="*/ 4767 w 10000"/>
                                <a:gd name="connsiteY70" fmla="*/ 753 h 10000"/>
                                <a:gd name="connsiteX71" fmla="*/ 4810 w 10000"/>
                                <a:gd name="connsiteY71" fmla="*/ 7416 h 10000"/>
                                <a:gd name="connsiteX72" fmla="*/ 4896 w 10000"/>
                                <a:gd name="connsiteY72" fmla="*/ 5088 h 10000"/>
                                <a:gd name="connsiteX73" fmla="*/ 5021 w 10000"/>
                                <a:gd name="connsiteY73" fmla="*/ 6502 h 10000"/>
                                <a:gd name="connsiteX74" fmla="*/ 5064 w 10000"/>
                                <a:gd name="connsiteY74" fmla="*/ 5588 h 10000"/>
                                <a:gd name="connsiteX75" fmla="*/ 5191 w 10000"/>
                                <a:gd name="connsiteY75" fmla="*/ 3175 h 10000"/>
                                <a:gd name="connsiteX76" fmla="*/ 5234 w 10000"/>
                                <a:gd name="connsiteY76" fmla="*/ 6583 h 10000"/>
                                <a:gd name="connsiteX77" fmla="*/ 5277 w 10000"/>
                                <a:gd name="connsiteY77" fmla="*/ 5341 h 10000"/>
                                <a:gd name="connsiteX78" fmla="*/ 5363 w 10000"/>
                                <a:gd name="connsiteY78" fmla="*/ 3589 h 10000"/>
                                <a:gd name="connsiteX79" fmla="*/ 5404 w 10000"/>
                                <a:gd name="connsiteY79" fmla="*/ 5088 h 10000"/>
                                <a:gd name="connsiteX80" fmla="*/ 5591 w 10000"/>
                                <a:gd name="connsiteY80" fmla="*/ 8534 h 10000"/>
                                <a:gd name="connsiteX81" fmla="*/ 5574 w 10000"/>
                                <a:gd name="connsiteY81" fmla="*/ 5341 h 10000"/>
                                <a:gd name="connsiteX82" fmla="*/ 5617 w 10000"/>
                                <a:gd name="connsiteY82" fmla="*/ 3917 h 10000"/>
                                <a:gd name="connsiteX83" fmla="*/ 5617 w 10000"/>
                                <a:gd name="connsiteY83" fmla="*/ 4508 h 10000"/>
                                <a:gd name="connsiteX84" fmla="*/ 5617 w 10000"/>
                                <a:gd name="connsiteY84" fmla="*/ 5341 h 10000"/>
                                <a:gd name="connsiteX85" fmla="*/ 5660 w 10000"/>
                                <a:gd name="connsiteY85" fmla="*/ 5008 h 10000"/>
                                <a:gd name="connsiteX86" fmla="*/ 5704 w 10000"/>
                                <a:gd name="connsiteY86" fmla="*/ 3837 h 10000"/>
                                <a:gd name="connsiteX87" fmla="*/ 5830 w 10000"/>
                                <a:gd name="connsiteY87" fmla="*/ 5922 h 10000"/>
                                <a:gd name="connsiteX88" fmla="*/ 5830 w 10000"/>
                                <a:gd name="connsiteY88" fmla="*/ 6422 h 10000"/>
                                <a:gd name="connsiteX89" fmla="*/ 5830 w 10000"/>
                                <a:gd name="connsiteY89" fmla="*/ 6002 h 10000"/>
                                <a:gd name="connsiteX90" fmla="*/ 5872 w 10000"/>
                                <a:gd name="connsiteY90" fmla="*/ 4751 h 10000"/>
                                <a:gd name="connsiteX91" fmla="*/ 5916 w 10000"/>
                                <a:gd name="connsiteY91" fmla="*/ 3417 h 10000"/>
                                <a:gd name="connsiteX92" fmla="*/ 6000 w 10000"/>
                                <a:gd name="connsiteY92" fmla="*/ 6755 h 10000"/>
                                <a:gd name="connsiteX93" fmla="*/ 6043 w 10000"/>
                                <a:gd name="connsiteY93" fmla="*/ 5422 h 10000"/>
                                <a:gd name="connsiteX94" fmla="*/ 6043 w 10000"/>
                                <a:gd name="connsiteY94" fmla="*/ 2756 h 10000"/>
                                <a:gd name="connsiteX95" fmla="*/ 6085 w 10000"/>
                                <a:gd name="connsiteY95" fmla="*/ 3417 h 10000"/>
                                <a:gd name="connsiteX96" fmla="*/ 6085 w 10000"/>
                                <a:gd name="connsiteY96" fmla="*/ 5008 h 10000"/>
                                <a:gd name="connsiteX97" fmla="*/ 6085 w 10000"/>
                                <a:gd name="connsiteY97" fmla="*/ 4508 h 10000"/>
                                <a:gd name="connsiteX98" fmla="*/ 6127 w 10000"/>
                                <a:gd name="connsiteY98" fmla="*/ 3175 h 10000"/>
                                <a:gd name="connsiteX99" fmla="*/ 6127 w 10000"/>
                                <a:gd name="connsiteY99" fmla="*/ 5422 h 10000"/>
                                <a:gd name="connsiteX100" fmla="*/ 6255 w 10000"/>
                                <a:gd name="connsiteY100" fmla="*/ 590 h 10000"/>
                                <a:gd name="connsiteX101" fmla="*/ 6299 w 10000"/>
                                <a:gd name="connsiteY101" fmla="*/ 8759 h 10000"/>
                                <a:gd name="connsiteX102" fmla="*/ 6341 w 10000"/>
                                <a:gd name="connsiteY102" fmla="*/ 5170 h 10000"/>
                                <a:gd name="connsiteX103" fmla="*/ 6427 w 10000"/>
                                <a:gd name="connsiteY103" fmla="*/ 8254 h 10000"/>
                                <a:gd name="connsiteX104" fmla="*/ 6470 w 10000"/>
                                <a:gd name="connsiteY104" fmla="*/ 3917 h 10000"/>
                                <a:gd name="connsiteX105" fmla="*/ 6510 w 10000"/>
                                <a:gd name="connsiteY105" fmla="*/ 6755 h 10000"/>
                                <a:gd name="connsiteX106" fmla="*/ 6553 w 10000"/>
                                <a:gd name="connsiteY106" fmla="*/ 2756 h 10000"/>
                                <a:gd name="connsiteX107" fmla="*/ 6639 w 10000"/>
                                <a:gd name="connsiteY107" fmla="*/ 6174 h 10000"/>
                                <a:gd name="connsiteX108" fmla="*/ 6639 w 10000"/>
                                <a:gd name="connsiteY108" fmla="*/ 7668 h 10000"/>
                                <a:gd name="connsiteX109" fmla="*/ 6681 w 10000"/>
                                <a:gd name="connsiteY109" fmla="*/ 8006 h 10000"/>
                                <a:gd name="connsiteX110" fmla="*/ 6681 w 10000"/>
                                <a:gd name="connsiteY110" fmla="*/ 6835 h 10000"/>
                                <a:gd name="connsiteX111" fmla="*/ 6766 w 10000"/>
                                <a:gd name="connsiteY111" fmla="*/ 4251 h 10000"/>
                                <a:gd name="connsiteX112" fmla="*/ 6893 w 10000"/>
                                <a:gd name="connsiteY112" fmla="*/ 7173 h 10000"/>
                                <a:gd name="connsiteX113" fmla="*/ 6979 w 10000"/>
                                <a:gd name="connsiteY113" fmla="*/ 3917 h 10000"/>
                                <a:gd name="connsiteX114" fmla="*/ 6979 w 10000"/>
                                <a:gd name="connsiteY114" fmla="*/ 5170 h 10000"/>
                                <a:gd name="connsiteX115" fmla="*/ 7021 w 10000"/>
                                <a:gd name="connsiteY115" fmla="*/ 5588 h 10000"/>
                                <a:gd name="connsiteX116" fmla="*/ 7021 w 10000"/>
                                <a:gd name="connsiteY116" fmla="*/ 8587 h 10000"/>
                                <a:gd name="connsiteX117" fmla="*/ 7106 w 10000"/>
                                <a:gd name="connsiteY117" fmla="*/ 7587 h 10000"/>
                                <a:gd name="connsiteX118" fmla="*/ 7147 w 10000"/>
                                <a:gd name="connsiteY118" fmla="*/ 3917 h 10000"/>
                                <a:gd name="connsiteX119" fmla="*/ 7235 w 10000"/>
                                <a:gd name="connsiteY119" fmla="*/ 4751 h 10000"/>
                                <a:gd name="connsiteX120" fmla="*/ 7321 w 10000"/>
                                <a:gd name="connsiteY120" fmla="*/ 3837 h 10000"/>
                                <a:gd name="connsiteX121" fmla="*/ 7363 w 10000"/>
                                <a:gd name="connsiteY121" fmla="*/ 4417 h 10000"/>
                                <a:gd name="connsiteX122" fmla="*/ 7404 w 10000"/>
                                <a:gd name="connsiteY122" fmla="*/ 3675 h 10000"/>
                                <a:gd name="connsiteX123" fmla="*/ 7446 w 10000"/>
                                <a:gd name="connsiteY123" fmla="*/ 9758 h 10000"/>
                                <a:gd name="connsiteX124" fmla="*/ 7446 w 10000"/>
                                <a:gd name="connsiteY124" fmla="*/ 4837 h 10000"/>
                                <a:gd name="connsiteX125" fmla="*/ 7531 w 10000"/>
                                <a:gd name="connsiteY125" fmla="*/ 1671 h 10000"/>
                                <a:gd name="connsiteX126" fmla="*/ 7617 w 10000"/>
                                <a:gd name="connsiteY126" fmla="*/ 3085 h 10000"/>
                                <a:gd name="connsiteX127" fmla="*/ 7661 w 10000"/>
                                <a:gd name="connsiteY127" fmla="*/ 2424 h 10000"/>
                                <a:gd name="connsiteX128" fmla="*/ 7745 w 10000"/>
                                <a:gd name="connsiteY128" fmla="*/ 5422 h 10000"/>
                                <a:gd name="connsiteX129" fmla="*/ 7745 w 10000"/>
                                <a:gd name="connsiteY129" fmla="*/ 7587 h 10000"/>
                                <a:gd name="connsiteX130" fmla="*/ 7789 w 10000"/>
                                <a:gd name="connsiteY130" fmla="*/ 3998 h 10000"/>
                                <a:gd name="connsiteX131" fmla="*/ 7957 w 10000"/>
                                <a:gd name="connsiteY131" fmla="*/ 1585 h 10000"/>
                                <a:gd name="connsiteX132" fmla="*/ 8000 w 10000"/>
                                <a:gd name="connsiteY132" fmla="*/ 7668 h 10000"/>
                                <a:gd name="connsiteX133" fmla="*/ 8086 w 10000"/>
                                <a:gd name="connsiteY133" fmla="*/ 2171 h 10000"/>
                                <a:gd name="connsiteX134" fmla="*/ 8211 w 10000"/>
                                <a:gd name="connsiteY134" fmla="*/ 5088 h 10000"/>
                                <a:gd name="connsiteX135" fmla="*/ 8256 w 10000"/>
                                <a:gd name="connsiteY135" fmla="*/ 2504 h 10000"/>
                                <a:gd name="connsiteX136" fmla="*/ 8256 w 10000"/>
                                <a:gd name="connsiteY136" fmla="*/ 8345 h 10000"/>
                                <a:gd name="connsiteX137" fmla="*/ 8384 w 10000"/>
                                <a:gd name="connsiteY137" fmla="*/ 4251 h 10000"/>
                                <a:gd name="connsiteX138" fmla="*/ 8426 w 10000"/>
                                <a:gd name="connsiteY138" fmla="*/ 5341 h 10000"/>
                                <a:gd name="connsiteX139" fmla="*/ 8468 w 10000"/>
                                <a:gd name="connsiteY139" fmla="*/ 8168 h 10000"/>
                                <a:gd name="connsiteX140" fmla="*/ 8553 w 10000"/>
                                <a:gd name="connsiteY140" fmla="*/ 2504 h 10000"/>
                                <a:gd name="connsiteX141" fmla="*/ 8638 w 10000"/>
                                <a:gd name="connsiteY141" fmla="*/ 3998 h 10000"/>
                                <a:gd name="connsiteX142" fmla="*/ 8852 w 10000"/>
                                <a:gd name="connsiteY142" fmla="*/ 7926 h 10000"/>
                                <a:gd name="connsiteX143" fmla="*/ 8936 w 10000"/>
                                <a:gd name="connsiteY143" fmla="*/ 5588 h 10000"/>
                                <a:gd name="connsiteX144" fmla="*/ 9065 w 10000"/>
                                <a:gd name="connsiteY144" fmla="*/ 2585 h 10000"/>
                                <a:gd name="connsiteX145" fmla="*/ 9107 w 10000"/>
                                <a:gd name="connsiteY145" fmla="*/ 5665 h 10000"/>
                                <a:gd name="connsiteX146" fmla="*/ 9149 w 10000"/>
                                <a:gd name="connsiteY146" fmla="*/ 6502 h 10000"/>
                                <a:gd name="connsiteX147" fmla="*/ 9149 w 10000"/>
                                <a:gd name="connsiteY147" fmla="*/ 6835 h 10000"/>
                                <a:gd name="connsiteX148" fmla="*/ 9277 w 10000"/>
                                <a:gd name="connsiteY148" fmla="*/ 4837 h 10000"/>
                                <a:gd name="connsiteX149" fmla="*/ 9362 w 10000"/>
                                <a:gd name="connsiteY149" fmla="*/ 6502 h 10000"/>
                                <a:gd name="connsiteX150" fmla="*/ 9403 w 10000"/>
                                <a:gd name="connsiteY150" fmla="*/ 6174 h 10000"/>
                                <a:gd name="connsiteX151" fmla="*/ 9403 w 10000"/>
                                <a:gd name="connsiteY151" fmla="*/ 3675 h 10000"/>
                                <a:gd name="connsiteX152" fmla="*/ 9531 w 10000"/>
                                <a:gd name="connsiteY152" fmla="*/ 7754 h 10000"/>
                                <a:gd name="connsiteX153" fmla="*/ 9531 w 10000"/>
                                <a:gd name="connsiteY153" fmla="*/ 5665 h 10000"/>
                                <a:gd name="connsiteX154" fmla="*/ 9617 w 10000"/>
                                <a:gd name="connsiteY154" fmla="*/ 6255 h 10000"/>
                                <a:gd name="connsiteX155" fmla="*/ 9701 w 10000"/>
                                <a:gd name="connsiteY155" fmla="*/ 7173 h 10000"/>
                                <a:gd name="connsiteX156" fmla="*/ 9831 w 10000"/>
                                <a:gd name="connsiteY156" fmla="*/ 3998 h 10000"/>
                                <a:gd name="connsiteX157" fmla="*/ 9831 w 10000"/>
                                <a:gd name="connsiteY157" fmla="*/ 6002 h 10000"/>
                                <a:gd name="connsiteX158" fmla="*/ 10000 w 10000"/>
                                <a:gd name="connsiteY158" fmla="*/ 4589 h 10000"/>
                                <a:gd name="connsiteX159" fmla="*/ 10000 w 10000"/>
                                <a:gd name="connsiteY159" fmla="*/ 8506 h 10000"/>
                                <a:gd name="connsiteX0" fmla="*/ 0 w 10000"/>
                                <a:gd name="connsiteY0" fmla="*/ 6255 h 10000"/>
                                <a:gd name="connsiteX1" fmla="*/ 130 w 10000"/>
                                <a:gd name="connsiteY1" fmla="*/ 9420 h 10000"/>
                                <a:gd name="connsiteX2" fmla="*/ 130 w 10000"/>
                                <a:gd name="connsiteY2" fmla="*/ 8840 h 10000"/>
                                <a:gd name="connsiteX3" fmla="*/ 130 w 10000"/>
                                <a:gd name="connsiteY3" fmla="*/ 7587 h 10000"/>
                                <a:gd name="connsiteX4" fmla="*/ 214 w 10000"/>
                                <a:gd name="connsiteY4" fmla="*/ 5008 h 10000"/>
                                <a:gd name="connsiteX5" fmla="*/ 255 w 10000"/>
                                <a:gd name="connsiteY5" fmla="*/ 7335 h 10000"/>
                                <a:gd name="connsiteX6" fmla="*/ 340 w 10000"/>
                                <a:gd name="connsiteY6" fmla="*/ 8587 h 10000"/>
                                <a:gd name="connsiteX7" fmla="*/ 383 w 10000"/>
                                <a:gd name="connsiteY7" fmla="*/ 8587 h 10000"/>
                                <a:gd name="connsiteX8" fmla="*/ 383 w 10000"/>
                                <a:gd name="connsiteY8" fmla="*/ 3085 h 10000"/>
                                <a:gd name="connsiteX9" fmla="*/ 470 w 10000"/>
                                <a:gd name="connsiteY9" fmla="*/ 5665 h 10000"/>
                                <a:gd name="connsiteX10" fmla="*/ 597 w 10000"/>
                                <a:gd name="connsiteY10" fmla="*/ 4508 h 10000"/>
                                <a:gd name="connsiteX11" fmla="*/ 682 w 10000"/>
                                <a:gd name="connsiteY11" fmla="*/ 8006 h 10000"/>
                                <a:gd name="connsiteX12" fmla="*/ 809 w 10000"/>
                                <a:gd name="connsiteY12" fmla="*/ 2837 h 10000"/>
                                <a:gd name="connsiteX13" fmla="*/ 809 w 10000"/>
                                <a:gd name="connsiteY13" fmla="*/ 7173 h 10000"/>
                                <a:gd name="connsiteX14" fmla="*/ 979 w 10000"/>
                                <a:gd name="connsiteY14" fmla="*/ 5665 h 10000"/>
                                <a:gd name="connsiteX15" fmla="*/ 979 w 10000"/>
                                <a:gd name="connsiteY15" fmla="*/ 9420 h 10000"/>
                                <a:gd name="connsiteX16" fmla="*/ 1107 w 10000"/>
                                <a:gd name="connsiteY16" fmla="*/ 7416 h 10000"/>
                                <a:gd name="connsiteX17" fmla="*/ 1191 w 10000"/>
                                <a:gd name="connsiteY17" fmla="*/ 6174 h 10000"/>
                                <a:gd name="connsiteX18" fmla="*/ 1278 w 10000"/>
                                <a:gd name="connsiteY18" fmla="*/ 8006 h 10000"/>
                                <a:gd name="connsiteX19" fmla="*/ 1319 w 10000"/>
                                <a:gd name="connsiteY19" fmla="*/ 9919 h 10000"/>
                                <a:gd name="connsiteX20" fmla="*/ 1405 w 10000"/>
                                <a:gd name="connsiteY20" fmla="*/ 4251 h 10000"/>
                                <a:gd name="connsiteX21" fmla="*/ 1491 w 10000"/>
                                <a:gd name="connsiteY21" fmla="*/ 7173 h 10000"/>
                                <a:gd name="connsiteX22" fmla="*/ 1532 w 10000"/>
                                <a:gd name="connsiteY22" fmla="*/ 0 h 10000"/>
                                <a:gd name="connsiteX23" fmla="*/ 1660 w 10000"/>
                                <a:gd name="connsiteY23" fmla="*/ 8006 h 10000"/>
                                <a:gd name="connsiteX24" fmla="*/ 1788 w 10000"/>
                                <a:gd name="connsiteY24" fmla="*/ 4837 h 10000"/>
                                <a:gd name="connsiteX25" fmla="*/ 1873 w 10000"/>
                                <a:gd name="connsiteY25" fmla="*/ 3917 h 10000"/>
                                <a:gd name="connsiteX26" fmla="*/ 1873 w 10000"/>
                                <a:gd name="connsiteY26" fmla="*/ 3417 h 10000"/>
                                <a:gd name="connsiteX27" fmla="*/ 1958 w 10000"/>
                                <a:gd name="connsiteY27" fmla="*/ 8587 h 10000"/>
                                <a:gd name="connsiteX28" fmla="*/ 2000 w 10000"/>
                                <a:gd name="connsiteY28" fmla="*/ 8006 h 10000"/>
                                <a:gd name="connsiteX29" fmla="*/ 2084 w 10000"/>
                                <a:gd name="connsiteY29" fmla="*/ 7416 h 10000"/>
                                <a:gd name="connsiteX30" fmla="*/ 2127 w 10000"/>
                                <a:gd name="connsiteY30" fmla="*/ 1332 h 10000"/>
                                <a:gd name="connsiteX31" fmla="*/ 2127 w 10000"/>
                                <a:gd name="connsiteY31" fmla="*/ 6502 h 10000"/>
                                <a:gd name="connsiteX32" fmla="*/ 2172 w 10000"/>
                                <a:gd name="connsiteY32" fmla="*/ 9420 h 10000"/>
                                <a:gd name="connsiteX33" fmla="*/ 2340 w 10000"/>
                                <a:gd name="connsiteY33" fmla="*/ 7173 h 10000"/>
                                <a:gd name="connsiteX34" fmla="*/ 2384 w 10000"/>
                                <a:gd name="connsiteY34" fmla="*/ 8168 h 10000"/>
                                <a:gd name="connsiteX35" fmla="*/ 2384 w 10000"/>
                                <a:gd name="connsiteY35" fmla="*/ 8759 h 10000"/>
                                <a:gd name="connsiteX36" fmla="*/ 2426 w 10000"/>
                                <a:gd name="connsiteY36" fmla="*/ 8506 h 10000"/>
                                <a:gd name="connsiteX37" fmla="*/ 2513 w 10000"/>
                                <a:gd name="connsiteY37" fmla="*/ 7002 h 10000"/>
                                <a:gd name="connsiteX38" fmla="*/ 2596 w 10000"/>
                                <a:gd name="connsiteY38" fmla="*/ 4589 h 10000"/>
                                <a:gd name="connsiteX39" fmla="*/ 2638 w 10000"/>
                                <a:gd name="connsiteY39" fmla="*/ 6174 h 10000"/>
                                <a:gd name="connsiteX40" fmla="*/ 2724 w 10000"/>
                                <a:gd name="connsiteY40" fmla="*/ 7173 h 10000"/>
                                <a:gd name="connsiteX41" fmla="*/ 2724 w 10000"/>
                                <a:gd name="connsiteY41" fmla="*/ 8006 h 10000"/>
                                <a:gd name="connsiteX42" fmla="*/ 2766 w 10000"/>
                                <a:gd name="connsiteY42" fmla="*/ 7173 h 10000"/>
                                <a:gd name="connsiteX43" fmla="*/ 2807 w 10000"/>
                                <a:gd name="connsiteY43" fmla="*/ 6174 h 10000"/>
                                <a:gd name="connsiteX44" fmla="*/ 2852 w 10000"/>
                                <a:gd name="connsiteY44" fmla="*/ 4837 h 10000"/>
                                <a:gd name="connsiteX45" fmla="*/ 2852 w 10000"/>
                                <a:gd name="connsiteY45" fmla="*/ 4589 h 10000"/>
                                <a:gd name="connsiteX46" fmla="*/ 3022 w 10000"/>
                                <a:gd name="connsiteY46" fmla="*/ 9006 h 10000"/>
                                <a:gd name="connsiteX47" fmla="*/ 3148 w 10000"/>
                                <a:gd name="connsiteY47" fmla="*/ 2504 h 10000"/>
                                <a:gd name="connsiteX48" fmla="*/ 3236 w 10000"/>
                                <a:gd name="connsiteY48" fmla="*/ 5755 h 10000"/>
                                <a:gd name="connsiteX49" fmla="*/ 3320 w 10000"/>
                                <a:gd name="connsiteY49" fmla="*/ 2171 h 10000"/>
                                <a:gd name="connsiteX50" fmla="*/ 3405 w 10000"/>
                                <a:gd name="connsiteY50" fmla="*/ 3003 h 10000"/>
                                <a:gd name="connsiteX51" fmla="*/ 3490 w 10000"/>
                                <a:gd name="connsiteY51" fmla="*/ 5755 h 10000"/>
                                <a:gd name="connsiteX52" fmla="*/ 3617 w 10000"/>
                                <a:gd name="connsiteY52" fmla="*/ 4417 h 10000"/>
                                <a:gd name="connsiteX53" fmla="*/ 3659 w 10000"/>
                                <a:gd name="connsiteY53" fmla="*/ 7587 h 10000"/>
                                <a:gd name="connsiteX54" fmla="*/ 3745 w 10000"/>
                                <a:gd name="connsiteY54" fmla="*/ 6174 h 10000"/>
                                <a:gd name="connsiteX55" fmla="*/ 3745 w 10000"/>
                                <a:gd name="connsiteY55" fmla="*/ 10000 h 10000"/>
                                <a:gd name="connsiteX56" fmla="*/ 3829 w 10000"/>
                                <a:gd name="connsiteY56" fmla="*/ 8759 h 10000"/>
                                <a:gd name="connsiteX57" fmla="*/ 3915 w 10000"/>
                                <a:gd name="connsiteY57" fmla="*/ 6583 h 10000"/>
                                <a:gd name="connsiteX58" fmla="*/ 3915 w 10000"/>
                                <a:gd name="connsiteY58" fmla="*/ 4751 h 10000"/>
                                <a:gd name="connsiteX59" fmla="*/ 3915 w 10000"/>
                                <a:gd name="connsiteY59" fmla="*/ 3675 h 10000"/>
                                <a:gd name="connsiteX60" fmla="*/ 3958 w 10000"/>
                                <a:gd name="connsiteY60" fmla="*/ 4251 h 10000"/>
                                <a:gd name="connsiteX61" fmla="*/ 3958 w 10000"/>
                                <a:gd name="connsiteY61" fmla="*/ 5088 h 10000"/>
                                <a:gd name="connsiteX62" fmla="*/ 4084 w 10000"/>
                                <a:gd name="connsiteY62" fmla="*/ 8759 h 10000"/>
                                <a:gd name="connsiteX63" fmla="*/ 4127 w 10000"/>
                                <a:gd name="connsiteY63" fmla="*/ 9006 h 10000"/>
                                <a:gd name="connsiteX64" fmla="*/ 4298 w 10000"/>
                                <a:gd name="connsiteY64" fmla="*/ 6255 h 10000"/>
                                <a:gd name="connsiteX65" fmla="*/ 4341 w 10000"/>
                                <a:gd name="connsiteY65" fmla="*/ 5422 h 10000"/>
                                <a:gd name="connsiteX66" fmla="*/ 4468 w 10000"/>
                                <a:gd name="connsiteY66" fmla="*/ 7668 h 10000"/>
                                <a:gd name="connsiteX67" fmla="*/ 4553 w 10000"/>
                                <a:gd name="connsiteY67" fmla="*/ 8006 h 10000"/>
                                <a:gd name="connsiteX68" fmla="*/ 4596 w 10000"/>
                                <a:gd name="connsiteY68" fmla="*/ 3589 h 10000"/>
                                <a:gd name="connsiteX69" fmla="*/ 4724 w 10000"/>
                                <a:gd name="connsiteY69" fmla="*/ 6502 h 10000"/>
                                <a:gd name="connsiteX70" fmla="*/ 4767 w 10000"/>
                                <a:gd name="connsiteY70" fmla="*/ 753 h 10000"/>
                                <a:gd name="connsiteX71" fmla="*/ 4810 w 10000"/>
                                <a:gd name="connsiteY71" fmla="*/ 7416 h 10000"/>
                                <a:gd name="connsiteX72" fmla="*/ 4896 w 10000"/>
                                <a:gd name="connsiteY72" fmla="*/ 5088 h 10000"/>
                                <a:gd name="connsiteX73" fmla="*/ 5021 w 10000"/>
                                <a:gd name="connsiteY73" fmla="*/ 6502 h 10000"/>
                                <a:gd name="connsiteX74" fmla="*/ 5064 w 10000"/>
                                <a:gd name="connsiteY74" fmla="*/ 5588 h 10000"/>
                                <a:gd name="connsiteX75" fmla="*/ 5191 w 10000"/>
                                <a:gd name="connsiteY75" fmla="*/ 3175 h 10000"/>
                                <a:gd name="connsiteX76" fmla="*/ 5234 w 10000"/>
                                <a:gd name="connsiteY76" fmla="*/ 6583 h 10000"/>
                                <a:gd name="connsiteX77" fmla="*/ 5277 w 10000"/>
                                <a:gd name="connsiteY77" fmla="*/ 5341 h 10000"/>
                                <a:gd name="connsiteX78" fmla="*/ 5363 w 10000"/>
                                <a:gd name="connsiteY78" fmla="*/ 3589 h 10000"/>
                                <a:gd name="connsiteX79" fmla="*/ 5404 w 10000"/>
                                <a:gd name="connsiteY79" fmla="*/ 5088 h 10000"/>
                                <a:gd name="connsiteX80" fmla="*/ 5591 w 10000"/>
                                <a:gd name="connsiteY80" fmla="*/ 8534 h 10000"/>
                                <a:gd name="connsiteX81" fmla="*/ 5574 w 10000"/>
                                <a:gd name="connsiteY81" fmla="*/ 5341 h 10000"/>
                                <a:gd name="connsiteX82" fmla="*/ 5617 w 10000"/>
                                <a:gd name="connsiteY82" fmla="*/ 3917 h 10000"/>
                                <a:gd name="connsiteX83" fmla="*/ 5617 w 10000"/>
                                <a:gd name="connsiteY83" fmla="*/ 4508 h 10000"/>
                                <a:gd name="connsiteX84" fmla="*/ 5617 w 10000"/>
                                <a:gd name="connsiteY84" fmla="*/ 5341 h 10000"/>
                                <a:gd name="connsiteX85" fmla="*/ 5660 w 10000"/>
                                <a:gd name="connsiteY85" fmla="*/ 5008 h 10000"/>
                                <a:gd name="connsiteX86" fmla="*/ 5704 w 10000"/>
                                <a:gd name="connsiteY86" fmla="*/ 3837 h 10000"/>
                                <a:gd name="connsiteX87" fmla="*/ 5830 w 10000"/>
                                <a:gd name="connsiteY87" fmla="*/ 5922 h 10000"/>
                                <a:gd name="connsiteX88" fmla="*/ 5830 w 10000"/>
                                <a:gd name="connsiteY88" fmla="*/ 6422 h 10000"/>
                                <a:gd name="connsiteX89" fmla="*/ 5830 w 10000"/>
                                <a:gd name="connsiteY89" fmla="*/ 6002 h 10000"/>
                                <a:gd name="connsiteX90" fmla="*/ 5872 w 10000"/>
                                <a:gd name="connsiteY90" fmla="*/ 4751 h 10000"/>
                                <a:gd name="connsiteX91" fmla="*/ 5916 w 10000"/>
                                <a:gd name="connsiteY91" fmla="*/ 3417 h 10000"/>
                                <a:gd name="connsiteX92" fmla="*/ 6000 w 10000"/>
                                <a:gd name="connsiteY92" fmla="*/ 6755 h 10000"/>
                                <a:gd name="connsiteX93" fmla="*/ 6043 w 10000"/>
                                <a:gd name="connsiteY93" fmla="*/ 5422 h 10000"/>
                                <a:gd name="connsiteX94" fmla="*/ 6043 w 10000"/>
                                <a:gd name="connsiteY94" fmla="*/ 2756 h 10000"/>
                                <a:gd name="connsiteX95" fmla="*/ 6085 w 10000"/>
                                <a:gd name="connsiteY95" fmla="*/ 3417 h 10000"/>
                                <a:gd name="connsiteX96" fmla="*/ 6085 w 10000"/>
                                <a:gd name="connsiteY96" fmla="*/ 5008 h 10000"/>
                                <a:gd name="connsiteX97" fmla="*/ 6085 w 10000"/>
                                <a:gd name="connsiteY97" fmla="*/ 4508 h 10000"/>
                                <a:gd name="connsiteX98" fmla="*/ 6127 w 10000"/>
                                <a:gd name="connsiteY98" fmla="*/ 3175 h 10000"/>
                                <a:gd name="connsiteX99" fmla="*/ 6127 w 10000"/>
                                <a:gd name="connsiteY99" fmla="*/ 5422 h 10000"/>
                                <a:gd name="connsiteX100" fmla="*/ 6255 w 10000"/>
                                <a:gd name="connsiteY100" fmla="*/ 590 h 10000"/>
                                <a:gd name="connsiteX101" fmla="*/ 6299 w 10000"/>
                                <a:gd name="connsiteY101" fmla="*/ 8759 h 10000"/>
                                <a:gd name="connsiteX102" fmla="*/ 6341 w 10000"/>
                                <a:gd name="connsiteY102" fmla="*/ 5170 h 10000"/>
                                <a:gd name="connsiteX103" fmla="*/ 6427 w 10000"/>
                                <a:gd name="connsiteY103" fmla="*/ 8254 h 10000"/>
                                <a:gd name="connsiteX104" fmla="*/ 6470 w 10000"/>
                                <a:gd name="connsiteY104" fmla="*/ 3917 h 10000"/>
                                <a:gd name="connsiteX105" fmla="*/ 6510 w 10000"/>
                                <a:gd name="connsiteY105" fmla="*/ 6755 h 10000"/>
                                <a:gd name="connsiteX106" fmla="*/ 6553 w 10000"/>
                                <a:gd name="connsiteY106" fmla="*/ 2756 h 10000"/>
                                <a:gd name="connsiteX107" fmla="*/ 6639 w 10000"/>
                                <a:gd name="connsiteY107" fmla="*/ 6174 h 10000"/>
                                <a:gd name="connsiteX108" fmla="*/ 6639 w 10000"/>
                                <a:gd name="connsiteY108" fmla="*/ 7668 h 10000"/>
                                <a:gd name="connsiteX109" fmla="*/ 6681 w 10000"/>
                                <a:gd name="connsiteY109" fmla="*/ 8006 h 10000"/>
                                <a:gd name="connsiteX110" fmla="*/ 6681 w 10000"/>
                                <a:gd name="connsiteY110" fmla="*/ 6835 h 10000"/>
                                <a:gd name="connsiteX111" fmla="*/ 6766 w 10000"/>
                                <a:gd name="connsiteY111" fmla="*/ 4251 h 10000"/>
                                <a:gd name="connsiteX112" fmla="*/ 6893 w 10000"/>
                                <a:gd name="connsiteY112" fmla="*/ 7173 h 10000"/>
                                <a:gd name="connsiteX113" fmla="*/ 6979 w 10000"/>
                                <a:gd name="connsiteY113" fmla="*/ 3917 h 10000"/>
                                <a:gd name="connsiteX114" fmla="*/ 6979 w 10000"/>
                                <a:gd name="connsiteY114" fmla="*/ 5170 h 10000"/>
                                <a:gd name="connsiteX115" fmla="*/ 7021 w 10000"/>
                                <a:gd name="connsiteY115" fmla="*/ 5588 h 10000"/>
                                <a:gd name="connsiteX116" fmla="*/ 7021 w 10000"/>
                                <a:gd name="connsiteY116" fmla="*/ 8587 h 10000"/>
                                <a:gd name="connsiteX117" fmla="*/ 7106 w 10000"/>
                                <a:gd name="connsiteY117" fmla="*/ 7587 h 10000"/>
                                <a:gd name="connsiteX118" fmla="*/ 7147 w 10000"/>
                                <a:gd name="connsiteY118" fmla="*/ 3917 h 10000"/>
                                <a:gd name="connsiteX119" fmla="*/ 7235 w 10000"/>
                                <a:gd name="connsiteY119" fmla="*/ 4751 h 10000"/>
                                <a:gd name="connsiteX120" fmla="*/ 7321 w 10000"/>
                                <a:gd name="connsiteY120" fmla="*/ 3837 h 10000"/>
                                <a:gd name="connsiteX121" fmla="*/ 7363 w 10000"/>
                                <a:gd name="connsiteY121" fmla="*/ 4417 h 10000"/>
                                <a:gd name="connsiteX122" fmla="*/ 7404 w 10000"/>
                                <a:gd name="connsiteY122" fmla="*/ 3675 h 10000"/>
                                <a:gd name="connsiteX123" fmla="*/ 7446 w 10000"/>
                                <a:gd name="connsiteY123" fmla="*/ 9758 h 10000"/>
                                <a:gd name="connsiteX124" fmla="*/ 7446 w 10000"/>
                                <a:gd name="connsiteY124" fmla="*/ 4837 h 10000"/>
                                <a:gd name="connsiteX125" fmla="*/ 7531 w 10000"/>
                                <a:gd name="connsiteY125" fmla="*/ 1671 h 10000"/>
                                <a:gd name="connsiteX126" fmla="*/ 7629 w 10000"/>
                                <a:gd name="connsiteY126" fmla="*/ 6233 h 10000"/>
                                <a:gd name="connsiteX127" fmla="*/ 7661 w 10000"/>
                                <a:gd name="connsiteY127" fmla="*/ 2424 h 10000"/>
                                <a:gd name="connsiteX128" fmla="*/ 7745 w 10000"/>
                                <a:gd name="connsiteY128" fmla="*/ 5422 h 10000"/>
                                <a:gd name="connsiteX129" fmla="*/ 7745 w 10000"/>
                                <a:gd name="connsiteY129" fmla="*/ 7587 h 10000"/>
                                <a:gd name="connsiteX130" fmla="*/ 7789 w 10000"/>
                                <a:gd name="connsiteY130" fmla="*/ 3998 h 10000"/>
                                <a:gd name="connsiteX131" fmla="*/ 7957 w 10000"/>
                                <a:gd name="connsiteY131" fmla="*/ 1585 h 10000"/>
                                <a:gd name="connsiteX132" fmla="*/ 8000 w 10000"/>
                                <a:gd name="connsiteY132" fmla="*/ 7668 h 10000"/>
                                <a:gd name="connsiteX133" fmla="*/ 8086 w 10000"/>
                                <a:gd name="connsiteY133" fmla="*/ 2171 h 10000"/>
                                <a:gd name="connsiteX134" fmla="*/ 8211 w 10000"/>
                                <a:gd name="connsiteY134" fmla="*/ 5088 h 10000"/>
                                <a:gd name="connsiteX135" fmla="*/ 8256 w 10000"/>
                                <a:gd name="connsiteY135" fmla="*/ 2504 h 10000"/>
                                <a:gd name="connsiteX136" fmla="*/ 8256 w 10000"/>
                                <a:gd name="connsiteY136" fmla="*/ 8345 h 10000"/>
                                <a:gd name="connsiteX137" fmla="*/ 8384 w 10000"/>
                                <a:gd name="connsiteY137" fmla="*/ 4251 h 10000"/>
                                <a:gd name="connsiteX138" fmla="*/ 8426 w 10000"/>
                                <a:gd name="connsiteY138" fmla="*/ 5341 h 10000"/>
                                <a:gd name="connsiteX139" fmla="*/ 8468 w 10000"/>
                                <a:gd name="connsiteY139" fmla="*/ 8168 h 10000"/>
                                <a:gd name="connsiteX140" fmla="*/ 8553 w 10000"/>
                                <a:gd name="connsiteY140" fmla="*/ 2504 h 10000"/>
                                <a:gd name="connsiteX141" fmla="*/ 8638 w 10000"/>
                                <a:gd name="connsiteY141" fmla="*/ 3998 h 10000"/>
                                <a:gd name="connsiteX142" fmla="*/ 8852 w 10000"/>
                                <a:gd name="connsiteY142" fmla="*/ 7926 h 10000"/>
                                <a:gd name="connsiteX143" fmla="*/ 8936 w 10000"/>
                                <a:gd name="connsiteY143" fmla="*/ 5588 h 10000"/>
                                <a:gd name="connsiteX144" fmla="*/ 9065 w 10000"/>
                                <a:gd name="connsiteY144" fmla="*/ 2585 h 10000"/>
                                <a:gd name="connsiteX145" fmla="*/ 9107 w 10000"/>
                                <a:gd name="connsiteY145" fmla="*/ 5665 h 10000"/>
                                <a:gd name="connsiteX146" fmla="*/ 9149 w 10000"/>
                                <a:gd name="connsiteY146" fmla="*/ 6502 h 10000"/>
                                <a:gd name="connsiteX147" fmla="*/ 9149 w 10000"/>
                                <a:gd name="connsiteY147" fmla="*/ 6835 h 10000"/>
                                <a:gd name="connsiteX148" fmla="*/ 9277 w 10000"/>
                                <a:gd name="connsiteY148" fmla="*/ 4837 h 10000"/>
                                <a:gd name="connsiteX149" fmla="*/ 9362 w 10000"/>
                                <a:gd name="connsiteY149" fmla="*/ 6502 h 10000"/>
                                <a:gd name="connsiteX150" fmla="*/ 9403 w 10000"/>
                                <a:gd name="connsiteY150" fmla="*/ 6174 h 10000"/>
                                <a:gd name="connsiteX151" fmla="*/ 9403 w 10000"/>
                                <a:gd name="connsiteY151" fmla="*/ 3675 h 10000"/>
                                <a:gd name="connsiteX152" fmla="*/ 9531 w 10000"/>
                                <a:gd name="connsiteY152" fmla="*/ 7754 h 10000"/>
                                <a:gd name="connsiteX153" fmla="*/ 9531 w 10000"/>
                                <a:gd name="connsiteY153" fmla="*/ 5665 h 10000"/>
                                <a:gd name="connsiteX154" fmla="*/ 9617 w 10000"/>
                                <a:gd name="connsiteY154" fmla="*/ 6255 h 10000"/>
                                <a:gd name="connsiteX155" fmla="*/ 9701 w 10000"/>
                                <a:gd name="connsiteY155" fmla="*/ 7173 h 10000"/>
                                <a:gd name="connsiteX156" fmla="*/ 9831 w 10000"/>
                                <a:gd name="connsiteY156" fmla="*/ 3998 h 10000"/>
                                <a:gd name="connsiteX157" fmla="*/ 9831 w 10000"/>
                                <a:gd name="connsiteY157" fmla="*/ 6002 h 10000"/>
                                <a:gd name="connsiteX158" fmla="*/ 10000 w 10000"/>
                                <a:gd name="connsiteY158" fmla="*/ 4589 h 10000"/>
                                <a:gd name="connsiteX159" fmla="*/ 10000 w 10000"/>
                                <a:gd name="connsiteY159" fmla="*/ 8506 h 10000"/>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67 w 10000"/>
                                <a:gd name="connsiteY70" fmla="*/ 753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5422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5422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5422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7406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127 w 10000"/>
                                <a:gd name="connsiteY97" fmla="*/ 3175 h 10469"/>
                                <a:gd name="connsiteX98" fmla="*/ 6127 w 10000"/>
                                <a:gd name="connsiteY98" fmla="*/ 7406 h 10469"/>
                                <a:gd name="connsiteX99" fmla="*/ 6255 w 10000"/>
                                <a:gd name="connsiteY99" fmla="*/ 590 h 10469"/>
                                <a:gd name="connsiteX100" fmla="*/ 6299 w 10000"/>
                                <a:gd name="connsiteY100" fmla="*/ 8759 h 10469"/>
                                <a:gd name="connsiteX101" fmla="*/ 6341 w 10000"/>
                                <a:gd name="connsiteY101" fmla="*/ 5170 h 10469"/>
                                <a:gd name="connsiteX102" fmla="*/ 6427 w 10000"/>
                                <a:gd name="connsiteY102" fmla="*/ 8254 h 10469"/>
                                <a:gd name="connsiteX103" fmla="*/ 6470 w 10000"/>
                                <a:gd name="connsiteY103" fmla="*/ 3917 h 10469"/>
                                <a:gd name="connsiteX104" fmla="*/ 6510 w 10000"/>
                                <a:gd name="connsiteY104" fmla="*/ 6755 h 10469"/>
                                <a:gd name="connsiteX105" fmla="*/ 6553 w 10000"/>
                                <a:gd name="connsiteY105" fmla="*/ 2756 h 10469"/>
                                <a:gd name="connsiteX106" fmla="*/ 6639 w 10000"/>
                                <a:gd name="connsiteY106" fmla="*/ 6174 h 10469"/>
                                <a:gd name="connsiteX107" fmla="*/ 6639 w 10000"/>
                                <a:gd name="connsiteY107" fmla="*/ 7668 h 10469"/>
                                <a:gd name="connsiteX108" fmla="*/ 6681 w 10000"/>
                                <a:gd name="connsiteY108" fmla="*/ 8006 h 10469"/>
                                <a:gd name="connsiteX109" fmla="*/ 6681 w 10000"/>
                                <a:gd name="connsiteY109" fmla="*/ 6835 h 10469"/>
                                <a:gd name="connsiteX110" fmla="*/ 6766 w 10000"/>
                                <a:gd name="connsiteY110" fmla="*/ 4251 h 10469"/>
                                <a:gd name="connsiteX111" fmla="*/ 6893 w 10000"/>
                                <a:gd name="connsiteY111" fmla="*/ 7173 h 10469"/>
                                <a:gd name="connsiteX112" fmla="*/ 6979 w 10000"/>
                                <a:gd name="connsiteY112" fmla="*/ 3917 h 10469"/>
                                <a:gd name="connsiteX113" fmla="*/ 6979 w 10000"/>
                                <a:gd name="connsiteY113" fmla="*/ 5170 h 10469"/>
                                <a:gd name="connsiteX114" fmla="*/ 7021 w 10000"/>
                                <a:gd name="connsiteY114" fmla="*/ 5588 h 10469"/>
                                <a:gd name="connsiteX115" fmla="*/ 7021 w 10000"/>
                                <a:gd name="connsiteY115" fmla="*/ 8587 h 10469"/>
                                <a:gd name="connsiteX116" fmla="*/ 7106 w 10000"/>
                                <a:gd name="connsiteY116" fmla="*/ 7587 h 10469"/>
                                <a:gd name="connsiteX117" fmla="*/ 7147 w 10000"/>
                                <a:gd name="connsiteY117" fmla="*/ 3917 h 10469"/>
                                <a:gd name="connsiteX118" fmla="*/ 7235 w 10000"/>
                                <a:gd name="connsiteY118" fmla="*/ 4751 h 10469"/>
                                <a:gd name="connsiteX119" fmla="*/ 7321 w 10000"/>
                                <a:gd name="connsiteY119" fmla="*/ 3837 h 10469"/>
                                <a:gd name="connsiteX120" fmla="*/ 7363 w 10000"/>
                                <a:gd name="connsiteY120" fmla="*/ 4417 h 10469"/>
                                <a:gd name="connsiteX121" fmla="*/ 7404 w 10000"/>
                                <a:gd name="connsiteY121" fmla="*/ 3675 h 10469"/>
                                <a:gd name="connsiteX122" fmla="*/ 7446 w 10000"/>
                                <a:gd name="connsiteY122" fmla="*/ 9758 h 10469"/>
                                <a:gd name="connsiteX123" fmla="*/ 7446 w 10000"/>
                                <a:gd name="connsiteY123" fmla="*/ 4837 h 10469"/>
                                <a:gd name="connsiteX124" fmla="*/ 7531 w 10000"/>
                                <a:gd name="connsiteY124" fmla="*/ 1671 h 10469"/>
                                <a:gd name="connsiteX125" fmla="*/ 7629 w 10000"/>
                                <a:gd name="connsiteY125" fmla="*/ 6233 h 10469"/>
                                <a:gd name="connsiteX126" fmla="*/ 7661 w 10000"/>
                                <a:gd name="connsiteY126" fmla="*/ 2424 h 10469"/>
                                <a:gd name="connsiteX127" fmla="*/ 7745 w 10000"/>
                                <a:gd name="connsiteY127" fmla="*/ 5422 h 10469"/>
                                <a:gd name="connsiteX128" fmla="*/ 7745 w 10000"/>
                                <a:gd name="connsiteY128" fmla="*/ 7587 h 10469"/>
                                <a:gd name="connsiteX129" fmla="*/ 7789 w 10000"/>
                                <a:gd name="connsiteY129" fmla="*/ 3998 h 10469"/>
                                <a:gd name="connsiteX130" fmla="*/ 7957 w 10000"/>
                                <a:gd name="connsiteY130" fmla="*/ 1585 h 10469"/>
                                <a:gd name="connsiteX131" fmla="*/ 8000 w 10000"/>
                                <a:gd name="connsiteY131" fmla="*/ 7668 h 10469"/>
                                <a:gd name="connsiteX132" fmla="*/ 8086 w 10000"/>
                                <a:gd name="connsiteY132" fmla="*/ 2171 h 10469"/>
                                <a:gd name="connsiteX133" fmla="*/ 8211 w 10000"/>
                                <a:gd name="connsiteY133" fmla="*/ 5088 h 10469"/>
                                <a:gd name="connsiteX134" fmla="*/ 8256 w 10000"/>
                                <a:gd name="connsiteY134" fmla="*/ 2504 h 10469"/>
                                <a:gd name="connsiteX135" fmla="*/ 8256 w 10000"/>
                                <a:gd name="connsiteY135" fmla="*/ 8345 h 10469"/>
                                <a:gd name="connsiteX136" fmla="*/ 8384 w 10000"/>
                                <a:gd name="connsiteY136" fmla="*/ 4251 h 10469"/>
                                <a:gd name="connsiteX137" fmla="*/ 8426 w 10000"/>
                                <a:gd name="connsiteY137" fmla="*/ 5341 h 10469"/>
                                <a:gd name="connsiteX138" fmla="*/ 8468 w 10000"/>
                                <a:gd name="connsiteY138" fmla="*/ 8168 h 10469"/>
                                <a:gd name="connsiteX139" fmla="*/ 8553 w 10000"/>
                                <a:gd name="connsiteY139" fmla="*/ 2504 h 10469"/>
                                <a:gd name="connsiteX140" fmla="*/ 8638 w 10000"/>
                                <a:gd name="connsiteY140" fmla="*/ 3998 h 10469"/>
                                <a:gd name="connsiteX141" fmla="*/ 8852 w 10000"/>
                                <a:gd name="connsiteY141" fmla="*/ 7926 h 10469"/>
                                <a:gd name="connsiteX142" fmla="*/ 8936 w 10000"/>
                                <a:gd name="connsiteY142" fmla="*/ 5588 h 10469"/>
                                <a:gd name="connsiteX143" fmla="*/ 9065 w 10000"/>
                                <a:gd name="connsiteY143" fmla="*/ 2585 h 10469"/>
                                <a:gd name="connsiteX144" fmla="*/ 9107 w 10000"/>
                                <a:gd name="connsiteY144" fmla="*/ 5665 h 10469"/>
                                <a:gd name="connsiteX145" fmla="*/ 9149 w 10000"/>
                                <a:gd name="connsiteY145" fmla="*/ 6502 h 10469"/>
                                <a:gd name="connsiteX146" fmla="*/ 9149 w 10000"/>
                                <a:gd name="connsiteY146" fmla="*/ 6835 h 10469"/>
                                <a:gd name="connsiteX147" fmla="*/ 9277 w 10000"/>
                                <a:gd name="connsiteY147" fmla="*/ 4837 h 10469"/>
                                <a:gd name="connsiteX148" fmla="*/ 9362 w 10000"/>
                                <a:gd name="connsiteY148" fmla="*/ 6502 h 10469"/>
                                <a:gd name="connsiteX149" fmla="*/ 9403 w 10000"/>
                                <a:gd name="connsiteY149" fmla="*/ 6174 h 10469"/>
                                <a:gd name="connsiteX150" fmla="*/ 9403 w 10000"/>
                                <a:gd name="connsiteY150" fmla="*/ 3675 h 10469"/>
                                <a:gd name="connsiteX151" fmla="*/ 9531 w 10000"/>
                                <a:gd name="connsiteY151" fmla="*/ 7754 h 10469"/>
                                <a:gd name="connsiteX152" fmla="*/ 9531 w 10000"/>
                                <a:gd name="connsiteY152" fmla="*/ 5665 h 10469"/>
                                <a:gd name="connsiteX153" fmla="*/ 9617 w 10000"/>
                                <a:gd name="connsiteY153" fmla="*/ 6255 h 10469"/>
                                <a:gd name="connsiteX154" fmla="*/ 9701 w 10000"/>
                                <a:gd name="connsiteY154" fmla="*/ 7173 h 10469"/>
                                <a:gd name="connsiteX155" fmla="*/ 9831 w 10000"/>
                                <a:gd name="connsiteY155" fmla="*/ 3998 h 10469"/>
                                <a:gd name="connsiteX156" fmla="*/ 9831 w 10000"/>
                                <a:gd name="connsiteY156" fmla="*/ 6002 h 10469"/>
                                <a:gd name="connsiteX157" fmla="*/ 10000 w 10000"/>
                                <a:gd name="connsiteY157" fmla="*/ 4589 h 10469"/>
                                <a:gd name="connsiteX158" fmla="*/ 10000 w 10000"/>
                                <a:gd name="connsiteY158"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44 w 10000"/>
                                <a:gd name="connsiteY48" fmla="*/ 8013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44 w 10000"/>
                                <a:gd name="connsiteY48" fmla="*/ 8013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44 w 10000"/>
                                <a:gd name="connsiteY48" fmla="*/ 8013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8 w 10000"/>
                                <a:gd name="connsiteY33" fmla="*/ 4094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161"/>
                                <a:gd name="connsiteY0" fmla="*/ 6164 h 10469"/>
                                <a:gd name="connsiteX1" fmla="*/ 291 w 10161"/>
                                <a:gd name="connsiteY1" fmla="*/ 9420 h 10469"/>
                                <a:gd name="connsiteX2" fmla="*/ 291 w 10161"/>
                                <a:gd name="connsiteY2" fmla="*/ 8840 h 10469"/>
                                <a:gd name="connsiteX3" fmla="*/ 291 w 10161"/>
                                <a:gd name="connsiteY3" fmla="*/ 7587 h 10469"/>
                                <a:gd name="connsiteX4" fmla="*/ 375 w 10161"/>
                                <a:gd name="connsiteY4" fmla="*/ 5008 h 10469"/>
                                <a:gd name="connsiteX5" fmla="*/ 416 w 10161"/>
                                <a:gd name="connsiteY5" fmla="*/ 7335 h 10469"/>
                                <a:gd name="connsiteX6" fmla="*/ 501 w 10161"/>
                                <a:gd name="connsiteY6" fmla="*/ 8587 h 10469"/>
                                <a:gd name="connsiteX7" fmla="*/ 544 w 10161"/>
                                <a:gd name="connsiteY7" fmla="*/ 8587 h 10469"/>
                                <a:gd name="connsiteX8" fmla="*/ 544 w 10161"/>
                                <a:gd name="connsiteY8" fmla="*/ 3085 h 10469"/>
                                <a:gd name="connsiteX9" fmla="*/ 631 w 10161"/>
                                <a:gd name="connsiteY9" fmla="*/ 5665 h 10469"/>
                                <a:gd name="connsiteX10" fmla="*/ 758 w 10161"/>
                                <a:gd name="connsiteY10" fmla="*/ 4508 h 10469"/>
                                <a:gd name="connsiteX11" fmla="*/ 843 w 10161"/>
                                <a:gd name="connsiteY11" fmla="*/ 8006 h 10469"/>
                                <a:gd name="connsiteX12" fmla="*/ 970 w 10161"/>
                                <a:gd name="connsiteY12" fmla="*/ 2837 h 10469"/>
                                <a:gd name="connsiteX13" fmla="*/ 970 w 10161"/>
                                <a:gd name="connsiteY13" fmla="*/ 7173 h 10469"/>
                                <a:gd name="connsiteX14" fmla="*/ 1140 w 10161"/>
                                <a:gd name="connsiteY14" fmla="*/ 5665 h 10469"/>
                                <a:gd name="connsiteX15" fmla="*/ 1140 w 10161"/>
                                <a:gd name="connsiteY15" fmla="*/ 9420 h 10469"/>
                                <a:gd name="connsiteX16" fmla="*/ 1268 w 10161"/>
                                <a:gd name="connsiteY16" fmla="*/ 7416 h 10469"/>
                                <a:gd name="connsiteX17" fmla="*/ 1316 w 10161"/>
                                <a:gd name="connsiteY17" fmla="*/ 4326 h 10469"/>
                                <a:gd name="connsiteX18" fmla="*/ 1439 w 10161"/>
                                <a:gd name="connsiteY18" fmla="*/ 8006 h 10469"/>
                                <a:gd name="connsiteX19" fmla="*/ 1480 w 10161"/>
                                <a:gd name="connsiteY19" fmla="*/ 9919 h 10469"/>
                                <a:gd name="connsiteX20" fmla="*/ 1566 w 10161"/>
                                <a:gd name="connsiteY20" fmla="*/ 4251 h 10469"/>
                                <a:gd name="connsiteX21" fmla="*/ 1652 w 10161"/>
                                <a:gd name="connsiteY21" fmla="*/ 7173 h 10469"/>
                                <a:gd name="connsiteX22" fmla="*/ 1693 w 10161"/>
                                <a:gd name="connsiteY22" fmla="*/ 0 h 10469"/>
                                <a:gd name="connsiteX23" fmla="*/ 1821 w 10161"/>
                                <a:gd name="connsiteY23" fmla="*/ 8006 h 10469"/>
                                <a:gd name="connsiteX24" fmla="*/ 1949 w 10161"/>
                                <a:gd name="connsiteY24" fmla="*/ 4837 h 10469"/>
                                <a:gd name="connsiteX25" fmla="*/ 2034 w 10161"/>
                                <a:gd name="connsiteY25" fmla="*/ 3917 h 10469"/>
                                <a:gd name="connsiteX26" fmla="*/ 2034 w 10161"/>
                                <a:gd name="connsiteY26" fmla="*/ 3417 h 10469"/>
                                <a:gd name="connsiteX27" fmla="*/ 2119 w 10161"/>
                                <a:gd name="connsiteY27" fmla="*/ 8587 h 10469"/>
                                <a:gd name="connsiteX28" fmla="*/ 2161 w 10161"/>
                                <a:gd name="connsiteY28" fmla="*/ 8006 h 10469"/>
                                <a:gd name="connsiteX29" fmla="*/ 2245 w 10161"/>
                                <a:gd name="connsiteY29" fmla="*/ 7416 h 10469"/>
                                <a:gd name="connsiteX30" fmla="*/ 2288 w 10161"/>
                                <a:gd name="connsiteY30" fmla="*/ 1332 h 10469"/>
                                <a:gd name="connsiteX31" fmla="*/ 2288 w 10161"/>
                                <a:gd name="connsiteY31" fmla="*/ 6502 h 10469"/>
                                <a:gd name="connsiteX32" fmla="*/ 2333 w 10161"/>
                                <a:gd name="connsiteY32" fmla="*/ 9420 h 10469"/>
                                <a:gd name="connsiteX33" fmla="*/ 2509 w 10161"/>
                                <a:gd name="connsiteY33" fmla="*/ 4094 h 10469"/>
                                <a:gd name="connsiteX34" fmla="*/ 2545 w 10161"/>
                                <a:gd name="connsiteY34" fmla="*/ 8168 h 10469"/>
                                <a:gd name="connsiteX35" fmla="*/ 2545 w 10161"/>
                                <a:gd name="connsiteY35" fmla="*/ 8759 h 10469"/>
                                <a:gd name="connsiteX36" fmla="*/ 2587 w 10161"/>
                                <a:gd name="connsiteY36" fmla="*/ 8506 h 10469"/>
                                <a:gd name="connsiteX37" fmla="*/ 2674 w 10161"/>
                                <a:gd name="connsiteY37" fmla="*/ 7002 h 10469"/>
                                <a:gd name="connsiteX38" fmla="*/ 2757 w 10161"/>
                                <a:gd name="connsiteY38" fmla="*/ 4589 h 10469"/>
                                <a:gd name="connsiteX39" fmla="*/ 2799 w 10161"/>
                                <a:gd name="connsiteY39" fmla="*/ 6174 h 10469"/>
                                <a:gd name="connsiteX40" fmla="*/ 2885 w 10161"/>
                                <a:gd name="connsiteY40" fmla="*/ 7173 h 10469"/>
                                <a:gd name="connsiteX41" fmla="*/ 2885 w 10161"/>
                                <a:gd name="connsiteY41" fmla="*/ 8006 h 10469"/>
                                <a:gd name="connsiteX42" fmla="*/ 2927 w 10161"/>
                                <a:gd name="connsiteY42" fmla="*/ 7173 h 10469"/>
                                <a:gd name="connsiteX43" fmla="*/ 2968 w 10161"/>
                                <a:gd name="connsiteY43" fmla="*/ 6174 h 10469"/>
                                <a:gd name="connsiteX44" fmla="*/ 3013 w 10161"/>
                                <a:gd name="connsiteY44" fmla="*/ 4837 h 10469"/>
                                <a:gd name="connsiteX45" fmla="*/ 3013 w 10161"/>
                                <a:gd name="connsiteY45" fmla="*/ 4589 h 10469"/>
                                <a:gd name="connsiteX46" fmla="*/ 3183 w 10161"/>
                                <a:gd name="connsiteY46" fmla="*/ 9006 h 10469"/>
                                <a:gd name="connsiteX47" fmla="*/ 3309 w 10161"/>
                                <a:gd name="connsiteY47" fmla="*/ 2504 h 10469"/>
                                <a:gd name="connsiteX48" fmla="*/ 3413 w 10161"/>
                                <a:gd name="connsiteY48" fmla="*/ 8720 h 10469"/>
                                <a:gd name="connsiteX49" fmla="*/ 3481 w 10161"/>
                                <a:gd name="connsiteY49" fmla="*/ 2171 h 10469"/>
                                <a:gd name="connsiteX50" fmla="*/ 3581 w 10161"/>
                                <a:gd name="connsiteY50" fmla="*/ 7268 h 10469"/>
                                <a:gd name="connsiteX51" fmla="*/ 3651 w 10161"/>
                                <a:gd name="connsiteY51" fmla="*/ 5755 h 10469"/>
                                <a:gd name="connsiteX52" fmla="*/ 3778 w 10161"/>
                                <a:gd name="connsiteY52" fmla="*/ 4417 h 10469"/>
                                <a:gd name="connsiteX53" fmla="*/ 3820 w 10161"/>
                                <a:gd name="connsiteY53" fmla="*/ 7587 h 10469"/>
                                <a:gd name="connsiteX54" fmla="*/ 3906 w 10161"/>
                                <a:gd name="connsiteY54" fmla="*/ 6174 h 10469"/>
                                <a:gd name="connsiteX55" fmla="*/ 3906 w 10161"/>
                                <a:gd name="connsiteY55" fmla="*/ 10000 h 10469"/>
                                <a:gd name="connsiteX56" fmla="*/ 3990 w 10161"/>
                                <a:gd name="connsiteY56" fmla="*/ 8759 h 10469"/>
                                <a:gd name="connsiteX57" fmla="*/ 4076 w 10161"/>
                                <a:gd name="connsiteY57" fmla="*/ 6583 h 10469"/>
                                <a:gd name="connsiteX58" fmla="*/ 4076 w 10161"/>
                                <a:gd name="connsiteY58" fmla="*/ 4751 h 10469"/>
                                <a:gd name="connsiteX59" fmla="*/ 4076 w 10161"/>
                                <a:gd name="connsiteY59" fmla="*/ 3675 h 10469"/>
                                <a:gd name="connsiteX60" fmla="*/ 4119 w 10161"/>
                                <a:gd name="connsiteY60" fmla="*/ 4251 h 10469"/>
                                <a:gd name="connsiteX61" fmla="*/ 4119 w 10161"/>
                                <a:gd name="connsiteY61" fmla="*/ 5088 h 10469"/>
                                <a:gd name="connsiteX62" fmla="*/ 4245 w 10161"/>
                                <a:gd name="connsiteY62" fmla="*/ 8759 h 10469"/>
                                <a:gd name="connsiteX63" fmla="*/ 4288 w 10161"/>
                                <a:gd name="connsiteY63" fmla="*/ 9006 h 10469"/>
                                <a:gd name="connsiteX64" fmla="*/ 4459 w 10161"/>
                                <a:gd name="connsiteY64" fmla="*/ 6255 h 10469"/>
                                <a:gd name="connsiteX65" fmla="*/ 4502 w 10161"/>
                                <a:gd name="connsiteY65" fmla="*/ 5422 h 10469"/>
                                <a:gd name="connsiteX66" fmla="*/ 4629 w 10161"/>
                                <a:gd name="connsiteY66" fmla="*/ 7668 h 10469"/>
                                <a:gd name="connsiteX67" fmla="*/ 4714 w 10161"/>
                                <a:gd name="connsiteY67" fmla="*/ 8006 h 10469"/>
                                <a:gd name="connsiteX68" fmla="*/ 4757 w 10161"/>
                                <a:gd name="connsiteY68" fmla="*/ 3589 h 10469"/>
                                <a:gd name="connsiteX69" fmla="*/ 4885 w 10161"/>
                                <a:gd name="connsiteY69" fmla="*/ 6502 h 10469"/>
                                <a:gd name="connsiteX70" fmla="*/ 4952 w 10161"/>
                                <a:gd name="connsiteY70" fmla="*/ 867 h 10469"/>
                                <a:gd name="connsiteX71" fmla="*/ 4971 w 10161"/>
                                <a:gd name="connsiteY71" fmla="*/ 7416 h 10469"/>
                                <a:gd name="connsiteX72" fmla="*/ 5057 w 10161"/>
                                <a:gd name="connsiteY72" fmla="*/ 5088 h 10469"/>
                                <a:gd name="connsiteX73" fmla="*/ 5182 w 10161"/>
                                <a:gd name="connsiteY73" fmla="*/ 6502 h 10469"/>
                                <a:gd name="connsiteX74" fmla="*/ 5297 w 10161"/>
                                <a:gd name="connsiteY74" fmla="*/ 10446 h 10469"/>
                                <a:gd name="connsiteX75" fmla="*/ 5352 w 10161"/>
                                <a:gd name="connsiteY75" fmla="*/ 3175 h 10469"/>
                                <a:gd name="connsiteX76" fmla="*/ 5395 w 10161"/>
                                <a:gd name="connsiteY76" fmla="*/ 6583 h 10469"/>
                                <a:gd name="connsiteX77" fmla="*/ 5438 w 10161"/>
                                <a:gd name="connsiteY77" fmla="*/ 5341 h 10469"/>
                                <a:gd name="connsiteX78" fmla="*/ 5524 w 10161"/>
                                <a:gd name="connsiteY78" fmla="*/ 3589 h 10469"/>
                                <a:gd name="connsiteX79" fmla="*/ 5565 w 10161"/>
                                <a:gd name="connsiteY79" fmla="*/ 5088 h 10469"/>
                                <a:gd name="connsiteX80" fmla="*/ 5752 w 10161"/>
                                <a:gd name="connsiteY80" fmla="*/ 8534 h 10469"/>
                                <a:gd name="connsiteX81" fmla="*/ 5735 w 10161"/>
                                <a:gd name="connsiteY81" fmla="*/ 5341 h 10469"/>
                                <a:gd name="connsiteX82" fmla="*/ 5778 w 10161"/>
                                <a:gd name="connsiteY82" fmla="*/ 3917 h 10469"/>
                                <a:gd name="connsiteX83" fmla="*/ 5778 w 10161"/>
                                <a:gd name="connsiteY83" fmla="*/ 4508 h 10469"/>
                                <a:gd name="connsiteX84" fmla="*/ 5778 w 10161"/>
                                <a:gd name="connsiteY84" fmla="*/ 5341 h 10469"/>
                                <a:gd name="connsiteX85" fmla="*/ 5821 w 10161"/>
                                <a:gd name="connsiteY85" fmla="*/ 5008 h 10469"/>
                                <a:gd name="connsiteX86" fmla="*/ 5865 w 10161"/>
                                <a:gd name="connsiteY86" fmla="*/ 3837 h 10469"/>
                                <a:gd name="connsiteX87" fmla="*/ 5991 w 10161"/>
                                <a:gd name="connsiteY87" fmla="*/ 5922 h 10469"/>
                                <a:gd name="connsiteX88" fmla="*/ 5991 w 10161"/>
                                <a:gd name="connsiteY88" fmla="*/ 6422 h 10469"/>
                                <a:gd name="connsiteX89" fmla="*/ 5991 w 10161"/>
                                <a:gd name="connsiteY89" fmla="*/ 6002 h 10469"/>
                                <a:gd name="connsiteX90" fmla="*/ 6033 w 10161"/>
                                <a:gd name="connsiteY90" fmla="*/ 4751 h 10469"/>
                                <a:gd name="connsiteX91" fmla="*/ 6077 w 10161"/>
                                <a:gd name="connsiteY91" fmla="*/ 3417 h 10469"/>
                                <a:gd name="connsiteX92" fmla="*/ 6161 w 10161"/>
                                <a:gd name="connsiteY92" fmla="*/ 6755 h 10469"/>
                                <a:gd name="connsiteX93" fmla="*/ 6204 w 10161"/>
                                <a:gd name="connsiteY93" fmla="*/ 5422 h 10469"/>
                                <a:gd name="connsiteX94" fmla="*/ 6204 w 10161"/>
                                <a:gd name="connsiteY94" fmla="*/ 2756 h 10469"/>
                                <a:gd name="connsiteX95" fmla="*/ 6246 w 10161"/>
                                <a:gd name="connsiteY95" fmla="*/ 5008 h 10469"/>
                                <a:gd name="connsiteX96" fmla="*/ 6288 w 10161"/>
                                <a:gd name="connsiteY96" fmla="*/ 3175 h 10469"/>
                                <a:gd name="connsiteX97" fmla="*/ 6288 w 10161"/>
                                <a:gd name="connsiteY97" fmla="*/ 7406 h 10469"/>
                                <a:gd name="connsiteX98" fmla="*/ 6416 w 10161"/>
                                <a:gd name="connsiteY98" fmla="*/ 590 h 10469"/>
                                <a:gd name="connsiteX99" fmla="*/ 6460 w 10161"/>
                                <a:gd name="connsiteY99" fmla="*/ 8759 h 10469"/>
                                <a:gd name="connsiteX100" fmla="*/ 6502 w 10161"/>
                                <a:gd name="connsiteY100" fmla="*/ 5170 h 10469"/>
                                <a:gd name="connsiteX101" fmla="*/ 6588 w 10161"/>
                                <a:gd name="connsiteY101" fmla="*/ 8254 h 10469"/>
                                <a:gd name="connsiteX102" fmla="*/ 6631 w 10161"/>
                                <a:gd name="connsiteY102" fmla="*/ 3917 h 10469"/>
                                <a:gd name="connsiteX103" fmla="*/ 6671 w 10161"/>
                                <a:gd name="connsiteY103" fmla="*/ 6755 h 10469"/>
                                <a:gd name="connsiteX104" fmla="*/ 6714 w 10161"/>
                                <a:gd name="connsiteY104" fmla="*/ 2756 h 10469"/>
                                <a:gd name="connsiteX105" fmla="*/ 6800 w 10161"/>
                                <a:gd name="connsiteY105" fmla="*/ 6174 h 10469"/>
                                <a:gd name="connsiteX106" fmla="*/ 6800 w 10161"/>
                                <a:gd name="connsiteY106" fmla="*/ 7668 h 10469"/>
                                <a:gd name="connsiteX107" fmla="*/ 6842 w 10161"/>
                                <a:gd name="connsiteY107" fmla="*/ 8006 h 10469"/>
                                <a:gd name="connsiteX108" fmla="*/ 6842 w 10161"/>
                                <a:gd name="connsiteY108" fmla="*/ 6835 h 10469"/>
                                <a:gd name="connsiteX109" fmla="*/ 6927 w 10161"/>
                                <a:gd name="connsiteY109" fmla="*/ 4251 h 10469"/>
                                <a:gd name="connsiteX110" fmla="*/ 7054 w 10161"/>
                                <a:gd name="connsiteY110" fmla="*/ 7173 h 10469"/>
                                <a:gd name="connsiteX111" fmla="*/ 7140 w 10161"/>
                                <a:gd name="connsiteY111" fmla="*/ 3917 h 10469"/>
                                <a:gd name="connsiteX112" fmla="*/ 7140 w 10161"/>
                                <a:gd name="connsiteY112" fmla="*/ 5170 h 10469"/>
                                <a:gd name="connsiteX113" fmla="*/ 7182 w 10161"/>
                                <a:gd name="connsiteY113" fmla="*/ 5588 h 10469"/>
                                <a:gd name="connsiteX114" fmla="*/ 7182 w 10161"/>
                                <a:gd name="connsiteY114" fmla="*/ 8587 h 10469"/>
                                <a:gd name="connsiteX115" fmla="*/ 7267 w 10161"/>
                                <a:gd name="connsiteY115" fmla="*/ 7587 h 10469"/>
                                <a:gd name="connsiteX116" fmla="*/ 7308 w 10161"/>
                                <a:gd name="connsiteY116" fmla="*/ 3917 h 10469"/>
                                <a:gd name="connsiteX117" fmla="*/ 7396 w 10161"/>
                                <a:gd name="connsiteY117" fmla="*/ 4751 h 10469"/>
                                <a:gd name="connsiteX118" fmla="*/ 7482 w 10161"/>
                                <a:gd name="connsiteY118" fmla="*/ 3837 h 10469"/>
                                <a:gd name="connsiteX119" fmla="*/ 7524 w 10161"/>
                                <a:gd name="connsiteY119" fmla="*/ 4417 h 10469"/>
                                <a:gd name="connsiteX120" fmla="*/ 7565 w 10161"/>
                                <a:gd name="connsiteY120" fmla="*/ 3675 h 10469"/>
                                <a:gd name="connsiteX121" fmla="*/ 7607 w 10161"/>
                                <a:gd name="connsiteY121" fmla="*/ 9758 h 10469"/>
                                <a:gd name="connsiteX122" fmla="*/ 7607 w 10161"/>
                                <a:gd name="connsiteY122" fmla="*/ 4837 h 10469"/>
                                <a:gd name="connsiteX123" fmla="*/ 7692 w 10161"/>
                                <a:gd name="connsiteY123" fmla="*/ 1671 h 10469"/>
                                <a:gd name="connsiteX124" fmla="*/ 7790 w 10161"/>
                                <a:gd name="connsiteY124" fmla="*/ 6233 h 10469"/>
                                <a:gd name="connsiteX125" fmla="*/ 7822 w 10161"/>
                                <a:gd name="connsiteY125" fmla="*/ 2424 h 10469"/>
                                <a:gd name="connsiteX126" fmla="*/ 7906 w 10161"/>
                                <a:gd name="connsiteY126" fmla="*/ 5422 h 10469"/>
                                <a:gd name="connsiteX127" fmla="*/ 7906 w 10161"/>
                                <a:gd name="connsiteY127" fmla="*/ 7587 h 10469"/>
                                <a:gd name="connsiteX128" fmla="*/ 7950 w 10161"/>
                                <a:gd name="connsiteY128" fmla="*/ 3998 h 10469"/>
                                <a:gd name="connsiteX129" fmla="*/ 8118 w 10161"/>
                                <a:gd name="connsiteY129" fmla="*/ 1585 h 10469"/>
                                <a:gd name="connsiteX130" fmla="*/ 8161 w 10161"/>
                                <a:gd name="connsiteY130" fmla="*/ 7668 h 10469"/>
                                <a:gd name="connsiteX131" fmla="*/ 8247 w 10161"/>
                                <a:gd name="connsiteY131" fmla="*/ 2171 h 10469"/>
                                <a:gd name="connsiteX132" fmla="*/ 8372 w 10161"/>
                                <a:gd name="connsiteY132" fmla="*/ 5088 h 10469"/>
                                <a:gd name="connsiteX133" fmla="*/ 8417 w 10161"/>
                                <a:gd name="connsiteY133" fmla="*/ 2504 h 10469"/>
                                <a:gd name="connsiteX134" fmla="*/ 8417 w 10161"/>
                                <a:gd name="connsiteY134" fmla="*/ 8345 h 10469"/>
                                <a:gd name="connsiteX135" fmla="*/ 8545 w 10161"/>
                                <a:gd name="connsiteY135" fmla="*/ 4251 h 10469"/>
                                <a:gd name="connsiteX136" fmla="*/ 8587 w 10161"/>
                                <a:gd name="connsiteY136" fmla="*/ 5341 h 10469"/>
                                <a:gd name="connsiteX137" fmla="*/ 8629 w 10161"/>
                                <a:gd name="connsiteY137" fmla="*/ 8168 h 10469"/>
                                <a:gd name="connsiteX138" fmla="*/ 8714 w 10161"/>
                                <a:gd name="connsiteY138" fmla="*/ 2504 h 10469"/>
                                <a:gd name="connsiteX139" fmla="*/ 8799 w 10161"/>
                                <a:gd name="connsiteY139" fmla="*/ 3998 h 10469"/>
                                <a:gd name="connsiteX140" fmla="*/ 9013 w 10161"/>
                                <a:gd name="connsiteY140" fmla="*/ 7926 h 10469"/>
                                <a:gd name="connsiteX141" fmla="*/ 9097 w 10161"/>
                                <a:gd name="connsiteY141" fmla="*/ 5588 h 10469"/>
                                <a:gd name="connsiteX142" fmla="*/ 9226 w 10161"/>
                                <a:gd name="connsiteY142" fmla="*/ 2585 h 10469"/>
                                <a:gd name="connsiteX143" fmla="*/ 9268 w 10161"/>
                                <a:gd name="connsiteY143" fmla="*/ 5665 h 10469"/>
                                <a:gd name="connsiteX144" fmla="*/ 9310 w 10161"/>
                                <a:gd name="connsiteY144" fmla="*/ 6502 h 10469"/>
                                <a:gd name="connsiteX145" fmla="*/ 9310 w 10161"/>
                                <a:gd name="connsiteY145" fmla="*/ 6835 h 10469"/>
                                <a:gd name="connsiteX146" fmla="*/ 9438 w 10161"/>
                                <a:gd name="connsiteY146" fmla="*/ 4837 h 10469"/>
                                <a:gd name="connsiteX147" fmla="*/ 9523 w 10161"/>
                                <a:gd name="connsiteY147" fmla="*/ 6502 h 10469"/>
                                <a:gd name="connsiteX148" fmla="*/ 9564 w 10161"/>
                                <a:gd name="connsiteY148" fmla="*/ 6174 h 10469"/>
                                <a:gd name="connsiteX149" fmla="*/ 9564 w 10161"/>
                                <a:gd name="connsiteY149" fmla="*/ 3675 h 10469"/>
                                <a:gd name="connsiteX150" fmla="*/ 9692 w 10161"/>
                                <a:gd name="connsiteY150" fmla="*/ 7754 h 10469"/>
                                <a:gd name="connsiteX151" fmla="*/ 9692 w 10161"/>
                                <a:gd name="connsiteY151" fmla="*/ 5665 h 10469"/>
                                <a:gd name="connsiteX152" fmla="*/ 9778 w 10161"/>
                                <a:gd name="connsiteY152" fmla="*/ 6255 h 10469"/>
                                <a:gd name="connsiteX153" fmla="*/ 9862 w 10161"/>
                                <a:gd name="connsiteY153" fmla="*/ 7173 h 10469"/>
                                <a:gd name="connsiteX154" fmla="*/ 9992 w 10161"/>
                                <a:gd name="connsiteY154" fmla="*/ 3998 h 10469"/>
                                <a:gd name="connsiteX155" fmla="*/ 9992 w 10161"/>
                                <a:gd name="connsiteY155" fmla="*/ 6002 h 10469"/>
                                <a:gd name="connsiteX156" fmla="*/ 10161 w 10161"/>
                                <a:gd name="connsiteY156" fmla="*/ 4589 h 10469"/>
                                <a:gd name="connsiteX157" fmla="*/ 10161 w 10161"/>
                                <a:gd name="connsiteY157" fmla="*/ 8506 h 10469"/>
                                <a:gd name="connsiteX0" fmla="*/ 0 w 10161"/>
                                <a:gd name="connsiteY0" fmla="*/ 6164 h 10469"/>
                                <a:gd name="connsiteX1" fmla="*/ 184 w 10161"/>
                                <a:gd name="connsiteY1" fmla="*/ 3444 h 10469"/>
                                <a:gd name="connsiteX2" fmla="*/ 291 w 10161"/>
                                <a:gd name="connsiteY2" fmla="*/ 8840 h 10469"/>
                                <a:gd name="connsiteX3" fmla="*/ 291 w 10161"/>
                                <a:gd name="connsiteY3" fmla="*/ 7587 h 10469"/>
                                <a:gd name="connsiteX4" fmla="*/ 375 w 10161"/>
                                <a:gd name="connsiteY4" fmla="*/ 5008 h 10469"/>
                                <a:gd name="connsiteX5" fmla="*/ 416 w 10161"/>
                                <a:gd name="connsiteY5" fmla="*/ 7335 h 10469"/>
                                <a:gd name="connsiteX6" fmla="*/ 501 w 10161"/>
                                <a:gd name="connsiteY6" fmla="*/ 8587 h 10469"/>
                                <a:gd name="connsiteX7" fmla="*/ 544 w 10161"/>
                                <a:gd name="connsiteY7" fmla="*/ 8587 h 10469"/>
                                <a:gd name="connsiteX8" fmla="*/ 544 w 10161"/>
                                <a:gd name="connsiteY8" fmla="*/ 3085 h 10469"/>
                                <a:gd name="connsiteX9" fmla="*/ 631 w 10161"/>
                                <a:gd name="connsiteY9" fmla="*/ 5665 h 10469"/>
                                <a:gd name="connsiteX10" fmla="*/ 758 w 10161"/>
                                <a:gd name="connsiteY10" fmla="*/ 4508 h 10469"/>
                                <a:gd name="connsiteX11" fmla="*/ 843 w 10161"/>
                                <a:gd name="connsiteY11" fmla="*/ 8006 h 10469"/>
                                <a:gd name="connsiteX12" fmla="*/ 970 w 10161"/>
                                <a:gd name="connsiteY12" fmla="*/ 2837 h 10469"/>
                                <a:gd name="connsiteX13" fmla="*/ 970 w 10161"/>
                                <a:gd name="connsiteY13" fmla="*/ 7173 h 10469"/>
                                <a:gd name="connsiteX14" fmla="*/ 1140 w 10161"/>
                                <a:gd name="connsiteY14" fmla="*/ 5665 h 10469"/>
                                <a:gd name="connsiteX15" fmla="*/ 1140 w 10161"/>
                                <a:gd name="connsiteY15" fmla="*/ 9420 h 10469"/>
                                <a:gd name="connsiteX16" fmla="*/ 1268 w 10161"/>
                                <a:gd name="connsiteY16" fmla="*/ 7416 h 10469"/>
                                <a:gd name="connsiteX17" fmla="*/ 1316 w 10161"/>
                                <a:gd name="connsiteY17" fmla="*/ 4326 h 10469"/>
                                <a:gd name="connsiteX18" fmla="*/ 1439 w 10161"/>
                                <a:gd name="connsiteY18" fmla="*/ 8006 h 10469"/>
                                <a:gd name="connsiteX19" fmla="*/ 1480 w 10161"/>
                                <a:gd name="connsiteY19" fmla="*/ 9919 h 10469"/>
                                <a:gd name="connsiteX20" fmla="*/ 1566 w 10161"/>
                                <a:gd name="connsiteY20" fmla="*/ 4251 h 10469"/>
                                <a:gd name="connsiteX21" fmla="*/ 1652 w 10161"/>
                                <a:gd name="connsiteY21" fmla="*/ 7173 h 10469"/>
                                <a:gd name="connsiteX22" fmla="*/ 1693 w 10161"/>
                                <a:gd name="connsiteY22" fmla="*/ 0 h 10469"/>
                                <a:gd name="connsiteX23" fmla="*/ 1821 w 10161"/>
                                <a:gd name="connsiteY23" fmla="*/ 8006 h 10469"/>
                                <a:gd name="connsiteX24" fmla="*/ 1949 w 10161"/>
                                <a:gd name="connsiteY24" fmla="*/ 4837 h 10469"/>
                                <a:gd name="connsiteX25" fmla="*/ 2034 w 10161"/>
                                <a:gd name="connsiteY25" fmla="*/ 3917 h 10469"/>
                                <a:gd name="connsiteX26" fmla="*/ 2034 w 10161"/>
                                <a:gd name="connsiteY26" fmla="*/ 3417 h 10469"/>
                                <a:gd name="connsiteX27" fmla="*/ 2119 w 10161"/>
                                <a:gd name="connsiteY27" fmla="*/ 8587 h 10469"/>
                                <a:gd name="connsiteX28" fmla="*/ 2161 w 10161"/>
                                <a:gd name="connsiteY28" fmla="*/ 8006 h 10469"/>
                                <a:gd name="connsiteX29" fmla="*/ 2245 w 10161"/>
                                <a:gd name="connsiteY29" fmla="*/ 7416 h 10469"/>
                                <a:gd name="connsiteX30" fmla="*/ 2288 w 10161"/>
                                <a:gd name="connsiteY30" fmla="*/ 1332 h 10469"/>
                                <a:gd name="connsiteX31" fmla="*/ 2288 w 10161"/>
                                <a:gd name="connsiteY31" fmla="*/ 6502 h 10469"/>
                                <a:gd name="connsiteX32" fmla="*/ 2333 w 10161"/>
                                <a:gd name="connsiteY32" fmla="*/ 9420 h 10469"/>
                                <a:gd name="connsiteX33" fmla="*/ 2509 w 10161"/>
                                <a:gd name="connsiteY33" fmla="*/ 4094 h 10469"/>
                                <a:gd name="connsiteX34" fmla="*/ 2545 w 10161"/>
                                <a:gd name="connsiteY34" fmla="*/ 8168 h 10469"/>
                                <a:gd name="connsiteX35" fmla="*/ 2545 w 10161"/>
                                <a:gd name="connsiteY35" fmla="*/ 8759 h 10469"/>
                                <a:gd name="connsiteX36" fmla="*/ 2587 w 10161"/>
                                <a:gd name="connsiteY36" fmla="*/ 8506 h 10469"/>
                                <a:gd name="connsiteX37" fmla="*/ 2674 w 10161"/>
                                <a:gd name="connsiteY37" fmla="*/ 7002 h 10469"/>
                                <a:gd name="connsiteX38" fmla="*/ 2757 w 10161"/>
                                <a:gd name="connsiteY38" fmla="*/ 4589 h 10469"/>
                                <a:gd name="connsiteX39" fmla="*/ 2799 w 10161"/>
                                <a:gd name="connsiteY39" fmla="*/ 6174 h 10469"/>
                                <a:gd name="connsiteX40" fmla="*/ 2885 w 10161"/>
                                <a:gd name="connsiteY40" fmla="*/ 7173 h 10469"/>
                                <a:gd name="connsiteX41" fmla="*/ 2885 w 10161"/>
                                <a:gd name="connsiteY41" fmla="*/ 8006 h 10469"/>
                                <a:gd name="connsiteX42" fmla="*/ 2927 w 10161"/>
                                <a:gd name="connsiteY42" fmla="*/ 7173 h 10469"/>
                                <a:gd name="connsiteX43" fmla="*/ 2968 w 10161"/>
                                <a:gd name="connsiteY43" fmla="*/ 6174 h 10469"/>
                                <a:gd name="connsiteX44" fmla="*/ 3013 w 10161"/>
                                <a:gd name="connsiteY44" fmla="*/ 4837 h 10469"/>
                                <a:gd name="connsiteX45" fmla="*/ 3013 w 10161"/>
                                <a:gd name="connsiteY45" fmla="*/ 4589 h 10469"/>
                                <a:gd name="connsiteX46" fmla="*/ 3183 w 10161"/>
                                <a:gd name="connsiteY46" fmla="*/ 9006 h 10469"/>
                                <a:gd name="connsiteX47" fmla="*/ 3309 w 10161"/>
                                <a:gd name="connsiteY47" fmla="*/ 2504 h 10469"/>
                                <a:gd name="connsiteX48" fmla="*/ 3413 w 10161"/>
                                <a:gd name="connsiteY48" fmla="*/ 8720 h 10469"/>
                                <a:gd name="connsiteX49" fmla="*/ 3481 w 10161"/>
                                <a:gd name="connsiteY49" fmla="*/ 2171 h 10469"/>
                                <a:gd name="connsiteX50" fmla="*/ 3581 w 10161"/>
                                <a:gd name="connsiteY50" fmla="*/ 7268 h 10469"/>
                                <a:gd name="connsiteX51" fmla="*/ 3651 w 10161"/>
                                <a:gd name="connsiteY51" fmla="*/ 5755 h 10469"/>
                                <a:gd name="connsiteX52" fmla="*/ 3778 w 10161"/>
                                <a:gd name="connsiteY52" fmla="*/ 4417 h 10469"/>
                                <a:gd name="connsiteX53" fmla="*/ 3820 w 10161"/>
                                <a:gd name="connsiteY53" fmla="*/ 7587 h 10469"/>
                                <a:gd name="connsiteX54" fmla="*/ 3906 w 10161"/>
                                <a:gd name="connsiteY54" fmla="*/ 6174 h 10469"/>
                                <a:gd name="connsiteX55" fmla="*/ 3906 w 10161"/>
                                <a:gd name="connsiteY55" fmla="*/ 10000 h 10469"/>
                                <a:gd name="connsiteX56" fmla="*/ 3990 w 10161"/>
                                <a:gd name="connsiteY56" fmla="*/ 8759 h 10469"/>
                                <a:gd name="connsiteX57" fmla="*/ 4076 w 10161"/>
                                <a:gd name="connsiteY57" fmla="*/ 6583 h 10469"/>
                                <a:gd name="connsiteX58" fmla="*/ 4076 w 10161"/>
                                <a:gd name="connsiteY58" fmla="*/ 4751 h 10469"/>
                                <a:gd name="connsiteX59" fmla="*/ 4076 w 10161"/>
                                <a:gd name="connsiteY59" fmla="*/ 3675 h 10469"/>
                                <a:gd name="connsiteX60" fmla="*/ 4119 w 10161"/>
                                <a:gd name="connsiteY60" fmla="*/ 4251 h 10469"/>
                                <a:gd name="connsiteX61" fmla="*/ 4119 w 10161"/>
                                <a:gd name="connsiteY61" fmla="*/ 5088 h 10469"/>
                                <a:gd name="connsiteX62" fmla="*/ 4245 w 10161"/>
                                <a:gd name="connsiteY62" fmla="*/ 8759 h 10469"/>
                                <a:gd name="connsiteX63" fmla="*/ 4288 w 10161"/>
                                <a:gd name="connsiteY63" fmla="*/ 9006 h 10469"/>
                                <a:gd name="connsiteX64" fmla="*/ 4459 w 10161"/>
                                <a:gd name="connsiteY64" fmla="*/ 6255 h 10469"/>
                                <a:gd name="connsiteX65" fmla="*/ 4502 w 10161"/>
                                <a:gd name="connsiteY65" fmla="*/ 5422 h 10469"/>
                                <a:gd name="connsiteX66" fmla="*/ 4629 w 10161"/>
                                <a:gd name="connsiteY66" fmla="*/ 7668 h 10469"/>
                                <a:gd name="connsiteX67" fmla="*/ 4714 w 10161"/>
                                <a:gd name="connsiteY67" fmla="*/ 8006 h 10469"/>
                                <a:gd name="connsiteX68" fmla="*/ 4757 w 10161"/>
                                <a:gd name="connsiteY68" fmla="*/ 3589 h 10469"/>
                                <a:gd name="connsiteX69" fmla="*/ 4885 w 10161"/>
                                <a:gd name="connsiteY69" fmla="*/ 6502 h 10469"/>
                                <a:gd name="connsiteX70" fmla="*/ 4952 w 10161"/>
                                <a:gd name="connsiteY70" fmla="*/ 867 h 10469"/>
                                <a:gd name="connsiteX71" fmla="*/ 4971 w 10161"/>
                                <a:gd name="connsiteY71" fmla="*/ 7416 h 10469"/>
                                <a:gd name="connsiteX72" fmla="*/ 5057 w 10161"/>
                                <a:gd name="connsiteY72" fmla="*/ 5088 h 10469"/>
                                <a:gd name="connsiteX73" fmla="*/ 5182 w 10161"/>
                                <a:gd name="connsiteY73" fmla="*/ 6502 h 10469"/>
                                <a:gd name="connsiteX74" fmla="*/ 5297 w 10161"/>
                                <a:gd name="connsiteY74" fmla="*/ 10446 h 10469"/>
                                <a:gd name="connsiteX75" fmla="*/ 5352 w 10161"/>
                                <a:gd name="connsiteY75" fmla="*/ 3175 h 10469"/>
                                <a:gd name="connsiteX76" fmla="*/ 5395 w 10161"/>
                                <a:gd name="connsiteY76" fmla="*/ 6583 h 10469"/>
                                <a:gd name="connsiteX77" fmla="*/ 5438 w 10161"/>
                                <a:gd name="connsiteY77" fmla="*/ 5341 h 10469"/>
                                <a:gd name="connsiteX78" fmla="*/ 5524 w 10161"/>
                                <a:gd name="connsiteY78" fmla="*/ 3589 h 10469"/>
                                <a:gd name="connsiteX79" fmla="*/ 5565 w 10161"/>
                                <a:gd name="connsiteY79" fmla="*/ 5088 h 10469"/>
                                <a:gd name="connsiteX80" fmla="*/ 5752 w 10161"/>
                                <a:gd name="connsiteY80" fmla="*/ 8534 h 10469"/>
                                <a:gd name="connsiteX81" fmla="*/ 5735 w 10161"/>
                                <a:gd name="connsiteY81" fmla="*/ 5341 h 10469"/>
                                <a:gd name="connsiteX82" fmla="*/ 5778 w 10161"/>
                                <a:gd name="connsiteY82" fmla="*/ 3917 h 10469"/>
                                <a:gd name="connsiteX83" fmla="*/ 5778 w 10161"/>
                                <a:gd name="connsiteY83" fmla="*/ 4508 h 10469"/>
                                <a:gd name="connsiteX84" fmla="*/ 5778 w 10161"/>
                                <a:gd name="connsiteY84" fmla="*/ 5341 h 10469"/>
                                <a:gd name="connsiteX85" fmla="*/ 5821 w 10161"/>
                                <a:gd name="connsiteY85" fmla="*/ 5008 h 10469"/>
                                <a:gd name="connsiteX86" fmla="*/ 5865 w 10161"/>
                                <a:gd name="connsiteY86" fmla="*/ 3837 h 10469"/>
                                <a:gd name="connsiteX87" fmla="*/ 5991 w 10161"/>
                                <a:gd name="connsiteY87" fmla="*/ 5922 h 10469"/>
                                <a:gd name="connsiteX88" fmla="*/ 5991 w 10161"/>
                                <a:gd name="connsiteY88" fmla="*/ 6422 h 10469"/>
                                <a:gd name="connsiteX89" fmla="*/ 5991 w 10161"/>
                                <a:gd name="connsiteY89" fmla="*/ 6002 h 10469"/>
                                <a:gd name="connsiteX90" fmla="*/ 6033 w 10161"/>
                                <a:gd name="connsiteY90" fmla="*/ 4751 h 10469"/>
                                <a:gd name="connsiteX91" fmla="*/ 6077 w 10161"/>
                                <a:gd name="connsiteY91" fmla="*/ 3417 h 10469"/>
                                <a:gd name="connsiteX92" fmla="*/ 6161 w 10161"/>
                                <a:gd name="connsiteY92" fmla="*/ 6755 h 10469"/>
                                <a:gd name="connsiteX93" fmla="*/ 6204 w 10161"/>
                                <a:gd name="connsiteY93" fmla="*/ 5422 h 10469"/>
                                <a:gd name="connsiteX94" fmla="*/ 6204 w 10161"/>
                                <a:gd name="connsiteY94" fmla="*/ 2756 h 10469"/>
                                <a:gd name="connsiteX95" fmla="*/ 6246 w 10161"/>
                                <a:gd name="connsiteY95" fmla="*/ 5008 h 10469"/>
                                <a:gd name="connsiteX96" fmla="*/ 6288 w 10161"/>
                                <a:gd name="connsiteY96" fmla="*/ 3175 h 10469"/>
                                <a:gd name="connsiteX97" fmla="*/ 6288 w 10161"/>
                                <a:gd name="connsiteY97" fmla="*/ 7406 h 10469"/>
                                <a:gd name="connsiteX98" fmla="*/ 6416 w 10161"/>
                                <a:gd name="connsiteY98" fmla="*/ 590 h 10469"/>
                                <a:gd name="connsiteX99" fmla="*/ 6460 w 10161"/>
                                <a:gd name="connsiteY99" fmla="*/ 8759 h 10469"/>
                                <a:gd name="connsiteX100" fmla="*/ 6502 w 10161"/>
                                <a:gd name="connsiteY100" fmla="*/ 5170 h 10469"/>
                                <a:gd name="connsiteX101" fmla="*/ 6588 w 10161"/>
                                <a:gd name="connsiteY101" fmla="*/ 8254 h 10469"/>
                                <a:gd name="connsiteX102" fmla="*/ 6631 w 10161"/>
                                <a:gd name="connsiteY102" fmla="*/ 3917 h 10469"/>
                                <a:gd name="connsiteX103" fmla="*/ 6671 w 10161"/>
                                <a:gd name="connsiteY103" fmla="*/ 6755 h 10469"/>
                                <a:gd name="connsiteX104" fmla="*/ 6714 w 10161"/>
                                <a:gd name="connsiteY104" fmla="*/ 2756 h 10469"/>
                                <a:gd name="connsiteX105" fmla="*/ 6800 w 10161"/>
                                <a:gd name="connsiteY105" fmla="*/ 6174 h 10469"/>
                                <a:gd name="connsiteX106" fmla="*/ 6800 w 10161"/>
                                <a:gd name="connsiteY106" fmla="*/ 7668 h 10469"/>
                                <a:gd name="connsiteX107" fmla="*/ 6842 w 10161"/>
                                <a:gd name="connsiteY107" fmla="*/ 8006 h 10469"/>
                                <a:gd name="connsiteX108" fmla="*/ 6842 w 10161"/>
                                <a:gd name="connsiteY108" fmla="*/ 6835 h 10469"/>
                                <a:gd name="connsiteX109" fmla="*/ 6927 w 10161"/>
                                <a:gd name="connsiteY109" fmla="*/ 4251 h 10469"/>
                                <a:gd name="connsiteX110" fmla="*/ 7054 w 10161"/>
                                <a:gd name="connsiteY110" fmla="*/ 7173 h 10469"/>
                                <a:gd name="connsiteX111" fmla="*/ 7140 w 10161"/>
                                <a:gd name="connsiteY111" fmla="*/ 3917 h 10469"/>
                                <a:gd name="connsiteX112" fmla="*/ 7140 w 10161"/>
                                <a:gd name="connsiteY112" fmla="*/ 5170 h 10469"/>
                                <a:gd name="connsiteX113" fmla="*/ 7182 w 10161"/>
                                <a:gd name="connsiteY113" fmla="*/ 5588 h 10469"/>
                                <a:gd name="connsiteX114" fmla="*/ 7182 w 10161"/>
                                <a:gd name="connsiteY114" fmla="*/ 8587 h 10469"/>
                                <a:gd name="connsiteX115" fmla="*/ 7267 w 10161"/>
                                <a:gd name="connsiteY115" fmla="*/ 7587 h 10469"/>
                                <a:gd name="connsiteX116" fmla="*/ 7308 w 10161"/>
                                <a:gd name="connsiteY116" fmla="*/ 3917 h 10469"/>
                                <a:gd name="connsiteX117" fmla="*/ 7396 w 10161"/>
                                <a:gd name="connsiteY117" fmla="*/ 4751 h 10469"/>
                                <a:gd name="connsiteX118" fmla="*/ 7482 w 10161"/>
                                <a:gd name="connsiteY118" fmla="*/ 3837 h 10469"/>
                                <a:gd name="connsiteX119" fmla="*/ 7524 w 10161"/>
                                <a:gd name="connsiteY119" fmla="*/ 4417 h 10469"/>
                                <a:gd name="connsiteX120" fmla="*/ 7565 w 10161"/>
                                <a:gd name="connsiteY120" fmla="*/ 3675 h 10469"/>
                                <a:gd name="connsiteX121" fmla="*/ 7607 w 10161"/>
                                <a:gd name="connsiteY121" fmla="*/ 9758 h 10469"/>
                                <a:gd name="connsiteX122" fmla="*/ 7607 w 10161"/>
                                <a:gd name="connsiteY122" fmla="*/ 4837 h 10469"/>
                                <a:gd name="connsiteX123" fmla="*/ 7692 w 10161"/>
                                <a:gd name="connsiteY123" fmla="*/ 1671 h 10469"/>
                                <a:gd name="connsiteX124" fmla="*/ 7790 w 10161"/>
                                <a:gd name="connsiteY124" fmla="*/ 6233 h 10469"/>
                                <a:gd name="connsiteX125" fmla="*/ 7822 w 10161"/>
                                <a:gd name="connsiteY125" fmla="*/ 2424 h 10469"/>
                                <a:gd name="connsiteX126" fmla="*/ 7906 w 10161"/>
                                <a:gd name="connsiteY126" fmla="*/ 5422 h 10469"/>
                                <a:gd name="connsiteX127" fmla="*/ 7906 w 10161"/>
                                <a:gd name="connsiteY127" fmla="*/ 7587 h 10469"/>
                                <a:gd name="connsiteX128" fmla="*/ 7950 w 10161"/>
                                <a:gd name="connsiteY128" fmla="*/ 3998 h 10469"/>
                                <a:gd name="connsiteX129" fmla="*/ 8118 w 10161"/>
                                <a:gd name="connsiteY129" fmla="*/ 1585 h 10469"/>
                                <a:gd name="connsiteX130" fmla="*/ 8161 w 10161"/>
                                <a:gd name="connsiteY130" fmla="*/ 7668 h 10469"/>
                                <a:gd name="connsiteX131" fmla="*/ 8247 w 10161"/>
                                <a:gd name="connsiteY131" fmla="*/ 2171 h 10469"/>
                                <a:gd name="connsiteX132" fmla="*/ 8372 w 10161"/>
                                <a:gd name="connsiteY132" fmla="*/ 5088 h 10469"/>
                                <a:gd name="connsiteX133" fmla="*/ 8417 w 10161"/>
                                <a:gd name="connsiteY133" fmla="*/ 2504 h 10469"/>
                                <a:gd name="connsiteX134" fmla="*/ 8417 w 10161"/>
                                <a:gd name="connsiteY134" fmla="*/ 8345 h 10469"/>
                                <a:gd name="connsiteX135" fmla="*/ 8545 w 10161"/>
                                <a:gd name="connsiteY135" fmla="*/ 4251 h 10469"/>
                                <a:gd name="connsiteX136" fmla="*/ 8587 w 10161"/>
                                <a:gd name="connsiteY136" fmla="*/ 5341 h 10469"/>
                                <a:gd name="connsiteX137" fmla="*/ 8629 w 10161"/>
                                <a:gd name="connsiteY137" fmla="*/ 8168 h 10469"/>
                                <a:gd name="connsiteX138" fmla="*/ 8714 w 10161"/>
                                <a:gd name="connsiteY138" fmla="*/ 2504 h 10469"/>
                                <a:gd name="connsiteX139" fmla="*/ 8799 w 10161"/>
                                <a:gd name="connsiteY139" fmla="*/ 3998 h 10469"/>
                                <a:gd name="connsiteX140" fmla="*/ 9013 w 10161"/>
                                <a:gd name="connsiteY140" fmla="*/ 7926 h 10469"/>
                                <a:gd name="connsiteX141" fmla="*/ 9097 w 10161"/>
                                <a:gd name="connsiteY141" fmla="*/ 5588 h 10469"/>
                                <a:gd name="connsiteX142" fmla="*/ 9226 w 10161"/>
                                <a:gd name="connsiteY142" fmla="*/ 2585 h 10469"/>
                                <a:gd name="connsiteX143" fmla="*/ 9268 w 10161"/>
                                <a:gd name="connsiteY143" fmla="*/ 5665 h 10469"/>
                                <a:gd name="connsiteX144" fmla="*/ 9310 w 10161"/>
                                <a:gd name="connsiteY144" fmla="*/ 6502 h 10469"/>
                                <a:gd name="connsiteX145" fmla="*/ 9310 w 10161"/>
                                <a:gd name="connsiteY145" fmla="*/ 6835 h 10469"/>
                                <a:gd name="connsiteX146" fmla="*/ 9438 w 10161"/>
                                <a:gd name="connsiteY146" fmla="*/ 4837 h 10469"/>
                                <a:gd name="connsiteX147" fmla="*/ 9523 w 10161"/>
                                <a:gd name="connsiteY147" fmla="*/ 6502 h 10469"/>
                                <a:gd name="connsiteX148" fmla="*/ 9564 w 10161"/>
                                <a:gd name="connsiteY148" fmla="*/ 6174 h 10469"/>
                                <a:gd name="connsiteX149" fmla="*/ 9564 w 10161"/>
                                <a:gd name="connsiteY149" fmla="*/ 3675 h 10469"/>
                                <a:gd name="connsiteX150" fmla="*/ 9692 w 10161"/>
                                <a:gd name="connsiteY150" fmla="*/ 7754 h 10469"/>
                                <a:gd name="connsiteX151" fmla="*/ 9692 w 10161"/>
                                <a:gd name="connsiteY151" fmla="*/ 5665 h 10469"/>
                                <a:gd name="connsiteX152" fmla="*/ 9778 w 10161"/>
                                <a:gd name="connsiteY152" fmla="*/ 6255 h 10469"/>
                                <a:gd name="connsiteX153" fmla="*/ 9862 w 10161"/>
                                <a:gd name="connsiteY153" fmla="*/ 7173 h 10469"/>
                                <a:gd name="connsiteX154" fmla="*/ 9992 w 10161"/>
                                <a:gd name="connsiteY154" fmla="*/ 3998 h 10469"/>
                                <a:gd name="connsiteX155" fmla="*/ 9992 w 10161"/>
                                <a:gd name="connsiteY155" fmla="*/ 6002 h 10469"/>
                                <a:gd name="connsiteX156" fmla="*/ 10161 w 10161"/>
                                <a:gd name="connsiteY156" fmla="*/ 4589 h 10469"/>
                                <a:gd name="connsiteX157" fmla="*/ 10161 w 10161"/>
                                <a:gd name="connsiteY157" fmla="*/ 8506 h 10469"/>
                                <a:gd name="connsiteX0" fmla="*/ 0 w 10161"/>
                                <a:gd name="connsiteY0" fmla="*/ 8034 h 12339"/>
                                <a:gd name="connsiteX1" fmla="*/ 184 w 10161"/>
                                <a:gd name="connsiteY1" fmla="*/ 5314 h 12339"/>
                                <a:gd name="connsiteX2" fmla="*/ 291 w 10161"/>
                                <a:gd name="connsiteY2" fmla="*/ 10710 h 12339"/>
                                <a:gd name="connsiteX3" fmla="*/ 291 w 10161"/>
                                <a:gd name="connsiteY3" fmla="*/ 9457 h 12339"/>
                                <a:gd name="connsiteX4" fmla="*/ 375 w 10161"/>
                                <a:gd name="connsiteY4" fmla="*/ 6878 h 12339"/>
                                <a:gd name="connsiteX5" fmla="*/ 416 w 10161"/>
                                <a:gd name="connsiteY5" fmla="*/ 9205 h 12339"/>
                                <a:gd name="connsiteX6" fmla="*/ 501 w 10161"/>
                                <a:gd name="connsiteY6" fmla="*/ 10457 h 12339"/>
                                <a:gd name="connsiteX7" fmla="*/ 544 w 10161"/>
                                <a:gd name="connsiteY7" fmla="*/ 10457 h 12339"/>
                                <a:gd name="connsiteX8" fmla="*/ 544 w 10161"/>
                                <a:gd name="connsiteY8" fmla="*/ 4955 h 12339"/>
                                <a:gd name="connsiteX9" fmla="*/ 631 w 10161"/>
                                <a:gd name="connsiteY9" fmla="*/ 7535 h 12339"/>
                                <a:gd name="connsiteX10" fmla="*/ 758 w 10161"/>
                                <a:gd name="connsiteY10" fmla="*/ 6378 h 12339"/>
                                <a:gd name="connsiteX11" fmla="*/ 843 w 10161"/>
                                <a:gd name="connsiteY11" fmla="*/ 9876 h 12339"/>
                                <a:gd name="connsiteX12" fmla="*/ 970 w 10161"/>
                                <a:gd name="connsiteY12" fmla="*/ 4707 h 12339"/>
                                <a:gd name="connsiteX13" fmla="*/ 970 w 10161"/>
                                <a:gd name="connsiteY13" fmla="*/ 9043 h 12339"/>
                                <a:gd name="connsiteX14" fmla="*/ 1140 w 10161"/>
                                <a:gd name="connsiteY14" fmla="*/ 7535 h 12339"/>
                                <a:gd name="connsiteX15" fmla="*/ 1140 w 10161"/>
                                <a:gd name="connsiteY15" fmla="*/ 11290 h 12339"/>
                                <a:gd name="connsiteX16" fmla="*/ 1268 w 10161"/>
                                <a:gd name="connsiteY16" fmla="*/ 9286 h 12339"/>
                                <a:gd name="connsiteX17" fmla="*/ 1316 w 10161"/>
                                <a:gd name="connsiteY17" fmla="*/ 6196 h 12339"/>
                                <a:gd name="connsiteX18" fmla="*/ 1439 w 10161"/>
                                <a:gd name="connsiteY18" fmla="*/ 9876 h 12339"/>
                                <a:gd name="connsiteX19" fmla="*/ 1480 w 10161"/>
                                <a:gd name="connsiteY19" fmla="*/ 11789 h 12339"/>
                                <a:gd name="connsiteX20" fmla="*/ 1566 w 10161"/>
                                <a:gd name="connsiteY20" fmla="*/ 6121 h 12339"/>
                                <a:gd name="connsiteX21" fmla="*/ 1652 w 10161"/>
                                <a:gd name="connsiteY21" fmla="*/ 9043 h 12339"/>
                                <a:gd name="connsiteX22" fmla="*/ 1716 w 10161"/>
                                <a:gd name="connsiteY22" fmla="*/ 0 h 12339"/>
                                <a:gd name="connsiteX23" fmla="*/ 1821 w 10161"/>
                                <a:gd name="connsiteY23" fmla="*/ 9876 h 12339"/>
                                <a:gd name="connsiteX24" fmla="*/ 1949 w 10161"/>
                                <a:gd name="connsiteY24" fmla="*/ 6707 h 12339"/>
                                <a:gd name="connsiteX25" fmla="*/ 2034 w 10161"/>
                                <a:gd name="connsiteY25" fmla="*/ 5787 h 12339"/>
                                <a:gd name="connsiteX26" fmla="*/ 2034 w 10161"/>
                                <a:gd name="connsiteY26" fmla="*/ 5287 h 12339"/>
                                <a:gd name="connsiteX27" fmla="*/ 2119 w 10161"/>
                                <a:gd name="connsiteY27" fmla="*/ 10457 h 12339"/>
                                <a:gd name="connsiteX28" fmla="*/ 2161 w 10161"/>
                                <a:gd name="connsiteY28" fmla="*/ 9876 h 12339"/>
                                <a:gd name="connsiteX29" fmla="*/ 2245 w 10161"/>
                                <a:gd name="connsiteY29" fmla="*/ 9286 h 12339"/>
                                <a:gd name="connsiteX30" fmla="*/ 2288 w 10161"/>
                                <a:gd name="connsiteY30" fmla="*/ 3202 h 12339"/>
                                <a:gd name="connsiteX31" fmla="*/ 2288 w 10161"/>
                                <a:gd name="connsiteY31" fmla="*/ 8372 h 12339"/>
                                <a:gd name="connsiteX32" fmla="*/ 2333 w 10161"/>
                                <a:gd name="connsiteY32" fmla="*/ 11290 h 12339"/>
                                <a:gd name="connsiteX33" fmla="*/ 2509 w 10161"/>
                                <a:gd name="connsiteY33" fmla="*/ 5964 h 12339"/>
                                <a:gd name="connsiteX34" fmla="*/ 2545 w 10161"/>
                                <a:gd name="connsiteY34" fmla="*/ 10038 h 12339"/>
                                <a:gd name="connsiteX35" fmla="*/ 2545 w 10161"/>
                                <a:gd name="connsiteY35" fmla="*/ 10629 h 12339"/>
                                <a:gd name="connsiteX36" fmla="*/ 2587 w 10161"/>
                                <a:gd name="connsiteY36" fmla="*/ 10376 h 12339"/>
                                <a:gd name="connsiteX37" fmla="*/ 2674 w 10161"/>
                                <a:gd name="connsiteY37" fmla="*/ 8872 h 12339"/>
                                <a:gd name="connsiteX38" fmla="*/ 2757 w 10161"/>
                                <a:gd name="connsiteY38" fmla="*/ 6459 h 12339"/>
                                <a:gd name="connsiteX39" fmla="*/ 2799 w 10161"/>
                                <a:gd name="connsiteY39" fmla="*/ 8044 h 12339"/>
                                <a:gd name="connsiteX40" fmla="*/ 2885 w 10161"/>
                                <a:gd name="connsiteY40" fmla="*/ 9043 h 12339"/>
                                <a:gd name="connsiteX41" fmla="*/ 2885 w 10161"/>
                                <a:gd name="connsiteY41" fmla="*/ 9876 h 12339"/>
                                <a:gd name="connsiteX42" fmla="*/ 2927 w 10161"/>
                                <a:gd name="connsiteY42" fmla="*/ 9043 h 12339"/>
                                <a:gd name="connsiteX43" fmla="*/ 2968 w 10161"/>
                                <a:gd name="connsiteY43" fmla="*/ 8044 h 12339"/>
                                <a:gd name="connsiteX44" fmla="*/ 3013 w 10161"/>
                                <a:gd name="connsiteY44" fmla="*/ 6707 h 12339"/>
                                <a:gd name="connsiteX45" fmla="*/ 3013 w 10161"/>
                                <a:gd name="connsiteY45" fmla="*/ 6459 h 12339"/>
                                <a:gd name="connsiteX46" fmla="*/ 3183 w 10161"/>
                                <a:gd name="connsiteY46" fmla="*/ 10876 h 12339"/>
                                <a:gd name="connsiteX47" fmla="*/ 3309 w 10161"/>
                                <a:gd name="connsiteY47" fmla="*/ 4374 h 12339"/>
                                <a:gd name="connsiteX48" fmla="*/ 3413 w 10161"/>
                                <a:gd name="connsiteY48" fmla="*/ 10590 h 12339"/>
                                <a:gd name="connsiteX49" fmla="*/ 3481 w 10161"/>
                                <a:gd name="connsiteY49" fmla="*/ 4041 h 12339"/>
                                <a:gd name="connsiteX50" fmla="*/ 3581 w 10161"/>
                                <a:gd name="connsiteY50" fmla="*/ 9138 h 12339"/>
                                <a:gd name="connsiteX51" fmla="*/ 3651 w 10161"/>
                                <a:gd name="connsiteY51" fmla="*/ 7625 h 12339"/>
                                <a:gd name="connsiteX52" fmla="*/ 3778 w 10161"/>
                                <a:gd name="connsiteY52" fmla="*/ 6287 h 12339"/>
                                <a:gd name="connsiteX53" fmla="*/ 3820 w 10161"/>
                                <a:gd name="connsiteY53" fmla="*/ 9457 h 12339"/>
                                <a:gd name="connsiteX54" fmla="*/ 3906 w 10161"/>
                                <a:gd name="connsiteY54" fmla="*/ 8044 h 12339"/>
                                <a:gd name="connsiteX55" fmla="*/ 3906 w 10161"/>
                                <a:gd name="connsiteY55" fmla="*/ 11870 h 12339"/>
                                <a:gd name="connsiteX56" fmla="*/ 3990 w 10161"/>
                                <a:gd name="connsiteY56" fmla="*/ 10629 h 12339"/>
                                <a:gd name="connsiteX57" fmla="*/ 4076 w 10161"/>
                                <a:gd name="connsiteY57" fmla="*/ 8453 h 12339"/>
                                <a:gd name="connsiteX58" fmla="*/ 4076 w 10161"/>
                                <a:gd name="connsiteY58" fmla="*/ 6621 h 12339"/>
                                <a:gd name="connsiteX59" fmla="*/ 4076 w 10161"/>
                                <a:gd name="connsiteY59" fmla="*/ 5545 h 12339"/>
                                <a:gd name="connsiteX60" fmla="*/ 4119 w 10161"/>
                                <a:gd name="connsiteY60" fmla="*/ 6121 h 12339"/>
                                <a:gd name="connsiteX61" fmla="*/ 4119 w 10161"/>
                                <a:gd name="connsiteY61" fmla="*/ 6958 h 12339"/>
                                <a:gd name="connsiteX62" fmla="*/ 4245 w 10161"/>
                                <a:gd name="connsiteY62" fmla="*/ 10629 h 12339"/>
                                <a:gd name="connsiteX63" fmla="*/ 4288 w 10161"/>
                                <a:gd name="connsiteY63" fmla="*/ 10876 h 12339"/>
                                <a:gd name="connsiteX64" fmla="*/ 4459 w 10161"/>
                                <a:gd name="connsiteY64" fmla="*/ 8125 h 12339"/>
                                <a:gd name="connsiteX65" fmla="*/ 4502 w 10161"/>
                                <a:gd name="connsiteY65" fmla="*/ 7292 h 12339"/>
                                <a:gd name="connsiteX66" fmla="*/ 4629 w 10161"/>
                                <a:gd name="connsiteY66" fmla="*/ 9538 h 12339"/>
                                <a:gd name="connsiteX67" fmla="*/ 4714 w 10161"/>
                                <a:gd name="connsiteY67" fmla="*/ 9876 h 12339"/>
                                <a:gd name="connsiteX68" fmla="*/ 4757 w 10161"/>
                                <a:gd name="connsiteY68" fmla="*/ 5459 h 12339"/>
                                <a:gd name="connsiteX69" fmla="*/ 4885 w 10161"/>
                                <a:gd name="connsiteY69" fmla="*/ 8372 h 12339"/>
                                <a:gd name="connsiteX70" fmla="*/ 4952 w 10161"/>
                                <a:gd name="connsiteY70" fmla="*/ 2737 h 12339"/>
                                <a:gd name="connsiteX71" fmla="*/ 4971 w 10161"/>
                                <a:gd name="connsiteY71" fmla="*/ 9286 h 12339"/>
                                <a:gd name="connsiteX72" fmla="*/ 5057 w 10161"/>
                                <a:gd name="connsiteY72" fmla="*/ 6958 h 12339"/>
                                <a:gd name="connsiteX73" fmla="*/ 5182 w 10161"/>
                                <a:gd name="connsiteY73" fmla="*/ 8372 h 12339"/>
                                <a:gd name="connsiteX74" fmla="*/ 5297 w 10161"/>
                                <a:gd name="connsiteY74" fmla="*/ 12316 h 12339"/>
                                <a:gd name="connsiteX75" fmla="*/ 5352 w 10161"/>
                                <a:gd name="connsiteY75" fmla="*/ 5045 h 12339"/>
                                <a:gd name="connsiteX76" fmla="*/ 5395 w 10161"/>
                                <a:gd name="connsiteY76" fmla="*/ 8453 h 12339"/>
                                <a:gd name="connsiteX77" fmla="*/ 5438 w 10161"/>
                                <a:gd name="connsiteY77" fmla="*/ 7211 h 12339"/>
                                <a:gd name="connsiteX78" fmla="*/ 5524 w 10161"/>
                                <a:gd name="connsiteY78" fmla="*/ 5459 h 12339"/>
                                <a:gd name="connsiteX79" fmla="*/ 5565 w 10161"/>
                                <a:gd name="connsiteY79" fmla="*/ 6958 h 12339"/>
                                <a:gd name="connsiteX80" fmla="*/ 5752 w 10161"/>
                                <a:gd name="connsiteY80" fmla="*/ 10404 h 12339"/>
                                <a:gd name="connsiteX81" fmla="*/ 5735 w 10161"/>
                                <a:gd name="connsiteY81" fmla="*/ 7211 h 12339"/>
                                <a:gd name="connsiteX82" fmla="*/ 5778 w 10161"/>
                                <a:gd name="connsiteY82" fmla="*/ 5787 h 12339"/>
                                <a:gd name="connsiteX83" fmla="*/ 5778 w 10161"/>
                                <a:gd name="connsiteY83" fmla="*/ 6378 h 12339"/>
                                <a:gd name="connsiteX84" fmla="*/ 5778 w 10161"/>
                                <a:gd name="connsiteY84" fmla="*/ 7211 h 12339"/>
                                <a:gd name="connsiteX85" fmla="*/ 5821 w 10161"/>
                                <a:gd name="connsiteY85" fmla="*/ 6878 h 12339"/>
                                <a:gd name="connsiteX86" fmla="*/ 5865 w 10161"/>
                                <a:gd name="connsiteY86" fmla="*/ 5707 h 12339"/>
                                <a:gd name="connsiteX87" fmla="*/ 5991 w 10161"/>
                                <a:gd name="connsiteY87" fmla="*/ 7792 h 12339"/>
                                <a:gd name="connsiteX88" fmla="*/ 5991 w 10161"/>
                                <a:gd name="connsiteY88" fmla="*/ 8292 h 12339"/>
                                <a:gd name="connsiteX89" fmla="*/ 5991 w 10161"/>
                                <a:gd name="connsiteY89" fmla="*/ 7872 h 12339"/>
                                <a:gd name="connsiteX90" fmla="*/ 6033 w 10161"/>
                                <a:gd name="connsiteY90" fmla="*/ 6621 h 12339"/>
                                <a:gd name="connsiteX91" fmla="*/ 6077 w 10161"/>
                                <a:gd name="connsiteY91" fmla="*/ 5287 h 12339"/>
                                <a:gd name="connsiteX92" fmla="*/ 6161 w 10161"/>
                                <a:gd name="connsiteY92" fmla="*/ 8625 h 12339"/>
                                <a:gd name="connsiteX93" fmla="*/ 6204 w 10161"/>
                                <a:gd name="connsiteY93" fmla="*/ 7292 h 12339"/>
                                <a:gd name="connsiteX94" fmla="*/ 6204 w 10161"/>
                                <a:gd name="connsiteY94" fmla="*/ 4626 h 12339"/>
                                <a:gd name="connsiteX95" fmla="*/ 6246 w 10161"/>
                                <a:gd name="connsiteY95" fmla="*/ 6878 h 12339"/>
                                <a:gd name="connsiteX96" fmla="*/ 6288 w 10161"/>
                                <a:gd name="connsiteY96" fmla="*/ 5045 h 12339"/>
                                <a:gd name="connsiteX97" fmla="*/ 6288 w 10161"/>
                                <a:gd name="connsiteY97" fmla="*/ 9276 h 12339"/>
                                <a:gd name="connsiteX98" fmla="*/ 6416 w 10161"/>
                                <a:gd name="connsiteY98" fmla="*/ 2460 h 12339"/>
                                <a:gd name="connsiteX99" fmla="*/ 6460 w 10161"/>
                                <a:gd name="connsiteY99" fmla="*/ 10629 h 12339"/>
                                <a:gd name="connsiteX100" fmla="*/ 6502 w 10161"/>
                                <a:gd name="connsiteY100" fmla="*/ 7040 h 12339"/>
                                <a:gd name="connsiteX101" fmla="*/ 6588 w 10161"/>
                                <a:gd name="connsiteY101" fmla="*/ 10124 h 12339"/>
                                <a:gd name="connsiteX102" fmla="*/ 6631 w 10161"/>
                                <a:gd name="connsiteY102" fmla="*/ 5787 h 12339"/>
                                <a:gd name="connsiteX103" fmla="*/ 6671 w 10161"/>
                                <a:gd name="connsiteY103" fmla="*/ 8625 h 12339"/>
                                <a:gd name="connsiteX104" fmla="*/ 6714 w 10161"/>
                                <a:gd name="connsiteY104" fmla="*/ 4626 h 12339"/>
                                <a:gd name="connsiteX105" fmla="*/ 6800 w 10161"/>
                                <a:gd name="connsiteY105" fmla="*/ 8044 h 12339"/>
                                <a:gd name="connsiteX106" fmla="*/ 6800 w 10161"/>
                                <a:gd name="connsiteY106" fmla="*/ 9538 h 12339"/>
                                <a:gd name="connsiteX107" fmla="*/ 6842 w 10161"/>
                                <a:gd name="connsiteY107" fmla="*/ 9876 h 12339"/>
                                <a:gd name="connsiteX108" fmla="*/ 6842 w 10161"/>
                                <a:gd name="connsiteY108" fmla="*/ 8705 h 12339"/>
                                <a:gd name="connsiteX109" fmla="*/ 6927 w 10161"/>
                                <a:gd name="connsiteY109" fmla="*/ 6121 h 12339"/>
                                <a:gd name="connsiteX110" fmla="*/ 7054 w 10161"/>
                                <a:gd name="connsiteY110" fmla="*/ 9043 h 12339"/>
                                <a:gd name="connsiteX111" fmla="*/ 7140 w 10161"/>
                                <a:gd name="connsiteY111" fmla="*/ 5787 h 12339"/>
                                <a:gd name="connsiteX112" fmla="*/ 7140 w 10161"/>
                                <a:gd name="connsiteY112" fmla="*/ 7040 h 12339"/>
                                <a:gd name="connsiteX113" fmla="*/ 7182 w 10161"/>
                                <a:gd name="connsiteY113" fmla="*/ 7458 h 12339"/>
                                <a:gd name="connsiteX114" fmla="*/ 7182 w 10161"/>
                                <a:gd name="connsiteY114" fmla="*/ 10457 h 12339"/>
                                <a:gd name="connsiteX115" fmla="*/ 7267 w 10161"/>
                                <a:gd name="connsiteY115" fmla="*/ 9457 h 12339"/>
                                <a:gd name="connsiteX116" fmla="*/ 7308 w 10161"/>
                                <a:gd name="connsiteY116" fmla="*/ 5787 h 12339"/>
                                <a:gd name="connsiteX117" fmla="*/ 7396 w 10161"/>
                                <a:gd name="connsiteY117" fmla="*/ 6621 h 12339"/>
                                <a:gd name="connsiteX118" fmla="*/ 7482 w 10161"/>
                                <a:gd name="connsiteY118" fmla="*/ 5707 h 12339"/>
                                <a:gd name="connsiteX119" fmla="*/ 7524 w 10161"/>
                                <a:gd name="connsiteY119" fmla="*/ 6287 h 12339"/>
                                <a:gd name="connsiteX120" fmla="*/ 7565 w 10161"/>
                                <a:gd name="connsiteY120" fmla="*/ 5545 h 12339"/>
                                <a:gd name="connsiteX121" fmla="*/ 7607 w 10161"/>
                                <a:gd name="connsiteY121" fmla="*/ 11628 h 12339"/>
                                <a:gd name="connsiteX122" fmla="*/ 7607 w 10161"/>
                                <a:gd name="connsiteY122" fmla="*/ 6707 h 12339"/>
                                <a:gd name="connsiteX123" fmla="*/ 7692 w 10161"/>
                                <a:gd name="connsiteY123" fmla="*/ 3541 h 12339"/>
                                <a:gd name="connsiteX124" fmla="*/ 7790 w 10161"/>
                                <a:gd name="connsiteY124" fmla="*/ 8103 h 12339"/>
                                <a:gd name="connsiteX125" fmla="*/ 7822 w 10161"/>
                                <a:gd name="connsiteY125" fmla="*/ 4294 h 12339"/>
                                <a:gd name="connsiteX126" fmla="*/ 7906 w 10161"/>
                                <a:gd name="connsiteY126" fmla="*/ 7292 h 12339"/>
                                <a:gd name="connsiteX127" fmla="*/ 7906 w 10161"/>
                                <a:gd name="connsiteY127" fmla="*/ 9457 h 12339"/>
                                <a:gd name="connsiteX128" fmla="*/ 7950 w 10161"/>
                                <a:gd name="connsiteY128" fmla="*/ 5868 h 12339"/>
                                <a:gd name="connsiteX129" fmla="*/ 8118 w 10161"/>
                                <a:gd name="connsiteY129" fmla="*/ 3455 h 12339"/>
                                <a:gd name="connsiteX130" fmla="*/ 8161 w 10161"/>
                                <a:gd name="connsiteY130" fmla="*/ 9538 h 12339"/>
                                <a:gd name="connsiteX131" fmla="*/ 8247 w 10161"/>
                                <a:gd name="connsiteY131" fmla="*/ 4041 h 12339"/>
                                <a:gd name="connsiteX132" fmla="*/ 8372 w 10161"/>
                                <a:gd name="connsiteY132" fmla="*/ 6958 h 12339"/>
                                <a:gd name="connsiteX133" fmla="*/ 8417 w 10161"/>
                                <a:gd name="connsiteY133" fmla="*/ 4374 h 12339"/>
                                <a:gd name="connsiteX134" fmla="*/ 8417 w 10161"/>
                                <a:gd name="connsiteY134" fmla="*/ 10215 h 12339"/>
                                <a:gd name="connsiteX135" fmla="*/ 8545 w 10161"/>
                                <a:gd name="connsiteY135" fmla="*/ 6121 h 12339"/>
                                <a:gd name="connsiteX136" fmla="*/ 8587 w 10161"/>
                                <a:gd name="connsiteY136" fmla="*/ 7211 h 12339"/>
                                <a:gd name="connsiteX137" fmla="*/ 8629 w 10161"/>
                                <a:gd name="connsiteY137" fmla="*/ 10038 h 12339"/>
                                <a:gd name="connsiteX138" fmla="*/ 8714 w 10161"/>
                                <a:gd name="connsiteY138" fmla="*/ 4374 h 12339"/>
                                <a:gd name="connsiteX139" fmla="*/ 8799 w 10161"/>
                                <a:gd name="connsiteY139" fmla="*/ 5868 h 12339"/>
                                <a:gd name="connsiteX140" fmla="*/ 9013 w 10161"/>
                                <a:gd name="connsiteY140" fmla="*/ 9796 h 12339"/>
                                <a:gd name="connsiteX141" fmla="*/ 9097 w 10161"/>
                                <a:gd name="connsiteY141" fmla="*/ 7458 h 12339"/>
                                <a:gd name="connsiteX142" fmla="*/ 9226 w 10161"/>
                                <a:gd name="connsiteY142" fmla="*/ 4455 h 12339"/>
                                <a:gd name="connsiteX143" fmla="*/ 9268 w 10161"/>
                                <a:gd name="connsiteY143" fmla="*/ 7535 h 12339"/>
                                <a:gd name="connsiteX144" fmla="*/ 9310 w 10161"/>
                                <a:gd name="connsiteY144" fmla="*/ 8372 h 12339"/>
                                <a:gd name="connsiteX145" fmla="*/ 9310 w 10161"/>
                                <a:gd name="connsiteY145" fmla="*/ 8705 h 12339"/>
                                <a:gd name="connsiteX146" fmla="*/ 9438 w 10161"/>
                                <a:gd name="connsiteY146" fmla="*/ 6707 h 12339"/>
                                <a:gd name="connsiteX147" fmla="*/ 9523 w 10161"/>
                                <a:gd name="connsiteY147" fmla="*/ 8372 h 12339"/>
                                <a:gd name="connsiteX148" fmla="*/ 9564 w 10161"/>
                                <a:gd name="connsiteY148" fmla="*/ 8044 h 12339"/>
                                <a:gd name="connsiteX149" fmla="*/ 9564 w 10161"/>
                                <a:gd name="connsiteY149" fmla="*/ 5545 h 12339"/>
                                <a:gd name="connsiteX150" fmla="*/ 9692 w 10161"/>
                                <a:gd name="connsiteY150" fmla="*/ 9624 h 12339"/>
                                <a:gd name="connsiteX151" fmla="*/ 9692 w 10161"/>
                                <a:gd name="connsiteY151" fmla="*/ 7535 h 12339"/>
                                <a:gd name="connsiteX152" fmla="*/ 9778 w 10161"/>
                                <a:gd name="connsiteY152" fmla="*/ 8125 h 12339"/>
                                <a:gd name="connsiteX153" fmla="*/ 9862 w 10161"/>
                                <a:gd name="connsiteY153" fmla="*/ 9043 h 12339"/>
                                <a:gd name="connsiteX154" fmla="*/ 9992 w 10161"/>
                                <a:gd name="connsiteY154" fmla="*/ 5868 h 12339"/>
                                <a:gd name="connsiteX155" fmla="*/ 9992 w 10161"/>
                                <a:gd name="connsiteY155" fmla="*/ 7872 h 12339"/>
                                <a:gd name="connsiteX156" fmla="*/ 10161 w 10161"/>
                                <a:gd name="connsiteY156" fmla="*/ 6459 h 12339"/>
                                <a:gd name="connsiteX157" fmla="*/ 10161 w 10161"/>
                                <a:gd name="connsiteY157" fmla="*/ 10376 h 12339"/>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552 w 11552"/>
                                <a:gd name="connsiteY157"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552 w 11552"/>
                                <a:gd name="connsiteY157"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552 w 11552"/>
                                <a:gd name="connsiteY157" fmla="*/ 80421 h 80421"/>
                                <a:gd name="connsiteX0" fmla="*/ 0 w 11096"/>
                                <a:gd name="connsiteY0" fmla="*/ 8034 h 80421"/>
                                <a:gd name="connsiteX1" fmla="*/ 184 w 11096"/>
                                <a:gd name="connsiteY1" fmla="*/ 5314 h 80421"/>
                                <a:gd name="connsiteX2" fmla="*/ 291 w 11096"/>
                                <a:gd name="connsiteY2" fmla="*/ 10710 h 80421"/>
                                <a:gd name="connsiteX3" fmla="*/ 291 w 11096"/>
                                <a:gd name="connsiteY3" fmla="*/ 9457 h 80421"/>
                                <a:gd name="connsiteX4" fmla="*/ 375 w 11096"/>
                                <a:gd name="connsiteY4" fmla="*/ 6878 h 80421"/>
                                <a:gd name="connsiteX5" fmla="*/ 416 w 11096"/>
                                <a:gd name="connsiteY5" fmla="*/ 9205 h 80421"/>
                                <a:gd name="connsiteX6" fmla="*/ 501 w 11096"/>
                                <a:gd name="connsiteY6" fmla="*/ 10457 h 80421"/>
                                <a:gd name="connsiteX7" fmla="*/ 544 w 11096"/>
                                <a:gd name="connsiteY7" fmla="*/ 10457 h 80421"/>
                                <a:gd name="connsiteX8" fmla="*/ 544 w 11096"/>
                                <a:gd name="connsiteY8" fmla="*/ 4955 h 80421"/>
                                <a:gd name="connsiteX9" fmla="*/ 631 w 11096"/>
                                <a:gd name="connsiteY9" fmla="*/ 7535 h 80421"/>
                                <a:gd name="connsiteX10" fmla="*/ 758 w 11096"/>
                                <a:gd name="connsiteY10" fmla="*/ 6378 h 80421"/>
                                <a:gd name="connsiteX11" fmla="*/ 843 w 11096"/>
                                <a:gd name="connsiteY11" fmla="*/ 9876 h 80421"/>
                                <a:gd name="connsiteX12" fmla="*/ 970 w 11096"/>
                                <a:gd name="connsiteY12" fmla="*/ 4707 h 80421"/>
                                <a:gd name="connsiteX13" fmla="*/ 970 w 11096"/>
                                <a:gd name="connsiteY13" fmla="*/ 9043 h 80421"/>
                                <a:gd name="connsiteX14" fmla="*/ 1140 w 11096"/>
                                <a:gd name="connsiteY14" fmla="*/ 7535 h 80421"/>
                                <a:gd name="connsiteX15" fmla="*/ 1140 w 11096"/>
                                <a:gd name="connsiteY15" fmla="*/ 11290 h 80421"/>
                                <a:gd name="connsiteX16" fmla="*/ 1268 w 11096"/>
                                <a:gd name="connsiteY16" fmla="*/ 9286 h 80421"/>
                                <a:gd name="connsiteX17" fmla="*/ 1316 w 11096"/>
                                <a:gd name="connsiteY17" fmla="*/ 6196 h 80421"/>
                                <a:gd name="connsiteX18" fmla="*/ 1439 w 11096"/>
                                <a:gd name="connsiteY18" fmla="*/ 9876 h 80421"/>
                                <a:gd name="connsiteX19" fmla="*/ 1480 w 11096"/>
                                <a:gd name="connsiteY19" fmla="*/ 11789 h 80421"/>
                                <a:gd name="connsiteX20" fmla="*/ 1566 w 11096"/>
                                <a:gd name="connsiteY20" fmla="*/ 6121 h 80421"/>
                                <a:gd name="connsiteX21" fmla="*/ 1652 w 11096"/>
                                <a:gd name="connsiteY21" fmla="*/ 9043 h 80421"/>
                                <a:gd name="connsiteX22" fmla="*/ 1716 w 11096"/>
                                <a:gd name="connsiteY22" fmla="*/ 0 h 80421"/>
                                <a:gd name="connsiteX23" fmla="*/ 1821 w 11096"/>
                                <a:gd name="connsiteY23" fmla="*/ 9876 h 80421"/>
                                <a:gd name="connsiteX24" fmla="*/ 1949 w 11096"/>
                                <a:gd name="connsiteY24" fmla="*/ 6707 h 80421"/>
                                <a:gd name="connsiteX25" fmla="*/ 2034 w 11096"/>
                                <a:gd name="connsiteY25" fmla="*/ 5787 h 80421"/>
                                <a:gd name="connsiteX26" fmla="*/ 2034 w 11096"/>
                                <a:gd name="connsiteY26" fmla="*/ 5287 h 80421"/>
                                <a:gd name="connsiteX27" fmla="*/ 2119 w 11096"/>
                                <a:gd name="connsiteY27" fmla="*/ 10457 h 80421"/>
                                <a:gd name="connsiteX28" fmla="*/ 2161 w 11096"/>
                                <a:gd name="connsiteY28" fmla="*/ 9876 h 80421"/>
                                <a:gd name="connsiteX29" fmla="*/ 2245 w 11096"/>
                                <a:gd name="connsiteY29" fmla="*/ 9286 h 80421"/>
                                <a:gd name="connsiteX30" fmla="*/ 2288 w 11096"/>
                                <a:gd name="connsiteY30" fmla="*/ 3202 h 80421"/>
                                <a:gd name="connsiteX31" fmla="*/ 2288 w 11096"/>
                                <a:gd name="connsiteY31" fmla="*/ 8372 h 80421"/>
                                <a:gd name="connsiteX32" fmla="*/ 2333 w 11096"/>
                                <a:gd name="connsiteY32" fmla="*/ 11290 h 80421"/>
                                <a:gd name="connsiteX33" fmla="*/ 2509 w 11096"/>
                                <a:gd name="connsiteY33" fmla="*/ 5964 h 80421"/>
                                <a:gd name="connsiteX34" fmla="*/ 2545 w 11096"/>
                                <a:gd name="connsiteY34" fmla="*/ 10038 h 80421"/>
                                <a:gd name="connsiteX35" fmla="*/ 2545 w 11096"/>
                                <a:gd name="connsiteY35" fmla="*/ 10629 h 80421"/>
                                <a:gd name="connsiteX36" fmla="*/ 2587 w 11096"/>
                                <a:gd name="connsiteY36" fmla="*/ 10376 h 80421"/>
                                <a:gd name="connsiteX37" fmla="*/ 2674 w 11096"/>
                                <a:gd name="connsiteY37" fmla="*/ 8872 h 80421"/>
                                <a:gd name="connsiteX38" fmla="*/ 2757 w 11096"/>
                                <a:gd name="connsiteY38" fmla="*/ 6459 h 80421"/>
                                <a:gd name="connsiteX39" fmla="*/ 2799 w 11096"/>
                                <a:gd name="connsiteY39" fmla="*/ 8044 h 80421"/>
                                <a:gd name="connsiteX40" fmla="*/ 2885 w 11096"/>
                                <a:gd name="connsiteY40" fmla="*/ 9043 h 80421"/>
                                <a:gd name="connsiteX41" fmla="*/ 2885 w 11096"/>
                                <a:gd name="connsiteY41" fmla="*/ 9876 h 80421"/>
                                <a:gd name="connsiteX42" fmla="*/ 2927 w 11096"/>
                                <a:gd name="connsiteY42" fmla="*/ 9043 h 80421"/>
                                <a:gd name="connsiteX43" fmla="*/ 2968 w 11096"/>
                                <a:gd name="connsiteY43" fmla="*/ 8044 h 80421"/>
                                <a:gd name="connsiteX44" fmla="*/ 3013 w 11096"/>
                                <a:gd name="connsiteY44" fmla="*/ 6707 h 80421"/>
                                <a:gd name="connsiteX45" fmla="*/ 3013 w 11096"/>
                                <a:gd name="connsiteY45" fmla="*/ 6459 h 80421"/>
                                <a:gd name="connsiteX46" fmla="*/ 3183 w 11096"/>
                                <a:gd name="connsiteY46" fmla="*/ 10876 h 80421"/>
                                <a:gd name="connsiteX47" fmla="*/ 3309 w 11096"/>
                                <a:gd name="connsiteY47" fmla="*/ 4374 h 80421"/>
                                <a:gd name="connsiteX48" fmla="*/ 3413 w 11096"/>
                                <a:gd name="connsiteY48" fmla="*/ 10590 h 80421"/>
                                <a:gd name="connsiteX49" fmla="*/ 3481 w 11096"/>
                                <a:gd name="connsiteY49" fmla="*/ 4041 h 80421"/>
                                <a:gd name="connsiteX50" fmla="*/ 3581 w 11096"/>
                                <a:gd name="connsiteY50" fmla="*/ 9138 h 80421"/>
                                <a:gd name="connsiteX51" fmla="*/ 3651 w 11096"/>
                                <a:gd name="connsiteY51" fmla="*/ 7625 h 80421"/>
                                <a:gd name="connsiteX52" fmla="*/ 3778 w 11096"/>
                                <a:gd name="connsiteY52" fmla="*/ 6287 h 80421"/>
                                <a:gd name="connsiteX53" fmla="*/ 3820 w 11096"/>
                                <a:gd name="connsiteY53" fmla="*/ 9457 h 80421"/>
                                <a:gd name="connsiteX54" fmla="*/ 3906 w 11096"/>
                                <a:gd name="connsiteY54" fmla="*/ 8044 h 80421"/>
                                <a:gd name="connsiteX55" fmla="*/ 3906 w 11096"/>
                                <a:gd name="connsiteY55" fmla="*/ 11870 h 80421"/>
                                <a:gd name="connsiteX56" fmla="*/ 3990 w 11096"/>
                                <a:gd name="connsiteY56" fmla="*/ 10629 h 80421"/>
                                <a:gd name="connsiteX57" fmla="*/ 4076 w 11096"/>
                                <a:gd name="connsiteY57" fmla="*/ 8453 h 80421"/>
                                <a:gd name="connsiteX58" fmla="*/ 4076 w 11096"/>
                                <a:gd name="connsiteY58" fmla="*/ 6621 h 80421"/>
                                <a:gd name="connsiteX59" fmla="*/ 4076 w 11096"/>
                                <a:gd name="connsiteY59" fmla="*/ 5545 h 80421"/>
                                <a:gd name="connsiteX60" fmla="*/ 4119 w 11096"/>
                                <a:gd name="connsiteY60" fmla="*/ 6121 h 80421"/>
                                <a:gd name="connsiteX61" fmla="*/ 4119 w 11096"/>
                                <a:gd name="connsiteY61" fmla="*/ 6958 h 80421"/>
                                <a:gd name="connsiteX62" fmla="*/ 4245 w 11096"/>
                                <a:gd name="connsiteY62" fmla="*/ 10629 h 80421"/>
                                <a:gd name="connsiteX63" fmla="*/ 4288 w 11096"/>
                                <a:gd name="connsiteY63" fmla="*/ 10876 h 80421"/>
                                <a:gd name="connsiteX64" fmla="*/ 4459 w 11096"/>
                                <a:gd name="connsiteY64" fmla="*/ 8125 h 80421"/>
                                <a:gd name="connsiteX65" fmla="*/ 4502 w 11096"/>
                                <a:gd name="connsiteY65" fmla="*/ 7292 h 80421"/>
                                <a:gd name="connsiteX66" fmla="*/ 4629 w 11096"/>
                                <a:gd name="connsiteY66" fmla="*/ 9538 h 80421"/>
                                <a:gd name="connsiteX67" fmla="*/ 4714 w 11096"/>
                                <a:gd name="connsiteY67" fmla="*/ 9876 h 80421"/>
                                <a:gd name="connsiteX68" fmla="*/ 4757 w 11096"/>
                                <a:gd name="connsiteY68" fmla="*/ 5459 h 80421"/>
                                <a:gd name="connsiteX69" fmla="*/ 4885 w 11096"/>
                                <a:gd name="connsiteY69" fmla="*/ 8372 h 80421"/>
                                <a:gd name="connsiteX70" fmla="*/ 4952 w 11096"/>
                                <a:gd name="connsiteY70" fmla="*/ 2737 h 80421"/>
                                <a:gd name="connsiteX71" fmla="*/ 4971 w 11096"/>
                                <a:gd name="connsiteY71" fmla="*/ 9286 h 80421"/>
                                <a:gd name="connsiteX72" fmla="*/ 5057 w 11096"/>
                                <a:gd name="connsiteY72" fmla="*/ 6958 h 80421"/>
                                <a:gd name="connsiteX73" fmla="*/ 5182 w 11096"/>
                                <a:gd name="connsiteY73" fmla="*/ 8372 h 80421"/>
                                <a:gd name="connsiteX74" fmla="*/ 5297 w 11096"/>
                                <a:gd name="connsiteY74" fmla="*/ 12316 h 80421"/>
                                <a:gd name="connsiteX75" fmla="*/ 5352 w 11096"/>
                                <a:gd name="connsiteY75" fmla="*/ 5045 h 80421"/>
                                <a:gd name="connsiteX76" fmla="*/ 5395 w 11096"/>
                                <a:gd name="connsiteY76" fmla="*/ 8453 h 80421"/>
                                <a:gd name="connsiteX77" fmla="*/ 5438 w 11096"/>
                                <a:gd name="connsiteY77" fmla="*/ 7211 h 80421"/>
                                <a:gd name="connsiteX78" fmla="*/ 5524 w 11096"/>
                                <a:gd name="connsiteY78" fmla="*/ 5459 h 80421"/>
                                <a:gd name="connsiteX79" fmla="*/ 5565 w 11096"/>
                                <a:gd name="connsiteY79" fmla="*/ 6958 h 80421"/>
                                <a:gd name="connsiteX80" fmla="*/ 5752 w 11096"/>
                                <a:gd name="connsiteY80" fmla="*/ 10404 h 80421"/>
                                <a:gd name="connsiteX81" fmla="*/ 5735 w 11096"/>
                                <a:gd name="connsiteY81" fmla="*/ 7211 h 80421"/>
                                <a:gd name="connsiteX82" fmla="*/ 5778 w 11096"/>
                                <a:gd name="connsiteY82" fmla="*/ 5787 h 80421"/>
                                <a:gd name="connsiteX83" fmla="*/ 5778 w 11096"/>
                                <a:gd name="connsiteY83" fmla="*/ 6378 h 80421"/>
                                <a:gd name="connsiteX84" fmla="*/ 5778 w 11096"/>
                                <a:gd name="connsiteY84" fmla="*/ 7211 h 80421"/>
                                <a:gd name="connsiteX85" fmla="*/ 5821 w 11096"/>
                                <a:gd name="connsiteY85" fmla="*/ 6878 h 80421"/>
                                <a:gd name="connsiteX86" fmla="*/ 5865 w 11096"/>
                                <a:gd name="connsiteY86" fmla="*/ 5707 h 80421"/>
                                <a:gd name="connsiteX87" fmla="*/ 5991 w 11096"/>
                                <a:gd name="connsiteY87" fmla="*/ 7792 h 80421"/>
                                <a:gd name="connsiteX88" fmla="*/ 5991 w 11096"/>
                                <a:gd name="connsiteY88" fmla="*/ 8292 h 80421"/>
                                <a:gd name="connsiteX89" fmla="*/ 5991 w 11096"/>
                                <a:gd name="connsiteY89" fmla="*/ 7872 h 80421"/>
                                <a:gd name="connsiteX90" fmla="*/ 6033 w 11096"/>
                                <a:gd name="connsiteY90" fmla="*/ 6621 h 80421"/>
                                <a:gd name="connsiteX91" fmla="*/ 6077 w 11096"/>
                                <a:gd name="connsiteY91" fmla="*/ 5287 h 80421"/>
                                <a:gd name="connsiteX92" fmla="*/ 6161 w 11096"/>
                                <a:gd name="connsiteY92" fmla="*/ 8625 h 80421"/>
                                <a:gd name="connsiteX93" fmla="*/ 6204 w 11096"/>
                                <a:gd name="connsiteY93" fmla="*/ 7292 h 80421"/>
                                <a:gd name="connsiteX94" fmla="*/ 6204 w 11096"/>
                                <a:gd name="connsiteY94" fmla="*/ 4626 h 80421"/>
                                <a:gd name="connsiteX95" fmla="*/ 6246 w 11096"/>
                                <a:gd name="connsiteY95" fmla="*/ 6878 h 80421"/>
                                <a:gd name="connsiteX96" fmla="*/ 6288 w 11096"/>
                                <a:gd name="connsiteY96" fmla="*/ 5045 h 80421"/>
                                <a:gd name="connsiteX97" fmla="*/ 6288 w 11096"/>
                                <a:gd name="connsiteY97" fmla="*/ 9276 h 80421"/>
                                <a:gd name="connsiteX98" fmla="*/ 6416 w 11096"/>
                                <a:gd name="connsiteY98" fmla="*/ 2460 h 80421"/>
                                <a:gd name="connsiteX99" fmla="*/ 6460 w 11096"/>
                                <a:gd name="connsiteY99" fmla="*/ 10629 h 80421"/>
                                <a:gd name="connsiteX100" fmla="*/ 6502 w 11096"/>
                                <a:gd name="connsiteY100" fmla="*/ 7040 h 80421"/>
                                <a:gd name="connsiteX101" fmla="*/ 6588 w 11096"/>
                                <a:gd name="connsiteY101" fmla="*/ 10124 h 80421"/>
                                <a:gd name="connsiteX102" fmla="*/ 6631 w 11096"/>
                                <a:gd name="connsiteY102" fmla="*/ 5787 h 80421"/>
                                <a:gd name="connsiteX103" fmla="*/ 6671 w 11096"/>
                                <a:gd name="connsiteY103" fmla="*/ 8625 h 80421"/>
                                <a:gd name="connsiteX104" fmla="*/ 6714 w 11096"/>
                                <a:gd name="connsiteY104" fmla="*/ 4626 h 80421"/>
                                <a:gd name="connsiteX105" fmla="*/ 6800 w 11096"/>
                                <a:gd name="connsiteY105" fmla="*/ 8044 h 80421"/>
                                <a:gd name="connsiteX106" fmla="*/ 6800 w 11096"/>
                                <a:gd name="connsiteY106" fmla="*/ 9538 h 80421"/>
                                <a:gd name="connsiteX107" fmla="*/ 6842 w 11096"/>
                                <a:gd name="connsiteY107" fmla="*/ 9876 h 80421"/>
                                <a:gd name="connsiteX108" fmla="*/ 6842 w 11096"/>
                                <a:gd name="connsiteY108" fmla="*/ 8705 h 80421"/>
                                <a:gd name="connsiteX109" fmla="*/ 6927 w 11096"/>
                                <a:gd name="connsiteY109" fmla="*/ 6121 h 80421"/>
                                <a:gd name="connsiteX110" fmla="*/ 7054 w 11096"/>
                                <a:gd name="connsiteY110" fmla="*/ 9043 h 80421"/>
                                <a:gd name="connsiteX111" fmla="*/ 7140 w 11096"/>
                                <a:gd name="connsiteY111" fmla="*/ 5787 h 80421"/>
                                <a:gd name="connsiteX112" fmla="*/ 7140 w 11096"/>
                                <a:gd name="connsiteY112" fmla="*/ 7040 h 80421"/>
                                <a:gd name="connsiteX113" fmla="*/ 7182 w 11096"/>
                                <a:gd name="connsiteY113" fmla="*/ 7458 h 80421"/>
                                <a:gd name="connsiteX114" fmla="*/ 7182 w 11096"/>
                                <a:gd name="connsiteY114" fmla="*/ 10457 h 80421"/>
                                <a:gd name="connsiteX115" fmla="*/ 7267 w 11096"/>
                                <a:gd name="connsiteY115" fmla="*/ 9457 h 80421"/>
                                <a:gd name="connsiteX116" fmla="*/ 7308 w 11096"/>
                                <a:gd name="connsiteY116" fmla="*/ 5787 h 80421"/>
                                <a:gd name="connsiteX117" fmla="*/ 7396 w 11096"/>
                                <a:gd name="connsiteY117" fmla="*/ 6621 h 80421"/>
                                <a:gd name="connsiteX118" fmla="*/ 7482 w 11096"/>
                                <a:gd name="connsiteY118" fmla="*/ 5707 h 80421"/>
                                <a:gd name="connsiteX119" fmla="*/ 7524 w 11096"/>
                                <a:gd name="connsiteY119" fmla="*/ 6287 h 80421"/>
                                <a:gd name="connsiteX120" fmla="*/ 7565 w 11096"/>
                                <a:gd name="connsiteY120" fmla="*/ 5545 h 80421"/>
                                <a:gd name="connsiteX121" fmla="*/ 7607 w 11096"/>
                                <a:gd name="connsiteY121" fmla="*/ 11628 h 80421"/>
                                <a:gd name="connsiteX122" fmla="*/ 7607 w 11096"/>
                                <a:gd name="connsiteY122" fmla="*/ 6707 h 80421"/>
                                <a:gd name="connsiteX123" fmla="*/ 7692 w 11096"/>
                                <a:gd name="connsiteY123" fmla="*/ 3541 h 80421"/>
                                <a:gd name="connsiteX124" fmla="*/ 7790 w 11096"/>
                                <a:gd name="connsiteY124" fmla="*/ 8103 h 80421"/>
                                <a:gd name="connsiteX125" fmla="*/ 7822 w 11096"/>
                                <a:gd name="connsiteY125" fmla="*/ 4294 h 80421"/>
                                <a:gd name="connsiteX126" fmla="*/ 7906 w 11096"/>
                                <a:gd name="connsiteY126" fmla="*/ 7292 h 80421"/>
                                <a:gd name="connsiteX127" fmla="*/ 7906 w 11096"/>
                                <a:gd name="connsiteY127" fmla="*/ 9457 h 80421"/>
                                <a:gd name="connsiteX128" fmla="*/ 7950 w 11096"/>
                                <a:gd name="connsiteY128" fmla="*/ 5868 h 80421"/>
                                <a:gd name="connsiteX129" fmla="*/ 8118 w 11096"/>
                                <a:gd name="connsiteY129" fmla="*/ 3455 h 80421"/>
                                <a:gd name="connsiteX130" fmla="*/ 8161 w 11096"/>
                                <a:gd name="connsiteY130" fmla="*/ 9538 h 80421"/>
                                <a:gd name="connsiteX131" fmla="*/ 8247 w 11096"/>
                                <a:gd name="connsiteY131" fmla="*/ 4041 h 80421"/>
                                <a:gd name="connsiteX132" fmla="*/ 8372 w 11096"/>
                                <a:gd name="connsiteY132" fmla="*/ 6958 h 80421"/>
                                <a:gd name="connsiteX133" fmla="*/ 8417 w 11096"/>
                                <a:gd name="connsiteY133" fmla="*/ 4374 h 80421"/>
                                <a:gd name="connsiteX134" fmla="*/ 8417 w 11096"/>
                                <a:gd name="connsiteY134" fmla="*/ 10215 h 80421"/>
                                <a:gd name="connsiteX135" fmla="*/ 8545 w 11096"/>
                                <a:gd name="connsiteY135" fmla="*/ 6121 h 80421"/>
                                <a:gd name="connsiteX136" fmla="*/ 8587 w 11096"/>
                                <a:gd name="connsiteY136" fmla="*/ 7211 h 80421"/>
                                <a:gd name="connsiteX137" fmla="*/ 8629 w 11096"/>
                                <a:gd name="connsiteY137" fmla="*/ 10038 h 80421"/>
                                <a:gd name="connsiteX138" fmla="*/ 8714 w 11096"/>
                                <a:gd name="connsiteY138" fmla="*/ 4374 h 80421"/>
                                <a:gd name="connsiteX139" fmla="*/ 8799 w 11096"/>
                                <a:gd name="connsiteY139" fmla="*/ 5868 h 80421"/>
                                <a:gd name="connsiteX140" fmla="*/ 9013 w 11096"/>
                                <a:gd name="connsiteY140" fmla="*/ 9796 h 80421"/>
                                <a:gd name="connsiteX141" fmla="*/ 9097 w 11096"/>
                                <a:gd name="connsiteY141" fmla="*/ 7458 h 80421"/>
                                <a:gd name="connsiteX142" fmla="*/ 9226 w 11096"/>
                                <a:gd name="connsiteY142" fmla="*/ 4455 h 80421"/>
                                <a:gd name="connsiteX143" fmla="*/ 9268 w 11096"/>
                                <a:gd name="connsiteY143" fmla="*/ 7535 h 80421"/>
                                <a:gd name="connsiteX144" fmla="*/ 9310 w 11096"/>
                                <a:gd name="connsiteY144" fmla="*/ 8372 h 80421"/>
                                <a:gd name="connsiteX145" fmla="*/ 9310 w 11096"/>
                                <a:gd name="connsiteY145" fmla="*/ 8705 h 80421"/>
                                <a:gd name="connsiteX146" fmla="*/ 9438 w 11096"/>
                                <a:gd name="connsiteY146" fmla="*/ 6707 h 80421"/>
                                <a:gd name="connsiteX147" fmla="*/ 9523 w 11096"/>
                                <a:gd name="connsiteY147" fmla="*/ 8372 h 80421"/>
                                <a:gd name="connsiteX148" fmla="*/ 9564 w 11096"/>
                                <a:gd name="connsiteY148" fmla="*/ 8044 h 80421"/>
                                <a:gd name="connsiteX149" fmla="*/ 9564 w 11096"/>
                                <a:gd name="connsiteY149" fmla="*/ 5545 h 80421"/>
                                <a:gd name="connsiteX150" fmla="*/ 9692 w 11096"/>
                                <a:gd name="connsiteY150" fmla="*/ 9624 h 80421"/>
                                <a:gd name="connsiteX151" fmla="*/ 9692 w 11096"/>
                                <a:gd name="connsiteY151" fmla="*/ 7535 h 80421"/>
                                <a:gd name="connsiteX152" fmla="*/ 9778 w 11096"/>
                                <a:gd name="connsiteY152" fmla="*/ 8125 h 80421"/>
                                <a:gd name="connsiteX153" fmla="*/ 9862 w 11096"/>
                                <a:gd name="connsiteY153" fmla="*/ 9043 h 80421"/>
                                <a:gd name="connsiteX154" fmla="*/ 9992 w 11096"/>
                                <a:gd name="connsiteY154" fmla="*/ 5868 h 80421"/>
                                <a:gd name="connsiteX155" fmla="*/ 9992 w 11096"/>
                                <a:gd name="connsiteY155" fmla="*/ 7872 h 80421"/>
                                <a:gd name="connsiteX156" fmla="*/ 10161 w 11096"/>
                                <a:gd name="connsiteY156" fmla="*/ 6459 h 80421"/>
                                <a:gd name="connsiteX157" fmla="*/ 11096 w 11096"/>
                                <a:gd name="connsiteY157" fmla="*/ 80421 h 80421"/>
                                <a:gd name="connsiteX0" fmla="*/ 0 w 11096"/>
                                <a:gd name="connsiteY0" fmla="*/ 8034 h 80421"/>
                                <a:gd name="connsiteX1" fmla="*/ 184 w 11096"/>
                                <a:gd name="connsiteY1" fmla="*/ 5314 h 80421"/>
                                <a:gd name="connsiteX2" fmla="*/ 291 w 11096"/>
                                <a:gd name="connsiteY2" fmla="*/ 10710 h 80421"/>
                                <a:gd name="connsiteX3" fmla="*/ 291 w 11096"/>
                                <a:gd name="connsiteY3" fmla="*/ 9457 h 80421"/>
                                <a:gd name="connsiteX4" fmla="*/ 375 w 11096"/>
                                <a:gd name="connsiteY4" fmla="*/ 6878 h 80421"/>
                                <a:gd name="connsiteX5" fmla="*/ 416 w 11096"/>
                                <a:gd name="connsiteY5" fmla="*/ 9205 h 80421"/>
                                <a:gd name="connsiteX6" fmla="*/ 501 w 11096"/>
                                <a:gd name="connsiteY6" fmla="*/ 10457 h 80421"/>
                                <a:gd name="connsiteX7" fmla="*/ 544 w 11096"/>
                                <a:gd name="connsiteY7" fmla="*/ 10457 h 80421"/>
                                <a:gd name="connsiteX8" fmla="*/ 544 w 11096"/>
                                <a:gd name="connsiteY8" fmla="*/ 4955 h 80421"/>
                                <a:gd name="connsiteX9" fmla="*/ 631 w 11096"/>
                                <a:gd name="connsiteY9" fmla="*/ 7535 h 80421"/>
                                <a:gd name="connsiteX10" fmla="*/ 758 w 11096"/>
                                <a:gd name="connsiteY10" fmla="*/ 6378 h 80421"/>
                                <a:gd name="connsiteX11" fmla="*/ 843 w 11096"/>
                                <a:gd name="connsiteY11" fmla="*/ 9876 h 80421"/>
                                <a:gd name="connsiteX12" fmla="*/ 970 w 11096"/>
                                <a:gd name="connsiteY12" fmla="*/ 4707 h 80421"/>
                                <a:gd name="connsiteX13" fmla="*/ 970 w 11096"/>
                                <a:gd name="connsiteY13" fmla="*/ 9043 h 80421"/>
                                <a:gd name="connsiteX14" fmla="*/ 1140 w 11096"/>
                                <a:gd name="connsiteY14" fmla="*/ 7535 h 80421"/>
                                <a:gd name="connsiteX15" fmla="*/ 1140 w 11096"/>
                                <a:gd name="connsiteY15" fmla="*/ 11290 h 80421"/>
                                <a:gd name="connsiteX16" fmla="*/ 1268 w 11096"/>
                                <a:gd name="connsiteY16" fmla="*/ 9286 h 80421"/>
                                <a:gd name="connsiteX17" fmla="*/ 1316 w 11096"/>
                                <a:gd name="connsiteY17" fmla="*/ 6196 h 80421"/>
                                <a:gd name="connsiteX18" fmla="*/ 1439 w 11096"/>
                                <a:gd name="connsiteY18" fmla="*/ 9876 h 80421"/>
                                <a:gd name="connsiteX19" fmla="*/ 1480 w 11096"/>
                                <a:gd name="connsiteY19" fmla="*/ 11789 h 80421"/>
                                <a:gd name="connsiteX20" fmla="*/ 1566 w 11096"/>
                                <a:gd name="connsiteY20" fmla="*/ 6121 h 80421"/>
                                <a:gd name="connsiteX21" fmla="*/ 1652 w 11096"/>
                                <a:gd name="connsiteY21" fmla="*/ 9043 h 80421"/>
                                <a:gd name="connsiteX22" fmla="*/ 1716 w 11096"/>
                                <a:gd name="connsiteY22" fmla="*/ 0 h 80421"/>
                                <a:gd name="connsiteX23" fmla="*/ 1821 w 11096"/>
                                <a:gd name="connsiteY23" fmla="*/ 9876 h 80421"/>
                                <a:gd name="connsiteX24" fmla="*/ 1949 w 11096"/>
                                <a:gd name="connsiteY24" fmla="*/ 6707 h 80421"/>
                                <a:gd name="connsiteX25" fmla="*/ 2034 w 11096"/>
                                <a:gd name="connsiteY25" fmla="*/ 5787 h 80421"/>
                                <a:gd name="connsiteX26" fmla="*/ 2034 w 11096"/>
                                <a:gd name="connsiteY26" fmla="*/ 5287 h 80421"/>
                                <a:gd name="connsiteX27" fmla="*/ 2119 w 11096"/>
                                <a:gd name="connsiteY27" fmla="*/ 10457 h 80421"/>
                                <a:gd name="connsiteX28" fmla="*/ 2161 w 11096"/>
                                <a:gd name="connsiteY28" fmla="*/ 9876 h 80421"/>
                                <a:gd name="connsiteX29" fmla="*/ 2245 w 11096"/>
                                <a:gd name="connsiteY29" fmla="*/ 9286 h 80421"/>
                                <a:gd name="connsiteX30" fmla="*/ 2288 w 11096"/>
                                <a:gd name="connsiteY30" fmla="*/ 3202 h 80421"/>
                                <a:gd name="connsiteX31" fmla="*/ 2288 w 11096"/>
                                <a:gd name="connsiteY31" fmla="*/ 8372 h 80421"/>
                                <a:gd name="connsiteX32" fmla="*/ 2333 w 11096"/>
                                <a:gd name="connsiteY32" fmla="*/ 11290 h 80421"/>
                                <a:gd name="connsiteX33" fmla="*/ 2509 w 11096"/>
                                <a:gd name="connsiteY33" fmla="*/ 5964 h 80421"/>
                                <a:gd name="connsiteX34" fmla="*/ 2545 w 11096"/>
                                <a:gd name="connsiteY34" fmla="*/ 10038 h 80421"/>
                                <a:gd name="connsiteX35" fmla="*/ 2545 w 11096"/>
                                <a:gd name="connsiteY35" fmla="*/ 10629 h 80421"/>
                                <a:gd name="connsiteX36" fmla="*/ 2587 w 11096"/>
                                <a:gd name="connsiteY36" fmla="*/ 10376 h 80421"/>
                                <a:gd name="connsiteX37" fmla="*/ 2674 w 11096"/>
                                <a:gd name="connsiteY37" fmla="*/ 8872 h 80421"/>
                                <a:gd name="connsiteX38" fmla="*/ 2757 w 11096"/>
                                <a:gd name="connsiteY38" fmla="*/ 6459 h 80421"/>
                                <a:gd name="connsiteX39" fmla="*/ 2799 w 11096"/>
                                <a:gd name="connsiteY39" fmla="*/ 8044 h 80421"/>
                                <a:gd name="connsiteX40" fmla="*/ 2885 w 11096"/>
                                <a:gd name="connsiteY40" fmla="*/ 9043 h 80421"/>
                                <a:gd name="connsiteX41" fmla="*/ 2885 w 11096"/>
                                <a:gd name="connsiteY41" fmla="*/ 9876 h 80421"/>
                                <a:gd name="connsiteX42" fmla="*/ 2927 w 11096"/>
                                <a:gd name="connsiteY42" fmla="*/ 9043 h 80421"/>
                                <a:gd name="connsiteX43" fmla="*/ 2968 w 11096"/>
                                <a:gd name="connsiteY43" fmla="*/ 8044 h 80421"/>
                                <a:gd name="connsiteX44" fmla="*/ 3013 w 11096"/>
                                <a:gd name="connsiteY44" fmla="*/ 6707 h 80421"/>
                                <a:gd name="connsiteX45" fmla="*/ 3013 w 11096"/>
                                <a:gd name="connsiteY45" fmla="*/ 6459 h 80421"/>
                                <a:gd name="connsiteX46" fmla="*/ 3183 w 11096"/>
                                <a:gd name="connsiteY46" fmla="*/ 10876 h 80421"/>
                                <a:gd name="connsiteX47" fmla="*/ 3309 w 11096"/>
                                <a:gd name="connsiteY47" fmla="*/ 4374 h 80421"/>
                                <a:gd name="connsiteX48" fmla="*/ 3413 w 11096"/>
                                <a:gd name="connsiteY48" fmla="*/ 10590 h 80421"/>
                                <a:gd name="connsiteX49" fmla="*/ 3481 w 11096"/>
                                <a:gd name="connsiteY49" fmla="*/ 4041 h 80421"/>
                                <a:gd name="connsiteX50" fmla="*/ 3581 w 11096"/>
                                <a:gd name="connsiteY50" fmla="*/ 9138 h 80421"/>
                                <a:gd name="connsiteX51" fmla="*/ 3651 w 11096"/>
                                <a:gd name="connsiteY51" fmla="*/ 7625 h 80421"/>
                                <a:gd name="connsiteX52" fmla="*/ 3778 w 11096"/>
                                <a:gd name="connsiteY52" fmla="*/ 6287 h 80421"/>
                                <a:gd name="connsiteX53" fmla="*/ 3820 w 11096"/>
                                <a:gd name="connsiteY53" fmla="*/ 9457 h 80421"/>
                                <a:gd name="connsiteX54" fmla="*/ 3906 w 11096"/>
                                <a:gd name="connsiteY54" fmla="*/ 8044 h 80421"/>
                                <a:gd name="connsiteX55" fmla="*/ 3906 w 11096"/>
                                <a:gd name="connsiteY55" fmla="*/ 11870 h 80421"/>
                                <a:gd name="connsiteX56" fmla="*/ 3990 w 11096"/>
                                <a:gd name="connsiteY56" fmla="*/ 10629 h 80421"/>
                                <a:gd name="connsiteX57" fmla="*/ 4076 w 11096"/>
                                <a:gd name="connsiteY57" fmla="*/ 8453 h 80421"/>
                                <a:gd name="connsiteX58" fmla="*/ 4076 w 11096"/>
                                <a:gd name="connsiteY58" fmla="*/ 6621 h 80421"/>
                                <a:gd name="connsiteX59" fmla="*/ 4076 w 11096"/>
                                <a:gd name="connsiteY59" fmla="*/ 5545 h 80421"/>
                                <a:gd name="connsiteX60" fmla="*/ 4119 w 11096"/>
                                <a:gd name="connsiteY60" fmla="*/ 6121 h 80421"/>
                                <a:gd name="connsiteX61" fmla="*/ 4119 w 11096"/>
                                <a:gd name="connsiteY61" fmla="*/ 6958 h 80421"/>
                                <a:gd name="connsiteX62" fmla="*/ 4245 w 11096"/>
                                <a:gd name="connsiteY62" fmla="*/ 10629 h 80421"/>
                                <a:gd name="connsiteX63" fmla="*/ 4288 w 11096"/>
                                <a:gd name="connsiteY63" fmla="*/ 10876 h 80421"/>
                                <a:gd name="connsiteX64" fmla="*/ 4459 w 11096"/>
                                <a:gd name="connsiteY64" fmla="*/ 8125 h 80421"/>
                                <a:gd name="connsiteX65" fmla="*/ 4502 w 11096"/>
                                <a:gd name="connsiteY65" fmla="*/ 7292 h 80421"/>
                                <a:gd name="connsiteX66" fmla="*/ 4629 w 11096"/>
                                <a:gd name="connsiteY66" fmla="*/ 9538 h 80421"/>
                                <a:gd name="connsiteX67" fmla="*/ 4714 w 11096"/>
                                <a:gd name="connsiteY67" fmla="*/ 9876 h 80421"/>
                                <a:gd name="connsiteX68" fmla="*/ 4757 w 11096"/>
                                <a:gd name="connsiteY68" fmla="*/ 5459 h 80421"/>
                                <a:gd name="connsiteX69" fmla="*/ 4885 w 11096"/>
                                <a:gd name="connsiteY69" fmla="*/ 8372 h 80421"/>
                                <a:gd name="connsiteX70" fmla="*/ 4952 w 11096"/>
                                <a:gd name="connsiteY70" fmla="*/ 2737 h 80421"/>
                                <a:gd name="connsiteX71" fmla="*/ 4971 w 11096"/>
                                <a:gd name="connsiteY71" fmla="*/ 9286 h 80421"/>
                                <a:gd name="connsiteX72" fmla="*/ 5057 w 11096"/>
                                <a:gd name="connsiteY72" fmla="*/ 6958 h 80421"/>
                                <a:gd name="connsiteX73" fmla="*/ 5182 w 11096"/>
                                <a:gd name="connsiteY73" fmla="*/ 8372 h 80421"/>
                                <a:gd name="connsiteX74" fmla="*/ 5297 w 11096"/>
                                <a:gd name="connsiteY74" fmla="*/ 12316 h 80421"/>
                                <a:gd name="connsiteX75" fmla="*/ 5352 w 11096"/>
                                <a:gd name="connsiteY75" fmla="*/ 5045 h 80421"/>
                                <a:gd name="connsiteX76" fmla="*/ 5395 w 11096"/>
                                <a:gd name="connsiteY76" fmla="*/ 8453 h 80421"/>
                                <a:gd name="connsiteX77" fmla="*/ 5438 w 11096"/>
                                <a:gd name="connsiteY77" fmla="*/ 7211 h 80421"/>
                                <a:gd name="connsiteX78" fmla="*/ 5524 w 11096"/>
                                <a:gd name="connsiteY78" fmla="*/ 5459 h 80421"/>
                                <a:gd name="connsiteX79" fmla="*/ 5565 w 11096"/>
                                <a:gd name="connsiteY79" fmla="*/ 6958 h 80421"/>
                                <a:gd name="connsiteX80" fmla="*/ 5752 w 11096"/>
                                <a:gd name="connsiteY80" fmla="*/ 10404 h 80421"/>
                                <a:gd name="connsiteX81" fmla="*/ 5735 w 11096"/>
                                <a:gd name="connsiteY81" fmla="*/ 7211 h 80421"/>
                                <a:gd name="connsiteX82" fmla="*/ 5778 w 11096"/>
                                <a:gd name="connsiteY82" fmla="*/ 5787 h 80421"/>
                                <a:gd name="connsiteX83" fmla="*/ 5778 w 11096"/>
                                <a:gd name="connsiteY83" fmla="*/ 6378 h 80421"/>
                                <a:gd name="connsiteX84" fmla="*/ 5778 w 11096"/>
                                <a:gd name="connsiteY84" fmla="*/ 7211 h 80421"/>
                                <a:gd name="connsiteX85" fmla="*/ 5821 w 11096"/>
                                <a:gd name="connsiteY85" fmla="*/ 6878 h 80421"/>
                                <a:gd name="connsiteX86" fmla="*/ 5865 w 11096"/>
                                <a:gd name="connsiteY86" fmla="*/ 5707 h 80421"/>
                                <a:gd name="connsiteX87" fmla="*/ 5991 w 11096"/>
                                <a:gd name="connsiteY87" fmla="*/ 7792 h 80421"/>
                                <a:gd name="connsiteX88" fmla="*/ 5991 w 11096"/>
                                <a:gd name="connsiteY88" fmla="*/ 8292 h 80421"/>
                                <a:gd name="connsiteX89" fmla="*/ 5991 w 11096"/>
                                <a:gd name="connsiteY89" fmla="*/ 7872 h 80421"/>
                                <a:gd name="connsiteX90" fmla="*/ 6033 w 11096"/>
                                <a:gd name="connsiteY90" fmla="*/ 6621 h 80421"/>
                                <a:gd name="connsiteX91" fmla="*/ 6077 w 11096"/>
                                <a:gd name="connsiteY91" fmla="*/ 5287 h 80421"/>
                                <a:gd name="connsiteX92" fmla="*/ 6161 w 11096"/>
                                <a:gd name="connsiteY92" fmla="*/ 8625 h 80421"/>
                                <a:gd name="connsiteX93" fmla="*/ 6204 w 11096"/>
                                <a:gd name="connsiteY93" fmla="*/ 7292 h 80421"/>
                                <a:gd name="connsiteX94" fmla="*/ 6204 w 11096"/>
                                <a:gd name="connsiteY94" fmla="*/ 4626 h 80421"/>
                                <a:gd name="connsiteX95" fmla="*/ 6246 w 11096"/>
                                <a:gd name="connsiteY95" fmla="*/ 6878 h 80421"/>
                                <a:gd name="connsiteX96" fmla="*/ 6288 w 11096"/>
                                <a:gd name="connsiteY96" fmla="*/ 5045 h 80421"/>
                                <a:gd name="connsiteX97" fmla="*/ 6288 w 11096"/>
                                <a:gd name="connsiteY97" fmla="*/ 9276 h 80421"/>
                                <a:gd name="connsiteX98" fmla="*/ 6416 w 11096"/>
                                <a:gd name="connsiteY98" fmla="*/ 2460 h 80421"/>
                                <a:gd name="connsiteX99" fmla="*/ 6460 w 11096"/>
                                <a:gd name="connsiteY99" fmla="*/ 10629 h 80421"/>
                                <a:gd name="connsiteX100" fmla="*/ 6502 w 11096"/>
                                <a:gd name="connsiteY100" fmla="*/ 7040 h 80421"/>
                                <a:gd name="connsiteX101" fmla="*/ 6588 w 11096"/>
                                <a:gd name="connsiteY101" fmla="*/ 10124 h 80421"/>
                                <a:gd name="connsiteX102" fmla="*/ 6631 w 11096"/>
                                <a:gd name="connsiteY102" fmla="*/ 5787 h 80421"/>
                                <a:gd name="connsiteX103" fmla="*/ 6671 w 11096"/>
                                <a:gd name="connsiteY103" fmla="*/ 8625 h 80421"/>
                                <a:gd name="connsiteX104" fmla="*/ 6714 w 11096"/>
                                <a:gd name="connsiteY104" fmla="*/ 4626 h 80421"/>
                                <a:gd name="connsiteX105" fmla="*/ 6800 w 11096"/>
                                <a:gd name="connsiteY105" fmla="*/ 8044 h 80421"/>
                                <a:gd name="connsiteX106" fmla="*/ 6800 w 11096"/>
                                <a:gd name="connsiteY106" fmla="*/ 9538 h 80421"/>
                                <a:gd name="connsiteX107" fmla="*/ 6842 w 11096"/>
                                <a:gd name="connsiteY107" fmla="*/ 9876 h 80421"/>
                                <a:gd name="connsiteX108" fmla="*/ 6842 w 11096"/>
                                <a:gd name="connsiteY108" fmla="*/ 8705 h 80421"/>
                                <a:gd name="connsiteX109" fmla="*/ 6927 w 11096"/>
                                <a:gd name="connsiteY109" fmla="*/ 6121 h 80421"/>
                                <a:gd name="connsiteX110" fmla="*/ 7054 w 11096"/>
                                <a:gd name="connsiteY110" fmla="*/ 9043 h 80421"/>
                                <a:gd name="connsiteX111" fmla="*/ 7140 w 11096"/>
                                <a:gd name="connsiteY111" fmla="*/ 5787 h 80421"/>
                                <a:gd name="connsiteX112" fmla="*/ 7140 w 11096"/>
                                <a:gd name="connsiteY112" fmla="*/ 7040 h 80421"/>
                                <a:gd name="connsiteX113" fmla="*/ 7182 w 11096"/>
                                <a:gd name="connsiteY113" fmla="*/ 7458 h 80421"/>
                                <a:gd name="connsiteX114" fmla="*/ 7182 w 11096"/>
                                <a:gd name="connsiteY114" fmla="*/ 10457 h 80421"/>
                                <a:gd name="connsiteX115" fmla="*/ 7267 w 11096"/>
                                <a:gd name="connsiteY115" fmla="*/ 9457 h 80421"/>
                                <a:gd name="connsiteX116" fmla="*/ 7308 w 11096"/>
                                <a:gd name="connsiteY116" fmla="*/ 5787 h 80421"/>
                                <a:gd name="connsiteX117" fmla="*/ 7396 w 11096"/>
                                <a:gd name="connsiteY117" fmla="*/ 6621 h 80421"/>
                                <a:gd name="connsiteX118" fmla="*/ 7482 w 11096"/>
                                <a:gd name="connsiteY118" fmla="*/ 5707 h 80421"/>
                                <a:gd name="connsiteX119" fmla="*/ 7524 w 11096"/>
                                <a:gd name="connsiteY119" fmla="*/ 6287 h 80421"/>
                                <a:gd name="connsiteX120" fmla="*/ 7565 w 11096"/>
                                <a:gd name="connsiteY120" fmla="*/ 5545 h 80421"/>
                                <a:gd name="connsiteX121" fmla="*/ 7607 w 11096"/>
                                <a:gd name="connsiteY121" fmla="*/ 11628 h 80421"/>
                                <a:gd name="connsiteX122" fmla="*/ 7607 w 11096"/>
                                <a:gd name="connsiteY122" fmla="*/ 6707 h 80421"/>
                                <a:gd name="connsiteX123" fmla="*/ 7692 w 11096"/>
                                <a:gd name="connsiteY123" fmla="*/ 3541 h 80421"/>
                                <a:gd name="connsiteX124" fmla="*/ 7790 w 11096"/>
                                <a:gd name="connsiteY124" fmla="*/ 8103 h 80421"/>
                                <a:gd name="connsiteX125" fmla="*/ 7822 w 11096"/>
                                <a:gd name="connsiteY125" fmla="*/ 4294 h 80421"/>
                                <a:gd name="connsiteX126" fmla="*/ 7906 w 11096"/>
                                <a:gd name="connsiteY126" fmla="*/ 7292 h 80421"/>
                                <a:gd name="connsiteX127" fmla="*/ 7906 w 11096"/>
                                <a:gd name="connsiteY127" fmla="*/ 9457 h 80421"/>
                                <a:gd name="connsiteX128" fmla="*/ 7950 w 11096"/>
                                <a:gd name="connsiteY128" fmla="*/ 5868 h 80421"/>
                                <a:gd name="connsiteX129" fmla="*/ 8118 w 11096"/>
                                <a:gd name="connsiteY129" fmla="*/ 3455 h 80421"/>
                                <a:gd name="connsiteX130" fmla="*/ 8161 w 11096"/>
                                <a:gd name="connsiteY130" fmla="*/ 9538 h 80421"/>
                                <a:gd name="connsiteX131" fmla="*/ 8247 w 11096"/>
                                <a:gd name="connsiteY131" fmla="*/ 4041 h 80421"/>
                                <a:gd name="connsiteX132" fmla="*/ 8372 w 11096"/>
                                <a:gd name="connsiteY132" fmla="*/ 6958 h 80421"/>
                                <a:gd name="connsiteX133" fmla="*/ 8417 w 11096"/>
                                <a:gd name="connsiteY133" fmla="*/ 4374 h 80421"/>
                                <a:gd name="connsiteX134" fmla="*/ 8417 w 11096"/>
                                <a:gd name="connsiteY134" fmla="*/ 10215 h 80421"/>
                                <a:gd name="connsiteX135" fmla="*/ 8545 w 11096"/>
                                <a:gd name="connsiteY135" fmla="*/ 6121 h 80421"/>
                                <a:gd name="connsiteX136" fmla="*/ 8587 w 11096"/>
                                <a:gd name="connsiteY136" fmla="*/ 7211 h 80421"/>
                                <a:gd name="connsiteX137" fmla="*/ 8629 w 11096"/>
                                <a:gd name="connsiteY137" fmla="*/ 10038 h 80421"/>
                                <a:gd name="connsiteX138" fmla="*/ 8714 w 11096"/>
                                <a:gd name="connsiteY138" fmla="*/ 4374 h 80421"/>
                                <a:gd name="connsiteX139" fmla="*/ 8799 w 11096"/>
                                <a:gd name="connsiteY139" fmla="*/ 5868 h 80421"/>
                                <a:gd name="connsiteX140" fmla="*/ 9013 w 11096"/>
                                <a:gd name="connsiteY140" fmla="*/ 9796 h 80421"/>
                                <a:gd name="connsiteX141" fmla="*/ 9097 w 11096"/>
                                <a:gd name="connsiteY141" fmla="*/ 7458 h 80421"/>
                                <a:gd name="connsiteX142" fmla="*/ 9226 w 11096"/>
                                <a:gd name="connsiteY142" fmla="*/ 4455 h 80421"/>
                                <a:gd name="connsiteX143" fmla="*/ 9268 w 11096"/>
                                <a:gd name="connsiteY143" fmla="*/ 7535 h 80421"/>
                                <a:gd name="connsiteX144" fmla="*/ 9310 w 11096"/>
                                <a:gd name="connsiteY144" fmla="*/ 8372 h 80421"/>
                                <a:gd name="connsiteX145" fmla="*/ 9310 w 11096"/>
                                <a:gd name="connsiteY145" fmla="*/ 8705 h 80421"/>
                                <a:gd name="connsiteX146" fmla="*/ 9438 w 11096"/>
                                <a:gd name="connsiteY146" fmla="*/ 6707 h 80421"/>
                                <a:gd name="connsiteX147" fmla="*/ 9523 w 11096"/>
                                <a:gd name="connsiteY147" fmla="*/ 8372 h 80421"/>
                                <a:gd name="connsiteX148" fmla="*/ 9564 w 11096"/>
                                <a:gd name="connsiteY148" fmla="*/ 8044 h 80421"/>
                                <a:gd name="connsiteX149" fmla="*/ 9564 w 11096"/>
                                <a:gd name="connsiteY149" fmla="*/ 5545 h 80421"/>
                                <a:gd name="connsiteX150" fmla="*/ 9692 w 11096"/>
                                <a:gd name="connsiteY150" fmla="*/ 9624 h 80421"/>
                                <a:gd name="connsiteX151" fmla="*/ 9692 w 11096"/>
                                <a:gd name="connsiteY151" fmla="*/ 7535 h 80421"/>
                                <a:gd name="connsiteX152" fmla="*/ 9778 w 11096"/>
                                <a:gd name="connsiteY152" fmla="*/ 8125 h 80421"/>
                                <a:gd name="connsiteX153" fmla="*/ 9862 w 11096"/>
                                <a:gd name="connsiteY153" fmla="*/ 9043 h 80421"/>
                                <a:gd name="connsiteX154" fmla="*/ 9992 w 11096"/>
                                <a:gd name="connsiteY154" fmla="*/ 5868 h 80421"/>
                                <a:gd name="connsiteX155" fmla="*/ 9992 w 11096"/>
                                <a:gd name="connsiteY155" fmla="*/ 7872 h 80421"/>
                                <a:gd name="connsiteX156" fmla="*/ 10161 w 11096"/>
                                <a:gd name="connsiteY156" fmla="*/ 6459 h 80421"/>
                                <a:gd name="connsiteX157" fmla="*/ 11096 w 11096"/>
                                <a:gd name="connsiteY157" fmla="*/ 80421 h 80421"/>
                                <a:gd name="connsiteX0" fmla="*/ 0 w 11943"/>
                                <a:gd name="connsiteY0" fmla="*/ 79878 h 80421"/>
                                <a:gd name="connsiteX1" fmla="*/ 1031 w 11943"/>
                                <a:gd name="connsiteY1" fmla="*/ 5314 h 80421"/>
                                <a:gd name="connsiteX2" fmla="*/ 1138 w 11943"/>
                                <a:gd name="connsiteY2" fmla="*/ 10710 h 80421"/>
                                <a:gd name="connsiteX3" fmla="*/ 1138 w 11943"/>
                                <a:gd name="connsiteY3" fmla="*/ 9457 h 80421"/>
                                <a:gd name="connsiteX4" fmla="*/ 1222 w 11943"/>
                                <a:gd name="connsiteY4" fmla="*/ 6878 h 80421"/>
                                <a:gd name="connsiteX5" fmla="*/ 1263 w 11943"/>
                                <a:gd name="connsiteY5" fmla="*/ 9205 h 80421"/>
                                <a:gd name="connsiteX6" fmla="*/ 1348 w 11943"/>
                                <a:gd name="connsiteY6" fmla="*/ 10457 h 80421"/>
                                <a:gd name="connsiteX7" fmla="*/ 1391 w 11943"/>
                                <a:gd name="connsiteY7" fmla="*/ 10457 h 80421"/>
                                <a:gd name="connsiteX8" fmla="*/ 1391 w 11943"/>
                                <a:gd name="connsiteY8" fmla="*/ 4955 h 80421"/>
                                <a:gd name="connsiteX9" fmla="*/ 1478 w 11943"/>
                                <a:gd name="connsiteY9" fmla="*/ 7535 h 80421"/>
                                <a:gd name="connsiteX10" fmla="*/ 1605 w 11943"/>
                                <a:gd name="connsiteY10" fmla="*/ 6378 h 80421"/>
                                <a:gd name="connsiteX11" fmla="*/ 1690 w 11943"/>
                                <a:gd name="connsiteY11" fmla="*/ 9876 h 80421"/>
                                <a:gd name="connsiteX12" fmla="*/ 1817 w 11943"/>
                                <a:gd name="connsiteY12" fmla="*/ 4707 h 80421"/>
                                <a:gd name="connsiteX13" fmla="*/ 1817 w 11943"/>
                                <a:gd name="connsiteY13" fmla="*/ 9043 h 80421"/>
                                <a:gd name="connsiteX14" fmla="*/ 1987 w 11943"/>
                                <a:gd name="connsiteY14" fmla="*/ 7535 h 80421"/>
                                <a:gd name="connsiteX15" fmla="*/ 1987 w 11943"/>
                                <a:gd name="connsiteY15" fmla="*/ 11290 h 80421"/>
                                <a:gd name="connsiteX16" fmla="*/ 2115 w 11943"/>
                                <a:gd name="connsiteY16" fmla="*/ 9286 h 80421"/>
                                <a:gd name="connsiteX17" fmla="*/ 2163 w 11943"/>
                                <a:gd name="connsiteY17" fmla="*/ 6196 h 80421"/>
                                <a:gd name="connsiteX18" fmla="*/ 2286 w 11943"/>
                                <a:gd name="connsiteY18" fmla="*/ 9876 h 80421"/>
                                <a:gd name="connsiteX19" fmla="*/ 2327 w 11943"/>
                                <a:gd name="connsiteY19" fmla="*/ 11789 h 80421"/>
                                <a:gd name="connsiteX20" fmla="*/ 2413 w 11943"/>
                                <a:gd name="connsiteY20" fmla="*/ 6121 h 80421"/>
                                <a:gd name="connsiteX21" fmla="*/ 2499 w 11943"/>
                                <a:gd name="connsiteY21" fmla="*/ 9043 h 80421"/>
                                <a:gd name="connsiteX22" fmla="*/ 2563 w 11943"/>
                                <a:gd name="connsiteY22" fmla="*/ 0 h 80421"/>
                                <a:gd name="connsiteX23" fmla="*/ 2668 w 11943"/>
                                <a:gd name="connsiteY23" fmla="*/ 9876 h 80421"/>
                                <a:gd name="connsiteX24" fmla="*/ 2796 w 11943"/>
                                <a:gd name="connsiteY24" fmla="*/ 6707 h 80421"/>
                                <a:gd name="connsiteX25" fmla="*/ 2881 w 11943"/>
                                <a:gd name="connsiteY25" fmla="*/ 5787 h 80421"/>
                                <a:gd name="connsiteX26" fmla="*/ 2881 w 11943"/>
                                <a:gd name="connsiteY26" fmla="*/ 5287 h 80421"/>
                                <a:gd name="connsiteX27" fmla="*/ 2966 w 11943"/>
                                <a:gd name="connsiteY27" fmla="*/ 10457 h 80421"/>
                                <a:gd name="connsiteX28" fmla="*/ 3008 w 11943"/>
                                <a:gd name="connsiteY28" fmla="*/ 9876 h 80421"/>
                                <a:gd name="connsiteX29" fmla="*/ 3092 w 11943"/>
                                <a:gd name="connsiteY29" fmla="*/ 9286 h 80421"/>
                                <a:gd name="connsiteX30" fmla="*/ 3135 w 11943"/>
                                <a:gd name="connsiteY30" fmla="*/ 3202 h 80421"/>
                                <a:gd name="connsiteX31" fmla="*/ 3135 w 11943"/>
                                <a:gd name="connsiteY31" fmla="*/ 8372 h 80421"/>
                                <a:gd name="connsiteX32" fmla="*/ 3180 w 11943"/>
                                <a:gd name="connsiteY32" fmla="*/ 11290 h 80421"/>
                                <a:gd name="connsiteX33" fmla="*/ 3356 w 11943"/>
                                <a:gd name="connsiteY33" fmla="*/ 5964 h 80421"/>
                                <a:gd name="connsiteX34" fmla="*/ 3392 w 11943"/>
                                <a:gd name="connsiteY34" fmla="*/ 10038 h 80421"/>
                                <a:gd name="connsiteX35" fmla="*/ 3392 w 11943"/>
                                <a:gd name="connsiteY35" fmla="*/ 10629 h 80421"/>
                                <a:gd name="connsiteX36" fmla="*/ 3434 w 11943"/>
                                <a:gd name="connsiteY36" fmla="*/ 10376 h 80421"/>
                                <a:gd name="connsiteX37" fmla="*/ 3521 w 11943"/>
                                <a:gd name="connsiteY37" fmla="*/ 8872 h 80421"/>
                                <a:gd name="connsiteX38" fmla="*/ 3604 w 11943"/>
                                <a:gd name="connsiteY38" fmla="*/ 6459 h 80421"/>
                                <a:gd name="connsiteX39" fmla="*/ 3646 w 11943"/>
                                <a:gd name="connsiteY39" fmla="*/ 8044 h 80421"/>
                                <a:gd name="connsiteX40" fmla="*/ 3732 w 11943"/>
                                <a:gd name="connsiteY40" fmla="*/ 9043 h 80421"/>
                                <a:gd name="connsiteX41" fmla="*/ 3732 w 11943"/>
                                <a:gd name="connsiteY41" fmla="*/ 9876 h 80421"/>
                                <a:gd name="connsiteX42" fmla="*/ 3774 w 11943"/>
                                <a:gd name="connsiteY42" fmla="*/ 9043 h 80421"/>
                                <a:gd name="connsiteX43" fmla="*/ 3815 w 11943"/>
                                <a:gd name="connsiteY43" fmla="*/ 8044 h 80421"/>
                                <a:gd name="connsiteX44" fmla="*/ 3860 w 11943"/>
                                <a:gd name="connsiteY44" fmla="*/ 6707 h 80421"/>
                                <a:gd name="connsiteX45" fmla="*/ 3860 w 11943"/>
                                <a:gd name="connsiteY45" fmla="*/ 6459 h 80421"/>
                                <a:gd name="connsiteX46" fmla="*/ 4030 w 11943"/>
                                <a:gd name="connsiteY46" fmla="*/ 10876 h 80421"/>
                                <a:gd name="connsiteX47" fmla="*/ 4156 w 11943"/>
                                <a:gd name="connsiteY47" fmla="*/ 4374 h 80421"/>
                                <a:gd name="connsiteX48" fmla="*/ 4260 w 11943"/>
                                <a:gd name="connsiteY48" fmla="*/ 10590 h 80421"/>
                                <a:gd name="connsiteX49" fmla="*/ 4328 w 11943"/>
                                <a:gd name="connsiteY49" fmla="*/ 4041 h 80421"/>
                                <a:gd name="connsiteX50" fmla="*/ 4428 w 11943"/>
                                <a:gd name="connsiteY50" fmla="*/ 9138 h 80421"/>
                                <a:gd name="connsiteX51" fmla="*/ 4498 w 11943"/>
                                <a:gd name="connsiteY51" fmla="*/ 7625 h 80421"/>
                                <a:gd name="connsiteX52" fmla="*/ 4625 w 11943"/>
                                <a:gd name="connsiteY52" fmla="*/ 6287 h 80421"/>
                                <a:gd name="connsiteX53" fmla="*/ 4667 w 11943"/>
                                <a:gd name="connsiteY53" fmla="*/ 9457 h 80421"/>
                                <a:gd name="connsiteX54" fmla="*/ 4753 w 11943"/>
                                <a:gd name="connsiteY54" fmla="*/ 8044 h 80421"/>
                                <a:gd name="connsiteX55" fmla="*/ 4753 w 11943"/>
                                <a:gd name="connsiteY55" fmla="*/ 11870 h 80421"/>
                                <a:gd name="connsiteX56" fmla="*/ 4837 w 11943"/>
                                <a:gd name="connsiteY56" fmla="*/ 10629 h 80421"/>
                                <a:gd name="connsiteX57" fmla="*/ 4923 w 11943"/>
                                <a:gd name="connsiteY57" fmla="*/ 8453 h 80421"/>
                                <a:gd name="connsiteX58" fmla="*/ 4923 w 11943"/>
                                <a:gd name="connsiteY58" fmla="*/ 6621 h 80421"/>
                                <a:gd name="connsiteX59" fmla="*/ 4923 w 11943"/>
                                <a:gd name="connsiteY59" fmla="*/ 5545 h 80421"/>
                                <a:gd name="connsiteX60" fmla="*/ 4966 w 11943"/>
                                <a:gd name="connsiteY60" fmla="*/ 6121 h 80421"/>
                                <a:gd name="connsiteX61" fmla="*/ 4966 w 11943"/>
                                <a:gd name="connsiteY61" fmla="*/ 6958 h 80421"/>
                                <a:gd name="connsiteX62" fmla="*/ 5092 w 11943"/>
                                <a:gd name="connsiteY62" fmla="*/ 10629 h 80421"/>
                                <a:gd name="connsiteX63" fmla="*/ 5135 w 11943"/>
                                <a:gd name="connsiteY63" fmla="*/ 10876 h 80421"/>
                                <a:gd name="connsiteX64" fmla="*/ 5306 w 11943"/>
                                <a:gd name="connsiteY64" fmla="*/ 8125 h 80421"/>
                                <a:gd name="connsiteX65" fmla="*/ 5349 w 11943"/>
                                <a:gd name="connsiteY65" fmla="*/ 7292 h 80421"/>
                                <a:gd name="connsiteX66" fmla="*/ 5476 w 11943"/>
                                <a:gd name="connsiteY66" fmla="*/ 9538 h 80421"/>
                                <a:gd name="connsiteX67" fmla="*/ 5561 w 11943"/>
                                <a:gd name="connsiteY67" fmla="*/ 9876 h 80421"/>
                                <a:gd name="connsiteX68" fmla="*/ 5604 w 11943"/>
                                <a:gd name="connsiteY68" fmla="*/ 5459 h 80421"/>
                                <a:gd name="connsiteX69" fmla="*/ 5732 w 11943"/>
                                <a:gd name="connsiteY69" fmla="*/ 8372 h 80421"/>
                                <a:gd name="connsiteX70" fmla="*/ 5799 w 11943"/>
                                <a:gd name="connsiteY70" fmla="*/ 2737 h 80421"/>
                                <a:gd name="connsiteX71" fmla="*/ 5818 w 11943"/>
                                <a:gd name="connsiteY71" fmla="*/ 9286 h 80421"/>
                                <a:gd name="connsiteX72" fmla="*/ 5904 w 11943"/>
                                <a:gd name="connsiteY72" fmla="*/ 6958 h 80421"/>
                                <a:gd name="connsiteX73" fmla="*/ 6029 w 11943"/>
                                <a:gd name="connsiteY73" fmla="*/ 8372 h 80421"/>
                                <a:gd name="connsiteX74" fmla="*/ 6144 w 11943"/>
                                <a:gd name="connsiteY74" fmla="*/ 12316 h 80421"/>
                                <a:gd name="connsiteX75" fmla="*/ 6199 w 11943"/>
                                <a:gd name="connsiteY75" fmla="*/ 5045 h 80421"/>
                                <a:gd name="connsiteX76" fmla="*/ 6242 w 11943"/>
                                <a:gd name="connsiteY76" fmla="*/ 8453 h 80421"/>
                                <a:gd name="connsiteX77" fmla="*/ 6285 w 11943"/>
                                <a:gd name="connsiteY77" fmla="*/ 7211 h 80421"/>
                                <a:gd name="connsiteX78" fmla="*/ 6371 w 11943"/>
                                <a:gd name="connsiteY78" fmla="*/ 5459 h 80421"/>
                                <a:gd name="connsiteX79" fmla="*/ 6412 w 11943"/>
                                <a:gd name="connsiteY79" fmla="*/ 6958 h 80421"/>
                                <a:gd name="connsiteX80" fmla="*/ 6599 w 11943"/>
                                <a:gd name="connsiteY80" fmla="*/ 10404 h 80421"/>
                                <a:gd name="connsiteX81" fmla="*/ 6582 w 11943"/>
                                <a:gd name="connsiteY81" fmla="*/ 7211 h 80421"/>
                                <a:gd name="connsiteX82" fmla="*/ 6625 w 11943"/>
                                <a:gd name="connsiteY82" fmla="*/ 5787 h 80421"/>
                                <a:gd name="connsiteX83" fmla="*/ 6625 w 11943"/>
                                <a:gd name="connsiteY83" fmla="*/ 6378 h 80421"/>
                                <a:gd name="connsiteX84" fmla="*/ 6625 w 11943"/>
                                <a:gd name="connsiteY84" fmla="*/ 7211 h 80421"/>
                                <a:gd name="connsiteX85" fmla="*/ 6668 w 11943"/>
                                <a:gd name="connsiteY85" fmla="*/ 6878 h 80421"/>
                                <a:gd name="connsiteX86" fmla="*/ 6712 w 11943"/>
                                <a:gd name="connsiteY86" fmla="*/ 5707 h 80421"/>
                                <a:gd name="connsiteX87" fmla="*/ 6838 w 11943"/>
                                <a:gd name="connsiteY87" fmla="*/ 7792 h 80421"/>
                                <a:gd name="connsiteX88" fmla="*/ 6838 w 11943"/>
                                <a:gd name="connsiteY88" fmla="*/ 8292 h 80421"/>
                                <a:gd name="connsiteX89" fmla="*/ 6838 w 11943"/>
                                <a:gd name="connsiteY89" fmla="*/ 7872 h 80421"/>
                                <a:gd name="connsiteX90" fmla="*/ 6880 w 11943"/>
                                <a:gd name="connsiteY90" fmla="*/ 6621 h 80421"/>
                                <a:gd name="connsiteX91" fmla="*/ 6924 w 11943"/>
                                <a:gd name="connsiteY91" fmla="*/ 5287 h 80421"/>
                                <a:gd name="connsiteX92" fmla="*/ 7008 w 11943"/>
                                <a:gd name="connsiteY92" fmla="*/ 8625 h 80421"/>
                                <a:gd name="connsiteX93" fmla="*/ 7051 w 11943"/>
                                <a:gd name="connsiteY93" fmla="*/ 7292 h 80421"/>
                                <a:gd name="connsiteX94" fmla="*/ 7051 w 11943"/>
                                <a:gd name="connsiteY94" fmla="*/ 4626 h 80421"/>
                                <a:gd name="connsiteX95" fmla="*/ 7093 w 11943"/>
                                <a:gd name="connsiteY95" fmla="*/ 6878 h 80421"/>
                                <a:gd name="connsiteX96" fmla="*/ 7135 w 11943"/>
                                <a:gd name="connsiteY96" fmla="*/ 5045 h 80421"/>
                                <a:gd name="connsiteX97" fmla="*/ 7135 w 11943"/>
                                <a:gd name="connsiteY97" fmla="*/ 9276 h 80421"/>
                                <a:gd name="connsiteX98" fmla="*/ 7263 w 11943"/>
                                <a:gd name="connsiteY98" fmla="*/ 2460 h 80421"/>
                                <a:gd name="connsiteX99" fmla="*/ 7307 w 11943"/>
                                <a:gd name="connsiteY99" fmla="*/ 10629 h 80421"/>
                                <a:gd name="connsiteX100" fmla="*/ 7349 w 11943"/>
                                <a:gd name="connsiteY100" fmla="*/ 7040 h 80421"/>
                                <a:gd name="connsiteX101" fmla="*/ 7435 w 11943"/>
                                <a:gd name="connsiteY101" fmla="*/ 10124 h 80421"/>
                                <a:gd name="connsiteX102" fmla="*/ 7478 w 11943"/>
                                <a:gd name="connsiteY102" fmla="*/ 5787 h 80421"/>
                                <a:gd name="connsiteX103" fmla="*/ 7518 w 11943"/>
                                <a:gd name="connsiteY103" fmla="*/ 8625 h 80421"/>
                                <a:gd name="connsiteX104" fmla="*/ 7561 w 11943"/>
                                <a:gd name="connsiteY104" fmla="*/ 4626 h 80421"/>
                                <a:gd name="connsiteX105" fmla="*/ 7647 w 11943"/>
                                <a:gd name="connsiteY105" fmla="*/ 8044 h 80421"/>
                                <a:gd name="connsiteX106" fmla="*/ 7647 w 11943"/>
                                <a:gd name="connsiteY106" fmla="*/ 9538 h 80421"/>
                                <a:gd name="connsiteX107" fmla="*/ 7689 w 11943"/>
                                <a:gd name="connsiteY107" fmla="*/ 9876 h 80421"/>
                                <a:gd name="connsiteX108" fmla="*/ 7689 w 11943"/>
                                <a:gd name="connsiteY108" fmla="*/ 8705 h 80421"/>
                                <a:gd name="connsiteX109" fmla="*/ 7774 w 11943"/>
                                <a:gd name="connsiteY109" fmla="*/ 6121 h 80421"/>
                                <a:gd name="connsiteX110" fmla="*/ 7901 w 11943"/>
                                <a:gd name="connsiteY110" fmla="*/ 9043 h 80421"/>
                                <a:gd name="connsiteX111" fmla="*/ 7987 w 11943"/>
                                <a:gd name="connsiteY111" fmla="*/ 5787 h 80421"/>
                                <a:gd name="connsiteX112" fmla="*/ 7987 w 11943"/>
                                <a:gd name="connsiteY112" fmla="*/ 7040 h 80421"/>
                                <a:gd name="connsiteX113" fmla="*/ 8029 w 11943"/>
                                <a:gd name="connsiteY113" fmla="*/ 7458 h 80421"/>
                                <a:gd name="connsiteX114" fmla="*/ 8029 w 11943"/>
                                <a:gd name="connsiteY114" fmla="*/ 10457 h 80421"/>
                                <a:gd name="connsiteX115" fmla="*/ 8114 w 11943"/>
                                <a:gd name="connsiteY115" fmla="*/ 9457 h 80421"/>
                                <a:gd name="connsiteX116" fmla="*/ 8155 w 11943"/>
                                <a:gd name="connsiteY116" fmla="*/ 5787 h 80421"/>
                                <a:gd name="connsiteX117" fmla="*/ 8243 w 11943"/>
                                <a:gd name="connsiteY117" fmla="*/ 6621 h 80421"/>
                                <a:gd name="connsiteX118" fmla="*/ 8329 w 11943"/>
                                <a:gd name="connsiteY118" fmla="*/ 5707 h 80421"/>
                                <a:gd name="connsiteX119" fmla="*/ 8371 w 11943"/>
                                <a:gd name="connsiteY119" fmla="*/ 6287 h 80421"/>
                                <a:gd name="connsiteX120" fmla="*/ 8412 w 11943"/>
                                <a:gd name="connsiteY120" fmla="*/ 5545 h 80421"/>
                                <a:gd name="connsiteX121" fmla="*/ 8454 w 11943"/>
                                <a:gd name="connsiteY121" fmla="*/ 11628 h 80421"/>
                                <a:gd name="connsiteX122" fmla="*/ 8454 w 11943"/>
                                <a:gd name="connsiteY122" fmla="*/ 6707 h 80421"/>
                                <a:gd name="connsiteX123" fmla="*/ 8539 w 11943"/>
                                <a:gd name="connsiteY123" fmla="*/ 3541 h 80421"/>
                                <a:gd name="connsiteX124" fmla="*/ 8637 w 11943"/>
                                <a:gd name="connsiteY124" fmla="*/ 8103 h 80421"/>
                                <a:gd name="connsiteX125" fmla="*/ 8669 w 11943"/>
                                <a:gd name="connsiteY125" fmla="*/ 4294 h 80421"/>
                                <a:gd name="connsiteX126" fmla="*/ 8753 w 11943"/>
                                <a:gd name="connsiteY126" fmla="*/ 7292 h 80421"/>
                                <a:gd name="connsiteX127" fmla="*/ 8753 w 11943"/>
                                <a:gd name="connsiteY127" fmla="*/ 9457 h 80421"/>
                                <a:gd name="connsiteX128" fmla="*/ 8797 w 11943"/>
                                <a:gd name="connsiteY128" fmla="*/ 5868 h 80421"/>
                                <a:gd name="connsiteX129" fmla="*/ 8965 w 11943"/>
                                <a:gd name="connsiteY129" fmla="*/ 3455 h 80421"/>
                                <a:gd name="connsiteX130" fmla="*/ 9008 w 11943"/>
                                <a:gd name="connsiteY130" fmla="*/ 9538 h 80421"/>
                                <a:gd name="connsiteX131" fmla="*/ 9094 w 11943"/>
                                <a:gd name="connsiteY131" fmla="*/ 4041 h 80421"/>
                                <a:gd name="connsiteX132" fmla="*/ 9219 w 11943"/>
                                <a:gd name="connsiteY132" fmla="*/ 6958 h 80421"/>
                                <a:gd name="connsiteX133" fmla="*/ 9264 w 11943"/>
                                <a:gd name="connsiteY133" fmla="*/ 4374 h 80421"/>
                                <a:gd name="connsiteX134" fmla="*/ 9264 w 11943"/>
                                <a:gd name="connsiteY134" fmla="*/ 10215 h 80421"/>
                                <a:gd name="connsiteX135" fmla="*/ 9392 w 11943"/>
                                <a:gd name="connsiteY135" fmla="*/ 6121 h 80421"/>
                                <a:gd name="connsiteX136" fmla="*/ 9434 w 11943"/>
                                <a:gd name="connsiteY136" fmla="*/ 7211 h 80421"/>
                                <a:gd name="connsiteX137" fmla="*/ 9476 w 11943"/>
                                <a:gd name="connsiteY137" fmla="*/ 10038 h 80421"/>
                                <a:gd name="connsiteX138" fmla="*/ 9561 w 11943"/>
                                <a:gd name="connsiteY138" fmla="*/ 4374 h 80421"/>
                                <a:gd name="connsiteX139" fmla="*/ 9646 w 11943"/>
                                <a:gd name="connsiteY139" fmla="*/ 5868 h 80421"/>
                                <a:gd name="connsiteX140" fmla="*/ 9860 w 11943"/>
                                <a:gd name="connsiteY140" fmla="*/ 9796 h 80421"/>
                                <a:gd name="connsiteX141" fmla="*/ 9944 w 11943"/>
                                <a:gd name="connsiteY141" fmla="*/ 7458 h 80421"/>
                                <a:gd name="connsiteX142" fmla="*/ 10073 w 11943"/>
                                <a:gd name="connsiteY142" fmla="*/ 4455 h 80421"/>
                                <a:gd name="connsiteX143" fmla="*/ 10115 w 11943"/>
                                <a:gd name="connsiteY143" fmla="*/ 7535 h 80421"/>
                                <a:gd name="connsiteX144" fmla="*/ 10157 w 11943"/>
                                <a:gd name="connsiteY144" fmla="*/ 8372 h 80421"/>
                                <a:gd name="connsiteX145" fmla="*/ 10157 w 11943"/>
                                <a:gd name="connsiteY145" fmla="*/ 8705 h 80421"/>
                                <a:gd name="connsiteX146" fmla="*/ 10285 w 11943"/>
                                <a:gd name="connsiteY146" fmla="*/ 6707 h 80421"/>
                                <a:gd name="connsiteX147" fmla="*/ 10370 w 11943"/>
                                <a:gd name="connsiteY147" fmla="*/ 8372 h 80421"/>
                                <a:gd name="connsiteX148" fmla="*/ 10411 w 11943"/>
                                <a:gd name="connsiteY148" fmla="*/ 8044 h 80421"/>
                                <a:gd name="connsiteX149" fmla="*/ 10411 w 11943"/>
                                <a:gd name="connsiteY149" fmla="*/ 5545 h 80421"/>
                                <a:gd name="connsiteX150" fmla="*/ 10539 w 11943"/>
                                <a:gd name="connsiteY150" fmla="*/ 9624 h 80421"/>
                                <a:gd name="connsiteX151" fmla="*/ 10539 w 11943"/>
                                <a:gd name="connsiteY151" fmla="*/ 7535 h 80421"/>
                                <a:gd name="connsiteX152" fmla="*/ 10625 w 11943"/>
                                <a:gd name="connsiteY152" fmla="*/ 8125 h 80421"/>
                                <a:gd name="connsiteX153" fmla="*/ 10709 w 11943"/>
                                <a:gd name="connsiteY153" fmla="*/ 9043 h 80421"/>
                                <a:gd name="connsiteX154" fmla="*/ 10839 w 11943"/>
                                <a:gd name="connsiteY154" fmla="*/ 5868 h 80421"/>
                                <a:gd name="connsiteX155" fmla="*/ 10839 w 11943"/>
                                <a:gd name="connsiteY155" fmla="*/ 7872 h 80421"/>
                                <a:gd name="connsiteX156" fmla="*/ 11008 w 11943"/>
                                <a:gd name="connsiteY156" fmla="*/ 6459 h 80421"/>
                                <a:gd name="connsiteX157" fmla="*/ 11943 w 11943"/>
                                <a:gd name="connsiteY157" fmla="*/ 80421 h 80421"/>
                                <a:gd name="connsiteX0" fmla="*/ 0 w 12443"/>
                                <a:gd name="connsiteY0" fmla="*/ 83477 h 83477"/>
                                <a:gd name="connsiteX1" fmla="*/ 1531 w 12443"/>
                                <a:gd name="connsiteY1" fmla="*/ 5314 h 83477"/>
                                <a:gd name="connsiteX2" fmla="*/ 1638 w 12443"/>
                                <a:gd name="connsiteY2" fmla="*/ 10710 h 83477"/>
                                <a:gd name="connsiteX3" fmla="*/ 1638 w 12443"/>
                                <a:gd name="connsiteY3" fmla="*/ 9457 h 83477"/>
                                <a:gd name="connsiteX4" fmla="*/ 1722 w 12443"/>
                                <a:gd name="connsiteY4" fmla="*/ 6878 h 83477"/>
                                <a:gd name="connsiteX5" fmla="*/ 1763 w 12443"/>
                                <a:gd name="connsiteY5" fmla="*/ 9205 h 83477"/>
                                <a:gd name="connsiteX6" fmla="*/ 1848 w 12443"/>
                                <a:gd name="connsiteY6" fmla="*/ 10457 h 83477"/>
                                <a:gd name="connsiteX7" fmla="*/ 1891 w 12443"/>
                                <a:gd name="connsiteY7" fmla="*/ 10457 h 83477"/>
                                <a:gd name="connsiteX8" fmla="*/ 1891 w 12443"/>
                                <a:gd name="connsiteY8" fmla="*/ 4955 h 83477"/>
                                <a:gd name="connsiteX9" fmla="*/ 1978 w 12443"/>
                                <a:gd name="connsiteY9" fmla="*/ 7535 h 83477"/>
                                <a:gd name="connsiteX10" fmla="*/ 2105 w 12443"/>
                                <a:gd name="connsiteY10" fmla="*/ 6378 h 83477"/>
                                <a:gd name="connsiteX11" fmla="*/ 2190 w 12443"/>
                                <a:gd name="connsiteY11" fmla="*/ 9876 h 83477"/>
                                <a:gd name="connsiteX12" fmla="*/ 2317 w 12443"/>
                                <a:gd name="connsiteY12" fmla="*/ 4707 h 83477"/>
                                <a:gd name="connsiteX13" fmla="*/ 2317 w 12443"/>
                                <a:gd name="connsiteY13" fmla="*/ 9043 h 83477"/>
                                <a:gd name="connsiteX14" fmla="*/ 2487 w 12443"/>
                                <a:gd name="connsiteY14" fmla="*/ 7535 h 83477"/>
                                <a:gd name="connsiteX15" fmla="*/ 2487 w 12443"/>
                                <a:gd name="connsiteY15" fmla="*/ 11290 h 83477"/>
                                <a:gd name="connsiteX16" fmla="*/ 2615 w 12443"/>
                                <a:gd name="connsiteY16" fmla="*/ 9286 h 83477"/>
                                <a:gd name="connsiteX17" fmla="*/ 2663 w 12443"/>
                                <a:gd name="connsiteY17" fmla="*/ 6196 h 83477"/>
                                <a:gd name="connsiteX18" fmla="*/ 2786 w 12443"/>
                                <a:gd name="connsiteY18" fmla="*/ 9876 h 83477"/>
                                <a:gd name="connsiteX19" fmla="*/ 2827 w 12443"/>
                                <a:gd name="connsiteY19" fmla="*/ 11789 h 83477"/>
                                <a:gd name="connsiteX20" fmla="*/ 2913 w 12443"/>
                                <a:gd name="connsiteY20" fmla="*/ 6121 h 83477"/>
                                <a:gd name="connsiteX21" fmla="*/ 2999 w 12443"/>
                                <a:gd name="connsiteY21" fmla="*/ 9043 h 83477"/>
                                <a:gd name="connsiteX22" fmla="*/ 3063 w 12443"/>
                                <a:gd name="connsiteY22" fmla="*/ 0 h 83477"/>
                                <a:gd name="connsiteX23" fmla="*/ 3168 w 12443"/>
                                <a:gd name="connsiteY23" fmla="*/ 9876 h 83477"/>
                                <a:gd name="connsiteX24" fmla="*/ 3296 w 12443"/>
                                <a:gd name="connsiteY24" fmla="*/ 6707 h 83477"/>
                                <a:gd name="connsiteX25" fmla="*/ 3381 w 12443"/>
                                <a:gd name="connsiteY25" fmla="*/ 5787 h 83477"/>
                                <a:gd name="connsiteX26" fmla="*/ 3381 w 12443"/>
                                <a:gd name="connsiteY26" fmla="*/ 5287 h 83477"/>
                                <a:gd name="connsiteX27" fmla="*/ 3466 w 12443"/>
                                <a:gd name="connsiteY27" fmla="*/ 10457 h 83477"/>
                                <a:gd name="connsiteX28" fmla="*/ 3508 w 12443"/>
                                <a:gd name="connsiteY28" fmla="*/ 9876 h 83477"/>
                                <a:gd name="connsiteX29" fmla="*/ 3592 w 12443"/>
                                <a:gd name="connsiteY29" fmla="*/ 9286 h 83477"/>
                                <a:gd name="connsiteX30" fmla="*/ 3635 w 12443"/>
                                <a:gd name="connsiteY30" fmla="*/ 3202 h 83477"/>
                                <a:gd name="connsiteX31" fmla="*/ 3635 w 12443"/>
                                <a:gd name="connsiteY31" fmla="*/ 8372 h 83477"/>
                                <a:gd name="connsiteX32" fmla="*/ 3680 w 12443"/>
                                <a:gd name="connsiteY32" fmla="*/ 11290 h 83477"/>
                                <a:gd name="connsiteX33" fmla="*/ 3856 w 12443"/>
                                <a:gd name="connsiteY33" fmla="*/ 5964 h 83477"/>
                                <a:gd name="connsiteX34" fmla="*/ 3892 w 12443"/>
                                <a:gd name="connsiteY34" fmla="*/ 10038 h 83477"/>
                                <a:gd name="connsiteX35" fmla="*/ 3892 w 12443"/>
                                <a:gd name="connsiteY35" fmla="*/ 10629 h 83477"/>
                                <a:gd name="connsiteX36" fmla="*/ 3934 w 12443"/>
                                <a:gd name="connsiteY36" fmla="*/ 10376 h 83477"/>
                                <a:gd name="connsiteX37" fmla="*/ 4021 w 12443"/>
                                <a:gd name="connsiteY37" fmla="*/ 8872 h 83477"/>
                                <a:gd name="connsiteX38" fmla="*/ 4104 w 12443"/>
                                <a:gd name="connsiteY38" fmla="*/ 6459 h 83477"/>
                                <a:gd name="connsiteX39" fmla="*/ 4146 w 12443"/>
                                <a:gd name="connsiteY39" fmla="*/ 8044 h 83477"/>
                                <a:gd name="connsiteX40" fmla="*/ 4232 w 12443"/>
                                <a:gd name="connsiteY40" fmla="*/ 9043 h 83477"/>
                                <a:gd name="connsiteX41" fmla="*/ 4232 w 12443"/>
                                <a:gd name="connsiteY41" fmla="*/ 9876 h 83477"/>
                                <a:gd name="connsiteX42" fmla="*/ 4274 w 12443"/>
                                <a:gd name="connsiteY42" fmla="*/ 9043 h 83477"/>
                                <a:gd name="connsiteX43" fmla="*/ 4315 w 12443"/>
                                <a:gd name="connsiteY43" fmla="*/ 8044 h 83477"/>
                                <a:gd name="connsiteX44" fmla="*/ 4360 w 12443"/>
                                <a:gd name="connsiteY44" fmla="*/ 6707 h 83477"/>
                                <a:gd name="connsiteX45" fmla="*/ 4360 w 12443"/>
                                <a:gd name="connsiteY45" fmla="*/ 6459 h 83477"/>
                                <a:gd name="connsiteX46" fmla="*/ 4530 w 12443"/>
                                <a:gd name="connsiteY46" fmla="*/ 10876 h 83477"/>
                                <a:gd name="connsiteX47" fmla="*/ 4656 w 12443"/>
                                <a:gd name="connsiteY47" fmla="*/ 4374 h 83477"/>
                                <a:gd name="connsiteX48" fmla="*/ 4760 w 12443"/>
                                <a:gd name="connsiteY48" fmla="*/ 10590 h 83477"/>
                                <a:gd name="connsiteX49" fmla="*/ 4828 w 12443"/>
                                <a:gd name="connsiteY49" fmla="*/ 4041 h 83477"/>
                                <a:gd name="connsiteX50" fmla="*/ 4928 w 12443"/>
                                <a:gd name="connsiteY50" fmla="*/ 9138 h 83477"/>
                                <a:gd name="connsiteX51" fmla="*/ 4998 w 12443"/>
                                <a:gd name="connsiteY51" fmla="*/ 7625 h 83477"/>
                                <a:gd name="connsiteX52" fmla="*/ 5125 w 12443"/>
                                <a:gd name="connsiteY52" fmla="*/ 6287 h 83477"/>
                                <a:gd name="connsiteX53" fmla="*/ 5167 w 12443"/>
                                <a:gd name="connsiteY53" fmla="*/ 9457 h 83477"/>
                                <a:gd name="connsiteX54" fmla="*/ 5253 w 12443"/>
                                <a:gd name="connsiteY54" fmla="*/ 8044 h 83477"/>
                                <a:gd name="connsiteX55" fmla="*/ 5253 w 12443"/>
                                <a:gd name="connsiteY55" fmla="*/ 11870 h 83477"/>
                                <a:gd name="connsiteX56" fmla="*/ 5337 w 12443"/>
                                <a:gd name="connsiteY56" fmla="*/ 10629 h 83477"/>
                                <a:gd name="connsiteX57" fmla="*/ 5423 w 12443"/>
                                <a:gd name="connsiteY57" fmla="*/ 8453 h 83477"/>
                                <a:gd name="connsiteX58" fmla="*/ 5423 w 12443"/>
                                <a:gd name="connsiteY58" fmla="*/ 6621 h 83477"/>
                                <a:gd name="connsiteX59" fmla="*/ 5423 w 12443"/>
                                <a:gd name="connsiteY59" fmla="*/ 5545 h 83477"/>
                                <a:gd name="connsiteX60" fmla="*/ 5466 w 12443"/>
                                <a:gd name="connsiteY60" fmla="*/ 6121 h 83477"/>
                                <a:gd name="connsiteX61" fmla="*/ 5466 w 12443"/>
                                <a:gd name="connsiteY61" fmla="*/ 6958 h 83477"/>
                                <a:gd name="connsiteX62" fmla="*/ 5592 w 12443"/>
                                <a:gd name="connsiteY62" fmla="*/ 10629 h 83477"/>
                                <a:gd name="connsiteX63" fmla="*/ 5635 w 12443"/>
                                <a:gd name="connsiteY63" fmla="*/ 10876 h 83477"/>
                                <a:gd name="connsiteX64" fmla="*/ 5806 w 12443"/>
                                <a:gd name="connsiteY64" fmla="*/ 8125 h 83477"/>
                                <a:gd name="connsiteX65" fmla="*/ 5849 w 12443"/>
                                <a:gd name="connsiteY65" fmla="*/ 7292 h 83477"/>
                                <a:gd name="connsiteX66" fmla="*/ 5976 w 12443"/>
                                <a:gd name="connsiteY66" fmla="*/ 9538 h 83477"/>
                                <a:gd name="connsiteX67" fmla="*/ 6061 w 12443"/>
                                <a:gd name="connsiteY67" fmla="*/ 9876 h 83477"/>
                                <a:gd name="connsiteX68" fmla="*/ 6104 w 12443"/>
                                <a:gd name="connsiteY68" fmla="*/ 5459 h 83477"/>
                                <a:gd name="connsiteX69" fmla="*/ 6232 w 12443"/>
                                <a:gd name="connsiteY69" fmla="*/ 8372 h 83477"/>
                                <a:gd name="connsiteX70" fmla="*/ 6299 w 12443"/>
                                <a:gd name="connsiteY70" fmla="*/ 2737 h 83477"/>
                                <a:gd name="connsiteX71" fmla="*/ 6318 w 12443"/>
                                <a:gd name="connsiteY71" fmla="*/ 9286 h 83477"/>
                                <a:gd name="connsiteX72" fmla="*/ 6404 w 12443"/>
                                <a:gd name="connsiteY72" fmla="*/ 6958 h 83477"/>
                                <a:gd name="connsiteX73" fmla="*/ 6529 w 12443"/>
                                <a:gd name="connsiteY73" fmla="*/ 8372 h 83477"/>
                                <a:gd name="connsiteX74" fmla="*/ 6644 w 12443"/>
                                <a:gd name="connsiteY74" fmla="*/ 12316 h 83477"/>
                                <a:gd name="connsiteX75" fmla="*/ 6699 w 12443"/>
                                <a:gd name="connsiteY75" fmla="*/ 5045 h 83477"/>
                                <a:gd name="connsiteX76" fmla="*/ 6742 w 12443"/>
                                <a:gd name="connsiteY76" fmla="*/ 8453 h 83477"/>
                                <a:gd name="connsiteX77" fmla="*/ 6785 w 12443"/>
                                <a:gd name="connsiteY77" fmla="*/ 7211 h 83477"/>
                                <a:gd name="connsiteX78" fmla="*/ 6871 w 12443"/>
                                <a:gd name="connsiteY78" fmla="*/ 5459 h 83477"/>
                                <a:gd name="connsiteX79" fmla="*/ 6912 w 12443"/>
                                <a:gd name="connsiteY79" fmla="*/ 6958 h 83477"/>
                                <a:gd name="connsiteX80" fmla="*/ 7099 w 12443"/>
                                <a:gd name="connsiteY80" fmla="*/ 10404 h 83477"/>
                                <a:gd name="connsiteX81" fmla="*/ 7082 w 12443"/>
                                <a:gd name="connsiteY81" fmla="*/ 7211 h 83477"/>
                                <a:gd name="connsiteX82" fmla="*/ 7125 w 12443"/>
                                <a:gd name="connsiteY82" fmla="*/ 5787 h 83477"/>
                                <a:gd name="connsiteX83" fmla="*/ 7125 w 12443"/>
                                <a:gd name="connsiteY83" fmla="*/ 6378 h 83477"/>
                                <a:gd name="connsiteX84" fmla="*/ 7125 w 12443"/>
                                <a:gd name="connsiteY84" fmla="*/ 7211 h 83477"/>
                                <a:gd name="connsiteX85" fmla="*/ 7168 w 12443"/>
                                <a:gd name="connsiteY85" fmla="*/ 6878 h 83477"/>
                                <a:gd name="connsiteX86" fmla="*/ 7212 w 12443"/>
                                <a:gd name="connsiteY86" fmla="*/ 5707 h 83477"/>
                                <a:gd name="connsiteX87" fmla="*/ 7338 w 12443"/>
                                <a:gd name="connsiteY87" fmla="*/ 7792 h 83477"/>
                                <a:gd name="connsiteX88" fmla="*/ 7338 w 12443"/>
                                <a:gd name="connsiteY88" fmla="*/ 8292 h 83477"/>
                                <a:gd name="connsiteX89" fmla="*/ 7338 w 12443"/>
                                <a:gd name="connsiteY89" fmla="*/ 7872 h 83477"/>
                                <a:gd name="connsiteX90" fmla="*/ 7380 w 12443"/>
                                <a:gd name="connsiteY90" fmla="*/ 6621 h 83477"/>
                                <a:gd name="connsiteX91" fmla="*/ 7424 w 12443"/>
                                <a:gd name="connsiteY91" fmla="*/ 5287 h 83477"/>
                                <a:gd name="connsiteX92" fmla="*/ 7508 w 12443"/>
                                <a:gd name="connsiteY92" fmla="*/ 8625 h 83477"/>
                                <a:gd name="connsiteX93" fmla="*/ 7551 w 12443"/>
                                <a:gd name="connsiteY93" fmla="*/ 7292 h 83477"/>
                                <a:gd name="connsiteX94" fmla="*/ 7551 w 12443"/>
                                <a:gd name="connsiteY94" fmla="*/ 4626 h 83477"/>
                                <a:gd name="connsiteX95" fmla="*/ 7593 w 12443"/>
                                <a:gd name="connsiteY95" fmla="*/ 6878 h 83477"/>
                                <a:gd name="connsiteX96" fmla="*/ 7635 w 12443"/>
                                <a:gd name="connsiteY96" fmla="*/ 5045 h 83477"/>
                                <a:gd name="connsiteX97" fmla="*/ 7635 w 12443"/>
                                <a:gd name="connsiteY97" fmla="*/ 9276 h 83477"/>
                                <a:gd name="connsiteX98" fmla="*/ 7763 w 12443"/>
                                <a:gd name="connsiteY98" fmla="*/ 2460 h 83477"/>
                                <a:gd name="connsiteX99" fmla="*/ 7807 w 12443"/>
                                <a:gd name="connsiteY99" fmla="*/ 10629 h 83477"/>
                                <a:gd name="connsiteX100" fmla="*/ 7849 w 12443"/>
                                <a:gd name="connsiteY100" fmla="*/ 7040 h 83477"/>
                                <a:gd name="connsiteX101" fmla="*/ 7935 w 12443"/>
                                <a:gd name="connsiteY101" fmla="*/ 10124 h 83477"/>
                                <a:gd name="connsiteX102" fmla="*/ 7978 w 12443"/>
                                <a:gd name="connsiteY102" fmla="*/ 5787 h 83477"/>
                                <a:gd name="connsiteX103" fmla="*/ 8018 w 12443"/>
                                <a:gd name="connsiteY103" fmla="*/ 8625 h 83477"/>
                                <a:gd name="connsiteX104" fmla="*/ 8061 w 12443"/>
                                <a:gd name="connsiteY104" fmla="*/ 4626 h 83477"/>
                                <a:gd name="connsiteX105" fmla="*/ 8147 w 12443"/>
                                <a:gd name="connsiteY105" fmla="*/ 8044 h 83477"/>
                                <a:gd name="connsiteX106" fmla="*/ 8147 w 12443"/>
                                <a:gd name="connsiteY106" fmla="*/ 9538 h 83477"/>
                                <a:gd name="connsiteX107" fmla="*/ 8189 w 12443"/>
                                <a:gd name="connsiteY107" fmla="*/ 9876 h 83477"/>
                                <a:gd name="connsiteX108" fmla="*/ 8189 w 12443"/>
                                <a:gd name="connsiteY108" fmla="*/ 8705 h 83477"/>
                                <a:gd name="connsiteX109" fmla="*/ 8274 w 12443"/>
                                <a:gd name="connsiteY109" fmla="*/ 6121 h 83477"/>
                                <a:gd name="connsiteX110" fmla="*/ 8401 w 12443"/>
                                <a:gd name="connsiteY110" fmla="*/ 9043 h 83477"/>
                                <a:gd name="connsiteX111" fmla="*/ 8487 w 12443"/>
                                <a:gd name="connsiteY111" fmla="*/ 5787 h 83477"/>
                                <a:gd name="connsiteX112" fmla="*/ 8487 w 12443"/>
                                <a:gd name="connsiteY112" fmla="*/ 7040 h 83477"/>
                                <a:gd name="connsiteX113" fmla="*/ 8529 w 12443"/>
                                <a:gd name="connsiteY113" fmla="*/ 7458 h 83477"/>
                                <a:gd name="connsiteX114" fmla="*/ 8529 w 12443"/>
                                <a:gd name="connsiteY114" fmla="*/ 10457 h 83477"/>
                                <a:gd name="connsiteX115" fmla="*/ 8614 w 12443"/>
                                <a:gd name="connsiteY115" fmla="*/ 9457 h 83477"/>
                                <a:gd name="connsiteX116" fmla="*/ 8655 w 12443"/>
                                <a:gd name="connsiteY116" fmla="*/ 5787 h 83477"/>
                                <a:gd name="connsiteX117" fmla="*/ 8743 w 12443"/>
                                <a:gd name="connsiteY117" fmla="*/ 6621 h 83477"/>
                                <a:gd name="connsiteX118" fmla="*/ 8829 w 12443"/>
                                <a:gd name="connsiteY118" fmla="*/ 5707 h 83477"/>
                                <a:gd name="connsiteX119" fmla="*/ 8871 w 12443"/>
                                <a:gd name="connsiteY119" fmla="*/ 6287 h 83477"/>
                                <a:gd name="connsiteX120" fmla="*/ 8912 w 12443"/>
                                <a:gd name="connsiteY120" fmla="*/ 5545 h 83477"/>
                                <a:gd name="connsiteX121" fmla="*/ 8954 w 12443"/>
                                <a:gd name="connsiteY121" fmla="*/ 11628 h 83477"/>
                                <a:gd name="connsiteX122" fmla="*/ 8954 w 12443"/>
                                <a:gd name="connsiteY122" fmla="*/ 6707 h 83477"/>
                                <a:gd name="connsiteX123" fmla="*/ 9039 w 12443"/>
                                <a:gd name="connsiteY123" fmla="*/ 3541 h 83477"/>
                                <a:gd name="connsiteX124" fmla="*/ 9137 w 12443"/>
                                <a:gd name="connsiteY124" fmla="*/ 8103 h 83477"/>
                                <a:gd name="connsiteX125" fmla="*/ 9169 w 12443"/>
                                <a:gd name="connsiteY125" fmla="*/ 4294 h 83477"/>
                                <a:gd name="connsiteX126" fmla="*/ 9253 w 12443"/>
                                <a:gd name="connsiteY126" fmla="*/ 7292 h 83477"/>
                                <a:gd name="connsiteX127" fmla="*/ 9253 w 12443"/>
                                <a:gd name="connsiteY127" fmla="*/ 9457 h 83477"/>
                                <a:gd name="connsiteX128" fmla="*/ 9297 w 12443"/>
                                <a:gd name="connsiteY128" fmla="*/ 5868 h 83477"/>
                                <a:gd name="connsiteX129" fmla="*/ 9465 w 12443"/>
                                <a:gd name="connsiteY129" fmla="*/ 3455 h 83477"/>
                                <a:gd name="connsiteX130" fmla="*/ 9508 w 12443"/>
                                <a:gd name="connsiteY130" fmla="*/ 9538 h 83477"/>
                                <a:gd name="connsiteX131" fmla="*/ 9594 w 12443"/>
                                <a:gd name="connsiteY131" fmla="*/ 4041 h 83477"/>
                                <a:gd name="connsiteX132" fmla="*/ 9719 w 12443"/>
                                <a:gd name="connsiteY132" fmla="*/ 6958 h 83477"/>
                                <a:gd name="connsiteX133" fmla="*/ 9764 w 12443"/>
                                <a:gd name="connsiteY133" fmla="*/ 4374 h 83477"/>
                                <a:gd name="connsiteX134" fmla="*/ 9764 w 12443"/>
                                <a:gd name="connsiteY134" fmla="*/ 10215 h 83477"/>
                                <a:gd name="connsiteX135" fmla="*/ 9892 w 12443"/>
                                <a:gd name="connsiteY135" fmla="*/ 6121 h 83477"/>
                                <a:gd name="connsiteX136" fmla="*/ 9934 w 12443"/>
                                <a:gd name="connsiteY136" fmla="*/ 7211 h 83477"/>
                                <a:gd name="connsiteX137" fmla="*/ 9976 w 12443"/>
                                <a:gd name="connsiteY137" fmla="*/ 10038 h 83477"/>
                                <a:gd name="connsiteX138" fmla="*/ 10061 w 12443"/>
                                <a:gd name="connsiteY138" fmla="*/ 4374 h 83477"/>
                                <a:gd name="connsiteX139" fmla="*/ 10146 w 12443"/>
                                <a:gd name="connsiteY139" fmla="*/ 5868 h 83477"/>
                                <a:gd name="connsiteX140" fmla="*/ 10360 w 12443"/>
                                <a:gd name="connsiteY140" fmla="*/ 9796 h 83477"/>
                                <a:gd name="connsiteX141" fmla="*/ 10444 w 12443"/>
                                <a:gd name="connsiteY141" fmla="*/ 7458 h 83477"/>
                                <a:gd name="connsiteX142" fmla="*/ 10573 w 12443"/>
                                <a:gd name="connsiteY142" fmla="*/ 4455 h 83477"/>
                                <a:gd name="connsiteX143" fmla="*/ 10615 w 12443"/>
                                <a:gd name="connsiteY143" fmla="*/ 7535 h 83477"/>
                                <a:gd name="connsiteX144" fmla="*/ 10657 w 12443"/>
                                <a:gd name="connsiteY144" fmla="*/ 8372 h 83477"/>
                                <a:gd name="connsiteX145" fmla="*/ 10657 w 12443"/>
                                <a:gd name="connsiteY145" fmla="*/ 8705 h 83477"/>
                                <a:gd name="connsiteX146" fmla="*/ 10785 w 12443"/>
                                <a:gd name="connsiteY146" fmla="*/ 6707 h 83477"/>
                                <a:gd name="connsiteX147" fmla="*/ 10870 w 12443"/>
                                <a:gd name="connsiteY147" fmla="*/ 8372 h 83477"/>
                                <a:gd name="connsiteX148" fmla="*/ 10911 w 12443"/>
                                <a:gd name="connsiteY148" fmla="*/ 8044 h 83477"/>
                                <a:gd name="connsiteX149" fmla="*/ 10911 w 12443"/>
                                <a:gd name="connsiteY149" fmla="*/ 5545 h 83477"/>
                                <a:gd name="connsiteX150" fmla="*/ 11039 w 12443"/>
                                <a:gd name="connsiteY150" fmla="*/ 9624 h 83477"/>
                                <a:gd name="connsiteX151" fmla="*/ 11039 w 12443"/>
                                <a:gd name="connsiteY151" fmla="*/ 7535 h 83477"/>
                                <a:gd name="connsiteX152" fmla="*/ 11125 w 12443"/>
                                <a:gd name="connsiteY152" fmla="*/ 8125 h 83477"/>
                                <a:gd name="connsiteX153" fmla="*/ 11209 w 12443"/>
                                <a:gd name="connsiteY153" fmla="*/ 9043 h 83477"/>
                                <a:gd name="connsiteX154" fmla="*/ 11339 w 12443"/>
                                <a:gd name="connsiteY154" fmla="*/ 5868 h 83477"/>
                                <a:gd name="connsiteX155" fmla="*/ 11339 w 12443"/>
                                <a:gd name="connsiteY155" fmla="*/ 7872 h 83477"/>
                                <a:gd name="connsiteX156" fmla="*/ 11508 w 12443"/>
                                <a:gd name="connsiteY156" fmla="*/ 6459 h 83477"/>
                                <a:gd name="connsiteX157" fmla="*/ 12443 w 12443"/>
                                <a:gd name="connsiteY157" fmla="*/ 80421 h 83477"/>
                                <a:gd name="connsiteX0" fmla="*/ 0 w 12443"/>
                                <a:gd name="connsiteY0" fmla="*/ 83477 h 83477"/>
                                <a:gd name="connsiteX1" fmla="*/ 1748 w 12443"/>
                                <a:gd name="connsiteY1" fmla="*/ 59096 h 83477"/>
                                <a:gd name="connsiteX2" fmla="*/ 1531 w 12443"/>
                                <a:gd name="connsiteY2" fmla="*/ 5314 h 83477"/>
                                <a:gd name="connsiteX3" fmla="*/ 1638 w 12443"/>
                                <a:gd name="connsiteY3" fmla="*/ 10710 h 83477"/>
                                <a:gd name="connsiteX4" fmla="*/ 1638 w 12443"/>
                                <a:gd name="connsiteY4" fmla="*/ 9457 h 83477"/>
                                <a:gd name="connsiteX5" fmla="*/ 1722 w 12443"/>
                                <a:gd name="connsiteY5" fmla="*/ 6878 h 83477"/>
                                <a:gd name="connsiteX6" fmla="*/ 1763 w 12443"/>
                                <a:gd name="connsiteY6" fmla="*/ 9205 h 83477"/>
                                <a:gd name="connsiteX7" fmla="*/ 1848 w 12443"/>
                                <a:gd name="connsiteY7" fmla="*/ 10457 h 83477"/>
                                <a:gd name="connsiteX8" fmla="*/ 1891 w 12443"/>
                                <a:gd name="connsiteY8" fmla="*/ 10457 h 83477"/>
                                <a:gd name="connsiteX9" fmla="*/ 1891 w 12443"/>
                                <a:gd name="connsiteY9" fmla="*/ 4955 h 83477"/>
                                <a:gd name="connsiteX10" fmla="*/ 1978 w 12443"/>
                                <a:gd name="connsiteY10" fmla="*/ 7535 h 83477"/>
                                <a:gd name="connsiteX11" fmla="*/ 2105 w 12443"/>
                                <a:gd name="connsiteY11" fmla="*/ 6378 h 83477"/>
                                <a:gd name="connsiteX12" fmla="*/ 2190 w 12443"/>
                                <a:gd name="connsiteY12" fmla="*/ 9876 h 83477"/>
                                <a:gd name="connsiteX13" fmla="*/ 2317 w 12443"/>
                                <a:gd name="connsiteY13" fmla="*/ 4707 h 83477"/>
                                <a:gd name="connsiteX14" fmla="*/ 2317 w 12443"/>
                                <a:gd name="connsiteY14" fmla="*/ 9043 h 83477"/>
                                <a:gd name="connsiteX15" fmla="*/ 2487 w 12443"/>
                                <a:gd name="connsiteY15" fmla="*/ 7535 h 83477"/>
                                <a:gd name="connsiteX16" fmla="*/ 2487 w 12443"/>
                                <a:gd name="connsiteY16" fmla="*/ 11290 h 83477"/>
                                <a:gd name="connsiteX17" fmla="*/ 2615 w 12443"/>
                                <a:gd name="connsiteY17" fmla="*/ 9286 h 83477"/>
                                <a:gd name="connsiteX18" fmla="*/ 2663 w 12443"/>
                                <a:gd name="connsiteY18" fmla="*/ 6196 h 83477"/>
                                <a:gd name="connsiteX19" fmla="*/ 2786 w 12443"/>
                                <a:gd name="connsiteY19" fmla="*/ 9876 h 83477"/>
                                <a:gd name="connsiteX20" fmla="*/ 2827 w 12443"/>
                                <a:gd name="connsiteY20" fmla="*/ 11789 h 83477"/>
                                <a:gd name="connsiteX21" fmla="*/ 2913 w 12443"/>
                                <a:gd name="connsiteY21" fmla="*/ 6121 h 83477"/>
                                <a:gd name="connsiteX22" fmla="*/ 2999 w 12443"/>
                                <a:gd name="connsiteY22" fmla="*/ 9043 h 83477"/>
                                <a:gd name="connsiteX23" fmla="*/ 3063 w 12443"/>
                                <a:gd name="connsiteY23" fmla="*/ 0 h 83477"/>
                                <a:gd name="connsiteX24" fmla="*/ 3168 w 12443"/>
                                <a:gd name="connsiteY24" fmla="*/ 9876 h 83477"/>
                                <a:gd name="connsiteX25" fmla="*/ 3296 w 12443"/>
                                <a:gd name="connsiteY25" fmla="*/ 6707 h 83477"/>
                                <a:gd name="connsiteX26" fmla="*/ 3381 w 12443"/>
                                <a:gd name="connsiteY26" fmla="*/ 5787 h 83477"/>
                                <a:gd name="connsiteX27" fmla="*/ 3381 w 12443"/>
                                <a:gd name="connsiteY27" fmla="*/ 5287 h 83477"/>
                                <a:gd name="connsiteX28" fmla="*/ 3466 w 12443"/>
                                <a:gd name="connsiteY28" fmla="*/ 10457 h 83477"/>
                                <a:gd name="connsiteX29" fmla="*/ 3508 w 12443"/>
                                <a:gd name="connsiteY29" fmla="*/ 9876 h 83477"/>
                                <a:gd name="connsiteX30" fmla="*/ 3592 w 12443"/>
                                <a:gd name="connsiteY30" fmla="*/ 9286 h 83477"/>
                                <a:gd name="connsiteX31" fmla="*/ 3635 w 12443"/>
                                <a:gd name="connsiteY31" fmla="*/ 3202 h 83477"/>
                                <a:gd name="connsiteX32" fmla="*/ 3635 w 12443"/>
                                <a:gd name="connsiteY32" fmla="*/ 8372 h 83477"/>
                                <a:gd name="connsiteX33" fmla="*/ 3680 w 12443"/>
                                <a:gd name="connsiteY33" fmla="*/ 11290 h 83477"/>
                                <a:gd name="connsiteX34" fmla="*/ 3856 w 12443"/>
                                <a:gd name="connsiteY34" fmla="*/ 5964 h 83477"/>
                                <a:gd name="connsiteX35" fmla="*/ 3892 w 12443"/>
                                <a:gd name="connsiteY35" fmla="*/ 10038 h 83477"/>
                                <a:gd name="connsiteX36" fmla="*/ 3892 w 12443"/>
                                <a:gd name="connsiteY36" fmla="*/ 10629 h 83477"/>
                                <a:gd name="connsiteX37" fmla="*/ 3934 w 12443"/>
                                <a:gd name="connsiteY37" fmla="*/ 10376 h 83477"/>
                                <a:gd name="connsiteX38" fmla="*/ 4021 w 12443"/>
                                <a:gd name="connsiteY38" fmla="*/ 8872 h 83477"/>
                                <a:gd name="connsiteX39" fmla="*/ 4104 w 12443"/>
                                <a:gd name="connsiteY39" fmla="*/ 6459 h 83477"/>
                                <a:gd name="connsiteX40" fmla="*/ 4146 w 12443"/>
                                <a:gd name="connsiteY40" fmla="*/ 8044 h 83477"/>
                                <a:gd name="connsiteX41" fmla="*/ 4232 w 12443"/>
                                <a:gd name="connsiteY41" fmla="*/ 9043 h 83477"/>
                                <a:gd name="connsiteX42" fmla="*/ 4232 w 12443"/>
                                <a:gd name="connsiteY42" fmla="*/ 9876 h 83477"/>
                                <a:gd name="connsiteX43" fmla="*/ 4274 w 12443"/>
                                <a:gd name="connsiteY43" fmla="*/ 9043 h 83477"/>
                                <a:gd name="connsiteX44" fmla="*/ 4315 w 12443"/>
                                <a:gd name="connsiteY44" fmla="*/ 8044 h 83477"/>
                                <a:gd name="connsiteX45" fmla="*/ 4360 w 12443"/>
                                <a:gd name="connsiteY45" fmla="*/ 6707 h 83477"/>
                                <a:gd name="connsiteX46" fmla="*/ 4360 w 12443"/>
                                <a:gd name="connsiteY46" fmla="*/ 6459 h 83477"/>
                                <a:gd name="connsiteX47" fmla="*/ 4530 w 12443"/>
                                <a:gd name="connsiteY47" fmla="*/ 10876 h 83477"/>
                                <a:gd name="connsiteX48" fmla="*/ 4656 w 12443"/>
                                <a:gd name="connsiteY48" fmla="*/ 4374 h 83477"/>
                                <a:gd name="connsiteX49" fmla="*/ 4760 w 12443"/>
                                <a:gd name="connsiteY49" fmla="*/ 10590 h 83477"/>
                                <a:gd name="connsiteX50" fmla="*/ 4828 w 12443"/>
                                <a:gd name="connsiteY50" fmla="*/ 4041 h 83477"/>
                                <a:gd name="connsiteX51" fmla="*/ 4928 w 12443"/>
                                <a:gd name="connsiteY51" fmla="*/ 9138 h 83477"/>
                                <a:gd name="connsiteX52" fmla="*/ 4998 w 12443"/>
                                <a:gd name="connsiteY52" fmla="*/ 7625 h 83477"/>
                                <a:gd name="connsiteX53" fmla="*/ 5125 w 12443"/>
                                <a:gd name="connsiteY53" fmla="*/ 6287 h 83477"/>
                                <a:gd name="connsiteX54" fmla="*/ 5167 w 12443"/>
                                <a:gd name="connsiteY54" fmla="*/ 9457 h 83477"/>
                                <a:gd name="connsiteX55" fmla="*/ 5253 w 12443"/>
                                <a:gd name="connsiteY55" fmla="*/ 8044 h 83477"/>
                                <a:gd name="connsiteX56" fmla="*/ 5253 w 12443"/>
                                <a:gd name="connsiteY56" fmla="*/ 11870 h 83477"/>
                                <a:gd name="connsiteX57" fmla="*/ 5337 w 12443"/>
                                <a:gd name="connsiteY57" fmla="*/ 10629 h 83477"/>
                                <a:gd name="connsiteX58" fmla="*/ 5423 w 12443"/>
                                <a:gd name="connsiteY58" fmla="*/ 8453 h 83477"/>
                                <a:gd name="connsiteX59" fmla="*/ 5423 w 12443"/>
                                <a:gd name="connsiteY59" fmla="*/ 6621 h 83477"/>
                                <a:gd name="connsiteX60" fmla="*/ 5423 w 12443"/>
                                <a:gd name="connsiteY60" fmla="*/ 5545 h 83477"/>
                                <a:gd name="connsiteX61" fmla="*/ 5466 w 12443"/>
                                <a:gd name="connsiteY61" fmla="*/ 6121 h 83477"/>
                                <a:gd name="connsiteX62" fmla="*/ 5466 w 12443"/>
                                <a:gd name="connsiteY62" fmla="*/ 6958 h 83477"/>
                                <a:gd name="connsiteX63" fmla="*/ 5592 w 12443"/>
                                <a:gd name="connsiteY63" fmla="*/ 10629 h 83477"/>
                                <a:gd name="connsiteX64" fmla="*/ 5635 w 12443"/>
                                <a:gd name="connsiteY64" fmla="*/ 10876 h 83477"/>
                                <a:gd name="connsiteX65" fmla="*/ 5806 w 12443"/>
                                <a:gd name="connsiteY65" fmla="*/ 8125 h 83477"/>
                                <a:gd name="connsiteX66" fmla="*/ 5849 w 12443"/>
                                <a:gd name="connsiteY66" fmla="*/ 7292 h 83477"/>
                                <a:gd name="connsiteX67" fmla="*/ 5976 w 12443"/>
                                <a:gd name="connsiteY67" fmla="*/ 9538 h 83477"/>
                                <a:gd name="connsiteX68" fmla="*/ 6061 w 12443"/>
                                <a:gd name="connsiteY68" fmla="*/ 9876 h 83477"/>
                                <a:gd name="connsiteX69" fmla="*/ 6104 w 12443"/>
                                <a:gd name="connsiteY69" fmla="*/ 5459 h 83477"/>
                                <a:gd name="connsiteX70" fmla="*/ 6232 w 12443"/>
                                <a:gd name="connsiteY70" fmla="*/ 8372 h 83477"/>
                                <a:gd name="connsiteX71" fmla="*/ 6299 w 12443"/>
                                <a:gd name="connsiteY71" fmla="*/ 2737 h 83477"/>
                                <a:gd name="connsiteX72" fmla="*/ 6318 w 12443"/>
                                <a:gd name="connsiteY72" fmla="*/ 9286 h 83477"/>
                                <a:gd name="connsiteX73" fmla="*/ 6404 w 12443"/>
                                <a:gd name="connsiteY73" fmla="*/ 6958 h 83477"/>
                                <a:gd name="connsiteX74" fmla="*/ 6529 w 12443"/>
                                <a:gd name="connsiteY74" fmla="*/ 8372 h 83477"/>
                                <a:gd name="connsiteX75" fmla="*/ 6644 w 12443"/>
                                <a:gd name="connsiteY75" fmla="*/ 12316 h 83477"/>
                                <a:gd name="connsiteX76" fmla="*/ 6699 w 12443"/>
                                <a:gd name="connsiteY76" fmla="*/ 5045 h 83477"/>
                                <a:gd name="connsiteX77" fmla="*/ 6742 w 12443"/>
                                <a:gd name="connsiteY77" fmla="*/ 8453 h 83477"/>
                                <a:gd name="connsiteX78" fmla="*/ 6785 w 12443"/>
                                <a:gd name="connsiteY78" fmla="*/ 7211 h 83477"/>
                                <a:gd name="connsiteX79" fmla="*/ 6871 w 12443"/>
                                <a:gd name="connsiteY79" fmla="*/ 5459 h 83477"/>
                                <a:gd name="connsiteX80" fmla="*/ 6912 w 12443"/>
                                <a:gd name="connsiteY80" fmla="*/ 6958 h 83477"/>
                                <a:gd name="connsiteX81" fmla="*/ 7099 w 12443"/>
                                <a:gd name="connsiteY81" fmla="*/ 10404 h 83477"/>
                                <a:gd name="connsiteX82" fmla="*/ 7082 w 12443"/>
                                <a:gd name="connsiteY82" fmla="*/ 7211 h 83477"/>
                                <a:gd name="connsiteX83" fmla="*/ 7125 w 12443"/>
                                <a:gd name="connsiteY83" fmla="*/ 5787 h 83477"/>
                                <a:gd name="connsiteX84" fmla="*/ 7125 w 12443"/>
                                <a:gd name="connsiteY84" fmla="*/ 6378 h 83477"/>
                                <a:gd name="connsiteX85" fmla="*/ 7125 w 12443"/>
                                <a:gd name="connsiteY85" fmla="*/ 7211 h 83477"/>
                                <a:gd name="connsiteX86" fmla="*/ 7168 w 12443"/>
                                <a:gd name="connsiteY86" fmla="*/ 6878 h 83477"/>
                                <a:gd name="connsiteX87" fmla="*/ 7212 w 12443"/>
                                <a:gd name="connsiteY87" fmla="*/ 5707 h 83477"/>
                                <a:gd name="connsiteX88" fmla="*/ 7338 w 12443"/>
                                <a:gd name="connsiteY88" fmla="*/ 7792 h 83477"/>
                                <a:gd name="connsiteX89" fmla="*/ 7338 w 12443"/>
                                <a:gd name="connsiteY89" fmla="*/ 8292 h 83477"/>
                                <a:gd name="connsiteX90" fmla="*/ 7338 w 12443"/>
                                <a:gd name="connsiteY90" fmla="*/ 7872 h 83477"/>
                                <a:gd name="connsiteX91" fmla="*/ 7380 w 12443"/>
                                <a:gd name="connsiteY91" fmla="*/ 6621 h 83477"/>
                                <a:gd name="connsiteX92" fmla="*/ 7424 w 12443"/>
                                <a:gd name="connsiteY92" fmla="*/ 5287 h 83477"/>
                                <a:gd name="connsiteX93" fmla="*/ 7508 w 12443"/>
                                <a:gd name="connsiteY93" fmla="*/ 8625 h 83477"/>
                                <a:gd name="connsiteX94" fmla="*/ 7551 w 12443"/>
                                <a:gd name="connsiteY94" fmla="*/ 7292 h 83477"/>
                                <a:gd name="connsiteX95" fmla="*/ 7551 w 12443"/>
                                <a:gd name="connsiteY95" fmla="*/ 4626 h 83477"/>
                                <a:gd name="connsiteX96" fmla="*/ 7593 w 12443"/>
                                <a:gd name="connsiteY96" fmla="*/ 6878 h 83477"/>
                                <a:gd name="connsiteX97" fmla="*/ 7635 w 12443"/>
                                <a:gd name="connsiteY97" fmla="*/ 5045 h 83477"/>
                                <a:gd name="connsiteX98" fmla="*/ 7635 w 12443"/>
                                <a:gd name="connsiteY98" fmla="*/ 9276 h 83477"/>
                                <a:gd name="connsiteX99" fmla="*/ 7763 w 12443"/>
                                <a:gd name="connsiteY99" fmla="*/ 2460 h 83477"/>
                                <a:gd name="connsiteX100" fmla="*/ 7807 w 12443"/>
                                <a:gd name="connsiteY100" fmla="*/ 10629 h 83477"/>
                                <a:gd name="connsiteX101" fmla="*/ 7849 w 12443"/>
                                <a:gd name="connsiteY101" fmla="*/ 7040 h 83477"/>
                                <a:gd name="connsiteX102" fmla="*/ 7935 w 12443"/>
                                <a:gd name="connsiteY102" fmla="*/ 10124 h 83477"/>
                                <a:gd name="connsiteX103" fmla="*/ 7978 w 12443"/>
                                <a:gd name="connsiteY103" fmla="*/ 5787 h 83477"/>
                                <a:gd name="connsiteX104" fmla="*/ 8018 w 12443"/>
                                <a:gd name="connsiteY104" fmla="*/ 8625 h 83477"/>
                                <a:gd name="connsiteX105" fmla="*/ 8061 w 12443"/>
                                <a:gd name="connsiteY105" fmla="*/ 4626 h 83477"/>
                                <a:gd name="connsiteX106" fmla="*/ 8147 w 12443"/>
                                <a:gd name="connsiteY106" fmla="*/ 8044 h 83477"/>
                                <a:gd name="connsiteX107" fmla="*/ 8147 w 12443"/>
                                <a:gd name="connsiteY107" fmla="*/ 9538 h 83477"/>
                                <a:gd name="connsiteX108" fmla="*/ 8189 w 12443"/>
                                <a:gd name="connsiteY108" fmla="*/ 9876 h 83477"/>
                                <a:gd name="connsiteX109" fmla="*/ 8189 w 12443"/>
                                <a:gd name="connsiteY109" fmla="*/ 8705 h 83477"/>
                                <a:gd name="connsiteX110" fmla="*/ 8274 w 12443"/>
                                <a:gd name="connsiteY110" fmla="*/ 6121 h 83477"/>
                                <a:gd name="connsiteX111" fmla="*/ 8401 w 12443"/>
                                <a:gd name="connsiteY111" fmla="*/ 9043 h 83477"/>
                                <a:gd name="connsiteX112" fmla="*/ 8487 w 12443"/>
                                <a:gd name="connsiteY112" fmla="*/ 5787 h 83477"/>
                                <a:gd name="connsiteX113" fmla="*/ 8487 w 12443"/>
                                <a:gd name="connsiteY113" fmla="*/ 7040 h 83477"/>
                                <a:gd name="connsiteX114" fmla="*/ 8529 w 12443"/>
                                <a:gd name="connsiteY114" fmla="*/ 7458 h 83477"/>
                                <a:gd name="connsiteX115" fmla="*/ 8529 w 12443"/>
                                <a:gd name="connsiteY115" fmla="*/ 10457 h 83477"/>
                                <a:gd name="connsiteX116" fmla="*/ 8614 w 12443"/>
                                <a:gd name="connsiteY116" fmla="*/ 9457 h 83477"/>
                                <a:gd name="connsiteX117" fmla="*/ 8655 w 12443"/>
                                <a:gd name="connsiteY117" fmla="*/ 5787 h 83477"/>
                                <a:gd name="connsiteX118" fmla="*/ 8743 w 12443"/>
                                <a:gd name="connsiteY118" fmla="*/ 6621 h 83477"/>
                                <a:gd name="connsiteX119" fmla="*/ 8829 w 12443"/>
                                <a:gd name="connsiteY119" fmla="*/ 5707 h 83477"/>
                                <a:gd name="connsiteX120" fmla="*/ 8871 w 12443"/>
                                <a:gd name="connsiteY120" fmla="*/ 6287 h 83477"/>
                                <a:gd name="connsiteX121" fmla="*/ 8912 w 12443"/>
                                <a:gd name="connsiteY121" fmla="*/ 5545 h 83477"/>
                                <a:gd name="connsiteX122" fmla="*/ 8954 w 12443"/>
                                <a:gd name="connsiteY122" fmla="*/ 11628 h 83477"/>
                                <a:gd name="connsiteX123" fmla="*/ 8954 w 12443"/>
                                <a:gd name="connsiteY123" fmla="*/ 6707 h 83477"/>
                                <a:gd name="connsiteX124" fmla="*/ 9039 w 12443"/>
                                <a:gd name="connsiteY124" fmla="*/ 3541 h 83477"/>
                                <a:gd name="connsiteX125" fmla="*/ 9137 w 12443"/>
                                <a:gd name="connsiteY125" fmla="*/ 8103 h 83477"/>
                                <a:gd name="connsiteX126" fmla="*/ 9169 w 12443"/>
                                <a:gd name="connsiteY126" fmla="*/ 4294 h 83477"/>
                                <a:gd name="connsiteX127" fmla="*/ 9253 w 12443"/>
                                <a:gd name="connsiteY127" fmla="*/ 7292 h 83477"/>
                                <a:gd name="connsiteX128" fmla="*/ 9253 w 12443"/>
                                <a:gd name="connsiteY128" fmla="*/ 9457 h 83477"/>
                                <a:gd name="connsiteX129" fmla="*/ 9297 w 12443"/>
                                <a:gd name="connsiteY129" fmla="*/ 5868 h 83477"/>
                                <a:gd name="connsiteX130" fmla="*/ 9465 w 12443"/>
                                <a:gd name="connsiteY130" fmla="*/ 3455 h 83477"/>
                                <a:gd name="connsiteX131" fmla="*/ 9508 w 12443"/>
                                <a:gd name="connsiteY131" fmla="*/ 9538 h 83477"/>
                                <a:gd name="connsiteX132" fmla="*/ 9594 w 12443"/>
                                <a:gd name="connsiteY132" fmla="*/ 4041 h 83477"/>
                                <a:gd name="connsiteX133" fmla="*/ 9719 w 12443"/>
                                <a:gd name="connsiteY133" fmla="*/ 6958 h 83477"/>
                                <a:gd name="connsiteX134" fmla="*/ 9764 w 12443"/>
                                <a:gd name="connsiteY134" fmla="*/ 4374 h 83477"/>
                                <a:gd name="connsiteX135" fmla="*/ 9764 w 12443"/>
                                <a:gd name="connsiteY135" fmla="*/ 10215 h 83477"/>
                                <a:gd name="connsiteX136" fmla="*/ 9892 w 12443"/>
                                <a:gd name="connsiteY136" fmla="*/ 6121 h 83477"/>
                                <a:gd name="connsiteX137" fmla="*/ 9934 w 12443"/>
                                <a:gd name="connsiteY137" fmla="*/ 7211 h 83477"/>
                                <a:gd name="connsiteX138" fmla="*/ 9976 w 12443"/>
                                <a:gd name="connsiteY138" fmla="*/ 10038 h 83477"/>
                                <a:gd name="connsiteX139" fmla="*/ 10061 w 12443"/>
                                <a:gd name="connsiteY139" fmla="*/ 4374 h 83477"/>
                                <a:gd name="connsiteX140" fmla="*/ 10146 w 12443"/>
                                <a:gd name="connsiteY140" fmla="*/ 5868 h 83477"/>
                                <a:gd name="connsiteX141" fmla="*/ 10360 w 12443"/>
                                <a:gd name="connsiteY141" fmla="*/ 9796 h 83477"/>
                                <a:gd name="connsiteX142" fmla="*/ 10444 w 12443"/>
                                <a:gd name="connsiteY142" fmla="*/ 7458 h 83477"/>
                                <a:gd name="connsiteX143" fmla="*/ 10573 w 12443"/>
                                <a:gd name="connsiteY143" fmla="*/ 4455 h 83477"/>
                                <a:gd name="connsiteX144" fmla="*/ 10615 w 12443"/>
                                <a:gd name="connsiteY144" fmla="*/ 7535 h 83477"/>
                                <a:gd name="connsiteX145" fmla="*/ 10657 w 12443"/>
                                <a:gd name="connsiteY145" fmla="*/ 8372 h 83477"/>
                                <a:gd name="connsiteX146" fmla="*/ 10657 w 12443"/>
                                <a:gd name="connsiteY146" fmla="*/ 8705 h 83477"/>
                                <a:gd name="connsiteX147" fmla="*/ 10785 w 12443"/>
                                <a:gd name="connsiteY147" fmla="*/ 6707 h 83477"/>
                                <a:gd name="connsiteX148" fmla="*/ 10870 w 12443"/>
                                <a:gd name="connsiteY148" fmla="*/ 8372 h 83477"/>
                                <a:gd name="connsiteX149" fmla="*/ 10911 w 12443"/>
                                <a:gd name="connsiteY149" fmla="*/ 8044 h 83477"/>
                                <a:gd name="connsiteX150" fmla="*/ 10911 w 12443"/>
                                <a:gd name="connsiteY150" fmla="*/ 5545 h 83477"/>
                                <a:gd name="connsiteX151" fmla="*/ 11039 w 12443"/>
                                <a:gd name="connsiteY151" fmla="*/ 9624 h 83477"/>
                                <a:gd name="connsiteX152" fmla="*/ 11039 w 12443"/>
                                <a:gd name="connsiteY152" fmla="*/ 7535 h 83477"/>
                                <a:gd name="connsiteX153" fmla="*/ 11125 w 12443"/>
                                <a:gd name="connsiteY153" fmla="*/ 8125 h 83477"/>
                                <a:gd name="connsiteX154" fmla="*/ 11209 w 12443"/>
                                <a:gd name="connsiteY154" fmla="*/ 9043 h 83477"/>
                                <a:gd name="connsiteX155" fmla="*/ 11339 w 12443"/>
                                <a:gd name="connsiteY155" fmla="*/ 5868 h 83477"/>
                                <a:gd name="connsiteX156" fmla="*/ 11339 w 12443"/>
                                <a:gd name="connsiteY156" fmla="*/ 7872 h 83477"/>
                                <a:gd name="connsiteX157" fmla="*/ 11508 w 12443"/>
                                <a:gd name="connsiteY157" fmla="*/ 6459 h 83477"/>
                                <a:gd name="connsiteX158" fmla="*/ 12443 w 12443"/>
                                <a:gd name="connsiteY158" fmla="*/ 80421 h 83477"/>
                                <a:gd name="connsiteX0" fmla="*/ 0 w 12443"/>
                                <a:gd name="connsiteY0" fmla="*/ 83477 h 83477"/>
                                <a:gd name="connsiteX1" fmla="*/ 1748 w 12443"/>
                                <a:gd name="connsiteY1" fmla="*/ 59096 h 83477"/>
                                <a:gd name="connsiteX2" fmla="*/ 1531 w 12443"/>
                                <a:gd name="connsiteY2" fmla="*/ 5314 h 83477"/>
                                <a:gd name="connsiteX3" fmla="*/ 1638 w 12443"/>
                                <a:gd name="connsiteY3" fmla="*/ 10710 h 83477"/>
                                <a:gd name="connsiteX4" fmla="*/ 1638 w 12443"/>
                                <a:gd name="connsiteY4" fmla="*/ 9457 h 83477"/>
                                <a:gd name="connsiteX5" fmla="*/ 1722 w 12443"/>
                                <a:gd name="connsiteY5" fmla="*/ 6878 h 83477"/>
                                <a:gd name="connsiteX6" fmla="*/ 1763 w 12443"/>
                                <a:gd name="connsiteY6" fmla="*/ 9205 h 83477"/>
                                <a:gd name="connsiteX7" fmla="*/ 1848 w 12443"/>
                                <a:gd name="connsiteY7" fmla="*/ 10457 h 83477"/>
                                <a:gd name="connsiteX8" fmla="*/ 1891 w 12443"/>
                                <a:gd name="connsiteY8" fmla="*/ 10457 h 83477"/>
                                <a:gd name="connsiteX9" fmla="*/ 1891 w 12443"/>
                                <a:gd name="connsiteY9" fmla="*/ 4955 h 83477"/>
                                <a:gd name="connsiteX10" fmla="*/ 1978 w 12443"/>
                                <a:gd name="connsiteY10" fmla="*/ 7535 h 83477"/>
                                <a:gd name="connsiteX11" fmla="*/ 2105 w 12443"/>
                                <a:gd name="connsiteY11" fmla="*/ 6378 h 83477"/>
                                <a:gd name="connsiteX12" fmla="*/ 2190 w 12443"/>
                                <a:gd name="connsiteY12" fmla="*/ 9876 h 83477"/>
                                <a:gd name="connsiteX13" fmla="*/ 2317 w 12443"/>
                                <a:gd name="connsiteY13" fmla="*/ 4707 h 83477"/>
                                <a:gd name="connsiteX14" fmla="*/ 2317 w 12443"/>
                                <a:gd name="connsiteY14" fmla="*/ 9043 h 83477"/>
                                <a:gd name="connsiteX15" fmla="*/ 2487 w 12443"/>
                                <a:gd name="connsiteY15" fmla="*/ 7535 h 83477"/>
                                <a:gd name="connsiteX16" fmla="*/ 2487 w 12443"/>
                                <a:gd name="connsiteY16" fmla="*/ 11290 h 83477"/>
                                <a:gd name="connsiteX17" fmla="*/ 2615 w 12443"/>
                                <a:gd name="connsiteY17" fmla="*/ 9286 h 83477"/>
                                <a:gd name="connsiteX18" fmla="*/ 2663 w 12443"/>
                                <a:gd name="connsiteY18" fmla="*/ 6196 h 83477"/>
                                <a:gd name="connsiteX19" fmla="*/ 2786 w 12443"/>
                                <a:gd name="connsiteY19" fmla="*/ 9876 h 83477"/>
                                <a:gd name="connsiteX20" fmla="*/ 2827 w 12443"/>
                                <a:gd name="connsiteY20" fmla="*/ 11789 h 83477"/>
                                <a:gd name="connsiteX21" fmla="*/ 2913 w 12443"/>
                                <a:gd name="connsiteY21" fmla="*/ 6121 h 83477"/>
                                <a:gd name="connsiteX22" fmla="*/ 2999 w 12443"/>
                                <a:gd name="connsiteY22" fmla="*/ 9043 h 83477"/>
                                <a:gd name="connsiteX23" fmla="*/ 3063 w 12443"/>
                                <a:gd name="connsiteY23" fmla="*/ 0 h 83477"/>
                                <a:gd name="connsiteX24" fmla="*/ 3168 w 12443"/>
                                <a:gd name="connsiteY24" fmla="*/ 9876 h 83477"/>
                                <a:gd name="connsiteX25" fmla="*/ 3296 w 12443"/>
                                <a:gd name="connsiteY25" fmla="*/ 6707 h 83477"/>
                                <a:gd name="connsiteX26" fmla="*/ 3381 w 12443"/>
                                <a:gd name="connsiteY26" fmla="*/ 5787 h 83477"/>
                                <a:gd name="connsiteX27" fmla="*/ 3381 w 12443"/>
                                <a:gd name="connsiteY27" fmla="*/ 5287 h 83477"/>
                                <a:gd name="connsiteX28" fmla="*/ 3466 w 12443"/>
                                <a:gd name="connsiteY28" fmla="*/ 10457 h 83477"/>
                                <a:gd name="connsiteX29" fmla="*/ 3508 w 12443"/>
                                <a:gd name="connsiteY29" fmla="*/ 9876 h 83477"/>
                                <a:gd name="connsiteX30" fmla="*/ 3592 w 12443"/>
                                <a:gd name="connsiteY30" fmla="*/ 9286 h 83477"/>
                                <a:gd name="connsiteX31" fmla="*/ 3635 w 12443"/>
                                <a:gd name="connsiteY31" fmla="*/ 3202 h 83477"/>
                                <a:gd name="connsiteX32" fmla="*/ 3635 w 12443"/>
                                <a:gd name="connsiteY32" fmla="*/ 8372 h 83477"/>
                                <a:gd name="connsiteX33" fmla="*/ 3680 w 12443"/>
                                <a:gd name="connsiteY33" fmla="*/ 11290 h 83477"/>
                                <a:gd name="connsiteX34" fmla="*/ 3856 w 12443"/>
                                <a:gd name="connsiteY34" fmla="*/ 5964 h 83477"/>
                                <a:gd name="connsiteX35" fmla="*/ 3892 w 12443"/>
                                <a:gd name="connsiteY35" fmla="*/ 10038 h 83477"/>
                                <a:gd name="connsiteX36" fmla="*/ 3892 w 12443"/>
                                <a:gd name="connsiteY36" fmla="*/ 10629 h 83477"/>
                                <a:gd name="connsiteX37" fmla="*/ 3934 w 12443"/>
                                <a:gd name="connsiteY37" fmla="*/ 10376 h 83477"/>
                                <a:gd name="connsiteX38" fmla="*/ 4021 w 12443"/>
                                <a:gd name="connsiteY38" fmla="*/ 8872 h 83477"/>
                                <a:gd name="connsiteX39" fmla="*/ 4104 w 12443"/>
                                <a:gd name="connsiteY39" fmla="*/ 6459 h 83477"/>
                                <a:gd name="connsiteX40" fmla="*/ 4146 w 12443"/>
                                <a:gd name="connsiteY40" fmla="*/ 8044 h 83477"/>
                                <a:gd name="connsiteX41" fmla="*/ 4232 w 12443"/>
                                <a:gd name="connsiteY41" fmla="*/ 9043 h 83477"/>
                                <a:gd name="connsiteX42" fmla="*/ 4232 w 12443"/>
                                <a:gd name="connsiteY42" fmla="*/ 9876 h 83477"/>
                                <a:gd name="connsiteX43" fmla="*/ 4274 w 12443"/>
                                <a:gd name="connsiteY43" fmla="*/ 9043 h 83477"/>
                                <a:gd name="connsiteX44" fmla="*/ 4315 w 12443"/>
                                <a:gd name="connsiteY44" fmla="*/ 8044 h 83477"/>
                                <a:gd name="connsiteX45" fmla="*/ 4360 w 12443"/>
                                <a:gd name="connsiteY45" fmla="*/ 6707 h 83477"/>
                                <a:gd name="connsiteX46" fmla="*/ 4360 w 12443"/>
                                <a:gd name="connsiteY46" fmla="*/ 6459 h 83477"/>
                                <a:gd name="connsiteX47" fmla="*/ 4530 w 12443"/>
                                <a:gd name="connsiteY47" fmla="*/ 10876 h 83477"/>
                                <a:gd name="connsiteX48" fmla="*/ 4656 w 12443"/>
                                <a:gd name="connsiteY48" fmla="*/ 4374 h 83477"/>
                                <a:gd name="connsiteX49" fmla="*/ 4760 w 12443"/>
                                <a:gd name="connsiteY49" fmla="*/ 10590 h 83477"/>
                                <a:gd name="connsiteX50" fmla="*/ 4828 w 12443"/>
                                <a:gd name="connsiteY50" fmla="*/ 4041 h 83477"/>
                                <a:gd name="connsiteX51" fmla="*/ 4928 w 12443"/>
                                <a:gd name="connsiteY51" fmla="*/ 9138 h 83477"/>
                                <a:gd name="connsiteX52" fmla="*/ 4998 w 12443"/>
                                <a:gd name="connsiteY52" fmla="*/ 7625 h 83477"/>
                                <a:gd name="connsiteX53" fmla="*/ 5125 w 12443"/>
                                <a:gd name="connsiteY53" fmla="*/ 6287 h 83477"/>
                                <a:gd name="connsiteX54" fmla="*/ 5167 w 12443"/>
                                <a:gd name="connsiteY54" fmla="*/ 9457 h 83477"/>
                                <a:gd name="connsiteX55" fmla="*/ 5253 w 12443"/>
                                <a:gd name="connsiteY55" fmla="*/ 8044 h 83477"/>
                                <a:gd name="connsiteX56" fmla="*/ 5253 w 12443"/>
                                <a:gd name="connsiteY56" fmla="*/ 11870 h 83477"/>
                                <a:gd name="connsiteX57" fmla="*/ 5337 w 12443"/>
                                <a:gd name="connsiteY57" fmla="*/ 10629 h 83477"/>
                                <a:gd name="connsiteX58" fmla="*/ 5423 w 12443"/>
                                <a:gd name="connsiteY58" fmla="*/ 8453 h 83477"/>
                                <a:gd name="connsiteX59" fmla="*/ 5423 w 12443"/>
                                <a:gd name="connsiteY59" fmla="*/ 6621 h 83477"/>
                                <a:gd name="connsiteX60" fmla="*/ 5423 w 12443"/>
                                <a:gd name="connsiteY60" fmla="*/ 5545 h 83477"/>
                                <a:gd name="connsiteX61" fmla="*/ 5466 w 12443"/>
                                <a:gd name="connsiteY61" fmla="*/ 6121 h 83477"/>
                                <a:gd name="connsiteX62" fmla="*/ 5466 w 12443"/>
                                <a:gd name="connsiteY62" fmla="*/ 6958 h 83477"/>
                                <a:gd name="connsiteX63" fmla="*/ 5592 w 12443"/>
                                <a:gd name="connsiteY63" fmla="*/ 10629 h 83477"/>
                                <a:gd name="connsiteX64" fmla="*/ 5635 w 12443"/>
                                <a:gd name="connsiteY64" fmla="*/ 10876 h 83477"/>
                                <a:gd name="connsiteX65" fmla="*/ 5806 w 12443"/>
                                <a:gd name="connsiteY65" fmla="*/ 8125 h 83477"/>
                                <a:gd name="connsiteX66" fmla="*/ 5849 w 12443"/>
                                <a:gd name="connsiteY66" fmla="*/ 7292 h 83477"/>
                                <a:gd name="connsiteX67" fmla="*/ 5976 w 12443"/>
                                <a:gd name="connsiteY67" fmla="*/ 9538 h 83477"/>
                                <a:gd name="connsiteX68" fmla="*/ 6061 w 12443"/>
                                <a:gd name="connsiteY68" fmla="*/ 9876 h 83477"/>
                                <a:gd name="connsiteX69" fmla="*/ 6104 w 12443"/>
                                <a:gd name="connsiteY69" fmla="*/ 5459 h 83477"/>
                                <a:gd name="connsiteX70" fmla="*/ 6232 w 12443"/>
                                <a:gd name="connsiteY70" fmla="*/ 8372 h 83477"/>
                                <a:gd name="connsiteX71" fmla="*/ 6299 w 12443"/>
                                <a:gd name="connsiteY71" fmla="*/ 2737 h 83477"/>
                                <a:gd name="connsiteX72" fmla="*/ 6318 w 12443"/>
                                <a:gd name="connsiteY72" fmla="*/ 9286 h 83477"/>
                                <a:gd name="connsiteX73" fmla="*/ 6404 w 12443"/>
                                <a:gd name="connsiteY73" fmla="*/ 6958 h 83477"/>
                                <a:gd name="connsiteX74" fmla="*/ 6529 w 12443"/>
                                <a:gd name="connsiteY74" fmla="*/ 8372 h 83477"/>
                                <a:gd name="connsiteX75" fmla="*/ 6644 w 12443"/>
                                <a:gd name="connsiteY75" fmla="*/ 12316 h 83477"/>
                                <a:gd name="connsiteX76" fmla="*/ 6699 w 12443"/>
                                <a:gd name="connsiteY76" fmla="*/ 5045 h 83477"/>
                                <a:gd name="connsiteX77" fmla="*/ 6742 w 12443"/>
                                <a:gd name="connsiteY77" fmla="*/ 8453 h 83477"/>
                                <a:gd name="connsiteX78" fmla="*/ 6785 w 12443"/>
                                <a:gd name="connsiteY78" fmla="*/ 7211 h 83477"/>
                                <a:gd name="connsiteX79" fmla="*/ 6871 w 12443"/>
                                <a:gd name="connsiteY79" fmla="*/ 5459 h 83477"/>
                                <a:gd name="connsiteX80" fmla="*/ 6912 w 12443"/>
                                <a:gd name="connsiteY80" fmla="*/ 6958 h 83477"/>
                                <a:gd name="connsiteX81" fmla="*/ 7099 w 12443"/>
                                <a:gd name="connsiteY81" fmla="*/ 10404 h 83477"/>
                                <a:gd name="connsiteX82" fmla="*/ 7082 w 12443"/>
                                <a:gd name="connsiteY82" fmla="*/ 7211 h 83477"/>
                                <a:gd name="connsiteX83" fmla="*/ 7125 w 12443"/>
                                <a:gd name="connsiteY83" fmla="*/ 5787 h 83477"/>
                                <a:gd name="connsiteX84" fmla="*/ 7125 w 12443"/>
                                <a:gd name="connsiteY84" fmla="*/ 6378 h 83477"/>
                                <a:gd name="connsiteX85" fmla="*/ 7125 w 12443"/>
                                <a:gd name="connsiteY85" fmla="*/ 7211 h 83477"/>
                                <a:gd name="connsiteX86" fmla="*/ 7168 w 12443"/>
                                <a:gd name="connsiteY86" fmla="*/ 6878 h 83477"/>
                                <a:gd name="connsiteX87" fmla="*/ 7212 w 12443"/>
                                <a:gd name="connsiteY87" fmla="*/ 5707 h 83477"/>
                                <a:gd name="connsiteX88" fmla="*/ 7338 w 12443"/>
                                <a:gd name="connsiteY88" fmla="*/ 7792 h 83477"/>
                                <a:gd name="connsiteX89" fmla="*/ 7338 w 12443"/>
                                <a:gd name="connsiteY89" fmla="*/ 8292 h 83477"/>
                                <a:gd name="connsiteX90" fmla="*/ 7338 w 12443"/>
                                <a:gd name="connsiteY90" fmla="*/ 7872 h 83477"/>
                                <a:gd name="connsiteX91" fmla="*/ 7380 w 12443"/>
                                <a:gd name="connsiteY91" fmla="*/ 6621 h 83477"/>
                                <a:gd name="connsiteX92" fmla="*/ 7424 w 12443"/>
                                <a:gd name="connsiteY92" fmla="*/ 5287 h 83477"/>
                                <a:gd name="connsiteX93" fmla="*/ 7508 w 12443"/>
                                <a:gd name="connsiteY93" fmla="*/ 8625 h 83477"/>
                                <a:gd name="connsiteX94" fmla="*/ 7551 w 12443"/>
                                <a:gd name="connsiteY94" fmla="*/ 7292 h 83477"/>
                                <a:gd name="connsiteX95" fmla="*/ 7551 w 12443"/>
                                <a:gd name="connsiteY95" fmla="*/ 4626 h 83477"/>
                                <a:gd name="connsiteX96" fmla="*/ 7593 w 12443"/>
                                <a:gd name="connsiteY96" fmla="*/ 6878 h 83477"/>
                                <a:gd name="connsiteX97" fmla="*/ 7635 w 12443"/>
                                <a:gd name="connsiteY97" fmla="*/ 5045 h 83477"/>
                                <a:gd name="connsiteX98" fmla="*/ 7635 w 12443"/>
                                <a:gd name="connsiteY98" fmla="*/ 9276 h 83477"/>
                                <a:gd name="connsiteX99" fmla="*/ 7763 w 12443"/>
                                <a:gd name="connsiteY99" fmla="*/ 2460 h 83477"/>
                                <a:gd name="connsiteX100" fmla="*/ 7807 w 12443"/>
                                <a:gd name="connsiteY100" fmla="*/ 10629 h 83477"/>
                                <a:gd name="connsiteX101" fmla="*/ 7849 w 12443"/>
                                <a:gd name="connsiteY101" fmla="*/ 7040 h 83477"/>
                                <a:gd name="connsiteX102" fmla="*/ 7935 w 12443"/>
                                <a:gd name="connsiteY102" fmla="*/ 10124 h 83477"/>
                                <a:gd name="connsiteX103" fmla="*/ 7978 w 12443"/>
                                <a:gd name="connsiteY103" fmla="*/ 5787 h 83477"/>
                                <a:gd name="connsiteX104" fmla="*/ 8018 w 12443"/>
                                <a:gd name="connsiteY104" fmla="*/ 8625 h 83477"/>
                                <a:gd name="connsiteX105" fmla="*/ 8061 w 12443"/>
                                <a:gd name="connsiteY105" fmla="*/ 4626 h 83477"/>
                                <a:gd name="connsiteX106" fmla="*/ 8147 w 12443"/>
                                <a:gd name="connsiteY106" fmla="*/ 8044 h 83477"/>
                                <a:gd name="connsiteX107" fmla="*/ 8147 w 12443"/>
                                <a:gd name="connsiteY107" fmla="*/ 9538 h 83477"/>
                                <a:gd name="connsiteX108" fmla="*/ 8189 w 12443"/>
                                <a:gd name="connsiteY108" fmla="*/ 9876 h 83477"/>
                                <a:gd name="connsiteX109" fmla="*/ 8189 w 12443"/>
                                <a:gd name="connsiteY109" fmla="*/ 8705 h 83477"/>
                                <a:gd name="connsiteX110" fmla="*/ 8274 w 12443"/>
                                <a:gd name="connsiteY110" fmla="*/ 6121 h 83477"/>
                                <a:gd name="connsiteX111" fmla="*/ 8401 w 12443"/>
                                <a:gd name="connsiteY111" fmla="*/ 9043 h 83477"/>
                                <a:gd name="connsiteX112" fmla="*/ 8487 w 12443"/>
                                <a:gd name="connsiteY112" fmla="*/ 5787 h 83477"/>
                                <a:gd name="connsiteX113" fmla="*/ 8487 w 12443"/>
                                <a:gd name="connsiteY113" fmla="*/ 7040 h 83477"/>
                                <a:gd name="connsiteX114" fmla="*/ 8529 w 12443"/>
                                <a:gd name="connsiteY114" fmla="*/ 7458 h 83477"/>
                                <a:gd name="connsiteX115" fmla="*/ 8529 w 12443"/>
                                <a:gd name="connsiteY115" fmla="*/ 10457 h 83477"/>
                                <a:gd name="connsiteX116" fmla="*/ 8614 w 12443"/>
                                <a:gd name="connsiteY116" fmla="*/ 9457 h 83477"/>
                                <a:gd name="connsiteX117" fmla="*/ 8655 w 12443"/>
                                <a:gd name="connsiteY117" fmla="*/ 5787 h 83477"/>
                                <a:gd name="connsiteX118" fmla="*/ 8743 w 12443"/>
                                <a:gd name="connsiteY118" fmla="*/ 6621 h 83477"/>
                                <a:gd name="connsiteX119" fmla="*/ 8829 w 12443"/>
                                <a:gd name="connsiteY119" fmla="*/ 5707 h 83477"/>
                                <a:gd name="connsiteX120" fmla="*/ 8871 w 12443"/>
                                <a:gd name="connsiteY120" fmla="*/ 6287 h 83477"/>
                                <a:gd name="connsiteX121" fmla="*/ 8912 w 12443"/>
                                <a:gd name="connsiteY121" fmla="*/ 5545 h 83477"/>
                                <a:gd name="connsiteX122" fmla="*/ 8954 w 12443"/>
                                <a:gd name="connsiteY122" fmla="*/ 11628 h 83477"/>
                                <a:gd name="connsiteX123" fmla="*/ 8954 w 12443"/>
                                <a:gd name="connsiteY123" fmla="*/ 6707 h 83477"/>
                                <a:gd name="connsiteX124" fmla="*/ 9039 w 12443"/>
                                <a:gd name="connsiteY124" fmla="*/ 3541 h 83477"/>
                                <a:gd name="connsiteX125" fmla="*/ 9137 w 12443"/>
                                <a:gd name="connsiteY125" fmla="*/ 8103 h 83477"/>
                                <a:gd name="connsiteX126" fmla="*/ 9169 w 12443"/>
                                <a:gd name="connsiteY126" fmla="*/ 4294 h 83477"/>
                                <a:gd name="connsiteX127" fmla="*/ 9253 w 12443"/>
                                <a:gd name="connsiteY127" fmla="*/ 7292 h 83477"/>
                                <a:gd name="connsiteX128" fmla="*/ 9253 w 12443"/>
                                <a:gd name="connsiteY128" fmla="*/ 9457 h 83477"/>
                                <a:gd name="connsiteX129" fmla="*/ 9297 w 12443"/>
                                <a:gd name="connsiteY129" fmla="*/ 5868 h 83477"/>
                                <a:gd name="connsiteX130" fmla="*/ 9465 w 12443"/>
                                <a:gd name="connsiteY130" fmla="*/ 3455 h 83477"/>
                                <a:gd name="connsiteX131" fmla="*/ 9508 w 12443"/>
                                <a:gd name="connsiteY131" fmla="*/ 9538 h 83477"/>
                                <a:gd name="connsiteX132" fmla="*/ 9594 w 12443"/>
                                <a:gd name="connsiteY132" fmla="*/ 4041 h 83477"/>
                                <a:gd name="connsiteX133" fmla="*/ 9719 w 12443"/>
                                <a:gd name="connsiteY133" fmla="*/ 6958 h 83477"/>
                                <a:gd name="connsiteX134" fmla="*/ 9764 w 12443"/>
                                <a:gd name="connsiteY134" fmla="*/ 4374 h 83477"/>
                                <a:gd name="connsiteX135" fmla="*/ 9764 w 12443"/>
                                <a:gd name="connsiteY135" fmla="*/ 10215 h 83477"/>
                                <a:gd name="connsiteX136" fmla="*/ 9892 w 12443"/>
                                <a:gd name="connsiteY136" fmla="*/ 6121 h 83477"/>
                                <a:gd name="connsiteX137" fmla="*/ 9934 w 12443"/>
                                <a:gd name="connsiteY137" fmla="*/ 7211 h 83477"/>
                                <a:gd name="connsiteX138" fmla="*/ 9976 w 12443"/>
                                <a:gd name="connsiteY138" fmla="*/ 10038 h 83477"/>
                                <a:gd name="connsiteX139" fmla="*/ 10061 w 12443"/>
                                <a:gd name="connsiteY139" fmla="*/ 4374 h 83477"/>
                                <a:gd name="connsiteX140" fmla="*/ 10146 w 12443"/>
                                <a:gd name="connsiteY140" fmla="*/ 5868 h 83477"/>
                                <a:gd name="connsiteX141" fmla="*/ 10360 w 12443"/>
                                <a:gd name="connsiteY141" fmla="*/ 9796 h 83477"/>
                                <a:gd name="connsiteX142" fmla="*/ 10444 w 12443"/>
                                <a:gd name="connsiteY142" fmla="*/ 7458 h 83477"/>
                                <a:gd name="connsiteX143" fmla="*/ 10573 w 12443"/>
                                <a:gd name="connsiteY143" fmla="*/ 4455 h 83477"/>
                                <a:gd name="connsiteX144" fmla="*/ 10615 w 12443"/>
                                <a:gd name="connsiteY144" fmla="*/ 7535 h 83477"/>
                                <a:gd name="connsiteX145" fmla="*/ 10657 w 12443"/>
                                <a:gd name="connsiteY145" fmla="*/ 8372 h 83477"/>
                                <a:gd name="connsiteX146" fmla="*/ 10657 w 12443"/>
                                <a:gd name="connsiteY146" fmla="*/ 8705 h 83477"/>
                                <a:gd name="connsiteX147" fmla="*/ 10785 w 12443"/>
                                <a:gd name="connsiteY147" fmla="*/ 6707 h 83477"/>
                                <a:gd name="connsiteX148" fmla="*/ 10870 w 12443"/>
                                <a:gd name="connsiteY148" fmla="*/ 8372 h 83477"/>
                                <a:gd name="connsiteX149" fmla="*/ 10911 w 12443"/>
                                <a:gd name="connsiteY149" fmla="*/ 8044 h 83477"/>
                                <a:gd name="connsiteX150" fmla="*/ 10911 w 12443"/>
                                <a:gd name="connsiteY150" fmla="*/ 5545 h 83477"/>
                                <a:gd name="connsiteX151" fmla="*/ 11039 w 12443"/>
                                <a:gd name="connsiteY151" fmla="*/ 9624 h 83477"/>
                                <a:gd name="connsiteX152" fmla="*/ 11039 w 12443"/>
                                <a:gd name="connsiteY152" fmla="*/ 7535 h 83477"/>
                                <a:gd name="connsiteX153" fmla="*/ 11125 w 12443"/>
                                <a:gd name="connsiteY153" fmla="*/ 8125 h 83477"/>
                                <a:gd name="connsiteX154" fmla="*/ 11209 w 12443"/>
                                <a:gd name="connsiteY154" fmla="*/ 9043 h 83477"/>
                                <a:gd name="connsiteX155" fmla="*/ 11339 w 12443"/>
                                <a:gd name="connsiteY155" fmla="*/ 5868 h 83477"/>
                                <a:gd name="connsiteX156" fmla="*/ 11339 w 12443"/>
                                <a:gd name="connsiteY156" fmla="*/ 7872 h 83477"/>
                                <a:gd name="connsiteX157" fmla="*/ 11508 w 12443"/>
                                <a:gd name="connsiteY157" fmla="*/ 6459 h 83477"/>
                                <a:gd name="connsiteX158" fmla="*/ 12443 w 12443"/>
                                <a:gd name="connsiteY158" fmla="*/ 80421 h 83477"/>
                                <a:gd name="connsiteX0" fmla="*/ 0 w 12443"/>
                                <a:gd name="connsiteY0" fmla="*/ 83477 h 83477"/>
                                <a:gd name="connsiteX1" fmla="*/ 1531 w 12443"/>
                                <a:gd name="connsiteY1" fmla="*/ 5314 h 83477"/>
                                <a:gd name="connsiteX2" fmla="*/ 1638 w 12443"/>
                                <a:gd name="connsiteY2" fmla="*/ 10710 h 83477"/>
                                <a:gd name="connsiteX3" fmla="*/ 1638 w 12443"/>
                                <a:gd name="connsiteY3" fmla="*/ 9457 h 83477"/>
                                <a:gd name="connsiteX4" fmla="*/ 1722 w 12443"/>
                                <a:gd name="connsiteY4" fmla="*/ 6878 h 83477"/>
                                <a:gd name="connsiteX5" fmla="*/ 1763 w 12443"/>
                                <a:gd name="connsiteY5" fmla="*/ 9205 h 83477"/>
                                <a:gd name="connsiteX6" fmla="*/ 1848 w 12443"/>
                                <a:gd name="connsiteY6" fmla="*/ 10457 h 83477"/>
                                <a:gd name="connsiteX7" fmla="*/ 1891 w 12443"/>
                                <a:gd name="connsiteY7" fmla="*/ 10457 h 83477"/>
                                <a:gd name="connsiteX8" fmla="*/ 1891 w 12443"/>
                                <a:gd name="connsiteY8" fmla="*/ 4955 h 83477"/>
                                <a:gd name="connsiteX9" fmla="*/ 1978 w 12443"/>
                                <a:gd name="connsiteY9" fmla="*/ 7535 h 83477"/>
                                <a:gd name="connsiteX10" fmla="*/ 2105 w 12443"/>
                                <a:gd name="connsiteY10" fmla="*/ 6378 h 83477"/>
                                <a:gd name="connsiteX11" fmla="*/ 2190 w 12443"/>
                                <a:gd name="connsiteY11" fmla="*/ 9876 h 83477"/>
                                <a:gd name="connsiteX12" fmla="*/ 2317 w 12443"/>
                                <a:gd name="connsiteY12" fmla="*/ 4707 h 83477"/>
                                <a:gd name="connsiteX13" fmla="*/ 2317 w 12443"/>
                                <a:gd name="connsiteY13" fmla="*/ 9043 h 83477"/>
                                <a:gd name="connsiteX14" fmla="*/ 2487 w 12443"/>
                                <a:gd name="connsiteY14" fmla="*/ 7535 h 83477"/>
                                <a:gd name="connsiteX15" fmla="*/ 2487 w 12443"/>
                                <a:gd name="connsiteY15" fmla="*/ 11290 h 83477"/>
                                <a:gd name="connsiteX16" fmla="*/ 2615 w 12443"/>
                                <a:gd name="connsiteY16" fmla="*/ 9286 h 83477"/>
                                <a:gd name="connsiteX17" fmla="*/ 2663 w 12443"/>
                                <a:gd name="connsiteY17" fmla="*/ 6196 h 83477"/>
                                <a:gd name="connsiteX18" fmla="*/ 2786 w 12443"/>
                                <a:gd name="connsiteY18" fmla="*/ 9876 h 83477"/>
                                <a:gd name="connsiteX19" fmla="*/ 2827 w 12443"/>
                                <a:gd name="connsiteY19" fmla="*/ 11789 h 83477"/>
                                <a:gd name="connsiteX20" fmla="*/ 2913 w 12443"/>
                                <a:gd name="connsiteY20" fmla="*/ 6121 h 83477"/>
                                <a:gd name="connsiteX21" fmla="*/ 2999 w 12443"/>
                                <a:gd name="connsiteY21" fmla="*/ 9043 h 83477"/>
                                <a:gd name="connsiteX22" fmla="*/ 3063 w 12443"/>
                                <a:gd name="connsiteY22" fmla="*/ 0 h 83477"/>
                                <a:gd name="connsiteX23" fmla="*/ 3168 w 12443"/>
                                <a:gd name="connsiteY23" fmla="*/ 9876 h 83477"/>
                                <a:gd name="connsiteX24" fmla="*/ 3296 w 12443"/>
                                <a:gd name="connsiteY24" fmla="*/ 6707 h 83477"/>
                                <a:gd name="connsiteX25" fmla="*/ 3381 w 12443"/>
                                <a:gd name="connsiteY25" fmla="*/ 5787 h 83477"/>
                                <a:gd name="connsiteX26" fmla="*/ 3381 w 12443"/>
                                <a:gd name="connsiteY26" fmla="*/ 5287 h 83477"/>
                                <a:gd name="connsiteX27" fmla="*/ 3466 w 12443"/>
                                <a:gd name="connsiteY27" fmla="*/ 10457 h 83477"/>
                                <a:gd name="connsiteX28" fmla="*/ 3508 w 12443"/>
                                <a:gd name="connsiteY28" fmla="*/ 9876 h 83477"/>
                                <a:gd name="connsiteX29" fmla="*/ 3592 w 12443"/>
                                <a:gd name="connsiteY29" fmla="*/ 9286 h 83477"/>
                                <a:gd name="connsiteX30" fmla="*/ 3635 w 12443"/>
                                <a:gd name="connsiteY30" fmla="*/ 3202 h 83477"/>
                                <a:gd name="connsiteX31" fmla="*/ 3635 w 12443"/>
                                <a:gd name="connsiteY31" fmla="*/ 8372 h 83477"/>
                                <a:gd name="connsiteX32" fmla="*/ 3680 w 12443"/>
                                <a:gd name="connsiteY32" fmla="*/ 11290 h 83477"/>
                                <a:gd name="connsiteX33" fmla="*/ 3856 w 12443"/>
                                <a:gd name="connsiteY33" fmla="*/ 5964 h 83477"/>
                                <a:gd name="connsiteX34" fmla="*/ 3892 w 12443"/>
                                <a:gd name="connsiteY34" fmla="*/ 10038 h 83477"/>
                                <a:gd name="connsiteX35" fmla="*/ 3892 w 12443"/>
                                <a:gd name="connsiteY35" fmla="*/ 10629 h 83477"/>
                                <a:gd name="connsiteX36" fmla="*/ 3934 w 12443"/>
                                <a:gd name="connsiteY36" fmla="*/ 10376 h 83477"/>
                                <a:gd name="connsiteX37" fmla="*/ 4021 w 12443"/>
                                <a:gd name="connsiteY37" fmla="*/ 8872 h 83477"/>
                                <a:gd name="connsiteX38" fmla="*/ 4104 w 12443"/>
                                <a:gd name="connsiteY38" fmla="*/ 6459 h 83477"/>
                                <a:gd name="connsiteX39" fmla="*/ 4146 w 12443"/>
                                <a:gd name="connsiteY39" fmla="*/ 8044 h 83477"/>
                                <a:gd name="connsiteX40" fmla="*/ 4232 w 12443"/>
                                <a:gd name="connsiteY40" fmla="*/ 9043 h 83477"/>
                                <a:gd name="connsiteX41" fmla="*/ 4232 w 12443"/>
                                <a:gd name="connsiteY41" fmla="*/ 9876 h 83477"/>
                                <a:gd name="connsiteX42" fmla="*/ 4274 w 12443"/>
                                <a:gd name="connsiteY42" fmla="*/ 9043 h 83477"/>
                                <a:gd name="connsiteX43" fmla="*/ 4315 w 12443"/>
                                <a:gd name="connsiteY43" fmla="*/ 8044 h 83477"/>
                                <a:gd name="connsiteX44" fmla="*/ 4360 w 12443"/>
                                <a:gd name="connsiteY44" fmla="*/ 6707 h 83477"/>
                                <a:gd name="connsiteX45" fmla="*/ 4360 w 12443"/>
                                <a:gd name="connsiteY45" fmla="*/ 6459 h 83477"/>
                                <a:gd name="connsiteX46" fmla="*/ 4530 w 12443"/>
                                <a:gd name="connsiteY46" fmla="*/ 10876 h 83477"/>
                                <a:gd name="connsiteX47" fmla="*/ 4656 w 12443"/>
                                <a:gd name="connsiteY47" fmla="*/ 4374 h 83477"/>
                                <a:gd name="connsiteX48" fmla="*/ 4760 w 12443"/>
                                <a:gd name="connsiteY48" fmla="*/ 10590 h 83477"/>
                                <a:gd name="connsiteX49" fmla="*/ 4828 w 12443"/>
                                <a:gd name="connsiteY49" fmla="*/ 4041 h 83477"/>
                                <a:gd name="connsiteX50" fmla="*/ 4928 w 12443"/>
                                <a:gd name="connsiteY50" fmla="*/ 9138 h 83477"/>
                                <a:gd name="connsiteX51" fmla="*/ 4998 w 12443"/>
                                <a:gd name="connsiteY51" fmla="*/ 7625 h 83477"/>
                                <a:gd name="connsiteX52" fmla="*/ 5125 w 12443"/>
                                <a:gd name="connsiteY52" fmla="*/ 6287 h 83477"/>
                                <a:gd name="connsiteX53" fmla="*/ 5167 w 12443"/>
                                <a:gd name="connsiteY53" fmla="*/ 9457 h 83477"/>
                                <a:gd name="connsiteX54" fmla="*/ 5253 w 12443"/>
                                <a:gd name="connsiteY54" fmla="*/ 8044 h 83477"/>
                                <a:gd name="connsiteX55" fmla="*/ 5253 w 12443"/>
                                <a:gd name="connsiteY55" fmla="*/ 11870 h 83477"/>
                                <a:gd name="connsiteX56" fmla="*/ 5337 w 12443"/>
                                <a:gd name="connsiteY56" fmla="*/ 10629 h 83477"/>
                                <a:gd name="connsiteX57" fmla="*/ 5423 w 12443"/>
                                <a:gd name="connsiteY57" fmla="*/ 8453 h 83477"/>
                                <a:gd name="connsiteX58" fmla="*/ 5423 w 12443"/>
                                <a:gd name="connsiteY58" fmla="*/ 6621 h 83477"/>
                                <a:gd name="connsiteX59" fmla="*/ 5423 w 12443"/>
                                <a:gd name="connsiteY59" fmla="*/ 5545 h 83477"/>
                                <a:gd name="connsiteX60" fmla="*/ 5466 w 12443"/>
                                <a:gd name="connsiteY60" fmla="*/ 6121 h 83477"/>
                                <a:gd name="connsiteX61" fmla="*/ 5466 w 12443"/>
                                <a:gd name="connsiteY61" fmla="*/ 6958 h 83477"/>
                                <a:gd name="connsiteX62" fmla="*/ 5592 w 12443"/>
                                <a:gd name="connsiteY62" fmla="*/ 10629 h 83477"/>
                                <a:gd name="connsiteX63" fmla="*/ 5635 w 12443"/>
                                <a:gd name="connsiteY63" fmla="*/ 10876 h 83477"/>
                                <a:gd name="connsiteX64" fmla="*/ 5806 w 12443"/>
                                <a:gd name="connsiteY64" fmla="*/ 8125 h 83477"/>
                                <a:gd name="connsiteX65" fmla="*/ 5849 w 12443"/>
                                <a:gd name="connsiteY65" fmla="*/ 7292 h 83477"/>
                                <a:gd name="connsiteX66" fmla="*/ 5976 w 12443"/>
                                <a:gd name="connsiteY66" fmla="*/ 9538 h 83477"/>
                                <a:gd name="connsiteX67" fmla="*/ 6061 w 12443"/>
                                <a:gd name="connsiteY67" fmla="*/ 9876 h 83477"/>
                                <a:gd name="connsiteX68" fmla="*/ 6104 w 12443"/>
                                <a:gd name="connsiteY68" fmla="*/ 5459 h 83477"/>
                                <a:gd name="connsiteX69" fmla="*/ 6232 w 12443"/>
                                <a:gd name="connsiteY69" fmla="*/ 8372 h 83477"/>
                                <a:gd name="connsiteX70" fmla="*/ 6299 w 12443"/>
                                <a:gd name="connsiteY70" fmla="*/ 2737 h 83477"/>
                                <a:gd name="connsiteX71" fmla="*/ 6318 w 12443"/>
                                <a:gd name="connsiteY71" fmla="*/ 9286 h 83477"/>
                                <a:gd name="connsiteX72" fmla="*/ 6404 w 12443"/>
                                <a:gd name="connsiteY72" fmla="*/ 6958 h 83477"/>
                                <a:gd name="connsiteX73" fmla="*/ 6529 w 12443"/>
                                <a:gd name="connsiteY73" fmla="*/ 8372 h 83477"/>
                                <a:gd name="connsiteX74" fmla="*/ 6644 w 12443"/>
                                <a:gd name="connsiteY74" fmla="*/ 12316 h 83477"/>
                                <a:gd name="connsiteX75" fmla="*/ 6699 w 12443"/>
                                <a:gd name="connsiteY75" fmla="*/ 5045 h 83477"/>
                                <a:gd name="connsiteX76" fmla="*/ 6742 w 12443"/>
                                <a:gd name="connsiteY76" fmla="*/ 8453 h 83477"/>
                                <a:gd name="connsiteX77" fmla="*/ 6785 w 12443"/>
                                <a:gd name="connsiteY77" fmla="*/ 7211 h 83477"/>
                                <a:gd name="connsiteX78" fmla="*/ 6871 w 12443"/>
                                <a:gd name="connsiteY78" fmla="*/ 5459 h 83477"/>
                                <a:gd name="connsiteX79" fmla="*/ 6912 w 12443"/>
                                <a:gd name="connsiteY79" fmla="*/ 6958 h 83477"/>
                                <a:gd name="connsiteX80" fmla="*/ 7099 w 12443"/>
                                <a:gd name="connsiteY80" fmla="*/ 10404 h 83477"/>
                                <a:gd name="connsiteX81" fmla="*/ 7082 w 12443"/>
                                <a:gd name="connsiteY81" fmla="*/ 7211 h 83477"/>
                                <a:gd name="connsiteX82" fmla="*/ 7125 w 12443"/>
                                <a:gd name="connsiteY82" fmla="*/ 5787 h 83477"/>
                                <a:gd name="connsiteX83" fmla="*/ 7125 w 12443"/>
                                <a:gd name="connsiteY83" fmla="*/ 6378 h 83477"/>
                                <a:gd name="connsiteX84" fmla="*/ 7125 w 12443"/>
                                <a:gd name="connsiteY84" fmla="*/ 7211 h 83477"/>
                                <a:gd name="connsiteX85" fmla="*/ 7168 w 12443"/>
                                <a:gd name="connsiteY85" fmla="*/ 6878 h 83477"/>
                                <a:gd name="connsiteX86" fmla="*/ 7212 w 12443"/>
                                <a:gd name="connsiteY86" fmla="*/ 5707 h 83477"/>
                                <a:gd name="connsiteX87" fmla="*/ 7338 w 12443"/>
                                <a:gd name="connsiteY87" fmla="*/ 7792 h 83477"/>
                                <a:gd name="connsiteX88" fmla="*/ 7338 w 12443"/>
                                <a:gd name="connsiteY88" fmla="*/ 8292 h 83477"/>
                                <a:gd name="connsiteX89" fmla="*/ 7338 w 12443"/>
                                <a:gd name="connsiteY89" fmla="*/ 7872 h 83477"/>
                                <a:gd name="connsiteX90" fmla="*/ 7380 w 12443"/>
                                <a:gd name="connsiteY90" fmla="*/ 6621 h 83477"/>
                                <a:gd name="connsiteX91" fmla="*/ 7424 w 12443"/>
                                <a:gd name="connsiteY91" fmla="*/ 5287 h 83477"/>
                                <a:gd name="connsiteX92" fmla="*/ 7508 w 12443"/>
                                <a:gd name="connsiteY92" fmla="*/ 8625 h 83477"/>
                                <a:gd name="connsiteX93" fmla="*/ 7551 w 12443"/>
                                <a:gd name="connsiteY93" fmla="*/ 7292 h 83477"/>
                                <a:gd name="connsiteX94" fmla="*/ 7551 w 12443"/>
                                <a:gd name="connsiteY94" fmla="*/ 4626 h 83477"/>
                                <a:gd name="connsiteX95" fmla="*/ 7593 w 12443"/>
                                <a:gd name="connsiteY95" fmla="*/ 6878 h 83477"/>
                                <a:gd name="connsiteX96" fmla="*/ 7635 w 12443"/>
                                <a:gd name="connsiteY96" fmla="*/ 5045 h 83477"/>
                                <a:gd name="connsiteX97" fmla="*/ 7635 w 12443"/>
                                <a:gd name="connsiteY97" fmla="*/ 9276 h 83477"/>
                                <a:gd name="connsiteX98" fmla="*/ 7763 w 12443"/>
                                <a:gd name="connsiteY98" fmla="*/ 2460 h 83477"/>
                                <a:gd name="connsiteX99" fmla="*/ 7807 w 12443"/>
                                <a:gd name="connsiteY99" fmla="*/ 10629 h 83477"/>
                                <a:gd name="connsiteX100" fmla="*/ 7849 w 12443"/>
                                <a:gd name="connsiteY100" fmla="*/ 7040 h 83477"/>
                                <a:gd name="connsiteX101" fmla="*/ 7935 w 12443"/>
                                <a:gd name="connsiteY101" fmla="*/ 10124 h 83477"/>
                                <a:gd name="connsiteX102" fmla="*/ 7978 w 12443"/>
                                <a:gd name="connsiteY102" fmla="*/ 5787 h 83477"/>
                                <a:gd name="connsiteX103" fmla="*/ 8018 w 12443"/>
                                <a:gd name="connsiteY103" fmla="*/ 8625 h 83477"/>
                                <a:gd name="connsiteX104" fmla="*/ 8061 w 12443"/>
                                <a:gd name="connsiteY104" fmla="*/ 4626 h 83477"/>
                                <a:gd name="connsiteX105" fmla="*/ 8147 w 12443"/>
                                <a:gd name="connsiteY105" fmla="*/ 8044 h 83477"/>
                                <a:gd name="connsiteX106" fmla="*/ 8147 w 12443"/>
                                <a:gd name="connsiteY106" fmla="*/ 9538 h 83477"/>
                                <a:gd name="connsiteX107" fmla="*/ 8189 w 12443"/>
                                <a:gd name="connsiteY107" fmla="*/ 9876 h 83477"/>
                                <a:gd name="connsiteX108" fmla="*/ 8189 w 12443"/>
                                <a:gd name="connsiteY108" fmla="*/ 8705 h 83477"/>
                                <a:gd name="connsiteX109" fmla="*/ 8274 w 12443"/>
                                <a:gd name="connsiteY109" fmla="*/ 6121 h 83477"/>
                                <a:gd name="connsiteX110" fmla="*/ 8401 w 12443"/>
                                <a:gd name="connsiteY110" fmla="*/ 9043 h 83477"/>
                                <a:gd name="connsiteX111" fmla="*/ 8487 w 12443"/>
                                <a:gd name="connsiteY111" fmla="*/ 5787 h 83477"/>
                                <a:gd name="connsiteX112" fmla="*/ 8487 w 12443"/>
                                <a:gd name="connsiteY112" fmla="*/ 7040 h 83477"/>
                                <a:gd name="connsiteX113" fmla="*/ 8529 w 12443"/>
                                <a:gd name="connsiteY113" fmla="*/ 7458 h 83477"/>
                                <a:gd name="connsiteX114" fmla="*/ 8529 w 12443"/>
                                <a:gd name="connsiteY114" fmla="*/ 10457 h 83477"/>
                                <a:gd name="connsiteX115" fmla="*/ 8614 w 12443"/>
                                <a:gd name="connsiteY115" fmla="*/ 9457 h 83477"/>
                                <a:gd name="connsiteX116" fmla="*/ 8655 w 12443"/>
                                <a:gd name="connsiteY116" fmla="*/ 5787 h 83477"/>
                                <a:gd name="connsiteX117" fmla="*/ 8743 w 12443"/>
                                <a:gd name="connsiteY117" fmla="*/ 6621 h 83477"/>
                                <a:gd name="connsiteX118" fmla="*/ 8829 w 12443"/>
                                <a:gd name="connsiteY118" fmla="*/ 5707 h 83477"/>
                                <a:gd name="connsiteX119" fmla="*/ 8871 w 12443"/>
                                <a:gd name="connsiteY119" fmla="*/ 6287 h 83477"/>
                                <a:gd name="connsiteX120" fmla="*/ 8912 w 12443"/>
                                <a:gd name="connsiteY120" fmla="*/ 5545 h 83477"/>
                                <a:gd name="connsiteX121" fmla="*/ 8954 w 12443"/>
                                <a:gd name="connsiteY121" fmla="*/ 11628 h 83477"/>
                                <a:gd name="connsiteX122" fmla="*/ 8954 w 12443"/>
                                <a:gd name="connsiteY122" fmla="*/ 6707 h 83477"/>
                                <a:gd name="connsiteX123" fmla="*/ 9039 w 12443"/>
                                <a:gd name="connsiteY123" fmla="*/ 3541 h 83477"/>
                                <a:gd name="connsiteX124" fmla="*/ 9137 w 12443"/>
                                <a:gd name="connsiteY124" fmla="*/ 8103 h 83477"/>
                                <a:gd name="connsiteX125" fmla="*/ 9169 w 12443"/>
                                <a:gd name="connsiteY125" fmla="*/ 4294 h 83477"/>
                                <a:gd name="connsiteX126" fmla="*/ 9253 w 12443"/>
                                <a:gd name="connsiteY126" fmla="*/ 7292 h 83477"/>
                                <a:gd name="connsiteX127" fmla="*/ 9253 w 12443"/>
                                <a:gd name="connsiteY127" fmla="*/ 9457 h 83477"/>
                                <a:gd name="connsiteX128" fmla="*/ 9297 w 12443"/>
                                <a:gd name="connsiteY128" fmla="*/ 5868 h 83477"/>
                                <a:gd name="connsiteX129" fmla="*/ 9465 w 12443"/>
                                <a:gd name="connsiteY129" fmla="*/ 3455 h 83477"/>
                                <a:gd name="connsiteX130" fmla="*/ 9508 w 12443"/>
                                <a:gd name="connsiteY130" fmla="*/ 9538 h 83477"/>
                                <a:gd name="connsiteX131" fmla="*/ 9594 w 12443"/>
                                <a:gd name="connsiteY131" fmla="*/ 4041 h 83477"/>
                                <a:gd name="connsiteX132" fmla="*/ 9719 w 12443"/>
                                <a:gd name="connsiteY132" fmla="*/ 6958 h 83477"/>
                                <a:gd name="connsiteX133" fmla="*/ 9764 w 12443"/>
                                <a:gd name="connsiteY133" fmla="*/ 4374 h 83477"/>
                                <a:gd name="connsiteX134" fmla="*/ 9764 w 12443"/>
                                <a:gd name="connsiteY134" fmla="*/ 10215 h 83477"/>
                                <a:gd name="connsiteX135" fmla="*/ 9892 w 12443"/>
                                <a:gd name="connsiteY135" fmla="*/ 6121 h 83477"/>
                                <a:gd name="connsiteX136" fmla="*/ 9934 w 12443"/>
                                <a:gd name="connsiteY136" fmla="*/ 7211 h 83477"/>
                                <a:gd name="connsiteX137" fmla="*/ 9976 w 12443"/>
                                <a:gd name="connsiteY137" fmla="*/ 10038 h 83477"/>
                                <a:gd name="connsiteX138" fmla="*/ 10061 w 12443"/>
                                <a:gd name="connsiteY138" fmla="*/ 4374 h 83477"/>
                                <a:gd name="connsiteX139" fmla="*/ 10146 w 12443"/>
                                <a:gd name="connsiteY139" fmla="*/ 5868 h 83477"/>
                                <a:gd name="connsiteX140" fmla="*/ 10360 w 12443"/>
                                <a:gd name="connsiteY140" fmla="*/ 9796 h 83477"/>
                                <a:gd name="connsiteX141" fmla="*/ 10444 w 12443"/>
                                <a:gd name="connsiteY141" fmla="*/ 7458 h 83477"/>
                                <a:gd name="connsiteX142" fmla="*/ 10573 w 12443"/>
                                <a:gd name="connsiteY142" fmla="*/ 4455 h 83477"/>
                                <a:gd name="connsiteX143" fmla="*/ 10615 w 12443"/>
                                <a:gd name="connsiteY143" fmla="*/ 7535 h 83477"/>
                                <a:gd name="connsiteX144" fmla="*/ 10657 w 12443"/>
                                <a:gd name="connsiteY144" fmla="*/ 8372 h 83477"/>
                                <a:gd name="connsiteX145" fmla="*/ 10657 w 12443"/>
                                <a:gd name="connsiteY145" fmla="*/ 8705 h 83477"/>
                                <a:gd name="connsiteX146" fmla="*/ 10785 w 12443"/>
                                <a:gd name="connsiteY146" fmla="*/ 6707 h 83477"/>
                                <a:gd name="connsiteX147" fmla="*/ 10870 w 12443"/>
                                <a:gd name="connsiteY147" fmla="*/ 8372 h 83477"/>
                                <a:gd name="connsiteX148" fmla="*/ 10911 w 12443"/>
                                <a:gd name="connsiteY148" fmla="*/ 8044 h 83477"/>
                                <a:gd name="connsiteX149" fmla="*/ 10911 w 12443"/>
                                <a:gd name="connsiteY149" fmla="*/ 5545 h 83477"/>
                                <a:gd name="connsiteX150" fmla="*/ 11039 w 12443"/>
                                <a:gd name="connsiteY150" fmla="*/ 9624 h 83477"/>
                                <a:gd name="connsiteX151" fmla="*/ 11039 w 12443"/>
                                <a:gd name="connsiteY151" fmla="*/ 7535 h 83477"/>
                                <a:gd name="connsiteX152" fmla="*/ 11125 w 12443"/>
                                <a:gd name="connsiteY152" fmla="*/ 8125 h 83477"/>
                                <a:gd name="connsiteX153" fmla="*/ 11209 w 12443"/>
                                <a:gd name="connsiteY153" fmla="*/ 9043 h 83477"/>
                                <a:gd name="connsiteX154" fmla="*/ 11339 w 12443"/>
                                <a:gd name="connsiteY154" fmla="*/ 5868 h 83477"/>
                                <a:gd name="connsiteX155" fmla="*/ 11339 w 12443"/>
                                <a:gd name="connsiteY155" fmla="*/ 7872 h 83477"/>
                                <a:gd name="connsiteX156" fmla="*/ 11508 w 12443"/>
                                <a:gd name="connsiteY156" fmla="*/ 6459 h 83477"/>
                                <a:gd name="connsiteX157" fmla="*/ 12443 w 12443"/>
                                <a:gd name="connsiteY157" fmla="*/ 80421 h 83477"/>
                                <a:gd name="connsiteX0" fmla="*/ 0 w 12443"/>
                                <a:gd name="connsiteY0" fmla="*/ 83477 h 83477"/>
                                <a:gd name="connsiteX1" fmla="*/ 1531 w 12443"/>
                                <a:gd name="connsiteY1" fmla="*/ 5314 h 83477"/>
                                <a:gd name="connsiteX2" fmla="*/ 1638 w 12443"/>
                                <a:gd name="connsiteY2" fmla="*/ 10710 h 83477"/>
                                <a:gd name="connsiteX3" fmla="*/ 1638 w 12443"/>
                                <a:gd name="connsiteY3" fmla="*/ 9457 h 83477"/>
                                <a:gd name="connsiteX4" fmla="*/ 1722 w 12443"/>
                                <a:gd name="connsiteY4" fmla="*/ 6878 h 83477"/>
                                <a:gd name="connsiteX5" fmla="*/ 1763 w 12443"/>
                                <a:gd name="connsiteY5" fmla="*/ 9205 h 83477"/>
                                <a:gd name="connsiteX6" fmla="*/ 1848 w 12443"/>
                                <a:gd name="connsiteY6" fmla="*/ 10457 h 83477"/>
                                <a:gd name="connsiteX7" fmla="*/ 1891 w 12443"/>
                                <a:gd name="connsiteY7" fmla="*/ 10457 h 83477"/>
                                <a:gd name="connsiteX8" fmla="*/ 1891 w 12443"/>
                                <a:gd name="connsiteY8" fmla="*/ 4955 h 83477"/>
                                <a:gd name="connsiteX9" fmla="*/ 1978 w 12443"/>
                                <a:gd name="connsiteY9" fmla="*/ 7535 h 83477"/>
                                <a:gd name="connsiteX10" fmla="*/ 2105 w 12443"/>
                                <a:gd name="connsiteY10" fmla="*/ 6378 h 83477"/>
                                <a:gd name="connsiteX11" fmla="*/ 2190 w 12443"/>
                                <a:gd name="connsiteY11" fmla="*/ 9876 h 83477"/>
                                <a:gd name="connsiteX12" fmla="*/ 2317 w 12443"/>
                                <a:gd name="connsiteY12" fmla="*/ 4707 h 83477"/>
                                <a:gd name="connsiteX13" fmla="*/ 2317 w 12443"/>
                                <a:gd name="connsiteY13" fmla="*/ 9043 h 83477"/>
                                <a:gd name="connsiteX14" fmla="*/ 2487 w 12443"/>
                                <a:gd name="connsiteY14" fmla="*/ 7535 h 83477"/>
                                <a:gd name="connsiteX15" fmla="*/ 2487 w 12443"/>
                                <a:gd name="connsiteY15" fmla="*/ 11290 h 83477"/>
                                <a:gd name="connsiteX16" fmla="*/ 2615 w 12443"/>
                                <a:gd name="connsiteY16" fmla="*/ 9286 h 83477"/>
                                <a:gd name="connsiteX17" fmla="*/ 2663 w 12443"/>
                                <a:gd name="connsiteY17" fmla="*/ 6196 h 83477"/>
                                <a:gd name="connsiteX18" fmla="*/ 2786 w 12443"/>
                                <a:gd name="connsiteY18" fmla="*/ 9876 h 83477"/>
                                <a:gd name="connsiteX19" fmla="*/ 2827 w 12443"/>
                                <a:gd name="connsiteY19" fmla="*/ 11789 h 83477"/>
                                <a:gd name="connsiteX20" fmla="*/ 2913 w 12443"/>
                                <a:gd name="connsiteY20" fmla="*/ 6121 h 83477"/>
                                <a:gd name="connsiteX21" fmla="*/ 2999 w 12443"/>
                                <a:gd name="connsiteY21" fmla="*/ 9043 h 83477"/>
                                <a:gd name="connsiteX22" fmla="*/ 3063 w 12443"/>
                                <a:gd name="connsiteY22" fmla="*/ 0 h 83477"/>
                                <a:gd name="connsiteX23" fmla="*/ 3168 w 12443"/>
                                <a:gd name="connsiteY23" fmla="*/ 9876 h 83477"/>
                                <a:gd name="connsiteX24" fmla="*/ 3296 w 12443"/>
                                <a:gd name="connsiteY24" fmla="*/ 6707 h 83477"/>
                                <a:gd name="connsiteX25" fmla="*/ 3381 w 12443"/>
                                <a:gd name="connsiteY25" fmla="*/ 5787 h 83477"/>
                                <a:gd name="connsiteX26" fmla="*/ 3381 w 12443"/>
                                <a:gd name="connsiteY26" fmla="*/ 5287 h 83477"/>
                                <a:gd name="connsiteX27" fmla="*/ 3466 w 12443"/>
                                <a:gd name="connsiteY27" fmla="*/ 10457 h 83477"/>
                                <a:gd name="connsiteX28" fmla="*/ 3508 w 12443"/>
                                <a:gd name="connsiteY28" fmla="*/ 9876 h 83477"/>
                                <a:gd name="connsiteX29" fmla="*/ 3592 w 12443"/>
                                <a:gd name="connsiteY29" fmla="*/ 9286 h 83477"/>
                                <a:gd name="connsiteX30" fmla="*/ 3635 w 12443"/>
                                <a:gd name="connsiteY30" fmla="*/ 3202 h 83477"/>
                                <a:gd name="connsiteX31" fmla="*/ 3635 w 12443"/>
                                <a:gd name="connsiteY31" fmla="*/ 8372 h 83477"/>
                                <a:gd name="connsiteX32" fmla="*/ 3680 w 12443"/>
                                <a:gd name="connsiteY32" fmla="*/ 11290 h 83477"/>
                                <a:gd name="connsiteX33" fmla="*/ 3856 w 12443"/>
                                <a:gd name="connsiteY33" fmla="*/ 5964 h 83477"/>
                                <a:gd name="connsiteX34" fmla="*/ 3892 w 12443"/>
                                <a:gd name="connsiteY34" fmla="*/ 10038 h 83477"/>
                                <a:gd name="connsiteX35" fmla="*/ 3892 w 12443"/>
                                <a:gd name="connsiteY35" fmla="*/ 10629 h 83477"/>
                                <a:gd name="connsiteX36" fmla="*/ 3934 w 12443"/>
                                <a:gd name="connsiteY36" fmla="*/ 10376 h 83477"/>
                                <a:gd name="connsiteX37" fmla="*/ 4021 w 12443"/>
                                <a:gd name="connsiteY37" fmla="*/ 8872 h 83477"/>
                                <a:gd name="connsiteX38" fmla="*/ 4104 w 12443"/>
                                <a:gd name="connsiteY38" fmla="*/ 6459 h 83477"/>
                                <a:gd name="connsiteX39" fmla="*/ 4146 w 12443"/>
                                <a:gd name="connsiteY39" fmla="*/ 8044 h 83477"/>
                                <a:gd name="connsiteX40" fmla="*/ 4232 w 12443"/>
                                <a:gd name="connsiteY40" fmla="*/ 9043 h 83477"/>
                                <a:gd name="connsiteX41" fmla="*/ 4232 w 12443"/>
                                <a:gd name="connsiteY41" fmla="*/ 9876 h 83477"/>
                                <a:gd name="connsiteX42" fmla="*/ 4274 w 12443"/>
                                <a:gd name="connsiteY42" fmla="*/ 9043 h 83477"/>
                                <a:gd name="connsiteX43" fmla="*/ 4315 w 12443"/>
                                <a:gd name="connsiteY43" fmla="*/ 8044 h 83477"/>
                                <a:gd name="connsiteX44" fmla="*/ 4360 w 12443"/>
                                <a:gd name="connsiteY44" fmla="*/ 6707 h 83477"/>
                                <a:gd name="connsiteX45" fmla="*/ 4360 w 12443"/>
                                <a:gd name="connsiteY45" fmla="*/ 6459 h 83477"/>
                                <a:gd name="connsiteX46" fmla="*/ 4530 w 12443"/>
                                <a:gd name="connsiteY46" fmla="*/ 10876 h 83477"/>
                                <a:gd name="connsiteX47" fmla="*/ 4656 w 12443"/>
                                <a:gd name="connsiteY47" fmla="*/ 4374 h 83477"/>
                                <a:gd name="connsiteX48" fmla="*/ 4760 w 12443"/>
                                <a:gd name="connsiteY48" fmla="*/ 10590 h 83477"/>
                                <a:gd name="connsiteX49" fmla="*/ 4828 w 12443"/>
                                <a:gd name="connsiteY49" fmla="*/ 4041 h 83477"/>
                                <a:gd name="connsiteX50" fmla="*/ 4928 w 12443"/>
                                <a:gd name="connsiteY50" fmla="*/ 9138 h 83477"/>
                                <a:gd name="connsiteX51" fmla="*/ 4998 w 12443"/>
                                <a:gd name="connsiteY51" fmla="*/ 7625 h 83477"/>
                                <a:gd name="connsiteX52" fmla="*/ 5125 w 12443"/>
                                <a:gd name="connsiteY52" fmla="*/ 6287 h 83477"/>
                                <a:gd name="connsiteX53" fmla="*/ 5167 w 12443"/>
                                <a:gd name="connsiteY53" fmla="*/ 9457 h 83477"/>
                                <a:gd name="connsiteX54" fmla="*/ 5253 w 12443"/>
                                <a:gd name="connsiteY54" fmla="*/ 8044 h 83477"/>
                                <a:gd name="connsiteX55" fmla="*/ 5253 w 12443"/>
                                <a:gd name="connsiteY55" fmla="*/ 11870 h 83477"/>
                                <a:gd name="connsiteX56" fmla="*/ 5337 w 12443"/>
                                <a:gd name="connsiteY56" fmla="*/ 10629 h 83477"/>
                                <a:gd name="connsiteX57" fmla="*/ 5423 w 12443"/>
                                <a:gd name="connsiteY57" fmla="*/ 8453 h 83477"/>
                                <a:gd name="connsiteX58" fmla="*/ 5423 w 12443"/>
                                <a:gd name="connsiteY58" fmla="*/ 6621 h 83477"/>
                                <a:gd name="connsiteX59" fmla="*/ 5423 w 12443"/>
                                <a:gd name="connsiteY59" fmla="*/ 5545 h 83477"/>
                                <a:gd name="connsiteX60" fmla="*/ 5466 w 12443"/>
                                <a:gd name="connsiteY60" fmla="*/ 6121 h 83477"/>
                                <a:gd name="connsiteX61" fmla="*/ 5466 w 12443"/>
                                <a:gd name="connsiteY61" fmla="*/ 6958 h 83477"/>
                                <a:gd name="connsiteX62" fmla="*/ 5592 w 12443"/>
                                <a:gd name="connsiteY62" fmla="*/ 10629 h 83477"/>
                                <a:gd name="connsiteX63" fmla="*/ 5635 w 12443"/>
                                <a:gd name="connsiteY63" fmla="*/ 10876 h 83477"/>
                                <a:gd name="connsiteX64" fmla="*/ 5806 w 12443"/>
                                <a:gd name="connsiteY64" fmla="*/ 8125 h 83477"/>
                                <a:gd name="connsiteX65" fmla="*/ 5849 w 12443"/>
                                <a:gd name="connsiteY65" fmla="*/ 7292 h 83477"/>
                                <a:gd name="connsiteX66" fmla="*/ 5976 w 12443"/>
                                <a:gd name="connsiteY66" fmla="*/ 9538 h 83477"/>
                                <a:gd name="connsiteX67" fmla="*/ 6061 w 12443"/>
                                <a:gd name="connsiteY67" fmla="*/ 9876 h 83477"/>
                                <a:gd name="connsiteX68" fmla="*/ 6104 w 12443"/>
                                <a:gd name="connsiteY68" fmla="*/ 5459 h 83477"/>
                                <a:gd name="connsiteX69" fmla="*/ 6232 w 12443"/>
                                <a:gd name="connsiteY69" fmla="*/ 8372 h 83477"/>
                                <a:gd name="connsiteX70" fmla="*/ 6299 w 12443"/>
                                <a:gd name="connsiteY70" fmla="*/ 2737 h 83477"/>
                                <a:gd name="connsiteX71" fmla="*/ 6318 w 12443"/>
                                <a:gd name="connsiteY71" fmla="*/ 9286 h 83477"/>
                                <a:gd name="connsiteX72" fmla="*/ 6404 w 12443"/>
                                <a:gd name="connsiteY72" fmla="*/ 6958 h 83477"/>
                                <a:gd name="connsiteX73" fmla="*/ 6529 w 12443"/>
                                <a:gd name="connsiteY73" fmla="*/ 8372 h 83477"/>
                                <a:gd name="connsiteX74" fmla="*/ 6644 w 12443"/>
                                <a:gd name="connsiteY74" fmla="*/ 12316 h 83477"/>
                                <a:gd name="connsiteX75" fmla="*/ 6699 w 12443"/>
                                <a:gd name="connsiteY75" fmla="*/ 5045 h 83477"/>
                                <a:gd name="connsiteX76" fmla="*/ 6742 w 12443"/>
                                <a:gd name="connsiteY76" fmla="*/ 8453 h 83477"/>
                                <a:gd name="connsiteX77" fmla="*/ 6785 w 12443"/>
                                <a:gd name="connsiteY77" fmla="*/ 7211 h 83477"/>
                                <a:gd name="connsiteX78" fmla="*/ 6871 w 12443"/>
                                <a:gd name="connsiteY78" fmla="*/ 5459 h 83477"/>
                                <a:gd name="connsiteX79" fmla="*/ 6912 w 12443"/>
                                <a:gd name="connsiteY79" fmla="*/ 6958 h 83477"/>
                                <a:gd name="connsiteX80" fmla="*/ 7099 w 12443"/>
                                <a:gd name="connsiteY80" fmla="*/ 10404 h 83477"/>
                                <a:gd name="connsiteX81" fmla="*/ 7082 w 12443"/>
                                <a:gd name="connsiteY81" fmla="*/ 7211 h 83477"/>
                                <a:gd name="connsiteX82" fmla="*/ 7125 w 12443"/>
                                <a:gd name="connsiteY82" fmla="*/ 5787 h 83477"/>
                                <a:gd name="connsiteX83" fmla="*/ 7125 w 12443"/>
                                <a:gd name="connsiteY83" fmla="*/ 6378 h 83477"/>
                                <a:gd name="connsiteX84" fmla="*/ 7125 w 12443"/>
                                <a:gd name="connsiteY84" fmla="*/ 7211 h 83477"/>
                                <a:gd name="connsiteX85" fmla="*/ 7168 w 12443"/>
                                <a:gd name="connsiteY85" fmla="*/ 6878 h 83477"/>
                                <a:gd name="connsiteX86" fmla="*/ 7212 w 12443"/>
                                <a:gd name="connsiteY86" fmla="*/ 5707 h 83477"/>
                                <a:gd name="connsiteX87" fmla="*/ 7338 w 12443"/>
                                <a:gd name="connsiteY87" fmla="*/ 7792 h 83477"/>
                                <a:gd name="connsiteX88" fmla="*/ 7338 w 12443"/>
                                <a:gd name="connsiteY88" fmla="*/ 8292 h 83477"/>
                                <a:gd name="connsiteX89" fmla="*/ 7338 w 12443"/>
                                <a:gd name="connsiteY89" fmla="*/ 7872 h 83477"/>
                                <a:gd name="connsiteX90" fmla="*/ 7380 w 12443"/>
                                <a:gd name="connsiteY90" fmla="*/ 6621 h 83477"/>
                                <a:gd name="connsiteX91" fmla="*/ 7424 w 12443"/>
                                <a:gd name="connsiteY91" fmla="*/ 5287 h 83477"/>
                                <a:gd name="connsiteX92" fmla="*/ 7508 w 12443"/>
                                <a:gd name="connsiteY92" fmla="*/ 8625 h 83477"/>
                                <a:gd name="connsiteX93" fmla="*/ 7551 w 12443"/>
                                <a:gd name="connsiteY93" fmla="*/ 7292 h 83477"/>
                                <a:gd name="connsiteX94" fmla="*/ 7551 w 12443"/>
                                <a:gd name="connsiteY94" fmla="*/ 4626 h 83477"/>
                                <a:gd name="connsiteX95" fmla="*/ 7593 w 12443"/>
                                <a:gd name="connsiteY95" fmla="*/ 6878 h 83477"/>
                                <a:gd name="connsiteX96" fmla="*/ 7635 w 12443"/>
                                <a:gd name="connsiteY96" fmla="*/ 5045 h 83477"/>
                                <a:gd name="connsiteX97" fmla="*/ 7635 w 12443"/>
                                <a:gd name="connsiteY97" fmla="*/ 9276 h 83477"/>
                                <a:gd name="connsiteX98" fmla="*/ 7763 w 12443"/>
                                <a:gd name="connsiteY98" fmla="*/ 2460 h 83477"/>
                                <a:gd name="connsiteX99" fmla="*/ 7807 w 12443"/>
                                <a:gd name="connsiteY99" fmla="*/ 10629 h 83477"/>
                                <a:gd name="connsiteX100" fmla="*/ 7849 w 12443"/>
                                <a:gd name="connsiteY100" fmla="*/ 7040 h 83477"/>
                                <a:gd name="connsiteX101" fmla="*/ 7935 w 12443"/>
                                <a:gd name="connsiteY101" fmla="*/ 10124 h 83477"/>
                                <a:gd name="connsiteX102" fmla="*/ 7978 w 12443"/>
                                <a:gd name="connsiteY102" fmla="*/ 5787 h 83477"/>
                                <a:gd name="connsiteX103" fmla="*/ 8018 w 12443"/>
                                <a:gd name="connsiteY103" fmla="*/ 8625 h 83477"/>
                                <a:gd name="connsiteX104" fmla="*/ 8061 w 12443"/>
                                <a:gd name="connsiteY104" fmla="*/ 4626 h 83477"/>
                                <a:gd name="connsiteX105" fmla="*/ 8147 w 12443"/>
                                <a:gd name="connsiteY105" fmla="*/ 8044 h 83477"/>
                                <a:gd name="connsiteX106" fmla="*/ 8147 w 12443"/>
                                <a:gd name="connsiteY106" fmla="*/ 9538 h 83477"/>
                                <a:gd name="connsiteX107" fmla="*/ 8189 w 12443"/>
                                <a:gd name="connsiteY107" fmla="*/ 9876 h 83477"/>
                                <a:gd name="connsiteX108" fmla="*/ 8189 w 12443"/>
                                <a:gd name="connsiteY108" fmla="*/ 8705 h 83477"/>
                                <a:gd name="connsiteX109" fmla="*/ 8274 w 12443"/>
                                <a:gd name="connsiteY109" fmla="*/ 6121 h 83477"/>
                                <a:gd name="connsiteX110" fmla="*/ 8401 w 12443"/>
                                <a:gd name="connsiteY110" fmla="*/ 9043 h 83477"/>
                                <a:gd name="connsiteX111" fmla="*/ 8487 w 12443"/>
                                <a:gd name="connsiteY111" fmla="*/ 5787 h 83477"/>
                                <a:gd name="connsiteX112" fmla="*/ 8487 w 12443"/>
                                <a:gd name="connsiteY112" fmla="*/ 7040 h 83477"/>
                                <a:gd name="connsiteX113" fmla="*/ 8529 w 12443"/>
                                <a:gd name="connsiteY113" fmla="*/ 7458 h 83477"/>
                                <a:gd name="connsiteX114" fmla="*/ 8529 w 12443"/>
                                <a:gd name="connsiteY114" fmla="*/ 10457 h 83477"/>
                                <a:gd name="connsiteX115" fmla="*/ 8614 w 12443"/>
                                <a:gd name="connsiteY115" fmla="*/ 9457 h 83477"/>
                                <a:gd name="connsiteX116" fmla="*/ 8655 w 12443"/>
                                <a:gd name="connsiteY116" fmla="*/ 5787 h 83477"/>
                                <a:gd name="connsiteX117" fmla="*/ 8743 w 12443"/>
                                <a:gd name="connsiteY117" fmla="*/ 6621 h 83477"/>
                                <a:gd name="connsiteX118" fmla="*/ 8829 w 12443"/>
                                <a:gd name="connsiteY118" fmla="*/ 5707 h 83477"/>
                                <a:gd name="connsiteX119" fmla="*/ 8871 w 12443"/>
                                <a:gd name="connsiteY119" fmla="*/ 6287 h 83477"/>
                                <a:gd name="connsiteX120" fmla="*/ 8912 w 12443"/>
                                <a:gd name="connsiteY120" fmla="*/ 5545 h 83477"/>
                                <a:gd name="connsiteX121" fmla="*/ 8954 w 12443"/>
                                <a:gd name="connsiteY121" fmla="*/ 11628 h 83477"/>
                                <a:gd name="connsiteX122" fmla="*/ 8954 w 12443"/>
                                <a:gd name="connsiteY122" fmla="*/ 6707 h 83477"/>
                                <a:gd name="connsiteX123" fmla="*/ 9039 w 12443"/>
                                <a:gd name="connsiteY123" fmla="*/ 3541 h 83477"/>
                                <a:gd name="connsiteX124" fmla="*/ 9137 w 12443"/>
                                <a:gd name="connsiteY124" fmla="*/ 8103 h 83477"/>
                                <a:gd name="connsiteX125" fmla="*/ 9169 w 12443"/>
                                <a:gd name="connsiteY125" fmla="*/ 4294 h 83477"/>
                                <a:gd name="connsiteX126" fmla="*/ 9253 w 12443"/>
                                <a:gd name="connsiteY126" fmla="*/ 7292 h 83477"/>
                                <a:gd name="connsiteX127" fmla="*/ 9253 w 12443"/>
                                <a:gd name="connsiteY127" fmla="*/ 9457 h 83477"/>
                                <a:gd name="connsiteX128" fmla="*/ 9297 w 12443"/>
                                <a:gd name="connsiteY128" fmla="*/ 5868 h 83477"/>
                                <a:gd name="connsiteX129" fmla="*/ 9465 w 12443"/>
                                <a:gd name="connsiteY129" fmla="*/ 3455 h 83477"/>
                                <a:gd name="connsiteX130" fmla="*/ 9508 w 12443"/>
                                <a:gd name="connsiteY130" fmla="*/ 9538 h 83477"/>
                                <a:gd name="connsiteX131" fmla="*/ 9594 w 12443"/>
                                <a:gd name="connsiteY131" fmla="*/ 4041 h 83477"/>
                                <a:gd name="connsiteX132" fmla="*/ 9719 w 12443"/>
                                <a:gd name="connsiteY132" fmla="*/ 6958 h 83477"/>
                                <a:gd name="connsiteX133" fmla="*/ 9764 w 12443"/>
                                <a:gd name="connsiteY133" fmla="*/ 4374 h 83477"/>
                                <a:gd name="connsiteX134" fmla="*/ 9764 w 12443"/>
                                <a:gd name="connsiteY134" fmla="*/ 10215 h 83477"/>
                                <a:gd name="connsiteX135" fmla="*/ 9892 w 12443"/>
                                <a:gd name="connsiteY135" fmla="*/ 6121 h 83477"/>
                                <a:gd name="connsiteX136" fmla="*/ 9934 w 12443"/>
                                <a:gd name="connsiteY136" fmla="*/ 7211 h 83477"/>
                                <a:gd name="connsiteX137" fmla="*/ 9976 w 12443"/>
                                <a:gd name="connsiteY137" fmla="*/ 10038 h 83477"/>
                                <a:gd name="connsiteX138" fmla="*/ 10061 w 12443"/>
                                <a:gd name="connsiteY138" fmla="*/ 4374 h 83477"/>
                                <a:gd name="connsiteX139" fmla="*/ 10146 w 12443"/>
                                <a:gd name="connsiteY139" fmla="*/ 5868 h 83477"/>
                                <a:gd name="connsiteX140" fmla="*/ 10360 w 12443"/>
                                <a:gd name="connsiteY140" fmla="*/ 9796 h 83477"/>
                                <a:gd name="connsiteX141" fmla="*/ 10444 w 12443"/>
                                <a:gd name="connsiteY141" fmla="*/ 7458 h 83477"/>
                                <a:gd name="connsiteX142" fmla="*/ 10573 w 12443"/>
                                <a:gd name="connsiteY142" fmla="*/ 4455 h 83477"/>
                                <a:gd name="connsiteX143" fmla="*/ 10615 w 12443"/>
                                <a:gd name="connsiteY143" fmla="*/ 7535 h 83477"/>
                                <a:gd name="connsiteX144" fmla="*/ 10657 w 12443"/>
                                <a:gd name="connsiteY144" fmla="*/ 8372 h 83477"/>
                                <a:gd name="connsiteX145" fmla="*/ 10657 w 12443"/>
                                <a:gd name="connsiteY145" fmla="*/ 8705 h 83477"/>
                                <a:gd name="connsiteX146" fmla="*/ 10785 w 12443"/>
                                <a:gd name="connsiteY146" fmla="*/ 6707 h 83477"/>
                                <a:gd name="connsiteX147" fmla="*/ 10870 w 12443"/>
                                <a:gd name="connsiteY147" fmla="*/ 8372 h 83477"/>
                                <a:gd name="connsiteX148" fmla="*/ 10911 w 12443"/>
                                <a:gd name="connsiteY148" fmla="*/ 8044 h 83477"/>
                                <a:gd name="connsiteX149" fmla="*/ 10911 w 12443"/>
                                <a:gd name="connsiteY149" fmla="*/ 5545 h 83477"/>
                                <a:gd name="connsiteX150" fmla="*/ 11039 w 12443"/>
                                <a:gd name="connsiteY150" fmla="*/ 9624 h 83477"/>
                                <a:gd name="connsiteX151" fmla="*/ 11039 w 12443"/>
                                <a:gd name="connsiteY151" fmla="*/ 7535 h 83477"/>
                                <a:gd name="connsiteX152" fmla="*/ 11125 w 12443"/>
                                <a:gd name="connsiteY152" fmla="*/ 8125 h 83477"/>
                                <a:gd name="connsiteX153" fmla="*/ 11209 w 12443"/>
                                <a:gd name="connsiteY153" fmla="*/ 9043 h 83477"/>
                                <a:gd name="connsiteX154" fmla="*/ 11339 w 12443"/>
                                <a:gd name="connsiteY154" fmla="*/ 5868 h 83477"/>
                                <a:gd name="connsiteX155" fmla="*/ 11339 w 12443"/>
                                <a:gd name="connsiteY155" fmla="*/ 7872 h 83477"/>
                                <a:gd name="connsiteX156" fmla="*/ 11508 w 12443"/>
                                <a:gd name="connsiteY156" fmla="*/ 6459 h 83477"/>
                                <a:gd name="connsiteX157" fmla="*/ 12443 w 12443"/>
                                <a:gd name="connsiteY157" fmla="*/ 80421 h 83477"/>
                                <a:gd name="connsiteX0" fmla="*/ 0 w 12291"/>
                                <a:gd name="connsiteY0" fmla="*/ 82706 h 82706"/>
                                <a:gd name="connsiteX1" fmla="*/ 1379 w 12291"/>
                                <a:gd name="connsiteY1" fmla="*/ 5314 h 82706"/>
                                <a:gd name="connsiteX2" fmla="*/ 1486 w 12291"/>
                                <a:gd name="connsiteY2" fmla="*/ 10710 h 82706"/>
                                <a:gd name="connsiteX3" fmla="*/ 1486 w 12291"/>
                                <a:gd name="connsiteY3" fmla="*/ 9457 h 82706"/>
                                <a:gd name="connsiteX4" fmla="*/ 1570 w 12291"/>
                                <a:gd name="connsiteY4" fmla="*/ 6878 h 82706"/>
                                <a:gd name="connsiteX5" fmla="*/ 1611 w 12291"/>
                                <a:gd name="connsiteY5" fmla="*/ 9205 h 82706"/>
                                <a:gd name="connsiteX6" fmla="*/ 1696 w 12291"/>
                                <a:gd name="connsiteY6" fmla="*/ 10457 h 82706"/>
                                <a:gd name="connsiteX7" fmla="*/ 1739 w 12291"/>
                                <a:gd name="connsiteY7" fmla="*/ 10457 h 82706"/>
                                <a:gd name="connsiteX8" fmla="*/ 1739 w 12291"/>
                                <a:gd name="connsiteY8" fmla="*/ 4955 h 82706"/>
                                <a:gd name="connsiteX9" fmla="*/ 1826 w 12291"/>
                                <a:gd name="connsiteY9" fmla="*/ 7535 h 82706"/>
                                <a:gd name="connsiteX10" fmla="*/ 1953 w 12291"/>
                                <a:gd name="connsiteY10" fmla="*/ 6378 h 82706"/>
                                <a:gd name="connsiteX11" fmla="*/ 2038 w 12291"/>
                                <a:gd name="connsiteY11" fmla="*/ 9876 h 82706"/>
                                <a:gd name="connsiteX12" fmla="*/ 2165 w 12291"/>
                                <a:gd name="connsiteY12" fmla="*/ 4707 h 82706"/>
                                <a:gd name="connsiteX13" fmla="*/ 2165 w 12291"/>
                                <a:gd name="connsiteY13" fmla="*/ 9043 h 82706"/>
                                <a:gd name="connsiteX14" fmla="*/ 2335 w 12291"/>
                                <a:gd name="connsiteY14" fmla="*/ 7535 h 82706"/>
                                <a:gd name="connsiteX15" fmla="*/ 2335 w 12291"/>
                                <a:gd name="connsiteY15" fmla="*/ 11290 h 82706"/>
                                <a:gd name="connsiteX16" fmla="*/ 2463 w 12291"/>
                                <a:gd name="connsiteY16" fmla="*/ 9286 h 82706"/>
                                <a:gd name="connsiteX17" fmla="*/ 2511 w 12291"/>
                                <a:gd name="connsiteY17" fmla="*/ 6196 h 82706"/>
                                <a:gd name="connsiteX18" fmla="*/ 2634 w 12291"/>
                                <a:gd name="connsiteY18" fmla="*/ 9876 h 82706"/>
                                <a:gd name="connsiteX19" fmla="*/ 2675 w 12291"/>
                                <a:gd name="connsiteY19" fmla="*/ 11789 h 82706"/>
                                <a:gd name="connsiteX20" fmla="*/ 2761 w 12291"/>
                                <a:gd name="connsiteY20" fmla="*/ 6121 h 82706"/>
                                <a:gd name="connsiteX21" fmla="*/ 2847 w 12291"/>
                                <a:gd name="connsiteY21" fmla="*/ 9043 h 82706"/>
                                <a:gd name="connsiteX22" fmla="*/ 2911 w 12291"/>
                                <a:gd name="connsiteY22" fmla="*/ 0 h 82706"/>
                                <a:gd name="connsiteX23" fmla="*/ 3016 w 12291"/>
                                <a:gd name="connsiteY23" fmla="*/ 9876 h 82706"/>
                                <a:gd name="connsiteX24" fmla="*/ 3144 w 12291"/>
                                <a:gd name="connsiteY24" fmla="*/ 6707 h 82706"/>
                                <a:gd name="connsiteX25" fmla="*/ 3229 w 12291"/>
                                <a:gd name="connsiteY25" fmla="*/ 5787 h 82706"/>
                                <a:gd name="connsiteX26" fmla="*/ 3229 w 12291"/>
                                <a:gd name="connsiteY26" fmla="*/ 5287 h 82706"/>
                                <a:gd name="connsiteX27" fmla="*/ 3314 w 12291"/>
                                <a:gd name="connsiteY27" fmla="*/ 10457 h 82706"/>
                                <a:gd name="connsiteX28" fmla="*/ 3356 w 12291"/>
                                <a:gd name="connsiteY28" fmla="*/ 9876 h 82706"/>
                                <a:gd name="connsiteX29" fmla="*/ 3440 w 12291"/>
                                <a:gd name="connsiteY29" fmla="*/ 9286 h 82706"/>
                                <a:gd name="connsiteX30" fmla="*/ 3483 w 12291"/>
                                <a:gd name="connsiteY30" fmla="*/ 3202 h 82706"/>
                                <a:gd name="connsiteX31" fmla="*/ 3483 w 12291"/>
                                <a:gd name="connsiteY31" fmla="*/ 8372 h 82706"/>
                                <a:gd name="connsiteX32" fmla="*/ 3528 w 12291"/>
                                <a:gd name="connsiteY32" fmla="*/ 11290 h 82706"/>
                                <a:gd name="connsiteX33" fmla="*/ 3704 w 12291"/>
                                <a:gd name="connsiteY33" fmla="*/ 5964 h 82706"/>
                                <a:gd name="connsiteX34" fmla="*/ 3740 w 12291"/>
                                <a:gd name="connsiteY34" fmla="*/ 10038 h 82706"/>
                                <a:gd name="connsiteX35" fmla="*/ 3740 w 12291"/>
                                <a:gd name="connsiteY35" fmla="*/ 10629 h 82706"/>
                                <a:gd name="connsiteX36" fmla="*/ 3782 w 12291"/>
                                <a:gd name="connsiteY36" fmla="*/ 10376 h 82706"/>
                                <a:gd name="connsiteX37" fmla="*/ 3869 w 12291"/>
                                <a:gd name="connsiteY37" fmla="*/ 8872 h 82706"/>
                                <a:gd name="connsiteX38" fmla="*/ 3952 w 12291"/>
                                <a:gd name="connsiteY38" fmla="*/ 6459 h 82706"/>
                                <a:gd name="connsiteX39" fmla="*/ 3994 w 12291"/>
                                <a:gd name="connsiteY39" fmla="*/ 8044 h 82706"/>
                                <a:gd name="connsiteX40" fmla="*/ 4080 w 12291"/>
                                <a:gd name="connsiteY40" fmla="*/ 9043 h 82706"/>
                                <a:gd name="connsiteX41" fmla="*/ 4080 w 12291"/>
                                <a:gd name="connsiteY41" fmla="*/ 9876 h 82706"/>
                                <a:gd name="connsiteX42" fmla="*/ 4122 w 12291"/>
                                <a:gd name="connsiteY42" fmla="*/ 9043 h 82706"/>
                                <a:gd name="connsiteX43" fmla="*/ 4163 w 12291"/>
                                <a:gd name="connsiteY43" fmla="*/ 8044 h 82706"/>
                                <a:gd name="connsiteX44" fmla="*/ 4208 w 12291"/>
                                <a:gd name="connsiteY44" fmla="*/ 6707 h 82706"/>
                                <a:gd name="connsiteX45" fmla="*/ 4208 w 12291"/>
                                <a:gd name="connsiteY45" fmla="*/ 6459 h 82706"/>
                                <a:gd name="connsiteX46" fmla="*/ 4378 w 12291"/>
                                <a:gd name="connsiteY46" fmla="*/ 10876 h 82706"/>
                                <a:gd name="connsiteX47" fmla="*/ 4504 w 12291"/>
                                <a:gd name="connsiteY47" fmla="*/ 4374 h 82706"/>
                                <a:gd name="connsiteX48" fmla="*/ 4608 w 12291"/>
                                <a:gd name="connsiteY48" fmla="*/ 10590 h 82706"/>
                                <a:gd name="connsiteX49" fmla="*/ 4676 w 12291"/>
                                <a:gd name="connsiteY49" fmla="*/ 4041 h 82706"/>
                                <a:gd name="connsiteX50" fmla="*/ 4776 w 12291"/>
                                <a:gd name="connsiteY50" fmla="*/ 9138 h 82706"/>
                                <a:gd name="connsiteX51" fmla="*/ 4846 w 12291"/>
                                <a:gd name="connsiteY51" fmla="*/ 7625 h 82706"/>
                                <a:gd name="connsiteX52" fmla="*/ 4973 w 12291"/>
                                <a:gd name="connsiteY52" fmla="*/ 6287 h 82706"/>
                                <a:gd name="connsiteX53" fmla="*/ 5015 w 12291"/>
                                <a:gd name="connsiteY53" fmla="*/ 9457 h 82706"/>
                                <a:gd name="connsiteX54" fmla="*/ 5101 w 12291"/>
                                <a:gd name="connsiteY54" fmla="*/ 8044 h 82706"/>
                                <a:gd name="connsiteX55" fmla="*/ 5101 w 12291"/>
                                <a:gd name="connsiteY55" fmla="*/ 11870 h 82706"/>
                                <a:gd name="connsiteX56" fmla="*/ 5185 w 12291"/>
                                <a:gd name="connsiteY56" fmla="*/ 10629 h 82706"/>
                                <a:gd name="connsiteX57" fmla="*/ 5271 w 12291"/>
                                <a:gd name="connsiteY57" fmla="*/ 8453 h 82706"/>
                                <a:gd name="connsiteX58" fmla="*/ 5271 w 12291"/>
                                <a:gd name="connsiteY58" fmla="*/ 6621 h 82706"/>
                                <a:gd name="connsiteX59" fmla="*/ 5271 w 12291"/>
                                <a:gd name="connsiteY59" fmla="*/ 5545 h 82706"/>
                                <a:gd name="connsiteX60" fmla="*/ 5314 w 12291"/>
                                <a:gd name="connsiteY60" fmla="*/ 6121 h 82706"/>
                                <a:gd name="connsiteX61" fmla="*/ 5314 w 12291"/>
                                <a:gd name="connsiteY61" fmla="*/ 6958 h 82706"/>
                                <a:gd name="connsiteX62" fmla="*/ 5440 w 12291"/>
                                <a:gd name="connsiteY62" fmla="*/ 10629 h 82706"/>
                                <a:gd name="connsiteX63" fmla="*/ 5483 w 12291"/>
                                <a:gd name="connsiteY63" fmla="*/ 10876 h 82706"/>
                                <a:gd name="connsiteX64" fmla="*/ 5654 w 12291"/>
                                <a:gd name="connsiteY64" fmla="*/ 8125 h 82706"/>
                                <a:gd name="connsiteX65" fmla="*/ 5697 w 12291"/>
                                <a:gd name="connsiteY65" fmla="*/ 7292 h 82706"/>
                                <a:gd name="connsiteX66" fmla="*/ 5824 w 12291"/>
                                <a:gd name="connsiteY66" fmla="*/ 9538 h 82706"/>
                                <a:gd name="connsiteX67" fmla="*/ 5909 w 12291"/>
                                <a:gd name="connsiteY67" fmla="*/ 9876 h 82706"/>
                                <a:gd name="connsiteX68" fmla="*/ 5952 w 12291"/>
                                <a:gd name="connsiteY68" fmla="*/ 5459 h 82706"/>
                                <a:gd name="connsiteX69" fmla="*/ 6080 w 12291"/>
                                <a:gd name="connsiteY69" fmla="*/ 8372 h 82706"/>
                                <a:gd name="connsiteX70" fmla="*/ 6147 w 12291"/>
                                <a:gd name="connsiteY70" fmla="*/ 2737 h 82706"/>
                                <a:gd name="connsiteX71" fmla="*/ 6166 w 12291"/>
                                <a:gd name="connsiteY71" fmla="*/ 9286 h 82706"/>
                                <a:gd name="connsiteX72" fmla="*/ 6252 w 12291"/>
                                <a:gd name="connsiteY72" fmla="*/ 6958 h 82706"/>
                                <a:gd name="connsiteX73" fmla="*/ 6377 w 12291"/>
                                <a:gd name="connsiteY73" fmla="*/ 8372 h 82706"/>
                                <a:gd name="connsiteX74" fmla="*/ 6492 w 12291"/>
                                <a:gd name="connsiteY74" fmla="*/ 12316 h 82706"/>
                                <a:gd name="connsiteX75" fmla="*/ 6547 w 12291"/>
                                <a:gd name="connsiteY75" fmla="*/ 5045 h 82706"/>
                                <a:gd name="connsiteX76" fmla="*/ 6590 w 12291"/>
                                <a:gd name="connsiteY76" fmla="*/ 8453 h 82706"/>
                                <a:gd name="connsiteX77" fmla="*/ 6633 w 12291"/>
                                <a:gd name="connsiteY77" fmla="*/ 7211 h 82706"/>
                                <a:gd name="connsiteX78" fmla="*/ 6719 w 12291"/>
                                <a:gd name="connsiteY78" fmla="*/ 5459 h 82706"/>
                                <a:gd name="connsiteX79" fmla="*/ 6760 w 12291"/>
                                <a:gd name="connsiteY79" fmla="*/ 6958 h 82706"/>
                                <a:gd name="connsiteX80" fmla="*/ 6947 w 12291"/>
                                <a:gd name="connsiteY80" fmla="*/ 10404 h 82706"/>
                                <a:gd name="connsiteX81" fmla="*/ 6930 w 12291"/>
                                <a:gd name="connsiteY81" fmla="*/ 7211 h 82706"/>
                                <a:gd name="connsiteX82" fmla="*/ 6973 w 12291"/>
                                <a:gd name="connsiteY82" fmla="*/ 5787 h 82706"/>
                                <a:gd name="connsiteX83" fmla="*/ 6973 w 12291"/>
                                <a:gd name="connsiteY83" fmla="*/ 6378 h 82706"/>
                                <a:gd name="connsiteX84" fmla="*/ 6973 w 12291"/>
                                <a:gd name="connsiteY84" fmla="*/ 7211 h 82706"/>
                                <a:gd name="connsiteX85" fmla="*/ 7016 w 12291"/>
                                <a:gd name="connsiteY85" fmla="*/ 6878 h 82706"/>
                                <a:gd name="connsiteX86" fmla="*/ 7060 w 12291"/>
                                <a:gd name="connsiteY86" fmla="*/ 5707 h 82706"/>
                                <a:gd name="connsiteX87" fmla="*/ 7186 w 12291"/>
                                <a:gd name="connsiteY87" fmla="*/ 7792 h 82706"/>
                                <a:gd name="connsiteX88" fmla="*/ 7186 w 12291"/>
                                <a:gd name="connsiteY88" fmla="*/ 8292 h 82706"/>
                                <a:gd name="connsiteX89" fmla="*/ 7186 w 12291"/>
                                <a:gd name="connsiteY89" fmla="*/ 7872 h 82706"/>
                                <a:gd name="connsiteX90" fmla="*/ 7228 w 12291"/>
                                <a:gd name="connsiteY90" fmla="*/ 6621 h 82706"/>
                                <a:gd name="connsiteX91" fmla="*/ 7272 w 12291"/>
                                <a:gd name="connsiteY91" fmla="*/ 5287 h 82706"/>
                                <a:gd name="connsiteX92" fmla="*/ 7356 w 12291"/>
                                <a:gd name="connsiteY92" fmla="*/ 8625 h 82706"/>
                                <a:gd name="connsiteX93" fmla="*/ 7399 w 12291"/>
                                <a:gd name="connsiteY93" fmla="*/ 7292 h 82706"/>
                                <a:gd name="connsiteX94" fmla="*/ 7399 w 12291"/>
                                <a:gd name="connsiteY94" fmla="*/ 4626 h 82706"/>
                                <a:gd name="connsiteX95" fmla="*/ 7441 w 12291"/>
                                <a:gd name="connsiteY95" fmla="*/ 6878 h 82706"/>
                                <a:gd name="connsiteX96" fmla="*/ 7483 w 12291"/>
                                <a:gd name="connsiteY96" fmla="*/ 5045 h 82706"/>
                                <a:gd name="connsiteX97" fmla="*/ 7483 w 12291"/>
                                <a:gd name="connsiteY97" fmla="*/ 9276 h 82706"/>
                                <a:gd name="connsiteX98" fmla="*/ 7611 w 12291"/>
                                <a:gd name="connsiteY98" fmla="*/ 2460 h 82706"/>
                                <a:gd name="connsiteX99" fmla="*/ 7655 w 12291"/>
                                <a:gd name="connsiteY99" fmla="*/ 10629 h 82706"/>
                                <a:gd name="connsiteX100" fmla="*/ 7697 w 12291"/>
                                <a:gd name="connsiteY100" fmla="*/ 7040 h 82706"/>
                                <a:gd name="connsiteX101" fmla="*/ 7783 w 12291"/>
                                <a:gd name="connsiteY101" fmla="*/ 10124 h 82706"/>
                                <a:gd name="connsiteX102" fmla="*/ 7826 w 12291"/>
                                <a:gd name="connsiteY102" fmla="*/ 5787 h 82706"/>
                                <a:gd name="connsiteX103" fmla="*/ 7866 w 12291"/>
                                <a:gd name="connsiteY103" fmla="*/ 8625 h 82706"/>
                                <a:gd name="connsiteX104" fmla="*/ 7909 w 12291"/>
                                <a:gd name="connsiteY104" fmla="*/ 4626 h 82706"/>
                                <a:gd name="connsiteX105" fmla="*/ 7995 w 12291"/>
                                <a:gd name="connsiteY105" fmla="*/ 8044 h 82706"/>
                                <a:gd name="connsiteX106" fmla="*/ 7995 w 12291"/>
                                <a:gd name="connsiteY106" fmla="*/ 9538 h 82706"/>
                                <a:gd name="connsiteX107" fmla="*/ 8037 w 12291"/>
                                <a:gd name="connsiteY107" fmla="*/ 9876 h 82706"/>
                                <a:gd name="connsiteX108" fmla="*/ 8037 w 12291"/>
                                <a:gd name="connsiteY108" fmla="*/ 8705 h 82706"/>
                                <a:gd name="connsiteX109" fmla="*/ 8122 w 12291"/>
                                <a:gd name="connsiteY109" fmla="*/ 6121 h 82706"/>
                                <a:gd name="connsiteX110" fmla="*/ 8249 w 12291"/>
                                <a:gd name="connsiteY110" fmla="*/ 9043 h 82706"/>
                                <a:gd name="connsiteX111" fmla="*/ 8335 w 12291"/>
                                <a:gd name="connsiteY111" fmla="*/ 5787 h 82706"/>
                                <a:gd name="connsiteX112" fmla="*/ 8335 w 12291"/>
                                <a:gd name="connsiteY112" fmla="*/ 7040 h 82706"/>
                                <a:gd name="connsiteX113" fmla="*/ 8377 w 12291"/>
                                <a:gd name="connsiteY113" fmla="*/ 7458 h 82706"/>
                                <a:gd name="connsiteX114" fmla="*/ 8377 w 12291"/>
                                <a:gd name="connsiteY114" fmla="*/ 10457 h 82706"/>
                                <a:gd name="connsiteX115" fmla="*/ 8462 w 12291"/>
                                <a:gd name="connsiteY115" fmla="*/ 9457 h 82706"/>
                                <a:gd name="connsiteX116" fmla="*/ 8503 w 12291"/>
                                <a:gd name="connsiteY116" fmla="*/ 5787 h 82706"/>
                                <a:gd name="connsiteX117" fmla="*/ 8591 w 12291"/>
                                <a:gd name="connsiteY117" fmla="*/ 6621 h 82706"/>
                                <a:gd name="connsiteX118" fmla="*/ 8677 w 12291"/>
                                <a:gd name="connsiteY118" fmla="*/ 5707 h 82706"/>
                                <a:gd name="connsiteX119" fmla="*/ 8719 w 12291"/>
                                <a:gd name="connsiteY119" fmla="*/ 6287 h 82706"/>
                                <a:gd name="connsiteX120" fmla="*/ 8760 w 12291"/>
                                <a:gd name="connsiteY120" fmla="*/ 5545 h 82706"/>
                                <a:gd name="connsiteX121" fmla="*/ 8802 w 12291"/>
                                <a:gd name="connsiteY121" fmla="*/ 11628 h 82706"/>
                                <a:gd name="connsiteX122" fmla="*/ 8802 w 12291"/>
                                <a:gd name="connsiteY122" fmla="*/ 6707 h 82706"/>
                                <a:gd name="connsiteX123" fmla="*/ 8887 w 12291"/>
                                <a:gd name="connsiteY123" fmla="*/ 3541 h 82706"/>
                                <a:gd name="connsiteX124" fmla="*/ 8985 w 12291"/>
                                <a:gd name="connsiteY124" fmla="*/ 8103 h 82706"/>
                                <a:gd name="connsiteX125" fmla="*/ 9017 w 12291"/>
                                <a:gd name="connsiteY125" fmla="*/ 4294 h 82706"/>
                                <a:gd name="connsiteX126" fmla="*/ 9101 w 12291"/>
                                <a:gd name="connsiteY126" fmla="*/ 7292 h 82706"/>
                                <a:gd name="connsiteX127" fmla="*/ 9101 w 12291"/>
                                <a:gd name="connsiteY127" fmla="*/ 9457 h 82706"/>
                                <a:gd name="connsiteX128" fmla="*/ 9145 w 12291"/>
                                <a:gd name="connsiteY128" fmla="*/ 5868 h 82706"/>
                                <a:gd name="connsiteX129" fmla="*/ 9313 w 12291"/>
                                <a:gd name="connsiteY129" fmla="*/ 3455 h 82706"/>
                                <a:gd name="connsiteX130" fmla="*/ 9356 w 12291"/>
                                <a:gd name="connsiteY130" fmla="*/ 9538 h 82706"/>
                                <a:gd name="connsiteX131" fmla="*/ 9442 w 12291"/>
                                <a:gd name="connsiteY131" fmla="*/ 4041 h 82706"/>
                                <a:gd name="connsiteX132" fmla="*/ 9567 w 12291"/>
                                <a:gd name="connsiteY132" fmla="*/ 6958 h 82706"/>
                                <a:gd name="connsiteX133" fmla="*/ 9612 w 12291"/>
                                <a:gd name="connsiteY133" fmla="*/ 4374 h 82706"/>
                                <a:gd name="connsiteX134" fmla="*/ 9612 w 12291"/>
                                <a:gd name="connsiteY134" fmla="*/ 10215 h 82706"/>
                                <a:gd name="connsiteX135" fmla="*/ 9740 w 12291"/>
                                <a:gd name="connsiteY135" fmla="*/ 6121 h 82706"/>
                                <a:gd name="connsiteX136" fmla="*/ 9782 w 12291"/>
                                <a:gd name="connsiteY136" fmla="*/ 7211 h 82706"/>
                                <a:gd name="connsiteX137" fmla="*/ 9824 w 12291"/>
                                <a:gd name="connsiteY137" fmla="*/ 10038 h 82706"/>
                                <a:gd name="connsiteX138" fmla="*/ 9909 w 12291"/>
                                <a:gd name="connsiteY138" fmla="*/ 4374 h 82706"/>
                                <a:gd name="connsiteX139" fmla="*/ 9994 w 12291"/>
                                <a:gd name="connsiteY139" fmla="*/ 5868 h 82706"/>
                                <a:gd name="connsiteX140" fmla="*/ 10208 w 12291"/>
                                <a:gd name="connsiteY140" fmla="*/ 9796 h 82706"/>
                                <a:gd name="connsiteX141" fmla="*/ 10292 w 12291"/>
                                <a:gd name="connsiteY141" fmla="*/ 7458 h 82706"/>
                                <a:gd name="connsiteX142" fmla="*/ 10421 w 12291"/>
                                <a:gd name="connsiteY142" fmla="*/ 4455 h 82706"/>
                                <a:gd name="connsiteX143" fmla="*/ 10463 w 12291"/>
                                <a:gd name="connsiteY143" fmla="*/ 7535 h 82706"/>
                                <a:gd name="connsiteX144" fmla="*/ 10505 w 12291"/>
                                <a:gd name="connsiteY144" fmla="*/ 8372 h 82706"/>
                                <a:gd name="connsiteX145" fmla="*/ 10505 w 12291"/>
                                <a:gd name="connsiteY145" fmla="*/ 8705 h 82706"/>
                                <a:gd name="connsiteX146" fmla="*/ 10633 w 12291"/>
                                <a:gd name="connsiteY146" fmla="*/ 6707 h 82706"/>
                                <a:gd name="connsiteX147" fmla="*/ 10718 w 12291"/>
                                <a:gd name="connsiteY147" fmla="*/ 8372 h 82706"/>
                                <a:gd name="connsiteX148" fmla="*/ 10759 w 12291"/>
                                <a:gd name="connsiteY148" fmla="*/ 8044 h 82706"/>
                                <a:gd name="connsiteX149" fmla="*/ 10759 w 12291"/>
                                <a:gd name="connsiteY149" fmla="*/ 5545 h 82706"/>
                                <a:gd name="connsiteX150" fmla="*/ 10887 w 12291"/>
                                <a:gd name="connsiteY150" fmla="*/ 9624 h 82706"/>
                                <a:gd name="connsiteX151" fmla="*/ 10887 w 12291"/>
                                <a:gd name="connsiteY151" fmla="*/ 7535 h 82706"/>
                                <a:gd name="connsiteX152" fmla="*/ 10973 w 12291"/>
                                <a:gd name="connsiteY152" fmla="*/ 8125 h 82706"/>
                                <a:gd name="connsiteX153" fmla="*/ 11057 w 12291"/>
                                <a:gd name="connsiteY153" fmla="*/ 9043 h 82706"/>
                                <a:gd name="connsiteX154" fmla="*/ 11187 w 12291"/>
                                <a:gd name="connsiteY154" fmla="*/ 5868 h 82706"/>
                                <a:gd name="connsiteX155" fmla="*/ 11187 w 12291"/>
                                <a:gd name="connsiteY155" fmla="*/ 7872 h 82706"/>
                                <a:gd name="connsiteX156" fmla="*/ 11356 w 12291"/>
                                <a:gd name="connsiteY156" fmla="*/ 6459 h 82706"/>
                                <a:gd name="connsiteX157" fmla="*/ 12291 w 12291"/>
                                <a:gd name="connsiteY157" fmla="*/ 80421 h 82706"/>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30 w 12182"/>
                                <a:gd name="connsiteY7" fmla="*/ 10457 h 81421"/>
                                <a:gd name="connsiteX8" fmla="*/ 1630 w 12182"/>
                                <a:gd name="connsiteY8" fmla="*/ 4955 h 81421"/>
                                <a:gd name="connsiteX9" fmla="*/ 1717 w 12182"/>
                                <a:gd name="connsiteY9" fmla="*/ 7535 h 81421"/>
                                <a:gd name="connsiteX10" fmla="*/ 1844 w 12182"/>
                                <a:gd name="connsiteY10" fmla="*/ 6378 h 81421"/>
                                <a:gd name="connsiteX11" fmla="*/ 1929 w 12182"/>
                                <a:gd name="connsiteY11" fmla="*/ 9876 h 81421"/>
                                <a:gd name="connsiteX12" fmla="*/ 2056 w 12182"/>
                                <a:gd name="connsiteY12" fmla="*/ 4707 h 81421"/>
                                <a:gd name="connsiteX13" fmla="*/ 2056 w 12182"/>
                                <a:gd name="connsiteY13" fmla="*/ 9043 h 81421"/>
                                <a:gd name="connsiteX14" fmla="*/ 2226 w 12182"/>
                                <a:gd name="connsiteY14" fmla="*/ 7535 h 81421"/>
                                <a:gd name="connsiteX15" fmla="*/ 2226 w 12182"/>
                                <a:gd name="connsiteY15" fmla="*/ 11290 h 81421"/>
                                <a:gd name="connsiteX16" fmla="*/ 2354 w 12182"/>
                                <a:gd name="connsiteY16" fmla="*/ 9286 h 81421"/>
                                <a:gd name="connsiteX17" fmla="*/ 2402 w 12182"/>
                                <a:gd name="connsiteY17" fmla="*/ 6196 h 81421"/>
                                <a:gd name="connsiteX18" fmla="*/ 2525 w 12182"/>
                                <a:gd name="connsiteY18" fmla="*/ 9876 h 81421"/>
                                <a:gd name="connsiteX19" fmla="*/ 2566 w 12182"/>
                                <a:gd name="connsiteY19" fmla="*/ 11789 h 81421"/>
                                <a:gd name="connsiteX20" fmla="*/ 2652 w 12182"/>
                                <a:gd name="connsiteY20" fmla="*/ 6121 h 81421"/>
                                <a:gd name="connsiteX21" fmla="*/ 2738 w 12182"/>
                                <a:gd name="connsiteY21" fmla="*/ 9043 h 81421"/>
                                <a:gd name="connsiteX22" fmla="*/ 2802 w 12182"/>
                                <a:gd name="connsiteY22" fmla="*/ 0 h 81421"/>
                                <a:gd name="connsiteX23" fmla="*/ 2907 w 12182"/>
                                <a:gd name="connsiteY23" fmla="*/ 9876 h 81421"/>
                                <a:gd name="connsiteX24" fmla="*/ 3035 w 12182"/>
                                <a:gd name="connsiteY24" fmla="*/ 6707 h 81421"/>
                                <a:gd name="connsiteX25" fmla="*/ 3120 w 12182"/>
                                <a:gd name="connsiteY25" fmla="*/ 5787 h 81421"/>
                                <a:gd name="connsiteX26" fmla="*/ 3120 w 12182"/>
                                <a:gd name="connsiteY26" fmla="*/ 5287 h 81421"/>
                                <a:gd name="connsiteX27" fmla="*/ 3205 w 12182"/>
                                <a:gd name="connsiteY27" fmla="*/ 10457 h 81421"/>
                                <a:gd name="connsiteX28" fmla="*/ 3247 w 12182"/>
                                <a:gd name="connsiteY28" fmla="*/ 9876 h 81421"/>
                                <a:gd name="connsiteX29" fmla="*/ 3331 w 12182"/>
                                <a:gd name="connsiteY29" fmla="*/ 9286 h 81421"/>
                                <a:gd name="connsiteX30" fmla="*/ 3374 w 12182"/>
                                <a:gd name="connsiteY30" fmla="*/ 3202 h 81421"/>
                                <a:gd name="connsiteX31" fmla="*/ 3374 w 12182"/>
                                <a:gd name="connsiteY31" fmla="*/ 8372 h 81421"/>
                                <a:gd name="connsiteX32" fmla="*/ 3419 w 12182"/>
                                <a:gd name="connsiteY32" fmla="*/ 11290 h 81421"/>
                                <a:gd name="connsiteX33" fmla="*/ 3595 w 12182"/>
                                <a:gd name="connsiteY33" fmla="*/ 5964 h 81421"/>
                                <a:gd name="connsiteX34" fmla="*/ 3631 w 12182"/>
                                <a:gd name="connsiteY34" fmla="*/ 10038 h 81421"/>
                                <a:gd name="connsiteX35" fmla="*/ 3631 w 12182"/>
                                <a:gd name="connsiteY35" fmla="*/ 10629 h 81421"/>
                                <a:gd name="connsiteX36" fmla="*/ 3673 w 12182"/>
                                <a:gd name="connsiteY36" fmla="*/ 10376 h 81421"/>
                                <a:gd name="connsiteX37" fmla="*/ 3760 w 12182"/>
                                <a:gd name="connsiteY37" fmla="*/ 8872 h 81421"/>
                                <a:gd name="connsiteX38" fmla="*/ 3843 w 12182"/>
                                <a:gd name="connsiteY38" fmla="*/ 6459 h 81421"/>
                                <a:gd name="connsiteX39" fmla="*/ 3885 w 12182"/>
                                <a:gd name="connsiteY39" fmla="*/ 8044 h 81421"/>
                                <a:gd name="connsiteX40" fmla="*/ 3971 w 12182"/>
                                <a:gd name="connsiteY40" fmla="*/ 9043 h 81421"/>
                                <a:gd name="connsiteX41" fmla="*/ 3971 w 12182"/>
                                <a:gd name="connsiteY41" fmla="*/ 9876 h 81421"/>
                                <a:gd name="connsiteX42" fmla="*/ 4013 w 12182"/>
                                <a:gd name="connsiteY42" fmla="*/ 9043 h 81421"/>
                                <a:gd name="connsiteX43" fmla="*/ 4054 w 12182"/>
                                <a:gd name="connsiteY43" fmla="*/ 8044 h 81421"/>
                                <a:gd name="connsiteX44" fmla="*/ 4099 w 12182"/>
                                <a:gd name="connsiteY44" fmla="*/ 6707 h 81421"/>
                                <a:gd name="connsiteX45" fmla="*/ 4099 w 12182"/>
                                <a:gd name="connsiteY45" fmla="*/ 6459 h 81421"/>
                                <a:gd name="connsiteX46" fmla="*/ 4269 w 12182"/>
                                <a:gd name="connsiteY46" fmla="*/ 10876 h 81421"/>
                                <a:gd name="connsiteX47" fmla="*/ 4395 w 12182"/>
                                <a:gd name="connsiteY47" fmla="*/ 4374 h 81421"/>
                                <a:gd name="connsiteX48" fmla="*/ 4499 w 12182"/>
                                <a:gd name="connsiteY48" fmla="*/ 10590 h 81421"/>
                                <a:gd name="connsiteX49" fmla="*/ 4567 w 12182"/>
                                <a:gd name="connsiteY49" fmla="*/ 4041 h 81421"/>
                                <a:gd name="connsiteX50" fmla="*/ 4667 w 12182"/>
                                <a:gd name="connsiteY50" fmla="*/ 9138 h 81421"/>
                                <a:gd name="connsiteX51" fmla="*/ 4737 w 12182"/>
                                <a:gd name="connsiteY51" fmla="*/ 7625 h 81421"/>
                                <a:gd name="connsiteX52" fmla="*/ 4864 w 12182"/>
                                <a:gd name="connsiteY52" fmla="*/ 6287 h 81421"/>
                                <a:gd name="connsiteX53" fmla="*/ 4906 w 12182"/>
                                <a:gd name="connsiteY53" fmla="*/ 9457 h 81421"/>
                                <a:gd name="connsiteX54" fmla="*/ 4992 w 12182"/>
                                <a:gd name="connsiteY54" fmla="*/ 8044 h 81421"/>
                                <a:gd name="connsiteX55" fmla="*/ 4992 w 12182"/>
                                <a:gd name="connsiteY55" fmla="*/ 11870 h 81421"/>
                                <a:gd name="connsiteX56" fmla="*/ 5076 w 12182"/>
                                <a:gd name="connsiteY56" fmla="*/ 10629 h 81421"/>
                                <a:gd name="connsiteX57" fmla="*/ 5162 w 12182"/>
                                <a:gd name="connsiteY57" fmla="*/ 8453 h 81421"/>
                                <a:gd name="connsiteX58" fmla="*/ 5162 w 12182"/>
                                <a:gd name="connsiteY58" fmla="*/ 6621 h 81421"/>
                                <a:gd name="connsiteX59" fmla="*/ 5162 w 12182"/>
                                <a:gd name="connsiteY59" fmla="*/ 5545 h 81421"/>
                                <a:gd name="connsiteX60" fmla="*/ 5205 w 12182"/>
                                <a:gd name="connsiteY60" fmla="*/ 6121 h 81421"/>
                                <a:gd name="connsiteX61" fmla="*/ 5205 w 12182"/>
                                <a:gd name="connsiteY61" fmla="*/ 6958 h 81421"/>
                                <a:gd name="connsiteX62" fmla="*/ 5331 w 12182"/>
                                <a:gd name="connsiteY62" fmla="*/ 10629 h 81421"/>
                                <a:gd name="connsiteX63" fmla="*/ 5374 w 12182"/>
                                <a:gd name="connsiteY63" fmla="*/ 10876 h 81421"/>
                                <a:gd name="connsiteX64" fmla="*/ 5545 w 12182"/>
                                <a:gd name="connsiteY64" fmla="*/ 8125 h 81421"/>
                                <a:gd name="connsiteX65" fmla="*/ 5588 w 12182"/>
                                <a:gd name="connsiteY65" fmla="*/ 7292 h 81421"/>
                                <a:gd name="connsiteX66" fmla="*/ 5715 w 12182"/>
                                <a:gd name="connsiteY66" fmla="*/ 9538 h 81421"/>
                                <a:gd name="connsiteX67" fmla="*/ 5800 w 12182"/>
                                <a:gd name="connsiteY67" fmla="*/ 9876 h 81421"/>
                                <a:gd name="connsiteX68" fmla="*/ 5843 w 12182"/>
                                <a:gd name="connsiteY68" fmla="*/ 5459 h 81421"/>
                                <a:gd name="connsiteX69" fmla="*/ 5971 w 12182"/>
                                <a:gd name="connsiteY69" fmla="*/ 8372 h 81421"/>
                                <a:gd name="connsiteX70" fmla="*/ 6038 w 12182"/>
                                <a:gd name="connsiteY70" fmla="*/ 2737 h 81421"/>
                                <a:gd name="connsiteX71" fmla="*/ 6057 w 12182"/>
                                <a:gd name="connsiteY71" fmla="*/ 9286 h 81421"/>
                                <a:gd name="connsiteX72" fmla="*/ 6143 w 12182"/>
                                <a:gd name="connsiteY72" fmla="*/ 6958 h 81421"/>
                                <a:gd name="connsiteX73" fmla="*/ 6268 w 12182"/>
                                <a:gd name="connsiteY73" fmla="*/ 8372 h 81421"/>
                                <a:gd name="connsiteX74" fmla="*/ 6383 w 12182"/>
                                <a:gd name="connsiteY74" fmla="*/ 12316 h 81421"/>
                                <a:gd name="connsiteX75" fmla="*/ 6438 w 12182"/>
                                <a:gd name="connsiteY75" fmla="*/ 5045 h 81421"/>
                                <a:gd name="connsiteX76" fmla="*/ 6481 w 12182"/>
                                <a:gd name="connsiteY76" fmla="*/ 8453 h 81421"/>
                                <a:gd name="connsiteX77" fmla="*/ 6524 w 12182"/>
                                <a:gd name="connsiteY77" fmla="*/ 7211 h 81421"/>
                                <a:gd name="connsiteX78" fmla="*/ 6610 w 12182"/>
                                <a:gd name="connsiteY78" fmla="*/ 5459 h 81421"/>
                                <a:gd name="connsiteX79" fmla="*/ 6651 w 12182"/>
                                <a:gd name="connsiteY79" fmla="*/ 6958 h 81421"/>
                                <a:gd name="connsiteX80" fmla="*/ 6838 w 12182"/>
                                <a:gd name="connsiteY80" fmla="*/ 10404 h 81421"/>
                                <a:gd name="connsiteX81" fmla="*/ 6821 w 12182"/>
                                <a:gd name="connsiteY81" fmla="*/ 7211 h 81421"/>
                                <a:gd name="connsiteX82" fmla="*/ 6864 w 12182"/>
                                <a:gd name="connsiteY82" fmla="*/ 5787 h 81421"/>
                                <a:gd name="connsiteX83" fmla="*/ 6864 w 12182"/>
                                <a:gd name="connsiteY83" fmla="*/ 6378 h 81421"/>
                                <a:gd name="connsiteX84" fmla="*/ 6864 w 12182"/>
                                <a:gd name="connsiteY84" fmla="*/ 7211 h 81421"/>
                                <a:gd name="connsiteX85" fmla="*/ 6907 w 12182"/>
                                <a:gd name="connsiteY85" fmla="*/ 6878 h 81421"/>
                                <a:gd name="connsiteX86" fmla="*/ 6951 w 12182"/>
                                <a:gd name="connsiteY86" fmla="*/ 5707 h 81421"/>
                                <a:gd name="connsiteX87" fmla="*/ 7077 w 12182"/>
                                <a:gd name="connsiteY87" fmla="*/ 7792 h 81421"/>
                                <a:gd name="connsiteX88" fmla="*/ 7077 w 12182"/>
                                <a:gd name="connsiteY88" fmla="*/ 8292 h 81421"/>
                                <a:gd name="connsiteX89" fmla="*/ 7077 w 12182"/>
                                <a:gd name="connsiteY89" fmla="*/ 7872 h 81421"/>
                                <a:gd name="connsiteX90" fmla="*/ 7119 w 12182"/>
                                <a:gd name="connsiteY90" fmla="*/ 6621 h 81421"/>
                                <a:gd name="connsiteX91" fmla="*/ 7163 w 12182"/>
                                <a:gd name="connsiteY91" fmla="*/ 5287 h 81421"/>
                                <a:gd name="connsiteX92" fmla="*/ 7247 w 12182"/>
                                <a:gd name="connsiteY92" fmla="*/ 8625 h 81421"/>
                                <a:gd name="connsiteX93" fmla="*/ 7290 w 12182"/>
                                <a:gd name="connsiteY93" fmla="*/ 7292 h 81421"/>
                                <a:gd name="connsiteX94" fmla="*/ 7290 w 12182"/>
                                <a:gd name="connsiteY94" fmla="*/ 4626 h 81421"/>
                                <a:gd name="connsiteX95" fmla="*/ 7332 w 12182"/>
                                <a:gd name="connsiteY95" fmla="*/ 6878 h 81421"/>
                                <a:gd name="connsiteX96" fmla="*/ 7374 w 12182"/>
                                <a:gd name="connsiteY96" fmla="*/ 5045 h 81421"/>
                                <a:gd name="connsiteX97" fmla="*/ 7374 w 12182"/>
                                <a:gd name="connsiteY97" fmla="*/ 9276 h 81421"/>
                                <a:gd name="connsiteX98" fmla="*/ 7502 w 12182"/>
                                <a:gd name="connsiteY98" fmla="*/ 2460 h 81421"/>
                                <a:gd name="connsiteX99" fmla="*/ 7546 w 12182"/>
                                <a:gd name="connsiteY99" fmla="*/ 10629 h 81421"/>
                                <a:gd name="connsiteX100" fmla="*/ 7588 w 12182"/>
                                <a:gd name="connsiteY100" fmla="*/ 7040 h 81421"/>
                                <a:gd name="connsiteX101" fmla="*/ 7674 w 12182"/>
                                <a:gd name="connsiteY101" fmla="*/ 10124 h 81421"/>
                                <a:gd name="connsiteX102" fmla="*/ 7717 w 12182"/>
                                <a:gd name="connsiteY102" fmla="*/ 5787 h 81421"/>
                                <a:gd name="connsiteX103" fmla="*/ 7757 w 12182"/>
                                <a:gd name="connsiteY103" fmla="*/ 8625 h 81421"/>
                                <a:gd name="connsiteX104" fmla="*/ 7800 w 12182"/>
                                <a:gd name="connsiteY104" fmla="*/ 4626 h 81421"/>
                                <a:gd name="connsiteX105" fmla="*/ 7886 w 12182"/>
                                <a:gd name="connsiteY105" fmla="*/ 8044 h 81421"/>
                                <a:gd name="connsiteX106" fmla="*/ 7886 w 12182"/>
                                <a:gd name="connsiteY106" fmla="*/ 9538 h 81421"/>
                                <a:gd name="connsiteX107" fmla="*/ 7928 w 12182"/>
                                <a:gd name="connsiteY107" fmla="*/ 9876 h 81421"/>
                                <a:gd name="connsiteX108" fmla="*/ 7928 w 12182"/>
                                <a:gd name="connsiteY108" fmla="*/ 8705 h 81421"/>
                                <a:gd name="connsiteX109" fmla="*/ 8013 w 12182"/>
                                <a:gd name="connsiteY109" fmla="*/ 6121 h 81421"/>
                                <a:gd name="connsiteX110" fmla="*/ 8140 w 12182"/>
                                <a:gd name="connsiteY110" fmla="*/ 9043 h 81421"/>
                                <a:gd name="connsiteX111" fmla="*/ 8226 w 12182"/>
                                <a:gd name="connsiteY111" fmla="*/ 5787 h 81421"/>
                                <a:gd name="connsiteX112" fmla="*/ 8226 w 12182"/>
                                <a:gd name="connsiteY112" fmla="*/ 7040 h 81421"/>
                                <a:gd name="connsiteX113" fmla="*/ 8268 w 12182"/>
                                <a:gd name="connsiteY113" fmla="*/ 7458 h 81421"/>
                                <a:gd name="connsiteX114" fmla="*/ 8268 w 12182"/>
                                <a:gd name="connsiteY114" fmla="*/ 10457 h 81421"/>
                                <a:gd name="connsiteX115" fmla="*/ 8353 w 12182"/>
                                <a:gd name="connsiteY115" fmla="*/ 9457 h 81421"/>
                                <a:gd name="connsiteX116" fmla="*/ 8394 w 12182"/>
                                <a:gd name="connsiteY116" fmla="*/ 5787 h 81421"/>
                                <a:gd name="connsiteX117" fmla="*/ 8482 w 12182"/>
                                <a:gd name="connsiteY117" fmla="*/ 6621 h 81421"/>
                                <a:gd name="connsiteX118" fmla="*/ 8568 w 12182"/>
                                <a:gd name="connsiteY118" fmla="*/ 5707 h 81421"/>
                                <a:gd name="connsiteX119" fmla="*/ 8610 w 12182"/>
                                <a:gd name="connsiteY119" fmla="*/ 6287 h 81421"/>
                                <a:gd name="connsiteX120" fmla="*/ 8651 w 12182"/>
                                <a:gd name="connsiteY120" fmla="*/ 5545 h 81421"/>
                                <a:gd name="connsiteX121" fmla="*/ 8693 w 12182"/>
                                <a:gd name="connsiteY121" fmla="*/ 11628 h 81421"/>
                                <a:gd name="connsiteX122" fmla="*/ 8693 w 12182"/>
                                <a:gd name="connsiteY122" fmla="*/ 6707 h 81421"/>
                                <a:gd name="connsiteX123" fmla="*/ 8778 w 12182"/>
                                <a:gd name="connsiteY123" fmla="*/ 3541 h 81421"/>
                                <a:gd name="connsiteX124" fmla="*/ 8876 w 12182"/>
                                <a:gd name="connsiteY124" fmla="*/ 8103 h 81421"/>
                                <a:gd name="connsiteX125" fmla="*/ 8908 w 12182"/>
                                <a:gd name="connsiteY125" fmla="*/ 4294 h 81421"/>
                                <a:gd name="connsiteX126" fmla="*/ 8992 w 12182"/>
                                <a:gd name="connsiteY126" fmla="*/ 7292 h 81421"/>
                                <a:gd name="connsiteX127" fmla="*/ 8992 w 12182"/>
                                <a:gd name="connsiteY127" fmla="*/ 9457 h 81421"/>
                                <a:gd name="connsiteX128" fmla="*/ 9036 w 12182"/>
                                <a:gd name="connsiteY128" fmla="*/ 5868 h 81421"/>
                                <a:gd name="connsiteX129" fmla="*/ 9204 w 12182"/>
                                <a:gd name="connsiteY129" fmla="*/ 3455 h 81421"/>
                                <a:gd name="connsiteX130" fmla="*/ 9247 w 12182"/>
                                <a:gd name="connsiteY130" fmla="*/ 9538 h 81421"/>
                                <a:gd name="connsiteX131" fmla="*/ 9333 w 12182"/>
                                <a:gd name="connsiteY131" fmla="*/ 4041 h 81421"/>
                                <a:gd name="connsiteX132" fmla="*/ 9458 w 12182"/>
                                <a:gd name="connsiteY132" fmla="*/ 6958 h 81421"/>
                                <a:gd name="connsiteX133" fmla="*/ 9503 w 12182"/>
                                <a:gd name="connsiteY133" fmla="*/ 4374 h 81421"/>
                                <a:gd name="connsiteX134" fmla="*/ 9503 w 12182"/>
                                <a:gd name="connsiteY134" fmla="*/ 10215 h 81421"/>
                                <a:gd name="connsiteX135" fmla="*/ 9631 w 12182"/>
                                <a:gd name="connsiteY135" fmla="*/ 6121 h 81421"/>
                                <a:gd name="connsiteX136" fmla="*/ 9673 w 12182"/>
                                <a:gd name="connsiteY136" fmla="*/ 7211 h 81421"/>
                                <a:gd name="connsiteX137" fmla="*/ 9715 w 12182"/>
                                <a:gd name="connsiteY137" fmla="*/ 10038 h 81421"/>
                                <a:gd name="connsiteX138" fmla="*/ 9800 w 12182"/>
                                <a:gd name="connsiteY138" fmla="*/ 4374 h 81421"/>
                                <a:gd name="connsiteX139" fmla="*/ 9885 w 12182"/>
                                <a:gd name="connsiteY139" fmla="*/ 5868 h 81421"/>
                                <a:gd name="connsiteX140" fmla="*/ 10099 w 12182"/>
                                <a:gd name="connsiteY140" fmla="*/ 9796 h 81421"/>
                                <a:gd name="connsiteX141" fmla="*/ 10183 w 12182"/>
                                <a:gd name="connsiteY141" fmla="*/ 7458 h 81421"/>
                                <a:gd name="connsiteX142" fmla="*/ 10312 w 12182"/>
                                <a:gd name="connsiteY142" fmla="*/ 4455 h 81421"/>
                                <a:gd name="connsiteX143" fmla="*/ 10354 w 12182"/>
                                <a:gd name="connsiteY143" fmla="*/ 7535 h 81421"/>
                                <a:gd name="connsiteX144" fmla="*/ 10396 w 12182"/>
                                <a:gd name="connsiteY144" fmla="*/ 8372 h 81421"/>
                                <a:gd name="connsiteX145" fmla="*/ 10396 w 12182"/>
                                <a:gd name="connsiteY145" fmla="*/ 8705 h 81421"/>
                                <a:gd name="connsiteX146" fmla="*/ 10524 w 12182"/>
                                <a:gd name="connsiteY146" fmla="*/ 6707 h 81421"/>
                                <a:gd name="connsiteX147" fmla="*/ 10609 w 12182"/>
                                <a:gd name="connsiteY147" fmla="*/ 8372 h 81421"/>
                                <a:gd name="connsiteX148" fmla="*/ 10650 w 12182"/>
                                <a:gd name="connsiteY148" fmla="*/ 8044 h 81421"/>
                                <a:gd name="connsiteX149" fmla="*/ 10650 w 12182"/>
                                <a:gd name="connsiteY149" fmla="*/ 5545 h 81421"/>
                                <a:gd name="connsiteX150" fmla="*/ 10778 w 12182"/>
                                <a:gd name="connsiteY150" fmla="*/ 9624 h 81421"/>
                                <a:gd name="connsiteX151" fmla="*/ 10778 w 12182"/>
                                <a:gd name="connsiteY151" fmla="*/ 7535 h 81421"/>
                                <a:gd name="connsiteX152" fmla="*/ 10864 w 12182"/>
                                <a:gd name="connsiteY152" fmla="*/ 8125 h 81421"/>
                                <a:gd name="connsiteX153" fmla="*/ 10948 w 12182"/>
                                <a:gd name="connsiteY153" fmla="*/ 9043 h 81421"/>
                                <a:gd name="connsiteX154" fmla="*/ 11078 w 12182"/>
                                <a:gd name="connsiteY154" fmla="*/ 5868 h 81421"/>
                                <a:gd name="connsiteX155" fmla="*/ 11078 w 12182"/>
                                <a:gd name="connsiteY155" fmla="*/ 7872 h 81421"/>
                                <a:gd name="connsiteX156" fmla="*/ 11247 w 12182"/>
                                <a:gd name="connsiteY156" fmla="*/ 6459 h 81421"/>
                                <a:gd name="connsiteX157" fmla="*/ 12182 w 12182"/>
                                <a:gd name="connsiteY157"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30 w 12182"/>
                                <a:gd name="connsiteY7" fmla="*/ 10457 h 81421"/>
                                <a:gd name="connsiteX8" fmla="*/ 1630 w 12182"/>
                                <a:gd name="connsiteY8" fmla="*/ 4955 h 81421"/>
                                <a:gd name="connsiteX9" fmla="*/ 1717 w 12182"/>
                                <a:gd name="connsiteY9" fmla="*/ 7535 h 81421"/>
                                <a:gd name="connsiteX10" fmla="*/ 1844 w 12182"/>
                                <a:gd name="connsiteY10" fmla="*/ 6378 h 81421"/>
                                <a:gd name="connsiteX11" fmla="*/ 1929 w 12182"/>
                                <a:gd name="connsiteY11" fmla="*/ 9876 h 81421"/>
                                <a:gd name="connsiteX12" fmla="*/ 2056 w 12182"/>
                                <a:gd name="connsiteY12" fmla="*/ 4707 h 81421"/>
                                <a:gd name="connsiteX13" fmla="*/ 2056 w 12182"/>
                                <a:gd name="connsiteY13" fmla="*/ 9043 h 81421"/>
                                <a:gd name="connsiteX14" fmla="*/ 2226 w 12182"/>
                                <a:gd name="connsiteY14" fmla="*/ 7535 h 81421"/>
                                <a:gd name="connsiteX15" fmla="*/ 2226 w 12182"/>
                                <a:gd name="connsiteY15" fmla="*/ 11290 h 81421"/>
                                <a:gd name="connsiteX16" fmla="*/ 2354 w 12182"/>
                                <a:gd name="connsiteY16" fmla="*/ 9286 h 81421"/>
                                <a:gd name="connsiteX17" fmla="*/ 2402 w 12182"/>
                                <a:gd name="connsiteY17" fmla="*/ 6196 h 81421"/>
                                <a:gd name="connsiteX18" fmla="*/ 2525 w 12182"/>
                                <a:gd name="connsiteY18" fmla="*/ 9876 h 81421"/>
                                <a:gd name="connsiteX19" fmla="*/ 2566 w 12182"/>
                                <a:gd name="connsiteY19" fmla="*/ 11789 h 81421"/>
                                <a:gd name="connsiteX20" fmla="*/ 2652 w 12182"/>
                                <a:gd name="connsiteY20" fmla="*/ 6121 h 81421"/>
                                <a:gd name="connsiteX21" fmla="*/ 2738 w 12182"/>
                                <a:gd name="connsiteY21" fmla="*/ 9043 h 81421"/>
                                <a:gd name="connsiteX22" fmla="*/ 2802 w 12182"/>
                                <a:gd name="connsiteY22" fmla="*/ 0 h 81421"/>
                                <a:gd name="connsiteX23" fmla="*/ 2907 w 12182"/>
                                <a:gd name="connsiteY23" fmla="*/ 9876 h 81421"/>
                                <a:gd name="connsiteX24" fmla="*/ 3035 w 12182"/>
                                <a:gd name="connsiteY24" fmla="*/ 6707 h 81421"/>
                                <a:gd name="connsiteX25" fmla="*/ 3120 w 12182"/>
                                <a:gd name="connsiteY25" fmla="*/ 5787 h 81421"/>
                                <a:gd name="connsiteX26" fmla="*/ 3120 w 12182"/>
                                <a:gd name="connsiteY26" fmla="*/ 5287 h 81421"/>
                                <a:gd name="connsiteX27" fmla="*/ 3205 w 12182"/>
                                <a:gd name="connsiteY27" fmla="*/ 10457 h 81421"/>
                                <a:gd name="connsiteX28" fmla="*/ 3247 w 12182"/>
                                <a:gd name="connsiteY28" fmla="*/ 9876 h 81421"/>
                                <a:gd name="connsiteX29" fmla="*/ 3331 w 12182"/>
                                <a:gd name="connsiteY29" fmla="*/ 9286 h 81421"/>
                                <a:gd name="connsiteX30" fmla="*/ 3374 w 12182"/>
                                <a:gd name="connsiteY30" fmla="*/ 3202 h 81421"/>
                                <a:gd name="connsiteX31" fmla="*/ 3374 w 12182"/>
                                <a:gd name="connsiteY31" fmla="*/ 8372 h 81421"/>
                                <a:gd name="connsiteX32" fmla="*/ 3419 w 12182"/>
                                <a:gd name="connsiteY32" fmla="*/ 11290 h 81421"/>
                                <a:gd name="connsiteX33" fmla="*/ 3595 w 12182"/>
                                <a:gd name="connsiteY33" fmla="*/ 5964 h 81421"/>
                                <a:gd name="connsiteX34" fmla="*/ 3631 w 12182"/>
                                <a:gd name="connsiteY34" fmla="*/ 10038 h 81421"/>
                                <a:gd name="connsiteX35" fmla="*/ 3631 w 12182"/>
                                <a:gd name="connsiteY35" fmla="*/ 10629 h 81421"/>
                                <a:gd name="connsiteX36" fmla="*/ 3673 w 12182"/>
                                <a:gd name="connsiteY36" fmla="*/ 10376 h 81421"/>
                                <a:gd name="connsiteX37" fmla="*/ 3760 w 12182"/>
                                <a:gd name="connsiteY37" fmla="*/ 8872 h 81421"/>
                                <a:gd name="connsiteX38" fmla="*/ 3843 w 12182"/>
                                <a:gd name="connsiteY38" fmla="*/ 6459 h 81421"/>
                                <a:gd name="connsiteX39" fmla="*/ 3885 w 12182"/>
                                <a:gd name="connsiteY39" fmla="*/ 8044 h 81421"/>
                                <a:gd name="connsiteX40" fmla="*/ 3971 w 12182"/>
                                <a:gd name="connsiteY40" fmla="*/ 9043 h 81421"/>
                                <a:gd name="connsiteX41" fmla="*/ 3971 w 12182"/>
                                <a:gd name="connsiteY41" fmla="*/ 9876 h 81421"/>
                                <a:gd name="connsiteX42" fmla="*/ 4013 w 12182"/>
                                <a:gd name="connsiteY42" fmla="*/ 9043 h 81421"/>
                                <a:gd name="connsiteX43" fmla="*/ 4054 w 12182"/>
                                <a:gd name="connsiteY43" fmla="*/ 8044 h 81421"/>
                                <a:gd name="connsiteX44" fmla="*/ 4099 w 12182"/>
                                <a:gd name="connsiteY44" fmla="*/ 6707 h 81421"/>
                                <a:gd name="connsiteX45" fmla="*/ 4099 w 12182"/>
                                <a:gd name="connsiteY45" fmla="*/ 6459 h 81421"/>
                                <a:gd name="connsiteX46" fmla="*/ 4269 w 12182"/>
                                <a:gd name="connsiteY46" fmla="*/ 10876 h 81421"/>
                                <a:gd name="connsiteX47" fmla="*/ 4395 w 12182"/>
                                <a:gd name="connsiteY47" fmla="*/ 4374 h 81421"/>
                                <a:gd name="connsiteX48" fmla="*/ 4499 w 12182"/>
                                <a:gd name="connsiteY48" fmla="*/ 10590 h 81421"/>
                                <a:gd name="connsiteX49" fmla="*/ 4567 w 12182"/>
                                <a:gd name="connsiteY49" fmla="*/ 4041 h 81421"/>
                                <a:gd name="connsiteX50" fmla="*/ 4667 w 12182"/>
                                <a:gd name="connsiteY50" fmla="*/ 9138 h 81421"/>
                                <a:gd name="connsiteX51" fmla="*/ 4737 w 12182"/>
                                <a:gd name="connsiteY51" fmla="*/ 7625 h 81421"/>
                                <a:gd name="connsiteX52" fmla="*/ 4864 w 12182"/>
                                <a:gd name="connsiteY52" fmla="*/ 6287 h 81421"/>
                                <a:gd name="connsiteX53" fmla="*/ 4906 w 12182"/>
                                <a:gd name="connsiteY53" fmla="*/ 9457 h 81421"/>
                                <a:gd name="connsiteX54" fmla="*/ 4992 w 12182"/>
                                <a:gd name="connsiteY54" fmla="*/ 8044 h 81421"/>
                                <a:gd name="connsiteX55" fmla="*/ 4992 w 12182"/>
                                <a:gd name="connsiteY55" fmla="*/ 11870 h 81421"/>
                                <a:gd name="connsiteX56" fmla="*/ 5076 w 12182"/>
                                <a:gd name="connsiteY56" fmla="*/ 10629 h 81421"/>
                                <a:gd name="connsiteX57" fmla="*/ 5162 w 12182"/>
                                <a:gd name="connsiteY57" fmla="*/ 8453 h 81421"/>
                                <a:gd name="connsiteX58" fmla="*/ 5162 w 12182"/>
                                <a:gd name="connsiteY58" fmla="*/ 6621 h 81421"/>
                                <a:gd name="connsiteX59" fmla="*/ 5162 w 12182"/>
                                <a:gd name="connsiteY59" fmla="*/ 5545 h 81421"/>
                                <a:gd name="connsiteX60" fmla="*/ 5205 w 12182"/>
                                <a:gd name="connsiteY60" fmla="*/ 6121 h 81421"/>
                                <a:gd name="connsiteX61" fmla="*/ 5205 w 12182"/>
                                <a:gd name="connsiteY61" fmla="*/ 6958 h 81421"/>
                                <a:gd name="connsiteX62" fmla="*/ 5331 w 12182"/>
                                <a:gd name="connsiteY62" fmla="*/ 10629 h 81421"/>
                                <a:gd name="connsiteX63" fmla="*/ 5374 w 12182"/>
                                <a:gd name="connsiteY63" fmla="*/ 10876 h 81421"/>
                                <a:gd name="connsiteX64" fmla="*/ 5545 w 12182"/>
                                <a:gd name="connsiteY64" fmla="*/ 8125 h 81421"/>
                                <a:gd name="connsiteX65" fmla="*/ 5588 w 12182"/>
                                <a:gd name="connsiteY65" fmla="*/ 7292 h 81421"/>
                                <a:gd name="connsiteX66" fmla="*/ 5715 w 12182"/>
                                <a:gd name="connsiteY66" fmla="*/ 9538 h 81421"/>
                                <a:gd name="connsiteX67" fmla="*/ 5800 w 12182"/>
                                <a:gd name="connsiteY67" fmla="*/ 9876 h 81421"/>
                                <a:gd name="connsiteX68" fmla="*/ 5843 w 12182"/>
                                <a:gd name="connsiteY68" fmla="*/ 5459 h 81421"/>
                                <a:gd name="connsiteX69" fmla="*/ 5971 w 12182"/>
                                <a:gd name="connsiteY69" fmla="*/ 8372 h 81421"/>
                                <a:gd name="connsiteX70" fmla="*/ 6038 w 12182"/>
                                <a:gd name="connsiteY70" fmla="*/ 2737 h 81421"/>
                                <a:gd name="connsiteX71" fmla="*/ 6057 w 12182"/>
                                <a:gd name="connsiteY71" fmla="*/ 9286 h 81421"/>
                                <a:gd name="connsiteX72" fmla="*/ 6143 w 12182"/>
                                <a:gd name="connsiteY72" fmla="*/ 6958 h 81421"/>
                                <a:gd name="connsiteX73" fmla="*/ 6268 w 12182"/>
                                <a:gd name="connsiteY73" fmla="*/ 8372 h 81421"/>
                                <a:gd name="connsiteX74" fmla="*/ 6383 w 12182"/>
                                <a:gd name="connsiteY74" fmla="*/ 12316 h 81421"/>
                                <a:gd name="connsiteX75" fmla="*/ 6438 w 12182"/>
                                <a:gd name="connsiteY75" fmla="*/ 5045 h 81421"/>
                                <a:gd name="connsiteX76" fmla="*/ 6481 w 12182"/>
                                <a:gd name="connsiteY76" fmla="*/ 8453 h 81421"/>
                                <a:gd name="connsiteX77" fmla="*/ 6524 w 12182"/>
                                <a:gd name="connsiteY77" fmla="*/ 7211 h 81421"/>
                                <a:gd name="connsiteX78" fmla="*/ 6610 w 12182"/>
                                <a:gd name="connsiteY78" fmla="*/ 5459 h 81421"/>
                                <a:gd name="connsiteX79" fmla="*/ 6651 w 12182"/>
                                <a:gd name="connsiteY79" fmla="*/ 6958 h 81421"/>
                                <a:gd name="connsiteX80" fmla="*/ 6838 w 12182"/>
                                <a:gd name="connsiteY80" fmla="*/ 10404 h 81421"/>
                                <a:gd name="connsiteX81" fmla="*/ 6821 w 12182"/>
                                <a:gd name="connsiteY81" fmla="*/ 7211 h 81421"/>
                                <a:gd name="connsiteX82" fmla="*/ 6864 w 12182"/>
                                <a:gd name="connsiteY82" fmla="*/ 5787 h 81421"/>
                                <a:gd name="connsiteX83" fmla="*/ 6864 w 12182"/>
                                <a:gd name="connsiteY83" fmla="*/ 6378 h 81421"/>
                                <a:gd name="connsiteX84" fmla="*/ 6864 w 12182"/>
                                <a:gd name="connsiteY84" fmla="*/ 7211 h 81421"/>
                                <a:gd name="connsiteX85" fmla="*/ 6907 w 12182"/>
                                <a:gd name="connsiteY85" fmla="*/ 6878 h 81421"/>
                                <a:gd name="connsiteX86" fmla="*/ 6951 w 12182"/>
                                <a:gd name="connsiteY86" fmla="*/ 5707 h 81421"/>
                                <a:gd name="connsiteX87" fmla="*/ 7077 w 12182"/>
                                <a:gd name="connsiteY87" fmla="*/ 7792 h 81421"/>
                                <a:gd name="connsiteX88" fmla="*/ 7077 w 12182"/>
                                <a:gd name="connsiteY88" fmla="*/ 8292 h 81421"/>
                                <a:gd name="connsiteX89" fmla="*/ 7077 w 12182"/>
                                <a:gd name="connsiteY89" fmla="*/ 7872 h 81421"/>
                                <a:gd name="connsiteX90" fmla="*/ 7119 w 12182"/>
                                <a:gd name="connsiteY90" fmla="*/ 6621 h 81421"/>
                                <a:gd name="connsiteX91" fmla="*/ 7163 w 12182"/>
                                <a:gd name="connsiteY91" fmla="*/ 5287 h 81421"/>
                                <a:gd name="connsiteX92" fmla="*/ 7247 w 12182"/>
                                <a:gd name="connsiteY92" fmla="*/ 8625 h 81421"/>
                                <a:gd name="connsiteX93" fmla="*/ 7290 w 12182"/>
                                <a:gd name="connsiteY93" fmla="*/ 7292 h 81421"/>
                                <a:gd name="connsiteX94" fmla="*/ 7290 w 12182"/>
                                <a:gd name="connsiteY94" fmla="*/ 4626 h 81421"/>
                                <a:gd name="connsiteX95" fmla="*/ 7332 w 12182"/>
                                <a:gd name="connsiteY95" fmla="*/ 6878 h 81421"/>
                                <a:gd name="connsiteX96" fmla="*/ 7374 w 12182"/>
                                <a:gd name="connsiteY96" fmla="*/ 5045 h 81421"/>
                                <a:gd name="connsiteX97" fmla="*/ 7374 w 12182"/>
                                <a:gd name="connsiteY97" fmla="*/ 9276 h 81421"/>
                                <a:gd name="connsiteX98" fmla="*/ 7502 w 12182"/>
                                <a:gd name="connsiteY98" fmla="*/ 2460 h 81421"/>
                                <a:gd name="connsiteX99" fmla="*/ 7546 w 12182"/>
                                <a:gd name="connsiteY99" fmla="*/ 10629 h 81421"/>
                                <a:gd name="connsiteX100" fmla="*/ 7588 w 12182"/>
                                <a:gd name="connsiteY100" fmla="*/ 7040 h 81421"/>
                                <a:gd name="connsiteX101" fmla="*/ 7674 w 12182"/>
                                <a:gd name="connsiteY101" fmla="*/ 10124 h 81421"/>
                                <a:gd name="connsiteX102" fmla="*/ 7717 w 12182"/>
                                <a:gd name="connsiteY102" fmla="*/ 5787 h 81421"/>
                                <a:gd name="connsiteX103" fmla="*/ 7757 w 12182"/>
                                <a:gd name="connsiteY103" fmla="*/ 8625 h 81421"/>
                                <a:gd name="connsiteX104" fmla="*/ 7800 w 12182"/>
                                <a:gd name="connsiteY104" fmla="*/ 4626 h 81421"/>
                                <a:gd name="connsiteX105" fmla="*/ 7886 w 12182"/>
                                <a:gd name="connsiteY105" fmla="*/ 8044 h 81421"/>
                                <a:gd name="connsiteX106" fmla="*/ 7886 w 12182"/>
                                <a:gd name="connsiteY106" fmla="*/ 9538 h 81421"/>
                                <a:gd name="connsiteX107" fmla="*/ 7928 w 12182"/>
                                <a:gd name="connsiteY107" fmla="*/ 9876 h 81421"/>
                                <a:gd name="connsiteX108" fmla="*/ 7928 w 12182"/>
                                <a:gd name="connsiteY108" fmla="*/ 8705 h 81421"/>
                                <a:gd name="connsiteX109" fmla="*/ 8013 w 12182"/>
                                <a:gd name="connsiteY109" fmla="*/ 6121 h 81421"/>
                                <a:gd name="connsiteX110" fmla="*/ 8140 w 12182"/>
                                <a:gd name="connsiteY110" fmla="*/ 9043 h 81421"/>
                                <a:gd name="connsiteX111" fmla="*/ 8226 w 12182"/>
                                <a:gd name="connsiteY111" fmla="*/ 5787 h 81421"/>
                                <a:gd name="connsiteX112" fmla="*/ 8226 w 12182"/>
                                <a:gd name="connsiteY112" fmla="*/ 7040 h 81421"/>
                                <a:gd name="connsiteX113" fmla="*/ 8268 w 12182"/>
                                <a:gd name="connsiteY113" fmla="*/ 7458 h 81421"/>
                                <a:gd name="connsiteX114" fmla="*/ 8268 w 12182"/>
                                <a:gd name="connsiteY114" fmla="*/ 10457 h 81421"/>
                                <a:gd name="connsiteX115" fmla="*/ 8353 w 12182"/>
                                <a:gd name="connsiteY115" fmla="*/ 9457 h 81421"/>
                                <a:gd name="connsiteX116" fmla="*/ 8394 w 12182"/>
                                <a:gd name="connsiteY116" fmla="*/ 5787 h 81421"/>
                                <a:gd name="connsiteX117" fmla="*/ 8482 w 12182"/>
                                <a:gd name="connsiteY117" fmla="*/ 6621 h 81421"/>
                                <a:gd name="connsiteX118" fmla="*/ 8568 w 12182"/>
                                <a:gd name="connsiteY118" fmla="*/ 5707 h 81421"/>
                                <a:gd name="connsiteX119" fmla="*/ 8610 w 12182"/>
                                <a:gd name="connsiteY119" fmla="*/ 6287 h 81421"/>
                                <a:gd name="connsiteX120" fmla="*/ 8651 w 12182"/>
                                <a:gd name="connsiteY120" fmla="*/ 5545 h 81421"/>
                                <a:gd name="connsiteX121" fmla="*/ 8693 w 12182"/>
                                <a:gd name="connsiteY121" fmla="*/ 6707 h 81421"/>
                                <a:gd name="connsiteX122" fmla="*/ 8778 w 12182"/>
                                <a:gd name="connsiteY122" fmla="*/ 3541 h 81421"/>
                                <a:gd name="connsiteX123" fmla="*/ 8876 w 12182"/>
                                <a:gd name="connsiteY123" fmla="*/ 8103 h 81421"/>
                                <a:gd name="connsiteX124" fmla="*/ 8908 w 12182"/>
                                <a:gd name="connsiteY124" fmla="*/ 4294 h 81421"/>
                                <a:gd name="connsiteX125" fmla="*/ 8992 w 12182"/>
                                <a:gd name="connsiteY125" fmla="*/ 7292 h 81421"/>
                                <a:gd name="connsiteX126" fmla="*/ 8992 w 12182"/>
                                <a:gd name="connsiteY126" fmla="*/ 9457 h 81421"/>
                                <a:gd name="connsiteX127" fmla="*/ 9036 w 12182"/>
                                <a:gd name="connsiteY127" fmla="*/ 5868 h 81421"/>
                                <a:gd name="connsiteX128" fmla="*/ 9204 w 12182"/>
                                <a:gd name="connsiteY128" fmla="*/ 3455 h 81421"/>
                                <a:gd name="connsiteX129" fmla="*/ 9247 w 12182"/>
                                <a:gd name="connsiteY129" fmla="*/ 9538 h 81421"/>
                                <a:gd name="connsiteX130" fmla="*/ 9333 w 12182"/>
                                <a:gd name="connsiteY130" fmla="*/ 4041 h 81421"/>
                                <a:gd name="connsiteX131" fmla="*/ 9458 w 12182"/>
                                <a:gd name="connsiteY131" fmla="*/ 6958 h 81421"/>
                                <a:gd name="connsiteX132" fmla="*/ 9503 w 12182"/>
                                <a:gd name="connsiteY132" fmla="*/ 4374 h 81421"/>
                                <a:gd name="connsiteX133" fmla="*/ 9503 w 12182"/>
                                <a:gd name="connsiteY133" fmla="*/ 10215 h 81421"/>
                                <a:gd name="connsiteX134" fmla="*/ 9631 w 12182"/>
                                <a:gd name="connsiteY134" fmla="*/ 6121 h 81421"/>
                                <a:gd name="connsiteX135" fmla="*/ 9673 w 12182"/>
                                <a:gd name="connsiteY135" fmla="*/ 7211 h 81421"/>
                                <a:gd name="connsiteX136" fmla="*/ 9715 w 12182"/>
                                <a:gd name="connsiteY136" fmla="*/ 10038 h 81421"/>
                                <a:gd name="connsiteX137" fmla="*/ 9800 w 12182"/>
                                <a:gd name="connsiteY137" fmla="*/ 4374 h 81421"/>
                                <a:gd name="connsiteX138" fmla="*/ 9885 w 12182"/>
                                <a:gd name="connsiteY138" fmla="*/ 5868 h 81421"/>
                                <a:gd name="connsiteX139" fmla="*/ 10099 w 12182"/>
                                <a:gd name="connsiteY139" fmla="*/ 9796 h 81421"/>
                                <a:gd name="connsiteX140" fmla="*/ 10183 w 12182"/>
                                <a:gd name="connsiteY140" fmla="*/ 7458 h 81421"/>
                                <a:gd name="connsiteX141" fmla="*/ 10312 w 12182"/>
                                <a:gd name="connsiteY141" fmla="*/ 4455 h 81421"/>
                                <a:gd name="connsiteX142" fmla="*/ 10354 w 12182"/>
                                <a:gd name="connsiteY142" fmla="*/ 7535 h 81421"/>
                                <a:gd name="connsiteX143" fmla="*/ 10396 w 12182"/>
                                <a:gd name="connsiteY143" fmla="*/ 8372 h 81421"/>
                                <a:gd name="connsiteX144" fmla="*/ 10396 w 12182"/>
                                <a:gd name="connsiteY144" fmla="*/ 8705 h 81421"/>
                                <a:gd name="connsiteX145" fmla="*/ 10524 w 12182"/>
                                <a:gd name="connsiteY145" fmla="*/ 6707 h 81421"/>
                                <a:gd name="connsiteX146" fmla="*/ 10609 w 12182"/>
                                <a:gd name="connsiteY146" fmla="*/ 8372 h 81421"/>
                                <a:gd name="connsiteX147" fmla="*/ 10650 w 12182"/>
                                <a:gd name="connsiteY147" fmla="*/ 8044 h 81421"/>
                                <a:gd name="connsiteX148" fmla="*/ 10650 w 12182"/>
                                <a:gd name="connsiteY148" fmla="*/ 5545 h 81421"/>
                                <a:gd name="connsiteX149" fmla="*/ 10778 w 12182"/>
                                <a:gd name="connsiteY149" fmla="*/ 9624 h 81421"/>
                                <a:gd name="connsiteX150" fmla="*/ 10778 w 12182"/>
                                <a:gd name="connsiteY150" fmla="*/ 7535 h 81421"/>
                                <a:gd name="connsiteX151" fmla="*/ 10864 w 12182"/>
                                <a:gd name="connsiteY151" fmla="*/ 8125 h 81421"/>
                                <a:gd name="connsiteX152" fmla="*/ 10948 w 12182"/>
                                <a:gd name="connsiteY152" fmla="*/ 9043 h 81421"/>
                                <a:gd name="connsiteX153" fmla="*/ 11078 w 12182"/>
                                <a:gd name="connsiteY153" fmla="*/ 5868 h 81421"/>
                                <a:gd name="connsiteX154" fmla="*/ 11078 w 12182"/>
                                <a:gd name="connsiteY154" fmla="*/ 7872 h 81421"/>
                                <a:gd name="connsiteX155" fmla="*/ 11247 w 12182"/>
                                <a:gd name="connsiteY155" fmla="*/ 6459 h 81421"/>
                                <a:gd name="connsiteX156" fmla="*/ 12182 w 12182"/>
                                <a:gd name="connsiteY156"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30 w 12182"/>
                                <a:gd name="connsiteY7" fmla="*/ 10457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38 w 12182"/>
                                <a:gd name="connsiteY69" fmla="*/ 2737 h 81421"/>
                                <a:gd name="connsiteX70" fmla="*/ 6057 w 12182"/>
                                <a:gd name="connsiteY70" fmla="*/ 9286 h 81421"/>
                                <a:gd name="connsiteX71" fmla="*/ 6143 w 12182"/>
                                <a:gd name="connsiteY71" fmla="*/ 6958 h 81421"/>
                                <a:gd name="connsiteX72" fmla="*/ 6268 w 12182"/>
                                <a:gd name="connsiteY72" fmla="*/ 8372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38 w 12182"/>
                                <a:gd name="connsiteY69" fmla="*/ 2737 h 81421"/>
                                <a:gd name="connsiteX70" fmla="*/ 6057 w 12182"/>
                                <a:gd name="connsiteY70" fmla="*/ 9286 h 81421"/>
                                <a:gd name="connsiteX71" fmla="*/ 6143 w 12182"/>
                                <a:gd name="connsiteY71" fmla="*/ 6958 h 81421"/>
                                <a:gd name="connsiteX72" fmla="*/ 6268 w 12182"/>
                                <a:gd name="connsiteY72" fmla="*/ 8372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57 w 12182"/>
                                <a:gd name="connsiteY70" fmla="*/ 9286 h 81421"/>
                                <a:gd name="connsiteX71" fmla="*/ 6143 w 12182"/>
                                <a:gd name="connsiteY71" fmla="*/ 6958 h 81421"/>
                                <a:gd name="connsiteX72" fmla="*/ 6268 w 12182"/>
                                <a:gd name="connsiteY72" fmla="*/ 8372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57 w 12182"/>
                                <a:gd name="connsiteY70" fmla="*/ 9286 h 81421"/>
                                <a:gd name="connsiteX71" fmla="*/ 6143 w 12182"/>
                                <a:gd name="connsiteY71" fmla="*/ 6958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57 w 12182"/>
                                <a:gd name="connsiteY70" fmla="*/ 9286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09 w 12182"/>
                                <a:gd name="connsiteY65" fmla="*/ 6806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643 w 12182"/>
                                <a:gd name="connsiteY64" fmla="*/ 461 h 81421"/>
                                <a:gd name="connsiteX65" fmla="*/ 5709 w 12182"/>
                                <a:gd name="connsiteY65" fmla="*/ 6806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661 w 12182"/>
                                <a:gd name="connsiteY64" fmla="*/ 3193 h 81421"/>
                                <a:gd name="connsiteX65" fmla="*/ 5709 w 12182"/>
                                <a:gd name="connsiteY65" fmla="*/ 6806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100542 h 100542"/>
                                <a:gd name="connsiteX1" fmla="*/ 1270 w 12182"/>
                                <a:gd name="connsiteY1" fmla="*/ 24435 h 100542"/>
                                <a:gd name="connsiteX2" fmla="*/ 1377 w 12182"/>
                                <a:gd name="connsiteY2" fmla="*/ 29831 h 100542"/>
                                <a:gd name="connsiteX3" fmla="*/ 1377 w 12182"/>
                                <a:gd name="connsiteY3" fmla="*/ 28578 h 100542"/>
                                <a:gd name="connsiteX4" fmla="*/ 1461 w 12182"/>
                                <a:gd name="connsiteY4" fmla="*/ 25999 h 100542"/>
                                <a:gd name="connsiteX5" fmla="*/ 1502 w 12182"/>
                                <a:gd name="connsiteY5" fmla="*/ 28326 h 100542"/>
                                <a:gd name="connsiteX6" fmla="*/ 1587 w 12182"/>
                                <a:gd name="connsiteY6" fmla="*/ 29578 h 100542"/>
                                <a:gd name="connsiteX7" fmla="*/ 1606 w 12182"/>
                                <a:gd name="connsiteY7" fmla="*/ 20846 h 100542"/>
                                <a:gd name="connsiteX8" fmla="*/ 1717 w 12182"/>
                                <a:gd name="connsiteY8" fmla="*/ 26656 h 100542"/>
                                <a:gd name="connsiteX9" fmla="*/ 1844 w 12182"/>
                                <a:gd name="connsiteY9" fmla="*/ 25499 h 100542"/>
                                <a:gd name="connsiteX10" fmla="*/ 1929 w 12182"/>
                                <a:gd name="connsiteY10" fmla="*/ 28997 h 100542"/>
                                <a:gd name="connsiteX11" fmla="*/ 2056 w 12182"/>
                                <a:gd name="connsiteY11" fmla="*/ 23828 h 100542"/>
                                <a:gd name="connsiteX12" fmla="*/ 2056 w 12182"/>
                                <a:gd name="connsiteY12" fmla="*/ 28164 h 100542"/>
                                <a:gd name="connsiteX13" fmla="*/ 2226 w 12182"/>
                                <a:gd name="connsiteY13" fmla="*/ 26656 h 100542"/>
                                <a:gd name="connsiteX14" fmla="*/ 2226 w 12182"/>
                                <a:gd name="connsiteY14" fmla="*/ 30411 h 100542"/>
                                <a:gd name="connsiteX15" fmla="*/ 2354 w 12182"/>
                                <a:gd name="connsiteY15" fmla="*/ 28407 h 100542"/>
                                <a:gd name="connsiteX16" fmla="*/ 2402 w 12182"/>
                                <a:gd name="connsiteY16" fmla="*/ 25317 h 100542"/>
                                <a:gd name="connsiteX17" fmla="*/ 2525 w 12182"/>
                                <a:gd name="connsiteY17" fmla="*/ 28997 h 100542"/>
                                <a:gd name="connsiteX18" fmla="*/ 2566 w 12182"/>
                                <a:gd name="connsiteY18" fmla="*/ 30910 h 100542"/>
                                <a:gd name="connsiteX19" fmla="*/ 2652 w 12182"/>
                                <a:gd name="connsiteY19" fmla="*/ 25242 h 100542"/>
                                <a:gd name="connsiteX20" fmla="*/ 2738 w 12182"/>
                                <a:gd name="connsiteY20" fmla="*/ 28164 h 100542"/>
                                <a:gd name="connsiteX21" fmla="*/ 2802 w 12182"/>
                                <a:gd name="connsiteY21" fmla="*/ 19121 h 100542"/>
                                <a:gd name="connsiteX22" fmla="*/ 2907 w 12182"/>
                                <a:gd name="connsiteY22" fmla="*/ 28997 h 100542"/>
                                <a:gd name="connsiteX23" fmla="*/ 3035 w 12182"/>
                                <a:gd name="connsiteY23" fmla="*/ 25828 h 100542"/>
                                <a:gd name="connsiteX24" fmla="*/ 3120 w 12182"/>
                                <a:gd name="connsiteY24" fmla="*/ 24908 h 100542"/>
                                <a:gd name="connsiteX25" fmla="*/ 3120 w 12182"/>
                                <a:gd name="connsiteY25" fmla="*/ 24408 h 100542"/>
                                <a:gd name="connsiteX26" fmla="*/ 3205 w 12182"/>
                                <a:gd name="connsiteY26" fmla="*/ 29578 h 100542"/>
                                <a:gd name="connsiteX27" fmla="*/ 3247 w 12182"/>
                                <a:gd name="connsiteY27" fmla="*/ 28997 h 100542"/>
                                <a:gd name="connsiteX28" fmla="*/ 3331 w 12182"/>
                                <a:gd name="connsiteY28" fmla="*/ 28407 h 100542"/>
                                <a:gd name="connsiteX29" fmla="*/ 3374 w 12182"/>
                                <a:gd name="connsiteY29" fmla="*/ 22323 h 100542"/>
                                <a:gd name="connsiteX30" fmla="*/ 3374 w 12182"/>
                                <a:gd name="connsiteY30" fmla="*/ 27493 h 100542"/>
                                <a:gd name="connsiteX31" fmla="*/ 3419 w 12182"/>
                                <a:gd name="connsiteY31" fmla="*/ 30411 h 100542"/>
                                <a:gd name="connsiteX32" fmla="*/ 3595 w 12182"/>
                                <a:gd name="connsiteY32" fmla="*/ 25085 h 100542"/>
                                <a:gd name="connsiteX33" fmla="*/ 3631 w 12182"/>
                                <a:gd name="connsiteY33" fmla="*/ 29159 h 100542"/>
                                <a:gd name="connsiteX34" fmla="*/ 3631 w 12182"/>
                                <a:gd name="connsiteY34" fmla="*/ 29750 h 100542"/>
                                <a:gd name="connsiteX35" fmla="*/ 3673 w 12182"/>
                                <a:gd name="connsiteY35" fmla="*/ 29497 h 100542"/>
                                <a:gd name="connsiteX36" fmla="*/ 3760 w 12182"/>
                                <a:gd name="connsiteY36" fmla="*/ 27993 h 100542"/>
                                <a:gd name="connsiteX37" fmla="*/ 3843 w 12182"/>
                                <a:gd name="connsiteY37" fmla="*/ 25580 h 100542"/>
                                <a:gd name="connsiteX38" fmla="*/ 3885 w 12182"/>
                                <a:gd name="connsiteY38" fmla="*/ 27165 h 100542"/>
                                <a:gd name="connsiteX39" fmla="*/ 3971 w 12182"/>
                                <a:gd name="connsiteY39" fmla="*/ 28164 h 100542"/>
                                <a:gd name="connsiteX40" fmla="*/ 3971 w 12182"/>
                                <a:gd name="connsiteY40" fmla="*/ 28997 h 100542"/>
                                <a:gd name="connsiteX41" fmla="*/ 4013 w 12182"/>
                                <a:gd name="connsiteY41" fmla="*/ 28164 h 100542"/>
                                <a:gd name="connsiteX42" fmla="*/ 4054 w 12182"/>
                                <a:gd name="connsiteY42" fmla="*/ 27165 h 100542"/>
                                <a:gd name="connsiteX43" fmla="*/ 4099 w 12182"/>
                                <a:gd name="connsiteY43" fmla="*/ 25828 h 100542"/>
                                <a:gd name="connsiteX44" fmla="*/ 4099 w 12182"/>
                                <a:gd name="connsiteY44" fmla="*/ 25580 h 100542"/>
                                <a:gd name="connsiteX45" fmla="*/ 4269 w 12182"/>
                                <a:gd name="connsiteY45" fmla="*/ 29997 h 100542"/>
                                <a:gd name="connsiteX46" fmla="*/ 4395 w 12182"/>
                                <a:gd name="connsiteY46" fmla="*/ 23495 h 100542"/>
                                <a:gd name="connsiteX47" fmla="*/ 4499 w 12182"/>
                                <a:gd name="connsiteY47" fmla="*/ 29711 h 100542"/>
                                <a:gd name="connsiteX48" fmla="*/ 4567 w 12182"/>
                                <a:gd name="connsiteY48" fmla="*/ 23162 h 100542"/>
                                <a:gd name="connsiteX49" fmla="*/ 4667 w 12182"/>
                                <a:gd name="connsiteY49" fmla="*/ 28259 h 100542"/>
                                <a:gd name="connsiteX50" fmla="*/ 4737 w 12182"/>
                                <a:gd name="connsiteY50" fmla="*/ 26746 h 100542"/>
                                <a:gd name="connsiteX51" fmla="*/ 4864 w 12182"/>
                                <a:gd name="connsiteY51" fmla="*/ 25408 h 100542"/>
                                <a:gd name="connsiteX52" fmla="*/ 4906 w 12182"/>
                                <a:gd name="connsiteY52" fmla="*/ 28578 h 100542"/>
                                <a:gd name="connsiteX53" fmla="*/ 4992 w 12182"/>
                                <a:gd name="connsiteY53" fmla="*/ 27165 h 100542"/>
                                <a:gd name="connsiteX54" fmla="*/ 4992 w 12182"/>
                                <a:gd name="connsiteY54" fmla="*/ 30991 h 100542"/>
                                <a:gd name="connsiteX55" fmla="*/ 5076 w 12182"/>
                                <a:gd name="connsiteY55" fmla="*/ 29750 h 100542"/>
                                <a:gd name="connsiteX56" fmla="*/ 5162 w 12182"/>
                                <a:gd name="connsiteY56" fmla="*/ 27574 h 100542"/>
                                <a:gd name="connsiteX57" fmla="*/ 5162 w 12182"/>
                                <a:gd name="connsiteY57" fmla="*/ 25742 h 100542"/>
                                <a:gd name="connsiteX58" fmla="*/ 5162 w 12182"/>
                                <a:gd name="connsiteY58" fmla="*/ 24666 h 100542"/>
                                <a:gd name="connsiteX59" fmla="*/ 5205 w 12182"/>
                                <a:gd name="connsiteY59" fmla="*/ 25242 h 100542"/>
                                <a:gd name="connsiteX60" fmla="*/ 5205 w 12182"/>
                                <a:gd name="connsiteY60" fmla="*/ 26079 h 100542"/>
                                <a:gd name="connsiteX61" fmla="*/ 5331 w 12182"/>
                                <a:gd name="connsiteY61" fmla="*/ 29750 h 100542"/>
                                <a:gd name="connsiteX62" fmla="*/ 5374 w 12182"/>
                                <a:gd name="connsiteY62" fmla="*/ 29997 h 100542"/>
                                <a:gd name="connsiteX63" fmla="*/ 5545 w 12182"/>
                                <a:gd name="connsiteY63" fmla="*/ 27246 h 100542"/>
                                <a:gd name="connsiteX64" fmla="*/ 5599 w 12182"/>
                                <a:gd name="connsiteY64" fmla="*/ 1 h 100542"/>
                                <a:gd name="connsiteX65" fmla="*/ 5709 w 12182"/>
                                <a:gd name="connsiteY65" fmla="*/ 25927 h 100542"/>
                                <a:gd name="connsiteX66" fmla="*/ 5812 w 12182"/>
                                <a:gd name="connsiteY66" fmla="*/ 32640 h 100542"/>
                                <a:gd name="connsiteX67" fmla="*/ 5868 w 12182"/>
                                <a:gd name="connsiteY67" fmla="*/ 22758 h 100542"/>
                                <a:gd name="connsiteX68" fmla="*/ 5971 w 12182"/>
                                <a:gd name="connsiteY68" fmla="*/ 27493 h 100542"/>
                                <a:gd name="connsiteX69" fmla="*/ 6013 w 12182"/>
                                <a:gd name="connsiteY69" fmla="*/ 19581 h 100542"/>
                                <a:gd name="connsiteX70" fmla="*/ 6075 w 12182"/>
                                <a:gd name="connsiteY70" fmla="*/ 26586 h 100542"/>
                                <a:gd name="connsiteX71" fmla="*/ 6155 w 12182"/>
                                <a:gd name="connsiteY71" fmla="*/ 28356 h 100542"/>
                                <a:gd name="connsiteX72" fmla="*/ 6268 w 12182"/>
                                <a:gd name="connsiteY72" fmla="*/ 22484 h 100542"/>
                                <a:gd name="connsiteX73" fmla="*/ 6383 w 12182"/>
                                <a:gd name="connsiteY73" fmla="*/ 31437 h 100542"/>
                                <a:gd name="connsiteX74" fmla="*/ 6438 w 12182"/>
                                <a:gd name="connsiteY74" fmla="*/ 24166 h 100542"/>
                                <a:gd name="connsiteX75" fmla="*/ 6481 w 12182"/>
                                <a:gd name="connsiteY75" fmla="*/ 27574 h 100542"/>
                                <a:gd name="connsiteX76" fmla="*/ 6524 w 12182"/>
                                <a:gd name="connsiteY76" fmla="*/ 26332 h 100542"/>
                                <a:gd name="connsiteX77" fmla="*/ 6610 w 12182"/>
                                <a:gd name="connsiteY77" fmla="*/ 24580 h 100542"/>
                                <a:gd name="connsiteX78" fmla="*/ 6651 w 12182"/>
                                <a:gd name="connsiteY78" fmla="*/ 26079 h 100542"/>
                                <a:gd name="connsiteX79" fmla="*/ 6838 w 12182"/>
                                <a:gd name="connsiteY79" fmla="*/ 29525 h 100542"/>
                                <a:gd name="connsiteX80" fmla="*/ 6821 w 12182"/>
                                <a:gd name="connsiteY80" fmla="*/ 26332 h 100542"/>
                                <a:gd name="connsiteX81" fmla="*/ 6864 w 12182"/>
                                <a:gd name="connsiteY81" fmla="*/ 24908 h 100542"/>
                                <a:gd name="connsiteX82" fmla="*/ 6864 w 12182"/>
                                <a:gd name="connsiteY82" fmla="*/ 25499 h 100542"/>
                                <a:gd name="connsiteX83" fmla="*/ 6864 w 12182"/>
                                <a:gd name="connsiteY83" fmla="*/ 26332 h 100542"/>
                                <a:gd name="connsiteX84" fmla="*/ 6907 w 12182"/>
                                <a:gd name="connsiteY84" fmla="*/ 25999 h 100542"/>
                                <a:gd name="connsiteX85" fmla="*/ 6951 w 12182"/>
                                <a:gd name="connsiteY85" fmla="*/ 24828 h 100542"/>
                                <a:gd name="connsiteX86" fmla="*/ 7077 w 12182"/>
                                <a:gd name="connsiteY86" fmla="*/ 26913 h 100542"/>
                                <a:gd name="connsiteX87" fmla="*/ 7077 w 12182"/>
                                <a:gd name="connsiteY87" fmla="*/ 27413 h 100542"/>
                                <a:gd name="connsiteX88" fmla="*/ 7077 w 12182"/>
                                <a:gd name="connsiteY88" fmla="*/ 26993 h 100542"/>
                                <a:gd name="connsiteX89" fmla="*/ 7119 w 12182"/>
                                <a:gd name="connsiteY89" fmla="*/ 25742 h 100542"/>
                                <a:gd name="connsiteX90" fmla="*/ 7163 w 12182"/>
                                <a:gd name="connsiteY90" fmla="*/ 24408 h 100542"/>
                                <a:gd name="connsiteX91" fmla="*/ 7247 w 12182"/>
                                <a:gd name="connsiteY91" fmla="*/ 27746 h 100542"/>
                                <a:gd name="connsiteX92" fmla="*/ 7290 w 12182"/>
                                <a:gd name="connsiteY92" fmla="*/ 26413 h 100542"/>
                                <a:gd name="connsiteX93" fmla="*/ 7290 w 12182"/>
                                <a:gd name="connsiteY93" fmla="*/ 23747 h 100542"/>
                                <a:gd name="connsiteX94" fmla="*/ 7332 w 12182"/>
                                <a:gd name="connsiteY94" fmla="*/ 25999 h 100542"/>
                                <a:gd name="connsiteX95" fmla="*/ 7374 w 12182"/>
                                <a:gd name="connsiteY95" fmla="*/ 24166 h 100542"/>
                                <a:gd name="connsiteX96" fmla="*/ 7374 w 12182"/>
                                <a:gd name="connsiteY96" fmla="*/ 28397 h 100542"/>
                                <a:gd name="connsiteX97" fmla="*/ 7502 w 12182"/>
                                <a:gd name="connsiteY97" fmla="*/ 21581 h 100542"/>
                                <a:gd name="connsiteX98" fmla="*/ 7546 w 12182"/>
                                <a:gd name="connsiteY98" fmla="*/ 29750 h 100542"/>
                                <a:gd name="connsiteX99" fmla="*/ 7588 w 12182"/>
                                <a:gd name="connsiteY99" fmla="*/ 26161 h 100542"/>
                                <a:gd name="connsiteX100" fmla="*/ 7674 w 12182"/>
                                <a:gd name="connsiteY100" fmla="*/ 29245 h 100542"/>
                                <a:gd name="connsiteX101" fmla="*/ 7717 w 12182"/>
                                <a:gd name="connsiteY101" fmla="*/ 24908 h 100542"/>
                                <a:gd name="connsiteX102" fmla="*/ 7757 w 12182"/>
                                <a:gd name="connsiteY102" fmla="*/ 27746 h 100542"/>
                                <a:gd name="connsiteX103" fmla="*/ 7800 w 12182"/>
                                <a:gd name="connsiteY103" fmla="*/ 23747 h 100542"/>
                                <a:gd name="connsiteX104" fmla="*/ 7886 w 12182"/>
                                <a:gd name="connsiteY104" fmla="*/ 27165 h 100542"/>
                                <a:gd name="connsiteX105" fmla="*/ 7886 w 12182"/>
                                <a:gd name="connsiteY105" fmla="*/ 28659 h 100542"/>
                                <a:gd name="connsiteX106" fmla="*/ 7928 w 12182"/>
                                <a:gd name="connsiteY106" fmla="*/ 28997 h 100542"/>
                                <a:gd name="connsiteX107" fmla="*/ 7928 w 12182"/>
                                <a:gd name="connsiteY107" fmla="*/ 27826 h 100542"/>
                                <a:gd name="connsiteX108" fmla="*/ 8013 w 12182"/>
                                <a:gd name="connsiteY108" fmla="*/ 25242 h 100542"/>
                                <a:gd name="connsiteX109" fmla="*/ 8140 w 12182"/>
                                <a:gd name="connsiteY109" fmla="*/ 28164 h 100542"/>
                                <a:gd name="connsiteX110" fmla="*/ 8226 w 12182"/>
                                <a:gd name="connsiteY110" fmla="*/ 24908 h 100542"/>
                                <a:gd name="connsiteX111" fmla="*/ 8226 w 12182"/>
                                <a:gd name="connsiteY111" fmla="*/ 26161 h 100542"/>
                                <a:gd name="connsiteX112" fmla="*/ 8268 w 12182"/>
                                <a:gd name="connsiteY112" fmla="*/ 26579 h 100542"/>
                                <a:gd name="connsiteX113" fmla="*/ 8268 w 12182"/>
                                <a:gd name="connsiteY113" fmla="*/ 29578 h 100542"/>
                                <a:gd name="connsiteX114" fmla="*/ 8353 w 12182"/>
                                <a:gd name="connsiteY114" fmla="*/ 28578 h 100542"/>
                                <a:gd name="connsiteX115" fmla="*/ 8394 w 12182"/>
                                <a:gd name="connsiteY115" fmla="*/ 24908 h 100542"/>
                                <a:gd name="connsiteX116" fmla="*/ 8482 w 12182"/>
                                <a:gd name="connsiteY116" fmla="*/ 25742 h 100542"/>
                                <a:gd name="connsiteX117" fmla="*/ 8568 w 12182"/>
                                <a:gd name="connsiteY117" fmla="*/ 24828 h 100542"/>
                                <a:gd name="connsiteX118" fmla="*/ 8610 w 12182"/>
                                <a:gd name="connsiteY118" fmla="*/ 25408 h 100542"/>
                                <a:gd name="connsiteX119" fmla="*/ 8651 w 12182"/>
                                <a:gd name="connsiteY119" fmla="*/ 24666 h 100542"/>
                                <a:gd name="connsiteX120" fmla="*/ 8693 w 12182"/>
                                <a:gd name="connsiteY120" fmla="*/ 25828 h 100542"/>
                                <a:gd name="connsiteX121" fmla="*/ 8778 w 12182"/>
                                <a:gd name="connsiteY121" fmla="*/ 22662 h 100542"/>
                                <a:gd name="connsiteX122" fmla="*/ 8876 w 12182"/>
                                <a:gd name="connsiteY122" fmla="*/ 27224 h 100542"/>
                                <a:gd name="connsiteX123" fmla="*/ 8908 w 12182"/>
                                <a:gd name="connsiteY123" fmla="*/ 23415 h 100542"/>
                                <a:gd name="connsiteX124" fmla="*/ 8992 w 12182"/>
                                <a:gd name="connsiteY124" fmla="*/ 26413 h 100542"/>
                                <a:gd name="connsiteX125" fmla="*/ 8992 w 12182"/>
                                <a:gd name="connsiteY125" fmla="*/ 28578 h 100542"/>
                                <a:gd name="connsiteX126" fmla="*/ 9036 w 12182"/>
                                <a:gd name="connsiteY126" fmla="*/ 24989 h 100542"/>
                                <a:gd name="connsiteX127" fmla="*/ 9204 w 12182"/>
                                <a:gd name="connsiteY127" fmla="*/ 22576 h 100542"/>
                                <a:gd name="connsiteX128" fmla="*/ 9247 w 12182"/>
                                <a:gd name="connsiteY128" fmla="*/ 28659 h 100542"/>
                                <a:gd name="connsiteX129" fmla="*/ 9333 w 12182"/>
                                <a:gd name="connsiteY129" fmla="*/ 23162 h 100542"/>
                                <a:gd name="connsiteX130" fmla="*/ 9458 w 12182"/>
                                <a:gd name="connsiteY130" fmla="*/ 26079 h 100542"/>
                                <a:gd name="connsiteX131" fmla="*/ 9503 w 12182"/>
                                <a:gd name="connsiteY131" fmla="*/ 23495 h 100542"/>
                                <a:gd name="connsiteX132" fmla="*/ 9503 w 12182"/>
                                <a:gd name="connsiteY132" fmla="*/ 29336 h 100542"/>
                                <a:gd name="connsiteX133" fmla="*/ 9631 w 12182"/>
                                <a:gd name="connsiteY133" fmla="*/ 25242 h 100542"/>
                                <a:gd name="connsiteX134" fmla="*/ 9673 w 12182"/>
                                <a:gd name="connsiteY134" fmla="*/ 26332 h 100542"/>
                                <a:gd name="connsiteX135" fmla="*/ 9715 w 12182"/>
                                <a:gd name="connsiteY135" fmla="*/ 29159 h 100542"/>
                                <a:gd name="connsiteX136" fmla="*/ 9800 w 12182"/>
                                <a:gd name="connsiteY136" fmla="*/ 23495 h 100542"/>
                                <a:gd name="connsiteX137" fmla="*/ 9885 w 12182"/>
                                <a:gd name="connsiteY137" fmla="*/ 24989 h 100542"/>
                                <a:gd name="connsiteX138" fmla="*/ 10099 w 12182"/>
                                <a:gd name="connsiteY138" fmla="*/ 28917 h 100542"/>
                                <a:gd name="connsiteX139" fmla="*/ 10183 w 12182"/>
                                <a:gd name="connsiteY139" fmla="*/ 26579 h 100542"/>
                                <a:gd name="connsiteX140" fmla="*/ 10312 w 12182"/>
                                <a:gd name="connsiteY140" fmla="*/ 23576 h 100542"/>
                                <a:gd name="connsiteX141" fmla="*/ 10354 w 12182"/>
                                <a:gd name="connsiteY141" fmla="*/ 26656 h 100542"/>
                                <a:gd name="connsiteX142" fmla="*/ 10396 w 12182"/>
                                <a:gd name="connsiteY142" fmla="*/ 27493 h 100542"/>
                                <a:gd name="connsiteX143" fmla="*/ 10396 w 12182"/>
                                <a:gd name="connsiteY143" fmla="*/ 27826 h 100542"/>
                                <a:gd name="connsiteX144" fmla="*/ 10524 w 12182"/>
                                <a:gd name="connsiteY144" fmla="*/ 25828 h 100542"/>
                                <a:gd name="connsiteX145" fmla="*/ 10609 w 12182"/>
                                <a:gd name="connsiteY145" fmla="*/ 27493 h 100542"/>
                                <a:gd name="connsiteX146" fmla="*/ 10650 w 12182"/>
                                <a:gd name="connsiteY146" fmla="*/ 27165 h 100542"/>
                                <a:gd name="connsiteX147" fmla="*/ 10650 w 12182"/>
                                <a:gd name="connsiteY147" fmla="*/ 24666 h 100542"/>
                                <a:gd name="connsiteX148" fmla="*/ 10778 w 12182"/>
                                <a:gd name="connsiteY148" fmla="*/ 28745 h 100542"/>
                                <a:gd name="connsiteX149" fmla="*/ 10778 w 12182"/>
                                <a:gd name="connsiteY149" fmla="*/ 26656 h 100542"/>
                                <a:gd name="connsiteX150" fmla="*/ 10864 w 12182"/>
                                <a:gd name="connsiteY150" fmla="*/ 27246 h 100542"/>
                                <a:gd name="connsiteX151" fmla="*/ 10948 w 12182"/>
                                <a:gd name="connsiteY151" fmla="*/ 28164 h 100542"/>
                                <a:gd name="connsiteX152" fmla="*/ 11078 w 12182"/>
                                <a:gd name="connsiteY152" fmla="*/ 24989 h 100542"/>
                                <a:gd name="connsiteX153" fmla="*/ 11078 w 12182"/>
                                <a:gd name="connsiteY153" fmla="*/ 26993 h 100542"/>
                                <a:gd name="connsiteX154" fmla="*/ 11247 w 12182"/>
                                <a:gd name="connsiteY154" fmla="*/ 25580 h 100542"/>
                                <a:gd name="connsiteX155" fmla="*/ 12182 w 12182"/>
                                <a:gd name="connsiteY155" fmla="*/ 99542 h 100542"/>
                                <a:gd name="connsiteX0" fmla="*/ 0 w 12182"/>
                                <a:gd name="connsiteY0" fmla="*/ 100542 h 100542"/>
                                <a:gd name="connsiteX1" fmla="*/ 1270 w 12182"/>
                                <a:gd name="connsiteY1" fmla="*/ 24435 h 100542"/>
                                <a:gd name="connsiteX2" fmla="*/ 1377 w 12182"/>
                                <a:gd name="connsiteY2" fmla="*/ 29831 h 100542"/>
                                <a:gd name="connsiteX3" fmla="*/ 1377 w 12182"/>
                                <a:gd name="connsiteY3" fmla="*/ 28578 h 100542"/>
                                <a:gd name="connsiteX4" fmla="*/ 1461 w 12182"/>
                                <a:gd name="connsiteY4" fmla="*/ 25999 h 100542"/>
                                <a:gd name="connsiteX5" fmla="*/ 1502 w 12182"/>
                                <a:gd name="connsiteY5" fmla="*/ 28326 h 100542"/>
                                <a:gd name="connsiteX6" fmla="*/ 1587 w 12182"/>
                                <a:gd name="connsiteY6" fmla="*/ 29578 h 100542"/>
                                <a:gd name="connsiteX7" fmla="*/ 1606 w 12182"/>
                                <a:gd name="connsiteY7" fmla="*/ 20846 h 100542"/>
                                <a:gd name="connsiteX8" fmla="*/ 1717 w 12182"/>
                                <a:gd name="connsiteY8" fmla="*/ 26656 h 100542"/>
                                <a:gd name="connsiteX9" fmla="*/ 1844 w 12182"/>
                                <a:gd name="connsiteY9" fmla="*/ 25499 h 100542"/>
                                <a:gd name="connsiteX10" fmla="*/ 1929 w 12182"/>
                                <a:gd name="connsiteY10" fmla="*/ 28997 h 100542"/>
                                <a:gd name="connsiteX11" fmla="*/ 2056 w 12182"/>
                                <a:gd name="connsiteY11" fmla="*/ 23828 h 100542"/>
                                <a:gd name="connsiteX12" fmla="*/ 2056 w 12182"/>
                                <a:gd name="connsiteY12" fmla="*/ 28164 h 100542"/>
                                <a:gd name="connsiteX13" fmla="*/ 2226 w 12182"/>
                                <a:gd name="connsiteY13" fmla="*/ 26656 h 100542"/>
                                <a:gd name="connsiteX14" fmla="*/ 2226 w 12182"/>
                                <a:gd name="connsiteY14" fmla="*/ 30411 h 100542"/>
                                <a:gd name="connsiteX15" fmla="*/ 2354 w 12182"/>
                                <a:gd name="connsiteY15" fmla="*/ 28407 h 100542"/>
                                <a:gd name="connsiteX16" fmla="*/ 2402 w 12182"/>
                                <a:gd name="connsiteY16" fmla="*/ 25317 h 100542"/>
                                <a:gd name="connsiteX17" fmla="*/ 2525 w 12182"/>
                                <a:gd name="connsiteY17" fmla="*/ 28997 h 100542"/>
                                <a:gd name="connsiteX18" fmla="*/ 2566 w 12182"/>
                                <a:gd name="connsiteY18" fmla="*/ 30910 h 100542"/>
                                <a:gd name="connsiteX19" fmla="*/ 2652 w 12182"/>
                                <a:gd name="connsiteY19" fmla="*/ 25242 h 100542"/>
                                <a:gd name="connsiteX20" fmla="*/ 2738 w 12182"/>
                                <a:gd name="connsiteY20" fmla="*/ 28164 h 100542"/>
                                <a:gd name="connsiteX21" fmla="*/ 2802 w 12182"/>
                                <a:gd name="connsiteY21" fmla="*/ 19121 h 100542"/>
                                <a:gd name="connsiteX22" fmla="*/ 2907 w 12182"/>
                                <a:gd name="connsiteY22" fmla="*/ 28997 h 100542"/>
                                <a:gd name="connsiteX23" fmla="*/ 3035 w 12182"/>
                                <a:gd name="connsiteY23" fmla="*/ 25828 h 100542"/>
                                <a:gd name="connsiteX24" fmla="*/ 3120 w 12182"/>
                                <a:gd name="connsiteY24" fmla="*/ 24908 h 100542"/>
                                <a:gd name="connsiteX25" fmla="*/ 3120 w 12182"/>
                                <a:gd name="connsiteY25" fmla="*/ 24408 h 100542"/>
                                <a:gd name="connsiteX26" fmla="*/ 3205 w 12182"/>
                                <a:gd name="connsiteY26" fmla="*/ 29578 h 100542"/>
                                <a:gd name="connsiteX27" fmla="*/ 3247 w 12182"/>
                                <a:gd name="connsiteY27" fmla="*/ 28997 h 100542"/>
                                <a:gd name="connsiteX28" fmla="*/ 3331 w 12182"/>
                                <a:gd name="connsiteY28" fmla="*/ 28407 h 100542"/>
                                <a:gd name="connsiteX29" fmla="*/ 3374 w 12182"/>
                                <a:gd name="connsiteY29" fmla="*/ 22323 h 100542"/>
                                <a:gd name="connsiteX30" fmla="*/ 3374 w 12182"/>
                                <a:gd name="connsiteY30" fmla="*/ 27493 h 100542"/>
                                <a:gd name="connsiteX31" fmla="*/ 3419 w 12182"/>
                                <a:gd name="connsiteY31" fmla="*/ 30411 h 100542"/>
                                <a:gd name="connsiteX32" fmla="*/ 3595 w 12182"/>
                                <a:gd name="connsiteY32" fmla="*/ 25085 h 100542"/>
                                <a:gd name="connsiteX33" fmla="*/ 3631 w 12182"/>
                                <a:gd name="connsiteY33" fmla="*/ 29159 h 100542"/>
                                <a:gd name="connsiteX34" fmla="*/ 3631 w 12182"/>
                                <a:gd name="connsiteY34" fmla="*/ 29750 h 100542"/>
                                <a:gd name="connsiteX35" fmla="*/ 3673 w 12182"/>
                                <a:gd name="connsiteY35" fmla="*/ 29497 h 100542"/>
                                <a:gd name="connsiteX36" fmla="*/ 3760 w 12182"/>
                                <a:gd name="connsiteY36" fmla="*/ 27993 h 100542"/>
                                <a:gd name="connsiteX37" fmla="*/ 3843 w 12182"/>
                                <a:gd name="connsiteY37" fmla="*/ 25580 h 100542"/>
                                <a:gd name="connsiteX38" fmla="*/ 3885 w 12182"/>
                                <a:gd name="connsiteY38" fmla="*/ 27165 h 100542"/>
                                <a:gd name="connsiteX39" fmla="*/ 3971 w 12182"/>
                                <a:gd name="connsiteY39" fmla="*/ 28164 h 100542"/>
                                <a:gd name="connsiteX40" fmla="*/ 3971 w 12182"/>
                                <a:gd name="connsiteY40" fmla="*/ 28997 h 100542"/>
                                <a:gd name="connsiteX41" fmla="*/ 4013 w 12182"/>
                                <a:gd name="connsiteY41" fmla="*/ 28164 h 100542"/>
                                <a:gd name="connsiteX42" fmla="*/ 4054 w 12182"/>
                                <a:gd name="connsiteY42" fmla="*/ 27165 h 100542"/>
                                <a:gd name="connsiteX43" fmla="*/ 4099 w 12182"/>
                                <a:gd name="connsiteY43" fmla="*/ 25828 h 100542"/>
                                <a:gd name="connsiteX44" fmla="*/ 4099 w 12182"/>
                                <a:gd name="connsiteY44" fmla="*/ 25580 h 100542"/>
                                <a:gd name="connsiteX45" fmla="*/ 4269 w 12182"/>
                                <a:gd name="connsiteY45" fmla="*/ 29997 h 100542"/>
                                <a:gd name="connsiteX46" fmla="*/ 4395 w 12182"/>
                                <a:gd name="connsiteY46" fmla="*/ 23495 h 100542"/>
                                <a:gd name="connsiteX47" fmla="*/ 4499 w 12182"/>
                                <a:gd name="connsiteY47" fmla="*/ 29711 h 100542"/>
                                <a:gd name="connsiteX48" fmla="*/ 4567 w 12182"/>
                                <a:gd name="connsiteY48" fmla="*/ 23162 h 100542"/>
                                <a:gd name="connsiteX49" fmla="*/ 4667 w 12182"/>
                                <a:gd name="connsiteY49" fmla="*/ 28259 h 100542"/>
                                <a:gd name="connsiteX50" fmla="*/ 4737 w 12182"/>
                                <a:gd name="connsiteY50" fmla="*/ 26746 h 100542"/>
                                <a:gd name="connsiteX51" fmla="*/ 4864 w 12182"/>
                                <a:gd name="connsiteY51" fmla="*/ 25408 h 100542"/>
                                <a:gd name="connsiteX52" fmla="*/ 4906 w 12182"/>
                                <a:gd name="connsiteY52" fmla="*/ 28578 h 100542"/>
                                <a:gd name="connsiteX53" fmla="*/ 4992 w 12182"/>
                                <a:gd name="connsiteY53" fmla="*/ 27165 h 100542"/>
                                <a:gd name="connsiteX54" fmla="*/ 4992 w 12182"/>
                                <a:gd name="connsiteY54" fmla="*/ 30991 h 100542"/>
                                <a:gd name="connsiteX55" fmla="*/ 5076 w 12182"/>
                                <a:gd name="connsiteY55" fmla="*/ 29750 h 100542"/>
                                <a:gd name="connsiteX56" fmla="*/ 5162 w 12182"/>
                                <a:gd name="connsiteY56" fmla="*/ 27574 h 100542"/>
                                <a:gd name="connsiteX57" fmla="*/ 5162 w 12182"/>
                                <a:gd name="connsiteY57" fmla="*/ 25742 h 100542"/>
                                <a:gd name="connsiteX58" fmla="*/ 5162 w 12182"/>
                                <a:gd name="connsiteY58" fmla="*/ 24666 h 100542"/>
                                <a:gd name="connsiteX59" fmla="*/ 5205 w 12182"/>
                                <a:gd name="connsiteY59" fmla="*/ 25242 h 100542"/>
                                <a:gd name="connsiteX60" fmla="*/ 5205 w 12182"/>
                                <a:gd name="connsiteY60" fmla="*/ 26079 h 100542"/>
                                <a:gd name="connsiteX61" fmla="*/ 5331 w 12182"/>
                                <a:gd name="connsiteY61" fmla="*/ 29750 h 100542"/>
                                <a:gd name="connsiteX62" fmla="*/ 5374 w 12182"/>
                                <a:gd name="connsiteY62" fmla="*/ 29997 h 100542"/>
                                <a:gd name="connsiteX63" fmla="*/ 5545 w 12182"/>
                                <a:gd name="connsiteY63" fmla="*/ 27246 h 100542"/>
                                <a:gd name="connsiteX64" fmla="*/ 5599 w 12182"/>
                                <a:gd name="connsiteY64" fmla="*/ 1 h 100542"/>
                                <a:gd name="connsiteX65" fmla="*/ 5709 w 12182"/>
                                <a:gd name="connsiteY65" fmla="*/ 25927 h 100542"/>
                                <a:gd name="connsiteX66" fmla="*/ 5812 w 12182"/>
                                <a:gd name="connsiteY66" fmla="*/ 32640 h 100542"/>
                                <a:gd name="connsiteX67" fmla="*/ 5868 w 12182"/>
                                <a:gd name="connsiteY67" fmla="*/ 22758 h 100542"/>
                                <a:gd name="connsiteX68" fmla="*/ 5971 w 12182"/>
                                <a:gd name="connsiteY68" fmla="*/ 27493 h 100542"/>
                                <a:gd name="connsiteX69" fmla="*/ 6013 w 12182"/>
                                <a:gd name="connsiteY69" fmla="*/ 19581 h 100542"/>
                                <a:gd name="connsiteX70" fmla="*/ 6075 w 12182"/>
                                <a:gd name="connsiteY70" fmla="*/ 26586 h 100542"/>
                                <a:gd name="connsiteX71" fmla="*/ 6155 w 12182"/>
                                <a:gd name="connsiteY71" fmla="*/ 28356 h 100542"/>
                                <a:gd name="connsiteX72" fmla="*/ 6268 w 12182"/>
                                <a:gd name="connsiteY72" fmla="*/ 22484 h 100542"/>
                                <a:gd name="connsiteX73" fmla="*/ 6383 w 12182"/>
                                <a:gd name="connsiteY73" fmla="*/ 31437 h 100542"/>
                                <a:gd name="connsiteX74" fmla="*/ 6438 w 12182"/>
                                <a:gd name="connsiteY74" fmla="*/ 24166 h 100542"/>
                                <a:gd name="connsiteX75" fmla="*/ 6481 w 12182"/>
                                <a:gd name="connsiteY75" fmla="*/ 27574 h 100542"/>
                                <a:gd name="connsiteX76" fmla="*/ 6524 w 12182"/>
                                <a:gd name="connsiteY76" fmla="*/ 26332 h 100542"/>
                                <a:gd name="connsiteX77" fmla="*/ 6610 w 12182"/>
                                <a:gd name="connsiteY77" fmla="*/ 24580 h 100542"/>
                                <a:gd name="connsiteX78" fmla="*/ 6651 w 12182"/>
                                <a:gd name="connsiteY78" fmla="*/ 26079 h 100542"/>
                                <a:gd name="connsiteX79" fmla="*/ 6838 w 12182"/>
                                <a:gd name="connsiteY79" fmla="*/ 29525 h 100542"/>
                                <a:gd name="connsiteX80" fmla="*/ 6821 w 12182"/>
                                <a:gd name="connsiteY80" fmla="*/ 26332 h 100542"/>
                                <a:gd name="connsiteX81" fmla="*/ 6864 w 12182"/>
                                <a:gd name="connsiteY81" fmla="*/ 24908 h 100542"/>
                                <a:gd name="connsiteX82" fmla="*/ 6864 w 12182"/>
                                <a:gd name="connsiteY82" fmla="*/ 25499 h 100542"/>
                                <a:gd name="connsiteX83" fmla="*/ 6864 w 12182"/>
                                <a:gd name="connsiteY83" fmla="*/ 26332 h 100542"/>
                                <a:gd name="connsiteX84" fmla="*/ 6907 w 12182"/>
                                <a:gd name="connsiteY84" fmla="*/ 25999 h 100542"/>
                                <a:gd name="connsiteX85" fmla="*/ 6951 w 12182"/>
                                <a:gd name="connsiteY85" fmla="*/ 24828 h 100542"/>
                                <a:gd name="connsiteX86" fmla="*/ 7077 w 12182"/>
                                <a:gd name="connsiteY86" fmla="*/ 26913 h 100542"/>
                                <a:gd name="connsiteX87" fmla="*/ 7077 w 12182"/>
                                <a:gd name="connsiteY87" fmla="*/ 27413 h 100542"/>
                                <a:gd name="connsiteX88" fmla="*/ 7077 w 12182"/>
                                <a:gd name="connsiteY88" fmla="*/ 26993 h 100542"/>
                                <a:gd name="connsiteX89" fmla="*/ 7119 w 12182"/>
                                <a:gd name="connsiteY89" fmla="*/ 25742 h 100542"/>
                                <a:gd name="connsiteX90" fmla="*/ 7163 w 12182"/>
                                <a:gd name="connsiteY90" fmla="*/ 24408 h 100542"/>
                                <a:gd name="connsiteX91" fmla="*/ 7247 w 12182"/>
                                <a:gd name="connsiteY91" fmla="*/ 27746 h 100542"/>
                                <a:gd name="connsiteX92" fmla="*/ 7290 w 12182"/>
                                <a:gd name="connsiteY92" fmla="*/ 26413 h 100542"/>
                                <a:gd name="connsiteX93" fmla="*/ 7290 w 12182"/>
                                <a:gd name="connsiteY93" fmla="*/ 23747 h 100542"/>
                                <a:gd name="connsiteX94" fmla="*/ 7332 w 12182"/>
                                <a:gd name="connsiteY94" fmla="*/ 25999 h 100542"/>
                                <a:gd name="connsiteX95" fmla="*/ 7374 w 12182"/>
                                <a:gd name="connsiteY95" fmla="*/ 24166 h 100542"/>
                                <a:gd name="connsiteX96" fmla="*/ 7374 w 12182"/>
                                <a:gd name="connsiteY96" fmla="*/ 28397 h 100542"/>
                                <a:gd name="connsiteX97" fmla="*/ 7502 w 12182"/>
                                <a:gd name="connsiteY97" fmla="*/ 21581 h 100542"/>
                                <a:gd name="connsiteX98" fmla="*/ 7546 w 12182"/>
                                <a:gd name="connsiteY98" fmla="*/ 29750 h 100542"/>
                                <a:gd name="connsiteX99" fmla="*/ 7588 w 12182"/>
                                <a:gd name="connsiteY99" fmla="*/ 26161 h 100542"/>
                                <a:gd name="connsiteX100" fmla="*/ 7674 w 12182"/>
                                <a:gd name="connsiteY100" fmla="*/ 29245 h 100542"/>
                                <a:gd name="connsiteX101" fmla="*/ 7717 w 12182"/>
                                <a:gd name="connsiteY101" fmla="*/ 24908 h 100542"/>
                                <a:gd name="connsiteX102" fmla="*/ 7757 w 12182"/>
                                <a:gd name="connsiteY102" fmla="*/ 27746 h 100542"/>
                                <a:gd name="connsiteX103" fmla="*/ 7800 w 12182"/>
                                <a:gd name="connsiteY103" fmla="*/ 23747 h 100542"/>
                                <a:gd name="connsiteX104" fmla="*/ 7886 w 12182"/>
                                <a:gd name="connsiteY104" fmla="*/ 27165 h 100542"/>
                                <a:gd name="connsiteX105" fmla="*/ 7886 w 12182"/>
                                <a:gd name="connsiteY105" fmla="*/ 28659 h 100542"/>
                                <a:gd name="connsiteX106" fmla="*/ 7928 w 12182"/>
                                <a:gd name="connsiteY106" fmla="*/ 28997 h 100542"/>
                                <a:gd name="connsiteX107" fmla="*/ 7928 w 12182"/>
                                <a:gd name="connsiteY107" fmla="*/ 27826 h 100542"/>
                                <a:gd name="connsiteX108" fmla="*/ 8013 w 12182"/>
                                <a:gd name="connsiteY108" fmla="*/ 25242 h 100542"/>
                                <a:gd name="connsiteX109" fmla="*/ 8140 w 12182"/>
                                <a:gd name="connsiteY109" fmla="*/ 28164 h 100542"/>
                                <a:gd name="connsiteX110" fmla="*/ 8226 w 12182"/>
                                <a:gd name="connsiteY110" fmla="*/ 24908 h 100542"/>
                                <a:gd name="connsiteX111" fmla="*/ 8226 w 12182"/>
                                <a:gd name="connsiteY111" fmla="*/ 26161 h 100542"/>
                                <a:gd name="connsiteX112" fmla="*/ 8268 w 12182"/>
                                <a:gd name="connsiteY112" fmla="*/ 26579 h 100542"/>
                                <a:gd name="connsiteX113" fmla="*/ 8268 w 12182"/>
                                <a:gd name="connsiteY113" fmla="*/ 29578 h 100542"/>
                                <a:gd name="connsiteX114" fmla="*/ 8353 w 12182"/>
                                <a:gd name="connsiteY114" fmla="*/ 28578 h 100542"/>
                                <a:gd name="connsiteX115" fmla="*/ 8394 w 12182"/>
                                <a:gd name="connsiteY115" fmla="*/ 24908 h 100542"/>
                                <a:gd name="connsiteX116" fmla="*/ 8482 w 12182"/>
                                <a:gd name="connsiteY116" fmla="*/ 25742 h 100542"/>
                                <a:gd name="connsiteX117" fmla="*/ 8568 w 12182"/>
                                <a:gd name="connsiteY117" fmla="*/ 24828 h 100542"/>
                                <a:gd name="connsiteX118" fmla="*/ 8610 w 12182"/>
                                <a:gd name="connsiteY118" fmla="*/ 25408 h 100542"/>
                                <a:gd name="connsiteX119" fmla="*/ 8651 w 12182"/>
                                <a:gd name="connsiteY119" fmla="*/ 24666 h 100542"/>
                                <a:gd name="connsiteX120" fmla="*/ 8693 w 12182"/>
                                <a:gd name="connsiteY120" fmla="*/ 25828 h 100542"/>
                                <a:gd name="connsiteX121" fmla="*/ 8778 w 12182"/>
                                <a:gd name="connsiteY121" fmla="*/ 22662 h 100542"/>
                                <a:gd name="connsiteX122" fmla="*/ 8876 w 12182"/>
                                <a:gd name="connsiteY122" fmla="*/ 27224 h 100542"/>
                                <a:gd name="connsiteX123" fmla="*/ 8908 w 12182"/>
                                <a:gd name="connsiteY123" fmla="*/ 23415 h 100542"/>
                                <a:gd name="connsiteX124" fmla="*/ 8992 w 12182"/>
                                <a:gd name="connsiteY124" fmla="*/ 26413 h 100542"/>
                                <a:gd name="connsiteX125" fmla="*/ 8992 w 12182"/>
                                <a:gd name="connsiteY125" fmla="*/ 28578 h 100542"/>
                                <a:gd name="connsiteX126" fmla="*/ 9036 w 12182"/>
                                <a:gd name="connsiteY126" fmla="*/ 24989 h 100542"/>
                                <a:gd name="connsiteX127" fmla="*/ 9204 w 12182"/>
                                <a:gd name="connsiteY127" fmla="*/ 22576 h 100542"/>
                                <a:gd name="connsiteX128" fmla="*/ 9247 w 12182"/>
                                <a:gd name="connsiteY128" fmla="*/ 28659 h 100542"/>
                                <a:gd name="connsiteX129" fmla="*/ 9333 w 12182"/>
                                <a:gd name="connsiteY129" fmla="*/ 23162 h 100542"/>
                                <a:gd name="connsiteX130" fmla="*/ 9458 w 12182"/>
                                <a:gd name="connsiteY130" fmla="*/ 26079 h 100542"/>
                                <a:gd name="connsiteX131" fmla="*/ 9503 w 12182"/>
                                <a:gd name="connsiteY131" fmla="*/ 23495 h 100542"/>
                                <a:gd name="connsiteX132" fmla="*/ 9503 w 12182"/>
                                <a:gd name="connsiteY132" fmla="*/ 29336 h 100542"/>
                                <a:gd name="connsiteX133" fmla="*/ 9631 w 12182"/>
                                <a:gd name="connsiteY133" fmla="*/ 25242 h 100542"/>
                                <a:gd name="connsiteX134" fmla="*/ 9673 w 12182"/>
                                <a:gd name="connsiteY134" fmla="*/ 26332 h 100542"/>
                                <a:gd name="connsiteX135" fmla="*/ 9715 w 12182"/>
                                <a:gd name="connsiteY135" fmla="*/ 29159 h 100542"/>
                                <a:gd name="connsiteX136" fmla="*/ 9800 w 12182"/>
                                <a:gd name="connsiteY136" fmla="*/ 23495 h 100542"/>
                                <a:gd name="connsiteX137" fmla="*/ 9885 w 12182"/>
                                <a:gd name="connsiteY137" fmla="*/ 24989 h 100542"/>
                                <a:gd name="connsiteX138" fmla="*/ 10099 w 12182"/>
                                <a:gd name="connsiteY138" fmla="*/ 28917 h 100542"/>
                                <a:gd name="connsiteX139" fmla="*/ 10183 w 12182"/>
                                <a:gd name="connsiteY139" fmla="*/ 26579 h 100542"/>
                                <a:gd name="connsiteX140" fmla="*/ 10312 w 12182"/>
                                <a:gd name="connsiteY140" fmla="*/ 23576 h 100542"/>
                                <a:gd name="connsiteX141" fmla="*/ 10354 w 12182"/>
                                <a:gd name="connsiteY141" fmla="*/ 26656 h 100542"/>
                                <a:gd name="connsiteX142" fmla="*/ 10396 w 12182"/>
                                <a:gd name="connsiteY142" fmla="*/ 27493 h 100542"/>
                                <a:gd name="connsiteX143" fmla="*/ 10396 w 12182"/>
                                <a:gd name="connsiteY143" fmla="*/ 27826 h 100542"/>
                                <a:gd name="connsiteX144" fmla="*/ 10524 w 12182"/>
                                <a:gd name="connsiteY144" fmla="*/ 25828 h 100542"/>
                                <a:gd name="connsiteX145" fmla="*/ 10609 w 12182"/>
                                <a:gd name="connsiteY145" fmla="*/ 27493 h 100542"/>
                                <a:gd name="connsiteX146" fmla="*/ 10650 w 12182"/>
                                <a:gd name="connsiteY146" fmla="*/ 27165 h 100542"/>
                                <a:gd name="connsiteX147" fmla="*/ 10650 w 12182"/>
                                <a:gd name="connsiteY147" fmla="*/ 24666 h 100542"/>
                                <a:gd name="connsiteX148" fmla="*/ 10778 w 12182"/>
                                <a:gd name="connsiteY148" fmla="*/ 28745 h 100542"/>
                                <a:gd name="connsiteX149" fmla="*/ 10778 w 12182"/>
                                <a:gd name="connsiteY149" fmla="*/ 26656 h 100542"/>
                                <a:gd name="connsiteX150" fmla="*/ 10864 w 12182"/>
                                <a:gd name="connsiteY150" fmla="*/ 27246 h 100542"/>
                                <a:gd name="connsiteX151" fmla="*/ 10948 w 12182"/>
                                <a:gd name="connsiteY151" fmla="*/ 28164 h 100542"/>
                                <a:gd name="connsiteX152" fmla="*/ 11078 w 12182"/>
                                <a:gd name="connsiteY152" fmla="*/ 24989 h 100542"/>
                                <a:gd name="connsiteX153" fmla="*/ 11078 w 12182"/>
                                <a:gd name="connsiteY153" fmla="*/ 26993 h 100542"/>
                                <a:gd name="connsiteX154" fmla="*/ 11247 w 12182"/>
                                <a:gd name="connsiteY154" fmla="*/ 25580 h 100542"/>
                                <a:gd name="connsiteX155" fmla="*/ 12182 w 12182"/>
                                <a:gd name="connsiteY155" fmla="*/ 99542 h 100542"/>
                                <a:gd name="connsiteX0" fmla="*/ 0 w 12182"/>
                                <a:gd name="connsiteY0" fmla="*/ 100542 h 100542"/>
                                <a:gd name="connsiteX1" fmla="*/ 1270 w 12182"/>
                                <a:gd name="connsiteY1" fmla="*/ 24435 h 100542"/>
                                <a:gd name="connsiteX2" fmla="*/ 1377 w 12182"/>
                                <a:gd name="connsiteY2" fmla="*/ 29831 h 100542"/>
                                <a:gd name="connsiteX3" fmla="*/ 1377 w 12182"/>
                                <a:gd name="connsiteY3" fmla="*/ 28578 h 100542"/>
                                <a:gd name="connsiteX4" fmla="*/ 1461 w 12182"/>
                                <a:gd name="connsiteY4" fmla="*/ 25999 h 100542"/>
                                <a:gd name="connsiteX5" fmla="*/ 1502 w 12182"/>
                                <a:gd name="connsiteY5" fmla="*/ 28326 h 100542"/>
                                <a:gd name="connsiteX6" fmla="*/ 1587 w 12182"/>
                                <a:gd name="connsiteY6" fmla="*/ 29578 h 100542"/>
                                <a:gd name="connsiteX7" fmla="*/ 1606 w 12182"/>
                                <a:gd name="connsiteY7" fmla="*/ 20846 h 100542"/>
                                <a:gd name="connsiteX8" fmla="*/ 1717 w 12182"/>
                                <a:gd name="connsiteY8" fmla="*/ 26656 h 100542"/>
                                <a:gd name="connsiteX9" fmla="*/ 1844 w 12182"/>
                                <a:gd name="connsiteY9" fmla="*/ 25499 h 100542"/>
                                <a:gd name="connsiteX10" fmla="*/ 1929 w 12182"/>
                                <a:gd name="connsiteY10" fmla="*/ 28997 h 100542"/>
                                <a:gd name="connsiteX11" fmla="*/ 2056 w 12182"/>
                                <a:gd name="connsiteY11" fmla="*/ 23828 h 100542"/>
                                <a:gd name="connsiteX12" fmla="*/ 2056 w 12182"/>
                                <a:gd name="connsiteY12" fmla="*/ 28164 h 100542"/>
                                <a:gd name="connsiteX13" fmla="*/ 2226 w 12182"/>
                                <a:gd name="connsiteY13" fmla="*/ 26656 h 100542"/>
                                <a:gd name="connsiteX14" fmla="*/ 2226 w 12182"/>
                                <a:gd name="connsiteY14" fmla="*/ 30411 h 100542"/>
                                <a:gd name="connsiteX15" fmla="*/ 2354 w 12182"/>
                                <a:gd name="connsiteY15" fmla="*/ 28407 h 100542"/>
                                <a:gd name="connsiteX16" fmla="*/ 2402 w 12182"/>
                                <a:gd name="connsiteY16" fmla="*/ 25317 h 100542"/>
                                <a:gd name="connsiteX17" fmla="*/ 2525 w 12182"/>
                                <a:gd name="connsiteY17" fmla="*/ 28997 h 100542"/>
                                <a:gd name="connsiteX18" fmla="*/ 2566 w 12182"/>
                                <a:gd name="connsiteY18" fmla="*/ 30910 h 100542"/>
                                <a:gd name="connsiteX19" fmla="*/ 2652 w 12182"/>
                                <a:gd name="connsiteY19" fmla="*/ 25242 h 100542"/>
                                <a:gd name="connsiteX20" fmla="*/ 2738 w 12182"/>
                                <a:gd name="connsiteY20" fmla="*/ 28164 h 100542"/>
                                <a:gd name="connsiteX21" fmla="*/ 2802 w 12182"/>
                                <a:gd name="connsiteY21" fmla="*/ 19121 h 100542"/>
                                <a:gd name="connsiteX22" fmla="*/ 2907 w 12182"/>
                                <a:gd name="connsiteY22" fmla="*/ 28997 h 100542"/>
                                <a:gd name="connsiteX23" fmla="*/ 3035 w 12182"/>
                                <a:gd name="connsiteY23" fmla="*/ 25828 h 100542"/>
                                <a:gd name="connsiteX24" fmla="*/ 3120 w 12182"/>
                                <a:gd name="connsiteY24" fmla="*/ 24908 h 100542"/>
                                <a:gd name="connsiteX25" fmla="*/ 3120 w 12182"/>
                                <a:gd name="connsiteY25" fmla="*/ 24408 h 100542"/>
                                <a:gd name="connsiteX26" fmla="*/ 3205 w 12182"/>
                                <a:gd name="connsiteY26" fmla="*/ 29578 h 100542"/>
                                <a:gd name="connsiteX27" fmla="*/ 3247 w 12182"/>
                                <a:gd name="connsiteY27" fmla="*/ 28997 h 100542"/>
                                <a:gd name="connsiteX28" fmla="*/ 3331 w 12182"/>
                                <a:gd name="connsiteY28" fmla="*/ 28407 h 100542"/>
                                <a:gd name="connsiteX29" fmla="*/ 3374 w 12182"/>
                                <a:gd name="connsiteY29" fmla="*/ 22323 h 100542"/>
                                <a:gd name="connsiteX30" fmla="*/ 3374 w 12182"/>
                                <a:gd name="connsiteY30" fmla="*/ 27493 h 100542"/>
                                <a:gd name="connsiteX31" fmla="*/ 3419 w 12182"/>
                                <a:gd name="connsiteY31" fmla="*/ 30411 h 100542"/>
                                <a:gd name="connsiteX32" fmla="*/ 3595 w 12182"/>
                                <a:gd name="connsiteY32" fmla="*/ 25085 h 100542"/>
                                <a:gd name="connsiteX33" fmla="*/ 3631 w 12182"/>
                                <a:gd name="connsiteY33" fmla="*/ 29159 h 100542"/>
                                <a:gd name="connsiteX34" fmla="*/ 3631 w 12182"/>
                                <a:gd name="connsiteY34" fmla="*/ 29750 h 100542"/>
                                <a:gd name="connsiteX35" fmla="*/ 3673 w 12182"/>
                                <a:gd name="connsiteY35" fmla="*/ 29497 h 100542"/>
                                <a:gd name="connsiteX36" fmla="*/ 3760 w 12182"/>
                                <a:gd name="connsiteY36" fmla="*/ 27993 h 100542"/>
                                <a:gd name="connsiteX37" fmla="*/ 3843 w 12182"/>
                                <a:gd name="connsiteY37" fmla="*/ 25580 h 100542"/>
                                <a:gd name="connsiteX38" fmla="*/ 3885 w 12182"/>
                                <a:gd name="connsiteY38" fmla="*/ 27165 h 100542"/>
                                <a:gd name="connsiteX39" fmla="*/ 3971 w 12182"/>
                                <a:gd name="connsiteY39" fmla="*/ 28164 h 100542"/>
                                <a:gd name="connsiteX40" fmla="*/ 3971 w 12182"/>
                                <a:gd name="connsiteY40" fmla="*/ 28997 h 100542"/>
                                <a:gd name="connsiteX41" fmla="*/ 4013 w 12182"/>
                                <a:gd name="connsiteY41" fmla="*/ 28164 h 100542"/>
                                <a:gd name="connsiteX42" fmla="*/ 4054 w 12182"/>
                                <a:gd name="connsiteY42" fmla="*/ 27165 h 100542"/>
                                <a:gd name="connsiteX43" fmla="*/ 4099 w 12182"/>
                                <a:gd name="connsiteY43" fmla="*/ 25828 h 100542"/>
                                <a:gd name="connsiteX44" fmla="*/ 4099 w 12182"/>
                                <a:gd name="connsiteY44" fmla="*/ 25580 h 100542"/>
                                <a:gd name="connsiteX45" fmla="*/ 4269 w 12182"/>
                                <a:gd name="connsiteY45" fmla="*/ 29997 h 100542"/>
                                <a:gd name="connsiteX46" fmla="*/ 4395 w 12182"/>
                                <a:gd name="connsiteY46" fmla="*/ 23495 h 100542"/>
                                <a:gd name="connsiteX47" fmla="*/ 4499 w 12182"/>
                                <a:gd name="connsiteY47" fmla="*/ 29711 h 100542"/>
                                <a:gd name="connsiteX48" fmla="*/ 4567 w 12182"/>
                                <a:gd name="connsiteY48" fmla="*/ 23162 h 100542"/>
                                <a:gd name="connsiteX49" fmla="*/ 4667 w 12182"/>
                                <a:gd name="connsiteY49" fmla="*/ 28259 h 100542"/>
                                <a:gd name="connsiteX50" fmla="*/ 4737 w 12182"/>
                                <a:gd name="connsiteY50" fmla="*/ 26746 h 100542"/>
                                <a:gd name="connsiteX51" fmla="*/ 4864 w 12182"/>
                                <a:gd name="connsiteY51" fmla="*/ 25408 h 100542"/>
                                <a:gd name="connsiteX52" fmla="*/ 4906 w 12182"/>
                                <a:gd name="connsiteY52" fmla="*/ 28578 h 100542"/>
                                <a:gd name="connsiteX53" fmla="*/ 4992 w 12182"/>
                                <a:gd name="connsiteY53" fmla="*/ 27165 h 100542"/>
                                <a:gd name="connsiteX54" fmla="*/ 4992 w 12182"/>
                                <a:gd name="connsiteY54" fmla="*/ 30991 h 100542"/>
                                <a:gd name="connsiteX55" fmla="*/ 5076 w 12182"/>
                                <a:gd name="connsiteY55" fmla="*/ 29750 h 100542"/>
                                <a:gd name="connsiteX56" fmla="*/ 5162 w 12182"/>
                                <a:gd name="connsiteY56" fmla="*/ 27574 h 100542"/>
                                <a:gd name="connsiteX57" fmla="*/ 5162 w 12182"/>
                                <a:gd name="connsiteY57" fmla="*/ 25742 h 100542"/>
                                <a:gd name="connsiteX58" fmla="*/ 5162 w 12182"/>
                                <a:gd name="connsiteY58" fmla="*/ 24666 h 100542"/>
                                <a:gd name="connsiteX59" fmla="*/ 5205 w 12182"/>
                                <a:gd name="connsiteY59" fmla="*/ 25242 h 100542"/>
                                <a:gd name="connsiteX60" fmla="*/ 5205 w 12182"/>
                                <a:gd name="connsiteY60" fmla="*/ 26079 h 100542"/>
                                <a:gd name="connsiteX61" fmla="*/ 5331 w 12182"/>
                                <a:gd name="connsiteY61" fmla="*/ 29750 h 100542"/>
                                <a:gd name="connsiteX62" fmla="*/ 5374 w 12182"/>
                                <a:gd name="connsiteY62" fmla="*/ 29997 h 100542"/>
                                <a:gd name="connsiteX63" fmla="*/ 5545 w 12182"/>
                                <a:gd name="connsiteY63" fmla="*/ 27246 h 100542"/>
                                <a:gd name="connsiteX64" fmla="*/ 5599 w 12182"/>
                                <a:gd name="connsiteY64" fmla="*/ 1 h 100542"/>
                                <a:gd name="connsiteX65" fmla="*/ 5709 w 12182"/>
                                <a:gd name="connsiteY65" fmla="*/ 25927 h 100542"/>
                                <a:gd name="connsiteX66" fmla="*/ 5812 w 12182"/>
                                <a:gd name="connsiteY66" fmla="*/ 32640 h 100542"/>
                                <a:gd name="connsiteX67" fmla="*/ 5868 w 12182"/>
                                <a:gd name="connsiteY67" fmla="*/ 22758 h 100542"/>
                                <a:gd name="connsiteX68" fmla="*/ 5971 w 12182"/>
                                <a:gd name="connsiteY68" fmla="*/ 27493 h 100542"/>
                                <a:gd name="connsiteX69" fmla="*/ 6013 w 12182"/>
                                <a:gd name="connsiteY69" fmla="*/ 19581 h 100542"/>
                                <a:gd name="connsiteX70" fmla="*/ 6075 w 12182"/>
                                <a:gd name="connsiteY70" fmla="*/ 26586 h 100542"/>
                                <a:gd name="connsiteX71" fmla="*/ 6155 w 12182"/>
                                <a:gd name="connsiteY71" fmla="*/ 28356 h 100542"/>
                                <a:gd name="connsiteX72" fmla="*/ 6268 w 12182"/>
                                <a:gd name="connsiteY72" fmla="*/ 22484 h 100542"/>
                                <a:gd name="connsiteX73" fmla="*/ 6383 w 12182"/>
                                <a:gd name="connsiteY73" fmla="*/ 31437 h 100542"/>
                                <a:gd name="connsiteX74" fmla="*/ 6438 w 12182"/>
                                <a:gd name="connsiteY74" fmla="*/ 24166 h 100542"/>
                                <a:gd name="connsiteX75" fmla="*/ 6481 w 12182"/>
                                <a:gd name="connsiteY75" fmla="*/ 27574 h 100542"/>
                                <a:gd name="connsiteX76" fmla="*/ 6524 w 12182"/>
                                <a:gd name="connsiteY76" fmla="*/ 26332 h 100542"/>
                                <a:gd name="connsiteX77" fmla="*/ 6610 w 12182"/>
                                <a:gd name="connsiteY77" fmla="*/ 24580 h 100542"/>
                                <a:gd name="connsiteX78" fmla="*/ 6651 w 12182"/>
                                <a:gd name="connsiteY78" fmla="*/ 26079 h 100542"/>
                                <a:gd name="connsiteX79" fmla="*/ 6838 w 12182"/>
                                <a:gd name="connsiteY79" fmla="*/ 29525 h 100542"/>
                                <a:gd name="connsiteX80" fmla="*/ 6821 w 12182"/>
                                <a:gd name="connsiteY80" fmla="*/ 26332 h 100542"/>
                                <a:gd name="connsiteX81" fmla="*/ 6864 w 12182"/>
                                <a:gd name="connsiteY81" fmla="*/ 24908 h 100542"/>
                                <a:gd name="connsiteX82" fmla="*/ 6864 w 12182"/>
                                <a:gd name="connsiteY82" fmla="*/ 25499 h 100542"/>
                                <a:gd name="connsiteX83" fmla="*/ 6864 w 12182"/>
                                <a:gd name="connsiteY83" fmla="*/ 26332 h 100542"/>
                                <a:gd name="connsiteX84" fmla="*/ 6907 w 12182"/>
                                <a:gd name="connsiteY84" fmla="*/ 25999 h 100542"/>
                                <a:gd name="connsiteX85" fmla="*/ 6951 w 12182"/>
                                <a:gd name="connsiteY85" fmla="*/ 24828 h 100542"/>
                                <a:gd name="connsiteX86" fmla="*/ 7077 w 12182"/>
                                <a:gd name="connsiteY86" fmla="*/ 26913 h 100542"/>
                                <a:gd name="connsiteX87" fmla="*/ 7077 w 12182"/>
                                <a:gd name="connsiteY87" fmla="*/ 27413 h 100542"/>
                                <a:gd name="connsiteX88" fmla="*/ 7077 w 12182"/>
                                <a:gd name="connsiteY88" fmla="*/ 26993 h 100542"/>
                                <a:gd name="connsiteX89" fmla="*/ 7119 w 12182"/>
                                <a:gd name="connsiteY89" fmla="*/ 25742 h 100542"/>
                                <a:gd name="connsiteX90" fmla="*/ 7163 w 12182"/>
                                <a:gd name="connsiteY90" fmla="*/ 24408 h 100542"/>
                                <a:gd name="connsiteX91" fmla="*/ 7247 w 12182"/>
                                <a:gd name="connsiteY91" fmla="*/ 27746 h 100542"/>
                                <a:gd name="connsiteX92" fmla="*/ 7290 w 12182"/>
                                <a:gd name="connsiteY92" fmla="*/ 26413 h 100542"/>
                                <a:gd name="connsiteX93" fmla="*/ 7290 w 12182"/>
                                <a:gd name="connsiteY93" fmla="*/ 23747 h 100542"/>
                                <a:gd name="connsiteX94" fmla="*/ 7332 w 12182"/>
                                <a:gd name="connsiteY94" fmla="*/ 25999 h 100542"/>
                                <a:gd name="connsiteX95" fmla="*/ 7374 w 12182"/>
                                <a:gd name="connsiteY95" fmla="*/ 24166 h 100542"/>
                                <a:gd name="connsiteX96" fmla="*/ 7374 w 12182"/>
                                <a:gd name="connsiteY96" fmla="*/ 28397 h 100542"/>
                                <a:gd name="connsiteX97" fmla="*/ 7502 w 12182"/>
                                <a:gd name="connsiteY97" fmla="*/ 21581 h 100542"/>
                                <a:gd name="connsiteX98" fmla="*/ 7546 w 12182"/>
                                <a:gd name="connsiteY98" fmla="*/ 29750 h 100542"/>
                                <a:gd name="connsiteX99" fmla="*/ 7588 w 12182"/>
                                <a:gd name="connsiteY99" fmla="*/ 26161 h 100542"/>
                                <a:gd name="connsiteX100" fmla="*/ 7674 w 12182"/>
                                <a:gd name="connsiteY100" fmla="*/ 29245 h 100542"/>
                                <a:gd name="connsiteX101" fmla="*/ 7717 w 12182"/>
                                <a:gd name="connsiteY101" fmla="*/ 24908 h 100542"/>
                                <a:gd name="connsiteX102" fmla="*/ 7757 w 12182"/>
                                <a:gd name="connsiteY102" fmla="*/ 27746 h 100542"/>
                                <a:gd name="connsiteX103" fmla="*/ 7800 w 12182"/>
                                <a:gd name="connsiteY103" fmla="*/ 23747 h 100542"/>
                                <a:gd name="connsiteX104" fmla="*/ 7886 w 12182"/>
                                <a:gd name="connsiteY104" fmla="*/ 27165 h 100542"/>
                                <a:gd name="connsiteX105" fmla="*/ 7886 w 12182"/>
                                <a:gd name="connsiteY105" fmla="*/ 28659 h 100542"/>
                                <a:gd name="connsiteX106" fmla="*/ 7928 w 12182"/>
                                <a:gd name="connsiteY106" fmla="*/ 28997 h 100542"/>
                                <a:gd name="connsiteX107" fmla="*/ 7928 w 12182"/>
                                <a:gd name="connsiteY107" fmla="*/ 27826 h 100542"/>
                                <a:gd name="connsiteX108" fmla="*/ 8013 w 12182"/>
                                <a:gd name="connsiteY108" fmla="*/ 25242 h 100542"/>
                                <a:gd name="connsiteX109" fmla="*/ 8140 w 12182"/>
                                <a:gd name="connsiteY109" fmla="*/ 28164 h 100542"/>
                                <a:gd name="connsiteX110" fmla="*/ 8226 w 12182"/>
                                <a:gd name="connsiteY110" fmla="*/ 24908 h 100542"/>
                                <a:gd name="connsiteX111" fmla="*/ 8226 w 12182"/>
                                <a:gd name="connsiteY111" fmla="*/ 26161 h 100542"/>
                                <a:gd name="connsiteX112" fmla="*/ 8268 w 12182"/>
                                <a:gd name="connsiteY112" fmla="*/ 26579 h 100542"/>
                                <a:gd name="connsiteX113" fmla="*/ 8268 w 12182"/>
                                <a:gd name="connsiteY113" fmla="*/ 29578 h 100542"/>
                                <a:gd name="connsiteX114" fmla="*/ 8353 w 12182"/>
                                <a:gd name="connsiteY114" fmla="*/ 28578 h 100542"/>
                                <a:gd name="connsiteX115" fmla="*/ 8394 w 12182"/>
                                <a:gd name="connsiteY115" fmla="*/ 24908 h 100542"/>
                                <a:gd name="connsiteX116" fmla="*/ 8482 w 12182"/>
                                <a:gd name="connsiteY116" fmla="*/ 25742 h 100542"/>
                                <a:gd name="connsiteX117" fmla="*/ 8568 w 12182"/>
                                <a:gd name="connsiteY117" fmla="*/ 24828 h 100542"/>
                                <a:gd name="connsiteX118" fmla="*/ 8610 w 12182"/>
                                <a:gd name="connsiteY118" fmla="*/ 25408 h 100542"/>
                                <a:gd name="connsiteX119" fmla="*/ 8651 w 12182"/>
                                <a:gd name="connsiteY119" fmla="*/ 24666 h 100542"/>
                                <a:gd name="connsiteX120" fmla="*/ 8693 w 12182"/>
                                <a:gd name="connsiteY120" fmla="*/ 25828 h 100542"/>
                                <a:gd name="connsiteX121" fmla="*/ 8778 w 12182"/>
                                <a:gd name="connsiteY121" fmla="*/ 22662 h 100542"/>
                                <a:gd name="connsiteX122" fmla="*/ 8876 w 12182"/>
                                <a:gd name="connsiteY122" fmla="*/ 27224 h 100542"/>
                                <a:gd name="connsiteX123" fmla="*/ 8908 w 12182"/>
                                <a:gd name="connsiteY123" fmla="*/ 23415 h 100542"/>
                                <a:gd name="connsiteX124" fmla="*/ 8992 w 12182"/>
                                <a:gd name="connsiteY124" fmla="*/ 26413 h 100542"/>
                                <a:gd name="connsiteX125" fmla="*/ 8992 w 12182"/>
                                <a:gd name="connsiteY125" fmla="*/ 28578 h 100542"/>
                                <a:gd name="connsiteX126" fmla="*/ 9036 w 12182"/>
                                <a:gd name="connsiteY126" fmla="*/ 24989 h 100542"/>
                                <a:gd name="connsiteX127" fmla="*/ 9204 w 12182"/>
                                <a:gd name="connsiteY127" fmla="*/ 22576 h 100542"/>
                                <a:gd name="connsiteX128" fmla="*/ 9247 w 12182"/>
                                <a:gd name="connsiteY128" fmla="*/ 28659 h 100542"/>
                                <a:gd name="connsiteX129" fmla="*/ 9333 w 12182"/>
                                <a:gd name="connsiteY129" fmla="*/ 23162 h 100542"/>
                                <a:gd name="connsiteX130" fmla="*/ 9458 w 12182"/>
                                <a:gd name="connsiteY130" fmla="*/ 26079 h 100542"/>
                                <a:gd name="connsiteX131" fmla="*/ 9503 w 12182"/>
                                <a:gd name="connsiteY131" fmla="*/ 23495 h 100542"/>
                                <a:gd name="connsiteX132" fmla="*/ 9503 w 12182"/>
                                <a:gd name="connsiteY132" fmla="*/ 29336 h 100542"/>
                                <a:gd name="connsiteX133" fmla="*/ 9631 w 12182"/>
                                <a:gd name="connsiteY133" fmla="*/ 25242 h 100542"/>
                                <a:gd name="connsiteX134" fmla="*/ 9673 w 12182"/>
                                <a:gd name="connsiteY134" fmla="*/ 26332 h 100542"/>
                                <a:gd name="connsiteX135" fmla="*/ 9715 w 12182"/>
                                <a:gd name="connsiteY135" fmla="*/ 29159 h 100542"/>
                                <a:gd name="connsiteX136" fmla="*/ 9800 w 12182"/>
                                <a:gd name="connsiteY136" fmla="*/ 23495 h 100542"/>
                                <a:gd name="connsiteX137" fmla="*/ 9885 w 12182"/>
                                <a:gd name="connsiteY137" fmla="*/ 24989 h 100542"/>
                                <a:gd name="connsiteX138" fmla="*/ 10099 w 12182"/>
                                <a:gd name="connsiteY138" fmla="*/ 28917 h 100542"/>
                                <a:gd name="connsiteX139" fmla="*/ 10183 w 12182"/>
                                <a:gd name="connsiteY139" fmla="*/ 26579 h 100542"/>
                                <a:gd name="connsiteX140" fmla="*/ 10312 w 12182"/>
                                <a:gd name="connsiteY140" fmla="*/ 23576 h 100542"/>
                                <a:gd name="connsiteX141" fmla="*/ 10354 w 12182"/>
                                <a:gd name="connsiteY141" fmla="*/ 26656 h 100542"/>
                                <a:gd name="connsiteX142" fmla="*/ 10396 w 12182"/>
                                <a:gd name="connsiteY142" fmla="*/ 27493 h 100542"/>
                                <a:gd name="connsiteX143" fmla="*/ 10396 w 12182"/>
                                <a:gd name="connsiteY143" fmla="*/ 27826 h 100542"/>
                                <a:gd name="connsiteX144" fmla="*/ 10524 w 12182"/>
                                <a:gd name="connsiteY144" fmla="*/ 25828 h 100542"/>
                                <a:gd name="connsiteX145" fmla="*/ 10609 w 12182"/>
                                <a:gd name="connsiteY145" fmla="*/ 27493 h 100542"/>
                                <a:gd name="connsiteX146" fmla="*/ 10650 w 12182"/>
                                <a:gd name="connsiteY146" fmla="*/ 27165 h 100542"/>
                                <a:gd name="connsiteX147" fmla="*/ 10650 w 12182"/>
                                <a:gd name="connsiteY147" fmla="*/ 24666 h 100542"/>
                                <a:gd name="connsiteX148" fmla="*/ 10778 w 12182"/>
                                <a:gd name="connsiteY148" fmla="*/ 28745 h 100542"/>
                                <a:gd name="connsiteX149" fmla="*/ 10778 w 12182"/>
                                <a:gd name="connsiteY149" fmla="*/ 26656 h 100542"/>
                                <a:gd name="connsiteX150" fmla="*/ 10864 w 12182"/>
                                <a:gd name="connsiteY150" fmla="*/ 27246 h 100542"/>
                                <a:gd name="connsiteX151" fmla="*/ 10948 w 12182"/>
                                <a:gd name="connsiteY151" fmla="*/ 28164 h 100542"/>
                                <a:gd name="connsiteX152" fmla="*/ 11078 w 12182"/>
                                <a:gd name="connsiteY152" fmla="*/ 24989 h 100542"/>
                                <a:gd name="connsiteX153" fmla="*/ 11078 w 12182"/>
                                <a:gd name="connsiteY153" fmla="*/ 26993 h 100542"/>
                                <a:gd name="connsiteX154" fmla="*/ 11247 w 12182"/>
                                <a:gd name="connsiteY154" fmla="*/ 25580 h 100542"/>
                                <a:gd name="connsiteX155" fmla="*/ 12182 w 12182"/>
                                <a:gd name="connsiteY155" fmla="*/ 99542 h 100542"/>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9864 h 83241"/>
                                <a:gd name="connsiteX54" fmla="*/ 4992 w 12182"/>
                                <a:gd name="connsiteY54" fmla="*/ 13690 h 83241"/>
                                <a:gd name="connsiteX55" fmla="*/ 5076 w 12182"/>
                                <a:gd name="connsiteY55" fmla="*/ 12449 h 83241"/>
                                <a:gd name="connsiteX56" fmla="*/ 5162 w 12182"/>
                                <a:gd name="connsiteY56" fmla="*/ 10273 h 83241"/>
                                <a:gd name="connsiteX57" fmla="*/ 5162 w 12182"/>
                                <a:gd name="connsiteY57" fmla="*/ 8441 h 83241"/>
                                <a:gd name="connsiteX58" fmla="*/ 5162 w 12182"/>
                                <a:gd name="connsiteY58" fmla="*/ 7365 h 83241"/>
                                <a:gd name="connsiteX59" fmla="*/ 5205 w 12182"/>
                                <a:gd name="connsiteY59" fmla="*/ 7941 h 83241"/>
                                <a:gd name="connsiteX60" fmla="*/ 5205 w 12182"/>
                                <a:gd name="connsiteY60" fmla="*/ 8778 h 83241"/>
                                <a:gd name="connsiteX61" fmla="*/ 5331 w 12182"/>
                                <a:gd name="connsiteY61" fmla="*/ 12449 h 83241"/>
                                <a:gd name="connsiteX62" fmla="*/ 5374 w 12182"/>
                                <a:gd name="connsiteY62" fmla="*/ 12696 h 83241"/>
                                <a:gd name="connsiteX63" fmla="*/ 5545 w 12182"/>
                                <a:gd name="connsiteY63" fmla="*/ 9945 h 83241"/>
                                <a:gd name="connsiteX64" fmla="*/ 5617 w 12182"/>
                                <a:gd name="connsiteY64" fmla="*/ 4 h 83241"/>
                                <a:gd name="connsiteX65" fmla="*/ 5709 w 12182"/>
                                <a:gd name="connsiteY65" fmla="*/ 8626 h 83241"/>
                                <a:gd name="connsiteX66" fmla="*/ 5812 w 12182"/>
                                <a:gd name="connsiteY66" fmla="*/ 15339 h 83241"/>
                                <a:gd name="connsiteX67" fmla="*/ 5868 w 12182"/>
                                <a:gd name="connsiteY67" fmla="*/ 5457 h 83241"/>
                                <a:gd name="connsiteX68" fmla="*/ 5971 w 12182"/>
                                <a:gd name="connsiteY68" fmla="*/ 10192 h 83241"/>
                                <a:gd name="connsiteX69" fmla="*/ 6013 w 12182"/>
                                <a:gd name="connsiteY69" fmla="*/ 2280 h 83241"/>
                                <a:gd name="connsiteX70" fmla="*/ 6075 w 12182"/>
                                <a:gd name="connsiteY70" fmla="*/ 9285 h 83241"/>
                                <a:gd name="connsiteX71" fmla="*/ 6155 w 12182"/>
                                <a:gd name="connsiteY71" fmla="*/ 11055 h 83241"/>
                                <a:gd name="connsiteX72" fmla="*/ 6268 w 12182"/>
                                <a:gd name="connsiteY72" fmla="*/ 5183 h 83241"/>
                                <a:gd name="connsiteX73" fmla="*/ 6383 w 12182"/>
                                <a:gd name="connsiteY73" fmla="*/ 14136 h 83241"/>
                                <a:gd name="connsiteX74" fmla="*/ 6438 w 12182"/>
                                <a:gd name="connsiteY74" fmla="*/ 6865 h 83241"/>
                                <a:gd name="connsiteX75" fmla="*/ 6481 w 12182"/>
                                <a:gd name="connsiteY75" fmla="*/ 10273 h 83241"/>
                                <a:gd name="connsiteX76" fmla="*/ 6524 w 12182"/>
                                <a:gd name="connsiteY76" fmla="*/ 9031 h 83241"/>
                                <a:gd name="connsiteX77" fmla="*/ 6610 w 12182"/>
                                <a:gd name="connsiteY77" fmla="*/ 7279 h 83241"/>
                                <a:gd name="connsiteX78" fmla="*/ 6651 w 12182"/>
                                <a:gd name="connsiteY78" fmla="*/ 8778 h 83241"/>
                                <a:gd name="connsiteX79" fmla="*/ 6838 w 12182"/>
                                <a:gd name="connsiteY79" fmla="*/ 12224 h 83241"/>
                                <a:gd name="connsiteX80" fmla="*/ 6821 w 12182"/>
                                <a:gd name="connsiteY80" fmla="*/ 9031 h 83241"/>
                                <a:gd name="connsiteX81" fmla="*/ 6864 w 12182"/>
                                <a:gd name="connsiteY81" fmla="*/ 7607 h 83241"/>
                                <a:gd name="connsiteX82" fmla="*/ 6864 w 12182"/>
                                <a:gd name="connsiteY82" fmla="*/ 8198 h 83241"/>
                                <a:gd name="connsiteX83" fmla="*/ 6864 w 12182"/>
                                <a:gd name="connsiteY83" fmla="*/ 9031 h 83241"/>
                                <a:gd name="connsiteX84" fmla="*/ 6907 w 12182"/>
                                <a:gd name="connsiteY84" fmla="*/ 8698 h 83241"/>
                                <a:gd name="connsiteX85" fmla="*/ 6951 w 12182"/>
                                <a:gd name="connsiteY85" fmla="*/ 7527 h 83241"/>
                                <a:gd name="connsiteX86" fmla="*/ 7077 w 12182"/>
                                <a:gd name="connsiteY86" fmla="*/ 9612 h 83241"/>
                                <a:gd name="connsiteX87" fmla="*/ 7077 w 12182"/>
                                <a:gd name="connsiteY87" fmla="*/ 10112 h 83241"/>
                                <a:gd name="connsiteX88" fmla="*/ 7077 w 12182"/>
                                <a:gd name="connsiteY88" fmla="*/ 9692 h 83241"/>
                                <a:gd name="connsiteX89" fmla="*/ 7119 w 12182"/>
                                <a:gd name="connsiteY89" fmla="*/ 8441 h 83241"/>
                                <a:gd name="connsiteX90" fmla="*/ 7163 w 12182"/>
                                <a:gd name="connsiteY90" fmla="*/ 7107 h 83241"/>
                                <a:gd name="connsiteX91" fmla="*/ 7247 w 12182"/>
                                <a:gd name="connsiteY91" fmla="*/ 10445 h 83241"/>
                                <a:gd name="connsiteX92" fmla="*/ 7290 w 12182"/>
                                <a:gd name="connsiteY92" fmla="*/ 9112 h 83241"/>
                                <a:gd name="connsiteX93" fmla="*/ 7290 w 12182"/>
                                <a:gd name="connsiteY93" fmla="*/ 6446 h 83241"/>
                                <a:gd name="connsiteX94" fmla="*/ 7332 w 12182"/>
                                <a:gd name="connsiteY94" fmla="*/ 8698 h 83241"/>
                                <a:gd name="connsiteX95" fmla="*/ 7374 w 12182"/>
                                <a:gd name="connsiteY95" fmla="*/ 6865 h 83241"/>
                                <a:gd name="connsiteX96" fmla="*/ 7374 w 12182"/>
                                <a:gd name="connsiteY96" fmla="*/ 11096 h 83241"/>
                                <a:gd name="connsiteX97" fmla="*/ 7502 w 12182"/>
                                <a:gd name="connsiteY97" fmla="*/ 4280 h 83241"/>
                                <a:gd name="connsiteX98" fmla="*/ 7546 w 12182"/>
                                <a:gd name="connsiteY98" fmla="*/ 12449 h 83241"/>
                                <a:gd name="connsiteX99" fmla="*/ 7588 w 12182"/>
                                <a:gd name="connsiteY99" fmla="*/ 8860 h 83241"/>
                                <a:gd name="connsiteX100" fmla="*/ 7674 w 12182"/>
                                <a:gd name="connsiteY100" fmla="*/ 11944 h 83241"/>
                                <a:gd name="connsiteX101" fmla="*/ 7717 w 12182"/>
                                <a:gd name="connsiteY101" fmla="*/ 7607 h 83241"/>
                                <a:gd name="connsiteX102" fmla="*/ 7757 w 12182"/>
                                <a:gd name="connsiteY102" fmla="*/ 10445 h 83241"/>
                                <a:gd name="connsiteX103" fmla="*/ 7800 w 12182"/>
                                <a:gd name="connsiteY103" fmla="*/ 6446 h 83241"/>
                                <a:gd name="connsiteX104" fmla="*/ 7886 w 12182"/>
                                <a:gd name="connsiteY104" fmla="*/ 9864 h 83241"/>
                                <a:gd name="connsiteX105" fmla="*/ 7886 w 12182"/>
                                <a:gd name="connsiteY105" fmla="*/ 11358 h 83241"/>
                                <a:gd name="connsiteX106" fmla="*/ 7928 w 12182"/>
                                <a:gd name="connsiteY106" fmla="*/ 11696 h 83241"/>
                                <a:gd name="connsiteX107" fmla="*/ 7928 w 12182"/>
                                <a:gd name="connsiteY107" fmla="*/ 10525 h 83241"/>
                                <a:gd name="connsiteX108" fmla="*/ 8013 w 12182"/>
                                <a:gd name="connsiteY108" fmla="*/ 7941 h 83241"/>
                                <a:gd name="connsiteX109" fmla="*/ 8140 w 12182"/>
                                <a:gd name="connsiteY109" fmla="*/ 10863 h 83241"/>
                                <a:gd name="connsiteX110" fmla="*/ 8226 w 12182"/>
                                <a:gd name="connsiteY110" fmla="*/ 7607 h 83241"/>
                                <a:gd name="connsiteX111" fmla="*/ 8226 w 12182"/>
                                <a:gd name="connsiteY111" fmla="*/ 8860 h 83241"/>
                                <a:gd name="connsiteX112" fmla="*/ 8268 w 12182"/>
                                <a:gd name="connsiteY112" fmla="*/ 9278 h 83241"/>
                                <a:gd name="connsiteX113" fmla="*/ 8268 w 12182"/>
                                <a:gd name="connsiteY113" fmla="*/ 12277 h 83241"/>
                                <a:gd name="connsiteX114" fmla="*/ 8353 w 12182"/>
                                <a:gd name="connsiteY114" fmla="*/ 11277 h 83241"/>
                                <a:gd name="connsiteX115" fmla="*/ 8394 w 12182"/>
                                <a:gd name="connsiteY115" fmla="*/ 7607 h 83241"/>
                                <a:gd name="connsiteX116" fmla="*/ 8482 w 12182"/>
                                <a:gd name="connsiteY116" fmla="*/ 8441 h 83241"/>
                                <a:gd name="connsiteX117" fmla="*/ 8568 w 12182"/>
                                <a:gd name="connsiteY117" fmla="*/ 7527 h 83241"/>
                                <a:gd name="connsiteX118" fmla="*/ 8610 w 12182"/>
                                <a:gd name="connsiteY118" fmla="*/ 8107 h 83241"/>
                                <a:gd name="connsiteX119" fmla="*/ 8651 w 12182"/>
                                <a:gd name="connsiteY119" fmla="*/ 7365 h 83241"/>
                                <a:gd name="connsiteX120" fmla="*/ 8693 w 12182"/>
                                <a:gd name="connsiteY120" fmla="*/ 8527 h 83241"/>
                                <a:gd name="connsiteX121" fmla="*/ 8778 w 12182"/>
                                <a:gd name="connsiteY121" fmla="*/ 5361 h 83241"/>
                                <a:gd name="connsiteX122" fmla="*/ 8876 w 12182"/>
                                <a:gd name="connsiteY122" fmla="*/ 9923 h 83241"/>
                                <a:gd name="connsiteX123" fmla="*/ 8908 w 12182"/>
                                <a:gd name="connsiteY123" fmla="*/ 6114 h 83241"/>
                                <a:gd name="connsiteX124" fmla="*/ 8992 w 12182"/>
                                <a:gd name="connsiteY124" fmla="*/ 9112 h 83241"/>
                                <a:gd name="connsiteX125" fmla="*/ 8992 w 12182"/>
                                <a:gd name="connsiteY125" fmla="*/ 11277 h 83241"/>
                                <a:gd name="connsiteX126" fmla="*/ 9036 w 12182"/>
                                <a:gd name="connsiteY126" fmla="*/ 7688 h 83241"/>
                                <a:gd name="connsiteX127" fmla="*/ 9204 w 12182"/>
                                <a:gd name="connsiteY127" fmla="*/ 5275 h 83241"/>
                                <a:gd name="connsiteX128" fmla="*/ 9247 w 12182"/>
                                <a:gd name="connsiteY128" fmla="*/ 11358 h 83241"/>
                                <a:gd name="connsiteX129" fmla="*/ 9333 w 12182"/>
                                <a:gd name="connsiteY129" fmla="*/ 5861 h 83241"/>
                                <a:gd name="connsiteX130" fmla="*/ 9458 w 12182"/>
                                <a:gd name="connsiteY130" fmla="*/ 8778 h 83241"/>
                                <a:gd name="connsiteX131" fmla="*/ 9503 w 12182"/>
                                <a:gd name="connsiteY131" fmla="*/ 6194 h 83241"/>
                                <a:gd name="connsiteX132" fmla="*/ 9503 w 12182"/>
                                <a:gd name="connsiteY132" fmla="*/ 12035 h 83241"/>
                                <a:gd name="connsiteX133" fmla="*/ 9631 w 12182"/>
                                <a:gd name="connsiteY133" fmla="*/ 7941 h 83241"/>
                                <a:gd name="connsiteX134" fmla="*/ 9673 w 12182"/>
                                <a:gd name="connsiteY134" fmla="*/ 9031 h 83241"/>
                                <a:gd name="connsiteX135" fmla="*/ 9715 w 12182"/>
                                <a:gd name="connsiteY135" fmla="*/ 11858 h 83241"/>
                                <a:gd name="connsiteX136" fmla="*/ 9800 w 12182"/>
                                <a:gd name="connsiteY136" fmla="*/ 6194 h 83241"/>
                                <a:gd name="connsiteX137" fmla="*/ 9885 w 12182"/>
                                <a:gd name="connsiteY137" fmla="*/ 7688 h 83241"/>
                                <a:gd name="connsiteX138" fmla="*/ 10099 w 12182"/>
                                <a:gd name="connsiteY138" fmla="*/ 11616 h 83241"/>
                                <a:gd name="connsiteX139" fmla="*/ 10183 w 12182"/>
                                <a:gd name="connsiteY139" fmla="*/ 9278 h 83241"/>
                                <a:gd name="connsiteX140" fmla="*/ 10312 w 12182"/>
                                <a:gd name="connsiteY140" fmla="*/ 6275 h 83241"/>
                                <a:gd name="connsiteX141" fmla="*/ 10354 w 12182"/>
                                <a:gd name="connsiteY141" fmla="*/ 9355 h 83241"/>
                                <a:gd name="connsiteX142" fmla="*/ 10396 w 12182"/>
                                <a:gd name="connsiteY142" fmla="*/ 10192 h 83241"/>
                                <a:gd name="connsiteX143" fmla="*/ 10396 w 12182"/>
                                <a:gd name="connsiteY143" fmla="*/ 10525 h 83241"/>
                                <a:gd name="connsiteX144" fmla="*/ 10524 w 12182"/>
                                <a:gd name="connsiteY144" fmla="*/ 8527 h 83241"/>
                                <a:gd name="connsiteX145" fmla="*/ 10609 w 12182"/>
                                <a:gd name="connsiteY145" fmla="*/ 10192 h 83241"/>
                                <a:gd name="connsiteX146" fmla="*/ 10650 w 12182"/>
                                <a:gd name="connsiteY146" fmla="*/ 9864 h 83241"/>
                                <a:gd name="connsiteX147" fmla="*/ 10650 w 12182"/>
                                <a:gd name="connsiteY147" fmla="*/ 7365 h 83241"/>
                                <a:gd name="connsiteX148" fmla="*/ 10778 w 12182"/>
                                <a:gd name="connsiteY148" fmla="*/ 11444 h 83241"/>
                                <a:gd name="connsiteX149" fmla="*/ 10778 w 12182"/>
                                <a:gd name="connsiteY149" fmla="*/ 9355 h 83241"/>
                                <a:gd name="connsiteX150" fmla="*/ 10864 w 12182"/>
                                <a:gd name="connsiteY150" fmla="*/ 9945 h 83241"/>
                                <a:gd name="connsiteX151" fmla="*/ 10948 w 12182"/>
                                <a:gd name="connsiteY151" fmla="*/ 10863 h 83241"/>
                                <a:gd name="connsiteX152" fmla="*/ 11078 w 12182"/>
                                <a:gd name="connsiteY152" fmla="*/ 7688 h 83241"/>
                                <a:gd name="connsiteX153" fmla="*/ 11078 w 12182"/>
                                <a:gd name="connsiteY153" fmla="*/ 9692 h 83241"/>
                                <a:gd name="connsiteX154" fmla="*/ 11247 w 12182"/>
                                <a:gd name="connsiteY154" fmla="*/ 8279 h 83241"/>
                                <a:gd name="connsiteX155" fmla="*/ 12182 w 12182"/>
                                <a:gd name="connsiteY15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9864 h 83241"/>
                                <a:gd name="connsiteX54" fmla="*/ 4992 w 12182"/>
                                <a:gd name="connsiteY54" fmla="*/ 13690 h 83241"/>
                                <a:gd name="connsiteX55" fmla="*/ 5076 w 12182"/>
                                <a:gd name="connsiteY55" fmla="*/ 12449 h 83241"/>
                                <a:gd name="connsiteX56" fmla="*/ 5162 w 12182"/>
                                <a:gd name="connsiteY56" fmla="*/ 10273 h 83241"/>
                                <a:gd name="connsiteX57" fmla="*/ 5162 w 12182"/>
                                <a:gd name="connsiteY57" fmla="*/ 8441 h 83241"/>
                                <a:gd name="connsiteX58" fmla="*/ 5162 w 12182"/>
                                <a:gd name="connsiteY58" fmla="*/ 7365 h 83241"/>
                                <a:gd name="connsiteX59" fmla="*/ 5205 w 12182"/>
                                <a:gd name="connsiteY59" fmla="*/ 7941 h 83241"/>
                                <a:gd name="connsiteX60" fmla="*/ 5205 w 12182"/>
                                <a:gd name="connsiteY60" fmla="*/ 8778 h 83241"/>
                                <a:gd name="connsiteX61" fmla="*/ 5331 w 12182"/>
                                <a:gd name="connsiteY61" fmla="*/ 12449 h 83241"/>
                                <a:gd name="connsiteX62" fmla="*/ 5399 w 12182"/>
                                <a:gd name="connsiteY62" fmla="*/ 9053 h 83241"/>
                                <a:gd name="connsiteX63" fmla="*/ 5545 w 12182"/>
                                <a:gd name="connsiteY63" fmla="*/ 9945 h 83241"/>
                                <a:gd name="connsiteX64" fmla="*/ 5617 w 12182"/>
                                <a:gd name="connsiteY64" fmla="*/ 4 h 83241"/>
                                <a:gd name="connsiteX65" fmla="*/ 5709 w 12182"/>
                                <a:gd name="connsiteY65" fmla="*/ 8626 h 83241"/>
                                <a:gd name="connsiteX66" fmla="*/ 5812 w 12182"/>
                                <a:gd name="connsiteY66" fmla="*/ 15339 h 83241"/>
                                <a:gd name="connsiteX67" fmla="*/ 5868 w 12182"/>
                                <a:gd name="connsiteY67" fmla="*/ 5457 h 83241"/>
                                <a:gd name="connsiteX68" fmla="*/ 5971 w 12182"/>
                                <a:gd name="connsiteY68" fmla="*/ 10192 h 83241"/>
                                <a:gd name="connsiteX69" fmla="*/ 6013 w 12182"/>
                                <a:gd name="connsiteY69" fmla="*/ 2280 h 83241"/>
                                <a:gd name="connsiteX70" fmla="*/ 6075 w 12182"/>
                                <a:gd name="connsiteY70" fmla="*/ 9285 h 83241"/>
                                <a:gd name="connsiteX71" fmla="*/ 6155 w 12182"/>
                                <a:gd name="connsiteY71" fmla="*/ 11055 h 83241"/>
                                <a:gd name="connsiteX72" fmla="*/ 6268 w 12182"/>
                                <a:gd name="connsiteY72" fmla="*/ 5183 h 83241"/>
                                <a:gd name="connsiteX73" fmla="*/ 6383 w 12182"/>
                                <a:gd name="connsiteY73" fmla="*/ 14136 h 83241"/>
                                <a:gd name="connsiteX74" fmla="*/ 6438 w 12182"/>
                                <a:gd name="connsiteY74" fmla="*/ 6865 h 83241"/>
                                <a:gd name="connsiteX75" fmla="*/ 6481 w 12182"/>
                                <a:gd name="connsiteY75" fmla="*/ 10273 h 83241"/>
                                <a:gd name="connsiteX76" fmla="*/ 6524 w 12182"/>
                                <a:gd name="connsiteY76" fmla="*/ 9031 h 83241"/>
                                <a:gd name="connsiteX77" fmla="*/ 6610 w 12182"/>
                                <a:gd name="connsiteY77" fmla="*/ 7279 h 83241"/>
                                <a:gd name="connsiteX78" fmla="*/ 6651 w 12182"/>
                                <a:gd name="connsiteY78" fmla="*/ 8778 h 83241"/>
                                <a:gd name="connsiteX79" fmla="*/ 6838 w 12182"/>
                                <a:gd name="connsiteY79" fmla="*/ 12224 h 83241"/>
                                <a:gd name="connsiteX80" fmla="*/ 6821 w 12182"/>
                                <a:gd name="connsiteY80" fmla="*/ 9031 h 83241"/>
                                <a:gd name="connsiteX81" fmla="*/ 6864 w 12182"/>
                                <a:gd name="connsiteY81" fmla="*/ 7607 h 83241"/>
                                <a:gd name="connsiteX82" fmla="*/ 6864 w 12182"/>
                                <a:gd name="connsiteY82" fmla="*/ 8198 h 83241"/>
                                <a:gd name="connsiteX83" fmla="*/ 6864 w 12182"/>
                                <a:gd name="connsiteY83" fmla="*/ 9031 h 83241"/>
                                <a:gd name="connsiteX84" fmla="*/ 6907 w 12182"/>
                                <a:gd name="connsiteY84" fmla="*/ 8698 h 83241"/>
                                <a:gd name="connsiteX85" fmla="*/ 6951 w 12182"/>
                                <a:gd name="connsiteY85" fmla="*/ 7527 h 83241"/>
                                <a:gd name="connsiteX86" fmla="*/ 7077 w 12182"/>
                                <a:gd name="connsiteY86" fmla="*/ 9612 h 83241"/>
                                <a:gd name="connsiteX87" fmla="*/ 7077 w 12182"/>
                                <a:gd name="connsiteY87" fmla="*/ 10112 h 83241"/>
                                <a:gd name="connsiteX88" fmla="*/ 7077 w 12182"/>
                                <a:gd name="connsiteY88" fmla="*/ 9692 h 83241"/>
                                <a:gd name="connsiteX89" fmla="*/ 7119 w 12182"/>
                                <a:gd name="connsiteY89" fmla="*/ 8441 h 83241"/>
                                <a:gd name="connsiteX90" fmla="*/ 7163 w 12182"/>
                                <a:gd name="connsiteY90" fmla="*/ 7107 h 83241"/>
                                <a:gd name="connsiteX91" fmla="*/ 7247 w 12182"/>
                                <a:gd name="connsiteY91" fmla="*/ 10445 h 83241"/>
                                <a:gd name="connsiteX92" fmla="*/ 7290 w 12182"/>
                                <a:gd name="connsiteY92" fmla="*/ 9112 h 83241"/>
                                <a:gd name="connsiteX93" fmla="*/ 7290 w 12182"/>
                                <a:gd name="connsiteY93" fmla="*/ 6446 h 83241"/>
                                <a:gd name="connsiteX94" fmla="*/ 7332 w 12182"/>
                                <a:gd name="connsiteY94" fmla="*/ 8698 h 83241"/>
                                <a:gd name="connsiteX95" fmla="*/ 7374 w 12182"/>
                                <a:gd name="connsiteY95" fmla="*/ 6865 h 83241"/>
                                <a:gd name="connsiteX96" fmla="*/ 7374 w 12182"/>
                                <a:gd name="connsiteY96" fmla="*/ 11096 h 83241"/>
                                <a:gd name="connsiteX97" fmla="*/ 7502 w 12182"/>
                                <a:gd name="connsiteY97" fmla="*/ 4280 h 83241"/>
                                <a:gd name="connsiteX98" fmla="*/ 7546 w 12182"/>
                                <a:gd name="connsiteY98" fmla="*/ 12449 h 83241"/>
                                <a:gd name="connsiteX99" fmla="*/ 7588 w 12182"/>
                                <a:gd name="connsiteY99" fmla="*/ 8860 h 83241"/>
                                <a:gd name="connsiteX100" fmla="*/ 7674 w 12182"/>
                                <a:gd name="connsiteY100" fmla="*/ 11944 h 83241"/>
                                <a:gd name="connsiteX101" fmla="*/ 7717 w 12182"/>
                                <a:gd name="connsiteY101" fmla="*/ 7607 h 83241"/>
                                <a:gd name="connsiteX102" fmla="*/ 7757 w 12182"/>
                                <a:gd name="connsiteY102" fmla="*/ 10445 h 83241"/>
                                <a:gd name="connsiteX103" fmla="*/ 7800 w 12182"/>
                                <a:gd name="connsiteY103" fmla="*/ 6446 h 83241"/>
                                <a:gd name="connsiteX104" fmla="*/ 7886 w 12182"/>
                                <a:gd name="connsiteY104" fmla="*/ 9864 h 83241"/>
                                <a:gd name="connsiteX105" fmla="*/ 7886 w 12182"/>
                                <a:gd name="connsiteY105" fmla="*/ 11358 h 83241"/>
                                <a:gd name="connsiteX106" fmla="*/ 7928 w 12182"/>
                                <a:gd name="connsiteY106" fmla="*/ 11696 h 83241"/>
                                <a:gd name="connsiteX107" fmla="*/ 7928 w 12182"/>
                                <a:gd name="connsiteY107" fmla="*/ 10525 h 83241"/>
                                <a:gd name="connsiteX108" fmla="*/ 8013 w 12182"/>
                                <a:gd name="connsiteY108" fmla="*/ 7941 h 83241"/>
                                <a:gd name="connsiteX109" fmla="*/ 8140 w 12182"/>
                                <a:gd name="connsiteY109" fmla="*/ 10863 h 83241"/>
                                <a:gd name="connsiteX110" fmla="*/ 8226 w 12182"/>
                                <a:gd name="connsiteY110" fmla="*/ 7607 h 83241"/>
                                <a:gd name="connsiteX111" fmla="*/ 8226 w 12182"/>
                                <a:gd name="connsiteY111" fmla="*/ 8860 h 83241"/>
                                <a:gd name="connsiteX112" fmla="*/ 8268 w 12182"/>
                                <a:gd name="connsiteY112" fmla="*/ 9278 h 83241"/>
                                <a:gd name="connsiteX113" fmla="*/ 8268 w 12182"/>
                                <a:gd name="connsiteY113" fmla="*/ 12277 h 83241"/>
                                <a:gd name="connsiteX114" fmla="*/ 8353 w 12182"/>
                                <a:gd name="connsiteY114" fmla="*/ 11277 h 83241"/>
                                <a:gd name="connsiteX115" fmla="*/ 8394 w 12182"/>
                                <a:gd name="connsiteY115" fmla="*/ 7607 h 83241"/>
                                <a:gd name="connsiteX116" fmla="*/ 8482 w 12182"/>
                                <a:gd name="connsiteY116" fmla="*/ 8441 h 83241"/>
                                <a:gd name="connsiteX117" fmla="*/ 8568 w 12182"/>
                                <a:gd name="connsiteY117" fmla="*/ 7527 h 83241"/>
                                <a:gd name="connsiteX118" fmla="*/ 8610 w 12182"/>
                                <a:gd name="connsiteY118" fmla="*/ 8107 h 83241"/>
                                <a:gd name="connsiteX119" fmla="*/ 8651 w 12182"/>
                                <a:gd name="connsiteY119" fmla="*/ 7365 h 83241"/>
                                <a:gd name="connsiteX120" fmla="*/ 8693 w 12182"/>
                                <a:gd name="connsiteY120" fmla="*/ 8527 h 83241"/>
                                <a:gd name="connsiteX121" fmla="*/ 8778 w 12182"/>
                                <a:gd name="connsiteY121" fmla="*/ 5361 h 83241"/>
                                <a:gd name="connsiteX122" fmla="*/ 8876 w 12182"/>
                                <a:gd name="connsiteY122" fmla="*/ 9923 h 83241"/>
                                <a:gd name="connsiteX123" fmla="*/ 8908 w 12182"/>
                                <a:gd name="connsiteY123" fmla="*/ 6114 h 83241"/>
                                <a:gd name="connsiteX124" fmla="*/ 8992 w 12182"/>
                                <a:gd name="connsiteY124" fmla="*/ 9112 h 83241"/>
                                <a:gd name="connsiteX125" fmla="*/ 8992 w 12182"/>
                                <a:gd name="connsiteY125" fmla="*/ 11277 h 83241"/>
                                <a:gd name="connsiteX126" fmla="*/ 9036 w 12182"/>
                                <a:gd name="connsiteY126" fmla="*/ 7688 h 83241"/>
                                <a:gd name="connsiteX127" fmla="*/ 9204 w 12182"/>
                                <a:gd name="connsiteY127" fmla="*/ 5275 h 83241"/>
                                <a:gd name="connsiteX128" fmla="*/ 9247 w 12182"/>
                                <a:gd name="connsiteY128" fmla="*/ 11358 h 83241"/>
                                <a:gd name="connsiteX129" fmla="*/ 9333 w 12182"/>
                                <a:gd name="connsiteY129" fmla="*/ 5861 h 83241"/>
                                <a:gd name="connsiteX130" fmla="*/ 9458 w 12182"/>
                                <a:gd name="connsiteY130" fmla="*/ 8778 h 83241"/>
                                <a:gd name="connsiteX131" fmla="*/ 9503 w 12182"/>
                                <a:gd name="connsiteY131" fmla="*/ 6194 h 83241"/>
                                <a:gd name="connsiteX132" fmla="*/ 9503 w 12182"/>
                                <a:gd name="connsiteY132" fmla="*/ 12035 h 83241"/>
                                <a:gd name="connsiteX133" fmla="*/ 9631 w 12182"/>
                                <a:gd name="connsiteY133" fmla="*/ 7941 h 83241"/>
                                <a:gd name="connsiteX134" fmla="*/ 9673 w 12182"/>
                                <a:gd name="connsiteY134" fmla="*/ 9031 h 83241"/>
                                <a:gd name="connsiteX135" fmla="*/ 9715 w 12182"/>
                                <a:gd name="connsiteY135" fmla="*/ 11858 h 83241"/>
                                <a:gd name="connsiteX136" fmla="*/ 9800 w 12182"/>
                                <a:gd name="connsiteY136" fmla="*/ 6194 h 83241"/>
                                <a:gd name="connsiteX137" fmla="*/ 9885 w 12182"/>
                                <a:gd name="connsiteY137" fmla="*/ 7688 h 83241"/>
                                <a:gd name="connsiteX138" fmla="*/ 10099 w 12182"/>
                                <a:gd name="connsiteY138" fmla="*/ 11616 h 83241"/>
                                <a:gd name="connsiteX139" fmla="*/ 10183 w 12182"/>
                                <a:gd name="connsiteY139" fmla="*/ 9278 h 83241"/>
                                <a:gd name="connsiteX140" fmla="*/ 10312 w 12182"/>
                                <a:gd name="connsiteY140" fmla="*/ 6275 h 83241"/>
                                <a:gd name="connsiteX141" fmla="*/ 10354 w 12182"/>
                                <a:gd name="connsiteY141" fmla="*/ 9355 h 83241"/>
                                <a:gd name="connsiteX142" fmla="*/ 10396 w 12182"/>
                                <a:gd name="connsiteY142" fmla="*/ 10192 h 83241"/>
                                <a:gd name="connsiteX143" fmla="*/ 10396 w 12182"/>
                                <a:gd name="connsiteY143" fmla="*/ 10525 h 83241"/>
                                <a:gd name="connsiteX144" fmla="*/ 10524 w 12182"/>
                                <a:gd name="connsiteY144" fmla="*/ 8527 h 83241"/>
                                <a:gd name="connsiteX145" fmla="*/ 10609 w 12182"/>
                                <a:gd name="connsiteY145" fmla="*/ 10192 h 83241"/>
                                <a:gd name="connsiteX146" fmla="*/ 10650 w 12182"/>
                                <a:gd name="connsiteY146" fmla="*/ 9864 h 83241"/>
                                <a:gd name="connsiteX147" fmla="*/ 10650 w 12182"/>
                                <a:gd name="connsiteY147" fmla="*/ 7365 h 83241"/>
                                <a:gd name="connsiteX148" fmla="*/ 10778 w 12182"/>
                                <a:gd name="connsiteY148" fmla="*/ 11444 h 83241"/>
                                <a:gd name="connsiteX149" fmla="*/ 10778 w 12182"/>
                                <a:gd name="connsiteY149" fmla="*/ 9355 h 83241"/>
                                <a:gd name="connsiteX150" fmla="*/ 10864 w 12182"/>
                                <a:gd name="connsiteY150" fmla="*/ 9945 h 83241"/>
                                <a:gd name="connsiteX151" fmla="*/ 10948 w 12182"/>
                                <a:gd name="connsiteY151" fmla="*/ 10863 h 83241"/>
                                <a:gd name="connsiteX152" fmla="*/ 11078 w 12182"/>
                                <a:gd name="connsiteY152" fmla="*/ 7688 h 83241"/>
                                <a:gd name="connsiteX153" fmla="*/ 11078 w 12182"/>
                                <a:gd name="connsiteY153" fmla="*/ 9692 h 83241"/>
                                <a:gd name="connsiteX154" fmla="*/ 11247 w 12182"/>
                                <a:gd name="connsiteY154" fmla="*/ 8279 h 83241"/>
                                <a:gd name="connsiteX155" fmla="*/ 12182 w 12182"/>
                                <a:gd name="connsiteY15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80 w 12182"/>
                                <a:gd name="connsiteY53" fmla="*/ 8953 h 83241"/>
                                <a:gd name="connsiteX54" fmla="*/ 4992 w 12182"/>
                                <a:gd name="connsiteY54" fmla="*/ 13690 h 83241"/>
                                <a:gd name="connsiteX55" fmla="*/ 5076 w 12182"/>
                                <a:gd name="connsiteY55" fmla="*/ 12449 h 83241"/>
                                <a:gd name="connsiteX56" fmla="*/ 5162 w 12182"/>
                                <a:gd name="connsiteY56" fmla="*/ 10273 h 83241"/>
                                <a:gd name="connsiteX57" fmla="*/ 5162 w 12182"/>
                                <a:gd name="connsiteY57" fmla="*/ 8441 h 83241"/>
                                <a:gd name="connsiteX58" fmla="*/ 5162 w 12182"/>
                                <a:gd name="connsiteY58" fmla="*/ 7365 h 83241"/>
                                <a:gd name="connsiteX59" fmla="*/ 5205 w 12182"/>
                                <a:gd name="connsiteY59" fmla="*/ 7941 h 83241"/>
                                <a:gd name="connsiteX60" fmla="*/ 5205 w 12182"/>
                                <a:gd name="connsiteY60" fmla="*/ 8778 h 83241"/>
                                <a:gd name="connsiteX61" fmla="*/ 5331 w 12182"/>
                                <a:gd name="connsiteY61" fmla="*/ 12449 h 83241"/>
                                <a:gd name="connsiteX62" fmla="*/ 5399 w 12182"/>
                                <a:gd name="connsiteY62" fmla="*/ 9053 h 83241"/>
                                <a:gd name="connsiteX63" fmla="*/ 5545 w 12182"/>
                                <a:gd name="connsiteY63" fmla="*/ 9945 h 83241"/>
                                <a:gd name="connsiteX64" fmla="*/ 5617 w 12182"/>
                                <a:gd name="connsiteY64" fmla="*/ 4 h 83241"/>
                                <a:gd name="connsiteX65" fmla="*/ 5709 w 12182"/>
                                <a:gd name="connsiteY65" fmla="*/ 8626 h 83241"/>
                                <a:gd name="connsiteX66" fmla="*/ 5812 w 12182"/>
                                <a:gd name="connsiteY66" fmla="*/ 15339 h 83241"/>
                                <a:gd name="connsiteX67" fmla="*/ 5868 w 12182"/>
                                <a:gd name="connsiteY67" fmla="*/ 5457 h 83241"/>
                                <a:gd name="connsiteX68" fmla="*/ 5971 w 12182"/>
                                <a:gd name="connsiteY68" fmla="*/ 10192 h 83241"/>
                                <a:gd name="connsiteX69" fmla="*/ 6013 w 12182"/>
                                <a:gd name="connsiteY69" fmla="*/ 2280 h 83241"/>
                                <a:gd name="connsiteX70" fmla="*/ 6075 w 12182"/>
                                <a:gd name="connsiteY70" fmla="*/ 9285 h 83241"/>
                                <a:gd name="connsiteX71" fmla="*/ 6155 w 12182"/>
                                <a:gd name="connsiteY71" fmla="*/ 11055 h 83241"/>
                                <a:gd name="connsiteX72" fmla="*/ 6268 w 12182"/>
                                <a:gd name="connsiteY72" fmla="*/ 5183 h 83241"/>
                                <a:gd name="connsiteX73" fmla="*/ 6383 w 12182"/>
                                <a:gd name="connsiteY73" fmla="*/ 14136 h 83241"/>
                                <a:gd name="connsiteX74" fmla="*/ 6438 w 12182"/>
                                <a:gd name="connsiteY74" fmla="*/ 6865 h 83241"/>
                                <a:gd name="connsiteX75" fmla="*/ 6481 w 12182"/>
                                <a:gd name="connsiteY75" fmla="*/ 10273 h 83241"/>
                                <a:gd name="connsiteX76" fmla="*/ 6524 w 12182"/>
                                <a:gd name="connsiteY76" fmla="*/ 9031 h 83241"/>
                                <a:gd name="connsiteX77" fmla="*/ 6610 w 12182"/>
                                <a:gd name="connsiteY77" fmla="*/ 7279 h 83241"/>
                                <a:gd name="connsiteX78" fmla="*/ 6651 w 12182"/>
                                <a:gd name="connsiteY78" fmla="*/ 8778 h 83241"/>
                                <a:gd name="connsiteX79" fmla="*/ 6838 w 12182"/>
                                <a:gd name="connsiteY79" fmla="*/ 12224 h 83241"/>
                                <a:gd name="connsiteX80" fmla="*/ 6821 w 12182"/>
                                <a:gd name="connsiteY80" fmla="*/ 9031 h 83241"/>
                                <a:gd name="connsiteX81" fmla="*/ 6864 w 12182"/>
                                <a:gd name="connsiteY81" fmla="*/ 7607 h 83241"/>
                                <a:gd name="connsiteX82" fmla="*/ 6864 w 12182"/>
                                <a:gd name="connsiteY82" fmla="*/ 8198 h 83241"/>
                                <a:gd name="connsiteX83" fmla="*/ 6864 w 12182"/>
                                <a:gd name="connsiteY83" fmla="*/ 9031 h 83241"/>
                                <a:gd name="connsiteX84" fmla="*/ 6907 w 12182"/>
                                <a:gd name="connsiteY84" fmla="*/ 8698 h 83241"/>
                                <a:gd name="connsiteX85" fmla="*/ 6951 w 12182"/>
                                <a:gd name="connsiteY85" fmla="*/ 7527 h 83241"/>
                                <a:gd name="connsiteX86" fmla="*/ 7077 w 12182"/>
                                <a:gd name="connsiteY86" fmla="*/ 9612 h 83241"/>
                                <a:gd name="connsiteX87" fmla="*/ 7077 w 12182"/>
                                <a:gd name="connsiteY87" fmla="*/ 10112 h 83241"/>
                                <a:gd name="connsiteX88" fmla="*/ 7077 w 12182"/>
                                <a:gd name="connsiteY88" fmla="*/ 9692 h 83241"/>
                                <a:gd name="connsiteX89" fmla="*/ 7119 w 12182"/>
                                <a:gd name="connsiteY89" fmla="*/ 8441 h 83241"/>
                                <a:gd name="connsiteX90" fmla="*/ 7163 w 12182"/>
                                <a:gd name="connsiteY90" fmla="*/ 7107 h 83241"/>
                                <a:gd name="connsiteX91" fmla="*/ 7247 w 12182"/>
                                <a:gd name="connsiteY91" fmla="*/ 10445 h 83241"/>
                                <a:gd name="connsiteX92" fmla="*/ 7290 w 12182"/>
                                <a:gd name="connsiteY92" fmla="*/ 9112 h 83241"/>
                                <a:gd name="connsiteX93" fmla="*/ 7290 w 12182"/>
                                <a:gd name="connsiteY93" fmla="*/ 6446 h 83241"/>
                                <a:gd name="connsiteX94" fmla="*/ 7332 w 12182"/>
                                <a:gd name="connsiteY94" fmla="*/ 8698 h 83241"/>
                                <a:gd name="connsiteX95" fmla="*/ 7374 w 12182"/>
                                <a:gd name="connsiteY95" fmla="*/ 6865 h 83241"/>
                                <a:gd name="connsiteX96" fmla="*/ 7374 w 12182"/>
                                <a:gd name="connsiteY96" fmla="*/ 11096 h 83241"/>
                                <a:gd name="connsiteX97" fmla="*/ 7502 w 12182"/>
                                <a:gd name="connsiteY97" fmla="*/ 4280 h 83241"/>
                                <a:gd name="connsiteX98" fmla="*/ 7546 w 12182"/>
                                <a:gd name="connsiteY98" fmla="*/ 12449 h 83241"/>
                                <a:gd name="connsiteX99" fmla="*/ 7588 w 12182"/>
                                <a:gd name="connsiteY99" fmla="*/ 8860 h 83241"/>
                                <a:gd name="connsiteX100" fmla="*/ 7674 w 12182"/>
                                <a:gd name="connsiteY100" fmla="*/ 11944 h 83241"/>
                                <a:gd name="connsiteX101" fmla="*/ 7717 w 12182"/>
                                <a:gd name="connsiteY101" fmla="*/ 7607 h 83241"/>
                                <a:gd name="connsiteX102" fmla="*/ 7757 w 12182"/>
                                <a:gd name="connsiteY102" fmla="*/ 10445 h 83241"/>
                                <a:gd name="connsiteX103" fmla="*/ 7800 w 12182"/>
                                <a:gd name="connsiteY103" fmla="*/ 6446 h 83241"/>
                                <a:gd name="connsiteX104" fmla="*/ 7886 w 12182"/>
                                <a:gd name="connsiteY104" fmla="*/ 9864 h 83241"/>
                                <a:gd name="connsiteX105" fmla="*/ 7886 w 12182"/>
                                <a:gd name="connsiteY105" fmla="*/ 11358 h 83241"/>
                                <a:gd name="connsiteX106" fmla="*/ 7928 w 12182"/>
                                <a:gd name="connsiteY106" fmla="*/ 11696 h 83241"/>
                                <a:gd name="connsiteX107" fmla="*/ 7928 w 12182"/>
                                <a:gd name="connsiteY107" fmla="*/ 10525 h 83241"/>
                                <a:gd name="connsiteX108" fmla="*/ 8013 w 12182"/>
                                <a:gd name="connsiteY108" fmla="*/ 7941 h 83241"/>
                                <a:gd name="connsiteX109" fmla="*/ 8140 w 12182"/>
                                <a:gd name="connsiteY109" fmla="*/ 10863 h 83241"/>
                                <a:gd name="connsiteX110" fmla="*/ 8226 w 12182"/>
                                <a:gd name="connsiteY110" fmla="*/ 7607 h 83241"/>
                                <a:gd name="connsiteX111" fmla="*/ 8226 w 12182"/>
                                <a:gd name="connsiteY111" fmla="*/ 8860 h 83241"/>
                                <a:gd name="connsiteX112" fmla="*/ 8268 w 12182"/>
                                <a:gd name="connsiteY112" fmla="*/ 9278 h 83241"/>
                                <a:gd name="connsiteX113" fmla="*/ 8268 w 12182"/>
                                <a:gd name="connsiteY113" fmla="*/ 12277 h 83241"/>
                                <a:gd name="connsiteX114" fmla="*/ 8353 w 12182"/>
                                <a:gd name="connsiteY114" fmla="*/ 11277 h 83241"/>
                                <a:gd name="connsiteX115" fmla="*/ 8394 w 12182"/>
                                <a:gd name="connsiteY115" fmla="*/ 7607 h 83241"/>
                                <a:gd name="connsiteX116" fmla="*/ 8482 w 12182"/>
                                <a:gd name="connsiteY116" fmla="*/ 8441 h 83241"/>
                                <a:gd name="connsiteX117" fmla="*/ 8568 w 12182"/>
                                <a:gd name="connsiteY117" fmla="*/ 7527 h 83241"/>
                                <a:gd name="connsiteX118" fmla="*/ 8610 w 12182"/>
                                <a:gd name="connsiteY118" fmla="*/ 8107 h 83241"/>
                                <a:gd name="connsiteX119" fmla="*/ 8651 w 12182"/>
                                <a:gd name="connsiteY119" fmla="*/ 7365 h 83241"/>
                                <a:gd name="connsiteX120" fmla="*/ 8693 w 12182"/>
                                <a:gd name="connsiteY120" fmla="*/ 8527 h 83241"/>
                                <a:gd name="connsiteX121" fmla="*/ 8778 w 12182"/>
                                <a:gd name="connsiteY121" fmla="*/ 5361 h 83241"/>
                                <a:gd name="connsiteX122" fmla="*/ 8876 w 12182"/>
                                <a:gd name="connsiteY122" fmla="*/ 9923 h 83241"/>
                                <a:gd name="connsiteX123" fmla="*/ 8908 w 12182"/>
                                <a:gd name="connsiteY123" fmla="*/ 6114 h 83241"/>
                                <a:gd name="connsiteX124" fmla="*/ 8992 w 12182"/>
                                <a:gd name="connsiteY124" fmla="*/ 9112 h 83241"/>
                                <a:gd name="connsiteX125" fmla="*/ 8992 w 12182"/>
                                <a:gd name="connsiteY125" fmla="*/ 11277 h 83241"/>
                                <a:gd name="connsiteX126" fmla="*/ 9036 w 12182"/>
                                <a:gd name="connsiteY126" fmla="*/ 7688 h 83241"/>
                                <a:gd name="connsiteX127" fmla="*/ 9204 w 12182"/>
                                <a:gd name="connsiteY127" fmla="*/ 5275 h 83241"/>
                                <a:gd name="connsiteX128" fmla="*/ 9247 w 12182"/>
                                <a:gd name="connsiteY128" fmla="*/ 11358 h 83241"/>
                                <a:gd name="connsiteX129" fmla="*/ 9333 w 12182"/>
                                <a:gd name="connsiteY129" fmla="*/ 5861 h 83241"/>
                                <a:gd name="connsiteX130" fmla="*/ 9458 w 12182"/>
                                <a:gd name="connsiteY130" fmla="*/ 8778 h 83241"/>
                                <a:gd name="connsiteX131" fmla="*/ 9503 w 12182"/>
                                <a:gd name="connsiteY131" fmla="*/ 6194 h 83241"/>
                                <a:gd name="connsiteX132" fmla="*/ 9503 w 12182"/>
                                <a:gd name="connsiteY132" fmla="*/ 12035 h 83241"/>
                                <a:gd name="connsiteX133" fmla="*/ 9631 w 12182"/>
                                <a:gd name="connsiteY133" fmla="*/ 7941 h 83241"/>
                                <a:gd name="connsiteX134" fmla="*/ 9673 w 12182"/>
                                <a:gd name="connsiteY134" fmla="*/ 9031 h 83241"/>
                                <a:gd name="connsiteX135" fmla="*/ 9715 w 12182"/>
                                <a:gd name="connsiteY135" fmla="*/ 11858 h 83241"/>
                                <a:gd name="connsiteX136" fmla="*/ 9800 w 12182"/>
                                <a:gd name="connsiteY136" fmla="*/ 6194 h 83241"/>
                                <a:gd name="connsiteX137" fmla="*/ 9885 w 12182"/>
                                <a:gd name="connsiteY137" fmla="*/ 7688 h 83241"/>
                                <a:gd name="connsiteX138" fmla="*/ 10099 w 12182"/>
                                <a:gd name="connsiteY138" fmla="*/ 11616 h 83241"/>
                                <a:gd name="connsiteX139" fmla="*/ 10183 w 12182"/>
                                <a:gd name="connsiteY139" fmla="*/ 9278 h 83241"/>
                                <a:gd name="connsiteX140" fmla="*/ 10312 w 12182"/>
                                <a:gd name="connsiteY140" fmla="*/ 6275 h 83241"/>
                                <a:gd name="connsiteX141" fmla="*/ 10354 w 12182"/>
                                <a:gd name="connsiteY141" fmla="*/ 9355 h 83241"/>
                                <a:gd name="connsiteX142" fmla="*/ 10396 w 12182"/>
                                <a:gd name="connsiteY142" fmla="*/ 10192 h 83241"/>
                                <a:gd name="connsiteX143" fmla="*/ 10396 w 12182"/>
                                <a:gd name="connsiteY143" fmla="*/ 10525 h 83241"/>
                                <a:gd name="connsiteX144" fmla="*/ 10524 w 12182"/>
                                <a:gd name="connsiteY144" fmla="*/ 8527 h 83241"/>
                                <a:gd name="connsiteX145" fmla="*/ 10609 w 12182"/>
                                <a:gd name="connsiteY145" fmla="*/ 10192 h 83241"/>
                                <a:gd name="connsiteX146" fmla="*/ 10650 w 12182"/>
                                <a:gd name="connsiteY146" fmla="*/ 9864 h 83241"/>
                                <a:gd name="connsiteX147" fmla="*/ 10650 w 12182"/>
                                <a:gd name="connsiteY147" fmla="*/ 7365 h 83241"/>
                                <a:gd name="connsiteX148" fmla="*/ 10778 w 12182"/>
                                <a:gd name="connsiteY148" fmla="*/ 11444 h 83241"/>
                                <a:gd name="connsiteX149" fmla="*/ 10778 w 12182"/>
                                <a:gd name="connsiteY149" fmla="*/ 9355 h 83241"/>
                                <a:gd name="connsiteX150" fmla="*/ 10864 w 12182"/>
                                <a:gd name="connsiteY150" fmla="*/ 9945 h 83241"/>
                                <a:gd name="connsiteX151" fmla="*/ 10948 w 12182"/>
                                <a:gd name="connsiteY151" fmla="*/ 10863 h 83241"/>
                                <a:gd name="connsiteX152" fmla="*/ 11078 w 12182"/>
                                <a:gd name="connsiteY152" fmla="*/ 7688 h 83241"/>
                                <a:gd name="connsiteX153" fmla="*/ 11078 w 12182"/>
                                <a:gd name="connsiteY153" fmla="*/ 9692 h 83241"/>
                                <a:gd name="connsiteX154" fmla="*/ 11247 w 12182"/>
                                <a:gd name="connsiteY154" fmla="*/ 8279 h 83241"/>
                                <a:gd name="connsiteX155" fmla="*/ 12182 w 12182"/>
                                <a:gd name="connsiteY15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13690 h 83241"/>
                                <a:gd name="connsiteX54" fmla="*/ 5076 w 12182"/>
                                <a:gd name="connsiteY54" fmla="*/ 12449 h 83241"/>
                                <a:gd name="connsiteX55" fmla="*/ 5162 w 12182"/>
                                <a:gd name="connsiteY55" fmla="*/ 10273 h 83241"/>
                                <a:gd name="connsiteX56" fmla="*/ 5162 w 12182"/>
                                <a:gd name="connsiteY56" fmla="*/ 8441 h 83241"/>
                                <a:gd name="connsiteX57" fmla="*/ 5162 w 12182"/>
                                <a:gd name="connsiteY57" fmla="*/ 7365 h 83241"/>
                                <a:gd name="connsiteX58" fmla="*/ 5205 w 12182"/>
                                <a:gd name="connsiteY58" fmla="*/ 7941 h 83241"/>
                                <a:gd name="connsiteX59" fmla="*/ 5205 w 12182"/>
                                <a:gd name="connsiteY59" fmla="*/ 8778 h 83241"/>
                                <a:gd name="connsiteX60" fmla="*/ 5331 w 12182"/>
                                <a:gd name="connsiteY60" fmla="*/ 12449 h 83241"/>
                                <a:gd name="connsiteX61" fmla="*/ 5399 w 12182"/>
                                <a:gd name="connsiteY61" fmla="*/ 9053 h 83241"/>
                                <a:gd name="connsiteX62" fmla="*/ 5545 w 12182"/>
                                <a:gd name="connsiteY62" fmla="*/ 9945 h 83241"/>
                                <a:gd name="connsiteX63" fmla="*/ 5617 w 12182"/>
                                <a:gd name="connsiteY63" fmla="*/ 4 h 83241"/>
                                <a:gd name="connsiteX64" fmla="*/ 5709 w 12182"/>
                                <a:gd name="connsiteY64" fmla="*/ 8626 h 83241"/>
                                <a:gd name="connsiteX65" fmla="*/ 5812 w 12182"/>
                                <a:gd name="connsiteY65" fmla="*/ 15339 h 83241"/>
                                <a:gd name="connsiteX66" fmla="*/ 5868 w 12182"/>
                                <a:gd name="connsiteY66" fmla="*/ 5457 h 83241"/>
                                <a:gd name="connsiteX67" fmla="*/ 5971 w 12182"/>
                                <a:gd name="connsiteY67" fmla="*/ 10192 h 83241"/>
                                <a:gd name="connsiteX68" fmla="*/ 6013 w 12182"/>
                                <a:gd name="connsiteY68" fmla="*/ 2280 h 83241"/>
                                <a:gd name="connsiteX69" fmla="*/ 6075 w 12182"/>
                                <a:gd name="connsiteY69" fmla="*/ 9285 h 83241"/>
                                <a:gd name="connsiteX70" fmla="*/ 6155 w 12182"/>
                                <a:gd name="connsiteY70" fmla="*/ 11055 h 83241"/>
                                <a:gd name="connsiteX71" fmla="*/ 6268 w 12182"/>
                                <a:gd name="connsiteY71" fmla="*/ 5183 h 83241"/>
                                <a:gd name="connsiteX72" fmla="*/ 6383 w 12182"/>
                                <a:gd name="connsiteY72" fmla="*/ 14136 h 83241"/>
                                <a:gd name="connsiteX73" fmla="*/ 6438 w 12182"/>
                                <a:gd name="connsiteY73" fmla="*/ 6865 h 83241"/>
                                <a:gd name="connsiteX74" fmla="*/ 6481 w 12182"/>
                                <a:gd name="connsiteY74" fmla="*/ 10273 h 83241"/>
                                <a:gd name="connsiteX75" fmla="*/ 6524 w 12182"/>
                                <a:gd name="connsiteY75" fmla="*/ 9031 h 83241"/>
                                <a:gd name="connsiteX76" fmla="*/ 6610 w 12182"/>
                                <a:gd name="connsiteY76" fmla="*/ 7279 h 83241"/>
                                <a:gd name="connsiteX77" fmla="*/ 6651 w 12182"/>
                                <a:gd name="connsiteY77" fmla="*/ 8778 h 83241"/>
                                <a:gd name="connsiteX78" fmla="*/ 6838 w 12182"/>
                                <a:gd name="connsiteY78" fmla="*/ 12224 h 83241"/>
                                <a:gd name="connsiteX79" fmla="*/ 6821 w 12182"/>
                                <a:gd name="connsiteY79" fmla="*/ 9031 h 83241"/>
                                <a:gd name="connsiteX80" fmla="*/ 6864 w 12182"/>
                                <a:gd name="connsiteY80" fmla="*/ 7607 h 83241"/>
                                <a:gd name="connsiteX81" fmla="*/ 6864 w 12182"/>
                                <a:gd name="connsiteY81" fmla="*/ 8198 h 83241"/>
                                <a:gd name="connsiteX82" fmla="*/ 6864 w 12182"/>
                                <a:gd name="connsiteY82" fmla="*/ 9031 h 83241"/>
                                <a:gd name="connsiteX83" fmla="*/ 6907 w 12182"/>
                                <a:gd name="connsiteY83" fmla="*/ 8698 h 83241"/>
                                <a:gd name="connsiteX84" fmla="*/ 6951 w 12182"/>
                                <a:gd name="connsiteY84" fmla="*/ 7527 h 83241"/>
                                <a:gd name="connsiteX85" fmla="*/ 7077 w 12182"/>
                                <a:gd name="connsiteY85" fmla="*/ 9612 h 83241"/>
                                <a:gd name="connsiteX86" fmla="*/ 7077 w 12182"/>
                                <a:gd name="connsiteY86" fmla="*/ 10112 h 83241"/>
                                <a:gd name="connsiteX87" fmla="*/ 7077 w 12182"/>
                                <a:gd name="connsiteY87" fmla="*/ 9692 h 83241"/>
                                <a:gd name="connsiteX88" fmla="*/ 7119 w 12182"/>
                                <a:gd name="connsiteY88" fmla="*/ 8441 h 83241"/>
                                <a:gd name="connsiteX89" fmla="*/ 7163 w 12182"/>
                                <a:gd name="connsiteY89" fmla="*/ 7107 h 83241"/>
                                <a:gd name="connsiteX90" fmla="*/ 7247 w 12182"/>
                                <a:gd name="connsiteY90" fmla="*/ 10445 h 83241"/>
                                <a:gd name="connsiteX91" fmla="*/ 7290 w 12182"/>
                                <a:gd name="connsiteY91" fmla="*/ 9112 h 83241"/>
                                <a:gd name="connsiteX92" fmla="*/ 7290 w 12182"/>
                                <a:gd name="connsiteY92" fmla="*/ 6446 h 83241"/>
                                <a:gd name="connsiteX93" fmla="*/ 7332 w 12182"/>
                                <a:gd name="connsiteY93" fmla="*/ 8698 h 83241"/>
                                <a:gd name="connsiteX94" fmla="*/ 7374 w 12182"/>
                                <a:gd name="connsiteY94" fmla="*/ 6865 h 83241"/>
                                <a:gd name="connsiteX95" fmla="*/ 7374 w 12182"/>
                                <a:gd name="connsiteY95" fmla="*/ 11096 h 83241"/>
                                <a:gd name="connsiteX96" fmla="*/ 7502 w 12182"/>
                                <a:gd name="connsiteY96" fmla="*/ 4280 h 83241"/>
                                <a:gd name="connsiteX97" fmla="*/ 7546 w 12182"/>
                                <a:gd name="connsiteY97" fmla="*/ 12449 h 83241"/>
                                <a:gd name="connsiteX98" fmla="*/ 7588 w 12182"/>
                                <a:gd name="connsiteY98" fmla="*/ 8860 h 83241"/>
                                <a:gd name="connsiteX99" fmla="*/ 7674 w 12182"/>
                                <a:gd name="connsiteY99" fmla="*/ 11944 h 83241"/>
                                <a:gd name="connsiteX100" fmla="*/ 7717 w 12182"/>
                                <a:gd name="connsiteY100" fmla="*/ 7607 h 83241"/>
                                <a:gd name="connsiteX101" fmla="*/ 7757 w 12182"/>
                                <a:gd name="connsiteY101" fmla="*/ 10445 h 83241"/>
                                <a:gd name="connsiteX102" fmla="*/ 7800 w 12182"/>
                                <a:gd name="connsiteY102" fmla="*/ 6446 h 83241"/>
                                <a:gd name="connsiteX103" fmla="*/ 7886 w 12182"/>
                                <a:gd name="connsiteY103" fmla="*/ 9864 h 83241"/>
                                <a:gd name="connsiteX104" fmla="*/ 7886 w 12182"/>
                                <a:gd name="connsiteY104" fmla="*/ 11358 h 83241"/>
                                <a:gd name="connsiteX105" fmla="*/ 7928 w 12182"/>
                                <a:gd name="connsiteY105" fmla="*/ 11696 h 83241"/>
                                <a:gd name="connsiteX106" fmla="*/ 7928 w 12182"/>
                                <a:gd name="connsiteY106" fmla="*/ 10525 h 83241"/>
                                <a:gd name="connsiteX107" fmla="*/ 8013 w 12182"/>
                                <a:gd name="connsiteY107" fmla="*/ 7941 h 83241"/>
                                <a:gd name="connsiteX108" fmla="*/ 8140 w 12182"/>
                                <a:gd name="connsiteY108" fmla="*/ 10863 h 83241"/>
                                <a:gd name="connsiteX109" fmla="*/ 8226 w 12182"/>
                                <a:gd name="connsiteY109" fmla="*/ 7607 h 83241"/>
                                <a:gd name="connsiteX110" fmla="*/ 8226 w 12182"/>
                                <a:gd name="connsiteY110" fmla="*/ 8860 h 83241"/>
                                <a:gd name="connsiteX111" fmla="*/ 8268 w 12182"/>
                                <a:gd name="connsiteY111" fmla="*/ 9278 h 83241"/>
                                <a:gd name="connsiteX112" fmla="*/ 8268 w 12182"/>
                                <a:gd name="connsiteY112" fmla="*/ 12277 h 83241"/>
                                <a:gd name="connsiteX113" fmla="*/ 8353 w 12182"/>
                                <a:gd name="connsiteY113" fmla="*/ 11277 h 83241"/>
                                <a:gd name="connsiteX114" fmla="*/ 8394 w 12182"/>
                                <a:gd name="connsiteY114" fmla="*/ 7607 h 83241"/>
                                <a:gd name="connsiteX115" fmla="*/ 8482 w 12182"/>
                                <a:gd name="connsiteY115" fmla="*/ 8441 h 83241"/>
                                <a:gd name="connsiteX116" fmla="*/ 8568 w 12182"/>
                                <a:gd name="connsiteY116" fmla="*/ 7527 h 83241"/>
                                <a:gd name="connsiteX117" fmla="*/ 8610 w 12182"/>
                                <a:gd name="connsiteY117" fmla="*/ 8107 h 83241"/>
                                <a:gd name="connsiteX118" fmla="*/ 8651 w 12182"/>
                                <a:gd name="connsiteY118" fmla="*/ 7365 h 83241"/>
                                <a:gd name="connsiteX119" fmla="*/ 8693 w 12182"/>
                                <a:gd name="connsiteY119" fmla="*/ 8527 h 83241"/>
                                <a:gd name="connsiteX120" fmla="*/ 8778 w 12182"/>
                                <a:gd name="connsiteY120" fmla="*/ 5361 h 83241"/>
                                <a:gd name="connsiteX121" fmla="*/ 8876 w 12182"/>
                                <a:gd name="connsiteY121" fmla="*/ 9923 h 83241"/>
                                <a:gd name="connsiteX122" fmla="*/ 8908 w 12182"/>
                                <a:gd name="connsiteY122" fmla="*/ 6114 h 83241"/>
                                <a:gd name="connsiteX123" fmla="*/ 8992 w 12182"/>
                                <a:gd name="connsiteY123" fmla="*/ 9112 h 83241"/>
                                <a:gd name="connsiteX124" fmla="*/ 8992 w 12182"/>
                                <a:gd name="connsiteY124" fmla="*/ 11277 h 83241"/>
                                <a:gd name="connsiteX125" fmla="*/ 9036 w 12182"/>
                                <a:gd name="connsiteY125" fmla="*/ 7688 h 83241"/>
                                <a:gd name="connsiteX126" fmla="*/ 9204 w 12182"/>
                                <a:gd name="connsiteY126" fmla="*/ 5275 h 83241"/>
                                <a:gd name="connsiteX127" fmla="*/ 9247 w 12182"/>
                                <a:gd name="connsiteY127" fmla="*/ 11358 h 83241"/>
                                <a:gd name="connsiteX128" fmla="*/ 9333 w 12182"/>
                                <a:gd name="connsiteY128" fmla="*/ 5861 h 83241"/>
                                <a:gd name="connsiteX129" fmla="*/ 9458 w 12182"/>
                                <a:gd name="connsiteY129" fmla="*/ 8778 h 83241"/>
                                <a:gd name="connsiteX130" fmla="*/ 9503 w 12182"/>
                                <a:gd name="connsiteY130" fmla="*/ 6194 h 83241"/>
                                <a:gd name="connsiteX131" fmla="*/ 9503 w 12182"/>
                                <a:gd name="connsiteY131" fmla="*/ 12035 h 83241"/>
                                <a:gd name="connsiteX132" fmla="*/ 9631 w 12182"/>
                                <a:gd name="connsiteY132" fmla="*/ 7941 h 83241"/>
                                <a:gd name="connsiteX133" fmla="*/ 9673 w 12182"/>
                                <a:gd name="connsiteY133" fmla="*/ 9031 h 83241"/>
                                <a:gd name="connsiteX134" fmla="*/ 9715 w 12182"/>
                                <a:gd name="connsiteY134" fmla="*/ 11858 h 83241"/>
                                <a:gd name="connsiteX135" fmla="*/ 9800 w 12182"/>
                                <a:gd name="connsiteY135" fmla="*/ 6194 h 83241"/>
                                <a:gd name="connsiteX136" fmla="*/ 9885 w 12182"/>
                                <a:gd name="connsiteY136" fmla="*/ 7688 h 83241"/>
                                <a:gd name="connsiteX137" fmla="*/ 10099 w 12182"/>
                                <a:gd name="connsiteY137" fmla="*/ 11616 h 83241"/>
                                <a:gd name="connsiteX138" fmla="*/ 10183 w 12182"/>
                                <a:gd name="connsiteY138" fmla="*/ 9278 h 83241"/>
                                <a:gd name="connsiteX139" fmla="*/ 10312 w 12182"/>
                                <a:gd name="connsiteY139" fmla="*/ 6275 h 83241"/>
                                <a:gd name="connsiteX140" fmla="*/ 10354 w 12182"/>
                                <a:gd name="connsiteY140" fmla="*/ 9355 h 83241"/>
                                <a:gd name="connsiteX141" fmla="*/ 10396 w 12182"/>
                                <a:gd name="connsiteY141" fmla="*/ 10192 h 83241"/>
                                <a:gd name="connsiteX142" fmla="*/ 10396 w 12182"/>
                                <a:gd name="connsiteY142" fmla="*/ 10525 h 83241"/>
                                <a:gd name="connsiteX143" fmla="*/ 10524 w 12182"/>
                                <a:gd name="connsiteY143" fmla="*/ 8527 h 83241"/>
                                <a:gd name="connsiteX144" fmla="*/ 10609 w 12182"/>
                                <a:gd name="connsiteY144" fmla="*/ 10192 h 83241"/>
                                <a:gd name="connsiteX145" fmla="*/ 10650 w 12182"/>
                                <a:gd name="connsiteY145" fmla="*/ 9864 h 83241"/>
                                <a:gd name="connsiteX146" fmla="*/ 10650 w 12182"/>
                                <a:gd name="connsiteY146" fmla="*/ 7365 h 83241"/>
                                <a:gd name="connsiteX147" fmla="*/ 10778 w 12182"/>
                                <a:gd name="connsiteY147" fmla="*/ 11444 h 83241"/>
                                <a:gd name="connsiteX148" fmla="*/ 10778 w 12182"/>
                                <a:gd name="connsiteY148" fmla="*/ 9355 h 83241"/>
                                <a:gd name="connsiteX149" fmla="*/ 10864 w 12182"/>
                                <a:gd name="connsiteY149" fmla="*/ 9945 h 83241"/>
                                <a:gd name="connsiteX150" fmla="*/ 10948 w 12182"/>
                                <a:gd name="connsiteY150" fmla="*/ 10863 h 83241"/>
                                <a:gd name="connsiteX151" fmla="*/ 11078 w 12182"/>
                                <a:gd name="connsiteY151" fmla="*/ 7688 h 83241"/>
                                <a:gd name="connsiteX152" fmla="*/ 11078 w 12182"/>
                                <a:gd name="connsiteY152" fmla="*/ 9692 h 83241"/>
                                <a:gd name="connsiteX153" fmla="*/ 11247 w 12182"/>
                                <a:gd name="connsiteY153" fmla="*/ 8279 h 83241"/>
                                <a:gd name="connsiteX154" fmla="*/ 12182 w 12182"/>
                                <a:gd name="connsiteY154"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13690 h 83241"/>
                                <a:gd name="connsiteX54" fmla="*/ 5076 w 12182"/>
                                <a:gd name="connsiteY54" fmla="*/ 12449 h 83241"/>
                                <a:gd name="connsiteX55" fmla="*/ 5162 w 12182"/>
                                <a:gd name="connsiteY55" fmla="*/ 10273 h 83241"/>
                                <a:gd name="connsiteX56" fmla="*/ 5162 w 12182"/>
                                <a:gd name="connsiteY56" fmla="*/ 8441 h 83241"/>
                                <a:gd name="connsiteX57" fmla="*/ 5162 w 12182"/>
                                <a:gd name="connsiteY57" fmla="*/ 7365 h 83241"/>
                                <a:gd name="connsiteX58" fmla="*/ 5205 w 12182"/>
                                <a:gd name="connsiteY58" fmla="*/ 7941 h 83241"/>
                                <a:gd name="connsiteX59" fmla="*/ 5205 w 12182"/>
                                <a:gd name="connsiteY59" fmla="*/ 8778 h 83241"/>
                                <a:gd name="connsiteX60" fmla="*/ 5331 w 12182"/>
                                <a:gd name="connsiteY60" fmla="*/ 12449 h 83241"/>
                                <a:gd name="connsiteX61" fmla="*/ 5399 w 12182"/>
                                <a:gd name="connsiteY61" fmla="*/ 9053 h 83241"/>
                                <a:gd name="connsiteX62" fmla="*/ 5545 w 12182"/>
                                <a:gd name="connsiteY62" fmla="*/ 9945 h 83241"/>
                                <a:gd name="connsiteX63" fmla="*/ 5617 w 12182"/>
                                <a:gd name="connsiteY63" fmla="*/ 4 h 83241"/>
                                <a:gd name="connsiteX64" fmla="*/ 5709 w 12182"/>
                                <a:gd name="connsiteY64" fmla="*/ 8626 h 83241"/>
                                <a:gd name="connsiteX65" fmla="*/ 5812 w 12182"/>
                                <a:gd name="connsiteY65" fmla="*/ 15339 h 83241"/>
                                <a:gd name="connsiteX66" fmla="*/ 5868 w 12182"/>
                                <a:gd name="connsiteY66" fmla="*/ 5457 h 83241"/>
                                <a:gd name="connsiteX67" fmla="*/ 5971 w 12182"/>
                                <a:gd name="connsiteY67" fmla="*/ 10192 h 83241"/>
                                <a:gd name="connsiteX68" fmla="*/ 6013 w 12182"/>
                                <a:gd name="connsiteY68" fmla="*/ 2280 h 83241"/>
                                <a:gd name="connsiteX69" fmla="*/ 6075 w 12182"/>
                                <a:gd name="connsiteY69" fmla="*/ 9285 h 83241"/>
                                <a:gd name="connsiteX70" fmla="*/ 6155 w 12182"/>
                                <a:gd name="connsiteY70" fmla="*/ 11055 h 83241"/>
                                <a:gd name="connsiteX71" fmla="*/ 6268 w 12182"/>
                                <a:gd name="connsiteY71" fmla="*/ 5183 h 83241"/>
                                <a:gd name="connsiteX72" fmla="*/ 6383 w 12182"/>
                                <a:gd name="connsiteY72" fmla="*/ 14136 h 83241"/>
                                <a:gd name="connsiteX73" fmla="*/ 6438 w 12182"/>
                                <a:gd name="connsiteY73" fmla="*/ 6865 h 83241"/>
                                <a:gd name="connsiteX74" fmla="*/ 6481 w 12182"/>
                                <a:gd name="connsiteY74" fmla="*/ 10273 h 83241"/>
                                <a:gd name="connsiteX75" fmla="*/ 6524 w 12182"/>
                                <a:gd name="connsiteY75" fmla="*/ 9031 h 83241"/>
                                <a:gd name="connsiteX76" fmla="*/ 6610 w 12182"/>
                                <a:gd name="connsiteY76" fmla="*/ 7279 h 83241"/>
                                <a:gd name="connsiteX77" fmla="*/ 6651 w 12182"/>
                                <a:gd name="connsiteY77" fmla="*/ 8778 h 83241"/>
                                <a:gd name="connsiteX78" fmla="*/ 6838 w 12182"/>
                                <a:gd name="connsiteY78" fmla="*/ 12224 h 83241"/>
                                <a:gd name="connsiteX79" fmla="*/ 6821 w 12182"/>
                                <a:gd name="connsiteY79" fmla="*/ 9031 h 83241"/>
                                <a:gd name="connsiteX80" fmla="*/ 6864 w 12182"/>
                                <a:gd name="connsiteY80" fmla="*/ 7607 h 83241"/>
                                <a:gd name="connsiteX81" fmla="*/ 6864 w 12182"/>
                                <a:gd name="connsiteY81" fmla="*/ 8198 h 83241"/>
                                <a:gd name="connsiteX82" fmla="*/ 6864 w 12182"/>
                                <a:gd name="connsiteY82" fmla="*/ 9031 h 83241"/>
                                <a:gd name="connsiteX83" fmla="*/ 6907 w 12182"/>
                                <a:gd name="connsiteY83" fmla="*/ 8698 h 83241"/>
                                <a:gd name="connsiteX84" fmla="*/ 6951 w 12182"/>
                                <a:gd name="connsiteY84" fmla="*/ 7527 h 83241"/>
                                <a:gd name="connsiteX85" fmla="*/ 7077 w 12182"/>
                                <a:gd name="connsiteY85" fmla="*/ 9612 h 83241"/>
                                <a:gd name="connsiteX86" fmla="*/ 7077 w 12182"/>
                                <a:gd name="connsiteY86" fmla="*/ 10112 h 83241"/>
                                <a:gd name="connsiteX87" fmla="*/ 7077 w 12182"/>
                                <a:gd name="connsiteY87" fmla="*/ 9692 h 83241"/>
                                <a:gd name="connsiteX88" fmla="*/ 7119 w 12182"/>
                                <a:gd name="connsiteY88" fmla="*/ 8441 h 83241"/>
                                <a:gd name="connsiteX89" fmla="*/ 7163 w 12182"/>
                                <a:gd name="connsiteY89" fmla="*/ 7107 h 83241"/>
                                <a:gd name="connsiteX90" fmla="*/ 7247 w 12182"/>
                                <a:gd name="connsiteY90" fmla="*/ 10445 h 83241"/>
                                <a:gd name="connsiteX91" fmla="*/ 7290 w 12182"/>
                                <a:gd name="connsiteY91" fmla="*/ 9112 h 83241"/>
                                <a:gd name="connsiteX92" fmla="*/ 7290 w 12182"/>
                                <a:gd name="connsiteY92" fmla="*/ 6446 h 83241"/>
                                <a:gd name="connsiteX93" fmla="*/ 7332 w 12182"/>
                                <a:gd name="connsiteY93" fmla="*/ 8698 h 83241"/>
                                <a:gd name="connsiteX94" fmla="*/ 7374 w 12182"/>
                                <a:gd name="connsiteY94" fmla="*/ 6865 h 83241"/>
                                <a:gd name="connsiteX95" fmla="*/ 7374 w 12182"/>
                                <a:gd name="connsiteY95" fmla="*/ 11096 h 83241"/>
                                <a:gd name="connsiteX96" fmla="*/ 7502 w 12182"/>
                                <a:gd name="connsiteY96" fmla="*/ 4280 h 83241"/>
                                <a:gd name="connsiteX97" fmla="*/ 7546 w 12182"/>
                                <a:gd name="connsiteY97" fmla="*/ 12449 h 83241"/>
                                <a:gd name="connsiteX98" fmla="*/ 7588 w 12182"/>
                                <a:gd name="connsiteY98" fmla="*/ 8860 h 83241"/>
                                <a:gd name="connsiteX99" fmla="*/ 7674 w 12182"/>
                                <a:gd name="connsiteY99" fmla="*/ 11944 h 83241"/>
                                <a:gd name="connsiteX100" fmla="*/ 7717 w 12182"/>
                                <a:gd name="connsiteY100" fmla="*/ 7607 h 83241"/>
                                <a:gd name="connsiteX101" fmla="*/ 7757 w 12182"/>
                                <a:gd name="connsiteY101" fmla="*/ 10445 h 83241"/>
                                <a:gd name="connsiteX102" fmla="*/ 7800 w 12182"/>
                                <a:gd name="connsiteY102" fmla="*/ 6446 h 83241"/>
                                <a:gd name="connsiteX103" fmla="*/ 7886 w 12182"/>
                                <a:gd name="connsiteY103" fmla="*/ 9864 h 83241"/>
                                <a:gd name="connsiteX104" fmla="*/ 7886 w 12182"/>
                                <a:gd name="connsiteY104" fmla="*/ 11358 h 83241"/>
                                <a:gd name="connsiteX105" fmla="*/ 7928 w 12182"/>
                                <a:gd name="connsiteY105" fmla="*/ 11696 h 83241"/>
                                <a:gd name="connsiteX106" fmla="*/ 7928 w 12182"/>
                                <a:gd name="connsiteY106" fmla="*/ 10525 h 83241"/>
                                <a:gd name="connsiteX107" fmla="*/ 8013 w 12182"/>
                                <a:gd name="connsiteY107" fmla="*/ 7941 h 83241"/>
                                <a:gd name="connsiteX108" fmla="*/ 8140 w 12182"/>
                                <a:gd name="connsiteY108" fmla="*/ 10863 h 83241"/>
                                <a:gd name="connsiteX109" fmla="*/ 8226 w 12182"/>
                                <a:gd name="connsiteY109" fmla="*/ 7607 h 83241"/>
                                <a:gd name="connsiteX110" fmla="*/ 8226 w 12182"/>
                                <a:gd name="connsiteY110" fmla="*/ 8860 h 83241"/>
                                <a:gd name="connsiteX111" fmla="*/ 8268 w 12182"/>
                                <a:gd name="connsiteY111" fmla="*/ 9278 h 83241"/>
                                <a:gd name="connsiteX112" fmla="*/ 8268 w 12182"/>
                                <a:gd name="connsiteY112" fmla="*/ 12277 h 83241"/>
                                <a:gd name="connsiteX113" fmla="*/ 8353 w 12182"/>
                                <a:gd name="connsiteY113" fmla="*/ 11277 h 83241"/>
                                <a:gd name="connsiteX114" fmla="*/ 8394 w 12182"/>
                                <a:gd name="connsiteY114" fmla="*/ 7607 h 83241"/>
                                <a:gd name="connsiteX115" fmla="*/ 8482 w 12182"/>
                                <a:gd name="connsiteY115" fmla="*/ 8441 h 83241"/>
                                <a:gd name="connsiteX116" fmla="*/ 8568 w 12182"/>
                                <a:gd name="connsiteY116" fmla="*/ 7527 h 83241"/>
                                <a:gd name="connsiteX117" fmla="*/ 8610 w 12182"/>
                                <a:gd name="connsiteY117" fmla="*/ 8107 h 83241"/>
                                <a:gd name="connsiteX118" fmla="*/ 8651 w 12182"/>
                                <a:gd name="connsiteY118" fmla="*/ 7365 h 83241"/>
                                <a:gd name="connsiteX119" fmla="*/ 8693 w 12182"/>
                                <a:gd name="connsiteY119" fmla="*/ 8527 h 83241"/>
                                <a:gd name="connsiteX120" fmla="*/ 8778 w 12182"/>
                                <a:gd name="connsiteY120" fmla="*/ 5361 h 83241"/>
                                <a:gd name="connsiteX121" fmla="*/ 8876 w 12182"/>
                                <a:gd name="connsiteY121" fmla="*/ 9923 h 83241"/>
                                <a:gd name="connsiteX122" fmla="*/ 8908 w 12182"/>
                                <a:gd name="connsiteY122" fmla="*/ 6114 h 83241"/>
                                <a:gd name="connsiteX123" fmla="*/ 8992 w 12182"/>
                                <a:gd name="connsiteY123" fmla="*/ 9112 h 83241"/>
                                <a:gd name="connsiteX124" fmla="*/ 8992 w 12182"/>
                                <a:gd name="connsiteY124" fmla="*/ 11277 h 83241"/>
                                <a:gd name="connsiteX125" fmla="*/ 9036 w 12182"/>
                                <a:gd name="connsiteY125" fmla="*/ 7688 h 83241"/>
                                <a:gd name="connsiteX126" fmla="*/ 9204 w 12182"/>
                                <a:gd name="connsiteY126" fmla="*/ 5275 h 83241"/>
                                <a:gd name="connsiteX127" fmla="*/ 9247 w 12182"/>
                                <a:gd name="connsiteY127" fmla="*/ 11358 h 83241"/>
                                <a:gd name="connsiteX128" fmla="*/ 9333 w 12182"/>
                                <a:gd name="connsiteY128" fmla="*/ 5861 h 83241"/>
                                <a:gd name="connsiteX129" fmla="*/ 9458 w 12182"/>
                                <a:gd name="connsiteY129" fmla="*/ 8778 h 83241"/>
                                <a:gd name="connsiteX130" fmla="*/ 9503 w 12182"/>
                                <a:gd name="connsiteY130" fmla="*/ 6194 h 83241"/>
                                <a:gd name="connsiteX131" fmla="*/ 9503 w 12182"/>
                                <a:gd name="connsiteY131" fmla="*/ 12035 h 83241"/>
                                <a:gd name="connsiteX132" fmla="*/ 9631 w 12182"/>
                                <a:gd name="connsiteY132" fmla="*/ 7941 h 83241"/>
                                <a:gd name="connsiteX133" fmla="*/ 9673 w 12182"/>
                                <a:gd name="connsiteY133" fmla="*/ 9031 h 83241"/>
                                <a:gd name="connsiteX134" fmla="*/ 9715 w 12182"/>
                                <a:gd name="connsiteY134" fmla="*/ 11858 h 83241"/>
                                <a:gd name="connsiteX135" fmla="*/ 9800 w 12182"/>
                                <a:gd name="connsiteY135" fmla="*/ 6194 h 83241"/>
                                <a:gd name="connsiteX136" fmla="*/ 9885 w 12182"/>
                                <a:gd name="connsiteY136" fmla="*/ 7688 h 83241"/>
                                <a:gd name="connsiteX137" fmla="*/ 10099 w 12182"/>
                                <a:gd name="connsiteY137" fmla="*/ 11616 h 83241"/>
                                <a:gd name="connsiteX138" fmla="*/ 10183 w 12182"/>
                                <a:gd name="connsiteY138" fmla="*/ 9278 h 83241"/>
                                <a:gd name="connsiteX139" fmla="*/ 10312 w 12182"/>
                                <a:gd name="connsiteY139" fmla="*/ 6275 h 83241"/>
                                <a:gd name="connsiteX140" fmla="*/ 10354 w 12182"/>
                                <a:gd name="connsiteY140" fmla="*/ 9355 h 83241"/>
                                <a:gd name="connsiteX141" fmla="*/ 10396 w 12182"/>
                                <a:gd name="connsiteY141" fmla="*/ 10192 h 83241"/>
                                <a:gd name="connsiteX142" fmla="*/ 10396 w 12182"/>
                                <a:gd name="connsiteY142" fmla="*/ 10525 h 83241"/>
                                <a:gd name="connsiteX143" fmla="*/ 10524 w 12182"/>
                                <a:gd name="connsiteY143" fmla="*/ 8527 h 83241"/>
                                <a:gd name="connsiteX144" fmla="*/ 10609 w 12182"/>
                                <a:gd name="connsiteY144" fmla="*/ 10192 h 83241"/>
                                <a:gd name="connsiteX145" fmla="*/ 10650 w 12182"/>
                                <a:gd name="connsiteY145" fmla="*/ 9864 h 83241"/>
                                <a:gd name="connsiteX146" fmla="*/ 10650 w 12182"/>
                                <a:gd name="connsiteY146" fmla="*/ 7365 h 83241"/>
                                <a:gd name="connsiteX147" fmla="*/ 10778 w 12182"/>
                                <a:gd name="connsiteY147" fmla="*/ 11444 h 83241"/>
                                <a:gd name="connsiteX148" fmla="*/ 10778 w 12182"/>
                                <a:gd name="connsiteY148" fmla="*/ 9355 h 83241"/>
                                <a:gd name="connsiteX149" fmla="*/ 10864 w 12182"/>
                                <a:gd name="connsiteY149" fmla="*/ 9945 h 83241"/>
                                <a:gd name="connsiteX150" fmla="*/ 10948 w 12182"/>
                                <a:gd name="connsiteY150" fmla="*/ 10863 h 83241"/>
                                <a:gd name="connsiteX151" fmla="*/ 11078 w 12182"/>
                                <a:gd name="connsiteY151" fmla="*/ 7688 h 83241"/>
                                <a:gd name="connsiteX152" fmla="*/ 11078 w 12182"/>
                                <a:gd name="connsiteY152" fmla="*/ 9692 h 83241"/>
                                <a:gd name="connsiteX153" fmla="*/ 11247 w 12182"/>
                                <a:gd name="connsiteY153" fmla="*/ 8279 h 83241"/>
                                <a:gd name="connsiteX154" fmla="*/ 12182 w 12182"/>
                                <a:gd name="connsiteY154"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13690 h 83241"/>
                                <a:gd name="connsiteX54" fmla="*/ 5076 w 12182"/>
                                <a:gd name="connsiteY54" fmla="*/ 12449 h 83241"/>
                                <a:gd name="connsiteX55" fmla="*/ 5162 w 12182"/>
                                <a:gd name="connsiteY55" fmla="*/ 10273 h 83241"/>
                                <a:gd name="connsiteX56" fmla="*/ 5162 w 12182"/>
                                <a:gd name="connsiteY56" fmla="*/ 8441 h 83241"/>
                                <a:gd name="connsiteX57" fmla="*/ 5162 w 12182"/>
                                <a:gd name="connsiteY57" fmla="*/ 7365 h 83241"/>
                                <a:gd name="connsiteX58" fmla="*/ 5205 w 12182"/>
                                <a:gd name="connsiteY58" fmla="*/ 7941 h 83241"/>
                                <a:gd name="connsiteX59" fmla="*/ 5205 w 12182"/>
                                <a:gd name="connsiteY59" fmla="*/ 8778 h 83241"/>
                                <a:gd name="connsiteX60" fmla="*/ 5331 w 12182"/>
                                <a:gd name="connsiteY60" fmla="*/ 12449 h 83241"/>
                                <a:gd name="connsiteX61" fmla="*/ 5399 w 12182"/>
                                <a:gd name="connsiteY61" fmla="*/ 9053 h 83241"/>
                                <a:gd name="connsiteX62" fmla="*/ 5545 w 12182"/>
                                <a:gd name="connsiteY62" fmla="*/ 9945 h 83241"/>
                                <a:gd name="connsiteX63" fmla="*/ 5617 w 12182"/>
                                <a:gd name="connsiteY63" fmla="*/ 4 h 83241"/>
                                <a:gd name="connsiteX64" fmla="*/ 5709 w 12182"/>
                                <a:gd name="connsiteY64" fmla="*/ 8626 h 83241"/>
                                <a:gd name="connsiteX65" fmla="*/ 5812 w 12182"/>
                                <a:gd name="connsiteY65" fmla="*/ 15339 h 83241"/>
                                <a:gd name="connsiteX66" fmla="*/ 5868 w 12182"/>
                                <a:gd name="connsiteY66" fmla="*/ 5457 h 83241"/>
                                <a:gd name="connsiteX67" fmla="*/ 5971 w 12182"/>
                                <a:gd name="connsiteY67" fmla="*/ 10192 h 83241"/>
                                <a:gd name="connsiteX68" fmla="*/ 6013 w 12182"/>
                                <a:gd name="connsiteY68" fmla="*/ 2280 h 83241"/>
                                <a:gd name="connsiteX69" fmla="*/ 6075 w 12182"/>
                                <a:gd name="connsiteY69" fmla="*/ 9285 h 83241"/>
                                <a:gd name="connsiteX70" fmla="*/ 6155 w 12182"/>
                                <a:gd name="connsiteY70" fmla="*/ 11055 h 83241"/>
                                <a:gd name="connsiteX71" fmla="*/ 6268 w 12182"/>
                                <a:gd name="connsiteY71" fmla="*/ 5183 h 83241"/>
                                <a:gd name="connsiteX72" fmla="*/ 6383 w 12182"/>
                                <a:gd name="connsiteY72" fmla="*/ 14136 h 83241"/>
                                <a:gd name="connsiteX73" fmla="*/ 6438 w 12182"/>
                                <a:gd name="connsiteY73" fmla="*/ 6865 h 83241"/>
                                <a:gd name="connsiteX74" fmla="*/ 6481 w 12182"/>
                                <a:gd name="connsiteY74" fmla="*/ 10273 h 83241"/>
                                <a:gd name="connsiteX75" fmla="*/ 6524 w 12182"/>
                                <a:gd name="connsiteY75" fmla="*/ 9031 h 83241"/>
                                <a:gd name="connsiteX76" fmla="*/ 6610 w 12182"/>
                                <a:gd name="connsiteY76" fmla="*/ 7279 h 83241"/>
                                <a:gd name="connsiteX77" fmla="*/ 6651 w 12182"/>
                                <a:gd name="connsiteY77" fmla="*/ 8778 h 83241"/>
                                <a:gd name="connsiteX78" fmla="*/ 6838 w 12182"/>
                                <a:gd name="connsiteY78" fmla="*/ 12224 h 83241"/>
                                <a:gd name="connsiteX79" fmla="*/ 6821 w 12182"/>
                                <a:gd name="connsiteY79" fmla="*/ 9031 h 83241"/>
                                <a:gd name="connsiteX80" fmla="*/ 6864 w 12182"/>
                                <a:gd name="connsiteY80" fmla="*/ 7607 h 83241"/>
                                <a:gd name="connsiteX81" fmla="*/ 6864 w 12182"/>
                                <a:gd name="connsiteY81" fmla="*/ 8198 h 83241"/>
                                <a:gd name="connsiteX82" fmla="*/ 6864 w 12182"/>
                                <a:gd name="connsiteY82" fmla="*/ 9031 h 83241"/>
                                <a:gd name="connsiteX83" fmla="*/ 6907 w 12182"/>
                                <a:gd name="connsiteY83" fmla="*/ 8698 h 83241"/>
                                <a:gd name="connsiteX84" fmla="*/ 6951 w 12182"/>
                                <a:gd name="connsiteY84" fmla="*/ 7527 h 83241"/>
                                <a:gd name="connsiteX85" fmla="*/ 7077 w 12182"/>
                                <a:gd name="connsiteY85" fmla="*/ 9612 h 83241"/>
                                <a:gd name="connsiteX86" fmla="*/ 7077 w 12182"/>
                                <a:gd name="connsiteY86" fmla="*/ 10112 h 83241"/>
                                <a:gd name="connsiteX87" fmla="*/ 7077 w 12182"/>
                                <a:gd name="connsiteY87" fmla="*/ 9692 h 83241"/>
                                <a:gd name="connsiteX88" fmla="*/ 7119 w 12182"/>
                                <a:gd name="connsiteY88" fmla="*/ 8441 h 83241"/>
                                <a:gd name="connsiteX89" fmla="*/ 7163 w 12182"/>
                                <a:gd name="connsiteY89" fmla="*/ 7107 h 83241"/>
                                <a:gd name="connsiteX90" fmla="*/ 7247 w 12182"/>
                                <a:gd name="connsiteY90" fmla="*/ 10445 h 83241"/>
                                <a:gd name="connsiteX91" fmla="*/ 7290 w 12182"/>
                                <a:gd name="connsiteY91" fmla="*/ 9112 h 83241"/>
                                <a:gd name="connsiteX92" fmla="*/ 7290 w 12182"/>
                                <a:gd name="connsiteY92" fmla="*/ 6446 h 83241"/>
                                <a:gd name="connsiteX93" fmla="*/ 7332 w 12182"/>
                                <a:gd name="connsiteY93" fmla="*/ 8698 h 83241"/>
                                <a:gd name="connsiteX94" fmla="*/ 7374 w 12182"/>
                                <a:gd name="connsiteY94" fmla="*/ 6865 h 83241"/>
                                <a:gd name="connsiteX95" fmla="*/ 7374 w 12182"/>
                                <a:gd name="connsiteY95" fmla="*/ 11096 h 83241"/>
                                <a:gd name="connsiteX96" fmla="*/ 7502 w 12182"/>
                                <a:gd name="connsiteY96" fmla="*/ 4280 h 83241"/>
                                <a:gd name="connsiteX97" fmla="*/ 7546 w 12182"/>
                                <a:gd name="connsiteY97" fmla="*/ 12449 h 83241"/>
                                <a:gd name="connsiteX98" fmla="*/ 7588 w 12182"/>
                                <a:gd name="connsiteY98" fmla="*/ 8860 h 83241"/>
                                <a:gd name="connsiteX99" fmla="*/ 7674 w 12182"/>
                                <a:gd name="connsiteY99" fmla="*/ 11944 h 83241"/>
                                <a:gd name="connsiteX100" fmla="*/ 7717 w 12182"/>
                                <a:gd name="connsiteY100" fmla="*/ 7607 h 83241"/>
                                <a:gd name="connsiteX101" fmla="*/ 7757 w 12182"/>
                                <a:gd name="connsiteY101" fmla="*/ 10445 h 83241"/>
                                <a:gd name="connsiteX102" fmla="*/ 7800 w 12182"/>
                                <a:gd name="connsiteY102" fmla="*/ 6446 h 83241"/>
                                <a:gd name="connsiteX103" fmla="*/ 7886 w 12182"/>
                                <a:gd name="connsiteY103" fmla="*/ 9864 h 83241"/>
                                <a:gd name="connsiteX104" fmla="*/ 7886 w 12182"/>
                                <a:gd name="connsiteY104" fmla="*/ 11358 h 83241"/>
                                <a:gd name="connsiteX105" fmla="*/ 7928 w 12182"/>
                                <a:gd name="connsiteY105" fmla="*/ 11696 h 83241"/>
                                <a:gd name="connsiteX106" fmla="*/ 7928 w 12182"/>
                                <a:gd name="connsiteY106" fmla="*/ 10525 h 83241"/>
                                <a:gd name="connsiteX107" fmla="*/ 8013 w 12182"/>
                                <a:gd name="connsiteY107" fmla="*/ 7941 h 83241"/>
                                <a:gd name="connsiteX108" fmla="*/ 8140 w 12182"/>
                                <a:gd name="connsiteY108" fmla="*/ 10863 h 83241"/>
                                <a:gd name="connsiteX109" fmla="*/ 8226 w 12182"/>
                                <a:gd name="connsiteY109" fmla="*/ 7607 h 83241"/>
                                <a:gd name="connsiteX110" fmla="*/ 8226 w 12182"/>
                                <a:gd name="connsiteY110" fmla="*/ 8860 h 83241"/>
                                <a:gd name="connsiteX111" fmla="*/ 8268 w 12182"/>
                                <a:gd name="connsiteY111" fmla="*/ 9278 h 83241"/>
                                <a:gd name="connsiteX112" fmla="*/ 8268 w 12182"/>
                                <a:gd name="connsiteY112" fmla="*/ 12277 h 83241"/>
                                <a:gd name="connsiteX113" fmla="*/ 8353 w 12182"/>
                                <a:gd name="connsiteY113" fmla="*/ 11277 h 83241"/>
                                <a:gd name="connsiteX114" fmla="*/ 8394 w 12182"/>
                                <a:gd name="connsiteY114" fmla="*/ 7607 h 83241"/>
                                <a:gd name="connsiteX115" fmla="*/ 8482 w 12182"/>
                                <a:gd name="connsiteY115" fmla="*/ 8441 h 83241"/>
                                <a:gd name="connsiteX116" fmla="*/ 8568 w 12182"/>
                                <a:gd name="connsiteY116" fmla="*/ 7527 h 83241"/>
                                <a:gd name="connsiteX117" fmla="*/ 8610 w 12182"/>
                                <a:gd name="connsiteY117" fmla="*/ 8107 h 83241"/>
                                <a:gd name="connsiteX118" fmla="*/ 8651 w 12182"/>
                                <a:gd name="connsiteY118" fmla="*/ 7365 h 83241"/>
                                <a:gd name="connsiteX119" fmla="*/ 8693 w 12182"/>
                                <a:gd name="connsiteY119" fmla="*/ 8527 h 83241"/>
                                <a:gd name="connsiteX120" fmla="*/ 8778 w 12182"/>
                                <a:gd name="connsiteY120" fmla="*/ 5361 h 83241"/>
                                <a:gd name="connsiteX121" fmla="*/ 8876 w 12182"/>
                                <a:gd name="connsiteY121" fmla="*/ 9923 h 83241"/>
                                <a:gd name="connsiteX122" fmla="*/ 8908 w 12182"/>
                                <a:gd name="connsiteY122" fmla="*/ 6114 h 83241"/>
                                <a:gd name="connsiteX123" fmla="*/ 8992 w 12182"/>
                                <a:gd name="connsiteY123" fmla="*/ 9112 h 83241"/>
                                <a:gd name="connsiteX124" fmla="*/ 8992 w 12182"/>
                                <a:gd name="connsiteY124" fmla="*/ 11277 h 83241"/>
                                <a:gd name="connsiteX125" fmla="*/ 9036 w 12182"/>
                                <a:gd name="connsiteY125" fmla="*/ 7688 h 83241"/>
                                <a:gd name="connsiteX126" fmla="*/ 9204 w 12182"/>
                                <a:gd name="connsiteY126" fmla="*/ 5275 h 83241"/>
                                <a:gd name="connsiteX127" fmla="*/ 9247 w 12182"/>
                                <a:gd name="connsiteY127" fmla="*/ 11358 h 83241"/>
                                <a:gd name="connsiteX128" fmla="*/ 9333 w 12182"/>
                                <a:gd name="connsiteY128" fmla="*/ 5861 h 83241"/>
                                <a:gd name="connsiteX129" fmla="*/ 9458 w 12182"/>
                                <a:gd name="connsiteY129" fmla="*/ 8778 h 83241"/>
                                <a:gd name="connsiteX130" fmla="*/ 9503 w 12182"/>
                                <a:gd name="connsiteY130" fmla="*/ 6194 h 83241"/>
                                <a:gd name="connsiteX131" fmla="*/ 9503 w 12182"/>
                                <a:gd name="connsiteY131" fmla="*/ 12035 h 83241"/>
                                <a:gd name="connsiteX132" fmla="*/ 9631 w 12182"/>
                                <a:gd name="connsiteY132" fmla="*/ 7941 h 83241"/>
                                <a:gd name="connsiteX133" fmla="*/ 9673 w 12182"/>
                                <a:gd name="connsiteY133" fmla="*/ 9031 h 83241"/>
                                <a:gd name="connsiteX134" fmla="*/ 9715 w 12182"/>
                                <a:gd name="connsiteY134" fmla="*/ 11858 h 83241"/>
                                <a:gd name="connsiteX135" fmla="*/ 9800 w 12182"/>
                                <a:gd name="connsiteY135" fmla="*/ 6194 h 83241"/>
                                <a:gd name="connsiteX136" fmla="*/ 9885 w 12182"/>
                                <a:gd name="connsiteY136" fmla="*/ 7688 h 83241"/>
                                <a:gd name="connsiteX137" fmla="*/ 10099 w 12182"/>
                                <a:gd name="connsiteY137" fmla="*/ 11616 h 83241"/>
                                <a:gd name="connsiteX138" fmla="*/ 10183 w 12182"/>
                                <a:gd name="connsiteY138" fmla="*/ 9278 h 83241"/>
                                <a:gd name="connsiteX139" fmla="*/ 10312 w 12182"/>
                                <a:gd name="connsiteY139" fmla="*/ 6275 h 83241"/>
                                <a:gd name="connsiteX140" fmla="*/ 10354 w 12182"/>
                                <a:gd name="connsiteY140" fmla="*/ 9355 h 83241"/>
                                <a:gd name="connsiteX141" fmla="*/ 10396 w 12182"/>
                                <a:gd name="connsiteY141" fmla="*/ 10192 h 83241"/>
                                <a:gd name="connsiteX142" fmla="*/ 10396 w 12182"/>
                                <a:gd name="connsiteY142" fmla="*/ 10525 h 83241"/>
                                <a:gd name="connsiteX143" fmla="*/ 10524 w 12182"/>
                                <a:gd name="connsiteY143" fmla="*/ 8527 h 83241"/>
                                <a:gd name="connsiteX144" fmla="*/ 10609 w 12182"/>
                                <a:gd name="connsiteY144" fmla="*/ 10192 h 83241"/>
                                <a:gd name="connsiteX145" fmla="*/ 10650 w 12182"/>
                                <a:gd name="connsiteY145" fmla="*/ 9864 h 83241"/>
                                <a:gd name="connsiteX146" fmla="*/ 10650 w 12182"/>
                                <a:gd name="connsiteY146" fmla="*/ 7365 h 83241"/>
                                <a:gd name="connsiteX147" fmla="*/ 10778 w 12182"/>
                                <a:gd name="connsiteY147" fmla="*/ 11444 h 83241"/>
                                <a:gd name="connsiteX148" fmla="*/ 10778 w 12182"/>
                                <a:gd name="connsiteY148" fmla="*/ 9355 h 83241"/>
                                <a:gd name="connsiteX149" fmla="*/ 10864 w 12182"/>
                                <a:gd name="connsiteY149" fmla="*/ 9945 h 83241"/>
                                <a:gd name="connsiteX150" fmla="*/ 10948 w 12182"/>
                                <a:gd name="connsiteY150" fmla="*/ 10863 h 83241"/>
                                <a:gd name="connsiteX151" fmla="*/ 11078 w 12182"/>
                                <a:gd name="connsiteY151" fmla="*/ 7688 h 83241"/>
                                <a:gd name="connsiteX152" fmla="*/ 11078 w 12182"/>
                                <a:gd name="connsiteY152" fmla="*/ 9692 h 83241"/>
                                <a:gd name="connsiteX153" fmla="*/ 11247 w 12182"/>
                                <a:gd name="connsiteY153" fmla="*/ 8279 h 83241"/>
                                <a:gd name="connsiteX154" fmla="*/ 12182 w 12182"/>
                                <a:gd name="connsiteY154"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99 w 12182"/>
                                <a:gd name="connsiteY42" fmla="*/ 8527 h 83241"/>
                                <a:gd name="connsiteX43" fmla="*/ 4099 w 12182"/>
                                <a:gd name="connsiteY43" fmla="*/ 8279 h 83241"/>
                                <a:gd name="connsiteX44" fmla="*/ 4269 w 12182"/>
                                <a:gd name="connsiteY44" fmla="*/ 12696 h 83241"/>
                                <a:gd name="connsiteX45" fmla="*/ 4395 w 12182"/>
                                <a:gd name="connsiteY45" fmla="*/ 6194 h 83241"/>
                                <a:gd name="connsiteX46" fmla="*/ 4499 w 12182"/>
                                <a:gd name="connsiteY46" fmla="*/ 12410 h 83241"/>
                                <a:gd name="connsiteX47" fmla="*/ 4567 w 12182"/>
                                <a:gd name="connsiteY47" fmla="*/ 5861 h 83241"/>
                                <a:gd name="connsiteX48" fmla="*/ 4667 w 12182"/>
                                <a:gd name="connsiteY48" fmla="*/ 10958 h 83241"/>
                                <a:gd name="connsiteX49" fmla="*/ 4737 w 12182"/>
                                <a:gd name="connsiteY49" fmla="*/ 9445 h 83241"/>
                                <a:gd name="connsiteX50" fmla="*/ 4864 w 12182"/>
                                <a:gd name="connsiteY50" fmla="*/ 8107 h 83241"/>
                                <a:gd name="connsiteX51" fmla="*/ 4906 w 12182"/>
                                <a:gd name="connsiteY51" fmla="*/ 11277 h 83241"/>
                                <a:gd name="connsiteX52" fmla="*/ 4992 w 12182"/>
                                <a:gd name="connsiteY52" fmla="*/ 13690 h 83241"/>
                                <a:gd name="connsiteX53" fmla="*/ 5076 w 12182"/>
                                <a:gd name="connsiteY53" fmla="*/ 12449 h 83241"/>
                                <a:gd name="connsiteX54" fmla="*/ 5162 w 12182"/>
                                <a:gd name="connsiteY54" fmla="*/ 10273 h 83241"/>
                                <a:gd name="connsiteX55" fmla="*/ 5162 w 12182"/>
                                <a:gd name="connsiteY55" fmla="*/ 8441 h 83241"/>
                                <a:gd name="connsiteX56" fmla="*/ 5162 w 12182"/>
                                <a:gd name="connsiteY56" fmla="*/ 7365 h 83241"/>
                                <a:gd name="connsiteX57" fmla="*/ 5205 w 12182"/>
                                <a:gd name="connsiteY57" fmla="*/ 7941 h 83241"/>
                                <a:gd name="connsiteX58" fmla="*/ 5205 w 12182"/>
                                <a:gd name="connsiteY58" fmla="*/ 8778 h 83241"/>
                                <a:gd name="connsiteX59" fmla="*/ 5331 w 12182"/>
                                <a:gd name="connsiteY59" fmla="*/ 12449 h 83241"/>
                                <a:gd name="connsiteX60" fmla="*/ 5399 w 12182"/>
                                <a:gd name="connsiteY60" fmla="*/ 9053 h 83241"/>
                                <a:gd name="connsiteX61" fmla="*/ 5545 w 12182"/>
                                <a:gd name="connsiteY61" fmla="*/ 9945 h 83241"/>
                                <a:gd name="connsiteX62" fmla="*/ 5617 w 12182"/>
                                <a:gd name="connsiteY62" fmla="*/ 4 h 83241"/>
                                <a:gd name="connsiteX63" fmla="*/ 5709 w 12182"/>
                                <a:gd name="connsiteY63" fmla="*/ 8626 h 83241"/>
                                <a:gd name="connsiteX64" fmla="*/ 5812 w 12182"/>
                                <a:gd name="connsiteY64" fmla="*/ 15339 h 83241"/>
                                <a:gd name="connsiteX65" fmla="*/ 5868 w 12182"/>
                                <a:gd name="connsiteY65" fmla="*/ 5457 h 83241"/>
                                <a:gd name="connsiteX66" fmla="*/ 5971 w 12182"/>
                                <a:gd name="connsiteY66" fmla="*/ 10192 h 83241"/>
                                <a:gd name="connsiteX67" fmla="*/ 6013 w 12182"/>
                                <a:gd name="connsiteY67" fmla="*/ 2280 h 83241"/>
                                <a:gd name="connsiteX68" fmla="*/ 6075 w 12182"/>
                                <a:gd name="connsiteY68" fmla="*/ 9285 h 83241"/>
                                <a:gd name="connsiteX69" fmla="*/ 6155 w 12182"/>
                                <a:gd name="connsiteY69" fmla="*/ 11055 h 83241"/>
                                <a:gd name="connsiteX70" fmla="*/ 6268 w 12182"/>
                                <a:gd name="connsiteY70" fmla="*/ 5183 h 83241"/>
                                <a:gd name="connsiteX71" fmla="*/ 6383 w 12182"/>
                                <a:gd name="connsiteY71" fmla="*/ 14136 h 83241"/>
                                <a:gd name="connsiteX72" fmla="*/ 6438 w 12182"/>
                                <a:gd name="connsiteY72" fmla="*/ 6865 h 83241"/>
                                <a:gd name="connsiteX73" fmla="*/ 6481 w 12182"/>
                                <a:gd name="connsiteY73" fmla="*/ 10273 h 83241"/>
                                <a:gd name="connsiteX74" fmla="*/ 6524 w 12182"/>
                                <a:gd name="connsiteY74" fmla="*/ 9031 h 83241"/>
                                <a:gd name="connsiteX75" fmla="*/ 6610 w 12182"/>
                                <a:gd name="connsiteY75" fmla="*/ 7279 h 83241"/>
                                <a:gd name="connsiteX76" fmla="*/ 6651 w 12182"/>
                                <a:gd name="connsiteY76" fmla="*/ 8778 h 83241"/>
                                <a:gd name="connsiteX77" fmla="*/ 6838 w 12182"/>
                                <a:gd name="connsiteY77" fmla="*/ 12224 h 83241"/>
                                <a:gd name="connsiteX78" fmla="*/ 6821 w 12182"/>
                                <a:gd name="connsiteY78" fmla="*/ 9031 h 83241"/>
                                <a:gd name="connsiteX79" fmla="*/ 6864 w 12182"/>
                                <a:gd name="connsiteY79" fmla="*/ 7607 h 83241"/>
                                <a:gd name="connsiteX80" fmla="*/ 6864 w 12182"/>
                                <a:gd name="connsiteY80" fmla="*/ 8198 h 83241"/>
                                <a:gd name="connsiteX81" fmla="*/ 6864 w 12182"/>
                                <a:gd name="connsiteY81" fmla="*/ 9031 h 83241"/>
                                <a:gd name="connsiteX82" fmla="*/ 6907 w 12182"/>
                                <a:gd name="connsiteY82" fmla="*/ 8698 h 83241"/>
                                <a:gd name="connsiteX83" fmla="*/ 6951 w 12182"/>
                                <a:gd name="connsiteY83" fmla="*/ 7527 h 83241"/>
                                <a:gd name="connsiteX84" fmla="*/ 7077 w 12182"/>
                                <a:gd name="connsiteY84" fmla="*/ 9612 h 83241"/>
                                <a:gd name="connsiteX85" fmla="*/ 7077 w 12182"/>
                                <a:gd name="connsiteY85" fmla="*/ 10112 h 83241"/>
                                <a:gd name="connsiteX86" fmla="*/ 7077 w 12182"/>
                                <a:gd name="connsiteY86" fmla="*/ 9692 h 83241"/>
                                <a:gd name="connsiteX87" fmla="*/ 7119 w 12182"/>
                                <a:gd name="connsiteY87" fmla="*/ 8441 h 83241"/>
                                <a:gd name="connsiteX88" fmla="*/ 7163 w 12182"/>
                                <a:gd name="connsiteY88" fmla="*/ 7107 h 83241"/>
                                <a:gd name="connsiteX89" fmla="*/ 7247 w 12182"/>
                                <a:gd name="connsiteY89" fmla="*/ 10445 h 83241"/>
                                <a:gd name="connsiteX90" fmla="*/ 7290 w 12182"/>
                                <a:gd name="connsiteY90" fmla="*/ 9112 h 83241"/>
                                <a:gd name="connsiteX91" fmla="*/ 7290 w 12182"/>
                                <a:gd name="connsiteY91" fmla="*/ 6446 h 83241"/>
                                <a:gd name="connsiteX92" fmla="*/ 7332 w 12182"/>
                                <a:gd name="connsiteY92" fmla="*/ 8698 h 83241"/>
                                <a:gd name="connsiteX93" fmla="*/ 7374 w 12182"/>
                                <a:gd name="connsiteY93" fmla="*/ 6865 h 83241"/>
                                <a:gd name="connsiteX94" fmla="*/ 7374 w 12182"/>
                                <a:gd name="connsiteY94" fmla="*/ 11096 h 83241"/>
                                <a:gd name="connsiteX95" fmla="*/ 7502 w 12182"/>
                                <a:gd name="connsiteY95" fmla="*/ 4280 h 83241"/>
                                <a:gd name="connsiteX96" fmla="*/ 7546 w 12182"/>
                                <a:gd name="connsiteY96" fmla="*/ 12449 h 83241"/>
                                <a:gd name="connsiteX97" fmla="*/ 7588 w 12182"/>
                                <a:gd name="connsiteY97" fmla="*/ 8860 h 83241"/>
                                <a:gd name="connsiteX98" fmla="*/ 7674 w 12182"/>
                                <a:gd name="connsiteY98" fmla="*/ 11944 h 83241"/>
                                <a:gd name="connsiteX99" fmla="*/ 7717 w 12182"/>
                                <a:gd name="connsiteY99" fmla="*/ 7607 h 83241"/>
                                <a:gd name="connsiteX100" fmla="*/ 7757 w 12182"/>
                                <a:gd name="connsiteY100" fmla="*/ 10445 h 83241"/>
                                <a:gd name="connsiteX101" fmla="*/ 7800 w 12182"/>
                                <a:gd name="connsiteY101" fmla="*/ 6446 h 83241"/>
                                <a:gd name="connsiteX102" fmla="*/ 7886 w 12182"/>
                                <a:gd name="connsiteY102" fmla="*/ 9864 h 83241"/>
                                <a:gd name="connsiteX103" fmla="*/ 7886 w 12182"/>
                                <a:gd name="connsiteY103" fmla="*/ 11358 h 83241"/>
                                <a:gd name="connsiteX104" fmla="*/ 7928 w 12182"/>
                                <a:gd name="connsiteY104" fmla="*/ 11696 h 83241"/>
                                <a:gd name="connsiteX105" fmla="*/ 7928 w 12182"/>
                                <a:gd name="connsiteY105" fmla="*/ 10525 h 83241"/>
                                <a:gd name="connsiteX106" fmla="*/ 8013 w 12182"/>
                                <a:gd name="connsiteY106" fmla="*/ 7941 h 83241"/>
                                <a:gd name="connsiteX107" fmla="*/ 8140 w 12182"/>
                                <a:gd name="connsiteY107" fmla="*/ 10863 h 83241"/>
                                <a:gd name="connsiteX108" fmla="*/ 8226 w 12182"/>
                                <a:gd name="connsiteY108" fmla="*/ 7607 h 83241"/>
                                <a:gd name="connsiteX109" fmla="*/ 8226 w 12182"/>
                                <a:gd name="connsiteY109" fmla="*/ 8860 h 83241"/>
                                <a:gd name="connsiteX110" fmla="*/ 8268 w 12182"/>
                                <a:gd name="connsiteY110" fmla="*/ 9278 h 83241"/>
                                <a:gd name="connsiteX111" fmla="*/ 8268 w 12182"/>
                                <a:gd name="connsiteY111" fmla="*/ 12277 h 83241"/>
                                <a:gd name="connsiteX112" fmla="*/ 8353 w 12182"/>
                                <a:gd name="connsiteY112" fmla="*/ 11277 h 83241"/>
                                <a:gd name="connsiteX113" fmla="*/ 8394 w 12182"/>
                                <a:gd name="connsiteY113" fmla="*/ 7607 h 83241"/>
                                <a:gd name="connsiteX114" fmla="*/ 8482 w 12182"/>
                                <a:gd name="connsiteY114" fmla="*/ 8441 h 83241"/>
                                <a:gd name="connsiteX115" fmla="*/ 8568 w 12182"/>
                                <a:gd name="connsiteY115" fmla="*/ 7527 h 83241"/>
                                <a:gd name="connsiteX116" fmla="*/ 8610 w 12182"/>
                                <a:gd name="connsiteY116" fmla="*/ 8107 h 83241"/>
                                <a:gd name="connsiteX117" fmla="*/ 8651 w 12182"/>
                                <a:gd name="connsiteY117" fmla="*/ 7365 h 83241"/>
                                <a:gd name="connsiteX118" fmla="*/ 8693 w 12182"/>
                                <a:gd name="connsiteY118" fmla="*/ 8527 h 83241"/>
                                <a:gd name="connsiteX119" fmla="*/ 8778 w 12182"/>
                                <a:gd name="connsiteY119" fmla="*/ 5361 h 83241"/>
                                <a:gd name="connsiteX120" fmla="*/ 8876 w 12182"/>
                                <a:gd name="connsiteY120" fmla="*/ 9923 h 83241"/>
                                <a:gd name="connsiteX121" fmla="*/ 8908 w 12182"/>
                                <a:gd name="connsiteY121" fmla="*/ 6114 h 83241"/>
                                <a:gd name="connsiteX122" fmla="*/ 8992 w 12182"/>
                                <a:gd name="connsiteY122" fmla="*/ 9112 h 83241"/>
                                <a:gd name="connsiteX123" fmla="*/ 8992 w 12182"/>
                                <a:gd name="connsiteY123" fmla="*/ 11277 h 83241"/>
                                <a:gd name="connsiteX124" fmla="*/ 9036 w 12182"/>
                                <a:gd name="connsiteY124" fmla="*/ 7688 h 83241"/>
                                <a:gd name="connsiteX125" fmla="*/ 9204 w 12182"/>
                                <a:gd name="connsiteY125" fmla="*/ 5275 h 83241"/>
                                <a:gd name="connsiteX126" fmla="*/ 9247 w 12182"/>
                                <a:gd name="connsiteY126" fmla="*/ 11358 h 83241"/>
                                <a:gd name="connsiteX127" fmla="*/ 9333 w 12182"/>
                                <a:gd name="connsiteY127" fmla="*/ 5861 h 83241"/>
                                <a:gd name="connsiteX128" fmla="*/ 9458 w 12182"/>
                                <a:gd name="connsiteY128" fmla="*/ 8778 h 83241"/>
                                <a:gd name="connsiteX129" fmla="*/ 9503 w 12182"/>
                                <a:gd name="connsiteY129" fmla="*/ 6194 h 83241"/>
                                <a:gd name="connsiteX130" fmla="*/ 9503 w 12182"/>
                                <a:gd name="connsiteY130" fmla="*/ 12035 h 83241"/>
                                <a:gd name="connsiteX131" fmla="*/ 9631 w 12182"/>
                                <a:gd name="connsiteY131" fmla="*/ 7941 h 83241"/>
                                <a:gd name="connsiteX132" fmla="*/ 9673 w 12182"/>
                                <a:gd name="connsiteY132" fmla="*/ 9031 h 83241"/>
                                <a:gd name="connsiteX133" fmla="*/ 9715 w 12182"/>
                                <a:gd name="connsiteY133" fmla="*/ 11858 h 83241"/>
                                <a:gd name="connsiteX134" fmla="*/ 9800 w 12182"/>
                                <a:gd name="connsiteY134" fmla="*/ 6194 h 83241"/>
                                <a:gd name="connsiteX135" fmla="*/ 9885 w 12182"/>
                                <a:gd name="connsiteY135" fmla="*/ 7688 h 83241"/>
                                <a:gd name="connsiteX136" fmla="*/ 10099 w 12182"/>
                                <a:gd name="connsiteY136" fmla="*/ 11616 h 83241"/>
                                <a:gd name="connsiteX137" fmla="*/ 10183 w 12182"/>
                                <a:gd name="connsiteY137" fmla="*/ 9278 h 83241"/>
                                <a:gd name="connsiteX138" fmla="*/ 10312 w 12182"/>
                                <a:gd name="connsiteY138" fmla="*/ 6275 h 83241"/>
                                <a:gd name="connsiteX139" fmla="*/ 10354 w 12182"/>
                                <a:gd name="connsiteY139" fmla="*/ 9355 h 83241"/>
                                <a:gd name="connsiteX140" fmla="*/ 10396 w 12182"/>
                                <a:gd name="connsiteY140" fmla="*/ 10192 h 83241"/>
                                <a:gd name="connsiteX141" fmla="*/ 10396 w 12182"/>
                                <a:gd name="connsiteY141" fmla="*/ 10525 h 83241"/>
                                <a:gd name="connsiteX142" fmla="*/ 10524 w 12182"/>
                                <a:gd name="connsiteY142" fmla="*/ 8527 h 83241"/>
                                <a:gd name="connsiteX143" fmla="*/ 10609 w 12182"/>
                                <a:gd name="connsiteY143" fmla="*/ 10192 h 83241"/>
                                <a:gd name="connsiteX144" fmla="*/ 10650 w 12182"/>
                                <a:gd name="connsiteY144" fmla="*/ 9864 h 83241"/>
                                <a:gd name="connsiteX145" fmla="*/ 10650 w 12182"/>
                                <a:gd name="connsiteY145" fmla="*/ 7365 h 83241"/>
                                <a:gd name="connsiteX146" fmla="*/ 10778 w 12182"/>
                                <a:gd name="connsiteY146" fmla="*/ 11444 h 83241"/>
                                <a:gd name="connsiteX147" fmla="*/ 10778 w 12182"/>
                                <a:gd name="connsiteY147" fmla="*/ 9355 h 83241"/>
                                <a:gd name="connsiteX148" fmla="*/ 10864 w 12182"/>
                                <a:gd name="connsiteY148" fmla="*/ 9945 h 83241"/>
                                <a:gd name="connsiteX149" fmla="*/ 10948 w 12182"/>
                                <a:gd name="connsiteY149" fmla="*/ 10863 h 83241"/>
                                <a:gd name="connsiteX150" fmla="*/ 11078 w 12182"/>
                                <a:gd name="connsiteY150" fmla="*/ 7688 h 83241"/>
                                <a:gd name="connsiteX151" fmla="*/ 11078 w 12182"/>
                                <a:gd name="connsiteY151" fmla="*/ 9692 h 83241"/>
                                <a:gd name="connsiteX152" fmla="*/ 11247 w 12182"/>
                                <a:gd name="connsiteY152" fmla="*/ 8279 h 83241"/>
                                <a:gd name="connsiteX153" fmla="*/ 12182 w 12182"/>
                                <a:gd name="connsiteY153"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8586 h 83241"/>
                                <a:gd name="connsiteX42" fmla="*/ 4099 w 12182"/>
                                <a:gd name="connsiteY42" fmla="*/ 8527 h 83241"/>
                                <a:gd name="connsiteX43" fmla="*/ 4099 w 12182"/>
                                <a:gd name="connsiteY43" fmla="*/ 8279 h 83241"/>
                                <a:gd name="connsiteX44" fmla="*/ 4269 w 12182"/>
                                <a:gd name="connsiteY44" fmla="*/ 12696 h 83241"/>
                                <a:gd name="connsiteX45" fmla="*/ 4395 w 12182"/>
                                <a:gd name="connsiteY45" fmla="*/ 6194 h 83241"/>
                                <a:gd name="connsiteX46" fmla="*/ 4499 w 12182"/>
                                <a:gd name="connsiteY46" fmla="*/ 12410 h 83241"/>
                                <a:gd name="connsiteX47" fmla="*/ 4567 w 12182"/>
                                <a:gd name="connsiteY47" fmla="*/ 5861 h 83241"/>
                                <a:gd name="connsiteX48" fmla="*/ 4667 w 12182"/>
                                <a:gd name="connsiteY48" fmla="*/ 10958 h 83241"/>
                                <a:gd name="connsiteX49" fmla="*/ 4737 w 12182"/>
                                <a:gd name="connsiteY49" fmla="*/ 9445 h 83241"/>
                                <a:gd name="connsiteX50" fmla="*/ 4864 w 12182"/>
                                <a:gd name="connsiteY50" fmla="*/ 8107 h 83241"/>
                                <a:gd name="connsiteX51" fmla="*/ 4906 w 12182"/>
                                <a:gd name="connsiteY51" fmla="*/ 11277 h 83241"/>
                                <a:gd name="connsiteX52" fmla="*/ 4992 w 12182"/>
                                <a:gd name="connsiteY52" fmla="*/ 13690 h 83241"/>
                                <a:gd name="connsiteX53" fmla="*/ 5076 w 12182"/>
                                <a:gd name="connsiteY53" fmla="*/ 12449 h 83241"/>
                                <a:gd name="connsiteX54" fmla="*/ 5162 w 12182"/>
                                <a:gd name="connsiteY54" fmla="*/ 10273 h 83241"/>
                                <a:gd name="connsiteX55" fmla="*/ 5162 w 12182"/>
                                <a:gd name="connsiteY55" fmla="*/ 8441 h 83241"/>
                                <a:gd name="connsiteX56" fmla="*/ 5162 w 12182"/>
                                <a:gd name="connsiteY56" fmla="*/ 7365 h 83241"/>
                                <a:gd name="connsiteX57" fmla="*/ 5205 w 12182"/>
                                <a:gd name="connsiteY57" fmla="*/ 7941 h 83241"/>
                                <a:gd name="connsiteX58" fmla="*/ 5205 w 12182"/>
                                <a:gd name="connsiteY58" fmla="*/ 8778 h 83241"/>
                                <a:gd name="connsiteX59" fmla="*/ 5331 w 12182"/>
                                <a:gd name="connsiteY59" fmla="*/ 12449 h 83241"/>
                                <a:gd name="connsiteX60" fmla="*/ 5399 w 12182"/>
                                <a:gd name="connsiteY60" fmla="*/ 9053 h 83241"/>
                                <a:gd name="connsiteX61" fmla="*/ 5545 w 12182"/>
                                <a:gd name="connsiteY61" fmla="*/ 9945 h 83241"/>
                                <a:gd name="connsiteX62" fmla="*/ 5617 w 12182"/>
                                <a:gd name="connsiteY62" fmla="*/ 4 h 83241"/>
                                <a:gd name="connsiteX63" fmla="*/ 5709 w 12182"/>
                                <a:gd name="connsiteY63" fmla="*/ 8626 h 83241"/>
                                <a:gd name="connsiteX64" fmla="*/ 5812 w 12182"/>
                                <a:gd name="connsiteY64" fmla="*/ 15339 h 83241"/>
                                <a:gd name="connsiteX65" fmla="*/ 5868 w 12182"/>
                                <a:gd name="connsiteY65" fmla="*/ 5457 h 83241"/>
                                <a:gd name="connsiteX66" fmla="*/ 5971 w 12182"/>
                                <a:gd name="connsiteY66" fmla="*/ 10192 h 83241"/>
                                <a:gd name="connsiteX67" fmla="*/ 6013 w 12182"/>
                                <a:gd name="connsiteY67" fmla="*/ 2280 h 83241"/>
                                <a:gd name="connsiteX68" fmla="*/ 6075 w 12182"/>
                                <a:gd name="connsiteY68" fmla="*/ 9285 h 83241"/>
                                <a:gd name="connsiteX69" fmla="*/ 6155 w 12182"/>
                                <a:gd name="connsiteY69" fmla="*/ 11055 h 83241"/>
                                <a:gd name="connsiteX70" fmla="*/ 6268 w 12182"/>
                                <a:gd name="connsiteY70" fmla="*/ 5183 h 83241"/>
                                <a:gd name="connsiteX71" fmla="*/ 6383 w 12182"/>
                                <a:gd name="connsiteY71" fmla="*/ 14136 h 83241"/>
                                <a:gd name="connsiteX72" fmla="*/ 6438 w 12182"/>
                                <a:gd name="connsiteY72" fmla="*/ 6865 h 83241"/>
                                <a:gd name="connsiteX73" fmla="*/ 6481 w 12182"/>
                                <a:gd name="connsiteY73" fmla="*/ 10273 h 83241"/>
                                <a:gd name="connsiteX74" fmla="*/ 6524 w 12182"/>
                                <a:gd name="connsiteY74" fmla="*/ 9031 h 83241"/>
                                <a:gd name="connsiteX75" fmla="*/ 6610 w 12182"/>
                                <a:gd name="connsiteY75" fmla="*/ 7279 h 83241"/>
                                <a:gd name="connsiteX76" fmla="*/ 6651 w 12182"/>
                                <a:gd name="connsiteY76" fmla="*/ 8778 h 83241"/>
                                <a:gd name="connsiteX77" fmla="*/ 6838 w 12182"/>
                                <a:gd name="connsiteY77" fmla="*/ 12224 h 83241"/>
                                <a:gd name="connsiteX78" fmla="*/ 6821 w 12182"/>
                                <a:gd name="connsiteY78" fmla="*/ 9031 h 83241"/>
                                <a:gd name="connsiteX79" fmla="*/ 6864 w 12182"/>
                                <a:gd name="connsiteY79" fmla="*/ 7607 h 83241"/>
                                <a:gd name="connsiteX80" fmla="*/ 6864 w 12182"/>
                                <a:gd name="connsiteY80" fmla="*/ 8198 h 83241"/>
                                <a:gd name="connsiteX81" fmla="*/ 6864 w 12182"/>
                                <a:gd name="connsiteY81" fmla="*/ 9031 h 83241"/>
                                <a:gd name="connsiteX82" fmla="*/ 6907 w 12182"/>
                                <a:gd name="connsiteY82" fmla="*/ 8698 h 83241"/>
                                <a:gd name="connsiteX83" fmla="*/ 6951 w 12182"/>
                                <a:gd name="connsiteY83" fmla="*/ 7527 h 83241"/>
                                <a:gd name="connsiteX84" fmla="*/ 7077 w 12182"/>
                                <a:gd name="connsiteY84" fmla="*/ 9612 h 83241"/>
                                <a:gd name="connsiteX85" fmla="*/ 7077 w 12182"/>
                                <a:gd name="connsiteY85" fmla="*/ 10112 h 83241"/>
                                <a:gd name="connsiteX86" fmla="*/ 7077 w 12182"/>
                                <a:gd name="connsiteY86" fmla="*/ 9692 h 83241"/>
                                <a:gd name="connsiteX87" fmla="*/ 7119 w 12182"/>
                                <a:gd name="connsiteY87" fmla="*/ 8441 h 83241"/>
                                <a:gd name="connsiteX88" fmla="*/ 7163 w 12182"/>
                                <a:gd name="connsiteY88" fmla="*/ 7107 h 83241"/>
                                <a:gd name="connsiteX89" fmla="*/ 7247 w 12182"/>
                                <a:gd name="connsiteY89" fmla="*/ 10445 h 83241"/>
                                <a:gd name="connsiteX90" fmla="*/ 7290 w 12182"/>
                                <a:gd name="connsiteY90" fmla="*/ 9112 h 83241"/>
                                <a:gd name="connsiteX91" fmla="*/ 7290 w 12182"/>
                                <a:gd name="connsiteY91" fmla="*/ 6446 h 83241"/>
                                <a:gd name="connsiteX92" fmla="*/ 7332 w 12182"/>
                                <a:gd name="connsiteY92" fmla="*/ 8698 h 83241"/>
                                <a:gd name="connsiteX93" fmla="*/ 7374 w 12182"/>
                                <a:gd name="connsiteY93" fmla="*/ 6865 h 83241"/>
                                <a:gd name="connsiteX94" fmla="*/ 7374 w 12182"/>
                                <a:gd name="connsiteY94" fmla="*/ 11096 h 83241"/>
                                <a:gd name="connsiteX95" fmla="*/ 7502 w 12182"/>
                                <a:gd name="connsiteY95" fmla="*/ 4280 h 83241"/>
                                <a:gd name="connsiteX96" fmla="*/ 7546 w 12182"/>
                                <a:gd name="connsiteY96" fmla="*/ 12449 h 83241"/>
                                <a:gd name="connsiteX97" fmla="*/ 7588 w 12182"/>
                                <a:gd name="connsiteY97" fmla="*/ 8860 h 83241"/>
                                <a:gd name="connsiteX98" fmla="*/ 7674 w 12182"/>
                                <a:gd name="connsiteY98" fmla="*/ 11944 h 83241"/>
                                <a:gd name="connsiteX99" fmla="*/ 7717 w 12182"/>
                                <a:gd name="connsiteY99" fmla="*/ 7607 h 83241"/>
                                <a:gd name="connsiteX100" fmla="*/ 7757 w 12182"/>
                                <a:gd name="connsiteY100" fmla="*/ 10445 h 83241"/>
                                <a:gd name="connsiteX101" fmla="*/ 7800 w 12182"/>
                                <a:gd name="connsiteY101" fmla="*/ 6446 h 83241"/>
                                <a:gd name="connsiteX102" fmla="*/ 7886 w 12182"/>
                                <a:gd name="connsiteY102" fmla="*/ 9864 h 83241"/>
                                <a:gd name="connsiteX103" fmla="*/ 7886 w 12182"/>
                                <a:gd name="connsiteY103" fmla="*/ 11358 h 83241"/>
                                <a:gd name="connsiteX104" fmla="*/ 7928 w 12182"/>
                                <a:gd name="connsiteY104" fmla="*/ 11696 h 83241"/>
                                <a:gd name="connsiteX105" fmla="*/ 7928 w 12182"/>
                                <a:gd name="connsiteY105" fmla="*/ 10525 h 83241"/>
                                <a:gd name="connsiteX106" fmla="*/ 8013 w 12182"/>
                                <a:gd name="connsiteY106" fmla="*/ 7941 h 83241"/>
                                <a:gd name="connsiteX107" fmla="*/ 8140 w 12182"/>
                                <a:gd name="connsiteY107" fmla="*/ 10863 h 83241"/>
                                <a:gd name="connsiteX108" fmla="*/ 8226 w 12182"/>
                                <a:gd name="connsiteY108" fmla="*/ 7607 h 83241"/>
                                <a:gd name="connsiteX109" fmla="*/ 8226 w 12182"/>
                                <a:gd name="connsiteY109" fmla="*/ 8860 h 83241"/>
                                <a:gd name="connsiteX110" fmla="*/ 8268 w 12182"/>
                                <a:gd name="connsiteY110" fmla="*/ 9278 h 83241"/>
                                <a:gd name="connsiteX111" fmla="*/ 8268 w 12182"/>
                                <a:gd name="connsiteY111" fmla="*/ 12277 h 83241"/>
                                <a:gd name="connsiteX112" fmla="*/ 8353 w 12182"/>
                                <a:gd name="connsiteY112" fmla="*/ 11277 h 83241"/>
                                <a:gd name="connsiteX113" fmla="*/ 8394 w 12182"/>
                                <a:gd name="connsiteY113" fmla="*/ 7607 h 83241"/>
                                <a:gd name="connsiteX114" fmla="*/ 8482 w 12182"/>
                                <a:gd name="connsiteY114" fmla="*/ 8441 h 83241"/>
                                <a:gd name="connsiteX115" fmla="*/ 8568 w 12182"/>
                                <a:gd name="connsiteY115" fmla="*/ 7527 h 83241"/>
                                <a:gd name="connsiteX116" fmla="*/ 8610 w 12182"/>
                                <a:gd name="connsiteY116" fmla="*/ 8107 h 83241"/>
                                <a:gd name="connsiteX117" fmla="*/ 8651 w 12182"/>
                                <a:gd name="connsiteY117" fmla="*/ 7365 h 83241"/>
                                <a:gd name="connsiteX118" fmla="*/ 8693 w 12182"/>
                                <a:gd name="connsiteY118" fmla="*/ 8527 h 83241"/>
                                <a:gd name="connsiteX119" fmla="*/ 8778 w 12182"/>
                                <a:gd name="connsiteY119" fmla="*/ 5361 h 83241"/>
                                <a:gd name="connsiteX120" fmla="*/ 8876 w 12182"/>
                                <a:gd name="connsiteY120" fmla="*/ 9923 h 83241"/>
                                <a:gd name="connsiteX121" fmla="*/ 8908 w 12182"/>
                                <a:gd name="connsiteY121" fmla="*/ 6114 h 83241"/>
                                <a:gd name="connsiteX122" fmla="*/ 8992 w 12182"/>
                                <a:gd name="connsiteY122" fmla="*/ 9112 h 83241"/>
                                <a:gd name="connsiteX123" fmla="*/ 8992 w 12182"/>
                                <a:gd name="connsiteY123" fmla="*/ 11277 h 83241"/>
                                <a:gd name="connsiteX124" fmla="*/ 9036 w 12182"/>
                                <a:gd name="connsiteY124" fmla="*/ 7688 h 83241"/>
                                <a:gd name="connsiteX125" fmla="*/ 9204 w 12182"/>
                                <a:gd name="connsiteY125" fmla="*/ 5275 h 83241"/>
                                <a:gd name="connsiteX126" fmla="*/ 9247 w 12182"/>
                                <a:gd name="connsiteY126" fmla="*/ 11358 h 83241"/>
                                <a:gd name="connsiteX127" fmla="*/ 9333 w 12182"/>
                                <a:gd name="connsiteY127" fmla="*/ 5861 h 83241"/>
                                <a:gd name="connsiteX128" fmla="*/ 9458 w 12182"/>
                                <a:gd name="connsiteY128" fmla="*/ 8778 h 83241"/>
                                <a:gd name="connsiteX129" fmla="*/ 9503 w 12182"/>
                                <a:gd name="connsiteY129" fmla="*/ 6194 h 83241"/>
                                <a:gd name="connsiteX130" fmla="*/ 9503 w 12182"/>
                                <a:gd name="connsiteY130" fmla="*/ 12035 h 83241"/>
                                <a:gd name="connsiteX131" fmla="*/ 9631 w 12182"/>
                                <a:gd name="connsiteY131" fmla="*/ 7941 h 83241"/>
                                <a:gd name="connsiteX132" fmla="*/ 9673 w 12182"/>
                                <a:gd name="connsiteY132" fmla="*/ 9031 h 83241"/>
                                <a:gd name="connsiteX133" fmla="*/ 9715 w 12182"/>
                                <a:gd name="connsiteY133" fmla="*/ 11858 h 83241"/>
                                <a:gd name="connsiteX134" fmla="*/ 9800 w 12182"/>
                                <a:gd name="connsiteY134" fmla="*/ 6194 h 83241"/>
                                <a:gd name="connsiteX135" fmla="*/ 9885 w 12182"/>
                                <a:gd name="connsiteY135" fmla="*/ 7688 h 83241"/>
                                <a:gd name="connsiteX136" fmla="*/ 10099 w 12182"/>
                                <a:gd name="connsiteY136" fmla="*/ 11616 h 83241"/>
                                <a:gd name="connsiteX137" fmla="*/ 10183 w 12182"/>
                                <a:gd name="connsiteY137" fmla="*/ 9278 h 83241"/>
                                <a:gd name="connsiteX138" fmla="*/ 10312 w 12182"/>
                                <a:gd name="connsiteY138" fmla="*/ 6275 h 83241"/>
                                <a:gd name="connsiteX139" fmla="*/ 10354 w 12182"/>
                                <a:gd name="connsiteY139" fmla="*/ 9355 h 83241"/>
                                <a:gd name="connsiteX140" fmla="*/ 10396 w 12182"/>
                                <a:gd name="connsiteY140" fmla="*/ 10192 h 83241"/>
                                <a:gd name="connsiteX141" fmla="*/ 10396 w 12182"/>
                                <a:gd name="connsiteY141" fmla="*/ 10525 h 83241"/>
                                <a:gd name="connsiteX142" fmla="*/ 10524 w 12182"/>
                                <a:gd name="connsiteY142" fmla="*/ 8527 h 83241"/>
                                <a:gd name="connsiteX143" fmla="*/ 10609 w 12182"/>
                                <a:gd name="connsiteY143" fmla="*/ 10192 h 83241"/>
                                <a:gd name="connsiteX144" fmla="*/ 10650 w 12182"/>
                                <a:gd name="connsiteY144" fmla="*/ 9864 h 83241"/>
                                <a:gd name="connsiteX145" fmla="*/ 10650 w 12182"/>
                                <a:gd name="connsiteY145" fmla="*/ 7365 h 83241"/>
                                <a:gd name="connsiteX146" fmla="*/ 10778 w 12182"/>
                                <a:gd name="connsiteY146" fmla="*/ 11444 h 83241"/>
                                <a:gd name="connsiteX147" fmla="*/ 10778 w 12182"/>
                                <a:gd name="connsiteY147" fmla="*/ 9355 h 83241"/>
                                <a:gd name="connsiteX148" fmla="*/ 10864 w 12182"/>
                                <a:gd name="connsiteY148" fmla="*/ 9945 h 83241"/>
                                <a:gd name="connsiteX149" fmla="*/ 10948 w 12182"/>
                                <a:gd name="connsiteY149" fmla="*/ 10863 h 83241"/>
                                <a:gd name="connsiteX150" fmla="*/ 11078 w 12182"/>
                                <a:gd name="connsiteY150" fmla="*/ 7688 h 83241"/>
                                <a:gd name="connsiteX151" fmla="*/ 11078 w 12182"/>
                                <a:gd name="connsiteY151" fmla="*/ 9692 h 83241"/>
                                <a:gd name="connsiteX152" fmla="*/ 11247 w 12182"/>
                                <a:gd name="connsiteY152" fmla="*/ 8279 h 83241"/>
                                <a:gd name="connsiteX153" fmla="*/ 12182 w 12182"/>
                                <a:gd name="connsiteY153"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34 w 12182"/>
                                <a:gd name="connsiteY40" fmla="*/ 14428 h 83241"/>
                                <a:gd name="connsiteX41" fmla="*/ 4013 w 12182"/>
                                <a:gd name="connsiteY41" fmla="*/ 8586 h 83241"/>
                                <a:gd name="connsiteX42" fmla="*/ 4099 w 12182"/>
                                <a:gd name="connsiteY42" fmla="*/ 8527 h 83241"/>
                                <a:gd name="connsiteX43" fmla="*/ 4099 w 12182"/>
                                <a:gd name="connsiteY43" fmla="*/ 8279 h 83241"/>
                                <a:gd name="connsiteX44" fmla="*/ 4269 w 12182"/>
                                <a:gd name="connsiteY44" fmla="*/ 12696 h 83241"/>
                                <a:gd name="connsiteX45" fmla="*/ 4395 w 12182"/>
                                <a:gd name="connsiteY45" fmla="*/ 6194 h 83241"/>
                                <a:gd name="connsiteX46" fmla="*/ 4499 w 12182"/>
                                <a:gd name="connsiteY46" fmla="*/ 12410 h 83241"/>
                                <a:gd name="connsiteX47" fmla="*/ 4567 w 12182"/>
                                <a:gd name="connsiteY47" fmla="*/ 5861 h 83241"/>
                                <a:gd name="connsiteX48" fmla="*/ 4667 w 12182"/>
                                <a:gd name="connsiteY48" fmla="*/ 10958 h 83241"/>
                                <a:gd name="connsiteX49" fmla="*/ 4737 w 12182"/>
                                <a:gd name="connsiteY49" fmla="*/ 9445 h 83241"/>
                                <a:gd name="connsiteX50" fmla="*/ 4864 w 12182"/>
                                <a:gd name="connsiteY50" fmla="*/ 8107 h 83241"/>
                                <a:gd name="connsiteX51" fmla="*/ 4906 w 12182"/>
                                <a:gd name="connsiteY51" fmla="*/ 11277 h 83241"/>
                                <a:gd name="connsiteX52" fmla="*/ 4992 w 12182"/>
                                <a:gd name="connsiteY52" fmla="*/ 13690 h 83241"/>
                                <a:gd name="connsiteX53" fmla="*/ 5076 w 12182"/>
                                <a:gd name="connsiteY53" fmla="*/ 12449 h 83241"/>
                                <a:gd name="connsiteX54" fmla="*/ 5162 w 12182"/>
                                <a:gd name="connsiteY54" fmla="*/ 10273 h 83241"/>
                                <a:gd name="connsiteX55" fmla="*/ 5162 w 12182"/>
                                <a:gd name="connsiteY55" fmla="*/ 8441 h 83241"/>
                                <a:gd name="connsiteX56" fmla="*/ 5162 w 12182"/>
                                <a:gd name="connsiteY56" fmla="*/ 7365 h 83241"/>
                                <a:gd name="connsiteX57" fmla="*/ 5205 w 12182"/>
                                <a:gd name="connsiteY57" fmla="*/ 7941 h 83241"/>
                                <a:gd name="connsiteX58" fmla="*/ 5205 w 12182"/>
                                <a:gd name="connsiteY58" fmla="*/ 8778 h 83241"/>
                                <a:gd name="connsiteX59" fmla="*/ 5331 w 12182"/>
                                <a:gd name="connsiteY59" fmla="*/ 12449 h 83241"/>
                                <a:gd name="connsiteX60" fmla="*/ 5399 w 12182"/>
                                <a:gd name="connsiteY60" fmla="*/ 9053 h 83241"/>
                                <a:gd name="connsiteX61" fmla="*/ 5545 w 12182"/>
                                <a:gd name="connsiteY61" fmla="*/ 9945 h 83241"/>
                                <a:gd name="connsiteX62" fmla="*/ 5617 w 12182"/>
                                <a:gd name="connsiteY62" fmla="*/ 4 h 83241"/>
                                <a:gd name="connsiteX63" fmla="*/ 5709 w 12182"/>
                                <a:gd name="connsiteY63" fmla="*/ 8626 h 83241"/>
                                <a:gd name="connsiteX64" fmla="*/ 5812 w 12182"/>
                                <a:gd name="connsiteY64" fmla="*/ 15339 h 83241"/>
                                <a:gd name="connsiteX65" fmla="*/ 5868 w 12182"/>
                                <a:gd name="connsiteY65" fmla="*/ 5457 h 83241"/>
                                <a:gd name="connsiteX66" fmla="*/ 5971 w 12182"/>
                                <a:gd name="connsiteY66" fmla="*/ 10192 h 83241"/>
                                <a:gd name="connsiteX67" fmla="*/ 6013 w 12182"/>
                                <a:gd name="connsiteY67" fmla="*/ 2280 h 83241"/>
                                <a:gd name="connsiteX68" fmla="*/ 6075 w 12182"/>
                                <a:gd name="connsiteY68" fmla="*/ 9285 h 83241"/>
                                <a:gd name="connsiteX69" fmla="*/ 6155 w 12182"/>
                                <a:gd name="connsiteY69" fmla="*/ 11055 h 83241"/>
                                <a:gd name="connsiteX70" fmla="*/ 6268 w 12182"/>
                                <a:gd name="connsiteY70" fmla="*/ 5183 h 83241"/>
                                <a:gd name="connsiteX71" fmla="*/ 6383 w 12182"/>
                                <a:gd name="connsiteY71" fmla="*/ 14136 h 83241"/>
                                <a:gd name="connsiteX72" fmla="*/ 6438 w 12182"/>
                                <a:gd name="connsiteY72" fmla="*/ 6865 h 83241"/>
                                <a:gd name="connsiteX73" fmla="*/ 6481 w 12182"/>
                                <a:gd name="connsiteY73" fmla="*/ 10273 h 83241"/>
                                <a:gd name="connsiteX74" fmla="*/ 6524 w 12182"/>
                                <a:gd name="connsiteY74" fmla="*/ 9031 h 83241"/>
                                <a:gd name="connsiteX75" fmla="*/ 6610 w 12182"/>
                                <a:gd name="connsiteY75" fmla="*/ 7279 h 83241"/>
                                <a:gd name="connsiteX76" fmla="*/ 6651 w 12182"/>
                                <a:gd name="connsiteY76" fmla="*/ 8778 h 83241"/>
                                <a:gd name="connsiteX77" fmla="*/ 6838 w 12182"/>
                                <a:gd name="connsiteY77" fmla="*/ 12224 h 83241"/>
                                <a:gd name="connsiteX78" fmla="*/ 6821 w 12182"/>
                                <a:gd name="connsiteY78" fmla="*/ 9031 h 83241"/>
                                <a:gd name="connsiteX79" fmla="*/ 6864 w 12182"/>
                                <a:gd name="connsiteY79" fmla="*/ 7607 h 83241"/>
                                <a:gd name="connsiteX80" fmla="*/ 6864 w 12182"/>
                                <a:gd name="connsiteY80" fmla="*/ 8198 h 83241"/>
                                <a:gd name="connsiteX81" fmla="*/ 6864 w 12182"/>
                                <a:gd name="connsiteY81" fmla="*/ 9031 h 83241"/>
                                <a:gd name="connsiteX82" fmla="*/ 6907 w 12182"/>
                                <a:gd name="connsiteY82" fmla="*/ 8698 h 83241"/>
                                <a:gd name="connsiteX83" fmla="*/ 6951 w 12182"/>
                                <a:gd name="connsiteY83" fmla="*/ 7527 h 83241"/>
                                <a:gd name="connsiteX84" fmla="*/ 7077 w 12182"/>
                                <a:gd name="connsiteY84" fmla="*/ 9612 h 83241"/>
                                <a:gd name="connsiteX85" fmla="*/ 7077 w 12182"/>
                                <a:gd name="connsiteY85" fmla="*/ 10112 h 83241"/>
                                <a:gd name="connsiteX86" fmla="*/ 7077 w 12182"/>
                                <a:gd name="connsiteY86" fmla="*/ 9692 h 83241"/>
                                <a:gd name="connsiteX87" fmla="*/ 7119 w 12182"/>
                                <a:gd name="connsiteY87" fmla="*/ 8441 h 83241"/>
                                <a:gd name="connsiteX88" fmla="*/ 7163 w 12182"/>
                                <a:gd name="connsiteY88" fmla="*/ 7107 h 83241"/>
                                <a:gd name="connsiteX89" fmla="*/ 7247 w 12182"/>
                                <a:gd name="connsiteY89" fmla="*/ 10445 h 83241"/>
                                <a:gd name="connsiteX90" fmla="*/ 7290 w 12182"/>
                                <a:gd name="connsiteY90" fmla="*/ 9112 h 83241"/>
                                <a:gd name="connsiteX91" fmla="*/ 7290 w 12182"/>
                                <a:gd name="connsiteY91" fmla="*/ 6446 h 83241"/>
                                <a:gd name="connsiteX92" fmla="*/ 7332 w 12182"/>
                                <a:gd name="connsiteY92" fmla="*/ 8698 h 83241"/>
                                <a:gd name="connsiteX93" fmla="*/ 7374 w 12182"/>
                                <a:gd name="connsiteY93" fmla="*/ 6865 h 83241"/>
                                <a:gd name="connsiteX94" fmla="*/ 7374 w 12182"/>
                                <a:gd name="connsiteY94" fmla="*/ 11096 h 83241"/>
                                <a:gd name="connsiteX95" fmla="*/ 7502 w 12182"/>
                                <a:gd name="connsiteY95" fmla="*/ 4280 h 83241"/>
                                <a:gd name="connsiteX96" fmla="*/ 7546 w 12182"/>
                                <a:gd name="connsiteY96" fmla="*/ 12449 h 83241"/>
                                <a:gd name="connsiteX97" fmla="*/ 7588 w 12182"/>
                                <a:gd name="connsiteY97" fmla="*/ 8860 h 83241"/>
                                <a:gd name="connsiteX98" fmla="*/ 7674 w 12182"/>
                                <a:gd name="connsiteY98" fmla="*/ 11944 h 83241"/>
                                <a:gd name="connsiteX99" fmla="*/ 7717 w 12182"/>
                                <a:gd name="connsiteY99" fmla="*/ 7607 h 83241"/>
                                <a:gd name="connsiteX100" fmla="*/ 7757 w 12182"/>
                                <a:gd name="connsiteY100" fmla="*/ 10445 h 83241"/>
                                <a:gd name="connsiteX101" fmla="*/ 7800 w 12182"/>
                                <a:gd name="connsiteY101" fmla="*/ 6446 h 83241"/>
                                <a:gd name="connsiteX102" fmla="*/ 7886 w 12182"/>
                                <a:gd name="connsiteY102" fmla="*/ 9864 h 83241"/>
                                <a:gd name="connsiteX103" fmla="*/ 7886 w 12182"/>
                                <a:gd name="connsiteY103" fmla="*/ 11358 h 83241"/>
                                <a:gd name="connsiteX104" fmla="*/ 7928 w 12182"/>
                                <a:gd name="connsiteY104" fmla="*/ 11696 h 83241"/>
                                <a:gd name="connsiteX105" fmla="*/ 7928 w 12182"/>
                                <a:gd name="connsiteY105" fmla="*/ 10525 h 83241"/>
                                <a:gd name="connsiteX106" fmla="*/ 8013 w 12182"/>
                                <a:gd name="connsiteY106" fmla="*/ 7941 h 83241"/>
                                <a:gd name="connsiteX107" fmla="*/ 8140 w 12182"/>
                                <a:gd name="connsiteY107" fmla="*/ 10863 h 83241"/>
                                <a:gd name="connsiteX108" fmla="*/ 8226 w 12182"/>
                                <a:gd name="connsiteY108" fmla="*/ 7607 h 83241"/>
                                <a:gd name="connsiteX109" fmla="*/ 8226 w 12182"/>
                                <a:gd name="connsiteY109" fmla="*/ 8860 h 83241"/>
                                <a:gd name="connsiteX110" fmla="*/ 8268 w 12182"/>
                                <a:gd name="connsiteY110" fmla="*/ 9278 h 83241"/>
                                <a:gd name="connsiteX111" fmla="*/ 8268 w 12182"/>
                                <a:gd name="connsiteY111" fmla="*/ 12277 h 83241"/>
                                <a:gd name="connsiteX112" fmla="*/ 8353 w 12182"/>
                                <a:gd name="connsiteY112" fmla="*/ 11277 h 83241"/>
                                <a:gd name="connsiteX113" fmla="*/ 8394 w 12182"/>
                                <a:gd name="connsiteY113" fmla="*/ 7607 h 83241"/>
                                <a:gd name="connsiteX114" fmla="*/ 8482 w 12182"/>
                                <a:gd name="connsiteY114" fmla="*/ 8441 h 83241"/>
                                <a:gd name="connsiteX115" fmla="*/ 8568 w 12182"/>
                                <a:gd name="connsiteY115" fmla="*/ 7527 h 83241"/>
                                <a:gd name="connsiteX116" fmla="*/ 8610 w 12182"/>
                                <a:gd name="connsiteY116" fmla="*/ 8107 h 83241"/>
                                <a:gd name="connsiteX117" fmla="*/ 8651 w 12182"/>
                                <a:gd name="connsiteY117" fmla="*/ 7365 h 83241"/>
                                <a:gd name="connsiteX118" fmla="*/ 8693 w 12182"/>
                                <a:gd name="connsiteY118" fmla="*/ 8527 h 83241"/>
                                <a:gd name="connsiteX119" fmla="*/ 8778 w 12182"/>
                                <a:gd name="connsiteY119" fmla="*/ 5361 h 83241"/>
                                <a:gd name="connsiteX120" fmla="*/ 8876 w 12182"/>
                                <a:gd name="connsiteY120" fmla="*/ 9923 h 83241"/>
                                <a:gd name="connsiteX121" fmla="*/ 8908 w 12182"/>
                                <a:gd name="connsiteY121" fmla="*/ 6114 h 83241"/>
                                <a:gd name="connsiteX122" fmla="*/ 8992 w 12182"/>
                                <a:gd name="connsiteY122" fmla="*/ 9112 h 83241"/>
                                <a:gd name="connsiteX123" fmla="*/ 8992 w 12182"/>
                                <a:gd name="connsiteY123" fmla="*/ 11277 h 83241"/>
                                <a:gd name="connsiteX124" fmla="*/ 9036 w 12182"/>
                                <a:gd name="connsiteY124" fmla="*/ 7688 h 83241"/>
                                <a:gd name="connsiteX125" fmla="*/ 9204 w 12182"/>
                                <a:gd name="connsiteY125" fmla="*/ 5275 h 83241"/>
                                <a:gd name="connsiteX126" fmla="*/ 9247 w 12182"/>
                                <a:gd name="connsiteY126" fmla="*/ 11358 h 83241"/>
                                <a:gd name="connsiteX127" fmla="*/ 9333 w 12182"/>
                                <a:gd name="connsiteY127" fmla="*/ 5861 h 83241"/>
                                <a:gd name="connsiteX128" fmla="*/ 9458 w 12182"/>
                                <a:gd name="connsiteY128" fmla="*/ 8778 h 83241"/>
                                <a:gd name="connsiteX129" fmla="*/ 9503 w 12182"/>
                                <a:gd name="connsiteY129" fmla="*/ 6194 h 83241"/>
                                <a:gd name="connsiteX130" fmla="*/ 9503 w 12182"/>
                                <a:gd name="connsiteY130" fmla="*/ 12035 h 83241"/>
                                <a:gd name="connsiteX131" fmla="*/ 9631 w 12182"/>
                                <a:gd name="connsiteY131" fmla="*/ 7941 h 83241"/>
                                <a:gd name="connsiteX132" fmla="*/ 9673 w 12182"/>
                                <a:gd name="connsiteY132" fmla="*/ 9031 h 83241"/>
                                <a:gd name="connsiteX133" fmla="*/ 9715 w 12182"/>
                                <a:gd name="connsiteY133" fmla="*/ 11858 h 83241"/>
                                <a:gd name="connsiteX134" fmla="*/ 9800 w 12182"/>
                                <a:gd name="connsiteY134" fmla="*/ 6194 h 83241"/>
                                <a:gd name="connsiteX135" fmla="*/ 9885 w 12182"/>
                                <a:gd name="connsiteY135" fmla="*/ 7688 h 83241"/>
                                <a:gd name="connsiteX136" fmla="*/ 10099 w 12182"/>
                                <a:gd name="connsiteY136" fmla="*/ 11616 h 83241"/>
                                <a:gd name="connsiteX137" fmla="*/ 10183 w 12182"/>
                                <a:gd name="connsiteY137" fmla="*/ 9278 h 83241"/>
                                <a:gd name="connsiteX138" fmla="*/ 10312 w 12182"/>
                                <a:gd name="connsiteY138" fmla="*/ 6275 h 83241"/>
                                <a:gd name="connsiteX139" fmla="*/ 10354 w 12182"/>
                                <a:gd name="connsiteY139" fmla="*/ 9355 h 83241"/>
                                <a:gd name="connsiteX140" fmla="*/ 10396 w 12182"/>
                                <a:gd name="connsiteY140" fmla="*/ 10192 h 83241"/>
                                <a:gd name="connsiteX141" fmla="*/ 10396 w 12182"/>
                                <a:gd name="connsiteY141" fmla="*/ 10525 h 83241"/>
                                <a:gd name="connsiteX142" fmla="*/ 10524 w 12182"/>
                                <a:gd name="connsiteY142" fmla="*/ 8527 h 83241"/>
                                <a:gd name="connsiteX143" fmla="*/ 10609 w 12182"/>
                                <a:gd name="connsiteY143" fmla="*/ 10192 h 83241"/>
                                <a:gd name="connsiteX144" fmla="*/ 10650 w 12182"/>
                                <a:gd name="connsiteY144" fmla="*/ 9864 h 83241"/>
                                <a:gd name="connsiteX145" fmla="*/ 10650 w 12182"/>
                                <a:gd name="connsiteY145" fmla="*/ 7365 h 83241"/>
                                <a:gd name="connsiteX146" fmla="*/ 10778 w 12182"/>
                                <a:gd name="connsiteY146" fmla="*/ 11444 h 83241"/>
                                <a:gd name="connsiteX147" fmla="*/ 10778 w 12182"/>
                                <a:gd name="connsiteY147" fmla="*/ 9355 h 83241"/>
                                <a:gd name="connsiteX148" fmla="*/ 10864 w 12182"/>
                                <a:gd name="connsiteY148" fmla="*/ 9945 h 83241"/>
                                <a:gd name="connsiteX149" fmla="*/ 10948 w 12182"/>
                                <a:gd name="connsiteY149" fmla="*/ 10863 h 83241"/>
                                <a:gd name="connsiteX150" fmla="*/ 11078 w 12182"/>
                                <a:gd name="connsiteY150" fmla="*/ 7688 h 83241"/>
                                <a:gd name="connsiteX151" fmla="*/ 11078 w 12182"/>
                                <a:gd name="connsiteY151" fmla="*/ 9692 h 83241"/>
                                <a:gd name="connsiteX152" fmla="*/ 11247 w 12182"/>
                                <a:gd name="connsiteY152" fmla="*/ 8279 h 83241"/>
                                <a:gd name="connsiteX153" fmla="*/ 12182 w 12182"/>
                                <a:gd name="connsiteY153"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4013 w 12182"/>
                                <a:gd name="connsiteY40" fmla="*/ 8586 h 83241"/>
                                <a:gd name="connsiteX41" fmla="*/ 4099 w 12182"/>
                                <a:gd name="connsiteY41" fmla="*/ 8527 h 83241"/>
                                <a:gd name="connsiteX42" fmla="*/ 4099 w 12182"/>
                                <a:gd name="connsiteY42" fmla="*/ 8279 h 83241"/>
                                <a:gd name="connsiteX43" fmla="*/ 4269 w 12182"/>
                                <a:gd name="connsiteY43" fmla="*/ 12696 h 83241"/>
                                <a:gd name="connsiteX44" fmla="*/ 4395 w 12182"/>
                                <a:gd name="connsiteY44" fmla="*/ 6194 h 83241"/>
                                <a:gd name="connsiteX45" fmla="*/ 4499 w 12182"/>
                                <a:gd name="connsiteY45" fmla="*/ 12410 h 83241"/>
                                <a:gd name="connsiteX46" fmla="*/ 4567 w 12182"/>
                                <a:gd name="connsiteY46" fmla="*/ 5861 h 83241"/>
                                <a:gd name="connsiteX47" fmla="*/ 4667 w 12182"/>
                                <a:gd name="connsiteY47" fmla="*/ 10958 h 83241"/>
                                <a:gd name="connsiteX48" fmla="*/ 4737 w 12182"/>
                                <a:gd name="connsiteY48" fmla="*/ 9445 h 83241"/>
                                <a:gd name="connsiteX49" fmla="*/ 4864 w 12182"/>
                                <a:gd name="connsiteY49" fmla="*/ 8107 h 83241"/>
                                <a:gd name="connsiteX50" fmla="*/ 4906 w 12182"/>
                                <a:gd name="connsiteY50" fmla="*/ 11277 h 83241"/>
                                <a:gd name="connsiteX51" fmla="*/ 4992 w 12182"/>
                                <a:gd name="connsiteY51" fmla="*/ 13690 h 83241"/>
                                <a:gd name="connsiteX52" fmla="*/ 5076 w 12182"/>
                                <a:gd name="connsiteY52" fmla="*/ 12449 h 83241"/>
                                <a:gd name="connsiteX53" fmla="*/ 5162 w 12182"/>
                                <a:gd name="connsiteY53" fmla="*/ 10273 h 83241"/>
                                <a:gd name="connsiteX54" fmla="*/ 5162 w 12182"/>
                                <a:gd name="connsiteY54" fmla="*/ 8441 h 83241"/>
                                <a:gd name="connsiteX55" fmla="*/ 5162 w 12182"/>
                                <a:gd name="connsiteY55" fmla="*/ 7365 h 83241"/>
                                <a:gd name="connsiteX56" fmla="*/ 5205 w 12182"/>
                                <a:gd name="connsiteY56" fmla="*/ 7941 h 83241"/>
                                <a:gd name="connsiteX57" fmla="*/ 5205 w 12182"/>
                                <a:gd name="connsiteY57" fmla="*/ 8778 h 83241"/>
                                <a:gd name="connsiteX58" fmla="*/ 5331 w 12182"/>
                                <a:gd name="connsiteY58" fmla="*/ 12449 h 83241"/>
                                <a:gd name="connsiteX59" fmla="*/ 5399 w 12182"/>
                                <a:gd name="connsiteY59" fmla="*/ 9053 h 83241"/>
                                <a:gd name="connsiteX60" fmla="*/ 5545 w 12182"/>
                                <a:gd name="connsiteY60" fmla="*/ 9945 h 83241"/>
                                <a:gd name="connsiteX61" fmla="*/ 5617 w 12182"/>
                                <a:gd name="connsiteY61" fmla="*/ 4 h 83241"/>
                                <a:gd name="connsiteX62" fmla="*/ 5709 w 12182"/>
                                <a:gd name="connsiteY62" fmla="*/ 8626 h 83241"/>
                                <a:gd name="connsiteX63" fmla="*/ 5812 w 12182"/>
                                <a:gd name="connsiteY63" fmla="*/ 15339 h 83241"/>
                                <a:gd name="connsiteX64" fmla="*/ 5868 w 12182"/>
                                <a:gd name="connsiteY64" fmla="*/ 5457 h 83241"/>
                                <a:gd name="connsiteX65" fmla="*/ 5971 w 12182"/>
                                <a:gd name="connsiteY65" fmla="*/ 10192 h 83241"/>
                                <a:gd name="connsiteX66" fmla="*/ 6013 w 12182"/>
                                <a:gd name="connsiteY66" fmla="*/ 2280 h 83241"/>
                                <a:gd name="connsiteX67" fmla="*/ 6075 w 12182"/>
                                <a:gd name="connsiteY67" fmla="*/ 9285 h 83241"/>
                                <a:gd name="connsiteX68" fmla="*/ 6155 w 12182"/>
                                <a:gd name="connsiteY68" fmla="*/ 11055 h 83241"/>
                                <a:gd name="connsiteX69" fmla="*/ 6268 w 12182"/>
                                <a:gd name="connsiteY69" fmla="*/ 5183 h 83241"/>
                                <a:gd name="connsiteX70" fmla="*/ 6383 w 12182"/>
                                <a:gd name="connsiteY70" fmla="*/ 14136 h 83241"/>
                                <a:gd name="connsiteX71" fmla="*/ 6438 w 12182"/>
                                <a:gd name="connsiteY71" fmla="*/ 6865 h 83241"/>
                                <a:gd name="connsiteX72" fmla="*/ 6481 w 12182"/>
                                <a:gd name="connsiteY72" fmla="*/ 10273 h 83241"/>
                                <a:gd name="connsiteX73" fmla="*/ 6524 w 12182"/>
                                <a:gd name="connsiteY73" fmla="*/ 9031 h 83241"/>
                                <a:gd name="connsiteX74" fmla="*/ 6610 w 12182"/>
                                <a:gd name="connsiteY74" fmla="*/ 7279 h 83241"/>
                                <a:gd name="connsiteX75" fmla="*/ 6651 w 12182"/>
                                <a:gd name="connsiteY75" fmla="*/ 8778 h 83241"/>
                                <a:gd name="connsiteX76" fmla="*/ 6838 w 12182"/>
                                <a:gd name="connsiteY76" fmla="*/ 12224 h 83241"/>
                                <a:gd name="connsiteX77" fmla="*/ 6821 w 12182"/>
                                <a:gd name="connsiteY77" fmla="*/ 9031 h 83241"/>
                                <a:gd name="connsiteX78" fmla="*/ 6864 w 12182"/>
                                <a:gd name="connsiteY78" fmla="*/ 7607 h 83241"/>
                                <a:gd name="connsiteX79" fmla="*/ 6864 w 12182"/>
                                <a:gd name="connsiteY79" fmla="*/ 8198 h 83241"/>
                                <a:gd name="connsiteX80" fmla="*/ 6864 w 12182"/>
                                <a:gd name="connsiteY80" fmla="*/ 9031 h 83241"/>
                                <a:gd name="connsiteX81" fmla="*/ 6907 w 12182"/>
                                <a:gd name="connsiteY81" fmla="*/ 8698 h 83241"/>
                                <a:gd name="connsiteX82" fmla="*/ 6951 w 12182"/>
                                <a:gd name="connsiteY82" fmla="*/ 7527 h 83241"/>
                                <a:gd name="connsiteX83" fmla="*/ 7077 w 12182"/>
                                <a:gd name="connsiteY83" fmla="*/ 9612 h 83241"/>
                                <a:gd name="connsiteX84" fmla="*/ 7077 w 12182"/>
                                <a:gd name="connsiteY84" fmla="*/ 10112 h 83241"/>
                                <a:gd name="connsiteX85" fmla="*/ 7077 w 12182"/>
                                <a:gd name="connsiteY85" fmla="*/ 9692 h 83241"/>
                                <a:gd name="connsiteX86" fmla="*/ 7119 w 12182"/>
                                <a:gd name="connsiteY86" fmla="*/ 8441 h 83241"/>
                                <a:gd name="connsiteX87" fmla="*/ 7163 w 12182"/>
                                <a:gd name="connsiteY87" fmla="*/ 7107 h 83241"/>
                                <a:gd name="connsiteX88" fmla="*/ 7247 w 12182"/>
                                <a:gd name="connsiteY88" fmla="*/ 10445 h 83241"/>
                                <a:gd name="connsiteX89" fmla="*/ 7290 w 12182"/>
                                <a:gd name="connsiteY89" fmla="*/ 9112 h 83241"/>
                                <a:gd name="connsiteX90" fmla="*/ 7290 w 12182"/>
                                <a:gd name="connsiteY90" fmla="*/ 6446 h 83241"/>
                                <a:gd name="connsiteX91" fmla="*/ 7332 w 12182"/>
                                <a:gd name="connsiteY91" fmla="*/ 8698 h 83241"/>
                                <a:gd name="connsiteX92" fmla="*/ 7374 w 12182"/>
                                <a:gd name="connsiteY92" fmla="*/ 6865 h 83241"/>
                                <a:gd name="connsiteX93" fmla="*/ 7374 w 12182"/>
                                <a:gd name="connsiteY93" fmla="*/ 11096 h 83241"/>
                                <a:gd name="connsiteX94" fmla="*/ 7502 w 12182"/>
                                <a:gd name="connsiteY94" fmla="*/ 4280 h 83241"/>
                                <a:gd name="connsiteX95" fmla="*/ 7546 w 12182"/>
                                <a:gd name="connsiteY95" fmla="*/ 12449 h 83241"/>
                                <a:gd name="connsiteX96" fmla="*/ 7588 w 12182"/>
                                <a:gd name="connsiteY96" fmla="*/ 8860 h 83241"/>
                                <a:gd name="connsiteX97" fmla="*/ 7674 w 12182"/>
                                <a:gd name="connsiteY97" fmla="*/ 11944 h 83241"/>
                                <a:gd name="connsiteX98" fmla="*/ 7717 w 12182"/>
                                <a:gd name="connsiteY98" fmla="*/ 7607 h 83241"/>
                                <a:gd name="connsiteX99" fmla="*/ 7757 w 12182"/>
                                <a:gd name="connsiteY99" fmla="*/ 10445 h 83241"/>
                                <a:gd name="connsiteX100" fmla="*/ 7800 w 12182"/>
                                <a:gd name="connsiteY100" fmla="*/ 6446 h 83241"/>
                                <a:gd name="connsiteX101" fmla="*/ 7886 w 12182"/>
                                <a:gd name="connsiteY101" fmla="*/ 9864 h 83241"/>
                                <a:gd name="connsiteX102" fmla="*/ 7886 w 12182"/>
                                <a:gd name="connsiteY102" fmla="*/ 11358 h 83241"/>
                                <a:gd name="connsiteX103" fmla="*/ 7928 w 12182"/>
                                <a:gd name="connsiteY103" fmla="*/ 11696 h 83241"/>
                                <a:gd name="connsiteX104" fmla="*/ 7928 w 12182"/>
                                <a:gd name="connsiteY104" fmla="*/ 10525 h 83241"/>
                                <a:gd name="connsiteX105" fmla="*/ 8013 w 12182"/>
                                <a:gd name="connsiteY105" fmla="*/ 7941 h 83241"/>
                                <a:gd name="connsiteX106" fmla="*/ 8140 w 12182"/>
                                <a:gd name="connsiteY106" fmla="*/ 10863 h 83241"/>
                                <a:gd name="connsiteX107" fmla="*/ 8226 w 12182"/>
                                <a:gd name="connsiteY107" fmla="*/ 7607 h 83241"/>
                                <a:gd name="connsiteX108" fmla="*/ 8226 w 12182"/>
                                <a:gd name="connsiteY108" fmla="*/ 8860 h 83241"/>
                                <a:gd name="connsiteX109" fmla="*/ 8268 w 12182"/>
                                <a:gd name="connsiteY109" fmla="*/ 9278 h 83241"/>
                                <a:gd name="connsiteX110" fmla="*/ 8268 w 12182"/>
                                <a:gd name="connsiteY110" fmla="*/ 12277 h 83241"/>
                                <a:gd name="connsiteX111" fmla="*/ 8353 w 12182"/>
                                <a:gd name="connsiteY111" fmla="*/ 11277 h 83241"/>
                                <a:gd name="connsiteX112" fmla="*/ 8394 w 12182"/>
                                <a:gd name="connsiteY112" fmla="*/ 7607 h 83241"/>
                                <a:gd name="connsiteX113" fmla="*/ 8482 w 12182"/>
                                <a:gd name="connsiteY113" fmla="*/ 8441 h 83241"/>
                                <a:gd name="connsiteX114" fmla="*/ 8568 w 12182"/>
                                <a:gd name="connsiteY114" fmla="*/ 7527 h 83241"/>
                                <a:gd name="connsiteX115" fmla="*/ 8610 w 12182"/>
                                <a:gd name="connsiteY115" fmla="*/ 8107 h 83241"/>
                                <a:gd name="connsiteX116" fmla="*/ 8651 w 12182"/>
                                <a:gd name="connsiteY116" fmla="*/ 7365 h 83241"/>
                                <a:gd name="connsiteX117" fmla="*/ 8693 w 12182"/>
                                <a:gd name="connsiteY117" fmla="*/ 8527 h 83241"/>
                                <a:gd name="connsiteX118" fmla="*/ 8778 w 12182"/>
                                <a:gd name="connsiteY118" fmla="*/ 5361 h 83241"/>
                                <a:gd name="connsiteX119" fmla="*/ 8876 w 12182"/>
                                <a:gd name="connsiteY119" fmla="*/ 9923 h 83241"/>
                                <a:gd name="connsiteX120" fmla="*/ 8908 w 12182"/>
                                <a:gd name="connsiteY120" fmla="*/ 6114 h 83241"/>
                                <a:gd name="connsiteX121" fmla="*/ 8992 w 12182"/>
                                <a:gd name="connsiteY121" fmla="*/ 9112 h 83241"/>
                                <a:gd name="connsiteX122" fmla="*/ 8992 w 12182"/>
                                <a:gd name="connsiteY122" fmla="*/ 11277 h 83241"/>
                                <a:gd name="connsiteX123" fmla="*/ 9036 w 12182"/>
                                <a:gd name="connsiteY123" fmla="*/ 7688 h 83241"/>
                                <a:gd name="connsiteX124" fmla="*/ 9204 w 12182"/>
                                <a:gd name="connsiteY124" fmla="*/ 5275 h 83241"/>
                                <a:gd name="connsiteX125" fmla="*/ 9247 w 12182"/>
                                <a:gd name="connsiteY125" fmla="*/ 11358 h 83241"/>
                                <a:gd name="connsiteX126" fmla="*/ 9333 w 12182"/>
                                <a:gd name="connsiteY126" fmla="*/ 5861 h 83241"/>
                                <a:gd name="connsiteX127" fmla="*/ 9458 w 12182"/>
                                <a:gd name="connsiteY127" fmla="*/ 8778 h 83241"/>
                                <a:gd name="connsiteX128" fmla="*/ 9503 w 12182"/>
                                <a:gd name="connsiteY128" fmla="*/ 6194 h 83241"/>
                                <a:gd name="connsiteX129" fmla="*/ 9503 w 12182"/>
                                <a:gd name="connsiteY129" fmla="*/ 12035 h 83241"/>
                                <a:gd name="connsiteX130" fmla="*/ 9631 w 12182"/>
                                <a:gd name="connsiteY130" fmla="*/ 7941 h 83241"/>
                                <a:gd name="connsiteX131" fmla="*/ 9673 w 12182"/>
                                <a:gd name="connsiteY131" fmla="*/ 9031 h 83241"/>
                                <a:gd name="connsiteX132" fmla="*/ 9715 w 12182"/>
                                <a:gd name="connsiteY132" fmla="*/ 11858 h 83241"/>
                                <a:gd name="connsiteX133" fmla="*/ 9800 w 12182"/>
                                <a:gd name="connsiteY133" fmla="*/ 6194 h 83241"/>
                                <a:gd name="connsiteX134" fmla="*/ 9885 w 12182"/>
                                <a:gd name="connsiteY134" fmla="*/ 7688 h 83241"/>
                                <a:gd name="connsiteX135" fmla="*/ 10099 w 12182"/>
                                <a:gd name="connsiteY135" fmla="*/ 11616 h 83241"/>
                                <a:gd name="connsiteX136" fmla="*/ 10183 w 12182"/>
                                <a:gd name="connsiteY136" fmla="*/ 9278 h 83241"/>
                                <a:gd name="connsiteX137" fmla="*/ 10312 w 12182"/>
                                <a:gd name="connsiteY137" fmla="*/ 6275 h 83241"/>
                                <a:gd name="connsiteX138" fmla="*/ 10354 w 12182"/>
                                <a:gd name="connsiteY138" fmla="*/ 9355 h 83241"/>
                                <a:gd name="connsiteX139" fmla="*/ 10396 w 12182"/>
                                <a:gd name="connsiteY139" fmla="*/ 10192 h 83241"/>
                                <a:gd name="connsiteX140" fmla="*/ 10396 w 12182"/>
                                <a:gd name="connsiteY140" fmla="*/ 10525 h 83241"/>
                                <a:gd name="connsiteX141" fmla="*/ 10524 w 12182"/>
                                <a:gd name="connsiteY141" fmla="*/ 8527 h 83241"/>
                                <a:gd name="connsiteX142" fmla="*/ 10609 w 12182"/>
                                <a:gd name="connsiteY142" fmla="*/ 10192 h 83241"/>
                                <a:gd name="connsiteX143" fmla="*/ 10650 w 12182"/>
                                <a:gd name="connsiteY143" fmla="*/ 9864 h 83241"/>
                                <a:gd name="connsiteX144" fmla="*/ 10650 w 12182"/>
                                <a:gd name="connsiteY144" fmla="*/ 7365 h 83241"/>
                                <a:gd name="connsiteX145" fmla="*/ 10778 w 12182"/>
                                <a:gd name="connsiteY145" fmla="*/ 11444 h 83241"/>
                                <a:gd name="connsiteX146" fmla="*/ 10778 w 12182"/>
                                <a:gd name="connsiteY146" fmla="*/ 9355 h 83241"/>
                                <a:gd name="connsiteX147" fmla="*/ 10864 w 12182"/>
                                <a:gd name="connsiteY147" fmla="*/ 9945 h 83241"/>
                                <a:gd name="connsiteX148" fmla="*/ 10948 w 12182"/>
                                <a:gd name="connsiteY148" fmla="*/ 10863 h 83241"/>
                                <a:gd name="connsiteX149" fmla="*/ 11078 w 12182"/>
                                <a:gd name="connsiteY149" fmla="*/ 7688 h 83241"/>
                                <a:gd name="connsiteX150" fmla="*/ 11078 w 12182"/>
                                <a:gd name="connsiteY150" fmla="*/ 9692 h 83241"/>
                                <a:gd name="connsiteX151" fmla="*/ 11247 w 12182"/>
                                <a:gd name="connsiteY151" fmla="*/ 8279 h 83241"/>
                                <a:gd name="connsiteX152" fmla="*/ 12182 w 12182"/>
                                <a:gd name="connsiteY152"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10863 h 83241"/>
                                <a:gd name="connsiteX12" fmla="*/ 2226 w 12182"/>
                                <a:gd name="connsiteY12" fmla="*/ 9355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226 w 12182"/>
                                <a:gd name="connsiteY12" fmla="*/ 9355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52 w 12182"/>
                                <a:gd name="connsiteY12" fmla="*/ 890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113050 h 113050"/>
                                <a:gd name="connsiteX1" fmla="*/ 1270 w 12182"/>
                                <a:gd name="connsiteY1" fmla="*/ 36943 h 113050"/>
                                <a:gd name="connsiteX2" fmla="*/ 1377 w 12182"/>
                                <a:gd name="connsiteY2" fmla="*/ 42339 h 113050"/>
                                <a:gd name="connsiteX3" fmla="*/ 1377 w 12182"/>
                                <a:gd name="connsiteY3" fmla="*/ 41086 h 113050"/>
                                <a:gd name="connsiteX4" fmla="*/ 1461 w 12182"/>
                                <a:gd name="connsiteY4" fmla="*/ 38507 h 113050"/>
                                <a:gd name="connsiteX5" fmla="*/ 1502 w 12182"/>
                                <a:gd name="connsiteY5" fmla="*/ 40834 h 113050"/>
                                <a:gd name="connsiteX6" fmla="*/ 1587 w 12182"/>
                                <a:gd name="connsiteY6" fmla="*/ 42086 h 113050"/>
                                <a:gd name="connsiteX7" fmla="*/ 1606 w 12182"/>
                                <a:gd name="connsiteY7" fmla="*/ 33354 h 113050"/>
                                <a:gd name="connsiteX8" fmla="*/ 1717 w 12182"/>
                                <a:gd name="connsiteY8" fmla="*/ 39164 h 113050"/>
                                <a:gd name="connsiteX9" fmla="*/ 1844 w 12182"/>
                                <a:gd name="connsiteY9" fmla="*/ 38007 h 113050"/>
                                <a:gd name="connsiteX10" fmla="*/ 1929 w 12182"/>
                                <a:gd name="connsiteY10" fmla="*/ 41505 h 113050"/>
                                <a:gd name="connsiteX11" fmla="*/ 2044 w 12182"/>
                                <a:gd name="connsiteY11" fmla="*/ 37029 h 113050"/>
                                <a:gd name="connsiteX12" fmla="*/ 2072 w 12182"/>
                                <a:gd name="connsiteY12" fmla="*/ 2 h 113050"/>
                                <a:gd name="connsiteX13" fmla="*/ 2226 w 12182"/>
                                <a:gd name="connsiteY13" fmla="*/ 42919 h 113050"/>
                                <a:gd name="connsiteX14" fmla="*/ 2354 w 12182"/>
                                <a:gd name="connsiteY14" fmla="*/ 40915 h 113050"/>
                                <a:gd name="connsiteX15" fmla="*/ 2402 w 12182"/>
                                <a:gd name="connsiteY15" fmla="*/ 37825 h 113050"/>
                                <a:gd name="connsiteX16" fmla="*/ 2525 w 12182"/>
                                <a:gd name="connsiteY16" fmla="*/ 41505 h 113050"/>
                                <a:gd name="connsiteX17" fmla="*/ 2566 w 12182"/>
                                <a:gd name="connsiteY17" fmla="*/ 43418 h 113050"/>
                                <a:gd name="connsiteX18" fmla="*/ 2652 w 12182"/>
                                <a:gd name="connsiteY18" fmla="*/ 37750 h 113050"/>
                                <a:gd name="connsiteX19" fmla="*/ 2738 w 12182"/>
                                <a:gd name="connsiteY19" fmla="*/ 40672 h 113050"/>
                                <a:gd name="connsiteX20" fmla="*/ 2802 w 12182"/>
                                <a:gd name="connsiteY20" fmla="*/ 31629 h 113050"/>
                                <a:gd name="connsiteX21" fmla="*/ 2907 w 12182"/>
                                <a:gd name="connsiteY21" fmla="*/ 41505 h 113050"/>
                                <a:gd name="connsiteX22" fmla="*/ 3035 w 12182"/>
                                <a:gd name="connsiteY22" fmla="*/ 38336 h 113050"/>
                                <a:gd name="connsiteX23" fmla="*/ 3120 w 12182"/>
                                <a:gd name="connsiteY23" fmla="*/ 37416 h 113050"/>
                                <a:gd name="connsiteX24" fmla="*/ 3120 w 12182"/>
                                <a:gd name="connsiteY24" fmla="*/ 36916 h 113050"/>
                                <a:gd name="connsiteX25" fmla="*/ 3205 w 12182"/>
                                <a:gd name="connsiteY25" fmla="*/ 42086 h 113050"/>
                                <a:gd name="connsiteX26" fmla="*/ 3247 w 12182"/>
                                <a:gd name="connsiteY26" fmla="*/ 41505 h 113050"/>
                                <a:gd name="connsiteX27" fmla="*/ 3331 w 12182"/>
                                <a:gd name="connsiteY27" fmla="*/ 40915 h 113050"/>
                                <a:gd name="connsiteX28" fmla="*/ 3374 w 12182"/>
                                <a:gd name="connsiteY28" fmla="*/ 34831 h 113050"/>
                                <a:gd name="connsiteX29" fmla="*/ 3374 w 12182"/>
                                <a:gd name="connsiteY29" fmla="*/ 40001 h 113050"/>
                                <a:gd name="connsiteX30" fmla="*/ 3419 w 12182"/>
                                <a:gd name="connsiteY30" fmla="*/ 42919 h 113050"/>
                                <a:gd name="connsiteX31" fmla="*/ 3564 w 12182"/>
                                <a:gd name="connsiteY31" fmla="*/ 36682 h 113050"/>
                                <a:gd name="connsiteX32" fmla="*/ 3631 w 12182"/>
                                <a:gd name="connsiteY32" fmla="*/ 41667 h 113050"/>
                                <a:gd name="connsiteX33" fmla="*/ 3631 w 12182"/>
                                <a:gd name="connsiteY33" fmla="*/ 42258 h 113050"/>
                                <a:gd name="connsiteX34" fmla="*/ 3679 w 12182"/>
                                <a:gd name="connsiteY34" fmla="*/ 38362 h 113050"/>
                                <a:gd name="connsiteX35" fmla="*/ 3760 w 12182"/>
                                <a:gd name="connsiteY35" fmla="*/ 40501 h 113050"/>
                                <a:gd name="connsiteX36" fmla="*/ 3843 w 12182"/>
                                <a:gd name="connsiteY36" fmla="*/ 38088 h 113050"/>
                                <a:gd name="connsiteX37" fmla="*/ 3885 w 12182"/>
                                <a:gd name="connsiteY37" fmla="*/ 39673 h 113050"/>
                                <a:gd name="connsiteX38" fmla="*/ 3971 w 12182"/>
                                <a:gd name="connsiteY38" fmla="*/ 40672 h 113050"/>
                                <a:gd name="connsiteX39" fmla="*/ 4013 w 12182"/>
                                <a:gd name="connsiteY39" fmla="*/ 38395 h 113050"/>
                                <a:gd name="connsiteX40" fmla="*/ 4099 w 12182"/>
                                <a:gd name="connsiteY40" fmla="*/ 38336 h 113050"/>
                                <a:gd name="connsiteX41" fmla="*/ 4099 w 12182"/>
                                <a:gd name="connsiteY41" fmla="*/ 38088 h 113050"/>
                                <a:gd name="connsiteX42" fmla="*/ 4269 w 12182"/>
                                <a:gd name="connsiteY42" fmla="*/ 42505 h 113050"/>
                                <a:gd name="connsiteX43" fmla="*/ 4395 w 12182"/>
                                <a:gd name="connsiteY43" fmla="*/ 36003 h 113050"/>
                                <a:gd name="connsiteX44" fmla="*/ 4499 w 12182"/>
                                <a:gd name="connsiteY44" fmla="*/ 42219 h 113050"/>
                                <a:gd name="connsiteX45" fmla="*/ 4567 w 12182"/>
                                <a:gd name="connsiteY45" fmla="*/ 35670 h 113050"/>
                                <a:gd name="connsiteX46" fmla="*/ 4667 w 12182"/>
                                <a:gd name="connsiteY46" fmla="*/ 40767 h 113050"/>
                                <a:gd name="connsiteX47" fmla="*/ 4737 w 12182"/>
                                <a:gd name="connsiteY47" fmla="*/ 39254 h 113050"/>
                                <a:gd name="connsiteX48" fmla="*/ 4864 w 12182"/>
                                <a:gd name="connsiteY48" fmla="*/ 37916 h 113050"/>
                                <a:gd name="connsiteX49" fmla="*/ 4906 w 12182"/>
                                <a:gd name="connsiteY49" fmla="*/ 41086 h 113050"/>
                                <a:gd name="connsiteX50" fmla="*/ 4992 w 12182"/>
                                <a:gd name="connsiteY50" fmla="*/ 43499 h 113050"/>
                                <a:gd name="connsiteX51" fmla="*/ 5076 w 12182"/>
                                <a:gd name="connsiteY51" fmla="*/ 42258 h 113050"/>
                                <a:gd name="connsiteX52" fmla="*/ 5162 w 12182"/>
                                <a:gd name="connsiteY52" fmla="*/ 40082 h 113050"/>
                                <a:gd name="connsiteX53" fmla="*/ 5162 w 12182"/>
                                <a:gd name="connsiteY53" fmla="*/ 38250 h 113050"/>
                                <a:gd name="connsiteX54" fmla="*/ 5162 w 12182"/>
                                <a:gd name="connsiteY54" fmla="*/ 37174 h 113050"/>
                                <a:gd name="connsiteX55" fmla="*/ 5205 w 12182"/>
                                <a:gd name="connsiteY55" fmla="*/ 37750 h 113050"/>
                                <a:gd name="connsiteX56" fmla="*/ 5205 w 12182"/>
                                <a:gd name="connsiteY56" fmla="*/ 38587 h 113050"/>
                                <a:gd name="connsiteX57" fmla="*/ 5331 w 12182"/>
                                <a:gd name="connsiteY57" fmla="*/ 42258 h 113050"/>
                                <a:gd name="connsiteX58" fmla="*/ 5399 w 12182"/>
                                <a:gd name="connsiteY58" fmla="*/ 38862 h 113050"/>
                                <a:gd name="connsiteX59" fmla="*/ 5545 w 12182"/>
                                <a:gd name="connsiteY59" fmla="*/ 39754 h 113050"/>
                                <a:gd name="connsiteX60" fmla="*/ 5617 w 12182"/>
                                <a:gd name="connsiteY60" fmla="*/ 29813 h 113050"/>
                                <a:gd name="connsiteX61" fmla="*/ 5709 w 12182"/>
                                <a:gd name="connsiteY61" fmla="*/ 38435 h 113050"/>
                                <a:gd name="connsiteX62" fmla="*/ 5812 w 12182"/>
                                <a:gd name="connsiteY62" fmla="*/ 45148 h 113050"/>
                                <a:gd name="connsiteX63" fmla="*/ 5868 w 12182"/>
                                <a:gd name="connsiteY63" fmla="*/ 35266 h 113050"/>
                                <a:gd name="connsiteX64" fmla="*/ 5971 w 12182"/>
                                <a:gd name="connsiteY64" fmla="*/ 40001 h 113050"/>
                                <a:gd name="connsiteX65" fmla="*/ 6013 w 12182"/>
                                <a:gd name="connsiteY65" fmla="*/ 32089 h 113050"/>
                                <a:gd name="connsiteX66" fmla="*/ 6075 w 12182"/>
                                <a:gd name="connsiteY66" fmla="*/ 39094 h 113050"/>
                                <a:gd name="connsiteX67" fmla="*/ 6155 w 12182"/>
                                <a:gd name="connsiteY67" fmla="*/ 40864 h 113050"/>
                                <a:gd name="connsiteX68" fmla="*/ 6268 w 12182"/>
                                <a:gd name="connsiteY68" fmla="*/ 34992 h 113050"/>
                                <a:gd name="connsiteX69" fmla="*/ 6383 w 12182"/>
                                <a:gd name="connsiteY69" fmla="*/ 43945 h 113050"/>
                                <a:gd name="connsiteX70" fmla="*/ 6438 w 12182"/>
                                <a:gd name="connsiteY70" fmla="*/ 36674 h 113050"/>
                                <a:gd name="connsiteX71" fmla="*/ 6481 w 12182"/>
                                <a:gd name="connsiteY71" fmla="*/ 40082 h 113050"/>
                                <a:gd name="connsiteX72" fmla="*/ 6524 w 12182"/>
                                <a:gd name="connsiteY72" fmla="*/ 38840 h 113050"/>
                                <a:gd name="connsiteX73" fmla="*/ 6610 w 12182"/>
                                <a:gd name="connsiteY73" fmla="*/ 37088 h 113050"/>
                                <a:gd name="connsiteX74" fmla="*/ 6651 w 12182"/>
                                <a:gd name="connsiteY74" fmla="*/ 38587 h 113050"/>
                                <a:gd name="connsiteX75" fmla="*/ 6838 w 12182"/>
                                <a:gd name="connsiteY75" fmla="*/ 42033 h 113050"/>
                                <a:gd name="connsiteX76" fmla="*/ 6821 w 12182"/>
                                <a:gd name="connsiteY76" fmla="*/ 38840 h 113050"/>
                                <a:gd name="connsiteX77" fmla="*/ 6864 w 12182"/>
                                <a:gd name="connsiteY77" fmla="*/ 37416 h 113050"/>
                                <a:gd name="connsiteX78" fmla="*/ 6864 w 12182"/>
                                <a:gd name="connsiteY78" fmla="*/ 38007 h 113050"/>
                                <a:gd name="connsiteX79" fmla="*/ 6864 w 12182"/>
                                <a:gd name="connsiteY79" fmla="*/ 38840 h 113050"/>
                                <a:gd name="connsiteX80" fmla="*/ 6907 w 12182"/>
                                <a:gd name="connsiteY80" fmla="*/ 38507 h 113050"/>
                                <a:gd name="connsiteX81" fmla="*/ 6951 w 12182"/>
                                <a:gd name="connsiteY81" fmla="*/ 37336 h 113050"/>
                                <a:gd name="connsiteX82" fmla="*/ 7077 w 12182"/>
                                <a:gd name="connsiteY82" fmla="*/ 39421 h 113050"/>
                                <a:gd name="connsiteX83" fmla="*/ 7077 w 12182"/>
                                <a:gd name="connsiteY83" fmla="*/ 39921 h 113050"/>
                                <a:gd name="connsiteX84" fmla="*/ 7077 w 12182"/>
                                <a:gd name="connsiteY84" fmla="*/ 39501 h 113050"/>
                                <a:gd name="connsiteX85" fmla="*/ 7119 w 12182"/>
                                <a:gd name="connsiteY85" fmla="*/ 38250 h 113050"/>
                                <a:gd name="connsiteX86" fmla="*/ 7163 w 12182"/>
                                <a:gd name="connsiteY86" fmla="*/ 36916 h 113050"/>
                                <a:gd name="connsiteX87" fmla="*/ 7247 w 12182"/>
                                <a:gd name="connsiteY87" fmla="*/ 40254 h 113050"/>
                                <a:gd name="connsiteX88" fmla="*/ 7290 w 12182"/>
                                <a:gd name="connsiteY88" fmla="*/ 38921 h 113050"/>
                                <a:gd name="connsiteX89" fmla="*/ 7290 w 12182"/>
                                <a:gd name="connsiteY89" fmla="*/ 36255 h 113050"/>
                                <a:gd name="connsiteX90" fmla="*/ 7332 w 12182"/>
                                <a:gd name="connsiteY90" fmla="*/ 38507 h 113050"/>
                                <a:gd name="connsiteX91" fmla="*/ 7374 w 12182"/>
                                <a:gd name="connsiteY91" fmla="*/ 36674 h 113050"/>
                                <a:gd name="connsiteX92" fmla="*/ 7374 w 12182"/>
                                <a:gd name="connsiteY92" fmla="*/ 40905 h 113050"/>
                                <a:gd name="connsiteX93" fmla="*/ 7502 w 12182"/>
                                <a:gd name="connsiteY93" fmla="*/ 34089 h 113050"/>
                                <a:gd name="connsiteX94" fmla="*/ 7546 w 12182"/>
                                <a:gd name="connsiteY94" fmla="*/ 42258 h 113050"/>
                                <a:gd name="connsiteX95" fmla="*/ 7588 w 12182"/>
                                <a:gd name="connsiteY95" fmla="*/ 38669 h 113050"/>
                                <a:gd name="connsiteX96" fmla="*/ 7674 w 12182"/>
                                <a:gd name="connsiteY96" fmla="*/ 41753 h 113050"/>
                                <a:gd name="connsiteX97" fmla="*/ 7717 w 12182"/>
                                <a:gd name="connsiteY97" fmla="*/ 37416 h 113050"/>
                                <a:gd name="connsiteX98" fmla="*/ 7757 w 12182"/>
                                <a:gd name="connsiteY98" fmla="*/ 40254 h 113050"/>
                                <a:gd name="connsiteX99" fmla="*/ 7800 w 12182"/>
                                <a:gd name="connsiteY99" fmla="*/ 36255 h 113050"/>
                                <a:gd name="connsiteX100" fmla="*/ 7886 w 12182"/>
                                <a:gd name="connsiteY100" fmla="*/ 39673 h 113050"/>
                                <a:gd name="connsiteX101" fmla="*/ 7886 w 12182"/>
                                <a:gd name="connsiteY101" fmla="*/ 41167 h 113050"/>
                                <a:gd name="connsiteX102" fmla="*/ 7928 w 12182"/>
                                <a:gd name="connsiteY102" fmla="*/ 41505 h 113050"/>
                                <a:gd name="connsiteX103" fmla="*/ 7928 w 12182"/>
                                <a:gd name="connsiteY103" fmla="*/ 40334 h 113050"/>
                                <a:gd name="connsiteX104" fmla="*/ 8013 w 12182"/>
                                <a:gd name="connsiteY104" fmla="*/ 37750 h 113050"/>
                                <a:gd name="connsiteX105" fmla="*/ 8140 w 12182"/>
                                <a:gd name="connsiteY105" fmla="*/ 40672 h 113050"/>
                                <a:gd name="connsiteX106" fmla="*/ 8226 w 12182"/>
                                <a:gd name="connsiteY106" fmla="*/ 37416 h 113050"/>
                                <a:gd name="connsiteX107" fmla="*/ 8226 w 12182"/>
                                <a:gd name="connsiteY107" fmla="*/ 38669 h 113050"/>
                                <a:gd name="connsiteX108" fmla="*/ 8268 w 12182"/>
                                <a:gd name="connsiteY108" fmla="*/ 39087 h 113050"/>
                                <a:gd name="connsiteX109" fmla="*/ 8268 w 12182"/>
                                <a:gd name="connsiteY109" fmla="*/ 42086 h 113050"/>
                                <a:gd name="connsiteX110" fmla="*/ 8353 w 12182"/>
                                <a:gd name="connsiteY110" fmla="*/ 41086 h 113050"/>
                                <a:gd name="connsiteX111" fmla="*/ 8394 w 12182"/>
                                <a:gd name="connsiteY111" fmla="*/ 37416 h 113050"/>
                                <a:gd name="connsiteX112" fmla="*/ 8482 w 12182"/>
                                <a:gd name="connsiteY112" fmla="*/ 38250 h 113050"/>
                                <a:gd name="connsiteX113" fmla="*/ 8568 w 12182"/>
                                <a:gd name="connsiteY113" fmla="*/ 37336 h 113050"/>
                                <a:gd name="connsiteX114" fmla="*/ 8610 w 12182"/>
                                <a:gd name="connsiteY114" fmla="*/ 37916 h 113050"/>
                                <a:gd name="connsiteX115" fmla="*/ 8651 w 12182"/>
                                <a:gd name="connsiteY115" fmla="*/ 37174 h 113050"/>
                                <a:gd name="connsiteX116" fmla="*/ 8693 w 12182"/>
                                <a:gd name="connsiteY116" fmla="*/ 38336 h 113050"/>
                                <a:gd name="connsiteX117" fmla="*/ 8778 w 12182"/>
                                <a:gd name="connsiteY117" fmla="*/ 35170 h 113050"/>
                                <a:gd name="connsiteX118" fmla="*/ 8876 w 12182"/>
                                <a:gd name="connsiteY118" fmla="*/ 39732 h 113050"/>
                                <a:gd name="connsiteX119" fmla="*/ 8908 w 12182"/>
                                <a:gd name="connsiteY119" fmla="*/ 35923 h 113050"/>
                                <a:gd name="connsiteX120" fmla="*/ 8992 w 12182"/>
                                <a:gd name="connsiteY120" fmla="*/ 38921 h 113050"/>
                                <a:gd name="connsiteX121" fmla="*/ 8992 w 12182"/>
                                <a:gd name="connsiteY121" fmla="*/ 41086 h 113050"/>
                                <a:gd name="connsiteX122" fmla="*/ 9036 w 12182"/>
                                <a:gd name="connsiteY122" fmla="*/ 37497 h 113050"/>
                                <a:gd name="connsiteX123" fmla="*/ 9204 w 12182"/>
                                <a:gd name="connsiteY123" fmla="*/ 35084 h 113050"/>
                                <a:gd name="connsiteX124" fmla="*/ 9247 w 12182"/>
                                <a:gd name="connsiteY124" fmla="*/ 41167 h 113050"/>
                                <a:gd name="connsiteX125" fmla="*/ 9333 w 12182"/>
                                <a:gd name="connsiteY125" fmla="*/ 35670 h 113050"/>
                                <a:gd name="connsiteX126" fmla="*/ 9458 w 12182"/>
                                <a:gd name="connsiteY126" fmla="*/ 38587 h 113050"/>
                                <a:gd name="connsiteX127" fmla="*/ 9503 w 12182"/>
                                <a:gd name="connsiteY127" fmla="*/ 36003 h 113050"/>
                                <a:gd name="connsiteX128" fmla="*/ 9503 w 12182"/>
                                <a:gd name="connsiteY128" fmla="*/ 41844 h 113050"/>
                                <a:gd name="connsiteX129" fmla="*/ 9631 w 12182"/>
                                <a:gd name="connsiteY129" fmla="*/ 37750 h 113050"/>
                                <a:gd name="connsiteX130" fmla="*/ 9673 w 12182"/>
                                <a:gd name="connsiteY130" fmla="*/ 38840 h 113050"/>
                                <a:gd name="connsiteX131" fmla="*/ 9715 w 12182"/>
                                <a:gd name="connsiteY131" fmla="*/ 41667 h 113050"/>
                                <a:gd name="connsiteX132" fmla="*/ 9800 w 12182"/>
                                <a:gd name="connsiteY132" fmla="*/ 36003 h 113050"/>
                                <a:gd name="connsiteX133" fmla="*/ 9885 w 12182"/>
                                <a:gd name="connsiteY133" fmla="*/ 37497 h 113050"/>
                                <a:gd name="connsiteX134" fmla="*/ 10099 w 12182"/>
                                <a:gd name="connsiteY134" fmla="*/ 41425 h 113050"/>
                                <a:gd name="connsiteX135" fmla="*/ 10183 w 12182"/>
                                <a:gd name="connsiteY135" fmla="*/ 39087 h 113050"/>
                                <a:gd name="connsiteX136" fmla="*/ 10312 w 12182"/>
                                <a:gd name="connsiteY136" fmla="*/ 36084 h 113050"/>
                                <a:gd name="connsiteX137" fmla="*/ 10354 w 12182"/>
                                <a:gd name="connsiteY137" fmla="*/ 39164 h 113050"/>
                                <a:gd name="connsiteX138" fmla="*/ 10396 w 12182"/>
                                <a:gd name="connsiteY138" fmla="*/ 40001 h 113050"/>
                                <a:gd name="connsiteX139" fmla="*/ 10396 w 12182"/>
                                <a:gd name="connsiteY139" fmla="*/ 40334 h 113050"/>
                                <a:gd name="connsiteX140" fmla="*/ 10524 w 12182"/>
                                <a:gd name="connsiteY140" fmla="*/ 38336 h 113050"/>
                                <a:gd name="connsiteX141" fmla="*/ 10609 w 12182"/>
                                <a:gd name="connsiteY141" fmla="*/ 40001 h 113050"/>
                                <a:gd name="connsiteX142" fmla="*/ 10650 w 12182"/>
                                <a:gd name="connsiteY142" fmla="*/ 39673 h 113050"/>
                                <a:gd name="connsiteX143" fmla="*/ 10650 w 12182"/>
                                <a:gd name="connsiteY143" fmla="*/ 37174 h 113050"/>
                                <a:gd name="connsiteX144" fmla="*/ 10778 w 12182"/>
                                <a:gd name="connsiteY144" fmla="*/ 41253 h 113050"/>
                                <a:gd name="connsiteX145" fmla="*/ 10778 w 12182"/>
                                <a:gd name="connsiteY145" fmla="*/ 39164 h 113050"/>
                                <a:gd name="connsiteX146" fmla="*/ 10864 w 12182"/>
                                <a:gd name="connsiteY146" fmla="*/ 39754 h 113050"/>
                                <a:gd name="connsiteX147" fmla="*/ 10948 w 12182"/>
                                <a:gd name="connsiteY147" fmla="*/ 40672 h 113050"/>
                                <a:gd name="connsiteX148" fmla="*/ 11078 w 12182"/>
                                <a:gd name="connsiteY148" fmla="*/ 37497 h 113050"/>
                                <a:gd name="connsiteX149" fmla="*/ 11078 w 12182"/>
                                <a:gd name="connsiteY149" fmla="*/ 39501 h 113050"/>
                                <a:gd name="connsiteX150" fmla="*/ 11247 w 12182"/>
                                <a:gd name="connsiteY150" fmla="*/ 38088 h 113050"/>
                                <a:gd name="connsiteX151" fmla="*/ 12182 w 12182"/>
                                <a:gd name="connsiteY151" fmla="*/ 112050 h 113050"/>
                                <a:gd name="connsiteX0" fmla="*/ 0 w 12182"/>
                                <a:gd name="connsiteY0" fmla="*/ 113050 h 113050"/>
                                <a:gd name="connsiteX1" fmla="*/ 1270 w 12182"/>
                                <a:gd name="connsiteY1" fmla="*/ 36943 h 113050"/>
                                <a:gd name="connsiteX2" fmla="*/ 1377 w 12182"/>
                                <a:gd name="connsiteY2" fmla="*/ 42339 h 113050"/>
                                <a:gd name="connsiteX3" fmla="*/ 1377 w 12182"/>
                                <a:gd name="connsiteY3" fmla="*/ 41086 h 113050"/>
                                <a:gd name="connsiteX4" fmla="*/ 1461 w 12182"/>
                                <a:gd name="connsiteY4" fmla="*/ 38507 h 113050"/>
                                <a:gd name="connsiteX5" fmla="*/ 1502 w 12182"/>
                                <a:gd name="connsiteY5" fmla="*/ 40834 h 113050"/>
                                <a:gd name="connsiteX6" fmla="*/ 1587 w 12182"/>
                                <a:gd name="connsiteY6" fmla="*/ 42086 h 113050"/>
                                <a:gd name="connsiteX7" fmla="*/ 1606 w 12182"/>
                                <a:gd name="connsiteY7" fmla="*/ 33354 h 113050"/>
                                <a:gd name="connsiteX8" fmla="*/ 1717 w 12182"/>
                                <a:gd name="connsiteY8" fmla="*/ 39164 h 113050"/>
                                <a:gd name="connsiteX9" fmla="*/ 1844 w 12182"/>
                                <a:gd name="connsiteY9" fmla="*/ 38007 h 113050"/>
                                <a:gd name="connsiteX10" fmla="*/ 1929 w 12182"/>
                                <a:gd name="connsiteY10" fmla="*/ 41505 h 113050"/>
                                <a:gd name="connsiteX11" fmla="*/ 2044 w 12182"/>
                                <a:gd name="connsiteY11" fmla="*/ 37029 h 113050"/>
                                <a:gd name="connsiteX12" fmla="*/ 2072 w 12182"/>
                                <a:gd name="connsiteY12" fmla="*/ 2 h 113050"/>
                                <a:gd name="connsiteX13" fmla="*/ 2226 w 12182"/>
                                <a:gd name="connsiteY13" fmla="*/ 42919 h 113050"/>
                                <a:gd name="connsiteX14" fmla="*/ 2354 w 12182"/>
                                <a:gd name="connsiteY14" fmla="*/ 40915 h 113050"/>
                                <a:gd name="connsiteX15" fmla="*/ 2402 w 12182"/>
                                <a:gd name="connsiteY15" fmla="*/ 37825 h 113050"/>
                                <a:gd name="connsiteX16" fmla="*/ 2525 w 12182"/>
                                <a:gd name="connsiteY16" fmla="*/ 41505 h 113050"/>
                                <a:gd name="connsiteX17" fmla="*/ 2566 w 12182"/>
                                <a:gd name="connsiteY17" fmla="*/ 43418 h 113050"/>
                                <a:gd name="connsiteX18" fmla="*/ 2652 w 12182"/>
                                <a:gd name="connsiteY18" fmla="*/ 37750 h 113050"/>
                                <a:gd name="connsiteX19" fmla="*/ 2738 w 12182"/>
                                <a:gd name="connsiteY19" fmla="*/ 40672 h 113050"/>
                                <a:gd name="connsiteX20" fmla="*/ 2802 w 12182"/>
                                <a:gd name="connsiteY20" fmla="*/ 31629 h 113050"/>
                                <a:gd name="connsiteX21" fmla="*/ 2907 w 12182"/>
                                <a:gd name="connsiteY21" fmla="*/ 41505 h 113050"/>
                                <a:gd name="connsiteX22" fmla="*/ 3035 w 12182"/>
                                <a:gd name="connsiteY22" fmla="*/ 38336 h 113050"/>
                                <a:gd name="connsiteX23" fmla="*/ 3120 w 12182"/>
                                <a:gd name="connsiteY23" fmla="*/ 37416 h 113050"/>
                                <a:gd name="connsiteX24" fmla="*/ 3120 w 12182"/>
                                <a:gd name="connsiteY24" fmla="*/ 36916 h 113050"/>
                                <a:gd name="connsiteX25" fmla="*/ 3205 w 12182"/>
                                <a:gd name="connsiteY25" fmla="*/ 42086 h 113050"/>
                                <a:gd name="connsiteX26" fmla="*/ 3247 w 12182"/>
                                <a:gd name="connsiteY26" fmla="*/ 41505 h 113050"/>
                                <a:gd name="connsiteX27" fmla="*/ 3331 w 12182"/>
                                <a:gd name="connsiteY27" fmla="*/ 40915 h 113050"/>
                                <a:gd name="connsiteX28" fmla="*/ 3374 w 12182"/>
                                <a:gd name="connsiteY28" fmla="*/ 34831 h 113050"/>
                                <a:gd name="connsiteX29" fmla="*/ 3374 w 12182"/>
                                <a:gd name="connsiteY29" fmla="*/ 40001 h 113050"/>
                                <a:gd name="connsiteX30" fmla="*/ 3419 w 12182"/>
                                <a:gd name="connsiteY30" fmla="*/ 42919 h 113050"/>
                                <a:gd name="connsiteX31" fmla="*/ 3564 w 12182"/>
                                <a:gd name="connsiteY31" fmla="*/ 36682 h 113050"/>
                                <a:gd name="connsiteX32" fmla="*/ 3631 w 12182"/>
                                <a:gd name="connsiteY32" fmla="*/ 41667 h 113050"/>
                                <a:gd name="connsiteX33" fmla="*/ 3631 w 12182"/>
                                <a:gd name="connsiteY33" fmla="*/ 42258 h 113050"/>
                                <a:gd name="connsiteX34" fmla="*/ 3679 w 12182"/>
                                <a:gd name="connsiteY34" fmla="*/ 38362 h 113050"/>
                                <a:gd name="connsiteX35" fmla="*/ 3760 w 12182"/>
                                <a:gd name="connsiteY35" fmla="*/ 40501 h 113050"/>
                                <a:gd name="connsiteX36" fmla="*/ 3843 w 12182"/>
                                <a:gd name="connsiteY36" fmla="*/ 38088 h 113050"/>
                                <a:gd name="connsiteX37" fmla="*/ 3885 w 12182"/>
                                <a:gd name="connsiteY37" fmla="*/ 39673 h 113050"/>
                                <a:gd name="connsiteX38" fmla="*/ 3971 w 12182"/>
                                <a:gd name="connsiteY38" fmla="*/ 40672 h 113050"/>
                                <a:gd name="connsiteX39" fmla="*/ 4013 w 12182"/>
                                <a:gd name="connsiteY39" fmla="*/ 38395 h 113050"/>
                                <a:gd name="connsiteX40" fmla="*/ 4099 w 12182"/>
                                <a:gd name="connsiteY40" fmla="*/ 38336 h 113050"/>
                                <a:gd name="connsiteX41" fmla="*/ 4099 w 12182"/>
                                <a:gd name="connsiteY41" fmla="*/ 38088 h 113050"/>
                                <a:gd name="connsiteX42" fmla="*/ 4269 w 12182"/>
                                <a:gd name="connsiteY42" fmla="*/ 42505 h 113050"/>
                                <a:gd name="connsiteX43" fmla="*/ 4395 w 12182"/>
                                <a:gd name="connsiteY43" fmla="*/ 36003 h 113050"/>
                                <a:gd name="connsiteX44" fmla="*/ 4499 w 12182"/>
                                <a:gd name="connsiteY44" fmla="*/ 42219 h 113050"/>
                                <a:gd name="connsiteX45" fmla="*/ 4567 w 12182"/>
                                <a:gd name="connsiteY45" fmla="*/ 35670 h 113050"/>
                                <a:gd name="connsiteX46" fmla="*/ 4667 w 12182"/>
                                <a:gd name="connsiteY46" fmla="*/ 40767 h 113050"/>
                                <a:gd name="connsiteX47" fmla="*/ 4737 w 12182"/>
                                <a:gd name="connsiteY47" fmla="*/ 39254 h 113050"/>
                                <a:gd name="connsiteX48" fmla="*/ 4864 w 12182"/>
                                <a:gd name="connsiteY48" fmla="*/ 37916 h 113050"/>
                                <a:gd name="connsiteX49" fmla="*/ 4906 w 12182"/>
                                <a:gd name="connsiteY49" fmla="*/ 41086 h 113050"/>
                                <a:gd name="connsiteX50" fmla="*/ 4992 w 12182"/>
                                <a:gd name="connsiteY50" fmla="*/ 43499 h 113050"/>
                                <a:gd name="connsiteX51" fmla="*/ 5076 w 12182"/>
                                <a:gd name="connsiteY51" fmla="*/ 42258 h 113050"/>
                                <a:gd name="connsiteX52" fmla="*/ 5162 w 12182"/>
                                <a:gd name="connsiteY52" fmla="*/ 40082 h 113050"/>
                                <a:gd name="connsiteX53" fmla="*/ 5162 w 12182"/>
                                <a:gd name="connsiteY53" fmla="*/ 38250 h 113050"/>
                                <a:gd name="connsiteX54" fmla="*/ 5162 w 12182"/>
                                <a:gd name="connsiteY54" fmla="*/ 37174 h 113050"/>
                                <a:gd name="connsiteX55" fmla="*/ 5205 w 12182"/>
                                <a:gd name="connsiteY55" fmla="*/ 37750 h 113050"/>
                                <a:gd name="connsiteX56" fmla="*/ 5205 w 12182"/>
                                <a:gd name="connsiteY56" fmla="*/ 38587 h 113050"/>
                                <a:gd name="connsiteX57" fmla="*/ 5331 w 12182"/>
                                <a:gd name="connsiteY57" fmla="*/ 42258 h 113050"/>
                                <a:gd name="connsiteX58" fmla="*/ 5399 w 12182"/>
                                <a:gd name="connsiteY58" fmla="*/ 38862 h 113050"/>
                                <a:gd name="connsiteX59" fmla="*/ 5545 w 12182"/>
                                <a:gd name="connsiteY59" fmla="*/ 39754 h 113050"/>
                                <a:gd name="connsiteX60" fmla="*/ 5617 w 12182"/>
                                <a:gd name="connsiteY60" fmla="*/ 29813 h 113050"/>
                                <a:gd name="connsiteX61" fmla="*/ 5709 w 12182"/>
                                <a:gd name="connsiteY61" fmla="*/ 38435 h 113050"/>
                                <a:gd name="connsiteX62" fmla="*/ 5812 w 12182"/>
                                <a:gd name="connsiteY62" fmla="*/ 45148 h 113050"/>
                                <a:gd name="connsiteX63" fmla="*/ 5868 w 12182"/>
                                <a:gd name="connsiteY63" fmla="*/ 35266 h 113050"/>
                                <a:gd name="connsiteX64" fmla="*/ 5971 w 12182"/>
                                <a:gd name="connsiteY64" fmla="*/ 40001 h 113050"/>
                                <a:gd name="connsiteX65" fmla="*/ 6013 w 12182"/>
                                <a:gd name="connsiteY65" fmla="*/ 32089 h 113050"/>
                                <a:gd name="connsiteX66" fmla="*/ 6075 w 12182"/>
                                <a:gd name="connsiteY66" fmla="*/ 39094 h 113050"/>
                                <a:gd name="connsiteX67" fmla="*/ 6155 w 12182"/>
                                <a:gd name="connsiteY67" fmla="*/ 40864 h 113050"/>
                                <a:gd name="connsiteX68" fmla="*/ 6268 w 12182"/>
                                <a:gd name="connsiteY68" fmla="*/ 34992 h 113050"/>
                                <a:gd name="connsiteX69" fmla="*/ 6383 w 12182"/>
                                <a:gd name="connsiteY69" fmla="*/ 43945 h 113050"/>
                                <a:gd name="connsiteX70" fmla="*/ 6438 w 12182"/>
                                <a:gd name="connsiteY70" fmla="*/ 36674 h 113050"/>
                                <a:gd name="connsiteX71" fmla="*/ 6481 w 12182"/>
                                <a:gd name="connsiteY71" fmla="*/ 40082 h 113050"/>
                                <a:gd name="connsiteX72" fmla="*/ 6524 w 12182"/>
                                <a:gd name="connsiteY72" fmla="*/ 38840 h 113050"/>
                                <a:gd name="connsiteX73" fmla="*/ 6610 w 12182"/>
                                <a:gd name="connsiteY73" fmla="*/ 37088 h 113050"/>
                                <a:gd name="connsiteX74" fmla="*/ 6651 w 12182"/>
                                <a:gd name="connsiteY74" fmla="*/ 38587 h 113050"/>
                                <a:gd name="connsiteX75" fmla="*/ 6838 w 12182"/>
                                <a:gd name="connsiteY75" fmla="*/ 42033 h 113050"/>
                                <a:gd name="connsiteX76" fmla="*/ 6821 w 12182"/>
                                <a:gd name="connsiteY76" fmla="*/ 38840 h 113050"/>
                                <a:gd name="connsiteX77" fmla="*/ 6864 w 12182"/>
                                <a:gd name="connsiteY77" fmla="*/ 37416 h 113050"/>
                                <a:gd name="connsiteX78" fmla="*/ 6864 w 12182"/>
                                <a:gd name="connsiteY78" fmla="*/ 38007 h 113050"/>
                                <a:gd name="connsiteX79" fmla="*/ 6864 w 12182"/>
                                <a:gd name="connsiteY79" fmla="*/ 38840 h 113050"/>
                                <a:gd name="connsiteX80" fmla="*/ 6907 w 12182"/>
                                <a:gd name="connsiteY80" fmla="*/ 38507 h 113050"/>
                                <a:gd name="connsiteX81" fmla="*/ 6951 w 12182"/>
                                <a:gd name="connsiteY81" fmla="*/ 37336 h 113050"/>
                                <a:gd name="connsiteX82" fmla="*/ 7077 w 12182"/>
                                <a:gd name="connsiteY82" fmla="*/ 39421 h 113050"/>
                                <a:gd name="connsiteX83" fmla="*/ 7077 w 12182"/>
                                <a:gd name="connsiteY83" fmla="*/ 39921 h 113050"/>
                                <a:gd name="connsiteX84" fmla="*/ 7077 w 12182"/>
                                <a:gd name="connsiteY84" fmla="*/ 39501 h 113050"/>
                                <a:gd name="connsiteX85" fmla="*/ 7119 w 12182"/>
                                <a:gd name="connsiteY85" fmla="*/ 38250 h 113050"/>
                                <a:gd name="connsiteX86" fmla="*/ 7163 w 12182"/>
                                <a:gd name="connsiteY86" fmla="*/ 36916 h 113050"/>
                                <a:gd name="connsiteX87" fmla="*/ 7247 w 12182"/>
                                <a:gd name="connsiteY87" fmla="*/ 40254 h 113050"/>
                                <a:gd name="connsiteX88" fmla="*/ 7290 w 12182"/>
                                <a:gd name="connsiteY88" fmla="*/ 38921 h 113050"/>
                                <a:gd name="connsiteX89" fmla="*/ 7290 w 12182"/>
                                <a:gd name="connsiteY89" fmla="*/ 36255 h 113050"/>
                                <a:gd name="connsiteX90" fmla="*/ 7332 w 12182"/>
                                <a:gd name="connsiteY90" fmla="*/ 38507 h 113050"/>
                                <a:gd name="connsiteX91" fmla="*/ 7374 w 12182"/>
                                <a:gd name="connsiteY91" fmla="*/ 36674 h 113050"/>
                                <a:gd name="connsiteX92" fmla="*/ 7374 w 12182"/>
                                <a:gd name="connsiteY92" fmla="*/ 40905 h 113050"/>
                                <a:gd name="connsiteX93" fmla="*/ 7502 w 12182"/>
                                <a:gd name="connsiteY93" fmla="*/ 34089 h 113050"/>
                                <a:gd name="connsiteX94" fmla="*/ 7546 w 12182"/>
                                <a:gd name="connsiteY94" fmla="*/ 42258 h 113050"/>
                                <a:gd name="connsiteX95" fmla="*/ 7588 w 12182"/>
                                <a:gd name="connsiteY95" fmla="*/ 38669 h 113050"/>
                                <a:gd name="connsiteX96" fmla="*/ 7674 w 12182"/>
                                <a:gd name="connsiteY96" fmla="*/ 41753 h 113050"/>
                                <a:gd name="connsiteX97" fmla="*/ 7717 w 12182"/>
                                <a:gd name="connsiteY97" fmla="*/ 37416 h 113050"/>
                                <a:gd name="connsiteX98" fmla="*/ 7757 w 12182"/>
                                <a:gd name="connsiteY98" fmla="*/ 40254 h 113050"/>
                                <a:gd name="connsiteX99" fmla="*/ 7800 w 12182"/>
                                <a:gd name="connsiteY99" fmla="*/ 36255 h 113050"/>
                                <a:gd name="connsiteX100" fmla="*/ 7886 w 12182"/>
                                <a:gd name="connsiteY100" fmla="*/ 39673 h 113050"/>
                                <a:gd name="connsiteX101" fmla="*/ 7886 w 12182"/>
                                <a:gd name="connsiteY101" fmla="*/ 41167 h 113050"/>
                                <a:gd name="connsiteX102" fmla="*/ 7928 w 12182"/>
                                <a:gd name="connsiteY102" fmla="*/ 41505 h 113050"/>
                                <a:gd name="connsiteX103" fmla="*/ 7928 w 12182"/>
                                <a:gd name="connsiteY103" fmla="*/ 40334 h 113050"/>
                                <a:gd name="connsiteX104" fmla="*/ 8013 w 12182"/>
                                <a:gd name="connsiteY104" fmla="*/ 37750 h 113050"/>
                                <a:gd name="connsiteX105" fmla="*/ 8140 w 12182"/>
                                <a:gd name="connsiteY105" fmla="*/ 40672 h 113050"/>
                                <a:gd name="connsiteX106" fmla="*/ 8226 w 12182"/>
                                <a:gd name="connsiteY106" fmla="*/ 37416 h 113050"/>
                                <a:gd name="connsiteX107" fmla="*/ 8226 w 12182"/>
                                <a:gd name="connsiteY107" fmla="*/ 38669 h 113050"/>
                                <a:gd name="connsiteX108" fmla="*/ 8268 w 12182"/>
                                <a:gd name="connsiteY108" fmla="*/ 39087 h 113050"/>
                                <a:gd name="connsiteX109" fmla="*/ 8268 w 12182"/>
                                <a:gd name="connsiteY109" fmla="*/ 42086 h 113050"/>
                                <a:gd name="connsiteX110" fmla="*/ 8353 w 12182"/>
                                <a:gd name="connsiteY110" fmla="*/ 41086 h 113050"/>
                                <a:gd name="connsiteX111" fmla="*/ 8394 w 12182"/>
                                <a:gd name="connsiteY111" fmla="*/ 37416 h 113050"/>
                                <a:gd name="connsiteX112" fmla="*/ 8482 w 12182"/>
                                <a:gd name="connsiteY112" fmla="*/ 38250 h 113050"/>
                                <a:gd name="connsiteX113" fmla="*/ 8568 w 12182"/>
                                <a:gd name="connsiteY113" fmla="*/ 37336 h 113050"/>
                                <a:gd name="connsiteX114" fmla="*/ 8610 w 12182"/>
                                <a:gd name="connsiteY114" fmla="*/ 37916 h 113050"/>
                                <a:gd name="connsiteX115" fmla="*/ 8651 w 12182"/>
                                <a:gd name="connsiteY115" fmla="*/ 37174 h 113050"/>
                                <a:gd name="connsiteX116" fmla="*/ 8693 w 12182"/>
                                <a:gd name="connsiteY116" fmla="*/ 38336 h 113050"/>
                                <a:gd name="connsiteX117" fmla="*/ 8778 w 12182"/>
                                <a:gd name="connsiteY117" fmla="*/ 35170 h 113050"/>
                                <a:gd name="connsiteX118" fmla="*/ 8876 w 12182"/>
                                <a:gd name="connsiteY118" fmla="*/ 39732 h 113050"/>
                                <a:gd name="connsiteX119" fmla="*/ 8908 w 12182"/>
                                <a:gd name="connsiteY119" fmla="*/ 35923 h 113050"/>
                                <a:gd name="connsiteX120" fmla="*/ 8992 w 12182"/>
                                <a:gd name="connsiteY120" fmla="*/ 38921 h 113050"/>
                                <a:gd name="connsiteX121" fmla="*/ 8992 w 12182"/>
                                <a:gd name="connsiteY121" fmla="*/ 41086 h 113050"/>
                                <a:gd name="connsiteX122" fmla="*/ 9036 w 12182"/>
                                <a:gd name="connsiteY122" fmla="*/ 37497 h 113050"/>
                                <a:gd name="connsiteX123" fmla="*/ 9204 w 12182"/>
                                <a:gd name="connsiteY123" fmla="*/ 35084 h 113050"/>
                                <a:gd name="connsiteX124" fmla="*/ 9247 w 12182"/>
                                <a:gd name="connsiteY124" fmla="*/ 41167 h 113050"/>
                                <a:gd name="connsiteX125" fmla="*/ 9333 w 12182"/>
                                <a:gd name="connsiteY125" fmla="*/ 35670 h 113050"/>
                                <a:gd name="connsiteX126" fmla="*/ 9458 w 12182"/>
                                <a:gd name="connsiteY126" fmla="*/ 38587 h 113050"/>
                                <a:gd name="connsiteX127" fmla="*/ 9503 w 12182"/>
                                <a:gd name="connsiteY127" fmla="*/ 36003 h 113050"/>
                                <a:gd name="connsiteX128" fmla="*/ 9503 w 12182"/>
                                <a:gd name="connsiteY128" fmla="*/ 41844 h 113050"/>
                                <a:gd name="connsiteX129" fmla="*/ 9631 w 12182"/>
                                <a:gd name="connsiteY129" fmla="*/ 37750 h 113050"/>
                                <a:gd name="connsiteX130" fmla="*/ 9673 w 12182"/>
                                <a:gd name="connsiteY130" fmla="*/ 38840 h 113050"/>
                                <a:gd name="connsiteX131" fmla="*/ 9715 w 12182"/>
                                <a:gd name="connsiteY131" fmla="*/ 41667 h 113050"/>
                                <a:gd name="connsiteX132" fmla="*/ 9800 w 12182"/>
                                <a:gd name="connsiteY132" fmla="*/ 36003 h 113050"/>
                                <a:gd name="connsiteX133" fmla="*/ 9885 w 12182"/>
                                <a:gd name="connsiteY133" fmla="*/ 37497 h 113050"/>
                                <a:gd name="connsiteX134" fmla="*/ 10099 w 12182"/>
                                <a:gd name="connsiteY134" fmla="*/ 41425 h 113050"/>
                                <a:gd name="connsiteX135" fmla="*/ 10183 w 12182"/>
                                <a:gd name="connsiteY135" fmla="*/ 39087 h 113050"/>
                                <a:gd name="connsiteX136" fmla="*/ 10312 w 12182"/>
                                <a:gd name="connsiteY136" fmla="*/ 36084 h 113050"/>
                                <a:gd name="connsiteX137" fmla="*/ 10354 w 12182"/>
                                <a:gd name="connsiteY137" fmla="*/ 39164 h 113050"/>
                                <a:gd name="connsiteX138" fmla="*/ 10396 w 12182"/>
                                <a:gd name="connsiteY138" fmla="*/ 40001 h 113050"/>
                                <a:gd name="connsiteX139" fmla="*/ 10396 w 12182"/>
                                <a:gd name="connsiteY139" fmla="*/ 40334 h 113050"/>
                                <a:gd name="connsiteX140" fmla="*/ 10524 w 12182"/>
                                <a:gd name="connsiteY140" fmla="*/ 38336 h 113050"/>
                                <a:gd name="connsiteX141" fmla="*/ 10609 w 12182"/>
                                <a:gd name="connsiteY141" fmla="*/ 40001 h 113050"/>
                                <a:gd name="connsiteX142" fmla="*/ 10650 w 12182"/>
                                <a:gd name="connsiteY142" fmla="*/ 39673 h 113050"/>
                                <a:gd name="connsiteX143" fmla="*/ 10650 w 12182"/>
                                <a:gd name="connsiteY143" fmla="*/ 37174 h 113050"/>
                                <a:gd name="connsiteX144" fmla="*/ 10778 w 12182"/>
                                <a:gd name="connsiteY144" fmla="*/ 41253 h 113050"/>
                                <a:gd name="connsiteX145" fmla="*/ 10778 w 12182"/>
                                <a:gd name="connsiteY145" fmla="*/ 39164 h 113050"/>
                                <a:gd name="connsiteX146" fmla="*/ 10864 w 12182"/>
                                <a:gd name="connsiteY146" fmla="*/ 39754 h 113050"/>
                                <a:gd name="connsiteX147" fmla="*/ 10948 w 12182"/>
                                <a:gd name="connsiteY147" fmla="*/ 40672 h 113050"/>
                                <a:gd name="connsiteX148" fmla="*/ 11078 w 12182"/>
                                <a:gd name="connsiteY148" fmla="*/ 37497 h 113050"/>
                                <a:gd name="connsiteX149" fmla="*/ 11078 w 12182"/>
                                <a:gd name="connsiteY149" fmla="*/ 39501 h 113050"/>
                                <a:gd name="connsiteX150" fmla="*/ 11247 w 12182"/>
                                <a:gd name="connsiteY150" fmla="*/ 38088 h 113050"/>
                                <a:gd name="connsiteX151" fmla="*/ 12182 w 12182"/>
                                <a:gd name="connsiteY151" fmla="*/ 112050 h 113050"/>
                                <a:gd name="connsiteX0" fmla="*/ 0 w 12182"/>
                                <a:gd name="connsiteY0" fmla="*/ 113050 h 113050"/>
                                <a:gd name="connsiteX1" fmla="*/ 1270 w 12182"/>
                                <a:gd name="connsiteY1" fmla="*/ 36943 h 113050"/>
                                <a:gd name="connsiteX2" fmla="*/ 1377 w 12182"/>
                                <a:gd name="connsiteY2" fmla="*/ 42339 h 113050"/>
                                <a:gd name="connsiteX3" fmla="*/ 1377 w 12182"/>
                                <a:gd name="connsiteY3" fmla="*/ 41086 h 113050"/>
                                <a:gd name="connsiteX4" fmla="*/ 1461 w 12182"/>
                                <a:gd name="connsiteY4" fmla="*/ 38507 h 113050"/>
                                <a:gd name="connsiteX5" fmla="*/ 1502 w 12182"/>
                                <a:gd name="connsiteY5" fmla="*/ 40834 h 113050"/>
                                <a:gd name="connsiteX6" fmla="*/ 1587 w 12182"/>
                                <a:gd name="connsiteY6" fmla="*/ 42086 h 113050"/>
                                <a:gd name="connsiteX7" fmla="*/ 1606 w 12182"/>
                                <a:gd name="connsiteY7" fmla="*/ 33354 h 113050"/>
                                <a:gd name="connsiteX8" fmla="*/ 1717 w 12182"/>
                                <a:gd name="connsiteY8" fmla="*/ 39164 h 113050"/>
                                <a:gd name="connsiteX9" fmla="*/ 1844 w 12182"/>
                                <a:gd name="connsiteY9" fmla="*/ 38007 h 113050"/>
                                <a:gd name="connsiteX10" fmla="*/ 1929 w 12182"/>
                                <a:gd name="connsiteY10" fmla="*/ 41505 h 113050"/>
                                <a:gd name="connsiteX11" fmla="*/ 2044 w 12182"/>
                                <a:gd name="connsiteY11" fmla="*/ 37029 h 113050"/>
                                <a:gd name="connsiteX12" fmla="*/ 2072 w 12182"/>
                                <a:gd name="connsiteY12" fmla="*/ 2 h 113050"/>
                                <a:gd name="connsiteX13" fmla="*/ 2226 w 12182"/>
                                <a:gd name="connsiteY13" fmla="*/ 42919 h 113050"/>
                                <a:gd name="connsiteX14" fmla="*/ 2354 w 12182"/>
                                <a:gd name="connsiteY14" fmla="*/ 40915 h 113050"/>
                                <a:gd name="connsiteX15" fmla="*/ 2402 w 12182"/>
                                <a:gd name="connsiteY15" fmla="*/ 37825 h 113050"/>
                                <a:gd name="connsiteX16" fmla="*/ 2525 w 12182"/>
                                <a:gd name="connsiteY16" fmla="*/ 41505 h 113050"/>
                                <a:gd name="connsiteX17" fmla="*/ 2566 w 12182"/>
                                <a:gd name="connsiteY17" fmla="*/ 43418 h 113050"/>
                                <a:gd name="connsiteX18" fmla="*/ 2652 w 12182"/>
                                <a:gd name="connsiteY18" fmla="*/ 37750 h 113050"/>
                                <a:gd name="connsiteX19" fmla="*/ 2738 w 12182"/>
                                <a:gd name="connsiteY19" fmla="*/ 40672 h 113050"/>
                                <a:gd name="connsiteX20" fmla="*/ 2802 w 12182"/>
                                <a:gd name="connsiteY20" fmla="*/ 31629 h 113050"/>
                                <a:gd name="connsiteX21" fmla="*/ 2907 w 12182"/>
                                <a:gd name="connsiteY21" fmla="*/ 41505 h 113050"/>
                                <a:gd name="connsiteX22" fmla="*/ 3035 w 12182"/>
                                <a:gd name="connsiteY22" fmla="*/ 38336 h 113050"/>
                                <a:gd name="connsiteX23" fmla="*/ 3120 w 12182"/>
                                <a:gd name="connsiteY23" fmla="*/ 37416 h 113050"/>
                                <a:gd name="connsiteX24" fmla="*/ 3120 w 12182"/>
                                <a:gd name="connsiteY24" fmla="*/ 36916 h 113050"/>
                                <a:gd name="connsiteX25" fmla="*/ 3205 w 12182"/>
                                <a:gd name="connsiteY25" fmla="*/ 42086 h 113050"/>
                                <a:gd name="connsiteX26" fmla="*/ 3247 w 12182"/>
                                <a:gd name="connsiteY26" fmla="*/ 41505 h 113050"/>
                                <a:gd name="connsiteX27" fmla="*/ 3331 w 12182"/>
                                <a:gd name="connsiteY27" fmla="*/ 40915 h 113050"/>
                                <a:gd name="connsiteX28" fmla="*/ 3374 w 12182"/>
                                <a:gd name="connsiteY28" fmla="*/ 34831 h 113050"/>
                                <a:gd name="connsiteX29" fmla="*/ 3374 w 12182"/>
                                <a:gd name="connsiteY29" fmla="*/ 40001 h 113050"/>
                                <a:gd name="connsiteX30" fmla="*/ 3419 w 12182"/>
                                <a:gd name="connsiteY30" fmla="*/ 42919 h 113050"/>
                                <a:gd name="connsiteX31" fmla="*/ 3564 w 12182"/>
                                <a:gd name="connsiteY31" fmla="*/ 36682 h 113050"/>
                                <a:gd name="connsiteX32" fmla="*/ 3631 w 12182"/>
                                <a:gd name="connsiteY32" fmla="*/ 41667 h 113050"/>
                                <a:gd name="connsiteX33" fmla="*/ 3631 w 12182"/>
                                <a:gd name="connsiteY33" fmla="*/ 42258 h 113050"/>
                                <a:gd name="connsiteX34" fmla="*/ 3679 w 12182"/>
                                <a:gd name="connsiteY34" fmla="*/ 38362 h 113050"/>
                                <a:gd name="connsiteX35" fmla="*/ 3760 w 12182"/>
                                <a:gd name="connsiteY35" fmla="*/ 40501 h 113050"/>
                                <a:gd name="connsiteX36" fmla="*/ 3843 w 12182"/>
                                <a:gd name="connsiteY36" fmla="*/ 38088 h 113050"/>
                                <a:gd name="connsiteX37" fmla="*/ 3885 w 12182"/>
                                <a:gd name="connsiteY37" fmla="*/ 39673 h 113050"/>
                                <a:gd name="connsiteX38" fmla="*/ 3971 w 12182"/>
                                <a:gd name="connsiteY38" fmla="*/ 40672 h 113050"/>
                                <a:gd name="connsiteX39" fmla="*/ 4013 w 12182"/>
                                <a:gd name="connsiteY39" fmla="*/ 38395 h 113050"/>
                                <a:gd name="connsiteX40" fmla="*/ 4099 w 12182"/>
                                <a:gd name="connsiteY40" fmla="*/ 38336 h 113050"/>
                                <a:gd name="connsiteX41" fmla="*/ 4099 w 12182"/>
                                <a:gd name="connsiteY41" fmla="*/ 38088 h 113050"/>
                                <a:gd name="connsiteX42" fmla="*/ 4269 w 12182"/>
                                <a:gd name="connsiteY42" fmla="*/ 42505 h 113050"/>
                                <a:gd name="connsiteX43" fmla="*/ 4395 w 12182"/>
                                <a:gd name="connsiteY43" fmla="*/ 36003 h 113050"/>
                                <a:gd name="connsiteX44" fmla="*/ 4499 w 12182"/>
                                <a:gd name="connsiteY44" fmla="*/ 42219 h 113050"/>
                                <a:gd name="connsiteX45" fmla="*/ 4567 w 12182"/>
                                <a:gd name="connsiteY45" fmla="*/ 35670 h 113050"/>
                                <a:gd name="connsiteX46" fmla="*/ 4667 w 12182"/>
                                <a:gd name="connsiteY46" fmla="*/ 40767 h 113050"/>
                                <a:gd name="connsiteX47" fmla="*/ 4737 w 12182"/>
                                <a:gd name="connsiteY47" fmla="*/ 39254 h 113050"/>
                                <a:gd name="connsiteX48" fmla="*/ 4864 w 12182"/>
                                <a:gd name="connsiteY48" fmla="*/ 37916 h 113050"/>
                                <a:gd name="connsiteX49" fmla="*/ 4906 w 12182"/>
                                <a:gd name="connsiteY49" fmla="*/ 41086 h 113050"/>
                                <a:gd name="connsiteX50" fmla="*/ 4992 w 12182"/>
                                <a:gd name="connsiteY50" fmla="*/ 43499 h 113050"/>
                                <a:gd name="connsiteX51" fmla="*/ 5076 w 12182"/>
                                <a:gd name="connsiteY51" fmla="*/ 42258 h 113050"/>
                                <a:gd name="connsiteX52" fmla="*/ 5162 w 12182"/>
                                <a:gd name="connsiteY52" fmla="*/ 40082 h 113050"/>
                                <a:gd name="connsiteX53" fmla="*/ 5162 w 12182"/>
                                <a:gd name="connsiteY53" fmla="*/ 38250 h 113050"/>
                                <a:gd name="connsiteX54" fmla="*/ 5162 w 12182"/>
                                <a:gd name="connsiteY54" fmla="*/ 37174 h 113050"/>
                                <a:gd name="connsiteX55" fmla="*/ 5205 w 12182"/>
                                <a:gd name="connsiteY55" fmla="*/ 37750 h 113050"/>
                                <a:gd name="connsiteX56" fmla="*/ 5205 w 12182"/>
                                <a:gd name="connsiteY56" fmla="*/ 38587 h 113050"/>
                                <a:gd name="connsiteX57" fmla="*/ 5331 w 12182"/>
                                <a:gd name="connsiteY57" fmla="*/ 42258 h 113050"/>
                                <a:gd name="connsiteX58" fmla="*/ 5399 w 12182"/>
                                <a:gd name="connsiteY58" fmla="*/ 38862 h 113050"/>
                                <a:gd name="connsiteX59" fmla="*/ 5545 w 12182"/>
                                <a:gd name="connsiteY59" fmla="*/ 39754 h 113050"/>
                                <a:gd name="connsiteX60" fmla="*/ 5617 w 12182"/>
                                <a:gd name="connsiteY60" fmla="*/ 29813 h 113050"/>
                                <a:gd name="connsiteX61" fmla="*/ 5709 w 12182"/>
                                <a:gd name="connsiteY61" fmla="*/ 38435 h 113050"/>
                                <a:gd name="connsiteX62" fmla="*/ 5812 w 12182"/>
                                <a:gd name="connsiteY62" fmla="*/ 45148 h 113050"/>
                                <a:gd name="connsiteX63" fmla="*/ 5868 w 12182"/>
                                <a:gd name="connsiteY63" fmla="*/ 35266 h 113050"/>
                                <a:gd name="connsiteX64" fmla="*/ 5971 w 12182"/>
                                <a:gd name="connsiteY64" fmla="*/ 40001 h 113050"/>
                                <a:gd name="connsiteX65" fmla="*/ 6013 w 12182"/>
                                <a:gd name="connsiteY65" fmla="*/ 32089 h 113050"/>
                                <a:gd name="connsiteX66" fmla="*/ 6075 w 12182"/>
                                <a:gd name="connsiteY66" fmla="*/ 39094 h 113050"/>
                                <a:gd name="connsiteX67" fmla="*/ 6155 w 12182"/>
                                <a:gd name="connsiteY67" fmla="*/ 40864 h 113050"/>
                                <a:gd name="connsiteX68" fmla="*/ 6268 w 12182"/>
                                <a:gd name="connsiteY68" fmla="*/ 34992 h 113050"/>
                                <a:gd name="connsiteX69" fmla="*/ 6383 w 12182"/>
                                <a:gd name="connsiteY69" fmla="*/ 43945 h 113050"/>
                                <a:gd name="connsiteX70" fmla="*/ 6438 w 12182"/>
                                <a:gd name="connsiteY70" fmla="*/ 36674 h 113050"/>
                                <a:gd name="connsiteX71" fmla="*/ 6481 w 12182"/>
                                <a:gd name="connsiteY71" fmla="*/ 40082 h 113050"/>
                                <a:gd name="connsiteX72" fmla="*/ 6524 w 12182"/>
                                <a:gd name="connsiteY72" fmla="*/ 38840 h 113050"/>
                                <a:gd name="connsiteX73" fmla="*/ 6610 w 12182"/>
                                <a:gd name="connsiteY73" fmla="*/ 37088 h 113050"/>
                                <a:gd name="connsiteX74" fmla="*/ 6651 w 12182"/>
                                <a:gd name="connsiteY74" fmla="*/ 38587 h 113050"/>
                                <a:gd name="connsiteX75" fmla="*/ 6838 w 12182"/>
                                <a:gd name="connsiteY75" fmla="*/ 42033 h 113050"/>
                                <a:gd name="connsiteX76" fmla="*/ 6821 w 12182"/>
                                <a:gd name="connsiteY76" fmla="*/ 38840 h 113050"/>
                                <a:gd name="connsiteX77" fmla="*/ 6864 w 12182"/>
                                <a:gd name="connsiteY77" fmla="*/ 37416 h 113050"/>
                                <a:gd name="connsiteX78" fmla="*/ 6864 w 12182"/>
                                <a:gd name="connsiteY78" fmla="*/ 38007 h 113050"/>
                                <a:gd name="connsiteX79" fmla="*/ 6864 w 12182"/>
                                <a:gd name="connsiteY79" fmla="*/ 38840 h 113050"/>
                                <a:gd name="connsiteX80" fmla="*/ 6907 w 12182"/>
                                <a:gd name="connsiteY80" fmla="*/ 38507 h 113050"/>
                                <a:gd name="connsiteX81" fmla="*/ 6951 w 12182"/>
                                <a:gd name="connsiteY81" fmla="*/ 37336 h 113050"/>
                                <a:gd name="connsiteX82" fmla="*/ 7077 w 12182"/>
                                <a:gd name="connsiteY82" fmla="*/ 39421 h 113050"/>
                                <a:gd name="connsiteX83" fmla="*/ 7077 w 12182"/>
                                <a:gd name="connsiteY83" fmla="*/ 39921 h 113050"/>
                                <a:gd name="connsiteX84" fmla="*/ 7077 w 12182"/>
                                <a:gd name="connsiteY84" fmla="*/ 39501 h 113050"/>
                                <a:gd name="connsiteX85" fmla="*/ 7119 w 12182"/>
                                <a:gd name="connsiteY85" fmla="*/ 38250 h 113050"/>
                                <a:gd name="connsiteX86" fmla="*/ 7163 w 12182"/>
                                <a:gd name="connsiteY86" fmla="*/ 36916 h 113050"/>
                                <a:gd name="connsiteX87" fmla="*/ 7247 w 12182"/>
                                <a:gd name="connsiteY87" fmla="*/ 40254 h 113050"/>
                                <a:gd name="connsiteX88" fmla="*/ 7290 w 12182"/>
                                <a:gd name="connsiteY88" fmla="*/ 38921 h 113050"/>
                                <a:gd name="connsiteX89" fmla="*/ 7290 w 12182"/>
                                <a:gd name="connsiteY89" fmla="*/ 36255 h 113050"/>
                                <a:gd name="connsiteX90" fmla="*/ 7332 w 12182"/>
                                <a:gd name="connsiteY90" fmla="*/ 38507 h 113050"/>
                                <a:gd name="connsiteX91" fmla="*/ 7374 w 12182"/>
                                <a:gd name="connsiteY91" fmla="*/ 36674 h 113050"/>
                                <a:gd name="connsiteX92" fmla="*/ 7374 w 12182"/>
                                <a:gd name="connsiteY92" fmla="*/ 40905 h 113050"/>
                                <a:gd name="connsiteX93" fmla="*/ 7502 w 12182"/>
                                <a:gd name="connsiteY93" fmla="*/ 34089 h 113050"/>
                                <a:gd name="connsiteX94" fmla="*/ 7546 w 12182"/>
                                <a:gd name="connsiteY94" fmla="*/ 42258 h 113050"/>
                                <a:gd name="connsiteX95" fmla="*/ 7588 w 12182"/>
                                <a:gd name="connsiteY95" fmla="*/ 38669 h 113050"/>
                                <a:gd name="connsiteX96" fmla="*/ 7674 w 12182"/>
                                <a:gd name="connsiteY96" fmla="*/ 41753 h 113050"/>
                                <a:gd name="connsiteX97" fmla="*/ 7717 w 12182"/>
                                <a:gd name="connsiteY97" fmla="*/ 37416 h 113050"/>
                                <a:gd name="connsiteX98" fmla="*/ 7757 w 12182"/>
                                <a:gd name="connsiteY98" fmla="*/ 40254 h 113050"/>
                                <a:gd name="connsiteX99" fmla="*/ 7800 w 12182"/>
                                <a:gd name="connsiteY99" fmla="*/ 36255 h 113050"/>
                                <a:gd name="connsiteX100" fmla="*/ 7886 w 12182"/>
                                <a:gd name="connsiteY100" fmla="*/ 39673 h 113050"/>
                                <a:gd name="connsiteX101" fmla="*/ 7886 w 12182"/>
                                <a:gd name="connsiteY101" fmla="*/ 41167 h 113050"/>
                                <a:gd name="connsiteX102" fmla="*/ 7928 w 12182"/>
                                <a:gd name="connsiteY102" fmla="*/ 41505 h 113050"/>
                                <a:gd name="connsiteX103" fmla="*/ 7928 w 12182"/>
                                <a:gd name="connsiteY103" fmla="*/ 40334 h 113050"/>
                                <a:gd name="connsiteX104" fmla="*/ 8013 w 12182"/>
                                <a:gd name="connsiteY104" fmla="*/ 37750 h 113050"/>
                                <a:gd name="connsiteX105" fmla="*/ 8140 w 12182"/>
                                <a:gd name="connsiteY105" fmla="*/ 40672 h 113050"/>
                                <a:gd name="connsiteX106" fmla="*/ 8226 w 12182"/>
                                <a:gd name="connsiteY106" fmla="*/ 37416 h 113050"/>
                                <a:gd name="connsiteX107" fmla="*/ 8226 w 12182"/>
                                <a:gd name="connsiteY107" fmla="*/ 38669 h 113050"/>
                                <a:gd name="connsiteX108" fmla="*/ 8268 w 12182"/>
                                <a:gd name="connsiteY108" fmla="*/ 39087 h 113050"/>
                                <a:gd name="connsiteX109" fmla="*/ 8268 w 12182"/>
                                <a:gd name="connsiteY109" fmla="*/ 42086 h 113050"/>
                                <a:gd name="connsiteX110" fmla="*/ 8353 w 12182"/>
                                <a:gd name="connsiteY110" fmla="*/ 41086 h 113050"/>
                                <a:gd name="connsiteX111" fmla="*/ 8394 w 12182"/>
                                <a:gd name="connsiteY111" fmla="*/ 37416 h 113050"/>
                                <a:gd name="connsiteX112" fmla="*/ 8482 w 12182"/>
                                <a:gd name="connsiteY112" fmla="*/ 38250 h 113050"/>
                                <a:gd name="connsiteX113" fmla="*/ 8568 w 12182"/>
                                <a:gd name="connsiteY113" fmla="*/ 37336 h 113050"/>
                                <a:gd name="connsiteX114" fmla="*/ 8610 w 12182"/>
                                <a:gd name="connsiteY114" fmla="*/ 37916 h 113050"/>
                                <a:gd name="connsiteX115" fmla="*/ 8651 w 12182"/>
                                <a:gd name="connsiteY115" fmla="*/ 37174 h 113050"/>
                                <a:gd name="connsiteX116" fmla="*/ 8693 w 12182"/>
                                <a:gd name="connsiteY116" fmla="*/ 38336 h 113050"/>
                                <a:gd name="connsiteX117" fmla="*/ 8778 w 12182"/>
                                <a:gd name="connsiteY117" fmla="*/ 35170 h 113050"/>
                                <a:gd name="connsiteX118" fmla="*/ 8876 w 12182"/>
                                <a:gd name="connsiteY118" fmla="*/ 39732 h 113050"/>
                                <a:gd name="connsiteX119" fmla="*/ 8908 w 12182"/>
                                <a:gd name="connsiteY119" fmla="*/ 35923 h 113050"/>
                                <a:gd name="connsiteX120" fmla="*/ 8992 w 12182"/>
                                <a:gd name="connsiteY120" fmla="*/ 38921 h 113050"/>
                                <a:gd name="connsiteX121" fmla="*/ 8992 w 12182"/>
                                <a:gd name="connsiteY121" fmla="*/ 41086 h 113050"/>
                                <a:gd name="connsiteX122" fmla="*/ 9036 w 12182"/>
                                <a:gd name="connsiteY122" fmla="*/ 37497 h 113050"/>
                                <a:gd name="connsiteX123" fmla="*/ 9204 w 12182"/>
                                <a:gd name="connsiteY123" fmla="*/ 35084 h 113050"/>
                                <a:gd name="connsiteX124" fmla="*/ 9247 w 12182"/>
                                <a:gd name="connsiteY124" fmla="*/ 41167 h 113050"/>
                                <a:gd name="connsiteX125" fmla="*/ 9333 w 12182"/>
                                <a:gd name="connsiteY125" fmla="*/ 35670 h 113050"/>
                                <a:gd name="connsiteX126" fmla="*/ 9458 w 12182"/>
                                <a:gd name="connsiteY126" fmla="*/ 38587 h 113050"/>
                                <a:gd name="connsiteX127" fmla="*/ 9503 w 12182"/>
                                <a:gd name="connsiteY127" fmla="*/ 36003 h 113050"/>
                                <a:gd name="connsiteX128" fmla="*/ 9503 w 12182"/>
                                <a:gd name="connsiteY128" fmla="*/ 41844 h 113050"/>
                                <a:gd name="connsiteX129" fmla="*/ 9631 w 12182"/>
                                <a:gd name="connsiteY129" fmla="*/ 37750 h 113050"/>
                                <a:gd name="connsiteX130" fmla="*/ 9673 w 12182"/>
                                <a:gd name="connsiteY130" fmla="*/ 38840 h 113050"/>
                                <a:gd name="connsiteX131" fmla="*/ 9715 w 12182"/>
                                <a:gd name="connsiteY131" fmla="*/ 41667 h 113050"/>
                                <a:gd name="connsiteX132" fmla="*/ 9800 w 12182"/>
                                <a:gd name="connsiteY132" fmla="*/ 36003 h 113050"/>
                                <a:gd name="connsiteX133" fmla="*/ 9885 w 12182"/>
                                <a:gd name="connsiteY133" fmla="*/ 37497 h 113050"/>
                                <a:gd name="connsiteX134" fmla="*/ 10099 w 12182"/>
                                <a:gd name="connsiteY134" fmla="*/ 41425 h 113050"/>
                                <a:gd name="connsiteX135" fmla="*/ 10183 w 12182"/>
                                <a:gd name="connsiteY135" fmla="*/ 39087 h 113050"/>
                                <a:gd name="connsiteX136" fmla="*/ 10312 w 12182"/>
                                <a:gd name="connsiteY136" fmla="*/ 36084 h 113050"/>
                                <a:gd name="connsiteX137" fmla="*/ 10354 w 12182"/>
                                <a:gd name="connsiteY137" fmla="*/ 39164 h 113050"/>
                                <a:gd name="connsiteX138" fmla="*/ 10396 w 12182"/>
                                <a:gd name="connsiteY138" fmla="*/ 40001 h 113050"/>
                                <a:gd name="connsiteX139" fmla="*/ 10396 w 12182"/>
                                <a:gd name="connsiteY139" fmla="*/ 40334 h 113050"/>
                                <a:gd name="connsiteX140" fmla="*/ 10524 w 12182"/>
                                <a:gd name="connsiteY140" fmla="*/ 38336 h 113050"/>
                                <a:gd name="connsiteX141" fmla="*/ 10609 w 12182"/>
                                <a:gd name="connsiteY141" fmla="*/ 40001 h 113050"/>
                                <a:gd name="connsiteX142" fmla="*/ 10650 w 12182"/>
                                <a:gd name="connsiteY142" fmla="*/ 39673 h 113050"/>
                                <a:gd name="connsiteX143" fmla="*/ 10650 w 12182"/>
                                <a:gd name="connsiteY143" fmla="*/ 37174 h 113050"/>
                                <a:gd name="connsiteX144" fmla="*/ 10778 w 12182"/>
                                <a:gd name="connsiteY144" fmla="*/ 41253 h 113050"/>
                                <a:gd name="connsiteX145" fmla="*/ 10778 w 12182"/>
                                <a:gd name="connsiteY145" fmla="*/ 39164 h 113050"/>
                                <a:gd name="connsiteX146" fmla="*/ 10864 w 12182"/>
                                <a:gd name="connsiteY146" fmla="*/ 39754 h 113050"/>
                                <a:gd name="connsiteX147" fmla="*/ 10948 w 12182"/>
                                <a:gd name="connsiteY147" fmla="*/ 40672 h 113050"/>
                                <a:gd name="connsiteX148" fmla="*/ 11078 w 12182"/>
                                <a:gd name="connsiteY148" fmla="*/ 37497 h 113050"/>
                                <a:gd name="connsiteX149" fmla="*/ 11078 w 12182"/>
                                <a:gd name="connsiteY149" fmla="*/ 39501 h 113050"/>
                                <a:gd name="connsiteX150" fmla="*/ 11247 w 12182"/>
                                <a:gd name="connsiteY150" fmla="*/ 38088 h 113050"/>
                                <a:gd name="connsiteX151" fmla="*/ 12182 w 12182"/>
                                <a:gd name="connsiteY151" fmla="*/ 112050 h 113050"/>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886 w 12182"/>
                                <a:gd name="connsiteY99" fmla="*/ 9864 h 83241"/>
                                <a:gd name="connsiteX100" fmla="*/ 7886 w 12182"/>
                                <a:gd name="connsiteY100" fmla="*/ 11358 h 83241"/>
                                <a:gd name="connsiteX101" fmla="*/ 7928 w 12182"/>
                                <a:gd name="connsiteY101" fmla="*/ 11696 h 83241"/>
                                <a:gd name="connsiteX102" fmla="*/ 7928 w 12182"/>
                                <a:gd name="connsiteY102" fmla="*/ 10525 h 83241"/>
                                <a:gd name="connsiteX103" fmla="*/ 8013 w 12182"/>
                                <a:gd name="connsiteY103" fmla="*/ 7941 h 83241"/>
                                <a:gd name="connsiteX104" fmla="*/ 8140 w 12182"/>
                                <a:gd name="connsiteY104" fmla="*/ 10863 h 83241"/>
                                <a:gd name="connsiteX105" fmla="*/ 8226 w 12182"/>
                                <a:gd name="connsiteY105" fmla="*/ 7607 h 83241"/>
                                <a:gd name="connsiteX106" fmla="*/ 8226 w 12182"/>
                                <a:gd name="connsiteY106" fmla="*/ 8860 h 83241"/>
                                <a:gd name="connsiteX107" fmla="*/ 8268 w 12182"/>
                                <a:gd name="connsiteY107" fmla="*/ 9278 h 83241"/>
                                <a:gd name="connsiteX108" fmla="*/ 8268 w 12182"/>
                                <a:gd name="connsiteY108" fmla="*/ 12277 h 83241"/>
                                <a:gd name="connsiteX109" fmla="*/ 8353 w 12182"/>
                                <a:gd name="connsiteY109" fmla="*/ 11277 h 83241"/>
                                <a:gd name="connsiteX110" fmla="*/ 8394 w 12182"/>
                                <a:gd name="connsiteY110" fmla="*/ 7607 h 83241"/>
                                <a:gd name="connsiteX111" fmla="*/ 8482 w 12182"/>
                                <a:gd name="connsiteY111" fmla="*/ 8441 h 83241"/>
                                <a:gd name="connsiteX112" fmla="*/ 8568 w 12182"/>
                                <a:gd name="connsiteY112" fmla="*/ 7527 h 83241"/>
                                <a:gd name="connsiteX113" fmla="*/ 8610 w 12182"/>
                                <a:gd name="connsiteY113" fmla="*/ 8107 h 83241"/>
                                <a:gd name="connsiteX114" fmla="*/ 8651 w 12182"/>
                                <a:gd name="connsiteY114" fmla="*/ 7365 h 83241"/>
                                <a:gd name="connsiteX115" fmla="*/ 8693 w 12182"/>
                                <a:gd name="connsiteY115" fmla="*/ 8527 h 83241"/>
                                <a:gd name="connsiteX116" fmla="*/ 8778 w 12182"/>
                                <a:gd name="connsiteY116" fmla="*/ 5361 h 83241"/>
                                <a:gd name="connsiteX117" fmla="*/ 8876 w 12182"/>
                                <a:gd name="connsiteY117" fmla="*/ 9923 h 83241"/>
                                <a:gd name="connsiteX118" fmla="*/ 8908 w 12182"/>
                                <a:gd name="connsiteY118" fmla="*/ 6114 h 83241"/>
                                <a:gd name="connsiteX119" fmla="*/ 8992 w 12182"/>
                                <a:gd name="connsiteY119" fmla="*/ 9112 h 83241"/>
                                <a:gd name="connsiteX120" fmla="*/ 8992 w 12182"/>
                                <a:gd name="connsiteY120" fmla="*/ 11277 h 83241"/>
                                <a:gd name="connsiteX121" fmla="*/ 9036 w 12182"/>
                                <a:gd name="connsiteY121" fmla="*/ 7688 h 83241"/>
                                <a:gd name="connsiteX122" fmla="*/ 9204 w 12182"/>
                                <a:gd name="connsiteY122" fmla="*/ 5275 h 83241"/>
                                <a:gd name="connsiteX123" fmla="*/ 9247 w 12182"/>
                                <a:gd name="connsiteY123" fmla="*/ 11358 h 83241"/>
                                <a:gd name="connsiteX124" fmla="*/ 9333 w 12182"/>
                                <a:gd name="connsiteY124" fmla="*/ 5861 h 83241"/>
                                <a:gd name="connsiteX125" fmla="*/ 9458 w 12182"/>
                                <a:gd name="connsiteY125" fmla="*/ 8778 h 83241"/>
                                <a:gd name="connsiteX126" fmla="*/ 9503 w 12182"/>
                                <a:gd name="connsiteY126" fmla="*/ 6194 h 83241"/>
                                <a:gd name="connsiteX127" fmla="*/ 9503 w 12182"/>
                                <a:gd name="connsiteY127" fmla="*/ 12035 h 83241"/>
                                <a:gd name="connsiteX128" fmla="*/ 9631 w 12182"/>
                                <a:gd name="connsiteY128" fmla="*/ 7941 h 83241"/>
                                <a:gd name="connsiteX129" fmla="*/ 9673 w 12182"/>
                                <a:gd name="connsiteY129" fmla="*/ 9031 h 83241"/>
                                <a:gd name="connsiteX130" fmla="*/ 9715 w 12182"/>
                                <a:gd name="connsiteY130" fmla="*/ 11858 h 83241"/>
                                <a:gd name="connsiteX131" fmla="*/ 9800 w 12182"/>
                                <a:gd name="connsiteY131" fmla="*/ 6194 h 83241"/>
                                <a:gd name="connsiteX132" fmla="*/ 9885 w 12182"/>
                                <a:gd name="connsiteY132" fmla="*/ 7688 h 83241"/>
                                <a:gd name="connsiteX133" fmla="*/ 10099 w 12182"/>
                                <a:gd name="connsiteY133" fmla="*/ 11616 h 83241"/>
                                <a:gd name="connsiteX134" fmla="*/ 10183 w 12182"/>
                                <a:gd name="connsiteY134" fmla="*/ 9278 h 83241"/>
                                <a:gd name="connsiteX135" fmla="*/ 10312 w 12182"/>
                                <a:gd name="connsiteY135" fmla="*/ 6275 h 83241"/>
                                <a:gd name="connsiteX136" fmla="*/ 10354 w 12182"/>
                                <a:gd name="connsiteY136" fmla="*/ 9355 h 83241"/>
                                <a:gd name="connsiteX137" fmla="*/ 10396 w 12182"/>
                                <a:gd name="connsiteY137" fmla="*/ 10192 h 83241"/>
                                <a:gd name="connsiteX138" fmla="*/ 10396 w 12182"/>
                                <a:gd name="connsiteY138" fmla="*/ 10525 h 83241"/>
                                <a:gd name="connsiteX139" fmla="*/ 10524 w 12182"/>
                                <a:gd name="connsiteY139" fmla="*/ 8527 h 83241"/>
                                <a:gd name="connsiteX140" fmla="*/ 10609 w 12182"/>
                                <a:gd name="connsiteY140" fmla="*/ 10192 h 83241"/>
                                <a:gd name="connsiteX141" fmla="*/ 10650 w 12182"/>
                                <a:gd name="connsiteY141" fmla="*/ 9864 h 83241"/>
                                <a:gd name="connsiteX142" fmla="*/ 10650 w 12182"/>
                                <a:gd name="connsiteY142" fmla="*/ 7365 h 83241"/>
                                <a:gd name="connsiteX143" fmla="*/ 10778 w 12182"/>
                                <a:gd name="connsiteY143" fmla="*/ 11444 h 83241"/>
                                <a:gd name="connsiteX144" fmla="*/ 10778 w 12182"/>
                                <a:gd name="connsiteY144" fmla="*/ 9355 h 83241"/>
                                <a:gd name="connsiteX145" fmla="*/ 10864 w 12182"/>
                                <a:gd name="connsiteY145" fmla="*/ 9945 h 83241"/>
                                <a:gd name="connsiteX146" fmla="*/ 10948 w 12182"/>
                                <a:gd name="connsiteY146" fmla="*/ 10863 h 83241"/>
                                <a:gd name="connsiteX147" fmla="*/ 11078 w 12182"/>
                                <a:gd name="connsiteY147" fmla="*/ 7688 h 83241"/>
                                <a:gd name="connsiteX148" fmla="*/ 11078 w 12182"/>
                                <a:gd name="connsiteY148" fmla="*/ 9692 h 83241"/>
                                <a:gd name="connsiteX149" fmla="*/ 11247 w 12182"/>
                                <a:gd name="connsiteY149" fmla="*/ 8279 h 83241"/>
                                <a:gd name="connsiteX150" fmla="*/ 12182 w 12182"/>
                                <a:gd name="connsiteY150"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886 w 12182"/>
                                <a:gd name="connsiteY99" fmla="*/ 9864 h 83241"/>
                                <a:gd name="connsiteX100" fmla="*/ 7886 w 12182"/>
                                <a:gd name="connsiteY100" fmla="*/ 11358 h 83241"/>
                                <a:gd name="connsiteX101" fmla="*/ 7928 w 12182"/>
                                <a:gd name="connsiteY101" fmla="*/ 11696 h 83241"/>
                                <a:gd name="connsiteX102" fmla="*/ 8013 w 12182"/>
                                <a:gd name="connsiteY102" fmla="*/ 7941 h 83241"/>
                                <a:gd name="connsiteX103" fmla="*/ 8140 w 12182"/>
                                <a:gd name="connsiteY103" fmla="*/ 10863 h 83241"/>
                                <a:gd name="connsiteX104" fmla="*/ 8226 w 12182"/>
                                <a:gd name="connsiteY104" fmla="*/ 7607 h 83241"/>
                                <a:gd name="connsiteX105" fmla="*/ 8226 w 12182"/>
                                <a:gd name="connsiteY105" fmla="*/ 8860 h 83241"/>
                                <a:gd name="connsiteX106" fmla="*/ 8268 w 12182"/>
                                <a:gd name="connsiteY106" fmla="*/ 9278 h 83241"/>
                                <a:gd name="connsiteX107" fmla="*/ 8268 w 12182"/>
                                <a:gd name="connsiteY107" fmla="*/ 12277 h 83241"/>
                                <a:gd name="connsiteX108" fmla="*/ 8353 w 12182"/>
                                <a:gd name="connsiteY108" fmla="*/ 11277 h 83241"/>
                                <a:gd name="connsiteX109" fmla="*/ 8394 w 12182"/>
                                <a:gd name="connsiteY109" fmla="*/ 7607 h 83241"/>
                                <a:gd name="connsiteX110" fmla="*/ 8482 w 12182"/>
                                <a:gd name="connsiteY110" fmla="*/ 8441 h 83241"/>
                                <a:gd name="connsiteX111" fmla="*/ 8568 w 12182"/>
                                <a:gd name="connsiteY111" fmla="*/ 7527 h 83241"/>
                                <a:gd name="connsiteX112" fmla="*/ 8610 w 12182"/>
                                <a:gd name="connsiteY112" fmla="*/ 8107 h 83241"/>
                                <a:gd name="connsiteX113" fmla="*/ 8651 w 12182"/>
                                <a:gd name="connsiteY113" fmla="*/ 7365 h 83241"/>
                                <a:gd name="connsiteX114" fmla="*/ 8693 w 12182"/>
                                <a:gd name="connsiteY114" fmla="*/ 8527 h 83241"/>
                                <a:gd name="connsiteX115" fmla="*/ 8778 w 12182"/>
                                <a:gd name="connsiteY115" fmla="*/ 5361 h 83241"/>
                                <a:gd name="connsiteX116" fmla="*/ 8876 w 12182"/>
                                <a:gd name="connsiteY116" fmla="*/ 9923 h 83241"/>
                                <a:gd name="connsiteX117" fmla="*/ 8908 w 12182"/>
                                <a:gd name="connsiteY117" fmla="*/ 6114 h 83241"/>
                                <a:gd name="connsiteX118" fmla="*/ 8992 w 12182"/>
                                <a:gd name="connsiteY118" fmla="*/ 9112 h 83241"/>
                                <a:gd name="connsiteX119" fmla="*/ 8992 w 12182"/>
                                <a:gd name="connsiteY119" fmla="*/ 11277 h 83241"/>
                                <a:gd name="connsiteX120" fmla="*/ 9036 w 12182"/>
                                <a:gd name="connsiteY120" fmla="*/ 7688 h 83241"/>
                                <a:gd name="connsiteX121" fmla="*/ 9204 w 12182"/>
                                <a:gd name="connsiteY121" fmla="*/ 5275 h 83241"/>
                                <a:gd name="connsiteX122" fmla="*/ 9247 w 12182"/>
                                <a:gd name="connsiteY122" fmla="*/ 11358 h 83241"/>
                                <a:gd name="connsiteX123" fmla="*/ 9333 w 12182"/>
                                <a:gd name="connsiteY123" fmla="*/ 5861 h 83241"/>
                                <a:gd name="connsiteX124" fmla="*/ 9458 w 12182"/>
                                <a:gd name="connsiteY124" fmla="*/ 8778 h 83241"/>
                                <a:gd name="connsiteX125" fmla="*/ 9503 w 12182"/>
                                <a:gd name="connsiteY125" fmla="*/ 6194 h 83241"/>
                                <a:gd name="connsiteX126" fmla="*/ 9503 w 12182"/>
                                <a:gd name="connsiteY126" fmla="*/ 12035 h 83241"/>
                                <a:gd name="connsiteX127" fmla="*/ 9631 w 12182"/>
                                <a:gd name="connsiteY127" fmla="*/ 7941 h 83241"/>
                                <a:gd name="connsiteX128" fmla="*/ 9673 w 12182"/>
                                <a:gd name="connsiteY128" fmla="*/ 9031 h 83241"/>
                                <a:gd name="connsiteX129" fmla="*/ 9715 w 12182"/>
                                <a:gd name="connsiteY129" fmla="*/ 11858 h 83241"/>
                                <a:gd name="connsiteX130" fmla="*/ 9800 w 12182"/>
                                <a:gd name="connsiteY130" fmla="*/ 6194 h 83241"/>
                                <a:gd name="connsiteX131" fmla="*/ 9885 w 12182"/>
                                <a:gd name="connsiteY131" fmla="*/ 7688 h 83241"/>
                                <a:gd name="connsiteX132" fmla="*/ 10099 w 12182"/>
                                <a:gd name="connsiteY132" fmla="*/ 11616 h 83241"/>
                                <a:gd name="connsiteX133" fmla="*/ 10183 w 12182"/>
                                <a:gd name="connsiteY133" fmla="*/ 9278 h 83241"/>
                                <a:gd name="connsiteX134" fmla="*/ 10312 w 12182"/>
                                <a:gd name="connsiteY134" fmla="*/ 6275 h 83241"/>
                                <a:gd name="connsiteX135" fmla="*/ 10354 w 12182"/>
                                <a:gd name="connsiteY135" fmla="*/ 9355 h 83241"/>
                                <a:gd name="connsiteX136" fmla="*/ 10396 w 12182"/>
                                <a:gd name="connsiteY136" fmla="*/ 10192 h 83241"/>
                                <a:gd name="connsiteX137" fmla="*/ 10396 w 12182"/>
                                <a:gd name="connsiteY137" fmla="*/ 10525 h 83241"/>
                                <a:gd name="connsiteX138" fmla="*/ 10524 w 12182"/>
                                <a:gd name="connsiteY138" fmla="*/ 8527 h 83241"/>
                                <a:gd name="connsiteX139" fmla="*/ 10609 w 12182"/>
                                <a:gd name="connsiteY139" fmla="*/ 10192 h 83241"/>
                                <a:gd name="connsiteX140" fmla="*/ 10650 w 12182"/>
                                <a:gd name="connsiteY140" fmla="*/ 9864 h 83241"/>
                                <a:gd name="connsiteX141" fmla="*/ 10650 w 12182"/>
                                <a:gd name="connsiteY141" fmla="*/ 7365 h 83241"/>
                                <a:gd name="connsiteX142" fmla="*/ 10778 w 12182"/>
                                <a:gd name="connsiteY142" fmla="*/ 11444 h 83241"/>
                                <a:gd name="connsiteX143" fmla="*/ 10778 w 12182"/>
                                <a:gd name="connsiteY143" fmla="*/ 9355 h 83241"/>
                                <a:gd name="connsiteX144" fmla="*/ 10864 w 12182"/>
                                <a:gd name="connsiteY144" fmla="*/ 9945 h 83241"/>
                                <a:gd name="connsiteX145" fmla="*/ 10948 w 12182"/>
                                <a:gd name="connsiteY145" fmla="*/ 10863 h 83241"/>
                                <a:gd name="connsiteX146" fmla="*/ 11078 w 12182"/>
                                <a:gd name="connsiteY146" fmla="*/ 7688 h 83241"/>
                                <a:gd name="connsiteX147" fmla="*/ 11078 w 12182"/>
                                <a:gd name="connsiteY147" fmla="*/ 9692 h 83241"/>
                                <a:gd name="connsiteX148" fmla="*/ 11247 w 12182"/>
                                <a:gd name="connsiteY148" fmla="*/ 8279 h 83241"/>
                                <a:gd name="connsiteX149" fmla="*/ 12182 w 12182"/>
                                <a:gd name="connsiteY149"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886 w 12182"/>
                                <a:gd name="connsiteY99" fmla="*/ 9864 h 83241"/>
                                <a:gd name="connsiteX100" fmla="*/ 7928 w 12182"/>
                                <a:gd name="connsiteY100" fmla="*/ 11696 h 83241"/>
                                <a:gd name="connsiteX101" fmla="*/ 8013 w 12182"/>
                                <a:gd name="connsiteY101" fmla="*/ 7941 h 83241"/>
                                <a:gd name="connsiteX102" fmla="*/ 8140 w 12182"/>
                                <a:gd name="connsiteY102" fmla="*/ 10863 h 83241"/>
                                <a:gd name="connsiteX103" fmla="*/ 8226 w 12182"/>
                                <a:gd name="connsiteY103" fmla="*/ 7607 h 83241"/>
                                <a:gd name="connsiteX104" fmla="*/ 8226 w 12182"/>
                                <a:gd name="connsiteY104" fmla="*/ 8860 h 83241"/>
                                <a:gd name="connsiteX105" fmla="*/ 8268 w 12182"/>
                                <a:gd name="connsiteY105" fmla="*/ 9278 h 83241"/>
                                <a:gd name="connsiteX106" fmla="*/ 8268 w 12182"/>
                                <a:gd name="connsiteY106" fmla="*/ 12277 h 83241"/>
                                <a:gd name="connsiteX107" fmla="*/ 8353 w 12182"/>
                                <a:gd name="connsiteY107" fmla="*/ 11277 h 83241"/>
                                <a:gd name="connsiteX108" fmla="*/ 8394 w 12182"/>
                                <a:gd name="connsiteY108" fmla="*/ 7607 h 83241"/>
                                <a:gd name="connsiteX109" fmla="*/ 8482 w 12182"/>
                                <a:gd name="connsiteY109" fmla="*/ 8441 h 83241"/>
                                <a:gd name="connsiteX110" fmla="*/ 8568 w 12182"/>
                                <a:gd name="connsiteY110" fmla="*/ 7527 h 83241"/>
                                <a:gd name="connsiteX111" fmla="*/ 8610 w 12182"/>
                                <a:gd name="connsiteY111" fmla="*/ 8107 h 83241"/>
                                <a:gd name="connsiteX112" fmla="*/ 8651 w 12182"/>
                                <a:gd name="connsiteY112" fmla="*/ 7365 h 83241"/>
                                <a:gd name="connsiteX113" fmla="*/ 8693 w 12182"/>
                                <a:gd name="connsiteY113" fmla="*/ 8527 h 83241"/>
                                <a:gd name="connsiteX114" fmla="*/ 8778 w 12182"/>
                                <a:gd name="connsiteY114" fmla="*/ 5361 h 83241"/>
                                <a:gd name="connsiteX115" fmla="*/ 8876 w 12182"/>
                                <a:gd name="connsiteY115" fmla="*/ 9923 h 83241"/>
                                <a:gd name="connsiteX116" fmla="*/ 8908 w 12182"/>
                                <a:gd name="connsiteY116" fmla="*/ 6114 h 83241"/>
                                <a:gd name="connsiteX117" fmla="*/ 8992 w 12182"/>
                                <a:gd name="connsiteY117" fmla="*/ 9112 h 83241"/>
                                <a:gd name="connsiteX118" fmla="*/ 8992 w 12182"/>
                                <a:gd name="connsiteY118" fmla="*/ 11277 h 83241"/>
                                <a:gd name="connsiteX119" fmla="*/ 9036 w 12182"/>
                                <a:gd name="connsiteY119" fmla="*/ 7688 h 83241"/>
                                <a:gd name="connsiteX120" fmla="*/ 9204 w 12182"/>
                                <a:gd name="connsiteY120" fmla="*/ 5275 h 83241"/>
                                <a:gd name="connsiteX121" fmla="*/ 9247 w 12182"/>
                                <a:gd name="connsiteY121" fmla="*/ 11358 h 83241"/>
                                <a:gd name="connsiteX122" fmla="*/ 9333 w 12182"/>
                                <a:gd name="connsiteY122" fmla="*/ 5861 h 83241"/>
                                <a:gd name="connsiteX123" fmla="*/ 9458 w 12182"/>
                                <a:gd name="connsiteY123" fmla="*/ 8778 h 83241"/>
                                <a:gd name="connsiteX124" fmla="*/ 9503 w 12182"/>
                                <a:gd name="connsiteY124" fmla="*/ 6194 h 83241"/>
                                <a:gd name="connsiteX125" fmla="*/ 9503 w 12182"/>
                                <a:gd name="connsiteY125" fmla="*/ 12035 h 83241"/>
                                <a:gd name="connsiteX126" fmla="*/ 9631 w 12182"/>
                                <a:gd name="connsiteY126" fmla="*/ 7941 h 83241"/>
                                <a:gd name="connsiteX127" fmla="*/ 9673 w 12182"/>
                                <a:gd name="connsiteY127" fmla="*/ 9031 h 83241"/>
                                <a:gd name="connsiteX128" fmla="*/ 9715 w 12182"/>
                                <a:gd name="connsiteY128" fmla="*/ 11858 h 83241"/>
                                <a:gd name="connsiteX129" fmla="*/ 9800 w 12182"/>
                                <a:gd name="connsiteY129" fmla="*/ 6194 h 83241"/>
                                <a:gd name="connsiteX130" fmla="*/ 9885 w 12182"/>
                                <a:gd name="connsiteY130" fmla="*/ 7688 h 83241"/>
                                <a:gd name="connsiteX131" fmla="*/ 10099 w 12182"/>
                                <a:gd name="connsiteY131" fmla="*/ 11616 h 83241"/>
                                <a:gd name="connsiteX132" fmla="*/ 10183 w 12182"/>
                                <a:gd name="connsiteY132" fmla="*/ 9278 h 83241"/>
                                <a:gd name="connsiteX133" fmla="*/ 10312 w 12182"/>
                                <a:gd name="connsiteY133" fmla="*/ 6275 h 83241"/>
                                <a:gd name="connsiteX134" fmla="*/ 10354 w 12182"/>
                                <a:gd name="connsiteY134" fmla="*/ 9355 h 83241"/>
                                <a:gd name="connsiteX135" fmla="*/ 10396 w 12182"/>
                                <a:gd name="connsiteY135" fmla="*/ 10192 h 83241"/>
                                <a:gd name="connsiteX136" fmla="*/ 10396 w 12182"/>
                                <a:gd name="connsiteY136" fmla="*/ 10525 h 83241"/>
                                <a:gd name="connsiteX137" fmla="*/ 10524 w 12182"/>
                                <a:gd name="connsiteY137" fmla="*/ 8527 h 83241"/>
                                <a:gd name="connsiteX138" fmla="*/ 10609 w 12182"/>
                                <a:gd name="connsiteY138" fmla="*/ 10192 h 83241"/>
                                <a:gd name="connsiteX139" fmla="*/ 10650 w 12182"/>
                                <a:gd name="connsiteY139" fmla="*/ 9864 h 83241"/>
                                <a:gd name="connsiteX140" fmla="*/ 10650 w 12182"/>
                                <a:gd name="connsiteY140" fmla="*/ 7365 h 83241"/>
                                <a:gd name="connsiteX141" fmla="*/ 10778 w 12182"/>
                                <a:gd name="connsiteY141" fmla="*/ 11444 h 83241"/>
                                <a:gd name="connsiteX142" fmla="*/ 10778 w 12182"/>
                                <a:gd name="connsiteY142" fmla="*/ 9355 h 83241"/>
                                <a:gd name="connsiteX143" fmla="*/ 10864 w 12182"/>
                                <a:gd name="connsiteY143" fmla="*/ 9945 h 83241"/>
                                <a:gd name="connsiteX144" fmla="*/ 10948 w 12182"/>
                                <a:gd name="connsiteY144" fmla="*/ 10863 h 83241"/>
                                <a:gd name="connsiteX145" fmla="*/ 11078 w 12182"/>
                                <a:gd name="connsiteY145" fmla="*/ 7688 h 83241"/>
                                <a:gd name="connsiteX146" fmla="*/ 11078 w 12182"/>
                                <a:gd name="connsiteY146" fmla="*/ 9692 h 83241"/>
                                <a:gd name="connsiteX147" fmla="*/ 11247 w 12182"/>
                                <a:gd name="connsiteY147" fmla="*/ 8279 h 83241"/>
                                <a:gd name="connsiteX148" fmla="*/ 12182 w 12182"/>
                                <a:gd name="connsiteY148"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928 w 12182"/>
                                <a:gd name="connsiteY99" fmla="*/ 11696 h 83241"/>
                                <a:gd name="connsiteX100" fmla="*/ 8013 w 12182"/>
                                <a:gd name="connsiteY100" fmla="*/ 7941 h 83241"/>
                                <a:gd name="connsiteX101" fmla="*/ 8140 w 12182"/>
                                <a:gd name="connsiteY101" fmla="*/ 10863 h 83241"/>
                                <a:gd name="connsiteX102" fmla="*/ 8226 w 12182"/>
                                <a:gd name="connsiteY102" fmla="*/ 7607 h 83241"/>
                                <a:gd name="connsiteX103" fmla="*/ 8226 w 12182"/>
                                <a:gd name="connsiteY103" fmla="*/ 8860 h 83241"/>
                                <a:gd name="connsiteX104" fmla="*/ 8268 w 12182"/>
                                <a:gd name="connsiteY104" fmla="*/ 9278 h 83241"/>
                                <a:gd name="connsiteX105" fmla="*/ 8268 w 12182"/>
                                <a:gd name="connsiteY105" fmla="*/ 12277 h 83241"/>
                                <a:gd name="connsiteX106" fmla="*/ 8353 w 12182"/>
                                <a:gd name="connsiteY106" fmla="*/ 11277 h 83241"/>
                                <a:gd name="connsiteX107" fmla="*/ 8394 w 12182"/>
                                <a:gd name="connsiteY107" fmla="*/ 7607 h 83241"/>
                                <a:gd name="connsiteX108" fmla="*/ 8482 w 12182"/>
                                <a:gd name="connsiteY108" fmla="*/ 8441 h 83241"/>
                                <a:gd name="connsiteX109" fmla="*/ 8568 w 12182"/>
                                <a:gd name="connsiteY109" fmla="*/ 7527 h 83241"/>
                                <a:gd name="connsiteX110" fmla="*/ 8610 w 12182"/>
                                <a:gd name="connsiteY110" fmla="*/ 8107 h 83241"/>
                                <a:gd name="connsiteX111" fmla="*/ 8651 w 12182"/>
                                <a:gd name="connsiteY111" fmla="*/ 7365 h 83241"/>
                                <a:gd name="connsiteX112" fmla="*/ 8693 w 12182"/>
                                <a:gd name="connsiteY112" fmla="*/ 8527 h 83241"/>
                                <a:gd name="connsiteX113" fmla="*/ 8778 w 12182"/>
                                <a:gd name="connsiteY113" fmla="*/ 5361 h 83241"/>
                                <a:gd name="connsiteX114" fmla="*/ 8876 w 12182"/>
                                <a:gd name="connsiteY114" fmla="*/ 9923 h 83241"/>
                                <a:gd name="connsiteX115" fmla="*/ 8908 w 12182"/>
                                <a:gd name="connsiteY115" fmla="*/ 6114 h 83241"/>
                                <a:gd name="connsiteX116" fmla="*/ 8992 w 12182"/>
                                <a:gd name="connsiteY116" fmla="*/ 9112 h 83241"/>
                                <a:gd name="connsiteX117" fmla="*/ 8992 w 12182"/>
                                <a:gd name="connsiteY117" fmla="*/ 11277 h 83241"/>
                                <a:gd name="connsiteX118" fmla="*/ 9036 w 12182"/>
                                <a:gd name="connsiteY118" fmla="*/ 7688 h 83241"/>
                                <a:gd name="connsiteX119" fmla="*/ 9204 w 12182"/>
                                <a:gd name="connsiteY119" fmla="*/ 5275 h 83241"/>
                                <a:gd name="connsiteX120" fmla="*/ 9247 w 12182"/>
                                <a:gd name="connsiteY120" fmla="*/ 11358 h 83241"/>
                                <a:gd name="connsiteX121" fmla="*/ 9333 w 12182"/>
                                <a:gd name="connsiteY121" fmla="*/ 5861 h 83241"/>
                                <a:gd name="connsiteX122" fmla="*/ 9458 w 12182"/>
                                <a:gd name="connsiteY122" fmla="*/ 8778 h 83241"/>
                                <a:gd name="connsiteX123" fmla="*/ 9503 w 12182"/>
                                <a:gd name="connsiteY123" fmla="*/ 6194 h 83241"/>
                                <a:gd name="connsiteX124" fmla="*/ 9503 w 12182"/>
                                <a:gd name="connsiteY124" fmla="*/ 12035 h 83241"/>
                                <a:gd name="connsiteX125" fmla="*/ 9631 w 12182"/>
                                <a:gd name="connsiteY125" fmla="*/ 7941 h 83241"/>
                                <a:gd name="connsiteX126" fmla="*/ 9673 w 12182"/>
                                <a:gd name="connsiteY126" fmla="*/ 9031 h 83241"/>
                                <a:gd name="connsiteX127" fmla="*/ 9715 w 12182"/>
                                <a:gd name="connsiteY127" fmla="*/ 11858 h 83241"/>
                                <a:gd name="connsiteX128" fmla="*/ 9800 w 12182"/>
                                <a:gd name="connsiteY128" fmla="*/ 6194 h 83241"/>
                                <a:gd name="connsiteX129" fmla="*/ 9885 w 12182"/>
                                <a:gd name="connsiteY129" fmla="*/ 7688 h 83241"/>
                                <a:gd name="connsiteX130" fmla="*/ 10099 w 12182"/>
                                <a:gd name="connsiteY130" fmla="*/ 11616 h 83241"/>
                                <a:gd name="connsiteX131" fmla="*/ 10183 w 12182"/>
                                <a:gd name="connsiteY131" fmla="*/ 9278 h 83241"/>
                                <a:gd name="connsiteX132" fmla="*/ 10312 w 12182"/>
                                <a:gd name="connsiteY132" fmla="*/ 6275 h 83241"/>
                                <a:gd name="connsiteX133" fmla="*/ 10354 w 12182"/>
                                <a:gd name="connsiteY133" fmla="*/ 9355 h 83241"/>
                                <a:gd name="connsiteX134" fmla="*/ 10396 w 12182"/>
                                <a:gd name="connsiteY134" fmla="*/ 10192 h 83241"/>
                                <a:gd name="connsiteX135" fmla="*/ 10396 w 12182"/>
                                <a:gd name="connsiteY135" fmla="*/ 10525 h 83241"/>
                                <a:gd name="connsiteX136" fmla="*/ 10524 w 12182"/>
                                <a:gd name="connsiteY136" fmla="*/ 8527 h 83241"/>
                                <a:gd name="connsiteX137" fmla="*/ 10609 w 12182"/>
                                <a:gd name="connsiteY137" fmla="*/ 10192 h 83241"/>
                                <a:gd name="connsiteX138" fmla="*/ 10650 w 12182"/>
                                <a:gd name="connsiteY138" fmla="*/ 9864 h 83241"/>
                                <a:gd name="connsiteX139" fmla="*/ 10650 w 12182"/>
                                <a:gd name="connsiteY139" fmla="*/ 7365 h 83241"/>
                                <a:gd name="connsiteX140" fmla="*/ 10778 w 12182"/>
                                <a:gd name="connsiteY140" fmla="*/ 11444 h 83241"/>
                                <a:gd name="connsiteX141" fmla="*/ 10778 w 12182"/>
                                <a:gd name="connsiteY141" fmla="*/ 9355 h 83241"/>
                                <a:gd name="connsiteX142" fmla="*/ 10864 w 12182"/>
                                <a:gd name="connsiteY142" fmla="*/ 9945 h 83241"/>
                                <a:gd name="connsiteX143" fmla="*/ 10948 w 12182"/>
                                <a:gd name="connsiteY143" fmla="*/ 10863 h 83241"/>
                                <a:gd name="connsiteX144" fmla="*/ 11078 w 12182"/>
                                <a:gd name="connsiteY144" fmla="*/ 7688 h 83241"/>
                                <a:gd name="connsiteX145" fmla="*/ 11078 w 12182"/>
                                <a:gd name="connsiteY145" fmla="*/ 9692 h 83241"/>
                                <a:gd name="connsiteX146" fmla="*/ 11247 w 12182"/>
                                <a:gd name="connsiteY146" fmla="*/ 8279 h 83241"/>
                                <a:gd name="connsiteX147" fmla="*/ 12182 w 12182"/>
                                <a:gd name="connsiteY147"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74 w 12182"/>
                                <a:gd name="connsiteY89" fmla="*/ 6865 h 83241"/>
                                <a:gd name="connsiteX90" fmla="*/ 7374 w 12182"/>
                                <a:gd name="connsiteY90" fmla="*/ 11096 h 83241"/>
                                <a:gd name="connsiteX91" fmla="*/ 7502 w 12182"/>
                                <a:gd name="connsiteY91" fmla="*/ 4280 h 83241"/>
                                <a:gd name="connsiteX92" fmla="*/ 7546 w 12182"/>
                                <a:gd name="connsiteY92" fmla="*/ 12449 h 83241"/>
                                <a:gd name="connsiteX93" fmla="*/ 7588 w 12182"/>
                                <a:gd name="connsiteY93" fmla="*/ 8860 h 83241"/>
                                <a:gd name="connsiteX94" fmla="*/ 7674 w 12182"/>
                                <a:gd name="connsiteY94" fmla="*/ 11944 h 83241"/>
                                <a:gd name="connsiteX95" fmla="*/ 7717 w 12182"/>
                                <a:gd name="connsiteY95" fmla="*/ 7607 h 83241"/>
                                <a:gd name="connsiteX96" fmla="*/ 7757 w 12182"/>
                                <a:gd name="connsiteY96" fmla="*/ 10445 h 83241"/>
                                <a:gd name="connsiteX97" fmla="*/ 7800 w 12182"/>
                                <a:gd name="connsiteY97" fmla="*/ 6446 h 83241"/>
                                <a:gd name="connsiteX98" fmla="*/ 7928 w 12182"/>
                                <a:gd name="connsiteY98" fmla="*/ 11696 h 83241"/>
                                <a:gd name="connsiteX99" fmla="*/ 8013 w 12182"/>
                                <a:gd name="connsiteY99" fmla="*/ 7941 h 83241"/>
                                <a:gd name="connsiteX100" fmla="*/ 8140 w 12182"/>
                                <a:gd name="connsiteY100" fmla="*/ 10863 h 83241"/>
                                <a:gd name="connsiteX101" fmla="*/ 8226 w 12182"/>
                                <a:gd name="connsiteY101" fmla="*/ 7607 h 83241"/>
                                <a:gd name="connsiteX102" fmla="*/ 8226 w 12182"/>
                                <a:gd name="connsiteY102" fmla="*/ 8860 h 83241"/>
                                <a:gd name="connsiteX103" fmla="*/ 8268 w 12182"/>
                                <a:gd name="connsiteY103" fmla="*/ 9278 h 83241"/>
                                <a:gd name="connsiteX104" fmla="*/ 8268 w 12182"/>
                                <a:gd name="connsiteY104" fmla="*/ 12277 h 83241"/>
                                <a:gd name="connsiteX105" fmla="*/ 8353 w 12182"/>
                                <a:gd name="connsiteY105" fmla="*/ 11277 h 83241"/>
                                <a:gd name="connsiteX106" fmla="*/ 8394 w 12182"/>
                                <a:gd name="connsiteY106" fmla="*/ 7607 h 83241"/>
                                <a:gd name="connsiteX107" fmla="*/ 8482 w 12182"/>
                                <a:gd name="connsiteY107" fmla="*/ 8441 h 83241"/>
                                <a:gd name="connsiteX108" fmla="*/ 8568 w 12182"/>
                                <a:gd name="connsiteY108" fmla="*/ 7527 h 83241"/>
                                <a:gd name="connsiteX109" fmla="*/ 8610 w 12182"/>
                                <a:gd name="connsiteY109" fmla="*/ 8107 h 83241"/>
                                <a:gd name="connsiteX110" fmla="*/ 8651 w 12182"/>
                                <a:gd name="connsiteY110" fmla="*/ 7365 h 83241"/>
                                <a:gd name="connsiteX111" fmla="*/ 8693 w 12182"/>
                                <a:gd name="connsiteY111" fmla="*/ 8527 h 83241"/>
                                <a:gd name="connsiteX112" fmla="*/ 8778 w 12182"/>
                                <a:gd name="connsiteY112" fmla="*/ 5361 h 83241"/>
                                <a:gd name="connsiteX113" fmla="*/ 8876 w 12182"/>
                                <a:gd name="connsiteY113" fmla="*/ 9923 h 83241"/>
                                <a:gd name="connsiteX114" fmla="*/ 8908 w 12182"/>
                                <a:gd name="connsiteY114" fmla="*/ 6114 h 83241"/>
                                <a:gd name="connsiteX115" fmla="*/ 8992 w 12182"/>
                                <a:gd name="connsiteY115" fmla="*/ 9112 h 83241"/>
                                <a:gd name="connsiteX116" fmla="*/ 8992 w 12182"/>
                                <a:gd name="connsiteY116" fmla="*/ 11277 h 83241"/>
                                <a:gd name="connsiteX117" fmla="*/ 9036 w 12182"/>
                                <a:gd name="connsiteY117" fmla="*/ 7688 h 83241"/>
                                <a:gd name="connsiteX118" fmla="*/ 9204 w 12182"/>
                                <a:gd name="connsiteY118" fmla="*/ 5275 h 83241"/>
                                <a:gd name="connsiteX119" fmla="*/ 9247 w 12182"/>
                                <a:gd name="connsiteY119" fmla="*/ 11358 h 83241"/>
                                <a:gd name="connsiteX120" fmla="*/ 9333 w 12182"/>
                                <a:gd name="connsiteY120" fmla="*/ 5861 h 83241"/>
                                <a:gd name="connsiteX121" fmla="*/ 9458 w 12182"/>
                                <a:gd name="connsiteY121" fmla="*/ 8778 h 83241"/>
                                <a:gd name="connsiteX122" fmla="*/ 9503 w 12182"/>
                                <a:gd name="connsiteY122" fmla="*/ 6194 h 83241"/>
                                <a:gd name="connsiteX123" fmla="*/ 9503 w 12182"/>
                                <a:gd name="connsiteY123" fmla="*/ 12035 h 83241"/>
                                <a:gd name="connsiteX124" fmla="*/ 9631 w 12182"/>
                                <a:gd name="connsiteY124" fmla="*/ 7941 h 83241"/>
                                <a:gd name="connsiteX125" fmla="*/ 9673 w 12182"/>
                                <a:gd name="connsiteY125" fmla="*/ 9031 h 83241"/>
                                <a:gd name="connsiteX126" fmla="*/ 9715 w 12182"/>
                                <a:gd name="connsiteY126" fmla="*/ 11858 h 83241"/>
                                <a:gd name="connsiteX127" fmla="*/ 9800 w 12182"/>
                                <a:gd name="connsiteY127" fmla="*/ 6194 h 83241"/>
                                <a:gd name="connsiteX128" fmla="*/ 9885 w 12182"/>
                                <a:gd name="connsiteY128" fmla="*/ 7688 h 83241"/>
                                <a:gd name="connsiteX129" fmla="*/ 10099 w 12182"/>
                                <a:gd name="connsiteY129" fmla="*/ 11616 h 83241"/>
                                <a:gd name="connsiteX130" fmla="*/ 10183 w 12182"/>
                                <a:gd name="connsiteY130" fmla="*/ 9278 h 83241"/>
                                <a:gd name="connsiteX131" fmla="*/ 10312 w 12182"/>
                                <a:gd name="connsiteY131" fmla="*/ 6275 h 83241"/>
                                <a:gd name="connsiteX132" fmla="*/ 10354 w 12182"/>
                                <a:gd name="connsiteY132" fmla="*/ 9355 h 83241"/>
                                <a:gd name="connsiteX133" fmla="*/ 10396 w 12182"/>
                                <a:gd name="connsiteY133" fmla="*/ 10192 h 83241"/>
                                <a:gd name="connsiteX134" fmla="*/ 10396 w 12182"/>
                                <a:gd name="connsiteY134" fmla="*/ 10525 h 83241"/>
                                <a:gd name="connsiteX135" fmla="*/ 10524 w 12182"/>
                                <a:gd name="connsiteY135" fmla="*/ 8527 h 83241"/>
                                <a:gd name="connsiteX136" fmla="*/ 10609 w 12182"/>
                                <a:gd name="connsiteY136" fmla="*/ 10192 h 83241"/>
                                <a:gd name="connsiteX137" fmla="*/ 10650 w 12182"/>
                                <a:gd name="connsiteY137" fmla="*/ 9864 h 83241"/>
                                <a:gd name="connsiteX138" fmla="*/ 10650 w 12182"/>
                                <a:gd name="connsiteY138" fmla="*/ 7365 h 83241"/>
                                <a:gd name="connsiteX139" fmla="*/ 10778 w 12182"/>
                                <a:gd name="connsiteY139" fmla="*/ 11444 h 83241"/>
                                <a:gd name="connsiteX140" fmla="*/ 10778 w 12182"/>
                                <a:gd name="connsiteY140" fmla="*/ 9355 h 83241"/>
                                <a:gd name="connsiteX141" fmla="*/ 10864 w 12182"/>
                                <a:gd name="connsiteY141" fmla="*/ 9945 h 83241"/>
                                <a:gd name="connsiteX142" fmla="*/ 10948 w 12182"/>
                                <a:gd name="connsiteY142" fmla="*/ 10863 h 83241"/>
                                <a:gd name="connsiteX143" fmla="*/ 11078 w 12182"/>
                                <a:gd name="connsiteY143" fmla="*/ 7688 h 83241"/>
                                <a:gd name="connsiteX144" fmla="*/ 11078 w 12182"/>
                                <a:gd name="connsiteY144" fmla="*/ 9692 h 83241"/>
                                <a:gd name="connsiteX145" fmla="*/ 11247 w 12182"/>
                                <a:gd name="connsiteY145" fmla="*/ 8279 h 83241"/>
                                <a:gd name="connsiteX146" fmla="*/ 12182 w 12182"/>
                                <a:gd name="connsiteY146"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51 w 12182"/>
                                <a:gd name="connsiteY79" fmla="*/ 7527 h 83241"/>
                                <a:gd name="connsiteX80" fmla="*/ 7077 w 12182"/>
                                <a:gd name="connsiteY80" fmla="*/ 9612 h 83241"/>
                                <a:gd name="connsiteX81" fmla="*/ 7077 w 12182"/>
                                <a:gd name="connsiteY81" fmla="*/ 10112 h 83241"/>
                                <a:gd name="connsiteX82" fmla="*/ 7077 w 12182"/>
                                <a:gd name="connsiteY82" fmla="*/ 9692 h 83241"/>
                                <a:gd name="connsiteX83" fmla="*/ 7119 w 12182"/>
                                <a:gd name="connsiteY83" fmla="*/ 8441 h 83241"/>
                                <a:gd name="connsiteX84" fmla="*/ 7163 w 12182"/>
                                <a:gd name="connsiteY84" fmla="*/ 7107 h 83241"/>
                                <a:gd name="connsiteX85" fmla="*/ 7247 w 12182"/>
                                <a:gd name="connsiteY85" fmla="*/ 10445 h 83241"/>
                                <a:gd name="connsiteX86" fmla="*/ 7290 w 12182"/>
                                <a:gd name="connsiteY86" fmla="*/ 9112 h 83241"/>
                                <a:gd name="connsiteX87" fmla="*/ 7290 w 12182"/>
                                <a:gd name="connsiteY87" fmla="*/ 6446 h 83241"/>
                                <a:gd name="connsiteX88" fmla="*/ 7374 w 12182"/>
                                <a:gd name="connsiteY88" fmla="*/ 6865 h 83241"/>
                                <a:gd name="connsiteX89" fmla="*/ 7374 w 12182"/>
                                <a:gd name="connsiteY89" fmla="*/ 11096 h 83241"/>
                                <a:gd name="connsiteX90" fmla="*/ 7502 w 12182"/>
                                <a:gd name="connsiteY90" fmla="*/ 4280 h 83241"/>
                                <a:gd name="connsiteX91" fmla="*/ 7546 w 12182"/>
                                <a:gd name="connsiteY91" fmla="*/ 12449 h 83241"/>
                                <a:gd name="connsiteX92" fmla="*/ 7588 w 12182"/>
                                <a:gd name="connsiteY92" fmla="*/ 8860 h 83241"/>
                                <a:gd name="connsiteX93" fmla="*/ 7674 w 12182"/>
                                <a:gd name="connsiteY93" fmla="*/ 11944 h 83241"/>
                                <a:gd name="connsiteX94" fmla="*/ 7717 w 12182"/>
                                <a:gd name="connsiteY94" fmla="*/ 7607 h 83241"/>
                                <a:gd name="connsiteX95" fmla="*/ 7757 w 12182"/>
                                <a:gd name="connsiteY95" fmla="*/ 10445 h 83241"/>
                                <a:gd name="connsiteX96" fmla="*/ 7800 w 12182"/>
                                <a:gd name="connsiteY96" fmla="*/ 6446 h 83241"/>
                                <a:gd name="connsiteX97" fmla="*/ 7928 w 12182"/>
                                <a:gd name="connsiteY97" fmla="*/ 11696 h 83241"/>
                                <a:gd name="connsiteX98" fmla="*/ 8013 w 12182"/>
                                <a:gd name="connsiteY98" fmla="*/ 7941 h 83241"/>
                                <a:gd name="connsiteX99" fmla="*/ 8140 w 12182"/>
                                <a:gd name="connsiteY99" fmla="*/ 10863 h 83241"/>
                                <a:gd name="connsiteX100" fmla="*/ 8226 w 12182"/>
                                <a:gd name="connsiteY100" fmla="*/ 7607 h 83241"/>
                                <a:gd name="connsiteX101" fmla="*/ 8226 w 12182"/>
                                <a:gd name="connsiteY101" fmla="*/ 8860 h 83241"/>
                                <a:gd name="connsiteX102" fmla="*/ 8268 w 12182"/>
                                <a:gd name="connsiteY102" fmla="*/ 9278 h 83241"/>
                                <a:gd name="connsiteX103" fmla="*/ 8268 w 12182"/>
                                <a:gd name="connsiteY103" fmla="*/ 12277 h 83241"/>
                                <a:gd name="connsiteX104" fmla="*/ 8353 w 12182"/>
                                <a:gd name="connsiteY104" fmla="*/ 11277 h 83241"/>
                                <a:gd name="connsiteX105" fmla="*/ 8394 w 12182"/>
                                <a:gd name="connsiteY105" fmla="*/ 7607 h 83241"/>
                                <a:gd name="connsiteX106" fmla="*/ 8482 w 12182"/>
                                <a:gd name="connsiteY106" fmla="*/ 8441 h 83241"/>
                                <a:gd name="connsiteX107" fmla="*/ 8568 w 12182"/>
                                <a:gd name="connsiteY107" fmla="*/ 7527 h 83241"/>
                                <a:gd name="connsiteX108" fmla="*/ 8610 w 12182"/>
                                <a:gd name="connsiteY108" fmla="*/ 8107 h 83241"/>
                                <a:gd name="connsiteX109" fmla="*/ 8651 w 12182"/>
                                <a:gd name="connsiteY109" fmla="*/ 7365 h 83241"/>
                                <a:gd name="connsiteX110" fmla="*/ 8693 w 12182"/>
                                <a:gd name="connsiteY110" fmla="*/ 8527 h 83241"/>
                                <a:gd name="connsiteX111" fmla="*/ 8778 w 12182"/>
                                <a:gd name="connsiteY111" fmla="*/ 5361 h 83241"/>
                                <a:gd name="connsiteX112" fmla="*/ 8876 w 12182"/>
                                <a:gd name="connsiteY112" fmla="*/ 9923 h 83241"/>
                                <a:gd name="connsiteX113" fmla="*/ 8908 w 12182"/>
                                <a:gd name="connsiteY113" fmla="*/ 6114 h 83241"/>
                                <a:gd name="connsiteX114" fmla="*/ 8992 w 12182"/>
                                <a:gd name="connsiteY114" fmla="*/ 9112 h 83241"/>
                                <a:gd name="connsiteX115" fmla="*/ 8992 w 12182"/>
                                <a:gd name="connsiteY115" fmla="*/ 11277 h 83241"/>
                                <a:gd name="connsiteX116" fmla="*/ 9036 w 12182"/>
                                <a:gd name="connsiteY116" fmla="*/ 7688 h 83241"/>
                                <a:gd name="connsiteX117" fmla="*/ 9204 w 12182"/>
                                <a:gd name="connsiteY117" fmla="*/ 5275 h 83241"/>
                                <a:gd name="connsiteX118" fmla="*/ 9247 w 12182"/>
                                <a:gd name="connsiteY118" fmla="*/ 11358 h 83241"/>
                                <a:gd name="connsiteX119" fmla="*/ 9333 w 12182"/>
                                <a:gd name="connsiteY119" fmla="*/ 5861 h 83241"/>
                                <a:gd name="connsiteX120" fmla="*/ 9458 w 12182"/>
                                <a:gd name="connsiteY120" fmla="*/ 8778 h 83241"/>
                                <a:gd name="connsiteX121" fmla="*/ 9503 w 12182"/>
                                <a:gd name="connsiteY121" fmla="*/ 6194 h 83241"/>
                                <a:gd name="connsiteX122" fmla="*/ 9503 w 12182"/>
                                <a:gd name="connsiteY122" fmla="*/ 12035 h 83241"/>
                                <a:gd name="connsiteX123" fmla="*/ 9631 w 12182"/>
                                <a:gd name="connsiteY123" fmla="*/ 7941 h 83241"/>
                                <a:gd name="connsiteX124" fmla="*/ 9673 w 12182"/>
                                <a:gd name="connsiteY124" fmla="*/ 9031 h 83241"/>
                                <a:gd name="connsiteX125" fmla="*/ 9715 w 12182"/>
                                <a:gd name="connsiteY125" fmla="*/ 11858 h 83241"/>
                                <a:gd name="connsiteX126" fmla="*/ 9800 w 12182"/>
                                <a:gd name="connsiteY126" fmla="*/ 6194 h 83241"/>
                                <a:gd name="connsiteX127" fmla="*/ 9885 w 12182"/>
                                <a:gd name="connsiteY127" fmla="*/ 7688 h 83241"/>
                                <a:gd name="connsiteX128" fmla="*/ 10099 w 12182"/>
                                <a:gd name="connsiteY128" fmla="*/ 11616 h 83241"/>
                                <a:gd name="connsiteX129" fmla="*/ 10183 w 12182"/>
                                <a:gd name="connsiteY129" fmla="*/ 9278 h 83241"/>
                                <a:gd name="connsiteX130" fmla="*/ 10312 w 12182"/>
                                <a:gd name="connsiteY130" fmla="*/ 6275 h 83241"/>
                                <a:gd name="connsiteX131" fmla="*/ 10354 w 12182"/>
                                <a:gd name="connsiteY131" fmla="*/ 9355 h 83241"/>
                                <a:gd name="connsiteX132" fmla="*/ 10396 w 12182"/>
                                <a:gd name="connsiteY132" fmla="*/ 10192 h 83241"/>
                                <a:gd name="connsiteX133" fmla="*/ 10396 w 12182"/>
                                <a:gd name="connsiteY133" fmla="*/ 10525 h 83241"/>
                                <a:gd name="connsiteX134" fmla="*/ 10524 w 12182"/>
                                <a:gd name="connsiteY134" fmla="*/ 8527 h 83241"/>
                                <a:gd name="connsiteX135" fmla="*/ 10609 w 12182"/>
                                <a:gd name="connsiteY135" fmla="*/ 10192 h 83241"/>
                                <a:gd name="connsiteX136" fmla="*/ 10650 w 12182"/>
                                <a:gd name="connsiteY136" fmla="*/ 9864 h 83241"/>
                                <a:gd name="connsiteX137" fmla="*/ 10650 w 12182"/>
                                <a:gd name="connsiteY137" fmla="*/ 7365 h 83241"/>
                                <a:gd name="connsiteX138" fmla="*/ 10778 w 12182"/>
                                <a:gd name="connsiteY138" fmla="*/ 11444 h 83241"/>
                                <a:gd name="connsiteX139" fmla="*/ 10778 w 12182"/>
                                <a:gd name="connsiteY139" fmla="*/ 9355 h 83241"/>
                                <a:gd name="connsiteX140" fmla="*/ 10864 w 12182"/>
                                <a:gd name="connsiteY140" fmla="*/ 9945 h 83241"/>
                                <a:gd name="connsiteX141" fmla="*/ 10948 w 12182"/>
                                <a:gd name="connsiteY141" fmla="*/ 10863 h 83241"/>
                                <a:gd name="connsiteX142" fmla="*/ 11078 w 12182"/>
                                <a:gd name="connsiteY142" fmla="*/ 7688 h 83241"/>
                                <a:gd name="connsiteX143" fmla="*/ 11078 w 12182"/>
                                <a:gd name="connsiteY143" fmla="*/ 9692 h 83241"/>
                                <a:gd name="connsiteX144" fmla="*/ 11247 w 12182"/>
                                <a:gd name="connsiteY144" fmla="*/ 8279 h 83241"/>
                                <a:gd name="connsiteX145" fmla="*/ 12182 w 12182"/>
                                <a:gd name="connsiteY14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82 w 12182"/>
                                <a:gd name="connsiteY78" fmla="*/ 4933 h 83241"/>
                                <a:gd name="connsiteX79" fmla="*/ 6951 w 12182"/>
                                <a:gd name="connsiteY79" fmla="*/ 7527 h 83241"/>
                                <a:gd name="connsiteX80" fmla="*/ 7077 w 12182"/>
                                <a:gd name="connsiteY80" fmla="*/ 9612 h 83241"/>
                                <a:gd name="connsiteX81" fmla="*/ 7077 w 12182"/>
                                <a:gd name="connsiteY81" fmla="*/ 10112 h 83241"/>
                                <a:gd name="connsiteX82" fmla="*/ 7077 w 12182"/>
                                <a:gd name="connsiteY82" fmla="*/ 9692 h 83241"/>
                                <a:gd name="connsiteX83" fmla="*/ 7119 w 12182"/>
                                <a:gd name="connsiteY83" fmla="*/ 8441 h 83241"/>
                                <a:gd name="connsiteX84" fmla="*/ 7163 w 12182"/>
                                <a:gd name="connsiteY84" fmla="*/ 7107 h 83241"/>
                                <a:gd name="connsiteX85" fmla="*/ 7247 w 12182"/>
                                <a:gd name="connsiteY85" fmla="*/ 10445 h 83241"/>
                                <a:gd name="connsiteX86" fmla="*/ 7290 w 12182"/>
                                <a:gd name="connsiteY86" fmla="*/ 9112 h 83241"/>
                                <a:gd name="connsiteX87" fmla="*/ 7290 w 12182"/>
                                <a:gd name="connsiteY87" fmla="*/ 6446 h 83241"/>
                                <a:gd name="connsiteX88" fmla="*/ 7374 w 12182"/>
                                <a:gd name="connsiteY88" fmla="*/ 6865 h 83241"/>
                                <a:gd name="connsiteX89" fmla="*/ 7374 w 12182"/>
                                <a:gd name="connsiteY89" fmla="*/ 11096 h 83241"/>
                                <a:gd name="connsiteX90" fmla="*/ 7502 w 12182"/>
                                <a:gd name="connsiteY90" fmla="*/ 4280 h 83241"/>
                                <a:gd name="connsiteX91" fmla="*/ 7546 w 12182"/>
                                <a:gd name="connsiteY91" fmla="*/ 12449 h 83241"/>
                                <a:gd name="connsiteX92" fmla="*/ 7588 w 12182"/>
                                <a:gd name="connsiteY92" fmla="*/ 8860 h 83241"/>
                                <a:gd name="connsiteX93" fmla="*/ 7674 w 12182"/>
                                <a:gd name="connsiteY93" fmla="*/ 11944 h 83241"/>
                                <a:gd name="connsiteX94" fmla="*/ 7717 w 12182"/>
                                <a:gd name="connsiteY94" fmla="*/ 7607 h 83241"/>
                                <a:gd name="connsiteX95" fmla="*/ 7757 w 12182"/>
                                <a:gd name="connsiteY95" fmla="*/ 10445 h 83241"/>
                                <a:gd name="connsiteX96" fmla="*/ 7800 w 12182"/>
                                <a:gd name="connsiteY96" fmla="*/ 6446 h 83241"/>
                                <a:gd name="connsiteX97" fmla="*/ 7928 w 12182"/>
                                <a:gd name="connsiteY97" fmla="*/ 11696 h 83241"/>
                                <a:gd name="connsiteX98" fmla="*/ 8013 w 12182"/>
                                <a:gd name="connsiteY98" fmla="*/ 7941 h 83241"/>
                                <a:gd name="connsiteX99" fmla="*/ 8140 w 12182"/>
                                <a:gd name="connsiteY99" fmla="*/ 10863 h 83241"/>
                                <a:gd name="connsiteX100" fmla="*/ 8226 w 12182"/>
                                <a:gd name="connsiteY100" fmla="*/ 7607 h 83241"/>
                                <a:gd name="connsiteX101" fmla="*/ 8226 w 12182"/>
                                <a:gd name="connsiteY101" fmla="*/ 8860 h 83241"/>
                                <a:gd name="connsiteX102" fmla="*/ 8268 w 12182"/>
                                <a:gd name="connsiteY102" fmla="*/ 9278 h 83241"/>
                                <a:gd name="connsiteX103" fmla="*/ 8268 w 12182"/>
                                <a:gd name="connsiteY103" fmla="*/ 12277 h 83241"/>
                                <a:gd name="connsiteX104" fmla="*/ 8353 w 12182"/>
                                <a:gd name="connsiteY104" fmla="*/ 11277 h 83241"/>
                                <a:gd name="connsiteX105" fmla="*/ 8394 w 12182"/>
                                <a:gd name="connsiteY105" fmla="*/ 7607 h 83241"/>
                                <a:gd name="connsiteX106" fmla="*/ 8482 w 12182"/>
                                <a:gd name="connsiteY106" fmla="*/ 8441 h 83241"/>
                                <a:gd name="connsiteX107" fmla="*/ 8568 w 12182"/>
                                <a:gd name="connsiteY107" fmla="*/ 7527 h 83241"/>
                                <a:gd name="connsiteX108" fmla="*/ 8610 w 12182"/>
                                <a:gd name="connsiteY108" fmla="*/ 8107 h 83241"/>
                                <a:gd name="connsiteX109" fmla="*/ 8651 w 12182"/>
                                <a:gd name="connsiteY109" fmla="*/ 7365 h 83241"/>
                                <a:gd name="connsiteX110" fmla="*/ 8693 w 12182"/>
                                <a:gd name="connsiteY110" fmla="*/ 8527 h 83241"/>
                                <a:gd name="connsiteX111" fmla="*/ 8778 w 12182"/>
                                <a:gd name="connsiteY111" fmla="*/ 5361 h 83241"/>
                                <a:gd name="connsiteX112" fmla="*/ 8876 w 12182"/>
                                <a:gd name="connsiteY112" fmla="*/ 9923 h 83241"/>
                                <a:gd name="connsiteX113" fmla="*/ 8908 w 12182"/>
                                <a:gd name="connsiteY113" fmla="*/ 6114 h 83241"/>
                                <a:gd name="connsiteX114" fmla="*/ 8992 w 12182"/>
                                <a:gd name="connsiteY114" fmla="*/ 9112 h 83241"/>
                                <a:gd name="connsiteX115" fmla="*/ 8992 w 12182"/>
                                <a:gd name="connsiteY115" fmla="*/ 11277 h 83241"/>
                                <a:gd name="connsiteX116" fmla="*/ 9036 w 12182"/>
                                <a:gd name="connsiteY116" fmla="*/ 7688 h 83241"/>
                                <a:gd name="connsiteX117" fmla="*/ 9204 w 12182"/>
                                <a:gd name="connsiteY117" fmla="*/ 5275 h 83241"/>
                                <a:gd name="connsiteX118" fmla="*/ 9247 w 12182"/>
                                <a:gd name="connsiteY118" fmla="*/ 11358 h 83241"/>
                                <a:gd name="connsiteX119" fmla="*/ 9333 w 12182"/>
                                <a:gd name="connsiteY119" fmla="*/ 5861 h 83241"/>
                                <a:gd name="connsiteX120" fmla="*/ 9458 w 12182"/>
                                <a:gd name="connsiteY120" fmla="*/ 8778 h 83241"/>
                                <a:gd name="connsiteX121" fmla="*/ 9503 w 12182"/>
                                <a:gd name="connsiteY121" fmla="*/ 6194 h 83241"/>
                                <a:gd name="connsiteX122" fmla="*/ 9503 w 12182"/>
                                <a:gd name="connsiteY122" fmla="*/ 12035 h 83241"/>
                                <a:gd name="connsiteX123" fmla="*/ 9631 w 12182"/>
                                <a:gd name="connsiteY123" fmla="*/ 7941 h 83241"/>
                                <a:gd name="connsiteX124" fmla="*/ 9673 w 12182"/>
                                <a:gd name="connsiteY124" fmla="*/ 9031 h 83241"/>
                                <a:gd name="connsiteX125" fmla="*/ 9715 w 12182"/>
                                <a:gd name="connsiteY125" fmla="*/ 11858 h 83241"/>
                                <a:gd name="connsiteX126" fmla="*/ 9800 w 12182"/>
                                <a:gd name="connsiteY126" fmla="*/ 6194 h 83241"/>
                                <a:gd name="connsiteX127" fmla="*/ 9885 w 12182"/>
                                <a:gd name="connsiteY127" fmla="*/ 7688 h 83241"/>
                                <a:gd name="connsiteX128" fmla="*/ 10099 w 12182"/>
                                <a:gd name="connsiteY128" fmla="*/ 11616 h 83241"/>
                                <a:gd name="connsiteX129" fmla="*/ 10183 w 12182"/>
                                <a:gd name="connsiteY129" fmla="*/ 9278 h 83241"/>
                                <a:gd name="connsiteX130" fmla="*/ 10312 w 12182"/>
                                <a:gd name="connsiteY130" fmla="*/ 6275 h 83241"/>
                                <a:gd name="connsiteX131" fmla="*/ 10354 w 12182"/>
                                <a:gd name="connsiteY131" fmla="*/ 9355 h 83241"/>
                                <a:gd name="connsiteX132" fmla="*/ 10396 w 12182"/>
                                <a:gd name="connsiteY132" fmla="*/ 10192 h 83241"/>
                                <a:gd name="connsiteX133" fmla="*/ 10396 w 12182"/>
                                <a:gd name="connsiteY133" fmla="*/ 10525 h 83241"/>
                                <a:gd name="connsiteX134" fmla="*/ 10524 w 12182"/>
                                <a:gd name="connsiteY134" fmla="*/ 8527 h 83241"/>
                                <a:gd name="connsiteX135" fmla="*/ 10609 w 12182"/>
                                <a:gd name="connsiteY135" fmla="*/ 10192 h 83241"/>
                                <a:gd name="connsiteX136" fmla="*/ 10650 w 12182"/>
                                <a:gd name="connsiteY136" fmla="*/ 9864 h 83241"/>
                                <a:gd name="connsiteX137" fmla="*/ 10650 w 12182"/>
                                <a:gd name="connsiteY137" fmla="*/ 7365 h 83241"/>
                                <a:gd name="connsiteX138" fmla="*/ 10778 w 12182"/>
                                <a:gd name="connsiteY138" fmla="*/ 11444 h 83241"/>
                                <a:gd name="connsiteX139" fmla="*/ 10778 w 12182"/>
                                <a:gd name="connsiteY139" fmla="*/ 9355 h 83241"/>
                                <a:gd name="connsiteX140" fmla="*/ 10864 w 12182"/>
                                <a:gd name="connsiteY140" fmla="*/ 9945 h 83241"/>
                                <a:gd name="connsiteX141" fmla="*/ 10948 w 12182"/>
                                <a:gd name="connsiteY141" fmla="*/ 10863 h 83241"/>
                                <a:gd name="connsiteX142" fmla="*/ 11078 w 12182"/>
                                <a:gd name="connsiteY142" fmla="*/ 7688 h 83241"/>
                                <a:gd name="connsiteX143" fmla="*/ 11078 w 12182"/>
                                <a:gd name="connsiteY143" fmla="*/ 9692 h 83241"/>
                                <a:gd name="connsiteX144" fmla="*/ 11247 w 12182"/>
                                <a:gd name="connsiteY144" fmla="*/ 8279 h 83241"/>
                                <a:gd name="connsiteX145" fmla="*/ 12182 w 12182"/>
                                <a:gd name="connsiteY14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776 w 12182"/>
                                <a:gd name="connsiteY74" fmla="*/ 12679 h 83241"/>
                                <a:gd name="connsiteX75" fmla="*/ 6821 w 12182"/>
                                <a:gd name="connsiteY75" fmla="*/ 9031 h 83241"/>
                                <a:gd name="connsiteX76" fmla="*/ 6864 w 12182"/>
                                <a:gd name="connsiteY76" fmla="*/ 7607 h 83241"/>
                                <a:gd name="connsiteX77" fmla="*/ 6864 w 12182"/>
                                <a:gd name="connsiteY77" fmla="*/ 8198 h 83241"/>
                                <a:gd name="connsiteX78" fmla="*/ 6882 w 12182"/>
                                <a:gd name="connsiteY78" fmla="*/ 4933 h 83241"/>
                                <a:gd name="connsiteX79" fmla="*/ 6951 w 12182"/>
                                <a:gd name="connsiteY79" fmla="*/ 7527 h 83241"/>
                                <a:gd name="connsiteX80" fmla="*/ 7077 w 12182"/>
                                <a:gd name="connsiteY80" fmla="*/ 9612 h 83241"/>
                                <a:gd name="connsiteX81" fmla="*/ 7077 w 12182"/>
                                <a:gd name="connsiteY81" fmla="*/ 10112 h 83241"/>
                                <a:gd name="connsiteX82" fmla="*/ 7077 w 12182"/>
                                <a:gd name="connsiteY82" fmla="*/ 9692 h 83241"/>
                                <a:gd name="connsiteX83" fmla="*/ 7119 w 12182"/>
                                <a:gd name="connsiteY83" fmla="*/ 8441 h 83241"/>
                                <a:gd name="connsiteX84" fmla="*/ 7163 w 12182"/>
                                <a:gd name="connsiteY84" fmla="*/ 7107 h 83241"/>
                                <a:gd name="connsiteX85" fmla="*/ 7247 w 12182"/>
                                <a:gd name="connsiteY85" fmla="*/ 10445 h 83241"/>
                                <a:gd name="connsiteX86" fmla="*/ 7290 w 12182"/>
                                <a:gd name="connsiteY86" fmla="*/ 9112 h 83241"/>
                                <a:gd name="connsiteX87" fmla="*/ 7290 w 12182"/>
                                <a:gd name="connsiteY87" fmla="*/ 6446 h 83241"/>
                                <a:gd name="connsiteX88" fmla="*/ 7374 w 12182"/>
                                <a:gd name="connsiteY88" fmla="*/ 6865 h 83241"/>
                                <a:gd name="connsiteX89" fmla="*/ 7374 w 12182"/>
                                <a:gd name="connsiteY89" fmla="*/ 11096 h 83241"/>
                                <a:gd name="connsiteX90" fmla="*/ 7502 w 12182"/>
                                <a:gd name="connsiteY90" fmla="*/ 4280 h 83241"/>
                                <a:gd name="connsiteX91" fmla="*/ 7546 w 12182"/>
                                <a:gd name="connsiteY91" fmla="*/ 12449 h 83241"/>
                                <a:gd name="connsiteX92" fmla="*/ 7588 w 12182"/>
                                <a:gd name="connsiteY92" fmla="*/ 8860 h 83241"/>
                                <a:gd name="connsiteX93" fmla="*/ 7674 w 12182"/>
                                <a:gd name="connsiteY93" fmla="*/ 11944 h 83241"/>
                                <a:gd name="connsiteX94" fmla="*/ 7717 w 12182"/>
                                <a:gd name="connsiteY94" fmla="*/ 7607 h 83241"/>
                                <a:gd name="connsiteX95" fmla="*/ 7757 w 12182"/>
                                <a:gd name="connsiteY95" fmla="*/ 10445 h 83241"/>
                                <a:gd name="connsiteX96" fmla="*/ 7800 w 12182"/>
                                <a:gd name="connsiteY96" fmla="*/ 6446 h 83241"/>
                                <a:gd name="connsiteX97" fmla="*/ 7928 w 12182"/>
                                <a:gd name="connsiteY97" fmla="*/ 11696 h 83241"/>
                                <a:gd name="connsiteX98" fmla="*/ 8013 w 12182"/>
                                <a:gd name="connsiteY98" fmla="*/ 7941 h 83241"/>
                                <a:gd name="connsiteX99" fmla="*/ 8140 w 12182"/>
                                <a:gd name="connsiteY99" fmla="*/ 10863 h 83241"/>
                                <a:gd name="connsiteX100" fmla="*/ 8226 w 12182"/>
                                <a:gd name="connsiteY100" fmla="*/ 7607 h 83241"/>
                                <a:gd name="connsiteX101" fmla="*/ 8226 w 12182"/>
                                <a:gd name="connsiteY101" fmla="*/ 8860 h 83241"/>
                                <a:gd name="connsiteX102" fmla="*/ 8268 w 12182"/>
                                <a:gd name="connsiteY102" fmla="*/ 9278 h 83241"/>
                                <a:gd name="connsiteX103" fmla="*/ 8268 w 12182"/>
                                <a:gd name="connsiteY103" fmla="*/ 12277 h 83241"/>
                                <a:gd name="connsiteX104" fmla="*/ 8353 w 12182"/>
                                <a:gd name="connsiteY104" fmla="*/ 11277 h 83241"/>
                                <a:gd name="connsiteX105" fmla="*/ 8394 w 12182"/>
                                <a:gd name="connsiteY105" fmla="*/ 7607 h 83241"/>
                                <a:gd name="connsiteX106" fmla="*/ 8482 w 12182"/>
                                <a:gd name="connsiteY106" fmla="*/ 8441 h 83241"/>
                                <a:gd name="connsiteX107" fmla="*/ 8568 w 12182"/>
                                <a:gd name="connsiteY107" fmla="*/ 7527 h 83241"/>
                                <a:gd name="connsiteX108" fmla="*/ 8610 w 12182"/>
                                <a:gd name="connsiteY108" fmla="*/ 8107 h 83241"/>
                                <a:gd name="connsiteX109" fmla="*/ 8651 w 12182"/>
                                <a:gd name="connsiteY109" fmla="*/ 7365 h 83241"/>
                                <a:gd name="connsiteX110" fmla="*/ 8693 w 12182"/>
                                <a:gd name="connsiteY110" fmla="*/ 8527 h 83241"/>
                                <a:gd name="connsiteX111" fmla="*/ 8778 w 12182"/>
                                <a:gd name="connsiteY111" fmla="*/ 5361 h 83241"/>
                                <a:gd name="connsiteX112" fmla="*/ 8876 w 12182"/>
                                <a:gd name="connsiteY112" fmla="*/ 9923 h 83241"/>
                                <a:gd name="connsiteX113" fmla="*/ 8908 w 12182"/>
                                <a:gd name="connsiteY113" fmla="*/ 6114 h 83241"/>
                                <a:gd name="connsiteX114" fmla="*/ 8992 w 12182"/>
                                <a:gd name="connsiteY114" fmla="*/ 9112 h 83241"/>
                                <a:gd name="connsiteX115" fmla="*/ 8992 w 12182"/>
                                <a:gd name="connsiteY115" fmla="*/ 11277 h 83241"/>
                                <a:gd name="connsiteX116" fmla="*/ 9036 w 12182"/>
                                <a:gd name="connsiteY116" fmla="*/ 7688 h 83241"/>
                                <a:gd name="connsiteX117" fmla="*/ 9204 w 12182"/>
                                <a:gd name="connsiteY117" fmla="*/ 5275 h 83241"/>
                                <a:gd name="connsiteX118" fmla="*/ 9247 w 12182"/>
                                <a:gd name="connsiteY118" fmla="*/ 11358 h 83241"/>
                                <a:gd name="connsiteX119" fmla="*/ 9333 w 12182"/>
                                <a:gd name="connsiteY119" fmla="*/ 5861 h 83241"/>
                                <a:gd name="connsiteX120" fmla="*/ 9458 w 12182"/>
                                <a:gd name="connsiteY120" fmla="*/ 8778 h 83241"/>
                                <a:gd name="connsiteX121" fmla="*/ 9503 w 12182"/>
                                <a:gd name="connsiteY121" fmla="*/ 6194 h 83241"/>
                                <a:gd name="connsiteX122" fmla="*/ 9503 w 12182"/>
                                <a:gd name="connsiteY122" fmla="*/ 12035 h 83241"/>
                                <a:gd name="connsiteX123" fmla="*/ 9631 w 12182"/>
                                <a:gd name="connsiteY123" fmla="*/ 7941 h 83241"/>
                                <a:gd name="connsiteX124" fmla="*/ 9673 w 12182"/>
                                <a:gd name="connsiteY124" fmla="*/ 9031 h 83241"/>
                                <a:gd name="connsiteX125" fmla="*/ 9715 w 12182"/>
                                <a:gd name="connsiteY125" fmla="*/ 11858 h 83241"/>
                                <a:gd name="connsiteX126" fmla="*/ 9800 w 12182"/>
                                <a:gd name="connsiteY126" fmla="*/ 6194 h 83241"/>
                                <a:gd name="connsiteX127" fmla="*/ 9885 w 12182"/>
                                <a:gd name="connsiteY127" fmla="*/ 7688 h 83241"/>
                                <a:gd name="connsiteX128" fmla="*/ 10099 w 12182"/>
                                <a:gd name="connsiteY128" fmla="*/ 11616 h 83241"/>
                                <a:gd name="connsiteX129" fmla="*/ 10183 w 12182"/>
                                <a:gd name="connsiteY129" fmla="*/ 9278 h 83241"/>
                                <a:gd name="connsiteX130" fmla="*/ 10312 w 12182"/>
                                <a:gd name="connsiteY130" fmla="*/ 6275 h 83241"/>
                                <a:gd name="connsiteX131" fmla="*/ 10354 w 12182"/>
                                <a:gd name="connsiteY131" fmla="*/ 9355 h 83241"/>
                                <a:gd name="connsiteX132" fmla="*/ 10396 w 12182"/>
                                <a:gd name="connsiteY132" fmla="*/ 10192 h 83241"/>
                                <a:gd name="connsiteX133" fmla="*/ 10396 w 12182"/>
                                <a:gd name="connsiteY133" fmla="*/ 10525 h 83241"/>
                                <a:gd name="connsiteX134" fmla="*/ 10524 w 12182"/>
                                <a:gd name="connsiteY134" fmla="*/ 8527 h 83241"/>
                                <a:gd name="connsiteX135" fmla="*/ 10609 w 12182"/>
                                <a:gd name="connsiteY135" fmla="*/ 10192 h 83241"/>
                                <a:gd name="connsiteX136" fmla="*/ 10650 w 12182"/>
                                <a:gd name="connsiteY136" fmla="*/ 9864 h 83241"/>
                                <a:gd name="connsiteX137" fmla="*/ 10650 w 12182"/>
                                <a:gd name="connsiteY137" fmla="*/ 7365 h 83241"/>
                                <a:gd name="connsiteX138" fmla="*/ 10778 w 12182"/>
                                <a:gd name="connsiteY138" fmla="*/ 11444 h 83241"/>
                                <a:gd name="connsiteX139" fmla="*/ 10778 w 12182"/>
                                <a:gd name="connsiteY139" fmla="*/ 9355 h 83241"/>
                                <a:gd name="connsiteX140" fmla="*/ 10864 w 12182"/>
                                <a:gd name="connsiteY140" fmla="*/ 9945 h 83241"/>
                                <a:gd name="connsiteX141" fmla="*/ 10948 w 12182"/>
                                <a:gd name="connsiteY141" fmla="*/ 10863 h 83241"/>
                                <a:gd name="connsiteX142" fmla="*/ 11078 w 12182"/>
                                <a:gd name="connsiteY142" fmla="*/ 7688 h 83241"/>
                                <a:gd name="connsiteX143" fmla="*/ 11078 w 12182"/>
                                <a:gd name="connsiteY143" fmla="*/ 9692 h 83241"/>
                                <a:gd name="connsiteX144" fmla="*/ 11247 w 12182"/>
                                <a:gd name="connsiteY144" fmla="*/ 8279 h 83241"/>
                                <a:gd name="connsiteX145" fmla="*/ 12182 w 12182"/>
                                <a:gd name="connsiteY145" fmla="*/ 82241 h 832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Lst>
                              <a:rect l="l" t="t" r="r" b="b"/>
                              <a:pathLst>
                                <a:path w="12182" h="83241">
                                  <a:moveTo>
                                    <a:pt x="0" y="83241"/>
                                  </a:moveTo>
                                  <a:cubicBezTo>
                                    <a:pt x="1405" y="60788"/>
                                    <a:pt x="997" y="19262"/>
                                    <a:pt x="1270" y="7134"/>
                                  </a:cubicBezTo>
                                  <a:cubicBezTo>
                                    <a:pt x="1306" y="8933"/>
                                    <a:pt x="1341" y="10731"/>
                                    <a:pt x="1377" y="12530"/>
                                  </a:cubicBezTo>
                                  <a:lnTo>
                                    <a:pt x="1377" y="11277"/>
                                  </a:lnTo>
                                  <a:cubicBezTo>
                                    <a:pt x="1377" y="10692"/>
                                    <a:pt x="1417" y="8778"/>
                                    <a:pt x="1461" y="8698"/>
                                  </a:cubicBezTo>
                                  <a:cubicBezTo>
                                    <a:pt x="1461" y="8527"/>
                                    <a:pt x="1461" y="11025"/>
                                    <a:pt x="1502" y="11025"/>
                                  </a:cubicBezTo>
                                  <a:cubicBezTo>
                                    <a:pt x="1587" y="10863"/>
                                    <a:pt x="1587" y="12035"/>
                                    <a:pt x="1587" y="12277"/>
                                  </a:cubicBezTo>
                                  <a:cubicBezTo>
                                    <a:pt x="1593" y="9366"/>
                                    <a:pt x="1600" y="6456"/>
                                    <a:pt x="1606" y="3545"/>
                                  </a:cubicBezTo>
                                  <a:cubicBezTo>
                                    <a:pt x="1628" y="3058"/>
                                    <a:pt x="1681" y="10035"/>
                                    <a:pt x="1717" y="9355"/>
                                  </a:cubicBezTo>
                                  <a:cubicBezTo>
                                    <a:pt x="1801" y="9612"/>
                                    <a:pt x="1801" y="7860"/>
                                    <a:pt x="1844" y="8198"/>
                                  </a:cubicBezTo>
                                  <a:cubicBezTo>
                                    <a:pt x="1886" y="8527"/>
                                    <a:pt x="1886" y="12035"/>
                                    <a:pt x="1929" y="11696"/>
                                  </a:cubicBezTo>
                                  <a:cubicBezTo>
                                    <a:pt x="1964" y="12140"/>
                                    <a:pt x="1995" y="7610"/>
                                    <a:pt x="2044" y="7220"/>
                                  </a:cubicBezTo>
                                  <a:cubicBezTo>
                                    <a:pt x="2087" y="7634"/>
                                    <a:pt x="2109" y="1746"/>
                                    <a:pt x="2109" y="2070"/>
                                  </a:cubicBezTo>
                                  <a:cubicBezTo>
                                    <a:pt x="2152" y="2407"/>
                                    <a:pt x="2216" y="8223"/>
                                    <a:pt x="2226" y="13110"/>
                                  </a:cubicBezTo>
                                  <a:cubicBezTo>
                                    <a:pt x="2269" y="12530"/>
                                    <a:pt x="2269" y="11858"/>
                                    <a:pt x="2354" y="11106"/>
                                  </a:cubicBezTo>
                                  <a:cubicBezTo>
                                    <a:pt x="2354" y="10692"/>
                                    <a:pt x="2402" y="8425"/>
                                    <a:pt x="2402" y="8016"/>
                                  </a:cubicBezTo>
                                  <a:cubicBezTo>
                                    <a:pt x="2402" y="8677"/>
                                    <a:pt x="2438" y="11106"/>
                                    <a:pt x="2525" y="11696"/>
                                  </a:cubicBezTo>
                                  <a:cubicBezTo>
                                    <a:pt x="2525" y="12277"/>
                                    <a:pt x="2566" y="13029"/>
                                    <a:pt x="2566" y="13609"/>
                                  </a:cubicBezTo>
                                  <a:cubicBezTo>
                                    <a:pt x="2652" y="12530"/>
                                    <a:pt x="2566" y="9031"/>
                                    <a:pt x="2652" y="7941"/>
                                  </a:cubicBezTo>
                                  <a:cubicBezTo>
                                    <a:pt x="2652" y="6775"/>
                                    <a:pt x="2695" y="11616"/>
                                    <a:pt x="2738" y="10863"/>
                                  </a:cubicBezTo>
                                  <a:cubicBezTo>
                                    <a:pt x="2738" y="10192"/>
                                    <a:pt x="2761" y="1739"/>
                                    <a:pt x="2802" y="1820"/>
                                  </a:cubicBezTo>
                                  <a:cubicBezTo>
                                    <a:pt x="2846" y="2830"/>
                                    <a:pt x="2907" y="10692"/>
                                    <a:pt x="2907" y="11696"/>
                                  </a:cubicBezTo>
                                  <a:cubicBezTo>
                                    <a:pt x="2992" y="10692"/>
                                    <a:pt x="2992" y="9612"/>
                                    <a:pt x="3035" y="8527"/>
                                  </a:cubicBezTo>
                                  <a:cubicBezTo>
                                    <a:pt x="3035" y="7860"/>
                                    <a:pt x="3035" y="8279"/>
                                    <a:pt x="3120" y="7607"/>
                                  </a:cubicBezTo>
                                  <a:lnTo>
                                    <a:pt x="3120" y="7107"/>
                                  </a:lnTo>
                                  <a:cubicBezTo>
                                    <a:pt x="3205" y="8778"/>
                                    <a:pt x="3163" y="10525"/>
                                    <a:pt x="3205" y="12277"/>
                                  </a:cubicBezTo>
                                  <a:cubicBezTo>
                                    <a:pt x="3247" y="12035"/>
                                    <a:pt x="3247" y="12035"/>
                                    <a:pt x="3247" y="11696"/>
                                  </a:cubicBezTo>
                                  <a:cubicBezTo>
                                    <a:pt x="3331" y="11616"/>
                                    <a:pt x="3331" y="11358"/>
                                    <a:pt x="3331" y="11106"/>
                                  </a:cubicBezTo>
                                  <a:cubicBezTo>
                                    <a:pt x="3331" y="11025"/>
                                    <a:pt x="3374" y="5022"/>
                                    <a:pt x="3374" y="5022"/>
                                  </a:cubicBezTo>
                                  <a:lnTo>
                                    <a:pt x="3419" y="13110"/>
                                  </a:lnTo>
                                  <a:cubicBezTo>
                                    <a:pt x="3514" y="11806"/>
                                    <a:pt x="3522" y="7626"/>
                                    <a:pt x="3564" y="6873"/>
                                  </a:cubicBezTo>
                                  <a:cubicBezTo>
                                    <a:pt x="3564" y="7116"/>
                                    <a:pt x="3587" y="11444"/>
                                    <a:pt x="3631" y="11858"/>
                                  </a:cubicBezTo>
                                  <a:lnTo>
                                    <a:pt x="3631" y="12449"/>
                                  </a:lnTo>
                                  <a:cubicBezTo>
                                    <a:pt x="3631" y="12530"/>
                                    <a:pt x="3679" y="8634"/>
                                    <a:pt x="3679" y="8553"/>
                                  </a:cubicBezTo>
                                  <a:cubicBezTo>
                                    <a:pt x="3679" y="8053"/>
                                    <a:pt x="3673" y="11106"/>
                                    <a:pt x="3760" y="10692"/>
                                  </a:cubicBezTo>
                                  <a:cubicBezTo>
                                    <a:pt x="3760" y="9864"/>
                                    <a:pt x="3760" y="9112"/>
                                    <a:pt x="3843" y="8279"/>
                                  </a:cubicBezTo>
                                  <a:cubicBezTo>
                                    <a:pt x="3843" y="8778"/>
                                    <a:pt x="3843" y="9355"/>
                                    <a:pt x="3885" y="9864"/>
                                  </a:cubicBezTo>
                                  <a:cubicBezTo>
                                    <a:pt x="3885" y="10192"/>
                                    <a:pt x="3885" y="10525"/>
                                    <a:pt x="3971" y="10863"/>
                                  </a:cubicBezTo>
                                  <a:cubicBezTo>
                                    <a:pt x="3992" y="10650"/>
                                    <a:pt x="3992" y="8975"/>
                                    <a:pt x="4013" y="8586"/>
                                  </a:cubicBezTo>
                                  <a:cubicBezTo>
                                    <a:pt x="4034" y="8058"/>
                                    <a:pt x="4085" y="8958"/>
                                    <a:pt x="4099" y="8527"/>
                                  </a:cubicBezTo>
                                  <a:lnTo>
                                    <a:pt x="4099" y="8279"/>
                                  </a:lnTo>
                                  <a:cubicBezTo>
                                    <a:pt x="4185" y="9864"/>
                                    <a:pt x="4185" y="11358"/>
                                    <a:pt x="4269" y="12696"/>
                                  </a:cubicBezTo>
                                  <a:cubicBezTo>
                                    <a:pt x="4311" y="10525"/>
                                    <a:pt x="4311" y="8279"/>
                                    <a:pt x="4395" y="6194"/>
                                  </a:cubicBezTo>
                                  <a:cubicBezTo>
                                    <a:pt x="4395" y="4523"/>
                                    <a:pt x="4396" y="11045"/>
                                    <a:pt x="4499" y="12410"/>
                                  </a:cubicBezTo>
                                  <a:cubicBezTo>
                                    <a:pt x="4571" y="10076"/>
                                    <a:pt x="4524" y="4523"/>
                                    <a:pt x="4567" y="5861"/>
                                  </a:cubicBezTo>
                                  <a:cubicBezTo>
                                    <a:pt x="4567" y="6114"/>
                                    <a:pt x="4582" y="10540"/>
                                    <a:pt x="4667" y="10958"/>
                                  </a:cubicBezTo>
                                  <a:cubicBezTo>
                                    <a:pt x="4717" y="9711"/>
                                    <a:pt x="4652" y="7688"/>
                                    <a:pt x="4737" y="9445"/>
                                  </a:cubicBezTo>
                                  <a:cubicBezTo>
                                    <a:pt x="4737" y="10112"/>
                                    <a:pt x="4864" y="7527"/>
                                    <a:pt x="4864" y="8107"/>
                                  </a:cubicBezTo>
                                  <a:cubicBezTo>
                                    <a:pt x="4864" y="8860"/>
                                    <a:pt x="4885" y="10347"/>
                                    <a:pt x="4906" y="11277"/>
                                  </a:cubicBezTo>
                                  <a:cubicBezTo>
                                    <a:pt x="4927" y="12207"/>
                                    <a:pt x="4964" y="13495"/>
                                    <a:pt x="4992" y="13690"/>
                                  </a:cubicBezTo>
                                  <a:cubicBezTo>
                                    <a:pt x="5076" y="12777"/>
                                    <a:pt x="4992" y="13448"/>
                                    <a:pt x="5076" y="12449"/>
                                  </a:cubicBezTo>
                                  <a:cubicBezTo>
                                    <a:pt x="5122" y="11696"/>
                                    <a:pt x="5162" y="10273"/>
                                    <a:pt x="5162" y="10273"/>
                                  </a:cubicBezTo>
                                  <a:lnTo>
                                    <a:pt x="5162" y="8441"/>
                                  </a:lnTo>
                                  <a:lnTo>
                                    <a:pt x="5162" y="7365"/>
                                  </a:lnTo>
                                  <a:cubicBezTo>
                                    <a:pt x="5205" y="7279"/>
                                    <a:pt x="5205" y="7688"/>
                                    <a:pt x="5205" y="7941"/>
                                  </a:cubicBezTo>
                                  <a:lnTo>
                                    <a:pt x="5205" y="8778"/>
                                  </a:lnTo>
                                  <a:cubicBezTo>
                                    <a:pt x="5291" y="10112"/>
                                    <a:pt x="5291" y="11106"/>
                                    <a:pt x="5331" y="12449"/>
                                  </a:cubicBezTo>
                                  <a:cubicBezTo>
                                    <a:pt x="5331" y="13029"/>
                                    <a:pt x="5356" y="9467"/>
                                    <a:pt x="5399" y="9053"/>
                                  </a:cubicBezTo>
                                  <a:cubicBezTo>
                                    <a:pt x="5442" y="8553"/>
                                    <a:pt x="5504" y="10525"/>
                                    <a:pt x="5545" y="9945"/>
                                  </a:cubicBezTo>
                                  <a:cubicBezTo>
                                    <a:pt x="5545" y="9692"/>
                                    <a:pt x="5615" y="-218"/>
                                    <a:pt x="5617" y="4"/>
                                  </a:cubicBezTo>
                                  <a:cubicBezTo>
                                    <a:pt x="5693" y="11168"/>
                                    <a:pt x="5650" y="3122"/>
                                    <a:pt x="5709" y="8626"/>
                                  </a:cubicBezTo>
                                  <a:cubicBezTo>
                                    <a:pt x="5752" y="8884"/>
                                    <a:pt x="5786" y="15867"/>
                                    <a:pt x="5812" y="15339"/>
                                  </a:cubicBezTo>
                                  <a:cubicBezTo>
                                    <a:pt x="5838" y="14811"/>
                                    <a:pt x="5825" y="6119"/>
                                    <a:pt x="5868" y="5457"/>
                                  </a:cubicBezTo>
                                  <a:cubicBezTo>
                                    <a:pt x="5868" y="4624"/>
                                    <a:pt x="5928" y="11106"/>
                                    <a:pt x="5971" y="10192"/>
                                  </a:cubicBezTo>
                                  <a:cubicBezTo>
                                    <a:pt x="5971" y="9612"/>
                                    <a:pt x="5976" y="6502"/>
                                    <a:pt x="6013" y="2280"/>
                                  </a:cubicBezTo>
                                  <a:cubicBezTo>
                                    <a:pt x="6046" y="3541"/>
                                    <a:pt x="6032" y="8124"/>
                                    <a:pt x="6075" y="9285"/>
                                  </a:cubicBezTo>
                                  <a:cubicBezTo>
                                    <a:pt x="6161" y="10375"/>
                                    <a:pt x="6123" y="11739"/>
                                    <a:pt x="6155" y="11055"/>
                                  </a:cubicBezTo>
                                  <a:cubicBezTo>
                                    <a:pt x="6187" y="10371"/>
                                    <a:pt x="6230" y="4670"/>
                                    <a:pt x="6268" y="5183"/>
                                  </a:cubicBezTo>
                                  <a:cubicBezTo>
                                    <a:pt x="6306" y="5696"/>
                                    <a:pt x="6340" y="14470"/>
                                    <a:pt x="6383" y="14136"/>
                                  </a:cubicBezTo>
                                  <a:cubicBezTo>
                                    <a:pt x="6383" y="13299"/>
                                    <a:pt x="6396" y="7607"/>
                                    <a:pt x="6438" y="6865"/>
                                  </a:cubicBezTo>
                                  <a:cubicBezTo>
                                    <a:pt x="6481" y="7941"/>
                                    <a:pt x="6438" y="9112"/>
                                    <a:pt x="6481" y="10273"/>
                                  </a:cubicBezTo>
                                  <a:cubicBezTo>
                                    <a:pt x="6481" y="9864"/>
                                    <a:pt x="6524" y="9445"/>
                                    <a:pt x="6524" y="9031"/>
                                  </a:cubicBezTo>
                                  <a:cubicBezTo>
                                    <a:pt x="6524" y="8441"/>
                                    <a:pt x="6610" y="7860"/>
                                    <a:pt x="6610" y="7279"/>
                                  </a:cubicBezTo>
                                  <a:cubicBezTo>
                                    <a:pt x="6610" y="7860"/>
                                    <a:pt x="6623" y="7878"/>
                                    <a:pt x="6651" y="8778"/>
                                  </a:cubicBezTo>
                                  <a:cubicBezTo>
                                    <a:pt x="6679" y="9678"/>
                                    <a:pt x="6691" y="12351"/>
                                    <a:pt x="6776" y="12679"/>
                                  </a:cubicBezTo>
                                  <a:cubicBezTo>
                                    <a:pt x="6776" y="12351"/>
                                    <a:pt x="6821" y="9445"/>
                                    <a:pt x="6821" y="9031"/>
                                  </a:cubicBezTo>
                                  <a:cubicBezTo>
                                    <a:pt x="6864" y="7688"/>
                                    <a:pt x="6821" y="8198"/>
                                    <a:pt x="6864" y="7607"/>
                                  </a:cubicBezTo>
                                  <a:lnTo>
                                    <a:pt x="6864" y="8198"/>
                                  </a:lnTo>
                                  <a:cubicBezTo>
                                    <a:pt x="6870" y="7110"/>
                                    <a:pt x="6876" y="6021"/>
                                    <a:pt x="6882" y="4933"/>
                                  </a:cubicBezTo>
                                  <a:cubicBezTo>
                                    <a:pt x="6896" y="4821"/>
                                    <a:pt x="6916" y="7430"/>
                                    <a:pt x="6951" y="7527"/>
                                  </a:cubicBezTo>
                                  <a:cubicBezTo>
                                    <a:pt x="6951" y="8198"/>
                                    <a:pt x="6951" y="9031"/>
                                    <a:pt x="7077" y="9612"/>
                                  </a:cubicBezTo>
                                  <a:lnTo>
                                    <a:pt x="7077" y="10112"/>
                                  </a:lnTo>
                                  <a:lnTo>
                                    <a:pt x="7077" y="9692"/>
                                  </a:lnTo>
                                  <a:cubicBezTo>
                                    <a:pt x="7077" y="9355"/>
                                    <a:pt x="7077" y="8860"/>
                                    <a:pt x="7119" y="8441"/>
                                  </a:cubicBezTo>
                                  <a:cubicBezTo>
                                    <a:pt x="7119" y="8107"/>
                                    <a:pt x="7163" y="7607"/>
                                    <a:pt x="7163" y="7107"/>
                                  </a:cubicBezTo>
                                  <a:cubicBezTo>
                                    <a:pt x="7247" y="8198"/>
                                    <a:pt x="7163" y="9355"/>
                                    <a:pt x="7247" y="10445"/>
                                  </a:cubicBezTo>
                                  <a:cubicBezTo>
                                    <a:pt x="7247" y="9945"/>
                                    <a:pt x="7290" y="9612"/>
                                    <a:pt x="7290" y="9112"/>
                                  </a:cubicBezTo>
                                  <a:lnTo>
                                    <a:pt x="7290" y="6446"/>
                                  </a:lnTo>
                                  <a:cubicBezTo>
                                    <a:pt x="7304" y="6072"/>
                                    <a:pt x="7360" y="6090"/>
                                    <a:pt x="7374" y="6865"/>
                                  </a:cubicBezTo>
                                  <a:cubicBezTo>
                                    <a:pt x="7374" y="7365"/>
                                    <a:pt x="7332" y="12847"/>
                                    <a:pt x="7374" y="11096"/>
                                  </a:cubicBezTo>
                                  <a:cubicBezTo>
                                    <a:pt x="7459" y="9511"/>
                                    <a:pt x="7502" y="5861"/>
                                    <a:pt x="7502" y="4280"/>
                                  </a:cubicBezTo>
                                  <a:cubicBezTo>
                                    <a:pt x="7546" y="7027"/>
                                    <a:pt x="7502" y="9692"/>
                                    <a:pt x="7546" y="12449"/>
                                  </a:cubicBezTo>
                                  <a:cubicBezTo>
                                    <a:pt x="7546" y="13362"/>
                                    <a:pt x="7546" y="8198"/>
                                    <a:pt x="7588" y="8860"/>
                                  </a:cubicBezTo>
                                  <a:cubicBezTo>
                                    <a:pt x="7588" y="9031"/>
                                    <a:pt x="7674" y="11696"/>
                                    <a:pt x="7674" y="11944"/>
                                  </a:cubicBezTo>
                                  <a:cubicBezTo>
                                    <a:pt x="7717" y="12858"/>
                                    <a:pt x="7674" y="7941"/>
                                    <a:pt x="7717" y="7607"/>
                                  </a:cubicBezTo>
                                  <a:cubicBezTo>
                                    <a:pt x="7717" y="7365"/>
                                    <a:pt x="7717" y="10692"/>
                                    <a:pt x="7757" y="10445"/>
                                  </a:cubicBezTo>
                                  <a:cubicBezTo>
                                    <a:pt x="7757" y="9445"/>
                                    <a:pt x="7757" y="7365"/>
                                    <a:pt x="7800" y="6446"/>
                                  </a:cubicBezTo>
                                  <a:cubicBezTo>
                                    <a:pt x="7828" y="6654"/>
                                    <a:pt x="7893" y="11447"/>
                                    <a:pt x="7928" y="11696"/>
                                  </a:cubicBezTo>
                                  <a:cubicBezTo>
                                    <a:pt x="7956" y="10444"/>
                                    <a:pt x="7985" y="9193"/>
                                    <a:pt x="8013" y="7941"/>
                                  </a:cubicBezTo>
                                  <a:cubicBezTo>
                                    <a:pt x="8056" y="7279"/>
                                    <a:pt x="8056" y="11616"/>
                                    <a:pt x="8140" y="10863"/>
                                  </a:cubicBezTo>
                                  <a:cubicBezTo>
                                    <a:pt x="8140" y="11106"/>
                                    <a:pt x="8183" y="7941"/>
                                    <a:pt x="8226" y="7607"/>
                                  </a:cubicBezTo>
                                  <a:lnTo>
                                    <a:pt x="8226" y="8860"/>
                                  </a:lnTo>
                                  <a:cubicBezTo>
                                    <a:pt x="8226" y="9112"/>
                                    <a:pt x="8268" y="8698"/>
                                    <a:pt x="8268" y="9278"/>
                                  </a:cubicBezTo>
                                  <a:cubicBezTo>
                                    <a:pt x="8268" y="10192"/>
                                    <a:pt x="8226" y="11358"/>
                                    <a:pt x="8268" y="12277"/>
                                  </a:cubicBezTo>
                                  <a:cubicBezTo>
                                    <a:pt x="8353" y="12777"/>
                                    <a:pt x="8353" y="12035"/>
                                    <a:pt x="8353" y="11277"/>
                                  </a:cubicBezTo>
                                  <a:cubicBezTo>
                                    <a:pt x="8353" y="10525"/>
                                    <a:pt x="8394" y="8107"/>
                                    <a:pt x="8394" y="7607"/>
                                  </a:cubicBezTo>
                                  <a:cubicBezTo>
                                    <a:pt x="8482" y="4942"/>
                                    <a:pt x="8440" y="11277"/>
                                    <a:pt x="8482" y="8441"/>
                                  </a:cubicBezTo>
                                  <a:cubicBezTo>
                                    <a:pt x="8482" y="9355"/>
                                    <a:pt x="8568" y="6693"/>
                                    <a:pt x="8568" y="7527"/>
                                  </a:cubicBezTo>
                                  <a:cubicBezTo>
                                    <a:pt x="8568" y="7941"/>
                                    <a:pt x="8610" y="8107"/>
                                    <a:pt x="8610" y="8107"/>
                                  </a:cubicBezTo>
                                  <a:cubicBezTo>
                                    <a:pt x="8610" y="8778"/>
                                    <a:pt x="8651" y="6446"/>
                                    <a:pt x="8651" y="7365"/>
                                  </a:cubicBezTo>
                                  <a:cubicBezTo>
                                    <a:pt x="8665" y="7435"/>
                                    <a:pt x="8672" y="8861"/>
                                    <a:pt x="8693" y="8527"/>
                                  </a:cubicBezTo>
                                  <a:cubicBezTo>
                                    <a:pt x="8778" y="7527"/>
                                    <a:pt x="8778" y="6194"/>
                                    <a:pt x="8778" y="5361"/>
                                  </a:cubicBezTo>
                                  <a:cubicBezTo>
                                    <a:pt x="8821" y="5022"/>
                                    <a:pt x="8833" y="9841"/>
                                    <a:pt x="8876" y="9923"/>
                                  </a:cubicBezTo>
                                  <a:cubicBezTo>
                                    <a:pt x="8876" y="10427"/>
                                    <a:pt x="8864" y="5022"/>
                                    <a:pt x="8908" y="6114"/>
                                  </a:cubicBezTo>
                                  <a:cubicBezTo>
                                    <a:pt x="8908" y="6446"/>
                                    <a:pt x="8992" y="8198"/>
                                    <a:pt x="8992" y="9112"/>
                                  </a:cubicBezTo>
                                  <a:lnTo>
                                    <a:pt x="8992" y="11277"/>
                                  </a:lnTo>
                                  <a:cubicBezTo>
                                    <a:pt x="9036" y="11025"/>
                                    <a:pt x="9036" y="8778"/>
                                    <a:pt x="9036" y="7688"/>
                                  </a:cubicBezTo>
                                  <a:cubicBezTo>
                                    <a:pt x="9077" y="7279"/>
                                    <a:pt x="9204" y="5275"/>
                                    <a:pt x="9204" y="5275"/>
                                  </a:cubicBezTo>
                                  <a:cubicBezTo>
                                    <a:pt x="9204" y="4190"/>
                                    <a:pt x="9204" y="12449"/>
                                    <a:pt x="9247" y="11358"/>
                                  </a:cubicBezTo>
                                  <a:cubicBezTo>
                                    <a:pt x="9290" y="12777"/>
                                    <a:pt x="9290" y="4523"/>
                                    <a:pt x="9333" y="5861"/>
                                  </a:cubicBezTo>
                                  <a:cubicBezTo>
                                    <a:pt x="9333" y="6865"/>
                                    <a:pt x="9333" y="7941"/>
                                    <a:pt x="9458" y="8778"/>
                                  </a:cubicBezTo>
                                  <a:cubicBezTo>
                                    <a:pt x="9503" y="7941"/>
                                    <a:pt x="9458" y="7107"/>
                                    <a:pt x="9503" y="6194"/>
                                  </a:cubicBezTo>
                                  <a:cubicBezTo>
                                    <a:pt x="9503" y="5104"/>
                                    <a:pt x="9458" y="13029"/>
                                    <a:pt x="9503" y="12035"/>
                                  </a:cubicBezTo>
                                  <a:cubicBezTo>
                                    <a:pt x="9547" y="12696"/>
                                    <a:pt x="9631" y="8441"/>
                                    <a:pt x="9631" y="7941"/>
                                  </a:cubicBezTo>
                                  <a:cubicBezTo>
                                    <a:pt x="9673" y="7527"/>
                                    <a:pt x="9631" y="8279"/>
                                    <a:pt x="9673" y="9031"/>
                                  </a:cubicBezTo>
                                  <a:cubicBezTo>
                                    <a:pt x="9673" y="9692"/>
                                    <a:pt x="9673" y="12277"/>
                                    <a:pt x="9715" y="11858"/>
                                  </a:cubicBezTo>
                                  <a:cubicBezTo>
                                    <a:pt x="9757" y="13272"/>
                                    <a:pt x="9800" y="4700"/>
                                    <a:pt x="9800" y="6194"/>
                                  </a:cubicBezTo>
                                  <a:cubicBezTo>
                                    <a:pt x="9800" y="6693"/>
                                    <a:pt x="9800" y="7279"/>
                                    <a:pt x="9885" y="7688"/>
                                  </a:cubicBezTo>
                                  <a:cubicBezTo>
                                    <a:pt x="9971" y="6446"/>
                                    <a:pt x="9927" y="12777"/>
                                    <a:pt x="10099" y="11616"/>
                                  </a:cubicBezTo>
                                  <a:cubicBezTo>
                                    <a:pt x="10099" y="13448"/>
                                    <a:pt x="10183" y="7279"/>
                                    <a:pt x="10183" y="9278"/>
                                  </a:cubicBezTo>
                                  <a:cubicBezTo>
                                    <a:pt x="10183" y="8279"/>
                                    <a:pt x="10225" y="7279"/>
                                    <a:pt x="10312" y="6275"/>
                                  </a:cubicBezTo>
                                  <a:cubicBezTo>
                                    <a:pt x="10312" y="7365"/>
                                    <a:pt x="10312" y="8441"/>
                                    <a:pt x="10354" y="9355"/>
                                  </a:cubicBezTo>
                                  <a:cubicBezTo>
                                    <a:pt x="10354" y="9692"/>
                                    <a:pt x="10396" y="9945"/>
                                    <a:pt x="10396" y="10192"/>
                                  </a:cubicBezTo>
                                  <a:lnTo>
                                    <a:pt x="10396" y="10525"/>
                                  </a:lnTo>
                                  <a:cubicBezTo>
                                    <a:pt x="10439" y="9945"/>
                                    <a:pt x="10524" y="9278"/>
                                    <a:pt x="10524" y="8527"/>
                                  </a:cubicBezTo>
                                  <a:cubicBezTo>
                                    <a:pt x="10567" y="9112"/>
                                    <a:pt x="10609" y="9692"/>
                                    <a:pt x="10609" y="10192"/>
                                  </a:cubicBezTo>
                                  <a:cubicBezTo>
                                    <a:pt x="10609" y="10112"/>
                                    <a:pt x="10650" y="9945"/>
                                    <a:pt x="10650" y="9864"/>
                                  </a:cubicBezTo>
                                  <a:cubicBezTo>
                                    <a:pt x="10650" y="9278"/>
                                    <a:pt x="10609" y="6775"/>
                                    <a:pt x="10650" y="7365"/>
                                  </a:cubicBezTo>
                                  <a:cubicBezTo>
                                    <a:pt x="10735" y="7027"/>
                                    <a:pt x="10735" y="11944"/>
                                    <a:pt x="10778" y="11444"/>
                                  </a:cubicBezTo>
                                  <a:lnTo>
                                    <a:pt x="10778" y="9355"/>
                                  </a:lnTo>
                                  <a:cubicBezTo>
                                    <a:pt x="10821" y="9112"/>
                                    <a:pt x="10821" y="9692"/>
                                    <a:pt x="10864" y="9945"/>
                                  </a:cubicBezTo>
                                  <a:cubicBezTo>
                                    <a:pt x="10864" y="10525"/>
                                    <a:pt x="10821" y="10692"/>
                                    <a:pt x="10948" y="10863"/>
                                  </a:cubicBezTo>
                                  <a:cubicBezTo>
                                    <a:pt x="10948" y="10863"/>
                                    <a:pt x="11035" y="7688"/>
                                    <a:pt x="11078" y="7688"/>
                                  </a:cubicBezTo>
                                  <a:lnTo>
                                    <a:pt x="11078" y="9692"/>
                                  </a:lnTo>
                                  <a:cubicBezTo>
                                    <a:pt x="11161" y="9864"/>
                                    <a:pt x="11205" y="7941"/>
                                    <a:pt x="11247" y="8279"/>
                                  </a:cubicBezTo>
                                  <a:cubicBezTo>
                                    <a:pt x="11507" y="20371"/>
                                    <a:pt x="11132" y="63876"/>
                                    <a:pt x="12182" y="82241"/>
                                  </a:cubicBezTo>
                                </a:path>
                              </a:pathLst>
                            </a:custGeom>
                            <a:noFill/>
                            <a:ln w="9525">
                              <a:solidFill>
                                <a:srgbClr val="00B050"/>
                              </a:solidFill>
                              <a:round/>
                              <a:headEnd/>
                              <a:tailEnd/>
                            </a:ln>
                          </wps:spPr>
                          <wps:bodyPr/>
                        </wps:wsp>
                        <wps:wsp>
                          <wps:cNvPr id="165" name="Freeform 165"/>
                          <wps:cNvSpPr>
                            <a:spLocks/>
                          </wps:cNvSpPr>
                          <wps:spPr bwMode="auto">
                            <a:xfrm flipH="1">
                              <a:off x="2313653" y="1892189"/>
                              <a:ext cx="1971250" cy="988130"/>
                            </a:xfrm>
                            <a:custGeom>
                              <a:avLst/>
                              <a:gdLst>
                                <a:gd name="T0" fmla="*/ 6 w 254"/>
                                <a:gd name="T1" fmla="*/ 211 h 1000"/>
                                <a:gd name="T2" fmla="*/ 11 w 254"/>
                                <a:gd name="T3" fmla="*/ 114 h 1000"/>
                                <a:gd name="T4" fmla="*/ 13 w 254"/>
                                <a:gd name="T5" fmla="*/ 61 h 1000"/>
                                <a:gd name="T6" fmla="*/ 17 w 254"/>
                                <a:gd name="T7" fmla="*/ 104 h 1000"/>
                                <a:gd name="T8" fmla="*/ 22 w 254"/>
                                <a:gd name="T9" fmla="*/ 55 h 1000"/>
                                <a:gd name="T10" fmla="*/ 27 w 254"/>
                                <a:gd name="T11" fmla="*/ 87 h 1000"/>
                                <a:gd name="T12" fmla="*/ 34 w 254"/>
                                <a:gd name="T13" fmla="*/ 90 h 1000"/>
                                <a:gd name="T14" fmla="*/ 39 w 254"/>
                                <a:gd name="T15" fmla="*/ 120 h 1000"/>
                                <a:gd name="T16" fmla="*/ 44 w 254"/>
                                <a:gd name="T17" fmla="*/ 1 h 1000"/>
                                <a:gd name="T18" fmla="*/ 52 w 254"/>
                                <a:gd name="T19" fmla="*/ 48 h 1000"/>
                                <a:gd name="T20" fmla="*/ 55 w 254"/>
                                <a:gd name="T21" fmla="*/ 97 h 1000"/>
                                <a:gd name="T22" fmla="*/ 58 w 254"/>
                                <a:gd name="T23" fmla="*/ 79 h 1000"/>
                                <a:gd name="T24" fmla="*/ 64 w 254"/>
                                <a:gd name="T25" fmla="*/ 99 h 1000"/>
                                <a:gd name="T26" fmla="*/ 67 w 254"/>
                                <a:gd name="T27" fmla="*/ 85 h 1000"/>
                                <a:gd name="T28" fmla="*/ 72 w 254"/>
                                <a:gd name="T29" fmla="*/ 87 h 1000"/>
                                <a:gd name="T30" fmla="*/ 74 w 254"/>
                                <a:gd name="T31" fmla="*/ 75 h 1000"/>
                                <a:gd name="T32" fmla="*/ 79 w 254"/>
                                <a:gd name="T33" fmla="*/ 109 h 1000"/>
                                <a:gd name="T34" fmla="*/ 86 w 254"/>
                                <a:gd name="T35" fmla="*/ 27 h 1000"/>
                                <a:gd name="T36" fmla="*/ 93 w 254"/>
                                <a:gd name="T37" fmla="*/ 54 h 1000"/>
                                <a:gd name="T38" fmla="*/ 96 w 254"/>
                                <a:gd name="T39" fmla="*/ 121 h 1000"/>
                                <a:gd name="T40" fmla="*/ 100 w 254"/>
                                <a:gd name="T41" fmla="*/ 58 h 1000"/>
                                <a:gd name="T42" fmla="*/ 101 w 254"/>
                                <a:gd name="T43" fmla="*/ 62 h 1000"/>
                                <a:gd name="T44" fmla="*/ 109 w 254"/>
                                <a:gd name="T45" fmla="*/ 76 h 1000"/>
                                <a:gd name="T46" fmla="*/ 115 w 254"/>
                                <a:gd name="T47" fmla="*/ 97 h 1000"/>
                                <a:gd name="T48" fmla="*/ 120 w 254"/>
                                <a:gd name="T49" fmla="*/ 10 h 1000"/>
                                <a:gd name="T50" fmla="*/ 126 w 254"/>
                                <a:gd name="T51" fmla="*/ 79 h 1000"/>
                                <a:gd name="T52" fmla="*/ 131 w 254"/>
                                <a:gd name="T53" fmla="*/ 80 h 1000"/>
                                <a:gd name="T54" fmla="*/ 135 w 254"/>
                                <a:gd name="T55" fmla="*/ 62 h 1000"/>
                                <a:gd name="T56" fmla="*/ 140 w 254"/>
                                <a:gd name="T57" fmla="*/ 48 h 1000"/>
                                <a:gd name="T58" fmla="*/ 141 w 254"/>
                                <a:gd name="T59" fmla="*/ 61 h 1000"/>
                                <a:gd name="T60" fmla="*/ 145 w 254"/>
                                <a:gd name="T61" fmla="*/ 78 h 1000"/>
                                <a:gd name="T62" fmla="*/ 147 w 254"/>
                                <a:gd name="T63" fmla="*/ 42 h 1000"/>
                                <a:gd name="T64" fmla="*/ 150 w 254"/>
                                <a:gd name="T65" fmla="*/ 34 h 1000"/>
                                <a:gd name="T66" fmla="*/ 151 w 254"/>
                                <a:gd name="T67" fmla="*/ 55 h 1000"/>
                                <a:gd name="T68" fmla="*/ 155 w 254"/>
                                <a:gd name="T69" fmla="*/ 8 h 1000"/>
                                <a:gd name="T70" fmla="*/ 159 w 254"/>
                                <a:gd name="T71" fmla="*/ 100 h 1000"/>
                                <a:gd name="T72" fmla="*/ 162 w 254"/>
                                <a:gd name="T73" fmla="*/ 34 h 1000"/>
                                <a:gd name="T74" fmla="*/ 165 w 254"/>
                                <a:gd name="T75" fmla="*/ 97 h 1000"/>
                                <a:gd name="T76" fmla="*/ 170 w 254"/>
                                <a:gd name="T77" fmla="*/ 87 h 1000"/>
                                <a:gd name="T78" fmla="*/ 173 w 254"/>
                                <a:gd name="T79" fmla="*/ 68 h 1000"/>
                                <a:gd name="T80" fmla="*/ 176 w 254"/>
                                <a:gd name="T81" fmla="*/ 48 h 1000"/>
                                <a:gd name="T82" fmla="*/ 181 w 254"/>
                                <a:gd name="T83" fmla="*/ 54 h 1000"/>
                                <a:gd name="T84" fmla="*/ 183 w 254"/>
                                <a:gd name="T85" fmla="*/ 59 h 1000"/>
                                <a:gd name="T86" fmla="*/ 188 w 254"/>
                                <a:gd name="T87" fmla="*/ 30 h 1000"/>
                                <a:gd name="T88" fmla="*/ 191 w 254"/>
                                <a:gd name="T89" fmla="*/ 49 h 1000"/>
                                <a:gd name="T90" fmla="*/ 198 w 254"/>
                                <a:gd name="T91" fmla="*/ 27 h 1000"/>
                                <a:gd name="T92" fmla="*/ 202 w 254"/>
                                <a:gd name="T93" fmla="*/ 101 h 1000"/>
                                <a:gd name="T94" fmla="*/ 207 w 254"/>
                                <a:gd name="T95" fmla="*/ 99 h 1000"/>
                                <a:gd name="T96" fmla="*/ 216 w 254"/>
                                <a:gd name="T97" fmla="*/ 96 h 1000"/>
                                <a:gd name="T98" fmla="*/ 222 w 254"/>
                                <a:gd name="T99" fmla="*/ 69 h 1000"/>
                                <a:gd name="T100" fmla="*/ 226 w 254"/>
                                <a:gd name="T101" fmla="*/ 59 h 1000"/>
                                <a:gd name="T102" fmla="*/ 229 w 254"/>
                                <a:gd name="T103" fmla="*/ 45 h 1000"/>
                                <a:gd name="T104" fmla="*/ 234 w 254"/>
                                <a:gd name="T105" fmla="*/ 76 h 1000"/>
                                <a:gd name="T106" fmla="*/ 239 w 254"/>
                                <a:gd name="T107" fmla="*/ 73 h 1000"/>
                                <a:gd name="T108" fmla="*/ 243 w 254"/>
                                <a:gd name="T109" fmla="*/ 130 h 1000"/>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w 254"/>
                                <a:gd name="T166" fmla="*/ 0 h 1000"/>
                                <a:gd name="T167" fmla="*/ 254 w 254"/>
                                <a:gd name="T168" fmla="*/ 1000 h 1000"/>
                                <a:gd name="connsiteX0" fmla="*/ 79 w 10000"/>
                                <a:gd name="connsiteY0" fmla="*/ 2920 h 9810"/>
                                <a:gd name="connsiteX1" fmla="*/ 236 w 10000"/>
                                <a:gd name="connsiteY1" fmla="*/ 2110 h 9810"/>
                                <a:gd name="connsiteX2" fmla="*/ 276 w 10000"/>
                                <a:gd name="connsiteY2" fmla="*/ 1410 h 9810"/>
                                <a:gd name="connsiteX3" fmla="*/ 315 w 10000"/>
                                <a:gd name="connsiteY3" fmla="*/ 760 h 9810"/>
                                <a:gd name="connsiteX4" fmla="*/ 433 w 10000"/>
                                <a:gd name="connsiteY4" fmla="*/ 1140 h 9810"/>
                                <a:gd name="connsiteX5" fmla="*/ 433 w 10000"/>
                                <a:gd name="connsiteY5" fmla="*/ 1070 h 9810"/>
                                <a:gd name="connsiteX6" fmla="*/ 433 w 10000"/>
                                <a:gd name="connsiteY6" fmla="*/ 920 h 9810"/>
                                <a:gd name="connsiteX7" fmla="*/ 512 w 10000"/>
                                <a:gd name="connsiteY7" fmla="*/ 610 h 9810"/>
                                <a:gd name="connsiteX8" fmla="*/ 551 w 10000"/>
                                <a:gd name="connsiteY8" fmla="*/ 890 h 9810"/>
                                <a:gd name="connsiteX9" fmla="*/ 630 w 10000"/>
                                <a:gd name="connsiteY9" fmla="*/ 1040 h 9810"/>
                                <a:gd name="connsiteX10" fmla="*/ 669 w 10000"/>
                                <a:gd name="connsiteY10" fmla="*/ 1040 h 9810"/>
                                <a:gd name="connsiteX11" fmla="*/ 669 w 10000"/>
                                <a:gd name="connsiteY11" fmla="*/ 380 h 9810"/>
                                <a:gd name="connsiteX12" fmla="*/ 748 w 10000"/>
                                <a:gd name="connsiteY12" fmla="*/ 690 h 9810"/>
                                <a:gd name="connsiteX13" fmla="*/ 866 w 10000"/>
                                <a:gd name="connsiteY13" fmla="*/ 550 h 9810"/>
                                <a:gd name="connsiteX14" fmla="*/ 945 w 10000"/>
                                <a:gd name="connsiteY14" fmla="*/ 970 h 9810"/>
                                <a:gd name="connsiteX15" fmla="*/ 1063 w 10000"/>
                                <a:gd name="connsiteY15" fmla="*/ 350 h 9810"/>
                                <a:gd name="connsiteX16" fmla="*/ 1063 w 10000"/>
                                <a:gd name="connsiteY16" fmla="*/ 870 h 9810"/>
                                <a:gd name="connsiteX17" fmla="*/ 1220 w 10000"/>
                                <a:gd name="connsiteY17" fmla="*/ 690 h 9810"/>
                                <a:gd name="connsiteX18" fmla="*/ 1220 w 10000"/>
                                <a:gd name="connsiteY18" fmla="*/ 1140 h 9810"/>
                                <a:gd name="connsiteX19" fmla="*/ 1339 w 10000"/>
                                <a:gd name="connsiteY19" fmla="*/ 900 h 9810"/>
                                <a:gd name="connsiteX20" fmla="*/ 1417 w 10000"/>
                                <a:gd name="connsiteY20" fmla="*/ 750 h 9810"/>
                                <a:gd name="connsiteX21" fmla="*/ 1496 w 10000"/>
                                <a:gd name="connsiteY21" fmla="*/ 970 h 9810"/>
                                <a:gd name="connsiteX22" fmla="*/ 1535 w 10000"/>
                                <a:gd name="connsiteY22" fmla="*/ 1200 h 9810"/>
                                <a:gd name="connsiteX23" fmla="*/ 1614 w 10000"/>
                                <a:gd name="connsiteY23" fmla="*/ 520 h 9810"/>
                                <a:gd name="connsiteX24" fmla="*/ 1693 w 10000"/>
                                <a:gd name="connsiteY24" fmla="*/ 870 h 9810"/>
                                <a:gd name="connsiteX25" fmla="*/ 1732 w 10000"/>
                                <a:gd name="connsiteY25" fmla="*/ 10 h 9810"/>
                                <a:gd name="connsiteX26" fmla="*/ 1850 w 10000"/>
                                <a:gd name="connsiteY26" fmla="*/ 970 h 9810"/>
                                <a:gd name="connsiteX27" fmla="*/ 1969 w 10000"/>
                                <a:gd name="connsiteY27" fmla="*/ 590 h 9810"/>
                                <a:gd name="connsiteX28" fmla="*/ 2047 w 10000"/>
                                <a:gd name="connsiteY28" fmla="*/ 480 h 9810"/>
                                <a:gd name="connsiteX29" fmla="*/ 2047 w 10000"/>
                                <a:gd name="connsiteY29" fmla="*/ 420 h 9810"/>
                                <a:gd name="connsiteX30" fmla="*/ 2126 w 10000"/>
                                <a:gd name="connsiteY30" fmla="*/ 1040 h 9810"/>
                                <a:gd name="connsiteX31" fmla="*/ 2165 w 10000"/>
                                <a:gd name="connsiteY31" fmla="*/ 970 h 9810"/>
                                <a:gd name="connsiteX32" fmla="*/ 2244 w 10000"/>
                                <a:gd name="connsiteY32" fmla="*/ 900 h 9810"/>
                                <a:gd name="connsiteX33" fmla="*/ 2283 w 10000"/>
                                <a:gd name="connsiteY33" fmla="*/ 170 h 9810"/>
                                <a:gd name="connsiteX34" fmla="*/ 2283 w 10000"/>
                                <a:gd name="connsiteY34" fmla="*/ 790 h 9810"/>
                                <a:gd name="connsiteX35" fmla="*/ 2323 w 10000"/>
                                <a:gd name="connsiteY35" fmla="*/ 1140 h 9810"/>
                                <a:gd name="connsiteX36" fmla="*/ 2480 w 10000"/>
                                <a:gd name="connsiteY36" fmla="*/ 870 h 9810"/>
                                <a:gd name="connsiteX37" fmla="*/ 2520 w 10000"/>
                                <a:gd name="connsiteY37" fmla="*/ 990 h 9810"/>
                                <a:gd name="connsiteX38" fmla="*/ 2520 w 10000"/>
                                <a:gd name="connsiteY38" fmla="*/ 1060 h 9810"/>
                                <a:gd name="connsiteX39" fmla="*/ 2559 w 10000"/>
                                <a:gd name="connsiteY39" fmla="*/ 1030 h 9810"/>
                                <a:gd name="connsiteX40" fmla="*/ 2638 w 10000"/>
                                <a:gd name="connsiteY40" fmla="*/ 850 h 9810"/>
                                <a:gd name="connsiteX41" fmla="*/ 2717 w 10000"/>
                                <a:gd name="connsiteY41" fmla="*/ 560 h 9810"/>
                                <a:gd name="connsiteX42" fmla="*/ 2756 w 10000"/>
                                <a:gd name="connsiteY42" fmla="*/ 750 h 9810"/>
                                <a:gd name="connsiteX43" fmla="*/ 2835 w 10000"/>
                                <a:gd name="connsiteY43" fmla="*/ 870 h 9810"/>
                                <a:gd name="connsiteX44" fmla="*/ 2835 w 10000"/>
                                <a:gd name="connsiteY44" fmla="*/ 970 h 9810"/>
                                <a:gd name="connsiteX45" fmla="*/ 2874 w 10000"/>
                                <a:gd name="connsiteY45" fmla="*/ 870 h 9810"/>
                                <a:gd name="connsiteX46" fmla="*/ 2913 w 10000"/>
                                <a:gd name="connsiteY46" fmla="*/ 750 h 9810"/>
                                <a:gd name="connsiteX47" fmla="*/ 2953 w 10000"/>
                                <a:gd name="connsiteY47" fmla="*/ 590 h 9810"/>
                                <a:gd name="connsiteX48" fmla="*/ 2953 w 10000"/>
                                <a:gd name="connsiteY48" fmla="*/ 560 h 9810"/>
                                <a:gd name="connsiteX49" fmla="*/ 3110 w 10000"/>
                                <a:gd name="connsiteY49" fmla="*/ 1090 h 9810"/>
                                <a:gd name="connsiteX50" fmla="*/ 3228 w 10000"/>
                                <a:gd name="connsiteY50" fmla="*/ 310 h 9810"/>
                                <a:gd name="connsiteX51" fmla="*/ 3307 w 10000"/>
                                <a:gd name="connsiteY51" fmla="*/ 700 h 9810"/>
                                <a:gd name="connsiteX52" fmla="*/ 3386 w 10000"/>
                                <a:gd name="connsiteY52" fmla="*/ 270 h 9810"/>
                                <a:gd name="connsiteX53" fmla="*/ 3465 w 10000"/>
                                <a:gd name="connsiteY53" fmla="*/ 370 h 9810"/>
                                <a:gd name="connsiteX54" fmla="*/ 3543 w 10000"/>
                                <a:gd name="connsiteY54" fmla="*/ 700 h 9810"/>
                                <a:gd name="connsiteX55" fmla="*/ 3661 w 10000"/>
                                <a:gd name="connsiteY55" fmla="*/ 540 h 9810"/>
                                <a:gd name="connsiteX56" fmla="*/ 3701 w 10000"/>
                                <a:gd name="connsiteY56" fmla="*/ 920 h 9810"/>
                                <a:gd name="connsiteX57" fmla="*/ 3780 w 10000"/>
                                <a:gd name="connsiteY57" fmla="*/ 750 h 9810"/>
                                <a:gd name="connsiteX58" fmla="*/ 3780 w 10000"/>
                                <a:gd name="connsiteY58" fmla="*/ 1210 h 9810"/>
                                <a:gd name="connsiteX59" fmla="*/ 3858 w 10000"/>
                                <a:gd name="connsiteY59" fmla="*/ 1060 h 9810"/>
                                <a:gd name="connsiteX60" fmla="*/ 3937 w 10000"/>
                                <a:gd name="connsiteY60" fmla="*/ 800 h 9810"/>
                                <a:gd name="connsiteX61" fmla="*/ 3937 w 10000"/>
                                <a:gd name="connsiteY61" fmla="*/ 580 h 9810"/>
                                <a:gd name="connsiteX62" fmla="*/ 3937 w 10000"/>
                                <a:gd name="connsiteY62" fmla="*/ 450 h 9810"/>
                                <a:gd name="connsiteX63" fmla="*/ 3976 w 10000"/>
                                <a:gd name="connsiteY63" fmla="*/ 520 h 9810"/>
                                <a:gd name="connsiteX64" fmla="*/ 3976 w 10000"/>
                                <a:gd name="connsiteY64" fmla="*/ 620 h 9810"/>
                                <a:gd name="connsiteX65" fmla="*/ 4094 w 10000"/>
                                <a:gd name="connsiteY65" fmla="*/ 1060 h 9810"/>
                                <a:gd name="connsiteX66" fmla="*/ 4134 w 10000"/>
                                <a:gd name="connsiteY66" fmla="*/ 1090 h 9810"/>
                                <a:gd name="connsiteX67" fmla="*/ 4291 w 10000"/>
                                <a:gd name="connsiteY67" fmla="*/ 760 h 9810"/>
                                <a:gd name="connsiteX68" fmla="*/ 4331 w 10000"/>
                                <a:gd name="connsiteY68" fmla="*/ 660 h 9810"/>
                                <a:gd name="connsiteX69" fmla="*/ 4449 w 10000"/>
                                <a:gd name="connsiteY69" fmla="*/ 930 h 9810"/>
                                <a:gd name="connsiteX70" fmla="*/ 4528 w 10000"/>
                                <a:gd name="connsiteY70" fmla="*/ 970 h 9810"/>
                                <a:gd name="connsiteX71" fmla="*/ 4567 w 10000"/>
                                <a:gd name="connsiteY71" fmla="*/ 440 h 9810"/>
                                <a:gd name="connsiteX72" fmla="*/ 4685 w 10000"/>
                                <a:gd name="connsiteY72" fmla="*/ 790 h 9810"/>
                                <a:gd name="connsiteX73" fmla="*/ 4724 w 10000"/>
                                <a:gd name="connsiteY73" fmla="*/ 100 h 9810"/>
                                <a:gd name="connsiteX74" fmla="*/ 4764 w 10000"/>
                                <a:gd name="connsiteY74" fmla="*/ 900 h 9810"/>
                                <a:gd name="connsiteX75" fmla="*/ 4843 w 10000"/>
                                <a:gd name="connsiteY75" fmla="*/ 620 h 9810"/>
                                <a:gd name="connsiteX76" fmla="*/ 4961 w 10000"/>
                                <a:gd name="connsiteY76" fmla="*/ 790 h 9810"/>
                                <a:gd name="connsiteX77" fmla="*/ 5000 w 10000"/>
                                <a:gd name="connsiteY77" fmla="*/ 680 h 9810"/>
                                <a:gd name="connsiteX78" fmla="*/ 5118 w 10000"/>
                                <a:gd name="connsiteY78" fmla="*/ 390 h 9810"/>
                                <a:gd name="connsiteX79" fmla="*/ 5157 w 10000"/>
                                <a:gd name="connsiteY79" fmla="*/ 800 h 9810"/>
                                <a:gd name="connsiteX80" fmla="*/ 5197 w 10000"/>
                                <a:gd name="connsiteY80" fmla="*/ 650 h 9810"/>
                                <a:gd name="connsiteX81" fmla="*/ 5276 w 10000"/>
                                <a:gd name="connsiteY81" fmla="*/ 440 h 9810"/>
                                <a:gd name="connsiteX82" fmla="*/ 5315 w 10000"/>
                                <a:gd name="connsiteY82" fmla="*/ 620 h 9810"/>
                                <a:gd name="connsiteX83" fmla="*/ 5394 w 10000"/>
                                <a:gd name="connsiteY83" fmla="*/ 790 h 9810"/>
                                <a:gd name="connsiteX84" fmla="*/ 5472 w 10000"/>
                                <a:gd name="connsiteY84" fmla="*/ 650 h 9810"/>
                                <a:gd name="connsiteX85" fmla="*/ 5512 w 10000"/>
                                <a:gd name="connsiteY85" fmla="*/ 480 h 9810"/>
                                <a:gd name="connsiteX86" fmla="*/ 5512 w 10000"/>
                                <a:gd name="connsiteY86" fmla="*/ 550 h 9810"/>
                                <a:gd name="connsiteX87" fmla="*/ 5512 w 10000"/>
                                <a:gd name="connsiteY87" fmla="*/ 650 h 9810"/>
                                <a:gd name="connsiteX88" fmla="*/ 5551 w 10000"/>
                                <a:gd name="connsiteY88" fmla="*/ 610 h 9810"/>
                                <a:gd name="connsiteX89" fmla="*/ 5591 w 10000"/>
                                <a:gd name="connsiteY89" fmla="*/ 470 h 9810"/>
                                <a:gd name="connsiteX90" fmla="*/ 5709 w 10000"/>
                                <a:gd name="connsiteY90" fmla="*/ 720 h 9810"/>
                                <a:gd name="connsiteX91" fmla="*/ 5709 w 10000"/>
                                <a:gd name="connsiteY91" fmla="*/ 780 h 9810"/>
                                <a:gd name="connsiteX92" fmla="*/ 5709 w 10000"/>
                                <a:gd name="connsiteY92" fmla="*/ 730 h 9810"/>
                                <a:gd name="connsiteX93" fmla="*/ 5748 w 10000"/>
                                <a:gd name="connsiteY93" fmla="*/ 580 h 9810"/>
                                <a:gd name="connsiteX94" fmla="*/ 5787 w 10000"/>
                                <a:gd name="connsiteY94" fmla="*/ 420 h 9810"/>
                                <a:gd name="connsiteX95" fmla="*/ 5866 w 10000"/>
                                <a:gd name="connsiteY95" fmla="*/ 820 h 9810"/>
                                <a:gd name="connsiteX96" fmla="*/ 5906 w 10000"/>
                                <a:gd name="connsiteY96" fmla="*/ 660 h 9810"/>
                                <a:gd name="connsiteX97" fmla="*/ 5906 w 10000"/>
                                <a:gd name="connsiteY97" fmla="*/ 340 h 9810"/>
                                <a:gd name="connsiteX98" fmla="*/ 5945 w 10000"/>
                                <a:gd name="connsiteY98" fmla="*/ 420 h 9810"/>
                                <a:gd name="connsiteX99" fmla="*/ 5945 w 10000"/>
                                <a:gd name="connsiteY99" fmla="*/ 610 h 9810"/>
                                <a:gd name="connsiteX100" fmla="*/ 5945 w 10000"/>
                                <a:gd name="connsiteY100" fmla="*/ 550 h 9810"/>
                                <a:gd name="connsiteX101" fmla="*/ 5984 w 10000"/>
                                <a:gd name="connsiteY101" fmla="*/ 390 h 9810"/>
                                <a:gd name="connsiteX102" fmla="*/ 5984 w 10000"/>
                                <a:gd name="connsiteY102" fmla="*/ 660 h 9810"/>
                                <a:gd name="connsiteX103" fmla="*/ 6102 w 10000"/>
                                <a:gd name="connsiteY103" fmla="*/ 80 h 9810"/>
                                <a:gd name="connsiteX104" fmla="*/ 6142 w 10000"/>
                                <a:gd name="connsiteY104" fmla="*/ 1060 h 9810"/>
                                <a:gd name="connsiteX105" fmla="*/ 6181 w 10000"/>
                                <a:gd name="connsiteY105" fmla="*/ 630 h 9810"/>
                                <a:gd name="connsiteX106" fmla="*/ 6260 w 10000"/>
                                <a:gd name="connsiteY106" fmla="*/ 1000 h 9810"/>
                                <a:gd name="connsiteX107" fmla="*/ 6299 w 10000"/>
                                <a:gd name="connsiteY107" fmla="*/ 480 h 9810"/>
                                <a:gd name="connsiteX108" fmla="*/ 6339 w 10000"/>
                                <a:gd name="connsiteY108" fmla="*/ 820 h 9810"/>
                                <a:gd name="connsiteX109" fmla="*/ 6378 w 10000"/>
                                <a:gd name="connsiteY109" fmla="*/ 340 h 9810"/>
                                <a:gd name="connsiteX110" fmla="*/ 6457 w 10000"/>
                                <a:gd name="connsiteY110" fmla="*/ 750 h 9810"/>
                                <a:gd name="connsiteX111" fmla="*/ 6457 w 10000"/>
                                <a:gd name="connsiteY111" fmla="*/ 930 h 9810"/>
                                <a:gd name="connsiteX112" fmla="*/ 6496 w 10000"/>
                                <a:gd name="connsiteY112" fmla="*/ 970 h 9810"/>
                                <a:gd name="connsiteX113" fmla="*/ 6496 w 10000"/>
                                <a:gd name="connsiteY113" fmla="*/ 830 h 9810"/>
                                <a:gd name="connsiteX114" fmla="*/ 6575 w 10000"/>
                                <a:gd name="connsiteY114" fmla="*/ 520 h 9810"/>
                                <a:gd name="connsiteX115" fmla="*/ 6693 w 10000"/>
                                <a:gd name="connsiteY115" fmla="*/ 870 h 9810"/>
                                <a:gd name="connsiteX116" fmla="*/ 6772 w 10000"/>
                                <a:gd name="connsiteY116" fmla="*/ 480 h 9810"/>
                                <a:gd name="connsiteX117" fmla="*/ 6772 w 10000"/>
                                <a:gd name="connsiteY117" fmla="*/ 630 h 9810"/>
                                <a:gd name="connsiteX118" fmla="*/ 6811 w 10000"/>
                                <a:gd name="connsiteY118" fmla="*/ 680 h 9810"/>
                                <a:gd name="connsiteX119" fmla="*/ 6811 w 10000"/>
                                <a:gd name="connsiteY119" fmla="*/ 1040 h 9810"/>
                                <a:gd name="connsiteX120" fmla="*/ 6890 w 10000"/>
                                <a:gd name="connsiteY120" fmla="*/ 920 h 9810"/>
                                <a:gd name="connsiteX121" fmla="*/ 6929 w 10000"/>
                                <a:gd name="connsiteY121" fmla="*/ 480 h 9810"/>
                                <a:gd name="connsiteX122" fmla="*/ 7008 w 10000"/>
                                <a:gd name="connsiteY122" fmla="*/ 580 h 9810"/>
                                <a:gd name="connsiteX123" fmla="*/ 7087 w 10000"/>
                                <a:gd name="connsiteY123" fmla="*/ 470 h 9810"/>
                                <a:gd name="connsiteX124" fmla="*/ 7126 w 10000"/>
                                <a:gd name="connsiteY124" fmla="*/ 540 h 9810"/>
                                <a:gd name="connsiteX125" fmla="*/ 7165 w 10000"/>
                                <a:gd name="connsiteY125" fmla="*/ 450 h 9810"/>
                                <a:gd name="connsiteX126" fmla="*/ 7205 w 10000"/>
                                <a:gd name="connsiteY126" fmla="*/ 1180 h 9810"/>
                                <a:gd name="connsiteX127" fmla="*/ 7205 w 10000"/>
                                <a:gd name="connsiteY127" fmla="*/ 590 h 9810"/>
                                <a:gd name="connsiteX128" fmla="*/ 7283 w 10000"/>
                                <a:gd name="connsiteY128" fmla="*/ 210 h 9810"/>
                                <a:gd name="connsiteX129" fmla="*/ 7362 w 10000"/>
                                <a:gd name="connsiteY129" fmla="*/ 380 h 9810"/>
                                <a:gd name="connsiteX130" fmla="*/ 7402 w 10000"/>
                                <a:gd name="connsiteY130" fmla="*/ 300 h 9810"/>
                                <a:gd name="connsiteX131" fmla="*/ 7480 w 10000"/>
                                <a:gd name="connsiteY131" fmla="*/ 660 h 9810"/>
                                <a:gd name="connsiteX132" fmla="*/ 7480 w 10000"/>
                                <a:gd name="connsiteY132" fmla="*/ 920 h 9810"/>
                                <a:gd name="connsiteX133" fmla="*/ 7520 w 10000"/>
                                <a:gd name="connsiteY133" fmla="*/ 490 h 9810"/>
                                <a:gd name="connsiteX134" fmla="*/ 7677 w 10000"/>
                                <a:gd name="connsiteY134" fmla="*/ 200 h 9810"/>
                                <a:gd name="connsiteX135" fmla="*/ 7717 w 10000"/>
                                <a:gd name="connsiteY135" fmla="*/ 930 h 9810"/>
                                <a:gd name="connsiteX136" fmla="*/ 7795 w 10000"/>
                                <a:gd name="connsiteY136" fmla="*/ 270 h 9810"/>
                                <a:gd name="connsiteX137" fmla="*/ 7913 w 10000"/>
                                <a:gd name="connsiteY137" fmla="*/ 620 h 9810"/>
                                <a:gd name="connsiteX138" fmla="*/ 7953 w 10000"/>
                                <a:gd name="connsiteY138" fmla="*/ 310 h 9810"/>
                                <a:gd name="connsiteX139" fmla="*/ 7953 w 10000"/>
                                <a:gd name="connsiteY139" fmla="*/ 1010 h 9810"/>
                                <a:gd name="connsiteX140" fmla="*/ 8071 w 10000"/>
                                <a:gd name="connsiteY140" fmla="*/ 520 h 9810"/>
                                <a:gd name="connsiteX141" fmla="*/ 8110 w 10000"/>
                                <a:gd name="connsiteY141" fmla="*/ 650 h 9810"/>
                                <a:gd name="connsiteX142" fmla="*/ 8150 w 10000"/>
                                <a:gd name="connsiteY142" fmla="*/ 990 h 9810"/>
                                <a:gd name="connsiteX143" fmla="*/ 8228 w 10000"/>
                                <a:gd name="connsiteY143" fmla="*/ 310 h 9810"/>
                                <a:gd name="connsiteX144" fmla="*/ 8307 w 10000"/>
                                <a:gd name="connsiteY144" fmla="*/ 490 h 9810"/>
                                <a:gd name="connsiteX145" fmla="*/ 8504 w 10000"/>
                                <a:gd name="connsiteY145" fmla="*/ 960 h 9810"/>
                                <a:gd name="connsiteX146" fmla="*/ 8583 w 10000"/>
                                <a:gd name="connsiteY146" fmla="*/ 680 h 9810"/>
                                <a:gd name="connsiteX147" fmla="*/ 8701 w 10000"/>
                                <a:gd name="connsiteY147" fmla="*/ 320 h 9810"/>
                                <a:gd name="connsiteX148" fmla="*/ 8740 w 10000"/>
                                <a:gd name="connsiteY148" fmla="*/ 690 h 9810"/>
                                <a:gd name="connsiteX149" fmla="*/ 8780 w 10000"/>
                                <a:gd name="connsiteY149" fmla="*/ 790 h 9810"/>
                                <a:gd name="connsiteX150" fmla="*/ 8780 w 10000"/>
                                <a:gd name="connsiteY150" fmla="*/ 830 h 9810"/>
                                <a:gd name="connsiteX151" fmla="*/ 8898 w 10000"/>
                                <a:gd name="connsiteY151" fmla="*/ 590 h 9810"/>
                                <a:gd name="connsiteX152" fmla="*/ 8976 w 10000"/>
                                <a:gd name="connsiteY152" fmla="*/ 790 h 9810"/>
                                <a:gd name="connsiteX153" fmla="*/ 9016 w 10000"/>
                                <a:gd name="connsiteY153" fmla="*/ 750 h 9810"/>
                                <a:gd name="connsiteX154" fmla="*/ 9016 w 10000"/>
                                <a:gd name="connsiteY154" fmla="*/ 450 h 9810"/>
                                <a:gd name="connsiteX155" fmla="*/ 9134 w 10000"/>
                                <a:gd name="connsiteY155" fmla="*/ 940 h 9810"/>
                                <a:gd name="connsiteX156" fmla="*/ 9134 w 10000"/>
                                <a:gd name="connsiteY156" fmla="*/ 690 h 9810"/>
                                <a:gd name="connsiteX157" fmla="*/ 9213 w 10000"/>
                                <a:gd name="connsiteY157" fmla="*/ 760 h 9810"/>
                                <a:gd name="connsiteX158" fmla="*/ 9291 w 10000"/>
                                <a:gd name="connsiteY158" fmla="*/ 870 h 9810"/>
                                <a:gd name="connsiteX159" fmla="*/ 9409 w 10000"/>
                                <a:gd name="connsiteY159" fmla="*/ 490 h 9810"/>
                                <a:gd name="connsiteX160" fmla="*/ 9409 w 10000"/>
                                <a:gd name="connsiteY160" fmla="*/ 730 h 9810"/>
                                <a:gd name="connsiteX161" fmla="*/ 9567 w 10000"/>
                                <a:gd name="connsiteY161" fmla="*/ 560 h 9810"/>
                                <a:gd name="connsiteX162" fmla="*/ 9567 w 10000"/>
                                <a:gd name="connsiteY162" fmla="*/ 1030 h 9810"/>
                                <a:gd name="connsiteX163" fmla="*/ 9567 w 10000"/>
                                <a:gd name="connsiteY163" fmla="*/ 1300 h 9810"/>
                                <a:gd name="connsiteX164" fmla="*/ 9685 w 10000"/>
                                <a:gd name="connsiteY164" fmla="*/ 2750 h 9810"/>
                                <a:gd name="connsiteX165" fmla="*/ 10000 w 10000"/>
                                <a:gd name="connsiteY165" fmla="*/ 9810 h 9810"/>
                                <a:gd name="connsiteX0" fmla="*/ 79 w 9685"/>
                                <a:gd name="connsiteY0" fmla="*/ 2977 h 2977"/>
                                <a:gd name="connsiteX1" fmla="*/ 236 w 9685"/>
                                <a:gd name="connsiteY1" fmla="*/ 2151 h 2977"/>
                                <a:gd name="connsiteX2" fmla="*/ 276 w 9685"/>
                                <a:gd name="connsiteY2" fmla="*/ 1437 h 2977"/>
                                <a:gd name="connsiteX3" fmla="*/ 315 w 9685"/>
                                <a:gd name="connsiteY3" fmla="*/ 775 h 2977"/>
                                <a:gd name="connsiteX4" fmla="*/ 433 w 9685"/>
                                <a:gd name="connsiteY4" fmla="*/ 1162 h 2977"/>
                                <a:gd name="connsiteX5" fmla="*/ 433 w 9685"/>
                                <a:gd name="connsiteY5" fmla="*/ 1091 h 2977"/>
                                <a:gd name="connsiteX6" fmla="*/ 433 w 9685"/>
                                <a:gd name="connsiteY6" fmla="*/ 938 h 2977"/>
                                <a:gd name="connsiteX7" fmla="*/ 512 w 9685"/>
                                <a:gd name="connsiteY7" fmla="*/ 622 h 2977"/>
                                <a:gd name="connsiteX8" fmla="*/ 551 w 9685"/>
                                <a:gd name="connsiteY8" fmla="*/ 907 h 2977"/>
                                <a:gd name="connsiteX9" fmla="*/ 630 w 9685"/>
                                <a:gd name="connsiteY9" fmla="*/ 1060 h 2977"/>
                                <a:gd name="connsiteX10" fmla="*/ 669 w 9685"/>
                                <a:gd name="connsiteY10" fmla="*/ 1060 h 2977"/>
                                <a:gd name="connsiteX11" fmla="*/ 669 w 9685"/>
                                <a:gd name="connsiteY11" fmla="*/ 387 h 2977"/>
                                <a:gd name="connsiteX12" fmla="*/ 748 w 9685"/>
                                <a:gd name="connsiteY12" fmla="*/ 703 h 2977"/>
                                <a:gd name="connsiteX13" fmla="*/ 866 w 9685"/>
                                <a:gd name="connsiteY13" fmla="*/ 561 h 2977"/>
                                <a:gd name="connsiteX14" fmla="*/ 945 w 9685"/>
                                <a:gd name="connsiteY14" fmla="*/ 989 h 2977"/>
                                <a:gd name="connsiteX15" fmla="*/ 1063 w 9685"/>
                                <a:gd name="connsiteY15" fmla="*/ 357 h 2977"/>
                                <a:gd name="connsiteX16" fmla="*/ 1063 w 9685"/>
                                <a:gd name="connsiteY16" fmla="*/ 887 h 2977"/>
                                <a:gd name="connsiteX17" fmla="*/ 1220 w 9685"/>
                                <a:gd name="connsiteY17" fmla="*/ 703 h 2977"/>
                                <a:gd name="connsiteX18" fmla="*/ 1220 w 9685"/>
                                <a:gd name="connsiteY18" fmla="*/ 1162 h 2977"/>
                                <a:gd name="connsiteX19" fmla="*/ 1339 w 9685"/>
                                <a:gd name="connsiteY19" fmla="*/ 917 h 2977"/>
                                <a:gd name="connsiteX20" fmla="*/ 1417 w 9685"/>
                                <a:gd name="connsiteY20" fmla="*/ 765 h 2977"/>
                                <a:gd name="connsiteX21" fmla="*/ 1496 w 9685"/>
                                <a:gd name="connsiteY21" fmla="*/ 989 h 2977"/>
                                <a:gd name="connsiteX22" fmla="*/ 1535 w 9685"/>
                                <a:gd name="connsiteY22" fmla="*/ 1223 h 2977"/>
                                <a:gd name="connsiteX23" fmla="*/ 1614 w 9685"/>
                                <a:gd name="connsiteY23" fmla="*/ 530 h 2977"/>
                                <a:gd name="connsiteX24" fmla="*/ 1693 w 9685"/>
                                <a:gd name="connsiteY24" fmla="*/ 887 h 2977"/>
                                <a:gd name="connsiteX25" fmla="*/ 1732 w 9685"/>
                                <a:gd name="connsiteY25" fmla="*/ 10 h 2977"/>
                                <a:gd name="connsiteX26" fmla="*/ 1850 w 9685"/>
                                <a:gd name="connsiteY26" fmla="*/ 989 h 2977"/>
                                <a:gd name="connsiteX27" fmla="*/ 1969 w 9685"/>
                                <a:gd name="connsiteY27" fmla="*/ 601 h 2977"/>
                                <a:gd name="connsiteX28" fmla="*/ 2047 w 9685"/>
                                <a:gd name="connsiteY28" fmla="*/ 489 h 2977"/>
                                <a:gd name="connsiteX29" fmla="*/ 2047 w 9685"/>
                                <a:gd name="connsiteY29" fmla="*/ 428 h 2977"/>
                                <a:gd name="connsiteX30" fmla="*/ 2126 w 9685"/>
                                <a:gd name="connsiteY30" fmla="*/ 1060 h 2977"/>
                                <a:gd name="connsiteX31" fmla="*/ 2165 w 9685"/>
                                <a:gd name="connsiteY31" fmla="*/ 989 h 2977"/>
                                <a:gd name="connsiteX32" fmla="*/ 2244 w 9685"/>
                                <a:gd name="connsiteY32" fmla="*/ 917 h 2977"/>
                                <a:gd name="connsiteX33" fmla="*/ 2283 w 9685"/>
                                <a:gd name="connsiteY33" fmla="*/ 173 h 2977"/>
                                <a:gd name="connsiteX34" fmla="*/ 2283 w 9685"/>
                                <a:gd name="connsiteY34" fmla="*/ 805 h 2977"/>
                                <a:gd name="connsiteX35" fmla="*/ 2323 w 9685"/>
                                <a:gd name="connsiteY35" fmla="*/ 1162 h 2977"/>
                                <a:gd name="connsiteX36" fmla="*/ 2480 w 9685"/>
                                <a:gd name="connsiteY36" fmla="*/ 887 h 2977"/>
                                <a:gd name="connsiteX37" fmla="*/ 2520 w 9685"/>
                                <a:gd name="connsiteY37" fmla="*/ 1009 h 2977"/>
                                <a:gd name="connsiteX38" fmla="*/ 2520 w 9685"/>
                                <a:gd name="connsiteY38" fmla="*/ 1081 h 2977"/>
                                <a:gd name="connsiteX39" fmla="*/ 2559 w 9685"/>
                                <a:gd name="connsiteY39" fmla="*/ 1050 h 2977"/>
                                <a:gd name="connsiteX40" fmla="*/ 2638 w 9685"/>
                                <a:gd name="connsiteY40" fmla="*/ 866 h 2977"/>
                                <a:gd name="connsiteX41" fmla="*/ 2717 w 9685"/>
                                <a:gd name="connsiteY41" fmla="*/ 571 h 2977"/>
                                <a:gd name="connsiteX42" fmla="*/ 2756 w 9685"/>
                                <a:gd name="connsiteY42" fmla="*/ 765 h 2977"/>
                                <a:gd name="connsiteX43" fmla="*/ 2835 w 9685"/>
                                <a:gd name="connsiteY43" fmla="*/ 887 h 2977"/>
                                <a:gd name="connsiteX44" fmla="*/ 2835 w 9685"/>
                                <a:gd name="connsiteY44" fmla="*/ 989 h 2977"/>
                                <a:gd name="connsiteX45" fmla="*/ 2874 w 9685"/>
                                <a:gd name="connsiteY45" fmla="*/ 887 h 2977"/>
                                <a:gd name="connsiteX46" fmla="*/ 2913 w 9685"/>
                                <a:gd name="connsiteY46" fmla="*/ 765 h 2977"/>
                                <a:gd name="connsiteX47" fmla="*/ 2953 w 9685"/>
                                <a:gd name="connsiteY47" fmla="*/ 601 h 2977"/>
                                <a:gd name="connsiteX48" fmla="*/ 2953 w 9685"/>
                                <a:gd name="connsiteY48" fmla="*/ 571 h 2977"/>
                                <a:gd name="connsiteX49" fmla="*/ 3110 w 9685"/>
                                <a:gd name="connsiteY49" fmla="*/ 1111 h 2977"/>
                                <a:gd name="connsiteX50" fmla="*/ 3228 w 9685"/>
                                <a:gd name="connsiteY50" fmla="*/ 316 h 2977"/>
                                <a:gd name="connsiteX51" fmla="*/ 3307 w 9685"/>
                                <a:gd name="connsiteY51" fmla="*/ 714 h 2977"/>
                                <a:gd name="connsiteX52" fmla="*/ 3386 w 9685"/>
                                <a:gd name="connsiteY52" fmla="*/ 275 h 2977"/>
                                <a:gd name="connsiteX53" fmla="*/ 3465 w 9685"/>
                                <a:gd name="connsiteY53" fmla="*/ 377 h 2977"/>
                                <a:gd name="connsiteX54" fmla="*/ 3543 w 9685"/>
                                <a:gd name="connsiteY54" fmla="*/ 714 h 2977"/>
                                <a:gd name="connsiteX55" fmla="*/ 3661 w 9685"/>
                                <a:gd name="connsiteY55" fmla="*/ 550 h 2977"/>
                                <a:gd name="connsiteX56" fmla="*/ 3701 w 9685"/>
                                <a:gd name="connsiteY56" fmla="*/ 938 h 2977"/>
                                <a:gd name="connsiteX57" fmla="*/ 3780 w 9685"/>
                                <a:gd name="connsiteY57" fmla="*/ 765 h 2977"/>
                                <a:gd name="connsiteX58" fmla="*/ 3780 w 9685"/>
                                <a:gd name="connsiteY58" fmla="*/ 1233 h 2977"/>
                                <a:gd name="connsiteX59" fmla="*/ 3858 w 9685"/>
                                <a:gd name="connsiteY59" fmla="*/ 1081 h 2977"/>
                                <a:gd name="connsiteX60" fmla="*/ 3937 w 9685"/>
                                <a:gd name="connsiteY60" fmla="*/ 815 h 2977"/>
                                <a:gd name="connsiteX61" fmla="*/ 3937 w 9685"/>
                                <a:gd name="connsiteY61" fmla="*/ 591 h 2977"/>
                                <a:gd name="connsiteX62" fmla="*/ 3937 w 9685"/>
                                <a:gd name="connsiteY62" fmla="*/ 459 h 2977"/>
                                <a:gd name="connsiteX63" fmla="*/ 3976 w 9685"/>
                                <a:gd name="connsiteY63" fmla="*/ 530 h 2977"/>
                                <a:gd name="connsiteX64" fmla="*/ 3976 w 9685"/>
                                <a:gd name="connsiteY64" fmla="*/ 632 h 2977"/>
                                <a:gd name="connsiteX65" fmla="*/ 4094 w 9685"/>
                                <a:gd name="connsiteY65" fmla="*/ 1081 h 2977"/>
                                <a:gd name="connsiteX66" fmla="*/ 4134 w 9685"/>
                                <a:gd name="connsiteY66" fmla="*/ 1111 h 2977"/>
                                <a:gd name="connsiteX67" fmla="*/ 4291 w 9685"/>
                                <a:gd name="connsiteY67" fmla="*/ 775 h 2977"/>
                                <a:gd name="connsiteX68" fmla="*/ 4331 w 9685"/>
                                <a:gd name="connsiteY68" fmla="*/ 673 h 2977"/>
                                <a:gd name="connsiteX69" fmla="*/ 4449 w 9685"/>
                                <a:gd name="connsiteY69" fmla="*/ 948 h 2977"/>
                                <a:gd name="connsiteX70" fmla="*/ 4528 w 9685"/>
                                <a:gd name="connsiteY70" fmla="*/ 989 h 2977"/>
                                <a:gd name="connsiteX71" fmla="*/ 4567 w 9685"/>
                                <a:gd name="connsiteY71" fmla="*/ 449 h 2977"/>
                                <a:gd name="connsiteX72" fmla="*/ 4685 w 9685"/>
                                <a:gd name="connsiteY72" fmla="*/ 805 h 2977"/>
                                <a:gd name="connsiteX73" fmla="*/ 4724 w 9685"/>
                                <a:gd name="connsiteY73" fmla="*/ 102 h 2977"/>
                                <a:gd name="connsiteX74" fmla="*/ 4764 w 9685"/>
                                <a:gd name="connsiteY74" fmla="*/ 917 h 2977"/>
                                <a:gd name="connsiteX75" fmla="*/ 4843 w 9685"/>
                                <a:gd name="connsiteY75" fmla="*/ 632 h 2977"/>
                                <a:gd name="connsiteX76" fmla="*/ 4961 w 9685"/>
                                <a:gd name="connsiteY76" fmla="*/ 805 h 2977"/>
                                <a:gd name="connsiteX77" fmla="*/ 5000 w 9685"/>
                                <a:gd name="connsiteY77" fmla="*/ 693 h 2977"/>
                                <a:gd name="connsiteX78" fmla="*/ 5118 w 9685"/>
                                <a:gd name="connsiteY78" fmla="*/ 398 h 2977"/>
                                <a:gd name="connsiteX79" fmla="*/ 5157 w 9685"/>
                                <a:gd name="connsiteY79" fmla="*/ 815 h 2977"/>
                                <a:gd name="connsiteX80" fmla="*/ 5197 w 9685"/>
                                <a:gd name="connsiteY80" fmla="*/ 663 h 2977"/>
                                <a:gd name="connsiteX81" fmla="*/ 5276 w 9685"/>
                                <a:gd name="connsiteY81" fmla="*/ 449 h 2977"/>
                                <a:gd name="connsiteX82" fmla="*/ 5315 w 9685"/>
                                <a:gd name="connsiteY82" fmla="*/ 632 h 2977"/>
                                <a:gd name="connsiteX83" fmla="*/ 5394 w 9685"/>
                                <a:gd name="connsiteY83" fmla="*/ 805 h 2977"/>
                                <a:gd name="connsiteX84" fmla="*/ 5472 w 9685"/>
                                <a:gd name="connsiteY84" fmla="*/ 663 h 2977"/>
                                <a:gd name="connsiteX85" fmla="*/ 5512 w 9685"/>
                                <a:gd name="connsiteY85" fmla="*/ 489 h 2977"/>
                                <a:gd name="connsiteX86" fmla="*/ 5512 w 9685"/>
                                <a:gd name="connsiteY86" fmla="*/ 561 h 2977"/>
                                <a:gd name="connsiteX87" fmla="*/ 5512 w 9685"/>
                                <a:gd name="connsiteY87" fmla="*/ 663 h 2977"/>
                                <a:gd name="connsiteX88" fmla="*/ 5551 w 9685"/>
                                <a:gd name="connsiteY88" fmla="*/ 622 h 2977"/>
                                <a:gd name="connsiteX89" fmla="*/ 5591 w 9685"/>
                                <a:gd name="connsiteY89" fmla="*/ 479 h 2977"/>
                                <a:gd name="connsiteX90" fmla="*/ 5709 w 9685"/>
                                <a:gd name="connsiteY90" fmla="*/ 734 h 2977"/>
                                <a:gd name="connsiteX91" fmla="*/ 5709 w 9685"/>
                                <a:gd name="connsiteY91" fmla="*/ 795 h 2977"/>
                                <a:gd name="connsiteX92" fmla="*/ 5709 w 9685"/>
                                <a:gd name="connsiteY92" fmla="*/ 744 h 2977"/>
                                <a:gd name="connsiteX93" fmla="*/ 5748 w 9685"/>
                                <a:gd name="connsiteY93" fmla="*/ 591 h 2977"/>
                                <a:gd name="connsiteX94" fmla="*/ 5787 w 9685"/>
                                <a:gd name="connsiteY94" fmla="*/ 428 h 2977"/>
                                <a:gd name="connsiteX95" fmla="*/ 5866 w 9685"/>
                                <a:gd name="connsiteY95" fmla="*/ 836 h 2977"/>
                                <a:gd name="connsiteX96" fmla="*/ 5906 w 9685"/>
                                <a:gd name="connsiteY96" fmla="*/ 673 h 2977"/>
                                <a:gd name="connsiteX97" fmla="*/ 5906 w 9685"/>
                                <a:gd name="connsiteY97" fmla="*/ 347 h 2977"/>
                                <a:gd name="connsiteX98" fmla="*/ 5945 w 9685"/>
                                <a:gd name="connsiteY98" fmla="*/ 428 h 2977"/>
                                <a:gd name="connsiteX99" fmla="*/ 5945 w 9685"/>
                                <a:gd name="connsiteY99" fmla="*/ 622 h 2977"/>
                                <a:gd name="connsiteX100" fmla="*/ 5945 w 9685"/>
                                <a:gd name="connsiteY100" fmla="*/ 561 h 2977"/>
                                <a:gd name="connsiteX101" fmla="*/ 5984 w 9685"/>
                                <a:gd name="connsiteY101" fmla="*/ 398 h 2977"/>
                                <a:gd name="connsiteX102" fmla="*/ 5984 w 9685"/>
                                <a:gd name="connsiteY102" fmla="*/ 673 h 2977"/>
                                <a:gd name="connsiteX103" fmla="*/ 6102 w 9685"/>
                                <a:gd name="connsiteY103" fmla="*/ 82 h 2977"/>
                                <a:gd name="connsiteX104" fmla="*/ 6142 w 9685"/>
                                <a:gd name="connsiteY104" fmla="*/ 1081 h 2977"/>
                                <a:gd name="connsiteX105" fmla="*/ 6181 w 9685"/>
                                <a:gd name="connsiteY105" fmla="*/ 642 h 2977"/>
                                <a:gd name="connsiteX106" fmla="*/ 6260 w 9685"/>
                                <a:gd name="connsiteY106" fmla="*/ 1019 h 2977"/>
                                <a:gd name="connsiteX107" fmla="*/ 6299 w 9685"/>
                                <a:gd name="connsiteY107" fmla="*/ 489 h 2977"/>
                                <a:gd name="connsiteX108" fmla="*/ 6339 w 9685"/>
                                <a:gd name="connsiteY108" fmla="*/ 836 h 2977"/>
                                <a:gd name="connsiteX109" fmla="*/ 6378 w 9685"/>
                                <a:gd name="connsiteY109" fmla="*/ 347 h 2977"/>
                                <a:gd name="connsiteX110" fmla="*/ 6457 w 9685"/>
                                <a:gd name="connsiteY110" fmla="*/ 765 h 2977"/>
                                <a:gd name="connsiteX111" fmla="*/ 6457 w 9685"/>
                                <a:gd name="connsiteY111" fmla="*/ 948 h 2977"/>
                                <a:gd name="connsiteX112" fmla="*/ 6496 w 9685"/>
                                <a:gd name="connsiteY112" fmla="*/ 989 h 2977"/>
                                <a:gd name="connsiteX113" fmla="*/ 6496 w 9685"/>
                                <a:gd name="connsiteY113" fmla="*/ 846 h 2977"/>
                                <a:gd name="connsiteX114" fmla="*/ 6575 w 9685"/>
                                <a:gd name="connsiteY114" fmla="*/ 530 h 2977"/>
                                <a:gd name="connsiteX115" fmla="*/ 6693 w 9685"/>
                                <a:gd name="connsiteY115" fmla="*/ 887 h 2977"/>
                                <a:gd name="connsiteX116" fmla="*/ 6772 w 9685"/>
                                <a:gd name="connsiteY116" fmla="*/ 489 h 2977"/>
                                <a:gd name="connsiteX117" fmla="*/ 6772 w 9685"/>
                                <a:gd name="connsiteY117" fmla="*/ 642 h 2977"/>
                                <a:gd name="connsiteX118" fmla="*/ 6811 w 9685"/>
                                <a:gd name="connsiteY118" fmla="*/ 693 h 2977"/>
                                <a:gd name="connsiteX119" fmla="*/ 6811 w 9685"/>
                                <a:gd name="connsiteY119" fmla="*/ 1060 h 2977"/>
                                <a:gd name="connsiteX120" fmla="*/ 6890 w 9685"/>
                                <a:gd name="connsiteY120" fmla="*/ 938 h 2977"/>
                                <a:gd name="connsiteX121" fmla="*/ 6929 w 9685"/>
                                <a:gd name="connsiteY121" fmla="*/ 489 h 2977"/>
                                <a:gd name="connsiteX122" fmla="*/ 7008 w 9685"/>
                                <a:gd name="connsiteY122" fmla="*/ 591 h 2977"/>
                                <a:gd name="connsiteX123" fmla="*/ 7087 w 9685"/>
                                <a:gd name="connsiteY123" fmla="*/ 479 h 2977"/>
                                <a:gd name="connsiteX124" fmla="*/ 7126 w 9685"/>
                                <a:gd name="connsiteY124" fmla="*/ 550 h 2977"/>
                                <a:gd name="connsiteX125" fmla="*/ 7165 w 9685"/>
                                <a:gd name="connsiteY125" fmla="*/ 459 h 2977"/>
                                <a:gd name="connsiteX126" fmla="*/ 7205 w 9685"/>
                                <a:gd name="connsiteY126" fmla="*/ 1203 h 2977"/>
                                <a:gd name="connsiteX127" fmla="*/ 7205 w 9685"/>
                                <a:gd name="connsiteY127" fmla="*/ 601 h 2977"/>
                                <a:gd name="connsiteX128" fmla="*/ 7283 w 9685"/>
                                <a:gd name="connsiteY128" fmla="*/ 214 h 2977"/>
                                <a:gd name="connsiteX129" fmla="*/ 7362 w 9685"/>
                                <a:gd name="connsiteY129" fmla="*/ 387 h 2977"/>
                                <a:gd name="connsiteX130" fmla="*/ 7402 w 9685"/>
                                <a:gd name="connsiteY130" fmla="*/ 306 h 2977"/>
                                <a:gd name="connsiteX131" fmla="*/ 7480 w 9685"/>
                                <a:gd name="connsiteY131" fmla="*/ 673 h 2977"/>
                                <a:gd name="connsiteX132" fmla="*/ 7480 w 9685"/>
                                <a:gd name="connsiteY132" fmla="*/ 938 h 2977"/>
                                <a:gd name="connsiteX133" fmla="*/ 7520 w 9685"/>
                                <a:gd name="connsiteY133" fmla="*/ 499 h 2977"/>
                                <a:gd name="connsiteX134" fmla="*/ 7677 w 9685"/>
                                <a:gd name="connsiteY134" fmla="*/ 204 h 2977"/>
                                <a:gd name="connsiteX135" fmla="*/ 7717 w 9685"/>
                                <a:gd name="connsiteY135" fmla="*/ 948 h 2977"/>
                                <a:gd name="connsiteX136" fmla="*/ 7795 w 9685"/>
                                <a:gd name="connsiteY136" fmla="*/ 275 h 2977"/>
                                <a:gd name="connsiteX137" fmla="*/ 7913 w 9685"/>
                                <a:gd name="connsiteY137" fmla="*/ 632 h 2977"/>
                                <a:gd name="connsiteX138" fmla="*/ 7953 w 9685"/>
                                <a:gd name="connsiteY138" fmla="*/ 316 h 2977"/>
                                <a:gd name="connsiteX139" fmla="*/ 7953 w 9685"/>
                                <a:gd name="connsiteY139" fmla="*/ 1030 h 2977"/>
                                <a:gd name="connsiteX140" fmla="*/ 8071 w 9685"/>
                                <a:gd name="connsiteY140" fmla="*/ 530 h 2977"/>
                                <a:gd name="connsiteX141" fmla="*/ 8110 w 9685"/>
                                <a:gd name="connsiteY141" fmla="*/ 663 h 2977"/>
                                <a:gd name="connsiteX142" fmla="*/ 8150 w 9685"/>
                                <a:gd name="connsiteY142" fmla="*/ 1009 h 2977"/>
                                <a:gd name="connsiteX143" fmla="*/ 8228 w 9685"/>
                                <a:gd name="connsiteY143" fmla="*/ 316 h 2977"/>
                                <a:gd name="connsiteX144" fmla="*/ 8307 w 9685"/>
                                <a:gd name="connsiteY144" fmla="*/ 499 h 2977"/>
                                <a:gd name="connsiteX145" fmla="*/ 8504 w 9685"/>
                                <a:gd name="connsiteY145" fmla="*/ 979 h 2977"/>
                                <a:gd name="connsiteX146" fmla="*/ 8583 w 9685"/>
                                <a:gd name="connsiteY146" fmla="*/ 693 h 2977"/>
                                <a:gd name="connsiteX147" fmla="*/ 8701 w 9685"/>
                                <a:gd name="connsiteY147" fmla="*/ 326 h 2977"/>
                                <a:gd name="connsiteX148" fmla="*/ 8740 w 9685"/>
                                <a:gd name="connsiteY148" fmla="*/ 703 h 2977"/>
                                <a:gd name="connsiteX149" fmla="*/ 8780 w 9685"/>
                                <a:gd name="connsiteY149" fmla="*/ 805 h 2977"/>
                                <a:gd name="connsiteX150" fmla="*/ 8780 w 9685"/>
                                <a:gd name="connsiteY150" fmla="*/ 846 h 2977"/>
                                <a:gd name="connsiteX151" fmla="*/ 8898 w 9685"/>
                                <a:gd name="connsiteY151" fmla="*/ 601 h 2977"/>
                                <a:gd name="connsiteX152" fmla="*/ 8976 w 9685"/>
                                <a:gd name="connsiteY152" fmla="*/ 805 h 2977"/>
                                <a:gd name="connsiteX153" fmla="*/ 9016 w 9685"/>
                                <a:gd name="connsiteY153" fmla="*/ 765 h 2977"/>
                                <a:gd name="connsiteX154" fmla="*/ 9016 w 9685"/>
                                <a:gd name="connsiteY154" fmla="*/ 459 h 2977"/>
                                <a:gd name="connsiteX155" fmla="*/ 9134 w 9685"/>
                                <a:gd name="connsiteY155" fmla="*/ 958 h 2977"/>
                                <a:gd name="connsiteX156" fmla="*/ 9134 w 9685"/>
                                <a:gd name="connsiteY156" fmla="*/ 703 h 2977"/>
                                <a:gd name="connsiteX157" fmla="*/ 9213 w 9685"/>
                                <a:gd name="connsiteY157" fmla="*/ 775 h 2977"/>
                                <a:gd name="connsiteX158" fmla="*/ 9291 w 9685"/>
                                <a:gd name="connsiteY158" fmla="*/ 887 h 2977"/>
                                <a:gd name="connsiteX159" fmla="*/ 9409 w 9685"/>
                                <a:gd name="connsiteY159" fmla="*/ 499 h 2977"/>
                                <a:gd name="connsiteX160" fmla="*/ 9409 w 9685"/>
                                <a:gd name="connsiteY160" fmla="*/ 744 h 2977"/>
                                <a:gd name="connsiteX161" fmla="*/ 9567 w 9685"/>
                                <a:gd name="connsiteY161" fmla="*/ 571 h 2977"/>
                                <a:gd name="connsiteX162" fmla="*/ 9567 w 9685"/>
                                <a:gd name="connsiteY162" fmla="*/ 1050 h 2977"/>
                                <a:gd name="connsiteX163" fmla="*/ 9567 w 9685"/>
                                <a:gd name="connsiteY163" fmla="*/ 1325 h 2977"/>
                                <a:gd name="connsiteX164" fmla="*/ 9685 w 9685"/>
                                <a:gd name="connsiteY164" fmla="*/ 2803 h 2977"/>
                                <a:gd name="connsiteX0" fmla="*/ 0 w 9918"/>
                                <a:gd name="connsiteY0" fmla="*/ 10000 h 10000"/>
                                <a:gd name="connsiteX1" fmla="*/ 203 w 9918"/>
                                <a:gd name="connsiteY1" fmla="*/ 4827 h 10000"/>
                                <a:gd name="connsiteX2" fmla="*/ 243 w 9918"/>
                                <a:gd name="connsiteY2" fmla="*/ 2603 h 10000"/>
                                <a:gd name="connsiteX3" fmla="*/ 365 w 9918"/>
                                <a:gd name="connsiteY3" fmla="*/ 3903 h 10000"/>
                                <a:gd name="connsiteX4" fmla="*/ 365 w 9918"/>
                                <a:gd name="connsiteY4" fmla="*/ 3665 h 10000"/>
                                <a:gd name="connsiteX5" fmla="*/ 365 w 9918"/>
                                <a:gd name="connsiteY5" fmla="*/ 3151 h 10000"/>
                                <a:gd name="connsiteX6" fmla="*/ 447 w 9918"/>
                                <a:gd name="connsiteY6" fmla="*/ 2089 h 10000"/>
                                <a:gd name="connsiteX7" fmla="*/ 487 w 9918"/>
                                <a:gd name="connsiteY7" fmla="*/ 3047 h 10000"/>
                                <a:gd name="connsiteX8" fmla="*/ 568 w 9918"/>
                                <a:gd name="connsiteY8" fmla="*/ 3561 h 10000"/>
                                <a:gd name="connsiteX9" fmla="*/ 609 w 9918"/>
                                <a:gd name="connsiteY9" fmla="*/ 3561 h 10000"/>
                                <a:gd name="connsiteX10" fmla="*/ 609 w 9918"/>
                                <a:gd name="connsiteY10" fmla="*/ 1300 h 10000"/>
                                <a:gd name="connsiteX11" fmla="*/ 690 w 9918"/>
                                <a:gd name="connsiteY11" fmla="*/ 2361 h 10000"/>
                                <a:gd name="connsiteX12" fmla="*/ 812 w 9918"/>
                                <a:gd name="connsiteY12" fmla="*/ 1884 h 10000"/>
                                <a:gd name="connsiteX13" fmla="*/ 894 w 9918"/>
                                <a:gd name="connsiteY13" fmla="*/ 3322 h 10000"/>
                                <a:gd name="connsiteX14" fmla="*/ 1016 w 9918"/>
                                <a:gd name="connsiteY14" fmla="*/ 1199 h 10000"/>
                                <a:gd name="connsiteX15" fmla="*/ 1016 w 9918"/>
                                <a:gd name="connsiteY15" fmla="*/ 2980 h 10000"/>
                                <a:gd name="connsiteX16" fmla="*/ 1178 w 9918"/>
                                <a:gd name="connsiteY16" fmla="*/ 2361 h 10000"/>
                                <a:gd name="connsiteX17" fmla="*/ 1178 w 9918"/>
                                <a:gd name="connsiteY17" fmla="*/ 3903 h 10000"/>
                                <a:gd name="connsiteX18" fmla="*/ 1301 w 9918"/>
                                <a:gd name="connsiteY18" fmla="*/ 3080 h 10000"/>
                                <a:gd name="connsiteX19" fmla="*/ 1381 w 9918"/>
                                <a:gd name="connsiteY19" fmla="*/ 2570 h 10000"/>
                                <a:gd name="connsiteX20" fmla="*/ 1463 w 9918"/>
                                <a:gd name="connsiteY20" fmla="*/ 3322 h 10000"/>
                                <a:gd name="connsiteX21" fmla="*/ 1503 w 9918"/>
                                <a:gd name="connsiteY21" fmla="*/ 4108 h 10000"/>
                                <a:gd name="connsiteX22" fmla="*/ 1584 w 9918"/>
                                <a:gd name="connsiteY22" fmla="*/ 1780 h 10000"/>
                                <a:gd name="connsiteX23" fmla="*/ 1666 w 9918"/>
                                <a:gd name="connsiteY23" fmla="*/ 2980 h 10000"/>
                                <a:gd name="connsiteX24" fmla="*/ 1706 w 9918"/>
                                <a:gd name="connsiteY24" fmla="*/ 34 h 10000"/>
                                <a:gd name="connsiteX25" fmla="*/ 1828 w 9918"/>
                                <a:gd name="connsiteY25" fmla="*/ 3322 h 10000"/>
                                <a:gd name="connsiteX26" fmla="*/ 1951 w 9918"/>
                                <a:gd name="connsiteY26" fmla="*/ 2019 h 10000"/>
                                <a:gd name="connsiteX27" fmla="*/ 2032 w 9918"/>
                                <a:gd name="connsiteY27" fmla="*/ 1643 h 10000"/>
                                <a:gd name="connsiteX28" fmla="*/ 2032 w 9918"/>
                                <a:gd name="connsiteY28" fmla="*/ 1438 h 10000"/>
                                <a:gd name="connsiteX29" fmla="*/ 2113 w 9918"/>
                                <a:gd name="connsiteY29" fmla="*/ 3561 h 10000"/>
                                <a:gd name="connsiteX30" fmla="*/ 2153 w 9918"/>
                                <a:gd name="connsiteY30" fmla="*/ 3322 h 10000"/>
                                <a:gd name="connsiteX31" fmla="*/ 2235 w 9918"/>
                                <a:gd name="connsiteY31" fmla="*/ 3080 h 10000"/>
                                <a:gd name="connsiteX32" fmla="*/ 2275 w 9918"/>
                                <a:gd name="connsiteY32" fmla="*/ 581 h 10000"/>
                                <a:gd name="connsiteX33" fmla="*/ 2275 w 9918"/>
                                <a:gd name="connsiteY33" fmla="*/ 2704 h 10000"/>
                                <a:gd name="connsiteX34" fmla="*/ 2317 w 9918"/>
                                <a:gd name="connsiteY34" fmla="*/ 3903 h 10000"/>
                                <a:gd name="connsiteX35" fmla="*/ 2479 w 9918"/>
                                <a:gd name="connsiteY35" fmla="*/ 2980 h 10000"/>
                                <a:gd name="connsiteX36" fmla="*/ 2520 w 9918"/>
                                <a:gd name="connsiteY36" fmla="*/ 3389 h 10000"/>
                                <a:gd name="connsiteX37" fmla="*/ 2520 w 9918"/>
                                <a:gd name="connsiteY37" fmla="*/ 3631 h 10000"/>
                                <a:gd name="connsiteX38" fmla="*/ 2560 w 9918"/>
                                <a:gd name="connsiteY38" fmla="*/ 3527 h 10000"/>
                                <a:gd name="connsiteX39" fmla="*/ 2642 w 9918"/>
                                <a:gd name="connsiteY39" fmla="*/ 2909 h 10000"/>
                                <a:gd name="connsiteX40" fmla="*/ 2723 w 9918"/>
                                <a:gd name="connsiteY40" fmla="*/ 1918 h 10000"/>
                                <a:gd name="connsiteX41" fmla="*/ 2764 w 9918"/>
                                <a:gd name="connsiteY41" fmla="*/ 2570 h 10000"/>
                                <a:gd name="connsiteX42" fmla="*/ 2845 w 9918"/>
                                <a:gd name="connsiteY42" fmla="*/ 2980 h 10000"/>
                                <a:gd name="connsiteX43" fmla="*/ 2845 w 9918"/>
                                <a:gd name="connsiteY43" fmla="*/ 3322 h 10000"/>
                                <a:gd name="connsiteX44" fmla="*/ 2885 w 9918"/>
                                <a:gd name="connsiteY44" fmla="*/ 2980 h 10000"/>
                                <a:gd name="connsiteX45" fmla="*/ 2926 w 9918"/>
                                <a:gd name="connsiteY45" fmla="*/ 2570 h 10000"/>
                                <a:gd name="connsiteX46" fmla="*/ 2967 w 9918"/>
                                <a:gd name="connsiteY46" fmla="*/ 2019 h 10000"/>
                                <a:gd name="connsiteX47" fmla="*/ 2967 w 9918"/>
                                <a:gd name="connsiteY47" fmla="*/ 1918 h 10000"/>
                                <a:gd name="connsiteX48" fmla="*/ 3129 w 9918"/>
                                <a:gd name="connsiteY48" fmla="*/ 3732 h 10000"/>
                                <a:gd name="connsiteX49" fmla="*/ 3251 w 9918"/>
                                <a:gd name="connsiteY49" fmla="*/ 1061 h 10000"/>
                                <a:gd name="connsiteX50" fmla="*/ 3333 w 9918"/>
                                <a:gd name="connsiteY50" fmla="*/ 2398 h 10000"/>
                                <a:gd name="connsiteX51" fmla="*/ 3414 w 9918"/>
                                <a:gd name="connsiteY51" fmla="*/ 924 h 10000"/>
                                <a:gd name="connsiteX52" fmla="*/ 3496 w 9918"/>
                                <a:gd name="connsiteY52" fmla="*/ 1266 h 10000"/>
                                <a:gd name="connsiteX53" fmla="*/ 3576 w 9918"/>
                                <a:gd name="connsiteY53" fmla="*/ 2398 h 10000"/>
                                <a:gd name="connsiteX54" fmla="*/ 3698 w 9918"/>
                                <a:gd name="connsiteY54" fmla="*/ 1847 h 10000"/>
                                <a:gd name="connsiteX55" fmla="*/ 3739 w 9918"/>
                                <a:gd name="connsiteY55" fmla="*/ 3151 h 10000"/>
                                <a:gd name="connsiteX56" fmla="*/ 3821 w 9918"/>
                                <a:gd name="connsiteY56" fmla="*/ 2570 h 10000"/>
                                <a:gd name="connsiteX57" fmla="*/ 3821 w 9918"/>
                                <a:gd name="connsiteY57" fmla="*/ 4142 h 10000"/>
                                <a:gd name="connsiteX58" fmla="*/ 3901 w 9918"/>
                                <a:gd name="connsiteY58" fmla="*/ 3631 h 10000"/>
                                <a:gd name="connsiteX59" fmla="*/ 3983 w 9918"/>
                                <a:gd name="connsiteY59" fmla="*/ 2738 h 10000"/>
                                <a:gd name="connsiteX60" fmla="*/ 3983 w 9918"/>
                                <a:gd name="connsiteY60" fmla="*/ 1985 h 10000"/>
                                <a:gd name="connsiteX61" fmla="*/ 3983 w 9918"/>
                                <a:gd name="connsiteY61" fmla="*/ 1542 h 10000"/>
                                <a:gd name="connsiteX62" fmla="*/ 4023 w 9918"/>
                                <a:gd name="connsiteY62" fmla="*/ 1780 h 10000"/>
                                <a:gd name="connsiteX63" fmla="*/ 4023 w 9918"/>
                                <a:gd name="connsiteY63" fmla="*/ 2123 h 10000"/>
                                <a:gd name="connsiteX64" fmla="*/ 4145 w 9918"/>
                                <a:gd name="connsiteY64" fmla="*/ 3631 h 10000"/>
                                <a:gd name="connsiteX65" fmla="*/ 4186 w 9918"/>
                                <a:gd name="connsiteY65" fmla="*/ 3732 h 10000"/>
                                <a:gd name="connsiteX66" fmla="*/ 4349 w 9918"/>
                                <a:gd name="connsiteY66" fmla="*/ 2603 h 10000"/>
                                <a:gd name="connsiteX67" fmla="*/ 4390 w 9918"/>
                                <a:gd name="connsiteY67" fmla="*/ 2261 h 10000"/>
                                <a:gd name="connsiteX68" fmla="*/ 4512 w 9918"/>
                                <a:gd name="connsiteY68" fmla="*/ 3184 h 10000"/>
                                <a:gd name="connsiteX69" fmla="*/ 4593 w 9918"/>
                                <a:gd name="connsiteY69" fmla="*/ 3322 h 10000"/>
                                <a:gd name="connsiteX70" fmla="*/ 4634 w 9918"/>
                                <a:gd name="connsiteY70" fmla="*/ 1508 h 10000"/>
                                <a:gd name="connsiteX71" fmla="*/ 4755 w 9918"/>
                                <a:gd name="connsiteY71" fmla="*/ 2704 h 10000"/>
                                <a:gd name="connsiteX72" fmla="*/ 4796 w 9918"/>
                                <a:gd name="connsiteY72" fmla="*/ 343 h 10000"/>
                                <a:gd name="connsiteX73" fmla="*/ 4837 w 9918"/>
                                <a:gd name="connsiteY73" fmla="*/ 3080 h 10000"/>
                                <a:gd name="connsiteX74" fmla="*/ 4919 w 9918"/>
                                <a:gd name="connsiteY74" fmla="*/ 2123 h 10000"/>
                                <a:gd name="connsiteX75" fmla="*/ 5040 w 9918"/>
                                <a:gd name="connsiteY75" fmla="*/ 2704 h 10000"/>
                                <a:gd name="connsiteX76" fmla="*/ 5081 w 9918"/>
                                <a:gd name="connsiteY76" fmla="*/ 2328 h 10000"/>
                                <a:gd name="connsiteX77" fmla="*/ 5202 w 9918"/>
                                <a:gd name="connsiteY77" fmla="*/ 1337 h 10000"/>
                                <a:gd name="connsiteX78" fmla="*/ 5243 w 9918"/>
                                <a:gd name="connsiteY78" fmla="*/ 2738 h 10000"/>
                                <a:gd name="connsiteX79" fmla="*/ 5284 w 9918"/>
                                <a:gd name="connsiteY79" fmla="*/ 2227 h 10000"/>
                                <a:gd name="connsiteX80" fmla="*/ 5366 w 9918"/>
                                <a:gd name="connsiteY80" fmla="*/ 1508 h 10000"/>
                                <a:gd name="connsiteX81" fmla="*/ 5406 w 9918"/>
                                <a:gd name="connsiteY81" fmla="*/ 2123 h 10000"/>
                                <a:gd name="connsiteX82" fmla="*/ 5487 w 9918"/>
                                <a:gd name="connsiteY82" fmla="*/ 2704 h 10000"/>
                                <a:gd name="connsiteX83" fmla="*/ 5568 w 9918"/>
                                <a:gd name="connsiteY83" fmla="*/ 2227 h 10000"/>
                                <a:gd name="connsiteX84" fmla="*/ 5609 w 9918"/>
                                <a:gd name="connsiteY84" fmla="*/ 1643 h 10000"/>
                                <a:gd name="connsiteX85" fmla="*/ 5609 w 9918"/>
                                <a:gd name="connsiteY85" fmla="*/ 1884 h 10000"/>
                                <a:gd name="connsiteX86" fmla="*/ 5609 w 9918"/>
                                <a:gd name="connsiteY86" fmla="*/ 2227 h 10000"/>
                                <a:gd name="connsiteX87" fmla="*/ 5650 w 9918"/>
                                <a:gd name="connsiteY87" fmla="*/ 2089 h 10000"/>
                                <a:gd name="connsiteX88" fmla="*/ 5691 w 9918"/>
                                <a:gd name="connsiteY88" fmla="*/ 1609 h 10000"/>
                                <a:gd name="connsiteX89" fmla="*/ 5813 w 9918"/>
                                <a:gd name="connsiteY89" fmla="*/ 2466 h 10000"/>
                                <a:gd name="connsiteX90" fmla="*/ 5813 w 9918"/>
                                <a:gd name="connsiteY90" fmla="*/ 2670 h 10000"/>
                                <a:gd name="connsiteX91" fmla="*/ 5813 w 9918"/>
                                <a:gd name="connsiteY91" fmla="*/ 2499 h 10000"/>
                                <a:gd name="connsiteX92" fmla="*/ 5853 w 9918"/>
                                <a:gd name="connsiteY92" fmla="*/ 1985 h 10000"/>
                                <a:gd name="connsiteX93" fmla="*/ 5893 w 9918"/>
                                <a:gd name="connsiteY93" fmla="*/ 1438 h 10000"/>
                                <a:gd name="connsiteX94" fmla="*/ 5975 w 9918"/>
                                <a:gd name="connsiteY94" fmla="*/ 2808 h 10000"/>
                                <a:gd name="connsiteX95" fmla="*/ 6016 w 9918"/>
                                <a:gd name="connsiteY95" fmla="*/ 2261 h 10000"/>
                                <a:gd name="connsiteX96" fmla="*/ 6016 w 9918"/>
                                <a:gd name="connsiteY96" fmla="*/ 1166 h 10000"/>
                                <a:gd name="connsiteX97" fmla="*/ 6056 w 9918"/>
                                <a:gd name="connsiteY97" fmla="*/ 1438 h 10000"/>
                                <a:gd name="connsiteX98" fmla="*/ 6056 w 9918"/>
                                <a:gd name="connsiteY98" fmla="*/ 2089 h 10000"/>
                                <a:gd name="connsiteX99" fmla="*/ 6056 w 9918"/>
                                <a:gd name="connsiteY99" fmla="*/ 1884 h 10000"/>
                                <a:gd name="connsiteX100" fmla="*/ 6097 w 9918"/>
                                <a:gd name="connsiteY100" fmla="*/ 1337 h 10000"/>
                                <a:gd name="connsiteX101" fmla="*/ 6097 w 9918"/>
                                <a:gd name="connsiteY101" fmla="*/ 2261 h 10000"/>
                                <a:gd name="connsiteX102" fmla="*/ 6218 w 9918"/>
                                <a:gd name="connsiteY102" fmla="*/ 275 h 10000"/>
                                <a:gd name="connsiteX103" fmla="*/ 6260 w 9918"/>
                                <a:gd name="connsiteY103" fmla="*/ 3631 h 10000"/>
                                <a:gd name="connsiteX104" fmla="*/ 6300 w 9918"/>
                                <a:gd name="connsiteY104" fmla="*/ 2157 h 10000"/>
                                <a:gd name="connsiteX105" fmla="*/ 6382 w 9918"/>
                                <a:gd name="connsiteY105" fmla="*/ 3423 h 10000"/>
                                <a:gd name="connsiteX106" fmla="*/ 6422 w 9918"/>
                                <a:gd name="connsiteY106" fmla="*/ 1643 h 10000"/>
                                <a:gd name="connsiteX107" fmla="*/ 6463 w 9918"/>
                                <a:gd name="connsiteY107" fmla="*/ 2808 h 10000"/>
                                <a:gd name="connsiteX108" fmla="*/ 6503 w 9918"/>
                                <a:gd name="connsiteY108" fmla="*/ 1166 h 10000"/>
                                <a:gd name="connsiteX109" fmla="*/ 6585 w 9918"/>
                                <a:gd name="connsiteY109" fmla="*/ 2570 h 10000"/>
                                <a:gd name="connsiteX110" fmla="*/ 6585 w 9918"/>
                                <a:gd name="connsiteY110" fmla="*/ 3184 h 10000"/>
                                <a:gd name="connsiteX111" fmla="*/ 6625 w 9918"/>
                                <a:gd name="connsiteY111" fmla="*/ 3322 h 10000"/>
                                <a:gd name="connsiteX112" fmla="*/ 6625 w 9918"/>
                                <a:gd name="connsiteY112" fmla="*/ 2842 h 10000"/>
                                <a:gd name="connsiteX113" fmla="*/ 6707 w 9918"/>
                                <a:gd name="connsiteY113" fmla="*/ 1780 h 10000"/>
                                <a:gd name="connsiteX114" fmla="*/ 6829 w 9918"/>
                                <a:gd name="connsiteY114" fmla="*/ 2980 h 10000"/>
                                <a:gd name="connsiteX115" fmla="*/ 6910 w 9918"/>
                                <a:gd name="connsiteY115" fmla="*/ 1643 h 10000"/>
                                <a:gd name="connsiteX116" fmla="*/ 6910 w 9918"/>
                                <a:gd name="connsiteY116" fmla="*/ 2157 h 10000"/>
                                <a:gd name="connsiteX117" fmla="*/ 6951 w 9918"/>
                                <a:gd name="connsiteY117" fmla="*/ 2328 h 10000"/>
                                <a:gd name="connsiteX118" fmla="*/ 6951 w 9918"/>
                                <a:gd name="connsiteY118" fmla="*/ 3561 h 10000"/>
                                <a:gd name="connsiteX119" fmla="*/ 7032 w 9918"/>
                                <a:gd name="connsiteY119" fmla="*/ 3151 h 10000"/>
                                <a:gd name="connsiteX120" fmla="*/ 7072 w 9918"/>
                                <a:gd name="connsiteY120" fmla="*/ 1643 h 10000"/>
                                <a:gd name="connsiteX121" fmla="*/ 7154 w 9918"/>
                                <a:gd name="connsiteY121" fmla="*/ 1985 h 10000"/>
                                <a:gd name="connsiteX122" fmla="*/ 7236 w 9918"/>
                                <a:gd name="connsiteY122" fmla="*/ 1609 h 10000"/>
                                <a:gd name="connsiteX123" fmla="*/ 7276 w 9918"/>
                                <a:gd name="connsiteY123" fmla="*/ 1847 h 10000"/>
                                <a:gd name="connsiteX124" fmla="*/ 7316 w 9918"/>
                                <a:gd name="connsiteY124" fmla="*/ 1542 h 10000"/>
                                <a:gd name="connsiteX125" fmla="*/ 7357 w 9918"/>
                                <a:gd name="connsiteY125" fmla="*/ 4041 h 10000"/>
                                <a:gd name="connsiteX126" fmla="*/ 7357 w 9918"/>
                                <a:gd name="connsiteY126" fmla="*/ 2019 h 10000"/>
                                <a:gd name="connsiteX127" fmla="*/ 7438 w 9918"/>
                                <a:gd name="connsiteY127" fmla="*/ 719 h 10000"/>
                                <a:gd name="connsiteX128" fmla="*/ 7519 w 9918"/>
                                <a:gd name="connsiteY128" fmla="*/ 1300 h 10000"/>
                                <a:gd name="connsiteX129" fmla="*/ 7561 w 9918"/>
                                <a:gd name="connsiteY129" fmla="*/ 1028 h 10000"/>
                                <a:gd name="connsiteX130" fmla="*/ 7641 w 9918"/>
                                <a:gd name="connsiteY130" fmla="*/ 2261 h 10000"/>
                                <a:gd name="connsiteX131" fmla="*/ 7641 w 9918"/>
                                <a:gd name="connsiteY131" fmla="*/ 3151 h 10000"/>
                                <a:gd name="connsiteX132" fmla="*/ 7683 w 9918"/>
                                <a:gd name="connsiteY132" fmla="*/ 1676 h 10000"/>
                                <a:gd name="connsiteX133" fmla="*/ 7845 w 9918"/>
                                <a:gd name="connsiteY133" fmla="*/ 685 h 10000"/>
                                <a:gd name="connsiteX134" fmla="*/ 7886 w 9918"/>
                                <a:gd name="connsiteY134" fmla="*/ 3184 h 10000"/>
                                <a:gd name="connsiteX135" fmla="*/ 7967 w 9918"/>
                                <a:gd name="connsiteY135" fmla="*/ 924 h 10000"/>
                                <a:gd name="connsiteX136" fmla="*/ 8088 w 9918"/>
                                <a:gd name="connsiteY136" fmla="*/ 2123 h 10000"/>
                                <a:gd name="connsiteX137" fmla="*/ 8130 w 9918"/>
                                <a:gd name="connsiteY137" fmla="*/ 1061 h 10000"/>
                                <a:gd name="connsiteX138" fmla="*/ 8130 w 9918"/>
                                <a:gd name="connsiteY138" fmla="*/ 3460 h 10000"/>
                                <a:gd name="connsiteX139" fmla="*/ 8252 w 9918"/>
                                <a:gd name="connsiteY139" fmla="*/ 1780 h 10000"/>
                                <a:gd name="connsiteX140" fmla="*/ 8292 w 9918"/>
                                <a:gd name="connsiteY140" fmla="*/ 2227 h 10000"/>
                                <a:gd name="connsiteX141" fmla="*/ 8333 w 9918"/>
                                <a:gd name="connsiteY141" fmla="*/ 3389 h 10000"/>
                                <a:gd name="connsiteX142" fmla="*/ 8414 w 9918"/>
                                <a:gd name="connsiteY142" fmla="*/ 1061 h 10000"/>
                                <a:gd name="connsiteX143" fmla="*/ 8495 w 9918"/>
                                <a:gd name="connsiteY143" fmla="*/ 1676 h 10000"/>
                                <a:gd name="connsiteX144" fmla="*/ 8699 w 9918"/>
                                <a:gd name="connsiteY144" fmla="*/ 3289 h 10000"/>
                                <a:gd name="connsiteX145" fmla="*/ 8780 w 9918"/>
                                <a:gd name="connsiteY145" fmla="*/ 2328 h 10000"/>
                                <a:gd name="connsiteX146" fmla="*/ 8902 w 9918"/>
                                <a:gd name="connsiteY146" fmla="*/ 1095 h 10000"/>
                                <a:gd name="connsiteX147" fmla="*/ 8942 w 9918"/>
                                <a:gd name="connsiteY147" fmla="*/ 2361 h 10000"/>
                                <a:gd name="connsiteX148" fmla="*/ 8984 w 9918"/>
                                <a:gd name="connsiteY148" fmla="*/ 2704 h 10000"/>
                                <a:gd name="connsiteX149" fmla="*/ 8984 w 9918"/>
                                <a:gd name="connsiteY149" fmla="*/ 2842 h 10000"/>
                                <a:gd name="connsiteX150" fmla="*/ 9105 w 9918"/>
                                <a:gd name="connsiteY150" fmla="*/ 2019 h 10000"/>
                                <a:gd name="connsiteX151" fmla="*/ 9186 w 9918"/>
                                <a:gd name="connsiteY151" fmla="*/ 2704 h 10000"/>
                                <a:gd name="connsiteX152" fmla="*/ 9227 w 9918"/>
                                <a:gd name="connsiteY152" fmla="*/ 2570 h 10000"/>
                                <a:gd name="connsiteX153" fmla="*/ 9227 w 9918"/>
                                <a:gd name="connsiteY153" fmla="*/ 1542 h 10000"/>
                                <a:gd name="connsiteX154" fmla="*/ 9349 w 9918"/>
                                <a:gd name="connsiteY154" fmla="*/ 3218 h 10000"/>
                                <a:gd name="connsiteX155" fmla="*/ 9349 w 9918"/>
                                <a:gd name="connsiteY155" fmla="*/ 2361 h 10000"/>
                                <a:gd name="connsiteX156" fmla="*/ 9431 w 9918"/>
                                <a:gd name="connsiteY156" fmla="*/ 2603 h 10000"/>
                                <a:gd name="connsiteX157" fmla="*/ 9511 w 9918"/>
                                <a:gd name="connsiteY157" fmla="*/ 2980 h 10000"/>
                                <a:gd name="connsiteX158" fmla="*/ 9633 w 9918"/>
                                <a:gd name="connsiteY158" fmla="*/ 1676 h 10000"/>
                                <a:gd name="connsiteX159" fmla="*/ 9633 w 9918"/>
                                <a:gd name="connsiteY159" fmla="*/ 2499 h 10000"/>
                                <a:gd name="connsiteX160" fmla="*/ 9796 w 9918"/>
                                <a:gd name="connsiteY160" fmla="*/ 1918 h 10000"/>
                                <a:gd name="connsiteX161" fmla="*/ 9796 w 9918"/>
                                <a:gd name="connsiteY161" fmla="*/ 3527 h 10000"/>
                                <a:gd name="connsiteX162" fmla="*/ 9796 w 9918"/>
                                <a:gd name="connsiteY162" fmla="*/ 4451 h 10000"/>
                                <a:gd name="connsiteX163" fmla="*/ 9918 w 9918"/>
                                <a:gd name="connsiteY163" fmla="*/ 9416 h 10000"/>
                                <a:gd name="connsiteX0" fmla="*/ 0 w 10000"/>
                                <a:gd name="connsiteY0" fmla="*/ 10000 h 10000"/>
                                <a:gd name="connsiteX1" fmla="*/ 1393 w 10000"/>
                                <a:gd name="connsiteY1" fmla="*/ 7773 h 10000"/>
                                <a:gd name="connsiteX2" fmla="*/ 205 w 10000"/>
                                <a:gd name="connsiteY2" fmla="*/ 4827 h 10000"/>
                                <a:gd name="connsiteX3" fmla="*/ 245 w 10000"/>
                                <a:gd name="connsiteY3" fmla="*/ 2603 h 10000"/>
                                <a:gd name="connsiteX4" fmla="*/ 368 w 10000"/>
                                <a:gd name="connsiteY4" fmla="*/ 3903 h 10000"/>
                                <a:gd name="connsiteX5" fmla="*/ 368 w 10000"/>
                                <a:gd name="connsiteY5" fmla="*/ 3665 h 10000"/>
                                <a:gd name="connsiteX6" fmla="*/ 368 w 10000"/>
                                <a:gd name="connsiteY6" fmla="*/ 3151 h 10000"/>
                                <a:gd name="connsiteX7" fmla="*/ 451 w 10000"/>
                                <a:gd name="connsiteY7" fmla="*/ 2089 h 10000"/>
                                <a:gd name="connsiteX8" fmla="*/ 491 w 10000"/>
                                <a:gd name="connsiteY8" fmla="*/ 3047 h 10000"/>
                                <a:gd name="connsiteX9" fmla="*/ 573 w 10000"/>
                                <a:gd name="connsiteY9" fmla="*/ 3561 h 10000"/>
                                <a:gd name="connsiteX10" fmla="*/ 614 w 10000"/>
                                <a:gd name="connsiteY10" fmla="*/ 3561 h 10000"/>
                                <a:gd name="connsiteX11" fmla="*/ 614 w 10000"/>
                                <a:gd name="connsiteY11" fmla="*/ 1300 h 10000"/>
                                <a:gd name="connsiteX12" fmla="*/ 696 w 10000"/>
                                <a:gd name="connsiteY12" fmla="*/ 2361 h 10000"/>
                                <a:gd name="connsiteX13" fmla="*/ 819 w 10000"/>
                                <a:gd name="connsiteY13" fmla="*/ 1884 h 10000"/>
                                <a:gd name="connsiteX14" fmla="*/ 901 w 10000"/>
                                <a:gd name="connsiteY14" fmla="*/ 3322 h 10000"/>
                                <a:gd name="connsiteX15" fmla="*/ 1024 w 10000"/>
                                <a:gd name="connsiteY15" fmla="*/ 1199 h 10000"/>
                                <a:gd name="connsiteX16" fmla="*/ 1024 w 10000"/>
                                <a:gd name="connsiteY16" fmla="*/ 2980 h 10000"/>
                                <a:gd name="connsiteX17" fmla="*/ 1188 w 10000"/>
                                <a:gd name="connsiteY17" fmla="*/ 2361 h 10000"/>
                                <a:gd name="connsiteX18" fmla="*/ 1188 w 10000"/>
                                <a:gd name="connsiteY18" fmla="*/ 3903 h 10000"/>
                                <a:gd name="connsiteX19" fmla="*/ 1312 w 10000"/>
                                <a:gd name="connsiteY19" fmla="*/ 3080 h 10000"/>
                                <a:gd name="connsiteX20" fmla="*/ 1392 w 10000"/>
                                <a:gd name="connsiteY20" fmla="*/ 2570 h 10000"/>
                                <a:gd name="connsiteX21" fmla="*/ 1475 w 10000"/>
                                <a:gd name="connsiteY21" fmla="*/ 3322 h 10000"/>
                                <a:gd name="connsiteX22" fmla="*/ 1515 w 10000"/>
                                <a:gd name="connsiteY22" fmla="*/ 4108 h 10000"/>
                                <a:gd name="connsiteX23" fmla="*/ 1597 w 10000"/>
                                <a:gd name="connsiteY23" fmla="*/ 1780 h 10000"/>
                                <a:gd name="connsiteX24" fmla="*/ 1680 w 10000"/>
                                <a:gd name="connsiteY24" fmla="*/ 2980 h 10000"/>
                                <a:gd name="connsiteX25" fmla="*/ 1720 w 10000"/>
                                <a:gd name="connsiteY25" fmla="*/ 34 h 10000"/>
                                <a:gd name="connsiteX26" fmla="*/ 1843 w 10000"/>
                                <a:gd name="connsiteY26" fmla="*/ 3322 h 10000"/>
                                <a:gd name="connsiteX27" fmla="*/ 1967 w 10000"/>
                                <a:gd name="connsiteY27" fmla="*/ 2019 h 10000"/>
                                <a:gd name="connsiteX28" fmla="*/ 2049 w 10000"/>
                                <a:gd name="connsiteY28" fmla="*/ 1643 h 10000"/>
                                <a:gd name="connsiteX29" fmla="*/ 2049 w 10000"/>
                                <a:gd name="connsiteY29" fmla="*/ 1438 h 10000"/>
                                <a:gd name="connsiteX30" fmla="*/ 2130 w 10000"/>
                                <a:gd name="connsiteY30" fmla="*/ 3561 h 10000"/>
                                <a:gd name="connsiteX31" fmla="*/ 2171 w 10000"/>
                                <a:gd name="connsiteY31" fmla="*/ 3322 h 10000"/>
                                <a:gd name="connsiteX32" fmla="*/ 2253 w 10000"/>
                                <a:gd name="connsiteY32" fmla="*/ 3080 h 10000"/>
                                <a:gd name="connsiteX33" fmla="*/ 2294 w 10000"/>
                                <a:gd name="connsiteY33" fmla="*/ 581 h 10000"/>
                                <a:gd name="connsiteX34" fmla="*/ 2294 w 10000"/>
                                <a:gd name="connsiteY34" fmla="*/ 2704 h 10000"/>
                                <a:gd name="connsiteX35" fmla="*/ 2336 w 10000"/>
                                <a:gd name="connsiteY35" fmla="*/ 3903 h 10000"/>
                                <a:gd name="connsiteX36" fmla="*/ 2499 w 10000"/>
                                <a:gd name="connsiteY36" fmla="*/ 2980 h 10000"/>
                                <a:gd name="connsiteX37" fmla="*/ 2541 w 10000"/>
                                <a:gd name="connsiteY37" fmla="*/ 3389 h 10000"/>
                                <a:gd name="connsiteX38" fmla="*/ 2541 w 10000"/>
                                <a:gd name="connsiteY38" fmla="*/ 3631 h 10000"/>
                                <a:gd name="connsiteX39" fmla="*/ 2581 w 10000"/>
                                <a:gd name="connsiteY39" fmla="*/ 3527 h 10000"/>
                                <a:gd name="connsiteX40" fmla="*/ 2664 w 10000"/>
                                <a:gd name="connsiteY40" fmla="*/ 2909 h 10000"/>
                                <a:gd name="connsiteX41" fmla="*/ 2746 w 10000"/>
                                <a:gd name="connsiteY41" fmla="*/ 1918 h 10000"/>
                                <a:gd name="connsiteX42" fmla="*/ 2787 w 10000"/>
                                <a:gd name="connsiteY42" fmla="*/ 2570 h 10000"/>
                                <a:gd name="connsiteX43" fmla="*/ 2869 w 10000"/>
                                <a:gd name="connsiteY43" fmla="*/ 2980 h 10000"/>
                                <a:gd name="connsiteX44" fmla="*/ 2869 w 10000"/>
                                <a:gd name="connsiteY44" fmla="*/ 3322 h 10000"/>
                                <a:gd name="connsiteX45" fmla="*/ 2909 w 10000"/>
                                <a:gd name="connsiteY45" fmla="*/ 2980 h 10000"/>
                                <a:gd name="connsiteX46" fmla="*/ 2950 w 10000"/>
                                <a:gd name="connsiteY46" fmla="*/ 2570 h 10000"/>
                                <a:gd name="connsiteX47" fmla="*/ 2992 w 10000"/>
                                <a:gd name="connsiteY47" fmla="*/ 2019 h 10000"/>
                                <a:gd name="connsiteX48" fmla="*/ 2992 w 10000"/>
                                <a:gd name="connsiteY48" fmla="*/ 1918 h 10000"/>
                                <a:gd name="connsiteX49" fmla="*/ 3155 w 10000"/>
                                <a:gd name="connsiteY49" fmla="*/ 3732 h 10000"/>
                                <a:gd name="connsiteX50" fmla="*/ 3278 w 10000"/>
                                <a:gd name="connsiteY50" fmla="*/ 1061 h 10000"/>
                                <a:gd name="connsiteX51" fmla="*/ 3361 w 10000"/>
                                <a:gd name="connsiteY51" fmla="*/ 2398 h 10000"/>
                                <a:gd name="connsiteX52" fmla="*/ 3442 w 10000"/>
                                <a:gd name="connsiteY52" fmla="*/ 924 h 10000"/>
                                <a:gd name="connsiteX53" fmla="*/ 3525 w 10000"/>
                                <a:gd name="connsiteY53" fmla="*/ 1266 h 10000"/>
                                <a:gd name="connsiteX54" fmla="*/ 3606 w 10000"/>
                                <a:gd name="connsiteY54" fmla="*/ 2398 h 10000"/>
                                <a:gd name="connsiteX55" fmla="*/ 3729 w 10000"/>
                                <a:gd name="connsiteY55" fmla="*/ 1847 h 10000"/>
                                <a:gd name="connsiteX56" fmla="*/ 3770 w 10000"/>
                                <a:gd name="connsiteY56" fmla="*/ 3151 h 10000"/>
                                <a:gd name="connsiteX57" fmla="*/ 3853 w 10000"/>
                                <a:gd name="connsiteY57" fmla="*/ 2570 h 10000"/>
                                <a:gd name="connsiteX58" fmla="*/ 3853 w 10000"/>
                                <a:gd name="connsiteY58" fmla="*/ 4142 h 10000"/>
                                <a:gd name="connsiteX59" fmla="*/ 3933 w 10000"/>
                                <a:gd name="connsiteY59" fmla="*/ 3631 h 10000"/>
                                <a:gd name="connsiteX60" fmla="*/ 4016 w 10000"/>
                                <a:gd name="connsiteY60" fmla="*/ 2738 h 10000"/>
                                <a:gd name="connsiteX61" fmla="*/ 4016 w 10000"/>
                                <a:gd name="connsiteY61" fmla="*/ 1985 h 10000"/>
                                <a:gd name="connsiteX62" fmla="*/ 4016 w 10000"/>
                                <a:gd name="connsiteY62" fmla="*/ 1542 h 10000"/>
                                <a:gd name="connsiteX63" fmla="*/ 4056 w 10000"/>
                                <a:gd name="connsiteY63" fmla="*/ 1780 h 10000"/>
                                <a:gd name="connsiteX64" fmla="*/ 4056 w 10000"/>
                                <a:gd name="connsiteY64" fmla="*/ 2123 h 10000"/>
                                <a:gd name="connsiteX65" fmla="*/ 4179 w 10000"/>
                                <a:gd name="connsiteY65" fmla="*/ 3631 h 10000"/>
                                <a:gd name="connsiteX66" fmla="*/ 4221 w 10000"/>
                                <a:gd name="connsiteY66" fmla="*/ 3732 h 10000"/>
                                <a:gd name="connsiteX67" fmla="*/ 4385 w 10000"/>
                                <a:gd name="connsiteY67" fmla="*/ 2603 h 10000"/>
                                <a:gd name="connsiteX68" fmla="*/ 4426 w 10000"/>
                                <a:gd name="connsiteY68" fmla="*/ 2261 h 10000"/>
                                <a:gd name="connsiteX69" fmla="*/ 4549 w 10000"/>
                                <a:gd name="connsiteY69" fmla="*/ 3184 h 10000"/>
                                <a:gd name="connsiteX70" fmla="*/ 4631 w 10000"/>
                                <a:gd name="connsiteY70" fmla="*/ 3322 h 10000"/>
                                <a:gd name="connsiteX71" fmla="*/ 4672 w 10000"/>
                                <a:gd name="connsiteY71" fmla="*/ 1508 h 10000"/>
                                <a:gd name="connsiteX72" fmla="*/ 4794 w 10000"/>
                                <a:gd name="connsiteY72" fmla="*/ 2704 h 10000"/>
                                <a:gd name="connsiteX73" fmla="*/ 4836 w 10000"/>
                                <a:gd name="connsiteY73" fmla="*/ 343 h 10000"/>
                                <a:gd name="connsiteX74" fmla="*/ 4877 w 10000"/>
                                <a:gd name="connsiteY74" fmla="*/ 3080 h 10000"/>
                                <a:gd name="connsiteX75" fmla="*/ 4960 w 10000"/>
                                <a:gd name="connsiteY75" fmla="*/ 2123 h 10000"/>
                                <a:gd name="connsiteX76" fmla="*/ 5082 w 10000"/>
                                <a:gd name="connsiteY76" fmla="*/ 2704 h 10000"/>
                                <a:gd name="connsiteX77" fmla="*/ 5123 w 10000"/>
                                <a:gd name="connsiteY77" fmla="*/ 2328 h 10000"/>
                                <a:gd name="connsiteX78" fmla="*/ 5245 w 10000"/>
                                <a:gd name="connsiteY78" fmla="*/ 1337 h 10000"/>
                                <a:gd name="connsiteX79" fmla="*/ 5286 w 10000"/>
                                <a:gd name="connsiteY79" fmla="*/ 2738 h 10000"/>
                                <a:gd name="connsiteX80" fmla="*/ 5328 w 10000"/>
                                <a:gd name="connsiteY80" fmla="*/ 2227 h 10000"/>
                                <a:gd name="connsiteX81" fmla="*/ 5410 w 10000"/>
                                <a:gd name="connsiteY81" fmla="*/ 1508 h 10000"/>
                                <a:gd name="connsiteX82" fmla="*/ 5451 w 10000"/>
                                <a:gd name="connsiteY82" fmla="*/ 2123 h 10000"/>
                                <a:gd name="connsiteX83" fmla="*/ 5532 w 10000"/>
                                <a:gd name="connsiteY83" fmla="*/ 2704 h 10000"/>
                                <a:gd name="connsiteX84" fmla="*/ 5614 w 10000"/>
                                <a:gd name="connsiteY84" fmla="*/ 2227 h 10000"/>
                                <a:gd name="connsiteX85" fmla="*/ 5655 w 10000"/>
                                <a:gd name="connsiteY85" fmla="*/ 1643 h 10000"/>
                                <a:gd name="connsiteX86" fmla="*/ 5655 w 10000"/>
                                <a:gd name="connsiteY86" fmla="*/ 1884 h 10000"/>
                                <a:gd name="connsiteX87" fmla="*/ 5655 w 10000"/>
                                <a:gd name="connsiteY87" fmla="*/ 2227 h 10000"/>
                                <a:gd name="connsiteX88" fmla="*/ 5697 w 10000"/>
                                <a:gd name="connsiteY88" fmla="*/ 2089 h 10000"/>
                                <a:gd name="connsiteX89" fmla="*/ 5738 w 10000"/>
                                <a:gd name="connsiteY89" fmla="*/ 1609 h 10000"/>
                                <a:gd name="connsiteX90" fmla="*/ 5861 w 10000"/>
                                <a:gd name="connsiteY90" fmla="*/ 2466 h 10000"/>
                                <a:gd name="connsiteX91" fmla="*/ 5861 w 10000"/>
                                <a:gd name="connsiteY91" fmla="*/ 2670 h 10000"/>
                                <a:gd name="connsiteX92" fmla="*/ 5861 w 10000"/>
                                <a:gd name="connsiteY92" fmla="*/ 2499 h 10000"/>
                                <a:gd name="connsiteX93" fmla="*/ 5901 w 10000"/>
                                <a:gd name="connsiteY93" fmla="*/ 1985 h 10000"/>
                                <a:gd name="connsiteX94" fmla="*/ 5942 w 10000"/>
                                <a:gd name="connsiteY94" fmla="*/ 1438 h 10000"/>
                                <a:gd name="connsiteX95" fmla="*/ 6024 w 10000"/>
                                <a:gd name="connsiteY95" fmla="*/ 2808 h 10000"/>
                                <a:gd name="connsiteX96" fmla="*/ 6066 w 10000"/>
                                <a:gd name="connsiteY96" fmla="*/ 2261 h 10000"/>
                                <a:gd name="connsiteX97" fmla="*/ 6066 w 10000"/>
                                <a:gd name="connsiteY97" fmla="*/ 1166 h 10000"/>
                                <a:gd name="connsiteX98" fmla="*/ 6106 w 10000"/>
                                <a:gd name="connsiteY98" fmla="*/ 1438 h 10000"/>
                                <a:gd name="connsiteX99" fmla="*/ 6106 w 10000"/>
                                <a:gd name="connsiteY99" fmla="*/ 2089 h 10000"/>
                                <a:gd name="connsiteX100" fmla="*/ 6106 w 10000"/>
                                <a:gd name="connsiteY100" fmla="*/ 1884 h 10000"/>
                                <a:gd name="connsiteX101" fmla="*/ 6147 w 10000"/>
                                <a:gd name="connsiteY101" fmla="*/ 1337 h 10000"/>
                                <a:gd name="connsiteX102" fmla="*/ 6147 w 10000"/>
                                <a:gd name="connsiteY102" fmla="*/ 2261 h 10000"/>
                                <a:gd name="connsiteX103" fmla="*/ 6269 w 10000"/>
                                <a:gd name="connsiteY103" fmla="*/ 275 h 10000"/>
                                <a:gd name="connsiteX104" fmla="*/ 6312 w 10000"/>
                                <a:gd name="connsiteY104" fmla="*/ 3631 h 10000"/>
                                <a:gd name="connsiteX105" fmla="*/ 6352 w 10000"/>
                                <a:gd name="connsiteY105" fmla="*/ 2157 h 10000"/>
                                <a:gd name="connsiteX106" fmla="*/ 6435 w 10000"/>
                                <a:gd name="connsiteY106" fmla="*/ 3423 h 10000"/>
                                <a:gd name="connsiteX107" fmla="*/ 6475 w 10000"/>
                                <a:gd name="connsiteY107" fmla="*/ 1643 h 10000"/>
                                <a:gd name="connsiteX108" fmla="*/ 6516 w 10000"/>
                                <a:gd name="connsiteY108" fmla="*/ 2808 h 10000"/>
                                <a:gd name="connsiteX109" fmla="*/ 6557 w 10000"/>
                                <a:gd name="connsiteY109" fmla="*/ 1166 h 10000"/>
                                <a:gd name="connsiteX110" fmla="*/ 6639 w 10000"/>
                                <a:gd name="connsiteY110" fmla="*/ 2570 h 10000"/>
                                <a:gd name="connsiteX111" fmla="*/ 6639 w 10000"/>
                                <a:gd name="connsiteY111" fmla="*/ 3184 h 10000"/>
                                <a:gd name="connsiteX112" fmla="*/ 6680 w 10000"/>
                                <a:gd name="connsiteY112" fmla="*/ 3322 h 10000"/>
                                <a:gd name="connsiteX113" fmla="*/ 6680 w 10000"/>
                                <a:gd name="connsiteY113" fmla="*/ 2842 h 10000"/>
                                <a:gd name="connsiteX114" fmla="*/ 6762 w 10000"/>
                                <a:gd name="connsiteY114" fmla="*/ 1780 h 10000"/>
                                <a:gd name="connsiteX115" fmla="*/ 6885 w 10000"/>
                                <a:gd name="connsiteY115" fmla="*/ 2980 h 10000"/>
                                <a:gd name="connsiteX116" fmla="*/ 6967 w 10000"/>
                                <a:gd name="connsiteY116" fmla="*/ 1643 h 10000"/>
                                <a:gd name="connsiteX117" fmla="*/ 6967 w 10000"/>
                                <a:gd name="connsiteY117" fmla="*/ 2157 h 10000"/>
                                <a:gd name="connsiteX118" fmla="*/ 7008 w 10000"/>
                                <a:gd name="connsiteY118" fmla="*/ 2328 h 10000"/>
                                <a:gd name="connsiteX119" fmla="*/ 7008 w 10000"/>
                                <a:gd name="connsiteY119" fmla="*/ 3561 h 10000"/>
                                <a:gd name="connsiteX120" fmla="*/ 7090 w 10000"/>
                                <a:gd name="connsiteY120" fmla="*/ 3151 h 10000"/>
                                <a:gd name="connsiteX121" fmla="*/ 7130 w 10000"/>
                                <a:gd name="connsiteY121" fmla="*/ 1643 h 10000"/>
                                <a:gd name="connsiteX122" fmla="*/ 7213 w 10000"/>
                                <a:gd name="connsiteY122" fmla="*/ 1985 h 10000"/>
                                <a:gd name="connsiteX123" fmla="*/ 7296 w 10000"/>
                                <a:gd name="connsiteY123" fmla="*/ 1609 h 10000"/>
                                <a:gd name="connsiteX124" fmla="*/ 7336 w 10000"/>
                                <a:gd name="connsiteY124" fmla="*/ 1847 h 10000"/>
                                <a:gd name="connsiteX125" fmla="*/ 7376 w 10000"/>
                                <a:gd name="connsiteY125" fmla="*/ 1542 h 10000"/>
                                <a:gd name="connsiteX126" fmla="*/ 7418 w 10000"/>
                                <a:gd name="connsiteY126" fmla="*/ 4041 h 10000"/>
                                <a:gd name="connsiteX127" fmla="*/ 7418 w 10000"/>
                                <a:gd name="connsiteY127" fmla="*/ 2019 h 10000"/>
                                <a:gd name="connsiteX128" fmla="*/ 7499 w 10000"/>
                                <a:gd name="connsiteY128" fmla="*/ 719 h 10000"/>
                                <a:gd name="connsiteX129" fmla="*/ 7581 w 10000"/>
                                <a:gd name="connsiteY129" fmla="*/ 1300 h 10000"/>
                                <a:gd name="connsiteX130" fmla="*/ 7624 w 10000"/>
                                <a:gd name="connsiteY130" fmla="*/ 1028 h 10000"/>
                                <a:gd name="connsiteX131" fmla="*/ 7704 w 10000"/>
                                <a:gd name="connsiteY131" fmla="*/ 2261 h 10000"/>
                                <a:gd name="connsiteX132" fmla="*/ 7704 w 10000"/>
                                <a:gd name="connsiteY132" fmla="*/ 3151 h 10000"/>
                                <a:gd name="connsiteX133" fmla="*/ 7747 w 10000"/>
                                <a:gd name="connsiteY133" fmla="*/ 1676 h 10000"/>
                                <a:gd name="connsiteX134" fmla="*/ 7910 w 10000"/>
                                <a:gd name="connsiteY134" fmla="*/ 685 h 10000"/>
                                <a:gd name="connsiteX135" fmla="*/ 7951 w 10000"/>
                                <a:gd name="connsiteY135" fmla="*/ 3184 h 10000"/>
                                <a:gd name="connsiteX136" fmla="*/ 8033 w 10000"/>
                                <a:gd name="connsiteY136" fmla="*/ 924 h 10000"/>
                                <a:gd name="connsiteX137" fmla="*/ 8155 w 10000"/>
                                <a:gd name="connsiteY137" fmla="*/ 2123 h 10000"/>
                                <a:gd name="connsiteX138" fmla="*/ 8197 w 10000"/>
                                <a:gd name="connsiteY138" fmla="*/ 1061 h 10000"/>
                                <a:gd name="connsiteX139" fmla="*/ 8197 w 10000"/>
                                <a:gd name="connsiteY139" fmla="*/ 3460 h 10000"/>
                                <a:gd name="connsiteX140" fmla="*/ 8320 w 10000"/>
                                <a:gd name="connsiteY140" fmla="*/ 1780 h 10000"/>
                                <a:gd name="connsiteX141" fmla="*/ 8361 w 10000"/>
                                <a:gd name="connsiteY141" fmla="*/ 2227 h 10000"/>
                                <a:gd name="connsiteX142" fmla="*/ 8402 w 10000"/>
                                <a:gd name="connsiteY142" fmla="*/ 3389 h 10000"/>
                                <a:gd name="connsiteX143" fmla="*/ 8484 w 10000"/>
                                <a:gd name="connsiteY143" fmla="*/ 1061 h 10000"/>
                                <a:gd name="connsiteX144" fmla="*/ 8565 w 10000"/>
                                <a:gd name="connsiteY144" fmla="*/ 1676 h 10000"/>
                                <a:gd name="connsiteX145" fmla="*/ 8771 w 10000"/>
                                <a:gd name="connsiteY145" fmla="*/ 3289 h 10000"/>
                                <a:gd name="connsiteX146" fmla="*/ 8853 w 10000"/>
                                <a:gd name="connsiteY146" fmla="*/ 2328 h 10000"/>
                                <a:gd name="connsiteX147" fmla="*/ 8976 w 10000"/>
                                <a:gd name="connsiteY147" fmla="*/ 1095 h 10000"/>
                                <a:gd name="connsiteX148" fmla="*/ 9016 w 10000"/>
                                <a:gd name="connsiteY148" fmla="*/ 2361 h 10000"/>
                                <a:gd name="connsiteX149" fmla="*/ 9058 w 10000"/>
                                <a:gd name="connsiteY149" fmla="*/ 2704 h 10000"/>
                                <a:gd name="connsiteX150" fmla="*/ 9058 w 10000"/>
                                <a:gd name="connsiteY150" fmla="*/ 2842 h 10000"/>
                                <a:gd name="connsiteX151" fmla="*/ 9180 w 10000"/>
                                <a:gd name="connsiteY151" fmla="*/ 2019 h 10000"/>
                                <a:gd name="connsiteX152" fmla="*/ 9262 w 10000"/>
                                <a:gd name="connsiteY152" fmla="*/ 2704 h 10000"/>
                                <a:gd name="connsiteX153" fmla="*/ 9303 w 10000"/>
                                <a:gd name="connsiteY153" fmla="*/ 2570 h 10000"/>
                                <a:gd name="connsiteX154" fmla="*/ 9303 w 10000"/>
                                <a:gd name="connsiteY154" fmla="*/ 1542 h 10000"/>
                                <a:gd name="connsiteX155" fmla="*/ 9426 w 10000"/>
                                <a:gd name="connsiteY155" fmla="*/ 3218 h 10000"/>
                                <a:gd name="connsiteX156" fmla="*/ 9426 w 10000"/>
                                <a:gd name="connsiteY156" fmla="*/ 2361 h 10000"/>
                                <a:gd name="connsiteX157" fmla="*/ 9509 w 10000"/>
                                <a:gd name="connsiteY157" fmla="*/ 2603 h 10000"/>
                                <a:gd name="connsiteX158" fmla="*/ 9590 w 10000"/>
                                <a:gd name="connsiteY158" fmla="*/ 2980 h 10000"/>
                                <a:gd name="connsiteX159" fmla="*/ 9713 w 10000"/>
                                <a:gd name="connsiteY159" fmla="*/ 1676 h 10000"/>
                                <a:gd name="connsiteX160" fmla="*/ 9713 w 10000"/>
                                <a:gd name="connsiteY160" fmla="*/ 2499 h 10000"/>
                                <a:gd name="connsiteX161" fmla="*/ 9877 w 10000"/>
                                <a:gd name="connsiteY161" fmla="*/ 1918 h 10000"/>
                                <a:gd name="connsiteX162" fmla="*/ 9877 w 10000"/>
                                <a:gd name="connsiteY162" fmla="*/ 3527 h 10000"/>
                                <a:gd name="connsiteX163" fmla="*/ 9877 w 10000"/>
                                <a:gd name="connsiteY163" fmla="*/ 4451 h 10000"/>
                                <a:gd name="connsiteX164" fmla="*/ 10000 w 10000"/>
                                <a:gd name="connsiteY164" fmla="*/ 9416 h 10000"/>
                                <a:gd name="connsiteX0" fmla="*/ 0 w 10000"/>
                                <a:gd name="connsiteY0" fmla="*/ 10000 h 10000"/>
                                <a:gd name="connsiteX1" fmla="*/ 205 w 10000"/>
                                <a:gd name="connsiteY1" fmla="*/ 4827 h 10000"/>
                                <a:gd name="connsiteX2" fmla="*/ 245 w 10000"/>
                                <a:gd name="connsiteY2" fmla="*/ 2603 h 10000"/>
                                <a:gd name="connsiteX3" fmla="*/ 368 w 10000"/>
                                <a:gd name="connsiteY3" fmla="*/ 3903 h 10000"/>
                                <a:gd name="connsiteX4" fmla="*/ 368 w 10000"/>
                                <a:gd name="connsiteY4" fmla="*/ 3665 h 10000"/>
                                <a:gd name="connsiteX5" fmla="*/ 368 w 10000"/>
                                <a:gd name="connsiteY5" fmla="*/ 3151 h 10000"/>
                                <a:gd name="connsiteX6" fmla="*/ 451 w 10000"/>
                                <a:gd name="connsiteY6" fmla="*/ 2089 h 10000"/>
                                <a:gd name="connsiteX7" fmla="*/ 491 w 10000"/>
                                <a:gd name="connsiteY7" fmla="*/ 3047 h 10000"/>
                                <a:gd name="connsiteX8" fmla="*/ 573 w 10000"/>
                                <a:gd name="connsiteY8" fmla="*/ 3561 h 10000"/>
                                <a:gd name="connsiteX9" fmla="*/ 614 w 10000"/>
                                <a:gd name="connsiteY9" fmla="*/ 3561 h 10000"/>
                                <a:gd name="connsiteX10" fmla="*/ 614 w 10000"/>
                                <a:gd name="connsiteY10" fmla="*/ 1300 h 10000"/>
                                <a:gd name="connsiteX11" fmla="*/ 696 w 10000"/>
                                <a:gd name="connsiteY11" fmla="*/ 2361 h 10000"/>
                                <a:gd name="connsiteX12" fmla="*/ 819 w 10000"/>
                                <a:gd name="connsiteY12" fmla="*/ 1884 h 10000"/>
                                <a:gd name="connsiteX13" fmla="*/ 901 w 10000"/>
                                <a:gd name="connsiteY13" fmla="*/ 3322 h 10000"/>
                                <a:gd name="connsiteX14" fmla="*/ 1024 w 10000"/>
                                <a:gd name="connsiteY14" fmla="*/ 1199 h 10000"/>
                                <a:gd name="connsiteX15" fmla="*/ 1024 w 10000"/>
                                <a:gd name="connsiteY15" fmla="*/ 2980 h 10000"/>
                                <a:gd name="connsiteX16" fmla="*/ 1188 w 10000"/>
                                <a:gd name="connsiteY16" fmla="*/ 2361 h 10000"/>
                                <a:gd name="connsiteX17" fmla="*/ 1188 w 10000"/>
                                <a:gd name="connsiteY17" fmla="*/ 3903 h 10000"/>
                                <a:gd name="connsiteX18" fmla="*/ 1312 w 10000"/>
                                <a:gd name="connsiteY18" fmla="*/ 3080 h 10000"/>
                                <a:gd name="connsiteX19" fmla="*/ 1392 w 10000"/>
                                <a:gd name="connsiteY19" fmla="*/ 2570 h 10000"/>
                                <a:gd name="connsiteX20" fmla="*/ 1475 w 10000"/>
                                <a:gd name="connsiteY20" fmla="*/ 3322 h 10000"/>
                                <a:gd name="connsiteX21" fmla="*/ 1515 w 10000"/>
                                <a:gd name="connsiteY21" fmla="*/ 4108 h 10000"/>
                                <a:gd name="connsiteX22" fmla="*/ 1597 w 10000"/>
                                <a:gd name="connsiteY22" fmla="*/ 1780 h 10000"/>
                                <a:gd name="connsiteX23" fmla="*/ 1680 w 10000"/>
                                <a:gd name="connsiteY23" fmla="*/ 2980 h 10000"/>
                                <a:gd name="connsiteX24" fmla="*/ 1720 w 10000"/>
                                <a:gd name="connsiteY24" fmla="*/ 34 h 10000"/>
                                <a:gd name="connsiteX25" fmla="*/ 1843 w 10000"/>
                                <a:gd name="connsiteY25" fmla="*/ 3322 h 10000"/>
                                <a:gd name="connsiteX26" fmla="*/ 1967 w 10000"/>
                                <a:gd name="connsiteY26" fmla="*/ 2019 h 10000"/>
                                <a:gd name="connsiteX27" fmla="*/ 2049 w 10000"/>
                                <a:gd name="connsiteY27" fmla="*/ 1643 h 10000"/>
                                <a:gd name="connsiteX28" fmla="*/ 2049 w 10000"/>
                                <a:gd name="connsiteY28" fmla="*/ 1438 h 10000"/>
                                <a:gd name="connsiteX29" fmla="*/ 2130 w 10000"/>
                                <a:gd name="connsiteY29" fmla="*/ 3561 h 10000"/>
                                <a:gd name="connsiteX30" fmla="*/ 2171 w 10000"/>
                                <a:gd name="connsiteY30" fmla="*/ 3322 h 10000"/>
                                <a:gd name="connsiteX31" fmla="*/ 2253 w 10000"/>
                                <a:gd name="connsiteY31" fmla="*/ 3080 h 10000"/>
                                <a:gd name="connsiteX32" fmla="*/ 2294 w 10000"/>
                                <a:gd name="connsiteY32" fmla="*/ 581 h 10000"/>
                                <a:gd name="connsiteX33" fmla="*/ 2294 w 10000"/>
                                <a:gd name="connsiteY33" fmla="*/ 2704 h 10000"/>
                                <a:gd name="connsiteX34" fmla="*/ 2336 w 10000"/>
                                <a:gd name="connsiteY34" fmla="*/ 3903 h 10000"/>
                                <a:gd name="connsiteX35" fmla="*/ 2499 w 10000"/>
                                <a:gd name="connsiteY35" fmla="*/ 2980 h 10000"/>
                                <a:gd name="connsiteX36" fmla="*/ 2541 w 10000"/>
                                <a:gd name="connsiteY36" fmla="*/ 3389 h 10000"/>
                                <a:gd name="connsiteX37" fmla="*/ 2541 w 10000"/>
                                <a:gd name="connsiteY37" fmla="*/ 3631 h 10000"/>
                                <a:gd name="connsiteX38" fmla="*/ 2581 w 10000"/>
                                <a:gd name="connsiteY38" fmla="*/ 3527 h 10000"/>
                                <a:gd name="connsiteX39" fmla="*/ 2664 w 10000"/>
                                <a:gd name="connsiteY39" fmla="*/ 2909 h 10000"/>
                                <a:gd name="connsiteX40" fmla="*/ 2746 w 10000"/>
                                <a:gd name="connsiteY40" fmla="*/ 1918 h 10000"/>
                                <a:gd name="connsiteX41" fmla="*/ 2787 w 10000"/>
                                <a:gd name="connsiteY41" fmla="*/ 2570 h 10000"/>
                                <a:gd name="connsiteX42" fmla="*/ 2869 w 10000"/>
                                <a:gd name="connsiteY42" fmla="*/ 2980 h 10000"/>
                                <a:gd name="connsiteX43" fmla="*/ 2869 w 10000"/>
                                <a:gd name="connsiteY43" fmla="*/ 3322 h 10000"/>
                                <a:gd name="connsiteX44" fmla="*/ 2909 w 10000"/>
                                <a:gd name="connsiteY44" fmla="*/ 2980 h 10000"/>
                                <a:gd name="connsiteX45" fmla="*/ 2950 w 10000"/>
                                <a:gd name="connsiteY45" fmla="*/ 2570 h 10000"/>
                                <a:gd name="connsiteX46" fmla="*/ 2992 w 10000"/>
                                <a:gd name="connsiteY46" fmla="*/ 2019 h 10000"/>
                                <a:gd name="connsiteX47" fmla="*/ 2992 w 10000"/>
                                <a:gd name="connsiteY47" fmla="*/ 1918 h 10000"/>
                                <a:gd name="connsiteX48" fmla="*/ 3155 w 10000"/>
                                <a:gd name="connsiteY48" fmla="*/ 3732 h 10000"/>
                                <a:gd name="connsiteX49" fmla="*/ 3278 w 10000"/>
                                <a:gd name="connsiteY49" fmla="*/ 1061 h 10000"/>
                                <a:gd name="connsiteX50" fmla="*/ 3361 w 10000"/>
                                <a:gd name="connsiteY50" fmla="*/ 2398 h 10000"/>
                                <a:gd name="connsiteX51" fmla="*/ 3442 w 10000"/>
                                <a:gd name="connsiteY51" fmla="*/ 924 h 10000"/>
                                <a:gd name="connsiteX52" fmla="*/ 3525 w 10000"/>
                                <a:gd name="connsiteY52" fmla="*/ 1266 h 10000"/>
                                <a:gd name="connsiteX53" fmla="*/ 3606 w 10000"/>
                                <a:gd name="connsiteY53" fmla="*/ 2398 h 10000"/>
                                <a:gd name="connsiteX54" fmla="*/ 3729 w 10000"/>
                                <a:gd name="connsiteY54" fmla="*/ 1847 h 10000"/>
                                <a:gd name="connsiteX55" fmla="*/ 3770 w 10000"/>
                                <a:gd name="connsiteY55" fmla="*/ 3151 h 10000"/>
                                <a:gd name="connsiteX56" fmla="*/ 3853 w 10000"/>
                                <a:gd name="connsiteY56" fmla="*/ 2570 h 10000"/>
                                <a:gd name="connsiteX57" fmla="*/ 3853 w 10000"/>
                                <a:gd name="connsiteY57" fmla="*/ 4142 h 10000"/>
                                <a:gd name="connsiteX58" fmla="*/ 3933 w 10000"/>
                                <a:gd name="connsiteY58" fmla="*/ 3631 h 10000"/>
                                <a:gd name="connsiteX59" fmla="*/ 4016 w 10000"/>
                                <a:gd name="connsiteY59" fmla="*/ 2738 h 10000"/>
                                <a:gd name="connsiteX60" fmla="*/ 4016 w 10000"/>
                                <a:gd name="connsiteY60" fmla="*/ 1985 h 10000"/>
                                <a:gd name="connsiteX61" fmla="*/ 4016 w 10000"/>
                                <a:gd name="connsiteY61" fmla="*/ 1542 h 10000"/>
                                <a:gd name="connsiteX62" fmla="*/ 4056 w 10000"/>
                                <a:gd name="connsiteY62" fmla="*/ 1780 h 10000"/>
                                <a:gd name="connsiteX63" fmla="*/ 4056 w 10000"/>
                                <a:gd name="connsiteY63" fmla="*/ 2123 h 10000"/>
                                <a:gd name="connsiteX64" fmla="*/ 4179 w 10000"/>
                                <a:gd name="connsiteY64" fmla="*/ 3631 h 10000"/>
                                <a:gd name="connsiteX65" fmla="*/ 4221 w 10000"/>
                                <a:gd name="connsiteY65" fmla="*/ 3732 h 10000"/>
                                <a:gd name="connsiteX66" fmla="*/ 4385 w 10000"/>
                                <a:gd name="connsiteY66" fmla="*/ 2603 h 10000"/>
                                <a:gd name="connsiteX67" fmla="*/ 4426 w 10000"/>
                                <a:gd name="connsiteY67" fmla="*/ 2261 h 10000"/>
                                <a:gd name="connsiteX68" fmla="*/ 4549 w 10000"/>
                                <a:gd name="connsiteY68" fmla="*/ 3184 h 10000"/>
                                <a:gd name="connsiteX69" fmla="*/ 4631 w 10000"/>
                                <a:gd name="connsiteY69" fmla="*/ 3322 h 10000"/>
                                <a:gd name="connsiteX70" fmla="*/ 4672 w 10000"/>
                                <a:gd name="connsiteY70" fmla="*/ 1508 h 10000"/>
                                <a:gd name="connsiteX71" fmla="*/ 4794 w 10000"/>
                                <a:gd name="connsiteY71" fmla="*/ 2704 h 10000"/>
                                <a:gd name="connsiteX72" fmla="*/ 4836 w 10000"/>
                                <a:gd name="connsiteY72" fmla="*/ 343 h 10000"/>
                                <a:gd name="connsiteX73" fmla="*/ 4877 w 10000"/>
                                <a:gd name="connsiteY73" fmla="*/ 3080 h 10000"/>
                                <a:gd name="connsiteX74" fmla="*/ 4960 w 10000"/>
                                <a:gd name="connsiteY74" fmla="*/ 2123 h 10000"/>
                                <a:gd name="connsiteX75" fmla="*/ 5082 w 10000"/>
                                <a:gd name="connsiteY75" fmla="*/ 2704 h 10000"/>
                                <a:gd name="connsiteX76" fmla="*/ 5123 w 10000"/>
                                <a:gd name="connsiteY76" fmla="*/ 2328 h 10000"/>
                                <a:gd name="connsiteX77" fmla="*/ 5245 w 10000"/>
                                <a:gd name="connsiteY77" fmla="*/ 1337 h 10000"/>
                                <a:gd name="connsiteX78" fmla="*/ 5286 w 10000"/>
                                <a:gd name="connsiteY78" fmla="*/ 2738 h 10000"/>
                                <a:gd name="connsiteX79" fmla="*/ 5328 w 10000"/>
                                <a:gd name="connsiteY79" fmla="*/ 2227 h 10000"/>
                                <a:gd name="connsiteX80" fmla="*/ 5410 w 10000"/>
                                <a:gd name="connsiteY80" fmla="*/ 1508 h 10000"/>
                                <a:gd name="connsiteX81" fmla="*/ 5451 w 10000"/>
                                <a:gd name="connsiteY81" fmla="*/ 2123 h 10000"/>
                                <a:gd name="connsiteX82" fmla="*/ 5532 w 10000"/>
                                <a:gd name="connsiteY82" fmla="*/ 2704 h 10000"/>
                                <a:gd name="connsiteX83" fmla="*/ 5614 w 10000"/>
                                <a:gd name="connsiteY83" fmla="*/ 2227 h 10000"/>
                                <a:gd name="connsiteX84" fmla="*/ 5655 w 10000"/>
                                <a:gd name="connsiteY84" fmla="*/ 1643 h 10000"/>
                                <a:gd name="connsiteX85" fmla="*/ 5655 w 10000"/>
                                <a:gd name="connsiteY85" fmla="*/ 1884 h 10000"/>
                                <a:gd name="connsiteX86" fmla="*/ 5655 w 10000"/>
                                <a:gd name="connsiteY86" fmla="*/ 2227 h 10000"/>
                                <a:gd name="connsiteX87" fmla="*/ 5697 w 10000"/>
                                <a:gd name="connsiteY87" fmla="*/ 2089 h 10000"/>
                                <a:gd name="connsiteX88" fmla="*/ 5738 w 10000"/>
                                <a:gd name="connsiteY88" fmla="*/ 1609 h 10000"/>
                                <a:gd name="connsiteX89" fmla="*/ 5861 w 10000"/>
                                <a:gd name="connsiteY89" fmla="*/ 2466 h 10000"/>
                                <a:gd name="connsiteX90" fmla="*/ 5861 w 10000"/>
                                <a:gd name="connsiteY90" fmla="*/ 2670 h 10000"/>
                                <a:gd name="connsiteX91" fmla="*/ 5861 w 10000"/>
                                <a:gd name="connsiteY91" fmla="*/ 2499 h 10000"/>
                                <a:gd name="connsiteX92" fmla="*/ 5901 w 10000"/>
                                <a:gd name="connsiteY92" fmla="*/ 1985 h 10000"/>
                                <a:gd name="connsiteX93" fmla="*/ 5942 w 10000"/>
                                <a:gd name="connsiteY93" fmla="*/ 1438 h 10000"/>
                                <a:gd name="connsiteX94" fmla="*/ 6024 w 10000"/>
                                <a:gd name="connsiteY94" fmla="*/ 2808 h 10000"/>
                                <a:gd name="connsiteX95" fmla="*/ 6066 w 10000"/>
                                <a:gd name="connsiteY95" fmla="*/ 2261 h 10000"/>
                                <a:gd name="connsiteX96" fmla="*/ 6066 w 10000"/>
                                <a:gd name="connsiteY96" fmla="*/ 1166 h 10000"/>
                                <a:gd name="connsiteX97" fmla="*/ 6106 w 10000"/>
                                <a:gd name="connsiteY97" fmla="*/ 1438 h 10000"/>
                                <a:gd name="connsiteX98" fmla="*/ 6106 w 10000"/>
                                <a:gd name="connsiteY98" fmla="*/ 2089 h 10000"/>
                                <a:gd name="connsiteX99" fmla="*/ 6106 w 10000"/>
                                <a:gd name="connsiteY99" fmla="*/ 1884 h 10000"/>
                                <a:gd name="connsiteX100" fmla="*/ 6147 w 10000"/>
                                <a:gd name="connsiteY100" fmla="*/ 1337 h 10000"/>
                                <a:gd name="connsiteX101" fmla="*/ 6147 w 10000"/>
                                <a:gd name="connsiteY101" fmla="*/ 2261 h 10000"/>
                                <a:gd name="connsiteX102" fmla="*/ 6269 w 10000"/>
                                <a:gd name="connsiteY102" fmla="*/ 275 h 10000"/>
                                <a:gd name="connsiteX103" fmla="*/ 6312 w 10000"/>
                                <a:gd name="connsiteY103" fmla="*/ 3631 h 10000"/>
                                <a:gd name="connsiteX104" fmla="*/ 6352 w 10000"/>
                                <a:gd name="connsiteY104" fmla="*/ 2157 h 10000"/>
                                <a:gd name="connsiteX105" fmla="*/ 6435 w 10000"/>
                                <a:gd name="connsiteY105" fmla="*/ 3423 h 10000"/>
                                <a:gd name="connsiteX106" fmla="*/ 6475 w 10000"/>
                                <a:gd name="connsiteY106" fmla="*/ 1643 h 10000"/>
                                <a:gd name="connsiteX107" fmla="*/ 6516 w 10000"/>
                                <a:gd name="connsiteY107" fmla="*/ 2808 h 10000"/>
                                <a:gd name="connsiteX108" fmla="*/ 6557 w 10000"/>
                                <a:gd name="connsiteY108" fmla="*/ 1166 h 10000"/>
                                <a:gd name="connsiteX109" fmla="*/ 6639 w 10000"/>
                                <a:gd name="connsiteY109" fmla="*/ 2570 h 10000"/>
                                <a:gd name="connsiteX110" fmla="*/ 6639 w 10000"/>
                                <a:gd name="connsiteY110" fmla="*/ 3184 h 10000"/>
                                <a:gd name="connsiteX111" fmla="*/ 6680 w 10000"/>
                                <a:gd name="connsiteY111" fmla="*/ 3322 h 10000"/>
                                <a:gd name="connsiteX112" fmla="*/ 6680 w 10000"/>
                                <a:gd name="connsiteY112" fmla="*/ 2842 h 10000"/>
                                <a:gd name="connsiteX113" fmla="*/ 6762 w 10000"/>
                                <a:gd name="connsiteY113" fmla="*/ 1780 h 10000"/>
                                <a:gd name="connsiteX114" fmla="*/ 6885 w 10000"/>
                                <a:gd name="connsiteY114" fmla="*/ 2980 h 10000"/>
                                <a:gd name="connsiteX115" fmla="*/ 6967 w 10000"/>
                                <a:gd name="connsiteY115" fmla="*/ 1643 h 10000"/>
                                <a:gd name="connsiteX116" fmla="*/ 6967 w 10000"/>
                                <a:gd name="connsiteY116" fmla="*/ 2157 h 10000"/>
                                <a:gd name="connsiteX117" fmla="*/ 7008 w 10000"/>
                                <a:gd name="connsiteY117" fmla="*/ 2328 h 10000"/>
                                <a:gd name="connsiteX118" fmla="*/ 7008 w 10000"/>
                                <a:gd name="connsiteY118" fmla="*/ 3561 h 10000"/>
                                <a:gd name="connsiteX119" fmla="*/ 7090 w 10000"/>
                                <a:gd name="connsiteY119" fmla="*/ 3151 h 10000"/>
                                <a:gd name="connsiteX120" fmla="*/ 7130 w 10000"/>
                                <a:gd name="connsiteY120" fmla="*/ 1643 h 10000"/>
                                <a:gd name="connsiteX121" fmla="*/ 7213 w 10000"/>
                                <a:gd name="connsiteY121" fmla="*/ 1985 h 10000"/>
                                <a:gd name="connsiteX122" fmla="*/ 7296 w 10000"/>
                                <a:gd name="connsiteY122" fmla="*/ 1609 h 10000"/>
                                <a:gd name="connsiteX123" fmla="*/ 7336 w 10000"/>
                                <a:gd name="connsiteY123" fmla="*/ 1847 h 10000"/>
                                <a:gd name="connsiteX124" fmla="*/ 7376 w 10000"/>
                                <a:gd name="connsiteY124" fmla="*/ 1542 h 10000"/>
                                <a:gd name="connsiteX125" fmla="*/ 7418 w 10000"/>
                                <a:gd name="connsiteY125" fmla="*/ 4041 h 10000"/>
                                <a:gd name="connsiteX126" fmla="*/ 7418 w 10000"/>
                                <a:gd name="connsiteY126" fmla="*/ 2019 h 10000"/>
                                <a:gd name="connsiteX127" fmla="*/ 7499 w 10000"/>
                                <a:gd name="connsiteY127" fmla="*/ 719 h 10000"/>
                                <a:gd name="connsiteX128" fmla="*/ 7581 w 10000"/>
                                <a:gd name="connsiteY128" fmla="*/ 1300 h 10000"/>
                                <a:gd name="connsiteX129" fmla="*/ 7624 w 10000"/>
                                <a:gd name="connsiteY129" fmla="*/ 1028 h 10000"/>
                                <a:gd name="connsiteX130" fmla="*/ 7704 w 10000"/>
                                <a:gd name="connsiteY130" fmla="*/ 2261 h 10000"/>
                                <a:gd name="connsiteX131" fmla="*/ 7704 w 10000"/>
                                <a:gd name="connsiteY131" fmla="*/ 3151 h 10000"/>
                                <a:gd name="connsiteX132" fmla="*/ 7747 w 10000"/>
                                <a:gd name="connsiteY132" fmla="*/ 1676 h 10000"/>
                                <a:gd name="connsiteX133" fmla="*/ 7910 w 10000"/>
                                <a:gd name="connsiteY133" fmla="*/ 685 h 10000"/>
                                <a:gd name="connsiteX134" fmla="*/ 7951 w 10000"/>
                                <a:gd name="connsiteY134" fmla="*/ 3184 h 10000"/>
                                <a:gd name="connsiteX135" fmla="*/ 8033 w 10000"/>
                                <a:gd name="connsiteY135" fmla="*/ 924 h 10000"/>
                                <a:gd name="connsiteX136" fmla="*/ 8155 w 10000"/>
                                <a:gd name="connsiteY136" fmla="*/ 2123 h 10000"/>
                                <a:gd name="connsiteX137" fmla="*/ 8197 w 10000"/>
                                <a:gd name="connsiteY137" fmla="*/ 1061 h 10000"/>
                                <a:gd name="connsiteX138" fmla="*/ 8197 w 10000"/>
                                <a:gd name="connsiteY138" fmla="*/ 3460 h 10000"/>
                                <a:gd name="connsiteX139" fmla="*/ 8320 w 10000"/>
                                <a:gd name="connsiteY139" fmla="*/ 1780 h 10000"/>
                                <a:gd name="connsiteX140" fmla="*/ 8361 w 10000"/>
                                <a:gd name="connsiteY140" fmla="*/ 2227 h 10000"/>
                                <a:gd name="connsiteX141" fmla="*/ 8402 w 10000"/>
                                <a:gd name="connsiteY141" fmla="*/ 3389 h 10000"/>
                                <a:gd name="connsiteX142" fmla="*/ 8484 w 10000"/>
                                <a:gd name="connsiteY142" fmla="*/ 1061 h 10000"/>
                                <a:gd name="connsiteX143" fmla="*/ 8565 w 10000"/>
                                <a:gd name="connsiteY143" fmla="*/ 1676 h 10000"/>
                                <a:gd name="connsiteX144" fmla="*/ 8771 w 10000"/>
                                <a:gd name="connsiteY144" fmla="*/ 3289 h 10000"/>
                                <a:gd name="connsiteX145" fmla="*/ 8853 w 10000"/>
                                <a:gd name="connsiteY145" fmla="*/ 2328 h 10000"/>
                                <a:gd name="connsiteX146" fmla="*/ 8976 w 10000"/>
                                <a:gd name="connsiteY146" fmla="*/ 1095 h 10000"/>
                                <a:gd name="connsiteX147" fmla="*/ 9016 w 10000"/>
                                <a:gd name="connsiteY147" fmla="*/ 2361 h 10000"/>
                                <a:gd name="connsiteX148" fmla="*/ 9058 w 10000"/>
                                <a:gd name="connsiteY148" fmla="*/ 2704 h 10000"/>
                                <a:gd name="connsiteX149" fmla="*/ 9058 w 10000"/>
                                <a:gd name="connsiteY149" fmla="*/ 2842 h 10000"/>
                                <a:gd name="connsiteX150" fmla="*/ 9180 w 10000"/>
                                <a:gd name="connsiteY150" fmla="*/ 2019 h 10000"/>
                                <a:gd name="connsiteX151" fmla="*/ 9262 w 10000"/>
                                <a:gd name="connsiteY151" fmla="*/ 2704 h 10000"/>
                                <a:gd name="connsiteX152" fmla="*/ 9303 w 10000"/>
                                <a:gd name="connsiteY152" fmla="*/ 2570 h 10000"/>
                                <a:gd name="connsiteX153" fmla="*/ 9303 w 10000"/>
                                <a:gd name="connsiteY153" fmla="*/ 1542 h 10000"/>
                                <a:gd name="connsiteX154" fmla="*/ 9426 w 10000"/>
                                <a:gd name="connsiteY154" fmla="*/ 3218 h 10000"/>
                                <a:gd name="connsiteX155" fmla="*/ 9426 w 10000"/>
                                <a:gd name="connsiteY155" fmla="*/ 2361 h 10000"/>
                                <a:gd name="connsiteX156" fmla="*/ 9509 w 10000"/>
                                <a:gd name="connsiteY156" fmla="*/ 2603 h 10000"/>
                                <a:gd name="connsiteX157" fmla="*/ 9590 w 10000"/>
                                <a:gd name="connsiteY157" fmla="*/ 2980 h 10000"/>
                                <a:gd name="connsiteX158" fmla="*/ 9713 w 10000"/>
                                <a:gd name="connsiteY158" fmla="*/ 1676 h 10000"/>
                                <a:gd name="connsiteX159" fmla="*/ 9713 w 10000"/>
                                <a:gd name="connsiteY159" fmla="*/ 2499 h 10000"/>
                                <a:gd name="connsiteX160" fmla="*/ 9877 w 10000"/>
                                <a:gd name="connsiteY160" fmla="*/ 1918 h 10000"/>
                                <a:gd name="connsiteX161" fmla="*/ 9877 w 10000"/>
                                <a:gd name="connsiteY161" fmla="*/ 3527 h 10000"/>
                                <a:gd name="connsiteX162" fmla="*/ 9877 w 10000"/>
                                <a:gd name="connsiteY162" fmla="*/ 4451 h 10000"/>
                                <a:gd name="connsiteX163" fmla="*/ 10000 w 10000"/>
                                <a:gd name="connsiteY163" fmla="*/ 9416 h 10000"/>
                                <a:gd name="connsiteX0" fmla="*/ 0 w 10575"/>
                                <a:gd name="connsiteY0" fmla="*/ 7773 h 9416"/>
                                <a:gd name="connsiteX1" fmla="*/ 780 w 10575"/>
                                <a:gd name="connsiteY1" fmla="*/ 4827 h 9416"/>
                                <a:gd name="connsiteX2" fmla="*/ 820 w 10575"/>
                                <a:gd name="connsiteY2" fmla="*/ 2603 h 9416"/>
                                <a:gd name="connsiteX3" fmla="*/ 943 w 10575"/>
                                <a:gd name="connsiteY3" fmla="*/ 3903 h 9416"/>
                                <a:gd name="connsiteX4" fmla="*/ 943 w 10575"/>
                                <a:gd name="connsiteY4" fmla="*/ 3665 h 9416"/>
                                <a:gd name="connsiteX5" fmla="*/ 943 w 10575"/>
                                <a:gd name="connsiteY5" fmla="*/ 3151 h 9416"/>
                                <a:gd name="connsiteX6" fmla="*/ 1026 w 10575"/>
                                <a:gd name="connsiteY6" fmla="*/ 2089 h 9416"/>
                                <a:gd name="connsiteX7" fmla="*/ 1066 w 10575"/>
                                <a:gd name="connsiteY7" fmla="*/ 3047 h 9416"/>
                                <a:gd name="connsiteX8" fmla="*/ 1148 w 10575"/>
                                <a:gd name="connsiteY8" fmla="*/ 3561 h 9416"/>
                                <a:gd name="connsiteX9" fmla="*/ 1189 w 10575"/>
                                <a:gd name="connsiteY9" fmla="*/ 3561 h 9416"/>
                                <a:gd name="connsiteX10" fmla="*/ 1189 w 10575"/>
                                <a:gd name="connsiteY10" fmla="*/ 1300 h 9416"/>
                                <a:gd name="connsiteX11" fmla="*/ 1271 w 10575"/>
                                <a:gd name="connsiteY11" fmla="*/ 2361 h 9416"/>
                                <a:gd name="connsiteX12" fmla="*/ 1394 w 10575"/>
                                <a:gd name="connsiteY12" fmla="*/ 1884 h 9416"/>
                                <a:gd name="connsiteX13" fmla="*/ 1476 w 10575"/>
                                <a:gd name="connsiteY13" fmla="*/ 3322 h 9416"/>
                                <a:gd name="connsiteX14" fmla="*/ 1599 w 10575"/>
                                <a:gd name="connsiteY14" fmla="*/ 1199 h 9416"/>
                                <a:gd name="connsiteX15" fmla="*/ 1599 w 10575"/>
                                <a:gd name="connsiteY15" fmla="*/ 2980 h 9416"/>
                                <a:gd name="connsiteX16" fmla="*/ 1763 w 10575"/>
                                <a:gd name="connsiteY16" fmla="*/ 2361 h 9416"/>
                                <a:gd name="connsiteX17" fmla="*/ 1763 w 10575"/>
                                <a:gd name="connsiteY17" fmla="*/ 3903 h 9416"/>
                                <a:gd name="connsiteX18" fmla="*/ 1887 w 10575"/>
                                <a:gd name="connsiteY18" fmla="*/ 3080 h 9416"/>
                                <a:gd name="connsiteX19" fmla="*/ 1967 w 10575"/>
                                <a:gd name="connsiteY19" fmla="*/ 2570 h 9416"/>
                                <a:gd name="connsiteX20" fmla="*/ 2050 w 10575"/>
                                <a:gd name="connsiteY20" fmla="*/ 3322 h 9416"/>
                                <a:gd name="connsiteX21" fmla="*/ 2090 w 10575"/>
                                <a:gd name="connsiteY21" fmla="*/ 4108 h 9416"/>
                                <a:gd name="connsiteX22" fmla="*/ 2172 w 10575"/>
                                <a:gd name="connsiteY22" fmla="*/ 1780 h 9416"/>
                                <a:gd name="connsiteX23" fmla="*/ 2255 w 10575"/>
                                <a:gd name="connsiteY23" fmla="*/ 2980 h 9416"/>
                                <a:gd name="connsiteX24" fmla="*/ 2295 w 10575"/>
                                <a:gd name="connsiteY24" fmla="*/ 34 h 9416"/>
                                <a:gd name="connsiteX25" fmla="*/ 2418 w 10575"/>
                                <a:gd name="connsiteY25" fmla="*/ 3322 h 9416"/>
                                <a:gd name="connsiteX26" fmla="*/ 2542 w 10575"/>
                                <a:gd name="connsiteY26" fmla="*/ 2019 h 9416"/>
                                <a:gd name="connsiteX27" fmla="*/ 2624 w 10575"/>
                                <a:gd name="connsiteY27" fmla="*/ 1643 h 9416"/>
                                <a:gd name="connsiteX28" fmla="*/ 2624 w 10575"/>
                                <a:gd name="connsiteY28" fmla="*/ 1438 h 9416"/>
                                <a:gd name="connsiteX29" fmla="*/ 2705 w 10575"/>
                                <a:gd name="connsiteY29" fmla="*/ 3561 h 9416"/>
                                <a:gd name="connsiteX30" fmla="*/ 2746 w 10575"/>
                                <a:gd name="connsiteY30" fmla="*/ 3322 h 9416"/>
                                <a:gd name="connsiteX31" fmla="*/ 2828 w 10575"/>
                                <a:gd name="connsiteY31" fmla="*/ 3080 h 9416"/>
                                <a:gd name="connsiteX32" fmla="*/ 2869 w 10575"/>
                                <a:gd name="connsiteY32" fmla="*/ 581 h 9416"/>
                                <a:gd name="connsiteX33" fmla="*/ 2869 w 10575"/>
                                <a:gd name="connsiteY33" fmla="*/ 2704 h 9416"/>
                                <a:gd name="connsiteX34" fmla="*/ 2911 w 10575"/>
                                <a:gd name="connsiteY34" fmla="*/ 3903 h 9416"/>
                                <a:gd name="connsiteX35" fmla="*/ 3074 w 10575"/>
                                <a:gd name="connsiteY35" fmla="*/ 2980 h 9416"/>
                                <a:gd name="connsiteX36" fmla="*/ 3116 w 10575"/>
                                <a:gd name="connsiteY36" fmla="*/ 3389 h 9416"/>
                                <a:gd name="connsiteX37" fmla="*/ 3116 w 10575"/>
                                <a:gd name="connsiteY37" fmla="*/ 3631 h 9416"/>
                                <a:gd name="connsiteX38" fmla="*/ 3156 w 10575"/>
                                <a:gd name="connsiteY38" fmla="*/ 3527 h 9416"/>
                                <a:gd name="connsiteX39" fmla="*/ 3239 w 10575"/>
                                <a:gd name="connsiteY39" fmla="*/ 2909 h 9416"/>
                                <a:gd name="connsiteX40" fmla="*/ 3321 w 10575"/>
                                <a:gd name="connsiteY40" fmla="*/ 1918 h 9416"/>
                                <a:gd name="connsiteX41" fmla="*/ 3362 w 10575"/>
                                <a:gd name="connsiteY41" fmla="*/ 2570 h 9416"/>
                                <a:gd name="connsiteX42" fmla="*/ 3444 w 10575"/>
                                <a:gd name="connsiteY42" fmla="*/ 2980 h 9416"/>
                                <a:gd name="connsiteX43" fmla="*/ 3444 w 10575"/>
                                <a:gd name="connsiteY43" fmla="*/ 3322 h 9416"/>
                                <a:gd name="connsiteX44" fmla="*/ 3484 w 10575"/>
                                <a:gd name="connsiteY44" fmla="*/ 2980 h 9416"/>
                                <a:gd name="connsiteX45" fmla="*/ 3525 w 10575"/>
                                <a:gd name="connsiteY45" fmla="*/ 2570 h 9416"/>
                                <a:gd name="connsiteX46" fmla="*/ 3567 w 10575"/>
                                <a:gd name="connsiteY46" fmla="*/ 2019 h 9416"/>
                                <a:gd name="connsiteX47" fmla="*/ 3567 w 10575"/>
                                <a:gd name="connsiteY47" fmla="*/ 1918 h 9416"/>
                                <a:gd name="connsiteX48" fmla="*/ 3730 w 10575"/>
                                <a:gd name="connsiteY48" fmla="*/ 3732 h 9416"/>
                                <a:gd name="connsiteX49" fmla="*/ 3853 w 10575"/>
                                <a:gd name="connsiteY49" fmla="*/ 1061 h 9416"/>
                                <a:gd name="connsiteX50" fmla="*/ 3936 w 10575"/>
                                <a:gd name="connsiteY50" fmla="*/ 2398 h 9416"/>
                                <a:gd name="connsiteX51" fmla="*/ 4017 w 10575"/>
                                <a:gd name="connsiteY51" fmla="*/ 924 h 9416"/>
                                <a:gd name="connsiteX52" fmla="*/ 4100 w 10575"/>
                                <a:gd name="connsiteY52" fmla="*/ 1266 h 9416"/>
                                <a:gd name="connsiteX53" fmla="*/ 4181 w 10575"/>
                                <a:gd name="connsiteY53" fmla="*/ 2398 h 9416"/>
                                <a:gd name="connsiteX54" fmla="*/ 4304 w 10575"/>
                                <a:gd name="connsiteY54" fmla="*/ 1847 h 9416"/>
                                <a:gd name="connsiteX55" fmla="*/ 4345 w 10575"/>
                                <a:gd name="connsiteY55" fmla="*/ 3151 h 9416"/>
                                <a:gd name="connsiteX56" fmla="*/ 4428 w 10575"/>
                                <a:gd name="connsiteY56" fmla="*/ 2570 h 9416"/>
                                <a:gd name="connsiteX57" fmla="*/ 4428 w 10575"/>
                                <a:gd name="connsiteY57" fmla="*/ 4142 h 9416"/>
                                <a:gd name="connsiteX58" fmla="*/ 4508 w 10575"/>
                                <a:gd name="connsiteY58" fmla="*/ 3631 h 9416"/>
                                <a:gd name="connsiteX59" fmla="*/ 4591 w 10575"/>
                                <a:gd name="connsiteY59" fmla="*/ 2738 h 9416"/>
                                <a:gd name="connsiteX60" fmla="*/ 4591 w 10575"/>
                                <a:gd name="connsiteY60" fmla="*/ 1985 h 9416"/>
                                <a:gd name="connsiteX61" fmla="*/ 4591 w 10575"/>
                                <a:gd name="connsiteY61" fmla="*/ 1542 h 9416"/>
                                <a:gd name="connsiteX62" fmla="*/ 4631 w 10575"/>
                                <a:gd name="connsiteY62" fmla="*/ 1780 h 9416"/>
                                <a:gd name="connsiteX63" fmla="*/ 4631 w 10575"/>
                                <a:gd name="connsiteY63" fmla="*/ 2123 h 9416"/>
                                <a:gd name="connsiteX64" fmla="*/ 4754 w 10575"/>
                                <a:gd name="connsiteY64" fmla="*/ 3631 h 9416"/>
                                <a:gd name="connsiteX65" fmla="*/ 4796 w 10575"/>
                                <a:gd name="connsiteY65" fmla="*/ 3732 h 9416"/>
                                <a:gd name="connsiteX66" fmla="*/ 4960 w 10575"/>
                                <a:gd name="connsiteY66" fmla="*/ 2603 h 9416"/>
                                <a:gd name="connsiteX67" fmla="*/ 5001 w 10575"/>
                                <a:gd name="connsiteY67" fmla="*/ 2261 h 9416"/>
                                <a:gd name="connsiteX68" fmla="*/ 5124 w 10575"/>
                                <a:gd name="connsiteY68" fmla="*/ 3184 h 9416"/>
                                <a:gd name="connsiteX69" fmla="*/ 5206 w 10575"/>
                                <a:gd name="connsiteY69" fmla="*/ 3322 h 9416"/>
                                <a:gd name="connsiteX70" fmla="*/ 5247 w 10575"/>
                                <a:gd name="connsiteY70" fmla="*/ 1508 h 9416"/>
                                <a:gd name="connsiteX71" fmla="*/ 5369 w 10575"/>
                                <a:gd name="connsiteY71" fmla="*/ 2704 h 9416"/>
                                <a:gd name="connsiteX72" fmla="*/ 5411 w 10575"/>
                                <a:gd name="connsiteY72" fmla="*/ 343 h 9416"/>
                                <a:gd name="connsiteX73" fmla="*/ 5452 w 10575"/>
                                <a:gd name="connsiteY73" fmla="*/ 3080 h 9416"/>
                                <a:gd name="connsiteX74" fmla="*/ 5535 w 10575"/>
                                <a:gd name="connsiteY74" fmla="*/ 2123 h 9416"/>
                                <a:gd name="connsiteX75" fmla="*/ 5657 w 10575"/>
                                <a:gd name="connsiteY75" fmla="*/ 2704 h 9416"/>
                                <a:gd name="connsiteX76" fmla="*/ 5698 w 10575"/>
                                <a:gd name="connsiteY76" fmla="*/ 2328 h 9416"/>
                                <a:gd name="connsiteX77" fmla="*/ 5820 w 10575"/>
                                <a:gd name="connsiteY77" fmla="*/ 1337 h 9416"/>
                                <a:gd name="connsiteX78" fmla="*/ 5861 w 10575"/>
                                <a:gd name="connsiteY78" fmla="*/ 2738 h 9416"/>
                                <a:gd name="connsiteX79" fmla="*/ 5903 w 10575"/>
                                <a:gd name="connsiteY79" fmla="*/ 2227 h 9416"/>
                                <a:gd name="connsiteX80" fmla="*/ 5985 w 10575"/>
                                <a:gd name="connsiteY80" fmla="*/ 1508 h 9416"/>
                                <a:gd name="connsiteX81" fmla="*/ 6026 w 10575"/>
                                <a:gd name="connsiteY81" fmla="*/ 2123 h 9416"/>
                                <a:gd name="connsiteX82" fmla="*/ 6107 w 10575"/>
                                <a:gd name="connsiteY82" fmla="*/ 2704 h 9416"/>
                                <a:gd name="connsiteX83" fmla="*/ 6189 w 10575"/>
                                <a:gd name="connsiteY83" fmla="*/ 2227 h 9416"/>
                                <a:gd name="connsiteX84" fmla="*/ 6230 w 10575"/>
                                <a:gd name="connsiteY84" fmla="*/ 1643 h 9416"/>
                                <a:gd name="connsiteX85" fmla="*/ 6230 w 10575"/>
                                <a:gd name="connsiteY85" fmla="*/ 1884 h 9416"/>
                                <a:gd name="connsiteX86" fmla="*/ 6230 w 10575"/>
                                <a:gd name="connsiteY86" fmla="*/ 2227 h 9416"/>
                                <a:gd name="connsiteX87" fmla="*/ 6272 w 10575"/>
                                <a:gd name="connsiteY87" fmla="*/ 2089 h 9416"/>
                                <a:gd name="connsiteX88" fmla="*/ 6313 w 10575"/>
                                <a:gd name="connsiteY88" fmla="*/ 1609 h 9416"/>
                                <a:gd name="connsiteX89" fmla="*/ 6436 w 10575"/>
                                <a:gd name="connsiteY89" fmla="*/ 2466 h 9416"/>
                                <a:gd name="connsiteX90" fmla="*/ 6436 w 10575"/>
                                <a:gd name="connsiteY90" fmla="*/ 2670 h 9416"/>
                                <a:gd name="connsiteX91" fmla="*/ 6436 w 10575"/>
                                <a:gd name="connsiteY91" fmla="*/ 2499 h 9416"/>
                                <a:gd name="connsiteX92" fmla="*/ 6476 w 10575"/>
                                <a:gd name="connsiteY92" fmla="*/ 1985 h 9416"/>
                                <a:gd name="connsiteX93" fmla="*/ 6517 w 10575"/>
                                <a:gd name="connsiteY93" fmla="*/ 1438 h 9416"/>
                                <a:gd name="connsiteX94" fmla="*/ 6599 w 10575"/>
                                <a:gd name="connsiteY94" fmla="*/ 2808 h 9416"/>
                                <a:gd name="connsiteX95" fmla="*/ 6641 w 10575"/>
                                <a:gd name="connsiteY95" fmla="*/ 2261 h 9416"/>
                                <a:gd name="connsiteX96" fmla="*/ 6641 w 10575"/>
                                <a:gd name="connsiteY96" fmla="*/ 1166 h 9416"/>
                                <a:gd name="connsiteX97" fmla="*/ 6681 w 10575"/>
                                <a:gd name="connsiteY97" fmla="*/ 1438 h 9416"/>
                                <a:gd name="connsiteX98" fmla="*/ 6681 w 10575"/>
                                <a:gd name="connsiteY98" fmla="*/ 2089 h 9416"/>
                                <a:gd name="connsiteX99" fmla="*/ 6681 w 10575"/>
                                <a:gd name="connsiteY99" fmla="*/ 1884 h 9416"/>
                                <a:gd name="connsiteX100" fmla="*/ 6722 w 10575"/>
                                <a:gd name="connsiteY100" fmla="*/ 1337 h 9416"/>
                                <a:gd name="connsiteX101" fmla="*/ 6722 w 10575"/>
                                <a:gd name="connsiteY101" fmla="*/ 2261 h 9416"/>
                                <a:gd name="connsiteX102" fmla="*/ 6844 w 10575"/>
                                <a:gd name="connsiteY102" fmla="*/ 275 h 9416"/>
                                <a:gd name="connsiteX103" fmla="*/ 6887 w 10575"/>
                                <a:gd name="connsiteY103" fmla="*/ 3631 h 9416"/>
                                <a:gd name="connsiteX104" fmla="*/ 6927 w 10575"/>
                                <a:gd name="connsiteY104" fmla="*/ 2157 h 9416"/>
                                <a:gd name="connsiteX105" fmla="*/ 7010 w 10575"/>
                                <a:gd name="connsiteY105" fmla="*/ 3423 h 9416"/>
                                <a:gd name="connsiteX106" fmla="*/ 7050 w 10575"/>
                                <a:gd name="connsiteY106" fmla="*/ 1643 h 9416"/>
                                <a:gd name="connsiteX107" fmla="*/ 7091 w 10575"/>
                                <a:gd name="connsiteY107" fmla="*/ 2808 h 9416"/>
                                <a:gd name="connsiteX108" fmla="*/ 7132 w 10575"/>
                                <a:gd name="connsiteY108" fmla="*/ 1166 h 9416"/>
                                <a:gd name="connsiteX109" fmla="*/ 7214 w 10575"/>
                                <a:gd name="connsiteY109" fmla="*/ 2570 h 9416"/>
                                <a:gd name="connsiteX110" fmla="*/ 7214 w 10575"/>
                                <a:gd name="connsiteY110" fmla="*/ 3184 h 9416"/>
                                <a:gd name="connsiteX111" fmla="*/ 7255 w 10575"/>
                                <a:gd name="connsiteY111" fmla="*/ 3322 h 9416"/>
                                <a:gd name="connsiteX112" fmla="*/ 7255 w 10575"/>
                                <a:gd name="connsiteY112" fmla="*/ 2842 h 9416"/>
                                <a:gd name="connsiteX113" fmla="*/ 7337 w 10575"/>
                                <a:gd name="connsiteY113" fmla="*/ 1780 h 9416"/>
                                <a:gd name="connsiteX114" fmla="*/ 7460 w 10575"/>
                                <a:gd name="connsiteY114" fmla="*/ 2980 h 9416"/>
                                <a:gd name="connsiteX115" fmla="*/ 7542 w 10575"/>
                                <a:gd name="connsiteY115" fmla="*/ 1643 h 9416"/>
                                <a:gd name="connsiteX116" fmla="*/ 7542 w 10575"/>
                                <a:gd name="connsiteY116" fmla="*/ 2157 h 9416"/>
                                <a:gd name="connsiteX117" fmla="*/ 7583 w 10575"/>
                                <a:gd name="connsiteY117" fmla="*/ 2328 h 9416"/>
                                <a:gd name="connsiteX118" fmla="*/ 7583 w 10575"/>
                                <a:gd name="connsiteY118" fmla="*/ 3561 h 9416"/>
                                <a:gd name="connsiteX119" fmla="*/ 7665 w 10575"/>
                                <a:gd name="connsiteY119" fmla="*/ 3151 h 9416"/>
                                <a:gd name="connsiteX120" fmla="*/ 7705 w 10575"/>
                                <a:gd name="connsiteY120" fmla="*/ 1643 h 9416"/>
                                <a:gd name="connsiteX121" fmla="*/ 7788 w 10575"/>
                                <a:gd name="connsiteY121" fmla="*/ 1985 h 9416"/>
                                <a:gd name="connsiteX122" fmla="*/ 7871 w 10575"/>
                                <a:gd name="connsiteY122" fmla="*/ 1609 h 9416"/>
                                <a:gd name="connsiteX123" fmla="*/ 7911 w 10575"/>
                                <a:gd name="connsiteY123" fmla="*/ 1847 h 9416"/>
                                <a:gd name="connsiteX124" fmla="*/ 7951 w 10575"/>
                                <a:gd name="connsiteY124" fmla="*/ 1542 h 9416"/>
                                <a:gd name="connsiteX125" fmla="*/ 7993 w 10575"/>
                                <a:gd name="connsiteY125" fmla="*/ 4041 h 9416"/>
                                <a:gd name="connsiteX126" fmla="*/ 7993 w 10575"/>
                                <a:gd name="connsiteY126" fmla="*/ 2019 h 9416"/>
                                <a:gd name="connsiteX127" fmla="*/ 8074 w 10575"/>
                                <a:gd name="connsiteY127" fmla="*/ 719 h 9416"/>
                                <a:gd name="connsiteX128" fmla="*/ 8156 w 10575"/>
                                <a:gd name="connsiteY128" fmla="*/ 1300 h 9416"/>
                                <a:gd name="connsiteX129" fmla="*/ 8199 w 10575"/>
                                <a:gd name="connsiteY129" fmla="*/ 1028 h 9416"/>
                                <a:gd name="connsiteX130" fmla="*/ 8279 w 10575"/>
                                <a:gd name="connsiteY130" fmla="*/ 2261 h 9416"/>
                                <a:gd name="connsiteX131" fmla="*/ 8279 w 10575"/>
                                <a:gd name="connsiteY131" fmla="*/ 3151 h 9416"/>
                                <a:gd name="connsiteX132" fmla="*/ 8322 w 10575"/>
                                <a:gd name="connsiteY132" fmla="*/ 1676 h 9416"/>
                                <a:gd name="connsiteX133" fmla="*/ 8485 w 10575"/>
                                <a:gd name="connsiteY133" fmla="*/ 685 h 9416"/>
                                <a:gd name="connsiteX134" fmla="*/ 8526 w 10575"/>
                                <a:gd name="connsiteY134" fmla="*/ 3184 h 9416"/>
                                <a:gd name="connsiteX135" fmla="*/ 8608 w 10575"/>
                                <a:gd name="connsiteY135" fmla="*/ 924 h 9416"/>
                                <a:gd name="connsiteX136" fmla="*/ 8730 w 10575"/>
                                <a:gd name="connsiteY136" fmla="*/ 2123 h 9416"/>
                                <a:gd name="connsiteX137" fmla="*/ 8772 w 10575"/>
                                <a:gd name="connsiteY137" fmla="*/ 1061 h 9416"/>
                                <a:gd name="connsiteX138" fmla="*/ 8772 w 10575"/>
                                <a:gd name="connsiteY138" fmla="*/ 3460 h 9416"/>
                                <a:gd name="connsiteX139" fmla="*/ 8895 w 10575"/>
                                <a:gd name="connsiteY139" fmla="*/ 1780 h 9416"/>
                                <a:gd name="connsiteX140" fmla="*/ 8936 w 10575"/>
                                <a:gd name="connsiteY140" fmla="*/ 2227 h 9416"/>
                                <a:gd name="connsiteX141" fmla="*/ 8977 w 10575"/>
                                <a:gd name="connsiteY141" fmla="*/ 3389 h 9416"/>
                                <a:gd name="connsiteX142" fmla="*/ 9059 w 10575"/>
                                <a:gd name="connsiteY142" fmla="*/ 1061 h 9416"/>
                                <a:gd name="connsiteX143" fmla="*/ 9140 w 10575"/>
                                <a:gd name="connsiteY143" fmla="*/ 1676 h 9416"/>
                                <a:gd name="connsiteX144" fmla="*/ 9346 w 10575"/>
                                <a:gd name="connsiteY144" fmla="*/ 3289 h 9416"/>
                                <a:gd name="connsiteX145" fmla="*/ 9428 w 10575"/>
                                <a:gd name="connsiteY145" fmla="*/ 2328 h 9416"/>
                                <a:gd name="connsiteX146" fmla="*/ 9551 w 10575"/>
                                <a:gd name="connsiteY146" fmla="*/ 1095 h 9416"/>
                                <a:gd name="connsiteX147" fmla="*/ 9591 w 10575"/>
                                <a:gd name="connsiteY147" fmla="*/ 2361 h 9416"/>
                                <a:gd name="connsiteX148" fmla="*/ 9633 w 10575"/>
                                <a:gd name="connsiteY148" fmla="*/ 2704 h 9416"/>
                                <a:gd name="connsiteX149" fmla="*/ 9633 w 10575"/>
                                <a:gd name="connsiteY149" fmla="*/ 2842 h 9416"/>
                                <a:gd name="connsiteX150" fmla="*/ 9755 w 10575"/>
                                <a:gd name="connsiteY150" fmla="*/ 2019 h 9416"/>
                                <a:gd name="connsiteX151" fmla="*/ 9837 w 10575"/>
                                <a:gd name="connsiteY151" fmla="*/ 2704 h 9416"/>
                                <a:gd name="connsiteX152" fmla="*/ 9878 w 10575"/>
                                <a:gd name="connsiteY152" fmla="*/ 2570 h 9416"/>
                                <a:gd name="connsiteX153" fmla="*/ 9878 w 10575"/>
                                <a:gd name="connsiteY153" fmla="*/ 1542 h 9416"/>
                                <a:gd name="connsiteX154" fmla="*/ 10001 w 10575"/>
                                <a:gd name="connsiteY154" fmla="*/ 3218 h 9416"/>
                                <a:gd name="connsiteX155" fmla="*/ 10001 w 10575"/>
                                <a:gd name="connsiteY155" fmla="*/ 2361 h 9416"/>
                                <a:gd name="connsiteX156" fmla="*/ 10084 w 10575"/>
                                <a:gd name="connsiteY156" fmla="*/ 2603 h 9416"/>
                                <a:gd name="connsiteX157" fmla="*/ 10165 w 10575"/>
                                <a:gd name="connsiteY157" fmla="*/ 2980 h 9416"/>
                                <a:gd name="connsiteX158" fmla="*/ 10288 w 10575"/>
                                <a:gd name="connsiteY158" fmla="*/ 1676 h 9416"/>
                                <a:gd name="connsiteX159" fmla="*/ 10288 w 10575"/>
                                <a:gd name="connsiteY159" fmla="*/ 2499 h 9416"/>
                                <a:gd name="connsiteX160" fmla="*/ 10452 w 10575"/>
                                <a:gd name="connsiteY160" fmla="*/ 1918 h 9416"/>
                                <a:gd name="connsiteX161" fmla="*/ 10452 w 10575"/>
                                <a:gd name="connsiteY161" fmla="*/ 3527 h 9416"/>
                                <a:gd name="connsiteX162" fmla="*/ 10452 w 10575"/>
                                <a:gd name="connsiteY162" fmla="*/ 4451 h 9416"/>
                                <a:gd name="connsiteX163" fmla="*/ 10575 w 10575"/>
                                <a:gd name="connsiteY163" fmla="*/ 9416 h 9416"/>
                                <a:gd name="connsiteX0" fmla="*/ 28 w 9301"/>
                                <a:gd name="connsiteY0" fmla="*/ 9432 h 10000"/>
                                <a:gd name="connsiteX1" fmla="*/ 39 w 9301"/>
                                <a:gd name="connsiteY1" fmla="*/ 5126 h 10000"/>
                                <a:gd name="connsiteX2" fmla="*/ 76 w 9301"/>
                                <a:gd name="connsiteY2" fmla="*/ 2764 h 10000"/>
                                <a:gd name="connsiteX3" fmla="*/ 193 w 9301"/>
                                <a:gd name="connsiteY3" fmla="*/ 4145 h 10000"/>
                                <a:gd name="connsiteX4" fmla="*/ 193 w 9301"/>
                                <a:gd name="connsiteY4" fmla="*/ 3892 h 10000"/>
                                <a:gd name="connsiteX5" fmla="*/ 193 w 9301"/>
                                <a:gd name="connsiteY5" fmla="*/ 3346 h 10000"/>
                                <a:gd name="connsiteX6" fmla="*/ 271 w 9301"/>
                                <a:gd name="connsiteY6" fmla="*/ 2219 h 10000"/>
                                <a:gd name="connsiteX7" fmla="*/ 309 w 9301"/>
                                <a:gd name="connsiteY7" fmla="*/ 3236 h 10000"/>
                                <a:gd name="connsiteX8" fmla="*/ 387 w 9301"/>
                                <a:gd name="connsiteY8" fmla="*/ 3782 h 10000"/>
                                <a:gd name="connsiteX9" fmla="*/ 425 w 9301"/>
                                <a:gd name="connsiteY9" fmla="*/ 3782 h 10000"/>
                                <a:gd name="connsiteX10" fmla="*/ 425 w 9301"/>
                                <a:gd name="connsiteY10" fmla="*/ 1381 h 10000"/>
                                <a:gd name="connsiteX11" fmla="*/ 503 w 9301"/>
                                <a:gd name="connsiteY11" fmla="*/ 2507 h 10000"/>
                                <a:gd name="connsiteX12" fmla="*/ 619 w 9301"/>
                                <a:gd name="connsiteY12" fmla="*/ 2001 h 10000"/>
                                <a:gd name="connsiteX13" fmla="*/ 697 w 9301"/>
                                <a:gd name="connsiteY13" fmla="*/ 3528 h 10000"/>
                                <a:gd name="connsiteX14" fmla="*/ 813 w 9301"/>
                                <a:gd name="connsiteY14" fmla="*/ 1273 h 10000"/>
                                <a:gd name="connsiteX15" fmla="*/ 813 w 9301"/>
                                <a:gd name="connsiteY15" fmla="*/ 3165 h 10000"/>
                                <a:gd name="connsiteX16" fmla="*/ 968 w 9301"/>
                                <a:gd name="connsiteY16" fmla="*/ 2507 h 10000"/>
                                <a:gd name="connsiteX17" fmla="*/ 968 w 9301"/>
                                <a:gd name="connsiteY17" fmla="*/ 4145 h 10000"/>
                                <a:gd name="connsiteX18" fmla="*/ 1085 w 9301"/>
                                <a:gd name="connsiteY18" fmla="*/ 3271 h 10000"/>
                                <a:gd name="connsiteX19" fmla="*/ 1161 w 9301"/>
                                <a:gd name="connsiteY19" fmla="*/ 2729 h 10000"/>
                                <a:gd name="connsiteX20" fmla="*/ 1240 w 9301"/>
                                <a:gd name="connsiteY20" fmla="*/ 3528 h 10000"/>
                                <a:gd name="connsiteX21" fmla="*/ 1277 w 9301"/>
                                <a:gd name="connsiteY21" fmla="*/ 4363 h 10000"/>
                                <a:gd name="connsiteX22" fmla="*/ 1355 w 9301"/>
                                <a:gd name="connsiteY22" fmla="*/ 1890 h 10000"/>
                                <a:gd name="connsiteX23" fmla="*/ 1433 w 9301"/>
                                <a:gd name="connsiteY23" fmla="*/ 3165 h 10000"/>
                                <a:gd name="connsiteX24" fmla="*/ 1471 w 9301"/>
                                <a:gd name="connsiteY24" fmla="*/ 36 h 10000"/>
                                <a:gd name="connsiteX25" fmla="*/ 1588 w 9301"/>
                                <a:gd name="connsiteY25" fmla="*/ 3528 h 10000"/>
                                <a:gd name="connsiteX26" fmla="*/ 1705 w 9301"/>
                                <a:gd name="connsiteY26" fmla="*/ 2144 h 10000"/>
                                <a:gd name="connsiteX27" fmla="*/ 1782 w 9301"/>
                                <a:gd name="connsiteY27" fmla="*/ 1745 h 10000"/>
                                <a:gd name="connsiteX28" fmla="*/ 1782 w 9301"/>
                                <a:gd name="connsiteY28" fmla="*/ 1527 h 10000"/>
                                <a:gd name="connsiteX29" fmla="*/ 1859 w 9301"/>
                                <a:gd name="connsiteY29" fmla="*/ 3782 h 10000"/>
                                <a:gd name="connsiteX30" fmla="*/ 1898 w 9301"/>
                                <a:gd name="connsiteY30" fmla="*/ 3528 h 10000"/>
                                <a:gd name="connsiteX31" fmla="*/ 1975 w 9301"/>
                                <a:gd name="connsiteY31" fmla="*/ 3271 h 10000"/>
                                <a:gd name="connsiteX32" fmla="*/ 2014 w 9301"/>
                                <a:gd name="connsiteY32" fmla="*/ 617 h 10000"/>
                                <a:gd name="connsiteX33" fmla="*/ 2014 w 9301"/>
                                <a:gd name="connsiteY33" fmla="*/ 2872 h 10000"/>
                                <a:gd name="connsiteX34" fmla="*/ 2054 w 9301"/>
                                <a:gd name="connsiteY34" fmla="*/ 4145 h 10000"/>
                                <a:gd name="connsiteX35" fmla="*/ 2208 w 9301"/>
                                <a:gd name="connsiteY35" fmla="*/ 3165 h 10000"/>
                                <a:gd name="connsiteX36" fmla="*/ 2248 w 9301"/>
                                <a:gd name="connsiteY36" fmla="*/ 3599 h 10000"/>
                                <a:gd name="connsiteX37" fmla="*/ 2248 w 9301"/>
                                <a:gd name="connsiteY37" fmla="*/ 3856 h 10000"/>
                                <a:gd name="connsiteX38" fmla="*/ 2285 w 9301"/>
                                <a:gd name="connsiteY38" fmla="*/ 3746 h 10000"/>
                                <a:gd name="connsiteX39" fmla="*/ 2364 w 9301"/>
                                <a:gd name="connsiteY39" fmla="*/ 3089 h 10000"/>
                                <a:gd name="connsiteX40" fmla="*/ 2441 w 9301"/>
                                <a:gd name="connsiteY40" fmla="*/ 2037 h 10000"/>
                                <a:gd name="connsiteX41" fmla="*/ 2480 w 9301"/>
                                <a:gd name="connsiteY41" fmla="*/ 2729 h 10000"/>
                                <a:gd name="connsiteX42" fmla="*/ 2558 w 9301"/>
                                <a:gd name="connsiteY42" fmla="*/ 3165 h 10000"/>
                                <a:gd name="connsiteX43" fmla="*/ 2558 w 9301"/>
                                <a:gd name="connsiteY43" fmla="*/ 3528 h 10000"/>
                                <a:gd name="connsiteX44" fmla="*/ 2596 w 9301"/>
                                <a:gd name="connsiteY44" fmla="*/ 3165 h 10000"/>
                                <a:gd name="connsiteX45" fmla="*/ 2634 w 9301"/>
                                <a:gd name="connsiteY45" fmla="*/ 2729 h 10000"/>
                                <a:gd name="connsiteX46" fmla="*/ 2674 w 9301"/>
                                <a:gd name="connsiteY46" fmla="*/ 2144 h 10000"/>
                                <a:gd name="connsiteX47" fmla="*/ 2674 w 9301"/>
                                <a:gd name="connsiteY47" fmla="*/ 2037 h 10000"/>
                                <a:gd name="connsiteX48" fmla="*/ 2828 w 9301"/>
                                <a:gd name="connsiteY48" fmla="*/ 3963 h 10000"/>
                                <a:gd name="connsiteX49" fmla="*/ 2944 w 9301"/>
                                <a:gd name="connsiteY49" fmla="*/ 1127 h 10000"/>
                                <a:gd name="connsiteX50" fmla="*/ 3023 w 9301"/>
                                <a:gd name="connsiteY50" fmla="*/ 2547 h 10000"/>
                                <a:gd name="connsiteX51" fmla="*/ 3100 w 9301"/>
                                <a:gd name="connsiteY51" fmla="*/ 981 h 10000"/>
                                <a:gd name="connsiteX52" fmla="*/ 3178 w 9301"/>
                                <a:gd name="connsiteY52" fmla="*/ 1345 h 10000"/>
                                <a:gd name="connsiteX53" fmla="*/ 3255 w 9301"/>
                                <a:gd name="connsiteY53" fmla="*/ 2547 h 10000"/>
                                <a:gd name="connsiteX54" fmla="*/ 3371 w 9301"/>
                                <a:gd name="connsiteY54" fmla="*/ 1962 h 10000"/>
                                <a:gd name="connsiteX55" fmla="*/ 3410 w 9301"/>
                                <a:gd name="connsiteY55" fmla="*/ 3346 h 10000"/>
                                <a:gd name="connsiteX56" fmla="*/ 3488 w 9301"/>
                                <a:gd name="connsiteY56" fmla="*/ 2729 h 10000"/>
                                <a:gd name="connsiteX57" fmla="*/ 3488 w 9301"/>
                                <a:gd name="connsiteY57" fmla="*/ 4399 h 10000"/>
                                <a:gd name="connsiteX58" fmla="*/ 3564 w 9301"/>
                                <a:gd name="connsiteY58" fmla="*/ 3856 h 10000"/>
                                <a:gd name="connsiteX59" fmla="*/ 3642 w 9301"/>
                                <a:gd name="connsiteY59" fmla="*/ 2908 h 10000"/>
                                <a:gd name="connsiteX60" fmla="*/ 3642 w 9301"/>
                                <a:gd name="connsiteY60" fmla="*/ 2108 h 10000"/>
                                <a:gd name="connsiteX61" fmla="*/ 3642 w 9301"/>
                                <a:gd name="connsiteY61" fmla="*/ 1638 h 10000"/>
                                <a:gd name="connsiteX62" fmla="*/ 3680 w 9301"/>
                                <a:gd name="connsiteY62" fmla="*/ 1890 h 10000"/>
                                <a:gd name="connsiteX63" fmla="*/ 3680 w 9301"/>
                                <a:gd name="connsiteY63" fmla="*/ 2255 h 10000"/>
                                <a:gd name="connsiteX64" fmla="*/ 3797 w 9301"/>
                                <a:gd name="connsiteY64" fmla="*/ 3856 h 10000"/>
                                <a:gd name="connsiteX65" fmla="*/ 3836 w 9301"/>
                                <a:gd name="connsiteY65" fmla="*/ 3963 h 10000"/>
                                <a:gd name="connsiteX66" fmla="*/ 3991 w 9301"/>
                                <a:gd name="connsiteY66" fmla="*/ 2764 h 10000"/>
                                <a:gd name="connsiteX67" fmla="*/ 4030 w 9301"/>
                                <a:gd name="connsiteY67" fmla="*/ 2401 h 10000"/>
                                <a:gd name="connsiteX68" fmla="*/ 4146 w 9301"/>
                                <a:gd name="connsiteY68" fmla="*/ 3381 h 10000"/>
                                <a:gd name="connsiteX69" fmla="*/ 4224 w 9301"/>
                                <a:gd name="connsiteY69" fmla="*/ 3528 h 10000"/>
                                <a:gd name="connsiteX70" fmla="*/ 4263 w 9301"/>
                                <a:gd name="connsiteY70" fmla="*/ 1602 h 10000"/>
                                <a:gd name="connsiteX71" fmla="*/ 4378 w 9301"/>
                                <a:gd name="connsiteY71" fmla="*/ 2872 h 10000"/>
                                <a:gd name="connsiteX72" fmla="*/ 4418 w 9301"/>
                                <a:gd name="connsiteY72" fmla="*/ 364 h 10000"/>
                                <a:gd name="connsiteX73" fmla="*/ 4457 w 9301"/>
                                <a:gd name="connsiteY73" fmla="*/ 3271 h 10000"/>
                                <a:gd name="connsiteX74" fmla="*/ 4535 w 9301"/>
                                <a:gd name="connsiteY74" fmla="*/ 2255 h 10000"/>
                                <a:gd name="connsiteX75" fmla="*/ 4650 w 9301"/>
                                <a:gd name="connsiteY75" fmla="*/ 2872 h 10000"/>
                                <a:gd name="connsiteX76" fmla="*/ 4689 w 9301"/>
                                <a:gd name="connsiteY76" fmla="*/ 2472 h 10000"/>
                                <a:gd name="connsiteX77" fmla="*/ 4805 w 9301"/>
                                <a:gd name="connsiteY77" fmla="*/ 1420 h 10000"/>
                                <a:gd name="connsiteX78" fmla="*/ 4843 w 9301"/>
                                <a:gd name="connsiteY78" fmla="*/ 2908 h 10000"/>
                                <a:gd name="connsiteX79" fmla="*/ 4883 w 9301"/>
                                <a:gd name="connsiteY79" fmla="*/ 2365 h 10000"/>
                                <a:gd name="connsiteX80" fmla="*/ 4961 w 9301"/>
                                <a:gd name="connsiteY80" fmla="*/ 1602 h 10000"/>
                                <a:gd name="connsiteX81" fmla="*/ 4999 w 9301"/>
                                <a:gd name="connsiteY81" fmla="*/ 2255 h 10000"/>
                                <a:gd name="connsiteX82" fmla="*/ 5076 w 9301"/>
                                <a:gd name="connsiteY82" fmla="*/ 2872 h 10000"/>
                                <a:gd name="connsiteX83" fmla="*/ 5153 w 9301"/>
                                <a:gd name="connsiteY83" fmla="*/ 2365 h 10000"/>
                                <a:gd name="connsiteX84" fmla="*/ 5192 w 9301"/>
                                <a:gd name="connsiteY84" fmla="*/ 1745 h 10000"/>
                                <a:gd name="connsiteX85" fmla="*/ 5192 w 9301"/>
                                <a:gd name="connsiteY85" fmla="*/ 2001 h 10000"/>
                                <a:gd name="connsiteX86" fmla="*/ 5192 w 9301"/>
                                <a:gd name="connsiteY86" fmla="*/ 2365 h 10000"/>
                                <a:gd name="connsiteX87" fmla="*/ 5232 w 9301"/>
                                <a:gd name="connsiteY87" fmla="*/ 2219 h 10000"/>
                                <a:gd name="connsiteX88" fmla="*/ 5271 w 9301"/>
                                <a:gd name="connsiteY88" fmla="*/ 1709 h 10000"/>
                                <a:gd name="connsiteX89" fmla="*/ 5387 w 9301"/>
                                <a:gd name="connsiteY89" fmla="*/ 2619 h 10000"/>
                                <a:gd name="connsiteX90" fmla="*/ 5387 w 9301"/>
                                <a:gd name="connsiteY90" fmla="*/ 2836 h 10000"/>
                                <a:gd name="connsiteX91" fmla="*/ 5387 w 9301"/>
                                <a:gd name="connsiteY91" fmla="*/ 2654 h 10000"/>
                                <a:gd name="connsiteX92" fmla="*/ 5425 w 9301"/>
                                <a:gd name="connsiteY92" fmla="*/ 2108 h 10000"/>
                                <a:gd name="connsiteX93" fmla="*/ 5464 w 9301"/>
                                <a:gd name="connsiteY93" fmla="*/ 1527 h 10000"/>
                                <a:gd name="connsiteX94" fmla="*/ 5541 w 9301"/>
                                <a:gd name="connsiteY94" fmla="*/ 2982 h 10000"/>
                                <a:gd name="connsiteX95" fmla="*/ 5581 w 9301"/>
                                <a:gd name="connsiteY95" fmla="*/ 2401 h 10000"/>
                                <a:gd name="connsiteX96" fmla="*/ 5581 w 9301"/>
                                <a:gd name="connsiteY96" fmla="*/ 1238 h 10000"/>
                                <a:gd name="connsiteX97" fmla="*/ 5619 w 9301"/>
                                <a:gd name="connsiteY97" fmla="*/ 1527 h 10000"/>
                                <a:gd name="connsiteX98" fmla="*/ 5619 w 9301"/>
                                <a:gd name="connsiteY98" fmla="*/ 2219 h 10000"/>
                                <a:gd name="connsiteX99" fmla="*/ 5619 w 9301"/>
                                <a:gd name="connsiteY99" fmla="*/ 2001 h 10000"/>
                                <a:gd name="connsiteX100" fmla="*/ 5658 w 9301"/>
                                <a:gd name="connsiteY100" fmla="*/ 1420 h 10000"/>
                                <a:gd name="connsiteX101" fmla="*/ 5658 w 9301"/>
                                <a:gd name="connsiteY101" fmla="*/ 2401 h 10000"/>
                                <a:gd name="connsiteX102" fmla="*/ 5773 w 9301"/>
                                <a:gd name="connsiteY102" fmla="*/ 292 h 10000"/>
                                <a:gd name="connsiteX103" fmla="*/ 5814 w 9301"/>
                                <a:gd name="connsiteY103" fmla="*/ 3856 h 10000"/>
                                <a:gd name="connsiteX104" fmla="*/ 5851 w 9301"/>
                                <a:gd name="connsiteY104" fmla="*/ 2291 h 10000"/>
                                <a:gd name="connsiteX105" fmla="*/ 5930 w 9301"/>
                                <a:gd name="connsiteY105" fmla="*/ 3635 h 10000"/>
                                <a:gd name="connsiteX106" fmla="*/ 5968 w 9301"/>
                                <a:gd name="connsiteY106" fmla="*/ 1745 h 10000"/>
                                <a:gd name="connsiteX107" fmla="*/ 6006 w 9301"/>
                                <a:gd name="connsiteY107" fmla="*/ 2982 h 10000"/>
                                <a:gd name="connsiteX108" fmla="*/ 6045 w 9301"/>
                                <a:gd name="connsiteY108" fmla="*/ 1238 h 10000"/>
                                <a:gd name="connsiteX109" fmla="*/ 6123 w 9301"/>
                                <a:gd name="connsiteY109" fmla="*/ 2729 h 10000"/>
                                <a:gd name="connsiteX110" fmla="*/ 6123 w 9301"/>
                                <a:gd name="connsiteY110" fmla="*/ 3381 h 10000"/>
                                <a:gd name="connsiteX111" fmla="*/ 6162 w 9301"/>
                                <a:gd name="connsiteY111" fmla="*/ 3528 h 10000"/>
                                <a:gd name="connsiteX112" fmla="*/ 6162 w 9301"/>
                                <a:gd name="connsiteY112" fmla="*/ 3018 h 10000"/>
                                <a:gd name="connsiteX113" fmla="*/ 6239 w 9301"/>
                                <a:gd name="connsiteY113" fmla="*/ 1890 h 10000"/>
                                <a:gd name="connsiteX114" fmla="*/ 6355 w 9301"/>
                                <a:gd name="connsiteY114" fmla="*/ 3165 h 10000"/>
                                <a:gd name="connsiteX115" fmla="*/ 6433 w 9301"/>
                                <a:gd name="connsiteY115" fmla="*/ 1745 h 10000"/>
                                <a:gd name="connsiteX116" fmla="*/ 6433 w 9301"/>
                                <a:gd name="connsiteY116" fmla="*/ 2291 h 10000"/>
                                <a:gd name="connsiteX117" fmla="*/ 6472 w 9301"/>
                                <a:gd name="connsiteY117" fmla="*/ 2472 h 10000"/>
                                <a:gd name="connsiteX118" fmla="*/ 6472 w 9301"/>
                                <a:gd name="connsiteY118" fmla="*/ 3782 h 10000"/>
                                <a:gd name="connsiteX119" fmla="*/ 6549 w 9301"/>
                                <a:gd name="connsiteY119" fmla="*/ 3346 h 10000"/>
                                <a:gd name="connsiteX120" fmla="*/ 6587 w 9301"/>
                                <a:gd name="connsiteY120" fmla="*/ 1745 h 10000"/>
                                <a:gd name="connsiteX121" fmla="*/ 6666 w 9301"/>
                                <a:gd name="connsiteY121" fmla="*/ 2108 h 10000"/>
                                <a:gd name="connsiteX122" fmla="*/ 6744 w 9301"/>
                                <a:gd name="connsiteY122" fmla="*/ 1709 h 10000"/>
                                <a:gd name="connsiteX123" fmla="*/ 6782 w 9301"/>
                                <a:gd name="connsiteY123" fmla="*/ 1962 h 10000"/>
                                <a:gd name="connsiteX124" fmla="*/ 6820 w 9301"/>
                                <a:gd name="connsiteY124" fmla="*/ 1638 h 10000"/>
                                <a:gd name="connsiteX125" fmla="*/ 6859 w 9301"/>
                                <a:gd name="connsiteY125" fmla="*/ 4292 h 10000"/>
                                <a:gd name="connsiteX126" fmla="*/ 6859 w 9301"/>
                                <a:gd name="connsiteY126" fmla="*/ 2144 h 10000"/>
                                <a:gd name="connsiteX127" fmla="*/ 6936 w 9301"/>
                                <a:gd name="connsiteY127" fmla="*/ 764 h 10000"/>
                                <a:gd name="connsiteX128" fmla="*/ 7014 w 9301"/>
                                <a:gd name="connsiteY128" fmla="*/ 1381 h 10000"/>
                                <a:gd name="connsiteX129" fmla="*/ 7054 w 9301"/>
                                <a:gd name="connsiteY129" fmla="*/ 1092 h 10000"/>
                                <a:gd name="connsiteX130" fmla="*/ 7130 w 9301"/>
                                <a:gd name="connsiteY130" fmla="*/ 2401 h 10000"/>
                                <a:gd name="connsiteX131" fmla="*/ 7130 w 9301"/>
                                <a:gd name="connsiteY131" fmla="*/ 3346 h 10000"/>
                                <a:gd name="connsiteX132" fmla="*/ 7171 w 9301"/>
                                <a:gd name="connsiteY132" fmla="*/ 1780 h 10000"/>
                                <a:gd name="connsiteX133" fmla="*/ 7325 w 9301"/>
                                <a:gd name="connsiteY133" fmla="*/ 727 h 10000"/>
                                <a:gd name="connsiteX134" fmla="*/ 7363 w 9301"/>
                                <a:gd name="connsiteY134" fmla="*/ 3381 h 10000"/>
                                <a:gd name="connsiteX135" fmla="*/ 7441 w 9301"/>
                                <a:gd name="connsiteY135" fmla="*/ 981 h 10000"/>
                                <a:gd name="connsiteX136" fmla="*/ 7556 w 9301"/>
                                <a:gd name="connsiteY136" fmla="*/ 2255 h 10000"/>
                                <a:gd name="connsiteX137" fmla="*/ 7596 w 9301"/>
                                <a:gd name="connsiteY137" fmla="*/ 1127 h 10000"/>
                                <a:gd name="connsiteX138" fmla="*/ 7596 w 9301"/>
                                <a:gd name="connsiteY138" fmla="*/ 3675 h 10000"/>
                                <a:gd name="connsiteX139" fmla="*/ 7712 w 9301"/>
                                <a:gd name="connsiteY139" fmla="*/ 1890 h 10000"/>
                                <a:gd name="connsiteX140" fmla="*/ 7751 w 9301"/>
                                <a:gd name="connsiteY140" fmla="*/ 2365 h 10000"/>
                                <a:gd name="connsiteX141" fmla="*/ 7790 w 9301"/>
                                <a:gd name="connsiteY141" fmla="*/ 3599 h 10000"/>
                                <a:gd name="connsiteX142" fmla="*/ 7867 w 9301"/>
                                <a:gd name="connsiteY142" fmla="*/ 1127 h 10000"/>
                                <a:gd name="connsiteX143" fmla="*/ 7944 w 9301"/>
                                <a:gd name="connsiteY143" fmla="*/ 1780 h 10000"/>
                                <a:gd name="connsiteX144" fmla="*/ 8139 w 9301"/>
                                <a:gd name="connsiteY144" fmla="*/ 3493 h 10000"/>
                                <a:gd name="connsiteX145" fmla="*/ 8216 w 9301"/>
                                <a:gd name="connsiteY145" fmla="*/ 2472 h 10000"/>
                                <a:gd name="connsiteX146" fmla="*/ 8333 w 9301"/>
                                <a:gd name="connsiteY146" fmla="*/ 1163 h 10000"/>
                                <a:gd name="connsiteX147" fmla="*/ 8371 w 9301"/>
                                <a:gd name="connsiteY147" fmla="*/ 2507 h 10000"/>
                                <a:gd name="connsiteX148" fmla="*/ 8410 w 9301"/>
                                <a:gd name="connsiteY148" fmla="*/ 2872 h 10000"/>
                                <a:gd name="connsiteX149" fmla="*/ 8410 w 9301"/>
                                <a:gd name="connsiteY149" fmla="*/ 3018 h 10000"/>
                                <a:gd name="connsiteX150" fmla="*/ 8526 w 9301"/>
                                <a:gd name="connsiteY150" fmla="*/ 2144 h 10000"/>
                                <a:gd name="connsiteX151" fmla="*/ 8603 w 9301"/>
                                <a:gd name="connsiteY151" fmla="*/ 2872 h 10000"/>
                                <a:gd name="connsiteX152" fmla="*/ 8642 w 9301"/>
                                <a:gd name="connsiteY152" fmla="*/ 2729 h 10000"/>
                                <a:gd name="connsiteX153" fmla="*/ 8642 w 9301"/>
                                <a:gd name="connsiteY153" fmla="*/ 1638 h 10000"/>
                                <a:gd name="connsiteX154" fmla="*/ 8758 w 9301"/>
                                <a:gd name="connsiteY154" fmla="*/ 3418 h 10000"/>
                                <a:gd name="connsiteX155" fmla="*/ 8758 w 9301"/>
                                <a:gd name="connsiteY155" fmla="*/ 2507 h 10000"/>
                                <a:gd name="connsiteX156" fmla="*/ 8837 w 9301"/>
                                <a:gd name="connsiteY156" fmla="*/ 2764 h 10000"/>
                                <a:gd name="connsiteX157" fmla="*/ 8913 w 9301"/>
                                <a:gd name="connsiteY157" fmla="*/ 3165 h 10000"/>
                                <a:gd name="connsiteX158" fmla="*/ 9030 w 9301"/>
                                <a:gd name="connsiteY158" fmla="*/ 1780 h 10000"/>
                                <a:gd name="connsiteX159" fmla="*/ 9030 w 9301"/>
                                <a:gd name="connsiteY159" fmla="*/ 2654 h 10000"/>
                                <a:gd name="connsiteX160" fmla="*/ 9185 w 9301"/>
                                <a:gd name="connsiteY160" fmla="*/ 2037 h 10000"/>
                                <a:gd name="connsiteX161" fmla="*/ 9185 w 9301"/>
                                <a:gd name="connsiteY161" fmla="*/ 3746 h 10000"/>
                                <a:gd name="connsiteX162" fmla="*/ 9185 w 9301"/>
                                <a:gd name="connsiteY162" fmla="*/ 4727 h 10000"/>
                                <a:gd name="connsiteX163" fmla="*/ 9301 w 9301"/>
                                <a:gd name="connsiteY163" fmla="*/ 10000 h 10000"/>
                                <a:gd name="connsiteX0" fmla="*/ 30 w 10000"/>
                                <a:gd name="connsiteY0" fmla="*/ 9432 h 9432"/>
                                <a:gd name="connsiteX1" fmla="*/ 42 w 10000"/>
                                <a:gd name="connsiteY1" fmla="*/ 5126 h 9432"/>
                                <a:gd name="connsiteX2" fmla="*/ 82 w 10000"/>
                                <a:gd name="connsiteY2" fmla="*/ 2764 h 9432"/>
                                <a:gd name="connsiteX3" fmla="*/ 208 w 10000"/>
                                <a:gd name="connsiteY3" fmla="*/ 4145 h 9432"/>
                                <a:gd name="connsiteX4" fmla="*/ 208 w 10000"/>
                                <a:gd name="connsiteY4" fmla="*/ 3892 h 9432"/>
                                <a:gd name="connsiteX5" fmla="*/ 208 w 10000"/>
                                <a:gd name="connsiteY5" fmla="*/ 3346 h 9432"/>
                                <a:gd name="connsiteX6" fmla="*/ 291 w 10000"/>
                                <a:gd name="connsiteY6" fmla="*/ 2219 h 9432"/>
                                <a:gd name="connsiteX7" fmla="*/ 332 w 10000"/>
                                <a:gd name="connsiteY7" fmla="*/ 3236 h 9432"/>
                                <a:gd name="connsiteX8" fmla="*/ 416 w 10000"/>
                                <a:gd name="connsiteY8" fmla="*/ 3782 h 9432"/>
                                <a:gd name="connsiteX9" fmla="*/ 457 w 10000"/>
                                <a:gd name="connsiteY9" fmla="*/ 3782 h 9432"/>
                                <a:gd name="connsiteX10" fmla="*/ 457 w 10000"/>
                                <a:gd name="connsiteY10" fmla="*/ 1381 h 9432"/>
                                <a:gd name="connsiteX11" fmla="*/ 541 w 10000"/>
                                <a:gd name="connsiteY11" fmla="*/ 2507 h 9432"/>
                                <a:gd name="connsiteX12" fmla="*/ 666 w 10000"/>
                                <a:gd name="connsiteY12" fmla="*/ 2001 h 9432"/>
                                <a:gd name="connsiteX13" fmla="*/ 749 w 10000"/>
                                <a:gd name="connsiteY13" fmla="*/ 3528 h 9432"/>
                                <a:gd name="connsiteX14" fmla="*/ 874 w 10000"/>
                                <a:gd name="connsiteY14" fmla="*/ 1273 h 9432"/>
                                <a:gd name="connsiteX15" fmla="*/ 874 w 10000"/>
                                <a:gd name="connsiteY15" fmla="*/ 3165 h 9432"/>
                                <a:gd name="connsiteX16" fmla="*/ 1041 w 10000"/>
                                <a:gd name="connsiteY16" fmla="*/ 2507 h 9432"/>
                                <a:gd name="connsiteX17" fmla="*/ 1041 w 10000"/>
                                <a:gd name="connsiteY17" fmla="*/ 4145 h 9432"/>
                                <a:gd name="connsiteX18" fmla="*/ 1167 w 10000"/>
                                <a:gd name="connsiteY18" fmla="*/ 3271 h 9432"/>
                                <a:gd name="connsiteX19" fmla="*/ 1248 w 10000"/>
                                <a:gd name="connsiteY19" fmla="*/ 2729 h 9432"/>
                                <a:gd name="connsiteX20" fmla="*/ 1333 w 10000"/>
                                <a:gd name="connsiteY20" fmla="*/ 3528 h 9432"/>
                                <a:gd name="connsiteX21" fmla="*/ 1373 w 10000"/>
                                <a:gd name="connsiteY21" fmla="*/ 4363 h 9432"/>
                                <a:gd name="connsiteX22" fmla="*/ 1457 w 10000"/>
                                <a:gd name="connsiteY22" fmla="*/ 1890 h 9432"/>
                                <a:gd name="connsiteX23" fmla="*/ 1541 w 10000"/>
                                <a:gd name="connsiteY23" fmla="*/ 3165 h 9432"/>
                                <a:gd name="connsiteX24" fmla="*/ 1582 w 10000"/>
                                <a:gd name="connsiteY24" fmla="*/ 36 h 9432"/>
                                <a:gd name="connsiteX25" fmla="*/ 1707 w 10000"/>
                                <a:gd name="connsiteY25" fmla="*/ 3528 h 9432"/>
                                <a:gd name="connsiteX26" fmla="*/ 1833 w 10000"/>
                                <a:gd name="connsiteY26" fmla="*/ 2144 h 9432"/>
                                <a:gd name="connsiteX27" fmla="*/ 1916 w 10000"/>
                                <a:gd name="connsiteY27" fmla="*/ 1745 h 9432"/>
                                <a:gd name="connsiteX28" fmla="*/ 1916 w 10000"/>
                                <a:gd name="connsiteY28" fmla="*/ 1527 h 9432"/>
                                <a:gd name="connsiteX29" fmla="*/ 1999 w 10000"/>
                                <a:gd name="connsiteY29" fmla="*/ 3782 h 9432"/>
                                <a:gd name="connsiteX30" fmla="*/ 2041 w 10000"/>
                                <a:gd name="connsiteY30" fmla="*/ 3528 h 9432"/>
                                <a:gd name="connsiteX31" fmla="*/ 2123 w 10000"/>
                                <a:gd name="connsiteY31" fmla="*/ 3271 h 9432"/>
                                <a:gd name="connsiteX32" fmla="*/ 2165 w 10000"/>
                                <a:gd name="connsiteY32" fmla="*/ 617 h 9432"/>
                                <a:gd name="connsiteX33" fmla="*/ 2165 w 10000"/>
                                <a:gd name="connsiteY33" fmla="*/ 2872 h 9432"/>
                                <a:gd name="connsiteX34" fmla="*/ 2208 w 10000"/>
                                <a:gd name="connsiteY34" fmla="*/ 4145 h 9432"/>
                                <a:gd name="connsiteX35" fmla="*/ 2374 w 10000"/>
                                <a:gd name="connsiteY35" fmla="*/ 3165 h 9432"/>
                                <a:gd name="connsiteX36" fmla="*/ 2417 w 10000"/>
                                <a:gd name="connsiteY36" fmla="*/ 3599 h 9432"/>
                                <a:gd name="connsiteX37" fmla="*/ 2417 w 10000"/>
                                <a:gd name="connsiteY37" fmla="*/ 3856 h 9432"/>
                                <a:gd name="connsiteX38" fmla="*/ 2457 w 10000"/>
                                <a:gd name="connsiteY38" fmla="*/ 3746 h 9432"/>
                                <a:gd name="connsiteX39" fmla="*/ 2542 w 10000"/>
                                <a:gd name="connsiteY39" fmla="*/ 3089 h 9432"/>
                                <a:gd name="connsiteX40" fmla="*/ 2624 w 10000"/>
                                <a:gd name="connsiteY40" fmla="*/ 2037 h 9432"/>
                                <a:gd name="connsiteX41" fmla="*/ 2666 w 10000"/>
                                <a:gd name="connsiteY41" fmla="*/ 2729 h 9432"/>
                                <a:gd name="connsiteX42" fmla="*/ 2750 w 10000"/>
                                <a:gd name="connsiteY42" fmla="*/ 3165 h 9432"/>
                                <a:gd name="connsiteX43" fmla="*/ 2750 w 10000"/>
                                <a:gd name="connsiteY43" fmla="*/ 3528 h 9432"/>
                                <a:gd name="connsiteX44" fmla="*/ 2791 w 10000"/>
                                <a:gd name="connsiteY44" fmla="*/ 3165 h 9432"/>
                                <a:gd name="connsiteX45" fmla="*/ 2832 w 10000"/>
                                <a:gd name="connsiteY45" fmla="*/ 2729 h 9432"/>
                                <a:gd name="connsiteX46" fmla="*/ 2875 w 10000"/>
                                <a:gd name="connsiteY46" fmla="*/ 2144 h 9432"/>
                                <a:gd name="connsiteX47" fmla="*/ 2875 w 10000"/>
                                <a:gd name="connsiteY47" fmla="*/ 2037 h 9432"/>
                                <a:gd name="connsiteX48" fmla="*/ 3041 w 10000"/>
                                <a:gd name="connsiteY48" fmla="*/ 3963 h 9432"/>
                                <a:gd name="connsiteX49" fmla="*/ 3165 w 10000"/>
                                <a:gd name="connsiteY49" fmla="*/ 1127 h 9432"/>
                                <a:gd name="connsiteX50" fmla="*/ 3250 w 10000"/>
                                <a:gd name="connsiteY50" fmla="*/ 2547 h 9432"/>
                                <a:gd name="connsiteX51" fmla="*/ 3333 w 10000"/>
                                <a:gd name="connsiteY51" fmla="*/ 981 h 9432"/>
                                <a:gd name="connsiteX52" fmla="*/ 3417 w 10000"/>
                                <a:gd name="connsiteY52" fmla="*/ 1345 h 9432"/>
                                <a:gd name="connsiteX53" fmla="*/ 3500 w 10000"/>
                                <a:gd name="connsiteY53" fmla="*/ 2547 h 9432"/>
                                <a:gd name="connsiteX54" fmla="*/ 3624 w 10000"/>
                                <a:gd name="connsiteY54" fmla="*/ 1962 h 9432"/>
                                <a:gd name="connsiteX55" fmla="*/ 3666 w 10000"/>
                                <a:gd name="connsiteY55" fmla="*/ 3346 h 9432"/>
                                <a:gd name="connsiteX56" fmla="*/ 3750 w 10000"/>
                                <a:gd name="connsiteY56" fmla="*/ 2729 h 9432"/>
                                <a:gd name="connsiteX57" fmla="*/ 3750 w 10000"/>
                                <a:gd name="connsiteY57" fmla="*/ 4399 h 9432"/>
                                <a:gd name="connsiteX58" fmla="*/ 3832 w 10000"/>
                                <a:gd name="connsiteY58" fmla="*/ 3856 h 9432"/>
                                <a:gd name="connsiteX59" fmla="*/ 3916 w 10000"/>
                                <a:gd name="connsiteY59" fmla="*/ 2908 h 9432"/>
                                <a:gd name="connsiteX60" fmla="*/ 3916 w 10000"/>
                                <a:gd name="connsiteY60" fmla="*/ 2108 h 9432"/>
                                <a:gd name="connsiteX61" fmla="*/ 3916 w 10000"/>
                                <a:gd name="connsiteY61" fmla="*/ 1638 h 9432"/>
                                <a:gd name="connsiteX62" fmla="*/ 3957 w 10000"/>
                                <a:gd name="connsiteY62" fmla="*/ 1890 h 9432"/>
                                <a:gd name="connsiteX63" fmla="*/ 3957 w 10000"/>
                                <a:gd name="connsiteY63" fmla="*/ 2255 h 9432"/>
                                <a:gd name="connsiteX64" fmla="*/ 4082 w 10000"/>
                                <a:gd name="connsiteY64" fmla="*/ 3856 h 9432"/>
                                <a:gd name="connsiteX65" fmla="*/ 4124 w 10000"/>
                                <a:gd name="connsiteY65" fmla="*/ 3963 h 9432"/>
                                <a:gd name="connsiteX66" fmla="*/ 4291 w 10000"/>
                                <a:gd name="connsiteY66" fmla="*/ 2764 h 9432"/>
                                <a:gd name="connsiteX67" fmla="*/ 4333 w 10000"/>
                                <a:gd name="connsiteY67" fmla="*/ 2401 h 9432"/>
                                <a:gd name="connsiteX68" fmla="*/ 4458 w 10000"/>
                                <a:gd name="connsiteY68" fmla="*/ 3381 h 9432"/>
                                <a:gd name="connsiteX69" fmla="*/ 4541 w 10000"/>
                                <a:gd name="connsiteY69" fmla="*/ 3528 h 9432"/>
                                <a:gd name="connsiteX70" fmla="*/ 4583 w 10000"/>
                                <a:gd name="connsiteY70" fmla="*/ 1602 h 9432"/>
                                <a:gd name="connsiteX71" fmla="*/ 4707 w 10000"/>
                                <a:gd name="connsiteY71" fmla="*/ 2872 h 9432"/>
                                <a:gd name="connsiteX72" fmla="*/ 4750 w 10000"/>
                                <a:gd name="connsiteY72" fmla="*/ 364 h 9432"/>
                                <a:gd name="connsiteX73" fmla="*/ 4792 w 10000"/>
                                <a:gd name="connsiteY73" fmla="*/ 3271 h 9432"/>
                                <a:gd name="connsiteX74" fmla="*/ 4876 w 10000"/>
                                <a:gd name="connsiteY74" fmla="*/ 2255 h 9432"/>
                                <a:gd name="connsiteX75" fmla="*/ 4999 w 10000"/>
                                <a:gd name="connsiteY75" fmla="*/ 2872 h 9432"/>
                                <a:gd name="connsiteX76" fmla="*/ 5041 w 10000"/>
                                <a:gd name="connsiteY76" fmla="*/ 2472 h 9432"/>
                                <a:gd name="connsiteX77" fmla="*/ 5166 w 10000"/>
                                <a:gd name="connsiteY77" fmla="*/ 1420 h 9432"/>
                                <a:gd name="connsiteX78" fmla="*/ 5207 w 10000"/>
                                <a:gd name="connsiteY78" fmla="*/ 2908 h 9432"/>
                                <a:gd name="connsiteX79" fmla="*/ 5250 w 10000"/>
                                <a:gd name="connsiteY79" fmla="*/ 2365 h 9432"/>
                                <a:gd name="connsiteX80" fmla="*/ 5334 w 10000"/>
                                <a:gd name="connsiteY80" fmla="*/ 1602 h 9432"/>
                                <a:gd name="connsiteX81" fmla="*/ 5375 w 10000"/>
                                <a:gd name="connsiteY81" fmla="*/ 2255 h 9432"/>
                                <a:gd name="connsiteX82" fmla="*/ 5457 w 10000"/>
                                <a:gd name="connsiteY82" fmla="*/ 2872 h 9432"/>
                                <a:gd name="connsiteX83" fmla="*/ 5540 w 10000"/>
                                <a:gd name="connsiteY83" fmla="*/ 2365 h 9432"/>
                                <a:gd name="connsiteX84" fmla="*/ 5582 w 10000"/>
                                <a:gd name="connsiteY84" fmla="*/ 1745 h 9432"/>
                                <a:gd name="connsiteX85" fmla="*/ 5582 w 10000"/>
                                <a:gd name="connsiteY85" fmla="*/ 2001 h 9432"/>
                                <a:gd name="connsiteX86" fmla="*/ 5582 w 10000"/>
                                <a:gd name="connsiteY86" fmla="*/ 2365 h 9432"/>
                                <a:gd name="connsiteX87" fmla="*/ 5625 w 10000"/>
                                <a:gd name="connsiteY87" fmla="*/ 2219 h 9432"/>
                                <a:gd name="connsiteX88" fmla="*/ 5667 w 10000"/>
                                <a:gd name="connsiteY88" fmla="*/ 1709 h 9432"/>
                                <a:gd name="connsiteX89" fmla="*/ 5792 w 10000"/>
                                <a:gd name="connsiteY89" fmla="*/ 2619 h 9432"/>
                                <a:gd name="connsiteX90" fmla="*/ 5792 w 10000"/>
                                <a:gd name="connsiteY90" fmla="*/ 2836 h 9432"/>
                                <a:gd name="connsiteX91" fmla="*/ 5792 w 10000"/>
                                <a:gd name="connsiteY91" fmla="*/ 2654 h 9432"/>
                                <a:gd name="connsiteX92" fmla="*/ 5833 w 10000"/>
                                <a:gd name="connsiteY92" fmla="*/ 2108 h 9432"/>
                                <a:gd name="connsiteX93" fmla="*/ 5875 w 10000"/>
                                <a:gd name="connsiteY93" fmla="*/ 1527 h 9432"/>
                                <a:gd name="connsiteX94" fmla="*/ 5957 w 10000"/>
                                <a:gd name="connsiteY94" fmla="*/ 2982 h 9432"/>
                                <a:gd name="connsiteX95" fmla="*/ 6000 w 10000"/>
                                <a:gd name="connsiteY95" fmla="*/ 2401 h 9432"/>
                                <a:gd name="connsiteX96" fmla="*/ 6000 w 10000"/>
                                <a:gd name="connsiteY96" fmla="*/ 1238 h 9432"/>
                                <a:gd name="connsiteX97" fmla="*/ 6041 w 10000"/>
                                <a:gd name="connsiteY97" fmla="*/ 1527 h 9432"/>
                                <a:gd name="connsiteX98" fmla="*/ 6041 w 10000"/>
                                <a:gd name="connsiteY98" fmla="*/ 2219 h 9432"/>
                                <a:gd name="connsiteX99" fmla="*/ 6041 w 10000"/>
                                <a:gd name="connsiteY99" fmla="*/ 2001 h 9432"/>
                                <a:gd name="connsiteX100" fmla="*/ 6083 w 10000"/>
                                <a:gd name="connsiteY100" fmla="*/ 1420 h 9432"/>
                                <a:gd name="connsiteX101" fmla="*/ 6083 w 10000"/>
                                <a:gd name="connsiteY101" fmla="*/ 2401 h 9432"/>
                                <a:gd name="connsiteX102" fmla="*/ 6207 w 10000"/>
                                <a:gd name="connsiteY102" fmla="*/ 292 h 9432"/>
                                <a:gd name="connsiteX103" fmla="*/ 6251 w 10000"/>
                                <a:gd name="connsiteY103" fmla="*/ 3856 h 9432"/>
                                <a:gd name="connsiteX104" fmla="*/ 6291 w 10000"/>
                                <a:gd name="connsiteY104" fmla="*/ 2291 h 9432"/>
                                <a:gd name="connsiteX105" fmla="*/ 6376 w 10000"/>
                                <a:gd name="connsiteY105" fmla="*/ 3635 h 9432"/>
                                <a:gd name="connsiteX106" fmla="*/ 6417 w 10000"/>
                                <a:gd name="connsiteY106" fmla="*/ 1745 h 9432"/>
                                <a:gd name="connsiteX107" fmla="*/ 6457 w 10000"/>
                                <a:gd name="connsiteY107" fmla="*/ 2982 h 9432"/>
                                <a:gd name="connsiteX108" fmla="*/ 6499 w 10000"/>
                                <a:gd name="connsiteY108" fmla="*/ 1238 h 9432"/>
                                <a:gd name="connsiteX109" fmla="*/ 6583 w 10000"/>
                                <a:gd name="connsiteY109" fmla="*/ 2729 h 9432"/>
                                <a:gd name="connsiteX110" fmla="*/ 6583 w 10000"/>
                                <a:gd name="connsiteY110" fmla="*/ 3381 h 9432"/>
                                <a:gd name="connsiteX111" fmla="*/ 6625 w 10000"/>
                                <a:gd name="connsiteY111" fmla="*/ 3528 h 9432"/>
                                <a:gd name="connsiteX112" fmla="*/ 6625 w 10000"/>
                                <a:gd name="connsiteY112" fmla="*/ 3018 h 9432"/>
                                <a:gd name="connsiteX113" fmla="*/ 6708 w 10000"/>
                                <a:gd name="connsiteY113" fmla="*/ 1890 h 9432"/>
                                <a:gd name="connsiteX114" fmla="*/ 6833 w 10000"/>
                                <a:gd name="connsiteY114" fmla="*/ 3165 h 9432"/>
                                <a:gd name="connsiteX115" fmla="*/ 6916 w 10000"/>
                                <a:gd name="connsiteY115" fmla="*/ 1745 h 9432"/>
                                <a:gd name="connsiteX116" fmla="*/ 6916 w 10000"/>
                                <a:gd name="connsiteY116" fmla="*/ 2291 h 9432"/>
                                <a:gd name="connsiteX117" fmla="*/ 6958 w 10000"/>
                                <a:gd name="connsiteY117" fmla="*/ 2472 h 9432"/>
                                <a:gd name="connsiteX118" fmla="*/ 6958 w 10000"/>
                                <a:gd name="connsiteY118" fmla="*/ 3782 h 9432"/>
                                <a:gd name="connsiteX119" fmla="*/ 7041 w 10000"/>
                                <a:gd name="connsiteY119" fmla="*/ 3346 h 9432"/>
                                <a:gd name="connsiteX120" fmla="*/ 7082 w 10000"/>
                                <a:gd name="connsiteY120" fmla="*/ 1745 h 9432"/>
                                <a:gd name="connsiteX121" fmla="*/ 7167 w 10000"/>
                                <a:gd name="connsiteY121" fmla="*/ 2108 h 9432"/>
                                <a:gd name="connsiteX122" fmla="*/ 7251 w 10000"/>
                                <a:gd name="connsiteY122" fmla="*/ 1709 h 9432"/>
                                <a:gd name="connsiteX123" fmla="*/ 7292 w 10000"/>
                                <a:gd name="connsiteY123" fmla="*/ 1962 h 9432"/>
                                <a:gd name="connsiteX124" fmla="*/ 7333 w 10000"/>
                                <a:gd name="connsiteY124" fmla="*/ 1638 h 9432"/>
                                <a:gd name="connsiteX125" fmla="*/ 7374 w 10000"/>
                                <a:gd name="connsiteY125" fmla="*/ 4292 h 9432"/>
                                <a:gd name="connsiteX126" fmla="*/ 7374 w 10000"/>
                                <a:gd name="connsiteY126" fmla="*/ 2144 h 9432"/>
                                <a:gd name="connsiteX127" fmla="*/ 7457 w 10000"/>
                                <a:gd name="connsiteY127" fmla="*/ 764 h 9432"/>
                                <a:gd name="connsiteX128" fmla="*/ 7541 w 10000"/>
                                <a:gd name="connsiteY128" fmla="*/ 1381 h 9432"/>
                                <a:gd name="connsiteX129" fmla="*/ 7584 w 10000"/>
                                <a:gd name="connsiteY129" fmla="*/ 1092 h 9432"/>
                                <a:gd name="connsiteX130" fmla="*/ 7666 w 10000"/>
                                <a:gd name="connsiteY130" fmla="*/ 2401 h 9432"/>
                                <a:gd name="connsiteX131" fmla="*/ 7666 w 10000"/>
                                <a:gd name="connsiteY131" fmla="*/ 3346 h 9432"/>
                                <a:gd name="connsiteX132" fmla="*/ 7710 w 10000"/>
                                <a:gd name="connsiteY132" fmla="*/ 1780 h 9432"/>
                                <a:gd name="connsiteX133" fmla="*/ 7875 w 10000"/>
                                <a:gd name="connsiteY133" fmla="*/ 727 h 9432"/>
                                <a:gd name="connsiteX134" fmla="*/ 7916 w 10000"/>
                                <a:gd name="connsiteY134" fmla="*/ 3381 h 9432"/>
                                <a:gd name="connsiteX135" fmla="*/ 8000 w 10000"/>
                                <a:gd name="connsiteY135" fmla="*/ 981 h 9432"/>
                                <a:gd name="connsiteX136" fmla="*/ 8124 w 10000"/>
                                <a:gd name="connsiteY136" fmla="*/ 2255 h 9432"/>
                                <a:gd name="connsiteX137" fmla="*/ 8167 w 10000"/>
                                <a:gd name="connsiteY137" fmla="*/ 1127 h 9432"/>
                                <a:gd name="connsiteX138" fmla="*/ 8167 w 10000"/>
                                <a:gd name="connsiteY138" fmla="*/ 3675 h 9432"/>
                                <a:gd name="connsiteX139" fmla="*/ 8292 w 10000"/>
                                <a:gd name="connsiteY139" fmla="*/ 1890 h 9432"/>
                                <a:gd name="connsiteX140" fmla="*/ 8334 w 10000"/>
                                <a:gd name="connsiteY140" fmla="*/ 2365 h 9432"/>
                                <a:gd name="connsiteX141" fmla="*/ 8375 w 10000"/>
                                <a:gd name="connsiteY141" fmla="*/ 3599 h 9432"/>
                                <a:gd name="connsiteX142" fmla="*/ 8458 w 10000"/>
                                <a:gd name="connsiteY142" fmla="*/ 1127 h 9432"/>
                                <a:gd name="connsiteX143" fmla="*/ 8541 w 10000"/>
                                <a:gd name="connsiteY143" fmla="*/ 1780 h 9432"/>
                                <a:gd name="connsiteX144" fmla="*/ 8751 w 10000"/>
                                <a:gd name="connsiteY144" fmla="*/ 3493 h 9432"/>
                                <a:gd name="connsiteX145" fmla="*/ 8833 w 10000"/>
                                <a:gd name="connsiteY145" fmla="*/ 2472 h 9432"/>
                                <a:gd name="connsiteX146" fmla="*/ 8959 w 10000"/>
                                <a:gd name="connsiteY146" fmla="*/ 1163 h 9432"/>
                                <a:gd name="connsiteX147" fmla="*/ 9000 w 10000"/>
                                <a:gd name="connsiteY147" fmla="*/ 2507 h 9432"/>
                                <a:gd name="connsiteX148" fmla="*/ 9042 w 10000"/>
                                <a:gd name="connsiteY148" fmla="*/ 2872 h 9432"/>
                                <a:gd name="connsiteX149" fmla="*/ 9042 w 10000"/>
                                <a:gd name="connsiteY149" fmla="*/ 3018 h 9432"/>
                                <a:gd name="connsiteX150" fmla="*/ 9167 w 10000"/>
                                <a:gd name="connsiteY150" fmla="*/ 2144 h 9432"/>
                                <a:gd name="connsiteX151" fmla="*/ 9250 w 10000"/>
                                <a:gd name="connsiteY151" fmla="*/ 2872 h 9432"/>
                                <a:gd name="connsiteX152" fmla="*/ 9291 w 10000"/>
                                <a:gd name="connsiteY152" fmla="*/ 2729 h 9432"/>
                                <a:gd name="connsiteX153" fmla="*/ 9291 w 10000"/>
                                <a:gd name="connsiteY153" fmla="*/ 1638 h 9432"/>
                                <a:gd name="connsiteX154" fmla="*/ 9416 w 10000"/>
                                <a:gd name="connsiteY154" fmla="*/ 3418 h 9432"/>
                                <a:gd name="connsiteX155" fmla="*/ 9416 w 10000"/>
                                <a:gd name="connsiteY155" fmla="*/ 2507 h 9432"/>
                                <a:gd name="connsiteX156" fmla="*/ 9501 w 10000"/>
                                <a:gd name="connsiteY156" fmla="*/ 2764 h 9432"/>
                                <a:gd name="connsiteX157" fmla="*/ 9583 w 10000"/>
                                <a:gd name="connsiteY157" fmla="*/ 3165 h 9432"/>
                                <a:gd name="connsiteX158" fmla="*/ 9709 w 10000"/>
                                <a:gd name="connsiteY158" fmla="*/ 1780 h 9432"/>
                                <a:gd name="connsiteX159" fmla="*/ 9709 w 10000"/>
                                <a:gd name="connsiteY159" fmla="*/ 2654 h 9432"/>
                                <a:gd name="connsiteX160" fmla="*/ 9875 w 10000"/>
                                <a:gd name="connsiteY160" fmla="*/ 2037 h 9432"/>
                                <a:gd name="connsiteX161" fmla="*/ 9875 w 10000"/>
                                <a:gd name="connsiteY161" fmla="*/ 3746 h 9432"/>
                                <a:gd name="connsiteX162" fmla="*/ 9875 w 10000"/>
                                <a:gd name="connsiteY162" fmla="*/ 4727 h 9432"/>
                                <a:gd name="connsiteX163" fmla="*/ 10000 w 10000"/>
                                <a:gd name="connsiteY163" fmla="*/ 9380 h 9432"/>
                                <a:gd name="connsiteX0" fmla="*/ 30 w 10017"/>
                                <a:gd name="connsiteY0" fmla="*/ 10000 h 10000"/>
                                <a:gd name="connsiteX1" fmla="*/ 42 w 10017"/>
                                <a:gd name="connsiteY1" fmla="*/ 5435 h 10000"/>
                                <a:gd name="connsiteX2" fmla="*/ 82 w 10017"/>
                                <a:gd name="connsiteY2" fmla="*/ 2930 h 10000"/>
                                <a:gd name="connsiteX3" fmla="*/ 208 w 10017"/>
                                <a:gd name="connsiteY3" fmla="*/ 4395 h 10000"/>
                                <a:gd name="connsiteX4" fmla="*/ 208 w 10017"/>
                                <a:gd name="connsiteY4" fmla="*/ 4126 h 10000"/>
                                <a:gd name="connsiteX5" fmla="*/ 208 w 10017"/>
                                <a:gd name="connsiteY5" fmla="*/ 3547 h 10000"/>
                                <a:gd name="connsiteX6" fmla="*/ 291 w 10017"/>
                                <a:gd name="connsiteY6" fmla="*/ 2353 h 10000"/>
                                <a:gd name="connsiteX7" fmla="*/ 332 w 10017"/>
                                <a:gd name="connsiteY7" fmla="*/ 3431 h 10000"/>
                                <a:gd name="connsiteX8" fmla="*/ 416 w 10017"/>
                                <a:gd name="connsiteY8" fmla="*/ 4010 h 10000"/>
                                <a:gd name="connsiteX9" fmla="*/ 457 w 10017"/>
                                <a:gd name="connsiteY9" fmla="*/ 4010 h 10000"/>
                                <a:gd name="connsiteX10" fmla="*/ 457 w 10017"/>
                                <a:gd name="connsiteY10" fmla="*/ 1464 h 10000"/>
                                <a:gd name="connsiteX11" fmla="*/ 541 w 10017"/>
                                <a:gd name="connsiteY11" fmla="*/ 2658 h 10000"/>
                                <a:gd name="connsiteX12" fmla="*/ 666 w 10017"/>
                                <a:gd name="connsiteY12" fmla="*/ 2122 h 10000"/>
                                <a:gd name="connsiteX13" fmla="*/ 749 w 10017"/>
                                <a:gd name="connsiteY13" fmla="*/ 3740 h 10000"/>
                                <a:gd name="connsiteX14" fmla="*/ 874 w 10017"/>
                                <a:gd name="connsiteY14" fmla="*/ 1350 h 10000"/>
                                <a:gd name="connsiteX15" fmla="*/ 874 w 10017"/>
                                <a:gd name="connsiteY15" fmla="*/ 3356 h 10000"/>
                                <a:gd name="connsiteX16" fmla="*/ 1041 w 10017"/>
                                <a:gd name="connsiteY16" fmla="*/ 2658 h 10000"/>
                                <a:gd name="connsiteX17" fmla="*/ 1041 w 10017"/>
                                <a:gd name="connsiteY17" fmla="*/ 4395 h 10000"/>
                                <a:gd name="connsiteX18" fmla="*/ 1167 w 10017"/>
                                <a:gd name="connsiteY18" fmla="*/ 3468 h 10000"/>
                                <a:gd name="connsiteX19" fmla="*/ 1248 w 10017"/>
                                <a:gd name="connsiteY19" fmla="*/ 2893 h 10000"/>
                                <a:gd name="connsiteX20" fmla="*/ 1333 w 10017"/>
                                <a:gd name="connsiteY20" fmla="*/ 3740 h 10000"/>
                                <a:gd name="connsiteX21" fmla="*/ 1373 w 10017"/>
                                <a:gd name="connsiteY21" fmla="*/ 4626 h 10000"/>
                                <a:gd name="connsiteX22" fmla="*/ 1457 w 10017"/>
                                <a:gd name="connsiteY22" fmla="*/ 2004 h 10000"/>
                                <a:gd name="connsiteX23" fmla="*/ 1541 w 10017"/>
                                <a:gd name="connsiteY23" fmla="*/ 3356 h 10000"/>
                                <a:gd name="connsiteX24" fmla="*/ 1582 w 10017"/>
                                <a:gd name="connsiteY24" fmla="*/ 38 h 10000"/>
                                <a:gd name="connsiteX25" fmla="*/ 1707 w 10017"/>
                                <a:gd name="connsiteY25" fmla="*/ 3740 h 10000"/>
                                <a:gd name="connsiteX26" fmla="*/ 1833 w 10017"/>
                                <a:gd name="connsiteY26" fmla="*/ 2273 h 10000"/>
                                <a:gd name="connsiteX27" fmla="*/ 1916 w 10017"/>
                                <a:gd name="connsiteY27" fmla="*/ 1850 h 10000"/>
                                <a:gd name="connsiteX28" fmla="*/ 1916 w 10017"/>
                                <a:gd name="connsiteY28" fmla="*/ 1619 h 10000"/>
                                <a:gd name="connsiteX29" fmla="*/ 1999 w 10017"/>
                                <a:gd name="connsiteY29" fmla="*/ 4010 h 10000"/>
                                <a:gd name="connsiteX30" fmla="*/ 2041 w 10017"/>
                                <a:gd name="connsiteY30" fmla="*/ 3740 h 10000"/>
                                <a:gd name="connsiteX31" fmla="*/ 2123 w 10017"/>
                                <a:gd name="connsiteY31" fmla="*/ 3468 h 10000"/>
                                <a:gd name="connsiteX32" fmla="*/ 2165 w 10017"/>
                                <a:gd name="connsiteY32" fmla="*/ 654 h 10000"/>
                                <a:gd name="connsiteX33" fmla="*/ 2165 w 10017"/>
                                <a:gd name="connsiteY33" fmla="*/ 3045 h 10000"/>
                                <a:gd name="connsiteX34" fmla="*/ 2208 w 10017"/>
                                <a:gd name="connsiteY34" fmla="*/ 4395 h 10000"/>
                                <a:gd name="connsiteX35" fmla="*/ 2374 w 10017"/>
                                <a:gd name="connsiteY35" fmla="*/ 3356 h 10000"/>
                                <a:gd name="connsiteX36" fmla="*/ 2417 w 10017"/>
                                <a:gd name="connsiteY36" fmla="*/ 3816 h 10000"/>
                                <a:gd name="connsiteX37" fmla="*/ 2417 w 10017"/>
                                <a:gd name="connsiteY37" fmla="*/ 4088 h 10000"/>
                                <a:gd name="connsiteX38" fmla="*/ 2457 w 10017"/>
                                <a:gd name="connsiteY38" fmla="*/ 3972 h 10000"/>
                                <a:gd name="connsiteX39" fmla="*/ 2542 w 10017"/>
                                <a:gd name="connsiteY39" fmla="*/ 3275 h 10000"/>
                                <a:gd name="connsiteX40" fmla="*/ 2624 w 10017"/>
                                <a:gd name="connsiteY40" fmla="*/ 2160 h 10000"/>
                                <a:gd name="connsiteX41" fmla="*/ 2666 w 10017"/>
                                <a:gd name="connsiteY41" fmla="*/ 2893 h 10000"/>
                                <a:gd name="connsiteX42" fmla="*/ 2750 w 10017"/>
                                <a:gd name="connsiteY42" fmla="*/ 3356 h 10000"/>
                                <a:gd name="connsiteX43" fmla="*/ 2750 w 10017"/>
                                <a:gd name="connsiteY43" fmla="*/ 3740 h 10000"/>
                                <a:gd name="connsiteX44" fmla="*/ 2791 w 10017"/>
                                <a:gd name="connsiteY44" fmla="*/ 3356 h 10000"/>
                                <a:gd name="connsiteX45" fmla="*/ 2832 w 10017"/>
                                <a:gd name="connsiteY45" fmla="*/ 2893 h 10000"/>
                                <a:gd name="connsiteX46" fmla="*/ 2875 w 10017"/>
                                <a:gd name="connsiteY46" fmla="*/ 2273 h 10000"/>
                                <a:gd name="connsiteX47" fmla="*/ 2875 w 10017"/>
                                <a:gd name="connsiteY47" fmla="*/ 2160 h 10000"/>
                                <a:gd name="connsiteX48" fmla="*/ 3041 w 10017"/>
                                <a:gd name="connsiteY48" fmla="*/ 4202 h 10000"/>
                                <a:gd name="connsiteX49" fmla="*/ 3165 w 10017"/>
                                <a:gd name="connsiteY49" fmla="*/ 1195 h 10000"/>
                                <a:gd name="connsiteX50" fmla="*/ 3250 w 10017"/>
                                <a:gd name="connsiteY50" fmla="*/ 2700 h 10000"/>
                                <a:gd name="connsiteX51" fmla="*/ 3333 w 10017"/>
                                <a:gd name="connsiteY51" fmla="*/ 1040 h 10000"/>
                                <a:gd name="connsiteX52" fmla="*/ 3417 w 10017"/>
                                <a:gd name="connsiteY52" fmla="*/ 1426 h 10000"/>
                                <a:gd name="connsiteX53" fmla="*/ 3500 w 10017"/>
                                <a:gd name="connsiteY53" fmla="*/ 2700 h 10000"/>
                                <a:gd name="connsiteX54" fmla="*/ 3624 w 10017"/>
                                <a:gd name="connsiteY54" fmla="*/ 2080 h 10000"/>
                                <a:gd name="connsiteX55" fmla="*/ 3666 w 10017"/>
                                <a:gd name="connsiteY55" fmla="*/ 3547 h 10000"/>
                                <a:gd name="connsiteX56" fmla="*/ 3750 w 10017"/>
                                <a:gd name="connsiteY56" fmla="*/ 2893 h 10000"/>
                                <a:gd name="connsiteX57" fmla="*/ 3750 w 10017"/>
                                <a:gd name="connsiteY57" fmla="*/ 4664 h 10000"/>
                                <a:gd name="connsiteX58" fmla="*/ 3832 w 10017"/>
                                <a:gd name="connsiteY58" fmla="*/ 4088 h 10000"/>
                                <a:gd name="connsiteX59" fmla="*/ 3916 w 10017"/>
                                <a:gd name="connsiteY59" fmla="*/ 3083 h 10000"/>
                                <a:gd name="connsiteX60" fmla="*/ 3916 w 10017"/>
                                <a:gd name="connsiteY60" fmla="*/ 2235 h 10000"/>
                                <a:gd name="connsiteX61" fmla="*/ 3916 w 10017"/>
                                <a:gd name="connsiteY61" fmla="*/ 1737 h 10000"/>
                                <a:gd name="connsiteX62" fmla="*/ 3957 w 10017"/>
                                <a:gd name="connsiteY62" fmla="*/ 2004 h 10000"/>
                                <a:gd name="connsiteX63" fmla="*/ 3957 w 10017"/>
                                <a:gd name="connsiteY63" fmla="*/ 2391 h 10000"/>
                                <a:gd name="connsiteX64" fmla="*/ 4082 w 10017"/>
                                <a:gd name="connsiteY64" fmla="*/ 4088 h 10000"/>
                                <a:gd name="connsiteX65" fmla="*/ 4124 w 10017"/>
                                <a:gd name="connsiteY65" fmla="*/ 4202 h 10000"/>
                                <a:gd name="connsiteX66" fmla="*/ 4291 w 10017"/>
                                <a:gd name="connsiteY66" fmla="*/ 2930 h 10000"/>
                                <a:gd name="connsiteX67" fmla="*/ 4333 w 10017"/>
                                <a:gd name="connsiteY67" fmla="*/ 2546 h 10000"/>
                                <a:gd name="connsiteX68" fmla="*/ 4458 w 10017"/>
                                <a:gd name="connsiteY68" fmla="*/ 3585 h 10000"/>
                                <a:gd name="connsiteX69" fmla="*/ 4541 w 10017"/>
                                <a:gd name="connsiteY69" fmla="*/ 3740 h 10000"/>
                                <a:gd name="connsiteX70" fmla="*/ 4583 w 10017"/>
                                <a:gd name="connsiteY70" fmla="*/ 1698 h 10000"/>
                                <a:gd name="connsiteX71" fmla="*/ 4707 w 10017"/>
                                <a:gd name="connsiteY71" fmla="*/ 3045 h 10000"/>
                                <a:gd name="connsiteX72" fmla="*/ 4750 w 10017"/>
                                <a:gd name="connsiteY72" fmla="*/ 386 h 10000"/>
                                <a:gd name="connsiteX73" fmla="*/ 4792 w 10017"/>
                                <a:gd name="connsiteY73" fmla="*/ 3468 h 10000"/>
                                <a:gd name="connsiteX74" fmla="*/ 4876 w 10017"/>
                                <a:gd name="connsiteY74" fmla="*/ 2391 h 10000"/>
                                <a:gd name="connsiteX75" fmla="*/ 4999 w 10017"/>
                                <a:gd name="connsiteY75" fmla="*/ 3045 h 10000"/>
                                <a:gd name="connsiteX76" fmla="*/ 5041 w 10017"/>
                                <a:gd name="connsiteY76" fmla="*/ 2621 h 10000"/>
                                <a:gd name="connsiteX77" fmla="*/ 5166 w 10017"/>
                                <a:gd name="connsiteY77" fmla="*/ 1506 h 10000"/>
                                <a:gd name="connsiteX78" fmla="*/ 5207 w 10017"/>
                                <a:gd name="connsiteY78" fmla="*/ 3083 h 10000"/>
                                <a:gd name="connsiteX79" fmla="*/ 5250 w 10017"/>
                                <a:gd name="connsiteY79" fmla="*/ 2507 h 10000"/>
                                <a:gd name="connsiteX80" fmla="*/ 5334 w 10017"/>
                                <a:gd name="connsiteY80" fmla="*/ 1698 h 10000"/>
                                <a:gd name="connsiteX81" fmla="*/ 5375 w 10017"/>
                                <a:gd name="connsiteY81" fmla="*/ 2391 h 10000"/>
                                <a:gd name="connsiteX82" fmla="*/ 5457 w 10017"/>
                                <a:gd name="connsiteY82" fmla="*/ 3045 h 10000"/>
                                <a:gd name="connsiteX83" fmla="*/ 5540 w 10017"/>
                                <a:gd name="connsiteY83" fmla="*/ 2507 h 10000"/>
                                <a:gd name="connsiteX84" fmla="*/ 5582 w 10017"/>
                                <a:gd name="connsiteY84" fmla="*/ 1850 h 10000"/>
                                <a:gd name="connsiteX85" fmla="*/ 5582 w 10017"/>
                                <a:gd name="connsiteY85" fmla="*/ 2122 h 10000"/>
                                <a:gd name="connsiteX86" fmla="*/ 5582 w 10017"/>
                                <a:gd name="connsiteY86" fmla="*/ 2507 h 10000"/>
                                <a:gd name="connsiteX87" fmla="*/ 5625 w 10017"/>
                                <a:gd name="connsiteY87" fmla="*/ 2353 h 10000"/>
                                <a:gd name="connsiteX88" fmla="*/ 5667 w 10017"/>
                                <a:gd name="connsiteY88" fmla="*/ 1812 h 10000"/>
                                <a:gd name="connsiteX89" fmla="*/ 5792 w 10017"/>
                                <a:gd name="connsiteY89" fmla="*/ 2777 h 10000"/>
                                <a:gd name="connsiteX90" fmla="*/ 5792 w 10017"/>
                                <a:gd name="connsiteY90" fmla="*/ 3007 h 10000"/>
                                <a:gd name="connsiteX91" fmla="*/ 5792 w 10017"/>
                                <a:gd name="connsiteY91" fmla="*/ 2814 h 10000"/>
                                <a:gd name="connsiteX92" fmla="*/ 5833 w 10017"/>
                                <a:gd name="connsiteY92" fmla="*/ 2235 h 10000"/>
                                <a:gd name="connsiteX93" fmla="*/ 5875 w 10017"/>
                                <a:gd name="connsiteY93" fmla="*/ 1619 h 10000"/>
                                <a:gd name="connsiteX94" fmla="*/ 5957 w 10017"/>
                                <a:gd name="connsiteY94" fmla="*/ 3162 h 10000"/>
                                <a:gd name="connsiteX95" fmla="*/ 6000 w 10017"/>
                                <a:gd name="connsiteY95" fmla="*/ 2546 h 10000"/>
                                <a:gd name="connsiteX96" fmla="*/ 6000 w 10017"/>
                                <a:gd name="connsiteY96" fmla="*/ 1313 h 10000"/>
                                <a:gd name="connsiteX97" fmla="*/ 6041 w 10017"/>
                                <a:gd name="connsiteY97" fmla="*/ 1619 h 10000"/>
                                <a:gd name="connsiteX98" fmla="*/ 6041 w 10017"/>
                                <a:gd name="connsiteY98" fmla="*/ 2353 h 10000"/>
                                <a:gd name="connsiteX99" fmla="*/ 6041 w 10017"/>
                                <a:gd name="connsiteY99" fmla="*/ 2122 h 10000"/>
                                <a:gd name="connsiteX100" fmla="*/ 6083 w 10017"/>
                                <a:gd name="connsiteY100" fmla="*/ 1506 h 10000"/>
                                <a:gd name="connsiteX101" fmla="*/ 6083 w 10017"/>
                                <a:gd name="connsiteY101" fmla="*/ 2546 h 10000"/>
                                <a:gd name="connsiteX102" fmla="*/ 6207 w 10017"/>
                                <a:gd name="connsiteY102" fmla="*/ 310 h 10000"/>
                                <a:gd name="connsiteX103" fmla="*/ 6251 w 10017"/>
                                <a:gd name="connsiteY103" fmla="*/ 4088 h 10000"/>
                                <a:gd name="connsiteX104" fmla="*/ 6291 w 10017"/>
                                <a:gd name="connsiteY104" fmla="*/ 2429 h 10000"/>
                                <a:gd name="connsiteX105" fmla="*/ 6376 w 10017"/>
                                <a:gd name="connsiteY105" fmla="*/ 3854 h 10000"/>
                                <a:gd name="connsiteX106" fmla="*/ 6417 w 10017"/>
                                <a:gd name="connsiteY106" fmla="*/ 1850 h 10000"/>
                                <a:gd name="connsiteX107" fmla="*/ 6457 w 10017"/>
                                <a:gd name="connsiteY107" fmla="*/ 3162 h 10000"/>
                                <a:gd name="connsiteX108" fmla="*/ 6499 w 10017"/>
                                <a:gd name="connsiteY108" fmla="*/ 1313 h 10000"/>
                                <a:gd name="connsiteX109" fmla="*/ 6583 w 10017"/>
                                <a:gd name="connsiteY109" fmla="*/ 2893 h 10000"/>
                                <a:gd name="connsiteX110" fmla="*/ 6583 w 10017"/>
                                <a:gd name="connsiteY110" fmla="*/ 3585 h 10000"/>
                                <a:gd name="connsiteX111" fmla="*/ 6625 w 10017"/>
                                <a:gd name="connsiteY111" fmla="*/ 3740 h 10000"/>
                                <a:gd name="connsiteX112" fmla="*/ 6625 w 10017"/>
                                <a:gd name="connsiteY112" fmla="*/ 3200 h 10000"/>
                                <a:gd name="connsiteX113" fmla="*/ 6708 w 10017"/>
                                <a:gd name="connsiteY113" fmla="*/ 2004 h 10000"/>
                                <a:gd name="connsiteX114" fmla="*/ 6833 w 10017"/>
                                <a:gd name="connsiteY114" fmla="*/ 3356 h 10000"/>
                                <a:gd name="connsiteX115" fmla="*/ 6916 w 10017"/>
                                <a:gd name="connsiteY115" fmla="*/ 1850 h 10000"/>
                                <a:gd name="connsiteX116" fmla="*/ 6916 w 10017"/>
                                <a:gd name="connsiteY116" fmla="*/ 2429 h 10000"/>
                                <a:gd name="connsiteX117" fmla="*/ 6958 w 10017"/>
                                <a:gd name="connsiteY117" fmla="*/ 2621 h 10000"/>
                                <a:gd name="connsiteX118" fmla="*/ 6958 w 10017"/>
                                <a:gd name="connsiteY118" fmla="*/ 4010 h 10000"/>
                                <a:gd name="connsiteX119" fmla="*/ 7041 w 10017"/>
                                <a:gd name="connsiteY119" fmla="*/ 3547 h 10000"/>
                                <a:gd name="connsiteX120" fmla="*/ 7082 w 10017"/>
                                <a:gd name="connsiteY120" fmla="*/ 1850 h 10000"/>
                                <a:gd name="connsiteX121" fmla="*/ 7167 w 10017"/>
                                <a:gd name="connsiteY121" fmla="*/ 2235 h 10000"/>
                                <a:gd name="connsiteX122" fmla="*/ 7251 w 10017"/>
                                <a:gd name="connsiteY122" fmla="*/ 1812 h 10000"/>
                                <a:gd name="connsiteX123" fmla="*/ 7292 w 10017"/>
                                <a:gd name="connsiteY123" fmla="*/ 2080 h 10000"/>
                                <a:gd name="connsiteX124" fmla="*/ 7333 w 10017"/>
                                <a:gd name="connsiteY124" fmla="*/ 1737 h 10000"/>
                                <a:gd name="connsiteX125" fmla="*/ 7374 w 10017"/>
                                <a:gd name="connsiteY125" fmla="*/ 4550 h 10000"/>
                                <a:gd name="connsiteX126" fmla="*/ 7374 w 10017"/>
                                <a:gd name="connsiteY126" fmla="*/ 2273 h 10000"/>
                                <a:gd name="connsiteX127" fmla="*/ 7457 w 10017"/>
                                <a:gd name="connsiteY127" fmla="*/ 810 h 10000"/>
                                <a:gd name="connsiteX128" fmla="*/ 7541 w 10017"/>
                                <a:gd name="connsiteY128" fmla="*/ 1464 h 10000"/>
                                <a:gd name="connsiteX129" fmla="*/ 7584 w 10017"/>
                                <a:gd name="connsiteY129" fmla="*/ 1158 h 10000"/>
                                <a:gd name="connsiteX130" fmla="*/ 7666 w 10017"/>
                                <a:gd name="connsiteY130" fmla="*/ 2546 h 10000"/>
                                <a:gd name="connsiteX131" fmla="*/ 7666 w 10017"/>
                                <a:gd name="connsiteY131" fmla="*/ 3547 h 10000"/>
                                <a:gd name="connsiteX132" fmla="*/ 7710 w 10017"/>
                                <a:gd name="connsiteY132" fmla="*/ 1887 h 10000"/>
                                <a:gd name="connsiteX133" fmla="*/ 7875 w 10017"/>
                                <a:gd name="connsiteY133" fmla="*/ 771 h 10000"/>
                                <a:gd name="connsiteX134" fmla="*/ 7916 w 10017"/>
                                <a:gd name="connsiteY134" fmla="*/ 3585 h 10000"/>
                                <a:gd name="connsiteX135" fmla="*/ 8000 w 10017"/>
                                <a:gd name="connsiteY135" fmla="*/ 1040 h 10000"/>
                                <a:gd name="connsiteX136" fmla="*/ 8124 w 10017"/>
                                <a:gd name="connsiteY136" fmla="*/ 2391 h 10000"/>
                                <a:gd name="connsiteX137" fmla="*/ 8167 w 10017"/>
                                <a:gd name="connsiteY137" fmla="*/ 1195 h 10000"/>
                                <a:gd name="connsiteX138" fmla="*/ 8167 w 10017"/>
                                <a:gd name="connsiteY138" fmla="*/ 3896 h 10000"/>
                                <a:gd name="connsiteX139" fmla="*/ 8292 w 10017"/>
                                <a:gd name="connsiteY139" fmla="*/ 2004 h 10000"/>
                                <a:gd name="connsiteX140" fmla="*/ 8334 w 10017"/>
                                <a:gd name="connsiteY140" fmla="*/ 2507 h 10000"/>
                                <a:gd name="connsiteX141" fmla="*/ 8375 w 10017"/>
                                <a:gd name="connsiteY141" fmla="*/ 3816 h 10000"/>
                                <a:gd name="connsiteX142" fmla="*/ 8458 w 10017"/>
                                <a:gd name="connsiteY142" fmla="*/ 1195 h 10000"/>
                                <a:gd name="connsiteX143" fmla="*/ 8541 w 10017"/>
                                <a:gd name="connsiteY143" fmla="*/ 1887 h 10000"/>
                                <a:gd name="connsiteX144" fmla="*/ 8751 w 10017"/>
                                <a:gd name="connsiteY144" fmla="*/ 3703 h 10000"/>
                                <a:gd name="connsiteX145" fmla="*/ 8833 w 10017"/>
                                <a:gd name="connsiteY145" fmla="*/ 2621 h 10000"/>
                                <a:gd name="connsiteX146" fmla="*/ 8959 w 10017"/>
                                <a:gd name="connsiteY146" fmla="*/ 1233 h 10000"/>
                                <a:gd name="connsiteX147" fmla="*/ 9000 w 10017"/>
                                <a:gd name="connsiteY147" fmla="*/ 2658 h 10000"/>
                                <a:gd name="connsiteX148" fmla="*/ 9042 w 10017"/>
                                <a:gd name="connsiteY148" fmla="*/ 3045 h 10000"/>
                                <a:gd name="connsiteX149" fmla="*/ 9042 w 10017"/>
                                <a:gd name="connsiteY149" fmla="*/ 3200 h 10000"/>
                                <a:gd name="connsiteX150" fmla="*/ 9167 w 10017"/>
                                <a:gd name="connsiteY150" fmla="*/ 2273 h 10000"/>
                                <a:gd name="connsiteX151" fmla="*/ 9250 w 10017"/>
                                <a:gd name="connsiteY151" fmla="*/ 3045 h 10000"/>
                                <a:gd name="connsiteX152" fmla="*/ 9291 w 10017"/>
                                <a:gd name="connsiteY152" fmla="*/ 2893 h 10000"/>
                                <a:gd name="connsiteX153" fmla="*/ 9291 w 10017"/>
                                <a:gd name="connsiteY153" fmla="*/ 1737 h 10000"/>
                                <a:gd name="connsiteX154" fmla="*/ 9416 w 10017"/>
                                <a:gd name="connsiteY154" fmla="*/ 3624 h 10000"/>
                                <a:gd name="connsiteX155" fmla="*/ 9416 w 10017"/>
                                <a:gd name="connsiteY155" fmla="*/ 2658 h 10000"/>
                                <a:gd name="connsiteX156" fmla="*/ 9501 w 10017"/>
                                <a:gd name="connsiteY156" fmla="*/ 2930 h 10000"/>
                                <a:gd name="connsiteX157" fmla="*/ 9583 w 10017"/>
                                <a:gd name="connsiteY157" fmla="*/ 3356 h 10000"/>
                                <a:gd name="connsiteX158" fmla="*/ 9709 w 10017"/>
                                <a:gd name="connsiteY158" fmla="*/ 1887 h 10000"/>
                                <a:gd name="connsiteX159" fmla="*/ 9709 w 10017"/>
                                <a:gd name="connsiteY159" fmla="*/ 2814 h 10000"/>
                                <a:gd name="connsiteX160" fmla="*/ 9875 w 10017"/>
                                <a:gd name="connsiteY160" fmla="*/ 2160 h 10000"/>
                                <a:gd name="connsiteX161" fmla="*/ 9875 w 10017"/>
                                <a:gd name="connsiteY161" fmla="*/ 3972 h 10000"/>
                                <a:gd name="connsiteX162" fmla="*/ 9875 w 10017"/>
                                <a:gd name="connsiteY162" fmla="*/ 5012 h 10000"/>
                                <a:gd name="connsiteX163" fmla="*/ 10000 w 10017"/>
                                <a:gd name="connsiteY163" fmla="*/ 9945 h 10000"/>
                                <a:gd name="connsiteX0" fmla="*/ 30 w 10017"/>
                                <a:gd name="connsiteY0" fmla="*/ 10000 h 10000"/>
                                <a:gd name="connsiteX1" fmla="*/ 42 w 10017"/>
                                <a:gd name="connsiteY1" fmla="*/ 5435 h 10000"/>
                                <a:gd name="connsiteX2" fmla="*/ 82 w 10017"/>
                                <a:gd name="connsiteY2" fmla="*/ 2930 h 10000"/>
                                <a:gd name="connsiteX3" fmla="*/ 208 w 10017"/>
                                <a:gd name="connsiteY3" fmla="*/ 4395 h 10000"/>
                                <a:gd name="connsiteX4" fmla="*/ 208 w 10017"/>
                                <a:gd name="connsiteY4" fmla="*/ 4126 h 10000"/>
                                <a:gd name="connsiteX5" fmla="*/ 208 w 10017"/>
                                <a:gd name="connsiteY5" fmla="*/ 3547 h 10000"/>
                                <a:gd name="connsiteX6" fmla="*/ 291 w 10017"/>
                                <a:gd name="connsiteY6" fmla="*/ 2353 h 10000"/>
                                <a:gd name="connsiteX7" fmla="*/ 332 w 10017"/>
                                <a:gd name="connsiteY7" fmla="*/ 3431 h 10000"/>
                                <a:gd name="connsiteX8" fmla="*/ 416 w 10017"/>
                                <a:gd name="connsiteY8" fmla="*/ 4010 h 10000"/>
                                <a:gd name="connsiteX9" fmla="*/ 457 w 10017"/>
                                <a:gd name="connsiteY9" fmla="*/ 4010 h 10000"/>
                                <a:gd name="connsiteX10" fmla="*/ 457 w 10017"/>
                                <a:gd name="connsiteY10" fmla="*/ 1464 h 10000"/>
                                <a:gd name="connsiteX11" fmla="*/ 541 w 10017"/>
                                <a:gd name="connsiteY11" fmla="*/ 2658 h 10000"/>
                                <a:gd name="connsiteX12" fmla="*/ 666 w 10017"/>
                                <a:gd name="connsiteY12" fmla="*/ 2122 h 10000"/>
                                <a:gd name="connsiteX13" fmla="*/ 749 w 10017"/>
                                <a:gd name="connsiteY13" fmla="*/ 3740 h 10000"/>
                                <a:gd name="connsiteX14" fmla="*/ 874 w 10017"/>
                                <a:gd name="connsiteY14" fmla="*/ 1350 h 10000"/>
                                <a:gd name="connsiteX15" fmla="*/ 874 w 10017"/>
                                <a:gd name="connsiteY15" fmla="*/ 3356 h 10000"/>
                                <a:gd name="connsiteX16" fmla="*/ 1041 w 10017"/>
                                <a:gd name="connsiteY16" fmla="*/ 2658 h 10000"/>
                                <a:gd name="connsiteX17" fmla="*/ 1041 w 10017"/>
                                <a:gd name="connsiteY17" fmla="*/ 4395 h 10000"/>
                                <a:gd name="connsiteX18" fmla="*/ 1167 w 10017"/>
                                <a:gd name="connsiteY18" fmla="*/ 3468 h 10000"/>
                                <a:gd name="connsiteX19" fmla="*/ 1248 w 10017"/>
                                <a:gd name="connsiteY19" fmla="*/ 2893 h 10000"/>
                                <a:gd name="connsiteX20" fmla="*/ 1333 w 10017"/>
                                <a:gd name="connsiteY20" fmla="*/ 3740 h 10000"/>
                                <a:gd name="connsiteX21" fmla="*/ 1373 w 10017"/>
                                <a:gd name="connsiteY21" fmla="*/ 4626 h 10000"/>
                                <a:gd name="connsiteX22" fmla="*/ 1457 w 10017"/>
                                <a:gd name="connsiteY22" fmla="*/ 2004 h 10000"/>
                                <a:gd name="connsiteX23" fmla="*/ 1541 w 10017"/>
                                <a:gd name="connsiteY23" fmla="*/ 3356 h 10000"/>
                                <a:gd name="connsiteX24" fmla="*/ 1582 w 10017"/>
                                <a:gd name="connsiteY24" fmla="*/ 38 h 10000"/>
                                <a:gd name="connsiteX25" fmla="*/ 1707 w 10017"/>
                                <a:gd name="connsiteY25" fmla="*/ 3740 h 10000"/>
                                <a:gd name="connsiteX26" fmla="*/ 1833 w 10017"/>
                                <a:gd name="connsiteY26" fmla="*/ 2273 h 10000"/>
                                <a:gd name="connsiteX27" fmla="*/ 1916 w 10017"/>
                                <a:gd name="connsiteY27" fmla="*/ 1850 h 10000"/>
                                <a:gd name="connsiteX28" fmla="*/ 1916 w 10017"/>
                                <a:gd name="connsiteY28" fmla="*/ 1619 h 10000"/>
                                <a:gd name="connsiteX29" fmla="*/ 1999 w 10017"/>
                                <a:gd name="connsiteY29" fmla="*/ 4010 h 10000"/>
                                <a:gd name="connsiteX30" fmla="*/ 2041 w 10017"/>
                                <a:gd name="connsiteY30" fmla="*/ 3740 h 10000"/>
                                <a:gd name="connsiteX31" fmla="*/ 2123 w 10017"/>
                                <a:gd name="connsiteY31" fmla="*/ 3468 h 10000"/>
                                <a:gd name="connsiteX32" fmla="*/ 2165 w 10017"/>
                                <a:gd name="connsiteY32" fmla="*/ 654 h 10000"/>
                                <a:gd name="connsiteX33" fmla="*/ 2165 w 10017"/>
                                <a:gd name="connsiteY33" fmla="*/ 3045 h 10000"/>
                                <a:gd name="connsiteX34" fmla="*/ 2208 w 10017"/>
                                <a:gd name="connsiteY34" fmla="*/ 4395 h 10000"/>
                                <a:gd name="connsiteX35" fmla="*/ 2374 w 10017"/>
                                <a:gd name="connsiteY35" fmla="*/ 3356 h 10000"/>
                                <a:gd name="connsiteX36" fmla="*/ 2417 w 10017"/>
                                <a:gd name="connsiteY36" fmla="*/ 3816 h 10000"/>
                                <a:gd name="connsiteX37" fmla="*/ 2417 w 10017"/>
                                <a:gd name="connsiteY37" fmla="*/ 4088 h 10000"/>
                                <a:gd name="connsiteX38" fmla="*/ 2457 w 10017"/>
                                <a:gd name="connsiteY38" fmla="*/ 3972 h 10000"/>
                                <a:gd name="connsiteX39" fmla="*/ 2542 w 10017"/>
                                <a:gd name="connsiteY39" fmla="*/ 3275 h 10000"/>
                                <a:gd name="connsiteX40" fmla="*/ 2624 w 10017"/>
                                <a:gd name="connsiteY40" fmla="*/ 2160 h 10000"/>
                                <a:gd name="connsiteX41" fmla="*/ 2666 w 10017"/>
                                <a:gd name="connsiteY41" fmla="*/ 2893 h 10000"/>
                                <a:gd name="connsiteX42" fmla="*/ 2750 w 10017"/>
                                <a:gd name="connsiteY42" fmla="*/ 3356 h 10000"/>
                                <a:gd name="connsiteX43" fmla="*/ 2750 w 10017"/>
                                <a:gd name="connsiteY43" fmla="*/ 3740 h 10000"/>
                                <a:gd name="connsiteX44" fmla="*/ 2791 w 10017"/>
                                <a:gd name="connsiteY44" fmla="*/ 3356 h 10000"/>
                                <a:gd name="connsiteX45" fmla="*/ 2832 w 10017"/>
                                <a:gd name="connsiteY45" fmla="*/ 2893 h 10000"/>
                                <a:gd name="connsiteX46" fmla="*/ 2875 w 10017"/>
                                <a:gd name="connsiteY46" fmla="*/ 2273 h 10000"/>
                                <a:gd name="connsiteX47" fmla="*/ 2875 w 10017"/>
                                <a:gd name="connsiteY47" fmla="*/ 2160 h 10000"/>
                                <a:gd name="connsiteX48" fmla="*/ 3041 w 10017"/>
                                <a:gd name="connsiteY48" fmla="*/ 4202 h 10000"/>
                                <a:gd name="connsiteX49" fmla="*/ 3165 w 10017"/>
                                <a:gd name="connsiteY49" fmla="*/ 1195 h 10000"/>
                                <a:gd name="connsiteX50" fmla="*/ 3250 w 10017"/>
                                <a:gd name="connsiteY50" fmla="*/ 2700 h 10000"/>
                                <a:gd name="connsiteX51" fmla="*/ 3333 w 10017"/>
                                <a:gd name="connsiteY51" fmla="*/ 1040 h 10000"/>
                                <a:gd name="connsiteX52" fmla="*/ 3417 w 10017"/>
                                <a:gd name="connsiteY52" fmla="*/ 1426 h 10000"/>
                                <a:gd name="connsiteX53" fmla="*/ 3500 w 10017"/>
                                <a:gd name="connsiteY53" fmla="*/ 2700 h 10000"/>
                                <a:gd name="connsiteX54" fmla="*/ 3624 w 10017"/>
                                <a:gd name="connsiteY54" fmla="*/ 2080 h 10000"/>
                                <a:gd name="connsiteX55" fmla="*/ 3666 w 10017"/>
                                <a:gd name="connsiteY55" fmla="*/ 3547 h 10000"/>
                                <a:gd name="connsiteX56" fmla="*/ 3750 w 10017"/>
                                <a:gd name="connsiteY56" fmla="*/ 2893 h 10000"/>
                                <a:gd name="connsiteX57" fmla="*/ 3750 w 10017"/>
                                <a:gd name="connsiteY57" fmla="*/ 4664 h 10000"/>
                                <a:gd name="connsiteX58" fmla="*/ 3832 w 10017"/>
                                <a:gd name="connsiteY58" fmla="*/ 4088 h 10000"/>
                                <a:gd name="connsiteX59" fmla="*/ 3916 w 10017"/>
                                <a:gd name="connsiteY59" fmla="*/ 3083 h 10000"/>
                                <a:gd name="connsiteX60" fmla="*/ 3916 w 10017"/>
                                <a:gd name="connsiteY60" fmla="*/ 2235 h 10000"/>
                                <a:gd name="connsiteX61" fmla="*/ 3916 w 10017"/>
                                <a:gd name="connsiteY61" fmla="*/ 1737 h 10000"/>
                                <a:gd name="connsiteX62" fmla="*/ 3957 w 10017"/>
                                <a:gd name="connsiteY62" fmla="*/ 2004 h 10000"/>
                                <a:gd name="connsiteX63" fmla="*/ 3957 w 10017"/>
                                <a:gd name="connsiteY63" fmla="*/ 2391 h 10000"/>
                                <a:gd name="connsiteX64" fmla="*/ 4082 w 10017"/>
                                <a:gd name="connsiteY64" fmla="*/ 4088 h 10000"/>
                                <a:gd name="connsiteX65" fmla="*/ 4124 w 10017"/>
                                <a:gd name="connsiteY65" fmla="*/ 4202 h 10000"/>
                                <a:gd name="connsiteX66" fmla="*/ 4291 w 10017"/>
                                <a:gd name="connsiteY66" fmla="*/ 2930 h 10000"/>
                                <a:gd name="connsiteX67" fmla="*/ 4333 w 10017"/>
                                <a:gd name="connsiteY67" fmla="*/ 2546 h 10000"/>
                                <a:gd name="connsiteX68" fmla="*/ 4458 w 10017"/>
                                <a:gd name="connsiteY68" fmla="*/ 3585 h 10000"/>
                                <a:gd name="connsiteX69" fmla="*/ 4541 w 10017"/>
                                <a:gd name="connsiteY69" fmla="*/ 3740 h 10000"/>
                                <a:gd name="connsiteX70" fmla="*/ 4583 w 10017"/>
                                <a:gd name="connsiteY70" fmla="*/ 1698 h 10000"/>
                                <a:gd name="connsiteX71" fmla="*/ 4707 w 10017"/>
                                <a:gd name="connsiteY71" fmla="*/ 3045 h 10000"/>
                                <a:gd name="connsiteX72" fmla="*/ 4750 w 10017"/>
                                <a:gd name="connsiteY72" fmla="*/ 386 h 10000"/>
                                <a:gd name="connsiteX73" fmla="*/ 4792 w 10017"/>
                                <a:gd name="connsiteY73" fmla="*/ 3468 h 10000"/>
                                <a:gd name="connsiteX74" fmla="*/ 4876 w 10017"/>
                                <a:gd name="connsiteY74" fmla="*/ 2391 h 10000"/>
                                <a:gd name="connsiteX75" fmla="*/ 4999 w 10017"/>
                                <a:gd name="connsiteY75" fmla="*/ 3045 h 10000"/>
                                <a:gd name="connsiteX76" fmla="*/ 5041 w 10017"/>
                                <a:gd name="connsiteY76" fmla="*/ 2621 h 10000"/>
                                <a:gd name="connsiteX77" fmla="*/ 5166 w 10017"/>
                                <a:gd name="connsiteY77" fmla="*/ 1506 h 10000"/>
                                <a:gd name="connsiteX78" fmla="*/ 5207 w 10017"/>
                                <a:gd name="connsiteY78" fmla="*/ 3083 h 10000"/>
                                <a:gd name="connsiteX79" fmla="*/ 5250 w 10017"/>
                                <a:gd name="connsiteY79" fmla="*/ 2507 h 10000"/>
                                <a:gd name="connsiteX80" fmla="*/ 5334 w 10017"/>
                                <a:gd name="connsiteY80" fmla="*/ 1698 h 10000"/>
                                <a:gd name="connsiteX81" fmla="*/ 5375 w 10017"/>
                                <a:gd name="connsiteY81" fmla="*/ 2391 h 10000"/>
                                <a:gd name="connsiteX82" fmla="*/ 5457 w 10017"/>
                                <a:gd name="connsiteY82" fmla="*/ 3045 h 10000"/>
                                <a:gd name="connsiteX83" fmla="*/ 5540 w 10017"/>
                                <a:gd name="connsiteY83" fmla="*/ 2507 h 10000"/>
                                <a:gd name="connsiteX84" fmla="*/ 5582 w 10017"/>
                                <a:gd name="connsiteY84" fmla="*/ 1850 h 10000"/>
                                <a:gd name="connsiteX85" fmla="*/ 5582 w 10017"/>
                                <a:gd name="connsiteY85" fmla="*/ 2122 h 10000"/>
                                <a:gd name="connsiteX86" fmla="*/ 5582 w 10017"/>
                                <a:gd name="connsiteY86" fmla="*/ 2507 h 10000"/>
                                <a:gd name="connsiteX87" fmla="*/ 5625 w 10017"/>
                                <a:gd name="connsiteY87" fmla="*/ 2353 h 10000"/>
                                <a:gd name="connsiteX88" fmla="*/ 5667 w 10017"/>
                                <a:gd name="connsiteY88" fmla="*/ 1812 h 10000"/>
                                <a:gd name="connsiteX89" fmla="*/ 5792 w 10017"/>
                                <a:gd name="connsiteY89" fmla="*/ 2777 h 10000"/>
                                <a:gd name="connsiteX90" fmla="*/ 5792 w 10017"/>
                                <a:gd name="connsiteY90" fmla="*/ 3007 h 10000"/>
                                <a:gd name="connsiteX91" fmla="*/ 5792 w 10017"/>
                                <a:gd name="connsiteY91" fmla="*/ 2814 h 10000"/>
                                <a:gd name="connsiteX92" fmla="*/ 5833 w 10017"/>
                                <a:gd name="connsiteY92" fmla="*/ 2235 h 10000"/>
                                <a:gd name="connsiteX93" fmla="*/ 5875 w 10017"/>
                                <a:gd name="connsiteY93" fmla="*/ 1619 h 10000"/>
                                <a:gd name="connsiteX94" fmla="*/ 5957 w 10017"/>
                                <a:gd name="connsiteY94" fmla="*/ 3162 h 10000"/>
                                <a:gd name="connsiteX95" fmla="*/ 6000 w 10017"/>
                                <a:gd name="connsiteY95" fmla="*/ 2546 h 10000"/>
                                <a:gd name="connsiteX96" fmla="*/ 6000 w 10017"/>
                                <a:gd name="connsiteY96" fmla="*/ 1313 h 10000"/>
                                <a:gd name="connsiteX97" fmla="*/ 6041 w 10017"/>
                                <a:gd name="connsiteY97" fmla="*/ 1619 h 10000"/>
                                <a:gd name="connsiteX98" fmla="*/ 6041 w 10017"/>
                                <a:gd name="connsiteY98" fmla="*/ 2353 h 10000"/>
                                <a:gd name="connsiteX99" fmla="*/ 6041 w 10017"/>
                                <a:gd name="connsiteY99" fmla="*/ 2122 h 10000"/>
                                <a:gd name="connsiteX100" fmla="*/ 6083 w 10017"/>
                                <a:gd name="connsiteY100" fmla="*/ 1506 h 10000"/>
                                <a:gd name="connsiteX101" fmla="*/ 6083 w 10017"/>
                                <a:gd name="connsiteY101" fmla="*/ 2546 h 10000"/>
                                <a:gd name="connsiteX102" fmla="*/ 6207 w 10017"/>
                                <a:gd name="connsiteY102" fmla="*/ 310 h 10000"/>
                                <a:gd name="connsiteX103" fmla="*/ 6251 w 10017"/>
                                <a:gd name="connsiteY103" fmla="*/ 4088 h 10000"/>
                                <a:gd name="connsiteX104" fmla="*/ 6291 w 10017"/>
                                <a:gd name="connsiteY104" fmla="*/ 2429 h 10000"/>
                                <a:gd name="connsiteX105" fmla="*/ 6376 w 10017"/>
                                <a:gd name="connsiteY105" fmla="*/ 3854 h 10000"/>
                                <a:gd name="connsiteX106" fmla="*/ 6417 w 10017"/>
                                <a:gd name="connsiteY106" fmla="*/ 1850 h 10000"/>
                                <a:gd name="connsiteX107" fmla="*/ 6457 w 10017"/>
                                <a:gd name="connsiteY107" fmla="*/ 3162 h 10000"/>
                                <a:gd name="connsiteX108" fmla="*/ 6499 w 10017"/>
                                <a:gd name="connsiteY108" fmla="*/ 1313 h 10000"/>
                                <a:gd name="connsiteX109" fmla="*/ 6583 w 10017"/>
                                <a:gd name="connsiteY109" fmla="*/ 2893 h 10000"/>
                                <a:gd name="connsiteX110" fmla="*/ 6583 w 10017"/>
                                <a:gd name="connsiteY110" fmla="*/ 3585 h 10000"/>
                                <a:gd name="connsiteX111" fmla="*/ 6625 w 10017"/>
                                <a:gd name="connsiteY111" fmla="*/ 3740 h 10000"/>
                                <a:gd name="connsiteX112" fmla="*/ 6625 w 10017"/>
                                <a:gd name="connsiteY112" fmla="*/ 3200 h 10000"/>
                                <a:gd name="connsiteX113" fmla="*/ 6708 w 10017"/>
                                <a:gd name="connsiteY113" fmla="*/ 2004 h 10000"/>
                                <a:gd name="connsiteX114" fmla="*/ 6833 w 10017"/>
                                <a:gd name="connsiteY114" fmla="*/ 3356 h 10000"/>
                                <a:gd name="connsiteX115" fmla="*/ 6916 w 10017"/>
                                <a:gd name="connsiteY115" fmla="*/ 1850 h 10000"/>
                                <a:gd name="connsiteX116" fmla="*/ 6916 w 10017"/>
                                <a:gd name="connsiteY116" fmla="*/ 2429 h 10000"/>
                                <a:gd name="connsiteX117" fmla="*/ 6958 w 10017"/>
                                <a:gd name="connsiteY117" fmla="*/ 2621 h 10000"/>
                                <a:gd name="connsiteX118" fmla="*/ 6958 w 10017"/>
                                <a:gd name="connsiteY118" fmla="*/ 4010 h 10000"/>
                                <a:gd name="connsiteX119" fmla="*/ 7041 w 10017"/>
                                <a:gd name="connsiteY119" fmla="*/ 3547 h 10000"/>
                                <a:gd name="connsiteX120" fmla="*/ 7082 w 10017"/>
                                <a:gd name="connsiteY120" fmla="*/ 1850 h 10000"/>
                                <a:gd name="connsiteX121" fmla="*/ 7167 w 10017"/>
                                <a:gd name="connsiteY121" fmla="*/ 2235 h 10000"/>
                                <a:gd name="connsiteX122" fmla="*/ 7251 w 10017"/>
                                <a:gd name="connsiteY122" fmla="*/ 1812 h 10000"/>
                                <a:gd name="connsiteX123" fmla="*/ 7292 w 10017"/>
                                <a:gd name="connsiteY123" fmla="*/ 2080 h 10000"/>
                                <a:gd name="connsiteX124" fmla="*/ 7333 w 10017"/>
                                <a:gd name="connsiteY124" fmla="*/ 1737 h 10000"/>
                                <a:gd name="connsiteX125" fmla="*/ 7374 w 10017"/>
                                <a:gd name="connsiteY125" fmla="*/ 4550 h 10000"/>
                                <a:gd name="connsiteX126" fmla="*/ 7374 w 10017"/>
                                <a:gd name="connsiteY126" fmla="*/ 2273 h 10000"/>
                                <a:gd name="connsiteX127" fmla="*/ 7457 w 10017"/>
                                <a:gd name="connsiteY127" fmla="*/ 810 h 10000"/>
                                <a:gd name="connsiteX128" fmla="*/ 7541 w 10017"/>
                                <a:gd name="connsiteY128" fmla="*/ 1464 h 10000"/>
                                <a:gd name="connsiteX129" fmla="*/ 7584 w 10017"/>
                                <a:gd name="connsiteY129" fmla="*/ 1158 h 10000"/>
                                <a:gd name="connsiteX130" fmla="*/ 7666 w 10017"/>
                                <a:gd name="connsiteY130" fmla="*/ 2546 h 10000"/>
                                <a:gd name="connsiteX131" fmla="*/ 7666 w 10017"/>
                                <a:gd name="connsiteY131" fmla="*/ 3547 h 10000"/>
                                <a:gd name="connsiteX132" fmla="*/ 7710 w 10017"/>
                                <a:gd name="connsiteY132" fmla="*/ 1887 h 10000"/>
                                <a:gd name="connsiteX133" fmla="*/ 7875 w 10017"/>
                                <a:gd name="connsiteY133" fmla="*/ 771 h 10000"/>
                                <a:gd name="connsiteX134" fmla="*/ 7916 w 10017"/>
                                <a:gd name="connsiteY134" fmla="*/ 3585 h 10000"/>
                                <a:gd name="connsiteX135" fmla="*/ 8000 w 10017"/>
                                <a:gd name="connsiteY135" fmla="*/ 1040 h 10000"/>
                                <a:gd name="connsiteX136" fmla="*/ 8124 w 10017"/>
                                <a:gd name="connsiteY136" fmla="*/ 2391 h 10000"/>
                                <a:gd name="connsiteX137" fmla="*/ 8167 w 10017"/>
                                <a:gd name="connsiteY137" fmla="*/ 1195 h 10000"/>
                                <a:gd name="connsiteX138" fmla="*/ 8167 w 10017"/>
                                <a:gd name="connsiteY138" fmla="*/ 3896 h 10000"/>
                                <a:gd name="connsiteX139" fmla="*/ 8292 w 10017"/>
                                <a:gd name="connsiteY139" fmla="*/ 2004 h 10000"/>
                                <a:gd name="connsiteX140" fmla="*/ 8334 w 10017"/>
                                <a:gd name="connsiteY140" fmla="*/ 2507 h 10000"/>
                                <a:gd name="connsiteX141" fmla="*/ 8375 w 10017"/>
                                <a:gd name="connsiteY141" fmla="*/ 3816 h 10000"/>
                                <a:gd name="connsiteX142" fmla="*/ 8458 w 10017"/>
                                <a:gd name="connsiteY142" fmla="*/ 1195 h 10000"/>
                                <a:gd name="connsiteX143" fmla="*/ 8541 w 10017"/>
                                <a:gd name="connsiteY143" fmla="*/ 1887 h 10000"/>
                                <a:gd name="connsiteX144" fmla="*/ 8751 w 10017"/>
                                <a:gd name="connsiteY144" fmla="*/ 3703 h 10000"/>
                                <a:gd name="connsiteX145" fmla="*/ 8833 w 10017"/>
                                <a:gd name="connsiteY145" fmla="*/ 2621 h 10000"/>
                                <a:gd name="connsiteX146" fmla="*/ 8959 w 10017"/>
                                <a:gd name="connsiteY146" fmla="*/ 1233 h 10000"/>
                                <a:gd name="connsiteX147" fmla="*/ 9000 w 10017"/>
                                <a:gd name="connsiteY147" fmla="*/ 2658 h 10000"/>
                                <a:gd name="connsiteX148" fmla="*/ 9042 w 10017"/>
                                <a:gd name="connsiteY148" fmla="*/ 3045 h 10000"/>
                                <a:gd name="connsiteX149" fmla="*/ 9042 w 10017"/>
                                <a:gd name="connsiteY149" fmla="*/ 3200 h 10000"/>
                                <a:gd name="connsiteX150" fmla="*/ 9167 w 10017"/>
                                <a:gd name="connsiteY150" fmla="*/ 2273 h 10000"/>
                                <a:gd name="connsiteX151" fmla="*/ 9250 w 10017"/>
                                <a:gd name="connsiteY151" fmla="*/ 3045 h 10000"/>
                                <a:gd name="connsiteX152" fmla="*/ 9291 w 10017"/>
                                <a:gd name="connsiteY152" fmla="*/ 2893 h 10000"/>
                                <a:gd name="connsiteX153" fmla="*/ 9291 w 10017"/>
                                <a:gd name="connsiteY153" fmla="*/ 1737 h 10000"/>
                                <a:gd name="connsiteX154" fmla="*/ 9416 w 10017"/>
                                <a:gd name="connsiteY154" fmla="*/ 3624 h 10000"/>
                                <a:gd name="connsiteX155" fmla="*/ 9416 w 10017"/>
                                <a:gd name="connsiteY155" fmla="*/ 2658 h 10000"/>
                                <a:gd name="connsiteX156" fmla="*/ 9501 w 10017"/>
                                <a:gd name="connsiteY156" fmla="*/ 2930 h 10000"/>
                                <a:gd name="connsiteX157" fmla="*/ 9583 w 10017"/>
                                <a:gd name="connsiteY157" fmla="*/ 3356 h 10000"/>
                                <a:gd name="connsiteX158" fmla="*/ 9709 w 10017"/>
                                <a:gd name="connsiteY158" fmla="*/ 1887 h 10000"/>
                                <a:gd name="connsiteX159" fmla="*/ 9709 w 10017"/>
                                <a:gd name="connsiteY159" fmla="*/ 2814 h 10000"/>
                                <a:gd name="connsiteX160" fmla="*/ 9875 w 10017"/>
                                <a:gd name="connsiteY160" fmla="*/ 2160 h 10000"/>
                                <a:gd name="connsiteX161" fmla="*/ 9875 w 10017"/>
                                <a:gd name="connsiteY161" fmla="*/ 3972 h 10000"/>
                                <a:gd name="connsiteX162" fmla="*/ 9875 w 10017"/>
                                <a:gd name="connsiteY162" fmla="*/ 5012 h 10000"/>
                                <a:gd name="connsiteX163" fmla="*/ 10000 w 10017"/>
                                <a:gd name="connsiteY163" fmla="*/ 9945 h 10000"/>
                                <a:gd name="connsiteX0" fmla="*/ 30 w 10000"/>
                                <a:gd name="connsiteY0" fmla="*/ 10000 h 10000"/>
                                <a:gd name="connsiteX1" fmla="*/ 42 w 10000"/>
                                <a:gd name="connsiteY1" fmla="*/ 5435 h 10000"/>
                                <a:gd name="connsiteX2" fmla="*/ 82 w 10000"/>
                                <a:gd name="connsiteY2" fmla="*/ 2930 h 10000"/>
                                <a:gd name="connsiteX3" fmla="*/ 208 w 10000"/>
                                <a:gd name="connsiteY3" fmla="*/ 4395 h 10000"/>
                                <a:gd name="connsiteX4" fmla="*/ 208 w 10000"/>
                                <a:gd name="connsiteY4" fmla="*/ 4126 h 10000"/>
                                <a:gd name="connsiteX5" fmla="*/ 208 w 10000"/>
                                <a:gd name="connsiteY5" fmla="*/ 3547 h 10000"/>
                                <a:gd name="connsiteX6" fmla="*/ 291 w 10000"/>
                                <a:gd name="connsiteY6" fmla="*/ 2353 h 10000"/>
                                <a:gd name="connsiteX7" fmla="*/ 332 w 10000"/>
                                <a:gd name="connsiteY7" fmla="*/ 3431 h 10000"/>
                                <a:gd name="connsiteX8" fmla="*/ 416 w 10000"/>
                                <a:gd name="connsiteY8" fmla="*/ 4010 h 10000"/>
                                <a:gd name="connsiteX9" fmla="*/ 457 w 10000"/>
                                <a:gd name="connsiteY9" fmla="*/ 4010 h 10000"/>
                                <a:gd name="connsiteX10" fmla="*/ 457 w 10000"/>
                                <a:gd name="connsiteY10" fmla="*/ 1464 h 10000"/>
                                <a:gd name="connsiteX11" fmla="*/ 541 w 10000"/>
                                <a:gd name="connsiteY11" fmla="*/ 2658 h 10000"/>
                                <a:gd name="connsiteX12" fmla="*/ 666 w 10000"/>
                                <a:gd name="connsiteY12" fmla="*/ 2122 h 10000"/>
                                <a:gd name="connsiteX13" fmla="*/ 749 w 10000"/>
                                <a:gd name="connsiteY13" fmla="*/ 3740 h 10000"/>
                                <a:gd name="connsiteX14" fmla="*/ 874 w 10000"/>
                                <a:gd name="connsiteY14" fmla="*/ 1350 h 10000"/>
                                <a:gd name="connsiteX15" fmla="*/ 874 w 10000"/>
                                <a:gd name="connsiteY15" fmla="*/ 3356 h 10000"/>
                                <a:gd name="connsiteX16" fmla="*/ 1041 w 10000"/>
                                <a:gd name="connsiteY16" fmla="*/ 2658 h 10000"/>
                                <a:gd name="connsiteX17" fmla="*/ 1041 w 10000"/>
                                <a:gd name="connsiteY17" fmla="*/ 4395 h 10000"/>
                                <a:gd name="connsiteX18" fmla="*/ 1167 w 10000"/>
                                <a:gd name="connsiteY18" fmla="*/ 3468 h 10000"/>
                                <a:gd name="connsiteX19" fmla="*/ 1248 w 10000"/>
                                <a:gd name="connsiteY19" fmla="*/ 2893 h 10000"/>
                                <a:gd name="connsiteX20" fmla="*/ 1333 w 10000"/>
                                <a:gd name="connsiteY20" fmla="*/ 3740 h 10000"/>
                                <a:gd name="connsiteX21" fmla="*/ 1373 w 10000"/>
                                <a:gd name="connsiteY21" fmla="*/ 4626 h 10000"/>
                                <a:gd name="connsiteX22" fmla="*/ 1457 w 10000"/>
                                <a:gd name="connsiteY22" fmla="*/ 2004 h 10000"/>
                                <a:gd name="connsiteX23" fmla="*/ 1541 w 10000"/>
                                <a:gd name="connsiteY23" fmla="*/ 3356 h 10000"/>
                                <a:gd name="connsiteX24" fmla="*/ 1582 w 10000"/>
                                <a:gd name="connsiteY24" fmla="*/ 38 h 10000"/>
                                <a:gd name="connsiteX25" fmla="*/ 1707 w 10000"/>
                                <a:gd name="connsiteY25" fmla="*/ 3740 h 10000"/>
                                <a:gd name="connsiteX26" fmla="*/ 1833 w 10000"/>
                                <a:gd name="connsiteY26" fmla="*/ 2273 h 10000"/>
                                <a:gd name="connsiteX27" fmla="*/ 1916 w 10000"/>
                                <a:gd name="connsiteY27" fmla="*/ 1850 h 10000"/>
                                <a:gd name="connsiteX28" fmla="*/ 1916 w 10000"/>
                                <a:gd name="connsiteY28" fmla="*/ 1619 h 10000"/>
                                <a:gd name="connsiteX29" fmla="*/ 1999 w 10000"/>
                                <a:gd name="connsiteY29" fmla="*/ 4010 h 10000"/>
                                <a:gd name="connsiteX30" fmla="*/ 2041 w 10000"/>
                                <a:gd name="connsiteY30" fmla="*/ 3740 h 10000"/>
                                <a:gd name="connsiteX31" fmla="*/ 2123 w 10000"/>
                                <a:gd name="connsiteY31" fmla="*/ 3468 h 10000"/>
                                <a:gd name="connsiteX32" fmla="*/ 2165 w 10000"/>
                                <a:gd name="connsiteY32" fmla="*/ 654 h 10000"/>
                                <a:gd name="connsiteX33" fmla="*/ 2165 w 10000"/>
                                <a:gd name="connsiteY33" fmla="*/ 3045 h 10000"/>
                                <a:gd name="connsiteX34" fmla="*/ 2208 w 10000"/>
                                <a:gd name="connsiteY34" fmla="*/ 4395 h 10000"/>
                                <a:gd name="connsiteX35" fmla="*/ 2374 w 10000"/>
                                <a:gd name="connsiteY35" fmla="*/ 3356 h 10000"/>
                                <a:gd name="connsiteX36" fmla="*/ 2417 w 10000"/>
                                <a:gd name="connsiteY36" fmla="*/ 3816 h 10000"/>
                                <a:gd name="connsiteX37" fmla="*/ 2417 w 10000"/>
                                <a:gd name="connsiteY37" fmla="*/ 4088 h 10000"/>
                                <a:gd name="connsiteX38" fmla="*/ 2457 w 10000"/>
                                <a:gd name="connsiteY38" fmla="*/ 3972 h 10000"/>
                                <a:gd name="connsiteX39" fmla="*/ 2542 w 10000"/>
                                <a:gd name="connsiteY39" fmla="*/ 3275 h 10000"/>
                                <a:gd name="connsiteX40" fmla="*/ 2624 w 10000"/>
                                <a:gd name="connsiteY40" fmla="*/ 2160 h 10000"/>
                                <a:gd name="connsiteX41" fmla="*/ 2666 w 10000"/>
                                <a:gd name="connsiteY41" fmla="*/ 2893 h 10000"/>
                                <a:gd name="connsiteX42" fmla="*/ 2750 w 10000"/>
                                <a:gd name="connsiteY42" fmla="*/ 3356 h 10000"/>
                                <a:gd name="connsiteX43" fmla="*/ 2750 w 10000"/>
                                <a:gd name="connsiteY43" fmla="*/ 3740 h 10000"/>
                                <a:gd name="connsiteX44" fmla="*/ 2791 w 10000"/>
                                <a:gd name="connsiteY44" fmla="*/ 3356 h 10000"/>
                                <a:gd name="connsiteX45" fmla="*/ 2832 w 10000"/>
                                <a:gd name="connsiteY45" fmla="*/ 2893 h 10000"/>
                                <a:gd name="connsiteX46" fmla="*/ 2875 w 10000"/>
                                <a:gd name="connsiteY46" fmla="*/ 2273 h 10000"/>
                                <a:gd name="connsiteX47" fmla="*/ 2875 w 10000"/>
                                <a:gd name="connsiteY47" fmla="*/ 2160 h 10000"/>
                                <a:gd name="connsiteX48" fmla="*/ 3041 w 10000"/>
                                <a:gd name="connsiteY48" fmla="*/ 4202 h 10000"/>
                                <a:gd name="connsiteX49" fmla="*/ 3165 w 10000"/>
                                <a:gd name="connsiteY49" fmla="*/ 1195 h 10000"/>
                                <a:gd name="connsiteX50" fmla="*/ 3250 w 10000"/>
                                <a:gd name="connsiteY50" fmla="*/ 2700 h 10000"/>
                                <a:gd name="connsiteX51" fmla="*/ 3333 w 10000"/>
                                <a:gd name="connsiteY51" fmla="*/ 1040 h 10000"/>
                                <a:gd name="connsiteX52" fmla="*/ 3417 w 10000"/>
                                <a:gd name="connsiteY52" fmla="*/ 1426 h 10000"/>
                                <a:gd name="connsiteX53" fmla="*/ 3500 w 10000"/>
                                <a:gd name="connsiteY53" fmla="*/ 2700 h 10000"/>
                                <a:gd name="connsiteX54" fmla="*/ 3624 w 10000"/>
                                <a:gd name="connsiteY54" fmla="*/ 2080 h 10000"/>
                                <a:gd name="connsiteX55" fmla="*/ 3666 w 10000"/>
                                <a:gd name="connsiteY55" fmla="*/ 3547 h 10000"/>
                                <a:gd name="connsiteX56" fmla="*/ 3750 w 10000"/>
                                <a:gd name="connsiteY56" fmla="*/ 2893 h 10000"/>
                                <a:gd name="connsiteX57" fmla="*/ 3750 w 10000"/>
                                <a:gd name="connsiteY57" fmla="*/ 4664 h 10000"/>
                                <a:gd name="connsiteX58" fmla="*/ 3832 w 10000"/>
                                <a:gd name="connsiteY58" fmla="*/ 4088 h 10000"/>
                                <a:gd name="connsiteX59" fmla="*/ 3916 w 10000"/>
                                <a:gd name="connsiteY59" fmla="*/ 3083 h 10000"/>
                                <a:gd name="connsiteX60" fmla="*/ 3916 w 10000"/>
                                <a:gd name="connsiteY60" fmla="*/ 2235 h 10000"/>
                                <a:gd name="connsiteX61" fmla="*/ 3916 w 10000"/>
                                <a:gd name="connsiteY61" fmla="*/ 1737 h 10000"/>
                                <a:gd name="connsiteX62" fmla="*/ 3957 w 10000"/>
                                <a:gd name="connsiteY62" fmla="*/ 2004 h 10000"/>
                                <a:gd name="connsiteX63" fmla="*/ 3957 w 10000"/>
                                <a:gd name="connsiteY63" fmla="*/ 2391 h 10000"/>
                                <a:gd name="connsiteX64" fmla="*/ 4082 w 10000"/>
                                <a:gd name="connsiteY64" fmla="*/ 4088 h 10000"/>
                                <a:gd name="connsiteX65" fmla="*/ 4124 w 10000"/>
                                <a:gd name="connsiteY65" fmla="*/ 4202 h 10000"/>
                                <a:gd name="connsiteX66" fmla="*/ 4291 w 10000"/>
                                <a:gd name="connsiteY66" fmla="*/ 2930 h 10000"/>
                                <a:gd name="connsiteX67" fmla="*/ 4333 w 10000"/>
                                <a:gd name="connsiteY67" fmla="*/ 2546 h 10000"/>
                                <a:gd name="connsiteX68" fmla="*/ 4458 w 10000"/>
                                <a:gd name="connsiteY68" fmla="*/ 3585 h 10000"/>
                                <a:gd name="connsiteX69" fmla="*/ 4541 w 10000"/>
                                <a:gd name="connsiteY69" fmla="*/ 3740 h 10000"/>
                                <a:gd name="connsiteX70" fmla="*/ 4583 w 10000"/>
                                <a:gd name="connsiteY70" fmla="*/ 1698 h 10000"/>
                                <a:gd name="connsiteX71" fmla="*/ 4707 w 10000"/>
                                <a:gd name="connsiteY71" fmla="*/ 3045 h 10000"/>
                                <a:gd name="connsiteX72" fmla="*/ 4750 w 10000"/>
                                <a:gd name="connsiteY72" fmla="*/ 386 h 10000"/>
                                <a:gd name="connsiteX73" fmla="*/ 4792 w 10000"/>
                                <a:gd name="connsiteY73" fmla="*/ 3468 h 10000"/>
                                <a:gd name="connsiteX74" fmla="*/ 4876 w 10000"/>
                                <a:gd name="connsiteY74" fmla="*/ 2391 h 10000"/>
                                <a:gd name="connsiteX75" fmla="*/ 4999 w 10000"/>
                                <a:gd name="connsiteY75" fmla="*/ 3045 h 10000"/>
                                <a:gd name="connsiteX76" fmla="*/ 5041 w 10000"/>
                                <a:gd name="connsiteY76" fmla="*/ 2621 h 10000"/>
                                <a:gd name="connsiteX77" fmla="*/ 5166 w 10000"/>
                                <a:gd name="connsiteY77" fmla="*/ 1506 h 10000"/>
                                <a:gd name="connsiteX78" fmla="*/ 5207 w 10000"/>
                                <a:gd name="connsiteY78" fmla="*/ 3083 h 10000"/>
                                <a:gd name="connsiteX79" fmla="*/ 5250 w 10000"/>
                                <a:gd name="connsiteY79" fmla="*/ 2507 h 10000"/>
                                <a:gd name="connsiteX80" fmla="*/ 5334 w 10000"/>
                                <a:gd name="connsiteY80" fmla="*/ 1698 h 10000"/>
                                <a:gd name="connsiteX81" fmla="*/ 5375 w 10000"/>
                                <a:gd name="connsiteY81" fmla="*/ 2391 h 10000"/>
                                <a:gd name="connsiteX82" fmla="*/ 5457 w 10000"/>
                                <a:gd name="connsiteY82" fmla="*/ 3045 h 10000"/>
                                <a:gd name="connsiteX83" fmla="*/ 5540 w 10000"/>
                                <a:gd name="connsiteY83" fmla="*/ 2507 h 10000"/>
                                <a:gd name="connsiteX84" fmla="*/ 5582 w 10000"/>
                                <a:gd name="connsiteY84" fmla="*/ 1850 h 10000"/>
                                <a:gd name="connsiteX85" fmla="*/ 5582 w 10000"/>
                                <a:gd name="connsiteY85" fmla="*/ 2122 h 10000"/>
                                <a:gd name="connsiteX86" fmla="*/ 5582 w 10000"/>
                                <a:gd name="connsiteY86" fmla="*/ 2507 h 10000"/>
                                <a:gd name="connsiteX87" fmla="*/ 5625 w 10000"/>
                                <a:gd name="connsiteY87" fmla="*/ 2353 h 10000"/>
                                <a:gd name="connsiteX88" fmla="*/ 5667 w 10000"/>
                                <a:gd name="connsiteY88" fmla="*/ 1812 h 10000"/>
                                <a:gd name="connsiteX89" fmla="*/ 5792 w 10000"/>
                                <a:gd name="connsiteY89" fmla="*/ 2777 h 10000"/>
                                <a:gd name="connsiteX90" fmla="*/ 5792 w 10000"/>
                                <a:gd name="connsiteY90" fmla="*/ 3007 h 10000"/>
                                <a:gd name="connsiteX91" fmla="*/ 5792 w 10000"/>
                                <a:gd name="connsiteY91" fmla="*/ 2814 h 10000"/>
                                <a:gd name="connsiteX92" fmla="*/ 5833 w 10000"/>
                                <a:gd name="connsiteY92" fmla="*/ 2235 h 10000"/>
                                <a:gd name="connsiteX93" fmla="*/ 5875 w 10000"/>
                                <a:gd name="connsiteY93" fmla="*/ 1619 h 10000"/>
                                <a:gd name="connsiteX94" fmla="*/ 5957 w 10000"/>
                                <a:gd name="connsiteY94" fmla="*/ 3162 h 10000"/>
                                <a:gd name="connsiteX95" fmla="*/ 6000 w 10000"/>
                                <a:gd name="connsiteY95" fmla="*/ 2546 h 10000"/>
                                <a:gd name="connsiteX96" fmla="*/ 6000 w 10000"/>
                                <a:gd name="connsiteY96" fmla="*/ 1313 h 10000"/>
                                <a:gd name="connsiteX97" fmla="*/ 6041 w 10000"/>
                                <a:gd name="connsiteY97" fmla="*/ 1619 h 10000"/>
                                <a:gd name="connsiteX98" fmla="*/ 6041 w 10000"/>
                                <a:gd name="connsiteY98" fmla="*/ 2353 h 10000"/>
                                <a:gd name="connsiteX99" fmla="*/ 6041 w 10000"/>
                                <a:gd name="connsiteY99" fmla="*/ 2122 h 10000"/>
                                <a:gd name="connsiteX100" fmla="*/ 6083 w 10000"/>
                                <a:gd name="connsiteY100" fmla="*/ 1506 h 10000"/>
                                <a:gd name="connsiteX101" fmla="*/ 6083 w 10000"/>
                                <a:gd name="connsiteY101" fmla="*/ 2546 h 10000"/>
                                <a:gd name="connsiteX102" fmla="*/ 6207 w 10000"/>
                                <a:gd name="connsiteY102" fmla="*/ 310 h 10000"/>
                                <a:gd name="connsiteX103" fmla="*/ 6251 w 10000"/>
                                <a:gd name="connsiteY103" fmla="*/ 4088 h 10000"/>
                                <a:gd name="connsiteX104" fmla="*/ 6291 w 10000"/>
                                <a:gd name="connsiteY104" fmla="*/ 2429 h 10000"/>
                                <a:gd name="connsiteX105" fmla="*/ 6376 w 10000"/>
                                <a:gd name="connsiteY105" fmla="*/ 3854 h 10000"/>
                                <a:gd name="connsiteX106" fmla="*/ 6417 w 10000"/>
                                <a:gd name="connsiteY106" fmla="*/ 1850 h 10000"/>
                                <a:gd name="connsiteX107" fmla="*/ 6457 w 10000"/>
                                <a:gd name="connsiteY107" fmla="*/ 3162 h 10000"/>
                                <a:gd name="connsiteX108" fmla="*/ 6499 w 10000"/>
                                <a:gd name="connsiteY108" fmla="*/ 1313 h 10000"/>
                                <a:gd name="connsiteX109" fmla="*/ 6583 w 10000"/>
                                <a:gd name="connsiteY109" fmla="*/ 2893 h 10000"/>
                                <a:gd name="connsiteX110" fmla="*/ 6583 w 10000"/>
                                <a:gd name="connsiteY110" fmla="*/ 3585 h 10000"/>
                                <a:gd name="connsiteX111" fmla="*/ 6625 w 10000"/>
                                <a:gd name="connsiteY111" fmla="*/ 3740 h 10000"/>
                                <a:gd name="connsiteX112" fmla="*/ 6625 w 10000"/>
                                <a:gd name="connsiteY112" fmla="*/ 3200 h 10000"/>
                                <a:gd name="connsiteX113" fmla="*/ 6708 w 10000"/>
                                <a:gd name="connsiteY113" fmla="*/ 2004 h 10000"/>
                                <a:gd name="connsiteX114" fmla="*/ 6833 w 10000"/>
                                <a:gd name="connsiteY114" fmla="*/ 3356 h 10000"/>
                                <a:gd name="connsiteX115" fmla="*/ 6916 w 10000"/>
                                <a:gd name="connsiteY115" fmla="*/ 1850 h 10000"/>
                                <a:gd name="connsiteX116" fmla="*/ 6916 w 10000"/>
                                <a:gd name="connsiteY116" fmla="*/ 2429 h 10000"/>
                                <a:gd name="connsiteX117" fmla="*/ 6958 w 10000"/>
                                <a:gd name="connsiteY117" fmla="*/ 2621 h 10000"/>
                                <a:gd name="connsiteX118" fmla="*/ 6958 w 10000"/>
                                <a:gd name="connsiteY118" fmla="*/ 4010 h 10000"/>
                                <a:gd name="connsiteX119" fmla="*/ 7041 w 10000"/>
                                <a:gd name="connsiteY119" fmla="*/ 3547 h 10000"/>
                                <a:gd name="connsiteX120" fmla="*/ 7082 w 10000"/>
                                <a:gd name="connsiteY120" fmla="*/ 1850 h 10000"/>
                                <a:gd name="connsiteX121" fmla="*/ 7167 w 10000"/>
                                <a:gd name="connsiteY121" fmla="*/ 2235 h 10000"/>
                                <a:gd name="connsiteX122" fmla="*/ 7251 w 10000"/>
                                <a:gd name="connsiteY122" fmla="*/ 1812 h 10000"/>
                                <a:gd name="connsiteX123" fmla="*/ 7292 w 10000"/>
                                <a:gd name="connsiteY123" fmla="*/ 2080 h 10000"/>
                                <a:gd name="connsiteX124" fmla="*/ 7333 w 10000"/>
                                <a:gd name="connsiteY124" fmla="*/ 1737 h 10000"/>
                                <a:gd name="connsiteX125" fmla="*/ 7374 w 10000"/>
                                <a:gd name="connsiteY125" fmla="*/ 4550 h 10000"/>
                                <a:gd name="connsiteX126" fmla="*/ 7374 w 10000"/>
                                <a:gd name="connsiteY126" fmla="*/ 2273 h 10000"/>
                                <a:gd name="connsiteX127" fmla="*/ 7457 w 10000"/>
                                <a:gd name="connsiteY127" fmla="*/ 810 h 10000"/>
                                <a:gd name="connsiteX128" fmla="*/ 7541 w 10000"/>
                                <a:gd name="connsiteY128" fmla="*/ 1464 h 10000"/>
                                <a:gd name="connsiteX129" fmla="*/ 7584 w 10000"/>
                                <a:gd name="connsiteY129" fmla="*/ 1158 h 10000"/>
                                <a:gd name="connsiteX130" fmla="*/ 7666 w 10000"/>
                                <a:gd name="connsiteY130" fmla="*/ 2546 h 10000"/>
                                <a:gd name="connsiteX131" fmla="*/ 7666 w 10000"/>
                                <a:gd name="connsiteY131" fmla="*/ 3547 h 10000"/>
                                <a:gd name="connsiteX132" fmla="*/ 7710 w 10000"/>
                                <a:gd name="connsiteY132" fmla="*/ 1887 h 10000"/>
                                <a:gd name="connsiteX133" fmla="*/ 7875 w 10000"/>
                                <a:gd name="connsiteY133" fmla="*/ 771 h 10000"/>
                                <a:gd name="connsiteX134" fmla="*/ 7916 w 10000"/>
                                <a:gd name="connsiteY134" fmla="*/ 3585 h 10000"/>
                                <a:gd name="connsiteX135" fmla="*/ 8000 w 10000"/>
                                <a:gd name="connsiteY135" fmla="*/ 1040 h 10000"/>
                                <a:gd name="connsiteX136" fmla="*/ 8124 w 10000"/>
                                <a:gd name="connsiteY136" fmla="*/ 2391 h 10000"/>
                                <a:gd name="connsiteX137" fmla="*/ 8167 w 10000"/>
                                <a:gd name="connsiteY137" fmla="*/ 1195 h 10000"/>
                                <a:gd name="connsiteX138" fmla="*/ 8167 w 10000"/>
                                <a:gd name="connsiteY138" fmla="*/ 3896 h 10000"/>
                                <a:gd name="connsiteX139" fmla="*/ 8292 w 10000"/>
                                <a:gd name="connsiteY139" fmla="*/ 2004 h 10000"/>
                                <a:gd name="connsiteX140" fmla="*/ 8334 w 10000"/>
                                <a:gd name="connsiteY140" fmla="*/ 2507 h 10000"/>
                                <a:gd name="connsiteX141" fmla="*/ 8375 w 10000"/>
                                <a:gd name="connsiteY141" fmla="*/ 3816 h 10000"/>
                                <a:gd name="connsiteX142" fmla="*/ 8458 w 10000"/>
                                <a:gd name="connsiteY142" fmla="*/ 1195 h 10000"/>
                                <a:gd name="connsiteX143" fmla="*/ 8541 w 10000"/>
                                <a:gd name="connsiteY143" fmla="*/ 1887 h 10000"/>
                                <a:gd name="connsiteX144" fmla="*/ 8751 w 10000"/>
                                <a:gd name="connsiteY144" fmla="*/ 3703 h 10000"/>
                                <a:gd name="connsiteX145" fmla="*/ 8833 w 10000"/>
                                <a:gd name="connsiteY145" fmla="*/ 2621 h 10000"/>
                                <a:gd name="connsiteX146" fmla="*/ 8959 w 10000"/>
                                <a:gd name="connsiteY146" fmla="*/ 1233 h 10000"/>
                                <a:gd name="connsiteX147" fmla="*/ 9000 w 10000"/>
                                <a:gd name="connsiteY147" fmla="*/ 2658 h 10000"/>
                                <a:gd name="connsiteX148" fmla="*/ 9042 w 10000"/>
                                <a:gd name="connsiteY148" fmla="*/ 3045 h 10000"/>
                                <a:gd name="connsiteX149" fmla="*/ 9042 w 10000"/>
                                <a:gd name="connsiteY149" fmla="*/ 3200 h 10000"/>
                                <a:gd name="connsiteX150" fmla="*/ 9167 w 10000"/>
                                <a:gd name="connsiteY150" fmla="*/ 2273 h 10000"/>
                                <a:gd name="connsiteX151" fmla="*/ 9250 w 10000"/>
                                <a:gd name="connsiteY151" fmla="*/ 3045 h 10000"/>
                                <a:gd name="connsiteX152" fmla="*/ 9291 w 10000"/>
                                <a:gd name="connsiteY152" fmla="*/ 2893 h 10000"/>
                                <a:gd name="connsiteX153" fmla="*/ 9291 w 10000"/>
                                <a:gd name="connsiteY153" fmla="*/ 1737 h 10000"/>
                                <a:gd name="connsiteX154" fmla="*/ 9416 w 10000"/>
                                <a:gd name="connsiteY154" fmla="*/ 3624 h 10000"/>
                                <a:gd name="connsiteX155" fmla="*/ 9416 w 10000"/>
                                <a:gd name="connsiteY155" fmla="*/ 2658 h 10000"/>
                                <a:gd name="connsiteX156" fmla="*/ 9501 w 10000"/>
                                <a:gd name="connsiteY156" fmla="*/ 2930 h 10000"/>
                                <a:gd name="connsiteX157" fmla="*/ 9583 w 10000"/>
                                <a:gd name="connsiteY157" fmla="*/ 3356 h 10000"/>
                                <a:gd name="connsiteX158" fmla="*/ 9709 w 10000"/>
                                <a:gd name="connsiteY158" fmla="*/ 1887 h 10000"/>
                                <a:gd name="connsiteX159" fmla="*/ 9709 w 10000"/>
                                <a:gd name="connsiteY159" fmla="*/ 2814 h 10000"/>
                                <a:gd name="connsiteX160" fmla="*/ 9875 w 10000"/>
                                <a:gd name="connsiteY160" fmla="*/ 2160 h 10000"/>
                                <a:gd name="connsiteX161" fmla="*/ 9875 w 10000"/>
                                <a:gd name="connsiteY161" fmla="*/ 3972 h 10000"/>
                                <a:gd name="connsiteX162" fmla="*/ 9875 w 10000"/>
                                <a:gd name="connsiteY162" fmla="*/ 5012 h 10000"/>
                                <a:gd name="connsiteX163" fmla="*/ 10000 w 10000"/>
                                <a:gd name="connsiteY163" fmla="*/ 9945 h 10000"/>
                                <a:gd name="connsiteX0" fmla="*/ 30 w 10000"/>
                                <a:gd name="connsiteY0" fmla="*/ 10000 h 10000"/>
                                <a:gd name="connsiteX1" fmla="*/ 42 w 10000"/>
                                <a:gd name="connsiteY1" fmla="*/ 5435 h 10000"/>
                                <a:gd name="connsiteX2" fmla="*/ 82 w 10000"/>
                                <a:gd name="connsiteY2" fmla="*/ 2930 h 10000"/>
                                <a:gd name="connsiteX3" fmla="*/ 208 w 10000"/>
                                <a:gd name="connsiteY3" fmla="*/ 4395 h 10000"/>
                                <a:gd name="connsiteX4" fmla="*/ 208 w 10000"/>
                                <a:gd name="connsiteY4" fmla="*/ 4126 h 10000"/>
                                <a:gd name="connsiteX5" fmla="*/ 208 w 10000"/>
                                <a:gd name="connsiteY5" fmla="*/ 3547 h 10000"/>
                                <a:gd name="connsiteX6" fmla="*/ 291 w 10000"/>
                                <a:gd name="connsiteY6" fmla="*/ 2353 h 10000"/>
                                <a:gd name="connsiteX7" fmla="*/ 332 w 10000"/>
                                <a:gd name="connsiteY7" fmla="*/ 3431 h 10000"/>
                                <a:gd name="connsiteX8" fmla="*/ 416 w 10000"/>
                                <a:gd name="connsiteY8" fmla="*/ 4010 h 10000"/>
                                <a:gd name="connsiteX9" fmla="*/ 457 w 10000"/>
                                <a:gd name="connsiteY9" fmla="*/ 4010 h 10000"/>
                                <a:gd name="connsiteX10" fmla="*/ 457 w 10000"/>
                                <a:gd name="connsiteY10" fmla="*/ 1464 h 10000"/>
                                <a:gd name="connsiteX11" fmla="*/ 541 w 10000"/>
                                <a:gd name="connsiteY11" fmla="*/ 2658 h 10000"/>
                                <a:gd name="connsiteX12" fmla="*/ 666 w 10000"/>
                                <a:gd name="connsiteY12" fmla="*/ 2122 h 10000"/>
                                <a:gd name="connsiteX13" fmla="*/ 749 w 10000"/>
                                <a:gd name="connsiteY13" fmla="*/ 3740 h 10000"/>
                                <a:gd name="connsiteX14" fmla="*/ 874 w 10000"/>
                                <a:gd name="connsiteY14" fmla="*/ 1350 h 10000"/>
                                <a:gd name="connsiteX15" fmla="*/ 874 w 10000"/>
                                <a:gd name="connsiteY15" fmla="*/ 3356 h 10000"/>
                                <a:gd name="connsiteX16" fmla="*/ 1041 w 10000"/>
                                <a:gd name="connsiteY16" fmla="*/ 2658 h 10000"/>
                                <a:gd name="connsiteX17" fmla="*/ 1041 w 10000"/>
                                <a:gd name="connsiteY17" fmla="*/ 4395 h 10000"/>
                                <a:gd name="connsiteX18" fmla="*/ 1167 w 10000"/>
                                <a:gd name="connsiteY18" fmla="*/ 3468 h 10000"/>
                                <a:gd name="connsiteX19" fmla="*/ 1248 w 10000"/>
                                <a:gd name="connsiteY19" fmla="*/ 2893 h 10000"/>
                                <a:gd name="connsiteX20" fmla="*/ 1333 w 10000"/>
                                <a:gd name="connsiteY20" fmla="*/ 3740 h 10000"/>
                                <a:gd name="connsiteX21" fmla="*/ 1373 w 10000"/>
                                <a:gd name="connsiteY21" fmla="*/ 4626 h 10000"/>
                                <a:gd name="connsiteX22" fmla="*/ 1457 w 10000"/>
                                <a:gd name="connsiteY22" fmla="*/ 2004 h 10000"/>
                                <a:gd name="connsiteX23" fmla="*/ 1541 w 10000"/>
                                <a:gd name="connsiteY23" fmla="*/ 3356 h 10000"/>
                                <a:gd name="connsiteX24" fmla="*/ 1582 w 10000"/>
                                <a:gd name="connsiteY24" fmla="*/ 38 h 10000"/>
                                <a:gd name="connsiteX25" fmla="*/ 1707 w 10000"/>
                                <a:gd name="connsiteY25" fmla="*/ 3740 h 10000"/>
                                <a:gd name="connsiteX26" fmla="*/ 1833 w 10000"/>
                                <a:gd name="connsiteY26" fmla="*/ 2273 h 10000"/>
                                <a:gd name="connsiteX27" fmla="*/ 1916 w 10000"/>
                                <a:gd name="connsiteY27" fmla="*/ 1850 h 10000"/>
                                <a:gd name="connsiteX28" fmla="*/ 1916 w 10000"/>
                                <a:gd name="connsiteY28" fmla="*/ 1619 h 10000"/>
                                <a:gd name="connsiteX29" fmla="*/ 1999 w 10000"/>
                                <a:gd name="connsiteY29" fmla="*/ 4010 h 10000"/>
                                <a:gd name="connsiteX30" fmla="*/ 2041 w 10000"/>
                                <a:gd name="connsiteY30" fmla="*/ 3740 h 10000"/>
                                <a:gd name="connsiteX31" fmla="*/ 2123 w 10000"/>
                                <a:gd name="connsiteY31" fmla="*/ 3468 h 10000"/>
                                <a:gd name="connsiteX32" fmla="*/ 2165 w 10000"/>
                                <a:gd name="connsiteY32" fmla="*/ 654 h 10000"/>
                                <a:gd name="connsiteX33" fmla="*/ 2165 w 10000"/>
                                <a:gd name="connsiteY33" fmla="*/ 3045 h 10000"/>
                                <a:gd name="connsiteX34" fmla="*/ 2208 w 10000"/>
                                <a:gd name="connsiteY34" fmla="*/ 4395 h 10000"/>
                                <a:gd name="connsiteX35" fmla="*/ 2374 w 10000"/>
                                <a:gd name="connsiteY35" fmla="*/ 3356 h 10000"/>
                                <a:gd name="connsiteX36" fmla="*/ 2417 w 10000"/>
                                <a:gd name="connsiteY36" fmla="*/ 3816 h 10000"/>
                                <a:gd name="connsiteX37" fmla="*/ 2417 w 10000"/>
                                <a:gd name="connsiteY37" fmla="*/ 4088 h 10000"/>
                                <a:gd name="connsiteX38" fmla="*/ 2457 w 10000"/>
                                <a:gd name="connsiteY38" fmla="*/ 3972 h 10000"/>
                                <a:gd name="connsiteX39" fmla="*/ 2542 w 10000"/>
                                <a:gd name="connsiteY39" fmla="*/ 3275 h 10000"/>
                                <a:gd name="connsiteX40" fmla="*/ 2624 w 10000"/>
                                <a:gd name="connsiteY40" fmla="*/ 2160 h 10000"/>
                                <a:gd name="connsiteX41" fmla="*/ 2666 w 10000"/>
                                <a:gd name="connsiteY41" fmla="*/ 2893 h 10000"/>
                                <a:gd name="connsiteX42" fmla="*/ 2750 w 10000"/>
                                <a:gd name="connsiteY42" fmla="*/ 3356 h 10000"/>
                                <a:gd name="connsiteX43" fmla="*/ 2750 w 10000"/>
                                <a:gd name="connsiteY43" fmla="*/ 3740 h 10000"/>
                                <a:gd name="connsiteX44" fmla="*/ 2791 w 10000"/>
                                <a:gd name="connsiteY44" fmla="*/ 3356 h 10000"/>
                                <a:gd name="connsiteX45" fmla="*/ 2832 w 10000"/>
                                <a:gd name="connsiteY45" fmla="*/ 2893 h 10000"/>
                                <a:gd name="connsiteX46" fmla="*/ 2875 w 10000"/>
                                <a:gd name="connsiteY46" fmla="*/ 2273 h 10000"/>
                                <a:gd name="connsiteX47" fmla="*/ 2875 w 10000"/>
                                <a:gd name="connsiteY47" fmla="*/ 2160 h 10000"/>
                                <a:gd name="connsiteX48" fmla="*/ 3041 w 10000"/>
                                <a:gd name="connsiteY48" fmla="*/ 4202 h 10000"/>
                                <a:gd name="connsiteX49" fmla="*/ 3165 w 10000"/>
                                <a:gd name="connsiteY49" fmla="*/ 1195 h 10000"/>
                                <a:gd name="connsiteX50" fmla="*/ 3250 w 10000"/>
                                <a:gd name="connsiteY50" fmla="*/ 2700 h 10000"/>
                                <a:gd name="connsiteX51" fmla="*/ 3333 w 10000"/>
                                <a:gd name="connsiteY51" fmla="*/ 1040 h 10000"/>
                                <a:gd name="connsiteX52" fmla="*/ 3417 w 10000"/>
                                <a:gd name="connsiteY52" fmla="*/ 1426 h 10000"/>
                                <a:gd name="connsiteX53" fmla="*/ 3500 w 10000"/>
                                <a:gd name="connsiteY53" fmla="*/ 2700 h 10000"/>
                                <a:gd name="connsiteX54" fmla="*/ 3624 w 10000"/>
                                <a:gd name="connsiteY54" fmla="*/ 2080 h 10000"/>
                                <a:gd name="connsiteX55" fmla="*/ 3666 w 10000"/>
                                <a:gd name="connsiteY55" fmla="*/ 3547 h 10000"/>
                                <a:gd name="connsiteX56" fmla="*/ 3750 w 10000"/>
                                <a:gd name="connsiteY56" fmla="*/ 2893 h 10000"/>
                                <a:gd name="connsiteX57" fmla="*/ 3750 w 10000"/>
                                <a:gd name="connsiteY57" fmla="*/ 4664 h 10000"/>
                                <a:gd name="connsiteX58" fmla="*/ 3832 w 10000"/>
                                <a:gd name="connsiteY58" fmla="*/ 4088 h 10000"/>
                                <a:gd name="connsiteX59" fmla="*/ 3916 w 10000"/>
                                <a:gd name="connsiteY59" fmla="*/ 3083 h 10000"/>
                                <a:gd name="connsiteX60" fmla="*/ 3916 w 10000"/>
                                <a:gd name="connsiteY60" fmla="*/ 2235 h 10000"/>
                                <a:gd name="connsiteX61" fmla="*/ 3916 w 10000"/>
                                <a:gd name="connsiteY61" fmla="*/ 1737 h 10000"/>
                                <a:gd name="connsiteX62" fmla="*/ 3957 w 10000"/>
                                <a:gd name="connsiteY62" fmla="*/ 2004 h 10000"/>
                                <a:gd name="connsiteX63" fmla="*/ 3957 w 10000"/>
                                <a:gd name="connsiteY63" fmla="*/ 2391 h 10000"/>
                                <a:gd name="connsiteX64" fmla="*/ 4082 w 10000"/>
                                <a:gd name="connsiteY64" fmla="*/ 4088 h 10000"/>
                                <a:gd name="connsiteX65" fmla="*/ 4124 w 10000"/>
                                <a:gd name="connsiteY65" fmla="*/ 4202 h 10000"/>
                                <a:gd name="connsiteX66" fmla="*/ 4291 w 10000"/>
                                <a:gd name="connsiteY66" fmla="*/ 2930 h 10000"/>
                                <a:gd name="connsiteX67" fmla="*/ 4333 w 10000"/>
                                <a:gd name="connsiteY67" fmla="*/ 2546 h 10000"/>
                                <a:gd name="connsiteX68" fmla="*/ 4458 w 10000"/>
                                <a:gd name="connsiteY68" fmla="*/ 3585 h 10000"/>
                                <a:gd name="connsiteX69" fmla="*/ 4541 w 10000"/>
                                <a:gd name="connsiteY69" fmla="*/ 3740 h 10000"/>
                                <a:gd name="connsiteX70" fmla="*/ 4583 w 10000"/>
                                <a:gd name="connsiteY70" fmla="*/ 1698 h 10000"/>
                                <a:gd name="connsiteX71" fmla="*/ 4707 w 10000"/>
                                <a:gd name="connsiteY71" fmla="*/ 3045 h 10000"/>
                                <a:gd name="connsiteX72" fmla="*/ 4750 w 10000"/>
                                <a:gd name="connsiteY72" fmla="*/ 386 h 10000"/>
                                <a:gd name="connsiteX73" fmla="*/ 4792 w 10000"/>
                                <a:gd name="connsiteY73" fmla="*/ 3468 h 10000"/>
                                <a:gd name="connsiteX74" fmla="*/ 4876 w 10000"/>
                                <a:gd name="connsiteY74" fmla="*/ 2391 h 10000"/>
                                <a:gd name="connsiteX75" fmla="*/ 4999 w 10000"/>
                                <a:gd name="connsiteY75" fmla="*/ 3045 h 10000"/>
                                <a:gd name="connsiteX76" fmla="*/ 5041 w 10000"/>
                                <a:gd name="connsiteY76" fmla="*/ 2621 h 10000"/>
                                <a:gd name="connsiteX77" fmla="*/ 5166 w 10000"/>
                                <a:gd name="connsiteY77" fmla="*/ 1506 h 10000"/>
                                <a:gd name="connsiteX78" fmla="*/ 5207 w 10000"/>
                                <a:gd name="connsiteY78" fmla="*/ 3083 h 10000"/>
                                <a:gd name="connsiteX79" fmla="*/ 5250 w 10000"/>
                                <a:gd name="connsiteY79" fmla="*/ 2507 h 10000"/>
                                <a:gd name="connsiteX80" fmla="*/ 5334 w 10000"/>
                                <a:gd name="connsiteY80" fmla="*/ 1698 h 10000"/>
                                <a:gd name="connsiteX81" fmla="*/ 5375 w 10000"/>
                                <a:gd name="connsiteY81" fmla="*/ 2391 h 10000"/>
                                <a:gd name="connsiteX82" fmla="*/ 5457 w 10000"/>
                                <a:gd name="connsiteY82" fmla="*/ 3045 h 10000"/>
                                <a:gd name="connsiteX83" fmla="*/ 5540 w 10000"/>
                                <a:gd name="connsiteY83" fmla="*/ 2507 h 10000"/>
                                <a:gd name="connsiteX84" fmla="*/ 5582 w 10000"/>
                                <a:gd name="connsiteY84" fmla="*/ 1850 h 10000"/>
                                <a:gd name="connsiteX85" fmla="*/ 5582 w 10000"/>
                                <a:gd name="connsiteY85" fmla="*/ 2122 h 10000"/>
                                <a:gd name="connsiteX86" fmla="*/ 5582 w 10000"/>
                                <a:gd name="connsiteY86" fmla="*/ 2507 h 10000"/>
                                <a:gd name="connsiteX87" fmla="*/ 5625 w 10000"/>
                                <a:gd name="connsiteY87" fmla="*/ 2353 h 10000"/>
                                <a:gd name="connsiteX88" fmla="*/ 5667 w 10000"/>
                                <a:gd name="connsiteY88" fmla="*/ 1812 h 10000"/>
                                <a:gd name="connsiteX89" fmla="*/ 5792 w 10000"/>
                                <a:gd name="connsiteY89" fmla="*/ 2777 h 10000"/>
                                <a:gd name="connsiteX90" fmla="*/ 5792 w 10000"/>
                                <a:gd name="connsiteY90" fmla="*/ 3007 h 10000"/>
                                <a:gd name="connsiteX91" fmla="*/ 5792 w 10000"/>
                                <a:gd name="connsiteY91" fmla="*/ 2814 h 10000"/>
                                <a:gd name="connsiteX92" fmla="*/ 5833 w 10000"/>
                                <a:gd name="connsiteY92" fmla="*/ 2235 h 10000"/>
                                <a:gd name="connsiteX93" fmla="*/ 5875 w 10000"/>
                                <a:gd name="connsiteY93" fmla="*/ 1619 h 10000"/>
                                <a:gd name="connsiteX94" fmla="*/ 5957 w 10000"/>
                                <a:gd name="connsiteY94" fmla="*/ 3162 h 10000"/>
                                <a:gd name="connsiteX95" fmla="*/ 6000 w 10000"/>
                                <a:gd name="connsiteY95" fmla="*/ 2546 h 10000"/>
                                <a:gd name="connsiteX96" fmla="*/ 6000 w 10000"/>
                                <a:gd name="connsiteY96" fmla="*/ 1313 h 10000"/>
                                <a:gd name="connsiteX97" fmla="*/ 6041 w 10000"/>
                                <a:gd name="connsiteY97" fmla="*/ 1619 h 10000"/>
                                <a:gd name="connsiteX98" fmla="*/ 6041 w 10000"/>
                                <a:gd name="connsiteY98" fmla="*/ 2353 h 10000"/>
                                <a:gd name="connsiteX99" fmla="*/ 6041 w 10000"/>
                                <a:gd name="connsiteY99" fmla="*/ 2122 h 10000"/>
                                <a:gd name="connsiteX100" fmla="*/ 6083 w 10000"/>
                                <a:gd name="connsiteY100" fmla="*/ 1506 h 10000"/>
                                <a:gd name="connsiteX101" fmla="*/ 6083 w 10000"/>
                                <a:gd name="connsiteY101" fmla="*/ 2546 h 10000"/>
                                <a:gd name="connsiteX102" fmla="*/ 6207 w 10000"/>
                                <a:gd name="connsiteY102" fmla="*/ 310 h 10000"/>
                                <a:gd name="connsiteX103" fmla="*/ 6251 w 10000"/>
                                <a:gd name="connsiteY103" fmla="*/ 4088 h 10000"/>
                                <a:gd name="connsiteX104" fmla="*/ 6291 w 10000"/>
                                <a:gd name="connsiteY104" fmla="*/ 2429 h 10000"/>
                                <a:gd name="connsiteX105" fmla="*/ 6376 w 10000"/>
                                <a:gd name="connsiteY105" fmla="*/ 3854 h 10000"/>
                                <a:gd name="connsiteX106" fmla="*/ 6417 w 10000"/>
                                <a:gd name="connsiteY106" fmla="*/ 1850 h 10000"/>
                                <a:gd name="connsiteX107" fmla="*/ 6457 w 10000"/>
                                <a:gd name="connsiteY107" fmla="*/ 3162 h 10000"/>
                                <a:gd name="connsiteX108" fmla="*/ 6499 w 10000"/>
                                <a:gd name="connsiteY108" fmla="*/ 1313 h 10000"/>
                                <a:gd name="connsiteX109" fmla="*/ 6583 w 10000"/>
                                <a:gd name="connsiteY109" fmla="*/ 2893 h 10000"/>
                                <a:gd name="connsiteX110" fmla="*/ 6583 w 10000"/>
                                <a:gd name="connsiteY110" fmla="*/ 3585 h 10000"/>
                                <a:gd name="connsiteX111" fmla="*/ 6625 w 10000"/>
                                <a:gd name="connsiteY111" fmla="*/ 3740 h 10000"/>
                                <a:gd name="connsiteX112" fmla="*/ 6625 w 10000"/>
                                <a:gd name="connsiteY112" fmla="*/ 3200 h 10000"/>
                                <a:gd name="connsiteX113" fmla="*/ 6708 w 10000"/>
                                <a:gd name="connsiteY113" fmla="*/ 2004 h 10000"/>
                                <a:gd name="connsiteX114" fmla="*/ 6833 w 10000"/>
                                <a:gd name="connsiteY114" fmla="*/ 3356 h 10000"/>
                                <a:gd name="connsiteX115" fmla="*/ 6916 w 10000"/>
                                <a:gd name="connsiteY115" fmla="*/ 1850 h 10000"/>
                                <a:gd name="connsiteX116" fmla="*/ 6916 w 10000"/>
                                <a:gd name="connsiteY116" fmla="*/ 2429 h 10000"/>
                                <a:gd name="connsiteX117" fmla="*/ 6958 w 10000"/>
                                <a:gd name="connsiteY117" fmla="*/ 2621 h 10000"/>
                                <a:gd name="connsiteX118" fmla="*/ 6958 w 10000"/>
                                <a:gd name="connsiteY118" fmla="*/ 4010 h 10000"/>
                                <a:gd name="connsiteX119" fmla="*/ 7041 w 10000"/>
                                <a:gd name="connsiteY119" fmla="*/ 3547 h 10000"/>
                                <a:gd name="connsiteX120" fmla="*/ 7082 w 10000"/>
                                <a:gd name="connsiteY120" fmla="*/ 1850 h 10000"/>
                                <a:gd name="connsiteX121" fmla="*/ 7167 w 10000"/>
                                <a:gd name="connsiteY121" fmla="*/ 2235 h 10000"/>
                                <a:gd name="connsiteX122" fmla="*/ 7251 w 10000"/>
                                <a:gd name="connsiteY122" fmla="*/ 1812 h 10000"/>
                                <a:gd name="connsiteX123" fmla="*/ 7292 w 10000"/>
                                <a:gd name="connsiteY123" fmla="*/ 2080 h 10000"/>
                                <a:gd name="connsiteX124" fmla="*/ 7333 w 10000"/>
                                <a:gd name="connsiteY124" fmla="*/ 1737 h 10000"/>
                                <a:gd name="connsiteX125" fmla="*/ 7374 w 10000"/>
                                <a:gd name="connsiteY125" fmla="*/ 4550 h 10000"/>
                                <a:gd name="connsiteX126" fmla="*/ 7374 w 10000"/>
                                <a:gd name="connsiteY126" fmla="*/ 2273 h 10000"/>
                                <a:gd name="connsiteX127" fmla="*/ 7457 w 10000"/>
                                <a:gd name="connsiteY127" fmla="*/ 810 h 10000"/>
                                <a:gd name="connsiteX128" fmla="*/ 7541 w 10000"/>
                                <a:gd name="connsiteY128" fmla="*/ 1464 h 10000"/>
                                <a:gd name="connsiteX129" fmla="*/ 7584 w 10000"/>
                                <a:gd name="connsiteY129" fmla="*/ 1158 h 10000"/>
                                <a:gd name="connsiteX130" fmla="*/ 7666 w 10000"/>
                                <a:gd name="connsiteY130" fmla="*/ 2546 h 10000"/>
                                <a:gd name="connsiteX131" fmla="*/ 7666 w 10000"/>
                                <a:gd name="connsiteY131" fmla="*/ 3547 h 10000"/>
                                <a:gd name="connsiteX132" fmla="*/ 7710 w 10000"/>
                                <a:gd name="connsiteY132" fmla="*/ 1887 h 10000"/>
                                <a:gd name="connsiteX133" fmla="*/ 7875 w 10000"/>
                                <a:gd name="connsiteY133" fmla="*/ 771 h 10000"/>
                                <a:gd name="connsiteX134" fmla="*/ 7916 w 10000"/>
                                <a:gd name="connsiteY134" fmla="*/ 3585 h 10000"/>
                                <a:gd name="connsiteX135" fmla="*/ 8000 w 10000"/>
                                <a:gd name="connsiteY135" fmla="*/ 1040 h 10000"/>
                                <a:gd name="connsiteX136" fmla="*/ 8124 w 10000"/>
                                <a:gd name="connsiteY136" fmla="*/ 2391 h 10000"/>
                                <a:gd name="connsiteX137" fmla="*/ 8167 w 10000"/>
                                <a:gd name="connsiteY137" fmla="*/ 1195 h 10000"/>
                                <a:gd name="connsiteX138" fmla="*/ 8167 w 10000"/>
                                <a:gd name="connsiteY138" fmla="*/ 3896 h 10000"/>
                                <a:gd name="connsiteX139" fmla="*/ 8292 w 10000"/>
                                <a:gd name="connsiteY139" fmla="*/ 2004 h 10000"/>
                                <a:gd name="connsiteX140" fmla="*/ 8334 w 10000"/>
                                <a:gd name="connsiteY140" fmla="*/ 2507 h 10000"/>
                                <a:gd name="connsiteX141" fmla="*/ 8375 w 10000"/>
                                <a:gd name="connsiteY141" fmla="*/ 3816 h 10000"/>
                                <a:gd name="connsiteX142" fmla="*/ 8458 w 10000"/>
                                <a:gd name="connsiteY142" fmla="*/ 1195 h 10000"/>
                                <a:gd name="connsiteX143" fmla="*/ 8541 w 10000"/>
                                <a:gd name="connsiteY143" fmla="*/ 1887 h 10000"/>
                                <a:gd name="connsiteX144" fmla="*/ 8751 w 10000"/>
                                <a:gd name="connsiteY144" fmla="*/ 3703 h 10000"/>
                                <a:gd name="connsiteX145" fmla="*/ 8833 w 10000"/>
                                <a:gd name="connsiteY145" fmla="*/ 2621 h 10000"/>
                                <a:gd name="connsiteX146" fmla="*/ 8959 w 10000"/>
                                <a:gd name="connsiteY146" fmla="*/ 1233 h 10000"/>
                                <a:gd name="connsiteX147" fmla="*/ 9000 w 10000"/>
                                <a:gd name="connsiteY147" fmla="*/ 2658 h 10000"/>
                                <a:gd name="connsiteX148" fmla="*/ 9042 w 10000"/>
                                <a:gd name="connsiteY148" fmla="*/ 3045 h 10000"/>
                                <a:gd name="connsiteX149" fmla="*/ 9042 w 10000"/>
                                <a:gd name="connsiteY149" fmla="*/ 3200 h 10000"/>
                                <a:gd name="connsiteX150" fmla="*/ 9167 w 10000"/>
                                <a:gd name="connsiteY150" fmla="*/ 2273 h 10000"/>
                                <a:gd name="connsiteX151" fmla="*/ 9250 w 10000"/>
                                <a:gd name="connsiteY151" fmla="*/ 3045 h 10000"/>
                                <a:gd name="connsiteX152" fmla="*/ 9291 w 10000"/>
                                <a:gd name="connsiteY152" fmla="*/ 2893 h 10000"/>
                                <a:gd name="connsiteX153" fmla="*/ 9291 w 10000"/>
                                <a:gd name="connsiteY153" fmla="*/ 1737 h 10000"/>
                                <a:gd name="connsiteX154" fmla="*/ 9416 w 10000"/>
                                <a:gd name="connsiteY154" fmla="*/ 3624 h 10000"/>
                                <a:gd name="connsiteX155" fmla="*/ 9416 w 10000"/>
                                <a:gd name="connsiteY155" fmla="*/ 2658 h 10000"/>
                                <a:gd name="connsiteX156" fmla="*/ 9501 w 10000"/>
                                <a:gd name="connsiteY156" fmla="*/ 2930 h 10000"/>
                                <a:gd name="connsiteX157" fmla="*/ 9583 w 10000"/>
                                <a:gd name="connsiteY157" fmla="*/ 3356 h 10000"/>
                                <a:gd name="connsiteX158" fmla="*/ 9709 w 10000"/>
                                <a:gd name="connsiteY158" fmla="*/ 1887 h 10000"/>
                                <a:gd name="connsiteX159" fmla="*/ 9709 w 10000"/>
                                <a:gd name="connsiteY159" fmla="*/ 2814 h 10000"/>
                                <a:gd name="connsiteX160" fmla="*/ 9875 w 10000"/>
                                <a:gd name="connsiteY160" fmla="*/ 2160 h 10000"/>
                                <a:gd name="connsiteX161" fmla="*/ 9875 w 10000"/>
                                <a:gd name="connsiteY161" fmla="*/ 3972 h 10000"/>
                                <a:gd name="connsiteX162" fmla="*/ 9875 w 10000"/>
                                <a:gd name="connsiteY162" fmla="*/ 5012 h 10000"/>
                                <a:gd name="connsiteX163" fmla="*/ 10000 w 10000"/>
                                <a:gd name="connsiteY163" fmla="*/ 9945 h 10000"/>
                                <a:gd name="connsiteX0" fmla="*/ 0 w 9970"/>
                                <a:gd name="connsiteY0" fmla="*/ 10000 h 10000"/>
                                <a:gd name="connsiteX1" fmla="*/ 12 w 9970"/>
                                <a:gd name="connsiteY1" fmla="*/ 5435 h 10000"/>
                                <a:gd name="connsiteX2" fmla="*/ 52 w 9970"/>
                                <a:gd name="connsiteY2" fmla="*/ 2930 h 10000"/>
                                <a:gd name="connsiteX3" fmla="*/ 178 w 9970"/>
                                <a:gd name="connsiteY3" fmla="*/ 4395 h 10000"/>
                                <a:gd name="connsiteX4" fmla="*/ 178 w 9970"/>
                                <a:gd name="connsiteY4" fmla="*/ 4126 h 10000"/>
                                <a:gd name="connsiteX5" fmla="*/ 178 w 9970"/>
                                <a:gd name="connsiteY5" fmla="*/ 3547 h 10000"/>
                                <a:gd name="connsiteX6" fmla="*/ 261 w 9970"/>
                                <a:gd name="connsiteY6" fmla="*/ 2353 h 10000"/>
                                <a:gd name="connsiteX7" fmla="*/ 302 w 9970"/>
                                <a:gd name="connsiteY7" fmla="*/ 3431 h 10000"/>
                                <a:gd name="connsiteX8" fmla="*/ 386 w 9970"/>
                                <a:gd name="connsiteY8" fmla="*/ 4010 h 10000"/>
                                <a:gd name="connsiteX9" fmla="*/ 427 w 9970"/>
                                <a:gd name="connsiteY9" fmla="*/ 4010 h 10000"/>
                                <a:gd name="connsiteX10" fmla="*/ 427 w 9970"/>
                                <a:gd name="connsiteY10" fmla="*/ 1464 h 10000"/>
                                <a:gd name="connsiteX11" fmla="*/ 511 w 9970"/>
                                <a:gd name="connsiteY11" fmla="*/ 2658 h 10000"/>
                                <a:gd name="connsiteX12" fmla="*/ 636 w 9970"/>
                                <a:gd name="connsiteY12" fmla="*/ 2122 h 10000"/>
                                <a:gd name="connsiteX13" fmla="*/ 719 w 9970"/>
                                <a:gd name="connsiteY13" fmla="*/ 3740 h 10000"/>
                                <a:gd name="connsiteX14" fmla="*/ 844 w 9970"/>
                                <a:gd name="connsiteY14" fmla="*/ 1350 h 10000"/>
                                <a:gd name="connsiteX15" fmla="*/ 844 w 9970"/>
                                <a:gd name="connsiteY15" fmla="*/ 3356 h 10000"/>
                                <a:gd name="connsiteX16" fmla="*/ 1011 w 9970"/>
                                <a:gd name="connsiteY16" fmla="*/ 2658 h 10000"/>
                                <a:gd name="connsiteX17" fmla="*/ 1011 w 9970"/>
                                <a:gd name="connsiteY17" fmla="*/ 4395 h 10000"/>
                                <a:gd name="connsiteX18" fmla="*/ 1137 w 9970"/>
                                <a:gd name="connsiteY18" fmla="*/ 3468 h 10000"/>
                                <a:gd name="connsiteX19" fmla="*/ 1218 w 9970"/>
                                <a:gd name="connsiteY19" fmla="*/ 2893 h 10000"/>
                                <a:gd name="connsiteX20" fmla="*/ 1303 w 9970"/>
                                <a:gd name="connsiteY20" fmla="*/ 3740 h 10000"/>
                                <a:gd name="connsiteX21" fmla="*/ 1343 w 9970"/>
                                <a:gd name="connsiteY21" fmla="*/ 4626 h 10000"/>
                                <a:gd name="connsiteX22" fmla="*/ 1427 w 9970"/>
                                <a:gd name="connsiteY22" fmla="*/ 2004 h 10000"/>
                                <a:gd name="connsiteX23" fmla="*/ 1511 w 9970"/>
                                <a:gd name="connsiteY23" fmla="*/ 3356 h 10000"/>
                                <a:gd name="connsiteX24" fmla="*/ 1552 w 9970"/>
                                <a:gd name="connsiteY24" fmla="*/ 38 h 10000"/>
                                <a:gd name="connsiteX25" fmla="*/ 1677 w 9970"/>
                                <a:gd name="connsiteY25" fmla="*/ 3740 h 10000"/>
                                <a:gd name="connsiteX26" fmla="*/ 1803 w 9970"/>
                                <a:gd name="connsiteY26" fmla="*/ 2273 h 10000"/>
                                <a:gd name="connsiteX27" fmla="*/ 1886 w 9970"/>
                                <a:gd name="connsiteY27" fmla="*/ 1850 h 10000"/>
                                <a:gd name="connsiteX28" fmla="*/ 1886 w 9970"/>
                                <a:gd name="connsiteY28" fmla="*/ 1619 h 10000"/>
                                <a:gd name="connsiteX29" fmla="*/ 1969 w 9970"/>
                                <a:gd name="connsiteY29" fmla="*/ 4010 h 10000"/>
                                <a:gd name="connsiteX30" fmla="*/ 2011 w 9970"/>
                                <a:gd name="connsiteY30" fmla="*/ 3740 h 10000"/>
                                <a:gd name="connsiteX31" fmla="*/ 2093 w 9970"/>
                                <a:gd name="connsiteY31" fmla="*/ 3468 h 10000"/>
                                <a:gd name="connsiteX32" fmla="*/ 2135 w 9970"/>
                                <a:gd name="connsiteY32" fmla="*/ 654 h 10000"/>
                                <a:gd name="connsiteX33" fmla="*/ 2135 w 9970"/>
                                <a:gd name="connsiteY33" fmla="*/ 3045 h 10000"/>
                                <a:gd name="connsiteX34" fmla="*/ 2178 w 9970"/>
                                <a:gd name="connsiteY34" fmla="*/ 4395 h 10000"/>
                                <a:gd name="connsiteX35" fmla="*/ 2344 w 9970"/>
                                <a:gd name="connsiteY35" fmla="*/ 3356 h 10000"/>
                                <a:gd name="connsiteX36" fmla="*/ 2387 w 9970"/>
                                <a:gd name="connsiteY36" fmla="*/ 3816 h 10000"/>
                                <a:gd name="connsiteX37" fmla="*/ 2387 w 9970"/>
                                <a:gd name="connsiteY37" fmla="*/ 4088 h 10000"/>
                                <a:gd name="connsiteX38" fmla="*/ 2427 w 9970"/>
                                <a:gd name="connsiteY38" fmla="*/ 3972 h 10000"/>
                                <a:gd name="connsiteX39" fmla="*/ 2512 w 9970"/>
                                <a:gd name="connsiteY39" fmla="*/ 3275 h 10000"/>
                                <a:gd name="connsiteX40" fmla="*/ 2594 w 9970"/>
                                <a:gd name="connsiteY40" fmla="*/ 2160 h 10000"/>
                                <a:gd name="connsiteX41" fmla="*/ 2636 w 9970"/>
                                <a:gd name="connsiteY41" fmla="*/ 2893 h 10000"/>
                                <a:gd name="connsiteX42" fmla="*/ 2720 w 9970"/>
                                <a:gd name="connsiteY42" fmla="*/ 3356 h 10000"/>
                                <a:gd name="connsiteX43" fmla="*/ 2720 w 9970"/>
                                <a:gd name="connsiteY43" fmla="*/ 3740 h 10000"/>
                                <a:gd name="connsiteX44" fmla="*/ 2761 w 9970"/>
                                <a:gd name="connsiteY44" fmla="*/ 3356 h 10000"/>
                                <a:gd name="connsiteX45" fmla="*/ 2802 w 9970"/>
                                <a:gd name="connsiteY45" fmla="*/ 2893 h 10000"/>
                                <a:gd name="connsiteX46" fmla="*/ 2845 w 9970"/>
                                <a:gd name="connsiteY46" fmla="*/ 2273 h 10000"/>
                                <a:gd name="connsiteX47" fmla="*/ 2845 w 9970"/>
                                <a:gd name="connsiteY47" fmla="*/ 2160 h 10000"/>
                                <a:gd name="connsiteX48" fmla="*/ 3011 w 9970"/>
                                <a:gd name="connsiteY48" fmla="*/ 4202 h 10000"/>
                                <a:gd name="connsiteX49" fmla="*/ 3135 w 9970"/>
                                <a:gd name="connsiteY49" fmla="*/ 1195 h 10000"/>
                                <a:gd name="connsiteX50" fmla="*/ 3220 w 9970"/>
                                <a:gd name="connsiteY50" fmla="*/ 2700 h 10000"/>
                                <a:gd name="connsiteX51" fmla="*/ 3303 w 9970"/>
                                <a:gd name="connsiteY51" fmla="*/ 1040 h 10000"/>
                                <a:gd name="connsiteX52" fmla="*/ 3387 w 9970"/>
                                <a:gd name="connsiteY52" fmla="*/ 1426 h 10000"/>
                                <a:gd name="connsiteX53" fmla="*/ 3470 w 9970"/>
                                <a:gd name="connsiteY53" fmla="*/ 2700 h 10000"/>
                                <a:gd name="connsiteX54" fmla="*/ 3594 w 9970"/>
                                <a:gd name="connsiteY54" fmla="*/ 2080 h 10000"/>
                                <a:gd name="connsiteX55" fmla="*/ 3636 w 9970"/>
                                <a:gd name="connsiteY55" fmla="*/ 3547 h 10000"/>
                                <a:gd name="connsiteX56" fmla="*/ 3720 w 9970"/>
                                <a:gd name="connsiteY56" fmla="*/ 2893 h 10000"/>
                                <a:gd name="connsiteX57" fmla="*/ 3720 w 9970"/>
                                <a:gd name="connsiteY57" fmla="*/ 4664 h 10000"/>
                                <a:gd name="connsiteX58" fmla="*/ 3802 w 9970"/>
                                <a:gd name="connsiteY58" fmla="*/ 4088 h 10000"/>
                                <a:gd name="connsiteX59" fmla="*/ 3886 w 9970"/>
                                <a:gd name="connsiteY59" fmla="*/ 3083 h 10000"/>
                                <a:gd name="connsiteX60" fmla="*/ 3886 w 9970"/>
                                <a:gd name="connsiteY60" fmla="*/ 2235 h 10000"/>
                                <a:gd name="connsiteX61" fmla="*/ 3886 w 9970"/>
                                <a:gd name="connsiteY61" fmla="*/ 1737 h 10000"/>
                                <a:gd name="connsiteX62" fmla="*/ 3927 w 9970"/>
                                <a:gd name="connsiteY62" fmla="*/ 2004 h 10000"/>
                                <a:gd name="connsiteX63" fmla="*/ 3927 w 9970"/>
                                <a:gd name="connsiteY63" fmla="*/ 2391 h 10000"/>
                                <a:gd name="connsiteX64" fmla="*/ 4052 w 9970"/>
                                <a:gd name="connsiteY64" fmla="*/ 4088 h 10000"/>
                                <a:gd name="connsiteX65" fmla="*/ 4094 w 9970"/>
                                <a:gd name="connsiteY65" fmla="*/ 4202 h 10000"/>
                                <a:gd name="connsiteX66" fmla="*/ 4261 w 9970"/>
                                <a:gd name="connsiteY66" fmla="*/ 2930 h 10000"/>
                                <a:gd name="connsiteX67" fmla="*/ 4303 w 9970"/>
                                <a:gd name="connsiteY67" fmla="*/ 2546 h 10000"/>
                                <a:gd name="connsiteX68" fmla="*/ 4428 w 9970"/>
                                <a:gd name="connsiteY68" fmla="*/ 3585 h 10000"/>
                                <a:gd name="connsiteX69" fmla="*/ 4511 w 9970"/>
                                <a:gd name="connsiteY69" fmla="*/ 3740 h 10000"/>
                                <a:gd name="connsiteX70" fmla="*/ 4553 w 9970"/>
                                <a:gd name="connsiteY70" fmla="*/ 1698 h 10000"/>
                                <a:gd name="connsiteX71" fmla="*/ 4677 w 9970"/>
                                <a:gd name="connsiteY71" fmla="*/ 3045 h 10000"/>
                                <a:gd name="connsiteX72" fmla="*/ 4720 w 9970"/>
                                <a:gd name="connsiteY72" fmla="*/ 386 h 10000"/>
                                <a:gd name="connsiteX73" fmla="*/ 4762 w 9970"/>
                                <a:gd name="connsiteY73" fmla="*/ 3468 h 10000"/>
                                <a:gd name="connsiteX74" fmla="*/ 4846 w 9970"/>
                                <a:gd name="connsiteY74" fmla="*/ 2391 h 10000"/>
                                <a:gd name="connsiteX75" fmla="*/ 4969 w 9970"/>
                                <a:gd name="connsiteY75" fmla="*/ 3045 h 10000"/>
                                <a:gd name="connsiteX76" fmla="*/ 5011 w 9970"/>
                                <a:gd name="connsiteY76" fmla="*/ 2621 h 10000"/>
                                <a:gd name="connsiteX77" fmla="*/ 5136 w 9970"/>
                                <a:gd name="connsiteY77" fmla="*/ 1506 h 10000"/>
                                <a:gd name="connsiteX78" fmla="*/ 5177 w 9970"/>
                                <a:gd name="connsiteY78" fmla="*/ 3083 h 10000"/>
                                <a:gd name="connsiteX79" fmla="*/ 5220 w 9970"/>
                                <a:gd name="connsiteY79" fmla="*/ 2507 h 10000"/>
                                <a:gd name="connsiteX80" fmla="*/ 5304 w 9970"/>
                                <a:gd name="connsiteY80" fmla="*/ 1698 h 10000"/>
                                <a:gd name="connsiteX81" fmla="*/ 5345 w 9970"/>
                                <a:gd name="connsiteY81" fmla="*/ 2391 h 10000"/>
                                <a:gd name="connsiteX82" fmla="*/ 5427 w 9970"/>
                                <a:gd name="connsiteY82" fmla="*/ 3045 h 10000"/>
                                <a:gd name="connsiteX83" fmla="*/ 5510 w 9970"/>
                                <a:gd name="connsiteY83" fmla="*/ 2507 h 10000"/>
                                <a:gd name="connsiteX84" fmla="*/ 5552 w 9970"/>
                                <a:gd name="connsiteY84" fmla="*/ 1850 h 10000"/>
                                <a:gd name="connsiteX85" fmla="*/ 5552 w 9970"/>
                                <a:gd name="connsiteY85" fmla="*/ 2122 h 10000"/>
                                <a:gd name="connsiteX86" fmla="*/ 5552 w 9970"/>
                                <a:gd name="connsiteY86" fmla="*/ 2507 h 10000"/>
                                <a:gd name="connsiteX87" fmla="*/ 5595 w 9970"/>
                                <a:gd name="connsiteY87" fmla="*/ 2353 h 10000"/>
                                <a:gd name="connsiteX88" fmla="*/ 5637 w 9970"/>
                                <a:gd name="connsiteY88" fmla="*/ 1812 h 10000"/>
                                <a:gd name="connsiteX89" fmla="*/ 5762 w 9970"/>
                                <a:gd name="connsiteY89" fmla="*/ 2777 h 10000"/>
                                <a:gd name="connsiteX90" fmla="*/ 5762 w 9970"/>
                                <a:gd name="connsiteY90" fmla="*/ 3007 h 10000"/>
                                <a:gd name="connsiteX91" fmla="*/ 5762 w 9970"/>
                                <a:gd name="connsiteY91" fmla="*/ 2814 h 10000"/>
                                <a:gd name="connsiteX92" fmla="*/ 5803 w 9970"/>
                                <a:gd name="connsiteY92" fmla="*/ 2235 h 10000"/>
                                <a:gd name="connsiteX93" fmla="*/ 5845 w 9970"/>
                                <a:gd name="connsiteY93" fmla="*/ 1619 h 10000"/>
                                <a:gd name="connsiteX94" fmla="*/ 5927 w 9970"/>
                                <a:gd name="connsiteY94" fmla="*/ 3162 h 10000"/>
                                <a:gd name="connsiteX95" fmla="*/ 5970 w 9970"/>
                                <a:gd name="connsiteY95" fmla="*/ 2546 h 10000"/>
                                <a:gd name="connsiteX96" fmla="*/ 5970 w 9970"/>
                                <a:gd name="connsiteY96" fmla="*/ 1313 h 10000"/>
                                <a:gd name="connsiteX97" fmla="*/ 6011 w 9970"/>
                                <a:gd name="connsiteY97" fmla="*/ 1619 h 10000"/>
                                <a:gd name="connsiteX98" fmla="*/ 6011 w 9970"/>
                                <a:gd name="connsiteY98" fmla="*/ 2353 h 10000"/>
                                <a:gd name="connsiteX99" fmla="*/ 6011 w 9970"/>
                                <a:gd name="connsiteY99" fmla="*/ 2122 h 10000"/>
                                <a:gd name="connsiteX100" fmla="*/ 6053 w 9970"/>
                                <a:gd name="connsiteY100" fmla="*/ 1506 h 10000"/>
                                <a:gd name="connsiteX101" fmla="*/ 6053 w 9970"/>
                                <a:gd name="connsiteY101" fmla="*/ 2546 h 10000"/>
                                <a:gd name="connsiteX102" fmla="*/ 6177 w 9970"/>
                                <a:gd name="connsiteY102" fmla="*/ 310 h 10000"/>
                                <a:gd name="connsiteX103" fmla="*/ 6221 w 9970"/>
                                <a:gd name="connsiteY103" fmla="*/ 4088 h 10000"/>
                                <a:gd name="connsiteX104" fmla="*/ 6261 w 9970"/>
                                <a:gd name="connsiteY104" fmla="*/ 2429 h 10000"/>
                                <a:gd name="connsiteX105" fmla="*/ 6346 w 9970"/>
                                <a:gd name="connsiteY105" fmla="*/ 3854 h 10000"/>
                                <a:gd name="connsiteX106" fmla="*/ 6387 w 9970"/>
                                <a:gd name="connsiteY106" fmla="*/ 1850 h 10000"/>
                                <a:gd name="connsiteX107" fmla="*/ 6427 w 9970"/>
                                <a:gd name="connsiteY107" fmla="*/ 3162 h 10000"/>
                                <a:gd name="connsiteX108" fmla="*/ 6469 w 9970"/>
                                <a:gd name="connsiteY108" fmla="*/ 1313 h 10000"/>
                                <a:gd name="connsiteX109" fmla="*/ 6553 w 9970"/>
                                <a:gd name="connsiteY109" fmla="*/ 2893 h 10000"/>
                                <a:gd name="connsiteX110" fmla="*/ 6553 w 9970"/>
                                <a:gd name="connsiteY110" fmla="*/ 3585 h 10000"/>
                                <a:gd name="connsiteX111" fmla="*/ 6595 w 9970"/>
                                <a:gd name="connsiteY111" fmla="*/ 3740 h 10000"/>
                                <a:gd name="connsiteX112" fmla="*/ 6595 w 9970"/>
                                <a:gd name="connsiteY112" fmla="*/ 3200 h 10000"/>
                                <a:gd name="connsiteX113" fmla="*/ 6678 w 9970"/>
                                <a:gd name="connsiteY113" fmla="*/ 2004 h 10000"/>
                                <a:gd name="connsiteX114" fmla="*/ 6803 w 9970"/>
                                <a:gd name="connsiteY114" fmla="*/ 3356 h 10000"/>
                                <a:gd name="connsiteX115" fmla="*/ 6886 w 9970"/>
                                <a:gd name="connsiteY115" fmla="*/ 1850 h 10000"/>
                                <a:gd name="connsiteX116" fmla="*/ 6886 w 9970"/>
                                <a:gd name="connsiteY116" fmla="*/ 2429 h 10000"/>
                                <a:gd name="connsiteX117" fmla="*/ 6928 w 9970"/>
                                <a:gd name="connsiteY117" fmla="*/ 2621 h 10000"/>
                                <a:gd name="connsiteX118" fmla="*/ 6928 w 9970"/>
                                <a:gd name="connsiteY118" fmla="*/ 4010 h 10000"/>
                                <a:gd name="connsiteX119" fmla="*/ 7011 w 9970"/>
                                <a:gd name="connsiteY119" fmla="*/ 3547 h 10000"/>
                                <a:gd name="connsiteX120" fmla="*/ 7052 w 9970"/>
                                <a:gd name="connsiteY120" fmla="*/ 1850 h 10000"/>
                                <a:gd name="connsiteX121" fmla="*/ 7137 w 9970"/>
                                <a:gd name="connsiteY121" fmla="*/ 2235 h 10000"/>
                                <a:gd name="connsiteX122" fmla="*/ 7221 w 9970"/>
                                <a:gd name="connsiteY122" fmla="*/ 1812 h 10000"/>
                                <a:gd name="connsiteX123" fmla="*/ 7262 w 9970"/>
                                <a:gd name="connsiteY123" fmla="*/ 2080 h 10000"/>
                                <a:gd name="connsiteX124" fmla="*/ 7303 w 9970"/>
                                <a:gd name="connsiteY124" fmla="*/ 1737 h 10000"/>
                                <a:gd name="connsiteX125" fmla="*/ 7344 w 9970"/>
                                <a:gd name="connsiteY125" fmla="*/ 4550 h 10000"/>
                                <a:gd name="connsiteX126" fmla="*/ 7344 w 9970"/>
                                <a:gd name="connsiteY126" fmla="*/ 2273 h 10000"/>
                                <a:gd name="connsiteX127" fmla="*/ 7427 w 9970"/>
                                <a:gd name="connsiteY127" fmla="*/ 810 h 10000"/>
                                <a:gd name="connsiteX128" fmla="*/ 7511 w 9970"/>
                                <a:gd name="connsiteY128" fmla="*/ 1464 h 10000"/>
                                <a:gd name="connsiteX129" fmla="*/ 7554 w 9970"/>
                                <a:gd name="connsiteY129" fmla="*/ 1158 h 10000"/>
                                <a:gd name="connsiteX130" fmla="*/ 7636 w 9970"/>
                                <a:gd name="connsiteY130" fmla="*/ 2546 h 10000"/>
                                <a:gd name="connsiteX131" fmla="*/ 7636 w 9970"/>
                                <a:gd name="connsiteY131" fmla="*/ 3547 h 10000"/>
                                <a:gd name="connsiteX132" fmla="*/ 7680 w 9970"/>
                                <a:gd name="connsiteY132" fmla="*/ 1887 h 10000"/>
                                <a:gd name="connsiteX133" fmla="*/ 7845 w 9970"/>
                                <a:gd name="connsiteY133" fmla="*/ 771 h 10000"/>
                                <a:gd name="connsiteX134" fmla="*/ 7886 w 9970"/>
                                <a:gd name="connsiteY134" fmla="*/ 3585 h 10000"/>
                                <a:gd name="connsiteX135" fmla="*/ 7970 w 9970"/>
                                <a:gd name="connsiteY135" fmla="*/ 1040 h 10000"/>
                                <a:gd name="connsiteX136" fmla="*/ 8094 w 9970"/>
                                <a:gd name="connsiteY136" fmla="*/ 2391 h 10000"/>
                                <a:gd name="connsiteX137" fmla="*/ 8137 w 9970"/>
                                <a:gd name="connsiteY137" fmla="*/ 1195 h 10000"/>
                                <a:gd name="connsiteX138" fmla="*/ 8137 w 9970"/>
                                <a:gd name="connsiteY138" fmla="*/ 3896 h 10000"/>
                                <a:gd name="connsiteX139" fmla="*/ 8262 w 9970"/>
                                <a:gd name="connsiteY139" fmla="*/ 2004 h 10000"/>
                                <a:gd name="connsiteX140" fmla="*/ 8304 w 9970"/>
                                <a:gd name="connsiteY140" fmla="*/ 2507 h 10000"/>
                                <a:gd name="connsiteX141" fmla="*/ 8345 w 9970"/>
                                <a:gd name="connsiteY141" fmla="*/ 3816 h 10000"/>
                                <a:gd name="connsiteX142" fmla="*/ 8428 w 9970"/>
                                <a:gd name="connsiteY142" fmla="*/ 1195 h 10000"/>
                                <a:gd name="connsiteX143" fmla="*/ 8511 w 9970"/>
                                <a:gd name="connsiteY143" fmla="*/ 1887 h 10000"/>
                                <a:gd name="connsiteX144" fmla="*/ 8721 w 9970"/>
                                <a:gd name="connsiteY144" fmla="*/ 3703 h 10000"/>
                                <a:gd name="connsiteX145" fmla="*/ 8803 w 9970"/>
                                <a:gd name="connsiteY145" fmla="*/ 2621 h 10000"/>
                                <a:gd name="connsiteX146" fmla="*/ 8929 w 9970"/>
                                <a:gd name="connsiteY146" fmla="*/ 1233 h 10000"/>
                                <a:gd name="connsiteX147" fmla="*/ 8970 w 9970"/>
                                <a:gd name="connsiteY147" fmla="*/ 2658 h 10000"/>
                                <a:gd name="connsiteX148" fmla="*/ 9012 w 9970"/>
                                <a:gd name="connsiteY148" fmla="*/ 3045 h 10000"/>
                                <a:gd name="connsiteX149" fmla="*/ 9012 w 9970"/>
                                <a:gd name="connsiteY149" fmla="*/ 3200 h 10000"/>
                                <a:gd name="connsiteX150" fmla="*/ 9137 w 9970"/>
                                <a:gd name="connsiteY150" fmla="*/ 2273 h 10000"/>
                                <a:gd name="connsiteX151" fmla="*/ 9220 w 9970"/>
                                <a:gd name="connsiteY151" fmla="*/ 3045 h 10000"/>
                                <a:gd name="connsiteX152" fmla="*/ 9261 w 9970"/>
                                <a:gd name="connsiteY152" fmla="*/ 2893 h 10000"/>
                                <a:gd name="connsiteX153" fmla="*/ 9261 w 9970"/>
                                <a:gd name="connsiteY153" fmla="*/ 1737 h 10000"/>
                                <a:gd name="connsiteX154" fmla="*/ 9386 w 9970"/>
                                <a:gd name="connsiteY154" fmla="*/ 3624 h 10000"/>
                                <a:gd name="connsiteX155" fmla="*/ 9386 w 9970"/>
                                <a:gd name="connsiteY155" fmla="*/ 2658 h 10000"/>
                                <a:gd name="connsiteX156" fmla="*/ 9471 w 9970"/>
                                <a:gd name="connsiteY156" fmla="*/ 2930 h 10000"/>
                                <a:gd name="connsiteX157" fmla="*/ 9553 w 9970"/>
                                <a:gd name="connsiteY157" fmla="*/ 3356 h 10000"/>
                                <a:gd name="connsiteX158" fmla="*/ 9679 w 9970"/>
                                <a:gd name="connsiteY158" fmla="*/ 1887 h 10000"/>
                                <a:gd name="connsiteX159" fmla="*/ 9679 w 9970"/>
                                <a:gd name="connsiteY159" fmla="*/ 2814 h 10000"/>
                                <a:gd name="connsiteX160" fmla="*/ 9845 w 9970"/>
                                <a:gd name="connsiteY160" fmla="*/ 2160 h 10000"/>
                                <a:gd name="connsiteX161" fmla="*/ 9845 w 9970"/>
                                <a:gd name="connsiteY161" fmla="*/ 3972 h 10000"/>
                                <a:gd name="connsiteX162" fmla="*/ 9845 w 9970"/>
                                <a:gd name="connsiteY162" fmla="*/ 5012 h 10000"/>
                                <a:gd name="connsiteX163" fmla="*/ 9970 w 9970"/>
                                <a:gd name="connsiteY163" fmla="*/ 9945 h 10000"/>
                                <a:gd name="connsiteX0" fmla="*/ 0 w 10000"/>
                                <a:gd name="connsiteY0" fmla="*/ 10000 h 23389"/>
                                <a:gd name="connsiteX1" fmla="*/ 12 w 10000"/>
                                <a:gd name="connsiteY1" fmla="*/ 5435 h 23389"/>
                                <a:gd name="connsiteX2" fmla="*/ 52 w 10000"/>
                                <a:gd name="connsiteY2" fmla="*/ 2930 h 23389"/>
                                <a:gd name="connsiteX3" fmla="*/ 179 w 10000"/>
                                <a:gd name="connsiteY3" fmla="*/ 4395 h 23389"/>
                                <a:gd name="connsiteX4" fmla="*/ 179 w 10000"/>
                                <a:gd name="connsiteY4" fmla="*/ 4126 h 23389"/>
                                <a:gd name="connsiteX5" fmla="*/ 179 w 10000"/>
                                <a:gd name="connsiteY5" fmla="*/ 3547 h 23389"/>
                                <a:gd name="connsiteX6" fmla="*/ 262 w 10000"/>
                                <a:gd name="connsiteY6" fmla="*/ 2353 h 23389"/>
                                <a:gd name="connsiteX7" fmla="*/ 303 w 10000"/>
                                <a:gd name="connsiteY7" fmla="*/ 3431 h 23389"/>
                                <a:gd name="connsiteX8" fmla="*/ 387 w 10000"/>
                                <a:gd name="connsiteY8" fmla="*/ 4010 h 23389"/>
                                <a:gd name="connsiteX9" fmla="*/ 428 w 10000"/>
                                <a:gd name="connsiteY9" fmla="*/ 4010 h 23389"/>
                                <a:gd name="connsiteX10" fmla="*/ 428 w 10000"/>
                                <a:gd name="connsiteY10" fmla="*/ 1464 h 23389"/>
                                <a:gd name="connsiteX11" fmla="*/ 513 w 10000"/>
                                <a:gd name="connsiteY11" fmla="*/ 2658 h 23389"/>
                                <a:gd name="connsiteX12" fmla="*/ 638 w 10000"/>
                                <a:gd name="connsiteY12" fmla="*/ 2122 h 23389"/>
                                <a:gd name="connsiteX13" fmla="*/ 721 w 10000"/>
                                <a:gd name="connsiteY13" fmla="*/ 3740 h 23389"/>
                                <a:gd name="connsiteX14" fmla="*/ 847 w 10000"/>
                                <a:gd name="connsiteY14" fmla="*/ 1350 h 23389"/>
                                <a:gd name="connsiteX15" fmla="*/ 847 w 10000"/>
                                <a:gd name="connsiteY15" fmla="*/ 3356 h 23389"/>
                                <a:gd name="connsiteX16" fmla="*/ 1014 w 10000"/>
                                <a:gd name="connsiteY16" fmla="*/ 2658 h 23389"/>
                                <a:gd name="connsiteX17" fmla="*/ 1014 w 10000"/>
                                <a:gd name="connsiteY17" fmla="*/ 4395 h 23389"/>
                                <a:gd name="connsiteX18" fmla="*/ 1140 w 10000"/>
                                <a:gd name="connsiteY18" fmla="*/ 3468 h 23389"/>
                                <a:gd name="connsiteX19" fmla="*/ 1222 w 10000"/>
                                <a:gd name="connsiteY19" fmla="*/ 2893 h 23389"/>
                                <a:gd name="connsiteX20" fmla="*/ 1307 w 10000"/>
                                <a:gd name="connsiteY20" fmla="*/ 3740 h 23389"/>
                                <a:gd name="connsiteX21" fmla="*/ 1347 w 10000"/>
                                <a:gd name="connsiteY21" fmla="*/ 4626 h 23389"/>
                                <a:gd name="connsiteX22" fmla="*/ 1431 w 10000"/>
                                <a:gd name="connsiteY22" fmla="*/ 2004 h 23389"/>
                                <a:gd name="connsiteX23" fmla="*/ 1516 w 10000"/>
                                <a:gd name="connsiteY23" fmla="*/ 3356 h 23389"/>
                                <a:gd name="connsiteX24" fmla="*/ 1557 w 10000"/>
                                <a:gd name="connsiteY24" fmla="*/ 38 h 23389"/>
                                <a:gd name="connsiteX25" fmla="*/ 1682 w 10000"/>
                                <a:gd name="connsiteY25" fmla="*/ 3740 h 23389"/>
                                <a:gd name="connsiteX26" fmla="*/ 1808 w 10000"/>
                                <a:gd name="connsiteY26" fmla="*/ 2273 h 23389"/>
                                <a:gd name="connsiteX27" fmla="*/ 1892 w 10000"/>
                                <a:gd name="connsiteY27" fmla="*/ 1850 h 23389"/>
                                <a:gd name="connsiteX28" fmla="*/ 1892 w 10000"/>
                                <a:gd name="connsiteY28" fmla="*/ 1619 h 23389"/>
                                <a:gd name="connsiteX29" fmla="*/ 1975 w 10000"/>
                                <a:gd name="connsiteY29" fmla="*/ 4010 h 23389"/>
                                <a:gd name="connsiteX30" fmla="*/ 2017 w 10000"/>
                                <a:gd name="connsiteY30" fmla="*/ 3740 h 23389"/>
                                <a:gd name="connsiteX31" fmla="*/ 2099 w 10000"/>
                                <a:gd name="connsiteY31" fmla="*/ 3468 h 23389"/>
                                <a:gd name="connsiteX32" fmla="*/ 2141 w 10000"/>
                                <a:gd name="connsiteY32" fmla="*/ 654 h 23389"/>
                                <a:gd name="connsiteX33" fmla="*/ 2141 w 10000"/>
                                <a:gd name="connsiteY33" fmla="*/ 3045 h 23389"/>
                                <a:gd name="connsiteX34" fmla="*/ 2185 w 10000"/>
                                <a:gd name="connsiteY34" fmla="*/ 4395 h 23389"/>
                                <a:gd name="connsiteX35" fmla="*/ 2351 w 10000"/>
                                <a:gd name="connsiteY35" fmla="*/ 3356 h 23389"/>
                                <a:gd name="connsiteX36" fmla="*/ 2394 w 10000"/>
                                <a:gd name="connsiteY36" fmla="*/ 3816 h 23389"/>
                                <a:gd name="connsiteX37" fmla="*/ 2394 w 10000"/>
                                <a:gd name="connsiteY37" fmla="*/ 4088 h 23389"/>
                                <a:gd name="connsiteX38" fmla="*/ 2434 w 10000"/>
                                <a:gd name="connsiteY38" fmla="*/ 3972 h 23389"/>
                                <a:gd name="connsiteX39" fmla="*/ 2520 w 10000"/>
                                <a:gd name="connsiteY39" fmla="*/ 3275 h 23389"/>
                                <a:gd name="connsiteX40" fmla="*/ 2602 w 10000"/>
                                <a:gd name="connsiteY40" fmla="*/ 2160 h 23389"/>
                                <a:gd name="connsiteX41" fmla="*/ 2644 w 10000"/>
                                <a:gd name="connsiteY41" fmla="*/ 2893 h 23389"/>
                                <a:gd name="connsiteX42" fmla="*/ 2728 w 10000"/>
                                <a:gd name="connsiteY42" fmla="*/ 3356 h 23389"/>
                                <a:gd name="connsiteX43" fmla="*/ 2728 w 10000"/>
                                <a:gd name="connsiteY43" fmla="*/ 3740 h 23389"/>
                                <a:gd name="connsiteX44" fmla="*/ 2769 w 10000"/>
                                <a:gd name="connsiteY44" fmla="*/ 3356 h 23389"/>
                                <a:gd name="connsiteX45" fmla="*/ 2810 w 10000"/>
                                <a:gd name="connsiteY45" fmla="*/ 2893 h 23389"/>
                                <a:gd name="connsiteX46" fmla="*/ 2854 w 10000"/>
                                <a:gd name="connsiteY46" fmla="*/ 2273 h 23389"/>
                                <a:gd name="connsiteX47" fmla="*/ 2854 w 10000"/>
                                <a:gd name="connsiteY47" fmla="*/ 2160 h 23389"/>
                                <a:gd name="connsiteX48" fmla="*/ 3020 w 10000"/>
                                <a:gd name="connsiteY48" fmla="*/ 4202 h 23389"/>
                                <a:gd name="connsiteX49" fmla="*/ 3144 w 10000"/>
                                <a:gd name="connsiteY49" fmla="*/ 1195 h 23389"/>
                                <a:gd name="connsiteX50" fmla="*/ 3230 w 10000"/>
                                <a:gd name="connsiteY50" fmla="*/ 2700 h 23389"/>
                                <a:gd name="connsiteX51" fmla="*/ 3313 w 10000"/>
                                <a:gd name="connsiteY51" fmla="*/ 1040 h 23389"/>
                                <a:gd name="connsiteX52" fmla="*/ 3397 w 10000"/>
                                <a:gd name="connsiteY52" fmla="*/ 1426 h 23389"/>
                                <a:gd name="connsiteX53" fmla="*/ 3480 w 10000"/>
                                <a:gd name="connsiteY53" fmla="*/ 2700 h 23389"/>
                                <a:gd name="connsiteX54" fmla="*/ 3605 w 10000"/>
                                <a:gd name="connsiteY54" fmla="*/ 2080 h 23389"/>
                                <a:gd name="connsiteX55" fmla="*/ 3647 w 10000"/>
                                <a:gd name="connsiteY55" fmla="*/ 3547 h 23389"/>
                                <a:gd name="connsiteX56" fmla="*/ 3731 w 10000"/>
                                <a:gd name="connsiteY56" fmla="*/ 2893 h 23389"/>
                                <a:gd name="connsiteX57" fmla="*/ 3731 w 10000"/>
                                <a:gd name="connsiteY57" fmla="*/ 4664 h 23389"/>
                                <a:gd name="connsiteX58" fmla="*/ 3813 w 10000"/>
                                <a:gd name="connsiteY58" fmla="*/ 4088 h 23389"/>
                                <a:gd name="connsiteX59" fmla="*/ 3898 w 10000"/>
                                <a:gd name="connsiteY59" fmla="*/ 3083 h 23389"/>
                                <a:gd name="connsiteX60" fmla="*/ 3898 w 10000"/>
                                <a:gd name="connsiteY60" fmla="*/ 2235 h 23389"/>
                                <a:gd name="connsiteX61" fmla="*/ 3898 w 10000"/>
                                <a:gd name="connsiteY61" fmla="*/ 1737 h 23389"/>
                                <a:gd name="connsiteX62" fmla="*/ 3939 w 10000"/>
                                <a:gd name="connsiteY62" fmla="*/ 2004 h 23389"/>
                                <a:gd name="connsiteX63" fmla="*/ 3939 w 10000"/>
                                <a:gd name="connsiteY63" fmla="*/ 2391 h 23389"/>
                                <a:gd name="connsiteX64" fmla="*/ 4064 w 10000"/>
                                <a:gd name="connsiteY64" fmla="*/ 4088 h 23389"/>
                                <a:gd name="connsiteX65" fmla="*/ 4106 w 10000"/>
                                <a:gd name="connsiteY65" fmla="*/ 4202 h 23389"/>
                                <a:gd name="connsiteX66" fmla="*/ 4274 w 10000"/>
                                <a:gd name="connsiteY66" fmla="*/ 2930 h 23389"/>
                                <a:gd name="connsiteX67" fmla="*/ 4316 w 10000"/>
                                <a:gd name="connsiteY67" fmla="*/ 2546 h 23389"/>
                                <a:gd name="connsiteX68" fmla="*/ 4441 w 10000"/>
                                <a:gd name="connsiteY68" fmla="*/ 3585 h 23389"/>
                                <a:gd name="connsiteX69" fmla="*/ 4525 w 10000"/>
                                <a:gd name="connsiteY69" fmla="*/ 3740 h 23389"/>
                                <a:gd name="connsiteX70" fmla="*/ 4567 w 10000"/>
                                <a:gd name="connsiteY70" fmla="*/ 1698 h 23389"/>
                                <a:gd name="connsiteX71" fmla="*/ 4691 w 10000"/>
                                <a:gd name="connsiteY71" fmla="*/ 3045 h 23389"/>
                                <a:gd name="connsiteX72" fmla="*/ 4734 w 10000"/>
                                <a:gd name="connsiteY72" fmla="*/ 386 h 23389"/>
                                <a:gd name="connsiteX73" fmla="*/ 4776 w 10000"/>
                                <a:gd name="connsiteY73" fmla="*/ 3468 h 23389"/>
                                <a:gd name="connsiteX74" fmla="*/ 4861 w 10000"/>
                                <a:gd name="connsiteY74" fmla="*/ 2391 h 23389"/>
                                <a:gd name="connsiteX75" fmla="*/ 4984 w 10000"/>
                                <a:gd name="connsiteY75" fmla="*/ 3045 h 23389"/>
                                <a:gd name="connsiteX76" fmla="*/ 5026 w 10000"/>
                                <a:gd name="connsiteY76" fmla="*/ 2621 h 23389"/>
                                <a:gd name="connsiteX77" fmla="*/ 5151 w 10000"/>
                                <a:gd name="connsiteY77" fmla="*/ 1506 h 23389"/>
                                <a:gd name="connsiteX78" fmla="*/ 5193 w 10000"/>
                                <a:gd name="connsiteY78" fmla="*/ 3083 h 23389"/>
                                <a:gd name="connsiteX79" fmla="*/ 5236 w 10000"/>
                                <a:gd name="connsiteY79" fmla="*/ 2507 h 23389"/>
                                <a:gd name="connsiteX80" fmla="*/ 5320 w 10000"/>
                                <a:gd name="connsiteY80" fmla="*/ 1698 h 23389"/>
                                <a:gd name="connsiteX81" fmla="*/ 5361 w 10000"/>
                                <a:gd name="connsiteY81" fmla="*/ 2391 h 23389"/>
                                <a:gd name="connsiteX82" fmla="*/ 5443 w 10000"/>
                                <a:gd name="connsiteY82" fmla="*/ 3045 h 23389"/>
                                <a:gd name="connsiteX83" fmla="*/ 5527 w 10000"/>
                                <a:gd name="connsiteY83" fmla="*/ 2507 h 23389"/>
                                <a:gd name="connsiteX84" fmla="*/ 5569 w 10000"/>
                                <a:gd name="connsiteY84" fmla="*/ 1850 h 23389"/>
                                <a:gd name="connsiteX85" fmla="*/ 5569 w 10000"/>
                                <a:gd name="connsiteY85" fmla="*/ 2122 h 23389"/>
                                <a:gd name="connsiteX86" fmla="*/ 5569 w 10000"/>
                                <a:gd name="connsiteY86" fmla="*/ 2507 h 23389"/>
                                <a:gd name="connsiteX87" fmla="*/ 5612 w 10000"/>
                                <a:gd name="connsiteY87" fmla="*/ 2353 h 23389"/>
                                <a:gd name="connsiteX88" fmla="*/ 5654 w 10000"/>
                                <a:gd name="connsiteY88" fmla="*/ 1812 h 23389"/>
                                <a:gd name="connsiteX89" fmla="*/ 5779 w 10000"/>
                                <a:gd name="connsiteY89" fmla="*/ 2777 h 23389"/>
                                <a:gd name="connsiteX90" fmla="*/ 5779 w 10000"/>
                                <a:gd name="connsiteY90" fmla="*/ 3007 h 23389"/>
                                <a:gd name="connsiteX91" fmla="*/ 5779 w 10000"/>
                                <a:gd name="connsiteY91" fmla="*/ 2814 h 23389"/>
                                <a:gd name="connsiteX92" fmla="*/ 5820 w 10000"/>
                                <a:gd name="connsiteY92" fmla="*/ 2235 h 23389"/>
                                <a:gd name="connsiteX93" fmla="*/ 5863 w 10000"/>
                                <a:gd name="connsiteY93" fmla="*/ 1619 h 23389"/>
                                <a:gd name="connsiteX94" fmla="*/ 5945 w 10000"/>
                                <a:gd name="connsiteY94" fmla="*/ 3162 h 23389"/>
                                <a:gd name="connsiteX95" fmla="*/ 5988 w 10000"/>
                                <a:gd name="connsiteY95" fmla="*/ 2546 h 23389"/>
                                <a:gd name="connsiteX96" fmla="*/ 5988 w 10000"/>
                                <a:gd name="connsiteY96" fmla="*/ 1313 h 23389"/>
                                <a:gd name="connsiteX97" fmla="*/ 6029 w 10000"/>
                                <a:gd name="connsiteY97" fmla="*/ 1619 h 23389"/>
                                <a:gd name="connsiteX98" fmla="*/ 6029 w 10000"/>
                                <a:gd name="connsiteY98" fmla="*/ 2353 h 23389"/>
                                <a:gd name="connsiteX99" fmla="*/ 6029 w 10000"/>
                                <a:gd name="connsiteY99" fmla="*/ 2122 h 23389"/>
                                <a:gd name="connsiteX100" fmla="*/ 6071 w 10000"/>
                                <a:gd name="connsiteY100" fmla="*/ 1506 h 23389"/>
                                <a:gd name="connsiteX101" fmla="*/ 6071 w 10000"/>
                                <a:gd name="connsiteY101" fmla="*/ 2546 h 23389"/>
                                <a:gd name="connsiteX102" fmla="*/ 6196 w 10000"/>
                                <a:gd name="connsiteY102" fmla="*/ 310 h 23389"/>
                                <a:gd name="connsiteX103" fmla="*/ 6240 w 10000"/>
                                <a:gd name="connsiteY103" fmla="*/ 4088 h 23389"/>
                                <a:gd name="connsiteX104" fmla="*/ 6280 w 10000"/>
                                <a:gd name="connsiteY104" fmla="*/ 2429 h 23389"/>
                                <a:gd name="connsiteX105" fmla="*/ 6365 w 10000"/>
                                <a:gd name="connsiteY105" fmla="*/ 3854 h 23389"/>
                                <a:gd name="connsiteX106" fmla="*/ 6406 w 10000"/>
                                <a:gd name="connsiteY106" fmla="*/ 1850 h 23389"/>
                                <a:gd name="connsiteX107" fmla="*/ 6446 w 10000"/>
                                <a:gd name="connsiteY107" fmla="*/ 3162 h 23389"/>
                                <a:gd name="connsiteX108" fmla="*/ 6488 w 10000"/>
                                <a:gd name="connsiteY108" fmla="*/ 1313 h 23389"/>
                                <a:gd name="connsiteX109" fmla="*/ 6573 w 10000"/>
                                <a:gd name="connsiteY109" fmla="*/ 2893 h 23389"/>
                                <a:gd name="connsiteX110" fmla="*/ 6573 w 10000"/>
                                <a:gd name="connsiteY110" fmla="*/ 3585 h 23389"/>
                                <a:gd name="connsiteX111" fmla="*/ 6615 w 10000"/>
                                <a:gd name="connsiteY111" fmla="*/ 3740 h 23389"/>
                                <a:gd name="connsiteX112" fmla="*/ 6615 w 10000"/>
                                <a:gd name="connsiteY112" fmla="*/ 3200 h 23389"/>
                                <a:gd name="connsiteX113" fmla="*/ 6698 w 10000"/>
                                <a:gd name="connsiteY113" fmla="*/ 2004 h 23389"/>
                                <a:gd name="connsiteX114" fmla="*/ 6823 w 10000"/>
                                <a:gd name="connsiteY114" fmla="*/ 3356 h 23389"/>
                                <a:gd name="connsiteX115" fmla="*/ 6907 w 10000"/>
                                <a:gd name="connsiteY115" fmla="*/ 1850 h 23389"/>
                                <a:gd name="connsiteX116" fmla="*/ 6907 w 10000"/>
                                <a:gd name="connsiteY116" fmla="*/ 2429 h 23389"/>
                                <a:gd name="connsiteX117" fmla="*/ 6949 w 10000"/>
                                <a:gd name="connsiteY117" fmla="*/ 2621 h 23389"/>
                                <a:gd name="connsiteX118" fmla="*/ 6949 w 10000"/>
                                <a:gd name="connsiteY118" fmla="*/ 4010 h 23389"/>
                                <a:gd name="connsiteX119" fmla="*/ 7032 w 10000"/>
                                <a:gd name="connsiteY119" fmla="*/ 3547 h 23389"/>
                                <a:gd name="connsiteX120" fmla="*/ 7073 w 10000"/>
                                <a:gd name="connsiteY120" fmla="*/ 1850 h 23389"/>
                                <a:gd name="connsiteX121" fmla="*/ 7158 w 10000"/>
                                <a:gd name="connsiteY121" fmla="*/ 2235 h 23389"/>
                                <a:gd name="connsiteX122" fmla="*/ 7243 w 10000"/>
                                <a:gd name="connsiteY122" fmla="*/ 1812 h 23389"/>
                                <a:gd name="connsiteX123" fmla="*/ 7284 w 10000"/>
                                <a:gd name="connsiteY123" fmla="*/ 2080 h 23389"/>
                                <a:gd name="connsiteX124" fmla="*/ 7325 w 10000"/>
                                <a:gd name="connsiteY124" fmla="*/ 1737 h 23389"/>
                                <a:gd name="connsiteX125" fmla="*/ 7366 w 10000"/>
                                <a:gd name="connsiteY125" fmla="*/ 4550 h 23389"/>
                                <a:gd name="connsiteX126" fmla="*/ 7366 w 10000"/>
                                <a:gd name="connsiteY126" fmla="*/ 2273 h 23389"/>
                                <a:gd name="connsiteX127" fmla="*/ 7449 w 10000"/>
                                <a:gd name="connsiteY127" fmla="*/ 810 h 23389"/>
                                <a:gd name="connsiteX128" fmla="*/ 7534 w 10000"/>
                                <a:gd name="connsiteY128" fmla="*/ 1464 h 23389"/>
                                <a:gd name="connsiteX129" fmla="*/ 7577 w 10000"/>
                                <a:gd name="connsiteY129" fmla="*/ 1158 h 23389"/>
                                <a:gd name="connsiteX130" fmla="*/ 7659 w 10000"/>
                                <a:gd name="connsiteY130" fmla="*/ 2546 h 23389"/>
                                <a:gd name="connsiteX131" fmla="*/ 7659 w 10000"/>
                                <a:gd name="connsiteY131" fmla="*/ 3547 h 23389"/>
                                <a:gd name="connsiteX132" fmla="*/ 7703 w 10000"/>
                                <a:gd name="connsiteY132" fmla="*/ 1887 h 23389"/>
                                <a:gd name="connsiteX133" fmla="*/ 7869 w 10000"/>
                                <a:gd name="connsiteY133" fmla="*/ 771 h 23389"/>
                                <a:gd name="connsiteX134" fmla="*/ 7910 w 10000"/>
                                <a:gd name="connsiteY134" fmla="*/ 3585 h 23389"/>
                                <a:gd name="connsiteX135" fmla="*/ 7994 w 10000"/>
                                <a:gd name="connsiteY135" fmla="*/ 1040 h 23389"/>
                                <a:gd name="connsiteX136" fmla="*/ 8118 w 10000"/>
                                <a:gd name="connsiteY136" fmla="*/ 2391 h 23389"/>
                                <a:gd name="connsiteX137" fmla="*/ 8161 w 10000"/>
                                <a:gd name="connsiteY137" fmla="*/ 1195 h 23389"/>
                                <a:gd name="connsiteX138" fmla="*/ 8161 w 10000"/>
                                <a:gd name="connsiteY138" fmla="*/ 3896 h 23389"/>
                                <a:gd name="connsiteX139" fmla="*/ 8287 w 10000"/>
                                <a:gd name="connsiteY139" fmla="*/ 2004 h 23389"/>
                                <a:gd name="connsiteX140" fmla="*/ 8329 w 10000"/>
                                <a:gd name="connsiteY140" fmla="*/ 2507 h 23389"/>
                                <a:gd name="connsiteX141" fmla="*/ 8370 w 10000"/>
                                <a:gd name="connsiteY141" fmla="*/ 3816 h 23389"/>
                                <a:gd name="connsiteX142" fmla="*/ 8453 w 10000"/>
                                <a:gd name="connsiteY142" fmla="*/ 1195 h 23389"/>
                                <a:gd name="connsiteX143" fmla="*/ 8537 w 10000"/>
                                <a:gd name="connsiteY143" fmla="*/ 1887 h 23389"/>
                                <a:gd name="connsiteX144" fmla="*/ 8747 w 10000"/>
                                <a:gd name="connsiteY144" fmla="*/ 3703 h 23389"/>
                                <a:gd name="connsiteX145" fmla="*/ 8829 w 10000"/>
                                <a:gd name="connsiteY145" fmla="*/ 2621 h 23389"/>
                                <a:gd name="connsiteX146" fmla="*/ 8956 w 10000"/>
                                <a:gd name="connsiteY146" fmla="*/ 1233 h 23389"/>
                                <a:gd name="connsiteX147" fmla="*/ 8997 w 10000"/>
                                <a:gd name="connsiteY147" fmla="*/ 2658 h 23389"/>
                                <a:gd name="connsiteX148" fmla="*/ 9039 w 10000"/>
                                <a:gd name="connsiteY148" fmla="*/ 3045 h 23389"/>
                                <a:gd name="connsiteX149" fmla="*/ 9039 w 10000"/>
                                <a:gd name="connsiteY149" fmla="*/ 3200 h 23389"/>
                                <a:gd name="connsiteX150" fmla="*/ 9164 w 10000"/>
                                <a:gd name="connsiteY150" fmla="*/ 2273 h 23389"/>
                                <a:gd name="connsiteX151" fmla="*/ 9248 w 10000"/>
                                <a:gd name="connsiteY151" fmla="*/ 3045 h 23389"/>
                                <a:gd name="connsiteX152" fmla="*/ 9289 w 10000"/>
                                <a:gd name="connsiteY152" fmla="*/ 2893 h 23389"/>
                                <a:gd name="connsiteX153" fmla="*/ 9289 w 10000"/>
                                <a:gd name="connsiteY153" fmla="*/ 1737 h 23389"/>
                                <a:gd name="connsiteX154" fmla="*/ 9414 w 10000"/>
                                <a:gd name="connsiteY154" fmla="*/ 3624 h 23389"/>
                                <a:gd name="connsiteX155" fmla="*/ 9414 w 10000"/>
                                <a:gd name="connsiteY155" fmla="*/ 2658 h 23389"/>
                                <a:gd name="connsiteX156" fmla="*/ 9499 w 10000"/>
                                <a:gd name="connsiteY156" fmla="*/ 2930 h 23389"/>
                                <a:gd name="connsiteX157" fmla="*/ 9582 w 10000"/>
                                <a:gd name="connsiteY157" fmla="*/ 3356 h 23389"/>
                                <a:gd name="connsiteX158" fmla="*/ 9708 w 10000"/>
                                <a:gd name="connsiteY158" fmla="*/ 1887 h 23389"/>
                                <a:gd name="connsiteX159" fmla="*/ 9708 w 10000"/>
                                <a:gd name="connsiteY159" fmla="*/ 2814 h 23389"/>
                                <a:gd name="connsiteX160" fmla="*/ 9875 w 10000"/>
                                <a:gd name="connsiteY160" fmla="*/ 2160 h 23389"/>
                                <a:gd name="connsiteX161" fmla="*/ 9875 w 10000"/>
                                <a:gd name="connsiteY161" fmla="*/ 3972 h 23389"/>
                                <a:gd name="connsiteX162" fmla="*/ 9875 w 10000"/>
                                <a:gd name="connsiteY162" fmla="*/ 5012 h 23389"/>
                                <a:gd name="connsiteX163" fmla="*/ 10000 w 10000"/>
                                <a:gd name="connsiteY163" fmla="*/ 23389 h 23389"/>
                                <a:gd name="connsiteX0" fmla="*/ 0 w 10000"/>
                                <a:gd name="connsiteY0" fmla="*/ 24055 h 24055"/>
                                <a:gd name="connsiteX1" fmla="*/ 12 w 10000"/>
                                <a:gd name="connsiteY1" fmla="*/ 5435 h 24055"/>
                                <a:gd name="connsiteX2" fmla="*/ 52 w 10000"/>
                                <a:gd name="connsiteY2" fmla="*/ 2930 h 24055"/>
                                <a:gd name="connsiteX3" fmla="*/ 179 w 10000"/>
                                <a:gd name="connsiteY3" fmla="*/ 4395 h 24055"/>
                                <a:gd name="connsiteX4" fmla="*/ 179 w 10000"/>
                                <a:gd name="connsiteY4" fmla="*/ 4126 h 24055"/>
                                <a:gd name="connsiteX5" fmla="*/ 179 w 10000"/>
                                <a:gd name="connsiteY5" fmla="*/ 3547 h 24055"/>
                                <a:gd name="connsiteX6" fmla="*/ 262 w 10000"/>
                                <a:gd name="connsiteY6" fmla="*/ 2353 h 24055"/>
                                <a:gd name="connsiteX7" fmla="*/ 303 w 10000"/>
                                <a:gd name="connsiteY7" fmla="*/ 3431 h 24055"/>
                                <a:gd name="connsiteX8" fmla="*/ 387 w 10000"/>
                                <a:gd name="connsiteY8" fmla="*/ 4010 h 24055"/>
                                <a:gd name="connsiteX9" fmla="*/ 428 w 10000"/>
                                <a:gd name="connsiteY9" fmla="*/ 4010 h 24055"/>
                                <a:gd name="connsiteX10" fmla="*/ 428 w 10000"/>
                                <a:gd name="connsiteY10" fmla="*/ 1464 h 24055"/>
                                <a:gd name="connsiteX11" fmla="*/ 513 w 10000"/>
                                <a:gd name="connsiteY11" fmla="*/ 2658 h 24055"/>
                                <a:gd name="connsiteX12" fmla="*/ 638 w 10000"/>
                                <a:gd name="connsiteY12" fmla="*/ 2122 h 24055"/>
                                <a:gd name="connsiteX13" fmla="*/ 721 w 10000"/>
                                <a:gd name="connsiteY13" fmla="*/ 3740 h 24055"/>
                                <a:gd name="connsiteX14" fmla="*/ 847 w 10000"/>
                                <a:gd name="connsiteY14" fmla="*/ 1350 h 24055"/>
                                <a:gd name="connsiteX15" fmla="*/ 847 w 10000"/>
                                <a:gd name="connsiteY15" fmla="*/ 3356 h 24055"/>
                                <a:gd name="connsiteX16" fmla="*/ 1014 w 10000"/>
                                <a:gd name="connsiteY16" fmla="*/ 2658 h 24055"/>
                                <a:gd name="connsiteX17" fmla="*/ 1014 w 10000"/>
                                <a:gd name="connsiteY17" fmla="*/ 4395 h 24055"/>
                                <a:gd name="connsiteX18" fmla="*/ 1140 w 10000"/>
                                <a:gd name="connsiteY18" fmla="*/ 3468 h 24055"/>
                                <a:gd name="connsiteX19" fmla="*/ 1222 w 10000"/>
                                <a:gd name="connsiteY19" fmla="*/ 2893 h 24055"/>
                                <a:gd name="connsiteX20" fmla="*/ 1307 w 10000"/>
                                <a:gd name="connsiteY20" fmla="*/ 3740 h 24055"/>
                                <a:gd name="connsiteX21" fmla="*/ 1347 w 10000"/>
                                <a:gd name="connsiteY21" fmla="*/ 4626 h 24055"/>
                                <a:gd name="connsiteX22" fmla="*/ 1431 w 10000"/>
                                <a:gd name="connsiteY22" fmla="*/ 2004 h 24055"/>
                                <a:gd name="connsiteX23" fmla="*/ 1516 w 10000"/>
                                <a:gd name="connsiteY23" fmla="*/ 3356 h 24055"/>
                                <a:gd name="connsiteX24" fmla="*/ 1557 w 10000"/>
                                <a:gd name="connsiteY24" fmla="*/ 38 h 24055"/>
                                <a:gd name="connsiteX25" fmla="*/ 1682 w 10000"/>
                                <a:gd name="connsiteY25" fmla="*/ 3740 h 24055"/>
                                <a:gd name="connsiteX26" fmla="*/ 1808 w 10000"/>
                                <a:gd name="connsiteY26" fmla="*/ 2273 h 24055"/>
                                <a:gd name="connsiteX27" fmla="*/ 1892 w 10000"/>
                                <a:gd name="connsiteY27" fmla="*/ 1850 h 24055"/>
                                <a:gd name="connsiteX28" fmla="*/ 1892 w 10000"/>
                                <a:gd name="connsiteY28" fmla="*/ 1619 h 24055"/>
                                <a:gd name="connsiteX29" fmla="*/ 1975 w 10000"/>
                                <a:gd name="connsiteY29" fmla="*/ 4010 h 24055"/>
                                <a:gd name="connsiteX30" fmla="*/ 2017 w 10000"/>
                                <a:gd name="connsiteY30" fmla="*/ 3740 h 24055"/>
                                <a:gd name="connsiteX31" fmla="*/ 2099 w 10000"/>
                                <a:gd name="connsiteY31" fmla="*/ 3468 h 24055"/>
                                <a:gd name="connsiteX32" fmla="*/ 2141 w 10000"/>
                                <a:gd name="connsiteY32" fmla="*/ 654 h 24055"/>
                                <a:gd name="connsiteX33" fmla="*/ 2141 w 10000"/>
                                <a:gd name="connsiteY33" fmla="*/ 3045 h 24055"/>
                                <a:gd name="connsiteX34" fmla="*/ 2185 w 10000"/>
                                <a:gd name="connsiteY34" fmla="*/ 4395 h 24055"/>
                                <a:gd name="connsiteX35" fmla="*/ 2351 w 10000"/>
                                <a:gd name="connsiteY35" fmla="*/ 3356 h 24055"/>
                                <a:gd name="connsiteX36" fmla="*/ 2394 w 10000"/>
                                <a:gd name="connsiteY36" fmla="*/ 3816 h 24055"/>
                                <a:gd name="connsiteX37" fmla="*/ 2394 w 10000"/>
                                <a:gd name="connsiteY37" fmla="*/ 4088 h 24055"/>
                                <a:gd name="connsiteX38" fmla="*/ 2434 w 10000"/>
                                <a:gd name="connsiteY38" fmla="*/ 3972 h 24055"/>
                                <a:gd name="connsiteX39" fmla="*/ 2520 w 10000"/>
                                <a:gd name="connsiteY39" fmla="*/ 3275 h 24055"/>
                                <a:gd name="connsiteX40" fmla="*/ 2602 w 10000"/>
                                <a:gd name="connsiteY40" fmla="*/ 2160 h 24055"/>
                                <a:gd name="connsiteX41" fmla="*/ 2644 w 10000"/>
                                <a:gd name="connsiteY41" fmla="*/ 2893 h 24055"/>
                                <a:gd name="connsiteX42" fmla="*/ 2728 w 10000"/>
                                <a:gd name="connsiteY42" fmla="*/ 3356 h 24055"/>
                                <a:gd name="connsiteX43" fmla="*/ 2728 w 10000"/>
                                <a:gd name="connsiteY43" fmla="*/ 3740 h 24055"/>
                                <a:gd name="connsiteX44" fmla="*/ 2769 w 10000"/>
                                <a:gd name="connsiteY44" fmla="*/ 3356 h 24055"/>
                                <a:gd name="connsiteX45" fmla="*/ 2810 w 10000"/>
                                <a:gd name="connsiteY45" fmla="*/ 2893 h 24055"/>
                                <a:gd name="connsiteX46" fmla="*/ 2854 w 10000"/>
                                <a:gd name="connsiteY46" fmla="*/ 2273 h 24055"/>
                                <a:gd name="connsiteX47" fmla="*/ 2854 w 10000"/>
                                <a:gd name="connsiteY47" fmla="*/ 2160 h 24055"/>
                                <a:gd name="connsiteX48" fmla="*/ 3020 w 10000"/>
                                <a:gd name="connsiteY48" fmla="*/ 4202 h 24055"/>
                                <a:gd name="connsiteX49" fmla="*/ 3144 w 10000"/>
                                <a:gd name="connsiteY49" fmla="*/ 1195 h 24055"/>
                                <a:gd name="connsiteX50" fmla="*/ 3230 w 10000"/>
                                <a:gd name="connsiteY50" fmla="*/ 2700 h 24055"/>
                                <a:gd name="connsiteX51" fmla="*/ 3313 w 10000"/>
                                <a:gd name="connsiteY51" fmla="*/ 1040 h 24055"/>
                                <a:gd name="connsiteX52" fmla="*/ 3397 w 10000"/>
                                <a:gd name="connsiteY52" fmla="*/ 1426 h 24055"/>
                                <a:gd name="connsiteX53" fmla="*/ 3480 w 10000"/>
                                <a:gd name="connsiteY53" fmla="*/ 2700 h 24055"/>
                                <a:gd name="connsiteX54" fmla="*/ 3605 w 10000"/>
                                <a:gd name="connsiteY54" fmla="*/ 2080 h 24055"/>
                                <a:gd name="connsiteX55" fmla="*/ 3647 w 10000"/>
                                <a:gd name="connsiteY55" fmla="*/ 3547 h 24055"/>
                                <a:gd name="connsiteX56" fmla="*/ 3731 w 10000"/>
                                <a:gd name="connsiteY56" fmla="*/ 2893 h 24055"/>
                                <a:gd name="connsiteX57" fmla="*/ 3731 w 10000"/>
                                <a:gd name="connsiteY57" fmla="*/ 4664 h 24055"/>
                                <a:gd name="connsiteX58" fmla="*/ 3813 w 10000"/>
                                <a:gd name="connsiteY58" fmla="*/ 4088 h 24055"/>
                                <a:gd name="connsiteX59" fmla="*/ 3898 w 10000"/>
                                <a:gd name="connsiteY59" fmla="*/ 3083 h 24055"/>
                                <a:gd name="connsiteX60" fmla="*/ 3898 w 10000"/>
                                <a:gd name="connsiteY60" fmla="*/ 2235 h 24055"/>
                                <a:gd name="connsiteX61" fmla="*/ 3898 w 10000"/>
                                <a:gd name="connsiteY61" fmla="*/ 1737 h 24055"/>
                                <a:gd name="connsiteX62" fmla="*/ 3939 w 10000"/>
                                <a:gd name="connsiteY62" fmla="*/ 2004 h 24055"/>
                                <a:gd name="connsiteX63" fmla="*/ 3939 w 10000"/>
                                <a:gd name="connsiteY63" fmla="*/ 2391 h 24055"/>
                                <a:gd name="connsiteX64" fmla="*/ 4064 w 10000"/>
                                <a:gd name="connsiteY64" fmla="*/ 4088 h 24055"/>
                                <a:gd name="connsiteX65" fmla="*/ 4106 w 10000"/>
                                <a:gd name="connsiteY65" fmla="*/ 4202 h 24055"/>
                                <a:gd name="connsiteX66" fmla="*/ 4274 w 10000"/>
                                <a:gd name="connsiteY66" fmla="*/ 2930 h 24055"/>
                                <a:gd name="connsiteX67" fmla="*/ 4316 w 10000"/>
                                <a:gd name="connsiteY67" fmla="*/ 2546 h 24055"/>
                                <a:gd name="connsiteX68" fmla="*/ 4441 w 10000"/>
                                <a:gd name="connsiteY68" fmla="*/ 3585 h 24055"/>
                                <a:gd name="connsiteX69" fmla="*/ 4525 w 10000"/>
                                <a:gd name="connsiteY69" fmla="*/ 3740 h 24055"/>
                                <a:gd name="connsiteX70" fmla="*/ 4567 w 10000"/>
                                <a:gd name="connsiteY70" fmla="*/ 1698 h 24055"/>
                                <a:gd name="connsiteX71" fmla="*/ 4691 w 10000"/>
                                <a:gd name="connsiteY71" fmla="*/ 3045 h 24055"/>
                                <a:gd name="connsiteX72" fmla="*/ 4734 w 10000"/>
                                <a:gd name="connsiteY72" fmla="*/ 386 h 24055"/>
                                <a:gd name="connsiteX73" fmla="*/ 4776 w 10000"/>
                                <a:gd name="connsiteY73" fmla="*/ 3468 h 24055"/>
                                <a:gd name="connsiteX74" fmla="*/ 4861 w 10000"/>
                                <a:gd name="connsiteY74" fmla="*/ 2391 h 24055"/>
                                <a:gd name="connsiteX75" fmla="*/ 4984 w 10000"/>
                                <a:gd name="connsiteY75" fmla="*/ 3045 h 24055"/>
                                <a:gd name="connsiteX76" fmla="*/ 5026 w 10000"/>
                                <a:gd name="connsiteY76" fmla="*/ 2621 h 24055"/>
                                <a:gd name="connsiteX77" fmla="*/ 5151 w 10000"/>
                                <a:gd name="connsiteY77" fmla="*/ 1506 h 24055"/>
                                <a:gd name="connsiteX78" fmla="*/ 5193 w 10000"/>
                                <a:gd name="connsiteY78" fmla="*/ 3083 h 24055"/>
                                <a:gd name="connsiteX79" fmla="*/ 5236 w 10000"/>
                                <a:gd name="connsiteY79" fmla="*/ 2507 h 24055"/>
                                <a:gd name="connsiteX80" fmla="*/ 5320 w 10000"/>
                                <a:gd name="connsiteY80" fmla="*/ 1698 h 24055"/>
                                <a:gd name="connsiteX81" fmla="*/ 5361 w 10000"/>
                                <a:gd name="connsiteY81" fmla="*/ 2391 h 24055"/>
                                <a:gd name="connsiteX82" fmla="*/ 5443 w 10000"/>
                                <a:gd name="connsiteY82" fmla="*/ 3045 h 24055"/>
                                <a:gd name="connsiteX83" fmla="*/ 5527 w 10000"/>
                                <a:gd name="connsiteY83" fmla="*/ 2507 h 24055"/>
                                <a:gd name="connsiteX84" fmla="*/ 5569 w 10000"/>
                                <a:gd name="connsiteY84" fmla="*/ 1850 h 24055"/>
                                <a:gd name="connsiteX85" fmla="*/ 5569 w 10000"/>
                                <a:gd name="connsiteY85" fmla="*/ 2122 h 24055"/>
                                <a:gd name="connsiteX86" fmla="*/ 5569 w 10000"/>
                                <a:gd name="connsiteY86" fmla="*/ 2507 h 24055"/>
                                <a:gd name="connsiteX87" fmla="*/ 5612 w 10000"/>
                                <a:gd name="connsiteY87" fmla="*/ 2353 h 24055"/>
                                <a:gd name="connsiteX88" fmla="*/ 5654 w 10000"/>
                                <a:gd name="connsiteY88" fmla="*/ 1812 h 24055"/>
                                <a:gd name="connsiteX89" fmla="*/ 5779 w 10000"/>
                                <a:gd name="connsiteY89" fmla="*/ 2777 h 24055"/>
                                <a:gd name="connsiteX90" fmla="*/ 5779 w 10000"/>
                                <a:gd name="connsiteY90" fmla="*/ 3007 h 24055"/>
                                <a:gd name="connsiteX91" fmla="*/ 5779 w 10000"/>
                                <a:gd name="connsiteY91" fmla="*/ 2814 h 24055"/>
                                <a:gd name="connsiteX92" fmla="*/ 5820 w 10000"/>
                                <a:gd name="connsiteY92" fmla="*/ 2235 h 24055"/>
                                <a:gd name="connsiteX93" fmla="*/ 5863 w 10000"/>
                                <a:gd name="connsiteY93" fmla="*/ 1619 h 24055"/>
                                <a:gd name="connsiteX94" fmla="*/ 5945 w 10000"/>
                                <a:gd name="connsiteY94" fmla="*/ 3162 h 24055"/>
                                <a:gd name="connsiteX95" fmla="*/ 5988 w 10000"/>
                                <a:gd name="connsiteY95" fmla="*/ 2546 h 24055"/>
                                <a:gd name="connsiteX96" fmla="*/ 5988 w 10000"/>
                                <a:gd name="connsiteY96" fmla="*/ 1313 h 24055"/>
                                <a:gd name="connsiteX97" fmla="*/ 6029 w 10000"/>
                                <a:gd name="connsiteY97" fmla="*/ 1619 h 24055"/>
                                <a:gd name="connsiteX98" fmla="*/ 6029 w 10000"/>
                                <a:gd name="connsiteY98" fmla="*/ 2353 h 24055"/>
                                <a:gd name="connsiteX99" fmla="*/ 6029 w 10000"/>
                                <a:gd name="connsiteY99" fmla="*/ 2122 h 24055"/>
                                <a:gd name="connsiteX100" fmla="*/ 6071 w 10000"/>
                                <a:gd name="connsiteY100" fmla="*/ 1506 h 24055"/>
                                <a:gd name="connsiteX101" fmla="*/ 6071 w 10000"/>
                                <a:gd name="connsiteY101" fmla="*/ 2546 h 24055"/>
                                <a:gd name="connsiteX102" fmla="*/ 6196 w 10000"/>
                                <a:gd name="connsiteY102" fmla="*/ 310 h 24055"/>
                                <a:gd name="connsiteX103" fmla="*/ 6240 w 10000"/>
                                <a:gd name="connsiteY103" fmla="*/ 4088 h 24055"/>
                                <a:gd name="connsiteX104" fmla="*/ 6280 w 10000"/>
                                <a:gd name="connsiteY104" fmla="*/ 2429 h 24055"/>
                                <a:gd name="connsiteX105" fmla="*/ 6365 w 10000"/>
                                <a:gd name="connsiteY105" fmla="*/ 3854 h 24055"/>
                                <a:gd name="connsiteX106" fmla="*/ 6406 w 10000"/>
                                <a:gd name="connsiteY106" fmla="*/ 1850 h 24055"/>
                                <a:gd name="connsiteX107" fmla="*/ 6446 w 10000"/>
                                <a:gd name="connsiteY107" fmla="*/ 3162 h 24055"/>
                                <a:gd name="connsiteX108" fmla="*/ 6488 w 10000"/>
                                <a:gd name="connsiteY108" fmla="*/ 1313 h 24055"/>
                                <a:gd name="connsiteX109" fmla="*/ 6573 w 10000"/>
                                <a:gd name="connsiteY109" fmla="*/ 2893 h 24055"/>
                                <a:gd name="connsiteX110" fmla="*/ 6573 w 10000"/>
                                <a:gd name="connsiteY110" fmla="*/ 3585 h 24055"/>
                                <a:gd name="connsiteX111" fmla="*/ 6615 w 10000"/>
                                <a:gd name="connsiteY111" fmla="*/ 3740 h 24055"/>
                                <a:gd name="connsiteX112" fmla="*/ 6615 w 10000"/>
                                <a:gd name="connsiteY112" fmla="*/ 3200 h 24055"/>
                                <a:gd name="connsiteX113" fmla="*/ 6698 w 10000"/>
                                <a:gd name="connsiteY113" fmla="*/ 2004 h 24055"/>
                                <a:gd name="connsiteX114" fmla="*/ 6823 w 10000"/>
                                <a:gd name="connsiteY114" fmla="*/ 3356 h 24055"/>
                                <a:gd name="connsiteX115" fmla="*/ 6907 w 10000"/>
                                <a:gd name="connsiteY115" fmla="*/ 1850 h 24055"/>
                                <a:gd name="connsiteX116" fmla="*/ 6907 w 10000"/>
                                <a:gd name="connsiteY116" fmla="*/ 2429 h 24055"/>
                                <a:gd name="connsiteX117" fmla="*/ 6949 w 10000"/>
                                <a:gd name="connsiteY117" fmla="*/ 2621 h 24055"/>
                                <a:gd name="connsiteX118" fmla="*/ 6949 w 10000"/>
                                <a:gd name="connsiteY118" fmla="*/ 4010 h 24055"/>
                                <a:gd name="connsiteX119" fmla="*/ 7032 w 10000"/>
                                <a:gd name="connsiteY119" fmla="*/ 3547 h 24055"/>
                                <a:gd name="connsiteX120" fmla="*/ 7073 w 10000"/>
                                <a:gd name="connsiteY120" fmla="*/ 1850 h 24055"/>
                                <a:gd name="connsiteX121" fmla="*/ 7158 w 10000"/>
                                <a:gd name="connsiteY121" fmla="*/ 2235 h 24055"/>
                                <a:gd name="connsiteX122" fmla="*/ 7243 w 10000"/>
                                <a:gd name="connsiteY122" fmla="*/ 1812 h 24055"/>
                                <a:gd name="connsiteX123" fmla="*/ 7284 w 10000"/>
                                <a:gd name="connsiteY123" fmla="*/ 2080 h 24055"/>
                                <a:gd name="connsiteX124" fmla="*/ 7325 w 10000"/>
                                <a:gd name="connsiteY124" fmla="*/ 1737 h 24055"/>
                                <a:gd name="connsiteX125" fmla="*/ 7366 w 10000"/>
                                <a:gd name="connsiteY125" fmla="*/ 4550 h 24055"/>
                                <a:gd name="connsiteX126" fmla="*/ 7366 w 10000"/>
                                <a:gd name="connsiteY126" fmla="*/ 2273 h 24055"/>
                                <a:gd name="connsiteX127" fmla="*/ 7449 w 10000"/>
                                <a:gd name="connsiteY127" fmla="*/ 810 h 24055"/>
                                <a:gd name="connsiteX128" fmla="*/ 7534 w 10000"/>
                                <a:gd name="connsiteY128" fmla="*/ 1464 h 24055"/>
                                <a:gd name="connsiteX129" fmla="*/ 7577 w 10000"/>
                                <a:gd name="connsiteY129" fmla="*/ 1158 h 24055"/>
                                <a:gd name="connsiteX130" fmla="*/ 7659 w 10000"/>
                                <a:gd name="connsiteY130" fmla="*/ 2546 h 24055"/>
                                <a:gd name="connsiteX131" fmla="*/ 7659 w 10000"/>
                                <a:gd name="connsiteY131" fmla="*/ 3547 h 24055"/>
                                <a:gd name="connsiteX132" fmla="*/ 7703 w 10000"/>
                                <a:gd name="connsiteY132" fmla="*/ 1887 h 24055"/>
                                <a:gd name="connsiteX133" fmla="*/ 7869 w 10000"/>
                                <a:gd name="connsiteY133" fmla="*/ 771 h 24055"/>
                                <a:gd name="connsiteX134" fmla="*/ 7910 w 10000"/>
                                <a:gd name="connsiteY134" fmla="*/ 3585 h 24055"/>
                                <a:gd name="connsiteX135" fmla="*/ 7994 w 10000"/>
                                <a:gd name="connsiteY135" fmla="*/ 1040 h 24055"/>
                                <a:gd name="connsiteX136" fmla="*/ 8118 w 10000"/>
                                <a:gd name="connsiteY136" fmla="*/ 2391 h 24055"/>
                                <a:gd name="connsiteX137" fmla="*/ 8161 w 10000"/>
                                <a:gd name="connsiteY137" fmla="*/ 1195 h 24055"/>
                                <a:gd name="connsiteX138" fmla="*/ 8161 w 10000"/>
                                <a:gd name="connsiteY138" fmla="*/ 3896 h 24055"/>
                                <a:gd name="connsiteX139" fmla="*/ 8287 w 10000"/>
                                <a:gd name="connsiteY139" fmla="*/ 2004 h 24055"/>
                                <a:gd name="connsiteX140" fmla="*/ 8329 w 10000"/>
                                <a:gd name="connsiteY140" fmla="*/ 2507 h 24055"/>
                                <a:gd name="connsiteX141" fmla="*/ 8370 w 10000"/>
                                <a:gd name="connsiteY141" fmla="*/ 3816 h 24055"/>
                                <a:gd name="connsiteX142" fmla="*/ 8453 w 10000"/>
                                <a:gd name="connsiteY142" fmla="*/ 1195 h 24055"/>
                                <a:gd name="connsiteX143" fmla="*/ 8537 w 10000"/>
                                <a:gd name="connsiteY143" fmla="*/ 1887 h 24055"/>
                                <a:gd name="connsiteX144" fmla="*/ 8747 w 10000"/>
                                <a:gd name="connsiteY144" fmla="*/ 3703 h 24055"/>
                                <a:gd name="connsiteX145" fmla="*/ 8829 w 10000"/>
                                <a:gd name="connsiteY145" fmla="*/ 2621 h 24055"/>
                                <a:gd name="connsiteX146" fmla="*/ 8956 w 10000"/>
                                <a:gd name="connsiteY146" fmla="*/ 1233 h 24055"/>
                                <a:gd name="connsiteX147" fmla="*/ 8997 w 10000"/>
                                <a:gd name="connsiteY147" fmla="*/ 2658 h 24055"/>
                                <a:gd name="connsiteX148" fmla="*/ 9039 w 10000"/>
                                <a:gd name="connsiteY148" fmla="*/ 3045 h 24055"/>
                                <a:gd name="connsiteX149" fmla="*/ 9039 w 10000"/>
                                <a:gd name="connsiteY149" fmla="*/ 3200 h 24055"/>
                                <a:gd name="connsiteX150" fmla="*/ 9164 w 10000"/>
                                <a:gd name="connsiteY150" fmla="*/ 2273 h 24055"/>
                                <a:gd name="connsiteX151" fmla="*/ 9248 w 10000"/>
                                <a:gd name="connsiteY151" fmla="*/ 3045 h 24055"/>
                                <a:gd name="connsiteX152" fmla="*/ 9289 w 10000"/>
                                <a:gd name="connsiteY152" fmla="*/ 2893 h 24055"/>
                                <a:gd name="connsiteX153" fmla="*/ 9289 w 10000"/>
                                <a:gd name="connsiteY153" fmla="*/ 1737 h 24055"/>
                                <a:gd name="connsiteX154" fmla="*/ 9414 w 10000"/>
                                <a:gd name="connsiteY154" fmla="*/ 3624 h 24055"/>
                                <a:gd name="connsiteX155" fmla="*/ 9414 w 10000"/>
                                <a:gd name="connsiteY155" fmla="*/ 2658 h 24055"/>
                                <a:gd name="connsiteX156" fmla="*/ 9499 w 10000"/>
                                <a:gd name="connsiteY156" fmla="*/ 2930 h 24055"/>
                                <a:gd name="connsiteX157" fmla="*/ 9582 w 10000"/>
                                <a:gd name="connsiteY157" fmla="*/ 3356 h 24055"/>
                                <a:gd name="connsiteX158" fmla="*/ 9708 w 10000"/>
                                <a:gd name="connsiteY158" fmla="*/ 1887 h 24055"/>
                                <a:gd name="connsiteX159" fmla="*/ 9708 w 10000"/>
                                <a:gd name="connsiteY159" fmla="*/ 2814 h 24055"/>
                                <a:gd name="connsiteX160" fmla="*/ 9875 w 10000"/>
                                <a:gd name="connsiteY160" fmla="*/ 2160 h 24055"/>
                                <a:gd name="connsiteX161" fmla="*/ 9875 w 10000"/>
                                <a:gd name="connsiteY161" fmla="*/ 3972 h 24055"/>
                                <a:gd name="connsiteX162" fmla="*/ 9875 w 10000"/>
                                <a:gd name="connsiteY162" fmla="*/ 5012 h 24055"/>
                                <a:gd name="connsiteX163" fmla="*/ 10000 w 10000"/>
                                <a:gd name="connsiteY163" fmla="*/ 23389 h 24055"/>
                                <a:gd name="connsiteX0" fmla="*/ 0 w 9988"/>
                                <a:gd name="connsiteY0" fmla="*/ 5398 h 23352"/>
                                <a:gd name="connsiteX1" fmla="*/ 40 w 9988"/>
                                <a:gd name="connsiteY1" fmla="*/ 2893 h 23352"/>
                                <a:gd name="connsiteX2" fmla="*/ 167 w 9988"/>
                                <a:gd name="connsiteY2" fmla="*/ 4358 h 23352"/>
                                <a:gd name="connsiteX3" fmla="*/ 167 w 9988"/>
                                <a:gd name="connsiteY3" fmla="*/ 4089 h 23352"/>
                                <a:gd name="connsiteX4" fmla="*/ 167 w 9988"/>
                                <a:gd name="connsiteY4" fmla="*/ 3510 h 23352"/>
                                <a:gd name="connsiteX5" fmla="*/ 250 w 9988"/>
                                <a:gd name="connsiteY5" fmla="*/ 2316 h 23352"/>
                                <a:gd name="connsiteX6" fmla="*/ 291 w 9988"/>
                                <a:gd name="connsiteY6" fmla="*/ 3394 h 23352"/>
                                <a:gd name="connsiteX7" fmla="*/ 375 w 9988"/>
                                <a:gd name="connsiteY7" fmla="*/ 3973 h 23352"/>
                                <a:gd name="connsiteX8" fmla="*/ 416 w 9988"/>
                                <a:gd name="connsiteY8" fmla="*/ 3973 h 23352"/>
                                <a:gd name="connsiteX9" fmla="*/ 416 w 9988"/>
                                <a:gd name="connsiteY9" fmla="*/ 1427 h 23352"/>
                                <a:gd name="connsiteX10" fmla="*/ 501 w 9988"/>
                                <a:gd name="connsiteY10" fmla="*/ 2621 h 23352"/>
                                <a:gd name="connsiteX11" fmla="*/ 626 w 9988"/>
                                <a:gd name="connsiteY11" fmla="*/ 2085 h 23352"/>
                                <a:gd name="connsiteX12" fmla="*/ 709 w 9988"/>
                                <a:gd name="connsiteY12" fmla="*/ 3703 h 23352"/>
                                <a:gd name="connsiteX13" fmla="*/ 835 w 9988"/>
                                <a:gd name="connsiteY13" fmla="*/ 1313 h 23352"/>
                                <a:gd name="connsiteX14" fmla="*/ 835 w 9988"/>
                                <a:gd name="connsiteY14" fmla="*/ 3319 h 23352"/>
                                <a:gd name="connsiteX15" fmla="*/ 1002 w 9988"/>
                                <a:gd name="connsiteY15" fmla="*/ 2621 h 23352"/>
                                <a:gd name="connsiteX16" fmla="*/ 1002 w 9988"/>
                                <a:gd name="connsiteY16" fmla="*/ 4358 h 23352"/>
                                <a:gd name="connsiteX17" fmla="*/ 1128 w 9988"/>
                                <a:gd name="connsiteY17" fmla="*/ 3431 h 23352"/>
                                <a:gd name="connsiteX18" fmla="*/ 1210 w 9988"/>
                                <a:gd name="connsiteY18" fmla="*/ 2856 h 23352"/>
                                <a:gd name="connsiteX19" fmla="*/ 1295 w 9988"/>
                                <a:gd name="connsiteY19" fmla="*/ 3703 h 23352"/>
                                <a:gd name="connsiteX20" fmla="*/ 1335 w 9988"/>
                                <a:gd name="connsiteY20" fmla="*/ 4589 h 23352"/>
                                <a:gd name="connsiteX21" fmla="*/ 1419 w 9988"/>
                                <a:gd name="connsiteY21" fmla="*/ 1967 h 23352"/>
                                <a:gd name="connsiteX22" fmla="*/ 1504 w 9988"/>
                                <a:gd name="connsiteY22" fmla="*/ 3319 h 23352"/>
                                <a:gd name="connsiteX23" fmla="*/ 1545 w 9988"/>
                                <a:gd name="connsiteY23" fmla="*/ 1 h 23352"/>
                                <a:gd name="connsiteX24" fmla="*/ 1670 w 9988"/>
                                <a:gd name="connsiteY24" fmla="*/ 3703 h 23352"/>
                                <a:gd name="connsiteX25" fmla="*/ 1796 w 9988"/>
                                <a:gd name="connsiteY25" fmla="*/ 2236 h 23352"/>
                                <a:gd name="connsiteX26" fmla="*/ 1880 w 9988"/>
                                <a:gd name="connsiteY26" fmla="*/ 1813 h 23352"/>
                                <a:gd name="connsiteX27" fmla="*/ 1880 w 9988"/>
                                <a:gd name="connsiteY27" fmla="*/ 1582 h 23352"/>
                                <a:gd name="connsiteX28" fmla="*/ 1963 w 9988"/>
                                <a:gd name="connsiteY28" fmla="*/ 3973 h 23352"/>
                                <a:gd name="connsiteX29" fmla="*/ 2005 w 9988"/>
                                <a:gd name="connsiteY29" fmla="*/ 3703 h 23352"/>
                                <a:gd name="connsiteX30" fmla="*/ 2087 w 9988"/>
                                <a:gd name="connsiteY30" fmla="*/ 3431 h 23352"/>
                                <a:gd name="connsiteX31" fmla="*/ 2129 w 9988"/>
                                <a:gd name="connsiteY31" fmla="*/ 617 h 23352"/>
                                <a:gd name="connsiteX32" fmla="*/ 2129 w 9988"/>
                                <a:gd name="connsiteY32" fmla="*/ 3008 h 23352"/>
                                <a:gd name="connsiteX33" fmla="*/ 2173 w 9988"/>
                                <a:gd name="connsiteY33" fmla="*/ 4358 h 23352"/>
                                <a:gd name="connsiteX34" fmla="*/ 2339 w 9988"/>
                                <a:gd name="connsiteY34" fmla="*/ 3319 h 23352"/>
                                <a:gd name="connsiteX35" fmla="*/ 2382 w 9988"/>
                                <a:gd name="connsiteY35" fmla="*/ 3779 h 23352"/>
                                <a:gd name="connsiteX36" fmla="*/ 2382 w 9988"/>
                                <a:gd name="connsiteY36" fmla="*/ 4051 h 23352"/>
                                <a:gd name="connsiteX37" fmla="*/ 2422 w 9988"/>
                                <a:gd name="connsiteY37" fmla="*/ 3935 h 23352"/>
                                <a:gd name="connsiteX38" fmla="*/ 2508 w 9988"/>
                                <a:gd name="connsiteY38" fmla="*/ 3238 h 23352"/>
                                <a:gd name="connsiteX39" fmla="*/ 2590 w 9988"/>
                                <a:gd name="connsiteY39" fmla="*/ 2123 h 23352"/>
                                <a:gd name="connsiteX40" fmla="*/ 2632 w 9988"/>
                                <a:gd name="connsiteY40" fmla="*/ 2856 h 23352"/>
                                <a:gd name="connsiteX41" fmla="*/ 2716 w 9988"/>
                                <a:gd name="connsiteY41" fmla="*/ 3319 h 23352"/>
                                <a:gd name="connsiteX42" fmla="*/ 2716 w 9988"/>
                                <a:gd name="connsiteY42" fmla="*/ 3703 h 23352"/>
                                <a:gd name="connsiteX43" fmla="*/ 2757 w 9988"/>
                                <a:gd name="connsiteY43" fmla="*/ 3319 h 23352"/>
                                <a:gd name="connsiteX44" fmla="*/ 2798 w 9988"/>
                                <a:gd name="connsiteY44" fmla="*/ 2856 h 23352"/>
                                <a:gd name="connsiteX45" fmla="*/ 2842 w 9988"/>
                                <a:gd name="connsiteY45" fmla="*/ 2236 h 23352"/>
                                <a:gd name="connsiteX46" fmla="*/ 2842 w 9988"/>
                                <a:gd name="connsiteY46" fmla="*/ 2123 h 23352"/>
                                <a:gd name="connsiteX47" fmla="*/ 3008 w 9988"/>
                                <a:gd name="connsiteY47" fmla="*/ 4165 h 23352"/>
                                <a:gd name="connsiteX48" fmla="*/ 3132 w 9988"/>
                                <a:gd name="connsiteY48" fmla="*/ 1158 h 23352"/>
                                <a:gd name="connsiteX49" fmla="*/ 3218 w 9988"/>
                                <a:gd name="connsiteY49" fmla="*/ 2663 h 23352"/>
                                <a:gd name="connsiteX50" fmla="*/ 3301 w 9988"/>
                                <a:gd name="connsiteY50" fmla="*/ 1003 h 23352"/>
                                <a:gd name="connsiteX51" fmla="*/ 3385 w 9988"/>
                                <a:gd name="connsiteY51" fmla="*/ 1389 h 23352"/>
                                <a:gd name="connsiteX52" fmla="*/ 3468 w 9988"/>
                                <a:gd name="connsiteY52" fmla="*/ 2663 h 23352"/>
                                <a:gd name="connsiteX53" fmla="*/ 3593 w 9988"/>
                                <a:gd name="connsiteY53" fmla="*/ 2043 h 23352"/>
                                <a:gd name="connsiteX54" fmla="*/ 3635 w 9988"/>
                                <a:gd name="connsiteY54" fmla="*/ 3510 h 23352"/>
                                <a:gd name="connsiteX55" fmla="*/ 3719 w 9988"/>
                                <a:gd name="connsiteY55" fmla="*/ 2856 h 23352"/>
                                <a:gd name="connsiteX56" fmla="*/ 3719 w 9988"/>
                                <a:gd name="connsiteY56" fmla="*/ 4627 h 23352"/>
                                <a:gd name="connsiteX57" fmla="*/ 3801 w 9988"/>
                                <a:gd name="connsiteY57" fmla="*/ 4051 h 23352"/>
                                <a:gd name="connsiteX58" fmla="*/ 3886 w 9988"/>
                                <a:gd name="connsiteY58" fmla="*/ 3046 h 23352"/>
                                <a:gd name="connsiteX59" fmla="*/ 3886 w 9988"/>
                                <a:gd name="connsiteY59" fmla="*/ 2198 h 23352"/>
                                <a:gd name="connsiteX60" fmla="*/ 3886 w 9988"/>
                                <a:gd name="connsiteY60" fmla="*/ 1700 h 23352"/>
                                <a:gd name="connsiteX61" fmla="*/ 3927 w 9988"/>
                                <a:gd name="connsiteY61" fmla="*/ 1967 h 23352"/>
                                <a:gd name="connsiteX62" fmla="*/ 3927 w 9988"/>
                                <a:gd name="connsiteY62" fmla="*/ 2354 h 23352"/>
                                <a:gd name="connsiteX63" fmla="*/ 4052 w 9988"/>
                                <a:gd name="connsiteY63" fmla="*/ 4051 h 23352"/>
                                <a:gd name="connsiteX64" fmla="*/ 4094 w 9988"/>
                                <a:gd name="connsiteY64" fmla="*/ 4165 h 23352"/>
                                <a:gd name="connsiteX65" fmla="*/ 4262 w 9988"/>
                                <a:gd name="connsiteY65" fmla="*/ 2893 h 23352"/>
                                <a:gd name="connsiteX66" fmla="*/ 4304 w 9988"/>
                                <a:gd name="connsiteY66" fmla="*/ 2509 h 23352"/>
                                <a:gd name="connsiteX67" fmla="*/ 4429 w 9988"/>
                                <a:gd name="connsiteY67" fmla="*/ 3548 h 23352"/>
                                <a:gd name="connsiteX68" fmla="*/ 4513 w 9988"/>
                                <a:gd name="connsiteY68" fmla="*/ 3703 h 23352"/>
                                <a:gd name="connsiteX69" fmla="*/ 4555 w 9988"/>
                                <a:gd name="connsiteY69" fmla="*/ 1661 h 23352"/>
                                <a:gd name="connsiteX70" fmla="*/ 4679 w 9988"/>
                                <a:gd name="connsiteY70" fmla="*/ 3008 h 23352"/>
                                <a:gd name="connsiteX71" fmla="*/ 4722 w 9988"/>
                                <a:gd name="connsiteY71" fmla="*/ 349 h 23352"/>
                                <a:gd name="connsiteX72" fmla="*/ 4764 w 9988"/>
                                <a:gd name="connsiteY72" fmla="*/ 3431 h 23352"/>
                                <a:gd name="connsiteX73" fmla="*/ 4849 w 9988"/>
                                <a:gd name="connsiteY73" fmla="*/ 2354 h 23352"/>
                                <a:gd name="connsiteX74" fmla="*/ 4972 w 9988"/>
                                <a:gd name="connsiteY74" fmla="*/ 3008 h 23352"/>
                                <a:gd name="connsiteX75" fmla="*/ 5014 w 9988"/>
                                <a:gd name="connsiteY75" fmla="*/ 2584 h 23352"/>
                                <a:gd name="connsiteX76" fmla="*/ 5139 w 9988"/>
                                <a:gd name="connsiteY76" fmla="*/ 1469 h 23352"/>
                                <a:gd name="connsiteX77" fmla="*/ 5181 w 9988"/>
                                <a:gd name="connsiteY77" fmla="*/ 3046 h 23352"/>
                                <a:gd name="connsiteX78" fmla="*/ 5224 w 9988"/>
                                <a:gd name="connsiteY78" fmla="*/ 2470 h 23352"/>
                                <a:gd name="connsiteX79" fmla="*/ 5308 w 9988"/>
                                <a:gd name="connsiteY79" fmla="*/ 1661 h 23352"/>
                                <a:gd name="connsiteX80" fmla="*/ 5349 w 9988"/>
                                <a:gd name="connsiteY80" fmla="*/ 2354 h 23352"/>
                                <a:gd name="connsiteX81" fmla="*/ 5431 w 9988"/>
                                <a:gd name="connsiteY81" fmla="*/ 3008 h 23352"/>
                                <a:gd name="connsiteX82" fmla="*/ 5515 w 9988"/>
                                <a:gd name="connsiteY82" fmla="*/ 2470 h 23352"/>
                                <a:gd name="connsiteX83" fmla="*/ 5557 w 9988"/>
                                <a:gd name="connsiteY83" fmla="*/ 1813 h 23352"/>
                                <a:gd name="connsiteX84" fmla="*/ 5557 w 9988"/>
                                <a:gd name="connsiteY84" fmla="*/ 2085 h 23352"/>
                                <a:gd name="connsiteX85" fmla="*/ 5557 w 9988"/>
                                <a:gd name="connsiteY85" fmla="*/ 2470 h 23352"/>
                                <a:gd name="connsiteX86" fmla="*/ 5600 w 9988"/>
                                <a:gd name="connsiteY86" fmla="*/ 2316 h 23352"/>
                                <a:gd name="connsiteX87" fmla="*/ 5642 w 9988"/>
                                <a:gd name="connsiteY87" fmla="*/ 1775 h 23352"/>
                                <a:gd name="connsiteX88" fmla="*/ 5767 w 9988"/>
                                <a:gd name="connsiteY88" fmla="*/ 2740 h 23352"/>
                                <a:gd name="connsiteX89" fmla="*/ 5767 w 9988"/>
                                <a:gd name="connsiteY89" fmla="*/ 2970 h 23352"/>
                                <a:gd name="connsiteX90" fmla="*/ 5767 w 9988"/>
                                <a:gd name="connsiteY90" fmla="*/ 2777 h 23352"/>
                                <a:gd name="connsiteX91" fmla="*/ 5808 w 9988"/>
                                <a:gd name="connsiteY91" fmla="*/ 2198 h 23352"/>
                                <a:gd name="connsiteX92" fmla="*/ 5851 w 9988"/>
                                <a:gd name="connsiteY92" fmla="*/ 1582 h 23352"/>
                                <a:gd name="connsiteX93" fmla="*/ 5933 w 9988"/>
                                <a:gd name="connsiteY93" fmla="*/ 3125 h 23352"/>
                                <a:gd name="connsiteX94" fmla="*/ 5976 w 9988"/>
                                <a:gd name="connsiteY94" fmla="*/ 2509 h 23352"/>
                                <a:gd name="connsiteX95" fmla="*/ 5976 w 9988"/>
                                <a:gd name="connsiteY95" fmla="*/ 1276 h 23352"/>
                                <a:gd name="connsiteX96" fmla="*/ 6017 w 9988"/>
                                <a:gd name="connsiteY96" fmla="*/ 1582 h 23352"/>
                                <a:gd name="connsiteX97" fmla="*/ 6017 w 9988"/>
                                <a:gd name="connsiteY97" fmla="*/ 2316 h 23352"/>
                                <a:gd name="connsiteX98" fmla="*/ 6017 w 9988"/>
                                <a:gd name="connsiteY98" fmla="*/ 2085 h 23352"/>
                                <a:gd name="connsiteX99" fmla="*/ 6059 w 9988"/>
                                <a:gd name="connsiteY99" fmla="*/ 1469 h 23352"/>
                                <a:gd name="connsiteX100" fmla="*/ 6059 w 9988"/>
                                <a:gd name="connsiteY100" fmla="*/ 2509 h 23352"/>
                                <a:gd name="connsiteX101" fmla="*/ 6184 w 9988"/>
                                <a:gd name="connsiteY101" fmla="*/ 273 h 23352"/>
                                <a:gd name="connsiteX102" fmla="*/ 6228 w 9988"/>
                                <a:gd name="connsiteY102" fmla="*/ 4051 h 23352"/>
                                <a:gd name="connsiteX103" fmla="*/ 6268 w 9988"/>
                                <a:gd name="connsiteY103" fmla="*/ 2392 h 23352"/>
                                <a:gd name="connsiteX104" fmla="*/ 6353 w 9988"/>
                                <a:gd name="connsiteY104" fmla="*/ 3817 h 23352"/>
                                <a:gd name="connsiteX105" fmla="*/ 6394 w 9988"/>
                                <a:gd name="connsiteY105" fmla="*/ 1813 h 23352"/>
                                <a:gd name="connsiteX106" fmla="*/ 6434 w 9988"/>
                                <a:gd name="connsiteY106" fmla="*/ 3125 h 23352"/>
                                <a:gd name="connsiteX107" fmla="*/ 6476 w 9988"/>
                                <a:gd name="connsiteY107" fmla="*/ 1276 h 23352"/>
                                <a:gd name="connsiteX108" fmla="*/ 6561 w 9988"/>
                                <a:gd name="connsiteY108" fmla="*/ 2856 h 23352"/>
                                <a:gd name="connsiteX109" fmla="*/ 6561 w 9988"/>
                                <a:gd name="connsiteY109" fmla="*/ 3548 h 23352"/>
                                <a:gd name="connsiteX110" fmla="*/ 6603 w 9988"/>
                                <a:gd name="connsiteY110" fmla="*/ 3703 h 23352"/>
                                <a:gd name="connsiteX111" fmla="*/ 6603 w 9988"/>
                                <a:gd name="connsiteY111" fmla="*/ 3163 h 23352"/>
                                <a:gd name="connsiteX112" fmla="*/ 6686 w 9988"/>
                                <a:gd name="connsiteY112" fmla="*/ 1967 h 23352"/>
                                <a:gd name="connsiteX113" fmla="*/ 6811 w 9988"/>
                                <a:gd name="connsiteY113" fmla="*/ 3319 h 23352"/>
                                <a:gd name="connsiteX114" fmla="*/ 6895 w 9988"/>
                                <a:gd name="connsiteY114" fmla="*/ 1813 h 23352"/>
                                <a:gd name="connsiteX115" fmla="*/ 6895 w 9988"/>
                                <a:gd name="connsiteY115" fmla="*/ 2392 h 23352"/>
                                <a:gd name="connsiteX116" fmla="*/ 6937 w 9988"/>
                                <a:gd name="connsiteY116" fmla="*/ 2584 h 23352"/>
                                <a:gd name="connsiteX117" fmla="*/ 6937 w 9988"/>
                                <a:gd name="connsiteY117" fmla="*/ 3973 h 23352"/>
                                <a:gd name="connsiteX118" fmla="*/ 7020 w 9988"/>
                                <a:gd name="connsiteY118" fmla="*/ 3510 h 23352"/>
                                <a:gd name="connsiteX119" fmla="*/ 7061 w 9988"/>
                                <a:gd name="connsiteY119" fmla="*/ 1813 h 23352"/>
                                <a:gd name="connsiteX120" fmla="*/ 7146 w 9988"/>
                                <a:gd name="connsiteY120" fmla="*/ 2198 h 23352"/>
                                <a:gd name="connsiteX121" fmla="*/ 7231 w 9988"/>
                                <a:gd name="connsiteY121" fmla="*/ 1775 h 23352"/>
                                <a:gd name="connsiteX122" fmla="*/ 7272 w 9988"/>
                                <a:gd name="connsiteY122" fmla="*/ 2043 h 23352"/>
                                <a:gd name="connsiteX123" fmla="*/ 7313 w 9988"/>
                                <a:gd name="connsiteY123" fmla="*/ 1700 h 23352"/>
                                <a:gd name="connsiteX124" fmla="*/ 7354 w 9988"/>
                                <a:gd name="connsiteY124" fmla="*/ 4513 h 23352"/>
                                <a:gd name="connsiteX125" fmla="*/ 7354 w 9988"/>
                                <a:gd name="connsiteY125" fmla="*/ 2236 h 23352"/>
                                <a:gd name="connsiteX126" fmla="*/ 7437 w 9988"/>
                                <a:gd name="connsiteY126" fmla="*/ 773 h 23352"/>
                                <a:gd name="connsiteX127" fmla="*/ 7522 w 9988"/>
                                <a:gd name="connsiteY127" fmla="*/ 1427 h 23352"/>
                                <a:gd name="connsiteX128" fmla="*/ 7565 w 9988"/>
                                <a:gd name="connsiteY128" fmla="*/ 1121 h 23352"/>
                                <a:gd name="connsiteX129" fmla="*/ 7647 w 9988"/>
                                <a:gd name="connsiteY129" fmla="*/ 2509 h 23352"/>
                                <a:gd name="connsiteX130" fmla="*/ 7647 w 9988"/>
                                <a:gd name="connsiteY130" fmla="*/ 3510 h 23352"/>
                                <a:gd name="connsiteX131" fmla="*/ 7691 w 9988"/>
                                <a:gd name="connsiteY131" fmla="*/ 1850 h 23352"/>
                                <a:gd name="connsiteX132" fmla="*/ 7857 w 9988"/>
                                <a:gd name="connsiteY132" fmla="*/ 734 h 23352"/>
                                <a:gd name="connsiteX133" fmla="*/ 7898 w 9988"/>
                                <a:gd name="connsiteY133" fmla="*/ 3548 h 23352"/>
                                <a:gd name="connsiteX134" fmla="*/ 7982 w 9988"/>
                                <a:gd name="connsiteY134" fmla="*/ 1003 h 23352"/>
                                <a:gd name="connsiteX135" fmla="*/ 8106 w 9988"/>
                                <a:gd name="connsiteY135" fmla="*/ 2354 h 23352"/>
                                <a:gd name="connsiteX136" fmla="*/ 8149 w 9988"/>
                                <a:gd name="connsiteY136" fmla="*/ 1158 h 23352"/>
                                <a:gd name="connsiteX137" fmla="*/ 8149 w 9988"/>
                                <a:gd name="connsiteY137" fmla="*/ 3859 h 23352"/>
                                <a:gd name="connsiteX138" fmla="*/ 8275 w 9988"/>
                                <a:gd name="connsiteY138" fmla="*/ 1967 h 23352"/>
                                <a:gd name="connsiteX139" fmla="*/ 8317 w 9988"/>
                                <a:gd name="connsiteY139" fmla="*/ 2470 h 23352"/>
                                <a:gd name="connsiteX140" fmla="*/ 8358 w 9988"/>
                                <a:gd name="connsiteY140" fmla="*/ 3779 h 23352"/>
                                <a:gd name="connsiteX141" fmla="*/ 8441 w 9988"/>
                                <a:gd name="connsiteY141" fmla="*/ 1158 h 23352"/>
                                <a:gd name="connsiteX142" fmla="*/ 8525 w 9988"/>
                                <a:gd name="connsiteY142" fmla="*/ 1850 h 23352"/>
                                <a:gd name="connsiteX143" fmla="*/ 8735 w 9988"/>
                                <a:gd name="connsiteY143" fmla="*/ 3666 h 23352"/>
                                <a:gd name="connsiteX144" fmla="*/ 8817 w 9988"/>
                                <a:gd name="connsiteY144" fmla="*/ 2584 h 23352"/>
                                <a:gd name="connsiteX145" fmla="*/ 8944 w 9988"/>
                                <a:gd name="connsiteY145" fmla="*/ 1196 h 23352"/>
                                <a:gd name="connsiteX146" fmla="*/ 8985 w 9988"/>
                                <a:gd name="connsiteY146" fmla="*/ 2621 h 23352"/>
                                <a:gd name="connsiteX147" fmla="*/ 9027 w 9988"/>
                                <a:gd name="connsiteY147" fmla="*/ 3008 h 23352"/>
                                <a:gd name="connsiteX148" fmla="*/ 9027 w 9988"/>
                                <a:gd name="connsiteY148" fmla="*/ 3163 h 23352"/>
                                <a:gd name="connsiteX149" fmla="*/ 9152 w 9988"/>
                                <a:gd name="connsiteY149" fmla="*/ 2236 h 23352"/>
                                <a:gd name="connsiteX150" fmla="*/ 9236 w 9988"/>
                                <a:gd name="connsiteY150" fmla="*/ 3008 h 23352"/>
                                <a:gd name="connsiteX151" fmla="*/ 9277 w 9988"/>
                                <a:gd name="connsiteY151" fmla="*/ 2856 h 23352"/>
                                <a:gd name="connsiteX152" fmla="*/ 9277 w 9988"/>
                                <a:gd name="connsiteY152" fmla="*/ 1700 h 23352"/>
                                <a:gd name="connsiteX153" fmla="*/ 9402 w 9988"/>
                                <a:gd name="connsiteY153" fmla="*/ 3587 h 23352"/>
                                <a:gd name="connsiteX154" fmla="*/ 9402 w 9988"/>
                                <a:gd name="connsiteY154" fmla="*/ 2621 h 23352"/>
                                <a:gd name="connsiteX155" fmla="*/ 9487 w 9988"/>
                                <a:gd name="connsiteY155" fmla="*/ 2893 h 23352"/>
                                <a:gd name="connsiteX156" fmla="*/ 9570 w 9988"/>
                                <a:gd name="connsiteY156" fmla="*/ 3319 h 23352"/>
                                <a:gd name="connsiteX157" fmla="*/ 9696 w 9988"/>
                                <a:gd name="connsiteY157" fmla="*/ 1850 h 23352"/>
                                <a:gd name="connsiteX158" fmla="*/ 9696 w 9988"/>
                                <a:gd name="connsiteY158" fmla="*/ 2777 h 23352"/>
                                <a:gd name="connsiteX159" fmla="*/ 9863 w 9988"/>
                                <a:gd name="connsiteY159" fmla="*/ 2123 h 23352"/>
                                <a:gd name="connsiteX160" fmla="*/ 9863 w 9988"/>
                                <a:gd name="connsiteY160" fmla="*/ 3935 h 23352"/>
                                <a:gd name="connsiteX161" fmla="*/ 9863 w 9988"/>
                                <a:gd name="connsiteY161" fmla="*/ 4975 h 23352"/>
                                <a:gd name="connsiteX162" fmla="*/ 9988 w 9988"/>
                                <a:gd name="connsiteY162" fmla="*/ 23352 h 23352"/>
                                <a:gd name="connsiteX0" fmla="*/ 0 w 9960"/>
                                <a:gd name="connsiteY0" fmla="*/ 1239 h 10000"/>
                                <a:gd name="connsiteX1" fmla="*/ 127 w 9960"/>
                                <a:gd name="connsiteY1" fmla="*/ 1866 h 10000"/>
                                <a:gd name="connsiteX2" fmla="*/ 127 w 9960"/>
                                <a:gd name="connsiteY2" fmla="*/ 1751 h 10000"/>
                                <a:gd name="connsiteX3" fmla="*/ 127 w 9960"/>
                                <a:gd name="connsiteY3" fmla="*/ 1503 h 10000"/>
                                <a:gd name="connsiteX4" fmla="*/ 210 w 9960"/>
                                <a:gd name="connsiteY4" fmla="*/ 992 h 10000"/>
                                <a:gd name="connsiteX5" fmla="*/ 251 w 9960"/>
                                <a:gd name="connsiteY5" fmla="*/ 1453 h 10000"/>
                                <a:gd name="connsiteX6" fmla="*/ 335 w 9960"/>
                                <a:gd name="connsiteY6" fmla="*/ 1701 h 10000"/>
                                <a:gd name="connsiteX7" fmla="*/ 376 w 9960"/>
                                <a:gd name="connsiteY7" fmla="*/ 1701 h 10000"/>
                                <a:gd name="connsiteX8" fmla="*/ 376 w 9960"/>
                                <a:gd name="connsiteY8" fmla="*/ 611 h 10000"/>
                                <a:gd name="connsiteX9" fmla="*/ 462 w 9960"/>
                                <a:gd name="connsiteY9" fmla="*/ 1122 h 10000"/>
                                <a:gd name="connsiteX10" fmla="*/ 587 w 9960"/>
                                <a:gd name="connsiteY10" fmla="*/ 893 h 10000"/>
                                <a:gd name="connsiteX11" fmla="*/ 670 w 9960"/>
                                <a:gd name="connsiteY11" fmla="*/ 1586 h 10000"/>
                                <a:gd name="connsiteX12" fmla="*/ 796 w 9960"/>
                                <a:gd name="connsiteY12" fmla="*/ 562 h 10000"/>
                                <a:gd name="connsiteX13" fmla="*/ 796 w 9960"/>
                                <a:gd name="connsiteY13" fmla="*/ 1421 h 10000"/>
                                <a:gd name="connsiteX14" fmla="*/ 963 w 9960"/>
                                <a:gd name="connsiteY14" fmla="*/ 1122 h 10000"/>
                                <a:gd name="connsiteX15" fmla="*/ 963 w 9960"/>
                                <a:gd name="connsiteY15" fmla="*/ 1866 h 10000"/>
                                <a:gd name="connsiteX16" fmla="*/ 1089 w 9960"/>
                                <a:gd name="connsiteY16" fmla="*/ 1469 h 10000"/>
                                <a:gd name="connsiteX17" fmla="*/ 1171 w 9960"/>
                                <a:gd name="connsiteY17" fmla="*/ 1223 h 10000"/>
                                <a:gd name="connsiteX18" fmla="*/ 1257 w 9960"/>
                                <a:gd name="connsiteY18" fmla="*/ 1586 h 10000"/>
                                <a:gd name="connsiteX19" fmla="*/ 1297 w 9960"/>
                                <a:gd name="connsiteY19" fmla="*/ 1965 h 10000"/>
                                <a:gd name="connsiteX20" fmla="*/ 1381 w 9960"/>
                                <a:gd name="connsiteY20" fmla="*/ 842 h 10000"/>
                                <a:gd name="connsiteX21" fmla="*/ 1466 w 9960"/>
                                <a:gd name="connsiteY21" fmla="*/ 1421 h 10000"/>
                                <a:gd name="connsiteX22" fmla="*/ 1507 w 9960"/>
                                <a:gd name="connsiteY22" fmla="*/ 0 h 10000"/>
                                <a:gd name="connsiteX23" fmla="*/ 1632 w 9960"/>
                                <a:gd name="connsiteY23" fmla="*/ 1586 h 10000"/>
                                <a:gd name="connsiteX24" fmla="*/ 1758 w 9960"/>
                                <a:gd name="connsiteY24" fmla="*/ 958 h 10000"/>
                                <a:gd name="connsiteX25" fmla="*/ 1842 w 9960"/>
                                <a:gd name="connsiteY25" fmla="*/ 776 h 10000"/>
                                <a:gd name="connsiteX26" fmla="*/ 1842 w 9960"/>
                                <a:gd name="connsiteY26" fmla="*/ 677 h 10000"/>
                                <a:gd name="connsiteX27" fmla="*/ 1925 w 9960"/>
                                <a:gd name="connsiteY27" fmla="*/ 1701 h 10000"/>
                                <a:gd name="connsiteX28" fmla="*/ 1967 w 9960"/>
                                <a:gd name="connsiteY28" fmla="*/ 1586 h 10000"/>
                                <a:gd name="connsiteX29" fmla="*/ 2050 w 9960"/>
                                <a:gd name="connsiteY29" fmla="*/ 1469 h 10000"/>
                                <a:gd name="connsiteX30" fmla="*/ 2092 w 9960"/>
                                <a:gd name="connsiteY30" fmla="*/ 264 h 10000"/>
                                <a:gd name="connsiteX31" fmla="*/ 2092 w 9960"/>
                                <a:gd name="connsiteY31" fmla="*/ 1288 h 10000"/>
                                <a:gd name="connsiteX32" fmla="*/ 2136 w 9960"/>
                                <a:gd name="connsiteY32" fmla="*/ 1866 h 10000"/>
                                <a:gd name="connsiteX33" fmla="*/ 2302 w 9960"/>
                                <a:gd name="connsiteY33" fmla="*/ 1421 h 10000"/>
                                <a:gd name="connsiteX34" fmla="*/ 2345 w 9960"/>
                                <a:gd name="connsiteY34" fmla="*/ 1618 h 10000"/>
                                <a:gd name="connsiteX35" fmla="*/ 2345 w 9960"/>
                                <a:gd name="connsiteY35" fmla="*/ 1735 h 10000"/>
                                <a:gd name="connsiteX36" fmla="*/ 2385 w 9960"/>
                                <a:gd name="connsiteY36" fmla="*/ 1685 h 10000"/>
                                <a:gd name="connsiteX37" fmla="*/ 2471 w 9960"/>
                                <a:gd name="connsiteY37" fmla="*/ 1387 h 10000"/>
                                <a:gd name="connsiteX38" fmla="*/ 2553 w 9960"/>
                                <a:gd name="connsiteY38" fmla="*/ 909 h 10000"/>
                                <a:gd name="connsiteX39" fmla="*/ 2595 w 9960"/>
                                <a:gd name="connsiteY39" fmla="*/ 1223 h 10000"/>
                                <a:gd name="connsiteX40" fmla="*/ 2679 w 9960"/>
                                <a:gd name="connsiteY40" fmla="*/ 1421 h 10000"/>
                                <a:gd name="connsiteX41" fmla="*/ 2679 w 9960"/>
                                <a:gd name="connsiteY41" fmla="*/ 1586 h 10000"/>
                                <a:gd name="connsiteX42" fmla="*/ 2720 w 9960"/>
                                <a:gd name="connsiteY42" fmla="*/ 1421 h 10000"/>
                                <a:gd name="connsiteX43" fmla="*/ 2761 w 9960"/>
                                <a:gd name="connsiteY43" fmla="*/ 1223 h 10000"/>
                                <a:gd name="connsiteX44" fmla="*/ 2805 w 9960"/>
                                <a:gd name="connsiteY44" fmla="*/ 958 h 10000"/>
                                <a:gd name="connsiteX45" fmla="*/ 2805 w 9960"/>
                                <a:gd name="connsiteY45" fmla="*/ 909 h 10000"/>
                                <a:gd name="connsiteX46" fmla="*/ 2972 w 9960"/>
                                <a:gd name="connsiteY46" fmla="*/ 1784 h 10000"/>
                                <a:gd name="connsiteX47" fmla="*/ 3096 w 9960"/>
                                <a:gd name="connsiteY47" fmla="*/ 496 h 10000"/>
                                <a:gd name="connsiteX48" fmla="*/ 3182 w 9960"/>
                                <a:gd name="connsiteY48" fmla="*/ 1140 h 10000"/>
                                <a:gd name="connsiteX49" fmla="*/ 3265 w 9960"/>
                                <a:gd name="connsiteY49" fmla="*/ 430 h 10000"/>
                                <a:gd name="connsiteX50" fmla="*/ 3349 w 9960"/>
                                <a:gd name="connsiteY50" fmla="*/ 595 h 10000"/>
                                <a:gd name="connsiteX51" fmla="*/ 3432 w 9960"/>
                                <a:gd name="connsiteY51" fmla="*/ 1140 h 10000"/>
                                <a:gd name="connsiteX52" fmla="*/ 3557 w 9960"/>
                                <a:gd name="connsiteY52" fmla="*/ 875 h 10000"/>
                                <a:gd name="connsiteX53" fmla="*/ 3599 w 9960"/>
                                <a:gd name="connsiteY53" fmla="*/ 1503 h 10000"/>
                                <a:gd name="connsiteX54" fmla="*/ 3683 w 9960"/>
                                <a:gd name="connsiteY54" fmla="*/ 1223 h 10000"/>
                                <a:gd name="connsiteX55" fmla="*/ 3683 w 9960"/>
                                <a:gd name="connsiteY55" fmla="*/ 1981 h 10000"/>
                                <a:gd name="connsiteX56" fmla="*/ 3766 w 9960"/>
                                <a:gd name="connsiteY56" fmla="*/ 1735 h 10000"/>
                                <a:gd name="connsiteX57" fmla="*/ 3851 w 9960"/>
                                <a:gd name="connsiteY57" fmla="*/ 1304 h 10000"/>
                                <a:gd name="connsiteX58" fmla="*/ 3851 w 9960"/>
                                <a:gd name="connsiteY58" fmla="*/ 941 h 10000"/>
                                <a:gd name="connsiteX59" fmla="*/ 3851 w 9960"/>
                                <a:gd name="connsiteY59" fmla="*/ 728 h 10000"/>
                                <a:gd name="connsiteX60" fmla="*/ 3892 w 9960"/>
                                <a:gd name="connsiteY60" fmla="*/ 842 h 10000"/>
                                <a:gd name="connsiteX61" fmla="*/ 3892 w 9960"/>
                                <a:gd name="connsiteY61" fmla="*/ 1008 h 10000"/>
                                <a:gd name="connsiteX62" fmla="*/ 4017 w 9960"/>
                                <a:gd name="connsiteY62" fmla="*/ 1735 h 10000"/>
                                <a:gd name="connsiteX63" fmla="*/ 4059 w 9960"/>
                                <a:gd name="connsiteY63" fmla="*/ 1784 h 10000"/>
                                <a:gd name="connsiteX64" fmla="*/ 4227 w 9960"/>
                                <a:gd name="connsiteY64" fmla="*/ 1239 h 10000"/>
                                <a:gd name="connsiteX65" fmla="*/ 4269 w 9960"/>
                                <a:gd name="connsiteY65" fmla="*/ 1074 h 10000"/>
                                <a:gd name="connsiteX66" fmla="*/ 4394 w 9960"/>
                                <a:gd name="connsiteY66" fmla="*/ 1519 h 10000"/>
                                <a:gd name="connsiteX67" fmla="*/ 4478 w 9960"/>
                                <a:gd name="connsiteY67" fmla="*/ 1586 h 10000"/>
                                <a:gd name="connsiteX68" fmla="*/ 4520 w 9960"/>
                                <a:gd name="connsiteY68" fmla="*/ 711 h 10000"/>
                                <a:gd name="connsiteX69" fmla="*/ 4645 w 9960"/>
                                <a:gd name="connsiteY69" fmla="*/ 1288 h 10000"/>
                                <a:gd name="connsiteX70" fmla="*/ 4688 w 9960"/>
                                <a:gd name="connsiteY70" fmla="*/ 149 h 10000"/>
                                <a:gd name="connsiteX71" fmla="*/ 4730 w 9960"/>
                                <a:gd name="connsiteY71" fmla="*/ 1469 h 10000"/>
                                <a:gd name="connsiteX72" fmla="*/ 4815 w 9960"/>
                                <a:gd name="connsiteY72" fmla="*/ 1008 h 10000"/>
                                <a:gd name="connsiteX73" fmla="*/ 4938 w 9960"/>
                                <a:gd name="connsiteY73" fmla="*/ 1288 h 10000"/>
                                <a:gd name="connsiteX74" fmla="*/ 4980 w 9960"/>
                                <a:gd name="connsiteY74" fmla="*/ 1107 h 10000"/>
                                <a:gd name="connsiteX75" fmla="*/ 5105 w 9960"/>
                                <a:gd name="connsiteY75" fmla="*/ 629 h 10000"/>
                                <a:gd name="connsiteX76" fmla="*/ 5147 w 9960"/>
                                <a:gd name="connsiteY76" fmla="*/ 1304 h 10000"/>
                                <a:gd name="connsiteX77" fmla="*/ 5190 w 9960"/>
                                <a:gd name="connsiteY77" fmla="*/ 1058 h 10000"/>
                                <a:gd name="connsiteX78" fmla="*/ 5274 w 9960"/>
                                <a:gd name="connsiteY78" fmla="*/ 711 h 10000"/>
                                <a:gd name="connsiteX79" fmla="*/ 5315 w 9960"/>
                                <a:gd name="connsiteY79" fmla="*/ 1008 h 10000"/>
                                <a:gd name="connsiteX80" fmla="*/ 5398 w 9960"/>
                                <a:gd name="connsiteY80" fmla="*/ 1288 h 10000"/>
                                <a:gd name="connsiteX81" fmla="*/ 5482 w 9960"/>
                                <a:gd name="connsiteY81" fmla="*/ 1058 h 10000"/>
                                <a:gd name="connsiteX82" fmla="*/ 5524 w 9960"/>
                                <a:gd name="connsiteY82" fmla="*/ 776 h 10000"/>
                                <a:gd name="connsiteX83" fmla="*/ 5524 w 9960"/>
                                <a:gd name="connsiteY83" fmla="*/ 893 h 10000"/>
                                <a:gd name="connsiteX84" fmla="*/ 5524 w 9960"/>
                                <a:gd name="connsiteY84" fmla="*/ 1058 h 10000"/>
                                <a:gd name="connsiteX85" fmla="*/ 5567 w 9960"/>
                                <a:gd name="connsiteY85" fmla="*/ 992 h 10000"/>
                                <a:gd name="connsiteX86" fmla="*/ 5609 w 9960"/>
                                <a:gd name="connsiteY86" fmla="*/ 760 h 10000"/>
                                <a:gd name="connsiteX87" fmla="*/ 5734 w 9960"/>
                                <a:gd name="connsiteY87" fmla="*/ 1173 h 10000"/>
                                <a:gd name="connsiteX88" fmla="*/ 5734 w 9960"/>
                                <a:gd name="connsiteY88" fmla="*/ 1272 h 10000"/>
                                <a:gd name="connsiteX89" fmla="*/ 5734 w 9960"/>
                                <a:gd name="connsiteY89" fmla="*/ 1189 h 10000"/>
                                <a:gd name="connsiteX90" fmla="*/ 5775 w 9960"/>
                                <a:gd name="connsiteY90" fmla="*/ 941 h 10000"/>
                                <a:gd name="connsiteX91" fmla="*/ 5818 w 9960"/>
                                <a:gd name="connsiteY91" fmla="*/ 677 h 10000"/>
                                <a:gd name="connsiteX92" fmla="*/ 5900 w 9960"/>
                                <a:gd name="connsiteY92" fmla="*/ 1338 h 10000"/>
                                <a:gd name="connsiteX93" fmla="*/ 5943 w 9960"/>
                                <a:gd name="connsiteY93" fmla="*/ 1074 h 10000"/>
                                <a:gd name="connsiteX94" fmla="*/ 5943 w 9960"/>
                                <a:gd name="connsiteY94" fmla="*/ 546 h 10000"/>
                                <a:gd name="connsiteX95" fmla="*/ 5984 w 9960"/>
                                <a:gd name="connsiteY95" fmla="*/ 677 h 10000"/>
                                <a:gd name="connsiteX96" fmla="*/ 5984 w 9960"/>
                                <a:gd name="connsiteY96" fmla="*/ 992 h 10000"/>
                                <a:gd name="connsiteX97" fmla="*/ 5984 w 9960"/>
                                <a:gd name="connsiteY97" fmla="*/ 893 h 10000"/>
                                <a:gd name="connsiteX98" fmla="*/ 6026 w 9960"/>
                                <a:gd name="connsiteY98" fmla="*/ 629 h 10000"/>
                                <a:gd name="connsiteX99" fmla="*/ 6026 w 9960"/>
                                <a:gd name="connsiteY99" fmla="*/ 1074 h 10000"/>
                                <a:gd name="connsiteX100" fmla="*/ 6151 w 9960"/>
                                <a:gd name="connsiteY100" fmla="*/ 117 h 10000"/>
                                <a:gd name="connsiteX101" fmla="*/ 6195 w 9960"/>
                                <a:gd name="connsiteY101" fmla="*/ 1735 h 10000"/>
                                <a:gd name="connsiteX102" fmla="*/ 6236 w 9960"/>
                                <a:gd name="connsiteY102" fmla="*/ 1024 h 10000"/>
                                <a:gd name="connsiteX103" fmla="*/ 6321 w 9960"/>
                                <a:gd name="connsiteY103" fmla="*/ 1635 h 10000"/>
                                <a:gd name="connsiteX104" fmla="*/ 6362 w 9960"/>
                                <a:gd name="connsiteY104" fmla="*/ 776 h 10000"/>
                                <a:gd name="connsiteX105" fmla="*/ 6402 w 9960"/>
                                <a:gd name="connsiteY105" fmla="*/ 1338 h 10000"/>
                                <a:gd name="connsiteX106" fmla="*/ 6444 w 9960"/>
                                <a:gd name="connsiteY106" fmla="*/ 546 h 10000"/>
                                <a:gd name="connsiteX107" fmla="*/ 6529 w 9960"/>
                                <a:gd name="connsiteY107" fmla="*/ 1223 h 10000"/>
                                <a:gd name="connsiteX108" fmla="*/ 6529 w 9960"/>
                                <a:gd name="connsiteY108" fmla="*/ 1519 h 10000"/>
                                <a:gd name="connsiteX109" fmla="*/ 6571 w 9960"/>
                                <a:gd name="connsiteY109" fmla="*/ 1586 h 10000"/>
                                <a:gd name="connsiteX110" fmla="*/ 6571 w 9960"/>
                                <a:gd name="connsiteY110" fmla="*/ 1354 h 10000"/>
                                <a:gd name="connsiteX111" fmla="*/ 6654 w 9960"/>
                                <a:gd name="connsiteY111" fmla="*/ 842 h 10000"/>
                                <a:gd name="connsiteX112" fmla="*/ 6779 w 9960"/>
                                <a:gd name="connsiteY112" fmla="*/ 1421 h 10000"/>
                                <a:gd name="connsiteX113" fmla="*/ 6863 w 9960"/>
                                <a:gd name="connsiteY113" fmla="*/ 776 h 10000"/>
                                <a:gd name="connsiteX114" fmla="*/ 6863 w 9960"/>
                                <a:gd name="connsiteY114" fmla="*/ 1024 h 10000"/>
                                <a:gd name="connsiteX115" fmla="*/ 6905 w 9960"/>
                                <a:gd name="connsiteY115" fmla="*/ 1107 h 10000"/>
                                <a:gd name="connsiteX116" fmla="*/ 6905 w 9960"/>
                                <a:gd name="connsiteY116" fmla="*/ 1701 h 10000"/>
                                <a:gd name="connsiteX117" fmla="*/ 6988 w 9960"/>
                                <a:gd name="connsiteY117" fmla="*/ 1503 h 10000"/>
                                <a:gd name="connsiteX118" fmla="*/ 7029 w 9960"/>
                                <a:gd name="connsiteY118" fmla="*/ 776 h 10000"/>
                                <a:gd name="connsiteX119" fmla="*/ 7115 w 9960"/>
                                <a:gd name="connsiteY119" fmla="*/ 941 h 10000"/>
                                <a:gd name="connsiteX120" fmla="*/ 7200 w 9960"/>
                                <a:gd name="connsiteY120" fmla="*/ 760 h 10000"/>
                                <a:gd name="connsiteX121" fmla="*/ 7241 w 9960"/>
                                <a:gd name="connsiteY121" fmla="*/ 875 h 10000"/>
                                <a:gd name="connsiteX122" fmla="*/ 7282 w 9960"/>
                                <a:gd name="connsiteY122" fmla="*/ 728 h 10000"/>
                                <a:gd name="connsiteX123" fmla="*/ 7323 w 9960"/>
                                <a:gd name="connsiteY123" fmla="*/ 1933 h 10000"/>
                                <a:gd name="connsiteX124" fmla="*/ 7323 w 9960"/>
                                <a:gd name="connsiteY124" fmla="*/ 958 h 10000"/>
                                <a:gd name="connsiteX125" fmla="*/ 7406 w 9960"/>
                                <a:gd name="connsiteY125" fmla="*/ 331 h 10000"/>
                                <a:gd name="connsiteX126" fmla="*/ 7491 w 9960"/>
                                <a:gd name="connsiteY126" fmla="*/ 611 h 10000"/>
                                <a:gd name="connsiteX127" fmla="*/ 7534 w 9960"/>
                                <a:gd name="connsiteY127" fmla="*/ 480 h 10000"/>
                                <a:gd name="connsiteX128" fmla="*/ 7616 w 9960"/>
                                <a:gd name="connsiteY128" fmla="*/ 1074 h 10000"/>
                                <a:gd name="connsiteX129" fmla="*/ 7616 w 9960"/>
                                <a:gd name="connsiteY129" fmla="*/ 1503 h 10000"/>
                                <a:gd name="connsiteX130" fmla="*/ 7660 w 9960"/>
                                <a:gd name="connsiteY130" fmla="*/ 792 h 10000"/>
                                <a:gd name="connsiteX131" fmla="*/ 7826 w 9960"/>
                                <a:gd name="connsiteY131" fmla="*/ 314 h 10000"/>
                                <a:gd name="connsiteX132" fmla="*/ 7867 w 9960"/>
                                <a:gd name="connsiteY132" fmla="*/ 1519 h 10000"/>
                                <a:gd name="connsiteX133" fmla="*/ 7952 w 9960"/>
                                <a:gd name="connsiteY133" fmla="*/ 430 h 10000"/>
                                <a:gd name="connsiteX134" fmla="*/ 8076 w 9960"/>
                                <a:gd name="connsiteY134" fmla="*/ 1008 h 10000"/>
                                <a:gd name="connsiteX135" fmla="*/ 8119 w 9960"/>
                                <a:gd name="connsiteY135" fmla="*/ 496 h 10000"/>
                                <a:gd name="connsiteX136" fmla="*/ 8119 w 9960"/>
                                <a:gd name="connsiteY136" fmla="*/ 1653 h 10000"/>
                                <a:gd name="connsiteX137" fmla="*/ 8245 w 9960"/>
                                <a:gd name="connsiteY137" fmla="*/ 842 h 10000"/>
                                <a:gd name="connsiteX138" fmla="*/ 8287 w 9960"/>
                                <a:gd name="connsiteY138" fmla="*/ 1058 h 10000"/>
                                <a:gd name="connsiteX139" fmla="*/ 8328 w 9960"/>
                                <a:gd name="connsiteY139" fmla="*/ 1618 h 10000"/>
                                <a:gd name="connsiteX140" fmla="*/ 8411 w 9960"/>
                                <a:gd name="connsiteY140" fmla="*/ 496 h 10000"/>
                                <a:gd name="connsiteX141" fmla="*/ 8495 w 9960"/>
                                <a:gd name="connsiteY141" fmla="*/ 792 h 10000"/>
                                <a:gd name="connsiteX142" fmla="*/ 8705 w 9960"/>
                                <a:gd name="connsiteY142" fmla="*/ 1570 h 10000"/>
                                <a:gd name="connsiteX143" fmla="*/ 8788 w 9960"/>
                                <a:gd name="connsiteY143" fmla="*/ 1107 h 10000"/>
                                <a:gd name="connsiteX144" fmla="*/ 8915 w 9960"/>
                                <a:gd name="connsiteY144" fmla="*/ 512 h 10000"/>
                                <a:gd name="connsiteX145" fmla="*/ 8956 w 9960"/>
                                <a:gd name="connsiteY145" fmla="*/ 1122 h 10000"/>
                                <a:gd name="connsiteX146" fmla="*/ 8998 w 9960"/>
                                <a:gd name="connsiteY146" fmla="*/ 1288 h 10000"/>
                                <a:gd name="connsiteX147" fmla="*/ 8998 w 9960"/>
                                <a:gd name="connsiteY147" fmla="*/ 1354 h 10000"/>
                                <a:gd name="connsiteX148" fmla="*/ 9123 w 9960"/>
                                <a:gd name="connsiteY148" fmla="*/ 958 h 10000"/>
                                <a:gd name="connsiteX149" fmla="*/ 9207 w 9960"/>
                                <a:gd name="connsiteY149" fmla="*/ 1288 h 10000"/>
                                <a:gd name="connsiteX150" fmla="*/ 9248 w 9960"/>
                                <a:gd name="connsiteY150" fmla="*/ 1223 h 10000"/>
                                <a:gd name="connsiteX151" fmla="*/ 9248 w 9960"/>
                                <a:gd name="connsiteY151" fmla="*/ 728 h 10000"/>
                                <a:gd name="connsiteX152" fmla="*/ 9373 w 9960"/>
                                <a:gd name="connsiteY152" fmla="*/ 1536 h 10000"/>
                                <a:gd name="connsiteX153" fmla="*/ 9373 w 9960"/>
                                <a:gd name="connsiteY153" fmla="*/ 1122 h 10000"/>
                                <a:gd name="connsiteX154" fmla="*/ 9458 w 9960"/>
                                <a:gd name="connsiteY154" fmla="*/ 1239 h 10000"/>
                                <a:gd name="connsiteX155" fmla="*/ 9541 w 9960"/>
                                <a:gd name="connsiteY155" fmla="*/ 1421 h 10000"/>
                                <a:gd name="connsiteX156" fmla="*/ 9668 w 9960"/>
                                <a:gd name="connsiteY156" fmla="*/ 792 h 10000"/>
                                <a:gd name="connsiteX157" fmla="*/ 9668 w 9960"/>
                                <a:gd name="connsiteY157" fmla="*/ 1189 h 10000"/>
                                <a:gd name="connsiteX158" fmla="*/ 9835 w 9960"/>
                                <a:gd name="connsiteY158" fmla="*/ 909 h 10000"/>
                                <a:gd name="connsiteX159" fmla="*/ 9835 w 9960"/>
                                <a:gd name="connsiteY159" fmla="*/ 1685 h 10000"/>
                                <a:gd name="connsiteX160" fmla="*/ 9835 w 9960"/>
                                <a:gd name="connsiteY160" fmla="*/ 2130 h 10000"/>
                                <a:gd name="connsiteX161" fmla="*/ 9960 w 9960"/>
                                <a:gd name="connsiteY161" fmla="*/ 10000 h 10000"/>
                                <a:gd name="connsiteX0" fmla="*/ 0 w 9874"/>
                                <a:gd name="connsiteY0" fmla="*/ 1239 h 2130"/>
                                <a:gd name="connsiteX1" fmla="*/ 128 w 9874"/>
                                <a:gd name="connsiteY1" fmla="*/ 1866 h 2130"/>
                                <a:gd name="connsiteX2" fmla="*/ 128 w 9874"/>
                                <a:gd name="connsiteY2" fmla="*/ 1751 h 2130"/>
                                <a:gd name="connsiteX3" fmla="*/ 128 w 9874"/>
                                <a:gd name="connsiteY3" fmla="*/ 1503 h 2130"/>
                                <a:gd name="connsiteX4" fmla="*/ 211 w 9874"/>
                                <a:gd name="connsiteY4" fmla="*/ 992 h 2130"/>
                                <a:gd name="connsiteX5" fmla="*/ 252 w 9874"/>
                                <a:gd name="connsiteY5" fmla="*/ 1453 h 2130"/>
                                <a:gd name="connsiteX6" fmla="*/ 336 w 9874"/>
                                <a:gd name="connsiteY6" fmla="*/ 1701 h 2130"/>
                                <a:gd name="connsiteX7" fmla="*/ 378 w 9874"/>
                                <a:gd name="connsiteY7" fmla="*/ 1701 h 2130"/>
                                <a:gd name="connsiteX8" fmla="*/ 378 w 9874"/>
                                <a:gd name="connsiteY8" fmla="*/ 611 h 2130"/>
                                <a:gd name="connsiteX9" fmla="*/ 464 w 9874"/>
                                <a:gd name="connsiteY9" fmla="*/ 1122 h 2130"/>
                                <a:gd name="connsiteX10" fmla="*/ 589 w 9874"/>
                                <a:gd name="connsiteY10" fmla="*/ 893 h 2130"/>
                                <a:gd name="connsiteX11" fmla="*/ 673 w 9874"/>
                                <a:gd name="connsiteY11" fmla="*/ 1586 h 2130"/>
                                <a:gd name="connsiteX12" fmla="*/ 799 w 9874"/>
                                <a:gd name="connsiteY12" fmla="*/ 562 h 2130"/>
                                <a:gd name="connsiteX13" fmla="*/ 799 w 9874"/>
                                <a:gd name="connsiteY13" fmla="*/ 1421 h 2130"/>
                                <a:gd name="connsiteX14" fmla="*/ 967 w 9874"/>
                                <a:gd name="connsiteY14" fmla="*/ 1122 h 2130"/>
                                <a:gd name="connsiteX15" fmla="*/ 967 w 9874"/>
                                <a:gd name="connsiteY15" fmla="*/ 1866 h 2130"/>
                                <a:gd name="connsiteX16" fmla="*/ 1093 w 9874"/>
                                <a:gd name="connsiteY16" fmla="*/ 1469 h 2130"/>
                                <a:gd name="connsiteX17" fmla="*/ 1176 w 9874"/>
                                <a:gd name="connsiteY17" fmla="*/ 1223 h 2130"/>
                                <a:gd name="connsiteX18" fmla="*/ 1262 w 9874"/>
                                <a:gd name="connsiteY18" fmla="*/ 1586 h 2130"/>
                                <a:gd name="connsiteX19" fmla="*/ 1302 w 9874"/>
                                <a:gd name="connsiteY19" fmla="*/ 1965 h 2130"/>
                                <a:gd name="connsiteX20" fmla="*/ 1387 w 9874"/>
                                <a:gd name="connsiteY20" fmla="*/ 842 h 2130"/>
                                <a:gd name="connsiteX21" fmla="*/ 1472 w 9874"/>
                                <a:gd name="connsiteY21" fmla="*/ 1421 h 2130"/>
                                <a:gd name="connsiteX22" fmla="*/ 1513 w 9874"/>
                                <a:gd name="connsiteY22" fmla="*/ 0 h 2130"/>
                                <a:gd name="connsiteX23" fmla="*/ 1639 w 9874"/>
                                <a:gd name="connsiteY23" fmla="*/ 1586 h 2130"/>
                                <a:gd name="connsiteX24" fmla="*/ 1765 w 9874"/>
                                <a:gd name="connsiteY24" fmla="*/ 958 h 2130"/>
                                <a:gd name="connsiteX25" fmla="*/ 1849 w 9874"/>
                                <a:gd name="connsiteY25" fmla="*/ 776 h 2130"/>
                                <a:gd name="connsiteX26" fmla="*/ 1849 w 9874"/>
                                <a:gd name="connsiteY26" fmla="*/ 677 h 2130"/>
                                <a:gd name="connsiteX27" fmla="*/ 1933 w 9874"/>
                                <a:gd name="connsiteY27" fmla="*/ 1701 h 2130"/>
                                <a:gd name="connsiteX28" fmla="*/ 1975 w 9874"/>
                                <a:gd name="connsiteY28" fmla="*/ 1586 h 2130"/>
                                <a:gd name="connsiteX29" fmla="*/ 2058 w 9874"/>
                                <a:gd name="connsiteY29" fmla="*/ 1469 h 2130"/>
                                <a:gd name="connsiteX30" fmla="*/ 2100 w 9874"/>
                                <a:gd name="connsiteY30" fmla="*/ 264 h 2130"/>
                                <a:gd name="connsiteX31" fmla="*/ 2100 w 9874"/>
                                <a:gd name="connsiteY31" fmla="*/ 1288 h 2130"/>
                                <a:gd name="connsiteX32" fmla="*/ 2145 w 9874"/>
                                <a:gd name="connsiteY32" fmla="*/ 1866 h 2130"/>
                                <a:gd name="connsiteX33" fmla="*/ 2311 w 9874"/>
                                <a:gd name="connsiteY33" fmla="*/ 1421 h 2130"/>
                                <a:gd name="connsiteX34" fmla="*/ 2354 w 9874"/>
                                <a:gd name="connsiteY34" fmla="*/ 1618 h 2130"/>
                                <a:gd name="connsiteX35" fmla="*/ 2354 w 9874"/>
                                <a:gd name="connsiteY35" fmla="*/ 1735 h 2130"/>
                                <a:gd name="connsiteX36" fmla="*/ 2395 w 9874"/>
                                <a:gd name="connsiteY36" fmla="*/ 1685 h 2130"/>
                                <a:gd name="connsiteX37" fmla="*/ 2481 w 9874"/>
                                <a:gd name="connsiteY37" fmla="*/ 1387 h 2130"/>
                                <a:gd name="connsiteX38" fmla="*/ 2563 w 9874"/>
                                <a:gd name="connsiteY38" fmla="*/ 909 h 2130"/>
                                <a:gd name="connsiteX39" fmla="*/ 2605 w 9874"/>
                                <a:gd name="connsiteY39" fmla="*/ 1223 h 2130"/>
                                <a:gd name="connsiteX40" fmla="*/ 2690 w 9874"/>
                                <a:gd name="connsiteY40" fmla="*/ 1421 h 2130"/>
                                <a:gd name="connsiteX41" fmla="*/ 2690 w 9874"/>
                                <a:gd name="connsiteY41" fmla="*/ 1586 h 2130"/>
                                <a:gd name="connsiteX42" fmla="*/ 2731 w 9874"/>
                                <a:gd name="connsiteY42" fmla="*/ 1421 h 2130"/>
                                <a:gd name="connsiteX43" fmla="*/ 2772 w 9874"/>
                                <a:gd name="connsiteY43" fmla="*/ 1223 h 2130"/>
                                <a:gd name="connsiteX44" fmla="*/ 2816 w 9874"/>
                                <a:gd name="connsiteY44" fmla="*/ 958 h 2130"/>
                                <a:gd name="connsiteX45" fmla="*/ 2816 w 9874"/>
                                <a:gd name="connsiteY45" fmla="*/ 909 h 2130"/>
                                <a:gd name="connsiteX46" fmla="*/ 2984 w 9874"/>
                                <a:gd name="connsiteY46" fmla="*/ 1784 h 2130"/>
                                <a:gd name="connsiteX47" fmla="*/ 3108 w 9874"/>
                                <a:gd name="connsiteY47" fmla="*/ 496 h 2130"/>
                                <a:gd name="connsiteX48" fmla="*/ 3195 w 9874"/>
                                <a:gd name="connsiteY48" fmla="*/ 1140 h 2130"/>
                                <a:gd name="connsiteX49" fmla="*/ 3278 w 9874"/>
                                <a:gd name="connsiteY49" fmla="*/ 430 h 2130"/>
                                <a:gd name="connsiteX50" fmla="*/ 3362 w 9874"/>
                                <a:gd name="connsiteY50" fmla="*/ 595 h 2130"/>
                                <a:gd name="connsiteX51" fmla="*/ 3446 w 9874"/>
                                <a:gd name="connsiteY51" fmla="*/ 1140 h 2130"/>
                                <a:gd name="connsiteX52" fmla="*/ 3571 w 9874"/>
                                <a:gd name="connsiteY52" fmla="*/ 875 h 2130"/>
                                <a:gd name="connsiteX53" fmla="*/ 3613 w 9874"/>
                                <a:gd name="connsiteY53" fmla="*/ 1503 h 2130"/>
                                <a:gd name="connsiteX54" fmla="*/ 3698 w 9874"/>
                                <a:gd name="connsiteY54" fmla="*/ 1223 h 2130"/>
                                <a:gd name="connsiteX55" fmla="*/ 3698 w 9874"/>
                                <a:gd name="connsiteY55" fmla="*/ 1981 h 2130"/>
                                <a:gd name="connsiteX56" fmla="*/ 3781 w 9874"/>
                                <a:gd name="connsiteY56" fmla="*/ 1735 h 2130"/>
                                <a:gd name="connsiteX57" fmla="*/ 3866 w 9874"/>
                                <a:gd name="connsiteY57" fmla="*/ 1304 h 2130"/>
                                <a:gd name="connsiteX58" fmla="*/ 3866 w 9874"/>
                                <a:gd name="connsiteY58" fmla="*/ 941 h 2130"/>
                                <a:gd name="connsiteX59" fmla="*/ 3866 w 9874"/>
                                <a:gd name="connsiteY59" fmla="*/ 728 h 2130"/>
                                <a:gd name="connsiteX60" fmla="*/ 3908 w 9874"/>
                                <a:gd name="connsiteY60" fmla="*/ 842 h 2130"/>
                                <a:gd name="connsiteX61" fmla="*/ 3908 w 9874"/>
                                <a:gd name="connsiteY61" fmla="*/ 1008 h 2130"/>
                                <a:gd name="connsiteX62" fmla="*/ 4033 w 9874"/>
                                <a:gd name="connsiteY62" fmla="*/ 1735 h 2130"/>
                                <a:gd name="connsiteX63" fmla="*/ 4075 w 9874"/>
                                <a:gd name="connsiteY63" fmla="*/ 1784 h 2130"/>
                                <a:gd name="connsiteX64" fmla="*/ 4244 w 9874"/>
                                <a:gd name="connsiteY64" fmla="*/ 1239 h 2130"/>
                                <a:gd name="connsiteX65" fmla="*/ 4286 w 9874"/>
                                <a:gd name="connsiteY65" fmla="*/ 1074 h 2130"/>
                                <a:gd name="connsiteX66" fmla="*/ 4412 w 9874"/>
                                <a:gd name="connsiteY66" fmla="*/ 1519 h 2130"/>
                                <a:gd name="connsiteX67" fmla="*/ 4496 w 9874"/>
                                <a:gd name="connsiteY67" fmla="*/ 1586 h 2130"/>
                                <a:gd name="connsiteX68" fmla="*/ 4538 w 9874"/>
                                <a:gd name="connsiteY68" fmla="*/ 711 h 2130"/>
                                <a:gd name="connsiteX69" fmla="*/ 4664 w 9874"/>
                                <a:gd name="connsiteY69" fmla="*/ 1288 h 2130"/>
                                <a:gd name="connsiteX70" fmla="*/ 4707 w 9874"/>
                                <a:gd name="connsiteY70" fmla="*/ 149 h 2130"/>
                                <a:gd name="connsiteX71" fmla="*/ 4749 w 9874"/>
                                <a:gd name="connsiteY71" fmla="*/ 1469 h 2130"/>
                                <a:gd name="connsiteX72" fmla="*/ 4834 w 9874"/>
                                <a:gd name="connsiteY72" fmla="*/ 1008 h 2130"/>
                                <a:gd name="connsiteX73" fmla="*/ 4958 w 9874"/>
                                <a:gd name="connsiteY73" fmla="*/ 1288 h 2130"/>
                                <a:gd name="connsiteX74" fmla="*/ 5000 w 9874"/>
                                <a:gd name="connsiteY74" fmla="*/ 1107 h 2130"/>
                                <a:gd name="connsiteX75" fmla="*/ 5126 w 9874"/>
                                <a:gd name="connsiteY75" fmla="*/ 629 h 2130"/>
                                <a:gd name="connsiteX76" fmla="*/ 5168 w 9874"/>
                                <a:gd name="connsiteY76" fmla="*/ 1304 h 2130"/>
                                <a:gd name="connsiteX77" fmla="*/ 5211 w 9874"/>
                                <a:gd name="connsiteY77" fmla="*/ 1058 h 2130"/>
                                <a:gd name="connsiteX78" fmla="*/ 5295 w 9874"/>
                                <a:gd name="connsiteY78" fmla="*/ 711 h 2130"/>
                                <a:gd name="connsiteX79" fmla="*/ 5336 w 9874"/>
                                <a:gd name="connsiteY79" fmla="*/ 1008 h 2130"/>
                                <a:gd name="connsiteX80" fmla="*/ 5420 w 9874"/>
                                <a:gd name="connsiteY80" fmla="*/ 1288 h 2130"/>
                                <a:gd name="connsiteX81" fmla="*/ 5504 w 9874"/>
                                <a:gd name="connsiteY81" fmla="*/ 1058 h 2130"/>
                                <a:gd name="connsiteX82" fmla="*/ 5546 w 9874"/>
                                <a:gd name="connsiteY82" fmla="*/ 776 h 2130"/>
                                <a:gd name="connsiteX83" fmla="*/ 5546 w 9874"/>
                                <a:gd name="connsiteY83" fmla="*/ 893 h 2130"/>
                                <a:gd name="connsiteX84" fmla="*/ 5546 w 9874"/>
                                <a:gd name="connsiteY84" fmla="*/ 1058 h 2130"/>
                                <a:gd name="connsiteX85" fmla="*/ 5589 w 9874"/>
                                <a:gd name="connsiteY85" fmla="*/ 992 h 2130"/>
                                <a:gd name="connsiteX86" fmla="*/ 5632 w 9874"/>
                                <a:gd name="connsiteY86" fmla="*/ 760 h 2130"/>
                                <a:gd name="connsiteX87" fmla="*/ 5757 w 9874"/>
                                <a:gd name="connsiteY87" fmla="*/ 1173 h 2130"/>
                                <a:gd name="connsiteX88" fmla="*/ 5757 w 9874"/>
                                <a:gd name="connsiteY88" fmla="*/ 1272 h 2130"/>
                                <a:gd name="connsiteX89" fmla="*/ 5757 w 9874"/>
                                <a:gd name="connsiteY89" fmla="*/ 1189 h 2130"/>
                                <a:gd name="connsiteX90" fmla="*/ 5798 w 9874"/>
                                <a:gd name="connsiteY90" fmla="*/ 941 h 2130"/>
                                <a:gd name="connsiteX91" fmla="*/ 5841 w 9874"/>
                                <a:gd name="connsiteY91" fmla="*/ 677 h 2130"/>
                                <a:gd name="connsiteX92" fmla="*/ 5924 w 9874"/>
                                <a:gd name="connsiteY92" fmla="*/ 1338 h 2130"/>
                                <a:gd name="connsiteX93" fmla="*/ 5967 w 9874"/>
                                <a:gd name="connsiteY93" fmla="*/ 1074 h 2130"/>
                                <a:gd name="connsiteX94" fmla="*/ 5967 w 9874"/>
                                <a:gd name="connsiteY94" fmla="*/ 546 h 2130"/>
                                <a:gd name="connsiteX95" fmla="*/ 6008 w 9874"/>
                                <a:gd name="connsiteY95" fmla="*/ 677 h 2130"/>
                                <a:gd name="connsiteX96" fmla="*/ 6008 w 9874"/>
                                <a:gd name="connsiteY96" fmla="*/ 992 h 2130"/>
                                <a:gd name="connsiteX97" fmla="*/ 6008 w 9874"/>
                                <a:gd name="connsiteY97" fmla="*/ 893 h 2130"/>
                                <a:gd name="connsiteX98" fmla="*/ 6050 w 9874"/>
                                <a:gd name="connsiteY98" fmla="*/ 629 h 2130"/>
                                <a:gd name="connsiteX99" fmla="*/ 6050 w 9874"/>
                                <a:gd name="connsiteY99" fmla="*/ 1074 h 2130"/>
                                <a:gd name="connsiteX100" fmla="*/ 6176 w 9874"/>
                                <a:gd name="connsiteY100" fmla="*/ 117 h 2130"/>
                                <a:gd name="connsiteX101" fmla="*/ 6220 w 9874"/>
                                <a:gd name="connsiteY101" fmla="*/ 1735 h 2130"/>
                                <a:gd name="connsiteX102" fmla="*/ 6261 w 9874"/>
                                <a:gd name="connsiteY102" fmla="*/ 1024 h 2130"/>
                                <a:gd name="connsiteX103" fmla="*/ 6346 w 9874"/>
                                <a:gd name="connsiteY103" fmla="*/ 1635 h 2130"/>
                                <a:gd name="connsiteX104" fmla="*/ 6388 w 9874"/>
                                <a:gd name="connsiteY104" fmla="*/ 776 h 2130"/>
                                <a:gd name="connsiteX105" fmla="*/ 6428 w 9874"/>
                                <a:gd name="connsiteY105" fmla="*/ 1338 h 2130"/>
                                <a:gd name="connsiteX106" fmla="*/ 6470 w 9874"/>
                                <a:gd name="connsiteY106" fmla="*/ 546 h 2130"/>
                                <a:gd name="connsiteX107" fmla="*/ 6555 w 9874"/>
                                <a:gd name="connsiteY107" fmla="*/ 1223 h 2130"/>
                                <a:gd name="connsiteX108" fmla="*/ 6555 w 9874"/>
                                <a:gd name="connsiteY108" fmla="*/ 1519 h 2130"/>
                                <a:gd name="connsiteX109" fmla="*/ 6597 w 9874"/>
                                <a:gd name="connsiteY109" fmla="*/ 1586 h 2130"/>
                                <a:gd name="connsiteX110" fmla="*/ 6597 w 9874"/>
                                <a:gd name="connsiteY110" fmla="*/ 1354 h 2130"/>
                                <a:gd name="connsiteX111" fmla="*/ 6681 w 9874"/>
                                <a:gd name="connsiteY111" fmla="*/ 842 h 2130"/>
                                <a:gd name="connsiteX112" fmla="*/ 6806 w 9874"/>
                                <a:gd name="connsiteY112" fmla="*/ 1421 h 2130"/>
                                <a:gd name="connsiteX113" fmla="*/ 6891 w 9874"/>
                                <a:gd name="connsiteY113" fmla="*/ 776 h 2130"/>
                                <a:gd name="connsiteX114" fmla="*/ 6891 w 9874"/>
                                <a:gd name="connsiteY114" fmla="*/ 1024 h 2130"/>
                                <a:gd name="connsiteX115" fmla="*/ 6933 w 9874"/>
                                <a:gd name="connsiteY115" fmla="*/ 1107 h 2130"/>
                                <a:gd name="connsiteX116" fmla="*/ 6933 w 9874"/>
                                <a:gd name="connsiteY116" fmla="*/ 1701 h 2130"/>
                                <a:gd name="connsiteX117" fmla="*/ 7016 w 9874"/>
                                <a:gd name="connsiteY117" fmla="*/ 1503 h 2130"/>
                                <a:gd name="connsiteX118" fmla="*/ 7057 w 9874"/>
                                <a:gd name="connsiteY118" fmla="*/ 776 h 2130"/>
                                <a:gd name="connsiteX119" fmla="*/ 7144 w 9874"/>
                                <a:gd name="connsiteY119" fmla="*/ 941 h 2130"/>
                                <a:gd name="connsiteX120" fmla="*/ 7229 w 9874"/>
                                <a:gd name="connsiteY120" fmla="*/ 760 h 2130"/>
                                <a:gd name="connsiteX121" fmla="*/ 7270 w 9874"/>
                                <a:gd name="connsiteY121" fmla="*/ 875 h 2130"/>
                                <a:gd name="connsiteX122" fmla="*/ 7311 w 9874"/>
                                <a:gd name="connsiteY122" fmla="*/ 728 h 2130"/>
                                <a:gd name="connsiteX123" fmla="*/ 7352 w 9874"/>
                                <a:gd name="connsiteY123" fmla="*/ 1933 h 2130"/>
                                <a:gd name="connsiteX124" fmla="*/ 7352 w 9874"/>
                                <a:gd name="connsiteY124" fmla="*/ 958 h 2130"/>
                                <a:gd name="connsiteX125" fmla="*/ 7436 w 9874"/>
                                <a:gd name="connsiteY125" fmla="*/ 331 h 2130"/>
                                <a:gd name="connsiteX126" fmla="*/ 7521 w 9874"/>
                                <a:gd name="connsiteY126" fmla="*/ 611 h 2130"/>
                                <a:gd name="connsiteX127" fmla="*/ 7564 w 9874"/>
                                <a:gd name="connsiteY127" fmla="*/ 480 h 2130"/>
                                <a:gd name="connsiteX128" fmla="*/ 7647 w 9874"/>
                                <a:gd name="connsiteY128" fmla="*/ 1074 h 2130"/>
                                <a:gd name="connsiteX129" fmla="*/ 7647 w 9874"/>
                                <a:gd name="connsiteY129" fmla="*/ 1503 h 2130"/>
                                <a:gd name="connsiteX130" fmla="*/ 7691 w 9874"/>
                                <a:gd name="connsiteY130" fmla="*/ 792 h 2130"/>
                                <a:gd name="connsiteX131" fmla="*/ 7857 w 9874"/>
                                <a:gd name="connsiteY131" fmla="*/ 314 h 2130"/>
                                <a:gd name="connsiteX132" fmla="*/ 7899 w 9874"/>
                                <a:gd name="connsiteY132" fmla="*/ 1519 h 2130"/>
                                <a:gd name="connsiteX133" fmla="*/ 7984 w 9874"/>
                                <a:gd name="connsiteY133" fmla="*/ 430 h 2130"/>
                                <a:gd name="connsiteX134" fmla="*/ 8108 w 9874"/>
                                <a:gd name="connsiteY134" fmla="*/ 1008 h 2130"/>
                                <a:gd name="connsiteX135" fmla="*/ 8152 w 9874"/>
                                <a:gd name="connsiteY135" fmla="*/ 496 h 2130"/>
                                <a:gd name="connsiteX136" fmla="*/ 8152 w 9874"/>
                                <a:gd name="connsiteY136" fmla="*/ 1653 h 2130"/>
                                <a:gd name="connsiteX137" fmla="*/ 8278 w 9874"/>
                                <a:gd name="connsiteY137" fmla="*/ 842 h 2130"/>
                                <a:gd name="connsiteX138" fmla="*/ 8320 w 9874"/>
                                <a:gd name="connsiteY138" fmla="*/ 1058 h 2130"/>
                                <a:gd name="connsiteX139" fmla="*/ 8361 w 9874"/>
                                <a:gd name="connsiteY139" fmla="*/ 1618 h 2130"/>
                                <a:gd name="connsiteX140" fmla="*/ 8445 w 9874"/>
                                <a:gd name="connsiteY140" fmla="*/ 496 h 2130"/>
                                <a:gd name="connsiteX141" fmla="*/ 8529 w 9874"/>
                                <a:gd name="connsiteY141" fmla="*/ 792 h 2130"/>
                                <a:gd name="connsiteX142" fmla="*/ 8740 w 9874"/>
                                <a:gd name="connsiteY142" fmla="*/ 1570 h 2130"/>
                                <a:gd name="connsiteX143" fmla="*/ 8823 w 9874"/>
                                <a:gd name="connsiteY143" fmla="*/ 1107 h 2130"/>
                                <a:gd name="connsiteX144" fmla="*/ 8951 w 9874"/>
                                <a:gd name="connsiteY144" fmla="*/ 512 h 2130"/>
                                <a:gd name="connsiteX145" fmla="*/ 8992 w 9874"/>
                                <a:gd name="connsiteY145" fmla="*/ 1122 h 2130"/>
                                <a:gd name="connsiteX146" fmla="*/ 9034 w 9874"/>
                                <a:gd name="connsiteY146" fmla="*/ 1288 h 2130"/>
                                <a:gd name="connsiteX147" fmla="*/ 9034 w 9874"/>
                                <a:gd name="connsiteY147" fmla="*/ 1354 h 2130"/>
                                <a:gd name="connsiteX148" fmla="*/ 9160 w 9874"/>
                                <a:gd name="connsiteY148" fmla="*/ 958 h 2130"/>
                                <a:gd name="connsiteX149" fmla="*/ 9244 w 9874"/>
                                <a:gd name="connsiteY149" fmla="*/ 1288 h 2130"/>
                                <a:gd name="connsiteX150" fmla="*/ 9285 w 9874"/>
                                <a:gd name="connsiteY150" fmla="*/ 1223 h 2130"/>
                                <a:gd name="connsiteX151" fmla="*/ 9285 w 9874"/>
                                <a:gd name="connsiteY151" fmla="*/ 728 h 2130"/>
                                <a:gd name="connsiteX152" fmla="*/ 9411 w 9874"/>
                                <a:gd name="connsiteY152" fmla="*/ 1536 h 2130"/>
                                <a:gd name="connsiteX153" fmla="*/ 9411 w 9874"/>
                                <a:gd name="connsiteY153" fmla="*/ 1122 h 2130"/>
                                <a:gd name="connsiteX154" fmla="*/ 9496 w 9874"/>
                                <a:gd name="connsiteY154" fmla="*/ 1239 h 2130"/>
                                <a:gd name="connsiteX155" fmla="*/ 9579 w 9874"/>
                                <a:gd name="connsiteY155" fmla="*/ 1421 h 2130"/>
                                <a:gd name="connsiteX156" fmla="*/ 9707 w 9874"/>
                                <a:gd name="connsiteY156" fmla="*/ 792 h 2130"/>
                                <a:gd name="connsiteX157" fmla="*/ 9707 w 9874"/>
                                <a:gd name="connsiteY157" fmla="*/ 1189 h 2130"/>
                                <a:gd name="connsiteX158" fmla="*/ 9874 w 9874"/>
                                <a:gd name="connsiteY158" fmla="*/ 909 h 2130"/>
                                <a:gd name="connsiteX159" fmla="*/ 9874 w 9874"/>
                                <a:gd name="connsiteY159" fmla="*/ 1685 h 2130"/>
                                <a:gd name="connsiteX160" fmla="*/ 9874 w 9874"/>
                                <a:gd name="connsiteY160" fmla="*/ 2130 h 2130"/>
                                <a:gd name="connsiteX0" fmla="*/ 0 w 10000"/>
                                <a:gd name="connsiteY0" fmla="*/ 5817 h 9300"/>
                                <a:gd name="connsiteX1" fmla="*/ 130 w 10000"/>
                                <a:gd name="connsiteY1" fmla="*/ 8761 h 9300"/>
                                <a:gd name="connsiteX2" fmla="*/ 130 w 10000"/>
                                <a:gd name="connsiteY2" fmla="*/ 8221 h 9300"/>
                                <a:gd name="connsiteX3" fmla="*/ 130 w 10000"/>
                                <a:gd name="connsiteY3" fmla="*/ 7056 h 9300"/>
                                <a:gd name="connsiteX4" fmla="*/ 214 w 10000"/>
                                <a:gd name="connsiteY4" fmla="*/ 4657 h 9300"/>
                                <a:gd name="connsiteX5" fmla="*/ 255 w 10000"/>
                                <a:gd name="connsiteY5" fmla="*/ 6822 h 9300"/>
                                <a:gd name="connsiteX6" fmla="*/ 340 w 10000"/>
                                <a:gd name="connsiteY6" fmla="*/ 7986 h 9300"/>
                                <a:gd name="connsiteX7" fmla="*/ 383 w 10000"/>
                                <a:gd name="connsiteY7" fmla="*/ 7986 h 9300"/>
                                <a:gd name="connsiteX8" fmla="*/ 383 w 10000"/>
                                <a:gd name="connsiteY8" fmla="*/ 2869 h 9300"/>
                                <a:gd name="connsiteX9" fmla="*/ 470 w 10000"/>
                                <a:gd name="connsiteY9" fmla="*/ 5268 h 9300"/>
                                <a:gd name="connsiteX10" fmla="*/ 597 w 10000"/>
                                <a:gd name="connsiteY10" fmla="*/ 4192 h 9300"/>
                                <a:gd name="connsiteX11" fmla="*/ 682 w 10000"/>
                                <a:gd name="connsiteY11" fmla="*/ 7446 h 9300"/>
                                <a:gd name="connsiteX12" fmla="*/ 809 w 10000"/>
                                <a:gd name="connsiteY12" fmla="*/ 2638 h 9300"/>
                                <a:gd name="connsiteX13" fmla="*/ 809 w 10000"/>
                                <a:gd name="connsiteY13" fmla="*/ 6671 h 9300"/>
                                <a:gd name="connsiteX14" fmla="*/ 979 w 10000"/>
                                <a:gd name="connsiteY14" fmla="*/ 5268 h 9300"/>
                                <a:gd name="connsiteX15" fmla="*/ 979 w 10000"/>
                                <a:gd name="connsiteY15" fmla="*/ 8761 h 9300"/>
                                <a:gd name="connsiteX16" fmla="*/ 1107 w 10000"/>
                                <a:gd name="connsiteY16" fmla="*/ 6897 h 9300"/>
                                <a:gd name="connsiteX17" fmla="*/ 1191 w 10000"/>
                                <a:gd name="connsiteY17" fmla="*/ 5742 h 9300"/>
                                <a:gd name="connsiteX18" fmla="*/ 1278 w 10000"/>
                                <a:gd name="connsiteY18" fmla="*/ 7446 h 9300"/>
                                <a:gd name="connsiteX19" fmla="*/ 1319 w 10000"/>
                                <a:gd name="connsiteY19" fmla="*/ 9225 h 9300"/>
                                <a:gd name="connsiteX20" fmla="*/ 1405 w 10000"/>
                                <a:gd name="connsiteY20" fmla="*/ 3953 h 9300"/>
                                <a:gd name="connsiteX21" fmla="*/ 1491 w 10000"/>
                                <a:gd name="connsiteY21" fmla="*/ 6671 h 9300"/>
                                <a:gd name="connsiteX22" fmla="*/ 1532 w 10000"/>
                                <a:gd name="connsiteY22" fmla="*/ 0 h 9300"/>
                                <a:gd name="connsiteX23" fmla="*/ 1660 w 10000"/>
                                <a:gd name="connsiteY23" fmla="*/ 7446 h 9300"/>
                                <a:gd name="connsiteX24" fmla="*/ 1788 w 10000"/>
                                <a:gd name="connsiteY24" fmla="*/ 4498 h 9300"/>
                                <a:gd name="connsiteX25" fmla="*/ 1873 w 10000"/>
                                <a:gd name="connsiteY25" fmla="*/ 3643 h 9300"/>
                                <a:gd name="connsiteX26" fmla="*/ 1873 w 10000"/>
                                <a:gd name="connsiteY26" fmla="*/ 3178 h 9300"/>
                                <a:gd name="connsiteX27" fmla="*/ 1958 w 10000"/>
                                <a:gd name="connsiteY27" fmla="*/ 7986 h 9300"/>
                                <a:gd name="connsiteX28" fmla="*/ 2000 w 10000"/>
                                <a:gd name="connsiteY28" fmla="*/ 7446 h 9300"/>
                                <a:gd name="connsiteX29" fmla="*/ 2084 w 10000"/>
                                <a:gd name="connsiteY29" fmla="*/ 6897 h 9300"/>
                                <a:gd name="connsiteX30" fmla="*/ 2127 w 10000"/>
                                <a:gd name="connsiteY30" fmla="*/ 1239 h 9300"/>
                                <a:gd name="connsiteX31" fmla="*/ 2127 w 10000"/>
                                <a:gd name="connsiteY31" fmla="*/ 6047 h 9300"/>
                                <a:gd name="connsiteX32" fmla="*/ 2172 w 10000"/>
                                <a:gd name="connsiteY32" fmla="*/ 8761 h 9300"/>
                                <a:gd name="connsiteX33" fmla="*/ 2340 w 10000"/>
                                <a:gd name="connsiteY33" fmla="*/ 6671 h 9300"/>
                                <a:gd name="connsiteX34" fmla="*/ 2384 w 10000"/>
                                <a:gd name="connsiteY34" fmla="*/ 7596 h 9300"/>
                                <a:gd name="connsiteX35" fmla="*/ 2384 w 10000"/>
                                <a:gd name="connsiteY35" fmla="*/ 8146 h 9300"/>
                                <a:gd name="connsiteX36" fmla="*/ 2426 w 10000"/>
                                <a:gd name="connsiteY36" fmla="*/ 7911 h 9300"/>
                                <a:gd name="connsiteX37" fmla="*/ 2513 w 10000"/>
                                <a:gd name="connsiteY37" fmla="*/ 6512 h 9300"/>
                                <a:gd name="connsiteX38" fmla="*/ 2596 w 10000"/>
                                <a:gd name="connsiteY38" fmla="*/ 4268 h 9300"/>
                                <a:gd name="connsiteX39" fmla="*/ 2638 w 10000"/>
                                <a:gd name="connsiteY39" fmla="*/ 5742 h 9300"/>
                                <a:gd name="connsiteX40" fmla="*/ 2724 w 10000"/>
                                <a:gd name="connsiteY40" fmla="*/ 6671 h 9300"/>
                                <a:gd name="connsiteX41" fmla="*/ 2724 w 10000"/>
                                <a:gd name="connsiteY41" fmla="*/ 7446 h 9300"/>
                                <a:gd name="connsiteX42" fmla="*/ 2766 w 10000"/>
                                <a:gd name="connsiteY42" fmla="*/ 6671 h 9300"/>
                                <a:gd name="connsiteX43" fmla="*/ 2807 w 10000"/>
                                <a:gd name="connsiteY43" fmla="*/ 5742 h 9300"/>
                                <a:gd name="connsiteX44" fmla="*/ 2852 w 10000"/>
                                <a:gd name="connsiteY44" fmla="*/ 4498 h 9300"/>
                                <a:gd name="connsiteX45" fmla="*/ 2852 w 10000"/>
                                <a:gd name="connsiteY45" fmla="*/ 4268 h 9300"/>
                                <a:gd name="connsiteX46" fmla="*/ 3022 w 10000"/>
                                <a:gd name="connsiteY46" fmla="*/ 8376 h 9300"/>
                                <a:gd name="connsiteX47" fmla="*/ 3148 w 10000"/>
                                <a:gd name="connsiteY47" fmla="*/ 2329 h 9300"/>
                                <a:gd name="connsiteX48" fmla="*/ 3236 w 10000"/>
                                <a:gd name="connsiteY48" fmla="*/ 5352 h 9300"/>
                                <a:gd name="connsiteX49" fmla="*/ 3320 w 10000"/>
                                <a:gd name="connsiteY49" fmla="*/ 2019 h 9300"/>
                                <a:gd name="connsiteX50" fmla="*/ 3405 w 10000"/>
                                <a:gd name="connsiteY50" fmla="*/ 2793 h 9300"/>
                                <a:gd name="connsiteX51" fmla="*/ 3490 w 10000"/>
                                <a:gd name="connsiteY51" fmla="*/ 5352 h 9300"/>
                                <a:gd name="connsiteX52" fmla="*/ 3617 w 10000"/>
                                <a:gd name="connsiteY52" fmla="*/ 4108 h 9300"/>
                                <a:gd name="connsiteX53" fmla="*/ 3659 w 10000"/>
                                <a:gd name="connsiteY53" fmla="*/ 7056 h 9300"/>
                                <a:gd name="connsiteX54" fmla="*/ 3745 w 10000"/>
                                <a:gd name="connsiteY54" fmla="*/ 5742 h 9300"/>
                                <a:gd name="connsiteX55" fmla="*/ 3745 w 10000"/>
                                <a:gd name="connsiteY55" fmla="*/ 9300 h 9300"/>
                                <a:gd name="connsiteX56" fmla="*/ 3829 w 10000"/>
                                <a:gd name="connsiteY56" fmla="*/ 8146 h 9300"/>
                                <a:gd name="connsiteX57" fmla="*/ 3915 w 10000"/>
                                <a:gd name="connsiteY57" fmla="*/ 6122 h 9300"/>
                                <a:gd name="connsiteX58" fmla="*/ 3915 w 10000"/>
                                <a:gd name="connsiteY58" fmla="*/ 4418 h 9300"/>
                                <a:gd name="connsiteX59" fmla="*/ 3915 w 10000"/>
                                <a:gd name="connsiteY59" fmla="*/ 3418 h 9300"/>
                                <a:gd name="connsiteX60" fmla="*/ 3958 w 10000"/>
                                <a:gd name="connsiteY60" fmla="*/ 3953 h 9300"/>
                                <a:gd name="connsiteX61" fmla="*/ 3958 w 10000"/>
                                <a:gd name="connsiteY61" fmla="*/ 4732 h 9300"/>
                                <a:gd name="connsiteX62" fmla="*/ 4084 w 10000"/>
                                <a:gd name="connsiteY62" fmla="*/ 8146 h 9300"/>
                                <a:gd name="connsiteX63" fmla="*/ 4127 w 10000"/>
                                <a:gd name="connsiteY63" fmla="*/ 8376 h 9300"/>
                                <a:gd name="connsiteX64" fmla="*/ 4298 w 10000"/>
                                <a:gd name="connsiteY64" fmla="*/ 5817 h 9300"/>
                                <a:gd name="connsiteX65" fmla="*/ 4341 w 10000"/>
                                <a:gd name="connsiteY65" fmla="*/ 5042 h 9300"/>
                                <a:gd name="connsiteX66" fmla="*/ 4468 w 10000"/>
                                <a:gd name="connsiteY66" fmla="*/ 7131 h 9300"/>
                                <a:gd name="connsiteX67" fmla="*/ 4553 w 10000"/>
                                <a:gd name="connsiteY67" fmla="*/ 7446 h 9300"/>
                                <a:gd name="connsiteX68" fmla="*/ 4596 w 10000"/>
                                <a:gd name="connsiteY68" fmla="*/ 3338 h 9300"/>
                                <a:gd name="connsiteX69" fmla="*/ 4724 w 10000"/>
                                <a:gd name="connsiteY69" fmla="*/ 6047 h 9300"/>
                                <a:gd name="connsiteX70" fmla="*/ 4767 w 10000"/>
                                <a:gd name="connsiteY70" fmla="*/ 700 h 9300"/>
                                <a:gd name="connsiteX71" fmla="*/ 4810 w 10000"/>
                                <a:gd name="connsiteY71" fmla="*/ 6897 h 9300"/>
                                <a:gd name="connsiteX72" fmla="*/ 4896 w 10000"/>
                                <a:gd name="connsiteY72" fmla="*/ 4732 h 9300"/>
                                <a:gd name="connsiteX73" fmla="*/ 5021 w 10000"/>
                                <a:gd name="connsiteY73" fmla="*/ 6047 h 9300"/>
                                <a:gd name="connsiteX74" fmla="*/ 5064 w 10000"/>
                                <a:gd name="connsiteY74" fmla="*/ 5197 h 9300"/>
                                <a:gd name="connsiteX75" fmla="*/ 5191 w 10000"/>
                                <a:gd name="connsiteY75" fmla="*/ 2953 h 9300"/>
                                <a:gd name="connsiteX76" fmla="*/ 5234 w 10000"/>
                                <a:gd name="connsiteY76" fmla="*/ 6122 h 9300"/>
                                <a:gd name="connsiteX77" fmla="*/ 5277 w 10000"/>
                                <a:gd name="connsiteY77" fmla="*/ 4967 h 9300"/>
                                <a:gd name="connsiteX78" fmla="*/ 5363 w 10000"/>
                                <a:gd name="connsiteY78" fmla="*/ 3338 h 9300"/>
                                <a:gd name="connsiteX79" fmla="*/ 5404 w 10000"/>
                                <a:gd name="connsiteY79" fmla="*/ 4732 h 9300"/>
                                <a:gd name="connsiteX80" fmla="*/ 5489 w 10000"/>
                                <a:gd name="connsiteY80" fmla="*/ 6047 h 9300"/>
                                <a:gd name="connsiteX81" fmla="*/ 5574 w 10000"/>
                                <a:gd name="connsiteY81" fmla="*/ 4967 h 9300"/>
                                <a:gd name="connsiteX82" fmla="*/ 5617 w 10000"/>
                                <a:gd name="connsiteY82" fmla="*/ 3643 h 9300"/>
                                <a:gd name="connsiteX83" fmla="*/ 5617 w 10000"/>
                                <a:gd name="connsiteY83" fmla="*/ 4192 h 9300"/>
                                <a:gd name="connsiteX84" fmla="*/ 5617 w 10000"/>
                                <a:gd name="connsiteY84" fmla="*/ 4967 h 9300"/>
                                <a:gd name="connsiteX85" fmla="*/ 5660 w 10000"/>
                                <a:gd name="connsiteY85" fmla="*/ 4657 h 9300"/>
                                <a:gd name="connsiteX86" fmla="*/ 5704 w 10000"/>
                                <a:gd name="connsiteY86" fmla="*/ 3568 h 9300"/>
                                <a:gd name="connsiteX87" fmla="*/ 5830 w 10000"/>
                                <a:gd name="connsiteY87" fmla="*/ 5507 h 9300"/>
                                <a:gd name="connsiteX88" fmla="*/ 5830 w 10000"/>
                                <a:gd name="connsiteY88" fmla="*/ 5972 h 9300"/>
                                <a:gd name="connsiteX89" fmla="*/ 5830 w 10000"/>
                                <a:gd name="connsiteY89" fmla="*/ 5582 h 9300"/>
                                <a:gd name="connsiteX90" fmla="*/ 5872 w 10000"/>
                                <a:gd name="connsiteY90" fmla="*/ 4418 h 9300"/>
                                <a:gd name="connsiteX91" fmla="*/ 5916 w 10000"/>
                                <a:gd name="connsiteY91" fmla="*/ 3178 h 9300"/>
                                <a:gd name="connsiteX92" fmla="*/ 6000 w 10000"/>
                                <a:gd name="connsiteY92" fmla="*/ 6282 h 9300"/>
                                <a:gd name="connsiteX93" fmla="*/ 6043 w 10000"/>
                                <a:gd name="connsiteY93" fmla="*/ 5042 h 9300"/>
                                <a:gd name="connsiteX94" fmla="*/ 6043 w 10000"/>
                                <a:gd name="connsiteY94" fmla="*/ 2563 h 9300"/>
                                <a:gd name="connsiteX95" fmla="*/ 6085 w 10000"/>
                                <a:gd name="connsiteY95" fmla="*/ 3178 h 9300"/>
                                <a:gd name="connsiteX96" fmla="*/ 6085 w 10000"/>
                                <a:gd name="connsiteY96" fmla="*/ 4657 h 9300"/>
                                <a:gd name="connsiteX97" fmla="*/ 6085 w 10000"/>
                                <a:gd name="connsiteY97" fmla="*/ 4192 h 9300"/>
                                <a:gd name="connsiteX98" fmla="*/ 6127 w 10000"/>
                                <a:gd name="connsiteY98" fmla="*/ 2953 h 9300"/>
                                <a:gd name="connsiteX99" fmla="*/ 6127 w 10000"/>
                                <a:gd name="connsiteY99" fmla="*/ 5042 h 9300"/>
                                <a:gd name="connsiteX100" fmla="*/ 6255 w 10000"/>
                                <a:gd name="connsiteY100" fmla="*/ 549 h 9300"/>
                                <a:gd name="connsiteX101" fmla="*/ 6299 w 10000"/>
                                <a:gd name="connsiteY101" fmla="*/ 8146 h 9300"/>
                                <a:gd name="connsiteX102" fmla="*/ 6341 w 10000"/>
                                <a:gd name="connsiteY102" fmla="*/ 4808 h 9300"/>
                                <a:gd name="connsiteX103" fmla="*/ 6427 w 10000"/>
                                <a:gd name="connsiteY103" fmla="*/ 7676 h 9300"/>
                                <a:gd name="connsiteX104" fmla="*/ 6470 w 10000"/>
                                <a:gd name="connsiteY104" fmla="*/ 3643 h 9300"/>
                                <a:gd name="connsiteX105" fmla="*/ 6510 w 10000"/>
                                <a:gd name="connsiteY105" fmla="*/ 6282 h 9300"/>
                                <a:gd name="connsiteX106" fmla="*/ 6553 w 10000"/>
                                <a:gd name="connsiteY106" fmla="*/ 2563 h 9300"/>
                                <a:gd name="connsiteX107" fmla="*/ 6639 w 10000"/>
                                <a:gd name="connsiteY107" fmla="*/ 5742 h 9300"/>
                                <a:gd name="connsiteX108" fmla="*/ 6639 w 10000"/>
                                <a:gd name="connsiteY108" fmla="*/ 7131 h 9300"/>
                                <a:gd name="connsiteX109" fmla="*/ 6681 w 10000"/>
                                <a:gd name="connsiteY109" fmla="*/ 7446 h 9300"/>
                                <a:gd name="connsiteX110" fmla="*/ 6681 w 10000"/>
                                <a:gd name="connsiteY110" fmla="*/ 6357 h 9300"/>
                                <a:gd name="connsiteX111" fmla="*/ 6766 w 10000"/>
                                <a:gd name="connsiteY111" fmla="*/ 3953 h 9300"/>
                                <a:gd name="connsiteX112" fmla="*/ 6893 w 10000"/>
                                <a:gd name="connsiteY112" fmla="*/ 6671 h 9300"/>
                                <a:gd name="connsiteX113" fmla="*/ 6979 w 10000"/>
                                <a:gd name="connsiteY113" fmla="*/ 3643 h 9300"/>
                                <a:gd name="connsiteX114" fmla="*/ 6979 w 10000"/>
                                <a:gd name="connsiteY114" fmla="*/ 4808 h 9300"/>
                                <a:gd name="connsiteX115" fmla="*/ 7021 w 10000"/>
                                <a:gd name="connsiteY115" fmla="*/ 5197 h 9300"/>
                                <a:gd name="connsiteX116" fmla="*/ 7021 w 10000"/>
                                <a:gd name="connsiteY116" fmla="*/ 7986 h 9300"/>
                                <a:gd name="connsiteX117" fmla="*/ 7106 w 10000"/>
                                <a:gd name="connsiteY117" fmla="*/ 7056 h 9300"/>
                                <a:gd name="connsiteX118" fmla="*/ 7147 w 10000"/>
                                <a:gd name="connsiteY118" fmla="*/ 3643 h 9300"/>
                                <a:gd name="connsiteX119" fmla="*/ 7235 w 10000"/>
                                <a:gd name="connsiteY119" fmla="*/ 4418 h 9300"/>
                                <a:gd name="connsiteX120" fmla="*/ 7321 w 10000"/>
                                <a:gd name="connsiteY120" fmla="*/ 3568 h 9300"/>
                                <a:gd name="connsiteX121" fmla="*/ 7363 w 10000"/>
                                <a:gd name="connsiteY121" fmla="*/ 4108 h 9300"/>
                                <a:gd name="connsiteX122" fmla="*/ 7404 w 10000"/>
                                <a:gd name="connsiteY122" fmla="*/ 3418 h 9300"/>
                                <a:gd name="connsiteX123" fmla="*/ 7446 w 10000"/>
                                <a:gd name="connsiteY123" fmla="*/ 9075 h 9300"/>
                                <a:gd name="connsiteX124" fmla="*/ 7446 w 10000"/>
                                <a:gd name="connsiteY124" fmla="*/ 4498 h 9300"/>
                                <a:gd name="connsiteX125" fmla="*/ 7531 w 10000"/>
                                <a:gd name="connsiteY125" fmla="*/ 1554 h 9300"/>
                                <a:gd name="connsiteX126" fmla="*/ 7617 w 10000"/>
                                <a:gd name="connsiteY126" fmla="*/ 2869 h 9300"/>
                                <a:gd name="connsiteX127" fmla="*/ 7661 w 10000"/>
                                <a:gd name="connsiteY127" fmla="*/ 2254 h 9300"/>
                                <a:gd name="connsiteX128" fmla="*/ 7745 w 10000"/>
                                <a:gd name="connsiteY128" fmla="*/ 5042 h 9300"/>
                                <a:gd name="connsiteX129" fmla="*/ 7745 w 10000"/>
                                <a:gd name="connsiteY129" fmla="*/ 7056 h 9300"/>
                                <a:gd name="connsiteX130" fmla="*/ 7789 w 10000"/>
                                <a:gd name="connsiteY130" fmla="*/ 3718 h 9300"/>
                                <a:gd name="connsiteX131" fmla="*/ 7957 w 10000"/>
                                <a:gd name="connsiteY131" fmla="*/ 1474 h 9300"/>
                                <a:gd name="connsiteX132" fmla="*/ 8000 w 10000"/>
                                <a:gd name="connsiteY132" fmla="*/ 7131 h 9300"/>
                                <a:gd name="connsiteX133" fmla="*/ 8086 w 10000"/>
                                <a:gd name="connsiteY133" fmla="*/ 2019 h 9300"/>
                                <a:gd name="connsiteX134" fmla="*/ 8211 w 10000"/>
                                <a:gd name="connsiteY134" fmla="*/ 4732 h 9300"/>
                                <a:gd name="connsiteX135" fmla="*/ 8256 w 10000"/>
                                <a:gd name="connsiteY135" fmla="*/ 2329 h 9300"/>
                                <a:gd name="connsiteX136" fmla="*/ 8256 w 10000"/>
                                <a:gd name="connsiteY136" fmla="*/ 7761 h 9300"/>
                                <a:gd name="connsiteX137" fmla="*/ 8384 w 10000"/>
                                <a:gd name="connsiteY137" fmla="*/ 3953 h 9300"/>
                                <a:gd name="connsiteX138" fmla="*/ 8426 w 10000"/>
                                <a:gd name="connsiteY138" fmla="*/ 4967 h 9300"/>
                                <a:gd name="connsiteX139" fmla="*/ 8468 w 10000"/>
                                <a:gd name="connsiteY139" fmla="*/ 7596 h 9300"/>
                                <a:gd name="connsiteX140" fmla="*/ 8553 w 10000"/>
                                <a:gd name="connsiteY140" fmla="*/ 2329 h 9300"/>
                                <a:gd name="connsiteX141" fmla="*/ 8638 w 10000"/>
                                <a:gd name="connsiteY141" fmla="*/ 3718 h 9300"/>
                                <a:gd name="connsiteX142" fmla="*/ 8852 w 10000"/>
                                <a:gd name="connsiteY142" fmla="*/ 7371 h 9300"/>
                                <a:gd name="connsiteX143" fmla="*/ 8936 w 10000"/>
                                <a:gd name="connsiteY143" fmla="*/ 5197 h 9300"/>
                                <a:gd name="connsiteX144" fmla="*/ 9065 w 10000"/>
                                <a:gd name="connsiteY144" fmla="*/ 2404 h 9300"/>
                                <a:gd name="connsiteX145" fmla="*/ 9107 w 10000"/>
                                <a:gd name="connsiteY145" fmla="*/ 5268 h 9300"/>
                                <a:gd name="connsiteX146" fmla="*/ 9149 w 10000"/>
                                <a:gd name="connsiteY146" fmla="*/ 6047 h 9300"/>
                                <a:gd name="connsiteX147" fmla="*/ 9149 w 10000"/>
                                <a:gd name="connsiteY147" fmla="*/ 6357 h 9300"/>
                                <a:gd name="connsiteX148" fmla="*/ 9277 w 10000"/>
                                <a:gd name="connsiteY148" fmla="*/ 4498 h 9300"/>
                                <a:gd name="connsiteX149" fmla="*/ 9362 w 10000"/>
                                <a:gd name="connsiteY149" fmla="*/ 6047 h 9300"/>
                                <a:gd name="connsiteX150" fmla="*/ 9403 w 10000"/>
                                <a:gd name="connsiteY150" fmla="*/ 5742 h 9300"/>
                                <a:gd name="connsiteX151" fmla="*/ 9403 w 10000"/>
                                <a:gd name="connsiteY151" fmla="*/ 3418 h 9300"/>
                                <a:gd name="connsiteX152" fmla="*/ 9531 w 10000"/>
                                <a:gd name="connsiteY152" fmla="*/ 7211 h 9300"/>
                                <a:gd name="connsiteX153" fmla="*/ 9531 w 10000"/>
                                <a:gd name="connsiteY153" fmla="*/ 5268 h 9300"/>
                                <a:gd name="connsiteX154" fmla="*/ 9617 w 10000"/>
                                <a:gd name="connsiteY154" fmla="*/ 5817 h 9300"/>
                                <a:gd name="connsiteX155" fmla="*/ 9701 w 10000"/>
                                <a:gd name="connsiteY155" fmla="*/ 6671 h 9300"/>
                                <a:gd name="connsiteX156" fmla="*/ 9831 w 10000"/>
                                <a:gd name="connsiteY156" fmla="*/ 3718 h 9300"/>
                                <a:gd name="connsiteX157" fmla="*/ 9831 w 10000"/>
                                <a:gd name="connsiteY157" fmla="*/ 5582 h 9300"/>
                                <a:gd name="connsiteX158" fmla="*/ 10000 w 10000"/>
                                <a:gd name="connsiteY158" fmla="*/ 4268 h 9300"/>
                                <a:gd name="connsiteX159" fmla="*/ 10000 w 10000"/>
                                <a:gd name="connsiteY159" fmla="*/ 7911 h 9300"/>
                                <a:gd name="connsiteX0" fmla="*/ 0 w 10000"/>
                                <a:gd name="connsiteY0" fmla="*/ 6255 h 10000"/>
                                <a:gd name="connsiteX1" fmla="*/ 130 w 10000"/>
                                <a:gd name="connsiteY1" fmla="*/ 9420 h 10000"/>
                                <a:gd name="connsiteX2" fmla="*/ 130 w 10000"/>
                                <a:gd name="connsiteY2" fmla="*/ 8840 h 10000"/>
                                <a:gd name="connsiteX3" fmla="*/ 130 w 10000"/>
                                <a:gd name="connsiteY3" fmla="*/ 7587 h 10000"/>
                                <a:gd name="connsiteX4" fmla="*/ 214 w 10000"/>
                                <a:gd name="connsiteY4" fmla="*/ 5008 h 10000"/>
                                <a:gd name="connsiteX5" fmla="*/ 255 w 10000"/>
                                <a:gd name="connsiteY5" fmla="*/ 7335 h 10000"/>
                                <a:gd name="connsiteX6" fmla="*/ 340 w 10000"/>
                                <a:gd name="connsiteY6" fmla="*/ 8587 h 10000"/>
                                <a:gd name="connsiteX7" fmla="*/ 383 w 10000"/>
                                <a:gd name="connsiteY7" fmla="*/ 8587 h 10000"/>
                                <a:gd name="connsiteX8" fmla="*/ 383 w 10000"/>
                                <a:gd name="connsiteY8" fmla="*/ 3085 h 10000"/>
                                <a:gd name="connsiteX9" fmla="*/ 470 w 10000"/>
                                <a:gd name="connsiteY9" fmla="*/ 5665 h 10000"/>
                                <a:gd name="connsiteX10" fmla="*/ 597 w 10000"/>
                                <a:gd name="connsiteY10" fmla="*/ 4508 h 10000"/>
                                <a:gd name="connsiteX11" fmla="*/ 682 w 10000"/>
                                <a:gd name="connsiteY11" fmla="*/ 8006 h 10000"/>
                                <a:gd name="connsiteX12" fmla="*/ 809 w 10000"/>
                                <a:gd name="connsiteY12" fmla="*/ 2837 h 10000"/>
                                <a:gd name="connsiteX13" fmla="*/ 809 w 10000"/>
                                <a:gd name="connsiteY13" fmla="*/ 7173 h 10000"/>
                                <a:gd name="connsiteX14" fmla="*/ 979 w 10000"/>
                                <a:gd name="connsiteY14" fmla="*/ 5665 h 10000"/>
                                <a:gd name="connsiteX15" fmla="*/ 979 w 10000"/>
                                <a:gd name="connsiteY15" fmla="*/ 9420 h 10000"/>
                                <a:gd name="connsiteX16" fmla="*/ 1107 w 10000"/>
                                <a:gd name="connsiteY16" fmla="*/ 7416 h 10000"/>
                                <a:gd name="connsiteX17" fmla="*/ 1191 w 10000"/>
                                <a:gd name="connsiteY17" fmla="*/ 6174 h 10000"/>
                                <a:gd name="connsiteX18" fmla="*/ 1278 w 10000"/>
                                <a:gd name="connsiteY18" fmla="*/ 8006 h 10000"/>
                                <a:gd name="connsiteX19" fmla="*/ 1319 w 10000"/>
                                <a:gd name="connsiteY19" fmla="*/ 9919 h 10000"/>
                                <a:gd name="connsiteX20" fmla="*/ 1405 w 10000"/>
                                <a:gd name="connsiteY20" fmla="*/ 4251 h 10000"/>
                                <a:gd name="connsiteX21" fmla="*/ 1491 w 10000"/>
                                <a:gd name="connsiteY21" fmla="*/ 7173 h 10000"/>
                                <a:gd name="connsiteX22" fmla="*/ 1532 w 10000"/>
                                <a:gd name="connsiteY22" fmla="*/ 0 h 10000"/>
                                <a:gd name="connsiteX23" fmla="*/ 1660 w 10000"/>
                                <a:gd name="connsiteY23" fmla="*/ 8006 h 10000"/>
                                <a:gd name="connsiteX24" fmla="*/ 1788 w 10000"/>
                                <a:gd name="connsiteY24" fmla="*/ 4837 h 10000"/>
                                <a:gd name="connsiteX25" fmla="*/ 1873 w 10000"/>
                                <a:gd name="connsiteY25" fmla="*/ 3917 h 10000"/>
                                <a:gd name="connsiteX26" fmla="*/ 1873 w 10000"/>
                                <a:gd name="connsiteY26" fmla="*/ 3417 h 10000"/>
                                <a:gd name="connsiteX27" fmla="*/ 1958 w 10000"/>
                                <a:gd name="connsiteY27" fmla="*/ 8587 h 10000"/>
                                <a:gd name="connsiteX28" fmla="*/ 2000 w 10000"/>
                                <a:gd name="connsiteY28" fmla="*/ 8006 h 10000"/>
                                <a:gd name="connsiteX29" fmla="*/ 2084 w 10000"/>
                                <a:gd name="connsiteY29" fmla="*/ 7416 h 10000"/>
                                <a:gd name="connsiteX30" fmla="*/ 2127 w 10000"/>
                                <a:gd name="connsiteY30" fmla="*/ 1332 h 10000"/>
                                <a:gd name="connsiteX31" fmla="*/ 2127 w 10000"/>
                                <a:gd name="connsiteY31" fmla="*/ 6502 h 10000"/>
                                <a:gd name="connsiteX32" fmla="*/ 2172 w 10000"/>
                                <a:gd name="connsiteY32" fmla="*/ 9420 h 10000"/>
                                <a:gd name="connsiteX33" fmla="*/ 2340 w 10000"/>
                                <a:gd name="connsiteY33" fmla="*/ 7173 h 10000"/>
                                <a:gd name="connsiteX34" fmla="*/ 2384 w 10000"/>
                                <a:gd name="connsiteY34" fmla="*/ 8168 h 10000"/>
                                <a:gd name="connsiteX35" fmla="*/ 2384 w 10000"/>
                                <a:gd name="connsiteY35" fmla="*/ 8759 h 10000"/>
                                <a:gd name="connsiteX36" fmla="*/ 2426 w 10000"/>
                                <a:gd name="connsiteY36" fmla="*/ 8506 h 10000"/>
                                <a:gd name="connsiteX37" fmla="*/ 2513 w 10000"/>
                                <a:gd name="connsiteY37" fmla="*/ 7002 h 10000"/>
                                <a:gd name="connsiteX38" fmla="*/ 2596 w 10000"/>
                                <a:gd name="connsiteY38" fmla="*/ 4589 h 10000"/>
                                <a:gd name="connsiteX39" fmla="*/ 2638 w 10000"/>
                                <a:gd name="connsiteY39" fmla="*/ 6174 h 10000"/>
                                <a:gd name="connsiteX40" fmla="*/ 2724 w 10000"/>
                                <a:gd name="connsiteY40" fmla="*/ 7173 h 10000"/>
                                <a:gd name="connsiteX41" fmla="*/ 2724 w 10000"/>
                                <a:gd name="connsiteY41" fmla="*/ 8006 h 10000"/>
                                <a:gd name="connsiteX42" fmla="*/ 2766 w 10000"/>
                                <a:gd name="connsiteY42" fmla="*/ 7173 h 10000"/>
                                <a:gd name="connsiteX43" fmla="*/ 2807 w 10000"/>
                                <a:gd name="connsiteY43" fmla="*/ 6174 h 10000"/>
                                <a:gd name="connsiteX44" fmla="*/ 2852 w 10000"/>
                                <a:gd name="connsiteY44" fmla="*/ 4837 h 10000"/>
                                <a:gd name="connsiteX45" fmla="*/ 2852 w 10000"/>
                                <a:gd name="connsiteY45" fmla="*/ 4589 h 10000"/>
                                <a:gd name="connsiteX46" fmla="*/ 3022 w 10000"/>
                                <a:gd name="connsiteY46" fmla="*/ 9006 h 10000"/>
                                <a:gd name="connsiteX47" fmla="*/ 3148 w 10000"/>
                                <a:gd name="connsiteY47" fmla="*/ 2504 h 10000"/>
                                <a:gd name="connsiteX48" fmla="*/ 3236 w 10000"/>
                                <a:gd name="connsiteY48" fmla="*/ 5755 h 10000"/>
                                <a:gd name="connsiteX49" fmla="*/ 3320 w 10000"/>
                                <a:gd name="connsiteY49" fmla="*/ 2171 h 10000"/>
                                <a:gd name="connsiteX50" fmla="*/ 3405 w 10000"/>
                                <a:gd name="connsiteY50" fmla="*/ 3003 h 10000"/>
                                <a:gd name="connsiteX51" fmla="*/ 3490 w 10000"/>
                                <a:gd name="connsiteY51" fmla="*/ 5755 h 10000"/>
                                <a:gd name="connsiteX52" fmla="*/ 3617 w 10000"/>
                                <a:gd name="connsiteY52" fmla="*/ 4417 h 10000"/>
                                <a:gd name="connsiteX53" fmla="*/ 3659 w 10000"/>
                                <a:gd name="connsiteY53" fmla="*/ 7587 h 10000"/>
                                <a:gd name="connsiteX54" fmla="*/ 3745 w 10000"/>
                                <a:gd name="connsiteY54" fmla="*/ 6174 h 10000"/>
                                <a:gd name="connsiteX55" fmla="*/ 3745 w 10000"/>
                                <a:gd name="connsiteY55" fmla="*/ 10000 h 10000"/>
                                <a:gd name="connsiteX56" fmla="*/ 3829 w 10000"/>
                                <a:gd name="connsiteY56" fmla="*/ 8759 h 10000"/>
                                <a:gd name="connsiteX57" fmla="*/ 3915 w 10000"/>
                                <a:gd name="connsiteY57" fmla="*/ 6583 h 10000"/>
                                <a:gd name="connsiteX58" fmla="*/ 3915 w 10000"/>
                                <a:gd name="connsiteY58" fmla="*/ 4751 h 10000"/>
                                <a:gd name="connsiteX59" fmla="*/ 3915 w 10000"/>
                                <a:gd name="connsiteY59" fmla="*/ 3675 h 10000"/>
                                <a:gd name="connsiteX60" fmla="*/ 3958 w 10000"/>
                                <a:gd name="connsiteY60" fmla="*/ 4251 h 10000"/>
                                <a:gd name="connsiteX61" fmla="*/ 3958 w 10000"/>
                                <a:gd name="connsiteY61" fmla="*/ 5088 h 10000"/>
                                <a:gd name="connsiteX62" fmla="*/ 4084 w 10000"/>
                                <a:gd name="connsiteY62" fmla="*/ 8759 h 10000"/>
                                <a:gd name="connsiteX63" fmla="*/ 4127 w 10000"/>
                                <a:gd name="connsiteY63" fmla="*/ 9006 h 10000"/>
                                <a:gd name="connsiteX64" fmla="*/ 4298 w 10000"/>
                                <a:gd name="connsiteY64" fmla="*/ 6255 h 10000"/>
                                <a:gd name="connsiteX65" fmla="*/ 4341 w 10000"/>
                                <a:gd name="connsiteY65" fmla="*/ 5422 h 10000"/>
                                <a:gd name="connsiteX66" fmla="*/ 4468 w 10000"/>
                                <a:gd name="connsiteY66" fmla="*/ 7668 h 10000"/>
                                <a:gd name="connsiteX67" fmla="*/ 4553 w 10000"/>
                                <a:gd name="connsiteY67" fmla="*/ 8006 h 10000"/>
                                <a:gd name="connsiteX68" fmla="*/ 4596 w 10000"/>
                                <a:gd name="connsiteY68" fmla="*/ 3589 h 10000"/>
                                <a:gd name="connsiteX69" fmla="*/ 4724 w 10000"/>
                                <a:gd name="connsiteY69" fmla="*/ 6502 h 10000"/>
                                <a:gd name="connsiteX70" fmla="*/ 4767 w 10000"/>
                                <a:gd name="connsiteY70" fmla="*/ 753 h 10000"/>
                                <a:gd name="connsiteX71" fmla="*/ 4810 w 10000"/>
                                <a:gd name="connsiteY71" fmla="*/ 7416 h 10000"/>
                                <a:gd name="connsiteX72" fmla="*/ 4896 w 10000"/>
                                <a:gd name="connsiteY72" fmla="*/ 5088 h 10000"/>
                                <a:gd name="connsiteX73" fmla="*/ 5021 w 10000"/>
                                <a:gd name="connsiteY73" fmla="*/ 6502 h 10000"/>
                                <a:gd name="connsiteX74" fmla="*/ 5064 w 10000"/>
                                <a:gd name="connsiteY74" fmla="*/ 5588 h 10000"/>
                                <a:gd name="connsiteX75" fmla="*/ 5191 w 10000"/>
                                <a:gd name="connsiteY75" fmla="*/ 3175 h 10000"/>
                                <a:gd name="connsiteX76" fmla="*/ 5234 w 10000"/>
                                <a:gd name="connsiteY76" fmla="*/ 6583 h 10000"/>
                                <a:gd name="connsiteX77" fmla="*/ 5277 w 10000"/>
                                <a:gd name="connsiteY77" fmla="*/ 5341 h 10000"/>
                                <a:gd name="connsiteX78" fmla="*/ 5363 w 10000"/>
                                <a:gd name="connsiteY78" fmla="*/ 3589 h 10000"/>
                                <a:gd name="connsiteX79" fmla="*/ 5404 w 10000"/>
                                <a:gd name="connsiteY79" fmla="*/ 5088 h 10000"/>
                                <a:gd name="connsiteX80" fmla="*/ 5591 w 10000"/>
                                <a:gd name="connsiteY80" fmla="*/ 8534 h 10000"/>
                                <a:gd name="connsiteX81" fmla="*/ 5574 w 10000"/>
                                <a:gd name="connsiteY81" fmla="*/ 5341 h 10000"/>
                                <a:gd name="connsiteX82" fmla="*/ 5617 w 10000"/>
                                <a:gd name="connsiteY82" fmla="*/ 3917 h 10000"/>
                                <a:gd name="connsiteX83" fmla="*/ 5617 w 10000"/>
                                <a:gd name="connsiteY83" fmla="*/ 4508 h 10000"/>
                                <a:gd name="connsiteX84" fmla="*/ 5617 w 10000"/>
                                <a:gd name="connsiteY84" fmla="*/ 5341 h 10000"/>
                                <a:gd name="connsiteX85" fmla="*/ 5660 w 10000"/>
                                <a:gd name="connsiteY85" fmla="*/ 5008 h 10000"/>
                                <a:gd name="connsiteX86" fmla="*/ 5704 w 10000"/>
                                <a:gd name="connsiteY86" fmla="*/ 3837 h 10000"/>
                                <a:gd name="connsiteX87" fmla="*/ 5830 w 10000"/>
                                <a:gd name="connsiteY87" fmla="*/ 5922 h 10000"/>
                                <a:gd name="connsiteX88" fmla="*/ 5830 w 10000"/>
                                <a:gd name="connsiteY88" fmla="*/ 6422 h 10000"/>
                                <a:gd name="connsiteX89" fmla="*/ 5830 w 10000"/>
                                <a:gd name="connsiteY89" fmla="*/ 6002 h 10000"/>
                                <a:gd name="connsiteX90" fmla="*/ 5872 w 10000"/>
                                <a:gd name="connsiteY90" fmla="*/ 4751 h 10000"/>
                                <a:gd name="connsiteX91" fmla="*/ 5916 w 10000"/>
                                <a:gd name="connsiteY91" fmla="*/ 3417 h 10000"/>
                                <a:gd name="connsiteX92" fmla="*/ 6000 w 10000"/>
                                <a:gd name="connsiteY92" fmla="*/ 6755 h 10000"/>
                                <a:gd name="connsiteX93" fmla="*/ 6043 w 10000"/>
                                <a:gd name="connsiteY93" fmla="*/ 5422 h 10000"/>
                                <a:gd name="connsiteX94" fmla="*/ 6043 w 10000"/>
                                <a:gd name="connsiteY94" fmla="*/ 2756 h 10000"/>
                                <a:gd name="connsiteX95" fmla="*/ 6085 w 10000"/>
                                <a:gd name="connsiteY95" fmla="*/ 3417 h 10000"/>
                                <a:gd name="connsiteX96" fmla="*/ 6085 w 10000"/>
                                <a:gd name="connsiteY96" fmla="*/ 5008 h 10000"/>
                                <a:gd name="connsiteX97" fmla="*/ 6085 w 10000"/>
                                <a:gd name="connsiteY97" fmla="*/ 4508 h 10000"/>
                                <a:gd name="connsiteX98" fmla="*/ 6127 w 10000"/>
                                <a:gd name="connsiteY98" fmla="*/ 3175 h 10000"/>
                                <a:gd name="connsiteX99" fmla="*/ 6127 w 10000"/>
                                <a:gd name="connsiteY99" fmla="*/ 5422 h 10000"/>
                                <a:gd name="connsiteX100" fmla="*/ 6255 w 10000"/>
                                <a:gd name="connsiteY100" fmla="*/ 590 h 10000"/>
                                <a:gd name="connsiteX101" fmla="*/ 6299 w 10000"/>
                                <a:gd name="connsiteY101" fmla="*/ 8759 h 10000"/>
                                <a:gd name="connsiteX102" fmla="*/ 6341 w 10000"/>
                                <a:gd name="connsiteY102" fmla="*/ 5170 h 10000"/>
                                <a:gd name="connsiteX103" fmla="*/ 6427 w 10000"/>
                                <a:gd name="connsiteY103" fmla="*/ 8254 h 10000"/>
                                <a:gd name="connsiteX104" fmla="*/ 6470 w 10000"/>
                                <a:gd name="connsiteY104" fmla="*/ 3917 h 10000"/>
                                <a:gd name="connsiteX105" fmla="*/ 6510 w 10000"/>
                                <a:gd name="connsiteY105" fmla="*/ 6755 h 10000"/>
                                <a:gd name="connsiteX106" fmla="*/ 6553 w 10000"/>
                                <a:gd name="connsiteY106" fmla="*/ 2756 h 10000"/>
                                <a:gd name="connsiteX107" fmla="*/ 6639 w 10000"/>
                                <a:gd name="connsiteY107" fmla="*/ 6174 h 10000"/>
                                <a:gd name="connsiteX108" fmla="*/ 6639 w 10000"/>
                                <a:gd name="connsiteY108" fmla="*/ 7668 h 10000"/>
                                <a:gd name="connsiteX109" fmla="*/ 6681 w 10000"/>
                                <a:gd name="connsiteY109" fmla="*/ 8006 h 10000"/>
                                <a:gd name="connsiteX110" fmla="*/ 6681 w 10000"/>
                                <a:gd name="connsiteY110" fmla="*/ 6835 h 10000"/>
                                <a:gd name="connsiteX111" fmla="*/ 6766 w 10000"/>
                                <a:gd name="connsiteY111" fmla="*/ 4251 h 10000"/>
                                <a:gd name="connsiteX112" fmla="*/ 6893 w 10000"/>
                                <a:gd name="connsiteY112" fmla="*/ 7173 h 10000"/>
                                <a:gd name="connsiteX113" fmla="*/ 6979 w 10000"/>
                                <a:gd name="connsiteY113" fmla="*/ 3917 h 10000"/>
                                <a:gd name="connsiteX114" fmla="*/ 6979 w 10000"/>
                                <a:gd name="connsiteY114" fmla="*/ 5170 h 10000"/>
                                <a:gd name="connsiteX115" fmla="*/ 7021 w 10000"/>
                                <a:gd name="connsiteY115" fmla="*/ 5588 h 10000"/>
                                <a:gd name="connsiteX116" fmla="*/ 7021 w 10000"/>
                                <a:gd name="connsiteY116" fmla="*/ 8587 h 10000"/>
                                <a:gd name="connsiteX117" fmla="*/ 7106 w 10000"/>
                                <a:gd name="connsiteY117" fmla="*/ 7587 h 10000"/>
                                <a:gd name="connsiteX118" fmla="*/ 7147 w 10000"/>
                                <a:gd name="connsiteY118" fmla="*/ 3917 h 10000"/>
                                <a:gd name="connsiteX119" fmla="*/ 7235 w 10000"/>
                                <a:gd name="connsiteY119" fmla="*/ 4751 h 10000"/>
                                <a:gd name="connsiteX120" fmla="*/ 7321 w 10000"/>
                                <a:gd name="connsiteY120" fmla="*/ 3837 h 10000"/>
                                <a:gd name="connsiteX121" fmla="*/ 7363 w 10000"/>
                                <a:gd name="connsiteY121" fmla="*/ 4417 h 10000"/>
                                <a:gd name="connsiteX122" fmla="*/ 7404 w 10000"/>
                                <a:gd name="connsiteY122" fmla="*/ 3675 h 10000"/>
                                <a:gd name="connsiteX123" fmla="*/ 7446 w 10000"/>
                                <a:gd name="connsiteY123" fmla="*/ 9758 h 10000"/>
                                <a:gd name="connsiteX124" fmla="*/ 7446 w 10000"/>
                                <a:gd name="connsiteY124" fmla="*/ 4837 h 10000"/>
                                <a:gd name="connsiteX125" fmla="*/ 7531 w 10000"/>
                                <a:gd name="connsiteY125" fmla="*/ 1671 h 10000"/>
                                <a:gd name="connsiteX126" fmla="*/ 7617 w 10000"/>
                                <a:gd name="connsiteY126" fmla="*/ 3085 h 10000"/>
                                <a:gd name="connsiteX127" fmla="*/ 7661 w 10000"/>
                                <a:gd name="connsiteY127" fmla="*/ 2424 h 10000"/>
                                <a:gd name="connsiteX128" fmla="*/ 7745 w 10000"/>
                                <a:gd name="connsiteY128" fmla="*/ 5422 h 10000"/>
                                <a:gd name="connsiteX129" fmla="*/ 7745 w 10000"/>
                                <a:gd name="connsiteY129" fmla="*/ 7587 h 10000"/>
                                <a:gd name="connsiteX130" fmla="*/ 7789 w 10000"/>
                                <a:gd name="connsiteY130" fmla="*/ 3998 h 10000"/>
                                <a:gd name="connsiteX131" fmla="*/ 7957 w 10000"/>
                                <a:gd name="connsiteY131" fmla="*/ 1585 h 10000"/>
                                <a:gd name="connsiteX132" fmla="*/ 8000 w 10000"/>
                                <a:gd name="connsiteY132" fmla="*/ 7668 h 10000"/>
                                <a:gd name="connsiteX133" fmla="*/ 8086 w 10000"/>
                                <a:gd name="connsiteY133" fmla="*/ 2171 h 10000"/>
                                <a:gd name="connsiteX134" fmla="*/ 8211 w 10000"/>
                                <a:gd name="connsiteY134" fmla="*/ 5088 h 10000"/>
                                <a:gd name="connsiteX135" fmla="*/ 8256 w 10000"/>
                                <a:gd name="connsiteY135" fmla="*/ 2504 h 10000"/>
                                <a:gd name="connsiteX136" fmla="*/ 8256 w 10000"/>
                                <a:gd name="connsiteY136" fmla="*/ 8345 h 10000"/>
                                <a:gd name="connsiteX137" fmla="*/ 8384 w 10000"/>
                                <a:gd name="connsiteY137" fmla="*/ 4251 h 10000"/>
                                <a:gd name="connsiteX138" fmla="*/ 8426 w 10000"/>
                                <a:gd name="connsiteY138" fmla="*/ 5341 h 10000"/>
                                <a:gd name="connsiteX139" fmla="*/ 8468 w 10000"/>
                                <a:gd name="connsiteY139" fmla="*/ 8168 h 10000"/>
                                <a:gd name="connsiteX140" fmla="*/ 8553 w 10000"/>
                                <a:gd name="connsiteY140" fmla="*/ 2504 h 10000"/>
                                <a:gd name="connsiteX141" fmla="*/ 8638 w 10000"/>
                                <a:gd name="connsiteY141" fmla="*/ 3998 h 10000"/>
                                <a:gd name="connsiteX142" fmla="*/ 8852 w 10000"/>
                                <a:gd name="connsiteY142" fmla="*/ 7926 h 10000"/>
                                <a:gd name="connsiteX143" fmla="*/ 8936 w 10000"/>
                                <a:gd name="connsiteY143" fmla="*/ 5588 h 10000"/>
                                <a:gd name="connsiteX144" fmla="*/ 9065 w 10000"/>
                                <a:gd name="connsiteY144" fmla="*/ 2585 h 10000"/>
                                <a:gd name="connsiteX145" fmla="*/ 9107 w 10000"/>
                                <a:gd name="connsiteY145" fmla="*/ 5665 h 10000"/>
                                <a:gd name="connsiteX146" fmla="*/ 9149 w 10000"/>
                                <a:gd name="connsiteY146" fmla="*/ 6502 h 10000"/>
                                <a:gd name="connsiteX147" fmla="*/ 9149 w 10000"/>
                                <a:gd name="connsiteY147" fmla="*/ 6835 h 10000"/>
                                <a:gd name="connsiteX148" fmla="*/ 9277 w 10000"/>
                                <a:gd name="connsiteY148" fmla="*/ 4837 h 10000"/>
                                <a:gd name="connsiteX149" fmla="*/ 9362 w 10000"/>
                                <a:gd name="connsiteY149" fmla="*/ 6502 h 10000"/>
                                <a:gd name="connsiteX150" fmla="*/ 9403 w 10000"/>
                                <a:gd name="connsiteY150" fmla="*/ 6174 h 10000"/>
                                <a:gd name="connsiteX151" fmla="*/ 9403 w 10000"/>
                                <a:gd name="connsiteY151" fmla="*/ 3675 h 10000"/>
                                <a:gd name="connsiteX152" fmla="*/ 9531 w 10000"/>
                                <a:gd name="connsiteY152" fmla="*/ 7754 h 10000"/>
                                <a:gd name="connsiteX153" fmla="*/ 9531 w 10000"/>
                                <a:gd name="connsiteY153" fmla="*/ 5665 h 10000"/>
                                <a:gd name="connsiteX154" fmla="*/ 9617 w 10000"/>
                                <a:gd name="connsiteY154" fmla="*/ 6255 h 10000"/>
                                <a:gd name="connsiteX155" fmla="*/ 9701 w 10000"/>
                                <a:gd name="connsiteY155" fmla="*/ 7173 h 10000"/>
                                <a:gd name="connsiteX156" fmla="*/ 9831 w 10000"/>
                                <a:gd name="connsiteY156" fmla="*/ 3998 h 10000"/>
                                <a:gd name="connsiteX157" fmla="*/ 9831 w 10000"/>
                                <a:gd name="connsiteY157" fmla="*/ 6002 h 10000"/>
                                <a:gd name="connsiteX158" fmla="*/ 10000 w 10000"/>
                                <a:gd name="connsiteY158" fmla="*/ 4589 h 10000"/>
                                <a:gd name="connsiteX159" fmla="*/ 10000 w 10000"/>
                                <a:gd name="connsiteY159" fmla="*/ 8506 h 10000"/>
                                <a:gd name="connsiteX0" fmla="*/ 0 w 10000"/>
                                <a:gd name="connsiteY0" fmla="*/ 6255 h 10000"/>
                                <a:gd name="connsiteX1" fmla="*/ 130 w 10000"/>
                                <a:gd name="connsiteY1" fmla="*/ 9420 h 10000"/>
                                <a:gd name="connsiteX2" fmla="*/ 130 w 10000"/>
                                <a:gd name="connsiteY2" fmla="*/ 8840 h 10000"/>
                                <a:gd name="connsiteX3" fmla="*/ 130 w 10000"/>
                                <a:gd name="connsiteY3" fmla="*/ 7587 h 10000"/>
                                <a:gd name="connsiteX4" fmla="*/ 214 w 10000"/>
                                <a:gd name="connsiteY4" fmla="*/ 5008 h 10000"/>
                                <a:gd name="connsiteX5" fmla="*/ 255 w 10000"/>
                                <a:gd name="connsiteY5" fmla="*/ 7335 h 10000"/>
                                <a:gd name="connsiteX6" fmla="*/ 340 w 10000"/>
                                <a:gd name="connsiteY6" fmla="*/ 8587 h 10000"/>
                                <a:gd name="connsiteX7" fmla="*/ 383 w 10000"/>
                                <a:gd name="connsiteY7" fmla="*/ 8587 h 10000"/>
                                <a:gd name="connsiteX8" fmla="*/ 383 w 10000"/>
                                <a:gd name="connsiteY8" fmla="*/ 3085 h 10000"/>
                                <a:gd name="connsiteX9" fmla="*/ 470 w 10000"/>
                                <a:gd name="connsiteY9" fmla="*/ 5665 h 10000"/>
                                <a:gd name="connsiteX10" fmla="*/ 597 w 10000"/>
                                <a:gd name="connsiteY10" fmla="*/ 4508 h 10000"/>
                                <a:gd name="connsiteX11" fmla="*/ 682 w 10000"/>
                                <a:gd name="connsiteY11" fmla="*/ 8006 h 10000"/>
                                <a:gd name="connsiteX12" fmla="*/ 809 w 10000"/>
                                <a:gd name="connsiteY12" fmla="*/ 2837 h 10000"/>
                                <a:gd name="connsiteX13" fmla="*/ 809 w 10000"/>
                                <a:gd name="connsiteY13" fmla="*/ 7173 h 10000"/>
                                <a:gd name="connsiteX14" fmla="*/ 979 w 10000"/>
                                <a:gd name="connsiteY14" fmla="*/ 5665 h 10000"/>
                                <a:gd name="connsiteX15" fmla="*/ 979 w 10000"/>
                                <a:gd name="connsiteY15" fmla="*/ 9420 h 10000"/>
                                <a:gd name="connsiteX16" fmla="*/ 1107 w 10000"/>
                                <a:gd name="connsiteY16" fmla="*/ 7416 h 10000"/>
                                <a:gd name="connsiteX17" fmla="*/ 1191 w 10000"/>
                                <a:gd name="connsiteY17" fmla="*/ 6174 h 10000"/>
                                <a:gd name="connsiteX18" fmla="*/ 1278 w 10000"/>
                                <a:gd name="connsiteY18" fmla="*/ 8006 h 10000"/>
                                <a:gd name="connsiteX19" fmla="*/ 1319 w 10000"/>
                                <a:gd name="connsiteY19" fmla="*/ 9919 h 10000"/>
                                <a:gd name="connsiteX20" fmla="*/ 1405 w 10000"/>
                                <a:gd name="connsiteY20" fmla="*/ 4251 h 10000"/>
                                <a:gd name="connsiteX21" fmla="*/ 1491 w 10000"/>
                                <a:gd name="connsiteY21" fmla="*/ 7173 h 10000"/>
                                <a:gd name="connsiteX22" fmla="*/ 1532 w 10000"/>
                                <a:gd name="connsiteY22" fmla="*/ 0 h 10000"/>
                                <a:gd name="connsiteX23" fmla="*/ 1660 w 10000"/>
                                <a:gd name="connsiteY23" fmla="*/ 8006 h 10000"/>
                                <a:gd name="connsiteX24" fmla="*/ 1788 w 10000"/>
                                <a:gd name="connsiteY24" fmla="*/ 4837 h 10000"/>
                                <a:gd name="connsiteX25" fmla="*/ 1873 w 10000"/>
                                <a:gd name="connsiteY25" fmla="*/ 3917 h 10000"/>
                                <a:gd name="connsiteX26" fmla="*/ 1873 w 10000"/>
                                <a:gd name="connsiteY26" fmla="*/ 3417 h 10000"/>
                                <a:gd name="connsiteX27" fmla="*/ 1958 w 10000"/>
                                <a:gd name="connsiteY27" fmla="*/ 8587 h 10000"/>
                                <a:gd name="connsiteX28" fmla="*/ 2000 w 10000"/>
                                <a:gd name="connsiteY28" fmla="*/ 8006 h 10000"/>
                                <a:gd name="connsiteX29" fmla="*/ 2084 w 10000"/>
                                <a:gd name="connsiteY29" fmla="*/ 7416 h 10000"/>
                                <a:gd name="connsiteX30" fmla="*/ 2127 w 10000"/>
                                <a:gd name="connsiteY30" fmla="*/ 1332 h 10000"/>
                                <a:gd name="connsiteX31" fmla="*/ 2127 w 10000"/>
                                <a:gd name="connsiteY31" fmla="*/ 6502 h 10000"/>
                                <a:gd name="connsiteX32" fmla="*/ 2172 w 10000"/>
                                <a:gd name="connsiteY32" fmla="*/ 9420 h 10000"/>
                                <a:gd name="connsiteX33" fmla="*/ 2340 w 10000"/>
                                <a:gd name="connsiteY33" fmla="*/ 7173 h 10000"/>
                                <a:gd name="connsiteX34" fmla="*/ 2384 w 10000"/>
                                <a:gd name="connsiteY34" fmla="*/ 8168 h 10000"/>
                                <a:gd name="connsiteX35" fmla="*/ 2384 w 10000"/>
                                <a:gd name="connsiteY35" fmla="*/ 8759 h 10000"/>
                                <a:gd name="connsiteX36" fmla="*/ 2426 w 10000"/>
                                <a:gd name="connsiteY36" fmla="*/ 8506 h 10000"/>
                                <a:gd name="connsiteX37" fmla="*/ 2513 w 10000"/>
                                <a:gd name="connsiteY37" fmla="*/ 7002 h 10000"/>
                                <a:gd name="connsiteX38" fmla="*/ 2596 w 10000"/>
                                <a:gd name="connsiteY38" fmla="*/ 4589 h 10000"/>
                                <a:gd name="connsiteX39" fmla="*/ 2638 w 10000"/>
                                <a:gd name="connsiteY39" fmla="*/ 6174 h 10000"/>
                                <a:gd name="connsiteX40" fmla="*/ 2724 w 10000"/>
                                <a:gd name="connsiteY40" fmla="*/ 7173 h 10000"/>
                                <a:gd name="connsiteX41" fmla="*/ 2724 w 10000"/>
                                <a:gd name="connsiteY41" fmla="*/ 8006 h 10000"/>
                                <a:gd name="connsiteX42" fmla="*/ 2766 w 10000"/>
                                <a:gd name="connsiteY42" fmla="*/ 7173 h 10000"/>
                                <a:gd name="connsiteX43" fmla="*/ 2807 w 10000"/>
                                <a:gd name="connsiteY43" fmla="*/ 6174 h 10000"/>
                                <a:gd name="connsiteX44" fmla="*/ 2852 w 10000"/>
                                <a:gd name="connsiteY44" fmla="*/ 4837 h 10000"/>
                                <a:gd name="connsiteX45" fmla="*/ 2852 w 10000"/>
                                <a:gd name="connsiteY45" fmla="*/ 4589 h 10000"/>
                                <a:gd name="connsiteX46" fmla="*/ 3022 w 10000"/>
                                <a:gd name="connsiteY46" fmla="*/ 9006 h 10000"/>
                                <a:gd name="connsiteX47" fmla="*/ 3148 w 10000"/>
                                <a:gd name="connsiteY47" fmla="*/ 2504 h 10000"/>
                                <a:gd name="connsiteX48" fmla="*/ 3236 w 10000"/>
                                <a:gd name="connsiteY48" fmla="*/ 5755 h 10000"/>
                                <a:gd name="connsiteX49" fmla="*/ 3320 w 10000"/>
                                <a:gd name="connsiteY49" fmla="*/ 2171 h 10000"/>
                                <a:gd name="connsiteX50" fmla="*/ 3405 w 10000"/>
                                <a:gd name="connsiteY50" fmla="*/ 3003 h 10000"/>
                                <a:gd name="connsiteX51" fmla="*/ 3490 w 10000"/>
                                <a:gd name="connsiteY51" fmla="*/ 5755 h 10000"/>
                                <a:gd name="connsiteX52" fmla="*/ 3617 w 10000"/>
                                <a:gd name="connsiteY52" fmla="*/ 4417 h 10000"/>
                                <a:gd name="connsiteX53" fmla="*/ 3659 w 10000"/>
                                <a:gd name="connsiteY53" fmla="*/ 7587 h 10000"/>
                                <a:gd name="connsiteX54" fmla="*/ 3745 w 10000"/>
                                <a:gd name="connsiteY54" fmla="*/ 6174 h 10000"/>
                                <a:gd name="connsiteX55" fmla="*/ 3745 w 10000"/>
                                <a:gd name="connsiteY55" fmla="*/ 10000 h 10000"/>
                                <a:gd name="connsiteX56" fmla="*/ 3829 w 10000"/>
                                <a:gd name="connsiteY56" fmla="*/ 8759 h 10000"/>
                                <a:gd name="connsiteX57" fmla="*/ 3915 w 10000"/>
                                <a:gd name="connsiteY57" fmla="*/ 6583 h 10000"/>
                                <a:gd name="connsiteX58" fmla="*/ 3915 w 10000"/>
                                <a:gd name="connsiteY58" fmla="*/ 4751 h 10000"/>
                                <a:gd name="connsiteX59" fmla="*/ 3915 w 10000"/>
                                <a:gd name="connsiteY59" fmla="*/ 3675 h 10000"/>
                                <a:gd name="connsiteX60" fmla="*/ 3958 w 10000"/>
                                <a:gd name="connsiteY60" fmla="*/ 4251 h 10000"/>
                                <a:gd name="connsiteX61" fmla="*/ 3958 w 10000"/>
                                <a:gd name="connsiteY61" fmla="*/ 5088 h 10000"/>
                                <a:gd name="connsiteX62" fmla="*/ 4084 w 10000"/>
                                <a:gd name="connsiteY62" fmla="*/ 8759 h 10000"/>
                                <a:gd name="connsiteX63" fmla="*/ 4127 w 10000"/>
                                <a:gd name="connsiteY63" fmla="*/ 9006 h 10000"/>
                                <a:gd name="connsiteX64" fmla="*/ 4298 w 10000"/>
                                <a:gd name="connsiteY64" fmla="*/ 6255 h 10000"/>
                                <a:gd name="connsiteX65" fmla="*/ 4341 w 10000"/>
                                <a:gd name="connsiteY65" fmla="*/ 5422 h 10000"/>
                                <a:gd name="connsiteX66" fmla="*/ 4468 w 10000"/>
                                <a:gd name="connsiteY66" fmla="*/ 7668 h 10000"/>
                                <a:gd name="connsiteX67" fmla="*/ 4553 w 10000"/>
                                <a:gd name="connsiteY67" fmla="*/ 8006 h 10000"/>
                                <a:gd name="connsiteX68" fmla="*/ 4596 w 10000"/>
                                <a:gd name="connsiteY68" fmla="*/ 3589 h 10000"/>
                                <a:gd name="connsiteX69" fmla="*/ 4724 w 10000"/>
                                <a:gd name="connsiteY69" fmla="*/ 6502 h 10000"/>
                                <a:gd name="connsiteX70" fmla="*/ 4767 w 10000"/>
                                <a:gd name="connsiteY70" fmla="*/ 753 h 10000"/>
                                <a:gd name="connsiteX71" fmla="*/ 4810 w 10000"/>
                                <a:gd name="connsiteY71" fmla="*/ 7416 h 10000"/>
                                <a:gd name="connsiteX72" fmla="*/ 4896 w 10000"/>
                                <a:gd name="connsiteY72" fmla="*/ 5088 h 10000"/>
                                <a:gd name="connsiteX73" fmla="*/ 5021 w 10000"/>
                                <a:gd name="connsiteY73" fmla="*/ 6502 h 10000"/>
                                <a:gd name="connsiteX74" fmla="*/ 5064 w 10000"/>
                                <a:gd name="connsiteY74" fmla="*/ 5588 h 10000"/>
                                <a:gd name="connsiteX75" fmla="*/ 5191 w 10000"/>
                                <a:gd name="connsiteY75" fmla="*/ 3175 h 10000"/>
                                <a:gd name="connsiteX76" fmla="*/ 5234 w 10000"/>
                                <a:gd name="connsiteY76" fmla="*/ 6583 h 10000"/>
                                <a:gd name="connsiteX77" fmla="*/ 5277 w 10000"/>
                                <a:gd name="connsiteY77" fmla="*/ 5341 h 10000"/>
                                <a:gd name="connsiteX78" fmla="*/ 5363 w 10000"/>
                                <a:gd name="connsiteY78" fmla="*/ 3589 h 10000"/>
                                <a:gd name="connsiteX79" fmla="*/ 5404 w 10000"/>
                                <a:gd name="connsiteY79" fmla="*/ 5088 h 10000"/>
                                <a:gd name="connsiteX80" fmla="*/ 5591 w 10000"/>
                                <a:gd name="connsiteY80" fmla="*/ 8534 h 10000"/>
                                <a:gd name="connsiteX81" fmla="*/ 5574 w 10000"/>
                                <a:gd name="connsiteY81" fmla="*/ 5341 h 10000"/>
                                <a:gd name="connsiteX82" fmla="*/ 5617 w 10000"/>
                                <a:gd name="connsiteY82" fmla="*/ 3917 h 10000"/>
                                <a:gd name="connsiteX83" fmla="*/ 5617 w 10000"/>
                                <a:gd name="connsiteY83" fmla="*/ 4508 h 10000"/>
                                <a:gd name="connsiteX84" fmla="*/ 5617 w 10000"/>
                                <a:gd name="connsiteY84" fmla="*/ 5341 h 10000"/>
                                <a:gd name="connsiteX85" fmla="*/ 5660 w 10000"/>
                                <a:gd name="connsiteY85" fmla="*/ 5008 h 10000"/>
                                <a:gd name="connsiteX86" fmla="*/ 5704 w 10000"/>
                                <a:gd name="connsiteY86" fmla="*/ 3837 h 10000"/>
                                <a:gd name="connsiteX87" fmla="*/ 5830 w 10000"/>
                                <a:gd name="connsiteY87" fmla="*/ 5922 h 10000"/>
                                <a:gd name="connsiteX88" fmla="*/ 5830 w 10000"/>
                                <a:gd name="connsiteY88" fmla="*/ 6422 h 10000"/>
                                <a:gd name="connsiteX89" fmla="*/ 5830 w 10000"/>
                                <a:gd name="connsiteY89" fmla="*/ 6002 h 10000"/>
                                <a:gd name="connsiteX90" fmla="*/ 5872 w 10000"/>
                                <a:gd name="connsiteY90" fmla="*/ 4751 h 10000"/>
                                <a:gd name="connsiteX91" fmla="*/ 5916 w 10000"/>
                                <a:gd name="connsiteY91" fmla="*/ 3417 h 10000"/>
                                <a:gd name="connsiteX92" fmla="*/ 6000 w 10000"/>
                                <a:gd name="connsiteY92" fmla="*/ 6755 h 10000"/>
                                <a:gd name="connsiteX93" fmla="*/ 6043 w 10000"/>
                                <a:gd name="connsiteY93" fmla="*/ 5422 h 10000"/>
                                <a:gd name="connsiteX94" fmla="*/ 6043 w 10000"/>
                                <a:gd name="connsiteY94" fmla="*/ 2756 h 10000"/>
                                <a:gd name="connsiteX95" fmla="*/ 6085 w 10000"/>
                                <a:gd name="connsiteY95" fmla="*/ 3417 h 10000"/>
                                <a:gd name="connsiteX96" fmla="*/ 6085 w 10000"/>
                                <a:gd name="connsiteY96" fmla="*/ 5008 h 10000"/>
                                <a:gd name="connsiteX97" fmla="*/ 6085 w 10000"/>
                                <a:gd name="connsiteY97" fmla="*/ 4508 h 10000"/>
                                <a:gd name="connsiteX98" fmla="*/ 6127 w 10000"/>
                                <a:gd name="connsiteY98" fmla="*/ 3175 h 10000"/>
                                <a:gd name="connsiteX99" fmla="*/ 6127 w 10000"/>
                                <a:gd name="connsiteY99" fmla="*/ 5422 h 10000"/>
                                <a:gd name="connsiteX100" fmla="*/ 6255 w 10000"/>
                                <a:gd name="connsiteY100" fmla="*/ 590 h 10000"/>
                                <a:gd name="connsiteX101" fmla="*/ 6299 w 10000"/>
                                <a:gd name="connsiteY101" fmla="*/ 8759 h 10000"/>
                                <a:gd name="connsiteX102" fmla="*/ 6341 w 10000"/>
                                <a:gd name="connsiteY102" fmla="*/ 5170 h 10000"/>
                                <a:gd name="connsiteX103" fmla="*/ 6427 w 10000"/>
                                <a:gd name="connsiteY103" fmla="*/ 8254 h 10000"/>
                                <a:gd name="connsiteX104" fmla="*/ 6470 w 10000"/>
                                <a:gd name="connsiteY104" fmla="*/ 3917 h 10000"/>
                                <a:gd name="connsiteX105" fmla="*/ 6510 w 10000"/>
                                <a:gd name="connsiteY105" fmla="*/ 6755 h 10000"/>
                                <a:gd name="connsiteX106" fmla="*/ 6553 w 10000"/>
                                <a:gd name="connsiteY106" fmla="*/ 2756 h 10000"/>
                                <a:gd name="connsiteX107" fmla="*/ 6639 w 10000"/>
                                <a:gd name="connsiteY107" fmla="*/ 6174 h 10000"/>
                                <a:gd name="connsiteX108" fmla="*/ 6639 w 10000"/>
                                <a:gd name="connsiteY108" fmla="*/ 7668 h 10000"/>
                                <a:gd name="connsiteX109" fmla="*/ 6681 w 10000"/>
                                <a:gd name="connsiteY109" fmla="*/ 8006 h 10000"/>
                                <a:gd name="connsiteX110" fmla="*/ 6681 w 10000"/>
                                <a:gd name="connsiteY110" fmla="*/ 6835 h 10000"/>
                                <a:gd name="connsiteX111" fmla="*/ 6766 w 10000"/>
                                <a:gd name="connsiteY111" fmla="*/ 4251 h 10000"/>
                                <a:gd name="connsiteX112" fmla="*/ 6893 w 10000"/>
                                <a:gd name="connsiteY112" fmla="*/ 7173 h 10000"/>
                                <a:gd name="connsiteX113" fmla="*/ 6979 w 10000"/>
                                <a:gd name="connsiteY113" fmla="*/ 3917 h 10000"/>
                                <a:gd name="connsiteX114" fmla="*/ 6979 w 10000"/>
                                <a:gd name="connsiteY114" fmla="*/ 5170 h 10000"/>
                                <a:gd name="connsiteX115" fmla="*/ 7021 w 10000"/>
                                <a:gd name="connsiteY115" fmla="*/ 5588 h 10000"/>
                                <a:gd name="connsiteX116" fmla="*/ 7021 w 10000"/>
                                <a:gd name="connsiteY116" fmla="*/ 8587 h 10000"/>
                                <a:gd name="connsiteX117" fmla="*/ 7106 w 10000"/>
                                <a:gd name="connsiteY117" fmla="*/ 7587 h 10000"/>
                                <a:gd name="connsiteX118" fmla="*/ 7147 w 10000"/>
                                <a:gd name="connsiteY118" fmla="*/ 3917 h 10000"/>
                                <a:gd name="connsiteX119" fmla="*/ 7235 w 10000"/>
                                <a:gd name="connsiteY119" fmla="*/ 4751 h 10000"/>
                                <a:gd name="connsiteX120" fmla="*/ 7321 w 10000"/>
                                <a:gd name="connsiteY120" fmla="*/ 3837 h 10000"/>
                                <a:gd name="connsiteX121" fmla="*/ 7363 w 10000"/>
                                <a:gd name="connsiteY121" fmla="*/ 4417 h 10000"/>
                                <a:gd name="connsiteX122" fmla="*/ 7404 w 10000"/>
                                <a:gd name="connsiteY122" fmla="*/ 3675 h 10000"/>
                                <a:gd name="connsiteX123" fmla="*/ 7446 w 10000"/>
                                <a:gd name="connsiteY123" fmla="*/ 9758 h 10000"/>
                                <a:gd name="connsiteX124" fmla="*/ 7446 w 10000"/>
                                <a:gd name="connsiteY124" fmla="*/ 4837 h 10000"/>
                                <a:gd name="connsiteX125" fmla="*/ 7531 w 10000"/>
                                <a:gd name="connsiteY125" fmla="*/ 1671 h 10000"/>
                                <a:gd name="connsiteX126" fmla="*/ 7629 w 10000"/>
                                <a:gd name="connsiteY126" fmla="*/ 6233 h 10000"/>
                                <a:gd name="connsiteX127" fmla="*/ 7661 w 10000"/>
                                <a:gd name="connsiteY127" fmla="*/ 2424 h 10000"/>
                                <a:gd name="connsiteX128" fmla="*/ 7745 w 10000"/>
                                <a:gd name="connsiteY128" fmla="*/ 5422 h 10000"/>
                                <a:gd name="connsiteX129" fmla="*/ 7745 w 10000"/>
                                <a:gd name="connsiteY129" fmla="*/ 7587 h 10000"/>
                                <a:gd name="connsiteX130" fmla="*/ 7789 w 10000"/>
                                <a:gd name="connsiteY130" fmla="*/ 3998 h 10000"/>
                                <a:gd name="connsiteX131" fmla="*/ 7957 w 10000"/>
                                <a:gd name="connsiteY131" fmla="*/ 1585 h 10000"/>
                                <a:gd name="connsiteX132" fmla="*/ 8000 w 10000"/>
                                <a:gd name="connsiteY132" fmla="*/ 7668 h 10000"/>
                                <a:gd name="connsiteX133" fmla="*/ 8086 w 10000"/>
                                <a:gd name="connsiteY133" fmla="*/ 2171 h 10000"/>
                                <a:gd name="connsiteX134" fmla="*/ 8211 w 10000"/>
                                <a:gd name="connsiteY134" fmla="*/ 5088 h 10000"/>
                                <a:gd name="connsiteX135" fmla="*/ 8256 w 10000"/>
                                <a:gd name="connsiteY135" fmla="*/ 2504 h 10000"/>
                                <a:gd name="connsiteX136" fmla="*/ 8256 w 10000"/>
                                <a:gd name="connsiteY136" fmla="*/ 8345 h 10000"/>
                                <a:gd name="connsiteX137" fmla="*/ 8384 w 10000"/>
                                <a:gd name="connsiteY137" fmla="*/ 4251 h 10000"/>
                                <a:gd name="connsiteX138" fmla="*/ 8426 w 10000"/>
                                <a:gd name="connsiteY138" fmla="*/ 5341 h 10000"/>
                                <a:gd name="connsiteX139" fmla="*/ 8468 w 10000"/>
                                <a:gd name="connsiteY139" fmla="*/ 8168 h 10000"/>
                                <a:gd name="connsiteX140" fmla="*/ 8553 w 10000"/>
                                <a:gd name="connsiteY140" fmla="*/ 2504 h 10000"/>
                                <a:gd name="connsiteX141" fmla="*/ 8638 w 10000"/>
                                <a:gd name="connsiteY141" fmla="*/ 3998 h 10000"/>
                                <a:gd name="connsiteX142" fmla="*/ 8852 w 10000"/>
                                <a:gd name="connsiteY142" fmla="*/ 7926 h 10000"/>
                                <a:gd name="connsiteX143" fmla="*/ 8936 w 10000"/>
                                <a:gd name="connsiteY143" fmla="*/ 5588 h 10000"/>
                                <a:gd name="connsiteX144" fmla="*/ 9065 w 10000"/>
                                <a:gd name="connsiteY144" fmla="*/ 2585 h 10000"/>
                                <a:gd name="connsiteX145" fmla="*/ 9107 w 10000"/>
                                <a:gd name="connsiteY145" fmla="*/ 5665 h 10000"/>
                                <a:gd name="connsiteX146" fmla="*/ 9149 w 10000"/>
                                <a:gd name="connsiteY146" fmla="*/ 6502 h 10000"/>
                                <a:gd name="connsiteX147" fmla="*/ 9149 w 10000"/>
                                <a:gd name="connsiteY147" fmla="*/ 6835 h 10000"/>
                                <a:gd name="connsiteX148" fmla="*/ 9277 w 10000"/>
                                <a:gd name="connsiteY148" fmla="*/ 4837 h 10000"/>
                                <a:gd name="connsiteX149" fmla="*/ 9362 w 10000"/>
                                <a:gd name="connsiteY149" fmla="*/ 6502 h 10000"/>
                                <a:gd name="connsiteX150" fmla="*/ 9403 w 10000"/>
                                <a:gd name="connsiteY150" fmla="*/ 6174 h 10000"/>
                                <a:gd name="connsiteX151" fmla="*/ 9403 w 10000"/>
                                <a:gd name="connsiteY151" fmla="*/ 3675 h 10000"/>
                                <a:gd name="connsiteX152" fmla="*/ 9531 w 10000"/>
                                <a:gd name="connsiteY152" fmla="*/ 7754 h 10000"/>
                                <a:gd name="connsiteX153" fmla="*/ 9531 w 10000"/>
                                <a:gd name="connsiteY153" fmla="*/ 5665 h 10000"/>
                                <a:gd name="connsiteX154" fmla="*/ 9617 w 10000"/>
                                <a:gd name="connsiteY154" fmla="*/ 6255 h 10000"/>
                                <a:gd name="connsiteX155" fmla="*/ 9701 w 10000"/>
                                <a:gd name="connsiteY155" fmla="*/ 7173 h 10000"/>
                                <a:gd name="connsiteX156" fmla="*/ 9831 w 10000"/>
                                <a:gd name="connsiteY156" fmla="*/ 3998 h 10000"/>
                                <a:gd name="connsiteX157" fmla="*/ 9831 w 10000"/>
                                <a:gd name="connsiteY157" fmla="*/ 6002 h 10000"/>
                                <a:gd name="connsiteX158" fmla="*/ 10000 w 10000"/>
                                <a:gd name="connsiteY158" fmla="*/ 4589 h 10000"/>
                                <a:gd name="connsiteX159" fmla="*/ 10000 w 10000"/>
                                <a:gd name="connsiteY159" fmla="*/ 8506 h 10000"/>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67 w 10000"/>
                                <a:gd name="connsiteY70" fmla="*/ 753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5422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5422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5422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085 w 10000"/>
                                <a:gd name="connsiteY97" fmla="*/ 4508 h 10469"/>
                                <a:gd name="connsiteX98" fmla="*/ 6127 w 10000"/>
                                <a:gd name="connsiteY98" fmla="*/ 3175 h 10469"/>
                                <a:gd name="connsiteX99" fmla="*/ 6127 w 10000"/>
                                <a:gd name="connsiteY99" fmla="*/ 7406 h 10469"/>
                                <a:gd name="connsiteX100" fmla="*/ 6255 w 10000"/>
                                <a:gd name="connsiteY100" fmla="*/ 590 h 10469"/>
                                <a:gd name="connsiteX101" fmla="*/ 6299 w 10000"/>
                                <a:gd name="connsiteY101" fmla="*/ 8759 h 10469"/>
                                <a:gd name="connsiteX102" fmla="*/ 6341 w 10000"/>
                                <a:gd name="connsiteY102" fmla="*/ 5170 h 10469"/>
                                <a:gd name="connsiteX103" fmla="*/ 6427 w 10000"/>
                                <a:gd name="connsiteY103" fmla="*/ 8254 h 10469"/>
                                <a:gd name="connsiteX104" fmla="*/ 6470 w 10000"/>
                                <a:gd name="connsiteY104" fmla="*/ 3917 h 10469"/>
                                <a:gd name="connsiteX105" fmla="*/ 6510 w 10000"/>
                                <a:gd name="connsiteY105" fmla="*/ 6755 h 10469"/>
                                <a:gd name="connsiteX106" fmla="*/ 6553 w 10000"/>
                                <a:gd name="connsiteY106" fmla="*/ 2756 h 10469"/>
                                <a:gd name="connsiteX107" fmla="*/ 6639 w 10000"/>
                                <a:gd name="connsiteY107" fmla="*/ 6174 h 10469"/>
                                <a:gd name="connsiteX108" fmla="*/ 6639 w 10000"/>
                                <a:gd name="connsiteY108" fmla="*/ 7668 h 10469"/>
                                <a:gd name="connsiteX109" fmla="*/ 6681 w 10000"/>
                                <a:gd name="connsiteY109" fmla="*/ 8006 h 10469"/>
                                <a:gd name="connsiteX110" fmla="*/ 6681 w 10000"/>
                                <a:gd name="connsiteY110" fmla="*/ 6835 h 10469"/>
                                <a:gd name="connsiteX111" fmla="*/ 6766 w 10000"/>
                                <a:gd name="connsiteY111" fmla="*/ 4251 h 10469"/>
                                <a:gd name="connsiteX112" fmla="*/ 6893 w 10000"/>
                                <a:gd name="connsiteY112" fmla="*/ 7173 h 10469"/>
                                <a:gd name="connsiteX113" fmla="*/ 6979 w 10000"/>
                                <a:gd name="connsiteY113" fmla="*/ 3917 h 10469"/>
                                <a:gd name="connsiteX114" fmla="*/ 6979 w 10000"/>
                                <a:gd name="connsiteY114" fmla="*/ 5170 h 10469"/>
                                <a:gd name="connsiteX115" fmla="*/ 7021 w 10000"/>
                                <a:gd name="connsiteY115" fmla="*/ 5588 h 10469"/>
                                <a:gd name="connsiteX116" fmla="*/ 7021 w 10000"/>
                                <a:gd name="connsiteY116" fmla="*/ 8587 h 10469"/>
                                <a:gd name="connsiteX117" fmla="*/ 7106 w 10000"/>
                                <a:gd name="connsiteY117" fmla="*/ 7587 h 10469"/>
                                <a:gd name="connsiteX118" fmla="*/ 7147 w 10000"/>
                                <a:gd name="connsiteY118" fmla="*/ 3917 h 10469"/>
                                <a:gd name="connsiteX119" fmla="*/ 7235 w 10000"/>
                                <a:gd name="connsiteY119" fmla="*/ 4751 h 10469"/>
                                <a:gd name="connsiteX120" fmla="*/ 7321 w 10000"/>
                                <a:gd name="connsiteY120" fmla="*/ 3837 h 10469"/>
                                <a:gd name="connsiteX121" fmla="*/ 7363 w 10000"/>
                                <a:gd name="connsiteY121" fmla="*/ 4417 h 10469"/>
                                <a:gd name="connsiteX122" fmla="*/ 7404 w 10000"/>
                                <a:gd name="connsiteY122" fmla="*/ 3675 h 10469"/>
                                <a:gd name="connsiteX123" fmla="*/ 7446 w 10000"/>
                                <a:gd name="connsiteY123" fmla="*/ 9758 h 10469"/>
                                <a:gd name="connsiteX124" fmla="*/ 7446 w 10000"/>
                                <a:gd name="connsiteY124" fmla="*/ 4837 h 10469"/>
                                <a:gd name="connsiteX125" fmla="*/ 7531 w 10000"/>
                                <a:gd name="connsiteY125" fmla="*/ 1671 h 10469"/>
                                <a:gd name="connsiteX126" fmla="*/ 7629 w 10000"/>
                                <a:gd name="connsiteY126" fmla="*/ 6233 h 10469"/>
                                <a:gd name="connsiteX127" fmla="*/ 7661 w 10000"/>
                                <a:gd name="connsiteY127" fmla="*/ 2424 h 10469"/>
                                <a:gd name="connsiteX128" fmla="*/ 7745 w 10000"/>
                                <a:gd name="connsiteY128" fmla="*/ 5422 h 10469"/>
                                <a:gd name="connsiteX129" fmla="*/ 7745 w 10000"/>
                                <a:gd name="connsiteY129" fmla="*/ 7587 h 10469"/>
                                <a:gd name="connsiteX130" fmla="*/ 7789 w 10000"/>
                                <a:gd name="connsiteY130" fmla="*/ 3998 h 10469"/>
                                <a:gd name="connsiteX131" fmla="*/ 7957 w 10000"/>
                                <a:gd name="connsiteY131" fmla="*/ 1585 h 10469"/>
                                <a:gd name="connsiteX132" fmla="*/ 8000 w 10000"/>
                                <a:gd name="connsiteY132" fmla="*/ 7668 h 10469"/>
                                <a:gd name="connsiteX133" fmla="*/ 8086 w 10000"/>
                                <a:gd name="connsiteY133" fmla="*/ 2171 h 10469"/>
                                <a:gd name="connsiteX134" fmla="*/ 8211 w 10000"/>
                                <a:gd name="connsiteY134" fmla="*/ 5088 h 10469"/>
                                <a:gd name="connsiteX135" fmla="*/ 8256 w 10000"/>
                                <a:gd name="connsiteY135" fmla="*/ 2504 h 10469"/>
                                <a:gd name="connsiteX136" fmla="*/ 8256 w 10000"/>
                                <a:gd name="connsiteY136" fmla="*/ 8345 h 10469"/>
                                <a:gd name="connsiteX137" fmla="*/ 8384 w 10000"/>
                                <a:gd name="connsiteY137" fmla="*/ 4251 h 10469"/>
                                <a:gd name="connsiteX138" fmla="*/ 8426 w 10000"/>
                                <a:gd name="connsiteY138" fmla="*/ 5341 h 10469"/>
                                <a:gd name="connsiteX139" fmla="*/ 8468 w 10000"/>
                                <a:gd name="connsiteY139" fmla="*/ 8168 h 10469"/>
                                <a:gd name="connsiteX140" fmla="*/ 8553 w 10000"/>
                                <a:gd name="connsiteY140" fmla="*/ 2504 h 10469"/>
                                <a:gd name="connsiteX141" fmla="*/ 8638 w 10000"/>
                                <a:gd name="connsiteY141" fmla="*/ 3998 h 10469"/>
                                <a:gd name="connsiteX142" fmla="*/ 8852 w 10000"/>
                                <a:gd name="connsiteY142" fmla="*/ 7926 h 10469"/>
                                <a:gd name="connsiteX143" fmla="*/ 8936 w 10000"/>
                                <a:gd name="connsiteY143" fmla="*/ 5588 h 10469"/>
                                <a:gd name="connsiteX144" fmla="*/ 9065 w 10000"/>
                                <a:gd name="connsiteY144" fmla="*/ 2585 h 10469"/>
                                <a:gd name="connsiteX145" fmla="*/ 9107 w 10000"/>
                                <a:gd name="connsiteY145" fmla="*/ 5665 h 10469"/>
                                <a:gd name="connsiteX146" fmla="*/ 9149 w 10000"/>
                                <a:gd name="connsiteY146" fmla="*/ 6502 h 10469"/>
                                <a:gd name="connsiteX147" fmla="*/ 9149 w 10000"/>
                                <a:gd name="connsiteY147" fmla="*/ 6835 h 10469"/>
                                <a:gd name="connsiteX148" fmla="*/ 9277 w 10000"/>
                                <a:gd name="connsiteY148" fmla="*/ 4837 h 10469"/>
                                <a:gd name="connsiteX149" fmla="*/ 9362 w 10000"/>
                                <a:gd name="connsiteY149" fmla="*/ 6502 h 10469"/>
                                <a:gd name="connsiteX150" fmla="*/ 9403 w 10000"/>
                                <a:gd name="connsiteY150" fmla="*/ 6174 h 10469"/>
                                <a:gd name="connsiteX151" fmla="*/ 9403 w 10000"/>
                                <a:gd name="connsiteY151" fmla="*/ 3675 h 10469"/>
                                <a:gd name="connsiteX152" fmla="*/ 9531 w 10000"/>
                                <a:gd name="connsiteY152" fmla="*/ 7754 h 10469"/>
                                <a:gd name="connsiteX153" fmla="*/ 9531 w 10000"/>
                                <a:gd name="connsiteY153" fmla="*/ 5665 h 10469"/>
                                <a:gd name="connsiteX154" fmla="*/ 9617 w 10000"/>
                                <a:gd name="connsiteY154" fmla="*/ 6255 h 10469"/>
                                <a:gd name="connsiteX155" fmla="*/ 9701 w 10000"/>
                                <a:gd name="connsiteY155" fmla="*/ 7173 h 10469"/>
                                <a:gd name="connsiteX156" fmla="*/ 9831 w 10000"/>
                                <a:gd name="connsiteY156" fmla="*/ 3998 h 10469"/>
                                <a:gd name="connsiteX157" fmla="*/ 9831 w 10000"/>
                                <a:gd name="connsiteY157" fmla="*/ 6002 h 10469"/>
                                <a:gd name="connsiteX158" fmla="*/ 10000 w 10000"/>
                                <a:gd name="connsiteY158" fmla="*/ 4589 h 10469"/>
                                <a:gd name="connsiteX159" fmla="*/ 10000 w 10000"/>
                                <a:gd name="connsiteY159"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3417 h 10469"/>
                                <a:gd name="connsiteX96" fmla="*/ 6085 w 10000"/>
                                <a:gd name="connsiteY96" fmla="*/ 5008 h 10469"/>
                                <a:gd name="connsiteX97" fmla="*/ 6127 w 10000"/>
                                <a:gd name="connsiteY97" fmla="*/ 3175 h 10469"/>
                                <a:gd name="connsiteX98" fmla="*/ 6127 w 10000"/>
                                <a:gd name="connsiteY98" fmla="*/ 7406 h 10469"/>
                                <a:gd name="connsiteX99" fmla="*/ 6255 w 10000"/>
                                <a:gd name="connsiteY99" fmla="*/ 590 h 10469"/>
                                <a:gd name="connsiteX100" fmla="*/ 6299 w 10000"/>
                                <a:gd name="connsiteY100" fmla="*/ 8759 h 10469"/>
                                <a:gd name="connsiteX101" fmla="*/ 6341 w 10000"/>
                                <a:gd name="connsiteY101" fmla="*/ 5170 h 10469"/>
                                <a:gd name="connsiteX102" fmla="*/ 6427 w 10000"/>
                                <a:gd name="connsiteY102" fmla="*/ 8254 h 10469"/>
                                <a:gd name="connsiteX103" fmla="*/ 6470 w 10000"/>
                                <a:gd name="connsiteY103" fmla="*/ 3917 h 10469"/>
                                <a:gd name="connsiteX104" fmla="*/ 6510 w 10000"/>
                                <a:gd name="connsiteY104" fmla="*/ 6755 h 10469"/>
                                <a:gd name="connsiteX105" fmla="*/ 6553 w 10000"/>
                                <a:gd name="connsiteY105" fmla="*/ 2756 h 10469"/>
                                <a:gd name="connsiteX106" fmla="*/ 6639 w 10000"/>
                                <a:gd name="connsiteY106" fmla="*/ 6174 h 10469"/>
                                <a:gd name="connsiteX107" fmla="*/ 6639 w 10000"/>
                                <a:gd name="connsiteY107" fmla="*/ 7668 h 10469"/>
                                <a:gd name="connsiteX108" fmla="*/ 6681 w 10000"/>
                                <a:gd name="connsiteY108" fmla="*/ 8006 h 10469"/>
                                <a:gd name="connsiteX109" fmla="*/ 6681 w 10000"/>
                                <a:gd name="connsiteY109" fmla="*/ 6835 h 10469"/>
                                <a:gd name="connsiteX110" fmla="*/ 6766 w 10000"/>
                                <a:gd name="connsiteY110" fmla="*/ 4251 h 10469"/>
                                <a:gd name="connsiteX111" fmla="*/ 6893 w 10000"/>
                                <a:gd name="connsiteY111" fmla="*/ 7173 h 10469"/>
                                <a:gd name="connsiteX112" fmla="*/ 6979 w 10000"/>
                                <a:gd name="connsiteY112" fmla="*/ 3917 h 10469"/>
                                <a:gd name="connsiteX113" fmla="*/ 6979 w 10000"/>
                                <a:gd name="connsiteY113" fmla="*/ 5170 h 10469"/>
                                <a:gd name="connsiteX114" fmla="*/ 7021 w 10000"/>
                                <a:gd name="connsiteY114" fmla="*/ 5588 h 10469"/>
                                <a:gd name="connsiteX115" fmla="*/ 7021 w 10000"/>
                                <a:gd name="connsiteY115" fmla="*/ 8587 h 10469"/>
                                <a:gd name="connsiteX116" fmla="*/ 7106 w 10000"/>
                                <a:gd name="connsiteY116" fmla="*/ 7587 h 10469"/>
                                <a:gd name="connsiteX117" fmla="*/ 7147 w 10000"/>
                                <a:gd name="connsiteY117" fmla="*/ 3917 h 10469"/>
                                <a:gd name="connsiteX118" fmla="*/ 7235 w 10000"/>
                                <a:gd name="connsiteY118" fmla="*/ 4751 h 10469"/>
                                <a:gd name="connsiteX119" fmla="*/ 7321 w 10000"/>
                                <a:gd name="connsiteY119" fmla="*/ 3837 h 10469"/>
                                <a:gd name="connsiteX120" fmla="*/ 7363 w 10000"/>
                                <a:gd name="connsiteY120" fmla="*/ 4417 h 10469"/>
                                <a:gd name="connsiteX121" fmla="*/ 7404 w 10000"/>
                                <a:gd name="connsiteY121" fmla="*/ 3675 h 10469"/>
                                <a:gd name="connsiteX122" fmla="*/ 7446 w 10000"/>
                                <a:gd name="connsiteY122" fmla="*/ 9758 h 10469"/>
                                <a:gd name="connsiteX123" fmla="*/ 7446 w 10000"/>
                                <a:gd name="connsiteY123" fmla="*/ 4837 h 10469"/>
                                <a:gd name="connsiteX124" fmla="*/ 7531 w 10000"/>
                                <a:gd name="connsiteY124" fmla="*/ 1671 h 10469"/>
                                <a:gd name="connsiteX125" fmla="*/ 7629 w 10000"/>
                                <a:gd name="connsiteY125" fmla="*/ 6233 h 10469"/>
                                <a:gd name="connsiteX126" fmla="*/ 7661 w 10000"/>
                                <a:gd name="connsiteY126" fmla="*/ 2424 h 10469"/>
                                <a:gd name="connsiteX127" fmla="*/ 7745 w 10000"/>
                                <a:gd name="connsiteY127" fmla="*/ 5422 h 10469"/>
                                <a:gd name="connsiteX128" fmla="*/ 7745 w 10000"/>
                                <a:gd name="connsiteY128" fmla="*/ 7587 h 10469"/>
                                <a:gd name="connsiteX129" fmla="*/ 7789 w 10000"/>
                                <a:gd name="connsiteY129" fmla="*/ 3998 h 10469"/>
                                <a:gd name="connsiteX130" fmla="*/ 7957 w 10000"/>
                                <a:gd name="connsiteY130" fmla="*/ 1585 h 10469"/>
                                <a:gd name="connsiteX131" fmla="*/ 8000 w 10000"/>
                                <a:gd name="connsiteY131" fmla="*/ 7668 h 10469"/>
                                <a:gd name="connsiteX132" fmla="*/ 8086 w 10000"/>
                                <a:gd name="connsiteY132" fmla="*/ 2171 h 10469"/>
                                <a:gd name="connsiteX133" fmla="*/ 8211 w 10000"/>
                                <a:gd name="connsiteY133" fmla="*/ 5088 h 10469"/>
                                <a:gd name="connsiteX134" fmla="*/ 8256 w 10000"/>
                                <a:gd name="connsiteY134" fmla="*/ 2504 h 10469"/>
                                <a:gd name="connsiteX135" fmla="*/ 8256 w 10000"/>
                                <a:gd name="connsiteY135" fmla="*/ 8345 h 10469"/>
                                <a:gd name="connsiteX136" fmla="*/ 8384 w 10000"/>
                                <a:gd name="connsiteY136" fmla="*/ 4251 h 10469"/>
                                <a:gd name="connsiteX137" fmla="*/ 8426 w 10000"/>
                                <a:gd name="connsiteY137" fmla="*/ 5341 h 10469"/>
                                <a:gd name="connsiteX138" fmla="*/ 8468 w 10000"/>
                                <a:gd name="connsiteY138" fmla="*/ 8168 h 10469"/>
                                <a:gd name="connsiteX139" fmla="*/ 8553 w 10000"/>
                                <a:gd name="connsiteY139" fmla="*/ 2504 h 10469"/>
                                <a:gd name="connsiteX140" fmla="*/ 8638 w 10000"/>
                                <a:gd name="connsiteY140" fmla="*/ 3998 h 10469"/>
                                <a:gd name="connsiteX141" fmla="*/ 8852 w 10000"/>
                                <a:gd name="connsiteY141" fmla="*/ 7926 h 10469"/>
                                <a:gd name="connsiteX142" fmla="*/ 8936 w 10000"/>
                                <a:gd name="connsiteY142" fmla="*/ 5588 h 10469"/>
                                <a:gd name="connsiteX143" fmla="*/ 9065 w 10000"/>
                                <a:gd name="connsiteY143" fmla="*/ 2585 h 10469"/>
                                <a:gd name="connsiteX144" fmla="*/ 9107 w 10000"/>
                                <a:gd name="connsiteY144" fmla="*/ 5665 h 10469"/>
                                <a:gd name="connsiteX145" fmla="*/ 9149 w 10000"/>
                                <a:gd name="connsiteY145" fmla="*/ 6502 h 10469"/>
                                <a:gd name="connsiteX146" fmla="*/ 9149 w 10000"/>
                                <a:gd name="connsiteY146" fmla="*/ 6835 h 10469"/>
                                <a:gd name="connsiteX147" fmla="*/ 9277 w 10000"/>
                                <a:gd name="connsiteY147" fmla="*/ 4837 h 10469"/>
                                <a:gd name="connsiteX148" fmla="*/ 9362 w 10000"/>
                                <a:gd name="connsiteY148" fmla="*/ 6502 h 10469"/>
                                <a:gd name="connsiteX149" fmla="*/ 9403 w 10000"/>
                                <a:gd name="connsiteY149" fmla="*/ 6174 h 10469"/>
                                <a:gd name="connsiteX150" fmla="*/ 9403 w 10000"/>
                                <a:gd name="connsiteY150" fmla="*/ 3675 h 10469"/>
                                <a:gd name="connsiteX151" fmla="*/ 9531 w 10000"/>
                                <a:gd name="connsiteY151" fmla="*/ 7754 h 10469"/>
                                <a:gd name="connsiteX152" fmla="*/ 9531 w 10000"/>
                                <a:gd name="connsiteY152" fmla="*/ 5665 h 10469"/>
                                <a:gd name="connsiteX153" fmla="*/ 9617 w 10000"/>
                                <a:gd name="connsiteY153" fmla="*/ 6255 h 10469"/>
                                <a:gd name="connsiteX154" fmla="*/ 9701 w 10000"/>
                                <a:gd name="connsiteY154" fmla="*/ 7173 h 10469"/>
                                <a:gd name="connsiteX155" fmla="*/ 9831 w 10000"/>
                                <a:gd name="connsiteY155" fmla="*/ 3998 h 10469"/>
                                <a:gd name="connsiteX156" fmla="*/ 9831 w 10000"/>
                                <a:gd name="connsiteY156" fmla="*/ 6002 h 10469"/>
                                <a:gd name="connsiteX157" fmla="*/ 10000 w 10000"/>
                                <a:gd name="connsiteY157" fmla="*/ 4589 h 10469"/>
                                <a:gd name="connsiteX158" fmla="*/ 10000 w 10000"/>
                                <a:gd name="connsiteY158"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91 w 10000"/>
                                <a:gd name="connsiteY17" fmla="*/ 6174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36 w 10000"/>
                                <a:gd name="connsiteY48" fmla="*/ 5755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44 w 10000"/>
                                <a:gd name="connsiteY48" fmla="*/ 8013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44 w 10000"/>
                                <a:gd name="connsiteY48" fmla="*/ 8013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44 w 10000"/>
                                <a:gd name="connsiteY48" fmla="*/ 8013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05 w 10000"/>
                                <a:gd name="connsiteY50" fmla="*/ 3003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0 w 10000"/>
                                <a:gd name="connsiteY33" fmla="*/ 7173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000"/>
                                <a:gd name="connsiteY0" fmla="*/ 6255 h 10469"/>
                                <a:gd name="connsiteX1" fmla="*/ 130 w 10000"/>
                                <a:gd name="connsiteY1" fmla="*/ 9420 h 10469"/>
                                <a:gd name="connsiteX2" fmla="*/ 130 w 10000"/>
                                <a:gd name="connsiteY2" fmla="*/ 8840 h 10469"/>
                                <a:gd name="connsiteX3" fmla="*/ 130 w 10000"/>
                                <a:gd name="connsiteY3" fmla="*/ 7587 h 10469"/>
                                <a:gd name="connsiteX4" fmla="*/ 214 w 10000"/>
                                <a:gd name="connsiteY4" fmla="*/ 5008 h 10469"/>
                                <a:gd name="connsiteX5" fmla="*/ 255 w 10000"/>
                                <a:gd name="connsiteY5" fmla="*/ 7335 h 10469"/>
                                <a:gd name="connsiteX6" fmla="*/ 340 w 10000"/>
                                <a:gd name="connsiteY6" fmla="*/ 8587 h 10469"/>
                                <a:gd name="connsiteX7" fmla="*/ 383 w 10000"/>
                                <a:gd name="connsiteY7" fmla="*/ 8587 h 10469"/>
                                <a:gd name="connsiteX8" fmla="*/ 383 w 10000"/>
                                <a:gd name="connsiteY8" fmla="*/ 3085 h 10469"/>
                                <a:gd name="connsiteX9" fmla="*/ 470 w 10000"/>
                                <a:gd name="connsiteY9" fmla="*/ 5665 h 10469"/>
                                <a:gd name="connsiteX10" fmla="*/ 597 w 10000"/>
                                <a:gd name="connsiteY10" fmla="*/ 4508 h 10469"/>
                                <a:gd name="connsiteX11" fmla="*/ 682 w 10000"/>
                                <a:gd name="connsiteY11" fmla="*/ 8006 h 10469"/>
                                <a:gd name="connsiteX12" fmla="*/ 809 w 10000"/>
                                <a:gd name="connsiteY12" fmla="*/ 2837 h 10469"/>
                                <a:gd name="connsiteX13" fmla="*/ 809 w 10000"/>
                                <a:gd name="connsiteY13" fmla="*/ 7173 h 10469"/>
                                <a:gd name="connsiteX14" fmla="*/ 979 w 10000"/>
                                <a:gd name="connsiteY14" fmla="*/ 5665 h 10469"/>
                                <a:gd name="connsiteX15" fmla="*/ 979 w 10000"/>
                                <a:gd name="connsiteY15" fmla="*/ 9420 h 10469"/>
                                <a:gd name="connsiteX16" fmla="*/ 1107 w 10000"/>
                                <a:gd name="connsiteY16" fmla="*/ 7416 h 10469"/>
                                <a:gd name="connsiteX17" fmla="*/ 1155 w 10000"/>
                                <a:gd name="connsiteY17" fmla="*/ 4326 h 10469"/>
                                <a:gd name="connsiteX18" fmla="*/ 1278 w 10000"/>
                                <a:gd name="connsiteY18" fmla="*/ 8006 h 10469"/>
                                <a:gd name="connsiteX19" fmla="*/ 1319 w 10000"/>
                                <a:gd name="connsiteY19" fmla="*/ 9919 h 10469"/>
                                <a:gd name="connsiteX20" fmla="*/ 1405 w 10000"/>
                                <a:gd name="connsiteY20" fmla="*/ 4251 h 10469"/>
                                <a:gd name="connsiteX21" fmla="*/ 1491 w 10000"/>
                                <a:gd name="connsiteY21" fmla="*/ 7173 h 10469"/>
                                <a:gd name="connsiteX22" fmla="*/ 1532 w 10000"/>
                                <a:gd name="connsiteY22" fmla="*/ 0 h 10469"/>
                                <a:gd name="connsiteX23" fmla="*/ 1660 w 10000"/>
                                <a:gd name="connsiteY23" fmla="*/ 8006 h 10469"/>
                                <a:gd name="connsiteX24" fmla="*/ 1788 w 10000"/>
                                <a:gd name="connsiteY24" fmla="*/ 4837 h 10469"/>
                                <a:gd name="connsiteX25" fmla="*/ 1873 w 10000"/>
                                <a:gd name="connsiteY25" fmla="*/ 3917 h 10469"/>
                                <a:gd name="connsiteX26" fmla="*/ 1873 w 10000"/>
                                <a:gd name="connsiteY26" fmla="*/ 3417 h 10469"/>
                                <a:gd name="connsiteX27" fmla="*/ 1958 w 10000"/>
                                <a:gd name="connsiteY27" fmla="*/ 8587 h 10469"/>
                                <a:gd name="connsiteX28" fmla="*/ 2000 w 10000"/>
                                <a:gd name="connsiteY28" fmla="*/ 8006 h 10469"/>
                                <a:gd name="connsiteX29" fmla="*/ 2084 w 10000"/>
                                <a:gd name="connsiteY29" fmla="*/ 7416 h 10469"/>
                                <a:gd name="connsiteX30" fmla="*/ 2127 w 10000"/>
                                <a:gd name="connsiteY30" fmla="*/ 1332 h 10469"/>
                                <a:gd name="connsiteX31" fmla="*/ 2127 w 10000"/>
                                <a:gd name="connsiteY31" fmla="*/ 6502 h 10469"/>
                                <a:gd name="connsiteX32" fmla="*/ 2172 w 10000"/>
                                <a:gd name="connsiteY32" fmla="*/ 9420 h 10469"/>
                                <a:gd name="connsiteX33" fmla="*/ 2348 w 10000"/>
                                <a:gd name="connsiteY33" fmla="*/ 4094 h 10469"/>
                                <a:gd name="connsiteX34" fmla="*/ 2384 w 10000"/>
                                <a:gd name="connsiteY34" fmla="*/ 8168 h 10469"/>
                                <a:gd name="connsiteX35" fmla="*/ 2384 w 10000"/>
                                <a:gd name="connsiteY35" fmla="*/ 8759 h 10469"/>
                                <a:gd name="connsiteX36" fmla="*/ 2426 w 10000"/>
                                <a:gd name="connsiteY36" fmla="*/ 8506 h 10469"/>
                                <a:gd name="connsiteX37" fmla="*/ 2513 w 10000"/>
                                <a:gd name="connsiteY37" fmla="*/ 7002 h 10469"/>
                                <a:gd name="connsiteX38" fmla="*/ 2596 w 10000"/>
                                <a:gd name="connsiteY38" fmla="*/ 4589 h 10469"/>
                                <a:gd name="connsiteX39" fmla="*/ 2638 w 10000"/>
                                <a:gd name="connsiteY39" fmla="*/ 6174 h 10469"/>
                                <a:gd name="connsiteX40" fmla="*/ 2724 w 10000"/>
                                <a:gd name="connsiteY40" fmla="*/ 7173 h 10469"/>
                                <a:gd name="connsiteX41" fmla="*/ 2724 w 10000"/>
                                <a:gd name="connsiteY41" fmla="*/ 8006 h 10469"/>
                                <a:gd name="connsiteX42" fmla="*/ 2766 w 10000"/>
                                <a:gd name="connsiteY42" fmla="*/ 7173 h 10469"/>
                                <a:gd name="connsiteX43" fmla="*/ 2807 w 10000"/>
                                <a:gd name="connsiteY43" fmla="*/ 6174 h 10469"/>
                                <a:gd name="connsiteX44" fmla="*/ 2852 w 10000"/>
                                <a:gd name="connsiteY44" fmla="*/ 4837 h 10469"/>
                                <a:gd name="connsiteX45" fmla="*/ 2852 w 10000"/>
                                <a:gd name="connsiteY45" fmla="*/ 4589 h 10469"/>
                                <a:gd name="connsiteX46" fmla="*/ 3022 w 10000"/>
                                <a:gd name="connsiteY46" fmla="*/ 9006 h 10469"/>
                                <a:gd name="connsiteX47" fmla="*/ 3148 w 10000"/>
                                <a:gd name="connsiteY47" fmla="*/ 2504 h 10469"/>
                                <a:gd name="connsiteX48" fmla="*/ 3252 w 10000"/>
                                <a:gd name="connsiteY48" fmla="*/ 8720 h 10469"/>
                                <a:gd name="connsiteX49" fmla="*/ 3320 w 10000"/>
                                <a:gd name="connsiteY49" fmla="*/ 2171 h 10469"/>
                                <a:gd name="connsiteX50" fmla="*/ 3420 w 10000"/>
                                <a:gd name="connsiteY50" fmla="*/ 7268 h 10469"/>
                                <a:gd name="connsiteX51" fmla="*/ 3490 w 10000"/>
                                <a:gd name="connsiteY51" fmla="*/ 5755 h 10469"/>
                                <a:gd name="connsiteX52" fmla="*/ 3617 w 10000"/>
                                <a:gd name="connsiteY52" fmla="*/ 4417 h 10469"/>
                                <a:gd name="connsiteX53" fmla="*/ 3659 w 10000"/>
                                <a:gd name="connsiteY53" fmla="*/ 7587 h 10469"/>
                                <a:gd name="connsiteX54" fmla="*/ 3745 w 10000"/>
                                <a:gd name="connsiteY54" fmla="*/ 6174 h 10469"/>
                                <a:gd name="connsiteX55" fmla="*/ 3745 w 10000"/>
                                <a:gd name="connsiteY55" fmla="*/ 10000 h 10469"/>
                                <a:gd name="connsiteX56" fmla="*/ 3829 w 10000"/>
                                <a:gd name="connsiteY56" fmla="*/ 8759 h 10469"/>
                                <a:gd name="connsiteX57" fmla="*/ 3915 w 10000"/>
                                <a:gd name="connsiteY57" fmla="*/ 6583 h 10469"/>
                                <a:gd name="connsiteX58" fmla="*/ 3915 w 10000"/>
                                <a:gd name="connsiteY58" fmla="*/ 4751 h 10469"/>
                                <a:gd name="connsiteX59" fmla="*/ 3915 w 10000"/>
                                <a:gd name="connsiteY59" fmla="*/ 3675 h 10469"/>
                                <a:gd name="connsiteX60" fmla="*/ 3958 w 10000"/>
                                <a:gd name="connsiteY60" fmla="*/ 4251 h 10469"/>
                                <a:gd name="connsiteX61" fmla="*/ 3958 w 10000"/>
                                <a:gd name="connsiteY61" fmla="*/ 5088 h 10469"/>
                                <a:gd name="connsiteX62" fmla="*/ 4084 w 10000"/>
                                <a:gd name="connsiteY62" fmla="*/ 8759 h 10469"/>
                                <a:gd name="connsiteX63" fmla="*/ 4127 w 10000"/>
                                <a:gd name="connsiteY63" fmla="*/ 9006 h 10469"/>
                                <a:gd name="connsiteX64" fmla="*/ 4298 w 10000"/>
                                <a:gd name="connsiteY64" fmla="*/ 6255 h 10469"/>
                                <a:gd name="connsiteX65" fmla="*/ 4341 w 10000"/>
                                <a:gd name="connsiteY65" fmla="*/ 5422 h 10469"/>
                                <a:gd name="connsiteX66" fmla="*/ 4468 w 10000"/>
                                <a:gd name="connsiteY66" fmla="*/ 7668 h 10469"/>
                                <a:gd name="connsiteX67" fmla="*/ 4553 w 10000"/>
                                <a:gd name="connsiteY67" fmla="*/ 8006 h 10469"/>
                                <a:gd name="connsiteX68" fmla="*/ 4596 w 10000"/>
                                <a:gd name="connsiteY68" fmla="*/ 3589 h 10469"/>
                                <a:gd name="connsiteX69" fmla="*/ 4724 w 10000"/>
                                <a:gd name="connsiteY69" fmla="*/ 6502 h 10469"/>
                                <a:gd name="connsiteX70" fmla="*/ 4791 w 10000"/>
                                <a:gd name="connsiteY70" fmla="*/ 867 h 10469"/>
                                <a:gd name="connsiteX71" fmla="*/ 4810 w 10000"/>
                                <a:gd name="connsiteY71" fmla="*/ 7416 h 10469"/>
                                <a:gd name="connsiteX72" fmla="*/ 4896 w 10000"/>
                                <a:gd name="connsiteY72" fmla="*/ 5088 h 10469"/>
                                <a:gd name="connsiteX73" fmla="*/ 5021 w 10000"/>
                                <a:gd name="connsiteY73" fmla="*/ 6502 h 10469"/>
                                <a:gd name="connsiteX74" fmla="*/ 5136 w 10000"/>
                                <a:gd name="connsiteY74" fmla="*/ 10446 h 10469"/>
                                <a:gd name="connsiteX75" fmla="*/ 5191 w 10000"/>
                                <a:gd name="connsiteY75" fmla="*/ 3175 h 10469"/>
                                <a:gd name="connsiteX76" fmla="*/ 5234 w 10000"/>
                                <a:gd name="connsiteY76" fmla="*/ 6583 h 10469"/>
                                <a:gd name="connsiteX77" fmla="*/ 5277 w 10000"/>
                                <a:gd name="connsiteY77" fmla="*/ 5341 h 10469"/>
                                <a:gd name="connsiteX78" fmla="*/ 5363 w 10000"/>
                                <a:gd name="connsiteY78" fmla="*/ 3589 h 10469"/>
                                <a:gd name="connsiteX79" fmla="*/ 5404 w 10000"/>
                                <a:gd name="connsiteY79" fmla="*/ 5088 h 10469"/>
                                <a:gd name="connsiteX80" fmla="*/ 5591 w 10000"/>
                                <a:gd name="connsiteY80" fmla="*/ 8534 h 10469"/>
                                <a:gd name="connsiteX81" fmla="*/ 5574 w 10000"/>
                                <a:gd name="connsiteY81" fmla="*/ 5341 h 10469"/>
                                <a:gd name="connsiteX82" fmla="*/ 5617 w 10000"/>
                                <a:gd name="connsiteY82" fmla="*/ 3917 h 10469"/>
                                <a:gd name="connsiteX83" fmla="*/ 5617 w 10000"/>
                                <a:gd name="connsiteY83" fmla="*/ 4508 h 10469"/>
                                <a:gd name="connsiteX84" fmla="*/ 5617 w 10000"/>
                                <a:gd name="connsiteY84" fmla="*/ 5341 h 10469"/>
                                <a:gd name="connsiteX85" fmla="*/ 5660 w 10000"/>
                                <a:gd name="connsiteY85" fmla="*/ 5008 h 10469"/>
                                <a:gd name="connsiteX86" fmla="*/ 5704 w 10000"/>
                                <a:gd name="connsiteY86" fmla="*/ 3837 h 10469"/>
                                <a:gd name="connsiteX87" fmla="*/ 5830 w 10000"/>
                                <a:gd name="connsiteY87" fmla="*/ 5922 h 10469"/>
                                <a:gd name="connsiteX88" fmla="*/ 5830 w 10000"/>
                                <a:gd name="connsiteY88" fmla="*/ 6422 h 10469"/>
                                <a:gd name="connsiteX89" fmla="*/ 5830 w 10000"/>
                                <a:gd name="connsiteY89" fmla="*/ 6002 h 10469"/>
                                <a:gd name="connsiteX90" fmla="*/ 5872 w 10000"/>
                                <a:gd name="connsiteY90" fmla="*/ 4751 h 10469"/>
                                <a:gd name="connsiteX91" fmla="*/ 5916 w 10000"/>
                                <a:gd name="connsiteY91" fmla="*/ 3417 h 10469"/>
                                <a:gd name="connsiteX92" fmla="*/ 6000 w 10000"/>
                                <a:gd name="connsiteY92" fmla="*/ 6755 h 10469"/>
                                <a:gd name="connsiteX93" fmla="*/ 6043 w 10000"/>
                                <a:gd name="connsiteY93" fmla="*/ 5422 h 10469"/>
                                <a:gd name="connsiteX94" fmla="*/ 6043 w 10000"/>
                                <a:gd name="connsiteY94" fmla="*/ 2756 h 10469"/>
                                <a:gd name="connsiteX95" fmla="*/ 6085 w 10000"/>
                                <a:gd name="connsiteY95" fmla="*/ 5008 h 10469"/>
                                <a:gd name="connsiteX96" fmla="*/ 6127 w 10000"/>
                                <a:gd name="connsiteY96" fmla="*/ 3175 h 10469"/>
                                <a:gd name="connsiteX97" fmla="*/ 6127 w 10000"/>
                                <a:gd name="connsiteY97" fmla="*/ 7406 h 10469"/>
                                <a:gd name="connsiteX98" fmla="*/ 6255 w 10000"/>
                                <a:gd name="connsiteY98" fmla="*/ 590 h 10469"/>
                                <a:gd name="connsiteX99" fmla="*/ 6299 w 10000"/>
                                <a:gd name="connsiteY99" fmla="*/ 8759 h 10469"/>
                                <a:gd name="connsiteX100" fmla="*/ 6341 w 10000"/>
                                <a:gd name="connsiteY100" fmla="*/ 5170 h 10469"/>
                                <a:gd name="connsiteX101" fmla="*/ 6427 w 10000"/>
                                <a:gd name="connsiteY101" fmla="*/ 8254 h 10469"/>
                                <a:gd name="connsiteX102" fmla="*/ 6470 w 10000"/>
                                <a:gd name="connsiteY102" fmla="*/ 3917 h 10469"/>
                                <a:gd name="connsiteX103" fmla="*/ 6510 w 10000"/>
                                <a:gd name="connsiteY103" fmla="*/ 6755 h 10469"/>
                                <a:gd name="connsiteX104" fmla="*/ 6553 w 10000"/>
                                <a:gd name="connsiteY104" fmla="*/ 2756 h 10469"/>
                                <a:gd name="connsiteX105" fmla="*/ 6639 w 10000"/>
                                <a:gd name="connsiteY105" fmla="*/ 6174 h 10469"/>
                                <a:gd name="connsiteX106" fmla="*/ 6639 w 10000"/>
                                <a:gd name="connsiteY106" fmla="*/ 7668 h 10469"/>
                                <a:gd name="connsiteX107" fmla="*/ 6681 w 10000"/>
                                <a:gd name="connsiteY107" fmla="*/ 8006 h 10469"/>
                                <a:gd name="connsiteX108" fmla="*/ 6681 w 10000"/>
                                <a:gd name="connsiteY108" fmla="*/ 6835 h 10469"/>
                                <a:gd name="connsiteX109" fmla="*/ 6766 w 10000"/>
                                <a:gd name="connsiteY109" fmla="*/ 4251 h 10469"/>
                                <a:gd name="connsiteX110" fmla="*/ 6893 w 10000"/>
                                <a:gd name="connsiteY110" fmla="*/ 7173 h 10469"/>
                                <a:gd name="connsiteX111" fmla="*/ 6979 w 10000"/>
                                <a:gd name="connsiteY111" fmla="*/ 3917 h 10469"/>
                                <a:gd name="connsiteX112" fmla="*/ 6979 w 10000"/>
                                <a:gd name="connsiteY112" fmla="*/ 5170 h 10469"/>
                                <a:gd name="connsiteX113" fmla="*/ 7021 w 10000"/>
                                <a:gd name="connsiteY113" fmla="*/ 5588 h 10469"/>
                                <a:gd name="connsiteX114" fmla="*/ 7021 w 10000"/>
                                <a:gd name="connsiteY114" fmla="*/ 8587 h 10469"/>
                                <a:gd name="connsiteX115" fmla="*/ 7106 w 10000"/>
                                <a:gd name="connsiteY115" fmla="*/ 7587 h 10469"/>
                                <a:gd name="connsiteX116" fmla="*/ 7147 w 10000"/>
                                <a:gd name="connsiteY116" fmla="*/ 3917 h 10469"/>
                                <a:gd name="connsiteX117" fmla="*/ 7235 w 10000"/>
                                <a:gd name="connsiteY117" fmla="*/ 4751 h 10469"/>
                                <a:gd name="connsiteX118" fmla="*/ 7321 w 10000"/>
                                <a:gd name="connsiteY118" fmla="*/ 3837 h 10469"/>
                                <a:gd name="connsiteX119" fmla="*/ 7363 w 10000"/>
                                <a:gd name="connsiteY119" fmla="*/ 4417 h 10469"/>
                                <a:gd name="connsiteX120" fmla="*/ 7404 w 10000"/>
                                <a:gd name="connsiteY120" fmla="*/ 3675 h 10469"/>
                                <a:gd name="connsiteX121" fmla="*/ 7446 w 10000"/>
                                <a:gd name="connsiteY121" fmla="*/ 9758 h 10469"/>
                                <a:gd name="connsiteX122" fmla="*/ 7446 w 10000"/>
                                <a:gd name="connsiteY122" fmla="*/ 4837 h 10469"/>
                                <a:gd name="connsiteX123" fmla="*/ 7531 w 10000"/>
                                <a:gd name="connsiteY123" fmla="*/ 1671 h 10469"/>
                                <a:gd name="connsiteX124" fmla="*/ 7629 w 10000"/>
                                <a:gd name="connsiteY124" fmla="*/ 6233 h 10469"/>
                                <a:gd name="connsiteX125" fmla="*/ 7661 w 10000"/>
                                <a:gd name="connsiteY125" fmla="*/ 2424 h 10469"/>
                                <a:gd name="connsiteX126" fmla="*/ 7745 w 10000"/>
                                <a:gd name="connsiteY126" fmla="*/ 5422 h 10469"/>
                                <a:gd name="connsiteX127" fmla="*/ 7745 w 10000"/>
                                <a:gd name="connsiteY127" fmla="*/ 7587 h 10469"/>
                                <a:gd name="connsiteX128" fmla="*/ 7789 w 10000"/>
                                <a:gd name="connsiteY128" fmla="*/ 3998 h 10469"/>
                                <a:gd name="connsiteX129" fmla="*/ 7957 w 10000"/>
                                <a:gd name="connsiteY129" fmla="*/ 1585 h 10469"/>
                                <a:gd name="connsiteX130" fmla="*/ 8000 w 10000"/>
                                <a:gd name="connsiteY130" fmla="*/ 7668 h 10469"/>
                                <a:gd name="connsiteX131" fmla="*/ 8086 w 10000"/>
                                <a:gd name="connsiteY131" fmla="*/ 2171 h 10469"/>
                                <a:gd name="connsiteX132" fmla="*/ 8211 w 10000"/>
                                <a:gd name="connsiteY132" fmla="*/ 5088 h 10469"/>
                                <a:gd name="connsiteX133" fmla="*/ 8256 w 10000"/>
                                <a:gd name="connsiteY133" fmla="*/ 2504 h 10469"/>
                                <a:gd name="connsiteX134" fmla="*/ 8256 w 10000"/>
                                <a:gd name="connsiteY134" fmla="*/ 8345 h 10469"/>
                                <a:gd name="connsiteX135" fmla="*/ 8384 w 10000"/>
                                <a:gd name="connsiteY135" fmla="*/ 4251 h 10469"/>
                                <a:gd name="connsiteX136" fmla="*/ 8426 w 10000"/>
                                <a:gd name="connsiteY136" fmla="*/ 5341 h 10469"/>
                                <a:gd name="connsiteX137" fmla="*/ 8468 w 10000"/>
                                <a:gd name="connsiteY137" fmla="*/ 8168 h 10469"/>
                                <a:gd name="connsiteX138" fmla="*/ 8553 w 10000"/>
                                <a:gd name="connsiteY138" fmla="*/ 2504 h 10469"/>
                                <a:gd name="connsiteX139" fmla="*/ 8638 w 10000"/>
                                <a:gd name="connsiteY139" fmla="*/ 3998 h 10469"/>
                                <a:gd name="connsiteX140" fmla="*/ 8852 w 10000"/>
                                <a:gd name="connsiteY140" fmla="*/ 7926 h 10469"/>
                                <a:gd name="connsiteX141" fmla="*/ 8936 w 10000"/>
                                <a:gd name="connsiteY141" fmla="*/ 5588 h 10469"/>
                                <a:gd name="connsiteX142" fmla="*/ 9065 w 10000"/>
                                <a:gd name="connsiteY142" fmla="*/ 2585 h 10469"/>
                                <a:gd name="connsiteX143" fmla="*/ 9107 w 10000"/>
                                <a:gd name="connsiteY143" fmla="*/ 5665 h 10469"/>
                                <a:gd name="connsiteX144" fmla="*/ 9149 w 10000"/>
                                <a:gd name="connsiteY144" fmla="*/ 6502 h 10469"/>
                                <a:gd name="connsiteX145" fmla="*/ 9149 w 10000"/>
                                <a:gd name="connsiteY145" fmla="*/ 6835 h 10469"/>
                                <a:gd name="connsiteX146" fmla="*/ 9277 w 10000"/>
                                <a:gd name="connsiteY146" fmla="*/ 4837 h 10469"/>
                                <a:gd name="connsiteX147" fmla="*/ 9362 w 10000"/>
                                <a:gd name="connsiteY147" fmla="*/ 6502 h 10469"/>
                                <a:gd name="connsiteX148" fmla="*/ 9403 w 10000"/>
                                <a:gd name="connsiteY148" fmla="*/ 6174 h 10469"/>
                                <a:gd name="connsiteX149" fmla="*/ 9403 w 10000"/>
                                <a:gd name="connsiteY149" fmla="*/ 3675 h 10469"/>
                                <a:gd name="connsiteX150" fmla="*/ 9531 w 10000"/>
                                <a:gd name="connsiteY150" fmla="*/ 7754 h 10469"/>
                                <a:gd name="connsiteX151" fmla="*/ 9531 w 10000"/>
                                <a:gd name="connsiteY151" fmla="*/ 5665 h 10469"/>
                                <a:gd name="connsiteX152" fmla="*/ 9617 w 10000"/>
                                <a:gd name="connsiteY152" fmla="*/ 6255 h 10469"/>
                                <a:gd name="connsiteX153" fmla="*/ 9701 w 10000"/>
                                <a:gd name="connsiteY153" fmla="*/ 7173 h 10469"/>
                                <a:gd name="connsiteX154" fmla="*/ 9831 w 10000"/>
                                <a:gd name="connsiteY154" fmla="*/ 3998 h 10469"/>
                                <a:gd name="connsiteX155" fmla="*/ 9831 w 10000"/>
                                <a:gd name="connsiteY155" fmla="*/ 6002 h 10469"/>
                                <a:gd name="connsiteX156" fmla="*/ 10000 w 10000"/>
                                <a:gd name="connsiteY156" fmla="*/ 4589 h 10469"/>
                                <a:gd name="connsiteX157" fmla="*/ 10000 w 10000"/>
                                <a:gd name="connsiteY157" fmla="*/ 8506 h 10469"/>
                                <a:gd name="connsiteX0" fmla="*/ 0 w 10161"/>
                                <a:gd name="connsiteY0" fmla="*/ 6164 h 10469"/>
                                <a:gd name="connsiteX1" fmla="*/ 291 w 10161"/>
                                <a:gd name="connsiteY1" fmla="*/ 9420 h 10469"/>
                                <a:gd name="connsiteX2" fmla="*/ 291 w 10161"/>
                                <a:gd name="connsiteY2" fmla="*/ 8840 h 10469"/>
                                <a:gd name="connsiteX3" fmla="*/ 291 w 10161"/>
                                <a:gd name="connsiteY3" fmla="*/ 7587 h 10469"/>
                                <a:gd name="connsiteX4" fmla="*/ 375 w 10161"/>
                                <a:gd name="connsiteY4" fmla="*/ 5008 h 10469"/>
                                <a:gd name="connsiteX5" fmla="*/ 416 w 10161"/>
                                <a:gd name="connsiteY5" fmla="*/ 7335 h 10469"/>
                                <a:gd name="connsiteX6" fmla="*/ 501 w 10161"/>
                                <a:gd name="connsiteY6" fmla="*/ 8587 h 10469"/>
                                <a:gd name="connsiteX7" fmla="*/ 544 w 10161"/>
                                <a:gd name="connsiteY7" fmla="*/ 8587 h 10469"/>
                                <a:gd name="connsiteX8" fmla="*/ 544 w 10161"/>
                                <a:gd name="connsiteY8" fmla="*/ 3085 h 10469"/>
                                <a:gd name="connsiteX9" fmla="*/ 631 w 10161"/>
                                <a:gd name="connsiteY9" fmla="*/ 5665 h 10469"/>
                                <a:gd name="connsiteX10" fmla="*/ 758 w 10161"/>
                                <a:gd name="connsiteY10" fmla="*/ 4508 h 10469"/>
                                <a:gd name="connsiteX11" fmla="*/ 843 w 10161"/>
                                <a:gd name="connsiteY11" fmla="*/ 8006 h 10469"/>
                                <a:gd name="connsiteX12" fmla="*/ 970 w 10161"/>
                                <a:gd name="connsiteY12" fmla="*/ 2837 h 10469"/>
                                <a:gd name="connsiteX13" fmla="*/ 970 w 10161"/>
                                <a:gd name="connsiteY13" fmla="*/ 7173 h 10469"/>
                                <a:gd name="connsiteX14" fmla="*/ 1140 w 10161"/>
                                <a:gd name="connsiteY14" fmla="*/ 5665 h 10469"/>
                                <a:gd name="connsiteX15" fmla="*/ 1140 w 10161"/>
                                <a:gd name="connsiteY15" fmla="*/ 9420 h 10469"/>
                                <a:gd name="connsiteX16" fmla="*/ 1268 w 10161"/>
                                <a:gd name="connsiteY16" fmla="*/ 7416 h 10469"/>
                                <a:gd name="connsiteX17" fmla="*/ 1316 w 10161"/>
                                <a:gd name="connsiteY17" fmla="*/ 4326 h 10469"/>
                                <a:gd name="connsiteX18" fmla="*/ 1439 w 10161"/>
                                <a:gd name="connsiteY18" fmla="*/ 8006 h 10469"/>
                                <a:gd name="connsiteX19" fmla="*/ 1480 w 10161"/>
                                <a:gd name="connsiteY19" fmla="*/ 9919 h 10469"/>
                                <a:gd name="connsiteX20" fmla="*/ 1566 w 10161"/>
                                <a:gd name="connsiteY20" fmla="*/ 4251 h 10469"/>
                                <a:gd name="connsiteX21" fmla="*/ 1652 w 10161"/>
                                <a:gd name="connsiteY21" fmla="*/ 7173 h 10469"/>
                                <a:gd name="connsiteX22" fmla="*/ 1693 w 10161"/>
                                <a:gd name="connsiteY22" fmla="*/ 0 h 10469"/>
                                <a:gd name="connsiteX23" fmla="*/ 1821 w 10161"/>
                                <a:gd name="connsiteY23" fmla="*/ 8006 h 10469"/>
                                <a:gd name="connsiteX24" fmla="*/ 1949 w 10161"/>
                                <a:gd name="connsiteY24" fmla="*/ 4837 h 10469"/>
                                <a:gd name="connsiteX25" fmla="*/ 2034 w 10161"/>
                                <a:gd name="connsiteY25" fmla="*/ 3917 h 10469"/>
                                <a:gd name="connsiteX26" fmla="*/ 2034 w 10161"/>
                                <a:gd name="connsiteY26" fmla="*/ 3417 h 10469"/>
                                <a:gd name="connsiteX27" fmla="*/ 2119 w 10161"/>
                                <a:gd name="connsiteY27" fmla="*/ 8587 h 10469"/>
                                <a:gd name="connsiteX28" fmla="*/ 2161 w 10161"/>
                                <a:gd name="connsiteY28" fmla="*/ 8006 h 10469"/>
                                <a:gd name="connsiteX29" fmla="*/ 2245 w 10161"/>
                                <a:gd name="connsiteY29" fmla="*/ 7416 h 10469"/>
                                <a:gd name="connsiteX30" fmla="*/ 2288 w 10161"/>
                                <a:gd name="connsiteY30" fmla="*/ 1332 h 10469"/>
                                <a:gd name="connsiteX31" fmla="*/ 2288 w 10161"/>
                                <a:gd name="connsiteY31" fmla="*/ 6502 h 10469"/>
                                <a:gd name="connsiteX32" fmla="*/ 2333 w 10161"/>
                                <a:gd name="connsiteY32" fmla="*/ 9420 h 10469"/>
                                <a:gd name="connsiteX33" fmla="*/ 2509 w 10161"/>
                                <a:gd name="connsiteY33" fmla="*/ 4094 h 10469"/>
                                <a:gd name="connsiteX34" fmla="*/ 2545 w 10161"/>
                                <a:gd name="connsiteY34" fmla="*/ 8168 h 10469"/>
                                <a:gd name="connsiteX35" fmla="*/ 2545 w 10161"/>
                                <a:gd name="connsiteY35" fmla="*/ 8759 h 10469"/>
                                <a:gd name="connsiteX36" fmla="*/ 2587 w 10161"/>
                                <a:gd name="connsiteY36" fmla="*/ 8506 h 10469"/>
                                <a:gd name="connsiteX37" fmla="*/ 2674 w 10161"/>
                                <a:gd name="connsiteY37" fmla="*/ 7002 h 10469"/>
                                <a:gd name="connsiteX38" fmla="*/ 2757 w 10161"/>
                                <a:gd name="connsiteY38" fmla="*/ 4589 h 10469"/>
                                <a:gd name="connsiteX39" fmla="*/ 2799 w 10161"/>
                                <a:gd name="connsiteY39" fmla="*/ 6174 h 10469"/>
                                <a:gd name="connsiteX40" fmla="*/ 2885 w 10161"/>
                                <a:gd name="connsiteY40" fmla="*/ 7173 h 10469"/>
                                <a:gd name="connsiteX41" fmla="*/ 2885 w 10161"/>
                                <a:gd name="connsiteY41" fmla="*/ 8006 h 10469"/>
                                <a:gd name="connsiteX42" fmla="*/ 2927 w 10161"/>
                                <a:gd name="connsiteY42" fmla="*/ 7173 h 10469"/>
                                <a:gd name="connsiteX43" fmla="*/ 2968 w 10161"/>
                                <a:gd name="connsiteY43" fmla="*/ 6174 h 10469"/>
                                <a:gd name="connsiteX44" fmla="*/ 3013 w 10161"/>
                                <a:gd name="connsiteY44" fmla="*/ 4837 h 10469"/>
                                <a:gd name="connsiteX45" fmla="*/ 3013 w 10161"/>
                                <a:gd name="connsiteY45" fmla="*/ 4589 h 10469"/>
                                <a:gd name="connsiteX46" fmla="*/ 3183 w 10161"/>
                                <a:gd name="connsiteY46" fmla="*/ 9006 h 10469"/>
                                <a:gd name="connsiteX47" fmla="*/ 3309 w 10161"/>
                                <a:gd name="connsiteY47" fmla="*/ 2504 h 10469"/>
                                <a:gd name="connsiteX48" fmla="*/ 3413 w 10161"/>
                                <a:gd name="connsiteY48" fmla="*/ 8720 h 10469"/>
                                <a:gd name="connsiteX49" fmla="*/ 3481 w 10161"/>
                                <a:gd name="connsiteY49" fmla="*/ 2171 h 10469"/>
                                <a:gd name="connsiteX50" fmla="*/ 3581 w 10161"/>
                                <a:gd name="connsiteY50" fmla="*/ 7268 h 10469"/>
                                <a:gd name="connsiteX51" fmla="*/ 3651 w 10161"/>
                                <a:gd name="connsiteY51" fmla="*/ 5755 h 10469"/>
                                <a:gd name="connsiteX52" fmla="*/ 3778 w 10161"/>
                                <a:gd name="connsiteY52" fmla="*/ 4417 h 10469"/>
                                <a:gd name="connsiteX53" fmla="*/ 3820 w 10161"/>
                                <a:gd name="connsiteY53" fmla="*/ 7587 h 10469"/>
                                <a:gd name="connsiteX54" fmla="*/ 3906 w 10161"/>
                                <a:gd name="connsiteY54" fmla="*/ 6174 h 10469"/>
                                <a:gd name="connsiteX55" fmla="*/ 3906 w 10161"/>
                                <a:gd name="connsiteY55" fmla="*/ 10000 h 10469"/>
                                <a:gd name="connsiteX56" fmla="*/ 3990 w 10161"/>
                                <a:gd name="connsiteY56" fmla="*/ 8759 h 10469"/>
                                <a:gd name="connsiteX57" fmla="*/ 4076 w 10161"/>
                                <a:gd name="connsiteY57" fmla="*/ 6583 h 10469"/>
                                <a:gd name="connsiteX58" fmla="*/ 4076 w 10161"/>
                                <a:gd name="connsiteY58" fmla="*/ 4751 h 10469"/>
                                <a:gd name="connsiteX59" fmla="*/ 4076 w 10161"/>
                                <a:gd name="connsiteY59" fmla="*/ 3675 h 10469"/>
                                <a:gd name="connsiteX60" fmla="*/ 4119 w 10161"/>
                                <a:gd name="connsiteY60" fmla="*/ 4251 h 10469"/>
                                <a:gd name="connsiteX61" fmla="*/ 4119 w 10161"/>
                                <a:gd name="connsiteY61" fmla="*/ 5088 h 10469"/>
                                <a:gd name="connsiteX62" fmla="*/ 4245 w 10161"/>
                                <a:gd name="connsiteY62" fmla="*/ 8759 h 10469"/>
                                <a:gd name="connsiteX63" fmla="*/ 4288 w 10161"/>
                                <a:gd name="connsiteY63" fmla="*/ 9006 h 10469"/>
                                <a:gd name="connsiteX64" fmla="*/ 4459 w 10161"/>
                                <a:gd name="connsiteY64" fmla="*/ 6255 h 10469"/>
                                <a:gd name="connsiteX65" fmla="*/ 4502 w 10161"/>
                                <a:gd name="connsiteY65" fmla="*/ 5422 h 10469"/>
                                <a:gd name="connsiteX66" fmla="*/ 4629 w 10161"/>
                                <a:gd name="connsiteY66" fmla="*/ 7668 h 10469"/>
                                <a:gd name="connsiteX67" fmla="*/ 4714 w 10161"/>
                                <a:gd name="connsiteY67" fmla="*/ 8006 h 10469"/>
                                <a:gd name="connsiteX68" fmla="*/ 4757 w 10161"/>
                                <a:gd name="connsiteY68" fmla="*/ 3589 h 10469"/>
                                <a:gd name="connsiteX69" fmla="*/ 4885 w 10161"/>
                                <a:gd name="connsiteY69" fmla="*/ 6502 h 10469"/>
                                <a:gd name="connsiteX70" fmla="*/ 4952 w 10161"/>
                                <a:gd name="connsiteY70" fmla="*/ 867 h 10469"/>
                                <a:gd name="connsiteX71" fmla="*/ 4971 w 10161"/>
                                <a:gd name="connsiteY71" fmla="*/ 7416 h 10469"/>
                                <a:gd name="connsiteX72" fmla="*/ 5057 w 10161"/>
                                <a:gd name="connsiteY72" fmla="*/ 5088 h 10469"/>
                                <a:gd name="connsiteX73" fmla="*/ 5182 w 10161"/>
                                <a:gd name="connsiteY73" fmla="*/ 6502 h 10469"/>
                                <a:gd name="connsiteX74" fmla="*/ 5297 w 10161"/>
                                <a:gd name="connsiteY74" fmla="*/ 10446 h 10469"/>
                                <a:gd name="connsiteX75" fmla="*/ 5352 w 10161"/>
                                <a:gd name="connsiteY75" fmla="*/ 3175 h 10469"/>
                                <a:gd name="connsiteX76" fmla="*/ 5395 w 10161"/>
                                <a:gd name="connsiteY76" fmla="*/ 6583 h 10469"/>
                                <a:gd name="connsiteX77" fmla="*/ 5438 w 10161"/>
                                <a:gd name="connsiteY77" fmla="*/ 5341 h 10469"/>
                                <a:gd name="connsiteX78" fmla="*/ 5524 w 10161"/>
                                <a:gd name="connsiteY78" fmla="*/ 3589 h 10469"/>
                                <a:gd name="connsiteX79" fmla="*/ 5565 w 10161"/>
                                <a:gd name="connsiteY79" fmla="*/ 5088 h 10469"/>
                                <a:gd name="connsiteX80" fmla="*/ 5752 w 10161"/>
                                <a:gd name="connsiteY80" fmla="*/ 8534 h 10469"/>
                                <a:gd name="connsiteX81" fmla="*/ 5735 w 10161"/>
                                <a:gd name="connsiteY81" fmla="*/ 5341 h 10469"/>
                                <a:gd name="connsiteX82" fmla="*/ 5778 w 10161"/>
                                <a:gd name="connsiteY82" fmla="*/ 3917 h 10469"/>
                                <a:gd name="connsiteX83" fmla="*/ 5778 w 10161"/>
                                <a:gd name="connsiteY83" fmla="*/ 4508 h 10469"/>
                                <a:gd name="connsiteX84" fmla="*/ 5778 w 10161"/>
                                <a:gd name="connsiteY84" fmla="*/ 5341 h 10469"/>
                                <a:gd name="connsiteX85" fmla="*/ 5821 w 10161"/>
                                <a:gd name="connsiteY85" fmla="*/ 5008 h 10469"/>
                                <a:gd name="connsiteX86" fmla="*/ 5865 w 10161"/>
                                <a:gd name="connsiteY86" fmla="*/ 3837 h 10469"/>
                                <a:gd name="connsiteX87" fmla="*/ 5991 w 10161"/>
                                <a:gd name="connsiteY87" fmla="*/ 5922 h 10469"/>
                                <a:gd name="connsiteX88" fmla="*/ 5991 w 10161"/>
                                <a:gd name="connsiteY88" fmla="*/ 6422 h 10469"/>
                                <a:gd name="connsiteX89" fmla="*/ 5991 w 10161"/>
                                <a:gd name="connsiteY89" fmla="*/ 6002 h 10469"/>
                                <a:gd name="connsiteX90" fmla="*/ 6033 w 10161"/>
                                <a:gd name="connsiteY90" fmla="*/ 4751 h 10469"/>
                                <a:gd name="connsiteX91" fmla="*/ 6077 w 10161"/>
                                <a:gd name="connsiteY91" fmla="*/ 3417 h 10469"/>
                                <a:gd name="connsiteX92" fmla="*/ 6161 w 10161"/>
                                <a:gd name="connsiteY92" fmla="*/ 6755 h 10469"/>
                                <a:gd name="connsiteX93" fmla="*/ 6204 w 10161"/>
                                <a:gd name="connsiteY93" fmla="*/ 5422 h 10469"/>
                                <a:gd name="connsiteX94" fmla="*/ 6204 w 10161"/>
                                <a:gd name="connsiteY94" fmla="*/ 2756 h 10469"/>
                                <a:gd name="connsiteX95" fmla="*/ 6246 w 10161"/>
                                <a:gd name="connsiteY95" fmla="*/ 5008 h 10469"/>
                                <a:gd name="connsiteX96" fmla="*/ 6288 w 10161"/>
                                <a:gd name="connsiteY96" fmla="*/ 3175 h 10469"/>
                                <a:gd name="connsiteX97" fmla="*/ 6288 w 10161"/>
                                <a:gd name="connsiteY97" fmla="*/ 7406 h 10469"/>
                                <a:gd name="connsiteX98" fmla="*/ 6416 w 10161"/>
                                <a:gd name="connsiteY98" fmla="*/ 590 h 10469"/>
                                <a:gd name="connsiteX99" fmla="*/ 6460 w 10161"/>
                                <a:gd name="connsiteY99" fmla="*/ 8759 h 10469"/>
                                <a:gd name="connsiteX100" fmla="*/ 6502 w 10161"/>
                                <a:gd name="connsiteY100" fmla="*/ 5170 h 10469"/>
                                <a:gd name="connsiteX101" fmla="*/ 6588 w 10161"/>
                                <a:gd name="connsiteY101" fmla="*/ 8254 h 10469"/>
                                <a:gd name="connsiteX102" fmla="*/ 6631 w 10161"/>
                                <a:gd name="connsiteY102" fmla="*/ 3917 h 10469"/>
                                <a:gd name="connsiteX103" fmla="*/ 6671 w 10161"/>
                                <a:gd name="connsiteY103" fmla="*/ 6755 h 10469"/>
                                <a:gd name="connsiteX104" fmla="*/ 6714 w 10161"/>
                                <a:gd name="connsiteY104" fmla="*/ 2756 h 10469"/>
                                <a:gd name="connsiteX105" fmla="*/ 6800 w 10161"/>
                                <a:gd name="connsiteY105" fmla="*/ 6174 h 10469"/>
                                <a:gd name="connsiteX106" fmla="*/ 6800 w 10161"/>
                                <a:gd name="connsiteY106" fmla="*/ 7668 h 10469"/>
                                <a:gd name="connsiteX107" fmla="*/ 6842 w 10161"/>
                                <a:gd name="connsiteY107" fmla="*/ 8006 h 10469"/>
                                <a:gd name="connsiteX108" fmla="*/ 6842 w 10161"/>
                                <a:gd name="connsiteY108" fmla="*/ 6835 h 10469"/>
                                <a:gd name="connsiteX109" fmla="*/ 6927 w 10161"/>
                                <a:gd name="connsiteY109" fmla="*/ 4251 h 10469"/>
                                <a:gd name="connsiteX110" fmla="*/ 7054 w 10161"/>
                                <a:gd name="connsiteY110" fmla="*/ 7173 h 10469"/>
                                <a:gd name="connsiteX111" fmla="*/ 7140 w 10161"/>
                                <a:gd name="connsiteY111" fmla="*/ 3917 h 10469"/>
                                <a:gd name="connsiteX112" fmla="*/ 7140 w 10161"/>
                                <a:gd name="connsiteY112" fmla="*/ 5170 h 10469"/>
                                <a:gd name="connsiteX113" fmla="*/ 7182 w 10161"/>
                                <a:gd name="connsiteY113" fmla="*/ 5588 h 10469"/>
                                <a:gd name="connsiteX114" fmla="*/ 7182 w 10161"/>
                                <a:gd name="connsiteY114" fmla="*/ 8587 h 10469"/>
                                <a:gd name="connsiteX115" fmla="*/ 7267 w 10161"/>
                                <a:gd name="connsiteY115" fmla="*/ 7587 h 10469"/>
                                <a:gd name="connsiteX116" fmla="*/ 7308 w 10161"/>
                                <a:gd name="connsiteY116" fmla="*/ 3917 h 10469"/>
                                <a:gd name="connsiteX117" fmla="*/ 7396 w 10161"/>
                                <a:gd name="connsiteY117" fmla="*/ 4751 h 10469"/>
                                <a:gd name="connsiteX118" fmla="*/ 7482 w 10161"/>
                                <a:gd name="connsiteY118" fmla="*/ 3837 h 10469"/>
                                <a:gd name="connsiteX119" fmla="*/ 7524 w 10161"/>
                                <a:gd name="connsiteY119" fmla="*/ 4417 h 10469"/>
                                <a:gd name="connsiteX120" fmla="*/ 7565 w 10161"/>
                                <a:gd name="connsiteY120" fmla="*/ 3675 h 10469"/>
                                <a:gd name="connsiteX121" fmla="*/ 7607 w 10161"/>
                                <a:gd name="connsiteY121" fmla="*/ 9758 h 10469"/>
                                <a:gd name="connsiteX122" fmla="*/ 7607 w 10161"/>
                                <a:gd name="connsiteY122" fmla="*/ 4837 h 10469"/>
                                <a:gd name="connsiteX123" fmla="*/ 7692 w 10161"/>
                                <a:gd name="connsiteY123" fmla="*/ 1671 h 10469"/>
                                <a:gd name="connsiteX124" fmla="*/ 7790 w 10161"/>
                                <a:gd name="connsiteY124" fmla="*/ 6233 h 10469"/>
                                <a:gd name="connsiteX125" fmla="*/ 7822 w 10161"/>
                                <a:gd name="connsiteY125" fmla="*/ 2424 h 10469"/>
                                <a:gd name="connsiteX126" fmla="*/ 7906 w 10161"/>
                                <a:gd name="connsiteY126" fmla="*/ 5422 h 10469"/>
                                <a:gd name="connsiteX127" fmla="*/ 7906 w 10161"/>
                                <a:gd name="connsiteY127" fmla="*/ 7587 h 10469"/>
                                <a:gd name="connsiteX128" fmla="*/ 7950 w 10161"/>
                                <a:gd name="connsiteY128" fmla="*/ 3998 h 10469"/>
                                <a:gd name="connsiteX129" fmla="*/ 8118 w 10161"/>
                                <a:gd name="connsiteY129" fmla="*/ 1585 h 10469"/>
                                <a:gd name="connsiteX130" fmla="*/ 8161 w 10161"/>
                                <a:gd name="connsiteY130" fmla="*/ 7668 h 10469"/>
                                <a:gd name="connsiteX131" fmla="*/ 8247 w 10161"/>
                                <a:gd name="connsiteY131" fmla="*/ 2171 h 10469"/>
                                <a:gd name="connsiteX132" fmla="*/ 8372 w 10161"/>
                                <a:gd name="connsiteY132" fmla="*/ 5088 h 10469"/>
                                <a:gd name="connsiteX133" fmla="*/ 8417 w 10161"/>
                                <a:gd name="connsiteY133" fmla="*/ 2504 h 10469"/>
                                <a:gd name="connsiteX134" fmla="*/ 8417 w 10161"/>
                                <a:gd name="connsiteY134" fmla="*/ 8345 h 10469"/>
                                <a:gd name="connsiteX135" fmla="*/ 8545 w 10161"/>
                                <a:gd name="connsiteY135" fmla="*/ 4251 h 10469"/>
                                <a:gd name="connsiteX136" fmla="*/ 8587 w 10161"/>
                                <a:gd name="connsiteY136" fmla="*/ 5341 h 10469"/>
                                <a:gd name="connsiteX137" fmla="*/ 8629 w 10161"/>
                                <a:gd name="connsiteY137" fmla="*/ 8168 h 10469"/>
                                <a:gd name="connsiteX138" fmla="*/ 8714 w 10161"/>
                                <a:gd name="connsiteY138" fmla="*/ 2504 h 10469"/>
                                <a:gd name="connsiteX139" fmla="*/ 8799 w 10161"/>
                                <a:gd name="connsiteY139" fmla="*/ 3998 h 10469"/>
                                <a:gd name="connsiteX140" fmla="*/ 9013 w 10161"/>
                                <a:gd name="connsiteY140" fmla="*/ 7926 h 10469"/>
                                <a:gd name="connsiteX141" fmla="*/ 9097 w 10161"/>
                                <a:gd name="connsiteY141" fmla="*/ 5588 h 10469"/>
                                <a:gd name="connsiteX142" fmla="*/ 9226 w 10161"/>
                                <a:gd name="connsiteY142" fmla="*/ 2585 h 10469"/>
                                <a:gd name="connsiteX143" fmla="*/ 9268 w 10161"/>
                                <a:gd name="connsiteY143" fmla="*/ 5665 h 10469"/>
                                <a:gd name="connsiteX144" fmla="*/ 9310 w 10161"/>
                                <a:gd name="connsiteY144" fmla="*/ 6502 h 10469"/>
                                <a:gd name="connsiteX145" fmla="*/ 9310 w 10161"/>
                                <a:gd name="connsiteY145" fmla="*/ 6835 h 10469"/>
                                <a:gd name="connsiteX146" fmla="*/ 9438 w 10161"/>
                                <a:gd name="connsiteY146" fmla="*/ 4837 h 10469"/>
                                <a:gd name="connsiteX147" fmla="*/ 9523 w 10161"/>
                                <a:gd name="connsiteY147" fmla="*/ 6502 h 10469"/>
                                <a:gd name="connsiteX148" fmla="*/ 9564 w 10161"/>
                                <a:gd name="connsiteY148" fmla="*/ 6174 h 10469"/>
                                <a:gd name="connsiteX149" fmla="*/ 9564 w 10161"/>
                                <a:gd name="connsiteY149" fmla="*/ 3675 h 10469"/>
                                <a:gd name="connsiteX150" fmla="*/ 9692 w 10161"/>
                                <a:gd name="connsiteY150" fmla="*/ 7754 h 10469"/>
                                <a:gd name="connsiteX151" fmla="*/ 9692 w 10161"/>
                                <a:gd name="connsiteY151" fmla="*/ 5665 h 10469"/>
                                <a:gd name="connsiteX152" fmla="*/ 9778 w 10161"/>
                                <a:gd name="connsiteY152" fmla="*/ 6255 h 10469"/>
                                <a:gd name="connsiteX153" fmla="*/ 9862 w 10161"/>
                                <a:gd name="connsiteY153" fmla="*/ 7173 h 10469"/>
                                <a:gd name="connsiteX154" fmla="*/ 9992 w 10161"/>
                                <a:gd name="connsiteY154" fmla="*/ 3998 h 10469"/>
                                <a:gd name="connsiteX155" fmla="*/ 9992 w 10161"/>
                                <a:gd name="connsiteY155" fmla="*/ 6002 h 10469"/>
                                <a:gd name="connsiteX156" fmla="*/ 10161 w 10161"/>
                                <a:gd name="connsiteY156" fmla="*/ 4589 h 10469"/>
                                <a:gd name="connsiteX157" fmla="*/ 10161 w 10161"/>
                                <a:gd name="connsiteY157" fmla="*/ 8506 h 10469"/>
                                <a:gd name="connsiteX0" fmla="*/ 0 w 10161"/>
                                <a:gd name="connsiteY0" fmla="*/ 6164 h 10469"/>
                                <a:gd name="connsiteX1" fmla="*/ 184 w 10161"/>
                                <a:gd name="connsiteY1" fmla="*/ 3444 h 10469"/>
                                <a:gd name="connsiteX2" fmla="*/ 291 w 10161"/>
                                <a:gd name="connsiteY2" fmla="*/ 8840 h 10469"/>
                                <a:gd name="connsiteX3" fmla="*/ 291 w 10161"/>
                                <a:gd name="connsiteY3" fmla="*/ 7587 h 10469"/>
                                <a:gd name="connsiteX4" fmla="*/ 375 w 10161"/>
                                <a:gd name="connsiteY4" fmla="*/ 5008 h 10469"/>
                                <a:gd name="connsiteX5" fmla="*/ 416 w 10161"/>
                                <a:gd name="connsiteY5" fmla="*/ 7335 h 10469"/>
                                <a:gd name="connsiteX6" fmla="*/ 501 w 10161"/>
                                <a:gd name="connsiteY6" fmla="*/ 8587 h 10469"/>
                                <a:gd name="connsiteX7" fmla="*/ 544 w 10161"/>
                                <a:gd name="connsiteY7" fmla="*/ 8587 h 10469"/>
                                <a:gd name="connsiteX8" fmla="*/ 544 w 10161"/>
                                <a:gd name="connsiteY8" fmla="*/ 3085 h 10469"/>
                                <a:gd name="connsiteX9" fmla="*/ 631 w 10161"/>
                                <a:gd name="connsiteY9" fmla="*/ 5665 h 10469"/>
                                <a:gd name="connsiteX10" fmla="*/ 758 w 10161"/>
                                <a:gd name="connsiteY10" fmla="*/ 4508 h 10469"/>
                                <a:gd name="connsiteX11" fmla="*/ 843 w 10161"/>
                                <a:gd name="connsiteY11" fmla="*/ 8006 h 10469"/>
                                <a:gd name="connsiteX12" fmla="*/ 970 w 10161"/>
                                <a:gd name="connsiteY12" fmla="*/ 2837 h 10469"/>
                                <a:gd name="connsiteX13" fmla="*/ 970 w 10161"/>
                                <a:gd name="connsiteY13" fmla="*/ 7173 h 10469"/>
                                <a:gd name="connsiteX14" fmla="*/ 1140 w 10161"/>
                                <a:gd name="connsiteY14" fmla="*/ 5665 h 10469"/>
                                <a:gd name="connsiteX15" fmla="*/ 1140 w 10161"/>
                                <a:gd name="connsiteY15" fmla="*/ 9420 h 10469"/>
                                <a:gd name="connsiteX16" fmla="*/ 1268 w 10161"/>
                                <a:gd name="connsiteY16" fmla="*/ 7416 h 10469"/>
                                <a:gd name="connsiteX17" fmla="*/ 1316 w 10161"/>
                                <a:gd name="connsiteY17" fmla="*/ 4326 h 10469"/>
                                <a:gd name="connsiteX18" fmla="*/ 1439 w 10161"/>
                                <a:gd name="connsiteY18" fmla="*/ 8006 h 10469"/>
                                <a:gd name="connsiteX19" fmla="*/ 1480 w 10161"/>
                                <a:gd name="connsiteY19" fmla="*/ 9919 h 10469"/>
                                <a:gd name="connsiteX20" fmla="*/ 1566 w 10161"/>
                                <a:gd name="connsiteY20" fmla="*/ 4251 h 10469"/>
                                <a:gd name="connsiteX21" fmla="*/ 1652 w 10161"/>
                                <a:gd name="connsiteY21" fmla="*/ 7173 h 10469"/>
                                <a:gd name="connsiteX22" fmla="*/ 1693 w 10161"/>
                                <a:gd name="connsiteY22" fmla="*/ 0 h 10469"/>
                                <a:gd name="connsiteX23" fmla="*/ 1821 w 10161"/>
                                <a:gd name="connsiteY23" fmla="*/ 8006 h 10469"/>
                                <a:gd name="connsiteX24" fmla="*/ 1949 w 10161"/>
                                <a:gd name="connsiteY24" fmla="*/ 4837 h 10469"/>
                                <a:gd name="connsiteX25" fmla="*/ 2034 w 10161"/>
                                <a:gd name="connsiteY25" fmla="*/ 3917 h 10469"/>
                                <a:gd name="connsiteX26" fmla="*/ 2034 w 10161"/>
                                <a:gd name="connsiteY26" fmla="*/ 3417 h 10469"/>
                                <a:gd name="connsiteX27" fmla="*/ 2119 w 10161"/>
                                <a:gd name="connsiteY27" fmla="*/ 8587 h 10469"/>
                                <a:gd name="connsiteX28" fmla="*/ 2161 w 10161"/>
                                <a:gd name="connsiteY28" fmla="*/ 8006 h 10469"/>
                                <a:gd name="connsiteX29" fmla="*/ 2245 w 10161"/>
                                <a:gd name="connsiteY29" fmla="*/ 7416 h 10469"/>
                                <a:gd name="connsiteX30" fmla="*/ 2288 w 10161"/>
                                <a:gd name="connsiteY30" fmla="*/ 1332 h 10469"/>
                                <a:gd name="connsiteX31" fmla="*/ 2288 w 10161"/>
                                <a:gd name="connsiteY31" fmla="*/ 6502 h 10469"/>
                                <a:gd name="connsiteX32" fmla="*/ 2333 w 10161"/>
                                <a:gd name="connsiteY32" fmla="*/ 9420 h 10469"/>
                                <a:gd name="connsiteX33" fmla="*/ 2509 w 10161"/>
                                <a:gd name="connsiteY33" fmla="*/ 4094 h 10469"/>
                                <a:gd name="connsiteX34" fmla="*/ 2545 w 10161"/>
                                <a:gd name="connsiteY34" fmla="*/ 8168 h 10469"/>
                                <a:gd name="connsiteX35" fmla="*/ 2545 w 10161"/>
                                <a:gd name="connsiteY35" fmla="*/ 8759 h 10469"/>
                                <a:gd name="connsiteX36" fmla="*/ 2587 w 10161"/>
                                <a:gd name="connsiteY36" fmla="*/ 8506 h 10469"/>
                                <a:gd name="connsiteX37" fmla="*/ 2674 w 10161"/>
                                <a:gd name="connsiteY37" fmla="*/ 7002 h 10469"/>
                                <a:gd name="connsiteX38" fmla="*/ 2757 w 10161"/>
                                <a:gd name="connsiteY38" fmla="*/ 4589 h 10469"/>
                                <a:gd name="connsiteX39" fmla="*/ 2799 w 10161"/>
                                <a:gd name="connsiteY39" fmla="*/ 6174 h 10469"/>
                                <a:gd name="connsiteX40" fmla="*/ 2885 w 10161"/>
                                <a:gd name="connsiteY40" fmla="*/ 7173 h 10469"/>
                                <a:gd name="connsiteX41" fmla="*/ 2885 w 10161"/>
                                <a:gd name="connsiteY41" fmla="*/ 8006 h 10469"/>
                                <a:gd name="connsiteX42" fmla="*/ 2927 w 10161"/>
                                <a:gd name="connsiteY42" fmla="*/ 7173 h 10469"/>
                                <a:gd name="connsiteX43" fmla="*/ 2968 w 10161"/>
                                <a:gd name="connsiteY43" fmla="*/ 6174 h 10469"/>
                                <a:gd name="connsiteX44" fmla="*/ 3013 w 10161"/>
                                <a:gd name="connsiteY44" fmla="*/ 4837 h 10469"/>
                                <a:gd name="connsiteX45" fmla="*/ 3013 w 10161"/>
                                <a:gd name="connsiteY45" fmla="*/ 4589 h 10469"/>
                                <a:gd name="connsiteX46" fmla="*/ 3183 w 10161"/>
                                <a:gd name="connsiteY46" fmla="*/ 9006 h 10469"/>
                                <a:gd name="connsiteX47" fmla="*/ 3309 w 10161"/>
                                <a:gd name="connsiteY47" fmla="*/ 2504 h 10469"/>
                                <a:gd name="connsiteX48" fmla="*/ 3413 w 10161"/>
                                <a:gd name="connsiteY48" fmla="*/ 8720 h 10469"/>
                                <a:gd name="connsiteX49" fmla="*/ 3481 w 10161"/>
                                <a:gd name="connsiteY49" fmla="*/ 2171 h 10469"/>
                                <a:gd name="connsiteX50" fmla="*/ 3581 w 10161"/>
                                <a:gd name="connsiteY50" fmla="*/ 7268 h 10469"/>
                                <a:gd name="connsiteX51" fmla="*/ 3651 w 10161"/>
                                <a:gd name="connsiteY51" fmla="*/ 5755 h 10469"/>
                                <a:gd name="connsiteX52" fmla="*/ 3778 w 10161"/>
                                <a:gd name="connsiteY52" fmla="*/ 4417 h 10469"/>
                                <a:gd name="connsiteX53" fmla="*/ 3820 w 10161"/>
                                <a:gd name="connsiteY53" fmla="*/ 7587 h 10469"/>
                                <a:gd name="connsiteX54" fmla="*/ 3906 w 10161"/>
                                <a:gd name="connsiteY54" fmla="*/ 6174 h 10469"/>
                                <a:gd name="connsiteX55" fmla="*/ 3906 w 10161"/>
                                <a:gd name="connsiteY55" fmla="*/ 10000 h 10469"/>
                                <a:gd name="connsiteX56" fmla="*/ 3990 w 10161"/>
                                <a:gd name="connsiteY56" fmla="*/ 8759 h 10469"/>
                                <a:gd name="connsiteX57" fmla="*/ 4076 w 10161"/>
                                <a:gd name="connsiteY57" fmla="*/ 6583 h 10469"/>
                                <a:gd name="connsiteX58" fmla="*/ 4076 w 10161"/>
                                <a:gd name="connsiteY58" fmla="*/ 4751 h 10469"/>
                                <a:gd name="connsiteX59" fmla="*/ 4076 w 10161"/>
                                <a:gd name="connsiteY59" fmla="*/ 3675 h 10469"/>
                                <a:gd name="connsiteX60" fmla="*/ 4119 w 10161"/>
                                <a:gd name="connsiteY60" fmla="*/ 4251 h 10469"/>
                                <a:gd name="connsiteX61" fmla="*/ 4119 w 10161"/>
                                <a:gd name="connsiteY61" fmla="*/ 5088 h 10469"/>
                                <a:gd name="connsiteX62" fmla="*/ 4245 w 10161"/>
                                <a:gd name="connsiteY62" fmla="*/ 8759 h 10469"/>
                                <a:gd name="connsiteX63" fmla="*/ 4288 w 10161"/>
                                <a:gd name="connsiteY63" fmla="*/ 9006 h 10469"/>
                                <a:gd name="connsiteX64" fmla="*/ 4459 w 10161"/>
                                <a:gd name="connsiteY64" fmla="*/ 6255 h 10469"/>
                                <a:gd name="connsiteX65" fmla="*/ 4502 w 10161"/>
                                <a:gd name="connsiteY65" fmla="*/ 5422 h 10469"/>
                                <a:gd name="connsiteX66" fmla="*/ 4629 w 10161"/>
                                <a:gd name="connsiteY66" fmla="*/ 7668 h 10469"/>
                                <a:gd name="connsiteX67" fmla="*/ 4714 w 10161"/>
                                <a:gd name="connsiteY67" fmla="*/ 8006 h 10469"/>
                                <a:gd name="connsiteX68" fmla="*/ 4757 w 10161"/>
                                <a:gd name="connsiteY68" fmla="*/ 3589 h 10469"/>
                                <a:gd name="connsiteX69" fmla="*/ 4885 w 10161"/>
                                <a:gd name="connsiteY69" fmla="*/ 6502 h 10469"/>
                                <a:gd name="connsiteX70" fmla="*/ 4952 w 10161"/>
                                <a:gd name="connsiteY70" fmla="*/ 867 h 10469"/>
                                <a:gd name="connsiteX71" fmla="*/ 4971 w 10161"/>
                                <a:gd name="connsiteY71" fmla="*/ 7416 h 10469"/>
                                <a:gd name="connsiteX72" fmla="*/ 5057 w 10161"/>
                                <a:gd name="connsiteY72" fmla="*/ 5088 h 10469"/>
                                <a:gd name="connsiteX73" fmla="*/ 5182 w 10161"/>
                                <a:gd name="connsiteY73" fmla="*/ 6502 h 10469"/>
                                <a:gd name="connsiteX74" fmla="*/ 5297 w 10161"/>
                                <a:gd name="connsiteY74" fmla="*/ 10446 h 10469"/>
                                <a:gd name="connsiteX75" fmla="*/ 5352 w 10161"/>
                                <a:gd name="connsiteY75" fmla="*/ 3175 h 10469"/>
                                <a:gd name="connsiteX76" fmla="*/ 5395 w 10161"/>
                                <a:gd name="connsiteY76" fmla="*/ 6583 h 10469"/>
                                <a:gd name="connsiteX77" fmla="*/ 5438 w 10161"/>
                                <a:gd name="connsiteY77" fmla="*/ 5341 h 10469"/>
                                <a:gd name="connsiteX78" fmla="*/ 5524 w 10161"/>
                                <a:gd name="connsiteY78" fmla="*/ 3589 h 10469"/>
                                <a:gd name="connsiteX79" fmla="*/ 5565 w 10161"/>
                                <a:gd name="connsiteY79" fmla="*/ 5088 h 10469"/>
                                <a:gd name="connsiteX80" fmla="*/ 5752 w 10161"/>
                                <a:gd name="connsiteY80" fmla="*/ 8534 h 10469"/>
                                <a:gd name="connsiteX81" fmla="*/ 5735 w 10161"/>
                                <a:gd name="connsiteY81" fmla="*/ 5341 h 10469"/>
                                <a:gd name="connsiteX82" fmla="*/ 5778 w 10161"/>
                                <a:gd name="connsiteY82" fmla="*/ 3917 h 10469"/>
                                <a:gd name="connsiteX83" fmla="*/ 5778 w 10161"/>
                                <a:gd name="connsiteY83" fmla="*/ 4508 h 10469"/>
                                <a:gd name="connsiteX84" fmla="*/ 5778 w 10161"/>
                                <a:gd name="connsiteY84" fmla="*/ 5341 h 10469"/>
                                <a:gd name="connsiteX85" fmla="*/ 5821 w 10161"/>
                                <a:gd name="connsiteY85" fmla="*/ 5008 h 10469"/>
                                <a:gd name="connsiteX86" fmla="*/ 5865 w 10161"/>
                                <a:gd name="connsiteY86" fmla="*/ 3837 h 10469"/>
                                <a:gd name="connsiteX87" fmla="*/ 5991 w 10161"/>
                                <a:gd name="connsiteY87" fmla="*/ 5922 h 10469"/>
                                <a:gd name="connsiteX88" fmla="*/ 5991 w 10161"/>
                                <a:gd name="connsiteY88" fmla="*/ 6422 h 10469"/>
                                <a:gd name="connsiteX89" fmla="*/ 5991 w 10161"/>
                                <a:gd name="connsiteY89" fmla="*/ 6002 h 10469"/>
                                <a:gd name="connsiteX90" fmla="*/ 6033 w 10161"/>
                                <a:gd name="connsiteY90" fmla="*/ 4751 h 10469"/>
                                <a:gd name="connsiteX91" fmla="*/ 6077 w 10161"/>
                                <a:gd name="connsiteY91" fmla="*/ 3417 h 10469"/>
                                <a:gd name="connsiteX92" fmla="*/ 6161 w 10161"/>
                                <a:gd name="connsiteY92" fmla="*/ 6755 h 10469"/>
                                <a:gd name="connsiteX93" fmla="*/ 6204 w 10161"/>
                                <a:gd name="connsiteY93" fmla="*/ 5422 h 10469"/>
                                <a:gd name="connsiteX94" fmla="*/ 6204 w 10161"/>
                                <a:gd name="connsiteY94" fmla="*/ 2756 h 10469"/>
                                <a:gd name="connsiteX95" fmla="*/ 6246 w 10161"/>
                                <a:gd name="connsiteY95" fmla="*/ 5008 h 10469"/>
                                <a:gd name="connsiteX96" fmla="*/ 6288 w 10161"/>
                                <a:gd name="connsiteY96" fmla="*/ 3175 h 10469"/>
                                <a:gd name="connsiteX97" fmla="*/ 6288 w 10161"/>
                                <a:gd name="connsiteY97" fmla="*/ 7406 h 10469"/>
                                <a:gd name="connsiteX98" fmla="*/ 6416 w 10161"/>
                                <a:gd name="connsiteY98" fmla="*/ 590 h 10469"/>
                                <a:gd name="connsiteX99" fmla="*/ 6460 w 10161"/>
                                <a:gd name="connsiteY99" fmla="*/ 8759 h 10469"/>
                                <a:gd name="connsiteX100" fmla="*/ 6502 w 10161"/>
                                <a:gd name="connsiteY100" fmla="*/ 5170 h 10469"/>
                                <a:gd name="connsiteX101" fmla="*/ 6588 w 10161"/>
                                <a:gd name="connsiteY101" fmla="*/ 8254 h 10469"/>
                                <a:gd name="connsiteX102" fmla="*/ 6631 w 10161"/>
                                <a:gd name="connsiteY102" fmla="*/ 3917 h 10469"/>
                                <a:gd name="connsiteX103" fmla="*/ 6671 w 10161"/>
                                <a:gd name="connsiteY103" fmla="*/ 6755 h 10469"/>
                                <a:gd name="connsiteX104" fmla="*/ 6714 w 10161"/>
                                <a:gd name="connsiteY104" fmla="*/ 2756 h 10469"/>
                                <a:gd name="connsiteX105" fmla="*/ 6800 w 10161"/>
                                <a:gd name="connsiteY105" fmla="*/ 6174 h 10469"/>
                                <a:gd name="connsiteX106" fmla="*/ 6800 w 10161"/>
                                <a:gd name="connsiteY106" fmla="*/ 7668 h 10469"/>
                                <a:gd name="connsiteX107" fmla="*/ 6842 w 10161"/>
                                <a:gd name="connsiteY107" fmla="*/ 8006 h 10469"/>
                                <a:gd name="connsiteX108" fmla="*/ 6842 w 10161"/>
                                <a:gd name="connsiteY108" fmla="*/ 6835 h 10469"/>
                                <a:gd name="connsiteX109" fmla="*/ 6927 w 10161"/>
                                <a:gd name="connsiteY109" fmla="*/ 4251 h 10469"/>
                                <a:gd name="connsiteX110" fmla="*/ 7054 w 10161"/>
                                <a:gd name="connsiteY110" fmla="*/ 7173 h 10469"/>
                                <a:gd name="connsiteX111" fmla="*/ 7140 w 10161"/>
                                <a:gd name="connsiteY111" fmla="*/ 3917 h 10469"/>
                                <a:gd name="connsiteX112" fmla="*/ 7140 w 10161"/>
                                <a:gd name="connsiteY112" fmla="*/ 5170 h 10469"/>
                                <a:gd name="connsiteX113" fmla="*/ 7182 w 10161"/>
                                <a:gd name="connsiteY113" fmla="*/ 5588 h 10469"/>
                                <a:gd name="connsiteX114" fmla="*/ 7182 w 10161"/>
                                <a:gd name="connsiteY114" fmla="*/ 8587 h 10469"/>
                                <a:gd name="connsiteX115" fmla="*/ 7267 w 10161"/>
                                <a:gd name="connsiteY115" fmla="*/ 7587 h 10469"/>
                                <a:gd name="connsiteX116" fmla="*/ 7308 w 10161"/>
                                <a:gd name="connsiteY116" fmla="*/ 3917 h 10469"/>
                                <a:gd name="connsiteX117" fmla="*/ 7396 w 10161"/>
                                <a:gd name="connsiteY117" fmla="*/ 4751 h 10469"/>
                                <a:gd name="connsiteX118" fmla="*/ 7482 w 10161"/>
                                <a:gd name="connsiteY118" fmla="*/ 3837 h 10469"/>
                                <a:gd name="connsiteX119" fmla="*/ 7524 w 10161"/>
                                <a:gd name="connsiteY119" fmla="*/ 4417 h 10469"/>
                                <a:gd name="connsiteX120" fmla="*/ 7565 w 10161"/>
                                <a:gd name="connsiteY120" fmla="*/ 3675 h 10469"/>
                                <a:gd name="connsiteX121" fmla="*/ 7607 w 10161"/>
                                <a:gd name="connsiteY121" fmla="*/ 9758 h 10469"/>
                                <a:gd name="connsiteX122" fmla="*/ 7607 w 10161"/>
                                <a:gd name="connsiteY122" fmla="*/ 4837 h 10469"/>
                                <a:gd name="connsiteX123" fmla="*/ 7692 w 10161"/>
                                <a:gd name="connsiteY123" fmla="*/ 1671 h 10469"/>
                                <a:gd name="connsiteX124" fmla="*/ 7790 w 10161"/>
                                <a:gd name="connsiteY124" fmla="*/ 6233 h 10469"/>
                                <a:gd name="connsiteX125" fmla="*/ 7822 w 10161"/>
                                <a:gd name="connsiteY125" fmla="*/ 2424 h 10469"/>
                                <a:gd name="connsiteX126" fmla="*/ 7906 w 10161"/>
                                <a:gd name="connsiteY126" fmla="*/ 5422 h 10469"/>
                                <a:gd name="connsiteX127" fmla="*/ 7906 w 10161"/>
                                <a:gd name="connsiteY127" fmla="*/ 7587 h 10469"/>
                                <a:gd name="connsiteX128" fmla="*/ 7950 w 10161"/>
                                <a:gd name="connsiteY128" fmla="*/ 3998 h 10469"/>
                                <a:gd name="connsiteX129" fmla="*/ 8118 w 10161"/>
                                <a:gd name="connsiteY129" fmla="*/ 1585 h 10469"/>
                                <a:gd name="connsiteX130" fmla="*/ 8161 w 10161"/>
                                <a:gd name="connsiteY130" fmla="*/ 7668 h 10469"/>
                                <a:gd name="connsiteX131" fmla="*/ 8247 w 10161"/>
                                <a:gd name="connsiteY131" fmla="*/ 2171 h 10469"/>
                                <a:gd name="connsiteX132" fmla="*/ 8372 w 10161"/>
                                <a:gd name="connsiteY132" fmla="*/ 5088 h 10469"/>
                                <a:gd name="connsiteX133" fmla="*/ 8417 w 10161"/>
                                <a:gd name="connsiteY133" fmla="*/ 2504 h 10469"/>
                                <a:gd name="connsiteX134" fmla="*/ 8417 w 10161"/>
                                <a:gd name="connsiteY134" fmla="*/ 8345 h 10469"/>
                                <a:gd name="connsiteX135" fmla="*/ 8545 w 10161"/>
                                <a:gd name="connsiteY135" fmla="*/ 4251 h 10469"/>
                                <a:gd name="connsiteX136" fmla="*/ 8587 w 10161"/>
                                <a:gd name="connsiteY136" fmla="*/ 5341 h 10469"/>
                                <a:gd name="connsiteX137" fmla="*/ 8629 w 10161"/>
                                <a:gd name="connsiteY137" fmla="*/ 8168 h 10469"/>
                                <a:gd name="connsiteX138" fmla="*/ 8714 w 10161"/>
                                <a:gd name="connsiteY138" fmla="*/ 2504 h 10469"/>
                                <a:gd name="connsiteX139" fmla="*/ 8799 w 10161"/>
                                <a:gd name="connsiteY139" fmla="*/ 3998 h 10469"/>
                                <a:gd name="connsiteX140" fmla="*/ 9013 w 10161"/>
                                <a:gd name="connsiteY140" fmla="*/ 7926 h 10469"/>
                                <a:gd name="connsiteX141" fmla="*/ 9097 w 10161"/>
                                <a:gd name="connsiteY141" fmla="*/ 5588 h 10469"/>
                                <a:gd name="connsiteX142" fmla="*/ 9226 w 10161"/>
                                <a:gd name="connsiteY142" fmla="*/ 2585 h 10469"/>
                                <a:gd name="connsiteX143" fmla="*/ 9268 w 10161"/>
                                <a:gd name="connsiteY143" fmla="*/ 5665 h 10469"/>
                                <a:gd name="connsiteX144" fmla="*/ 9310 w 10161"/>
                                <a:gd name="connsiteY144" fmla="*/ 6502 h 10469"/>
                                <a:gd name="connsiteX145" fmla="*/ 9310 w 10161"/>
                                <a:gd name="connsiteY145" fmla="*/ 6835 h 10469"/>
                                <a:gd name="connsiteX146" fmla="*/ 9438 w 10161"/>
                                <a:gd name="connsiteY146" fmla="*/ 4837 h 10469"/>
                                <a:gd name="connsiteX147" fmla="*/ 9523 w 10161"/>
                                <a:gd name="connsiteY147" fmla="*/ 6502 h 10469"/>
                                <a:gd name="connsiteX148" fmla="*/ 9564 w 10161"/>
                                <a:gd name="connsiteY148" fmla="*/ 6174 h 10469"/>
                                <a:gd name="connsiteX149" fmla="*/ 9564 w 10161"/>
                                <a:gd name="connsiteY149" fmla="*/ 3675 h 10469"/>
                                <a:gd name="connsiteX150" fmla="*/ 9692 w 10161"/>
                                <a:gd name="connsiteY150" fmla="*/ 7754 h 10469"/>
                                <a:gd name="connsiteX151" fmla="*/ 9692 w 10161"/>
                                <a:gd name="connsiteY151" fmla="*/ 5665 h 10469"/>
                                <a:gd name="connsiteX152" fmla="*/ 9778 w 10161"/>
                                <a:gd name="connsiteY152" fmla="*/ 6255 h 10469"/>
                                <a:gd name="connsiteX153" fmla="*/ 9862 w 10161"/>
                                <a:gd name="connsiteY153" fmla="*/ 7173 h 10469"/>
                                <a:gd name="connsiteX154" fmla="*/ 9992 w 10161"/>
                                <a:gd name="connsiteY154" fmla="*/ 3998 h 10469"/>
                                <a:gd name="connsiteX155" fmla="*/ 9992 w 10161"/>
                                <a:gd name="connsiteY155" fmla="*/ 6002 h 10469"/>
                                <a:gd name="connsiteX156" fmla="*/ 10161 w 10161"/>
                                <a:gd name="connsiteY156" fmla="*/ 4589 h 10469"/>
                                <a:gd name="connsiteX157" fmla="*/ 10161 w 10161"/>
                                <a:gd name="connsiteY157" fmla="*/ 8506 h 10469"/>
                                <a:gd name="connsiteX0" fmla="*/ 0 w 10161"/>
                                <a:gd name="connsiteY0" fmla="*/ 8034 h 12339"/>
                                <a:gd name="connsiteX1" fmla="*/ 184 w 10161"/>
                                <a:gd name="connsiteY1" fmla="*/ 5314 h 12339"/>
                                <a:gd name="connsiteX2" fmla="*/ 291 w 10161"/>
                                <a:gd name="connsiteY2" fmla="*/ 10710 h 12339"/>
                                <a:gd name="connsiteX3" fmla="*/ 291 w 10161"/>
                                <a:gd name="connsiteY3" fmla="*/ 9457 h 12339"/>
                                <a:gd name="connsiteX4" fmla="*/ 375 w 10161"/>
                                <a:gd name="connsiteY4" fmla="*/ 6878 h 12339"/>
                                <a:gd name="connsiteX5" fmla="*/ 416 w 10161"/>
                                <a:gd name="connsiteY5" fmla="*/ 9205 h 12339"/>
                                <a:gd name="connsiteX6" fmla="*/ 501 w 10161"/>
                                <a:gd name="connsiteY6" fmla="*/ 10457 h 12339"/>
                                <a:gd name="connsiteX7" fmla="*/ 544 w 10161"/>
                                <a:gd name="connsiteY7" fmla="*/ 10457 h 12339"/>
                                <a:gd name="connsiteX8" fmla="*/ 544 w 10161"/>
                                <a:gd name="connsiteY8" fmla="*/ 4955 h 12339"/>
                                <a:gd name="connsiteX9" fmla="*/ 631 w 10161"/>
                                <a:gd name="connsiteY9" fmla="*/ 7535 h 12339"/>
                                <a:gd name="connsiteX10" fmla="*/ 758 w 10161"/>
                                <a:gd name="connsiteY10" fmla="*/ 6378 h 12339"/>
                                <a:gd name="connsiteX11" fmla="*/ 843 w 10161"/>
                                <a:gd name="connsiteY11" fmla="*/ 9876 h 12339"/>
                                <a:gd name="connsiteX12" fmla="*/ 970 w 10161"/>
                                <a:gd name="connsiteY12" fmla="*/ 4707 h 12339"/>
                                <a:gd name="connsiteX13" fmla="*/ 970 w 10161"/>
                                <a:gd name="connsiteY13" fmla="*/ 9043 h 12339"/>
                                <a:gd name="connsiteX14" fmla="*/ 1140 w 10161"/>
                                <a:gd name="connsiteY14" fmla="*/ 7535 h 12339"/>
                                <a:gd name="connsiteX15" fmla="*/ 1140 w 10161"/>
                                <a:gd name="connsiteY15" fmla="*/ 11290 h 12339"/>
                                <a:gd name="connsiteX16" fmla="*/ 1268 w 10161"/>
                                <a:gd name="connsiteY16" fmla="*/ 9286 h 12339"/>
                                <a:gd name="connsiteX17" fmla="*/ 1316 w 10161"/>
                                <a:gd name="connsiteY17" fmla="*/ 6196 h 12339"/>
                                <a:gd name="connsiteX18" fmla="*/ 1439 w 10161"/>
                                <a:gd name="connsiteY18" fmla="*/ 9876 h 12339"/>
                                <a:gd name="connsiteX19" fmla="*/ 1480 w 10161"/>
                                <a:gd name="connsiteY19" fmla="*/ 11789 h 12339"/>
                                <a:gd name="connsiteX20" fmla="*/ 1566 w 10161"/>
                                <a:gd name="connsiteY20" fmla="*/ 6121 h 12339"/>
                                <a:gd name="connsiteX21" fmla="*/ 1652 w 10161"/>
                                <a:gd name="connsiteY21" fmla="*/ 9043 h 12339"/>
                                <a:gd name="connsiteX22" fmla="*/ 1716 w 10161"/>
                                <a:gd name="connsiteY22" fmla="*/ 0 h 12339"/>
                                <a:gd name="connsiteX23" fmla="*/ 1821 w 10161"/>
                                <a:gd name="connsiteY23" fmla="*/ 9876 h 12339"/>
                                <a:gd name="connsiteX24" fmla="*/ 1949 w 10161"/>
                                <a:gd name="connsiteY24" fmla="*/ 6707 h 12339"/>
                                <a:gd name="connsiteX25" fmla="*/ 2034 w 10161"/>
                                <a:gd name="connsiteY25" fmla="*/ 5787 h 12339"/>
                                <a:gd name="connsiteX26" fmla="*/ 2034 w 10161"/>
                                <a:gd name="connsiteY26" fmla="*/ 5287 h 12339"/>
                                <a:gd name="connsiteX27" fmla="*/ 2119 w 10161"/>
                                <a:gd name="connsiteY27" fmla="*/ 10457 h 12339"/>
                                <a:gd name="connsiteX28" fmla="*/ 2161 w 10161"/>
                                <a:gd name="connsiteY28" fmla="*/ 9876 h 12339"/>
                                <a:gd name="connsiteX29" fmla="*/ 2245 w 10161"/>
                                <a:gd name="connsiteY29" fmla="*/ 9286 h 12339"/>
                                <a:gd name="connsiteX30" fmla="*/ 2288 w 10161"/>
                                <a:gd name="connsiteY30" fmla="*/ 3202 h 12339"/>
                                <a:gd name="connsiteX31" fmla="*/ 2288 w 10161"/>
                                <a:gd name="connsiteY31" fmla="*/ 8372 h 12339"/>
                                <a:gd name="connsiteX32" fmla="*/ 2333 w 10161"/>
                                <a:gd name="connsiteY32" fmla="*/ 11290 h 12339"/>
                                <a:gd name="connsiteX33" fmla="*/ 2509 w 10161"/>
                                <a:gd name="connsiteY33" fmla="*/ 5964 h 12339"/>
                                <a:gd name="connsiteX34" fmla="*/ 2545 w 10161"/>
                                <a:gd name="connsiteY34" fmla="*/ 10038 h 12339"/>
                                <a:gd name="connsiteX35" fmla="*/ 2545 w 10161"/>
                                <a:gd name="connsiteY35" fmla="*/ 10629 h 12339"/>
                                <a:gd name="connsiteX36" fmla="*/ 2587 w 10161"/>
                                <a:gd name="connsiteY36" fmla="*/ 10376 h 12339"/>
                                <a:gd name="connsiteX37" fmla="*/ 2674 w 10161"/>
                                <a:gd name="connsiteY37" fmla="*/ 8872 h 12339"/>
                                <a:gd name="connsiteX38" fmla="*/ 2757 w 10161"/>
                                <a:gd name="connsiteY38" fmla="*/ 6459 h 12339"/>
                                <a:gd name="connsiteX39" fmla="*/ 2799 w 10161"/>
                                <a:gd name="connsiteY39" fmla="*/ 8044 h 12339"/>
                                <a:gd name="connsiteX40" fmla="*/ 2885 w 10161"/>
                                <a:gd name="connsiteY40" fmla="*/ 9043 h 12339"/>
                                <a:gd name="connsiteX41" fmla="*/ 2885 w 10161"/>
                                <a:gd name="connsiteY41" fmla="*/ 9876 h 12339"/>
                                <a:gd name="connsiteX42" fmla="*/ 2927 w 10161"/>
                                <a:gd name="connsiteY42" fmla="*/ 9043 h 12339"/>
                                <a:gd name="connsiteX43" fmla="*/ 2968 w 10161"/>
                                <a:gd name="connsiteY43" fmla="*/ 8044 h 12339"/>
                                <a:gd name="connsiteX44" fmla="*/ 3013 w 10161"/>
                                <a:gd name="connsiteY44" fmla="*/ 6707 h 12339"/>
                                <a:gd name="connsiteX45" fmla="*/ 3013 w 10161"/>
                                <a:gd name="connsiteY45" fmla="*/ 6459 h 12339"/>
                                <a:gd name="connsiteX46" fmla="*/ 3183 w 10161"/>
                                <a:gd name="connsiteY46" fmla="*/ 10876 h 12339"/>
                                <a:gd name="connsiteX47" fmla="*/ 3309 w 10161"/>
                                <a:gd name="connsiteY47" fmla="*/ 4374 h 12339"/>
                                <a:gd name="connsiteX48" fmla="*/ 3413 w 10161"/>
                                <a:gd name="connsiteY48" fmla="*/ 10590 h 12339"/>
                                <a:gd name="connsiteX49" fmla="*/ 3481 w 10161"/>
                                <a:gd name="connsiteY49" fmla="*/ 4041 h 12339"/>
                                <a:gd name="connsiteX50" fmla="*/ 3581 w 10161"/>
                                <a:gd name="connsiteY50" fmla="*/ 9138 h 12339"/>
                                <a:gd name="connsiteX51" fmla="*/ 3651 w 10161"/>
                                <a:gd name="connsiteY51" fmla="*/ 7625 h 12339"/>
                                <a:gd name="connsiteX52" fmla="*/ 3778 w 10161"/>
                                <a:gd name="connsiteY52" fmla="*/ 6287 h 12339"/>
                                <a:gd name="connsiteX53" fmla="*/ 3820 w 10161"/>
                                <a:gd name="connsiteY53" fmla="*/ 9457 h 12339"/>
                                <a:gd name="connsiteX54" fmla="*/ 3906 w 10161"/>
                                <a:gd name="connsiteY54" fmla="*/ 8044 h 12339"/>
                                <a:gd name="connsiteX55" fmla="*/ 3906 w 10161"/>
                                <a:gd name="connsiteY55" fmla="*/ 11870 h 12339"/>
                                <a:gd name="connsiteX56" fmla="*/ 3990 w 10161"/>
                                <a:gd name="connsiteY56" fmla="*/ 10629 h 12339"/>
                                <a:gd name="connsiteX57" fmla="*/ 4076 w 10161"/>
                                <a:gd name="connsiteY57" fmla="*/ 8453 h 12339"/>
                                <a:gd name="connsiteX58" fmla="*/ 4076 w 10161"/>
                                <a:gd name="connsiteY58" fmla="*/ 6621 h 12339"/>
                                <a:gd name="connsiteX59" fmla="*/ 4076 w 10161"/>
                                <a:gd name="connsiteY59" fmla="*/ 5545 h 12339"/>
                                <a:gd name="connsiteX60" fmla="*/ 4119 w 10161"/>
                                <a:gd name="connsiteY60" fmla="*/ 6121 h 12339"/>
                                <a:gd name="connsiteX61" fmla="*/ 4119 w 10161"/>
                                <a:gd name="connsiteY61" fmla="*/ 6958 h 12339"/>
                                <a:gd name="connsiteX62" fmla="*/ 4245 w 10161"/>
                                <a:gd name="connsiteY62" fmla="*/ 10629 h 12339"/>
                                <a:gd name="connsiteX63" fmla="*/ 4288 w 10161"/>
                                <a:gd name="connsiteY63" fmla="*/ 10876 h 12339"/>
                                <a:gd name="connsiteX64" fmla="*/ 4459 w 10161"/>
                                <a:gd name="connsiteY64" fmla="*/ 8125 h 12339"/>
                                <a:gd name="connsiteX65" fmla="*/ 4502 w 10161"/>
                                <a:gd name="connsiteY65" fmla="*/ 7292 h 12339"/>
                                <a:gd name="connsiteX66" fmla="*/ 4629 w 10161"/>
                                <a:gd name="connsiteY66" fmla="*/ 9538 h 12339"/>
                                <a:gd name="connsiteX67" fmla="*/ 4714 w 10161"/>
                                <a:gd name="connsiteY67" fmla="*/ 9876 h 12339"/>
                                <a:gd name="connsiteX68" fmla="*/ 4757 w 10161"/>
                                <a:gd name="connsiteY68" fmla="*/ 5459 h 12339"/>
                                <a:gd name="connsiteX69" fmla="*/ 4885 w 10161"/>
                                <a:gd name="connsiteY69" fmla="*/ 8372 h 12339"/>
                                <a:gd name="connsiteX70" fmla="*/ 4952 w 10161"/>
                                <a:gd name="connsiteY70" fmla="*/ 2737 h 12339"/>
                                <a:gd name="connsiteX71" fmla="*/ 4971 w 10161"/>
                                <a:gd name="connsiteY71" fmla="*/ 9286 h 12339"/>
                                <a:gd name="connsiteX72" fmla="*/ 5057 w 10161"/>
                                <a:gd name="connsiteY72" fmla="*/ 6958 h 12339"/>
                                <a:gd name="connsiteX73" fmla="*/ 5182 w 10161"/>
                                <a:gd name="connsiteY73" fmla="*/ 8372 h 12339"/>
                                <a:gd name="connsiteX74" fmla="*/ 5297 w 10161"/>
                                <a:gd name="connsiteY74" fmla="*/ 12316 h 12339"/>
                                <a:gd name="connsiteX75" fmla="*/ 5352 w 10161"/>
                                <a:gd name="connsiteY75" fmla="*/ 5045 h 12339"/>
                                <a:gd name="connsiteX76" fmla="*/ 5395 w 10161"/>
                                <a:gd name="connsiteY76" fmla="*/ 8453 h 12339"/>
                                <a:gd name="connsiteX77" fmla="*/ 5438 w 10161"/>
                                <a:gd name="connsiteY77" fmla="*/ 7211 h 12339"/>
                                <a:gd name="connsiteX78" fmla="*/ 5524 w 10161"/>
                                <a:gd name="connsiteY78" fmla="*/ 5459 h 12339"/>
                                <a:gd name="connsiteX79" fmla="*/ 5565 w 10161"/>
                                <a:gd name="connsiteY79" fmla="*/ 6958 h 12339"/>
                                <a:gd name="connsiteX80" fmla="*/ 5752 w 10161"/>
                                <a:gd name="connsiteY80" fmla="*/ 10404 h 12339"/>
                                <a:gd name="connsiteX81" fmla="*/ 5735 w 10161"/>
                                <a:gd name="connsiteY81" fmla="*/ 7211 h 12339"/>
                                <a:gd name="connsiteX82" fmla="*/ 5778 w 10161"/>
                                <a:gd name="connsiteY82" fmla="*/ 5787 h 12339"/>
                                <a:gd name="connsiteX83" fmla="*/ 5778 w 10161"/>
                                <a:gd name="connsiteY83" fmla="*/ 6378 h 12339"/>
                                <a:gd name="connsiteX84" fmla="*/ 5778 w 10161"/>
                                <a:gd name="connsiteY84" fmla="*/ 7211 h 12339"/>
                                <a:gd name="connsiteX85" fmla="*/ 5821 w 10161"/>
                                <a:gd name="connsiteY85" fmla="*/ 6878 h 12339"/>
                                <a:gd name="connsiteX86" fmla="*/ 5865 w 10161"/>
                                <a:gd name="connsiteY86" fmla="*/ 5707 h 12339"/>
                                <a:gd name="connsiteX87" fmla="*/ 5991 w 10161"/>
                                <a:gd name="connsiteY87" fmla="*/ 7792 h 12339"/>
                                <a:gd name="connsiteX88" fmla="*/ 5991 w 10161"/>
                                <a:gd name="connsiteY88" fmla="*/ 8292 h 12339"/>
                                <a:gd name="connsiteX89" fmla="*/ 5991 w 10161"/>
                                <a:gd name="connsiteY89" fmla="*/ 7872 h 12339"/>
                                <a:gd name="connsiteX90" fmla="*/ 6033 w 10161"/>
                                <a:gd name="connsiteY90" fmla="*/ 6621 h 12339"/>
                                <a:gd name="connsiteX91" fmla="*/ 6077 w 10161"/>
                                <a:gd name="connsiteY91" fmla="*/ 5287 h 12339"/>
                                <a:gd name="connsiteX92" fmla="*/ 6161 w 10161"/>
                                <a:gd name="connsiteY92" fmla="*/ 8625 h 12339"/>
                                <a:gd name="connsiteX93" fmla="*/ 6204 w 10161"/>
                                <a:gd name="connsiteY93" fmla="*/ 7292 h 12339"/>
                                <a:gd name="connsiteX94" fmla="*/ 6204 w 10161"/>
                                <a:gd name="connsiteY94" fmla="*/ 4626 h 12339"/>
                                <a:gd name="connsiteX95" fmla="*/ 6246 w 10161"/>
                                <a:gd name="connsiteY95" fmla="*/ 6878 h 12339"/>
                                <a:gd name="connsiteX96" fmla="*/ 6288 w 10161"/>
                                <a:gd name="connsiteY96" fmla="*/ 5045 h 12339"/>
                                <a:gd name="connsiteX97" fmla="*/ 6288 w 10161"/>
                                <a:gd name="connsiteY97" fmla="*/ 9276 h 12339"/>
                                <a:gd name="connsiteX98" fmla="*/ 6416 w 10161"/>
                                <a:gd name="connsiteY98" fmla="*/ 2460 h 12339"/>
                                <a:gd name="connsiteX99" fmla="*/ 6460 w 10161"/>
                                <a:gd name="connsiteY99" fmla="*/ 10629 h 12339"/>
                                <a:gd name="connsiteX100" fmla="*/ 6502 w 10161"/>
                                <a:gd name="connsiteY100" fmla="*/ 7040 h 12339"/>
                                <a:gd name="connsiteX101" fmla="*/ 6588 w 10161"/>
                                <a:gd name="connsiteY101" fmla="*/ 10124 h 12339"/>
                                <a:gd name="connsiteX102" fmla="*/ 6631 w 10161"/>
                                <a:gd name="connsiteY102" fmla="*/ 5787 h 12339"/>
                                <a:gd name="connsiteX103" fmla="*/ 6671 w 10161"/>
                                <a:gd name="connsiteY103" fmla="*/ 8625 h 12339"/>
                                <a:gd name="connsiteX104" fmla="*/ 6714 w 10161"/>
                                <a:gd name="connsiteY104" fmla="*/ 4626 h 12339"/>
                                <a:gd name="connsiteX105" fmla="*/ 6800 w 10161"/>
                                <a:gd name="connsiteY105" fmla="*/ 8044 h 12339"/>
                                <a:gd name="connsiteX106" fmla="*/ 6800 w 10161"/>
                                <a:gd name="connsiteY106" fmla="*/ 9538 h 12339"/>
                                <a:gd name="connsiteX107" fmla="*/ 6842 w 10161"/>
                                <a:gd name="connsiteY107" fmla="*/ 9876 h 12339"/>
                                <a:gd name="connsiteX108" fmla="*/ 6842 w 10161"/>
                                <a:gd name="connsiteY108" fmla="*/ 8705 h 12339"/>
                                <a:gd name="connsiteX109" fmla="*/ 6927 w 10161"/>
                                <a:gd name="connsiteY109" fmla="*/ 6121 h 12339"/>
                                <a:gd name="connsiteX110" fmla="*/ 7054 w 10161"/>
                                <a:gd name="connsiteY110" fmla="*/ 9043 h 12339"/>
                                <a:gd name="connsiteX111" fmla="*/ 7140 w 10161"/>
                                <a:gd name="connsiteY111" fmla="*/ 5787 h 12339"/>
                                <a:gd name="connsiteX112" fmla="*/ 7140 w 10161"/>
                                <a:gd name="connsiteY112" fmla="*/ 7040 h 12339"/>
                                <a:gd name="connsiteX113" fmla="*/ 7182 w 10161"/>
                                <a:gd name="connsiteY113" fmla="*/ 7458 h 12339"/>
                                <a:gd name="connsiteX114" fmla="*/ 7182 w 10161"/>
                                <a:gd name="connsiteY114" fmla="*/ 10457 h 12339"/>
                                <a:gd name="connsiteX115" fmla="*/ 7267 w 10161"/>
                                <a:gd name="connsiteY115" fmla="*/ 9457 h 12339"/>
                                <a:gd name="connsiteX116" fmla="*/ 7308 w 10161"/>
                                <a:gd name="connsiteY116" fmla="*/ 5787 h 12339"/>
                                <a:gd name="connsiteX117" fmla="*/ 7396 w 10161"/>
                                <a:gd name="connsiteY117" fmla="*/ 6621 h 12339"/>
                                <a:gd name="connsiteX118" fmla="*/ 7482 w 10161"/>
                                <a:gd name="connsiteY118" fmla="*/ 5707 h 12339"/>
                                <a:gd name="connsiteX119" fmla="*/ 7524 w 10161"/>
                                <a:gd name="connsiteY119" fmla="*/ 6287 h 12339"/>
                                <a:gd name="connsiteX120" fmla="*/ 7565 w 10161"/>
                                <a:gd name="connsiteY120" fmla="*/ 5545 h 12339"/>
                                <a:gd name="connsiteX121" fmla="*/ 7607 w 10161"/>
                                <a:gd name="connsiteY121" fmla="*/ 11628 h 12339"/>
                                <a:gd name="connsiteX122" fmla="*/ 7607 w 10161"/>
                                <a:gd name="connsiteY122" fmla="*/ 6707 h 12339"/>
                                <a:gd name="connsiteX123" fmla="*/ 7692 w 10161"/>
                                <a:gd name="connsiteY123" fmla="*/ 3541 h 12339"/>
                                <a:gd name="connsiteX124" fmla="*/ 7790 w 10161"/>
                                <a:gd name="connsiteY124" fmla="*/ 8103 h 12339"/>
                                <a:gd name="connsiteX125" fmla="*/ 7822 w 10161"/>
                                <a:gd name="connsiteY125" fmla="*/ 4294 h 12339"/>
                                <a:gd name="connsiteX126" fmla="*/ 7906 w 10161"/>
                                <a:gd name="connsiteY126" fmla="*/ 7292 h 12339"/>
                                <a:gd name="connsiteX127" fmla="*/ 7906 w 10161"/>
                                <a:gd name="connsiteY127" fmla="*/ 9457 h 12339"/>
                                <a:gd name="connsiteX128" fmla="*/ 7950 w 10161"/>
                                <a:gd name="connsiteY128" fmla="*/ 5868 h 12339"/>
                                <a:gd name="connsiteX129" fmla="*/ 8118 w 10161"/>
                                <a:gd name="connsiteY129" fmla="*/ 3455 h 12339"/>
                                <a:gd name="connsiteX130" fmla="*/ 8161 w 10161"/>
                                <a:gd name="connsiteY130" fmla="*/ 9538 h 12339"/>
                                <a:gd name="connsiteX131" fmla="*/ 8247 w 10161"/>
                                <a:gd name="connsiteY131" fmla="*/ 4041 h 12339"/>
                                <a:gd name="connsiteX132" fmla="*/ 8372 w 10161"/>
                                <a:gd name="connsiteY132" fmla="*/ 6958 h 12339"/>
                                <a:gd name="connsiteX133" fmla="*/ 8417 w 10161"/>
                                <a:gd name="connsiteY133" fmla="*/ 4374 h 12339"/>
                                <a:gd name="connsiteX134" fmla="*/ 8417 w 10161"/>
                                <a:gd name="connsiteY134" fmla="*/ 10215 h 12339"/>
                                <a:gd name="connsiteX135" fmla="*/ 8545 w 10161"/>
                                <a:gd name="connsiteY135" fmla="*/ 6121 h 12339"/>
                                <a:gd name="connsiteX136" fmla="*/ 8587 w 10161"/>
                                <a:gd name="connsiteY136" fmla="*/ 7211 h 12339"/>
                                <a:gd name="connsiteX137" fmla="*/ 8629 w 10161"/>
                                <a:gd name="connsiteY137" fmla="*/ 10038 h 12339"/>
                                <a:gd name="connsiteX138" fmla="*/ 8714 w 10161"/>
                                <a:gd name="connsiteY138" fmla="*/ 4374 h 12339"/>
                                <a:gd name="connsiteX139" fmla="*/ 8799 w 10161"/>
                                <a:gd name="connsiteY139" fmla="*/ 5868 h 12339"/>
                                <a:gd name="connsiteX140" fmla="*/ 9013 w 10161"/>
                                <a:gd name="connsiteY140" fmla="*/ 9796 h 12339"/>
                                <a:gd name="connsiteX141" fmla="*/ 9097 w 10161"/>
                                <a:gd name="connsiteY141" fmla="*/ 7458 h 12339"/>
                                <a:gd name="connsiteX142" fmla="*/ 9226 w 10161"/>
                                <a:gd name="connsiteY142" fmla="*/ 4455 h 12339"/>
                                <a:gd name="connsiteX143" fmla="*/ 9268 w 10161"/>
                                <a:gd name="connsiteY143" fmla="*/ 7535 h 12339"/>
                                <a:gd name="connsiteX144" fmla="*/ 9310 w 10161"/>
                                <a:gd name="connsiteY144" fmla="*/ 8372 h 12339"/>
                                <a:gd name="connsiteX145" fmla="*/ 9310 w 10161"/>
                                <a:gd name="connsiteY145" fmla="*/ 8705 h 12339"/>
                                <a:gd name="connsiteX146" fmla="*/ 9438 w 10161"/>
                                <a:gd name="connsiteY146" fmla="*/ 6707 h 12339"/>
                                <a:gd name="connsiteX147" fmla="*/ 9523 w 10161"/>
                                <a:gd name="connsiteY147" fmla="*/ 8372 h 12339"/>
                                <a:gd name="connsiteX148" fmla="*/ 9564 w 10161"/>
                                <a:gd name="connsiteY148" fmla="*/ 8044 h 12339"/>
                                <a:gd name="connsiteX149" fmla="*/ 9564 w 10161"/>
                                <a:gd name="connsiteY149" fmla="*/ 5545 h 12339"/>
                                <a:gd name="connsiteX150" fmla="*/ 9692 w 10161"/>
                                <a:gd name="connsiteY150" fmla="*/ 9624 h 12339"/>
                                <a:gd name="connsiteX151" fmla="*/ 9692 w 10161"/>
                                <a:gd name="connsiteY151" fmla="*/ 7535 h 12339"/>
                                <a:gd name="connsiteX152" fmla="*/ 9778 w 10161"/>
                                <a:gd name="connsiteY152" fmla="*/ 8125 h 12339"/>
                                <a:gd name="connsiteX153" fmla="*/ 9862 w 10161"/>
                                <a:gd name="connsiteY153" fmla="*/ 9043 h 12339"/>
                                <a:gd name="connsiteX154" fmla="*/ 9992 w 10161"/>
                                <a:gd name="connsiteY154" fmla="*/ 5868 h 12339"/>
                                <a:gd name="connsiteX155" fmla="*/ 9992 w 10161"/>
                                <a:gd name="connsiteY155" fmla="*/ 7872 h 12339"/>
                                <a:gd name="connsiteX156" fmla="*/ 10161 w 10161"/>
                                <a:gd name="connsiteY156" fmla="*/ 6459 h 12339"/>
                                <a:gd name="connsiteX157" fmla="*/ 10161 w 10161"/>
                                <a:gd name="connsiteY157" fmla="*/ 10376 h 12339"/>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552 w 11552"/>
                                <a:gd name="connsiteY157"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552 w 11552"/>
                                <a:gd name="connsiteY157"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221 w 11552"/>
                                <a:gd name="connsiteY157" fmla="*/ 44573 h 80421"/>
                                <a:gd name="connsiteX158" fmla="*/ 11552 w 11552"/>
                                <a:gd name="connsiteY158" fmla="*/ 80421 h 80421"/>
                                <a:gd name="connsiteX0" fmla="*/ 0 w 11552"/>
                                <a:gd name="connsiteY0" fmla="*/ 8034 h 80421"/>
                                <a:gd name="connsiteX1" fmla="*/ 184 w 11552"/>
                                <a:gd name="connsiteY1" fmla="*/ 5314 h 80421"/>
                                <a:gd name="connsiteX2" fmla="*/ 291 w 11552"/>
                                <a:gd name="connsiteY2" fmla="*/ 10710 h 80421"/>
                                <a:gd name="connsiteX3" fmla="*/ 291 w 11552"/>
                                <a:gd name="connsiteY3" fmla="*/ 9457 h 80421"/>
                                <a:gd name="connsiteX4" fmla="*/ 375 w 11552"/>
                                <a:gd name="connsiteY4" fmla="*/ 6878 h 80421"/>
                                <a:gd name="connsiteX5" fmla="*/ 416 w 11552"/>
                                <a:gd name="connsiteY5" fmla="*/ 9205 h 80421"/>
                                <a:gd name="connsiteX6" fmla="*/ 501 w 11552"/>
                                <a:gd name="connsiteY6" fmla="*/ 10457 h 80421"/>
                                <a:gd name="connsiteX7" fmla="*/ 544 w 11552"/>
                                <a:gd name="connsiteY7" fmla="*/ 10457 h 80421"/>
                                <a:gd name="connsiteX8" fmla="*/ 544 w 11552"/>
                                <a:gd name="connsiteY8" fmla="*/ 4955 h 80421"/>
                                <a:gd name="connsiteX9" fmla="*/ 631 w 11552"/>
                                <a:gd name="connsiteY9" fmla="*/ 7535 h 80421"/>
                                <a:gd name="connsiteX10" fmla="*/ 758 w 11552"/>
                                <a:gd name="connsiteY10" fmla="*/ 6378 h 80421"/>
                                <a:gd name="connsiteX11" fmla="*/ 843 w 11552"/>
                                <a:gd name="connsiteY11" fmla="*/ 9876 h 80421"/>
                                <a:gd name="connsiteX12" fmla="*/ 970 w 11552"/>
                                <a:gd name="connsiteY12" fmla="*/ 4707 h 80421"/>
                                <a:gd name="connsiteX13" fmla="*/ 970 w 11552"/>
                                <a:gd name="connsiteY13" fmla="*/ 9043 h 80421"/>
                                <a:gd name="connsiteX14" fmla="*/ 1140 w 11552"/>
                                <a:gd name="connsiteY14" fmla="*/ 7535 h 80421"/>
                                <a:gd name="connsiteX15" fmla="*/ 1140 w 11552"/>
                                <a:gd name="connsiteY15" fmla="*/ 11290 h 80421"/>
                                <a:gd name="connsiteX16" fmla="*/ 1268 w 11552"/>
                                <a:gd name="connsiteY16" fmla="*/ 9286 h 80421"/>
                                <a:gd name="connsiteX17" fmla="*/ 1316 w 11552"/>
                                <a:gd name="connsiteY17" fmla="*/ 6196 h 80421"/>
                                <a:gd name="connsiteX18" fmla="*/ 1439 w 11552"/>
                                <a:gd name="connsiteY18" fmla="*/ 9876 h 80421"/>
                                <a:gd name="connsiteX19" fmla="*/ 1480 w 11552"/>
                                <a:gd name="connsiteY19" fmla="*/ 11789 h 80421"/>
                                <a:gd name="connsiteX20" fmla="*/ 1566 w 11552"/>
                                <a:gd name="connsiteY20" fmla="*/ 6121 h 80421"/>
                                <a:gd name="connsiteX21" fmla="*/ 1652 w 11552"/>
                                <a:gd name="connsiteY21" fmla="*/ 9043 h 80421"/>
                                <a:gd name="connsiteX22" fmla="*/ 1716 w 11552"/>
                                <a:gd name="connsiteY22" fmla="*/ 0 h 80421"/>
                                <a:gd name="connsiteX23" fmla="*/ 1821 w 11552"/>
                                <a:gd name="connsiteY23" fmla="*/ 9876 h 80421"/>
                                <a:gd name="connsiteX24" fmla="*/ 1949 w 11552"/>
                                <a:gd name="connsiteY24" fmla="*/ 6707 h 80421"/>
                                <a:gd name="connsiteX25" fmla="*/ 2034 w 11552"/>
                                <a:gd name="connsiteY25" fmla="*/ 5787 h 80421"/>
                                <a:gd name="connsiteX26" fmla="*/ 2034 w 11552"/>
                                <a:gd name="connsiteY26" fmla="*/ 5287 h 80421"/>
                                <a:gd name="connsiteX27" fmla="*/ 2119 w 11552"/>
                                <a:gd name="connsiteY27" fmla="*/ 10457 h 80421"/>
                                <a:gd name="connsiteX28" fmla="*/ 2161 w 11552"/>
                                <a:gd name="connsiteY28" fmla="*/ 9876 h 80421"/>
                                <a:gd name="connsiteX29" fmla="*/ 2245 w 11552"/>
                                <a:gd name="connsiteY29" fmla="*/ 9286 h 80421"/>
                                <a:gd name="connsiteX30" fmla="*/ 2288 w 11552"/>
                                <a:gd name="connsiteY30" fmla="*/ 3202 h 80421"/>
                                <a:gd name="connsiteX31" fmla="*/ 2288 w 11552"/>
                                <a:gd name="connsiteY31" fmla="*/ 8372 h 80421"/>
                                <a:gd name="connsiteX32" fmla="*/ 2333 w 11552"/>
                                <a:gd name="connsiteY32" fmla="*/ 11290 h 80421"/>
                                <a:gd name="connsiteX33" fmla="*/ 2509 w 11552"/>
                                <a:gd name="connsiteY33" fmla="*/ 5964 h 80421"/>
                                <a:gd name="connsiteX34" fmla="*/ 2545 w 11552"/>
                                <a:gd name="connsiteY34" fmla="*/ 10038 h 80421"/>
                                <a:gd name="connsiteX35" fmla="*/ 2545 w 11552"/>
                                <a:gd name="connsiteY35" fmla="*/ 10629 h 80421"/>
                                <a:gd name="connsiteX36" fmla="*/ 2587 w 11552"/>
                                <a:gd name="connsiteY36" fmla="*/ 10376 h 80421"/>
                                <a:gd name="connsiteX37" fmla="*/ 2674 w 11552"/>
                                <a:gd name="connsiteY37" fmla="*/ 8872 h 80421"/>
                                <a:gd name="connsiteX38" fmla="*/ 2757 w 11552"/>
                                <a:gd name="connsiteY38" fmla="*/ 6459 h 80421"/>
                                <a:gd name="connsiteX39" fmla="*/ 2799 w 11552"/>
                                <a:gd name="connsiteY39" fmla="*/ 8044 h 80421"/>
                                <a:gd name="connsiteX40" fmla="*/ 2885 w 11552"/>
                                <a:gd name="connsiteY40" fmla="*/ 9043 h 80421"/>
                                <a:gd name="connsiteX41" fmla="*/ 2885 w 11552"/>
                                <a:gd name="connsiteY41" fmla="*/ 9876 h 80421"/>
                                <a:gd name="connsiteX42" fmla="*/ 2927 w 11552"/>
                                <a:gd name="connsiteY42" fmla="*/ 9043 h 80421"/>
                                <a:gd name="connsiteX43" fmla="*/ 2968 w 11552"/>
                                <a:gd name="connsiteY43" fmla="*/ 8044 h 80421"/>
                                <a:gd name="connsiteX44" fmla="*/ 3013 w 11552"/>
                                <a:gd name="connsiteY44" fmla="*/ 6707 h 80421"/>
                                <a:gd name="connsiteX45" fmla="*/ 3013 w 11552"/>
                                <a:gd name="connsiteY45" fmla="*/ 6459 h 80421"/>
                                <a:gd name="connsiteX46" fmla="*/ 3183 w 11552"/>
                                <a:gd name="connsiteY46" fmla="*/ 10876 h 80421"/>
                                <a:gd name="connsiteX47" fmla="*/ 3309 w 11552"/>
                                <a:gd name="connsiteY47" fmla="*/ 4374 h 80421"/>
                                <a:gd name="connsiteX48" fmla="*/ 3413 w 11552"/>
                                <a:gd name="connsiteY48" fmla="*/ 10590 h 80421"/>
                                <a:gd name="connsiteX49" fmla="*/ 3481 w 11552"/>
                                <a:gd name="connsiteY49" fmla="*/ 4041 h 80421"/>
                                <a:gd name="connsiteX50" fmla="*/ 3581 w 11552"/>
                                <a:gd name="connsiteY50" fmla="*/ 9138 h 80421"/>
                                <a:gd name="connsiteX51" fmla="*/ 3651 w 11552"/>
                                <a:gd name="connsiteY51" fmla="*/ 7625 h 80421"/>
                                <a:gd name="connsiteX52" fmla="*/ 3778 w 11552"/>
                                <a:gd name="connsiteY52" fmla="*/ 6287 h 80421"/>
                                <a:gd name="connsiteX53" fmla="*/ 3820 w 11552"/>
                                <a:gd name="connsiteY53" fmla="*/ 9457 h 80421"/>
                                <a:gd name="connsiteX54" fmla="*/ 3906 w 11552"/>
                                <a:gd name="connsiteY54" fmla="*/ 8044 h 80421"/>
                                <a:gd name="connsiteX55" fmla="*/ 3906 w 11552"/>
                                <a:gd name="connsiteY55" fmla="*/ 11870 h 80421"/>
                                <a:gd name="connsiteX56" fmla="*/ 3990 w 11552"/>
                                <a:gd name="connsiteY56" fmla="*/ 10629 h 80421"/>
                                <a:gd name="connsiteX57" fmla="*/ 4076 w 11552"/>
                                <a:gd name="connsiteY57" fmla="*/ 8453 h 80421"/>
                                <a:gd name="connsiteX58" fmla="*/ 4076 w 11552"/>
                                <a:gd name="connsiteY58" fmla="*/ 6621 h 80421"/>
                                <a:gd name="connsiteX59" fmla="*/ 4076 w 11552"/>
                                <a:gd name="connsiteY59" fmla="*/ 5545 h 80421"/>
                                <a:gd name="connsiteX60" fmla="*/ 4119 w 11552"/>
                                <a:gd name="connsiteY60" fmla="*/ 6121 h 80421"/>
                                <a:gd name="connsiteX61" fmla="*/ 4119 w 11552"/>
                                <a:gd name="connsiteY61" fmla="*/ 6958 h 80421"/>
                                <a:gd name="connsiteX62" fmla="*/ 4245 w 11552"/>
                                <a:gd name="connsiteY62" fmla="*/ 10629 h 80421"/>
                                <a:gd name="connsiteX63" fmla="*/ 4288 w 11552"/>
                                <a:gd name="connsiteY63" fmla="*/ 10876 h 80421"/>
                                <a:gd name="connsiteX64" fmla="*/ 4459 w 11552"/>
                                <a:gd name="connsiteY64" fmla="*/ 8125 h 80421"/>
                                <a:gd name="connsiteX65" fmla="*/ 4502 w 11552"/>
                                <a:gd name="connsiteY65" fmla="*/ 7292 h 80421"/>
                                <a:gd name="connsiteX66" fmla="*/ 4629 w 11552"/>
                                <a:gd name="connsiteY66" fmla="*/ 9538 h 80421"/>
                                <a:gd name="connsiteX67" fmla="*/ 4714 w 11552"/>
                                <a:gd name="connsiteY67" fmla="*/ 9876 h 80421"/>
                                <a:gd name="connsiteX68" fmla="*/ 4757 w 11552"/>
                                <a:gd name="connsiteY68" fmla="*/ 5459 h 80421"/>
                                <a:gd name="connsiteX69" fmla="*/ 4885 w 11552"/>
                                <a:gd name="connsiteY69" fmla="*/ 8372 h 80421"/>
                                <a:gd name="connsiteX70" fmla="*/ 4952 w 11552"/>
                                <a:gd name="connsiteY70" fmla="*/ 2737 h 80421"/>
                                <a:gd name="connsiteX71" fmla="*/ 4971 w 11552"/>
                                <a:gd name="connsiteY71" fmla="*/ 9286 h 80421"/>
                                <a:gd name="connsiteX72" fmla="*/ 5057 w 11552"/>
                                <a:gd name="connsiteY72" fmla="*/ 6958 h 80421"/>
                                <a:gd name="connsiteX73" fmla="*/ 5182 w 11552"/>
                                <a:gd name="connsiteY73" fmla="*/ 8372 h 80421"/>
                                <a:gd name="connsiteX74" fmla="*/ 5297 w 11552"/>
                                <a:gd name="connsiteY74" fmla="*/ 12316 h 80421"/>
                                <a:gd name="connsiteX75" fmla="*/ 5352 w 11552"/>
                                <a:gd name="connsiteY75" fmla="*/ 5045 h 80421"/>
                                <a:gd name="connsiteX76" fmla="*/ 5395 w 11552"/>
                                <a:gd name="connsiteY76" fmla="*/ 8453 h 80421"/>
                                <a:gd name="connsiteX77" fmla="*/ 5438 w 11552"/>
                                <a:gd name="connsiteY77" fmla="*/ 7211 h 80421"/>
                                <a:gd name="connsiteX78" fmla="*/ 5524 w 11552"/>
                                <a:gd name="connsiteY78" fmla="*/ 5459 h 80421"/>
                                <a:gd name="connsiteX79" fmla="*/ 5565 w 11552"/>
                                <a:gd name="connsiteY79" fmla="*/ 6958 h 80421"/>
                                <a:gd name="connsiteX80" fmla="*/ 5752 w 11552"/>
                                <a:gd name="connsiteY80" fmla="*/ 10404 h 80421"/>
                                <a:gd name="connsiteX81" fmla="*/ 5735 w 11552"/>
                                <a:gd name="connsiteY81" fmla="*/ 7211 h 80421"/>
                                <a:gd name="connsiteX82" fmla="*/ 5778 w 11552"/>
                                <a:gd name="connsiteY82" fmla="*/ 5787 h 80421"/>
                                <a:gd name="connsiteX83" fmla="*/ 5778 w 11552"/>
                                <a:gd name="connsiteY83" fmla="*/ 6378 h 80421"/>
                                <a:gd name="connsiteX84" fmla="*/ 5778 w 11552"/>
                                <a:gd name="connsiteY84" fmla="*/ 7211 h 80421"/>
                                <a:gd name="connsiteX85" fmla="*/ 5821 w 11552"/>
                                <a:gd name="connsiteY85" fmla="*/ 6878 h 80421"/>
                                <a:gd name="connsiteX86" fmla="*/ 5865 w 11552"/>
                                <a:gd name="connsiteY86" fmla="*/ 5707 h 80421"/>
                                <a:gd name="connsiteX87" fmla="*/ 5991 w 11552"/>
                                <a:gd name="connsiteY87" fmla="*/ 7792 h 80421"/>
                                <a:gd name="connsiteX88" fmla="*/ 5991 w 11552"/>
                                <a:gd name="connsiteY88" fmla="*/ 8292 h 80421"/>
                                <a:gd name="connsiteX89" fmla="*/ 5991 w 11552"/>
                                <a:gd name="connsiteY89" fmla="*/ 7872 h 80421"/>
                                <a:gd name="connsiteX90" fmla="*/ 6033 w 11552"/>
                                <a:gd name="connsiteY90" fmla="*/ 6621 h 80421"/>
                                <a:gd name="connsiteX91" fmla="*/ 6077 w 11552"/>
                                <a:gd name="connsiteY91" fmla="*/ 5287 h 80421"/>
                                <a:gd name="connsiteX92" fmla="*/ 6161 w 11552"/>
                                <a:gd name="connsiteY92" fmla="*/ 8625 h 80421"/>
                                <a:gd name="connsiteX93" fmla="*/ 6204 w 11552"/>
                                <a:gd name="connsiteY93" fmla="*/ 7292 h 80421"/>
                                <a:gd name="connsiteX94" fmla="*/ 6204 w 11552"/>
                                <a:gd name="connsiteY94" fmla="*/ 4626 h 80421"/>
                                <a:gd name="connsiteX95" fmla="*/ 6246 w 11552"/>
                                <a:gd name="connsiteY95" fmla="*/ 6878 h 80421"/>
                                <a:gd name="connsiteX96" fmla="*/ 6288 w 11552"/>
                                <a:gd name="connsiteY96" fmla="*/ 5045 h 80421"/>
                                <a:gd name="connsiteX97" fmla="*/ 6288 w 11552"/>
                                <a:gd name="connsiteY97" fmla="*/ 9276 h 80421"/>
                                <a:gd name="connsiteX98" fmla="*/ 6416 w 11552"/>
                                <a:gd name="connsiteY98" fmla="*/ 2460 h 80421"/>
                                <a:gd name="connsiteX99" fmla="*/ 6460 w 11552"/>
                                <a:gd name="connsiteY99" fmla="*/ 10629 h 80421"/>
                                <a:gd name="connsiteX100" fmla="*/ 6502 w 11552"/>
                                <a:gd name="connsiteY100" fmla="*/ 7040 h 80421"/>
                                <a:gd name="connsiteX101" fmla="*/ 6588 w 11552"/>
                                <a:gd name="connsiteY101" fmla="*/ 10124 h 80421"/>
                                <a:gd name="connsiteX102" fmla="*/ 6631 w 11552"/>
                                <a:gd name="connsiteY102" fmla="*/ 5787 h 80421"/>
                                <a:gd name="connsiteX103" fmla="*/ 6671 w 11552"/>
                                <a:gd name="connsiteY103" fmla="*/ 8625 h 80421"/>
                                <a:gd name="connsiteX104" fmla="*/ 6714 w 11552"/>
                                <a:gd name="connsiteY104" fmla="*/ 4626 h 80421"/>
                                <a:gd name="connsiteX105" fmla="*/ 6800 w 11552"/>
                                <a:gd name="connsiteY105" fmla="*/ 8044 h 80421"/>
                                <a:gd name="connsiteX106" fmla="*/ 6800 w 11552"/>
                                <a:gd name="connsiteY106" fmla="*/ 9538 h 80421"/>
                                <a:gd name="connsiteX107" fmla="*/ 6842 w 11552"/>
                                <a:gd name="connsiteY107" fmla="*/ 9876 h 80421"/>
                                <a:gd name="connsiteX108" fmla="*/ 6842 w 11552"/>
                                <a:gd name="connsiteY108" fmla="*/ 8705 h 80421"/>
                                <a:gd name="connsiteX109" fmla="*/ 6927 w 11552"/>
                                <a:gd name="connsiteY109" fmla="*/ 6121 h 80421"/>
                                <a:gd name="connsiteX110" fmla="*/ 7054 w 11552"/>
                                <a:gd name="connsiteY110" fmla="*/ 9043 h 80421"/>
                                <a:gd name="connsiteX111" fmla="*/ 7140 w 11552"/>
                                <a:gd name="connsiteY111" fmla="*/ 5787 h 80421"/>
                                <a:gd name="connsiteX112" fmla="*/ 7140 w 11552"/>
                                <a:gd name="connsiteY112" fmla="*/ 7040 h 80421"/>
                                <a:gd name="connsiteX113" fmla="*/ 7182 w 11552"/>
                                <a:gd name="connsiteY113" fmla="*/ 7458 h 80421"/>
                                <a:gd name="connsiteX114" fmla="*/ 7182 w 11552"/>
                                <a:gd name="connsiteY114" fmla="*/ 10457 h 80421"/>
                                <a:gd name="connsiteX115" fmla="*/ 7267 w 11552"/>
                                <a:gd name="connsiteY115" fmla="*/ 9457 h 80421"/>
                                <a:gd name="connsiteX116" fmla="*/ 7308 w 11552"/>
                                <a:gd name="connsiteY116" fmla="*/ 5787 h 80421"/>
                                <a:gd name="connsiteX117" fmla="*/ 7396 w 11552"/>
                                <a:gd name="connsiteY117" fmla="*/ 6621 h 80421"/>
                                <a:gd name="connsiteX118" fmla="*/ 7482 w 11552"/>
                                <a:gd name="connsiteY118" fmla="*/ 5707 h 80421"/>
                                <a:gd name="connsiteX119" fmla="*/ 7524 w 11552"/>
                                <a:gd name="connsiteY119" fmla="*/ 6287 h 80421"/>
                                <a:gd name="connsiteX120" fmla="*/ 7565 w 11552"/>
                                <a:gd name="connsiteY120" fmla="*/ 5545 h 80421"/>
                                <a:gd name="connsiteX121" fmla="*/ 7607 w 11552"/>
                                <a:gd name="connsiteY121" fmla="*/ 11628 h 80421"/>
                                <a:gd name="connsiteX122" fmla="*/ 7607 w 11552"/>
                                <a:gd name="connsiteY122" fmla="*/ 6707 h 80421"/>
                                <a:gd name="connsiteX123" fmla="*/ 7692 w 11552"/>
                                <a:gd name="connsiteY123" fmla="*/ 3541 h 80421"/>
                                <a:gd name="connsiteX124" fmla="*/ 7790 w 11552"/>
                                <a:gd name="connsiteY124" fmla="*/ 8103 h 80421"/>
                                <a:gd name="connsiteX125" fmla="*/ 7822 w 11552"/>
                                <a:gd name="connsiteY125" fmla="*/ 4294 h 80421"/>
                                <a:gd name="connsiteX126" fmla="*/ 7906 w 11552"/>
                                <a:gd name="connsiteY126" fmla="*/ 7292 h 80421"/>
                                <a:gd name="connsiteX127" fmla="*/ 7906 w 11552"/>
                                <a:gd name="connsiteY127" fmla="*/ 9457 h 80421"/>
                                <a:gd name="connsiteX128" fmla="*/ 7950 w 11552"/>
                                <a:gd name="connsiteY128" fmla="*/ 5868 h 80421"/>
                                <a:gd name="connsiteX129" fmla="*/ 8118 w 11552"/>
                                <a:gd name="connsiteY129" fmla="*/ 3455 h 80421"/>
                                <a:gd name="connsiteX130" fmla="*/ 8161 w 11552"/>
                                <a:gd name="connsiteY130" fmla="*/ 9538 h 80421"/>
                                <a:gd name="connsiteX131" fmla="*/ 8247 w 11552"/>
                                <a:gd name="connsiteY131" fmla="*/ 4041 h 80421"/>
                                <a:gd name="connsiteX132" fmla="*/ 8372 w 11552"/>
                                <a:gd name="connsiteY132" fmla="*/ 6958 h 80421"/>
                                <a:gd name="connsiteX133" fmla="*/ 8417 w 11552"/>
                                <a:gd name="connsiteY133" fmla="*/ 4374 h 80421"/>
                                <a:gd name="connsiteX134" fmla="*/ 8417 w 11552"/>
                                <a:gd name="connsiteY134" fmla="*/ 10215 h 80421"/>
                                <a:gd name="connsiteX135" fmla="*/ 8545 w 11552"/>
                                <a:gd name="connsiteY135" fmla="*/ 6121 h 80421"/>
                                <a:gd name="connsiteX136" fmla="*/ 8587 w 11552"/>
                                <a:gd name="connsiteY136" fmla="*/ 7211 h 80421"/>
                                <a:gd name="connsiteX137" fmla="*/ 8629 w 11552"/>
                                <a:gd name="connsiteY137" fmla="*/ 10038 h 80421"/>
                                <a:gd name="connsiteX138" fmla="*/ 8714 w 11552"/>
                                <a:gd name="connsiteY138" fmla="*/ 4374 h 80421"/>
                                <a:gd name="connsiteX139" fmla="*/ 8799 w 11552"/>
                                <a:gd name="connsiteY139" fmla="*/ 5868 h 80421"/>
                                <a:gd name="connsiteX140" fmla="*/ 9013 w 11552"/>
                                <a:gd name="connsiteY140" fmla="*/ 9796 h 80421"/>
                                <a:gd name="connsiteX141" fmla="*/ 9097 w 11552"/>
                                <a:gd name="connsiteY141" fmla="*/ 7458 h 80421"/>
                                <a:gd name="connsiteX142" fmla="*/ 9226 w 11552"/>
                                <a:gd name="connsiteY142" fmla="*/ 4455 h 80421"/>
                                <a:gd name="connsiteX143" fmla="*/ 9268 w 11552"/>
                                <a:gd name="connsiteY143" fmla="*/ 7535 h 80421"/>
                                <a:gd name="connsiteX144" fmla="*/ 9310 w 11552"/>
                                <a:gd name="connsiteY144" fmla="*/ 8372 h 80421"/>
                                <a:gd name="connsiteX145" fmla="*/ 9310 w 11552"/>
                                <a:gd name="connsiteY145" fmla="*/ 8705 h 80421"/>
                                <a:gd name="connsiteX146" fmla="*/ 9438 w 11552"/>
                                <a:gd name="connsiteY146" fmla="*/ 6707 h 80421"/>
                                <a:gd name="connsiteX147" fmla="*/ 9523 w 11552"/>
                                <a:gd name="connsiteY147" fmla="*/ 8372 h 80421"/>
                                <a:gd name="connsiteX148" fmla="*/ 9564 w 11552"/>
                                <a:gd name="connsiteY148" fmla="*/ 8044 h 80421"/>
                                <a:gd name="connsiteX149" fmla="*/ 9564 w 11552"/>
                                <a:gd name="connsiteY149" fmla="*/ 5545 h 80421"/>
                                <a:gd name="connsiteX150" fmla="*/ 9692 w 11552"/>
                                <a:gd name="connsiteY150" fmla="*/ 9624 h 80421"/>
                                <a:gd name="connsiteX151" fmla="*/ 9692 w 11552"/>
                                <a:gd name="connsiteY151" fmla="*/ 7535 h 80421"/>
                                <a:gd name="connsiteX152" fmla="*/ 9778 w 11552"/>
                                <a:gd name="connsiteY152" fmla="*/ 8125 h 80421"/>
                                <a:gd name="connsiteX153" fmla="*/ 9862 w 11552"/>
                                <a:gd name="connsiteY153" fmla="*/ 9043 h 80421"/>
                                <a:gd name="connsiteX154" fmla="*/ 9992 w 11552"/>
                                <a:gd name="connsiteY154" fmla="*/ 5868 h 80421"/>
                                <a:gd name="connsiteX155" fmla="*/ 9992 w 11552"/>
                                <a:gd name="connsiteY155" fmla="*/ 7872 h 80421"/>
                                <a:gd name="connsiteX156" fmla="*/ 10161 w 11552"/>
                                <a:gd name="connsiteY156" fmla="*/ 6459 h 80421"/>
                                <a:gd name="connsiteX157" fmla="*/ 11552 w 11552"/>
                                <a:gd name="connsiteY157" fmla="*/ 80421 h 80421"/>
                                <a:gd name="connsiteX0" fmla="*/ 0 w 11096"/>
                                <a:gd name="connsiteY0" fmla="*/ 8034 h 80421"/>
                                <a:gd name="connsiteX1" fmla="*/ 184 w 11096"/>
                                <a:gd name="connsiteY1" fmla="*/ 5314 h 80421"/>
                                <a:gd name="connsiteX2" fmla="*/ 291 w 11096"/>
                                <a:gd name="connsiteY2" fmla="*/ 10710 h 80421"/>
                                <a:gd name="connsiteX3" fmla="*/ 291 w 11096"/>
                                <a:gd name="connsiteY3" fmla="*/ 9457 h 80421"/>
                                <a:gd name="connsiteX4" fmla="*/ 375 w 11096"/>
                                <a:gd name="connsiteY4" fmla="*/ 6878 h 80421"/>
                                <a:gd name="connsiteX5" fmla="*/ 416 w 11096"/>
                                <a:gd name="connsiteY5" fmla="*/ 9205 h 80421"/>
                                <a:gd name="connsiteX6" fmla="*/ 501 w 11096"/>
                                <a:gd name="connsiteY6" fmla="*/ 10457 h 80421"/>
                                <a:gd name="connsiteX7" fmla="*/ 544 w 11096"/>
                                <a:gd name="connsiteY7" fmla="*/ 10457 h 80421"/>
                                <a:gd name="connsiteX8" fmla="*/ 544 w 11096"/>
                                <a:gd name="connsiteY8" fmla="*/ 4955 h 80421"/>
                                <a:gd name="connsiteX9" fmla="*/ 631 w 11096"/>
                                <a:gd name="connsiteY9" fmla="*/ 7535 h 80421"/>
                                <a:gd name="connsiteX10" fmla="*/ 758 w 11096"/>
                                <a:gd name="connsiteY10" fmla="*/ 6378 h 80421"/>
                                <a:gd name="connsiteX11" fmla="*/ 843 w 11096"/>
                                <a:gd name="connsiteY11" fmla="*/ 9876 h 80421"/>
                                <a:gd name="connsiteX12" fmla="*/ 970 w 11096"/>
                                <a:gd name="connsiteY12" fmla="*/ 4707 h 80421"/>
                                <a:gd name="connsiteX13" fmla="*/ 970 w 11096"/>
                                <a:gd name="connsiteY13" fmla="*/ 9043 h 80421"/>
                                <a:gd name="connsiteX14" fmla="*/ 1140 w 11096"/>
                                <a:gd name="connsiteY14" fmla="*/ 7535 h 80421"/>
                                <a:gd name="connsiteX15" fmla="*/ 1140 w 11096"/>
                                <a:gd name="connsiteY15" fmla="*/ 11290 h 80421"/>
                                <a:gd name="connsiteX16" fmla="*/ 1268 w 11096"/>
                                <a:gd name="connsiteY16" fmla="*/ 9286 h 80421"/>
                                <a:gd name="connsiteX17" fmla="*/ 1316 w 11096"/>
                                <a:gd name="connsiteY17" fmla="*/ 6196 h 80421"/>
                                <a:gd name="connsiteX18" fmla="*/ 1439 w 11096"/>
                                <a:gd name="connsiteY18" fmla="*/ 9876 h 80421"/>
                                <a:gd name="connsiteX19" fmla="*/ 1480 w 11096"/>
                                <a:gd name="connsiteY19" fmla="*/ 11789 h 80421"/>
                                <a:gd name="connsiteX20" fmla="*/ 1566 w 11096"/>
                                <a:gd name="connsiteY20" fmla="*/ 6121 h 80421"/>
                                <a:gd name="connsiteX21" fmla="*/ 1652 w 11096"/>
                                <a:gd name="connsiteY21" fmla="*/ 9043 h 80421"/>
                                <a:gd name="connsiteX22" fmla="*/ 1716 w 11096"/>
                                <a:gd name="connsiteY22" fmla="*/ 0 h 80421"/>
                                <a:gd name="connsiteX23" fmla="*/ 1821 w 11096"/>
                                <a:gd name="connsiteY23" fmla="*/ 9876 h 80421"/>
                                <a:gd name="connsiteX24" fmla="*/ 1949 w 11096"/>
                                <a:gd name="connsiteY24" fmla="*/ 6707 h 80421"/>
                                <a:gd name="connsiteX25" fmla="*/ 2034 w 11096"/>
                                <a:gd name="connsiteY25" fmla="*/ 5787 h 80421"/>
                                <a:gd name="connsiteX26" fmla="*/ 2034 w 11096"/>
                                <a:gd name="connsiteY26" fmla="*/ 5287 h 80421"/>
                                <a:gd name="connsiteX27" fmla="*/ 2119 w 11096"/>
                                <a:gd name="connsiteY27" fmla="*/ 10457 h 80421"/>
                                <a:gd name="connsiteX28" fmla="*/ 2161 w 11096"/>
                                <a:gd name="connsiteY28" fmla="*/ 9876 h 80421"/>
                                <a:gd name="connsiteX29" fmla="*/ 2245 w 11096"/>
                                <a:gd name="connsiteY29" fmla="*/ 9286 h 80421"/>
                                <a:gd name="connsiteX30" fmla="*/ 2288 w 11096"/>
                                <a:gd name="connsiteY30" fmla="*/ 3202 h 80421"/>
                                <a:gd name="connsiteX31" fmla="*/ 2288 w 11096"/>
                                <a:gd name="connsiteY31" fmla="*/ 8372 h 80421"/>
                                <a:gd name="connsiteX32" fmla="*/ 2333 w 11096"/>
                                <a:gd name="connsiteY32" fmla="*/ 11290 h 80421"/>
                                <a:gd name="connsiteX33" fmla="*/ 2509 w 11096"/>
                                <a:gd name="connsiteY33" fmla="*/ 5964 h 80421"/>
                                <a:gd name="connsiteX34" fmla="*/ 2545 w 11096"/>
                                <a:gd name="connsiteY34" fmla="*/ 10038 h 80421"/>
                                <a:gd name="connsiteX35" fmla="*/ 2545 w 11096"/>
                                <a:gd name="connsiteY35" fmla="*/ 10629 h 80421"/>
                                <a:gd name="connsiteX36" fmla="*/ 2587 w 11096"/>
                                <a:gd name="connsiteY36" fmla="*/ 10376 h 80421"/>
                                <a:gd name="connsiteX37" fmla="*/ 2674 w 11096"/>
                                <a:gd name="connsiteY37" fmla="*/ 8872 h 80421"/>
                                <a:gd name="connsiteX38" fmla="*/ 2757 w 11096"/>
                                <a:gd name="connsiteY38" fmla="*/ 6459 h 80421"/>
                                <a:gd name="connsiteX39" fmla="*/ 2799 w 11096"/>
                                <a:gd name="connsiteY39" fmla="*/ 8044 h 80421"/>
                                <a:gd name="connsiteX40" fmla="*/ 2885 w 11096"/>
                                <a:gd name="connsiteY40" fmla="*/ 9043 h 80421"/>
                                <a:gd name="connsiteX41" fmla="*/ 2885 w 11096"/>
                                <a:gd name="connsiteY41" fmla="*/ 9876 h 80421"/>
                                <a:gd name="connsiteX42" fmla="*/ 2927 w 11096"/>
                                <a:gd name="connsiteY42" fmla="*/ 9043 h 80421"/>
                                <a:gd name="connsiteX43" fmla="*/ 2968 w 11096"/>
                                <a:gd name="connsiteY43" fmla="*/ 8044 h 80421"/>
                                <a:gd name="connsiteX44" fmla="*/ 3013 w 11096"/>
                                <a:gd name="connsiteY44" fmla="*/ 6707 h 80421"/>
                                <a:gd name="connsiteX45" fmla="*/ 3013 w 11096"/>
                                <a:gd name="connsiteY45" fmla="*/ 6459 h 80421"/>
                                <a:gd name="connsiteX46" fmla="*/ 3183 w 11096"/>
                                <a:gd name="connsiteY46" fmla="*/ 10876 h 80421"/>
                                <a:gd name="connsiteX47" fmla="*/ 3309 w 11096"/>
                                <a:gd name="connsiteY47" fmla="*/ 4374 h 80421"/>
                                <a:gd name="connsiteX48" fmla="*/ 3413 w 11096"/>
                                <a:gd name="connsiteY48" fmla="*/ 10590 h 80421"/>
                                <a:gd name="connsiteX49" fmla="*/ 3481 w 11096"/>
                                <a:gd name="connsiteY49" fmla="*/ 4041 h 80421"/>
                                <a:gd name="connsiteX50" fmla="*/ 3581 w 11096"/>
                                <a:gd name="connsiteY50" fmla="*/ 9138 h 80421"/>
                                <a:gd name="connsiteX51" fmla="*/ 3651 w 11096"/>
                                <a:gd name="connsiteY51" fmla="*/ 7625 h 80421"/>
                                <a:gd name="connsiteX52" fmla="*/ 3778 w 11096"/>
                                <a:gd name="connsiteY52" fmla="*/ 6287 h 80421"/>
                                <a:gd name="connsiteX53" fmla="*/ 3820 w 11096"/>
                                <a:gd name="connsiteY53" fmla="*/ 9457 h 80421"/>
                                <a:gd name="connsiteX54" fmla="*/ 3906 w 11096"/>
                                <a:gd name="connsiteY54" fmla="*/ 8044 h 80421"/>
                                <a:gd name="connsiteX55" fmla="*/ 3906 w 11096"/>
                                <a:gd name="connsiteY55" fmla="*/ 11870 h 80421"/>
                                <a:gd name="connsiteX56" fmla="*/ 3990 w 11096"/>
                                <a:gd name="connsiteY56" fmla="*/ 10629 h 80421"/>
                                <a:gd name="connsiteX57" fmla="*/ 4076 w 11096"/>
                                <a:gd name="connsiteY57" fmla="*/ 8453 h 80421"/>
                                <a:gd name="connsiteX58" fmla="*/ 4076 w 11096"/>
                                <a:gd name="connsiteY58" fmla="*/ 6621 h 80421"/>
                                <a:gd name="connsiteX59" fmla="*/ 4076 w 11096"/>
                                <a:gd name="connsiteY59" fmla="*/ 5545 h 80421"/>
                                <a:gd name="connsiteX60" fmla="*/ 4119 w 11096"/>
                                <a:gd name="connsiteY60" fmla="*/ 6121 h 80421"/>
                                <a:gd name="connsiteX61" fmla="*/ 4119 w 11096"/>
                                <a:gd name="connsiteY61" fmla="*/ 6958 h 80421"/>
                                <a:gd name="connsiteX62" fmla="*/ 4245 w 11096"/>
                                <a:gd name="connsiteY62" fmla="*/ 10629 h 80421"/>
                                <a:gd name="connsiteX63" fmla="*/ 4288 w 11096"/>
                                <a:gd name="connsiteY63" fmla="*/ 10876 h 80421"/>
                                <a:gd name="connsiteX64" fmla="*/ 4459 w 11096"/>
                                <a:gd name="connsiteY64" fmla="*/ 8125 h 80421"/>
                                <a:gd name="connsiteX65" fmla="*/ 4502 w 11096"/>
                                <a:gd name="connsiteY65" fmla="*/ 7292 h 80421"/>
                                <a:gd name="connsiteX66" fmla="*/ 4629 w 11096"/>
                                <a:gd name="connsiteY66" fmla="*/ 9538 h 80421"/>
                                <a:gd name="connsiteX67" fmla="*/ 4714 w 11096"/>
                                <a:gd name="connsiteY67" fmla="*/ 9876 h 80421"/>
                                <a:gd name="connsiteX68" fmla="*/ 4757 w 11096"/>
                                <a:gd name="connsiteY68" fmla="*/ 5459 h 80421"/>
                                <a:gd name="connsiteX69" fmla="*/ 4885 w 11096"/>
                                <a:gd name="connsiteY69" fmla="*/ 8372 h 80421"/>
                                <a:gd name="connsiteX70" fmla="*/ 4952 w 11096"/>
                                <a:gd name="connsiteY70" fmla="*/ 2737 h 80421"/>
                                <a:gd name="connsiteX71" fmla="*/ 4971 w 11096"/>
                                <a:gd name="connsiteY71" fmla="*/ 9286 h 80421"/>
                                <a:gd name="connsiteX72" fmla="*/ 5057 w 11096"/>
                                <a:gd name="connsiteY72" fmla="*/ 6958 h 80421"/>
                                <a:gd name="connsiteX73" fmla="*/ 5182 w 11096"/>
                                <a:gd name="connsiteY73" fmla="*/ 8372 h 80421"/>
                                <a:gd name="connsiteX74" fmla="*/ 5297 w 11096"/>
                                <a:gd name="connsiteY74" fmla="*/ 12316 h 80421"/>
                                <a:gd name="connsiteX75" fmla="*/ 5352 w 11096"/>
                                <a:gd name="connsiteY75" fmla="*/ 5045 h 80421"/>
                                <a:gd name="connsiteX76" fmla="*/ 5395 w 11096"/>
                                <a:gd name="connsiteY76" fmla="*/ 8453 h 80421"/>
                                <a:gd name="connsiteX77" fmla="*/ 5438 w 11096"/>
                                <a:gd name="connsiteY77" fmla="*/ 7211 h 80421"/>
                                <a:gd name="connsiteX78" fmla="*/ 5524 w 11096"/>
                                <a:gd name="connsiteY78" fmla="*/ 5459 h 80421"/>
                                <a:gd name="connsiteX79" fmla="*/ 5565 w 11096"/>
                                <a:gd name="connsiteY79" fmla="*/ 6958 h 80421"/>
                                <a:gd name="connsiteX80" fmla="*/ 5752 w 11096"/>
                                <a:gd name="connsiteY80" fmla="*/ 10404 h 80421"/>
                                <a:gd name="connsiteX81" fmla="*/ 5735 w 11096"/>
                                <a:gd name="connsiteY81" fmla="*/ 7211 h 80421"/>
                                <a:gd name="connsiteX82" fmla="*/ 5778 w 11096"/>
                                <a:gd name="connsiteY82" fmla="*/ 5787 h 80421"/>
                                <a:gd name="connsiteX83" fmla="*/ 5778 w 11096"/>
                                <a:gd name="connsiteY83" fmla="*/ 6378 h 80421"/>
                                <a:gd name="connsiteX84" fmla="*/ 5778 w 11096"/>
                                <a:gd name="connsiteY84" fmla="*/ 7211 h 80421"/>
                                <a:gd name="connsiteX85" fmla="*/ 5821 w 11096"/>
                                <a:gd name="connsiteY85" fmla="*/ 6878 h 80421"/>
                                <a:gd name="connsiteX86" fmla="*/ 5865 w 11096"/>
                                <a:gd name="connsiteY86" fmla="*/ 5707 h 80421"/>
                                <a:gd name="connsiteX87" fmla="*/ 5991 w 11096"/>
                                <a:gd name="connsiteY87" fmla="*/ 7792 h 80421"/>
                                <a:gd name="connsiteX88" fmla="*/ 5991 w 11096"/>
                                <a:gd name="connsiteY88" fmla="*/ 8292 h 80421"/>
                                <a:gd name="connsiteX89" fmla="*/ 5991 w 11096"/>
                                <a:gd name="connsiteY89" fmla="*/ 7872 h 80421"/>
                                <a:gd name="connsiteX90" fmla="*/ 6033 w 11096"/>
                                <a:gd name="connsiteY90" fmla="*/ 6621 h 80421"/>
                                <a:gd name="connsiteX91" fmla="*/ 6077 w 11096"/>
                                <a:gd name="connsiteY91" fmla="*/ 5287 h 80421"/>
                                <a:gd name="connsiteX92" fmla="*/ 6161 w 11096"/>
                                <a:gd name="connsiteY92" fmla="*/ 8625 h 80421"/>
                                <a:gd name="connsiteX93" fmla="*/ 6204 w 11096"/>
                                <a:gd name="connsiteY93" fmla="*/ 7292 h 80421"/>
                                <a:gd name="connsiteX94" fmla="*/ 6204 w 11096"/>
                                <a:gd name="connsiteY94" fmla="*/ 4626 h 80421"/>
                                <a:gd name="connsiteX95" fmla="*/ 6246 w 11096"/>
                                <a:gd name="connsiteY95" fmla="*/ 6878 h 80421"/>
                                <a:gd name="connsiteX96" fmla="*/ 6288 w 11096"/>
                                <a:gd name="connsiteY96" fmla="*/ 5045 h 80421"/>
                                <a:gd name="connsiteX97" fmla="*/ 6288 w 11096"/>
                                <a:gd name="connsiteY97" fmla="*/ 9276 h 80421"/>
                                <a:gd name="connsiteX98" fmla="*/ 6416 w 11096"/>
                                <a:gd name="connsiteY98" fmla="*/ 2460 h 80421"/>
                                <a:gd name="connsiteX99" fmla="*/ 6460 w 11096"/>
                                <a:gd name="connsiteY99" fmla="*/ 10629 h 80421"/>
                                <a:gd name="connsiteX100" fmla="*/ 6502 w 11096"/>
                                <a:gd name="connsiteY100" fmla="*/ 7040 h 80421"/>
                                <a:gd name="connsiteX101" fmla="*/ 6588 w 11096"/>
                                <a:gd name="connsiteY101" fmla="*/ 10124 h 80421"/>
                                <a:gd name="connsiteX102" fmla="*/ 6631 w 11096"/>
                                <a:gd name="connsiteY102" fmla="*/ 5787 h 80421"/>
                                <a:gd name="connsiteX103" fmla="*/ 6671 w 11096"/>
                                <a:gd name="connsiteY103" fmla="*/ 8625 h 80421"/>
                                <a:gd name="connsiteX104" fmla="*/ 6714 w 11096"/>
                                <a:gd name="connsiteY104" fmla="*/ 4626 h 80421"/>
                                <a:gd name="connsiteX105" fmla="*/ 6800 w 11096"/>
                                <a:gd name="connsiteY105" fmla="*/ 8044 h 80421"/>
                                <a:gd name="connsiteX106" fmla="*/ 6800 w 11096"/>
                                <a:gd name="connsiteY106" fmla="*/ 9538 h 80421"/>
                                <a:gd name="connsiteX107" fmla="*/ 6842 w 11096"/>
                                <a:gd name="connsiteY107" fmla="*/ 9876 h 80421"/>
                                <a:gd name="connsiteX108" fmla="*/ 6842 w 11096"/>
                                <a:gd name="connsiteY108" fmla="*/ 8705 h 80421"/>
                                <a:gd name="connsiteX109" fmla="*/ 6927 w 11096"/>
                                <a:gd name="connsiteY109" fmla="*/ 6121 h 80421"/>
                                <a:gd name="connsiteX110" fmla="*/ 7054 w 11096"/>
                                <a:gd name="connsiteY110" fmla="*/ 9043 h 80421"/>
                                <a:gd name="connsiteX111" fmla="*/ 7140 w 11096"/>
                                <a:gd name="connsiteY111" fmla="*/ 5787 h 80421"/>
                                <a:gd name="connsiteX112" fmla="*/ 7140 w 11096"/>
                                <a:gd name="connsiteY112" fmla="*/ 7040 h 80421"/>
                                <a:gd name="connsiteX113" fmla="*/ 7182 w 11096"/>
                                <a:gd name="connsiteY113" fmla="*/ 7458 h 80421"/>
                                <a:gd name="connsiteX114" fmla="*/ 7182 w 11096"/>
                                <a:gd name="connsiteY114" fmla="*/ 10457 h 80421"/>
                                <a:gd name="connsiteX115" fmla="*/ 7267 w 11096"/>
                                <a:gd name="connsiteY115" fmla="*/ 9457 h 80421"/>
                                <a:gd name="connsiteX116" fmla="*/ 7308 w 11096"/>
                                <a:gd name="connsiteY116" fmla="*/ 5787 h 80421"/>
                                <a:gd name="connsiteX117" fmla="*/ 7396 w 11096"/>
                                <a:gd name="connsiteY117" fmla="*/ 6621 h 80421"/>
                                <a:gd name="connsiteX118" fmla="*/ 7482 w 11096"/>
                                <a:gd name="connsiteY118" fmla="*/ 5707 h 80421"/>
                                <a:gd name="connsiteX119" fmla="*/ 7524 w 11096"/>
                                <a:gd name="connsiteY119" fmla="*/ 6287 h 80421"/>
                                <a:gd name="connsiteX120" fmla="*/ 7565 w 11096"/>
                                <a:gd name="connsiteY120" fmla="*/ 5545 h 80421"/>
                                <a:gd name="connsiteX121" fmla="*/ 7607 w 11096"/>
                                <a:gd name="connsiteY121" fmla="*/ 11628 h 80421"/>
                                <a:gd name="connsiteX122" fmla="*/ 7607 w 11096"/>
                                <a:gd name="connsiteY122" fmla="*/ 6707 h 80421"/>
                                <a:gd name="connsiteX123" fmla="*/ 7692 w 11096"/>
                                <a:gd name="connsiteY123" fmla="*/ 3541 h 80421"/>
                                <a:gd name="connsiteX124" fmla="*/ 7790 w 11096"/>
                                <a:gd name="connsiteY124" fmla="*/ 8103 h 80421"/>
                                <a:gd name="connsiteX125" fmla="*/ 7822 w 11096"/>
                                <a:gd name="connsiteY125" fmla="*/ 4294 h 80421"/>
                                <a:gd name="connsiteX126" fmla="*/ 7906 w 11096"/>
                                <a:gd name="connsiteY126" fmla="*/ 7292 h 80421"/>
                                <a:gd name="connsiteX127" fmla="*/ 7906 w 11096"/>
                                <a:gd name="connsiteY127" fmla="*/ 9457 h 80421"/>
                                <a:gd name="connsiteX128" fmla="*/ 7950 w 11096"/>
                                <a:gd name="connsiteY128" fmla="*/ 5868 h 80421"/>
                                <a:gd name="connsiteX129" fmla="*/ 8118 w 11096"/>
                                <a:gd name="connsiteY129" fmla="*/ 3455 h 80421"/>
                                <a:gd name="connsiteX130" fmla="*/ 8161 w 11096"/>
                                <a:gd name="connsiteY130" fmla="*/ 9538 h 80421"/>
                                <a:gd name="connsiteX131" fmla="*/ 8247 w 11096"/>
                                <a:gd name="connsiteY131" fmla="*/ 4041 h 80421"/>
                                <a:gd name="connsiteX132" fmla="*/ 8372 w 11096"/>
                                <a:gd name="connsiteY132" fmla="*/ 6958 h 80421"/>
                                <a:gd name="connsiteX133" fmla="*/ 8417 w 11096"/>
                                <a:gd name="connsiteY133" fmla="*/ 4374 h 80421"/>
                                <a:gd name="connsiteX134" fmla="*/ 8417 w 11096"/>
                                <a:gd name="connsiteY134" fmla="*/ 10215 h 80421"/>
                                <a:gd name="connsiteX135" fmla="*/ 8545 w 11096"/>
                                <a:gd name="connsiteY135" fmla="*/ 6121 h 80421"/>
                                <a:gd name="connsiteX136" fmla="*/ 8587 w 11096"/>
                                <a:gd name="connsiteY136" fmla="*/ 7211 h 80421"/>
                                <a:gd name="connsiteX137" fmla="*/ 8629 w 11096"/>
                                <a:gd name="connsiteY137" fmla="*/ 10038 h 80421"/>
                                <a:gd name="connsiteX138" fmla="*/ 8714 w 11096"/>
                                <a:gd name="connsiteY138" fmla="*/ 4374 h 80421"/>
                                <a:gd name="connsiteX139" fmla="*/ 8799 w 11096"/>
                                <a:gd name="connsiteY139" fmla="*/ 5868 h 80421"/>
                                <a:gd name="connsiteX140" fmla="*/ 9013 w 11096"/>
                                <a:gd name="connsiteY140" fmla="*/ 9796 h 80421"/>
                                <a:gd name="connsiteX141" fmla="*/ 9097 w 11096"/>
                                <a:gd name="connsiteY141" fmla="*/ 7458 h 80421"/>
                                <a:gd name="connsiteX142" fmla="*/ 9226 w 11096"/>
                                <a:gd name="connsiteY142" fmla="*/ 4455 h 80421"/>
                                <a:gd name="connsiteX143" fmla="*/ 9268 w 11096"/>
                                <a:gd name="connsiteY143" fmla="*/ 7535 h 80421"/>
                                <a:gd name="connsiteX144" fmla="*/ 9310 w 11096"/>
                                <a:gd name="connsiteY144" fmla="*/ 8372 h 80421"/>
                                <a:gd name="connsiteX145" fmla="*/ 9310 w 11096"/>
                                <a:gd name="connsiteY145" fmla="*/ 8705 h 80421"/>
                                <a:gd name="connsiteX146" fmla="*/ 9438 w 11096"/>
                                <a:gd name="connsiteY146" fmla="*/ 6707 h 80421"/>
                                <a:gd name="connsiteX147" fmla="*/ 9523 w 11096"/>
                                <a:gd name="connsiteY147" fmla="*/ 8372 h 80421"/>
                                <a:gd name="connsiteX148" fmla="*/ 9564 w 11096"/>
                                <a:gd name="connsiteY148" fmla="*/ 8044 h 80421"/>
                                <a:gd name="connsiteX149" fmla="*/ 9564 w 11096"/>
                                <a:gd name="connsiteY149" fmla="*/ 5545 h 80421"/>
                                <a:gd name="connsiteX150" fmla="*/ 9692 w 11096"/>
                                <a:gd name="connsiteY150" fmla="*/ 9624 h 80421"/>
                                <a:gd name="connsiteX151" fmla="*/ 9692 w 11096"/>
                                <a:gd name="connsiteY151" fmla="*/ 7535 h 80421"/>
                                <a:gd name="connsiteX152" fmla="*/ 9778 w 11096"/>
                                <a:gd name="connsiteY152" fmla="*/ 8125 h 80421"/>
                                <a:gd name="connsiteX153" fmla="*/ 9862 w 11096"/>
                                <a:gd name="connsiteY153" fmla="*/ 9043 h 80421"/>
                                <a:gd name="connsiteX154" fmla="*/ 9992 w 11096"/>
                                <a:gd name="connsiteY154" fmla="*/ 5868 h 80421"/>
                                <a:gd name="connsiteX155" fmla="*/ 9992 w 11096"/>
                                <a:gd name="connsiteY155" fmla="*/ 7872 h 80421"/>
                                <a:gd name="connsiteX156" fmla="*/ 10161 w 11096"/>
                                <a:gd name="connsiteY156" fmla="*/ 6459 h 80421"/>
                                <a:gd name="connsiteX157" fmla="*/ 11096 w 11096"/>
                                <a:gd name="connsiteY157" fmla="*/ 80421 h 80421"/>
                                <a:gd name="connsiteX0" fmla="*/ 0 w 11096"/>
                                <a:gd name="connsiteY0" fmla="*/ 8034 h 80421"/>
                                <a:gd name="connsiteX1" fmla="*/ 184 w 11096"/>
                                <a:gd name="connsiteY1" fmla="*/ 5314 h 80421"/>
                                <a:gd name="connsiteX2" fmla="*/ 291 w 11096"/>
                                <a:gd name="connsiteY2" fmla="*/ 10710 h 80421"/>
                                <a:gd name="connsiteX3" fmla="*/ 291 w 11096"/>
                                <a:gd name="connsiteY3" fmla="*/ 9457 h 80421"/>
                                <a:gd name="connsiteX4" fmla="*/ 375 w 11096"/>
                                <a:gd name="connsiteY4" fmla="*/ 6878 h 80421"/>
                                <a:gd name="connsiteX5" fmla="*/ 416 w 11096"/>
                                <a:gd name="connsiteY5" fmla="*/ 9205 h 80421"/>
                                <a:gd name="connsiteX6" fmla="*/ 501 w 11096"/>
                                <a:gd name="connsiteY6" fmla="*/ 10457 h 80421"/>
                                <a:gd name="connsiteX7" fmla="*/ 544 w 11096"/>
                                <a:gd name="connsiteY7" fmla="*/ 10457 h 80421"/>
                                <a:gd name="connsiteX8" fmla="*/ 544 w 11096"/>
                                <a:gd name="connsiteY8" fmla="*/ 4955 h 80421"/>
                                <a:gd name="connsiteX9" fmla="*/ 631 w 11096"/>
                                <a:gd name="connsiteY9" fmla="*/ 7535 h 80421"/>
                                <a:gd name="connsiteX10" fmla="*/ 758 w 11096"/>
                                <a:gd name="connsiteY10" fmla="*/ 6378 h 80421"/>
                                <a:gd name="connsiteX11" fmla="*/ 843 w 11096"/>
                                <a:gd name="connsiteY11" fmla="*/ 9876 h 80421"/>
                                <a:gd name="connsiteX12" fmla="*/ 970 w 11096"/>
                                <a:gd name="connsiteY12" fmla="*/ 4707 h 80421"/>
                                <a:gd name="connsiteX13" fmla="*/ 970 w 11096"/>
                                <a:gd name="connsiteY13" fmla="*/ 9043 h 80421"/>
                                <a:gd name="connsiteX14" fmla="*/ 1140 w 11096"/>
                                <a:gd name="connsiteY14" fmla="*/ 7535 h 80421"/>
                                <a:gd name="connsiteX15" fmla="*/ 1140 w 11096"/>
                                <a:gd name="connsiteY15" fmla="*/ 11290 h 80421"/>
                                <a:gd name="connsiteX16" fmla="*/ 1268 w 11096"/>
                                <a:gd name="connsiteY16" fmla="*/ 9286 h 80421"/>
                                <a:gd name="connsiteX17" fmla="*/ 1316 w 11096"/>
                                <a:gd name="connsiteY17" fmla="*/ 6196 h 80421"/>
                                <a:gd name="connsiteX18" fmla="*/ 1439 w 11096"/>
                                <a:gd name="connsiteY18" fmla="*/ 9876 h 80421"/>
                                <a:gd name="connsiteX19" fmla="*/ 1480 w 11096"/>
                                <a:gd name="connsiteY19" fmla="*/ 11789 h 80421"/>
                                <a:gd name="connsiteX20" fmla="*/ 1566 w 11096"/>
                                <a:gd name="connsiteY20" fmla="*/ 6121 h 80421"/>
                                <a:gd name="connsiteX21" fmla="*/ 1652 w 11096"/>
                                <a:gd name="connsiteY21" fmla="*/ 9043 h 80421"/>
                                <a:gd name="connsiteX22" fmla="*/ 1716 w 11096"/>
                                <a:gd name="connsiteY22" fmla="*/ 0 h 80421"/>
                                <a:gd name="connsiteX23" fmla="*/ 1821 w 11096"/>
                                <a:gd name="connsiteY23" fmla="*/ 9876 h 80421"/>
                                <a:gd name="connsiteX24" fmla="*/ 1949 w 11096"/>
                                <a:gd name="connsiteY24" fmla="*/ 6707 h 80421"/>
                                <a:gd name="connsiteX25" fmla="*/ 2034 w 11096"/>
                                <a:gd name="connsiteY25" fmla="*/ 5787 h 80421"/>
                                <a:gd name="connsiteX26" fmla="*/ 2034 w 11096"/>
                                <a:gd name="connsiteY26" fmla="*/ 5287 h 80421"/>
                                <a:gd name="connsiteX27" fmla="*/ 2119 w 11096"/>
                                <a:gd name="connsiteY27" fmla="*/ 10457 h 80421"/>
                                <a:gd name="connsiteX28" fmla="*/ 2161 w 11096"/>
                                <a:gd name="connsiteY28" fmla="*/ 9876 h 80421"/>
                                <a:gd name="connsiteX29" fmla="*/ 2245 w 11096"/>
                                <a:gd name="connsiteY29" fmla="*/ 9286 h 80421"/>
                                <a:gd name="connsiteX30" fmla="*/ 2288 w 11096"/>
                                <a:gd name="connsiteY30" fmla="*/ 3202 h 80421"/>
                                <a:gd name="connsiteX31" fmla="*/ 2288 w 11096"/>
                                <a:gd name="connsiteY31" fmla="*/ 8372 h 80421"/>
                                <a:gd name="connsiteX32" fmla="*/ 2333 w 11096"/>
                                <a:gd name="connsiteY32" fmla="*/ 11290 h 80421"/>
                                <a:gd name="connsiteX33" fmla="*/ 2509 w 11096"/>
                                <a:gd name="connsiteY33" fmla="*/ 5964 h 80421"/>
                                <a:gd name="connsiteX34" fmla="*/ 2545 w 11096"/>
                                <a:gd name="connsiteY34" fmla="*/ 10038 h 80421"/>
                                <a:gd name="connsiteX35" fmla="*/ 2545 w 11096"/>
                                <a:gd name="connsiteY35" fmla="*/ 10629 h 80421"/>
                                <a:gd name="connsiteX36" fmla="*/ 2587 w 11096"/>
                                <a:gd name="connsiteY36" fmla="*/ 10376 h 80421"/>
                                <a:gd name="connsiteX37" fmla="*/ 2674 w 11096"/>
                                <a:gd name="connsiteY37" fmla="*/ 8872 h 80421"/>
                                <a:gd name="connsiteX38" fmla="*/ 2757 w 11096"/>
                                <a:gd name="connsiteY38" fmla="*/ 6459 h 80421"/>
                                <a:gd name="connsiteX39" fmla="*/ 2799 w 11096"/>
                                <a:gd name="connsiteY39" fmla="*/ 8044 h 80421"/>
                                <a:gd name="connsiteX40" fmla="*/ 2885 w 11096"/>
                                <a:gd name="connsiteY40" fmla="*/ 9043 h 80421"/>
                                <a:gd name="connsiteX41" fmla="*/ 2885 w 11096"/>
                                <a:gd name="connsiteY41" fmla="*/ 9876 h 80421"/>
                                <a:gd name="connsiteX42" fmla="*/ 2927 w 11096"/>
                                <a:gd name="connsiteY42" fmla="*/ 9043 h 80421"/>
                                <a:gd name="connsiteX43" fmla="*/ 2968 w 11096"/>
                                <a:gd name="connsiteY43" fmla="*/ 8044 h 80421"/>
                                <a:gd name="connsiteX44" fmla="*/ 3013 w 11096"/>
                                <a:gd name="connsiteY44" fmla="*/ 6707 h 80421"/>
                                <a:gd name="connsiteX45" fmla="*/ 3013 w 11096"/>
                                <a:gd name="connsiteY45" fmla="*/ 6459 h 80421"/>
                                <a:gd name="connsiteX46" fmla="*/ 3183 w 11096"/>
                                <a:gd name="connsiteY46" fmla="*/ 10876 h 80421"/>
                                <a:gd name="connsiteX47" fmla="*/ 3309 w 11096"/>
                                <a:gd name="connsiteY47" fmla="*/ 4374 h 80421"/>
                                <a:gd name="connsiteX48" fmla="*/ 3413 w 11096"/>
                                <a:gd name="connsiteY48" fmla="*/ 10590 h 80421"/>
                                <a:gd name="connsiteX49" fmla="*/ 3481 w 11096"/>
                                <a:gd name="connsiteY49" fmla="*/ 4041 h 80421"/>
                                <a:gd name="connsiteX50" fmla="*/ 3581 w 11096"/>
                                <a:gd name="connsiteY50" fmla="*/ 9138 h 80421"/>
                                <a:gd name="connsiteX51" fmla="*/ 3651 w 11096"/>
                                <a:gd name="connsiteY51" fmla="*/ 7625 h 80421"/>
                                <a:gd name="connsiteX52" fmla="*/ 3778 w 11096"/>
                                <a:gd name="connsiteY52" fmla="*/ 6287 h 80421"/>
                                <a:gd name="connsiteX53" fmla="*/ 3820 w 11096"/>
                                <a:gd name="connsiteY53" fmla="*/ 9457 h 80421"/>
                                <a:gd name="connsiteX54" fmla="*/ 3906 w 11096"/>
                                <a:gd name="connsiteY54" fmla="*/ 8044 h 80421"/>
                                <a:gd name="connsiteX55" fmla="*/ 3906 w 11096"/>
                                <a:gd name="connsiteY55" fmla="*/ 11870 h 80421"/>
                                <a:gd name="connsiteX56" fmla="*/ 3990 w 11096"/>
                                <a:gd name="connsiteY56" fmla="*/ 10629 h 80421"/>
                                <a:gd name="connsiteX57" fmla="*/ 4076 w 11096"/>
                                <a:gd name="connsiteY57" fmla="*/ 8453 h 80421"/>
                                <a:gd name="connsiteX58" fmla="*/ 4076 w 11096"/>
                                <a:gd name="connsiteY58" fmla="*/ 6621 h 80421"/>
                                <a:gd name="connsiteX59" fmla="*/ 4076 w 11096"/>
                                <a:gd name="connsiteY59" fmla="*/ 5545 h 80421"/>
                                <a:gd name="connsiteX60" fmla="*/ 4119 w 11096"/>
                                <a:gd name="connsiteY60" fmla="*/ 6121 h 80421"/>
                                <a:gd name="connsiteX61" fmla="*/ 4119 w 11096"/>
                                <a:gd name="connsiteY61" fmla="*/ 6958 h 80421"/>
                                <a:gd name="connsiteX62" fmla="*/ 4245 w 11096"/>
                                <a:gd name="connsiteY62" fmla="*/ 10629 h 80421"/>
                                <a:gd name="connsiteX63" fmla="*/ 4288 w 11096"/>
                                <a:gd name="connsiteY63" fmla="*/ 10876 h 80421"/>
                                <a:gd name="connsiteX64" fmla="*/ 4459 w 11096"/>
                                <a:gd name="connsiteY64" fmla="*/ 8125 h 80421"/>
                                <a:gd name="connsiteX65" fmla="*/ 4502 w 11096"/>
                                <a:gd name="connsiteY65" fmla="*/ 7292 h 80421"/>
                                <a:gd name="connsiteX66" fmla="*/ 4629 w 11096"/>
                                <a:gd name="connsiteY66" fmla="*/ 9538 h 80421"/>
                                <a:gd name="connsiteX67" fmla="*/ 4714 w 11096"/>
                                <a:gd name="connsiteY67" fmla="*/ 9876 h 80421"/>
                                <a:gd name="connsiteX68" fmla="*/ 4757 w 11096"/>
                                <a:gd name="connsiteY68" fmla="*/ 5459 h 80421"/>
                                <a:gd name="connsiteX69" fmla="*/ 4885 w 11096"/>
                                <a:gd name="connsiteY69" fmla="*/ 8372 h 80421"/>
                                <a:gd name="connsiteX70" fmla="*/ 4952 w 11096"/>
                                <a:gd name="connsiteY70" fmla="*/ 2737 h 80421"/>
                                <a:gd name="connsiteX71" fmla="*/ 4971 w 11096"/>
                                <a:gd name="connsiteY71" fmla="*/ 9286 h 80421"/>
                                <a:gd name="connsiteX72" fmla="*/ 5057 w 11096"/>
                                <a:gd name="connsiteY72" fmla="*/ 6958 h 80421"/>
                                <a:gd name="connsiteX73" fmla="*/ 5182 w 11096"/>
                                <a:gd name="connsiteY73" fmla="*/ 8372 h 80421"/>
                                <a:gd name="connsiteX74" fmla="*/ 5297 w 11096"/>
                                <a:gd name="connsiteY74" fmla="*/ 12316 h 80421"/>
                                <a:gd name="connsiteX75" fmla="*/ 5352 w 11096"/>
                                <a:gd name="connsiteY75" fmla="*/ 5045 h 80421"/>
                                <a:gd name="connsiteX76" fmla="*/ 5395 w 11096"/>
                                <a:gd name="connsiteY76" fmla="*/ 8453 h 80421"/>
                                <a:gd name="connsiteX77" fmla="*/ 5438 w 11096"/>
                                <a:gd name="connsiteY77" fmla="*/ 7211 h 80421"/>
                                <a:gd name="connsiteX78" fmla="*/ 5524 w 11096"/>
                                <a:gd name="connsiteY78" fmla="*/ 5459 h 80421"/>
                                <a:gd name="connsiteX79" fmla="*/ 5565 w 11096"/>
                                <a:gd name="connsiteY79" fmla="*/ 6958 h 80421"/>
                                <a:gd name="connsiteX80" fmla="*/ 5752 w 11096"/>
                                <a:gd name="connsiteY80" fmla="*/ 10404 h 80421"/>
                                <a:gd name="connsiteX81" fmla="*/ 5735 w 11096"/>
                                <a:gd name="connsiteY81" fmla="*/ 7211 h 80421"/>
                                <a:gd name="connsiteX82" fmla="*/ 5778 w 11096"/>
                                <a:gd name="connsiteY82" fmla="*/ 5787 h 80421"/>
                                <a:gd name="connsiteX83" fmla="*/ 5778 w 11096"/>
                                <a:gd name="connsiteY83" fmla="*/ 6378 h 80421"/>
                                <a:gd name="connsiteX84" fmla="*/ 5778 w 11096"/>
                                <a:gd name="connsiteY84" fmla="*/ 7211 h 80421"/>
                                <a:gd name="connsiteX85" fmla="*/ 5821 w 11096"/>
                                <a:gd name="connsiteY85" fmla="*/ 6878 h 80421"/>
                                <a:gd name="connsiteX86" fmla="*/ 5865 w 11096"/>
                                <a:gd name="connsiteY86" fmla="*/ 5707 h 80421"/>
                                <a:gd name="connsiteX87" fmla="*/ 5991 w 11096"/>
                                <a:gd name="connsiteY87" fmla="*/ 7792 h 80421"/>
                                <a:gd name="connsiteX88" fmla="*/ 5991 w 11096"/>
                                <a:gd name="connsiteY88" fmla="*/ 8292 h 80421"/>
                                <a:gd name="connsiteX89" fmla="*/ 5991 w 11096"/>
                                <a:gd name="connsiteY89" fmla="*/ 7872 h 80421"/>
                                <a:gd name="connsiteX90" fmla="*/ 6033 w 11096"/>
                                <a:gd name="connsiteY90" fmla="*/ 6621 h 80421"/>
                                <a:gd name="connsiteX91" fmla="*/ 6077 w 11096"/>
                                <a:gd name="connsiteY91" fmla="*/ 5287 h 80421"/>
                                <a:gd name="connsiteX92" fmla="*/ 6161 w 11096"/>
                                <a:gd name="connsiteY92" fmla="*/ 8625 h 80421"/>
                                <a:gd name="connsiteX93" fmla="*/ 6204 w 11096"/>
                                <a:gd name="connsiteY93" fmla="*/ 7292 h 80421"/>
                                <a:gd name="connsiteX94" fmla="*/ 6204 w 11096"/>
                                <a:gd name="connsiteY94" fmla="*/ 4626 h 80421"/>
                                <a:gd name="connsiteX95" fmla="*/ 6246 w 11096"/>
                                <a:gd name="connsiteY95" fmla="*/ 6878 h 80421"/>
                                <a:gd name="connsiteX96" fmla="*/ 6288 w 11096"/>
                                <a:gd name="connsiteY96" fmla="*/ 5045 h 80421"/>
                                <a:gd name="connsiteX97" fmla="*/ 6288 w 11096"/>
                                <a:gd name="connsiteY97" fmla="*/ 9276 h 80421"/>
                                <a:gd name="connsiteX98" fmla="*/ 6416 w 11096"/>
                                <a:gd name="connsiteY98" fmla="*/ 2460 h 80421"/>
                                <a:gd name="connsiteX99" fmla="*/ 6460 w 11096"/>
                                <a:gd name="connsiteY99" fmla="*/ 10629 h 80421"/>
                                <a:gd name="connsiteX100" fmla="*/ 6502 w 11096"/>
                                <a:gd name="connsiteY100" fmla="*/ 7040 h 80421"/>
                                <a:gd name="connsiteX101" fmla="*/ 6588 w 11096"/>
                                <a:gd name="connsiteY101" fmla="*/ 10124 h 80421"/>
                                <a:gd name="connsiteX102" fmla="*/ 6631 w 11096"/>
                                <a:gd name="connsiteY102" fmla="*/ 5787 h 80421"/>
                                <a:gd name="connsiteX103" fmla="*/ 6671 w 11096"/>
                                <a:gd name="connsiteY103" fmla="*/ 8625 h 80421"/>
                                <a:gd name="connsiteX104" fmla="*/ 6714 w 11096"/>
                                <a:gd name="connsiteY104" fmla="*/ 4626 h 80421"/>
                                <a:gd name="connsiteX105" fmla="*/ 6800 w 11096"/>
                                <a:gd name="connsiteY105" fmla="*/ 8044 h 80421"/>
                                <a:gd name="connsiteX106" fmla="*/ 6800 w 11096"/>
                                <a:gd name="connsiteY106" fmla="*/ 9538 h 80421"/>
                                <a:gd name="connsiteX107" fmla="*/ 6842 w 11096"/>
                                <a:gd name="connsiteY107" fmla="*/ 9876 h 80421"/>
                                <a:gd name="connsiteX108" fmla="*/ 6842 w 11096"/>
                                <a:gd name="connsiteY108" fmla="*/ 8705 h 80421"/>
                                <a:gd name="connsiteX109" fmla="*/ 6927 w 11096"/>
                                <a:gd name="connsiteY109" fmla="*/ 6121 h 80421"/>
                                <a:gd name="connsiteX110" fmla="*/ 7054 w 11096"/>
                                <a:gd name="connsiteY110" fmla="*/ 9043 h 80421"/>
                                <a:gd name="connsiteX111" fmla="*/ 7140 w 11096"/>
                                <a:gd name="connsiteY111" fmla="*/ 5787 h 80421"/>
                                <a:gd name="connsiteX112" fmla="*/ 7140 w 11096"/>
                                <a:gd name="connsiteY112" fmla="*/ 7040 h 80421"/>
                                <a:gd name="connsiteX113" fmla="*/ 7182 w 11096"/>
                                <a:gd name="connsiteY113" fmla="*/ 7458 h 80421"/>
                                <a:gd name="connsiteX114" fmla="*/ 7182 w 11096"/>
                                <a:gd name="connsiteY114" fmla="*/ 10457 h 80421"/>
                                <a:gd name="connsiteX115" fmla="*/ 7267 w 11096"/>
                                <a:gd name="connsiteY115" fmla="*/ 9457 h 80421"/>
                                <a:gd name="connsiteX116" fmla="*/ 7308 w 11096"/>
                                <a:gd name="connsiteY116" fmla="*/ 5787 h 80421"/>
                                <a:gd name="connsiteX117" fmla="*/ 7396 w 11096"/>
                                <a:gd name="connsiteY117" fmla="*/ 6621 h 80421"/>
                                <a:gd name="connsiteX118" fmla="*/ 7482 w 11096"/>
                                <a:gd name="connsiteY118" fmla="*/ 5707 h 80421"/>
                                <a:gd name="connsiteX119" fmla="*/ 7524 w 11096"/>
                                <a:gd name="connsiteY119" fmla="*/ 6287 h 80421"/>
                                <a:gd name="connsiteX120" fmla="*/ 7565 w 11096"/>
                                <a:gd name="connsiteY120" fmla="*/ 5545 h 80421"/>
                                <a:gd name="connsiteX121" fmla="*/ 7607 w 11096"/>
                                <a:gd name="connsiteY121" fmla="*/ 11628 h 80421"/>
                                <a:gd name="connsiteX122" fmla="*/ 7607 w 11096"/>
                                <a:gd name="connsiteY122" fmla="*/ 6707 h 80421"/>
                                <a:gd name="connsiteX123" fmla="*/ 7692 w 11096"/>
                                <a:gd name="connsiteY123" fmla="*/ 3541 h 80421"/>
                                <a:gd name="connsiteX124" fmla="*/ 7790 w 11096"/>
                                <a:gd name="connsiteY124" fmla="*/ 8103 h 80421"/>
                                <a:gd name="connsiteX125" fmla="*/ 7822 w 11096"/>
                                <a:gd name="connsiteY125" fmla="*/ 4294 h 80421"/>
                                <a:gd name="connsiteX126" fmla="*/ 7906 w 11096"/>
                                <a:gd name="connsiteY126" fmla="*/ 7292 h 80421"/>
                                <a:gd name="connsiteX127" fmla="*/ 7906 w 11096"/>
                                <a:gd name="connsiteY127" fmla="*/ 9457 h 80421"/>
                                <a:gd name="connsiteX128" fmla="*/ 7950 w 11096"/>
                                <a:gd name="connsiteY128" fmla="*/ 5868 h 80421"/>
                                <a:gd name="connsiteX129" fmla="*/ 8118 w 11096"/>
                                <a:gd name="connsiteY129" fmla="*/ 3455 h 80421"/>
                                <a:gd name="connsiteX130" fmla="*/ 8161 w 11096"/>
                                <a:gd name="connsiteY130" fmla="*/ 9538 h 80421"/>
                                <a:gd name="connsiteX131" fmla="*/ 8247 w 11096"/>
                                <a:gd name="connsiteY131" fmla="*/ 4041 h 80421"/>
                                <a:gd name="connsiteX132" fmla="*/ 8372 w 11096"/>
                                <a:gd name="connsiteY132" fmla="*/ 6958 h 80421"/>
                                <a:gd name="connsiteX133" fmla="*/ 8417 w 11096"/>
                                <a:gd name="connsiteY133" fmla="*/ 4374 h 80421"/>
                                <a:gd name="connsiteX134" fmla="*/ 8417 w 11096"/>
                                <a:gd name="connsiteY134" fmla="*/ 10215 h 80421"/>
                                <a:gd name="connsiteX135" fmla="*/ 8545 w 11096"/>
                                <a:gd name="connsiteY135" fmla="*/ 6121 h 80421"/>
                                <a:gd name="connsiteX136" fmla="*/ 8587 w 11096"/>
                                <a:gd name="connsiteY136" fmla="*/ 7211 h 80421"/>
                                <a:gd name="connsiteX137" fmla="*/ 8629 w 11096"/>
                                <a:gd name="connsiteY137" fmla="*/ 10038 h 80421"/>
                                <a:gd name="connsiteX138" fmla="*/ 8714 w 11096"/>
                                <a:gd name="connsiteY138" fmla="*/ 4374 h 80421"/>
                                <a:gd name="connsiteX139" fmla="*/ 8799 w 11096"/>
                                <a:gd name="connsiteY139" fmla="*/ 5868 h 80421"/>
                                <a:gd name="connsiteX140" fmla="*/ 9013 w 11096"/>
                                <a:gd name="connsiteY140" fmla="*/ 9796 h 80421"/>
                                <a:gd name="connsiteX141" fmla="*/ 9097 w 11096"/>
                                <a:gd name="connsiteY141" fmla="*/ 7458 h 80421"/>
                                <a:gd name="connsiteX142" fmla="*/ 9226 w 11096"/>
                                <a:gd name="connsiteY142" fmla="*/ 4455 h 80421"/>
                                <a:gd name="connsiteX143" fmla="*/ 9268 w 11096"/>
                                <a:gd name="connsiteY143" fmla="*/ 7535 h 80421"/>
                                <a:gd name="connsiteX144" fmla="*/ 9310 w 11096"/>
                                <a:gd name="connsiteY144" fmla="*/ 8372 h 80421"/>
                                <a:gd name="connsiteX145" fmla="*/ 9310 w 11096"/>
                                <a:gd name="connsiteY145" fmla="*/ 8705 h 80421"/>
                                <a:gd name="connsiteX146" fmla="*/ 9438 w 11096"/>
                                <a:gd name="connsiteY146" fmla="*/ 6707 h 80421"/>
                                <a:gd name="connsiteX147" fmla="*/ 9523 w 11096"/>
                                <a:gd name="connsiteY147" fmla="*/ 8372 h 80421"/>
                                <a:gd name="connsiteX148" fmla="*/ 9564 w 11096"/>
                                <a:gd name="connsiteY148" fmla="*/ 8044 h 80421"/>
                                <a:gd name="connsiteX149" fmla="*/ 9564 w 11096"/>
                                <a:gd name="connsiteY149" fmla="*/ 5545 h 80421"/>
                                <a:gd name="connsiteX150" fmla="*/ 9692 w 11096"/>
                                <a:gd name="connsiteY150" fmla="*/ 9624 h 80421"/>
                                <a:gd name="connsiteX151" fmla="*/ 9692 w 11096"/>
                                <a:gd name="connsiteY151" fmla="*/ 7535 h 80421"/>
                                <a:gd name="connsiteX152" fmla="*/ 9778 w 11096"/>
                                <a:gd name="connsiteY152" fmla="*/ 8125 h 80421"/>
                                <a:gd name="connsiteX153" fmla="*/ 9862 w 11096"/>
                                <a:gd name="connsiteY153" fmla="*/ 9043 h 80421"/>
                                <a:gd name="connsiteX154" fmla="*/ 9992 w 11096"/>
                                <a:gd name="connsiteY154" fmla="*/ 5868 h 80421"/>
                                <a:gd name="connsiteX155" fmla="*/ 9992 w 11096"/>
                                <a:gd name="connsiteY155" fmla="*/ 7872 h 80421"/>
                                <a:gd name="connsiteX156" fmla="*/ 10161 w 11096"/>
                                <a:gd name="connsiteY156" fmla="*/ 6459 h 80421"/>
                                <a:gd name="connsiteX157" fmla="*/ 11096 w 11096"/>
                                <a:gd name="connsiteY157" fmla="*/ 80421 h 80421"/>
                                <a:gd name="connsiteX0" fmla="*/ 0 w 11943"/>
                                <a:gd name="connsiteY0" fmla="*/ 79878 h 80421"/>
                                <a:gd name="connsiteX1" fmla="*/ 1031 w 11943"/>
                                <a:gd name="connsiteY1" fmla="*/ 5314 h 80421"/>
                                <a:gd name="connsiteX2" fmla="*/ 1138 w 11943"/>
                                <a:gd name="connsiteY2" fmla="*/ 10710 h 80421"/>
                                <a:gd name="connsiteX3" fmla="*/ 1138 w 11943"/>
                                <a:gd name="connsiteY3" fmla="*/ 9457 h 80421"/>
                                <a:gd name="connsiteX4" fmla="*/ 1222 w 11943"/>
                                <a:gd name="connsiteY4" fmla="*/ 6878 h 80421"/>
                                <a:gd name="connsiteX5" fmla="*/ 1263 w 11943"/>
                                <a:gd name="connsiteY5" fmla="*/ 9205 h 80421"/>
                                <a:gd name="connsiteX6" fmla="*/ 1348 w 11943"/>
                                <a:gd name="connsiteY6" fmla="*/ 10457 h 80421"/>
                                <a:gd name="connsiteX7" fmla="*/ 1391 w 11943"/>
                                <a:gd name="connsiteY7" fmla="*/ 10457 h 80421"/>
                                <a:gd name="connsiteX8" fmla="*/ 1391 w 11943"/>
                                <a:gd name="connsiteY8" fmla="*/ 4955 h 80421"/>
                                <a:gd name="connsiteX9" fmla="*/ 1478 w 11943"/>
                                <a:gd name="connsiteY9" fmla="*/ 7535 h 80421"/>
                                <a:gd name="connsiteX10" fmla="*/ 1605 w 11943"/>
                                <a:gd name="connsiteY10" fmla="*/ 6378 h 80421"/>
                                <a:gd name="connsiteX11" fmla="*/ 1690 w 11943"/>
                                <a:gd name="connsiteY11" fmla="*/ 9876 h 80421"/>
                                <a:gd name="connsiteX12" fmla="*/ 1817 w 11943"/>
                                <a:gd name="connsiteY12" fmla="*/ 4707 h 80421"/>
                                <a:gd name="connsiteX13" fmla="*/ 1817 w 11943"/>
                                <a:gd name="connsiteY13" fmla="*/ 9043 h 80421"/>
                                <a:gd name="connsiteX14" fmla="*/ 1987 w 11943"/>
                                <a:gd name="connsiteY14" fmla="*/ 7535 h 80421"/>
                                <a:gd name="connsiteX15" fmla="*/ 1987 w 11943"/>
                                <a:gd name="connsiteY15" fmla="*/ 11290 h 80421"/>
                                <a:gd name="connsiteX16" fmla="*/ 2115 w 11943"/>
                                <a:gd name="connsiteY16" fmla="*/ 9286 h 80421"/>
                                <a:gd name="connsiteX17" fmla="*/ 2163 w 11943"/>
                                <a:gd name="connsiteY17" fmla="*/ 6196 h 80421"/>
                                <a:gd name="connsiteX18" fmla="*/ 2286 w 11943"/>
                                <a:gd name="connsiteY18" fmla="*/ 9876 h 80421"/>
                                <a:gd name="connsiteX19" fmla="*/ 2327 w 11943"/>
                                <a:gd name="connsiteY19" fmla="*/ 11789 h 80421"/>
                                <a:gd name="connsiteX20" fmla="*/ 2413 w 11943"/>
                                <a:gd name="connsiteY20" fmla="*/ 6121 h 80421"/>
                                <a:gd name="connsiteX21" fmla="*/ 2499 w 11943"/>
                                <a:gd name="connsiteY21" fmla="*/ 9043 h 80421"/>
                                <a:gd name="connsiteX22" fmla="*/ 2563 w 11943"/>
                                <a:gd name="connsiteY22" fmla="*/ 0 h 80421"/>
                                <a:gd name="connsiteX23" fmla="*/ 2668 w 11943"/>
                                <a:gd name="connsiteY23" fmla="*/ 9876 h 80421"/>
                                <a:gd name="connsiteX24" fmla="*/ 2796 w 11943"/>
                                <a:gd name="connsiteY24" fmla="*/ 6707 h 80421"/>
                                <a:gd name="connsiteX25" fmla="*/ 2881 w 11943"/>
                                <a:gd name="connsiteY25" fmla="*/ 5787 h 80421"/>
                                <a:gd name="connsiteX26" fmla="*/ 2881 w 11943"/>
                                <a:gd name="connsiteY26" fmla="*/ 5287 h 80421"/>
                                <a:gd name="connsiteX27" fmla="*/ 2966 w 11943"/>
                                <a:gd name="connsiteY27" fmla="*/ 10457 h 80421"/>
                                <a:gd name="connsiteX28" fmla="*/ 3008 w 11943"/>
                                <a:gd name="connsiteY28" fmla="*/ 9876 h 80421"/>
                                <a:gd name="connsiteX29" fmla="*/ 3092 w 11943"/>
                                <a:gd name="connsiteY29" fmla="*/ 9286 h 80421"/>
                                <a:gd name="connsiteX30" fmla="*/ 3135 w 11943"/>
                                <a:gd name="connsiteY30" fmla="*/ 3202 h 80421"/>
                                <a:gd name="connsiteX31" fmla="*/ 3135 w 11943"/>
                                <a:gd name="connsiteY31" fmla="*/ 8372 h 80421"/>
                                <a:gd name="connsiteX32" fmla="*/ 3180 w 11943"/>
                                <a:gd name="connsiteY32" fmla="*/ 11290 h 80421"/>
                                <a:gd name="connsiteX33" fmla="*/ 3356 w 11943"/>
                                <a:gd name="connsiteY33" fmla="*/ 5964 h 80421"/>
                                <a:gd name="connsiteX34" fmla="*/ 3392 w 11943"/>
                                <a:gd name="connsiteY34" fmla="*/ 10038 h 80421"/>
                                <a:gd name="connsiteX35" fmla="*/ 3392 w 11943"/>
                                <a:gd name="connsiteY35" fmla="*/ 10629 h 80421"/>
                                <a:gd name="connsiteX36" fmla="*/ 3434 w 11943"/>
                                <a:gd name="connsiteY36" fmla="*/ 10376 h 80421"/>
                                <a:gd name="connsiteX37" fmla="*/ 3521 w 11943"/>
                                <a:gd name="connsiteY37" fmla="*/ 8872 h 80421"/>
                                <a:gd name="connsiteX38" fmla="*/ 3604 w 11943"/>
                                <a:gd name="connsiteY38" fmla="*/ 6459 h 80421"/>
                                <a:gd name="connsiteX39" fmla="*/ 3646 w 11943"/>
                                <a:gd name="connsiteY39" fmla="*/ 8044 h 80421"/>
                                <a:gd name="connsiteX40" fmla="*/ 3732 w 11943"/>
                                <a:gd name="connsiteY40" fmla="*/ 9043 h 80421"/>
                                <a:gd name="connsiteX41" fmla="*/ 3732 w 11943"/>
                                <a:gd name="connsiteY41" fmla="*/ 9876 h 80421"/>
                                <a:gd name="connsiteX42" fmla="*/ 3774 w 11943"/>
                                <a:gd name="connsiteY42" fmla="*/ 9043 h 80421"/>
                                <a:gd name="connsiteX43" fmla="*/ 3815 w 11943"/>
                                <a:gd name="connsiteY43" fmla="*/ 8044 h 80421"/>
                                <a:gd name="connsiteX44" fmla="*/ 3860 w 11943"/>
                                <a:gd name="connsiteY44" fmla="*/ 6707 h 80421"/>
                                <a:gd name="connsiteX45" fmla="*/ 3860 w 11943"/>
                                <a:gd name="connsiteY45" fmla="*/ 6459 h 80421"/>
                                <a:gd name="connsiteX46" fmla="*/ 4030 w 11943"/>
                                <a:gd name="connsiteY46" fmla="*/ 10876 h 80421"/>
                                <a:gd name="connsiteX47" fmla="*/ 4156 w 11943"/>
                                <a:gd name="connsiteY47" fmla="*/ 4374 h 80421"/>
                                <a:gd name="connsiteX48" fmla="*/ 4260 w 11943"/>
                                <a:gd name="connsiteY48" fmla="*/ 10590 h 80421"/>
                                <a:gd name="connsiteX49" fmla="*/ 4328 w 11943"/>
                                <a:gd name="connsiteY49" fmla="*/ 4041 h 80421"/>
                                <a:gd name="connsiteX50" fmla="*/ 4428 w 11943"/>
                                <a:gd name="connsiteY50" fmla="*/ 9138 h 80421"/>
                                <a:gd name="connsiteX51" fmla="*/ 4498 w 11943"/>
                                <a:gd name="connsiteY51" fmla="*/ 7625 h 80421"/>
                                <a:gd name="connsiteX52" fmla="*/ 4625 w 11943"/>
                                <a:gd name="connsiteY52" fmla="*/ 6287 h 80421"/>
                                <a:gd name="connsiteX53" fmla="*/ 4667 w 11943"/>
                                <a:gd name="connsiteY53" fmla="*/ 9457 h 80421"/>
                                <a:gd name="connsiteX54" fmla="*/ 4753 w 11943"/>
                                <a:gd name="connsiteY54" fmla="*/ 8044 h 80421"/>
                                <a:gd name="connsiteX55" fmla="*/ 4753 w 11943"/>
                                <a:gd name="connsiteY55" fmla="*/ 11870 h 80421"/>
                                <a:gd name="connsiteX56" fmla="*/ 4837 w 11943"/>
                                <a:gd name="connsiteY56" fmla="*/ 10629 h 80421"/>
                                <a:gd name="connsiteX57" fmla="*/ 4923 w 11943"/>
                                <a:gd name="connsiteY57" fmla="*/ 8453 h 80421"/>
                                <a:gd name="connsiteX58" fmla="*/ 4923 w 11943"/>
                                <a:gd name="connsiteY58" fmla="*/ 6621 h 80421"/>
                                <a:gd name="connsiteX59" fmla="*/ 4923 w 11943"/>
                                <a:gd name="connsiteY59" fmla="*/ 5545 h 80421"/>
                                <a:gd name="connsiteX60" fmla="*/ 4966 w 11943"/>
                                <a:gd name="connsiteY60" fmla="*/ 6121 h 80421"/>
                                <a:gd name="connsiteX61" fmla="*/ 4966 w 11943"/>
                                <a:gd name="connsiteY61" fmla="*/ 6958 h 80421"/>
                                <a:gd name="connsiteX62" fmla="*/ 5092 w 11943"/>
                                <a:gd name="connsiteY62" fmla="*/ 10629 h 80421"/>
                                <a:gd name="connsiteX63" fmla="*/ 5135 w 11943"/>
                                <a:gd name="connsiteY63" fmla="*/ 10876 h 80421"/>
                                <a:gd name="connsiteX64" fmla="*/ 5306 w 11943"/>
                                <a:gd name="connsiteY64" fmla="*/ 8125 h 80421"/>
                                <a:gd name="connsiteX65" fmla="*/ 5349 w 11943"/>
                                <a:gd name="connsiteY65" fmla="*/ 7292 h 80421"/>
                                <a:gd name="connsiteX66" fmla="*/ 5476 w 11943"/>
                                <a:gd name="connsiteY66" fmla="*/ 9538 h 80421"/>
                                <a:gd name="connsiteX67" fmla="*/ 5561 w 11943"/>
                                <a:gd name="connsiteY67" fmla="*/ 9876 h 80421"/>
                                <a:gd name="connsiteX68" fmla="*/ 5604 w 11943"/>
                                <a:gd name="connsiteY68" fmla="*/ 5459 h 80421"/>
                                <a:gd name="connsiteX69" fmla="*/ 5732 w 11943"/>
                                <a:gd name="connsiteY69" fmla="*/ 8372 h 80421"/>
                                <a:gd name="connsiteX70" fmla="*/ 5799 w 11943"/>
                                <a:gd name="connsiteY70" fmla="*/ 2737 h 80421"/>
                                <a:gd name="connsiteX71" fmla="*/ 5818 w 11943"/>
                                <a:gd name="connsiteY71" fmla="*/ 9286 h 80421"/>
                                <a:gd name="connsiteX72" fmla="*/ 5904 w 11943"/>
                                <a:gd name="connsiteY72" fmla="*/ 6958 h 80421"/>
                                <a:gd name="connsiteX73" fmla="*/ 6029 w 11943"/>
                                <a:gd name="connsiteY73" fmla="*/ 8372 h 80421"/>
                                <a:gd name="connsiteX74" fmla="*/ 6144 w 11943"/>
                                <a:gd name="connsiteY74" fmla="*/ 12316 h 80421"/>
                                <a:gd name="connsiteX75" fmla="*/ 6199 w 11943"/>
                                <a:gd name="connsiteY75" fmla="*/ 5045 h 80421"/>
                                <a:gd name="connsiteX76" fmla="*/ 6242 w 11943"/>
                                <a:gd name="connsiteY76" fmla="*/ 8453 h 80421"/>
                                <a:gd name="connsiteX77" fmla="*/ 6285 w 11943"/>
                                <a:gd name="connsiteY77" fmla="*/ 7211 h 80421"/>
                                <a:gd name="connsiteX78" fmla="*/ 6371 w 11943"/>
                                <a:gd name="connsiteY78" fmla="*/ 5459 h 80421"/>
                                <a:gd name="connsiteX79" fmla="*/ 6412 w 11943"/>
                                <a:gd name="connsiteY79" fmla="*/ 6958 h 80421"/>
                                <a:gd name="connsiteX80" fmla="*/ 6599 w 11943"/>
                                <a:gd name="connsiteY80" fmla="*/ 10404 h 80421"/>
                                <a:gd name="connsiteX81" fmla="*/ 6582 w 11943"/>
                                <a:gd name="connsiteY81" fmla="*/ 7211 h 80421"/>
                                <a:gd name="connsiteX82" fmla="*/ 6625 w 11943"/>
                                <a:gd name="connsiteY82" fmla="*/ 5787 h 80421"/>
                                <a:gd name="connsiteX83" fmla="*/ 6625 w 11943"/>
                                <a:gd name="connsiteY83" fmla="*/ 6378 h 80421"/>
                                <a:gd name="connsiteX84" fmla="*/ 6625 w 11943"/>
                                <a:gd name="connsiteY84" fmla="*/ 7211 h 80421"/>
                                <a:gd name="connsiteX85" fmla="*/ 6668 w 11943"/>
                                <a:gd name="connsiteY85" fmla="*/ 6878 h 80421"/>
                                <a:gd name="connsiteX86" fmla="*/ 6712 w 11943"/>
                                <a:gd name="connsiteY86" fmla="*/ 5707 h 80421"/>
                                <a:gd name="connsiteX87" fmla="*/ 6838 w 11943"/>
                                <a:gd name="connsiteY87" fmla="*/ 7792 h 80421"/>
                                <a:gd name="connsiteX88" fmla="*/ 6838 w 11943"/>
                                <a:gd name="connsiteY88" fmla="*/ 8292 h 80421"/>
                                <a:gd name="connsiteX89" fmla="*/ 6838 w 11943"/>
                                <a:gd name="connsiteY89" fmla="*/ 7872 h 80421"/>
                                <a:gd name="connsiteX90" fmla="*/ 6880 w 11943"/>
                                <a:gd name="connsiteY90" fmla="*/ 6621 h 80421"/>
                                <a:gd name="connsiteX91" fmla="*/ 6924 w 11943"/>
                                <a:gd name="connsiteY91" fmla="*/ 5287 h 80421"/>
                                <a:gd name="connsiteX92" fmla="*/ 7008 w 11943"/>
                                <a:gd name="connsiteY92" fmla="*/ 8625 h 80421"/>
                                <a:gd name="connsiteX93" fmla="*/ 7051 w 11943"/>
                                <a:gd name="connsiteY93" fmla="*/ 7292 h 80421"/>
                                <a:gd name="connsiteX94" fmla="*/ 7051 w 11943"/>
                                <a:gd name="connsiteY94" fmla="*/ 4626 h 80421"/>
                                <a:gd name="connsiteX95" fmla="*/ 7093 w 11943"/>
                                <a:gd name="connsiteY95" fmla="*/ 6878 h 80421"/>
                                <a:gd name="connsiteX96" fmla="*/ 7135 w 11943"/>
                                <a:gd name="connsiteY96" fmla="*/ 5045 h 80421"/>
                                <a:gd name="connsiteX97" fmla="*/ 7135 w 11943"/>
                                <a:gd name="connsiteY97" fmla="*/ 9276 h 80421"/>
                                <a:gd name="connsiteX98" fmla="*/ 7263 w 11943"/>
                                <a:gd name="connsiteY98" fmla="*/ 2460 h 80421"/>
                                <a:gd name="connsiteX99" fmla="*/ 7307 w 11943"/>
                                <a:gd name="connsiteY99" fmla="*/ 10629 h 80421"/>
                                <a:gd name="connsiteX100" fmla="*/ 7349 w 11943"/>
                                <a:gd name="connsiteY100" fmla="*/ 7040 h 80421"/>
                                <a:gd name="connsiteX101" fmla="*/ 7435 w 11943"/>
                                <a:gd name="connsiteY101" fmla="*/ 10124 h 80421"/>
                                <a:gd name="connsiteX102" fmla="*/ 7478 w 11943"/>
                                <a:gd name="connsiteY102" fmla="*/ 5787 h 80421"/>
                                <a:gd name="connsiteX103" fmla="*/ 7518 w 11943"/>
                                <a:gd name="connsiteY103" fmla="*/ 8625 h 80421"/>
                                <a:gd name="connsiteX104" fmla="*/ 7561 w 11943"/>
                                <a:gd name="connsiteY104" fmla="*/ 4626 h 80421"/>
                                <a:gd name="connsiteX105" fmla="*/ 7647 w 11943"/>
                                <a:gd name="connsiteY105" fmla="*/ 8044 h 80421"/>
                                <a:gd name="connsiteX106" fmla="*/ 7647 w 11943"/>
                                <a:gd name="connsiteY106" fmla="*/ 9538 h 80421"/>
                                <a:gd name="connsiteX107" fmla="*/ 7689 w 11943"/>
                                <a:gd name="connsiteY107" fmla="*/ 9876 h 80421"/>
                                <a:gd name="connsiteX108" fmla="*/ 7689 w 11943"/>
                                <a:gd name="connsiteY108" fmla="*/ 8705 h 80421"/>
                                <a:gd name="connsiteX109" fmla="*/ 7774 w 11943"/>
                                <a:gd name="connsiteY109" fmla="*/ 6121 h 80421"/>
                                <a:gd name="connsiteX110" fmla="*/ 7901 w 11943"/>
                                <a:gd name="connsiteY110" fmla="*/ 9043 h 80421"/>
                                <a:gd name="connsiteX111" fmla="*/ 7987 w 11943"/>
                                <a:gd name="connsiteY111" fmla="*/ 5787 h 80421"/>
                                <a:gd name="connsiteX112" fmla="*/ 7987 w 11943"/>
                                <a:gd name="connsiteY112" fmla="*/ 7040 h 80421"/>
                                <a:gd name="connsiteX113" fmla="*/ 8029 w 11943"/>
                                <a:gd name="connsiteY113" fmla="*/ 7458 h 80421"/>
                                <a:gd name="connsiteX114" fmla="*/ 8029 w 11943"/>
                                <a:gd name="connsiteY114" fmla="*/ 10457 h 80421"/>
                                <a:gd name="connsiteX115" fmla="*/ 8114 w 11943"/>
                                <a:gd name="connsiteY115" fmla="*/ 9457 h 80421"/>
                                <a:gd name="connsiteX116" fmla="*/ 8155 w 11943"/>
                                <a:gd name="connsiteY116" fmla="*/ 5787 h 80421"/>
                                <a:gd name="connsiteX117" fmla="*/ 8243 w 11943"/>
                                <a:gd name="connsiteY117" fmla="*/ 6621 h 80421"/>
                                <a:gd name="connsiteX118" fmla="*/ 8329 w 11943"/>
                                <a:gd name="connsiteY118" fmla="*/ 5707 h 80421"/>
                                <a:gd name="connsiteX119" fmla="*/ 8371 w 11943"/>
                                <a:gd name="connsiteY119" fmla="*/ 6287 h 80421"/>
                                <a:gd name="connsiteX120" fmla="*/ 8412 w 11943"/>
                                <a:gd name="connsiteY120" fmla="*/ 5545 h 80421"/>
                                <a:gd name="connsiteX121" fmla="*/ 8454 w 11943"/>
                                <a:gd name="connsiteY121" fmla="*/ 11628 h 80421"/>
                                <a:gd name="connsiteX122" fmla="*/ 8454 w 11943"/>
                                <a:gd name="connsiteY122" fmla="*/ 6707 h 80421"/>
                                <a:gd name="connsiteX123" fmla="*/ 8539 w 11943"/>
                                <a:gd name="connsiteY123" fmla="*/ 3541 h 80421"/>
                                <a:gd name="connsiteX124" fmla="*/ 8637 w 11943"/>
                                <a:gd name="connsiteY124" fmla="*/ 8103 h 80421"/>
                                <a:gd name="connsiteX125" fmla="*/ 8669 w 11943"/>
                                <a:gd name="connsiteY125" fmla="*/ 4294 h 80421"/>
                                <a:gd name="connsiteX126" fmla="*/ 8753 w 11943"/>
                                <a:gd name="connsiteY126" fmla="*/ 7292 h 80421"/>
                                <a:gd name="connsiteX127" fmla="*/ 8753 w 11943"/>
                                <a:gd name="connsiteY127" fmla="*/ 9457 h 80421"/>
                                <a:gd name="connsiteX128" fmla="*/ 8797 w 11943"/>
                                <a:gd name="connsiteY128" fmla="*/ 5868 h 80421"/>
                                <a:gd name="connsiteX129" fmla="*/ 8965 w 11943"/>
                                <a:gd name="connsiteY129" fmla="*/ 3455 h 80421"/>
                                <a:gd name="connsiteX130" fmla="*/ 9008 w 11943"/>
                                <a:gd name="connsiteY130" fmla="*/ 9538 h 80421"/>
                                <a:gd name="connsiteX131" fmla="*/ 9094 w 11943"/>
                                <a:gd name="connsiteY131" fmla="*/ 4041 h 80421"/>
                                <a:gd name="connsiteX132" fmla="*/ 9219 w 11943"/>
                                <a:gd name="connsiteY132" fmla="*/ 6958 h 80421"/>
                                <a:gd name="connsiteX133" fmla="*/ 9264 w 11943"/>
                                <a:gd name="connsiteY133" fmla="*/ 4374 h 80421"/>
                                <a:gd name="connsiteX134" fmla="*/ 9264 w 11943"/>
                                <a:gd name="connsiteY134" fmla="*/ 10215 h 80421"/>
                                <a:gd name="connsiteX135" fmla="*/ 9392 w 11943"/>
                                <a:gd name="connsiteY135" fmla="*/ 6121 h 80421"/>
                                <a:gd name="connsiteX136" fmla="*/ 9434 w 11943"/>
                                <a:gd name="connsiteY136" fmla="*/ 7211 h 80421"/>
                                <a:gd name="connsiteX137" fmla="*/ 9476 w 11943"/>
                                <a:gd name="connsiteY137" fmla="*/ 10038 h 80421"/>
                                <a:gd name="connsiteX138" fmla="*/ 9561 w 11943"/>
                                <a:gd name="connsiteY138" fmla="*/ 4374 h 80421"/>
                                <a:gd name="connsiteX139" fmla="*/ 9646 w 11943"/>
                                <a:gd name="connsiteY139" fmla="*/ 5868 h 80421"/>
                                <a:gd name="connsiteX140" fmla="*/ 9860 w 11943"/>
                                <a:gd name="connsiteY140" fmla="*/ 9796 h 80421"/>
                                <a:gd name="connsiteX141" fmla="*/ 9944 w 11943"/>
                                <a:gd name="connsiteY141" fmla="*/ 7458 h 80421"/>
                                <a:gd name="connsiteX142" fmla="*/ 10073 w 11943"/>
                                <a:gd name="connsiteY142" fmla="*/ 4455 h 80421"/>
                                <a:gd name="connsiteX143" fmla="*/ 10115 w 11943"/>
                                <a:gd name="connsiteY143" fmla="*/ 7535 h 80421"/>
                                <a:gd name="connsiteX144" fmla="*/ 10157 w 11943"/>
                                <a:gd name="connsiteY144" fmla="*/ 8372 h 80421"/>
                                <a:gd name="connsiteX145" fmla="*/ 10157 w 11943"/>
                                <a:gd name="connsiteY145" fmla="*/ 8705 h 80421"/>
                                <a:gd name="connsiteX146" fmla="*/ 10285 w 11943"/>
                                <a:gd name="connsiteY146" fmla="*/ 6707 h 80421"/>
                                <a:gd name="connsiteX147" fmla="*/ 10370 w 11943"/>
                                <a:gd name="connsiteY147" fmla="*/ 8372 h 80421"/>
                                <a:gd name="connsiteX148" fmla="*/ 10411 w 11943"/>
                                <a:gd name="connsiteY148" fmla="*/ 8044 h 80421"/>
                                <a:gd name="connsiteX149" fmla="*/ 10411 w 11943"/>
                                <a:gd name="connsiteY149" fmla="*/ 5545 h 80421"/>
                                <a:gd name="connsiteX150" fmla="*/ 10539 w 11943"/>
                                <a:gd name="connsiteY150" fmla="*/ 9624 h 80421"/>
                                <a:gd name="connsiteX151" fmla="*/ 10539 w 11943"/>
                                <a:gd name="connsiteY151" fmla="*/ 7535 h 80421"/>
                                <a:gd name="connsiteX152" fmla="*/ 10625 w 11943"/>
                                <a:gd name="connsiteY152" fmla="*/ 8125 h 80421"/>
                                <a:gd name="connsiteX153" fmla="*/ 10709 w 11943"/>
                                <a:gd name="connsiteY153" fmla="*/ 9043 h 80421"/>
                                <a:gd name="connsiteX154" fmla="*/ 10839 w 11943"/>
                                <a:gd name="connsiteY154" fmla="*/ 5868 h 80421"/>
                                <a:gd name="connsiteX155" fmla="*/ 10839 w 11943"/>
                                <a:gd name="connsiteY155" fmla="*/ 7872 h 80421"/>
                                <a:gd name="connsiteX156" fmla="*/ 11008 w 11943"/>
                                <a:gd name="connsiteY156" fmla="*/ 6459 h 80421"/>
                                <a:gd name="connsiteX157" fmla="*/ 11943 w 11943"/>
                                <a:gd name="connsiteY157" fmla="*/ 80421 h 80421"/>
                                <a:gd name="connsiteX0" fmla="*/ 0 w 12443"/>
                                <a:gd name="connsiteY0" fmla="*/ 83477 h 83477"/>
                                <a:gd name="connsiteX1" fmla="*/ 1531 w 12443"/>
                                <a:gd name="connsiteY1" fmla="*/ 5314 h 83477"/>
                                <a:gd name="connsiteX2" fmla="*/ 1638 w 12443"/>
                                <a:gd name="connsiteY2" fmla="*/ 10710 h 83477"/>
                                <a:gd name="connsiteX3" fmla="*/ 1638 w 12443"/>
                                <a:gd name="connsiteY3" fmla="*/ 9457 h 83477"/>
                                <a:gd name="connsiteX4" fmla="*/ 1722 w 12443"/>
                                <a:gd name="connsiteY4" fmla="*/ 6878 h 83477"/>
                                <a:gd name="connsiteX5" fmla="*/ 1763 w 12443"/>
                                <a:gd name="connsiteY5" fmla="*/ 9205 h 83477"/>
                                <a:gd name="connsiteX6" fmla="*/ 1848 w 12443"/>
                                <a:gd name="connsiteY6" fmla="*/ 10457 h 83477"/>
                                <a:gd name="connsiteX7" fmla="*/ 1891 w 12443"/>
                                <a:gd name="connsiteY7" fmla="*/ 10457 h 83477"/>
                                <a:gd name="connsiteX8" fmla="*/ 1891 w 12443"/>
                                <a:gd name="connsiteY8" fmla="*/ 4955 h 83477"/>
                                <a:gd name="connsiteX9" fmla="*/ 1978 w 12443"/>
                                <a:gd name="connsiteY9" fmla="*/ 7535 h 83477"/>
                                <a:gd name="connsiteX10" fmla="*/ 2105 w 12443"/>
                                <a:gd name="connsiteY10" fmla="*/ 6378 h 83477"/>
                                <a:gd name="connsiteX11" fmla="*/ 2190 w 12443"/>
                                <a:gd name="connsiteY11" fmla="*/ 9876 h 83477"/>
                                <a:gd name="connsiteX12" fmla="*/ 2317 w 12443"/>
                                <a:gd name="connsiteY12" fmla="*/ 4707 h 83477"/>
                                <a:gd name="connsiteX13" fmla="*/ 2317 w 12443"/>
                                <a:gd name="connsiteY13" fmla="*/ 9043 h 83477"/>
                                <a:gd name="connsiteX14" fmla="*/ 2487 w 12443"/>
                                <a:gd name="connsiteY14" fmla="*/ 7535 h 83477"/>
                                <a:gd name="connsiteX15" fmla="*/ 2487 w 12443"/>
                                <a:gd name="connsiteY15" fmla="*/ 11290 h 83477"/>
                                <a:gd name="connsiteX16" fmla="*/ 2615 w 12443"/>
                                <a:gd name="connsiteY16" fmla="*/ 9286 h 83477"/>
                                <a:gd name="connsiteX17" fmla="*/ 2663 w 12443"/>
                                <a:gd name="connsiteY17" fmla="*/ 6196 h 83477"/>
                                <a:gd name="connsiteX18" fmla="*/ 2786 w 12443"/>
                                <a:gd name="connsiteY18" fmla="*/ 9876 h 83477"/>
                                <a:gd name="connsiteX19" fmla="*/ 2827 w 12443"/>
                                <a:gd name="connsiteY19" fmla="*/ 11789 h 83477"/>
                                <a:gd name="connsiteX20" fmla="*/ 2913 w 12443"/>
                                <a:gd name="connsiteY20" fmla="*/ 6121 h 83477"/>
                                <a:gd name="connsiteX21" fmla="*/ 2999 w 12443"/>
                                <a:gd name="connsiteY21" fmla="*/ 9043 h 83477"/>
                                <a:gd name="connsiteX22" fmla="*/ 3063 w 12443"/>
                                <a:gd name="connsiteY22" fmla="*/ 0 h 83477"/>
                                <a:gd name="connsiteX23" fmla="*/ 3168 w 12443"/>
                                <a:gd name="connsiteY23" fmla="*/ 9876 h 83477"/>
                                <a:gd name="connsiteX24" fmla="*/ 3296 w 12443"/>
                                <a:gd name="connsiteY24" fmla="*/ 6707 h 83477"/>
                                <a:gd name="connsiteX25" fmla="*/ 3381 w 12443"/>
                                <a:gd name="connsiteY25" fmla="*/ 5787 h 83477"/>
                                <a:gd name="connsiteX26" fmla="*/ 3381 w 12443"/>
                                <a:gd name="connsiteY26" fmla="*/ 5287 h 83477"/>
                                <a:gd name="connsiteX27" fmla="*/ 3466 w 12443"/>
                                <a:gd name="connsiteY27" fmla="*/ 10457 h 83477"/>
                                <a:gd name="connsiteX28" fmla="*/ 3508 w 12443"/>
                                <a:gd name="connsiteY28" fmla="*/ 9876 h 83477"/>
                                <a:gd name="connsiteX29" fmla="*/ 3592 w 12443"/>
                                <a:gd name="connsiteY29" fmla="*/ 9286 h 83477"/>
                                <a:gd name="connsiteX30" fmla="*/ 3635 w 12443"/>
                                <a:gd name="connsiteY30" fmla="*/ 3202 h 83477"/>
                                <a:gd name="connsiteX31" fmla="*/ 3635 w 12443"/>
                                <a:gd name="connsiteY31" fmla="*/ 8372 h 83477"/>
                                <a:gd name="connsiteX32" fmla="*/ 3680 w 12443"/>
                                <a:gd name="connsiteY32" fmla="*/ 11290 h 83477"/>
                                <a:gd name="connsiteX33" fmla="*/ 3856 w 12443"/>
                                <a:gd name="connsiteY33" fmla="*/ 5964 h 83477"/>
                                <a:gd name="connsiteX34" fmla="*/ 3892 w 12443"/>
                                <a:gd name="connsiteY34" fmla="*/ 10038 h 83477"/>
                                <a:gd name="connsiteX35" fmla="*/ 3892 w 12443"/>
                                <a:gd name="connsiteY35" fmla="*/ 10629 h 83477"/>
                                <a:gd name="connsiteX36" fmla="*/ 3934 w 12443"/>
                                <a:gd name="connsiteY36" fmla="*/ 10376 h 83477"/>
                                <a:gd name="connsiteX37" fmla="*/ 4021 w 12443"/>
                                <a:gd name="connsiteY37" fmla="*/ 8872 h 83477"/>
                                <a:gd name="connsiteX38" fmla="*/ 4104 w 12443"/>
                                <a:gd name="connsiteY38" fmla="*/ 6459 h 83477"/>
                                <a:gd name="connsiteX39" fmla="*/ 4146 w 12443"/>
                                <a:gd name="connsiteY39" fmla="*/ 8044 h 83477"/>
                                <a:gd name="connsiteX40" fmla="*/ 4232 w 12443"/>
                                <a:gd name="connsiteY40" fmla="*/ 9043 h 83477"/>
                                <a:gd name="connsiteX41" fmla="*/ 4232 w 12443"/>
                                <a:gd name="connsiteY41" fmla="*/ 9876 h 83477"/>
                                <a:gd name="connsiteX42" fmla="*/ 4274 w 12443"/>
                                <a:gd name="connsiteY42" fmla="*/ 9043 h 83477"/>
                                <a:gd name="connsiteX43" fmla="*/ 4315 w 12443"/>
                                <a:gd name="connsiteY43" fmla="*/ 8044 h 83477"/>
                                <a:gd name="connsiteX44" fmla="*/ 4360 w 12443"/>
                                <a:gd name="connsiteY44" fmla="*/ 6707 h 83477"/>
                                <a:gd name="connsiteX45" fmla="*/ 4360 w 12443"/>
                                <a:gd name="connsiteY45" fmla="*/ 6459 h 83477"/>
                                <a:gd name="connsiteX46" fmla="*/ 4530 w 12443"/>
                                <a:gd name="connsiteY46" fmla="*/ 10876 h 83477"/>
                                <a:gd name="connsiteX47" fmla="*/ 4656 w 12443"/>
                                <a:gd name="connsiteY47" fmla="*/ 4374 h 83477"/>
                                <a:gd name="connsiteX48" fmla="*/ 4760 w 12443"/>
                                <a:gd name="connsiteY48" fmla="*/ 10590 h 83477"/>
                                <a:gd name="connsiteX49" fmla="*/ 4828 w 12443"/>
                                <a:gd name="connsiteY49" fmla="*/ 4041 h 83477"/>
                                <a:gd name="connsiteX50" fmla="*/ 4928 w 12443"/>
                                <a:gd name="connsiteY50" fmla="*/ 9138 h 83477"/>
                                <a:gd name="connsiteX51" fmla="*/ 4998 w 12443"/>
                                <a:gd name="connsiteY51" fmla="*/ 7625 h 83477"/>
                                <a:gd name="connsiteX52" fmla="*/ 5125 w 12443"/>
                                <a:gd name="connsiteY52" fmla="*/ 6287 h 83477"/>
                                <a:gd name="connsiteX53" fmla="*/ 5167 w 12443"/>
                                <a:gd name="connsiteY53" fmla="*/ 9457 h 83477"/>
                                <a:gd name="connsiteX54" fmla="*/ 5253 w 12443"/>
                                <a:gd name="connsiteY54" fmla="*/ 8044 h 83477"/>
                                <a:gd name="connsiteX55" fmla="*/ 5253 w 12443"/>
                                <a:gd name="connsiteY55" fmla="*/ 11870 h 83477"/>
                                <a:gd name="connsiteX56" fmla="*/ 5337 w 12443"/>
                                <a:gd name="connsiteY56" fmla="*/ 10629 h 83477"/>
                                <a:gd name="connsiteX57" fmla="*/ 5423 w 12443"/>
                                <a:gd name="connsiteY57" fmla="*/ 8453 h 83477"/>
                                <a:gd name="connsiteX58" fmla="*/ 5423 w 12443"/>
                                <a:gd name="connsiteY58" fmla="*/ 6621 h 83477"/>
                                <a:gd name="connsiteX59" fmla="*/ 5423 w 12443"/>
                                <a:gd name="connsiteY59" fmla="*/ 5545 h 83477"/>
                                <a:gd name="connsiteX60" fmla="*/ 5466 w 12443"/>
                                <a:gd name="connsiteY60" fmla="*/ 6121 h 83477"/>
                                <a:gd name="connsiteX61" fmla="*/ 5466 w 12443"/>
                                <a:gd name="connsiteY61" fmla="*/ 6958 h 83477"/>
                                <a:gd name="connsiteX62" fmla="*/ 5592 w 12443"/>
                                <a:gd name="connsiteY62" fmla="*/ 10629 h 83477"/>
                                <a:gd name="connsiteX63" fmla="*/ 5635 w 12443"/>
                                <a:gd name="connsiteY63" fmla="*/ 10876 h 83477"/>
                                <a:gd name="connsiteX64" fmla="*/ 5806 w 12443"/>
                                <a:gd name="connsiteY64" fmla="*/ 8125 h 83477"/>
                                <a:gd name="connsiteX65" fmla="*/ 5849 w 12443"/>
                                <a:gd name="connsiteY65" fmla="*/ 7292 h 83477"/>
                                <a:gd name="connsiteX66" fmla="*/ 5976 w 12443"/>
                                <a:gd name="connsiteY66" fmla="*/ 9538 h 83477"/>
                                <a:gd name="connsiteX67" fmla="*/ 6061 w 12443"/>
                                <a:gd name="connsiteY67" fmla="*/ 9876 h 83477"/>
                                <a:gd name="connsiteX68" fmla="*/ 6104 w 12443"/>
                                <a:gd name="connsiteY68" fmla="*/ 5459 h 83477"/>
                                <a:gd name="connsiteX69" fmla="*/ 6232 w 12443"/>
                                <a:gd name="connsiteY69" fmla="*/ 8372 h 83477"/>
                                <a:gd name="connsiteX70" fmla="*/ 6299 w 12443"/>
                                <a:gd name="connsiteY70" fmla="*/ 2737 h 83477"/>
                                <a:gd name="connsiteX71" fmla="*/ 6318 w 12443"/>
                                <a:gd name="connsiteY71" fmla="*/ 9286 h 83477"/>
                                <a:gd name="connsiteX72" fmla="*/ 6404 w 12443"/>
                                <a:gd name="connsiteY72" fmla="*/ 6958 h 83477"/>
                                <a:gd name="connsiteX73" fmla="*/ 6529 w 12443"/>
                                <a:gd name="connsiteY73" fmla="*/ 8372 h 83477"/>
                                <a:gd name="connsiteX74" fmla="*/ 6644 w 12443"/>
                                <a:gd name="connsiteY74" fmla="*/ 12316 h 83477"/>
                                <a:gd name="connsiteX75" fmla="*/ 6699 w 12443"/>
                                <a:gd name="connsiteY75" fmla="*/ 5045 h 83477"/>
                                <a:gd name="connsiteX76" fmla="*/ 6742 w 12443"/>
                                <a:gd name="connsiteY76" fmla="*/ 8453 h 83477"/>
                                <a:gd name="connsiteX77" fmla="*/ 6785 w 12443"/>
                                <a:gd name="connsiteY77" fmla="*/ 7211 h 83477"/>
                                <a:gd name="connsiteX78" fmla="*/ 6871 w 12443"/>
                                <a:gd name="connsiteY78" fmla="*/ 5459 h 83477"/>
                                <a:gd name="connsiteX79" fmla="*/ 6912 w 12443"/>
                                <a:gd name="connsiteY79" fmla="*/ 6958 h 83477"/>
                                <a:gd name="connsiteX80" fmla="*/ 7099 w 12443"/>
                                <a:gd name="connsiteY80" fmla="*/ 10404 h 83477"/>
                                <a:gd name="connsiteX81" fmla="*/ 7082 w 12443"/>
                                <a:gd name="connsiteY81" fmla="*/ 7211 h 83477"/>
                                <a:gd name="connsiteX82" fmla="*/ 7125 w 12443"/>
                                <a:gd name="connsiteY82" fmla="*/ 5787 h 83477"/>
                                <a:gd name="connsiteX83" fmla="*/ 7125 w 12443"/>
                                <a:gd name="connsiteY83" fmla="*/ 6378 h 83477"/>
                                <a:gd name="connsiteX84" fmla="*/ 7125 w 12443"/>
                                <a:gd name="connsiteY84" fmla="*/ 7211 h 83477"/>
                                <a:gd name="connsiteX85" fmla="*/ 7168 w 12443"/>
                                <a:gd name="connsiteY85" fmla="*/ 6878 h 83477"/>
                                <a:gd name="connsiteX86" fmla="*/ 7212 w 12443"/>
                                <a:gd name="connsiteY86" fmla="*/ 5707 h 83477"/>
                                <a:gd name="connsiteX87" fmla="*/ 7338 w 12443"/>
                                <a:gd name="connsiteY87" fmla="*/ 7792 h 83477"/>
                                <a:gd name="connsiteX88" fmla="*/ 7338 w 12443"/>
                                <a:gd name="connsiteY88" fmla="*/ 8292 h 83477"/>
                                <a:gd name="connsiteX89" fmla="*/ 7338 w 12443"/>
                                <a:gd name="connsiteY89" fmla="*/ 7872 h 83477"/>
                                <a:gd name="connsiteX90" fmla="*/ 7380 w 12443"/>
                                <a:gd name="connsiteY90" fmla="*/ 6621 h 83477"/>
                                <a:gd name="connsiteX91" fmla="*/ 7424 w 12443"/>
                                <a:gd name="connsiteY91" fmla="*/ 5287 h 83477"/>
                                <a:gd name="connsiteX92" fmla="*/ 7508 w 12443"/>
                                <a:gd name="connsiteY92" fmla="*/ 8625 h 83477"/>
                                <a:gd name="connsiteX93" fmla="*/ 7551 w 12443"/>
                                <a:gd name="connsiteY93" fmla="*/ 7292 h 83477"/>
                                <a:gd name="connsiteX94" fmla="*/ 7551 w 12443"/>
                                <a:gd name="connsiteY94" fmla="*/ 4626 h 83477"/>
                                <a:gd name="connsiteX95" fmla="*/ 7593 w 12443"/>
                                <a:gd name="connsiteY95" fmla="*/ 6878 h 83477"/>
                                <a:gd name="connsiteX96" fmla="*/ 7635 w 12443"/>
                                <a:gd name="connsiteY96" fmla="*/ 5045 h 83477"/>
                                <a:gd name="connsiteX97" fmla="*/ 7635 w 12443"/>
                                <a:gd name="connsiteY97" fmla="*/ 9276 h 83477"/>
                                <a:gd name="connsiteX98" fmla="*/ 7763 w 12443"/>
                                <a:gd name="connsiteY98" fmla="*/ 2460 h 83477"/>
                                <a:gd name="connsiteX99" fmla="*/ 7807 w 12443"/>
                                <a:gd name="connsiteY99" fmla="*/ 10629 h 83477"/>
                                <a:gd name="connsiteX100" fmla="*/ 7849 w 12443"/>
                                <a:gd name="connsiteY100" fmla="*/ 7040 h 83477"/>
                                <a:gd name="connsiteX101" fmla="*/ 7935 w 12443"/>
                                <a:gd name="connsiteY101" fmla="*/ 10124 h 83477"/>
                                <a:gd name="connsiteX102" fmla="*/ 7978 w 12443"/>
                                <a:gd name="connsiteY102" fmla="*/ 5787 h 83477"/>
                                <a:gd name="connsiteX103" fmla="*/ 8018 w 12443"/>
                                <a:gd name="connsiteY103" fmla="*/ 8625 h 83477"/>
                                <a:gd name="connsiteX104" fmla="*/ 8061 w 12443"/>
                                <a:gd name="connsiteY104" fmla="*/ 4626 h 83477"/>
                                <a:gd name="connsiteX105" fmla="*/ 8147 w 12443"/>
                                <a:gd name="connsiteY105" fmla="*/ 8044 h 83477"/>
                                <a:gd name="connsiteX106" fmla="*/ 8147 w 12443"/>
                                <a:gd name="connsiteY106" fmla="*/ 9538 h 83477"/>
                                <a:gd name="connsiteX107" fmla="*/ 8189 w 12443"/>
                                <a:gd name="connsiteY107" fmla="*/ 9876 h 83477"/>
                                <a:gd name="connsiteX108" fmla="*/ 8189 w 12443"/>
                                <a:gd name="connsiteY108" fmla="*/ 8705 h 83477"/>
                                <a:gd name="connsiteX109" fmla="*/ 8274 w 12443"/>
                                <a:gd name="connsiteY109" fmla="*/ 6121 h 83477"/>
                                <a:gd name="connsiteX110" fmla="*/ 8401 w 12443"/>
                                <a:gd name="connsiteY110" fmla="*/ 9043 h 83477"/>
                                <a:gd name="connsiteX111" fmla="*/ 8487 w 12443"/>
                                <a:gd name="connsiteY111" fmla="*/ 5787 h 83477"/>
                                <a:gd name="connsiteX112" fmla="*/ 8487 w 12443"/>
                                <a:gd name="connsiteY112" fmla="*/ 7040 h 83477"/>
                                <a:gd name="connsiteX113" fmla="*/ 8529 w 12443"/>
                                <a:gd name="connsiteY113" fmla="*/ 7458 h 83477"/>
                                <a:gd name="connsiteX114" fmla="*/ 8529 w 12443"/>
                                <a:gd name="connsiteY114" fmla="*/ 10457 h 83477"/>
                                <a:gd name="connsiteX115" fmla="*/ 8614 w 12443"/>
                                <a:gd name="connsiteY115" fmla="*/ 9457 h 83477"/>
                                <a:gd name="connsiteX116" fmla="*/ 8655 w 12443"/>
                                <a:gd name="connsiteY116" fmla="*/ 5787 h 83477"/>
                                <a:gd name="connsiteX117" fmla="*/ 8743 w 12443"/>
                                <a:gd name="connsiteY117" fmla="*/ 6621 h 83477"/>
                                <a:gd name="connsiteX118" fmla="*/ 8829 w 12443"/>
                                <a:gd name="connsiteY118" fmla="*/ 5707 h 83477"/>
                                <a:gd name="connsiteX119" fmla="*/ 8871 w 12443"/>
                                <a:gd name="connsiteY119" fmla="*/ 6287 h 83477"/>
                                <a:gd name="connsiteX120" fmla="*/ 8912 w 12443"/>
                                <a:gd name="connsiteY120" fmla="*/ 5545 h 83477"/>
                                <a:gd name="connsiteX121" fmla="*/ 8954 w 12443"/>
                                <a:gd name="connsiteY121" fmla="*/ 11628 h 83477"/>
                                <a:gd name="connsiteX122" fmla="*/ 8954 w 12443"/>
                                <a:gd name="connsiteY122" fmla="*/ 6707 h 83477"/>
                                <a:gd name="connsiteX123" fmla="*/ 9039 w 12443"/>
                                <a:gd name="connsiteY123" fmla="*/ 3541 h 83477"/>
                                <a:gd name="connsiteX124" fmla="*/ 9137 w 12443"/>
                                <a:gd name="connsiteY124" fmla="*/ 8103 h 83477"/>
                                <a:gd name="connsiteX125" fmla="*/ 9169 w 12443"/>
                                <a:gd name="connsiteY125" fmla="*/ 4294 h 83477"/>
                                <a:gd name="connsiteX126" fmla="*/ 9253 w 12443"/>
                                <a:gd name="connsiteY126" fmla="*/ 7292 h 83477"/>
                                <a:gd name="connsiteX127" fmla="*/ 9253 w 12443"/>
                                <a:gd name="connsiteY127" fmla="*/ 9457 h 83477"/>
                                <a:gd name="connsiteX128" fmla="*/ 9297 w 12443"/>
                                <a:gd name="connsiteY128" fmla="*/ 5868 h 83477"/>
                                <a:gd name="connsiteX129" fmla="*/ 9465 w 12443"/>
                                <a:gd name="connsiteY129" fmla="*/ 3455 h 83477"/>
                                <a:gd name="connsiteX130" fmla="*/ 9508 w 12443"/>
                                <a:gd name="connsiteY130" fmla="*/ 9538 h 83477"/>
                                <a:gd name="connsiteX131" fmla="*/ 9594 w 12443"/>
                                <a:gd name="connsiteY131" fmla="*/ 4041 h 83477"/>
                                <a:gd name="connsiteX132" fmla="*/ 9719 w 12443"/>
                                <a:gd name="connsiteY132" fmla="*/ 6958 h 83477"/>
                                <a:gd name="connsiteX133" fmla="*/ 9764 w 12443"/>
                                <a:gd name="connsiteY133" fmla="*/ 4374 h 83477"/>
                                <a:gd name="connsiteX134" fmla="*/ 9764 w 12443"/>
                                <a:gd name="connsiteY134" fmla="*/ 10215 h 83477"/>
                                <a:gd name="connsiteX135" fmla="*/ 9892 w 12443"/>
                                <a:gd name="connsiteY135" fmla="*/ 6121 h 83477"/>
                                <a:gd name="connsiteX136" fmla="*/ 9934 w 12443"/>
                                <a:gd name="connsiteY136" fmla="*/ 7211 h 83477"/>
                                <a:gd name="connsiteX137" fmla="*/ 9976 w 12443"/>
                                <a:gd name="connsiteY137" fmla="*/ 10038 h 83477"/>
                                <a:gd name="connsiteX138" fmla="*/ 10061 w 12443"/>
                                <a:gd name="connsiteY138" fmla="*/ 4374 h 83477"/>
                                <a:gd name="connsiteX139" fmla="*/ 10146 w 12443"/>
                                <a:gd name="connsiteY139" fmla="*/ 5868 h 83477"/>
                                <a:gd name="connsiteX140" fmla="*/ 10360 w 12443"/>
                                <a:gd name="connsiteY140" fmla="*/ 9796 h 83477"/>
                                <a:gd name="connsiteX141" fmla="*/ 10444 w 12443"/>
                                <a:gd name="connsiteY141" fmla="*/ 7458 h 83477"/>
                                <a:gd name="connsiteX142" fmla="*/ 10573 w 12443"/>
                                <a:gd name="connsiteY142" fmla="*/ 4455 h 83477"/>
                                <a:gd name="connsiteX143" fmla="*/ 10615 w 12443"/>
                                <a:gd name="connsiteY143" fmla="*/ 7535 h 83477"/>
                                <a:gd name="connsiteX144" fmla="*/ 10657 w 12443"/>
                                <a:gd name="connsiteY144" fmla="*/ 8372 h 83477"/>
                                <a:gd name="connsiteX145" fmla="*/ 10657 w 12443"/>
                                <a:gd name="connsiteY145" fmla="*/ 8705 h 83477"/>
                                <a:gd name="connsiteX146" fmla="*/ 10785 w 12443"/>
                                <a:gd name="connsiteY146" fmla="*/ 6707 h 83477"/>
                                <a:gd name="connsiteX147" fmla="*/ 10870 w 12443"/>
                                <a:gd name="connsiteY147" fmla="*/ 8372 h 83477"/>
                                <a:gd name="connsiteX148" fmla="*/ 10911 w 12443"/>
                                <a:gd name="connsiteY148" fmla="*/ 8044 h 83477"/>
                                <a:gd name="connsiteX149" fmla="*/ 10911 w 12443"/>
                                <a:gd name="connsiteY149" fmla="*/ 5545 h 83477"/>
                                <a:gd name="connsiteX150" fmla="*/ 11039 w 12443"/>
                                <a:gd name="connsiteY150" fmla="*/ 9624 h 83477"/>
                                <a:gd name="connsiteX151" fmla="*/ 11039 w 12443"/>
                                <a:gd name="connsiteY151" fmla="*/ 7535 h 83477"/>
                                <a:gd name="connsiteX152" fmla="*/ 11125 w 12443"/>
                                <a:gd name="connsiteY152" fmla="*/ 8125 h 83477"/>
                                <a:gd name="connsiteX153" fmla="*/ 11209 w 12443"/>
                                <a:gd name="connsiteY153" fmla="*/ 9043 h 83477"/>
                                <a:gd name="connsiteX154" fmla="*/ 11339 w 12443"/>
                                <a:gd name="connsiteY154" fmla="*/ 5868 h 83477"/>
                                <a:gd name="connsiteX155" fmla="*/ 11339 w 12443"/>
                                <a:gd name="connsiteY155" fmla="*/ 7872 h 83477"/>
                                <a:gd name="connsiteX156" fmla="*/ 11508 w 12443"/>
                                <a:gd name="connsiteY156" fmla="*/ 6459 h 83477"/>
                                <a:gd name="connsiteX157" fmla="*/ 12443 w 12443"/>
                                <a:gd name="connsiteY157" fmla="*/ 80421 h 83477"/>
                                <a:gd name="connsiteX0" fmla="*/ 0 w 12443"/>
                                <a:gd name="connsiteY0" fmla="*/ 83477 h 83477"/>
                                <a:gd name="connsiteX1" fmla="*/ 1748 w 12443"/>
                                <a:gd name="connsiteY1" fmla="*/ 59096 h 83477"/>
                                <a:gd name="connsiteX2" fmla="*/ 1531 w 12443"/>
                                <a:gd name="connsiteY2" fmla="*/ 5314 h 83477"/>
                                <a:gd name="connsiteX3" fmla="*/ 1638 w 12443"/>
                                <a:gd name="connsiteY3" fmla="*/ 10710 h 83477"/>
                                <a:gd name="connsiteX4" fmla="*/ 1638 w 12443"/>
                                <a:gd name="connsiteY4" fmla="*/ 9457 h 83477"/>
                                <a:gd name="connsiteX5" fmla="*/ 1722 w 12443"/>
                                <a:gd name="connsiteY5" fmla="*/ 6878 h 83477"/>
                                <a:gd name="connsiteX6" fmla="*/ 1763 w 12443"/>
                                <a:gd name="connsiteY6" fmla="*/ 9205 h 83477"/>
                                <a:gd name="connsiteX7" fmla="*/ 1848 w 12443"/>
                                <a:gd name="connsiteY7" fmla="*/ 10457 h 83477"/>
                                <a:gd name="connsiteX8" fmla="*/ 1891 w 12443"/>
                                <a:gd name="connsiteY8" fmla="*/ 10457 h 83477"/>
                                <a:gd name="connsiteX9" fmla="*/ 1891 w 12443"/>
                                <a:gd name="connsiteY9" fmla="*/ 4955 h 83477"/>
                                <a:gd name="connsiteX10" fmla="*/ 1978 w 12443"/>
                                <a:gd name="connsiteY10" fmla="*/ 7535 h 83477"/>
                                <a:gd name="connsiteX11" fmla="*/ 2105 w 12443"/>
                                <a:gd name="connsiteY11" fmla="*/ 6378 h 83477"/>
                                <a:gd name="connsiteX12" fmla="*/ 2190 w 12443"/>
                                <a:gd name="connsiteY12" fmla="*/ 9876 h 83477"/>
                                <a:gd name="connsiteX13" fmla="*/ 2317 w 12443"/>
                                <a:gd name="connsiteY13" fmla="*/ 4707 h 83477"/>
                                <a:gd name="connsiteX14" fmla="*/ 2317 w 12443"/>
                                <a:gd name="connsiteY14" fmla="*/ 9043 h 83477"/>
                                <a:gd name="connsiteX15" fmla="*/ 2487 w 12443"/>
                                <a:gd name="connsiteY15" fmla="*/ 7535 h 83477"/>
                                <a:gd name="connsiteX16" fmla="*/ 2487 w 12443"/>
                                <a:gd name="connsiteY16" fmla="*/ 11290 h 83477"/>
                                <a:gd name="connsiteX17" fmla="*/ 2615 w 12443"/>
                                <a:gd name="connsiteY17" fmla="*/ 9286 h 83477"/>
                                <a:gd name="connsiteX18" fmla="*/ 2663 w 12443"/>
                                <a:gd name="connsiteY18" fmla="*/ 6196 h 83477"/>
                                <a:gd name="connsiteX19" fmla="*/ 2786 w 12443"/>
                                <a:gd name="connsiteY19" fmla="*/ 9876 h 83477"/>
                                <a:gd name="connsiteX20" fmla="*/ 2827 w 12443"/>
                                <a:gd name="connsiteY20" fmla="*/ 11789 h 83477"/>
                                <a:gd name="connsiteX21" fmla="*/ 2913 w 12443"/>
                                <a:gd name="connsiteY21" fmla="*/ 6121 h 83477"/>
                                <a:gd name="connsiteX22" fmla="*/ 2999 w 12443"/>
                                <a:gd name="connsiteY22" fmla="*/ 9043 h 83477"/>
                                <a:gd name="connsiteX23" fmla="*/ 3063 w 12443"/>
                                <a:gd name="connsiteY23" fmla="*/ 0 h 83477"/>
                                <a:gd name="connsiteX24" fmla="*/ 3168 w 12443"/>
                                <a:gd name="connsiteY24" fmla="*/ 9876 h 83477"/>
                                <a:gd name="connsiteX25" fmla="*/ 3296 w 12443"/>
                                <a:gd name="connsiteY25" fmla="*/ 6707 h 83477"/>
                                <a:gd name="connsiteX26" fmla="*/ 3381 w 12443"/>
                                <a:gd name="connsiteY26" fmla="*/ 5787 h 83477"/>
                                <a:gd name="connsiteX27" fmla="*/ 3381 w 12443"/>
                                <a:gd name="connsiteY27" fmla="*/ 5287 h 83477"/>
                                <a:gd name="connsiteX28" fmla="*/ 3466 w 12443"/>
                                <a:gd name="connsiteY28" fmla="*/ 10457 h 83477"/>
                                <a:gd name="connsiteX29" fmla="*/ 3508 w 12443"/>
                                <a:gd name="connsiteY29" fmla="*/ 9876 h 83477"/>
                                <a:gd name="connsiteX30" fmla="*/ 3592 w 12443"/>
                                <a:gd name="connsiteY30" fmla="*/ 9286 h 83477"/>
                                <a:gd name="connsiteX31" fmla="*/ 3635 w 12443"/>
                                <a:gd name="connsiteY31" fmla="*/ 3202 h 83477"/>
                                <a:gd name="connsiteX32" fmla="*/ 3635 w 12443"/>
                                <a:gd name="connsiteY32" fmla="*/ 8372 h 83477"/>
                                <a:gd name="connsiteX33" fmla="*/ 3680 w 12443"/>
                                <a:gd name="connsiteY33" fmla="*/ 11290 h 83477"/>
                                <a:gd name="connsiteX34" fmla="*/ 3856 w 12443"/>
                                <a:gd name="connsiteY34" fmla="*/ 5964 h 83477"/>
                                <a:gd name="connsiteX35" fmla="*/ 3892 w 12443"/>
                                <a:gd name="connsiteY35" fmla="*/ 10038 h 83477"/>
                                <a:gd name="connsiteX36" fmla="*/ 3892 w 12443"/>
                                <a:gd name="connsiteY36" fmla="*/ 10629 h 83477"/>
                                <a:gd name="connsiteX37" fmla="*/ 3934 w 12443"/>
                                <a:gd name="connsiteY37" fmla="*/ 10376 h 83477"/>
                                <a:gd name="connsiteX38" fmla="*/ 4021 w 12443"/>
                                <a:gd name="connsiteY38" fmla="*/ 8872 h 83477"/>
                                <a:gd name="connsiteX39" fmla="*/ 4104 w 12443"/>
                                <a:gd name="connsiteY39" fmla="*/ 6459 h 83477"/>
                                <a:gd name="connsiteX40" fmla="*/ 4146 w 12443"/>
                                <a:gd name="connsiteY40" fmla="*/ 8044 h 83477"/>
                                <a:gd name="connsiteX41" fmla="*/ 4232 w 12443"/>
                                <a:gd name="connsiteY41" fmla="*/ 9043 h 83477"/>
                                <a:gd name="connsiteX42" fmla="*/ 4232 w 12443"/>
                                <a:gd name="connsiteY42" fmla="*/ 9876 h 83477"/>
                                <a:gd name="connsiteX43" fmla="*/ 4274 w 12443"/>
                                <a:gd name="connsiteY43" fmla="*/ 9043 h 83477"/>
                                <a:gd name="connsiteX44" fmla="*/ 4315 w 12443"/>
                                <a:gd name="connsiteY44" fmla="*/ 8044 h 83477"/>
                                <a:gd name="connsiteX45" fmla="*/ 4360 w 12443"/>
                                <a:gd name="connsiteY45" fmla="*/ 6707 h 83477"/>
                                <a:gd name="connsiteX46" fmla="*/ 4360 w 12443"/>
                                <a:gd name="connsiteY46" fmla="*/ 6459 h 83477"/>
                                <a:gd name="connsiteX47" fmla="*/ 4530 w 12443"/>
                                <a:gd name="connsiteY47" fmla="*/ 10876 h 83477"/>
                                <a:gd name="connsiteX48" fmla="*/ 4656 w 12443"/>
                                <a:gd name="connsiteY48" fmla="*/ 4374 h 83477"/>
                                <a:gd name="connsiteX49" fmla="*/ 4760 w 12443"/>
                                <a:gd name="connsiteY49" fmla="*/ 10590 h 83477"/>
                                <a:gd name="connsiteX50" fmla="*/ 4828 w 12443"/>
                                <a:gd name="connsiteY50" fmla="*/ 4041 h 83477"/>
                                <a:gd name="connsiteX51" fmla="*/ 4928 w 12443"/>
                                <a:gd name="connsiteY51" fmla="*/ 9138 h 83477"/>
                                <a:gd name="connsiteX52" fmla="*/ 4998 w 12443"/>
                                <a:gd name="connsiteY52" fmla="*/ 7625 h 83477"/>
                                <a:gd name="connsiteX53" fmla="*/ 5125 w 12443"/>
                                <a:gd name="connsiteY53" fmla="*/ 6287 h 83477"/>
                                <a:gd name="connsiteX54" fmla="*/ 5167 w 12443"/>
                                <a:gd name="connsiteY54" fmla="*/ 9457 h 83477"/>
                                <a:gd name="connsiteX55" fmla="*/ 5253 w 12443"/>
                                <a:gd name="connsiteY55" fmla="*/ 8044 h 83477"/>
                                <a:gd name="connsiteX56" fmla="*/ 5253 w 12443"/>
                                <a:gd name="connsiteY56" fmla="*/ 11870 h 83477"/>
                                <a:gd name="connsiteX57" fmla="*/ 5337 w 12443"/>
                                <a:gd name="connsiteY57" fmla="*/ 10629 h 83477"/>
                                <a:gd name="connsiteX58" fmla="*/ 5423 w 12443"/>
                                <a:gd name="connsiteY58" fmla="*/ 8453 h 83477"/>
                                <a:gd name="connsiteX59" fmla="*/ 5423 w 12443"/>
                                <a:gd name="connsiteY59" fmla="*/ 6621 h 83477"/>
                                <a:gd name="connsiteX60" fmla="*/ 5423 w 12443"/>
                                <a:gd name="connsiteY60" fmla="*/ 5545 h 83477"/>
                                <a:gd name="connsiteX61" fmla="*/ 5466 w 12443"/>
                                <a:gd name="connsiteY61" fmla="*/ 6121 h 83477"/>
                                <a:gd name="connsiteX62" fmla="*/ 5466 w 12443"/>
                                <a:gd name="connsiteY62" fmla="*/ 6958 h 83477"/>
                                <a:gd name="connsiteX63" fmla="*/ 5592 w 12443"/>
                                <a:gd name="connsiteY63" fmla="*/ 10629 h 83477"/>
                                <a:gd name="connsiteX64" fmla="*/ 5635 w 12443"/>
                                <a:gd name="connsiteY64" fmla="*/ 10876 h 83477"/>
                                <a:gd name="connsiteX65" fmla="*/ 5806 w 12443"/>
                                <a:gd name="connsiteY65" fmla="*/ 8125 h 83477"/>
                                <a:gd name="connsiteX66" fmla="*/ 5849 w 12443"/>
                                <a:gd name="connsiteY66" fmla="*/ 7292 h 83477"/>
                                <a:gd name="connsiteX67" fmla="*/ 5976 w 12443"/>
                                <a:gd name="connsiteY67" fmla="*/ 9538 h 83477"/>
                                <a:gd name="connsiteX68" fmla="*/ 6061 w 12443"/>
                                <a:gd name="connsiteY68" fmla="*/ 9876 h 83477"/>
                                <a:gd name="connsiteX69" fmla="*/ 6104 w 12443"/>
                                <a:gd name="connsiteY69" fmla="*/ 5459 h 83477"/>
                                <a:gd name="connsiteX70" fmla="*/ 6232 w 12443"/>
                                <a:gd name="connsiteY70" fmla="*/ 8372 h 83477"/>
                                <a:gd name="connsiteX71" fmla="*/ 6299 w 12443"/>
                                <a:gd name="connsiteY71" fmla="*/ 2737 h 83477"/>
                                <a:gd name="connsiteX72" fmla="*/ 6318 w 12443"/>
                                <a:gd name="connsiteY72" fmla="*/ 9286 h 83477"/>
                                <a:gd name="connsiteX73" fmla="*/ 6404 w 12443"/>
                                <a:gd name="connsiteY73" fmla="*/ 6958 h 83477"/>
                                <a:gd name="connsiteX74" fmla="*/ 6529 w 12443"/>
                                <a:gd name="connsiteY74" fmla="*/ 8372 h 83477"/>
                                <a:gd name="connsiteX75" fmla="*/ 6644 w 12443"/>
                                <a:gd name="connsiteY75" fmla="*/ 12316 h 83477"/>
                                <a:gd name="connsiteX76" fmla="*/ 6699 w 12443"/>
                                <a:gd name="connsiteY76" fmla="*/ 5045 h 83477"/>
                                <a:gd name="connsiteX77" fmla="*/ 6742 w 12443"/>
                                <a:gd name="connsiteY77" fmla="*/ 8453 h 83477"/>
                                <a:gd name="connsiteX78" fmla="*/ 6785 w 12443"/>
                                <a:gd name="connsiteY78" fmla="*/ 7211 h 83477"/>
                                <a:gd name="connsiteX79" fmla="*/ 6871 w 12443"/>
                                <a:gd name="connsiteY79" fmla="*/ 5459 h 83477"/>
                                <a:gd name="connsiteX80" fmla="*/ 6912 w 12443"/>
                                <a:gd name="connsiteY80" fmla="*/ 6958 h 83477"/>
                                <a:gd name="connsiteX81" fmla="*/ 7099 w 12443"/>
                                <a:gd name="connsiteY81" fmla="*/ 10404 h 83477"/>
                                <a:gd name="connsiteX82" fmla="*/ 7082 w 12443"/>
                                <a:gd name="connsiteY82" fmla="*/ 7211 h 83477"/>
                                <a:gd name="connsiteX83" fmla="*/ 7125 w 12443"/>
                                <a:gd name="connsiteY83" fmla="*/ 5787 h 83477"/>
                                <a:gd name="connsiteX84" fmla="*/ 7125 w 12443"/>
                                <a:gd name="connsiteY84" fmla="*/ 6378 h 83477"/>
                                <a:gd name="connsiteX85" fmla="*/ 7125 w 12443"/>
                                <a:gd name="connsiteY85" fmla="*/ 7211 h 83477"/>
                                <a:gd name="connsiteX86" fmla="*/ 7168 w 12443"/>
                                <a:gd name="connsiteY86" fmla="*/ 6878 h 83477"/>
                                <a:gd name="connsiteX87" fmla="*/ 7212 w 12443"/>
                                <a:gd name="connsiteY87" fmla="*/ 5707 h 83477"/>
                                <a:gd name="connsiteX88" fmla="*/ 7338 w 12443"/>
                                <a:gd name="connsiteY88" fmla="*/ 7792 h 83477"/>
                                <a:gd name="connsiteX89" fmla="*/ 7338 w 12443"/>
                                <a:gd name="connsiteY89" fmla="*/ 8292 h 83477"/>
                                <a:gd name="connsiteX90" fmla="*/ 7338 w 12443"/>
                                <a:gd name="connsiteY90" fmla="*/ 7872 h 83477"/>
                                <a:gd name="connsiteX91" fmla="*/ 7380 w 12443"/>
                                <a:gd name="connsiteY91" fmla="*/ 6621 h 83477"/>
                                <a:gd name="connsiteX92" fmla="*/ 7424 w 12443"/>
                                <a:gd name="connsiteY92" fmla="*/ 5287 h 83477"/>
                                <a:gd name="connsiteX93" fmla="*/ 7508 w 12443"/>
                                <a:gd name="connsiteY93" fmla="*/ 8625 h 83477"/>
                                <a:gd name="connsiteX94" fmla="*/ 7551 w 12443"/>
                                <a:gd name="connsiteY94" fmla="*/ 7292 h 83477"/>
                                <a:gd name="connsiteX95" fmla="*/ 7551 w 12443"/>
                                <a:gd name="connsiteY95" fmla="*/ 4626 h 83477"/>
                                <a:gd name="connsiteX96" fmla="*/ 7593 w 12443"/>
                                <a:gd name="connsiteY96" fmla="*/ 6878 h 83477"/>
                                <a:gd name="connsiteX97" fmla="*/ 7635 w 12443"/>
                                <a:gd name="connsiteY97" fmla="*/ 5045 h 83477"/>
                                <a:gd name="connsiteX98" fmla="*/ 7635 w 12443"/>
                                <a:gd name="connsiteY98" fmla="*/ 9276 h 83477"/>
                                <a:gd name="connsiteX99" fmla="*/ 7763 w 12443"/>
                                <a:gd name="connsiteY99" fmla="*/ 2460 h 83477"/>
                                <a:gd name="connsiteX100" fmla="*/ 7807 w 12443"/>
                                <a:gd name="connsiteY100" fmla="*/ 10629 h 83477"/>
                                <a:gd name="connsiteX101" fmla="*/ 7849 w 12443"/>
                                <a:gd name="connsiteY101" fmla="*/ 7040 h 83477"/>
                                <a:gd name="connsiteX102" fmla="*/ 7935 w 12443"/>
                                <a:gd name="connsiteY102" fmla="*/ 10124 h 83477"/>
                                <a:gd name="connsiteX103" fmla="*/ 7978 w 12443"/>
                                <a:gd name="connsiteY103" fmla="*/ 5787 h 83477"/>
                                <a:gd name="connsiteX104" fmla="*/ 8018 w 12443"/>
                                <a:gd name="connsiteY104" fmla="*/ 8625 h 83477"/>
                                <a:gd name="connsiteX105" fmla="*/ 8061 w 12443"/>
                                <a:gd name="connsiteY105" fmla="*/ 4626 h 83477"/>
                                <a:gd name="connsiteX106" fmla="*/ 8147 w 12443"/>
                                <a:gd name="connsiteY106" fmla="*/ 8044 h 83477"/>
                                <a:gd name="connsiteX107" fmla="*/ 8147 w 12443"/>
                                <a:gd name="connsiteY107" fmla="*/ 9538 h 83477"/>
                                <a:gd name="connsiteX108" fmla="*/ 8189 w 12443"/>
                                <a:gd name="connsiteY108" fmla="*/ 9876 h 83477"/>
                                <a:gd name="connsiteX109" fmla="*/ 8189 w 12443"/>
                                <a:gd name="connsiteY109" fmla="*/ 8705 h 83477"/>
                                <a:gd name="connsiteX110" fmla="*/ 8274 w 12443"/>
                                <a:gd name="connsiteY110" fmla="*/ 6121 h 83477"/>
                                <a:gd name="connsiteX111" fmla="*/ 8401 w 12443"/>
                                <a:gd name="connsiteY111" fmla="*/ 9043 h 83477"/>
                                <a:gd name="connsiteX112" fmla="*/ 8487 w 12443"/>
                                <a:gd name="connsiteY112" fmla="*/ 5787 h 83477"/>
                                <a:gd name="connsiteX113" fmla="*/ 8487 w 12443"/>
                                <a:gd name="connsiteY113" fmla="*/ 7040 h 83477"/>
                                <a:gd name="connsiteX114" fmla="*/ 8529 w 12443"/>
                                <a:gd name="connsiteY114" fmla="*/ 7458 h 83477"/>
                                <a:gd name="connsiteX115" fmla="*/ 8529 w 12443"/>
                                <a:gd name="connsiteY115" fmla="*/ 10457 h 83477"/>
                                <a:gd name="connsiteX116" fmla="*/ 8614 w 12443"/>
                                <a:gd name="connsiteY116" fmla="*/ 9457 h 83477"/>
                                <a:gd name="connsiteX117" fmla="*/ 8655 w 12443"/>
                                <a:gd name="connsiteY117" fmla="*/ 5787 h 83477"/>
                                <a:gd name="connsiteX118" fmla="*/ 8743 w 12443"/>
                                <a:gd name="connsiteY118" fmla="*/ 6621 h 83477"/>
                                <a:gd name="connsiteX119" fmla="*/ 8829 w 12443"/>
                                <a:gd name="connsiteY119" fmla="*/ 5707 h 83477"/>
                                <a:gd name="connsiteX120" fmla="*/ 8871 w 12443"/>
                                <a:gd name="connsiteY120" fmla="*/ 6287 h 83477"/>
                                <a:gd name="connsiteX121" fmla="*/ 8912 w 12443"/>
                                <a:gd name="connsiteY121" fmla="*/ 5545 h 83477"/>
                                <a:gd name="connsiteX122" fmla="*/ 8954 w 12443"/>
                                <a:gd name="connsiteY122" fmla="*/ 11628 h 83477"/>
                                <a:gd name="connsiteX123" fmla="*/ 8954 w 12443"/>
                                <a:gd name="connsiteY123" fmla="*/ 6707 h 83477"/>
                                <a:gd name="connsiteX124" fmla="*/ 9039 w 12443"/>
                                <a:gd name="connsiteY124" fmla="*/ 3541 h 83477"/>
                                <a:gd name="connsiteX125" fmla="*/ 9137 w 12443"/>
                                <a:gd name="connsiteY125" fmla="*/ 8103 h 83477"/>
                                <a:gd name="connsiteX126" fmla="*/ 9169 w 12443"/>
                                <a:gd name="connsiteY126" fmla="*/ 4294 h 83477"/>
                                <a:gd name="connsiteX127" fmla="*/ 9253 w 12443"/>
                                <a:gd name="connsiteY127" fmla="*/ 7292 h 83477"/>
                                <a:gd name="connsiteX128" fmla="*/ 9253 w 12443"/>
                                <a:gd name="connsiteY128" fmla="*/ 9457 h 83477"/>
                                <a:gd name="connsiteX129" fmla="*/ 9297 w 12443"/>
                                <a:gd name="connsiteY129" fmla="*/ 5868 h 83477"/>
                                <a:gd name="connsiteX130" fmla="*/ 9465 w 12443"/>
                                <a:gd name="connsiteY130" fmla="*/ 3455 h 83477"/>
                                <a:gd name="connsiteX131" fmla="*/ 9508 w 12443"/>
                                <a:gd name="connsiteY131" fmla="*/ 9538 h 83477"/>
                                <a:gd name="connsiteX132" fmla="*/ 9594 w 12443"/>
                                <a:gd name="connsiteY132" fmla="*/ 4041 h 83477"/>
                                <a:gd name="connsiteX133" fmla="*/ 9719 w 12443"/>
                                <a:gd name="connsiteY133" fmla="*/ 6958 h 83477"/>
                                <a:gd name="connsiteX134" fmla="*/ 9764 w 12443"/>
                                <a:gd name="connsiteY134" fmla="*/ 4374 h 83477"/>
                                <a:gd name="connsiteX135" fmla="*/ 9764 w 12443"/>
                                <a:gd name="connsiteY135" fmla="*/ 10215 h 83477"/>
                                <a:gd name="connsiteX136" fmla="*/ 9892 w 12443"/>
                                <a:gd name="connsiteY136" fmla="*/ 6121 h 83477"/>
                                <a:gd name="connsiteX137" fmla="*/ 9934 w 12443"/>
                                <a:gd name="connsiteY137" fmla="*/ 7211 h 83477"/>
                                <a:gd name="connsiteX138" fmla="*/ 9976 w 12443"/>
                                <a:gd name="connsiteY138" fmla="*/ 10038 h 83477"/>
                                <a:gd name="connsiteX139" fmla="*/ 10061 w 12443"/>
                                <a:gd name="connsiteY139" fmla="*/ 4374 h 83477"/>
                                <a:gd name="connsiteX140" fmla="*/ 10146 w 12443"/>
                                <a:gd name="connsiteY140" fmla="*/ 5868 h 83477"/>
                                <a:gd name="connsiteX141" fmla="*/ 10360 w 12443"/>
                                <a:gd name="connsiteY141" fmla="*/ 9796 h 83477"/>
                                <a:gd name="connsiteX142" fmla="*/ 10444 w 12443"/>
                                <a:gd name="connsiteY142" fmla="*/ 7458 h 83477"/>
                                <a:gd name="connsiteX143" fmla="*/ 10573 w 12443"/>
                                <a:gd name="connsiteY143" fmla="*/ 4455 h 83477"/>
                                <a:gd name="connsiteX144" fmla="*/ 10615 w 12443"/>
                                <a:gd name="connsiteY144" fmla="*/ 7535 h 83477"/>
                                <a:gd name="connsiteX145" fmla="*/ 10657 w 12443"/>
                                <a:gd name="connsiteY145" fmla="*/ 8372 h 83477"/>
                                <a:gd name="connsiteX146" fmla="*/ 10657 w 12443"/>
                                <a:gd name="connsiteY146" fmla="*/ 8705 h 83477"/>
                                <a:gd name="connsiteX147" fmla="*/ 10785 w 12443"/>
                                <a:gd name="connsiteY147" fmla="*/ 6707 h 83477"/>
                                <a:gd name="connsiteX148" fmla="*/ 10870 w 12443"/>
                                <a:gd name="connsiteY148" fmla="*/ 8372 h 83477"/>
                                <a:gd name="connsiteX149" fmla="*/ 10911 w 12443"/>
                                <a:gd name="connsiteY149" fmla="*/ 8044 h 83477"/>
                                <a:gd name="connsiteX150" fmla="*/ 10911 w 12443"/>
                                <a:gd name="connsiteY150" fmla="*/ 5545 h 83477"/>
                                <a:gd name="connsiteX151" fmla="*/ 11039 w 12443"/>
                                <a:gd name="connsiteY151" fmla="*/ 9624 h 83477"/>
                                <a:gd name="connsiteX152" fmla="*/ 11039 w 12443"/>
                                <a:gd name="connsiteY152" fmla="*/ 7535 h 83477"/>
                                <a:gd name="connsiteX153" fmla="*/ 11125 w 12443"/>
                                <a:gd name="connsiteY153" fmla="*/ 8125 h 83477"/>
                                <a:gd name="connsiteX154" fmla="*/ 11209 w 12443"/>
                                <a:gd name="connsiteY154" fmla="*/ 9043 h 83477"/>
                                <a:gd name="connsiteX155" fmla="*/ 11339 w 12443"/>
                                <a:gd name="connsiteY155" fmla="*/ 5868 h 83477"/>
                                <a:gd name="connsiteX156" fmla="*/ 11339 w 12443"/>
                                <a:gd name="connsiteY156" fmla="*/ 7872 h 83477"/>
                                <a:gd name="connsiteX157" fmla="*/ 11508 w 12443"/>
                                <a:gd name="connsiteY157" fmla="*/ 6459 h 83477"/>
                                <a:gd name="connsiteX158" fmla="*/ 12443 w 12443"/>
                                <a:gd name="connsiteY158" fmla="*/ 80421 h 83477"/>
                                <a:gd name="connsiteX0" fmla="*/ 0 w 12443"/>
                                <a:gd name="connsiteY0" fmla="*/ 83477 h 83477"/>
                                <a:gd name="connsiteX1" fmla="*/ 1748 w 12443"/>
                                <a:gd name="connsiteY1" fmla="*/ 59096 h 83477"/>
                                <a:gd name="connsiteX2" fmla="*/ 1531 w 12443"/>
                                <a:gd name="connsiteY2" fmla="*/ 5314 h 83477"/>
                                <a:gd name="connsiteX3" fmla="*/ 1638 w 12443"/>
                                <a:gd name="connsiteY3" fmla="*/ 10710 h 83477"/>
                                <a:gd name="connsiteX4" fmla="*/ 1638 w 12443"/>
                                <a:gd name="connsiteY4" fmla="*/ 9457 h 83477"/>
                                <a:gd name="connsiteX5" fmla="*/ 1722 w 12443"/>
                                <a:gd name="connsiteY5" fmla="*/ 6878 h 83477"/>
                                <a:gd name="connsiteX6" fmla="*/ 1763 w 12443"/>
                                <a:gd name="connsiteY6" fmla="*/ 9205 h 83477"/>
                                <a:gd name="connsiteX7" fmla="*/ 1848 w 12443"/>
                                <a:gd name="connsiteY7" fmla="*/ 10457 h 83477"/>
                                <a:gd name="connsiteX8" fmla="*/ 1891 w 12443"/>
                                <a:gd name="connsiteY8" fmla="*/ 10457 h 83477"/>
                                <a:gd name="connsiteX9" fmla="*/ 1891 w 12443"/>
                                <a:gd name="connsiteY9" fmla="*/ 4955 h 83477"/>
                                <a:gd name="connsiteX10" fmla="*/ 1978 w 12443"/>
                                <a:gd name="connsiteY10" fmla="*/ 7535 h 83477"/>
                                <a:gd name="connsiteX11" fmla="*/ 2105 w 12443"/>
                                <a:gd name="connsiteY11" fmla="*/ 6378 h 83477"/>
                                <a:gd name="connsiteX12" fmla="*/ 2190 w 12443"/>
                                <a:gd name="connsiteY12" fmla="*/ 9876 h 83477"/>
                                <a:gd name="connsiteX13" fmla="*/ 2317 w 12443"/>
                                <a:gd name="connsiteY13" fmla="*/ 4707 h 83477"/>
                                <a:gd name="connsiteX14" fmla="*/ 2317 w 12443"/>
                                <a:gd name="connsiteY14" fmla="*/ 9043 h 83477"/>
                                <a:gd name="connsiteX15" fmla="*/ 2487 w 12443"/>
                                <a:gd name="connsiteY15" fmla="*/ 7535 h 83477"/>
                                <a:gd name="connsiteX16" fmla="*/ 2487 w 12443"/>
                                <a:gd name="connsiteY16" fmla="*/ 11290 h 83477"/>
                                <a:gd name="connsiteX17" fmla="*/ 2615 w 12443"/>
                                <a:gd name="connsiteY17" fmla="*/ 9286 h 83477"/>
                                <a:gd name="connsiteX18" fmla="*/ 2663 w 12443"/>
                                <a:gd name="connsiteY18" fmla="*/ 6196 h 83477"/>
                                <a:gd name="connsiteX19" fmla="*/ 2786 w 12443"/>
                                <a:gd name="connsiteY19" fmla="*/ 9876 h 83477"/>
                                <a:gd name="connsiteX20" fmla="*/ 2827 w 12443"/>
                                <a:gd name="connsiteY20" fmla="*/ 11789 h 83477"/>
                                <a:gd name="connsiteX21" fmla="*/ 2913 w 12443"/>
                                <a:gd name="connsiteY21" fmla="*/ 6121 h 83477"/>
                                <a:gd name="connsiteX22" fmla="*/ 2999 w 12443"/>
                                <a:gd name="connsiteY22" fmla="*/ 9043 h 83477"/>
                                <a:gd name="connsiteX23" fmla="*/ 3063 w 12443"/>
                                <a:gd name="connsiteY23" fmla="*/ 0 h 83477"/>
                                <a:gd name="connsiteX24" fmla="*/ 3168 w 12443"/>
                                <a:gd name="connsiteY24" fmla="*/ 9876 h 83477"/>
                                <a:gd name="connsiteX25" fmla="*/ 3296 w 12443"/>
                                <a:gd name="connsiteY25" fmla="*/ 6707 h 83477"/>
                                <a:gd name="connsiteX26" fmla="*/ 3381 w 12443"/>
                                <a:gd name="connsiteY26" fmla="*/ 5787 h 83477"/>
                                <a:gd name="connsiteX27" fmla="*/ 3381 w 12443"/>
                                <a:gd name="connsiteY27" fmla="*/ 5287 h 83477"/>
                                <a:gd name="connsiteX28" fmla="*/ 3466 w 12443"/>
                                <a:gd name="connsiteY28" fmla="*/ 10457 h 83477"/>
                                <a:gd name="connsiteX29" fmla="*/ 3508 w 12443"/>
                                <a:gd name="connsiteY29" fmla="*/ 9876 h 83477"/>
                                <a:gd name="connsiteX30" fmla="*/ 3592 w 12443"/>
                                <a:gd name="connsiteY30" fmla="*/ 9286 h 83477"/>
                                <a:gd name="connsiteX31" fmla="*/ 3635 w 12443"/>
                                <a:gd name="connsiteY31" fmla="*/ 3202 h 83477"/>
                                <a:gd name="connsiteX32" fmla="*/ 3635 w 12443"/>
                                <a:gd name="connsiteY32" fmla="*/ 8372 h 83477"/>
                                <a:gd name="connsiteX33" fmla="*/ 3680 w 12443"/>
                                <a:gd name="connsiteY33" fmla="*/ 11290 h 83477"/>
                                <a:gd name="connsiteX34" fmla="*/ 3856 w 12443"/>
                                <a:gd name="connsiteY34" fmla="*/ 5964 h 83477"/>
                                <a:gd name="connsiteX35" fmla="*/ 3892 w 12443"/>
                                <a:gd name="connsiteY35" fmla="*/ 10038 h 83477"/>
                                <a:gd name="connsiteX36" fmla="*/ 3892 w 12443"/>
                                <a:gd name="connsiteY36" fmla="*/ 10629 h 83477"/>
                                <a:gd name="connsiteX37" fmla="*/ 3934 w 12443"/>
                                <a:gd name="connsiteY37" fmla="*/ 10376 h 83477"/>
                                <a:gd name="connsiteX38" fmla="*/ 4021 w 12443"/>
                                <a:gd name="connsiteY38" fmla="*/ 8872 h 83477"/>
                                <a:gd name="connsiteX39" fmla="*/ 4104 w 12443"/>
                                <a:gd name="connsiteY39" fmla="*/ 6459 h 83477"/>
                                <a:gd name="connsiteX40" fmla="*/ 4146 w 12443"/>
                                <a:gd name="connsiteY40" fmla="*/ 8044 h 83477"/>
                                <a:gd name="connsiteX41" fmla="*/ 4232 w 12443"/>
                                <a:gd name="connsiteY41" fmla="*/ 9043 h 83477"/>
                                <a:gd name="connsiteX42" fmla="*/ 4232 w 12443"/>
                                <a:gd name="connsiteY42" fmla="*/ 9876 h 83477"/>
                                <a:gd name="connsiteX43" fmla="*/ 4274 w 12443"/>
                                <a:gd name="connsiteY43" fmla="*/ 9043 h 83477"/>
                                <a:gd name="connsiteX44" fmla="*/ 4315 w 12443"/>
                                <a:gd name="connsiteY44" fmla="*/ 8044 h 83477"/>
                                <a:gd name="connsiteX45" fmla="*/ 4360 w 12443"/>
                                <a:gd name="connsiteY45" fmla="*/ 6707 h 83477"/>
                                <a:gd name="connsiteX46" fmla="*/ 4360 w 12443"/>
                                <a:gd name="connsiteY46" fmla="*/ 6459 h 83477"/>
                                <a:gd name="connsiteX47" fmla="*/ 4530 w 12443"/>
                                <a:gd name="connsiteY47" fmla="*/ 10876 h 83477"/>
                                <a:gd name="connsiteX48" fmla="*/ 4656 w 12443"/>
                                <a:gd name="connsiteY48" fmla="*/ 4374 h 83477"/>
                                <a:gd name="connsiteX49" fmla="*/ 4760 w 12443"/>
                                <a:gd name="connsiteY49" fmla="*/ 10590 h 83477"/>
                                <a:gd name="connsiteX50" fmla="*/ 4828 w 12443"/>
                                <a:gd name="connsiteY50" fmla="*/ 4041 h 83477"/>
                                <a:gd name="connsiteX51" fmla="*/ 4928 w 12443"/>
                                <a:gd name="connsiteY51" fmla="*/ 9138 h 83477"/>
                                <a:gd name="connsiteX52" fmla="*/ 4998 w 12443"/>
                                <a:gd name="connsiteY52" fmla="*/ 7625 h 83477"/>
                                <a:gd name="connsiteX53" fmla="*/ 5125 w 12443"/>
                                <a:gd name="connsiteY53" fmla="*/ 6287 h 83477"/>
                                <a:gd name="connsiteX54" fmla="*/ 5167 w 12443"/>
                                <a:gd name="connsiteY54" fmla="*/ 9457 h 83477"/>
                                <a:gd name="connsiteX55" fmla="*/ 5253 w 12443"/>
                                <a:gd name="connsiteY55" fmla="*/ 8044 h 83477"/>
                                <a:gd name="connsiteX56" fmla="*/ 5253 w 12443"/>
                                <a:gd name="connsiteY56" fmla="*/ 11870 h 83477"/>
                                <a:gd name="connsiteX57" fmla="*/ 5337 w 12443"/>
                                <a:gd name="connsiteY57" fmla="*/ 10629 h 83477"/>
                                <a:gd name="connsiteX58" fmla="*/ 5423 w 12443"/>
                                <a:gd name="connsiteY58" fmla="*/ 8453 h 83477"/>
                                <a:gd name="connsiteX59" fmla="*/ 5423 w 12443"/>
                                <a:gd name="connsiteY59" fmla="*/ 6621 h 83477"/>
                                <a:gd name="connsiteX60" fmla="*/ 5423 w 12443"/>
                                <a:gd name="connsiteY60" fmla="*/ 5545 h 83477"/>
                                <a:gd name="connsiteX61" fmla="*/ 5466 w 12443"/>
                                <a:gd name="connsiteY61" fmla="*/ 6121 h 83477"/>
                                <a:gd name="connsiteX62" fmla="*/ 5466 w 12443"/>
                                <a:gd name="connsiteY62" fmla="*/ 6958 h 83477"/>
                                <a:gd name="connsiteX63" fmla="*/ 5592 w 12443"/>
                                <a:gd name="connsiteY63" fmla="*/ 10629 h 83477"/>
                                <a:gd name="connsiteX64" fmla="*/ 5635 w 12443"/>
                                <a:gd name="connsiteY64" fmla="*/ 10876 h 83477"/>
                                <a:gd name="connsiteX65" fmla="*/ 5806 w 12443"/>
                                <a:gd name="connsiteY65" fmla="*/ 8125 h 83477"/>
                                <a:gd name="connsiteX66" fmla="*/ 5849 w 12443"/>
                                <a:gd name="connsiteY66" fmla="*/ 7292 h 83477"/>
                                <a:gd name="connsiteX67" fmla="*/ 5976 w 12443"/>
                                <a:gd name="connsiteY67" fmla="*/ 9538 h 83477"/>
                                <a:gd name="connsiteX68" fmla="*/ 6061 w 12443"/>
                                <a:gd name="connsiteY68" fmla="*/ 9876 h 83477"/>
                                <a:gd name="connsiteX69" fmla="*/ 6104 w 12443"/>
                                <a:gd name="connsiteY69" fmla="*/ 5459 h 83477"/>
                                <a:gd name="connsiteX70" fmla="*/ 6232 w 12443"/>
                                <a:gd name="connsiteY70" fmla="*/ 8372 h 83477"/>
                                <a:gd name="connsiteX71" fmla="*/ 6299 w 12443"/>
                                <a:gd name="connsiteY71" fmla="*/ 2737 h 83477"/>
                                <a:gd name="connsiteX72" fmla="*/ 6318 w 12443"/>
                                <a:gd name="connsiteY72" fmla="*/ 9286 h 83477"/>
                                <a:gd name="connsiteX73" fmla="*/ 6404 w 12443"/>
                                <a:gd name="connsiteY73" fmla="*/ 6958 h 83477"/>
                                <a:gd name="connsiteX74" fmla="*/ 6529 w 12443"/>
                                <a:gd name="connsiteY74" fmla="*/ 8372 h 83477"/>
                                <a:gd name="connsiteX75" fmla="*/ 6644 w 12443"/>
                                <a:gd name="connsiteY75" fmla="*/ 12316 h 83477"/>
                                <a:gd name="connsiteX76" fmla="*/ 6699 w 12443"/>
                                <a:gd name="connsiteY76" fmla="*/ 5045 h 83477"/>
                                <a:gd name="connsiteX77" fmla="*/ 6742 w 12443"/>
                                <a:gd name="connsiteY77" fmla="*/ 8453 h 83477"/>
                                <a:gd name="connsiteX78" fmla="*/ 6785 w 12443"/>
                                <a:gd name="connsiteY78" fmla="*/ 7211 h 83477"/>
                                <a:gd name="connsiteX79" fmla="*/ 6871 w 12443"/>
                                <a:gd name="connsiteY79" fmla="*/ 5459 h 83477"/>
                                <a:gd name="connsiteX80" fmla="*/ 6912 w 12443"/>
                                <a:gd name="connsiteY80" fmla="*/ 6958 h 83477"/>
                                <a:gd name="connsiteX81" fmla="*/ 7099 w 12443"/>
                                <a:gd name="connsiteY81" fmla="*/ 10404 h 83477"/>
                                <a:gd name="connsiteX82" fmla="*/ 7082 w 12443"/>
                                <a:gd name="connsiteY82" fmla="*/ 7211 h 83477"/>
                                <a:gd name="connsiteX83" fmla="*/ 7125 w 12443"/>
                                <a:gd name="connsiteY83" fmla="*/ 5787 h 83477"/>
                                <a:gd name="connsiteX84" fmla="*/ 7125 w 12443"/>
                                <a:gd name="connsiteY84" fmla="*/ 6378 h 83477"/>
                                <a:gd name="connsiteX85" fmla="*/ 7125 w 12443"/>
                                <a:gd name="connsiteY85" fmla="*/ 7211 h 83477"/>
                                <a:gd name="connsiteX86" fmla="*/ 7168 w 12443"/>
                                <a:gd name="connsiteY86" fmla="*/ 6878 h 83477"/>
                                <a:gd name="connsiteX87" fmla="*/ 7212 w 12443"/>
                                <a:gd name="connsiteY87" fmla="*/ 5707 h 83477"/>
                                <a:gd name="connsiteX88" fmla="*/ 7338 w 12443"/>
                                <a:gd name="connsiteY88" fmla="*/ 7792 h 83477"/>
                                <a:gd name="connsiteX89" fmla="*/ 7338 w 12443"/>
                                <a:gd name="connsiteY89" fmla="*/ 8292 h 83477"/>
                                <a:gd name="connsiteX90" fmla="*/ 7338 w 12443"/>
                                <a:gd name="connsiteY90" fmla="*/ 7872 h 83477"/>
                                <a:gd name="connsiteX91" fmla="*/ 7380 w 12443"/>
                                <a:gd name="connsiteY91" fmla="*/ 6621 h 83477"/>
                                <a:gd name="connsiteX92" fmla="*/ 7424 w 12443"/>
                                <a:gd name="connsiteY92" fmla="*/ 5287 h 83477"/>
                                <a:gd name="connsiteX93" fmla="*/ 7508 w 12443"/>
                                <a:gd name="connsiteY93" fmla="*/ 8625 h 83477"/>
                                <a:gd name="connsiteX94" fmla="*/ 7551 w 12443"/>
                                <a:gd name="connsiteY94" fmla="*/ 7292 h 83477"/>
                                <a:gd name="connsiteX95" fmla="*/ 7551 w 12443"/>
                                <a:gd name="connsiteY95" fmla="*/ 4626 h 83477"/>
                                <a:gd name="connsiteX96" fmla="*/ 7593 w 12443"/>
                                <a:gd name="connsiteY96" fmla="*/ 6878 h 83477"/>
                                <a:gd name="connsiteX97" fmla="*/ 7635 w 12443"/>
                                <a:gd name="connsiteY97" fmla="*/ 5045 h 83477"/>
                                <a:gd name="connsiteX98" fmla="*/ 7635 w 12443"/>
                                <a:gd name="connsiteY98" fmla="*/ 9276 h 83477"/>
                                <a:gd name="connsiteX99" fmla="*/ 7763 w 12443"/>
                                <a:gd name="connsiteY99" fmla="*/ 2460 h 83477"/>
                                <a:gd name="connsiteX100" fmla="*/ 7807 w 12443"/>
                                <a:gd name="connsiteY100" fmla="*/ 10629 h 83477"/>
                                <a:gd name="connsiteX101" fmla="*/ 7849 w 12443"/>
                                <a:gd name="connsiteY101" fmla="*/ 7040 h 83477"/>
                                <a:gd name="connsiteX102" fmla="*/ 7935 w 12443"/>
                                <a:gd name="connsiteY102" fmla="*/ 10124 h 83477"/>
                                <a:gd name="connsiteX103" fmla="*/ 7978 w 12443"/>
                                <a:gd name="connsiteY103" fmla="*/ 5787 h 83477"/>
                                <a:gd name="connsiteX104" fmla="*/ 8018 w 12443"/>
                                <a:gd name="connsiteY104" fmla="*/ 8625 h 83477"/>
                                <a:gd name="connsiteX105" fmla="*/ 8061 w 12443"/>
                                <a:gd name="connsiteY105" fmla="*/ 4626 h 83477"/>
                                <a:gd name="connsiteX106" fmla="*/ 8147 w 12443"/>
                                <a:gd name="connsiteY106" fmla="*/ 8044 h 83477"/>
                                <a:gd name="connsiteX107" fmla="*/ 8147 w 12443"/>
                                <a:gd name="connsiteY107" fmla="*/ 9538 h 83477"/>
                                <a:gd name="connsiteX108" fmla="*/ 8189 w 12443"/>
                                <a:gd name="connsiteY108" fmla="*/ 9876 h 83477"/>
                                <a:gd name="connsiteX109" fmla="*/ 8189 w 12443"/>
                                <a:gd name="connsiteY109" fmla="*/ 8705 h 83477"/>
                                <a:gd name="connsiteX110" fmla="*/ 8274 w 12443"/>
                                <a:gd name="connsiteY110" fmla="*/ 6121 h 83477"/>
                                <a:gd name="connsiteX111" fmla="*/ 8401 w 12443"/>
                                <a:gd name="connsiteY111" fmla="*/ 9043 h 83477"/>
                                <a:gd name="connsiteX112" fmla="*/ 8487 w 12443"/>
                                <a:gd name="connsiteY112" fmla="*/ 5787 h 83477"/>
                                <a:gd name="connsiteX113" fmla="*/ 8487 w 12443"/>
                                <a:gd name="connsiteY113" fmla="*/ 7040 h 83477"/>
                                <a:gd name="connsiteX114" fmla="*/ 8529 w 12443"/>
                                <a:gd name="connsiteY114" fmla="*/ 7458 h 83477"/>
                                <a:gd name="connsiteX115" fmla="*/ 8529 w 12443"/>
                                <a:gd name="connsiteY115" fmla="*/ 10457 h 83477"/>
                                <a:gd name="connsiteX116" fmla="*/ 8614 w 12443"/>
                                <a:gd name="connsiteY116" fmla="*/ 9457 h 83477"/>
                                <a:gd name="connsiteX117" fmla="*/ 8655 w 12443"/>
                                <a:gd name="connsiteY117" fmla="*/ 5787 h 83477"/>
                                <a:gd name="connsiteX118" fmla="*/ 8743 w 12443"/>
                                <a:gd name="connsiteY118" fmla="*/ 6621 h 83477"/>
                                <a:gd name="connsiteX119" fmla="*/ 8829 w 12443"/>
                                <a:gd name="connsiteY119" fmla="*/ 5707 h 83477"/>
                                <a:gd name="connsiteX120" fmla="*/ 8871 w 12443"/>
                                <a:gd name="connsiteY120" fmla="*/ 6287 h 83477"/>
                                <a:gd name="connsiteX121" fmla="*/ 8912 w 12443"/>
                                <a:gd name="connsiteY121" fmla="*/ 5545 h 83477"/>
                                <a:gd name="connsiteX122" fmla="*/ 8954 w 12443"/>
                                <a:gd name="connsiteY122" fmla="*/ 11628 h 83477"/>
                                <a:gd name="connsiteX123" fmla="*/ 8954 w 12443"/>
                                <a:gd name="connsiteY123" fmla="*/ 6707 h 83477"/>
                                <a:gd name="connsiteX124" fmla="*/ 9039 w 12443"/>
                                <a:gd name="connsiteY124" fmla="*/ 3541 h 83477"/>
                                <a:gd name="connsiteX125" fmla="*/ 9137 w 12443"/>
                                <a:gd name="connsiteY125" fmla="*/ 8103 h 83477"/>
                                <a:gd name="connsiteX126" fmla="*/ 9169 w 12443"/>
                                <a:gd name="connsiteY126" fmla="*/ 4294 h 83477"/>
                                <a:gd name="connsiteX127" fmla="*/ 9253 w 12443"/>
                                <a:gd name="connsiteY127" fmla="*/ 7292 h 83477"/>
                                <a:gd name="connsiteX128" fmla="*/ 9253 w 12443"/>
                                <a:gd name="connsiteY128" fmla="*/ 9457 h 83477"/>
                                <a:gd name="connsiteX129" fmla="*/ 9297 w 12443"/>
                                <a:gd name="connsiteY129" fmla="*/ 5868 h 83477"/>
                                <a:gd name="connsiteX130" fmla="*/ 9465 w 12443"/>
                                <a:gd name="connsiteY130" fmla="*/ 3455 h 83477"/>
                                <a:gd name="connsiteX131" fmla="*/ 9508 w 12443"/>
                                <a:gd name="connsiteY131" fmla="*/ 9538 h 83477"/>
                                <a:gd name="connsiteX132" fmla="*/ 9594 w 12443"/>
                                <a:gd name="connsiteY132" fmla="*/ 4041 h 83477"/>
                                <a:gd name="connsiteX133" fmla="*/ 9719 w 12443"/>
                                <a:gd name="connsiteY133" fmla="*/ 6958 h 83477"/>
                                <a:gd name="connsiteX134" fmla="*/ 9764 w 12443"/>
                                <a:gd name="connsiteY134" fmla="*/ 4374 h 83477"/>
                                <a:gd name="connsiteX135" fmla="*/ 9764 w 12443"/>
                                <a:gd name="connsiteY135" fmla="*/ 10215 h 83477"/>
                                <a:gd name="connsiteX136" fmla="*/ 9892 w 12443"/>
                                <a:gd name="connsiteY136" fmla="*/ 6121 h 83477"/>
                                <a:gd name="connsiteX137" fmla="*/ 9934 w 12443"/>
                                <a:gd name="connsiteY137" fmla="*/ 7211 h 83477"/>
                                <a:gd name="connsiteX138" fmla="*/ 9976 w 12443"/>
                                <a:gd name="connsiteY138" fmla="*/ 10038 h 83477"/>
                                <a:gd name="connsiteX139" fmla="*/ 10061 w 12443"/>
                                <a:gd name="connsiteY139" fmla="*/ 4374 h 83477"/>
                                <a:gd name="connsiteX140" fmla="*/ 10146 w 12443"/>
                                <a:gd name="connsiteY140" fmla="*/ 5868 h 83477"/>
                                <a:gd name="connsiteX141" fmla="*/ 10360 w 12443"/>
                                <a:gd name="connsiteY141" fmla="*/ 9796 h 83477"/>
                                <a:gd name="connsiteX142" fmla="*/ 10444 w 12443"/>
                                <a:gd name="connsiteY142" fmla="*/ 7458 h 83477"/>
                                <a:gd name="connsiteX143" fmla="*/ 10573 w 12443"/>
                                <a:gd name="connsiteY143" fmla="*/ 4455 h 83477"/>
                                <a:gd name="connsiteX144" fmla="*/ 10615 w 12443"/>
                                <a:gd name="connsiteY144" fmla="*/ 7535 h 83477"/>
                                <a:gd name="connsiteX145" fmla="*/ 10657 w 12443"/>
                                <a:gd name="connsiteY145" fmla="*/ 8372 h 83477"/>
                                <a:gd name="connsiteX146" fmla="*/ 10657 w 12443"/>
                                <a:gd name="connsiteY146" fmla="*/ 8705 h 83477"/>
                                <a:gd name="connsiteX147" fmla="*/ 10785 w 12443"/>
                                <a:gd name="connsiteY147" fmla="*/ 6707 h 83477"/>
                                <a:gd name="connsiteX148" fmla="*/ 10870 w 12443"/>
                                <a:gd name="connsiteY148" fmla="*/ 8372 h 83477"/>
                                <a:gd name="connsiteX149" fmla="*/ 10911 w 12443"/>
                                <a:gd name="connsiteY149" fmla="*/ 8044 h 83477"/>
                                <a:gd name="connsiteX150" fmla="*/ 10911 w 12443"/>
                                <a:gd name="connsiteY150" fmla="*/ 5545 h 83477"/>
                                <a:gd name="connsiteX151" fmla="*/ 11039 w 12443"/>
                                <a:gd name="connsiteY151" fmla="*/ 9624 h 83477"/>
                                <a:gd name="connsiteX152" fmla="*/ 11039 w 12443"/>
                                <a:gd name="connsiteY152" fmla="*/ 7535 h 83477"/>
                                <a:gd name="connsiteX153" fmla="*/ 11125 w 12443"/>
                                <a:gd name="connsiteY153" fmla="*/ 8125 h 83477"/>
                                <a:gd name="connsiteX154" fmla="*/ 11209 w 12443"/>
                                <a:gd name="connsiteY154" fmla="*/ 9043 h 83477"/>
                                <a:gd name="connsiteX155" fmla="*/ 11339 w 12443"/>
                                <a:gd name="connsiteY155" fmla="*/ 5868 h 83477"/>
                                <a:gd name="connsiteX156" fmla="*/ 11339 w 12443"/>
                                <a:gd name="connsiteY156" fmla="*/ 7872 h 83477"/>
                                <a:gd name="connsiteX157" fmla="*/ 11508 w 12443"/>
                                <a:gd name="connsiteY157" fmla="*/ 6459 h 83477"/>
                                <a:gd name="connsiteX158" fmla="*/ 12443 w 12443"/>
                                <a:gd name="connsiteY158" fmla="*/ 80421 h 83477"/>
                                <a:gd name="connsiteX0" fmla="*/ 0 w 12443"/>
                                <a:gd name="connsiteY0" fmla="*/ 83477 h 83477"/>
                                <a:gd name="connsiteX1" fmla="*/ 1531 w 12443"/>
                                <a:gd name="connsiteY1" fmla="*/ 5314 h 83477"/>
                                <a:gd name="connsiteX2" fmla="*/ 1638 w 12443"/>
                                <a:gd name="connsiteY2" fmla="*/ 10710 h 83477"/>
                                <a:gd name="connsiteX3" fmla="*/ 1638 w 12443"/>
                                <a:gd name="connsiteY3" fmla="*/ 9457 h 83477"/>
                                <a:gd name="connsiteX4" fmla="*/ 1722 w 12443"/>
                                <a:gd name="connsiteY4" fmla="*/ 6878 h 83477"/>
                                <a:gd name="connsiteX5" fmla="*/ 1763 w 12443"/>
                                <a:gd name="connsiteY5" fmla="*/ 9205 h 83477"/>
                                <a:gd name="connsiteX6" fmla="*/ 1848 w 12443"/>
                                <a:gd name="connsiteY6" fmla="*/ 10457 h 83477"/>
                                <a:gd name="connsiteX7" fmla="*/ 1891 w 12443"/>
                                <a:gd name="connsiteY7" fmla="*/ 10457 h 83477"/>
                                <a:gd name="connsiteX8" fmla="*/ 1891 w 12443"/>
                                <a:gd name="connsiteY8" fmla="*/ 4955 h 83477"/>
                                <a:gd name="connsiteX9" fmla="*/ 1978 w 12443"/>
                                <a:gd name="connsiteY9" fmla="*/ 7535 h 83477"/>
                                <a:gd name="connsiteX10" fmla="*/ 2105 w 12443"/>
                                <a:gd name="connsiteY10" fmla="*/ 6378 h 83477"/>
                                <a:gd name="connsiteX11" fmla="*/ 2190 w 12443"/>
                                <a:gd name="connsiteY11" fmla="*/ 9876 h 83477"/>
                                <a:gd name="connsiteX12" fmla="*/ 2317 w 12443"/>
                                <a:gd name="connsiteY12" fmla="*/ 4707 h 83477"/>
                                <a:gd name="connsiteX13" fmla="*/ 2317 w 12443"/>
                                <a:gd name="connsiteY13" fmla="*/ 9043 h 83477"/>
                                <a:gd name="connsiteX14" fmla="*/ 2487 w 12443"/>
                                <a:gd name="connsiteY14" fmla="*/ 7535 h 83477"/>
                                <a:gd name="connsiteX15" fmla="*/ 2487 w 12443"/>
                                <a:gd name="connsiteY15" fmla="*/ 11290 h 83477"/>
                                <a:gd name="connsiteX16" fmla="*/ 2615 w 12443"/>
                                <a:gd name="connsiteY16" fmla="*/ 9286 h 83477"/>
                                <a:gd name="connsiteX17" fmla="*/ 2663 w 12443"/>
                                <a:gd name="connsiteY17" fmla="*/ 6196 h 83477"/>
                                <a:gd name="connsiteX18" fmla="*/ 2786 w 12443"/>
                                <a:gd name="connsiteY18" fmla="*/ 9876 h 83477"/>
                                <a:gd name="connsiteX19" fmla="*/ 2827 w 12443"/>
                                <a:gd name="connsiteY19" fmla="*/ 11789 h 83477"/>
                                <a:gd name="connsiteX20" fmla="*/ 2913 w 12443"/>
                                <a:gd name="connsiteY20" fmla="*/ 6121 h 83477"/>
                                <a:gd name="connsiteX21" fmla="*/ 2999 w 12443"/>
                                <a:gd name="connsiteY21" fmla="*/ 9043 h 83477"/>
                                <a:gd name="connsiteX22" fmla="*/ 3063 w 12443"/>
                                <a:gd name="connsiteY22" fmla="*/ 0 h 83477"/>
                                <a:gd name="connsiteX23" fmla="*/ 3168 w 12443"/>
                                <a:gd name="connsiteY23" fmla="*/ 9876 h 83477"/>
                                <a:gd name="connsiteX24" fmla="*/ 3296 w 12443"/>
                                <a:gd name="connsiteY24" fmla="*/ 6707 h 83477"/>
                                <a:gd name="connsiteX25" fmla="*/ 3381 w 12443"/>
                                <a:gd name="connsiteY25" fmla="*/ 5787 h 83477"/>
                                <a:gd name="connsiteX26" fmla="*/ 3381 w 12443"/>
                                <a:gd name="connsiteY26" fmla="*/ 5287 h 83477"/>
                                <a:gd name="connsiteX27" fmla="*/ 3466 w 12443"/>
                                <a:gd name="connsiteY27" fmla="*/ 10457 h 83477"/>
                                <a:gd name="connsiteX28" fmla="*/ 3508 w 12443"/>
                                <a:gd name="connsiteY28" fmla="*/ 9876 h 83477"/>
                                <a:gd name="connsiteX29" fmla="*/ 3592 w 12443"/>
                                <a:gd name="connsiteY29" fmla="*/ 9286 h 83477"/>
                                <a:gd name="connsiteX30" fmla="*/ 3635 w 12443"/>
                                <a:gd name="connsiteY30" fmla="*/ 3202 h 83477"/>
                                <a:gd name="connsiteX31" fmla="*/ 3635 w 12443"/>
                                <a:gd name="connsiteY31" fmla="*/ 8372 h 83477"/>
                                <a:gd name="connsiteX32" fmla="*/ 3680 w 12443"/>
                                <a:gd name="connsiteY32" fmla="*/ 11290 h 83477"/>
                                <a:gd name="connsiteX33" fmla="*/ 3856 w 12443"/>
                                <a:gd name="connsiteY33" fmla="*/ 5964 h 83477"/>
                                <a:gd name="connsiteX34" fmla="*/ 3892 w 12443"/>
                                <a:gd name="connsiteY34" fmla="*/ 10038 h 83477"/>
                                <a:gd name="connsiteX35" fmla="*/ 3892 w 12443"/>
                                <a:gd name="connsiteY35" fmla="*/ 10629 h 83477"/>
                                <a:gd name="connsiteX36" fmla="*/ 3934 w 12443"/>
                                <a:gd name="connsiteY36" fmla="*/ 10376 h 83477"/>
                                <a:gd name="connsiteX37" fmla="*/ 4021 w 12443"/>
                                <a:gd name="connsiteY37" fmla="*/ 8872 h 83477"/>
                                <a:gd name="connsiteX38" fmla="*/ 4104 w 12443"/>
                                <a:gd name="connsiteY38" fmla="*/ 6459 h 83477"/>
                                <a:gd name="connsiteX39" fmla="*/ 4146 w 12443"/>
                                <a:gd name="connsiteY39" fmla="*/ 8044 h 83477"/>
                                <a:gd name="connsiteX40" fmla="*/ 4232 w 12443"/>
                                <a:gd name="connsiteY40" fmla="*/ 9043 h 83477"/>
                                <a:gd name="connsiteX41" fmla="*/ 4232 w 12443"/>
                                <a:gd name="connsiteY41" fmla="*/ 9876 h 83477"/>
                                <a:gd name="connsiteX42" fmla="*/ 4274 w 12443"/>
                                <a:gd name="connsiteY42" fmla="*/ 9043 h 83477"/>
                                <a:gd name="connsiteX43" fmla="*/ 4315 w 12443"/>
                                <a:gd name="connsiteY43" fmla="*/ 8044 h 83477"/>
                                <a:gd name="connsiteX44" fmla="*/ 4360 w 12443"/>
                                <a:gd name="connsiteY44" fmla="*/ 6707 h 83477"/>
                                <a:gd name="connsiteX45" fmla="*/ 4360 w 12443"/>
                                <a:gd name="connsiteY45" fmla="*/ 6459 h 83477"/>
                                <a:gd name="connsiteX46" fmla="*/ 4530 w 12443"/>
                                <a:gd name="connsiteY46" fmla="*/ 10876 h 83477"/>
                                <a:gd name="connsiteX47" fmla="*/ 4656 w 12443"/>
                                <a:gd name="connsiteY47" fmla="*/ 4374 h 83477"/>
                                <a:gd name="connsiteX48" fmla="*/ 4760 w 12443"/>
                                <a:gd name="connsiteY48" fmla="*/ 10590 h 83477"/>
                                <a:gd name="connsiteX49" fmla="*/ 4828 w 12443"/>
                                <a:gd name="connsiteY49" fmla="*/ 4041 h 83477"/>
                                <a:gd name="connsiteX50" fmla="*/ 4928 w 12443"/>
                                <a:gd name="connsiteY50" fmla="*/ 9138 h 83477"/>
                                <a:gd name="connsiteX51" fmla="*/ 4998 w 12443"/>
                                <a:gd name="connsiteY51" fmla="*/ 7625 h 83477"/>
                                <a:gd name="connsiteX52" fmla="*/ 5125 w 12443"/>
                                <a:gd name="connsiteY52" fmla="*/ 6287 h 83477"/>
                                <a:gd name="connsiteX53" fmla="*/ 5167 w 12443"/>
                                <a:gd name="connsiteY53" fmla="*/ 9457 h 83477"/>
                                <a:gd name="connsiteX54" fmla="*/ 5253 w 12443"/>
                                <a:gd name="connsiteY54" fmla="*/ 8044 h 83477"/>
                                <a:gd name="connsiteX55" fmla="*/ 5253 w 12443"/>
                                <a:gd name="connsiteY55" fmla="*/ 11870 h 83477"/>
                                <a:gd name="connsiteX56" fmla="*/ 5337 w 12443"/>
                                <a:gd name="connsiteY56" fmla="*/ 10629 h 83477"/>
                                <a:gd name="connsiteX57" fmla="*/ 5423 w 12443"/>
                                <a:gd name="connsiteY57" fmla="*/ 8453 h 83477"/>
                                <a:gd name="connsiteX58" fmla="*/ 5423 w 12443"/>
                                <a:gd name="connsiteY58" fmla="*/ 6621 h 83477"/>
                                <a:gd name="connsiteX59" fmla="*/ 5423 w 12443"/>
                                <a:gd name="connsiteY59" fmla="*/ 5545 h 83477"/>
                                <a:gd name="connsiteX60" fmla="*/ 5466 w 12443"/>
                                <a:gd name="connsiteY60" fmla="*/ 6121 h 83477"/>
                                <a:gd name="connsiteX61" fmla="*/ 5466 w 12443"/>
                                <a:gd name="connsiteY61" fmla="*/ 6958 h 83477"/>
                                <a:gd name="connsiteX62" fmla="*/ 5592 w 12443"/>
                                <a:gd name="connsiteY62" fmla="*/ 10629 h 83477"/>
                                <a:gd name="connsiteX63" fmla="*/ 5635 w 12443"/>
                                <a:gd name="connsiteY63" fmla="*/ 10876 h 83477"/>
                                <a:gd name="connsiteX64" fmla="*/ 5806 w 12443"/>
                                <a:gd name="connsiteY64" fmla="*/ 8125 h 83477"/>
                                <a:gd name="connsiteX65" fmla="*/ 5849 w 12443"/>
                                <a:gd name="connsiteY65" fmla="*/ 7292 h 83477"/>
                                <a:gd name="connsiteX66" fmla="*/ 5976 w 12443"/>
                                <a:gd name="connsiteY66" fmla="*/ 9538 h 83477"/>
                                <a:gd name="connsiteX67" fmla="*/ 6061 w 12443"/>
                                <a:gd name="connsiteY67" fmla="*/ 9876 h 83477"/>
                                <a:gd name="connsiteX68" fmla="*/ 6104 w 12443"/>
                                <a:gd name="connsiteY68" fmla="*/ 5459 h 83477"/>
                                <a:gd name="connsiteX69" fmla="*/ 6232 w 12443"/>
                                <a:gd name="connsiteY69" fmla="*/ 8372 h 83477"/>
                                <a:gd name="connsiteX70" fmla="*/ 6299 w 12443"/>
                                <a:gd name="connsiteY70" fmla="*/ 2737 h 83477"/>
                                <a:gd name="connsiteX71" fmla="*/ 6318 w 12443"/>
                                <a:gd name="connsiteY71" fmla="*/ 9286 h 83477"/>
                                <a:gd name="connsiteX72" fmla="*/ 6404 w 12443"/>
                                <a:gd name="connsiteY72" fmla="*/ 6958 h 83477"/>
                                <a:gd name="connsiteX73" fmla="*/ 6529 w 12443"/>
                                <a:gd name="connsiteY73" fmla="*/ 8372 h 83477"/>
                                <a:gd name="connsiteX74" fmla="*/ 6644 w 12443"/>
                                <a:gd name="connsiteY74" fmla="*/ 12316 h 83477"/>
                                <a:gd name="connsiteX75" fmla="*/ 6699 w 12443"/>
                                <a:gd name="connsiteY75" fmla="*/ 5045 h 83477"/>
                                <a:gd name="connsiteX76" fmla="*/ 6742 w 12443"/>
                                <a:gd name="connsiteY76" fmla="*/ 8453 h 83477"/>
                                <a:gd name="connsiteX77" fmla="*/ 6785 w 12443"/>
                                <a:gd name="connsiteY77" fmla="*/ 7211 h 83477"/>
                                <a:gd name="connsiteX78" fmla="*/ 6871 w 12443"/>
                                <a:gd name="connsiteY78" fmla="*/ 5459 h 83477"/>
                                <a:gd name="connsiteX79" fmla="*/ 6912 w 12443"/>
                                <a:gd name="connsiteY79" fmla="*/ 6958 h 83477"/>
                                <a:gd name="connsiteX80" fmla="*/ 7099 w 12443"/>
                                <a:gd name="connsiteY80" fmla="*/ 10404 h 83477"/>
                                <a:gd name="connsiteX81" fmla="*/ 7082 w 12443"/>
                                <a:gd name="connsiteY81" fmla="*/ 7211 h 83477"/>
                                <a:gd name="connsiteX82" fmla="*/ 7125 w 12443"/>
                                <a:gd name="connsiteY82" fmla="*/ 5787 h 83477"/>
                                <a:gd name="connsiteX83" fmla="*/ 7125 w 12443"/>
                                <a:gd name="connsiteY83" fmla="*/ 6378 h 83477"/>
                                <a:gd name="connsiteX84" fmla="*/ 7125 w 12443"/>
                                <a:gd name="connsiteY84" fmla="*/ 7211 h 83477"/>
                                <a:gd name="connsiteX85" fmla="*/ 7168 w 12443"/>
                                <a:gd name="connsiteY85" fmla="*/ 6878 h 83477"/>
                                <a:gd name="connsiteX86" fmla="*/ 7212 w 12443"/>
                                <a:gd name="connsiteY86" fmla="*/ 5707 h 83477"/>
                                <a:gd name="connsiteX87" fmla="*/ 7338 w 12443"/>
                                <a:gd name="connsiteY87" fmla="*/ 7792 h 83477"/>
                                <a:gd name="connsiteX88" fmla="*/ 7338 w 12443"/>
                                <a:gd name="connsiteY88" fmla="*/ 8292 h 83477"/>
                                <a:gd name="connsiteX89" fmla="*/ 7338 w 12443"/>
                                <a:gd name="connsiteY89" fmla="*/ 7872 h 83477"/>
                                <a:gd name="connsiteX90" fmla="*/ 7380 w 12443"/>
                                <a:gd name="connsiteY90" fmla="*/ 6621 h 83477"/>
                                <a:gd name="connsiteX91" fmla="*/ 7424 w 12443"/>
                                <a:gd name="connsiteY91" fmla="*/ 5287 h 83477"/>
                                <a:gd name="connsiteX92" fmla="*/ 7508 w 12443"/>
                                <a:gd name="connsiteY92" fmla="*/ 8625 h 83477"/>
                                <a:gd name="connsiteX93" fmla="*/ 7551 w 12443"/>
                                <a:gd name="connsiteY93" fmla="*/ 7292 h 83477"/>
                                <a:gd name="connsiteX94" fmla="*/ 7551 w 12443"/>
                                <a:gd name="connsiteY94" fmla="*/ 4626 h 83477"/>
                                <a:gd name="connsiteX95" fmla="*/ 7593 w 12443"/>
                                <a:gd name="connsiteY95" fmla="*/ 6878 h 83477"/>
                                <a:gd name="connsiteX96" fmla="*/ 7635 w 12443"/>
                                <a:gd name="connsiteY96" fmla="*/ 5045 h 83477"/>
                                <a:gd name="connsiteX97" fmla="*/ 7635 w 12443"/>
                                <a:gd name="connsiteY97" fmla="*/ 9276 h 83477"/>
                                <a:gd name="connsiteX98" fmla="*/ 7763 w 12443"/>
                                <a:gd name="connsiteY98" fmla="*/ 2460 h 83477"/>
                                <a:gd name="connsiteX99" fmla="*/ 7807 w 12443"/>
                                <a:gd name="connsiteY99" fmla="*/ 10629 h 83477"/>
                                <a:gd name="connsiteX100" fmla="*/ 7849 w 12443"/>
                                <a:gd name="connsiteY100" fmla="*/ 7040 h 83477"/>
                                <a:gd name="connsiteX101" fmla="*/ 7935 w 12443"/>
                                <a:gd name="connsiteY101" fmla="*/ 10124 h 83477"/>
                                <a:gd name="connsiteX102" fmla="*/ 7978 w 12443"/>
                                <a:gd name="connsiteY102" fmla="*/ 5787 h 83477"/>
                                <a:gd name="connsiteX103" fmla="*/ 8018 w 12443"/>
                                <a:gd name="connsiteY103" fmla="*/ 8625 h 83477"/>
                                <a:gd name="connsiteX104" fmla="*/ 8061 w 12443"/>
                                <a:gd name="connsiteY104" fmla="*/ 4626 h 83477"/>
                                <a:gd name="connsiteX105" fmla="*/ 8147 w 12443"/>
                                <a:gd name="connsiteY105" fmla="*/ 8044 h 83477"/>
                                <a:gd name="connsiteX106" fmla="*/ 8147 w 12443"/>
                                <a:gd name="connsiteY106" fmla="*/ 9538 h 83477"/>
                                <a:gd name="connsiteX107" fmla="*/ 8189 w 12443"/>
                                <a:gd name="connsiteY107" fmla="*/ 9876 h 83477"/>
                                <a:gd name="connsiteX108" fmla="*/ 8189 w 12443"/>
                                <a:gd name="connsiteY108" fmla="*/ 8705 h 83477"/>
                                <a:gd name="connsiteX109" fmla="*/ 8274 w 12443"/>
                                <a:gd name="connsiteY109" fmla="*/ 6121 h 83477"/>
                                <a:gd name="connsiteX110" fmla="*/ 8401 w 12443"/>
                                <a:gd name="connsiteY110" fmla="*/ 9043 h 83477"/>
                                <a:gd name="connsiteX111" fmla="*/ 8487 w 12443"/>
                                <a:gd name="connsiteY111" fmla="*/ 5787 h 83477"/>
                                <a:gd name="connsiteX112" fmla="*/ 8487 w 12443"/>
                                <a:gd name="connsiteY112" fmla="*/ 7040 h 83477"/>
                                <a:gd name="connsiteX113" fmla="*/ 8529 w 12443"/>
                                <a:gd name="connsiteY113" fmla="*/ 7458 h 83477"/>
                                <a:gd name="connsiteX114" fmla="*/ 8529 w 12443"/>
                                <a:gd name="connsiteY114" fmla="*/ 10457 h 83477"/>
                                <a:gd name="connsiteX115" fmla="*/ 8614 w 12443"/>
                                <a:gd name="connsiteY115" fmla="*/ 9457 h 83477"/>
                                <a:gd name="connsiteX116" fmla="*/ 8655 w 12443"/>
                                <a:gd name="connsiteY116" fmla="*/ 5787 h 83477"/>
                                <a:gd name="connsiteX117" fmla="*/ 8743 w 12443"/>
                                <a:gd name="connsiteY117" fmla="*/ 6621 h 83477"/>
                                <a:gd name="connsiteX118" fmla="*/ 8829 w 12443"/>
                                <a:gd name="connsiteY118" fmla="*/ 5707 h 83477"/>
                                <a:gd name="connsiteX119" fmla="*/ 8871 w 12443"/>
                                <a:gd name="connsiteY119" fmla="*/ 6287 h 83477"/>
                                <a:gd name="connsiteX120" fmla="*/ 8912 w 12443"/>
                                <a:gd name="connsiteY120" fmla="*/ 5545 h 83477"/>
                                <a:gd name="connsiteX121" fmla="*/ 8954 w 12443"/>
                                <a:gd name="connsiteY121" fmla="*/ 11628 h 83477"/>
                                <a:gd name="connsiteX122" fmla="*/ 8954 w 12443"/>
                                <a:gd name="connsiteY122" fmla="*/ 6707 h 83477"/>
                                <a:gd name="connsiteX123" fmla="*/ 9039 w 12443"/>
                                <a:gd name="connsiteY123" fmla="*/ 3541 h 83477"/>
                                <a:gd name="connsiteX124" fmla="*/ 9137 w 12443"/>
                                <a:gd name="connsiteY124" fmla="*/ 8103 h 83477"/>
                                <a:gd name="connsiteX125" fmla="*/ 9169 w 12443"/>
                                <a:gd name="connsiteY125" fmla="*/ 4294 h 83477"/>
                                <a:gd name="connsiteX126" fmla="*/ 9253 w 12443"/>
                                <a:gd name="connsiteY126" fmla="*/ 7292 h 83477"/>
                                <a:gd name="connsiteX127" fmla="*/ 9253 w 12443"/>
                                <a:gd name="connsiteY127" fmla="*/ 9457 h 83477"/>
                                <a:gd name="connsiteX128" fmla="*/ 9297 w 12443"/>
                                <a:gd name="connsiteY128" fmla="*/ 5868 h 83477"/>
                                <a:gd name="connsiteX129" fmla="*/ 9465 w 12443"/>
                                <a:gd name="connsiteY129" fmla="*/ 3455 h 83477"/>
                                <a:gd name="connsiteX130" fmla="*/ 9508 w 12443"/>
                                <a:gd name="connsiteY130" fmla="*/ 9538 h 83477"/>
                                <a:gd name="connsiteX131" fmla="*/ 9594 w 12443"/>
                                <a:gd name="connsiteY131" fmla="*/ 4041 h 83477"/>
                                <a:gd name="connsiteX132" fmla="*/ 9719 w 12443"/>
                                <a:gd name="connsiteY132" fmla="*/ 6958 h 83477"/>
                                <a:gd name="connsiteX133" fmla="*/ 9764 w 12443"/>
                                <a:gd name="connsiteY133" fmla="*/ 4374 h 83477"/>
                                <a:gd name="connsiteX134" fmla="*/ 9764 w 12443"/>
                                <a:gd name="connsiteY134" fmla="*/ 10215 h 83477"/>
                                <a:gd name="connsiteX135" fmla="*/ 9892 w 12443"/>
                                <a:gd name="connsiteY135" fmla="*/ 6121 h 83477"/>
                                <a:gd name="connsiteX136" fmla="*/ 9934 w 12443"/>
                                <a:gd name="connsiteY136" fmla="*/ 7211 h 83477"/>
                                <a:gd name="connsiteX137" fmla="*/ 9976 w 12443"/>
                                <a:gd name="connsiteY137" fmla="*/ 10038 h 83477"/>
                                <a:gd name="connsiteX138" fmla="*/ 10061 w 12443"/>
                                <a:gd name="connsiteY138" fmla="*/ 4374 h 83477"/>
                                <a:gd name="connsiteX139" fmla="*/ 10146 w 12443"/>
                                <a:gd name="connsiteY139" fmla="*/ 5868 h 83477"/>
                                <a:gd name="connsiteX140" fmla="*/ 10360 w 12443"/>
                                <a:gd name="connsiteY140" fmla="*/ 9796 h 83477"/>
                                <a:gd name="connsiteX141" fmla="*/ 10444 w 12443"/>
                                <a:gd name="connsiteY141" fmla="*/ 7458 h 83477"/>
                                <a:gd name="connsiteX142" fmla="*/ 10573 w 12443"/>
                                <a:gd name="connsiteY142" fmla="*/ 4455 h 83477"/>
                                <a:gd name="connsiteX143" fmla="*/ 10615 w 12443"/>
                                <a:gd name="connsiteY143" fmla="*/ 7535 h 83477"/>
                                <a:gd name="connsiteX144" fmla="*/ 10657 w 12443"/>
                                <a:gd name="connsiteY144" fmla="*/ 8372 h 83477"/>
                                <a:gd name="connsiteX145" fmla="*/ 10657 w 12443"/>
                                <a:gd name="connsiteY145" fmla="*/ 8705 h 83477"/>
                                <a:gd name="connsiteX146" fmla="*/ 10785 w 12443"/>
                                <a:gd name="connsiteY146" fmla="*/ 6707 h 83477"/>
                                <a:gd name="connsiteX147" fmla="*/ 10870 w 12443"/>
                                <a:gd name="connsiteY147" fmla="*/ 8372 h 83477"/>
                                <a:gd name="connsiteX148" fmla="*/ 10911 w 12443"/>
                                <a:gd name="connsiteY148" fmla="*/ 8044 h 83477"/>
                                <a:gd name="connsiteX149" fmla="*/ 10911 w 12443"/>
                                <a:gd name="connsiteY149" fmla="*/ 5545 h 83477"/>
                                <a:gd name="connsiteX150" fmla="*/ 11039 w 12443"/>
                                <a:gd name="connsiteY150" fmla="*/ 9624 h 83477"/>
                                <a:gd name="connsiteX151" fmla="*/ 11039 w 12443"/>
                                <a:gd name="connsiteY151" fmla="*/ 7535 h 83477"/>
                                <a:gd name="connsiteX152" fmla="*/ 11125 w 12443"/>
                                <a:gd name="connsiteY152" fmla="*/ 8125 h 83477"/>
                                <a:gd name="connsiteX153" fmla="*/ 11209 w 12443"/>
                                <a:gd name="connsiteY153" fmla="*/ 9043 h 83477"/>
                                <a:gd name="connsiteX154" fmla="*/ 11339 w 12443"/>
                                <a:gd name="connsiteY154" fmla="*/ 5868 h 83477"/>
                                <a:gd name="connsiteX155" fmla="*/ 11339 w 12443"/>
                                <a:gd name="connsiteY155" fmla="*/ 7872 h 83477"/>
                                <a:gd name="connsiteX156" fmla="*/ 11508 w 12443"/>
                                <a:gd name="connsiteY156" fmla="*/ 6459 h 83477"/>
                                <a:gd name="connsiteX157" fmla="*/ 12443 w 12443"/>
                                <a:gd name="connsiteY157" fmla="*/ 80421 h 83477"/>
                                <a:gd name="connsiteX0" fmla="*/ 0 w 12443"/>
                                <a:gd name="connsiteY0" fmla="*/ 83477 h 83477"/>
                                <a:gd name="connsiteX1" fmla="*/ 1531 w 12443"/>
                                <a:gd name="connsiteY1" fmla="*/ 5314 h 83477"/>
                                <a:gd name="connsiteX2" fmla="*/ 1638 w 12443"/>
                                <a:gd name="connsiteY2" fmla="*/ 10710 h 83477"/>
                                <a:gd name="connsiteX3" fmla="*/ 1638 w 12443"/>
                                <a:gd name="connsiteY3" fmla="*/ 9457 h 83477"/>
                                <a:gd name="connsiteX4" fmla="*/ 1722 w 12443"/>
                                <a:gd name="connsiteY4" fmla="*/ 6878 h 83477"/>
                                <a:gd name="connsiteX5" fmla="*/ 1763 w 12443"/>
                                <a:gd name="connsiteY5" fmla="*/ 9205 h 83477"/>
                                <a:gd name="connsiteX6" fmla="*/ 1848 w 12443"/>
                                <a:gd name="connsiteY6" fmla="*/ 10457 h 83477"/>
                                <a:gd name="connsiteX7" fmla="*/ 1891 w 12443"/>
                                <a:gd name="connsiteY7" fmla="*/ 10457 h 83477"/>
                                <a:gd name="connsiteX8" fmla="*/ 1891 w 12443"/>
                                <a:gd name="connsiteY8" fmla="*/ 4955 h 83477"/>
                                <a:gd name="connsiteX9" fmla="*/ 1978 w 12443"/>
                                <a:gd name="connsiteY9" fmla="*/ 7535 h 83477"/>
                                <a:gd name="connsiteX10" fmla="*/ 2105 w 12443"/>
                                <a:gd name="connsiteY10" fmla="*/ 6378 h 83477"/>
                                <a:gd name="connsiteX11" fmla="*/ 2190 w 12443"/>
                                <a:gd name="connsiteY11" fmla="*/ 9876 h 83477"/>
                                <a:gd name="connsiteX12" fmla="*/ 2317 w 12443"/>
                                <a:gd name="connsiteY12" fmla="*/ 4707 h 83477"/>
                                <a:gd name="connsiteX13" fmla="*/ 2317 w 12443"/>
                                <a:gd name="connsiteY13" fmla="*/ 9043 h 83477"/>
                                <a:gd name="connsiteX14" fmla="*/ 2487 w 12443"/>
                                <a:gd name="connsiteY14" fmla="*/ 7535 h 83477"/>
                                <a:gd name="connsiteX15" fmla="*/ 2487 w 12443"/>
                                <a:gd name="connsiteY15" fmla="*/ 11290 h 83477"/>
                                <a:gd name="connsiteX16" fmla="*/ 2615 w 12443"/>
                                <a:gd name="connsiteY16" fmla="*/ 9286 h 83477"/>
                                <a:gd name="connsiteX17" fmla="*/ 2663 w 12443"/>
                                <a:gd name="connsiteY17" fmla="*/ 6196 h 83477"/>
                                <a:gd name="connsiteX18" fmla="*/ 2786 w 12443"/>
                                <a:gd name="connsiteY18" fmla="*/ 9876 h 83477"/>
                                <a:gd name="connsiteX19" fmla="*/ 2827 w 12443"/>
                                <a:gd name="connsiteY19" fmla="*/ 11789 h 83477"/>
                                <a:gd name="connsiteX20" fmla="*/ 2913 w 12443"/>
                                <a:gd name="connsiteY20" fmla="*/ 6121 h 83477"/>
                                <a:gd name="connsiteX21" fmla="*/ 2999 w 12443"/>
                                <a:gd name="connsiteY21" fmla="*/ 9043 h 83477"/>
                                <a:gd name="connsiteX22" fmla="*/ 3063 w 12443"/>
                                <a:gd name="connsiteY22" fmla="*/ 0 h 83477"/>
                                <a:gd name="connsiteX23" fmla="*/ 3168 w 12443"/>
                                <a:gd name="connsiteY23" fmla="*/ 9876 h 83477"/>
                                <a:gd name="connsiteX24" fmla="*/ 3296 w 12443"/>
                                <a:gd name="connsiteY24" fmla="*/ 6707 h 83477"/>
                                <a:gd name="connsiteX25" fmla="*/ 3381 w 12443"/>
                                <a:gd name="connsiteY25" fmla="*/ 5787 h 83477"/>
                                <a:gd name="connsiteX26" fmla="*/ 3381 w 12443"/>
                                <a:gd name="connsiteY26" fmla="*/ 5287 h 83477"/>
                                <a:gd name="connsiteX27" fmla="*/ 3466 w 12443"/>
                                <a:gd name="connsiteY27" fmla="*/ 10457 h 83477"/>
                                <a:gd name="connsiteX28" fmla="*/ 3508 w 12443"/>
                                <a:gd name="connsiteY28" fmla="*/ 9876 h 83477"/>
                                <a:gd name="connsiteX29" fmla="*/ 3592 w 12443"/>
                                <a:gd name="connsiteY29" fmla="*/ 9286 h 83477"/>
                                <a:gd name="connsiteX30" fmla="*/ 3635 w 12443"/>
                                <a:gd name="connsiteY30" fmla="*/ 3202 h 83477"/>
                                <a:gd name="connsiteX31" fmla="*/ 3635 w 12443"/>
                                <a:gd name="connsiteY31" fmla="*/ 8372 h 83477"/>
                                <a:gd name="connsiteX32" fmla="*/ 3680 w 12443"/>
                                <a:gd name="connsiteY32" fmla="*/ 11290 h 83477"/>
                                <a:gd name="connsiteX33" fmla="*/ 3856 w 12443"/>
                                <a:gd name="connsiteY33" fmla="*/ 5964 h 83477"/>
                                <a:gd name="connsiteX34" fmla="*/ 3892 w 12443"/>
                                <a:gd name="connsiteY34" fmla="*/ 10038 h 83477"/>
                                <a:gd name="connsiteX35" fmla="*/ 3892 w 12443"/>
                                <a:gd name="connsiteY35" fmla="*/ 10629 h 83477"/>
                                <a:gd name="connsiteX36" fmla="*/ 3934 w 12443"/>
                                <a:gd name="connsiteY36" fmla="*/ 10376 h 83477"/>
                                <a:gd name="connsiteX37" fmla="*/ 4021 w 12443"/>
                                <a:gd name="connsiteY37" fmla="*/ 8872 h 83477"/>
                                <a:gd name="connsiteX38" fmla="*/ 4104 w 12443"/>
                                <a:gd name="connsiteY38" fmla="*/ 6459 h 83477"/>
                                <a:gd name="connsiteX39" fmla="*/ 4146 w 12443"/>
                                <a:gd name="connsiteY39" fmla="*/ 8044 h 83477"/>
                                <a:gd name="connsiteX40" fmla="*/ 4232 w 12443"/>
                                <a:gd name="connsiteY40" fmla="*/ 9043 h 83477"/>
                                <a:gd name="connsiteX41" fmla="*/ 4232 w 12443"/>
                                <a:gd name="connsiteY41" fmla="*/ 9876 h 83477"/>
                                <a:gd name="connsiteX42" fmla="*/ 4274 w 12443"/>
                                <a:gd name="connsiteY42" fmla="*/ 9043 h 83477"/>
                                <a:gd name="connsiteX43" fmla="*/ 4315 w 12443"/>
                                <a:gd name="connsiteY43" fmla="*/ 8044 h 83477"/>
                                <a:gd name="connsiteX44" fmla="*/ 4360 w 12443"/>
                                <a:gd name="connsiteY44" fmla="*/ 6707 h 83477"/>
                                <a:gd name="connsiteX45" fmla="*/ 4360 w 12443"/>
                                <a:gd name="connsiteY45" fmla="*/ 6459 h 83477"/>
                                <a:gd name="connsiteX46" fmla="*/ 4530 w 12443"/>
                                <a:gd name="connsiteY46" fmla="*/ 10876 h 83477"/>
                                <a:gd name="connsiteX47" fmla="*/ 4656 w 12443"/>
                                <a:gd name="connsiteY47" fmla="*/ 4374 h 83477"/>
                                <a:gd name="connsiteX48" fmla="*/ 4760 w 12443"/>
                                <a:gd name="connsiteY48" fmla="*/ 10590 h 83477"/>
                                <a:gd name="connsiteX49" fmla="*/ 4828 w 12443"/>
                                <a:gd name="connsiteY49" fmla="*/ 4041 h 83477"/>
                                <a:gd name="connsiteX50" fmla="*/ 4928 w 12443"/>
                                <a:gd name="connsiteY50" fmla="*/ 9138 h 83477"/>
                                <a:gd name="connsiteX51" fmla="*/ 4998 w 12443"/>
                                <a:gd name="connsiteY51" fmla="*/ 7625 h 83477"/>
                                <a:gd name="connsiteX52" fmla="*/ 5125 w 12443"/>
                                <a:gd name="connsiteY52" fmla="*/ 6287 h 83477"/>
                                <a:gd name="connsiteX53" fmla="*/ 5167 w 12443"/>
                                <a:gd name="connsiteY53" fmla="*/ 9457 h 83477"/>
                                <a:gd name="connsiteX54" fmla="*/ 5253 w 12443"/>
                                <a:gd name="connsiteY54" fmla="*/ 8044 h 83477"/>
                                <a:gd name="connsiteX55" fmla="*/ 5253 w 12443"/>
                                <a:gd name="connsiteY55" fmla="*/ 11870 h 83477"/>
                                <a:gd name="connsiteX56" fmla="*/ 5337 w 12443"/>
                                <a:gd name="connsiteY56" fmla="*/ 10629 h 83477"/>
                                <a:gd name="connsiteX57" fmla="*/ 5423 w 12443"/>
                                <a:gd name="connsiteY57" fmla="*/ 8453 h 83477"/>
                                <a:gd name="connsiteX58" fmla="*/ 5423 w 12443"/>
                                <a:gd name="connsiteY58" fmla="*/ 6621 h 83477"/>
                                <a:gd name="connsiteX59" fmla="*/ 5423 w 12443"/>
                                <a:gd name="connsiteY59" fmla="*/ 5545 h 83477"/>
                                <a:gd name="connsiteX60" fmla="*/ 5466 w 12443"/>
                                <a:gd name="connsiteY60" fmla="*/ 6121 h 83477"/>
                                <a:gd name="connsiteX61" fmla="*/ 5466 w 12443"/>
                                <a:gd name="connsiteY61" fmla="*/ 6958 h 83477"/>
                                <a:gd name="connsiteX62" fmla="*/ 5592 w 12443"/>
                                <a:gd name="connsiteY62" fmla="*/ 10629 h 83477"/>
                                <a:gd name="connsiteX63" fmla="*/ 5635 w 12443"/>
                                <a:gd name="connsiteY63" fmla="*/ 10876 h 83477"/>
                                <a:gd name="connsiteX64" fmla="*/ 5806 w 12443"/>
                                <a:gd name="connsiteY64" fmla="*/ 8125 h 83477"/>
                                <a:gd name="connsiteX65" fmla="*/ 5849 w 12443"/>
                                <a:gd name="connsiteY65" fmla="*/ 7292 h 83477"/>
                                <a:gd name="connsiteX66" fmla="*/ 5976 w 12443"/>
                                <a:gd name="connsiteY66" fmla="*/ 9538 h 83477"/>
                                <a:gd name="connsiteX67" fmla="*/ 6061 w 12443"/>
                                <a:gd name="connsiteY67" fmla="*/ 9876 h 83477"/>
                                <a:gd name="connsiteX68" fmla="*/ 6104 w 12443"/>
                                <a:gd name="connsiteY68" fmla="*/ 5459 h 83477"/>
                                <a:gd name="connsiteX69" fmla="*/ 6232 w 12443"/>
                                <a:gd name="connsiteY69" fmla="*/ 8372 h 83477"/>
                                <a:gd name="connsiteX70" fmla="*/ 6299 w 12443"/>
                                <a:gd name="connsiteY70" fmla="*/ 2737 h 83477"/>
                                <a:gd name="connsiteX71" fmla="*/ 6318 w 12443"/>
                                <a:gd name="connsiteY71" fmla="*/ 9286 h 83477"/>
                                <a:gd name="connsiteX72" fmla="*/ 6404 w 12443"/>
                                <a:gd name="connsiteY72" fmla="*/ 6958 h 83477"/>
                                <a:gd name="connsiteX73" fmla="*/ 6529 w 12443"/>
                                <a:gd name="connsiteY73" fmla="*/ 8372 h 83477"/>
                                <a:gd name="connsiteX74" fmla="*/ 6644 w 12443"/>
                                <a:gd name="connsiteY74" fmla="*/ 12316 h 83477"/>
                                <a:gd name="connsiteX75" fmla="*/ 6699 w 12443"/>
                                <a:gd name="connsiteY75" fmla="*/ 5045 h 83477"/>
                                <a:gd name="connsiteX76" fmla="*/ 6742 w 12443"/>
                                <a:gd name="connsiteY76" fmla="*/ 8453 h 83477"/>
                                <a:gd name="connsiteX77" fmla="*/ 6785 w 12443"/>
                                <a:gd name="connsiteY77" fmla="*/ 7211 h 83477"/>
                                <a:gd name="connsiteX78" fmla="*/ 6871 w 12443"/>
                                <a:gd name="connsiteY78" fmla="*/ 5459 h 83477"/>
                                <a:gd name="connsiteX79" fmla="*/ 6912 w 12443"/>
                                <a:gd name="connsiteY79" fmla="*/ 6958 h 83477"/>
                                <a:gd name="connsiteX80" fmla="*/ 7099 w 12443"/>
                                <a:gd name="connsiteY80" fmla="*/ 10404 h 83477"/>
                                <a:gd name="connsiteX81" fmla="*/ 7082 w 12443"/>
                                <a:gd name="connsiteY81" fmla="*/ 7211 h 83477"/>
                                <a:gd name="connsiteX82" fmla="*/ 7125 w 12443"/>
                                <a:gd name="connsiteY82" fmla="*/ 5787 h 83477"/>
                                <a:gd name="connsiteX83" fmla="*/ 7125 w 12443"/>
                                <a:gd name="connsiteY83" fmla="*/ 6378 h 83477"/>
                                <a:gd name="connsiteX84" fmla="*/ 7125 w 12443"/>
                                <a:gd name="connsiteY84" fmla="*/ 7211 h 83477"/>
                                <a:gd name="connsiteX85" fmla="*/ 7168 w 12443"/>
                                <a:gd name="connsiteY85" fmla="*/ 6878 h 83477"/>
                                <a:gd name="connsiteX86" fmla="*/ 7212 w 12443"/>
                                <a:gd name="connsiteY86" fmla="*/ 5707 h 83477"/>
                                <a:gd name="connsiteX87" fmla="*/ 7338 w 12443"/>
                                <a:gd name="connsiteY87" fmla="*/ 7792 h 83477"/>
                                <a:gd name="connsiteX88" fmla="*/ 7338 w 12443"/>
                                <a:gd name="connsiteY88" fmla="*/ 8292 h 83477"/>
                                <a:gd name="connsiteX89" fmla="*/ 7338 w 12443"/>
                                <a:gd name="connsiteY89" fmla="*/ 7872 h 83477"/>
                                <a:gd name="connsiteX90" fmla="*/ 7380 w 12443"/>
                                <a:gd name="connsiteY90" fmla="*/ 6621 h 83477"/>
                                <a:gd name="connsiteX91" fmla="*/ 7424 w 12443"/>
                                <a:gd name="connsiteY91" fmla="*/ 5287 h 83477"/>
                                <a:gd name="connsiteX92" fmla="*/ 7508 w 12443"/>
                                <a:gd name="connsiteY92" fmla="*/ 8625 h 83477"/>
                                <a:gd name="connsiteX93" fmla="*/ 7551 w 12443"/>
                                <a:gd name="connsiteY93" fmla="*/ 7292 h 83477"/>
                                <a:gd name="connsiteX94" fmla="*/ 7551 w 12443"/>
                                <a:gd name="connsiteY94" fmla="*/ 4626 h 83477"/>
                                <a:gd name="connsiteX95" fmla="*/ 7593 w 12443"/>
                                <a:gd name="connsiteY95" fmla="*/ 6878 h 83477"/>
                                <a:gd name="connsiteX96" fmla="*/ 7635 w 12443"/>
                                <a:gd name="connsiteY96" fmla="*/ 5045 h 83477"/>
                                <a:gd name="connsiteX97" fmla="*/ 7635 w 12443"/>
                                <a:gd name="connsiteY97" fmla="*/ 9276 h 83477"/>
                                <a:gd name="connsiteX98" fmla="*/ 7763 w 12443"/>
                                <a:gd name="connsiteY98" fmla="*/ 2460 h 83477"/>
                                <a:gd name="connsiteX99" fmla="*/ 7807 w 12443"/>
                                <a:gd name="connsiteY99" fmla="*/ 10629 h 83477"/>
                                <a:gd name="connsiteX100" fmla="*/ 7849 w 12443"/>
                                <a:gd name="connsiteY100" fmla="*/ 7040 h 83477"/>
                                <a:gd name="connsiteX101" fmla="*/ 7935 w 12443"/>
                                <a:gd name="connsiteY101" fmla="*/ 10124 h 83477"/>
                                <a:gd name="connsiteX102" fmla="*/ 7978 w 12443"/>
                                <a:gd name="connsiteY102" fmla="*/ 5787 h 83477"/>
                                <a:gd name="connsiteX103" fmla="*/ 8018 w 12443"/>
                                <a:gd name="connsiteY103" fmla="*/ 8625 h 83477"/>
                                <a:gd name="connsiteX104" fmla="*/ 8061 w 12443"/>
                                <a:gd name="connsiteY104" fmla="*/ 4626 h 83477"/>
                                <a:gd name="connsiteX105" fmla="*/ 8147 w 12443"/>
                                <a:gd name="connsiteY105" fmla="*/ 8044 h 83477"/>
                                <a:gd name="connsiteX106" fmla="*/ 8147 w 12443"/>
                                <a:gd name="connsiteY106" fmla="*/ 9538 h 83477"/>
                                <a:gd name="connsiteX107" fmla="*/ 8189 w 12443"/>
                                <a:gd name="connsiteY107" fmla="*/ 9876 h 83477"/>
                                <a:gd name="connsiteX108" fmla="*/ 8189 w 12443"/>
                                <a:gd name="connsiteY108" fmla="*/ 8705 h 83477"/>
                                <a:gd name="connsiteX109" fmla="*/ 8274 w 12443"/>
                                <a:gd name="connsiteY109" fmla="*/ 6121 h 83477"/>
                                <a:gd name="connsiteX110" fmla="*/ 8401 w 12443"/>
                                <a:gd name="connsiteY110" fmla="*/ 9043 h 83477"/>
                                <a:gd name="connsiteX111" fmla="*/ 8487 w 12443"/>
                                <a:gd name="connsiteY111" fmla="*/ 5787 h 83477"/>
                                <a:gd name="connsiteX112" fmla="*/ 8487 w 12443"/>
                                <a:gd name="connsiteY112" fmla="*/ 7040 h 83477"/>
                                <a:gd name="connsiteX113" fmla="*/ 8529 w 12443"/>
                                <a:gd name="connsiteY113" fmla="*/ 7458 h 83477"/>
                                <a:gd name="connsiteX114" fmla="*/ 8529 w 12443"/>
                                <a:gd name="connsiteY114" fmla="*/ 10457 h 83477"/>
                                <a:gd name="connsiteX115" fmla="*/ 8614 w 12443"/>
                                <a:gd name="connsiteY115" fmla="*/ 9457 h 83477"/>
                                <a:gd name="connsiteX116" fmla="*/ 8655 w 12443"/>
                                <a:gd name="connsiteY116" fmla="*/ 5787 h 83477"/>
                                <a:gd name="connsiteX117" fmla="*/ 8743 w 12443"/>
                                <a:gd name="connsiteY117" fmla="*/ 6621 h 83477"/>
                                <a:gd name="connsiteX118" fmla="*/ 8829 w 12443"/>
                                <a:gd name="connsiteY118" fmla="*/ 5707 h 83477"/>
                                <a:gd name="connsiteX119" fmla="*/ 8871 w 12443"/>
                                <a:gd name="connsiteY119" fmla="*/ 6287 h 83477"/>
                                <a:gd name="connsiteX120" fmla="*/ 8912 w 12443"/>
                                <a:gd name="connsiteY120" fmla="*/ 5545 h 83477"/>
                                <a:gd name="connsiteX121" fmla="*/ 8954 w 12443"/>
                                <a:gd name="connsiteY121" fmla="*/ 11628 h 83477"/>
                                <a:gd name="connsiteX122" fmla="*/ 8954 w 12443"/>
                                <a:gd name="connsiteY122" fmla="*/ 6707 h 83477"/>
                                <a:gd name="connsiteX123" fmla="*/ 9039 w 12443"/>
                                <a:gd name="connsiteY123" fmla="*/ 3541 h 83477"/>
                                <a:gd name="connsiteX124" fmla="*/ 9137 w 12443"/>
                                <a:gd name="connsiteY124" fmla="*/ 8103 h 83477"/>
                                <a:gd name="connsiteX125" fmla="*/ 9169 w 12443"/>
                                <a:gd name="connsiteY125" fmla="*/ 4294 h 83477"/>
                                <a:gd name="connsiteX126" fmla="*/ 9253 w 12443"/>
                                <a:gd name="connsiteY126" fmla="*/ 7292 h 83477"/>
                                <a:gd name="connsiteX127" fmla="*/ 9253 w 12443"/>
                                <a:gd name="connsiteY127" fmla="*/ 9457 h 83477"/>
                                <a:gd name="connsiteX128" fmla="*/ 9297 w 12443"/>
                                <a:gd name="connsiteY128" fmla="*/ 5868 h 83477"/>
                                <a:gd name="connsiteX129" fmla="*/ 9465 w 12443"/>
                                <a:gd name="connsiteY129" fmla="*/ 3455 h 83477"/>
                                <a:gd name="connsiteX130" fmla="*/ 9508 w 12443"/>
                                <a:gd name="connsiteY130" fmla="*/ 9538 h 83477"/>
                                <a:gd name="connsiteX131" fmla="*/ 9594 w 12443"/>
                                <a:gd name="connsiteY131" fmla="*/ 4041 h 83477"/>
                                <a:gd name="connsiteX132" fmla="*/ 9719 w 12443"/>
                                <a:gd name="connsiteY132" fmla="*/ 6958 h 83477"/>
                                <a:gd name="connsiteX133" fmla="*/ 9764 w 12443"/>
                                <a:gd name="connsiteY133" fmla="*/ 4374 h 83477"/>
                                <a:gd name="connsiteX134" fmla="*/ 9764 w 12443"/>
                                <a:gd name="connsiteY134" fmla="*/ 10215 h 83477"/>
                                <a:gd name="connsiteX135" fmla="*/ 9892 w 12443"/>
                                <a:gd name="connsiteY135" fmla="*/ 6121 h 83477"/>
                                <a:gd name="connsiteX136" fmla="*/ 9934 w 12443"/>
                                <a:gd name="connsiteY136" fmla="*/ 7211 h 83477"/>
                                <a:gd name="connsiteX137" fmla="*/ 9976 w 12443"/>
                                <a:gd name="connsiteY137" fmla="*/ 10038 h 83477"/>
                                <a:gd name="connsiteX138" fmla="*/ 10061 w 12443"/>
                                <a:gd name="connsiteY138" fmla="*/ 4374 h 83477"/>
                                <a:gd name="connsiteX139" fmla="*/ 10146 w 12443"/>
                                <a:gd name="connsiteY139" fmla="*/ 5868 h 83477"/>
                                <a:gd name="connsiteX140" fmla="*/ 10360 w 12443"/>
                                <a:gd name="connsiteY140" fmla="*/ 9796 h 83477"/>
                                <a:gd name="connsiteX141" fmla="*/ 10444 w 12443"/>
                                <a:gd name="connsiteY141" fmla="*/ 7458 h 83477"/>
                                <a:gd name="connsiteX142" fmla="*/ 10573 w 12443"/>
                                <a:gd name="connsiteY142" fmla="*/ 4455 h 83477"/>
                                <a:gd name="connsiteX143" fmla="*/ 10615 w 12443"/>
                                <a:gd name="connsiteY143" fmla="*/ 7535 h 83477"/>
                                <a:gd name="connsiteX144" fmla="*/ 10657 w 12443"/>
                                <a:gd name="connsiteY144" fmla="*/ 8372 h 83477"/>
                                <a:gd name="connsiteX145" fmla="*/ 10657 w 12443"/>
                                <a:gd name="connsiteY145" fmla="*/ 8705 h 83477"/>
                                <a:gd name="connsiteX146" fmla="*/ 10785 w 12443"/>
                                <a:gd name="connsiteY146" fmla="*/ 6707 h 83477"/>
                                <a:gd name="connsiteX147" fmla="*/ 10870 w 12443"/>
                                <a:gd name="connsiteY147" fmla="*/ 8372 h 83477"/>
                                <a:gd name="connsiteX148" fmla="*/ 10911 w 12443"/>
                                <a:gd name="connsiteY148" fmla="*/ 8044 h 83477"/>
                                <a:gd name="connsiteX149" fmla="*/ 10911 w 12443"/>
                                <a:gd name="connsiteY149" fmla="*/ 5545 h 83477"/>
                                <a:gd name="connsiteX150" fmla="*/ 11039 w 12443"/>
                                <a:gd name="connsiteY150" fmla="*/ 9624 h 83477"/>
                                <a:gd name="connsiteX151" fmla="*/ 11039 w 12443"/>
                                <a:gd name="connsiteY151" fmla="*/ 7535 h 83477"/>
                                <a:gd name="connsiteX152" fmla="*/ 11125 w 12443"/>
                                <a:gd name="connsiteY152" fmla="*/ 8125 h 83477"/>
                                <a:gd name="connsiteX153" fmla="*/ 11209 w 12443"/>
                                <a:gd name="connsiteY153" fmla="*/ 9043 h 83477"/>
                                <a:gd name="connsiteX154" fmla="*/ 11339 w 12443"/>
                                <a:gd name="connsiteY154" fmla="*/ 5868 h 83477"/>
                                <a:gd name="connsiteX155" fmla="*/ 11339 w 12443"/>
                                <a:gd name="connsiteY155" fmla="*/ 7872 h 83477"/>
                                <a:gd name="connsiteX156" fmla="*/ 11508 w 12443"/>
                                <a:gd name="connsiteY156" fmla="*/ 6459 h 83477"/>
                                <a:gd name="connsiteX157" fmla="*/ 12443 w 12443"/>
                                <a:gd name="connsiteY157" fmla="*/ 80421 h 83477"/>
                                <a:gd name="connsiteX0" fmla="*/ 0 w 12291"/>
                                <a:gd name="connsiteY0" fmla="*/ 82706 h 82706"/>
                                <a:gd name="connsiteX1" fmla="*/ 1379 w 12291"/>
                                <a:gd name="connsiteY1" fmla="*/ 5314 h 82706"/>
                                <a:gd name="connsiteX2" fmla="*/ 1486 w 12291"/>
                                <a:gd name="connsiteY2" fmla="*/ 10710 h 82706"/>
                                <a:gd name="connsiteX3" fmla="*/ 1486 w 12291"/>
                                <a:gd name="connsiteY3" fmla="*/ 9457 h 82706"/>
                                <a:gd name="connsiteX4" fmla="*/ 1570 w 12291"/>
                                <a:gd name="connsiteY4" fmla="*/ 6878 h 82706"/>
                                <a:gd name="connsiteX5" fmla="*/ 1611 w 12291"/>
                                <a:gd name="connsiteY5" fmla="*/ 9205 h 82706"/>
                                <a:gd name="connsiteX6" fmla="*/ 1696 w 12291"/>
                                <a:gd name="connsiteY6" fmla="*/ 10457 h 82706"/>
                                <a:gd name="connsiteX7" fmla="*/ 1739 w 12291"/>
                                <a:gd name="connsiteY7" fmla="*/ 10457 h 82706"/>
                                <a:gd name="connsiteX8" fmla="*/ 1739 w 12291"/>
                                <a:gd name="connsiteY8" fmla="*/ 4955 h 82706"/>
                                <a:gd name="connsiteX9" fmla="*/ 1826 w 12291"/>
                                <a:gd name="connsiteY9" fmla="*/ 7535 h 82706"/>
                                <a:gd name="connsiteX10" fmla="*/ 1953 w 12291"/>
                                <a:gd name="connsiteY10" fmla="*/ 6378 h 82706"/>
                                <a:gd name="connsiteX11" fmla="*/ 2038 w 12291"/>
                                <a:gd name="connsiteY11" fmla="*/ 9876 h 82706"/>
                                <a:gd name="connsiteX12" fmla="*/ 2165 w 12291"/>
                                <a:gd name="connsiteY12" fmla="*/ 4707 h 82706"/>
                                <a:gd name="connsiteX13" fmla="*/ 2165 w 12291"/>
                                <a:gd name="connsiteY13" fmla="*/ 9043 h 82706"/>
                                <a:gd name="connsiteX14" fmla="*/ 2335 w 12291"/>
                                <a:gd name="connsiteY14" fmla="*/ 7535 h 82706"/>
                                <a:gd name="connsiteX15" fmla="*/ 2335 w 12291"/>
                                <a:gd name="connsiteY15" fmla="*/ 11290 h 82706"/>
                                <a:gd name="connsiteX16" fmla="*/ 2463 w 12291"/>
                                <a:gd name="connsiteY16" fmla="*/ 9286 h 82706"/>
                                <a:gd name="connsiteX17" fmla="*/ 2511 w 12291"/>
                                <a:gd name="connsiteY17" fmla="*/ 6196 h 82706"/>
                                <a:gd name="connsiteX18" fmla="*/ 2634 w 12291"/>
                                <a:gd name="connsiteY18" fmla="*/ 9876 h 82706"/>
                                <a:gd name="connsiteX19" fmla="*/ 2675 w 12291"/>
                                <a:gd name="connsiteY19" fmla="*/ 11789 h 82706"/>
                                <a:gd name="connsiteX20" fmla="*/ 2761 w 12291"/>
                                <a:gd name="connsiteY20" fmla="*/ 6121 h 82706"/>
                                <a:gd name="connsiteX21" fmla="*/ 2847 w 12291"/>
                                <a:gd name="connsiteY21" fmla="*/ 9043 h 82706"/>
                                <a:gd name="connsiteX22" fmla="*/ 2911 w 12291"/>
                                <a:gd name="connsiteY22" fmla="*/ 0 h 82706"/>
                                <a:gd name="connsiteX23" fmla="*/ 3016 w 12291"/>
                                <a:gd name="connsiteY23" fmla="*/ 9876 h 82706"/>
                                <a:gd name="connsiteX24" fmla="*/ 3144 w 12291"/>
                                <a:gd name="connsiteY24" fmla="*/ 6707 h 82706"/>
                                <a:gd name="connsiteX25" fmla="*/ 3229 w 12291"/>
                                <a:gd name="connsiteY25" fmla="*/ 5787 h 82706"/>
                                <a:gd name="connsiteX26" fmla="*/ 3229 w 12291"/>
                                <a:gd name="connsiteY26" fmla="*/ 5287 h 82706"/>
                                <a:gd name="connsiteX27" fmla="*/ 3314 w 12291"/>
                                <a:gd name="connsiteY27" fmla="*/ 10457 h 82706"/>
                                <a:gd name="connsiteX28" fmla="*/ 3356 w 12291"/>
                                <a:gd name="connsiteY28" fmla="*/ 9876 h 82706"/>
                                <a:gd name="connsiteX29" fmla="*/ 3440 w 12291"/>
                                <a:gd name="connsiteY29" fmla="*/ 9286 h 82706"/>
                                <a:gd name="connsiteX30" fmla="*/ 3483 w 12291"/>
                                <a:gd name="connsiteY30" fmla="*/ 3202 h 82706"/>
                                <a:gd name="connsiteX31" fmla="*/ 3483 w 12291"/>
                                <a:gd name="connsiteY31" fmla="*/ 8372 h 82706"/>
                                <a:gd name="connsiteX32" fmla="*/ 3528 w 12291"/>
                                <a:gd name="connsiteY32" fmla="*/ 11290 h 82706"/>
                                <a:gd name="connsiteX33" fmla="*/ 3704 w 12291"/>
                                <a:gd name="connsiteY33" fmla="*/ 5964 h 82706"/>
                                <a:gd name="connsiteX34" fmla="*/ 3740 w 12291"/>
                                <a:gd name="connsiteY34" fmla="*/ 10038 h 82706"/>
                                <a:gd name="connsiteX35" fmla="*/ 3740 w 12291"/>
                                <a:gd name="connsiteY35" fmla="*/ 10629 h 82706"/>
                                <a:gd name="connsiteX36" fmla="*/ 3782 w 12291"/>
                                <a:gd name="connsiteY36" fmla="*/ 10376 h 82706"/>
                                <a:gd name="connsiteX37" fmla="*/ 3869 w 12291"/>
                                <a:gd name="connsiteY37" fmla="*/ 8872 h 82706"/>
                                <a:gd name="connsiteX38" fmla="*/ 3952 w 12291"/>
                                <a:gd name="connsiteY38" fmla="*/ 6459 h 82706"/>
                                <a:gd name="connsiteX39" fmla="*/ 3994 w 12291"/>
                                <a:gd name="connsiteY39" fmla="*/ 8044 h 82706"/>
                                <a:gd name="connsiteX40" fmla="*/ 4080 w 12291"/>
                                <a:gd name="connsiteY40" fmla="*/ 9043 h 82706"/>
                                <a:gd name="connsiteX41" fmla="*/ 4080 w 12291"/>
                                <a:gd name="connsiteY41" fmla="*/ 9876 h 82706"/>
                                <a:gd name="connsiteX42" fmla="*/ 4122 w 12291"/>
                                <a:gd name="connsiteY42" fmla="*/ 9043 h 82706"/>
                                <a:gd name="connsiteX43" fmla="*/ 4163 w 12291"/>
                                <a:gd name="connsiteY43" fmla="*/ 8044 h 82706"/>
                                <a:gd name="connsiteX44" fmla="*/ 4208 w 12291"/>
                                <a:gd name="connsiteY44" fmla="*/ 6707 h 82706"/>
                                <a:gd name="connsiteX45" fmla="*/ 4208 w 12291"/>
                                <a:gd name="connsiteY45" fmla="*/ 6459 h 82706"/>
                                <a:gd name="connsiteX46" fmla="*/ 4378 w 12291"/>
                                <a:gd name="connsiteY46" fmla="*/ 10876 h 82706"/>
                                <a:gd name="connsiteX47" fmla="*/ 4504 w 12291"/>
                                <a:gd name="connsiteY47" fmla="*/ 4374 h 82706"/>
                                <a:gd name="connsiteX48" fmla="*/ 4608 w 12291"/>
                                <a:gd name="connsiteY48" fmla="*/ 10590 h 82706"/>
                                <a:gd name="connsiteX49" fmla="*/ 4676 w 12291"/>
                                <a:gd name="connsiteY49" fmla="*/ 4041 h 82706"/>
                                <a:gd name="connsiteX50" fmla="*/ 4776 w 12291"/>
                                <a:gd name="connsiteY50" fmla="*/ 9138 h 82706"/>
                                <a:gd name="connsiteX51" fmla="*/ 4846 w 12291"/>
                                <a:gd name="connsiteY51" fmla="*/ 7625 h 82706"/>
                                <a:gd name="connsiteX52" fmla="*/ 4973 w 12291"/>
                                <a:gd name="connsiteY52" fmla="*/ 6287 h 82706"/>
                                <a:gd name="connsiteX53" fmla="*/ 5015 w 12291"/>
                                <a:gd name="connsiteY53" fmla="*/ 9457 h 82706"/>
                                <a:gd name="connsiteX54" fmla="*/ 5101 w 12291"/>
                                <a:gd name="connsiteY54" fmla="*/ 8044 h 82706"/>
                                <a:gd name="connsiteX55" fmla="*/ 5101 w 12291"/>
                                <a:gd name="connsiteY55" fmla="*/ 11870 h 82706"/>
                                <a:gd name="connsiteX56" fmla="*/ 5185 w 12291"/>
                                <a:gd name="connsiteY56" fmla="*/ 10629 h 82706"/>
                                <a:gd name="connsiteX57" fmla="*/ 5271 w 12291"/>
                                <a:gd name="connsiteY57" fmla="*/ 8453 h 82706"/>
                                <a:gd name="connsiteX58" fmla="*/ 5271 w 12291"/>
                                <a:gd name="connsiteY58" fmla="*/ 6621 h 82706"/>
                                <a:gd name="connsiteX59" fmla="*/ 5271 w 12291"/>
                                <a:gd name="connsiteY59" fmla="*/ 5545 h 82706"/>
                                <a:gd name="connsiteX60" fmla="*/ 5314 w 12291"/>
                                <a:gd name="connsiteY60" fmla="*/ 6121 h 82706"/>
                                <a:gd name="connsiteX61" fmla="*/ 5314 w 12291"/>
                                <a:gd name="connsiteY61" fmla="*/ 6958 h 82706"/>
                                <a:gd name="connsiteX62" fmla="*/ 5440 w 12291"/>
                                <a:gd name="connsiteY62" fmla="*/ 10629 h 82706"/>
                                <a:gd name="connsiteX63" fmla="*/ 5483 w 12291"/>
                                <a:gd name="connsiteY63" fmla="*/ 10876 h 82706"/>
                                <a:gd name="connsiteX64" fmla="*/ 5654 w 12291"/>
                                <a:gd name="connsiteY64" fmla="*/ 8125 h 82706"/>
                                <a:gd name="connsiteX65" fmla="*/ 5697 w 12291"/>
                                <a:gd name="connsiteY65" fmla="*/ 7292 h 82706"/>
                                <a:gd name="connsiteX66" fmla="*/ 5824 w 12291"/>
                                <a:gd name="connsiteY66" fmla="*/ 9538 h 82706"/>
                                <a:gd name="connsiteX67" fmla="*/ 5909 w 12291"/>
                                <a:gd name="connsiteY67" fmla="*/ 9876 h 82706"/>
                                <a:gd name="connsiteX68" fmla="*/ 5952 w 12291"/>
                                <a:gd name="connsiteY68" fmla="*/ 5459 h 82706"/>
                                <a:gd name="connsiteX69" fmla="*/ 6080 w 12291"/>
                                <a:gd name="connsiteY69" fmla="*/ 8372 h 82706"/>
                                <a:gd name="connsiteX70" fmla="*/ 6147 w 12291"/>
                                <a:gd name="connsiteY70" fmla="*/ 2737 h 82706"/>
                                <a:gd name="connsiteX71" fmla="*/ 6166 w 12291"/>
                                <a:gd name="connsiteY71" fmla="*/ 9286 h 82706"/>
                                <a:gd name="connsiteX72" fmla="*/ 6252 w 12291"/>
                                <a:gd name="connsiteY72" fmla="*/ 6958 h 82706"/>
                                <a:gd name="connsiteX73" fmla="*/ 6377 w 12291"/>
                                <a:gd name="connsiteY73" fmla="*/ 8372 h 82706"/>
                                <a:gd name="connsiteX74" fmla="*/ 6492 w 12291"/>
                                <a:gd name="connsiteY74" fmla="*/ 12316 h 82706"/>
                                <a:gd name="connsiteX75" fmla="*/ 6547 w 12291"/>
                                <a:gd name="connsiteY75" fmla="*/ 5045 h 82706"/>
                                <a:gd name="connsiteX76" fmla="*/ 6590 w 12291"/>
                                <a:gd name="connsiteY76" fmla="*/ 8453 h 82706"/>
                                <a:gd name="connsiteX77" fmla="*/ 6633 w 12291"/>
                                <a:gd name="connsiteY77" fmla="*/ 7211 h 82706"/>
                                <a:gd name="connsiteX78" fmla="*/ 6719 w 12291"/>
                                <a:gd name="connsiteY78" fmla="*/ 5459 h 82706"/>
                                <a:gd name="connsiteX79" fmla="*/ 6760 w 12291"/>
                                <a:gd name="connsiteY79" fmla="*/ 6958 h 82706"/>
                                <a:gd name="connsiteX80" fmla="*/ 6947 w 12291"/>
                                <a:gd name="connsiteY80" fmla="*/ 10404 h 82706"/>
                                <a:gd name="connsiteX81" fmla="*/ 6930 w 12291"/>
                                <a:gd name="connsiteY81" fmla="*/ 7211 h 82706"/>
                                <a:gd name="connsiteX82" fmla="*/ 6973 w 12291"/>
                                <a:gd name="connsiteY82" fmla="*/ 5787 h 82706"/>
                                <a:gd name="connsiteX83" fmla="*/ 6973 w 12291"/>
                                <a:gd name="connsiteY83" fmla="*/ 6378 h 82706"/>
                                <a:gd name="connsiteX84" fmla="*/ 6973 w 12291"/>
                                <a:gd name="connsiteY84" fmla="*/ 7211 h 82706"/>
                                <a:gd name="connsiteX85" fmla="*/ 7016 w 12291"/>
                                <a:gd name="connsiteY85" fmla="*/ 6878 h 82706"/>
                                <a:gd name="connsiteX86" fmla="*/ 7060 w 12291"/>
                                <a:gd name="connsiteY86" fmla="*/ 5707 h 82706"/>
                                <a:gd name="connsiteX87" fmla="*/ 7186 w 12291"/>
                                <a:gd name="connsiteY87" fmla="*/ 7792 h 82706"/>
                                <a:gd name="connsiteX88" fmla="*/ 7186 w 12291"/>
                                <a:gd name="connsiteY88" fmla="*/ 8292 h 82706"/>
                                <a:gd name="connsiteX89" fmla="*/ 7186 w 12291"/>
                                <a:gd name="connsiteY89" fmla="*/ 7872 h 82706"/>
                                <a:gd name="connsiteX90" fmla="*/ 7228 w 12291"/>
                                <a:gd name="connsiteY90" fmla="*/ 6621 h 82706"/>
                                <a:gd name="connsiteX91" fmla="*/ 7272 w 12291"/>
                                <a:gd name="connsiteY91" fmla="*/ 5287 h 82706"/>
                                <a:gd name="connsiteX92" fmla="*/ 7356 w 12291"/>
                                <a:gd name="connsiteY92" fmla="*/ 8625 h 82706"/>
                                <a:gd name="connsiteX93" fmla="*/ 7399 w 12291"/>
                                <a:gd name="connsiteY93" fmla="*/ 7292 h 82706"/>
                                <a:gd name="connsiteX94" fmla="*/ 7399 w 12291"/>
                                <a:gd name="connsiteY94" fmla="*/ 4626 h 82706"/>
                                <a:gd name="connsiteX95" fmla="*/ 7441 w 12291"/>
                                <a:gd name="connsiteY95" fmla="*/ 6878 h 82706"/>
                                <a:gd name="connsiteX96" fmla="*/ 7483 w 12291"/>
                                <a:gd name="connsiteY96" fmla="*/ 5045 h 82706"/>
                                <a:gd name="connsiteX97" fmla="*/ 7483 w 12291"/>
                                <a:gd name="connsiteY97" fmla="*/ 9276 h 82706"/>
                                <a:gd name="connsiteX98" fmla="*/ 7611 w 12291"/>
                                <a:gd name="connsiteY98" fmla="*/ 2460 h 82706"/>
                                <a:gd name="connsiteX99" fmla="*/ 7655 w 12291"/>
                                <a:gd name="connsiteY99" fmla="*/ 10629 h 82706"/>
                                <a:gd name="connsiteX100" fmla="*/ 7697 w 12291"/>
                                <a:gd name="connsiteY100" fmla="*/ 7040 h 82706"/>
                                <a:gd name="connsiteX101" fmla="*/ 7783 w 12291"/>
                                <a:gd name="connsiteY101" fmla="*/ 10124 h 82706"/>
                                <a:gd name="connsiteX102" fmla="*/ 7826 w 12291"/>
                                <a:gd name="connsiteY102" fmla="*/ 5787 h 82706"/>
                                <a:gd name="connsiteX103" fmla="*/ 7866 w 12291"/>
                                <a:gd name="connsiteY103" fmla="*/ 8625 h 82706"/>
                                <a:gd name="connsiteX104" fmla="*/ 7909 w 12291"/>
                                <a:gd name="connsiteY104" fmla="*/ 4626 h 82706"/>
                                <a:gd name="connsiteX105" fmla="*/ 7995 w 12291"/>
                                <a:gd name="connsiteY105" fmla="*/ 8044 h 82706"/>
                                <a:gd name="connsiteX106" fmla="*/ 7995 w 12291"/>
                                <a:gd name="connsiteY106" fmla="*/ 9538 h 82706"/>
                                <a:gd name="connsiteX107" fmla="*/ 8037 w 12291"/>
                                <a:gd name="connsiteY107" fmla="*/ 9876 h 82706"/>
                                <a:gd name="connsiteX108" fmla="*/ 8037 w 12291"/>
                                <a:gd name="connsiteY108" fmla="*/ 8705 h 82706"/>
                                <a:gd name="connsiteX109" fmla="*/ 8122 w 12291"/>
                                <a:gd name="connsiteY109" fmla="*/ 6121 h 82706"/>
                                <a:gd name="connsiteX110" fmla="*/ 8249 w 12291"/>
                                <a:gd name="connsiteY110" fmla="*/ 9043 h 82706"/>
                                <a:gd name="connsiteX111" fmla="*/ 8335 w 12291"/>
                                <a:gd name="connsiteY111" fmla="*/ 5787 h 82706"/>
                                <a:gd name="connsiteX112" fmla="*/ 8335 w 12291"/>
                                <a:gd name="connsiteY112" fmla="*/ 7040 h 82706"/>
                                <a:gd name="connsiteX113" fmla="*/ 8377 w 12291"/>
                                <a:gd name="connsiteY113" fmla="*/ 7458 h 82706"/>
                                <a:gd name="connsiteX114" fmla="*/ 8377 w 12291"/>
                                <a:gd name="connsiteY114" fmla="*/ 10457 h 82706"/>
                                <a:gd name="connsiteX115" fmla="*/ 8462 w 12291"/>
                                <a:gd name="connsiteY115" fmla="*/ 9457 h 82706"/>
                                <a:gd name="connsiteX116" fmla="*/ 8503 w 12291"/>
                                <a:gd name="connsiteY116" fmla="*/ 5787 h 82706"/>
                                <a:gd name="connsiteX117" fmla="*/ 8591 w 12291"/>
                                <a:gd name="connsiteY117" fmla="*/ 6621 h 82706"/>
                                <a:gd name="connsiteX118" fmla="*/ 8677 w 12291"/>
                                <a:gd name="connsiteY118" fmla="*/ 5707 h 82706"/>
                                <a:gd name="connsiteX119" fmla="*/ 8719 w 12291"/>
                                <a:gd name="connsiteY119" fmla="*/ 6287 h 82706"/>
                                <a:gd name="connsiteX120" fmla="*/ 8760 w 12291"/>
                                <a:gd name="connsiteY120" fmla="*/ 5545 h 82706"/>
                                <a:gd name="connsiteX121" fmla="*/ 8802 w 12291"/>
                                <a:gd name="connsiteY121" fmla="*/ 11628 h 82706"/>
                                <a:gd name="connsiteX122" fmla="*/ 8802 w 12291"/>
                                <a:gd name="connsiteY122" fmla="*/ 6707 h 82706"/>
                                <a:gd name="connsiteX123" fmla="*/ 8887 w 12291"/>
                                <a:gd name="connsiteY123" fmla="*/ 3541 h 82706"/>
                                <a:gd name="connsiteX124" fmla="*/ 8985 w 12291"/>
                                <a:gd name="connsiteY124" fmla="*/ 8103 h 82706"/>
                                <a:gd name="connsiteX125" fmla="*/ 9017 w 12291"/>
                                <a:gd name="connsiteY125" fmla="*/ 4294 h 82706"/>
                                <a:gd name="connsiteX126" fmla="*/ 9101 w 12291"/>
                                <a:gd name="connsiteY126" fmla="*/ 7292 h 82706"/>
                                <a:gd name="connsiteX127" fmla="*/ 9101 w 12291"/>
                                <a:gd name="connsiteY127" fmla="*/ 9457 h 82706"/>
                                <a:gd name="connsiteX128" fmla="*/ 9145 w 12291"/>
                                <a:gd name="connsiteY128" fmla="*/ 5868 h 82706"/>
                                <a:gd name="connsiteX129" fmla="*/ 9313 w 12291"/>
                                <a:gd name="connsiteY129" fmla="*/ 3455 h 82706"/>
                                <a:gd name="connsiteX130" fmla="*/ 9356 w 12291"/>
                                <a:gd name="connsiteY130" fmla="*/ 9538 h 82706"/>
                                <a:gd name="connsiteX131" fmla="*/ 9442 w 12291"/>
                                <a:gd name="connsiteY131" fmla="*/ 4041 h 82706"/>
                                <a:gd name="connsiteX132" fmla="*/ 9567 w 12291"/>
                                <a:gd name="connsiteY132" fmla="*/ 6958 h 82706"/>
                                <a:gd name="connsiteX133" fmla="*/ 9612 w 12291"/>
                                <a:gd name="connsiteY133" fmla="*/ 4374 h 82706"/>
                                <a:gd name="connsiteX134" fmla="*/ 9612 w 12291"/>
                                <a:gd name="connsiteY134" fmla="*/ 10215 h 82706"/>
                                <a:gd name="connsiteX135" fmla="*/ 9740 w 12291"/>
                                <a:gd name="connsiteY135" fmla="*/ 6121 h 82706"/>
                                <a:gd name="connsiteX136" fmla="*/ 9782 w 12291"/>
                                <a:gd name="connsiteY136" fmla="*/ 7211 h 82706"/>
                                <a:gd name="connsiteX137" fmla="*/ 9824 w 12291"/>
                                <a:gd name="connsiteY137" fmla="*/ 10038 h 82706"/>
                                <a:gd name="connsiteX138" fmla="*/ 9909 w 12291"/>
                                <a:gd name="connsiteY138" fmla="*/ 4374 h 82706"/>
                                <a:gd name="connsiteX139" fmla="*/ 9994 w 12291"/>
                                <a:gd name="connsiteY139" fmla="*/ 5868 h 82706"/>
                                <a:gd name="connsiteX140" fmla="*/ 10208 w 12291"/>
                                <a:gd name="connsiteY140" fmla="*/ 9796 h 82706"/>
                                <a:gd name="connsiteX141" fmla="*/ 10292 w 12291"/>
                                <a:gd name="connsiteY141" fmla="*/ 7458 h 82706"/>
                                <a:gd name="connsiteX142" fmla="*/ 10421 w 12291"/>
                                <a:gd name="connsiteY142" fmla="*/ 4455 h 82706"/>
                                <a:gd name="connsiteX143" fmla="*/ 10463 w 12291"/>
                                <a:gd name="connsiteY143" fmla="*/ 7535 h 82706"/>
                                <a:gd name="connsiteX144" fmla="*/ 10505 w 12291"/>
                                <a:gd name="connsiteY144" fmla="*/ 8372 h 82706"/>
                                <a:gd name="connsiteX145" fmla="*/ 10505 w 12291"/>
                                <a:gd name="connsiteY145" fmla="*/ 8705 h 82706"/>
                                <a:gd name="connsiteX146" fmla="*/ 10633 w 12291"/>
                                <a:gd name="connsiteY146" fmla="*/ 6707 h 82706"/>
                                <a:gd name="connsiteX147" fmla="*/ 10718 w 12291"/>
                                <a:gd name="connsiteY147" fmla="*/ 8372 h 82706"/>
                                <a:gd name="connsiteX148" fmla="*/ 10759 w 12291"/>
                                <a:gd name="connsiteY148" fmla="*/ 8044 h 82706"/>
                                <a:gd name="connsiteX149" fmla="*/ 10759 w 12291"/>
                                <a:gd name="connsiteY149" fmla="*/ 5545 h 82706"/>
                                <a:gd name="connsiteX150" fmla="*/ 10887 w 12291"/>
                                <a:gd name="connsiteY150" fmla="*/ 9624 h 82706"/>
                                <a:gd name="connsiteX151" fmla="*/ 10887 w 12291"/>
                                <a:gd name="connsiteY151" fmla="*/ 7535 h 82706"/>
                                <a:gd name="connsiteX152" fmla="*/ 10973 w 12291"/>
                                <a:gd name="connsiteY152" fmla="*/ 8125 h 82706"/>
                                <a:gd name="connsiteX153" fmla="*/ 11057 w 12291"/>
                                <a:gd name="connsiteY153" fmla="*/ 9043 h 82706"/>
                                <a:gd name="connsiteX154" fmla="*/ 11187 w 12291"/>
                                <a:gd name="connsiteY154" fmla="*/ 5868 h 82706"/>
                                <a:gd name="connsiteX155" fmla="*/ 11187 w 12291"/>
                                <a:gd name="connsiteY155" fmla="*/ 7872 h 82706"/>
                                <a:gd name="connsiteX156" fmla="*/ 11356 w 12291"/>
                                <a:gd name="connsiteY156" fmla="*/ 6459 h 82706"/>
                                <a:gd name="connsiteX157" fmla="*/ 12291 w 12291"/>
                                <a:gd name="connsiteY157" fmla="*/ 80421 h 82706"/>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30 w 12182"/>
                                <a:gd name="connsiteY7" fmla="*/ 10457 h 81421"/>
                                <a:gd name="connsiteX8" fmla="*/ 1630 w 12182"/>
                                <a:gd name="connsiteY8" fmla="*/ 4955 h 81421"/>
                                <a:gd name="connsiteX9" fmla="*/ 1717 w 12182"/>
                                <a:gd name="connsiteY9" fmla="*/ 7535 h 81421"/>
                                <a:gd name="connsiteX10" fmla="*/ 1844 w 12182"/>
                                <a:gd name="connsiteY10" fmla="*/ 6378 h 81421"/>
                                <a:gd name="connsiteX11" fmla="*/ 1929 w 12182"/>
                                <a:gd name="connsiteY11" fmla="*/ 9876 h 81421"/>
                                <a:gd name="connsiteX12" fmla="*/ 2056 w 12182"/>
                                <a:gd name="connsiteY12" fmla="*/ 4707 h 81421"/>
                                <a:gd name="connsiteX13" fmla="*/ 2056 w 12182"/>
                                <a:gd name="connsiteY13" fmla="*/ 9043 h 81421"/>
                                <a:gd name="connsiteX14" fmla="*/ 2226 w 12182"/>
                                <a:gd name="connsiteY14" fmla="*/ 7535 h 81421"/>
                                <a:gd name="connsiteX15" fmla="*/ 2226 w 12182"/>
                                <a:gd name="connsiteY15" fmla="*/ 11290 h 81421"/>
                                <a:gd name="connsiteX16" fmla="*/ 2354 w 12182"/>
                                <a:gd name="connsiteY16" fmla="*/ 9286 h 81421"/>
                                <a:gd name="connsiteX17" fmla="*/ 2402 w 12182"/>
                                <a:gd name="connsiteY17" fmla="*/ 6196 h 81421"/>
                                <a:gd name="connsiteX18" fmla="*/ 2525 w 12182"/>
                                <a:gd name="connsiteY18" fmla="*/ 9876 h 81421"/>
                                <a:gd name="connsiteX19" fmla="*/ 2566 w 12182"/>
                                <a:gd name="connsiteY19" fmla="*/ 11789 h 81421"/>
                                <a:gd name="connsiteX20" fmla="*/ 2652 w 12182"/>
                                <a:gd name="connsiteY20" fmla="*/ 6121 h 81421"/>
                                <a:gd name="connsiteX21" fmla="*/ 2738 w 12182"/>
                                <a:gd name="connsiteY21" fmla="*/ 9043 h 81421"/>
                                <a:gd name="connsiteX22" fmla="*/ 2802 w 12182"/>
                                <a:gd name="connsiteY22" fmla="*/ 0 h 81421"/>
                                <a:gd name="connsiteX23" fmla="*/ 2907 w 12182"/>
                                <a:gd name="connsiteY23" fmla="*/ 9876 h 81421"/>
                                <a:gd name="connsiteX24" fmla="*/ 3035 w 12182"/>
                                <a:gd name="connsiteY24" fmla="*/ 6707 h 81421"/>
                                <a:gd name="connsiteX25" fmla="*/ 3120 w 12182"/>
                                <a:gd name="connsiteY25" fmla="*/ 5787 h 81421"/>
                                <a:gd name="connsiteX26" fmla="*/ 3120 w 12182"/>
                                <a:gd name="connsiteY26" fmla="*/ 5287 h 81421"/>
                                <a:gd name="connsiteX27" fmla="*/ 3205 w 12182"/>
                                <a:gd name="connsiteY27" fmla="*/ 10457 h 81421"/>
                                <a:gd name="connsiteX28" fmla="*/ 3247 w 12182"/>
                                <a:gd name="connsiteY28" fmla="*/ 9876 h 81421"/>
                                <a:gd name="connsiteX29" fmla="*/ 3331 w 12182"/>
                                <a:gd name="connsiteY29" fmla="*/ 9286 h 81421"/>
                                <a:gd name="connsiteX30" fmla="*/ 3374 w 12182"/>
                                <a:gd name="connsiteY30" fmla="*/ 3202 h 81421"/>
                                <a:gd name="connsiteX31" fmla="*/ 3374 w 12182"/>
                                <a:gd name="connsiteY31" fmla="*/ 8372 h 81421"/>
                                <a:gd name="connsiteX32" fmla="*/ 3419 w 12182"/>
                                <a:gd name="connsiteY32" fmla="*/ 11290 h 81421"/>
                                <a:gd name="connsiteX33" fmla="*/ 3595 w 12182"/>
                                <a:gd name="connsiteY33" fmla="*/ 5964 h 81421"/>
                                <a:gd name="connsiteX34" fmla="*/ 3631 w 12182"/>
                                <a:gd name="connsiteY34" fmla="*/ 10038 h 81421"/>
                                <a:gd name="connsiteX35" fmla="*/ 3631 w 12182"/>
                                <a:gd name="connsiteY35" fmla="*/ 10629 h 81421"/>
                                <a:gd name="connsiteX36" fmla="*/ 3673 w 12182"/>
                                <a:gd name="connsiteY36" fmla="*/ 10376 h 81421"/>
                                <a:gd name="connsiteX37" fmla="*/ 3760 w 12182"/>
                                <a:gd name="connsiteY37" fmla="*/ 8872 h 81421"/>
                                <a:gd name="connsiteX38" fmla="*/ 3843 w 12182"/>
                                <a:gd name="connsiteY38" fmla="*/ 6459 h 81421"/>
                                <a:gd name="connsiteX39" fmla="*/ 3885 w 12182"/>
                                <a:gd name="connsiteY39" fmla="*/ 8044 h 81421"/>
                                <a:gd name="connsiteX40" fmla="*/ 3971 w 12182"/>
                                <a:gd name="connsiteY40" fmla="*/ 9043 h 81421"/>
                                <a:gd name="connsiteX41" fmla="*/ 3971 w 12182"/>
                                <a:gd name="connsiteY41" fmla="*/ 9876 h 81421"/>
                                <a:gd name="connsiteX42" fmla="*/ 4013 w 12182"/>
                                <a:gd name="connsiteY42" fmla="*/ 9043 h 81421"/>
                                <a:gd name="connsiteX43" fmla="*/ 4054 w 12182"/>
                                <a:gd name="connsiteY43" fmla="*/ 8044 h 81421"/>
                                <a:gd name="connsiteX44" fmla="*/ 4099 w 12182"/>
                                <a:gd name="connsiteY44" fmla="*/ 6707 h 81421"/>
                                <a:gd name="connsiteX45" fmla="*/ 4099 w 12182"/>
                                <a:gd name="connsiteY45" fmla="*/ 6459 h 81421"/>
                                <a:gd name="connsiteX46" fmla="*/ 4269 w 12182"/>
                                <a:gd name="connsiteY46" fmla="*/ 10876 h 81421"/>
                                <a:gd name="connsiteX47" fmla="*/ 4395 w 12182"/>
                                <a:gd name="connsiteY47" fmla="*/ 4374 h 81421"/>
                                <a:gd name="connsiteX48" fmla="*/ 4499 w 12182"/>
                                <a:gd name="connsiteY48" fmla="*/ 10590 h 81421"/>
                                <a:gd name="connsiteX49" fmla="*/ 4567 w 12182"/>
                                <a:gd name="connsiteY49" fmla="*/ 4041 h 81421"/>
                                <a:gd name="connsiteX50" fmla="*/ 4667 w 12182"/>
                                <a:gd name="connsiteY50" fmla="*/ 9138 h 81421"/>
                                <a:gd name="connsiteX51" fmla="*/ 4737 w 12182"/>
                                <a:gd name="connsiteY51" fmla="*/ 7625 h 81421"/>
                                <a:gd name="connsiteX52" fmla="*/ 4864 w 12182"/>
                                <a:gd name="connsiteY52" fmla="*/ 6287 h 81421"/>
                                <a:gd name="connsiteX53" fmla="*/ 4906 w 12182"/>
                                <a:gd name="connsiteY53" fmla="*/ 9457 h 81421"/>
                                <a:gd name="connsiteX54" fmla="*/ 4992 w 12182"/>
                                <a:gd name="connsiteY54" fmla="*/ 8044 h 81421"/>
                                <a:gd name="connsiteX55" fmla="*/ 4992 w 12182"/>
                                <a:gd name="connsiteY55" fmla="*/ 11870 h 81421"/>
                                <a:gd name="connsiteX56" fmla="*/ 5076 w 12182"/>
                                <a:gd name="connsiteY56" fmla="*/ 10629 h 81421"/>
                                <a:gd name="connsiteX57" fmla="*/ 5162 w 12182"/>
                                <a:gd name="connsiteY57" fmla="*/ 8453 h 81421"/>
                                <a:gd name="connsiteX58" fmla="*/ 5162 w 12182"/>
                                <a:gd name="connsiteY58" fmla="*/ 6621 h 81421"/>
                                <a:gd name="connsiteX59" fmla="*/ 5162 w 12182"/>
                                <a:gd name="connsiteY59" fmla="*/ 5545 h 81421"/>
                                <a:gd name="connsiteX60" fmla="*/ 5205 w 12182"/>
                                <a:gd name="connsiteY60" fmla="*/ 6121 h 81421"/>
                                <a:gd name="connsiteX61" fmla="*/ 5205 w 12182"/>
                                <a:gd name="connsiteY61" fmla="*/ 6958 h 81421"/>
                                <a:gd name="connsiteX62" fmla="*/ 5331 w 12182"/>
                                <a:gd name="connsiteY62" fmla="*/ 10629 h 81421"/>
                                <a:gd name="connsiteX63" fmla="*/ 5374 w 12182"/>
                                <a:gd name="connsiteY63" fmla="*/ 10876 h 81421"/>
                                <a:gd name="connsiteX64" fmla="*/ 5545 w 12182"/>
                                <a:gd name="connsiteY64" fmla="*/ 8125 h 81421"/>
                                <a:gd name="connsiteX65" fmla="*/ 5588 w 12182"/>
                                <a:gd name="connsiteY65" fmla="*/ 7292 h 81421"/>
                                <a:gd name="connsiteX66" fmla="*/ 5715 w 12182"/>
                                <a:gd name="connsiteY66" fmla="*/ 9538 h 81421"/>
                                <a:gd name="connsiteX67" fmla="*/ 5800 w 12182"/>
                                <a:gd name="connsiteY67" fmla="*/ 9876 h 81421"/>
                                <a:gd name="connsiteX68" fmla="*/ 5843 w 12182"/>
                                <a:gd name="connsiteY68" fmla="*/ 5459 h 81421"/>
                                <a:gd name="connsiteX69" fmla="*/ 5971 w 12182"/>
                                <a:gd name="connsiteY69" fmla="*/ 8372 h 81421"/>
                                <a:gd name="connsiteX70" fmla="*/ 6038 w 12182"/>
                                <a:gd name="connsiteY70" fmla="*/ 2737 h 81421"/>
                                <a:gd name="connsiteX71" fmla="*/ 6057 w 12182"/>
                                <a:gd name="connsiteY71" fmla="*/ 9286 h 81421"/>
                                <a:gd name="connsiteX72" fmla="*/ 6143 w 12182"/>
                                <a:gd name="connsiteY72" fmla="*/ 6958 h 81421"/>
                                <a:gd name="connsiteX73" fmla="*/ 6268 w 12182"/>
                                <a:gd name="connsiteY73" fmla="*/ 8372 h 81421"/>
                                <a:gd name="connsiteX74" fmla="*/ 6383 w 12182"/>
                                <a:gd name="connsiteY74" fmla="*/ 12316 h 81421"/>
                                <a:gd name="connsiteX75" fmla="*/ 6438 w 12182"/>
                                <a:gd name="connsiteY75" fmla="*/ 5045 h 81421"/>
                                <a:gd name="connsiteX76" fmla="*/ 6481 w 12182"/>
                                <a:gd name="connsiteY76" fmla="*/ 8453 h 81421"/>
                                <a:gd name="connsiteX77" fmla="*/ 6524 w 12182"/>
                                <a:gd name="connsiteY77" fmla="*/ 7211 h 81421"/>
                                <a:gd name="connsiteX78" fmla="*/ 6610 w 12182"/>
                                <a:gd name="connsiteY78" fmla="*/ 5459 h 81421"/>
                                <a:gd name="connsiteX79" fmla="*/ 6651 w 12182"/>
                                <a:gd name="connsiteY79" fmla="*/ 6958 h 81421"/>
                                <a:gd name="connsiteX80" fmla="*/ 6838 w 12182"/>
                                <a:gd name="connsiteY80" fmla="*/ 10404 h 81421"/>
                                <a:gd name="connsiteX81" fmla="*/ 6821 w 12182"/>
                                <a:gd name="connsiteY81" fmla="*/ 7211 h 81421"/>
                                <a:gd name="connsiteX82" fmla="*/ 6864 w 12182"/>
                                <a:gd name="connsiteY82" fmla="*/ 5787 h 81421"/>
                                <a:gd name="connsiteX83" fmla="*/ 6864 w 12182"/>
                                <a:gd name="connsiteY83" fmla="*/ 6378 h 81421"/>
                                <a:gd name="connsiteX84" fmla="*/ 6864 w 12182"/>
                                <a:gd name="connsiteY84" fmla="*/ 7211 h 81421"/>
                                <a:gd name="connsiteX85" fmla="*/ 6907 w 12182"/>
                                <a:gd name="connsiteY85" fmla="*/ 6878 h 81421"/>
                                <a:gd name="connsiteX86" fmla="*/ 6951 w 12182"/>
                                <a:gd name="connsiteY86" fmla="*/ 5707 h 81421"/>
                                <a:gd name="connsiteX87" fmla="*/ 7077 w 12182"/>
                                <a:gd name="connsiteY87" fmla="*/ 7792 h 81421"/>
                                <a:gd name="connsiteX88" fmla="*/ 7077 w 12182"/>
                                <a:gd name="connsiteY88" fmla="*/ 8292 h 81421"/>
                                <a:gd name="connsiteX89" fmla="*/ 7077 w 12182"/>
                                <a:gd name="connsiteY89" fmla="*/ 7872 h 81421"/>
                                <a:gd name="connsiteX90" fmla="*/ 7119 w 12182"/>
                                <a:gd name="connsiteY90" fmla="*/ 6621 h 81421"/>
                                <a:gd name="connsiteX91" fmla="*/ 7163 w 12182"/>
                                <a:gd name="connsiteY91" fmla="*/ 5287 h 81421"/>
                                <a:gd name="connsiteX92" fmla="*/ 7247 w 12182"/>
                                <a:gd name="connsiteY92" fmla="*/ 8625 h 81421"/>
                                <a:gd name="connsiteX93" fmla="*/ 7290 w 12182"/>
                                <a:gd name="connsiteY93" fmla="*/ 7292 h 81421"/>
                                <a:gd name="connsiteX94" fmla="*/ 7290 w 12182"/>
                                <a:gd name="connsiteY94" fmla="*/ 4626 h 81421"/>
                                <a:gd name="connsiteX95" fmla="*/ 7332 w 12182"/>
                                <a:gd name="connsiteY95" fmla="*/ 6878 h 81421"/>
                                <a:gd name="connsiteX96" fmla="*/ 7374 w 12182"/>
                                <a:gd name="connsiteY96" fmla="*/ 5045 h 81421"/>
                                <a:gd name="connsiteX97" fmla="*/ 7374 w 12182"/>
                                <a:gd name="connsiteY97" fmla="*/ 9276 h 81421"/>
                                <a:gd name="connsiteX98" fmla="*/ 7502 w 12182"/>
                                <a:gd name="connsiteY98" fmla="*/ 2460 h 81421"/>
                                <a:gd name="connsiteX99" fmla="*/ 7546 w 12182"/>
                                <a:gd name="connsiteY99" fmla="*/ 10629 h 81421"/>
                                <a:gd name="connsiteX100" fmla="*/ 7588 w 12182"/>
                                <a:gd name="connsiteY100" fmla="*/ 7040 h 81421"/>
                                <a:gd name="connsiteX101" fmla="*/ 7674 w 12182"/>
                                <a:gd name="connsiteY101" fmla="*/ 10124 h 81421"/>
                                <a:gd name="connsiteX102" fmla="*/ 7717 w 12182"/>
                                <a:gd name="connsiteY102" fmla="*/ 5787 h 81421"/>
                                <a:gd name="connsiteX103" fmla="*/ 7757 w 12182"/>
                                <a:gd name="connsiteY103" fmla="*/ 8625 h 81421"/>
                                <a:gd name="connsiteX104" fmla="*/ 7800 w 12182"/>
                                <a:gd name="connsiteY104" fmla="*/ 4626 h 81421"/>
                                <a:gd name="connsiteX105" fmla="*/ 7886 w 12182"/>
                                <a:gd name="connsiteY105" fmla="*/ 8044 h 81421"/>
                                <a:gd name="connsiteX106" fmla="*/ 7886 w 12182"/>
                                <a:gd name="connsiteY106" fmla="*/ 9538 h 81421"/>
                                <a:gd name="connsiteX107" fmla="*/ 7928 w 12182"/>
                                <a:gd name="connsiteY107" fmla="*/ 9876 h 81421"/>
                                <a:gd name="connsiteX108" fmla="*/ 7928 w 12182"/>
                                <a:gd name="connsiteY108" fmla="*/ 8705 h 81421"/>
                                <a:gd name="connsiteX109" fmla="*/ 8013 w 12182"/>
                                <a:gd name="connsiteY109" fmla="*/ 6121 h 81421"/>
                                <a:gd name="connsiteX110" fmla="*/ 8140 w 12182"/>
                                <a:gd name="connsiteY110" fmla="*/ 9043 h 81421"/>
                                <a:gd name="connsiteX111" fmla="*/ 8226 w 12182"/>
                                <a:gd name="connsiteY111" fmla="*/ 5787 h 81421"/>
                                <a:gd name="connsiteX112" fmla="*/ 8226 w 12182"/>
                                <a:gd name="connsiteY112" fmla="*/ 7040 h 81421"/>
                                <a:gd name="connsiteX113" fmla="*/ 8268 w 12182"/>
                                <a:gd name="connsiteY113" fmla="*/ 7458 h 81421"/>
                                <a:gd name="connsiteX114" fmla="*/ 8268 w 12182"/>
                                <a:gd name="connsiteY114" fmla="*/ 10457 h 81421"/>
                                <a:gd name="connsiteX115" fmla="*/ 8353 w 12182"/>
                                <a:gd name="connsiteY115" fmla="*/ 9457 h 81421"/>
                                <a:gd name="connsiteX116" fmla="*/ 8394 w 12182"/>
                                <a:gd name="connsiteY116" fmla="*/ 5787 h 81421"/>
                                <a:gd name="connsiteX117" fmla="*/ 8482 w 12182"/>
                                <a:gd name="connsiteY117" fmla="*/ 6621 h 81421"/>
                                <a:gd name="connsiteX118" fmla="*/ 8568 w 12182"/>
                                <a:gd name="connsiteY118" fmla="*/ 5707 h 81421"/>
                                <a:gd name="connsiteX119" fmla="*/ 8610 w 12182"/>
                                <a:gd name="connsiteY119" fmla="*/ 6287 h 81421"/>
                                <a:gd name="connsiteX120" fmla="*/ 8651 w 12182"/>
                                <a:gd name="connsiteY120" fmla="*/ 5545 h 81421"/>
                                <a:gd name="connsiteX121" fmla="*/ 8693 w 12182"/>
                                <a:gd name="connsiteY121" fmla="*/ 11628 h 81421"/>
                                <a:gd name="connsiteX122" fmla="*/ 8693 w 12182"/>
                                <a:gd name="connsiteY122" fmla="*/ 6707 h 81421"/>
                                <a:gd name="connsiteX123" fmla="*/ 8778 w 12182"/>
                                <a:gd name="connsiteY123" fmla="*/ 3541 h 81421"/>
                                <a:gd name="connsiteX124" fmla="*/ 8876 w 12182"/>
                                <a:gd name="connsiteY124" fmla="*/ 8103 h 81421"/>
                                <a:gd name="connsiteX125" fmla="*/ 8908 w 12182"/>
                                <a:gd name="connsiteY125" fmla="*/ 4294 h 81421"/>
                                <a:gd name="connsiteX126" fmla="*/ 8992 w 12182"/>
                                <a:gd name="connsiteY126" fmla="*/ 7292 h 81421"/>
                                <a:gd name="connsiteX127" fmla="*/ 8992 w 12182"/>
                                <a:gd name="connsiteY127" fmla="*/ 9457 h 81421"/>
                                <a:gd name="connsiteX128" fmla="*/ 9036 w 12182"/>
                                <a:gd name="connsiteY128" fmla="*/ 5868 h 81421"/>
                                <a:gd name="connsiteX129" fmla="*/ 9204 w 12182"/>
                                <a:gd name="connsiteY129" fmla="*/ 3455 h 81421"/>
                                <a:gd name="connsiteX130" fmla="*/ 9247 w 12182"/>
                                <a:gd name="connsiteY130" fmla="*/ 9538 h 81421"/>
                                <a:gd name="connsiteX131" fmla="*/ 9333 w 12182"/>
                                <a:gd name="connsiteY131" fmla="*/ 4041 h 81421"/>
                                <a:gd name="connsiteX132" fmla="*/ 9458 w 12182"/>
                                <a:gd name="connsiteY132" fmla="*/ 6958 h 81421"/>
                                <a:gd name="connsiteX133" fmla="*/ 9503 w 12182"/>
                                <a:gd name="connsiteY133" fmla="*/ 4374 h 81421"/>
                                <a:gd name="connsiteX134" fmla="*/ 9503 w 12182"/>
                                <a:gd name="connsiteY134" fmla="*/ 10215 h 81421"/>
                                <a:gd name="connsiteX135" fmla="*/ 9631 w 12182"/>
                                <a:gd name="connsiteY135" fmla="*/ 6121 h 81421"/>
                                <a:gd name="connsiteX136" fmla="*/ 9673 w 12182"/>
                                <a:gd name="connsiteY136" fmla="*/ 7211 h 81421"/>
                                <a:gd name="connsiteX137" fmla="*/ 9715 w 12182"/>
                                <a:gd name="connsiteY137" fmla="*/ 10038 h 81421"/>
                                <a:gd name="connsiteX138" fmla="*/ 9800 w 12182"/>
                                <a:gd name="connsiteY138" fmla="*/ 4374 h 81421"/>
                                <a:gd name="connsiteX139" fmla="*/ 9885 w 12182"/>
                                <a:gd name="connsiteY139" fmla="*/ 5868 h 81421"/>
                                <a:gd name="connsiteX140" fmla="*/ 10099 w 12182"/>
                                <a:gd name="connsiteY140" fmla="*/ 9796 h 81421"/>
                                <a:gd name="connsiteX141" fmla="*/ 10183 w 12182"/>
                                <a:gd name="connsiteY141" fmla="*/ 7458 h 81421"/>
                                <a:gd name="connsiteX142" fmla="*/ 10312 w 12182"/>
                                <a:gd name="connsiteY142" fmla="*/ 4455 h 81421"/>
                                <a:gd name="connsiteX143" fmla="*/ 10354 w 12182"/>
                                <a:gd name="connsiteY143" fmla="*/ 7535 h 81421"/>
                                <a:gd name="connsiteX144" fmla="*/ 10396 w 12182"/>
                                <a:gd name="connsiteY144" fmla="*/ 8372 h 81421"/>
                                <a:gd name="connsiteX145" fmla="*/ 10396 w 12182"/>
                                <a:gd name="connsiteY145" fmla="*/ 8705 h 81421"/>
                                <a:gd name="connsiteX146" fmla="*/ 10524 w 12182"/>
                                <a:gd name="connsiteY146" fmla="*/ 6707 h 81421"/>
                                <a:gd name="connsiteX147" fmla="*/ 10609 w 12182"/>
                                <a:gd name="connsiteY147" fmla="*/ 8372 h 81421"/>
                                <a:gd name="connsiteX148" fmla="*/ 10650 w 12182"/>
                                <a:gd name="connsiteY148" fmla="*/ 8044 h 81421"/>
                                <a:gd name="connsiteX149" fmla="*/ 10650 w 12182"/>
                                <a:gd name="connsiteY149" fmla="*/ 5545 h 81421"/>
                                <a:gd name="connsiteX150" fmla="*/ 10778 w 12182"/>
                                <a:gd name="connsiteY150" fmla="*/ 9624 h 81421"/>
                                <a:gd name="connsiteX151" fmla="*/ 10778 w 12182"/>
                                <a:gd name="connsiteY151" fmla="*/ 7535 h 81421"/>
                                <a:gd name="connsiteX152" fmla="*/ 10864 w 12182"/>
                                <a:gd name="connsiteY152" fmla="*/ 8125 h 81421"/>
                                <a:gd name="connsiteX153" fmla="*/ 10948 w 12182"/>
                                <a:gd name="connsiteY153" fmla="*/ 9043 h 81421"/>
                                <a:gd name="connsiteX154" fmla="*/ 11078 w 12182"/>
                                <a:gd name="connsiteY154" fmla="*/ 5868 h 81421"/>
                                <a:gd name="connsiteX155" fmla="*/ 11078 w 12182"/>
                                <a:gd name="connsiteY155" fmla="*/ 7872 h 81421"/>
                                <a:gd name="connsiteX156" fmla="*/ 11247 w 12182"/>
                                <a:gd name="connsiteY156" fmla="*/ 6459 h 81421"/>
                                <a:gd name="connsiteX157" fmla="*/ 12182 w 12182"/>
                                <a:gd name="connsiteY157"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30 w 12182"/>
                                <a:gd name="connsiteY7" fmla="*/ 10457 h 81421"/>
                                <a:gd name="connsiteX8" fmla="*/ 1630 w 12182"/>
                                <a:gd name="connsiteY8" fmla="*/ 4955 h 81421"/>
                                <a:gd name="connsiteX9" fmla="*/ 1717 w 12182"/>
                                <a:gd name="connsiteY9" fmla="*/ 7535 h 81421"/>
                                <a:gd name="connsiteX10" fmla="*/ 1844 w 12182"/>
                                <a:gd name="connsiteY10" fmla="*/ 6378 h 81421"/>
                                <a:gd name="connsiteX11" fmla="*/ 1929 w 12182"/>
                                <a:gd name="connsiteY11" fmla="*/ 9876 h 81421"/>
                                <a:gd name="connsiteX12" fmla="*/ 2056 w 12182"/>
                                <a:gd name="connsiteY12" fmla="*/ 4707 h 81421"/>
                                <a:gd name="connsiteX13" fmla="*/ 2056 w 12182"/>
                                <a:gd name="connsiteY13" fmla="*/ 9043 h 81421"/>
                                <a:gd name="connsiteX14" fmla="*/ 2226 w 12182"/>
                                <a:gd name="connsiteY14" fmla="*/ 7535 h 81421"/>
                                <a:gd name="connsiteX15" fmla="*/ 2226 w 12182"/>
                                <a:gd name="connsiteY15" fmla="*/ 11290 h 81421"/>
                                <a:gd name="connsiteX16" fmla="*/ 2354 w 12182"/>
                                <a:gd name="connsiteY16" fmla="*/ 9286 h 81421"/>
                                <a:gd name="connsiteX17" fmla="*/ 2402 w 12182"/>
                                <a:gd name="connsiteY17" fmla="*/ 6196 h 81421"/>
                                <a:gd name="connsiteX18" fmla="*/ 2525 w 12182"/>
                                <a:gd name="connsiteY18" fmla="*/ 9876 h 81421"/>
                                <a:gd name="connsiteX19" fmla="*/ 2566 w 12182"/>
                                <a:gd name="connsiteY19" fmla="*/ 11789 h 81421"/>
                                <a:gd name="connsiteX20" fmla="*/ 2652 w 12182"/>
                                <a:gd name="connsiteY20" fmla="*/ 6121 h 81421"/>
                                <a:gd name="connsiteX21" fmla="*/ 2738 w 12182"/>
                                <a:gd name="connsiteY21" fmla="*/ 9043 h 81421"/>
                                <a:gd name="connsiteX22" fmla="*/ 2802 w 12182"/>
                                <a:gd name="connsiteY22" fmla="*/ 0 h 81421"/>
                                <a:gd name="connsiteX23" fmla="*/ 2907 w 12182"/>
                                <a:gd name="connsiteY23" fmla="*/ 9876 h 81421"/>
                                <a:gd name="connsiteX24" fmla="*/ 3035 w 12182"/>
                                <a:gd name="connsiteY24" fmla="*/ 6707 h 81421"/>
                                <a:gd name="connsiteX25" fmla="*/ 3120 w 12182"/>
                                <a:gd name="connsiteY25" fmla="*/ 5787 h 81421"/>
                                <a:gd name="connsiteX26" fmla="*/ 3120 w 12182"/>
                                <a:gd name="connsiteY26" fmla="*/ 5287 h 81421"/>
                                <a:gd name="connsiteX27" fmla="*/ 3205 w 12182"/>
                                <a:gd name="connsiteY27" fmla="*/ 10457 h 81421"/>
                                <a:gd name="connsiteX28" fmla="*/ 3247 w 12182"/>
                                <a:gd name="connsiteY28" fmla="*/ 9876 h 81421"/>
                                <a:gd name="connsiteX29" fmla="*/ 3331 w 12182"/>
                                <a:gd name="connsiteY29" fmla="*/ 9286 h 81421"/>
                                <a:gd name="connsiteX30" fmla="*/ 3374 w 12182"/>
                                <a:gd name="connsiteY30" fmla="*/ 3202 h 81421"/>
                                <a:gd name="connsiteX31" fmla="*/ 3374 w 12182"/>
                                <a:gd name="connsiteY31" fmla="*/ 8372 h 81421"/>
                                <a:gd name="connsiteX32" fmla="*/ 3419 w 12182"/>
                                <a:gd name="connsiteY32" fmla="*/ 11290 h 81421"/>
                                <a:gd name="connsiteX33" fmla="*/ 3595 w 12182"/>
                                <a:gd name="connsiteY33" fmla="*/ 5964 h 81421"/>
                                <a:gd name="connsiteX34" fmla="*/ 3631 w 12182"/>
                                <a:gd name="connsiteY34" fmla="*/ 10038 h 81421"/>
                                <a:gd name="connsiteX35" fmla="*/ 3631 w 12182"/>
                                <a:gd name="connsiteY35" fmla="*/ 10629 h 81421"/>
                                <a:gd name="connsiteX36" fmla="*/ 3673 w 12182"/>
                                <a:gd name="connsiteY36" fmla="*/ 10376 h 81421"/>
                                <a:gd name="connsiteX37" fmla="*/ 3760 w 12182"/>
                                <a:gd name="connsiteY37" fmla="*/ 8872 h 81421"/>
                                <a:gd name="connsiteX38" fmla="*/ 3843 w 12182"/>
                                <a:gd name="connsiteY38" fmla="*/ 6459 h 81421"/>
                                <a:gd name="connsiteX39" fmla="*/ 3885 w 12182"/>
                                <a:gd name="connsiteY39" fmla="*/ 8044 h 81421"/>
                                <a:gd name="connsiteX40" fmla="*/ 3971 w 12182"/>
                                <a:gd name="connsiteY40" fmla="*/ 9043 h 81421"/>
                                <a:gd name="connsiteX41" fmla="*/ 3971 w 12182"/>
                                <a:gd name="connsiteY41" fmla="*/ 9876 h 81421"/>
                                <a:gd name="connsiteX42" fmla="*/ 4013 w 12182"/>
                                <a:gd name="connsiteY42" fmla="*/ 9043 h 81421"/>
                                <a:gd name="connsiteX43" fmla="*/ 4054 w 12182"/>
                                <a:gd name="connsiteY43" fmla="*/ 8044 h 81421"/>
                                <a:gd name="connsiteX44" fmla="*/ 4099 w 12182"/>
                                <a:gd name="connsiteY44" fmla="*/ 6707 h 81421"/>
                                <a:gd name="connsiteX45" fmla="*/ 4099 w 12182"/>
                                <a:gd name="connsiteY45" fmla="*/ 6459 h 81421"/>
                                <a:gd name="connsiteX46" fmla="*/ 4269 w 12182"/>
                                <a:gd name="connsiteY46" fmla="*/ 10876 h 81421"/>
                                <a:gd name="connsiteX47" fmla="*/ 4395 w 12182"/>
                                <a:gd name="connsiteY47" fmla="*/ 4374 h 81421"/>
                                <a:gd name="connsiteX48" fmla="*/ 4499 w 12182"/>
                                <a:gd name="connsiteY48" fmla="*/ 10590 h 81421"/>
                                <a:gd name="connsiteX49" fmla="*/ 4567 w 12182"/>
                                <a:gd name="connsiteY49" fmla="*/ 4041 h 81421"/>
                                <a:gd name="connsiteX50" fmla="*/ 4667 w 12182"/>
                                <a:gd name="connsiteY50" fmla="*/ 9138 h 81421"/>
                                <a:gd name="connsiteX51" fmla="*/ 4737 w 12182"/>
                                <a:gd name="connsiteY51" fmla="*/ 7625 h 81421"/>
                                <a:gd name="connsiteX52" fmla="*/ 4864 w 12182"/>
                                <a:gd name="connsiteY52" fmla="*/ 6287 h 81421"/>
                                <a:gd name="connsiteX53" fmla="*/ 4906 w 12182"/>
                                <a:gd name="connsiteY53" fmla="*/ 9457 h 81421"/>
                                <a:gd name="connsiteX54" fmla="*/ 4992 w 12182"/>
                                <a:gd name="connsiteY54" fmla="*/ 8044 h 81421"/>
                                <a:gd name="connsiteX55" fmla="*/ 4992 w 12182"/>
                                <a:gd name="connsiteY55" fmla="*/ 11870 h 81421"/>
                                <a:gd name="connsiteX56" fmla="*/ 5076 w 12182"/>
                                <a:gd name="connsiteY56" fmla="*/ 10629 h 81421"/>
                                <a:gd name="connsiteX57" fmla="*/ 5162 w 12182"/>
                                <a:gd name="connsiteY57" fmla="*/ 8453 h 81421"/>
                                <a:gd name="connsiteX58" fmla="*/ 5162 w 12182"/>
                                <a:gd name="connsiteY58" fmla="*/ 6621 h 81421"/>
                                <a:gd name="connsiteX59" fmla="*/ 5162 w 12182"/>
                                <a:gd name="connsiteY59" fmla="*/ 5545 h 81421"/>
                                <a:gd name="connsiteX60" fmla="*/ 5205 w 12182"/>
                                <a:gd name="connsiteY60" fmla="*/ 6121 h 81421"/>
                                <a:gd name="connsiteX61" fmla="*/ 5205 w 12182"/>
                                <a:gd name="connsiteY61" fmla="*/ 6958 h 81421"/>
                                <a:gd name="connsiteX62" fmla="*/ 5331 w 12182"/>
                                <a:gd name="connsiteY62" fmla="*/ 10629 h 81421"/>
                                <a:gd name="connsiteX63" fmla="*/ 5374 w 12182"/>
                                <a:gd name="connsiteY63" fmla="*/ 10876 h 81421"/>
                                <a:gd name="connsiteX64" fmla="*/ 5545 w 12182"/>
                                <a:gd name="connsiteY64" fmla="*/ 8125 h 81421"/>
                                <a:gd name="connsiteX65" fmla="*/ 5588 w 12182"/>
                                <a:gd name="connsiteY65" fmla="*/ 7292 h 81421"/>
                                <a:gd name="connsiteX66" fmla="*/ 5715 w 12182"/>
                                <a:gd name="connsiteY66" fmla="*/ 9538 h 81421"/>
                                <a:gd name="connsiteX67" fmla="*/ 5800 w 12182"/>
                                <a:gd name="connsiteY67" fmla="*/ 9876 h 81421"/>
                                <a:gd name="connsiteX68" fmla="*/ 5843 w 12182"/>
                                <a:gd name="connsiteY68" fmla="*/ 5459 h 81421"/>
                                <a:gd name="connsiteX69" fmla="*/ 5971 w 12182"/>
                                <a:gd name="connsiteY69" fmla="*/ 8372 h 81421"/>
                                <a:gd name="connsiteX70" fmla="*/ 6038 w 12182"/>
                                <a:gd name="connsiteY70" fmla="*/ 2737 h 81421"/>
                                <a:gd name="connsiteX71" fmla="*/ 6057 w 12182"/>
                                <a:gd name="connsiteY71" fmla="*/ 9286 h 81421"/>
                                <a:gd name="connsiteX72" fmla="*/ 6143 w 12182"/>
                                <a:gd name="connsiteY72" fmla="*/ 6958 h 81421"/>
                                <a:gd name="connsiteX73" fmla="*/ 6268 w 12182"/>
                                <a:gd name="connsiteY73" fmla="*/ 8372 h 81421"/>
                                <a:gd name="connsiteX74" fmla="*/ 6383 w 12182"/>
                                <a:gd name="connsiteY74" fmla="*/ 12316 h 81421"/>
                                <a:gd name="connsiteX75" fmla="*/ 6438 w 12182"/>
                                <a:gd name="connsiteY75" fmla="*/ 5045 h 81421"/>
                                <a:gd name="connsiteX76" fmla="*/ 6481 w 12182"/>
                                <a:gd name="connsiteY76" fmla="*/ 8453 h 81421"/>
                                <a:gd name="connsiteX77" fmla="*/ 6524 w 12182"/>
                                <a:gd name="connsiteY77" fmla="*/ 7211 h 81421"/>
                                <a:gd name="connsiteX78" fmla="*/ 6610 w 12182"/>
                                <a:gd name="connsiteY78" fmla="*/ 5459 h 81421"/>
                                <a:gd name="connsiteX79" fmla="*/ 6651 w 12182"/>
                                <a:gd name="connsiteY79" fmla="*/ 6958 h 81421"/>
                                <a:gd name="connsiteX80" fmla="*/ 6838 w 12182"/>
                                <a:gd name="connsiteY80" fmla="*/ 10404 h 81421"/>
                                <a:gd name="connsiteX81" fmla="*/ 6821 w 12182"/>
                                <a:gd name="connsiteY81" fmla="*/ 7211 h 81421"/>
                                <a:gd name="connsiteX82" fmla="*/ 6864 w 12182"/>
                                <a:gd name="connsiteY82" fmla="*/ 5787 h 81421"/>
                                <a:gd name="connsiteX83" fmla="*/ 6864 w 12182"/>
                                <a:gd name="connsiteY83" fmla="*/ 6378 h 81421"/>
                                <a:gd name="connsiteX84" fmla="*/ 6864 w 12182"/>
                                <a:gd name="connsiteY84" fmla="*/ 7211 h 81421"/>
                                <a:gd name="connsiteX85" fmla="*/ 6907 w 12182"/>
                                <a:gd name="connsiteY85" fmla="*/ 6878 h 81421"/>
                                <a:gd name="connsiteX86" fmla="*/ 6951 w 12182"/>
                                <a:gd name="connsiteY86" fmla="*/ 5707 h 81421"/>
                                <a:gd name="connsiteX87" fmla="*/ 7077 w 12182"/>
                                <a:gd name="connsiteY87" fmla="*/ 7792 h 81421"/>
                                <a:gd name="connsiteX88" fmla="*/ 7077 w 12182"/>
                                <a:gd name="connsiteY88" fmla="*/ 8292 h 81421"/>
                                <a:gd name="connsiteX89" fmla="*/ 7077 w 12182"/>
                                <a:gd name="connsiteY89" fmla="*/ 7872 h 81421"/>
                                <a:gd name="connsiteX90" fmla="*/ 7119 w 12182"/>
                                <a:gd name="connsiteY90" fmla="*/ 6621 h 81421"/>
                                <a:gd name="connsiteX91" fmla="*/ 7163 w 12182"/>
                                <a:gd name="connsiteY91" fmla="*/ 5287 h 81421"/>
                                <a:gd name="connsiteX92" fmla="*/ 7247 w 12182"/>
                                <a:gd name="connsiteY92" fmla="*/ 8625 h 81421"/>
                                <a:gd name="connsiteX93" fmla="*/ 7290 w 12182"/>
                                <a:gd name="connsiteY93" fmla="*/ 7292 h 81421"/>
                                <a:gd name="connsiteX94" fmla="*/ 7290 w 12182"/>
                                <a:gd name="connsiteY94" fmla="*/ 4626 h 81421"/>
                                <a:gd name="connsiteX95" fmla="*/ 7332 w 12182"/>
                                <a:gd name="connsiteY95" fmla="*/ 6878 h 81421"/>
                                <a:gd name="connsiteX96" fmla="*/ 7374 w 12182"/>
                                <a:gd name="connsiteY96" fmla="*/ 5045 h 81421"/>
                                <a:gd name="connsiteX97" fmla="*/ 7374 w 12182"/>
                                <a:gd name="connsiteY97" fmla="*/ 9276 h 81421"/>
                                <a:gd name="connsiteX98" fmla="*/ 7502 w 12182"/>
                                <a:gd name="connsiteY98" fmla="*/ 2460 h 81421"/>
                                <a:gd name="connsiteX99" fmla="*/ 7546 w 12182"/>
                                <a:gd name="connsiteY99" fmla="*/ 10629 h 81421"/>
                                <a:gd name="connsiteX100" fmla="*/ 7588 w 12182"/>
                                <a:gd name="connsiteY100" fmla="*/ 7040 h 81421"/>
                                <a:gd name="connsiteX101" fmla="*/ 7674 w 12182"/>
                                <a:gd name="connsiteY101" fmla="*/ 10124 h 81421"/>
                                <a:gd name="connsiteX102" fmla="*/ 7717 w 12182"/>
                                <a:gd name="connsiteY102" fmla="*/ 5787 h 81421"/>
                                <a:gd name="connsiteX103" fmla="*/ 7757 w 12182"/>
                                <a:gd name="connsiteY103" fmla="*/ 8625 h 81421"/>
                                <a:gd name="connsiteX104" fmla="*/ 7800 w 12182"/>
                                <a:gd name="connsiteY104" fmla="*/ 4626 h 81421"/>
                                <a:gd name="connsiteX105" fmla="*/ 7886 w 12182"/>
                                <a:gd name="connsiteY105" fmla="*/ 8044 h 81421"/>
                                <a:gd name="connsiteX106" fmla="*/ 7886 w 12182"/>
                                <a:gd name="connsiteY106" fmla="*/ 9538 h 81421"/>
                                <a:gd name="connsiteX107" fmla="*/ 7928 w 12182"/>
                                <a:gd name="connsiteY107" fmla="*/ 9876 h 81421"/>
                                <a:gd name="connsiteX108" fmla="*/ 7928 w 12182"/>
                                <a:gd name="connsiteY108" fmla="*/ 8705 h 81421"/>
                                <a:gd name="connsiteX109" fmla="*/ 8013 w 12182"/>
                                <a:gd name="connsiteY109" fmla="*/ 6121 h 81421"/>
                                <a:gd name="connsiteX110" fmla="*/ 8140 w 12182"/>
                                <a:gd name="connsiteY110" fmla="*/ 9043 h 81421"/>
                                <a:gd name="connsiteX111" fmla="*/ 8226 w 12182"/>
                                <a:gd name="connsiteY111" fmla="*/ 5787 h 81421"/>
                                <a:gd name="connsiteX112" fmla="*/ 8226 w 12182"/>
                                <a:gd name="connsiteY112" fmla="*/ 7040 h 81421"/>
                                <a:gd name="connsiteX113" fmla="*/ 8268 w 12182"/>
                                <a:gd name="connsiteY113" fmla="*/ 7458 h 81421"/>
                                <a:gd name="connsiteX114" fmla="*/ 8268 w 12182"/>
                                <a:gd name="connsiteY114" fmla="*/ 10457 h 81421"/>
                                <a:gd name="connsiteX115" fmla="*/ 8353 w 12182"/>
                                <a:gd name="connsiteY115" fmla="*/ 9457 h 81421"/>
                                <a:gd name="connsiteX116" fmla="*/ 8394 w 12182"/>
                                <a:gd name="connsiteY116" fmla="*/ 5787 h 81421"/>
                                <a:gd name="connsiteX117" fmla="*/ 8482 w 12182"/>
                                <a:gd name="connsiteY117" fmla="*/ 6621 h 81421"/>
                                <a:gd name="connsiteX118" fmla="*/ 8568 w 12182"/>
                                <a:gd name="connsiteY118" fmla="*/ 5707 h 81421"/>
                                <a:gd name="connsiteX119" fmla="*/ 8610 w 12182"/>
                                <a:gd name="connsiteY119" fmla="*/ 6287 h 81421"/>
                                <a:gd name="connsiteX120" fmla="*/ 8651 w 12182"/>
                                <a:gd name="connsiteY120" fmla="*/ 5545 h 81421"/>
                                <a:gd name="connsiteX121" fmla="*/ 8693 w 12182"/>
                                <a:gd name="connsiteY121" fmla="*/ 6707 h 81421"/>
                                <a:gd name="connsiteX122" fmla="*/ 8778 w 12182"/>
                                <a:gd name="connsiteY122" fmla="*/ 3541 h 81421"/>
                                <a:gd name="connsiteX123" fmla="*/ 8876 w 12182"/>
                                <a:gd name="connsiteY123" fmla="*/ 8103 h 81421"/>
                                <a:gd name="connsiteX124" fmla="*/ 8908 w 12182"/>
                                <a:gd name="connsiteY124" fmla="*/ 4294 h 81421"/>
                                <a:gd name="connsiteX125" fmla="*/ 8992 w 12182"/>
                                <a:gd name="connsiteY125" fmla="*/ 7292 h 81421"/>
                                <a:gd name="connsiteX126" fmla="*/ 8992 w 12182"/>
                                <a:gd name="connsiteY126" fmla="*/ 9457 h 81421"/>
                                <a:gd name="connsiteX127" fmla="*/ 9036 w 12182"/>
                                <a:gd name="connsiteY127" fmla="*/ 5868 h 81421"/>
                                <a:gd name="connsiteX128" fmla="*/ 9204 w 12182"/>
                                <a:gd name="connsiteY128" fmla="*/ 3455 h 81421"/>
                                <a:gd name="connsiteX129" fmla="*/ 9247 w 12182"/>
                                <a:gd name="connsiteY129" fmla="*/ 9538 h 81421"/>
                                <a:gd name="connsiteX130" fmla="*/ 9333 w 12182"/>
                                <a:gd name="connsiteY130" fmla="*/ 4041 h 81421"/>
                                <a:gd name="connsiteX131" fmla="*/ 9458 w 12182"/>
                                <a:gd name="connsiteY131" fmla="*/ 6958 h 81421"/>
                                <a:gd name="connsiteX132" fmla="*/ 9503 w 12182"/>
                                <a:gd name="connsiteY132" fmla="*/ 4374 h 81421"/>
                                <a:gd name="connsiteX133" fmla="*/ 9503 w 12182"/>
                                <a:gd name="connsiteY133" fmla="*/ 10215 h 81421"/>
                                <a:gd name="connsiteX134" fmla="*/ 9631 w 12182"/>
                                <a:gd name="connsiteY134" fmla="*/ 6121 h 81421"/>
                                <a:gd name="connsiteX135" fmla="*/ 9673 w 12182"/>
                                <a:gd name="connsiteY135" fmla="*/ 7211 h 81421"/>
                                <a:gd name="connsiteX136" fmla="*/ 9715 w 12182"/>
                                <a:gd name="connsiteY136" fmla="*/ 10038 h 81421"/>
                                <a:gd name="connsiteX137" fmla="*/ 9800 w 12182"/>
                                <a:gd name="connsiteY137" fmla="*/ 4374 h 81421"/>
                                <a:gd name="connsiteX138" fmla="*/ 9885 w 12182"/>
                                <a:gd name="connsiteY138" fmla="*/ 5868 h 81421"/>
                                <a:gd name="connsiteX139" fmla="*/ 10099 w 12182"/>
                                <a:gd name="connsiteY139" fmla="*/ 9796 h 81421"/>
                                <a:gd name="connsiteX140" fmla="*/ 10183 w 12182"/>
                                <a:gd name="connsiteY140" fmla="*/ 7458 h 81421"/>
                                <a:gd name="connsiteX141" fmla="*/ 10312 w 12182"/>
                                <a:gd name="connsiteY141" fmla="*/ 4455 h 81421"/>
                                <a:gd name="connsiteX142" fmla="*/ 10354 w 12182"/>
                                <a:gd name="connsiteY142" fmla="*/ 7535 h 81421"/>
                                <a:gd name="connsiteX143" fmla="*/ 10396 w 12182"/>
                                <a:gd name="connsiteY143" fmla="*/ 8372 h 81421"/>
                                <a:gd name="connsiteX144" fmla="*/ 10396 w 12182"/>
                                <a:gd name="connsiteY144" fmla="*/ 8705 h 81421"/>
                                <a:gd name="connsiteX145" fmla="*/ 10524 w 12182"/>
                                <a:gd name="connsiteY145" fmla="*/ 6707 h 81421"/>
                                <a:gd name="connsiteX146" fmla="*/ 10609 w 12182"/>
                                <a:gd name="connsiteY146" fmla="*/ 8372 h 81421"/>
                                <a:gd name="connsiteX147" fmla="*/ 10650 w 12182"/>
                                <a:gd name="connsiteY147" fmla="*/ 8044 h 81421"/>
                                <a:gd name="connsiteX148" fmla="*/ 10650 w 12182"/>
                                <a:gd name="connsiteY148" fmla="*/ 5545 h 81421"/>
                                <a:gd name="connsiteX149" fmla="*/ 10778 w 12182"/>
                                <a:gd name="connsiteY149" fmla="*/ 9624 h 81421"/>
                                <a:gd name="connsiteX150" fmla="*/ 10778 w 12182"/>
                                <a:gd name="connsiteY150" fmla="*/ 7535 h 81421"/>
                                <a:gd name="connsiteX151" fmla="*/ 10864 w 12182"/>
                                <a:gd name="connsiteY151" fmla="*/ 8125 h 81421"/>
                                <a:gd name="connsiteX152" fmla="*/ 10948 w 12182"/>
                                <a:gd name="connsiteY152" fmla="*/ 9043 h 81421"/>
                                <a:gd name="connsiteX153" fmla="*/ 11078 w 12182"/>
                                <a:gd name="connsiteY153" fmla="*/ 5868 h 81421"/>
                                <a:gd name="connsiteX154" fmla="*/ 11078 w 12182"/>
                                <a:gd name="connsiteY154" fmla="*/ 7872 h 81421"/>
                                <a:gd name="connsiteX155" fmla="*/ 11247 w 12182"/>
                                <a:gd name="connsiteY155" fmla="*/ 6459 h 81421"/>
                                <a:gd name="connsiteX156" fmla="*/ 12182 w 12182"/>
                                <a:gd name="connsiteY156"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30 w 12182"/>
                                <a:gd name="connsiteY7" fmla="*/ 10457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38 w 12182"/>
                                <a:gd name="connsiteY69" fmla="*/ 2737 h 81421"/>
                                <a:gd name="connsiteX70" fmla="*/ 6057 w 12182"/>
                                <a:gd name="connsiteY70" fmla="*/ 9286 h 81421"/>
                                <a:gd name="connsiteX71" fmla="*/ 6143 w 12182"/>
                                <a:gd name="connsiteY71" fmla="*/ 6958 h 81421"/>
                                <a:gd name="connsiteX72" fmla="*/ 6268 w 12182"/>
                                <a:gd name="connsiteY72" fmla="*/ 8372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38 w 12182"/>
                                <a:gd name="connsiteY69" fmla="*/ 2737 h 81421"/>
                                <a:gd name="connsiteX70" fmla="*/ 6057 w 12182"/>
                                <a:gd name="connsiteY70" fmla="*/ 9286 h 81421"/>
                                <a:gd name="connsiteX71" fmla="*/ 6143 w 12182"/>
                                <a:gd name="connsiteY71" fmla="*/ 6958 h 81421"/>
                                <a:gd name="connsiteX72" fmla="*/ 6268 w 12182"/>
                                <a:gd name="connsiteY72" fmla="*/ 8372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57 w 12182"/>
                                <a:gd name="connsiteY70" fmla="*/ 9286 h 81421"/>
                                <a:gd name="connsiteX71" fmla="*/ 6143 w 12182"/>
                                <a:gd name="connsiteY71" fmla="*/ 6958 h 81421"/>
                                <a:gd name="connsiteX72" fmla="*/ 6268 w 12182"/>
                                <a:gd name="connsiteY72" fmla="*/ 8372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57 w 12182"/>
                                <a:gd name="connsiteY70" fmla="*/ 9286 h 81421"/>
                                <a:gd name="connsiteX71" fmla="*/ 6143 w 12182"/>
                                <a:gd name="connsiteY71" fmla="*/ 6958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57 w 12182"/>
                                <a:gd name="connsiteY70" fmla="*/ 9286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43 w 12182"/>
                                <a:gd name="connsiteY67" fmla="*/ 5459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00 w 12182"/>
                                <a:gd name="connsiteY66" fmla="*/ 9876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15 w 12182"/>
                                <a:gd name="connsiteY65" fmla="*/ 9538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588 w 12182"/>
                                <a:gd name="connsiteY64" fmla="*/ 7292 h 81421"/>
                                <a:gd name="connsiteX65" fmla="*/ 5709 w 12182"/>
                                <a:gd name="connsiteY65" fmla="*/ 6806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643 w 12182"/>
                                <a:gd name="connsiteY64" fmla="*/ 461 h 81421"/>
                                <a:gd name="connsiteX65" fmla="*/ 5709 w 12182"/>
                                <a:gd name="connsiteY65" fmla="*/ 6806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81421 h 81421"/>
                                <a:gd name="connsiteX1" fmla="*/ 1270 w 12182"/>
                                <a:gd name="connsiteY1" fmla="*/ 5314 h 81421"/>
                                <a:gd name="connsiteX2" fmla="*/ 1377 w 12182"/>
                                <a:gd name="connsiteY2" fmla="*/ 10710 h 81421"/>
                                <a:gd name="connsiteX3" fmla="*/ 1377 w 12182"/>
                                <a:gd name="connsiteY3" fmla="*/ 9457 h 81421"/>
                                <a:gd name="connsiteX4" fmla="*/ 1461 w 12182"/>
                                <a:gd name="connsiteY4" fmla="*/ 6878 h 81421"/>
                                <a:gd name="connsiteX5" fmla="*/ 1502 w 12182"/>
                                <a:gd name="connsiteY5" fmla="*/ 9205 h 81421"/>
                                <a:gd name="connsiteX6" fmla="*/ 1587 w 12182"/>
                                <a:gd name="connsiteY6" fmla="*/ 10457 h 81421"/>
                                <a:gd name="connsiteX7" fmla="*/ 1606 w 12182"/>
                                <a:gd name="connsiteY7" fmla="*/ 1725 h 81421"/>
                                <a:gd name="connsiteX8" fmla="*/ 1717 w 12182"/>
                                <a:gd name="connsiteY8" fmla="*/ 7535 h 81421"/>
                                <a:gd name="connsiteX9" fmla="*/ 1844 w 12182"/>
                                <a:gd name="connsiteY9" fmla="*/ 6378 h 81421"/>
                                <a:gd name="connsiteX10" fmla="*/ 1929 w 12182"/>
                                <a:gd name="connsiteY10" fmla="*/ 9876 h 81421"/>
                                <a:gd name="connsiteX11" fmla="*/ 2056 w 12182"/>
                                <a:gd name="connsiteY11" fmla="*/ 4707 h 81421"/>
                                <a:gd name="connsiteX12" fmla="*/ 2056 w 12182"/>
                                <a:gd name="connsiteY12" fmla="*/ 9043 h 81421"/>
                                <a:gd name="connsiteX13" fmla="*/ 2226 w 12182"/>
                                <a:gd name="connsiteY13" fmla="*/ 7535 h 81421"/>
                                <a:gd name="connsiteX14" fmla="*/ 2226 w 12182"/>
                                <a:gd name="connsiteY14" fmla="*/ 11290 h 81421"/>
                                <a:gd name="connsiteX15" fmla="*/ 2354 w 12182"/>
                                <a:gd name="connsiteY15" fmla="*/ 9286 h 81421"/>
                                <a:gd name="connsiteX16" fmla="*/ 2402 w 12182"/>
                                <a:gd name="connsiteY16" fmla="*/ 6196 h 81421"/>
                                <a:gd name="connsiteX17" fmla="*/ 2525 w 12182"/>
                                <a:gd name="connsiteY17" fmla="*/ 9876 h 81421"/>
                                <a:gd name="connsiteX18" fmla="*/ 2566 w 12182"/>
                                <a:gd name="connsiteY18" fmla="*/ 11789 h 81421"/>
                                <a:gd name="connsiteX19" fmla="*/ 2652 w 12182"/>
                                <a:gd name="connsiteY19" fmla="*/ 6121 h 81421"/>
                                <a:gd name="connsiteX20" fmla="*/ 2738 w 12182"/>
                                <a:gd name="connsiteY20" fmla="*/ 9043 h 81421"/>
                                <a:gd name="connsiteX21" fmla="*/ 2802 w 12182"/>
                                <a:gd name="connsiteY21" fmla="*/ 0 h 81421"/>
                                <a:gd name="connsiteX22" fmla="*/ 2907 w 12182"/>
                                <a:gd name="connsiteY22" fmla="*/ 9876 h 81421"/>
                                <a:gd name="connsiteX23" fmla="*/ 3035 w 12182"/>
                                <a:gd name="connsiteY23" fmla="*/ 6707 h 81421"/>
                                <a:gd name="connsiteX24" fmla="*/ 3120 w 12182"/>
                                <a:gd name="connsiteY24" fmla="*/ 5787 h 81421"/>
                                <a:gd name="connsiteX25" fmla="*/ 3120 w 12182"/>
                                <a:gd name="connsiteY25" fmla="*/ 5287 h 81421"/>
                                <a:gd name="connsiteX26" fmla="*/ 3205 w 12182"/>
                                <a:gd name="connsiteY26" fmla="*/ 10457 h 81421"/>
                                <a:gd name="connsiteX27" fmla="*/ 3247 w 12182"/>
                                <a:gd name="connsiteY27" fmla="*/ 9876 h 81421"/>
                                <a:gd name="connsiteX28" fmla="*/ 3331 w 12182"/>
                                <a:gd name="connsiteY28" fmla="*/ 9286 h 81421"/>
                                <a:gd name="connsiteX29" fmla="*/ 3374 w 12182"/>
                                <a:gd name="connsiteY29" fmla="*/ 3202 h 81421"/>
                                <a:gd name="connsiteX30" fmla="*/ 3374 w 12182"/>
                                <a:gd name="connsiteY30" fmla="*/ 8372 h 81421"/>
                                <a:gd name="connsiteX31" fmla="*/ 3419 w 12182"/>
                                <a:gd name="connsiteY31" fmla="*/ 11290 h 81421"/>
                                <a:gd name="connsiteX32" fmla="*/ 3595 w 12182"/>
                                <a:gd name="connsiteY32" fmla="*/ 5964 h 81421"/>
                                <a:gd name="connsiteX33" fmla="*/ 3631 w 12182"/>
                                <a:gd name="connsiteY33" fmla="*/ 10038 h 81421"/>
                                <a:gd name="connsiteX34" fmla="*/ 3631 w 12182"/>
                                <a:gd name="connsiteY34" fmla="*/ 10629 h 81421"/>
                                <a:gd name="connsiteX35" fmla="*/ 3673 w 12182"/>
                                <a:gd name="connsiteY35" fmla="*/ 10376 h 81421"/>
                                <a:gd name="connsiteX36" fmla="*/ 3760 w 12182"/>
                                <a:gd name="connsiteY36" fmla="*/ 8872 h 81421"/>
                                <a:gd name="connsiteX37" fmla="*/ 3843 w 12182"/>
                                <a:gd name="connsiteY37" fmla="*/ 6459 h 81421"/>
                                <a:gd name="connsiteX38" fmla="*/ 3885 w 12182"/>
                                <a:gd name="connsiteY38" fmla="*/ 8044 h 81421"/>
                                <a:gd name="connsiteX39" fmla="*/ 3971 w 12182"/>
                                <a:gd name="connsiteY39" fmla="*/ 9043 h 81421"/>
                                <a:gd name="connsiteX40" fmla="*/ 3971 w 12182"/>
                                <a:gd name="connsiteY40" fmla="*/ 9876 h 81421"/>
                                <a:gd name="connsiteX41" fmla="*/ 4013 w 12182"/>
                                <a:gd name="connsiteY41" fmla="*/ 9043 h 81421"/>
                                <a:gd name="connsiteX42" fmla="*/ 4054 w 12182"/>
                                <a:gd name="connsiteY42" fmla="*/ 8044 h 81421"/>
                                <a:gd name="connsiteX43" fmla="*/ 4099 w 12182"/>
                                <a:gd name="connsiteY43" fmla="*/ 6707 h 81421"/>
                                <a:gd name="connsiteX44" fmla="*/ 4099 w 12182"/>
                                <a:gd name="connsiteY44" fmla="*/ 6459 h 81421"/>
                                <a:gd name="connsiteX45" fmla="*/ 4269 w 12182"/>
                                <a:gd name="connsiteY45" fmla="*/ 10876 h 81421"/>
                                <a:gd name="connsiteX46" fmla="*/ 4395 w 12182"/>
                                <a:gd name="connsiteY46" fmla="*/ 4374 h 81421"/>
                                <a:gd name="connsiteX47" fmla="*/ 4499 w 12182"/>
                                <a:gd name="connsiteY47" fmla="*/ 10590 h 81421"/>
                                <a:gd name="connsiteX48" fmla="*/ 4567 w 12182"/>
                                <a:gd name="connsiteY48" fmla="*/ 4041 h 81421"/>
                                <a:gd name="connsiteX49" fmla="*/ 4667 w 12182"/>
                                <a:gd name="connsiteY49" fmla="*/ 9138 h 81421"/>
                                <a:gd name="connsiteX50" fmla="*/ 4737 w 12182"/>
                                <a:gd name="connsiteY50" fmla="*/ 7625 h 81421"/>
                                <a:gd name="connsiteX51" fmla="*/ 4864 w 12182"/>
                                <a:gd name="connsiteY51" fmla="*/ 6287 h 81421"/>
                                <a:gd name="connsiteX52" fmla="*/ 4906 w 12182"/>
                                <a:gd name="connsiteY52" fmla="*/ 9457 h 81421"/>
                                <a:gd name="connsiteX53" fmla="*/ 4992 w 12182"/>
                                <a:gd name="connsiteY53" fmla="*/ 8044 h 81421"/>
                                <a:gd name="connsiteX54" fmla="*/ 4992 w 12182"/>
                                <a:gd name="connsiteY54" fmla="*/ 11870 h 81421"/>
                                <a:gd name="connsiteX55" fmla="*/ 5076 w 12182"/>
                                <a:gd name="connsiteY55" fmla="*/ 10629 h 81421"/>
                                <a:gd name="connsiteX56" fmla="*/ 5162 w 12182"/>
                                <a:gd name="connsiteY56" fmla="*/ 8453 h 81421"/>
                                <a:gd name="connsiteX57" fmla="*/ 5162 w 12182"/>
                                <a:gd name="connsiteY57" fmla="*/ 6621 h 81421"/>
                                <a:gd name="connsiteX58" fmla="*/ 5162 w 12182"/>
                                <a:gd name="connsiteY58" fmla="*/ 5545 h 81421"/>
                                <a:gd name="connsiteX59" fmla="*/ 5205 w 12182"/>
                                <a:gd name="connsiteY59" fmla="*/ 6121 h 81421"/>
                                <a:gd name="connsiteX60" fmla="*/ 5205 w 12182"/>
                                <a:gd name="connsiteY60" fmla="*/ 6958 h 81421"/>
                                <a:gd name="connsiteX61" fmla="*/ 5331 w 12182"/>
                                <a:gd name="connsiteY61" fmla="*/ 10629 h 81421"/>
                                <a:gd name="connsiteX62" fmla="*/ 5374 w 12182"/>
                                <a:gd name="connsiteY62" fmla="*/ 10876 h 81421"/>
                                <a:gd name="connsiteX63" fmla="*/ 5545 w 12182"/>
                                <a:gd name="connsiteY63" fmla="*/ 8125 h 81421"/>
                                <a:gd name="connsiteX64" fmla="*/ 5661 w 12182"/>
                                <a:gd name="connsiteY64" fmla="*/ 3193 h 81421"/>
                                <a:gd name="connsiteX65" fmla="*/ 5709 w 12182"/>
                                <a:gd name="connsiteY65" fmla="*/ 6806 h 81421"/>
                                <a:gd name="connsiteX66" fmla="*/ 5812 w 12182"/>
                                <a:gd name="connsiteY66" fmla="*/ 13519 h 81421"/>
                                <a:gd name="connsiteX67" fmla="*/ 5868 w 12182"/>
                                <a:gd name="connsiteY67" fmla="*/ 3637 h 81421"/>
                                <a:gd name="connsiteX68" fmla="*/ 5971 w 12182"/>
                                <a:gd name="connsiteY68" fmla="*/ 8372 h 81421"/>
                                <a:gd name="connsiteX69" fmla="*/ 6013 w 12182"/>
                                <a:gd name="connsiteY69" fmla="*/ 460 h 81421"/>
                                <a:gd name="connsiteX70" fmla="*/ 6075 w 12182"/>
                                <a:gd name="connsiteY70" fmla="*/ 7465 h 81421"/>
                                <a:gd name="connsiteX71" fmla="*/ 6155 w 12182"/>
                                <a:gd name="connsiteY71" fmla="*/ 9235 h 81421"/>
                                <a:gd name="connsiteX72" fmla="*/ 6268 w 12182"/>
                                <a:gd name="connsiteY72" fmla="*/ 3363 h 81421"/>
                                <a:gd name="connsiteX73" fmla="*/ 6383 w 12182"/>
                                <a:gd name="connsiteY73" fmla="*/ 12316 h 81421"/>
                                <a:gd name="connsiteX74" fmla="*/ 6438 w 12182"/>
                                <a:gd name="connsiteY74" fmla="*/ 5045 h 81421"/>
                                <a:gd name="connsiteX75" fmla="*/ 6481 w 12182"/>
                                <a:gd name="connsiteY75" fmla="*/ 8453 h 81421"/>
                                <a:gd name="connsiteX76" fmla="*/ 6524 w 12182"/>
                                <a:gd name="connsiteY76" fmla="*/ 7211 h 81421"/>
                                <a:gd name="connsiteX77" fmla="*/ 6610 w 12182"/>
                                <a:gd name="connsiteY77" fmla="*/ 5459 h 81421"/>
                                <a:gd name="connsiteX78" fmla="*/ 6651 w 12182"/>
                                <a:gd name="connsiteY78" fmla="*/ 6958 h 81421"/>
                                <a:gd name="connsiteX79" fmla="*/ 6838 w 12182"/>
                                <a:gd name="connsiteY79" fmla="*/ 10404 h 81421"/>
                                <a:gd name="connsiteX80" fmla="*/ 6821 w 12182"/>
                                <a:gd name="connsiteY80" fmla="*/ 7211 h 81421"/>
                                <a:gd name="connsiteX81" fmla="*/ 6864 w 12182"/>
                                <a:gd name="connsiteY81" fmla="*/ 5787 h 81421"/>
                                <a:gd name="connsiteX82" fmla="*/ 6864 w 12182"/>
                                <a:gd name="connsiteY82" fmla="*/ 6378 h 81421"/>
                                <a:gd name="connsiteX83" fmla="*/ 6864 w 12182"/>
                                <a:gd name="connsiteY83" fmla="*/ 7211 h 81421"/>
                                <a:gd name="connsiteX84" fmla="*/ 6907 w 12182"/>
                                <a:gd name="connsiteY84" fmla="*/ 6878 h 81421"/>
                                <a:gd name="connsiteX85" fmla="*/ 6951 w 12182"/>
                                <a:gd name="connsiteY85" fmla="*/ 5707 h 81421"/>
                                <a:gd name="connsiteX86" fmla="*/ 7077 w 12182"/>
                                <a:gd name="connsiteY86" fmla="*/ 7792 h 81421"/>
                                <a:gd name="connsiteX87" fmla="*/ 7077 w 12182"/>
                                <a:gd name="connsiteY87" fmla="*/ 8292 h 81421"/>
                                <a:gd name="connsiteX88" fmla="*/ 7077 w 12182"/>
                                <a:gd name="connsiteY88" fmla="*/ 7872 h 81421"/>
                                <a:gd name="connsiteX89" fmla="*/ 7119 w 12182"/>
                                <a:gd name="connsiteY89" fmla="*/ 6621 h 81421"/>
                                <a:gd name="connsiteX90" fmla="*/ 7163 w 12182"/>
                                <a:gd name="connsiteY90" fmla="*/ 5287 h 81421"/>
                                <a:gd name="connsiteX91" fmla="*/ 7247 w 12182"/>
                                <a:gd name="connsiteY91" fmla="*/ 8625 h 81421"/>
                                <a:gd name="connsiteX92" fmla="*/ 7290 w 12182"/>
                                <a:gd name="connsiteY92" fmla="*/ 7292 h 81421"/>
                                <a:gd name="connsiteX93" fmla="*/ 7290 w 12182"/>
                                <a:gd name="connsiteY93" fmla="*/ 4626 h 81421"/>
                                <a:gd name="connsiteX94" fmla="*/ 7332 w 12182"/>
                                <a:gd name="connsiteY94" fmla="*/ 6878 h 81421"/>
                                <a:gd name="connsiteX95" fmla="*/ 7374 w 12182"/>
                                <a:gd name="connsiteY95" fmla="*/ 5045 h 81421"/>
                                <a:gd name="connsiteX96" fmla="*/ 7374 w 12182"/>
                                <a:gd name="connsiteY96" fmla="*/ 9276 h 81421"/>
                                <a:gd name="connsiteX97" fmla="*/ 7502 w 12182"/>
                                <a:gd name="connsiteY97" fmla="*/ 2460 h 81421"/>
                                <a:gd name="connsiteX98" fmla="*/ 7546 w 12182"/>
                                <a:gd name="connsiteY98" fmla="*/ 10629 h 81421"/>
                                <a:gd name="connsiteX99" fmla="*/ 7588 w 12182"/>
                                <a:gd name="connsiteY99" fmla="*/ 7040 h 81421"/>
                                <a:gd name="connsiteX100" fmla="*/ 7674 w 12182"/>
                                <a:gd name="connsiteY100" fmla="*/ 10124 h 81421"/>
                                <a:gd name="connsiteX101" fmla="*/ 7717 w 12182"/>
                                <a:gd name="connsiteY101" fmla="*/ 5787 h 81421"/>
                                <a:gd name="connsiteX102" fmla="*/ 7757 w 12182"/>
                                <a:gd name="connsiteY102" fmla="*/ 8625 h 81421"/>
                                <a:gd name="connsiteX103" fmla="*/ 7800 w 12182"/>
                                <a:gd name="connsiteY103" fmla="*/ 4626 h 81421"/>
                                <a:gd name="connsiteX104" fmla="*/ 7886 w 12182"/>
                                <a:gd name="connsiteY104" fmla="*/ 8044 h 81421"/>
                                <a:gd name="connsiteX105" fmla="*/ 7886 w 12182"/>
                                <a:gd name="connsiteY105" fmla="*/ 9538 h 81421"/>
                                <a:gd name="connsiteX106" fmla="*/ 7928 w 12182"/>
                                <a:gd name="connsiteY106" fmla="*/ 9876 h 81421"/>
                                <a:gd name="connsiteX107" fmla="*/ 7928 w 12182"/>
                                <a:gd name="connsiteY107" fmla="*/ 8705 h 81421"/>
                                <a:gd name="connsiteX108" fmla="*/ 8013 w 12182"/>
                                <a:gd name="connsiteY108" fmla="*/ 6121 h 81421"/>
                                <a:gd name="connsiteX109" fmla="*/ 8140 w 12182"/>
                                <a:gd name="connsiteY109" fmla="*/ 9043 h 81421"/>
                                <a:gd name="connsiteX110" fmla="*/ 8226 w 12182"/>
                                <a:gd name="connsiteY110" fmla="*/ 5787 h 81421"/>
                                <a:gd name="connsiteX111" fmla="*/ 8226 w 12182"/>
                                <a:gd name="connsiteY111" fmla="*/ 7040 h 81421"/>
                                <a:gd name="connsiteX112" fmla="*/ 8268 w 12182"/>
                                <a:gd name="connsiteY112" fmla="*/ 7458 h 81421"/>
                                <a:gd name="connsiteX113" fmla="*/ 8268 w 12182"/>
                                <a:gd name="connsiteY113" fmla="*/ 10457 h 81421"/>
                                <a:gd name="connsiteX114" fmla="*/ 8353 w 12182"/>
                                <a:gd name="connsiteY114" fmla="*/ 9457 h 81421"/>
                                <a:gd name="connsiteX115" fmla="*/ 8394 w 12182"/>
                                <a:gd name="connsiteY115" fmla="*/ 5787 h 81421"/>
                                <a:gd name="connsiteX116" fmla="*/ 8482 w 12182"/>
                                <a:gd name="connsiteY116" fmla="*/ 6621 h 81421"/>
                                <a:gd name="connsiteX117" fmla="*/ 8568 w 12182"/>
                                <a:gd name="connsiteY117" fmla="*/ 5707 h 81421"/>
                                <a:gd name="connsiteX118" fmla="*/ 8610 w 12182"/>
                                <a:gd name="connsiteY118" fmla="*/ 6287 h 81421"/>
                                <a:gd name="connsiteX119" fmla="*/ 8651 w 12182"/>
                                <a:gd name="connsiteY119" fmla="*/ 5545 h 81421"/>
                                <a:gd name="connsiteX120" fmla="*/ 8693 w 12182"/>
                                <a:gd name="connsiteY120" fmla="*/ 6707 h 81421"/>
                                <a:gd name="connsiteX121" fmla="*/ 8778 w 12182"/>
                                <a:gd name="connsiteY121" fmla="*/ 3541 h 81421"/>
                                <a:gd name="connsiteX122" fmla="*/ 8876 w 12182"/>
                                <a:gd name="connsiteY122" fmla="*/ 8103 h 81421"/>
                                <a:gd name="connsiteX123" fmla="*/ 8908 w 12182"/>
                                <a:gd name="connsiteY123" fmla="*/ 4294 h 81421"/>
                                <a:gd name="connsiteX124" fmla="*/ 8992 w 12182"/>
                                <a:gd name="connsiteY124" fmla="*/ 7292 h 81421"/>
                                <a:gd name="connsiteX125" fmla="*/ 8992 w 12182"/>
                                <a:gd name="connsiteY125" fmla="*/ 9457 h 81421"/>
                                <a:gd name="connsiteX126" fmla="*/ 9036 w 12182"/>
                                <a:gd name="connsiteY126" fmla="*/ 5868 h 81421"/>
                                <a:gd name="connsiteX127" fmla="*/ 9204 w 12182"/>
                                <a:gd name="connsiteY127" fmla="*/ 3455 h 81421"/>
                                <a:gd name="connsiteX128" fmla="*/ 9247 w 12182"/>
                                <a:gd name="connsiteY128" fmla="*/ 9538 h 81421"/>
                                <a:gd name="connsiteX129" fmla="*/ 9333 w 12182"/>
                                <a:gd name="connsiteY129" fmla="*/ 4041 h 81421"/>
                                <a:gd name="connsiteX130" fmla="*/ 9458 w 12182"/>
                                <a:gd name="connsiteY130" fmla="*/ 6958 h 81421"/>
                                <a:gd name="connsiteX131" fmla="*/ 9503 w 12182"/>
                                <a:gd name="connsiteY131" fmla="*/ 4374 h 81421"/>
                                <a:gd name="connsiteX132" fmla="*/ 9503 w 12182"/>
                                <a:gd name="connsiteY132" fmla="*/ 10215 h 81421"/>
                                <a:gd name="connsiteX133" fmla="*/ 9631 w 12182"/>
                                <a:gd name="connsiteY133" fmla="*/ 6121 h 81421"/>
                                <a:gd name="connsiteX134" fmla="*/ 9673 w 12182"/>
                                <a:gd name="connsiteY134" fmla="*/ 7211 h 81421"/>
                                <a:gd name="connsiteX135" fmla="*/ 9715 w 12182"/>
                                <a:gd name="connsiteY135" fmla="*/ 10038 h 81421"/>
                                <a:gd name="connsiteX136" fmla="*/ 9800 w 12182"/>
                                <a:gd name="connsiteY136" fmla="*/ 4374 h 81421"/>
                                <a:gd name="connsiteX137" fmla="*/ 9885 w 12182"/>
                                <a:gd name="connsiteY137" fmla="*/ 5868 h 81421"/>
                                <a:gd name="connsiteX138" fmla="*/ 10099 w 12182"/>
                                <a:gd name="connsiteY138" fmla="*/ 9796 h 81421"/>
                                <a:gd name="connsiteX139" fmla="*/ 10183 w 12182"/>
                                <a:gd name="connsiteY139" fmla="*/ 7458 h 81421"/>
                                <a:gd name="connsiteX140" fmla="*/ 10312 w 12182"/>
                                <a:gd name="connsiteY140" fmla="*/ 4455 h 81421"/>
                                <a:gd name="connsiteX141" fmla="*/ 10354 w 12182"/>
                                <a:gd name="connsiteY141" fmla="*/ 7535 h 81421"/>
                                <a:gd name="connsiteX142" fmla="*/ 10396 w 12182"/>
                                <a:gd name="connsiteY142" fmla="*/ 8372 h 81421"/>
                                <a:gd name="connsiteX143" fmla="*/ 10396 w 12182"/>
                                <a:gd name="connsiteY143" fmla="*/ 8705 h 81421"/>
                                <a:gd name="connsiteX144" fmla="*/ 10524 w 12182"/>
                                <a:gd name="connsiteY144" fmla="*/ 6707 h 81421"/>
                                <a:gd name="connsiteX145" fmla="*/ 10609 w 12182"/>
                                <a:gd name="connsiteY145" fmla="*/ 8372 h 81421"/>
                                <a:gd name="connsiteX146" fmla="*/ 10650 w 12182"/>
                                <a:gd name="connsiteY146" fmla="*/ 8044 h 81421"/>
                                <a:gd name="connsiteX147" fmla="*/ 10650 w 12182"/>
                                <a:gd name="connsiteY147" fmla="*/ 5545 h 81421"/>
                                <a:gd name="connsiteX148" fmla="*/ 10778 w 12182"/>
                                <a:gd name="connsiteY148" fmla="*/ 9624 h 81421"/>
                                <a:gd name="connsiteX149" fmla="*/ 10778 w 12182"/>
                                <a:gd name="connsiteY149" fmla="*/ 7535 h 81421"/>
                                <a:gd name="connsiteX150" fmla="*/ 10864 w 12182"/>
                                <a:gd name="connsiteY150" fmla="*/ 8125 h 81421"/>
                                <a:gd name="connsiteX151" fmla="*/ 10948 w 12182"/>
                                <a:gd name="connsiteY151" fmla="*/ 9043 h 81421"/>
                                <a:gd name="connsiteX152" fmla="*/ 11078 w 12182"/>
                                <a:gd name="connsiteY152" fmla="*/ 5868 h 81421"/>
                                <a:gd name="connsiteX153" fmla="*/ 11078 w 12182"/>
                                <a:gd name="connsiteY153" fmla="*/ 7872 h 81421"/>
                                <a:gd name="connsiteX154" fmla="*/ 11247 w 12182"/>
                                <a:gd name="connsiteY154" fmla="*/ 6459 h 81421"/>
                                <a:gd name="connsiteX155" fmla="*/ 12182 w 12182"/>
                                <a:gd name="connsiteY155" fmla="*/ 80421 h 81421"/>
                                <a:gd name="connsiteX0" fmla="*/ 0 w 12182"/>
                                <a:gd name="connsiteY0" fmla="*/ 100542 h 100542"/>
                                <a:gd name="connsiteX1" fmla="*/ 1270 w 12182"/>
                                <a:gd name="connsiteY1" fmla="*/ 24435 h 100542"/>
                                <a:gd name="connsiteX2" fmla="*/ 1377 w 12182"/>
                                <a:gd name="connsiteY2" fmla="*/ 29831 h 100542"/>
                                <a:gd name="connsiteX3" fmla="*/ 1377 w 12182"/>
                                <a:gd name="connsiteY3" fmla="*/ 28578 h 100542"/>
                                <a:gd name="connsiteX4" fmla="*/ 1461 w 12182"/>
                                <a:gd name="connsiteY4" fmla="*/ 25999 h 100542"/>
                                <a:gd name="connsiteX5" fmla="*/ 1502 w 12182"/>
                                <a:gd name="connsiteY5" fmla="*/ 28326 h 100542"/>
                                <a:gd name="connsiteX6" fmla="*/ 1587 w 12182"/>
                                <a:gd name="connsiteY6" fmla="*/ 29578 h 100542"/>
                                <a:gd name="connsiteX7" fmla="*/ 1606 w 12182"/>
                                <a:gd name="connsiteY7" fmla="*/ 20846 h 100542"/>
                                <a:gd name="connsiteX8" fmla="*/ 1717 w 12182"/>
                                <a:gd name="connsiteY8" fmla="*/ 26656 h 100542"/>
                                <a:gd name="connsiteX9" fmla="*/ 1844 w 12182"/>
                                <a:gd name="connsiteY9" fmla="*/ 25499 h 100542"/>
                                <a:gd name="connsiteX10" fmla="*/ 1929 w 12182"/>
                                <a:gd name="connsiteY10" fmla="*/ 28997 h 100542"/>
                                <a:gd name="connsiteX11" fmla="*/ 2056 w 12182"/>
                                <a:gd name="connsiteY11" fmla="*/ 23828 h 100542"/>
                                <a:gd name="connsiteX12" fmla="*/ 2056 w 12182"/>
                                <a:gd name="connsiteY12" fmla="*/ 28164 h 100542"/>
                                <a:gd name="connsiteX13" fmla="*/ 2226 w 12182"/>
                                <a:gd name="connsiteY13" fmla="*/ 26656 h 100542"/>
                                <a:gd name="connsiteX14" fmla="*/ 2226 w 12182"/>
                                <a:gd name="connsiteY14" fmla="*/ 30411 h 100542"/>
                                <a:gd name="connsiteX15" fmla="*/ 2354 w 12182"/>
                                <a:gd name="connsiteY15" fmla="*/ 28407 h 100542"/>
                                <a:gd name="connsiteX16" fmla="*/ 2402 w 12182"/>
                                <a:gd name="connsiteY16" fmla="*/ 25317 h 100542"/>
                                <a:gd name="connsiteX17" fmla="*/ 2525 w 12182"/>
                                <a:gd name="connsiteY17" fmla="*/ 28997 h 100542"/>
                                <a:gd name="connsiteX18" fmla="*/ 2566 w 12182"/>
                                <a:gd name="connsiteY18" fmla="*/ 30910 h 100542"/>
                                <a:gd name="connsiteX19" fmla="*/ 2652 w 12182"/>
                                <a:gd name="connsiteY19" fmla="*/ 25242 h 100542"/>
                                <a:gd name="connsiteX20" fmla="*/ 2738 w 12182"/>
                                <a:gd name="connsiteY20" fmla="*/ 28164 h 100542"/>
                                <a:gd name="connsiteX21" fmla="*/ 2802 w 12182"/>
                                <a:gd name="connsiteY21" fmla="*/ 19121 h 100542"/>
                                <a:gd name="connsiteX22" fmla="*/ 2907 w 12182"/>
                                <a:gd name="connsiteY22" fmla="*/ 28997 h 100542"/>
                                <a:gd name="connsiteX23" fmla="*/ 3035 w 12182"/>
                                <a:gd name="connsiteY23" fmla="*/ 25828 h 100542"/>
                                <a:gd name="connsiteX24" fmla="*/ 3120 w 12182"/>
                                <a:gd name="connsiteY24" fmla="*/ 24908 h 100542"/>
                                <a:gd name="connsiteX25" fmla="*/ 3120 w 12182"/>
                                <a:gd name="connsiteY25" fmla="*/ 24408 h 100542"/>
                                <a:gd name="connsiteX26" fmla="*/ 3205 w 12182"/>
                                <a:gd name="connsiteY26" fmla="*/ 29578 h 100542"/>
                                <a:gd name="connsiteX27" fmla="*/ 3247 w 12182"/>
                                <a:gd name="connsiteY27" fmla="*/ 28997 h 100542"/>
                                <a:gd name="connsiteX28" fmla="*/ 3331 w 12182"/>
                                <a:gd name="connsiteY28" fmla="*/ 28407 h 100542"/>
                                <a:gd name="connsiteX29" fmla="*/ 3374 w 12182"/>
                                <a:gd name="connsiteY29" fmla="*/ 22323 h 100542"/>
                                <a:gd name="connsiteX30" fmla="*/ 3374 w 12182"/>
                                <a:gd name="connsiteY30" fmla="*/ 27493 h 100542"/>
                                <a:gd name="connsiteX31" fmla="*/ 3419 w 12182"/>
                                <a:gd name="connsiteY31" fmla="*/ 30411 h 100542"/>
                                <a:gd name="connsiteX32" fmla="*/ 3595 w 12182"/>
                                <a:gd name="connsiteY32" fmla="*/ 25085 h 100542"/>
                                <a:gd name="connsiteX33" fmla="*/ 3631 w 12182"/>
                                <a:gd name="connsiteY33" fmla="*/ 29159 h 100542"/>
                                <a:gd name="connsiteX34" fmla="*/ 3631 w 12182"/>
                                <a:gd name="connsiteY34" fmla="*/ 29750 h 100542"/>
                                <a:gd name="connsiteX35" fmla="*/ 3673 w 12182"/>
                                <a:gd name="connsiteY35" fmla="*/ 29497 h 100542"/>
                                <a:gd name="connsiteX36" fmla="*/ 3760 w 12182"/>
                                <a:gd name="connsiteY36" fmla="*/ 27993 h 100542"/>
                                <a:gd name="connsiteX37" fmla="*/ 3843 w 12182"/>
                                <a:gd name="connsiteY37" fmla="*/ 25580 h 100542"/>
                                <a:gd name="connsiteX38" fmla="*/ 3885 w 12182"/>
                                <a:gd name="connsiteY38" fmla="*/ 27165 h 100542"/>
                                <a:gd name="connsiteX39" fmla="*/ 3971 w 12182"/>
                                <a:gd name="connsiteY39" fmla="*/ 28164 h 100542"/>
                                <a:gd name="connsiteX40" fmla="*/ 3971 w 12182"/>
                                <a:gd name="connsiteY40" fmla="*/ 28997 h 100542"/>
                                <a:gd name="connsiteX41" fmla="*/ 4013 w 12182"/>
                                <a:gd name="connsiteY41" fmla="*/ 28164 h 100542"/>
                                <a:gd name="connsiteX42" fmla="*/ 4054 w 12182"/>
                                <a:gd name="connsiteY42" fmla="*/ 27165 h 100542"/>
                                <a:gd name="connsiteX43" fmla="*/ 4099 w 12182"/>
                                <a:gd name="connsiteY43" fmla="*/ 25828 h 100542"/>
                                <a:gd name="connsiteX44" fmla="*/ 4099 w 12182"/>
                                <a:gd name="connsiteY44" fmla="*/ 25580 h 100542"/>
                                <a:gd name="connsiteX45" fmla="*/ 4269 w 12182"/>
                                <a:gd name="connsiteY45" fmla="*/ 29997 h 100542"/>
                                <a:gd name="connsiteX46" fmla="*/ 4395 w 12182"/>
                                <a:gd name="connsiteY46" fmla="*/ 23495 h 100542"/>
                                <a:gd name="connsiteX47" fmla="*/ 4499 w 12182"/>
                                <a:gd name="connsiteY47" fmla="*/ 29711 h 100542"/>
                                <a:gd name="connsiteX48" fmla="*/ 4567 w 12182"/>
                                <a:gd name="connsiteY48" fmla="*/ 23162 h 100542"/>
                                <a:gd name="connsiteX49" fmla="*/ 4667 w 12182"/>
                                <a:gd name="connsiteY49" fmla="*/ 28259 h 100542"/>
                                <a:gd name="connsiteX50" fmla="*/ 4737 w 12182"/>
                                <a:gd name="connsiteY50" fmla="*/ 26746 h 100542"/>
                                <a:gd name="connsiteX51" fmla="*/ 4864 w 12182"/>
                                <a:gd name="connsiteY51" fmla="*/ 25408 h 100542"/>
                                <a:gd name="connsiteX52" fmla="*/ 4906 w 12182"/>
                                <a:gd name="connsiteY52" fmla="*/ 28578 h 100542"/>
                                <a:gd name="connsiteX53" fmla="*/ 4992 w 12182"/>
                                <a:gd name="connsiteY53" fmla="*/ 27165 h 100542"/>
                                <a:gd name="connsiteX54" fmla="*/ 4992 w 12182"/>
                                <a:gd name="connsiteY54" fmla="*/ 30991 h 100542"/>
                                <a:gd name="connsiteX55" fmla="*/ 5076 w 12182"/>
                                <a:gd name="connsiteY55" fmla="*/ 29750 h 100542"/>
                                <a:gd name="connsiteX56" fmla="*/ 5162 w 12182"/>
                                <a:gd name="connsiteY56" fmla="*/ 27574 h 100542"/>
                                <a:gd name="connsiteX57" fmla="*/ 5162 w 12182"/>
                                <a:gd name="connsiteY57" fmla="*/ 25742 h 100542"/>
                                <a:gd name="connsiteX58" fmla="*/ 5162 w 12182"/>
                                <a:gd name="connsiteY58" fmla="*/ 24666 h 100542"/>
                                <a:gd name="connsiteX59" fmla="*/ 5205 w 12182"/>
                                <a:gd name="connsiteY59" fmla="*/ 25242 h 100542"/>
                                <a:gd name="connsiteX60" fmla="*/ 5205 w 12182"/>
                                <a:gd name="connsiteY60" fmla="*/ 26079 h 100542"/>
                                <a:gd name="connsiteX61" fmla="*/ 5331 w 12182"/>
                                <a:gd name="connsiteY61" fmla="*/ 29750 h 100542"/>
                                <a:gd name="connsiteX62" fmla="*/ 5374 w 12182"/>
                                <a:gd name="connsiteY62" fmla="*/ 29997 h 100542"/>
                                <a:gd name="connsiteX63" fmla="*/ 5545 w 12182"/>
                                <a:gd name="connsiteY63" fmla="*/ 27246 h 100542"/>
                                <a:gd name="connsiteX64" fmla="*/ 5599 w 12182"/>
                                <a:gd name="connsiteY64" fmla="*/ 1 h 100542"/>
                                <a:gd name="connsiteX65" fmla="*/ 5709 w 12182"/>
                                <a:gd name="connsiteY65" fmla="*/ 25927 h 100542"/>
                                <a:gd name="connsiteX66" fmla="*/ 5812 w 12182"/>
                                <a:gd name="connsiteY66" fmla="*/ 32640 h 100542"/>
                                <a:gd name="connsiteX67" fmla="*/ 5868 w 12182"/>
                                <a:gd name="connsiteY67" fmla="*/ 22758 h 100542"/>
                                <a:gd name="connsiteX68" fmla="*/ 5971 w 12182"/>
                                <a:gd name="connsiteY68" fmla="*/ 27493 h 100542"/>
                                <a:gd name="connsiteX69" fmla="*/ 6013 w 12182"/>
                                <a:gd name="connsiteY69" fmla="*/ 19581 h 100542"/>
                                <a:gd name="connsiteX70" fmla="*/ 6075 w 12182"/>
                                <a:gd name="connsiteY70" fmla="*/ 26586 h 100542"/>
                                <a:gd name="connsiteX71" fmla="*/ 6155 w 12182"/>
                                <a:gd name="connsiteY71" fmla="*/ 28356 h 100542"/>
                                <a:gd name="connsiteX72" fmla="*/ 6268 w 12182"/>
                                <a:gd name="connsiteY72" fmla="*/ 22484 h 100542"/>
                                <a:gd name="connsiteX73" fmla="*/ 6383 w 12182"/>
                                <a:gd name="connsiteY73" fmla="*/ 31437 h 100542"/>
                                <a:gd name="connsiteX74" fmla="*/ 6438 w 12182"/>
                                <a:gd name="connsiteY74" fmla="*/ 24166 h 100542"/>
                                <a:gd name="connsiteX75" fmla="*/ 6481 w 12182"/>
                                <a:gd name="connsiteY75" fmla="*/ 27574 h 100542"/>
                                <a:gd name="connsiteX76" fmla="*/ 6524 w 12182"/>
                                <a:gd name="connsiteY76" fmla="*/ 26332 h 100542"/>
                                <a:gd name="connsiteX77" fmla="*/ 6610 w 12182"/>
                                <a:gd name="connsiteY77" fmla="*/ 24580 h 100542"/>
                                <a:gd name="connsiteX78" fmla="*/ 6651 w 12182"/>
                                <a:gd name="connsiteY78" fmla="*/ 26079 h 100542"/>
                                <a:gd name="connsiteX79" fmla="*/ 6838 w 12182"/>
                                <a:gd name="connsiteY79" fmla="*/ 29525 h 100542"/>
                                <a:gd name="connsiteX80" fmla="*/ 6821 w 12182"/>
                                <a:gd name="connsiteY80" fmla="*/ 26332 h 100542"/>
                                <a:gd name="connsiteX81" fmla="*/ 6864 w 12182"/>
                                <a:gd name="connsiteY81" fmla="*/ 24908 h 100542"/>
                                <a:gd name="connsiteX82" fmla="*/ 6864 w 12182"/>
                                <a:gd name="connsiteY82" fmla="*/ 25499 h 100542"/>
                                <a:gd name="connsiteX83" fmla="*/ 6864 w 12182"/>
                                <a:gd name="connsiteY83" fmla="*/ 26332 h 100542"/>
                                <a:gd name="connsiteX84" fmla="*/ 6907 w 12182"/>
                                <a:gd name="connsiteY84" fmla="*/ 25999 h 100542"/>
                                <a:gd name="connsiteX85" fmla="*/ 6951 w 12182"/>
                                <a:gd name="connsiteY85" fmla="*/ 24828 h 100542"/>
                                <a:gd name="connsiteX86" fmla="*/ 7077 w 12182"/>
                                <a:gd name="connsiteY86" fmla="*/ 26913 h 100542"/>
                                <a:gd name="connsiteX87" fmla="*/ 7077 w 12182"/>
                                <a:gd name="connsiteY87" fmla="*/ 27413 h 100542"/>
                                <a:gd name="connsiteX88" fmla="*/ 7077 w 12182"/>
                                <a:gd name="connsiteY88" fmla="*/ 26993 h 100542"/>
                                <a:gd name="connsiteX89" fmla="*/ 7119 w 12182"/>
                                <a:gd name="connsiteY89" fmla="*/ 25742 h 100542"/>
                                <a:gd name="connsiteX90" fmla="*/ 7163 w 12182"/>
                                <a:gd name="connsiteY90" fmla="*/ 24408 h 100542"/>
                                <a:gd name="connsiteX91" fmla="*/ 7247 w 12182"/>
                                <a:gd name="connsiteY91" fmla="*/ 27746 h 100542"/>
                                <a:gd name="connsiteX92" fmla="*/ 7290 w 12182"/>
                                <a:gd name="connsiteY92" fmla="*/ 26413 h 100542"/>
                                <a:gd name="connsiteX93" fmla="*/ 7290 w 12182"/>
                                <a:gd name="connsiteY93" fmla="*/ 23747 h 100542"/>
                                <a:gd name="connsiteX94" fmla="*/ 7332 w 12182"/>
                                <a:gd name="connsiteY94" fmla="*/ 25999 h 100542"/>
                                <a:gd name="connsiteX95" fmla="*/ 7374 w 12182"/>
                                <a:gd name="connsiteY95" fmla="*/ 24166 h 100542"/>
                                <a:gd name="connsiteX96" fmla="*/ 7374 w 12182"/>
                                <a:gd name="connsiteY96" fmla="*/ 28397 h 100542"/>
                                <a:gd name="connsiteX97" fmla="*/ 7502 w 12182"/>
                                <a:gd name="connsiteY97" fmla="*/ 21581 h 100542"/>
                                <a:gd name="connsiteX98" fmla="*/ 7546 w 12182"/>
                                <a:gd name="connsiteY98" fmla="*/ 29750 h 100542"/>
                                <a:gd name="connsiteX99" fmla="*/ 7588 w 12182"/>
                                <a:gd name="connsiteY99" fmla="*/ 26161 h 100542"/>
                                <a:gd name="connsiteX100" fmla="*/ 7674 w 12182"/>
                                <a:gd name="connsiteY100" fmla="*/ 29245 h 100542"/>
                                <a:gd name="connsiteX101" fmla="*/ 7717 w 12182"/>
                                <a:gd name="connsiteY101" fmla="*/ 24908 h 100542"/>
                                <a:gd name="connsiteX102" fmla="*/ 7757 w 12182"/>
                                <a:gd name="connsiteY102" fmla="*/ 27746 h 100542"/>
                                <a:gd name="connsiteX103" fmla="*/ 7800 w 12182"/>
                                <a:gd name="connsiteY103" fmla="*/ 23747 h 100542"/>
                                <a:gd name="connsiteX104" fmla="*/ 7886 w 12182"/>
                                <a:gd name="connsiteY104" fmla="*/ 27165 h 100542"/>
                                <a:gd name="connsiteX105" fmla="*/ 7886 w 12182"/>
                                <a:gd name="connsiteY105" fmla="*/ 28659 h 100542"/>
                                <a:gd name="connsiteX106" fmla="*/ 7928 w 12182"/>
                                <a:gd name="connsiteY106" fmla="*/ 28997 h 100542"/>
                                <a:gd name="connsiteX107" fmla="*/ 7928 w 12182"/>
                                <a:gd name="connsiteY107" fmla="*/ 27826 h 100542"/>
                                <a:gd name="connsiteX108" fmla="*/ 8013 w 12182"/>
                                <a:gd name="connsiteY108" fmla="*/ 25242 h 100542"/>
                                <a:gd name="connsiteX109" fmla="*/ 8140 w 12182"/>
                                <a:gd name="connsiteY109" fmla="*/ 28164 h 100542"/>
                                <a:gd name="connsiteX110" fmla="*/ 8226 w 12182"/>
                                <a:gd name="connsiteY110" fmla="*/ 24908 h 100542"/>
                                <a:gd name="connsiteX111" fmla="*/ 8226 w 12182"/>
                                <a:gd name="connsiteY111" fmla="*/ 26161 h 100542"/>
                                <a:gd name="connsiteX112" fmla="*/ 8268 w 12182"/>
                                <a:gd name="connsiteY112" fmla="*/ 26579 h 100542"/>
                                <a:gd name="connsiteX113" fmla="*/ 8268 w 12182"/>
                                <a:gd name="connsiteY113" fmla="*/ 29578 h 100542"/>
                                <a:gd name="connsiteX114" fmla="*/ 8353 w 12182"/>
                                <a:gd name="connsiteY114" fmla="*/ 28578 h 100542"/>
                                <a:gd name="connsiteX115" fmla="*/ 8394 w 12182"/>
                                <a:gd name="connsiteY115" fmla="*/ 24908 h 100542"/>
                                <a:gd name="connsiteX116" fmla="*/ 8482 w 12182"/>
                                <a:gd name="connsiteY116" fmla="*/ 25742 h 100542"/>
                                <a:gd name="connsiteX117" fmla="*/ 8568 w 12182"/>
                                <a:gd name="connsiteY117" fmla="*/ 24828 h 100542"/>
                                <a:gd name="connsiteX118" fmla="*/ 8610 w 12182"/>
                                <a:gd name="connsiteY118" fmla="*/ 25408 h 100542"/>
                                <a:gd name="connsiteX119" fmla="*/ 8651 w 12182"/>
                                <a:gd name="connsiteY119" fmla="*/ 24666 h 100542"/>
                                <a:gd name="connsiteX120" fmla="*/ 8693 w 12182"/>
                                <a:gd name="connsiteY120" fmla="*/ 25828 h 100542"/>
                                <a:gd name="connsiteX121" fmla="*/ 8778 w 12182"/>
                                <a:gd name="connsiteY121" fmla="*/ 22662 h 100542"/>
                                <a:gd name="connsiteX122" fmla="*/ 8876 w 12182"/>
                                <a:gd name="connsiteY122" fmla="*/ 27224 h 100542"/>
                                <a:gd name="connsiteX123" fmla="*/ 8908 w 12182"/>
                                <a:gd name="connsiteY123" fmla="*/ 23415 h 100542"/>
                                <a:gd name="connsiteX124" fmla="*/ 8992 w 12182"/>
                                <a:gd name="connsiteY124" fmla="*/ 26413 h 100542"/>
                                <a:gd name="connsiteX125" fmla="*/ 8992 w 12182"/>
                                <a:gd name="connsiteY125" fmla="*/ 28578 h 100542"/>
                                <a:gd name="connsiteX126" fmla="*/ 9036 w 12182"/>
                                <a:gd name="connsiteY126" fmla="*/ 24989 h 100542"/>
                                <a:gd name="connsiteX127" fmla="*/ 9204 w 12182"/>
                                <a:gd name="connsiteY127" fmla="*/ 22576 h 100542"/>
                                <a:gd name="connsiteX128" fmla="*/ 9247 w 12182"/>
                                <a:gd name="connsiteY128" fmla="*/ 28659 h 100542"/>
                                <a:gd name="connsiteX129" fmla="*/ 9333 w 12182"/>
                                <a:gd name="connsiteY129" fmla="*/ 23162 h 100542"/>
                                <a:gd name="connsiteX130" fmla="*/ 9458 w 12182"/>
                                <a:gd name="connsiteY130" fmla="*/ 26079 h 100542"/>
                                <a:gd name="connsiteX131" fmla="*/ 9503 w 12182"/>
                                <a:gd name="connsiteY131" fmla="*/ 23495 h 100542"/>
                                <a:gd name="connsiteX132" fmla="*/ 9503 w 12182"/>
                                <a:gd name="connsiteY132" fmla="*/ 29336 h 100542"/>
                                <a:gd name="connsiteX133" fmla="*/ 9631 w 12182"/>
                                <a:gd name="connsiteY133" fmla="*/ 25242 h 100542"/>
                                <a:gd name="connsiteX134" fmla="*/ 9673 w 12182"/>
                                <a:gd name="connsiteY134" fmla="*/ 26332 h 100542"/>
                                <a:gd name="connsiteX135" fmla="*/ 9715 w 12182"/>
                                <a:gd name="connsiteY135" fmla="*/ 29159 h 100542"/>
                                <a:gd name="connsiteX136" fmla="*/ 9800 w 12182"/>
                                <a:gd name="connsiteY136" fmla="*/ 23495 h 100542"/>
                                <a:gd name="connsiteX137" fmla="*/ 9885 w 12182"/>
                                <a:gd name="connsiteY137" fmla="*/ 24989 h 100542"/>
                                <a:gd name="connsiteX138" fmla="*/ 10099 w 12182"/>
                                <a:gd name="connsiteY138" fmla="*/ 28917 h 100542"/>
                                <a:gd name="connsiteX139" fmla="*/ 10183 w 12182"/>
                                <a:gd name="connsiteY139" fmla="*/ 26579 h 100542"/>
                                <a:gd name="connsiteX140" fmla="*/ 10312 w 12182"/>
                                <a:gd name="connsiteY140" fmla="*/ 23576 h 100542"/>
                                <a:gd name="connsiteX141" fmla="*/ 10354 w 12182"/>
                                <a:gd name="connsiteY141" fmla="*/ 26656 h 100542"/>
                                <a:gd name="connsiteX142" fmla="*/ 10396 w 12182"/>
                                <a:gd name="connsiteY142" fmla="*/ 27493 h 100542"/>
                                <a:gd name="connsiteX143" fmla="*/ 10396 w 12182"/>
                                <a:gd name="connsiteY143" fmla="*/ 27826 h 100542"/>
                                <a:gd name="connsiteX144" fmla="*/ 10524 w 12182"/>
                                <a:gd name="connsiteY144" fmla="*/ 25828 h 100542"/>
                                <a:gd name="connsiteX145" fmla="*/ 10609 w 12182"/>
                                <a:gd name="connsiteY145" fmla="*/ 27493 h 100542"/>
                                <a:gd name="connsiteX146" fmla="*/ 10650 w 12182"/>
                                <a:gd name="connsiteY146" fmla="*/ 27165 h 100542"/>
                                <a:gd name="connsiteX147" fmla="*/ 10650 w 12182"/>
                                <a:gd name="connsiteY147" fmla="*/ 24666 h 100542"/>
                                <a:gd name="connsiteX148" fmla="*/ 10778 w 12182"/>
                                <a:gd name="connsiteY148" fmla="*/ 28745 h 100542"/>
                                <a:gd name="connsiteX149" fmla="*/ 10778 w 12182"/>
                                <a:gd name="connsiteY149" fmla="*/ 26656 h 100542"/>
                                <a:gd name="connsiteX150" fmla="*/ 10864 w 12182"/>
                                <a:gd name="connsiteY150" fmla="*/ 27246 h 100542"/>
                                <a:gd name="connsiteX151" fmla="*/ 10948 w 12182"/>
                                <a:gd name="connsiteY151" fmla="*/ 28164 h 100542"/>
                                <a:gd name="connsiteX152" fmla="*/ 11078 w 12182"/>
                                <a:gd name="connsiteY152" fmla="*/ 24989 h 100542"/>
                                <a:gd name="connsiteX153" fmla="*/ 11078 w 12182"/>
                                <a:gd name="connsiteY153" fmla="*/ 26993 h 100542"/>
                                <a:gd name="connsiteX154" fmla="*/ 11247 w 12182"/>
                                <a:gd name="connsiteY154" fmla="*/ 25580 h 100542"/>
                                <a:gd name="connsiteX155" fmla="*/ 12182 w 12182"/>
                                <a:gd name="connsiteY155" fmla="*/ 99542 h 100542"/>
                                <a:gd name="connsiteX0" fmla="*/ 0 w 12182"/>
                                <a:gd name="connsiteY0" fmla="*/ 100542 h 100542"/>
                                <a:gd name="connsiteX1" fmla="*/ 1270 w 12182"/>
                                <a:gd name="connsiteY1" fmla="*/ 24435 h 100542"/>
                                <a:gd name="connsiteX2" fmla="*/ 1377 w 12182"/>
                                <a:gd name="connsiteY2" fmla="*/ 29831 h 100542"/>
                                <a:gd name="connsiteX3" fmla="*/ 1377 w 12182"/>
                                <a:gd name="connsiteY3" fmla="*/ 28578 h 100542"/>
                                <a:gd name="connsiteX4" fmla="*/ 1461 w 12182"/>
                                <a:gd name="connsiteY4" fmla="*/ 25999 h 100542"/>
                                <a:gd name="connsiteX5" fmla="*/ 1502 w 12182"/>
                                <a:gd name="connsiteY5" fmla="*/ 28326 h 100542"/>
                                <a:gd name="connsiteX6" fmla="*/ 1587 w 12182"/>
                                <a:gd name="connsiteY6" fmla="*/ 29578 h 100542"/>
                                <a:gd name="connsiteX7" fmla="*/ 1606 w 12182"/>
                                <a:gd name="connsiteY7" fmla="*/ 20846 h 100542"/>
                                <a:gd name="connsiteX8" fmla="*/ 1717 w 12182"/>
                                <a:gd name="connsiteY8" fmla="*/ 26656 h 100542"/>
                                <a:gd name="connsiteX9" fmla="*/ 1844 w 12182"/>
                                <a:gd name="connsiteY9" fmla="*/ 25499 h 100542"/>
                                <a:gd name="connsiteX10" fmla="*/ 1929 w 12182"/>
                                <a:gd name="connsiteY10" fmla="*/ 28997 h 100542"/>
                                <a:gd name="connsiteX11" fmla="*/ 2056 w 12182"/>
                                <a:gd name="connsiteY11" fmla="*/ 23828 h 100542"/>
                                <a:gd name="connsiteX12" fmla="*/ 2056 w 12182"/>
                                <a:gd name="connsiteY12" fmla="*/ 28164 h 100542"/>
                                <a:gd name="connsiteX13" fmla="*/ 2226 w 12182"/>
                                <a:gd name="connsiteY13" fmla="*/ 26656 h 100542"/>
                                <a:gd name="connsiteX14" fmla="*/ 2226 w 12182"/>
                                <a:gd name="connsiteY14" fmla="*/ 30411 h 100542"/>
                                <a:gd name="connsiteX15" fmla="*/ 2354 w 12182"/>
                                <a:gd name="connsiteY15" fmla="*/ 28407 h 100542"/>
                                <a:gd name="connsiteX16" fmla="*/ 2402 w 12182"/>
                                <a:gd name="connsiteY16" fmla="*/ 25317 h 100542"/>
                                <a:gd name="connsiteX17" fmla="*/ 2525 w 12182"/>
                                <a:gd name="connsiteY17" fmla="*/ 28997 h 100542"/>
                                <a:gd name="connsiteX18" fmla="*/ 2566 w 12182"/>
                                <a:gd name="connsiteY18" fmla="*/ 30910 h 100542"/>
                                <a:gd name="connsiteX19" fmla="*/ 2652 w 12182"/>
                                <a:gd name="connsiteY19" fmla="*/ 25242 h 100542"/>
                                <a:gd name="connsiteX20" fmla="*/ 2738 w 12182"/>
                                <a:gd name="connsiteY20" fmla="*/ 28164 h 100542"/>
                                <a:gd name="connsiteX21" fmla="*/ 2802 w 12182"/>
                                <a:gd name="connsiteY21" fmla="*/ 19121 h 100542"/>
                                <a:gd name="connsiteX22" fmla="*/ 2907 w 12182"/>
                                <a:gd name="connsiteY22" fmla="*/ 28997 h 100542"/>
                                <a:gd name="connsiteX23" fmla="*/ 3035 w 12182"/>
                                <a:gd name="connsiteY23" fmla="*/ 25828 h 100542"/>
                                <a:gd name="connsiteX24" fmla="*/ 3120 w 12182"/>
                                <a:gd name="connsiteY24" fmla="*/ 24908 h 100542"/>
                                <a:gd name="connsiteX25" fmla="*/ 3120 w 12182"/>
                                <a:gd name="connsiteY25" fmla="*/ 24408 h 100542"/>
                                <a:gd name="connsiteX26" fmla="*/ 3205 w 12182"/>
                                <a:gd name="connsiteY26" fmla="*/ 29578 h 100542"/>
                                <a:gd name="connsiteX27" fmla="*/ 3247 w 12182"/>
                                <a:gd name="connsiteY27" fmla="*/ 28997 h 100542"/>
                                <a:gd name="connsiteX28" fmla="*/ 3331 w 12182"/>
                                <a:gd name="connsiteY28" fmla="*/ 28407 h 100542"/>
                                <a:gd name="connsiteX29" fmla="*/ 3374 w 12182"/>
                                <a:gd name="connsiteY29" fmla="*/ 22323 h 100542"/>
                                <a:gd name="connsiteX30" fmla="*/ 3374 w 12182"/>
                                <a:gd name="connsiteY30" fmla="*/ 27493 h 100542"/>
                                <a:gd name="connsiteX31" fmla="*/ 3419 w 12182"/>
                                <a:gd name="connsiteY31" fmla="*/ 30411 h 100542"/>
                                <a:gd name="connsiteX32" fmla="*/ 3595 w 12182"/>
                                <a:gd name="connsiteY32" fmla="*/ 25085 h 100542"/>
                                <a:gd name="connsiteX33" fmla="*/ 3631 w 12182"/>
                                <a:gd name="connsiteY33" fmla="*/ 29159 h 100542"/>
                                <a:gd name="connsiteX34" fmla="*/ 3631 w 12182"/>
                                <a:gd name="connsiteY34" fmla="*/ 29750 h 100542"/>
                                <a:gd name="connsiteX35" fmla="*/ 3673 w 12182"/>
                                <a:gd name="connsiteY35" fmla="*/ 29497 h 100542"/>
                                <a:gd name="connsiteX36" fmla="*/ 3760 w 12182"/>
                                <a:gd name="connsiteY36" fmla="*/ 27993 h 100542"/>
                                <a:gd name="connsiteX37" fmla="*/ 3843 w 12182"/>
                                <a:gd name="connsiteY37" fmla="*/ 25580 h 100542"/>
                                <a:gd name="connsiteX38" fmla="*/ 3885 w 12182"/>
                                <a:gd name="connsiteY38" fmla="*/ 27165 h 100542"/>
                                <a:gd name="connsiteX39" fmla="*/ 3971 w 12182"/>
                                <a:gd name="connsiteY39" fmla="*/ 28164 h 100542"/>
                                <a:gd name="connsiteX40" fmla="*/ 3971 w 12182"/>
                                <a:gd name="connsiteY40" fmla="*/ 28997 h 100542"/>
                                <a:gd name="connsiteX41" fmla="*/ 4013 w 12182"/>
                                <a:gd name="connsiteY41" fmla="*/ 28164 h 100542"/>
                                <a:gd name="connsiteX42" fmla="*/ 4054 w 12182"/>
                                <a:gd name="connsiteY42" fmla="*/ 27165 h 100542"/>
                                <a:gd name="connsiteX43" fmla="*/ 4099 w 12182"/>
                                <a:gd name="connsiteY43" fmla="*/ 25828 h 100542"/>
                                <a:gd name="connsiteX44" fmla="*/ 4099 w 12182"/>
                                <a:gd name="connsiteY44" fmla="*/ 25580 h 100542"/>
                                <a:gd name="connsiteX45" fmla="*/ 4269 w 12182"/>
                                <a:gd name="connsiteY45" fmla="*/ 29997 h 100542"/>
                                <a:gd name="connsiteX46" fmla="*/ 4395 w 12182"/>
                                <a:gd name="connsiteY46" fmla="*/ 23495 h 100542"/>
                                <a:gd name="connsiteX47" fmla="*/ 4499 w 12182"/>
                                <a:gd name="connsiteY47" fmla="*/ 29711 h 100542"/>
                                <a:gd name="connsiteX48" fmla="*/ 4567 w 12182"/>
                                <a:gd name="connsiteY48" fmla="*/ 23162 h 100542"/>
                                <a:gd name="connsiteX49" fmla="*/ 4667 w 12182"/>
                                <a:gd name="connsiteY49" fmla="*/ 28259 h 100542"/>
                                <a:gd name="connsiteX50" fmla="*/ 4737 w 12182"/>
                                <a:gd name="connsiteY50" fmla="*/ 26746 h 100542"/>
                                <a:gd name="connsiteX51" fmla="*/ 4864 w 12182"/>
                                <a:gd name="connsiteY51" fmla="*/ 25408 h 100542"/>
                                <a:gd name="connsiteX52" fmla="*/ 4906 w 12182"/>
                                <a:gd name="connsiteY52" fmla="*/ 28578 h 100542"/>
                                <a:gd name="connsiteX53" fmla="*/ 4992 w 12182"/>
                                <a:gd name="connsiteY53" fmla="*/ 27165 h 100542"/>
                                <a:gd name="connsiteX54" fmla="*/ 4992 w 12182"/>
                                <a:gd name="connsiteY54" fmla="*/ 30991 h 100542"/>
                                <a:gd name="connsiteX55" fmla="*/ 5076 w 12182"/>
                                <a:gd name="connsiteY55" fmla="*/ 29750 h 100542"/>
                                <a:gd name="connsiteX56" fmla="*/ 5162 w 12182"/>
                                <a:gd name="connsiteY56" fmla="*/ 27574 h 100542"/>
                                <a:gd name="connsiteX57" fmla="*/ 5162 w 12182"/>
                                <a:gd name="connsiteY57" fmla="*/ 25742 h 100542"/>
                                <a:gd name="connsiteX58" fmla="*/ 5162 w 12182"/>
                                <a:gd name="connsiteY58" fmla="*/ 24666 h 100542"/>
                                <a:gd name="connsiteX59" fmla="*/ 5205 w 12182"/>
                                <a:gd name="connsiteY59" fmla="*/ 25242 h 100542"/>
                                <a:gd name="connsiteX60" fmla="*/ 5205 w 12182"/>
                                <a:gd name="connsiteY60" fmla="*/ 26079 h 100542"/>
                                <a:gd name="connsiteX61" fmla="*/ 5331 w 12182"/>
                                <a:gd name="connsiteY61" fmla="*/ 29750 h 100542"/>
                                <a:gd name="connsiteX62" fmla="*/ 5374 w 12182"/>
                                <a:gd name="connsiteY62" fmla="*/ 29997 h 100542"/>
                                <a:gd name="connsiteX63" fmla="*/ 5545 w 12182"/>
                                <a:gd name="connsiteY63" fmla="*/ 27246 h 100542"/>
                                <a:gd name="connsiteX64" fmla="*/ 5599 w 12182"/>
                                <a:gd name="connsiteY64" fmla="*/ 1 h 100542"/>
                                <a:gd name="connsiteX65" fmla="*/ 5709 w 12182"/>
                                <a:gd name="connsiteY65" fmla="*/ 25927 h 100542"/>
                                <a:gd name="connsiteX66" fmla="*/ 5812 w 12182"/>
                                <a:gd name="connsiteY66" fmla="*/ 32640 h 100542"/>
                                <a:gd name="connsiteX67" fmla="*/ 5868 w 12182"/>
                                <a:gd name="connsiteY67" fmla="*/ 22758 h 100542"/>
                                <a:gd name="connsiteX68" fmla="*/ 5971 w 12182"/>
                                <a:gd name="connsiteY68" fmla="*/ 27493 h 100542"/>
                                <a:gd name="connsiteX69" fmla="*/ 6013 w 12182"/>
                                <a:gd name="connsiteY69" fmla="*/ 19581 h 100542"/>
                                <a:gd name="connsiteX70" fmla="*/ 6075 w 12182"/>
                                <a:gd name="connsiteY70" fmla="*/ 26586 h 100542"/>
                                <a:gd name="connsiteX71" fmla="*/ 6155 w 12182"/>
                                <a:gd name="connsiteY71" fmla="*/ 28356 h 100542"/>
                                <a:gd name="connsiteX72" fmla="*/ 6268 w 12182"/>
                                <a:gd name="connsiteY72" fmla="*/ 22484 h 100542"/>
                                <a:gd name="connsiteX73" fmla="*/ 6383 w 12182"/>
                                <a:gd name="connsiteY73" fmla="*/ 31437 h 100542"/>
                                <a:gd name="connsiteX74" fmla="*/ 6438 w 12182"/>
                                <a:gd name="connsiteY74" fmla="*/ 24166 h 100542"/>
                                <a:gd name="connsiteX75" fmla="*/ 6481 w 12182"/>
                                <a:gd name="connsiteY75" fmla="*/ 27574 h 100542"/>
                                <a:gd name="connsiteX76" fmla="*/ 6524 w 12182"/>
                                <a:gd name="connsiteY76" fmla="*/ 26332 h 100542"/>
                                <a:gd name="connsiteX77" fmla="*/ 6610 w 12182"/>
                                <a:gd name="connsiteY77" fmla="*/ 24580 h 100542"/>
                                <a:gd name="connsiteX78" fmla="*/ 6651 w 12182"/>
                                <a:gd name="connsiteY78" fmla="*/ 26079 h 100542"/>
                                <a:gd name="connsiteX79" fmla="*/ 6838 w 12182"/>
                                <a:gd name="connsiteY79" fmla="*/ 29525 h 100542"/>
                                <a:gd name="connsiteX80" fmla="*/ 6821 w 12182"/>
                                <a:gd name="connsiteY80" fmla="*/ 26332 h 100542"/>
                                <a:gd name="connsiteX81" fmla="*/ 6864 w 12182"/>
                                <a:gd name="connsiteY81" fmla="*/ 24908 h 100542"/>
                                <a:gd name="connsiteX82" fmla="*/ 6864 w 12182"/>
                                <a:gd name="connsiteY82" fmla="*/ 25499 h 100542"/>
                                <a:gd name="connsiteX83" fmla="*/ 6864 w 12182"/>
                                <a:gd name="connsiteY83" fmla="*/ 26332 h 100542"/>
                                <a:gd name="connsiteX84" fmla="*/ 6907 w 12182"/>
                                <a:gd name="connsiteY84" fmla="*/ 25999 h 100542"/>
                                <a:gd name="connsiteX85" fmla="*/ 6951 w 12182"/>
                                <a:gd name="connsiteY85" fmla="*/ 24828 h 100542"/>
                                <a:gd name="connsiteX86" fmla="*/ 7077 w 12182"/>
                                <a:gd name="connsiteY86" fmla="*/ 26913 h 100542"/>
                                <a:gd name="connsiteX87" fmla="*/ 7077 w 12182"/>
                                <a:gd name="connsiteY87" fmla="*/ 27413 h 100542"/>
                                <a:gd name="connsiteX88" fmla="*/ 7077 w 12182"/>
                                <a:gd name="connsiteY88" fmla="*/ 26993 h 100542"/>
                                <a:gd name="connsiteX89" fmla="*/ 7119 w 12182"/>
                                <a:gd name="connsiteY89" fmla="*/ 25742 h 100542"/>
                                <a:gd name="connsiteX90" fmla="*/ 7163 w 12182"/>
                                <a:gd name="connsiteY90" fmla="*/ 24408 h 100542"/>
                                <a:gd name="connsiteX91" fmla="*/ 7247 w 12182"/>
                                <a:gd name="connsiteY91" fmla="*/ 27746 h 100542"/>
                                <a:gd name="connsiteX92" fmla="*/ 7290 w 12182"/>
                                <a:gd name="connsiteY92" fmla="*/ 26413 h 100542"/>
                                <a:gd name="connsiteX93" fmla="*/ 7290 w 12182"/>
                                <a:gd name="connsiteY93" fmla="*/ 23747 h 100542"/>
                                <a:gd name="connsiteX94" fmla="*/ 7332 w 12182"/>
                                <a:gd name="connsiteY94" fmla="*/ 25999 h 100542"/>
                                <a:gd name="connsiteX95" fmla="*/ 7374 w 12182"/>
                                <a:gd name="connsiteY95" fmla="*/ 24166 h 100542"/>
                                <a:gd name="connsiteX96" fmla="*/ 7374 w 12182"/>
                                <a:gd name="connsiteY96" fmla="*/ 28397 h 100542"/>
                                <a:gd name="connsiteX97" fmla="*/ 7502 w 12182"/>
                                <a:gd name="connsiteY97" fmla="*/ 21581 h 100542"/>
                                <a:gd name="connsiteX98" fmla="*/ 7546 w 12182"/>
                                <a:gd name="connsiteY98" fmla="*/ 29750 h 100542"/>
                                <a:gd name="connsiteX99" fmla="*/ 7588 w 12182"/>
                                <a:gd name="connsiteY99" fmla="*/ 26161 h 100542"/>
                                <a:gd name="connsiteX100" fmla="*/ 7674 w 12182"/>
                                <a:gd name="connsiteY100" fmla="*/ 29245 h 100542"/>
                                <a:gd name="connsiteX101" fmla="*/ 7717 w 12182"/>
                                <a:gd name="connsiteY101" fmla="*/ 24908 h 100542"/>
                                <a:gd name="connsiteX102" fmla="*/ 7757 w 12182"/>
                                <a:gd name="connsiteY102" fmla="*/ 27746 h 100542"/>
                                <a:gd name="connsiteX103" fmla="*/ 7800 w 12182"/>
                                <a:gd name="connsiteY103" fmla="*/ 23747 h 100542"/>
                                <a:gd name="connsiteX104" fmla="*/ 7886 w 12182"/>
                                <a:gd name="connsiteY104" fmla="*/ 27165 h 100542"/>
                                <a:gd name="connsiteX105" fmla="*/ 7886 w 12182"/>
                                <a:gd name="connsiteY105" fmla="*/ 28659 h 100542"/>
                                <a:gd name="connsiteX106" fmla="*/ 7928 w 12182"/>
                                <a:gd name="connsiteY106" fmla="*/ 28997 h 100542"/>
                                <a:gd name="connsiteX107" fmla="*/ 7928 w 12182"/>
                                <a:gd name="connsiteY107" fmla="*/ 27826 h 100542"/>
                                <a:gd name="connsiteX108" fmla="*/ 8013 w 12182"/>
                                <a:gd name="connsiteY108" fmla="*/ 25242 h 100542"/>
                                <a:gd name="connsiteX109" fmla="*/ 8140 w 12182"/>
                                <a:gd name="connsiteY109" fmla="*/ 28164 h 100542"/>
                                <a:gd name="connsiteX110" fmla="*/ 8226 w 12182"/>
                                <a:gd name="connsiteY110" fmla="*/ 24908 h 100542"/>
                                <a:gd name="connsiteX111" fmla="*/ 8226 w 12182"/>
                                <a:gd name="connsiteY111" fmla="*/ 26161 h 100542"/>
                                <a:gd name="connsiteX112" fmla="*/ 8268 w 12182"/>
                                <a:gd name="connsiteY112" fmla="*/ 26579 h 100542"/>
                                <a:gd name="connsiteX113" fmla="*/ 8268 w 12182"/>
                                <a:gd name="connsiteY113" fmla="*/ 29578 h 100542"/>
                                <a:gd name="connsiteX114" fmla="*/ 8353 w 12182"/>
                                <a:gd name="connsiteY114" fmla="*/ 28578 h 100542"/>
                                <a:gd name="connsiteX115" fmla="*/ 8394 w 12182"/>
                                <a:gd name="connsiteY115" fmla="*/ 24908 h 100542"/>
                                <a:gd name="connsiteX116" fmla="*/ 8482 w 12182"/>
                                <a:gd name="connsiteY116" fmla="*/ 25742 h 100542"/>
                                <a:gd name="connsiteX117" fmla="*/ 8568 w 12182"/>
                                <a:gd name="connsiteY117" fmla="*/ 24828 h 100542"/>
                                <a:gd name="connsiteX118" fmla="*/ 8610 w 12182"/>
                                <a:gd name="connsiteY118" fmla="*/ 25408 h 100542"/>
                                <a:gd name="connsiteX119" fmla="*/ 8651 w 12182"/>
                                <a:gd name="connsiteY119" fmla="*/ 24666 h 100542"/>
                                <a:gd name="connsiteX120" fmla="*/ 8693 w 12182"/>
                                <a:gd name="connsiteY120" fmla="*/ 25828 h 100542"/>
                                <a:gd name="connsiteX121" fmla="*/ 8778 w 12182"/>
                                <a:gd name="connsiteY121" fmla="*/ 22662 h 100542"/>
                                <a:gd name="connsiteX122" fmla="*/ 8876 w 12182"/>
                                <a:gd name="connsiteY122" fmla="*/ 27224 h 100542"/>
                                <a:gd name="connsiteX123" fmla="*/ 8908 w 12182"/>
                                <a:gd name="connsiteY123" fmla="*/ 23415 h 100542"/>
                                <a:gd name="connsiteX124" fmla="*/ 8992 w 12182"/>
                                <a:gd name="connsiteY124" fmla="*/ 26413 h 100542"/>
                                <a:gd name="connsiteX125" fmla="*/ 8992 w 12182"/>
                                <a:gd name="connsiteY125" fmla="*/ 28578 h 100542"/>
                                <a:gd name="connsiteX126" fmla="*/ 9036 w 12182"/>
                                <a:gd name="connsiteY126" fmla="*/ 24989 h 100542"/>
                                <a:gd name="connsiteX127" fmla="*/ 9204 w 12182"/>
                                <a:gd name="connsiteY127" fmla="*/ 22576 h 100542"/>
                                <a:gd name="connsiteX128" fmla="*/ 9247 w 12182"/>
                                <a:gd name="connsiteY128" fmla="*/ 28659 h 100542"/>
                                <a:gd name="connsiteX129" fmla="*/ 9333 w 12182"/>
                                <a:gd name="connsiteY129" fmla="*/ 23162 h 100542"/>
                                <a:gd name="connsiteX130" fmla="*/ 9458 w 12182"/>
                                <a:gd name="connsiteY130" fmla="*/ 26079 h 100542"/>
                                <a:gd name="connsiteX131" fmla="*/ 9503 w 12182"/>
                                <a:gd name="connsiteY131" fmla="*/ 23495 h 100542"/>
                                <a:gd name="connsiteX132" fmla="*/ 9503 w 12182"/>
                                <a:gd name="connsiteY132" fmla="*/ 29336 h 100542"/>
                                <a:gd name="connsiteX133" fmla="*/ 9631 w 12182"/>
                                <a:gd name="connsiteY133" fmla="*/ 25242 h 100542"/>
                                <a:gd name="connsiteX134" fmla="*/ 9673 w 12182"/>
                                <a:gd name="connsiteY134" fmla="*/ 26332 h 100542"/>
                                <a:gd name="connsiteX135" fmla="*/ 9715 w 12182"/>
                                <a:gd name="connsiteY135" fmla="*/ 29159 h 100542"/>
                                <a:gd name="connsiteX136" fmla="*/ 9800 w 12182"/>
                                <a:gd name="connsiteY136" fmla="*/ 23495 h 100542"/>
                                <a:gd name="connsiteX137" fmla="*/ 9885 w 12182"/>
                                <a:gd name="connsiteY137" fmla="*/ 24989 h 100542"/>
                                <a:gd name="connsiteX138" fmla="*/ 10099 w 12182"/>
                                <a:gd name="connsiteY138" fmla="*/ 28917 h 100542"/>
                                <a:gd name="connsiteX139" fmla="*/ 10183 w 12182"/>
                                <a:gd name="connsiteY139" fmla="*/ 26579 h 100542"/>
                                <a:gd name="connsiteX140" fmla="*/ 10312 w 12182"/>
                                <a:gd name="connsiteY140" fmla="*/ 23576 h 100542"/>
                                <a:gd name="connsiteX141" fmla="*/ 10354 w 12182"/>
                                <a:gd name="connsiteY141" fmla="*/ 26656 h 100542"/>
                                <a:gd name="connsiteX142" fmla="*/ 10396 w 12182"/>
                                <a:gd name="connsiteY142" fmla="*/ 27493 h 100542"/>
                                <a:gd name="connsiteX143" fmla="*/ 10396 w 12182"/>
                                <a:gd name="connsiteY143" fmla="*/ 27826 h 100542"/>
                                <a:gd name="connsiteX144" fmla="*/ 10524 w 12182"/>
                                <a:gd name="connsiteY144" fmla="*/ 25828 h 100542"/>
                                <a:gd name="connsiteX145" fmla="*/ 10609 w 12182"/>
                                <a:gd name="connsiteY145" fmla="*/ 27493 h 100542"/>
                                <a:gd name="connsiteX146" fmla="*/ 10650 w 12182"/>
                                <a:gd name="connsiteY146" fmla="*/ 27165 h 100542"/>
                                <a:gd name="connsiteX147" fmla="*/ 10650 w 12182"/>
                                <a:gd name="connsiteY147" fmla="*/ 24666 h 100542"/>
                                <a:gd name="connsiteX148" fmla="*/ 10778 w 12182"/>
                                <a:gd name="connsiteY148" fmla="*/ 28745 h 100542"/>
                                <a:gd name="connsiteX149" fmla="*/ 10778 w 12182"/>
                                <a:gd name="connsiteY149" fmla="*/ 26656 h 100542"/>
                                <a:gd name="connsiteX150" fmla="*/ 10864 w 12182"/>
                                <a:gd name="connsiteY150" fmla="*/ 27246 h 100542"/>
                                <a:gd name="connsiteX151" fmla="*/ 10948 w 12182"/>
                                <a:gd name="connsiteY151" fmla="*/ 28164 h 100542"/>
                                <a:gd name="connsiteX152" fmla="*/ 11078 w 12182"/>
                                <a:gd name="connsiteY152" fmla="*/ 24989 h 100542"/>
                                <a:gd name="connsiteX153" fmla="*/ 11078 w 12182"/>
                                <a:gd name="connsiteY153" fmla="*/ 26993 h 100542"/>
                                <a:gd name="connsiteX154" fmla="*/ 11247 w 12182"/>
                                <a:gd name="connsiteY154" fmla="*/ 25580 h 100542"/>
                                <a:gd name="connsiteX155" fmla="*/ 12182 w 12182"/>
                                <a:gd name="connsiteY155" fmla="*/ 99542 h 100542"/>
                                <a:gd name="connsiteX0" fmla="*/ 0 w 12182"/>
                                <a:gd name="connsiteY0" fmla="*/ 100542 h 100542"/>
                                <a:gd name="connsiteX1" fmla="*/ 1270 w 12182"/>
                                <a:gd name="connsiteY1" fmla="*/ 24435 h 100542"/>
                                <a:gd name="connsiteX2" fmla="*/ 1377 w 12182"/>
                                <a:gd name="connsiteY2" fmla="*/ 29831 h 100542"/>
                                <a:gd name="connsiteX3" fmla="*/ 1377 w 12182"/>
                                <a:gd name="connsiteY3" fmla="*/ 28578 h 100542"/>
                                <a:gd name="connsiteX4" fmla="*/ 1461 w 12182"/>
                                <a:gd name="connsiteY4" fmla="*/ 25999 h 100542"/>
                                <a:gd name="connsiteX5" fmla="*/ 1502 w 12182"/>
                                <a:gd name="connsiteY5" fmla="*/ 28326 h 100542"/>
                                <a:gd name="connsiteX6" fmla="*/ 1587 w 12182"/>
                                <a:gd name="connsiteY6" fmla="*/ 29578 h 100542"/>
                                <a:gd name="connsiteX7" fmla="*/ 1606 w 12182"/>
                                <a:gd name="connsiteY7" fmla="*/ 20846 h 100542"/>
                                <a:gd name="connsiteX8" fmla="*/ 1717 w 12182"/>
                                <a:gd name="connsiteY8" fmla="*/ 26656 h 100542"/>
                                <a:gd name="connsiteX9" fmla="*/ 1844 w 12182"/>
                                <a:gd name="connsiteY9" fmla="*/ 25499 h 100542"/>
                                <a:gd name="connsiteX10" fmla="*/ 1929 w 12182"/>
                                <a:gd name="connsiteY10" fmla="*/ 28997 h 100542"/>
                                <a:gd name="connsiteX11" fmla="*/ 2056 w 12182"/>
                                <a:gd name="connsiteY11" fmla="*/ 23828 h 100542"/>
                                <a:gd name="connsiteX12" fmla="*/ 2056 w 12182"/>
                                <a:gd name="connsiteY12" fmla="*/ 28164 h 100542"/>
                                <a:gd name="connsiteX13" fmla="*/ 2226 w 12182"/>
                                <a:gd name="connsiteY13" fmla="*/ 26656 h 100542"/>
                                <a:gd name="connsiteX14" fmla="*/ 2226 w 12182"/>
                                <a:gd name="connsiteY14" fmla="*/ 30411 h 100542"/>
                                <a:gd name="connsiteX15" fmla="*/ 2354 w 12182"/>
                                <a:gd name="connsiteY15" fmla="*/ 28407 h 100542"/>
                                <a:gd name="connsiteX16" fmla="*/ 2402 w 12182"/>
                                <a:gd name="connsiteY16" fmla="*/ 25317 h 100542"/>
                                <a:gd name="connsiteX17" fmla="*/ 2525 w 12182"/>
                                <a:gd name="connsiteY17" fmla="*/ 28997 h 100542"/>
                                <a:gd name="connsiteX18" fmla="*/ 2566 w 12182"/>
                                <a:gd name="connsiteY18" fmla="*/ 30910 h 100542"/>
                                <a:gd name="connsiteX19" fmla="*/ 2652 w 12182"/>
                                <a:gd name="connsiteY19" fmla="*/ 25242 h 100542"/>
                                <a:gd name="connsiteX20" fmla="*/ 2738 w 12182"/>
                                <a:gd name="connsiteY20" fmla="*/ 28164 h 100542"/>
                                <a:gd name="connsiteX21" fmla="*/ 2802 w 12182"/>
                                <a:gd name="connsiteY21" fmla="*/ 19121 h 100542"/>
                                <a:gd name="connsiteX22" fmla="*/ 2907 w 12182"/>
                                <a:gd name="connsiteY22" fmla="*/ 28997 h 100542"/>
                                <a:gd name="connsiteX23" fmla="*/ 3035 w 12182"/>
                                <a:gd name="connsiteY23" fmla="*/ 25828 h 100542"/>
                                <a:gd name="connsiteX24" fmla="*/ 3120 w 12182"/>
                                <a:gd name="connsiteY24" fmla="*/ 24908 h 100542"/>
                                <a:gd name="connsiteX25" fmla="*/ 3120 w 12182"/>
                                <a:gd name="connsiteY25" fmla="*/ 24408 h 100542"/>
                                <a:gd name="connsiteX26" fmla="*/ 3205 w 12182"/>
                                <a:gd name="connsiteY26" fmla="*/ 29578 h 100542"/>
                                <a:gd name="connsiteX27" fmla="*/ 3247 w 12182"/>
                                <a:gd name="connsiteY27" fmla="*/ 28997 h 100542"/>
                                <a:gd name="connsiteX28" fmla="*/ 3331 w 12182"/>
                                <a:gd name="connsiteY28" fmla="*/ 28407 h 100542"/>
                                <a:gd name="connsiteX29" fmla="*/ 3374 w 12182"/>
                                <a:gd name="connsiteY29" fmla="*/ 22323 h 100542"/>
                                <a:gd name="connsiteX30" fmla="*/ 3374 w 12182"/>
                                <a:gd name="connsiteY30" fmla="*/ 27493 h 100542"/>
                                <a:gd name="connsiteX31" fmla="*/ 3419 w 12182"/>
                                <a:gd name="connsiteY31" fmla="*/ 30411 h 100542"/>
                                <a:gd name="connsiteX32" fmla="*/ 3595 w 12182"/>
                                <a:gd name="connsiteY32" fmla="*/ 25085 h 100542"/>
                                <a:gd name="connsiteX33" fmla="*/ 3631 w 12182"/>
                                <a:gd name="connsiteY33" fmla="*/ 29159 h 100542"/>
                                <a:gd name="connsiteX34" fmla="*/ 3631 w 12182"/>
                                <a:gd name="connsiteY34" fmla="*/ 29750 h 100542"/>
                                <a:gd name="connsiteX35" fmla="*/ 3673 w 12182"/>
                                <a:gd name="connsiteY35" fmla="*/ 29497 h 100542"/>
                                <a:gd name="connsiteX36" fmla="*/ 3760 w 12182"/>
                                <a:gd name="connsiteY36" fmla="*/ 27993 h 100542"/>
                                <a:gd name="connsiteX37" fmla="*/ 3843 w 12182"/>
                                <a:gd name="connsiteY37" fmla="*/ 25580 h 100542"/>
                                <a:gd name="connsiteX38" fmla="*/ 3885 w 12182"/>
                                <a:gd name="connsiteY38" fmla="*/ 27165 h 100542"/>
                                <a:gd name="connsiteX39" fmla="*/ 3971 w 12182"/>
                                <a:gd name="connsiteY39" fmla="*/ 28164 h 100542"/>
                                <a:gd name="connsiteX40" fmla="*/ 3971 w 12182"/>
                                <a:gd name="connsiteY40" fmla="*/ 28997 h 100542"/>
                                <a:gd name="connsiteX41" fmla="*/ 4013 w 12182"/>
                                <a:gd name="connsiteY41" fmla="*/ 28164 h 100542"/>
                                <a:gd name="connsiteX42" fmla="*/ 4054 w 12182"/>
                                <a:gd name="connsiteY42" fmla="*/ 27165 h 100542"/>
                                <a:gd name="connsiteX43" fmla="*/ 4099 w 12182"/>
                                <a:gd name="connsiteY43" fmla="*/ 25828 h 100542"/>
                                <a:gd name="connsiteX44" fmla="*/ 4099 w 12182"/>
                                <a:gd name="connsiteY44" fmla="*/ 25580 h 100542"/>
                                <a:gd name="connsiteX45" fmla="*/ 4269 w 12182"/>
                                <a:gd name="connsiteY45" fmla="*/ 29997 h 100542"/>
                                <a:gd name="connsiteX46" fmla="*/ 4395 w 12182"/>
                                <a:gd name="connsiteY46" fmla="*/ 23495 h 100542"/>
                                <a:gd name="connsiteX47" fmla="*/ 4499 w 12182"/>
                                <a:gd name="connsiteY47" fmla="*/ 29711 h 100542"/>
                                <a:gd name="connsiteX48" fmla="*/ 4567 w 12182"/>
                                <a:gd name="connsiteY48" fmla="*/ 23162 h 100542"/>
                                <a:gd name="connsiteX49" fmla="*/ 4667 w 12182"/>
                                <a:gd name="connsiteY49" fmla="*/ 28259 h 100542"/>
                                <a:gd name="connsiteX50" fmla="*/ 4737 w 12182"/>
                                <a:gd name="connsiteY50" fmla="*/ 26746 h 100542"/>
                                <a:gd name="connsiteX51" fmla="*/ 4864 w 12182"/>
                                <a:gd name="connsiteY51" fmla="*/ 25408 h 100542"/>
                                <a:gd name="connsiteX52" fmla="*/ 4906 w 12182"/>
                                <a:gd name="connsiteY52" fmla="*/ 28578 h 100542"/>
                                <a:gd name="connsiteX53" fmla="*/ 4992 w 12182"/>
                                <a:gd name="connsiteY53" fmla="*/ 27165 h 100542"/>
                                <a:gd name="connsiteX54" fmla="*/ 4992 w 12182"/>
                                <a:gd name="connsiteY54" fmla="*/ 30991 h 100542"/>
                                <a:gd name="connsiteX55" fmla="*/ 5076 w 12182"/>
                                <a:gd name="connsiteY55" fmla="*/ 29750 h 100542"/>
                                <a:gd name="connsiteX56" fmla="*/ 5162 w 12182"/>
                                <a:gd name="connsiteY56" fmla="*/ 27574 h 100542"/>
                                <a:gd name="connsiteX57" fmla="*/ 5162 w 12182"/>
                                <a:gd name="connsiteY57" fmla="*/ 25742 h 100542"/>
                                <a:gd name="connsiteX58" fmla="*/ 5162 w 12182"/>
                                <a:gd name="connsiteY58" fmla="*/ 24666 h 100542"/>
                                <a:gd name="connsiteX59" fmla="*/ 5205 w 12182"/>
                                <a:gd name="connsiteY59" fmla="*/ 25242 h 100542"/>
                                <a:gd name="connsiteX60" fmla="*/ 5205 w 12182"/>
                                <a:gd name="connsiteY60" fmla="*/ 26079 h 100542"/>
                                <a:gd name="connsiteX61" fmla="*/ 5331 w 12182"/>
                                <a:gd name="connsiteY61" fmla="*/ 29750 h 100542"/>
                                <a:gd name="connsiteX62" fmla="*/ 5374 w 12182"/>
                                <a:gd name="connsiteY62" fmla="*/ 29997 h 100542"/>
                                <a:gd name="connsiteX63" fmla="*/ 5545 w 12182"/>
                                <a:gd name="connsiteY63" fmla="*/ 27246 h 100542"/>
                                <a:gd name="connsiteX64" fmla="*/ 5599 w 12182"/>
                                <a:gd name="connsiteY64" fmla="*/ 1 h 100542"/>
                                <a:gd name="connsiteX65" fmla="*/ 5709 w 12182"/>
                                <a:gd name="connsiteY65" fmla="*/ 25927 h 100542"/>
                                <a:gd name="connsiteX66" fmla="*/ 5812 w 12182"/>
                                <a:gd name="connsiteY66" fmla="*/ 32640 h 100542"/>
                                <a:gd name="connsiteX67" fmla="*/ 5868 w 12182"/>
                                <a:gd name="connsiteY67" fmla="*/ 22758 h 100542"/>
                                <a:gd name="connsiteX68" fmla="*/ 5971 w 12182"/>
                                <a:gd name="connsiteY68" fmla="*/ 27493 h 100542"/>
                                <a:gd name="connsiteX69" fmla="*/ 6013 w 12182"/>
                                <a:gd name="connsiteY69" fmla="*/ 19581 h 100542"/>
                                <a:gd name="connsiteX70" fmla="*/ 6075 w 12182"/>
                                <a:gd name="connsiteY70" fmla="*/ 26586 h 100542"/>
                                <a:gd name="connsiteX71" fmla="*/ 6155 w 12182"/>
                                <a:gd name="connsiteY71" fmla="*/ 28356 h 100542"/>
                                <a:gd name="connsiteX72" fmla="*/ 6268 w 12182"/>
                                <a:gd name="connsiteY72" fmla="*/ 22484 h 100542"/>
                                <a:gd name="connsiteX73" fmla="*/ 6383 w 12182"/>
                                <a:gd name="connsiteY73" fmla="*/ 31437 h 100542"/>
                                <a:gd name="connsiteX74" fmla="*/ 6438 w 12182"/>
                                <a:gd name="connsiteY74" fmla="*/ 24166 h 100542"/>
                                <a:gd name="connsiteX75" fmla="*/ 6481 w 12182"/>
                                <a:gd name="connsiteY75" fmla="*/ 27574 h 100542"/>
                                <a:gd name="connsiteX76" fmla="*/ 6524 w 12182"/>
                                <a:gd name="connsiteY76" fmla="*/ 26332 h 100542"/>
                                <a:gd name="connsiteX77" fmla="*/ 6610 w 12182"/>
                                <a:gd name="connsiteY77" fmla="*/ 24580 h 100542"/>
                                <a:gd name="connsiteX78" fmla="*/ 6651 w 12182"/>
                                <a:gd name="connsiteY78" fmla="*/ 26079 h 100542"/>
                                <a:gd name="connsiteX79" fmla="*/ 6838 w 12182"/>
                                <a:gd name="connsiteY79" fmla="*/ 29525 h 100542"/>
                                <a:gd name="connsiteX80" fmla="*/ 6821 w 12182"/>
                                <a:gd name="connsiteY80" fmla="*/ 26332 h 100542"/>
                                <a:gd name="connsiteX81" fmla="*/ 6864 w 12182"/>
                                <a:gd name="connsiteY81" fmla="*/ 24908 h 100542"/>
                                <a:gd name="connsiteX82" fmla="*/ 6864 w 12182"/>
                                <a:gd name="connsiteY82" fmla="*/ 25499 h 100542"/>
                                <a:gd name="connsiteX83" fmla="*/ 6864 w 12182"/>
                                <a:gd name="connsiteY83" fmla="*/ 26332 h 100542"/>
                                <a:gd name="connsiteX84" fmla="*/ 6907 w 12182"/>
                                <a:gd name="connsiteY84" fmla="*/ 25999 h 100542"/>
                                <a:gd name="connsiteX85" fmla="*/ 6951 w 12182"/>
                                <a:gd name="connsiteY85" fmla="*/ 24828 h 100542"/>
                                <a:gd name="connsiteX86" fmla="*/ 7077 w 12182"/>
                                <a:gd name="connsiteY86" fmla="*/ 26913 h 100542"/>
                                <a:gd name="connsiteX87" fmla="*/ 7077 w 12182"/>
                                <a:gd name="connsiteY87" fmla="*/ 27413 h 100542"/>
                                <a:gd name="connsiteX88" fmla="*/ 7077 w 12182"/>
                                <a:gd name="connsiteY88" fmla="*/ 26993 h 100542"/>
                                <a:gd name="connsiteX89" fmla="*/ 7119 w 12182"/>
                                <a:gd name="connsiteY89" fmla="*/ 25742 h 100542"/>
                                <a:gd name="connsiteX90" fmla="*/ 7163 w 12182"/>
                                <a:gd name="connsiteY90" fmla="*/ 24408 h 100542"/>
                                <a:gd name="connsiteX91" fmla="*/ 7247 w 12182"/>
                                <a:gd name="connsiteY91" fmla="*/ 27746 h 100542"/>
                                <a:gd name="connsiteX92" fmla="*/ 7290 w 12182"/>
                                <a:gd name="connsiteY92" fmla="*/ 26413 h 100542"/>
                                <a:gd name="connsiteX93" fmla="*/ 7290 w 12182"/>
                                <a:gd name="connsiteY93" fmla="*/ 23747 h 100542"/>
                                <a:gd name="connsiteX94" fmla="*/ 7332 w 12182"/>
                                <a:gd name="connsiteY94" fmla="*/ 25999 h 100542"/>
                                <a:gd name="connsiteX95" fmla="*/ 7374 w 12182"/>
                                <a:gd name="connsiteY95" fmla="*/ 24166 h 100542"/>
                                <a:gd name="connsiteX96" fmla="*/ 7374 w 12182"/>
                                <a:gd name="connsiteY96" fmla="*/ 28397 h 100542"/>
                                <a:gd name="connsiteX97" fmla="*/ 7502 w 12182"/>
                                <a:gd name="connsiteY97" fmla="*/ 21581 h 100542"/>
                                <a:gd name="connsiteX98" fmla="*/ 7546 w 12182"/>
                                <a:gd name="connsiteY98" fmla="*/ 29750 h 100542"/>
                                <a:gd name="connsiteX99" fmla="*/ 7588 w 12182"/>
                                <a:gd name="connsiteY99" fmla="*/ 26161 h 100542"/>
                                <a:gd name="connsiteX100" fmla="*/ 7674 w 12182"/>
                                <a:gd name="connsiteY100" fmla="*/ 29245 h 100542"/>
                                <a:gd name="connsiteX101" fmla="*/ 7717 w 12182"/>
                                <a:gd name="connsiteY101" fmla="*/ 24908 h 100542"/>
                                <a:gd name="connsiteX102" fmla="*/ 7757 w 12182"/>
                                <a:gd name="connsiteY102" fmla="*/ 27746 h 100542"/>
                                <a:gd name="connsiteX103" fmla="*/ 7800 w 12182"/>
                                <a:gd name="connsiteY103" fmla="*/ 23747 h 100542"/>
                                <a:gd name="connsiteX104" fmla="*/ 7886 w 12182"/>
                                <a:gd name="connsiteY104" fmla="*/ 27165 h 100542"/>
                                <a:gd name="connsiteX105" fmla="*/ 7886 w 12182"/>
                                <a:gd name="connsiteY105" fmla="*/ 28659 h 100542"/>
                                <a:gd name="connsiteX106" fmla="*/ 7928 w 12182"/>
                                <a:gd name="connsiteY106" fmla="*/ 28997 h 100542"/>
                                <a:gd name="connsiteX107" fmla="*/ 7928 w 12182"/>
                                <a:gd name="connsiteY107" fmla="*/ 27826 h 100542"/>
                                <a:gd name="connsiteX108" fmla="*/ 8013 w 12182"/>
                                <a:gd name="connsiteY108" fmla="*/ 25242 h 100542"/>
                                <a:gd name="connsiteX109" fmla="*/ 8140 w 12182"/>
                                <a:gd name="connsiteY109" fmla="*/ 28164 h 100542"/>
                                <a:gd name="connsiteX110" fmla="*/ 8226 w 12182"/>
                                <a:gd name="connsiteY110" fmla="*/ 24908 h 100542"/>
                                <a:gd name="connsiteX111" fmla="*/ 8226 w 12182"/>
                                <a:gd name="connsiteY111" fmla="*/ 26161 h 100542"/>
                                <a:gd name="connsiteX112" fmla="*/ 8268 w 12182"/>
                                <a:gd name="connsiteY112" fmla="*/ 26579 h 100542"/>
                                <a:gd name="connsiteX113" fmla="*/ 8268 w 12182"/>
                                <a:gd name="connsiteY113" fmla="*/ 29578 h 100542"/>
                                <a:gd name="connsiteX114" fmla="*/ 8353 w 12182"/>
                                <a:gd name="connsiteY114" fmla="*/ 28578 h 100542"/>
                                <a:gd name="connsiteX115" fmla="*/ 8394 w 12182"/>
                                <a:gd name="connsiteY115" fmla="*/ 24908 h 100542"/>
                                <a:gd name="connsiteX116" fmla="*/ 8482 w 12182"/>
                                <a:gd name="connsiteY116" fmla="*/ 25742 h 100542"/>
                                <a:gd name="connsiteX117" fmla="*/ 8568 w 12182"/>
                                <a:gd name="connsiteY117" fmla="*/ 24828 h 100542"/>
                                <a:gd name="connsiteX118" fmla="*/ 8610 w 12182"/>
                                <a:gd name="connsiteY118" fmla="*/ 25408 h 100542"/>
                                <a:gd name="connsiteX119" fmla="*/ 8651 w 12182"/>
                                <a:gd name="connsiteY119" fmla="*/ 24666 h 100542"/>
                                <a:gd name="connsiteX120" fmla="*/ 8693 w 12182"/>
                                <a:gd name="connsiteY120" fmla="*/ 25828 h 100542"/>
                                <a:gd name="connsiteX121" fmla="*/ 8778 w 12182"/>
                                <a:gd name="connsiteY121" fmla="*/ 22662 h 100542"/>
                                <a:gd name="connsiteX122" fmla="*/ 8876 w 12182"/>
                                <a:gd name="connsiteY122" fmla="*/ 27224 h 100542"/>
                                <a:gd name="connsiteX123" fmla="*/ 8908 w 12182"/>
                                <a:gd name="connsiteY123" fmla="*/ 23415 h 100542"/>
                                <a:gd name="connsiteX124" fmla="*/ 8992 w 12182"/>
                                <a:gd name="connsiteY124" fmla="*/ 26413 h 100542"/>
                                <a:gd name="connsiteX125" fmla="*/ 8992 w 12182"/>
                                <a:gd name="connsiteY125" fmla="*/ 28578 h 100542"/>
                                <a:gd name="connsiteX126" fmla="*/ 9036 w 12182"/>
                                <a:gd name="connsiteY126" fmla="*/ 24989 h 100542"/>
                                <a:gd name="connsiteX127" fmla="*/ 9204 w 12182"/>
                                <a:gd name="connsiteY127" fmla="*/ 22576 h 100542"/>
                                <a:gd name="connsiteX128" fmla="*/ 9247 w 12182"/>
                                <a:gd name="connsiteY128" fmla="*/ 28659 h 100542"/>
                                <a:gd name="connsiteX129" fmla="*/ 9333 w 12182"/>
                                <a:gd name="connsiteY129" fmla="*/ 23162 h 100542"/>
                                <a:gd name="connsiteX130" fmla="*/ 9458 w 12182"/>
                                <a:gd name="connsiteY130" fmla="*/ 26079 h 100542"/>
                                <a:gd name="connsiteX131" fmla="*/ 9503 w 12182"/>
                                <a:gd name="connsiteY131" fmla="*/ 23495 h 100542"/>
                                <a:gd name="connsiteX132" fmla="*/ 9503 w 12182"/>
                                <a:gd name="connsiteY132" fmla="*/ 29336 h 100542"/>
                                <a:gd name="connsiteX133" fmla="*/ 9631 w 12182"/>
                                <a:gd name="connsiteY133" fmla="*/ 25242 h 100542"/>
                                <a:gd name="connsiteX134" fmla="*/ 9673 w 12182"/>
                                <a:gd name="connsiteY134" fmla="*/ 26332 h 100542"/>
                                <a:gd name="connsiteX135" fmla="*/ 9715 w 12182"/>
                                <a:gd name="connsiteY135" fmla="*/ 29159 h 100542"/>
                                <a:gd name="connsiteX136" fmla="*/ 9800 w 12182"/>
                                <a:gd name="connsiteY136" fmla="*/ 23495 h 100542"/>
                                <a:gd name="connsiteX137" fmla="*/ 9885 w 12182"/>
                                <a:gd name="connsiteY137" fmla="*/ 24989 h 100542"/>
                                <a:gd name="connsiteX138" fmla="*/ 10099 w 12182"/>
                                <a:gd name="connsiteY138" fmla="*/ 28917 h 100542"/>
                                <a:gd name="connsiteX139" fmla="*/ 10183 w 12182"/>
                                <a:gd name="connsiteY139" fmla="*/ 26579 h 100542"/>
                                <a:gd name="connsiteX140" fmla="*/ 10312 w 12182"/>
                                <a:gd name="connsiteY140" fmla="*/ 23576 h 100542"/>
                                <a:gd name="connsiteX141" fmla="*/ 10354 w 12182"/>
                                <a:gd name="connsiteY141" fmla="*/ 26656 h 100542"/>
                                <a:gd name="connsiteX142" fmla="*/ 10396 w 12182"/>
                                <a:gd name="connsiteY142" fmla="*/ 27493 h 100542"/>
                                <a:gd name="connsiteX143" fmla="*/ 10396 w 12182"/>
                                <a:gd name="connsiteY143" fmla="*/ 27826 h 100542"/>
                                <a:gd name="connsiteX144" fmla="*/ 10524 w 12182"/>
                                <a:gd name="connsiteY144" fmla="*/ 25828 h 100542"/>
                                <a:gd name="connsiteX145" fmla="*/ 10609 w 12182"/>
                                <a:gd name="connsiteY145" fmla="*/ 27493 h 100542"/>
                                <a:gd name="connsiteX146" fmla="*/ 10650 w 12182"/>
                                <a:gd name="connsiteY146" fmla="*/ 27165 h 100542"/>
                                <a:gd name="connsiteX147" fmla="*/ 10650 w 12182"/>
                                <a:gd name="connsiteY147" fmla="*/ 24666 h 100542"/>
                                <a:gd name="connsiteX148" fmla="*/ 10778 w 12182"/>
                                <a:gd name="connsiteY148" fmla="*/ 28745 h 100542"/>
                                <a:gd name="connsiteX149" fmla="*/ 10778 w 12182"/>
                                <a:gd name="connsiteY149" fmla="*/ 26656 h 100542"/>
                                <a:gd name="connsiteX150" fmla="*/ 10864 w 12182"/>
                                <a:gd name="connsiteY150" fmla="*/ 27246 h 100542"/>
                                <a:gd name="connsiteX151" fmla="*/ 10948 w 12182"/>
                                <a:gd name="connsiteY151" fmla="*/ 28164 h 100542"/>
                                <a:gd name="connsiteX152" fmla="*/ 11078 w 12182"/>
                                <a:gd name="connsiteY152" fmla="*/ 24989 h 100542"/>
                                <a:gd name="connsiteX153" fmla="*/ 11078 w 12182"/>
                                <a:gd name="connsiteY153" fmla="*/ 26993 h 100542"/>
                                <a:gd name="connsiteX154" fmla="*/ 11247 w 12182"/>
                                <a:gd name="connsiteY154" fmla="*/ 25580 h 100542"/>
                                <a:gd name="connsiteX155" fmla="*/ 12182 w 12182"/>
                                <a:gd name="connsiteY155" fmla="*/ 99542 h 100542"/>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9864 h 83241"/>
                                <a:gd name="connsiteX54" fmla="*/ 4992 w 12182"/>
                                <a:gd name="connsiteY54" fmla="*/ 13690 h 83241"/>
                                <a:gd name="connsiteX55" fmla="*/ 5076 w 12182"/>
                                <a:gd name="connsiteY55" fmla="*/ 12449 h 83241"/>
                                <a:gd name="connsiteX56" fmla="*/ 5162 w 12182"/>
                                <a:gd name="connsiteY56" fmla="*/ 10273 h 83241"/>
                                <a:gd name="connsiteX57" fmla="*/ 5162 w 12182"/>
                                <a:gd name="connsiteY57" fmla="*/ 8441 h 83241"/>
                                <a:gd name="connsiteX58" fmla="*/ 5162 w 12182"/>
                                <a:gd name="connsiteY58" fmla="*/ 7365 h 83241"/>
                                <a:gd name="connsiteX59" fmla="*/ 5205 w 12182"/>
                                <a:gd name="connsiteY59" fmla="*/ 7941 h 83241"/>
                                <a:gd name="connsiteX60" fmla="*/ 5205 w 12182"/>
                                <a:gd name="connsiteY60" fmla="*/ 8778 h 83241"/>
                                <a:gd name="connsiteX61" fmla="*/ 5331 w 12182"/>
                                <a:gd name="connsiteY61" fmla="*/ 12449 h 83241"/>
                                <a:gd name="connsiteX62" fmla="*/ 5374 w 12182"/>
                                <a:gd name="connsiteY62" fmla="*/ 12696 h 83241"/>
                                <a:gd name="connsiteX63" fmla="*/ 5545 w 12182"/>
                                <a:gd name="connsiteY63" fmla="*/ 9945 h 83241"/>
                                <a:gd name="connsiteX64" fmla="*/ 5617 w 12182"/>
                                <a:gd name="connsiteY64" fmla="*/ 4 h 83241"/>
                                <a:gd name="connsiteX65" fmla="*/ 5709 w 12182"/>
                                <a:gd name="connsiteY65" fmla="*/ 8626 h 83241"/>
                                <a:gd name="connsiteX66" fmla="*/ 5812 w 12182"/>
                                <a:gd name="connsiteY66" fmla="*/ 15339 h 83241"/>
                                <a:gd name="connsiteX67" fmla="*/ 5868 w 12182"/>
                                <a:gd name="connsiteY67" fmla="*/ 5457 h 83241"/>
                                <a:gd name="connsiteX68" fmla="*/ 5971 w 12182"/>
                                <a:gd name="connsiteY68" fmla="*/ 10192 h 83241"/>
                                <a:gd name="connsiteX69" fmla="*/ 6013 w 12182"/>
                                <a:gd name="connsiteY69" fmla="*/ 2280 h 83241"/>
                                <a:gd name="connsiteX70" fmla="*/ 6075 w 12182"/>
                                <a:gd name="connsiteY70" fmla="*/ 9285 h 83241"/>
                                <a:gd name="connsiteX71" fmla="*/ 6155 w 12182"/>
                                <a:gd name="connsiteY71" fmla="*/ 11055 h 83241"/>
                                <a:gd name="connsiteX72" fmla="*/ 6268 w 12182"/>
                                <a:gd name="connsiteY72" fmla="*/ 5183 h 83241"/>
                                <a:gd name="connsiteX73" fmla="*/ 6383 w 12182"/>
                                <a:gd name="connsiteY73" fmla="*/ 14136 h 83241"/>
                                <a:gd name="connsiteX74" fmla="*/ 6438 w 12182"/>
                                <a:gd name="connsiteY74" fmla="*/ 6865 h 83241"/>
                                <a:gd name="connsiteX75" fmla="*/ 6481 w 12182"/>
                                <a:gd name="connsiteY75" fmla="*/ 10273 h 83241"/>
                                <a:gd name="connsiteX76" fmla="*/ 6524 w 12182"/>
                                <a:gd name="connsiteY76" fmla="*/ 9031 h 83241"/>
                                <a:gd name="connsiteX77" fmla="*/ 6610 w 12182"/>
                                <a:gd name="connsiteY77" fmla="*/ 7279 h 83241"/>
                                <a:gd name="connsiteX78" fmla="*/ 6651 w 12182"/>
                                <a:gd name="connsiteY78" fmla="*/ 8778 h 83241"/>
                                <a:gd name="connsiteX79" fmla="*/ 6838 w 12182"/>
                                <a:gd name="connsiteY79" fmla="*/ 12224 h 83241"/>
                                <a:gd name="connsiteX80" fmla="*/ 6821 w 12182"/>
                                <a:gd name="connsiteY80" fmla="*/ 9031 h 83241"/>
                                <a:gd name="connsiteX81" fmla="*/ 6864 w 12182"/>
                                <a:gd name="connsiteY81" fmla="*/ 7607 h 83241"/>
                                <a:gd name="connsiteX82" fmla="*/ 6864 w 12182"/>
                                <a:gd name="connsiteY82" fmla="*/ 8198 h 83241"/>
                                <a:gd name="connsiteX83" fmla="*/ 6864 w 12182"/>
                                <a:gd name="connsiteY83" fmla="*/ 9031 h 83241"/>
                                <a:gd name="connsiteX84" fmla="*/ 6907 w 12182"/>
                                <a:gd name="connsiteY84" fmla="*/ 8698 h 83241"/>
                                <a:gd name="connsiteX85" fmla="*/ 6951 w 12182"/>
                                <a:gd name="connsiteY85" fmla="*/ 7527 h 83241"/>
                                <a:gd name="connsiteX86" fmla="*/ 7077 w 12182"/>
                                <a:gd name="connsiteY86" fmla="*/ 9612 h 83241"/>
                                <a:gd name="connsiteX87" fmla="*/ 7077 w 12182"/>
                                <a:gd name="connsiteY87" fmla="*/ 10112 h 83241"/>
                                <a:gd name="connsiteX88" fmla="*/ 7077 w 12182"/>
                                <a:gd name="connsiteY88" fmla="*/ 9692 h 83241"/>
                                <a:gd name="connsiteX89" fmla="*/ 7119 w 12182"/>
                                <a:gd name="connsiteY89" fmla="*/ 8441 h 83241"/>
                                <a:gd name="connsiteX90" fmla="*/ 7163 w 12182"/>
                                <a:gd name="connsiteY90" fmla="*/ 7107 h 83241"/>
                                <a:gd name="connsiteX91" fmla="*/ 7247 w 12182"/>
                                <a:gd name="connsiteY91" fmla="*/ 10445 h 83241"/>
                                <a:gd name="connsiteX92" fmla="*/ 7290 w 12182"/>
                                <a:gd name="connsiteY92" fmla="*/ 9112 h 83241"/>
                                <a:gd name="connsiteX93" fmla="*/ 7290 w 12182"/>
                                <a:gd name="connsiteY93" fmla="*/ 6446 h 83241"/>
                                <a:gd name="connsiteX94" fmla="*/ 7332 w 12182"/>
                                <a:gd name="connsiteY94" fmla="*/ 8698 h 83241"/>
                                <a:gd name="connsiteX95" fmla="*/ 7374 w 12182"/>
                                <a:gd name="connsiteY95" fmla="*/ 6865 h 83241"/>
                                <a:gd name="connsiteX96" fmla="*/ 7374 w 12182"/>
                                <a:gd name="connsiteY96" fmla="*/ 11096 h 83241"/>
                                <a:gd name="connsiteX97" fmla="*/ 7502 w 12182"/>
                                <a:gd name="connsiteY97" fmla="*/ 4280 h 83241"/>
                                <a:gd name="connsiteX98" fmla="*/ 7546 w 12182"/>
                                <a:gd name="connsiteY98" fmla="*/ 12449 h 83241"/>
                                <a:gd name="connsiteX99" fmla="*/ 7588 w 12182"/>
                                <a:gd name="connsiteY99" fmla="*/ 8860 h 83241"/>
                                <a:gd name="connsiteX100" fmla="*/ 7674 w 12182"/>
                                <a:gd name="connsiteY100" fmla="*/ 11944 h 83241"/>
                                <a:gd name="connsiteX101" fmla="*/ 7717 w 12182"/>
                                <a:gd name="connsiteY101" fmla="*/ 7607 h 83241"/>
                                <a:gd name="connsiteX102" fmla="*/ 7757 w 12182"/>
                                <a:gd name="connsiteY102" fmla="*/ 10445 h 83241"/>
                                <a:gd name="connsiteX103" fmla="*/ 7800 w 12182"/>
                                <a:gd name="connsiteY103" fmla="*/ 6446 h 83241"/>
                                <a:gd name="connsiteX104" fmla="*/ 7886 w 12182"/>
                                <a:gd name="connsiteY104" fmla="*/ 9864 h 83241"/>
                                <a:gd name="connsiteX105" fmla="*/ 7886 w 12182"/>
                                <a:gd name="connsiteY105" fmla="*/ 11358 h 83241"/>
                                <a:gd name="connsiteX106" fmla="*/ 7928 w 12182"/>
                                <a:gd name="connsiteY106" fmla="*/ 11696 h 83241"/>
                                <a:gd name="connsiteX107" fmla="*/ 7928 w 12182"/>
                                <a:gd name="connsiteY107" fmla="*/ 10525 h 83241"/>
                                <a:gd name="connsiteX108" fmla="*/ 8013 w 12182"/>
                                <a:gd name="connsiteY108" fmla="*/ 7941 h 83241"/>
                                <a:gd name="connsiteX109" fmla="*/ 8140 w 12182"/>
                                <a:gd name="connsiteY109" fmla="*/ 10863 h 83241"/>
                                <a:gd name="connsiteX110" fmla="*/ 8226 w 12182"/>
                                <a:gd name="connsiteY110" fmla="*/ 7607 h 83241"/>
                                <a:gd name="connsiteX111" fmla="*/ 8226 w 12182"/>
                                <a:gd name="connsiteY111" fmla="*/ 8860 h 83241"/>
                                <a:gd name="connsiteX112" fmla="*/ 8268 w 12182"/>
                                <a:gd name="connsiteY112" fmla="*/ 9278 h 83241"/>
                                <a:gd name="connsiteX113" fmla="*/ 8268 w 12182"/>
                                <a:gd name="connsiteY113" fmla="*/ 12277 h 83241"/>
                                <a:gd name="connsiteX114" fmla="*/ 8353 w 12182"/>
                                <a:gd name="connsiteY114" fmla="*/ 11277 h 83241"/>
                                <a:gd name="connsiteX115" fmla="*/ 8394 w 12182"/>
                                <a:gd name="connsiteY115" fmla="*/ 7607 h 83241"/>
                                <a:gd name="connsiteX116" fmla="*/ 8482 w 12182"/>
                                <a:gd name="connsiteY116" fmla="*/ 8441 h 83241"/>
                                <a:gd name="connsiteX117" fmla="*/ 8568 w 12182"/>
                                <a:gd name="connsiteY117" fmla="*/ 7527 h 83241"/>
                                <a:gd name="connsiteX118" fmla="*/ 8610 w 12182"/>
                                <a:gd name="connsiteY118" fmla="*/ 8107 h 83241"/>
                                <a:gd name="connsiteX119" fmla="*/ 8651 w 12182"/>
                                <a:gd name="connsiteY119" fmla="*/ 7365 h 83241"/>
                                <a:gd name="connsiteX120" fmla="*/ 8693 w 12182"/>
                                <a:gd name="connsiteY120" fmla="*/ 8527 h 83241"/>
                                <a:gd name="connsiteX121" fmla="*/ 8778 w 12182"/>
                                <a:gd name="connsiteY121" fmla="*/ 5361 h 83241"/>
                                <a:gd name="connsiteX122" fmla="*/ 8876 w 12182"/>
                                <a:gd name="connsiteY122" fmla="*/ 9923 h 83241"/>
                                <a:gd name="connsiteX123" fmla="*/ 8908 w 12182"/>
                                <a:gd name="connsiteY123" fmla="*/ 6114 h 83241"/>
                                <a:gd name="connsiteX124" fmla="*/ 8992 w 12182"/>
                                <a:gd name="connsiteY124" fmla="*/ 9112 h 83241"/>
                                <a:gd name="connsiteX125" fmla="*/ 8992 w 12182"/>
                                <a:gd name="connsiteY125" fmla="*/ 11277 h 83241"/>
                                <a:gd name="connsiteX126" fmla="*/ 9036 w 12182"/>
                                <a:gd name="connsiteY126" fmla="*/ 7688 h 83241"/>
                                <a:gd name="connsiteX127" fmla="*/ 9204 w 12182"/>
                                <a:gd name="connsiteY127" fmla="*/ 5275 h 83241"/>
                                <a:gd name="connsiteX128" fmla="*/ 9247 w 12182"/>
                                <a:gd name="connsiteY128" fmla="*/ 11358 h 83241"/>
                                <a:gd name="connsiteX129" fmla="*/ 9333 w 12182"/>
                                <a:gd name="connsiteY129" fmla="*/ 5861 h 83241"/>
                                <a:gd name="connsiteX130" fmla="*/ 9458 w 12182"/>
                                <a:gd name="connsiteY130" fmla="*/ 8778 h 83241"/>
                                <a:gd name="connsiteX131" fmla="*/ 9503 w 12182"/>
                                <a:gd name="connsiteY131" fmla="*/ 6194 h 83241"/>
                                <a:gd name="connsiteX132" fmla="*/ 9503 w 12182"/>
                                <a:gd name="connsiteY132" fmla="*/ 12035 h 83241"/>
                                <a:gd name="connsiteX133" fmla="*/ 9631 w 12182"/>
                                <a:gd name="connsiteY133" fmla="*/ 7941 h 83241"/>
                                <a:gd name="connsiteX134" fmla="*/ 9673 w 12182"/>
                                <a:gd name="connsiteY134" fmla="*/ 9031 h 83241"/>
                                <a:gd name="connsiteX135" fmla="*/ 9715 w 12182"/>
                                <a:gd name="connsiteY135" fmla="*/ 11858 h 83241"/>
                                <a:gd name="connsiteX136" fmla="*/ 9800 w 12182"/>
                                <a:gd name="connsiteY136" fmla="*/ 6194 h 83241"/>
                                <a:gd name="connsiteX137" fmla="*/ 9885 w 12182"/>
                                <a:gd name="connsiteY137" fmla="*/ 7688 h 83241"/>
                                <a:gd name="connsiteX138" fmla="*/ 10099 w 12182"/>
                                <a:gd name="connsiteY138" fmla="*/ 11616 h 83241"/>
                                <a:gd name="connsiteX139" fmla="*/ 10183 w 12182"/>
                                <a:gd name="connsiteY139" fmla="*/ 9278 h 83241"/>
                                <a:gd name="connsiteX140" fmla="*/ 10312 w 12182"/>
                                <a:gd name="connsiteY140" fmla="*/ 6275 h 83241"/>
                                <a:gd name="connsiteX141" fmla="*/ 10354 w 12182"/>
                                <a:gd name="connsiteY141" fmla="*/ 9355 h 83241"/>
                                <a:gd name="connsiteX142" fmla="*/ 10396 w 12182"/>
                                <a:gd name="connsiteY142" fmla="*/ 10192 h 83241"/>
                                <a:gd name="connsiteX143" fmla="*/ 10396 w 12182"/>
                                <a:gd name="connsiteY143" fmla="*/ 10525 h 83241"/>
                                <a:gd name="connsiteX144" fmla="*/ 10524 w 12182"/>
                                <a:gd name="connsiteY144" fmla="*/ 8527 h 83241"/>
                                <a:gd name="connsiteX145" fmla="*/ 10609 w 12182"/>
                                <a:gd name="connsiteY145" fmla="*/ 10192 h 83241"/>
                                <a:gd name="connsiteX146" fmla="*/ 10650 w 12182"/>
                                <a:gd name="connsiteY146" fmla="*/ 9864 h 83241"/>
                                <a:gd name="connsiteX147" fmla="*/ 10650 w 12182"/>
                                <a:gd name="connsiteY147" fmla="*/ 7365 h 83241"/>
                                <a:gd name="connsiteX148" fmla="*/ 10778 w 12182"/>
                                <a:gd name="connsiteY148" fmla="*/ 11444 h 83241"/>
                                <a:gd name="connsiteX149" fmla="*/ 10778 w 12182"/>
                                <a:gd name="connsiteY149" fmla="*/ 9355 h 83241"/>
                                <a:gd name="connsiteX150" fmla="*/ 10864 w 12182"/>
                                <a:gd name="connsiteY150" fmla="*/ 9945 h 83241"/>
                                <a:gd name="connsiteX151" fmla="*/ 10948 w 12182"/>
                                <a:gd name="connsiteY151" fmla="*/ 10863 h 83241"/>
                                <a:gd name="connsiteX152" fmla="*/ 11078 w 12182"/>
                                <a:gd name="connsiteY152" fmla="*/ 7688 h 83241"/>
                                <a:gd name="connsiteX153" fmla="*/ 11078 w 12182"/>
                                <a:gd name="connsiteY153" fmla="*/ 9692 h 83241"/>
                                <a:gd name="connsiteX154" fmla="*/ 11247 w 12182"/>
                                <a:gd name="connsiteY154" fmla="*/ 8279 h 83241"/>
                                <a:gd name="connsiteX155" fmla="*/ 12182 w 12182"/>
                                <a:gd name="connsiteY15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9864 h 83241"/>
                                <a:gd name="connsiteX54" fmla="*/ 4992 w 12182"/>
                                <a:gd name="connsiteY54" fmla="*/ 13690 h 83241"/>
                                <a:gd name="connsiteX55" fmla="*/ 5076 w 12182"/>
                                <a:gd name="connsiteY55" fmla="*/ 12449 h 83241"/>
                                <a:gd name="connsiteX56" fmla="*/ 5162 w 12182"/>
                                <a:gd name="connsiteY56" fmla="*/ 10273 h 83241"/>
                                <a:gd name="connsiteX57" fmla="*/ 5162 w 12182"/>
                                <a:gd name="connsiteY57" fmla="*/ 8441 h 83241"/>
                                <a:gd name="connsiteX58" fmla="*/ 5162 w 12182"/>
                                <a:gd name="connsiteY58" fmla="*/ 7365 h 83241"/>
                                <a:gd name="connsiteX59" fmla="*/ 5205 w 12182"/>
                                <a:gd name="connsiteY59" fmla="*/ 7941 h 83241"/>
                                <a:gd name="connsiteX60" fmla="*/ 5205 w 12182"/>
                                <a:gd name="connsiteY60" fmla="*/ 8778 h 83241"/>
                                <a:gd name="connsiteX61" fmla="*/ 5331 w 12182"/>
                                <a:gd name="connsiteY61" fmla="*/ 12449 h 83241"/>
                                <a:gd name="connsiteX62" fmla="*/ 5399 w 12182"/>
                                <a:gd name="connsiteY62" fmla="*/ 9053 h 83241"/>
                                <a:gd name="connsiteX63" fmla="*/ 5545 w 12182"/>
                                <a:gd name="connsiteY63" fmla="*/ 9945 h 83241"/>
                                <a:gd name="connsiteX64" fmla="*/ 5617 w 12182"/>
                                <a:gd name="connsiteY64" fmla="*/ 4 h 83241"/>
                                <a:gd name="connsiteX65" fmla="*/ 5709 w 12182"/>
                                <a:gd name="connsiteY65" fmla="*/ 8626 h 83241"/>
                                <a:gd name="connsiteX66" fmla="*/ 5812 w 12182"/>
                                <a:gd name="connsiteY66" fmla="*/ 15339 h 83241"/>
                                <a:gd name="connsiteX67" fmla="*/ 5868 w 12182"/>
                                <a:gd name="connsiteY67" fmla="*/ 5457 h 83241"/>
                                <a:gd name="connsiteX68" fmla="*/ 5971 w 12182"/>
                                <a:gd name="connsiteY68" fmla="*/ 10192 h 83241"/>
                                <a:gd name="connsiteX69" fmla="*/ 6013 w 12182"/>
                                <a:gd name="connsiteY69" fmla="*/ 2280 h 83241"/>
                                <a:gd name="connsiteX70" fmla="*/ 6075 w 12182"/>
                                <a:gd name="connsiteY70" fmla="*/ 9285 h 83241"/>
                                <a:gd name="connsiteX71" fmla="*/ 6155 w 12182"/>
                                <a:gd name="connsiteY71" fmla="*/ 11055 h 83241"/>
                                <a:gd name="connsiteX72" fmla="*/ 6268 w 12182"/>
                                <a:gd name="connsiteY72" fmla="*/ 5183 h 83241"/>
                                <a:gd name="connsiteX73" fmla="*/ 6383 w 12182"/>
                                <a:gd name="connsiteY73" fmla="*/ 14136 h 83241"/>
                                <a:gd name="connsiteX74" fmla="*/ 6438 w 12182"/>
                                <a:gd name="connsiteY74" fmla="*/ 6865 h 83241"/>
                                <a:gd name="connsiteX75" fmla="*/ 6481 w 12182"/>
                                <a:gd name="connsiteY75" fmla="*/ 10273 h 83241"/>
                                <a:gd name="connsiteX76" fmla="*/ 6524 w 12182"/>
                                <a:gd name="connsiteY76" fmla="*/ 9031 h 83241"/>
                                <a:gd name="connsiteX77" fmla="*/ 6610 w 12182"/>
                                <a:gd name="connsiteY77" fmla="*/ 7279 h 83241"/>
                                <a:gd name="connsiteX78" fmla="*/ 6651 w 12182"/>
                                <a:gd name="connsiteY78" fmla="*/ 8778 h 83241"/>
                                <a:gd name="connsiteX79" fmla="*/ 6838 w 12182"/>
                                <a:gd name="connsiteY79" fmla="*/ 12224 h 83241"/>
                                <a:gd name="connsiteX80" fmla="*/ 6821 w 12182"/>
                                <a:gd name="connsiteY80" fmla="*/ 9031 h 83241"/>
                                <a:gd name="connsiteX81" fmla="*/ 6864 w 12182"/>
                                <a:gd name="connsiteY81" fmla="*/ 7607 h 83241"/>
                                <a:gd name="connsiteX82" fmla="*/ 6864 w 12182"/>
                                <a:gd name="connsiteY82" fmla="*/ 8198 h 83241"/>
                                <a:gd name="connsiteX83" fmla="*/ 6864 w 12182"/>
                                <a:gd name="connsiteY83" fmla="*/ 9031 h 83241"/>
                                <a:gd name="connsiteX84" fmla="*/ 6907 w 12182"/>
                                <a:gd name="connsiteY84" fmla="*/ 8698 h 83241"/>
                                <a:gd name="connsiteX85" fmla="*/ 6951 w 12182"/>
                                <a:gd name="connsiteY85" fmla="*/ 7527 h 83241"/>
                                <a:gd name="connsiteX86" fmla="*/ 7077 w 12182"/>
                                <a:gd name="connsiteY86" fmla="*/ 9612 h 83241"/>
                                <a:gd name="connsiteX87" fmla="*/ 7077 w 12182"/>
                                <a:gd name="connsiteY87" fmla="*/ 10112 h 83241"/>
                                <a:gd name="connsiteX88" fmla="*/ 7077 w 12182"/>
                                <a:gd name="connsiteY88" fmla="*/ 9692 h 83241"/>
                                <a:gd name="connsiteX89" fmla="*/ 7119 w 12182"/>
                                <a:gd name="connsiteY89" fmla="*/ 8441 h 83241"/>
                                <a:gd name="connsiteX90" fmla="*/ 7163 w 12182"/>
                                <a:gd name="connsiteY90" fmla="*/ 7107 h 83241"/>
                                <a:gd name="connsiteX91" fmla="*/ 7247 w 12182"/>
                                <a:gd name="connsiteY91" fmla="*/ 10445 h 83241"/>
                                <a:gd name="connsiteX92" fmla="*/ 7290 w 12182"/>
                                <a:gd name="connsiteY92" fmla="*/ 9112 h 83241"/>
                                <a:gd name="connsiteX93" fmla="*/ 7290 w 12182"/>
                                <a:gd name="connsiteY93" fmla="*/ 6446 h 83241"/>
                                <a:gd name="connsiteX94" fmla="*/ 7332 w 12182"/>
                                <a:gd name="connsiteY94" fmla="*/ 8698 h 83241"/>
                                <a:gd name="connsiteX95" fmla="*/ 7374 w 12182"/>
                                <a:gd name="connsiteY95" fmla="*/ 6865 h 83241"/>
                                <a:gd name="connsiteX96" fmla="*/ 7374 w 12182"/>
                                <a:gd name="connsiteY96" fmla="*/ 11096 h 83241"/>
                                <a:gd name="connsiteX97" fmla="*/ 7502 w 12182"/>
                                <a:gd name="connsiteY97" fmla="*/ 4280 h 83241"/>
                                <a:gd name="connsiteX98" fmla="*/ 7546 w 12182"/>
                                <a:gd name="connsiteY98" fmla="*/ 12449 h 83241"/>
                                <a:gd name="connsiteX99" fmla="*/ 7588 w 12182"/>
                                <a:gd name="connsiteY99" fmla="*/ 8860 h 83241"/>
                                <a:gd name="connsiteX100" fmla="*/ 7674 w 12182"/>
                                <a:gd name="connsiteY100" fmla="*/ 11944 h 83241"/>
                                <a:gd name="connsiteX101" fmla="*/ 7717 w 12182"/>
                                <a:gd name="connsiteY101" fmla="*/ 7607 h 83241"/>
                                <a:gd name="connsiteX102" fmla="*/ 7757 w 12182"/>
                                <a:gd name="connsiteY102" fmla="*/ 10445 h 83241"/>
                                <a:gd name="connsiteX103" fmla="*/ 7800 w 12182"/>
                                <a:gd name="connsiteY103" fmla="*/ 6446 h 83241"/>
                                <a:gd name="connsiteX104" fmla="*/ 7886 w 12182"/>
                                <a:gd name="connsiteY104" fmla="*/ 9864 h 83241"/>
                                <a:gd name="connsiteX105" fmla="*/ 7886 w 12182"/>
                                <a:gd name="connsiteY105" fmla="*/ 11358 h 83241"/>
                                <a:gd name="connsiteX106" fmla="*/ 7928 w 12182"/>
                                <a:gd name="connsiteY106" fmla="*/ 11696 h 83241"/>
                                <a:gd name="connsiteX107" fmla="*/ 7928 w 12182"/>
                                <a:gd name="connsiteY107" fmla="*/ 10525 h 83241"/>
                                <a:gd name="connsiteX108" fmla="*/ 8013 w 12182"/>
                                <a:gd name="connsiteY108" fmla="*/ 7941 h 83241"/>
                                <a:gd name="connsiteX109" fmla="*/ 8140 w 12182"/>
                                <a:gd name="connsiteY109" fmla="*/ 10863 h 83241"/>
                                <a:gd name="connsiteX110" fmla="*/ 8226 w 12182"/>
                                <a:gd name="connsiteY110" fmla="*/ 7607 h 83241"/>
                                <a:gd name="connsiteX111" fmla="*/ 8226 w 12182"/>
                                <a:gd name="connsiteY111" fmla="*/ 8860 h 83241"/>
                                <a:gd name="connsiteX112" fmla="*/ 8268 w 12182"/>
                                <a:gd name="connsiteY112" fmla="*/ 9278 h 83241"/>
                                <a:gd name="connsiteX113" fmla="*/ 8268 w 12182"/>
                                <a:gd name="connsiteY113" fmla="*/ 12277 h 83241"/>
                                <a:gd name="connsiteX114" fmla="*/ 8353 w 12182"/>
                                <a:gd name="connsiteY114" fmla="*/ 11277 h 83241"/>
                                <a:gd name="connsiteX115" fmla="*/ 8394 w 12182"/>
                                <a:gd name="connsiteY115" fmla="*/ 7607 h 83241"/>
                                <a:gd name="connsiteX116" fmla="*/ 8482 w 12182"/>
                                <a:gd name="connsiteY116" fmla="*/ 8441 h 83241"/>
                                <a:gd name="connsiteX117" fmla="*/ 8568 w 12182"/>
                                <a:gd name="connsiteY117" fmla="*/ 7527 h 83241"/>
                                <a:gd name="connsiteX118" fmla="*/ 8610 w 12182"/>
                                <a:gd name="connsiteY118" fmla="*/ 8107 h 83241"/>
                                <a:gd name="connsiteX119" fmla="*/ 8651 w 12182"/>
                                <a:gd name="connsiteY119" fmla="*/ 7365 h 83241"/>
                                <a:gd name="connsiteX120" fmla="*/ 8693 w 12182"/>
                                <a:gd name="connsiteY120" fmla="*/ 8527 h 83241"/>
                                <a:gd name="connsiteX121" fmla="*/ 8778 w 12182"/>
                                <a:gd name="connsiteY121" fmla="*/ 5361 h 83241"/>
                                <a:gd name="connsiteX122" fmla="*/ 8876 w 12182"/>
                                <a:gd name="connsiteY122" fmla="*/ 9923 h 83241"/>
                                <a:gd name="connsiteX123" fmla="*/ 8908 w 12182"/>
                                <a:gd name="connsiteY123" fmla="*/ 6114 h 83241"/>
                                <a:gd name="connsiteX124" fmla="*/ 8992 w 12182"/>
                                <a:gd name="connsiteY124" fmla="*/ 9112 h 83241"/>
                                <a:gd name="connsiteX125" fmla="*/ 8992 w 12182"/>
                                <a:gd name="connsiteY125" fmla="*/ 11277 h 83241"/>
                                <a:gd name="connsiteX126" fmla="*/ 9036 w 12182"/>
                                <a:gd name="connsiteY126" fmla="*/ 7688 h 83241"/>
                                <a:gd name="connsiteX127" fmla="*/ 9204 w 12182"/>
                                <a:gd name="connsiteY127" fmla="*/ 5275 h 83241"/>
                                <a:gd name="connsiteX128" fmla="*/ 9247 w 12182"/>
                                <a:gd name="connsiteY128" fmla="*/ 11358 h 83241"/>
                                <a:gd name="connsiteX129" fmla="*/ 9333 w 12182"/>
                                <a:gd name="connsiteY129" fmla="*/ 5861 h 83241"/>
                                <a:gd name="connsiteX130" fmla="*/ 9458 w 12182"/>
                                <a:gd name="connsiteY130" fmla="*/ 8778 h 83241"/>
                                <a:gd name="connsiteX131" fmla="*/ 9503 w 12182"/>
                                <a:gd name="connsiteY131" fmla="*/ 6194 h 83241"/>
                                <a:gd name="connsiteX132" fmla="*/ 9503 w 12182"/>
                                <a:gd name="connsiteY132" fmla="*/ 12035 h 83241"/>
                                <a:gd name="connsiteX133" fmla="*/ 9631 w 12182"/>
                                <a:gd name="connsiteY133" fmla="*/ 7941 h 83241"/>
                                <a:gd name="connsiteX134" fmla="*/ 9673 w 12182"/>
                                <a:gd name="connsiteY134" fmla="*/ 9031 h 83241"/>
                                <a:gd name="connsiteX135" fmla="*/ 9715 w 12182"/>
                                <a:gd name="connsiteY135" fmla="*/ 11858 h 83241"/>
                                <a:gd name="connsiteX136" fmla="*/ 9800 w 12182"/>
                                <a:gd name="connsiteY136" fmla="*/ 6194 h 83241"/>
                                <a:gd name="connsiteX137" fmla="*/ 9885 w 12182"/>
                                <a:gd name="connsiteY137" fmla="*/ 7688 h 83241"/>
                                <a:gd name="connsiteX138" fmla="*/ 10099 w 12182"/>
                                <a:gd name="connsiteY138" fmla="*/ 11616 h 83241"/>
                                <a:gd name="connsiteX139" fmla="*/ 10183 w 12182"/>
                                <a:gd name="connsiteY139" fmla="*/ 9278 h 83241"/>
                                <a:gd name="connsiteX140" fmla="*/ 10312 w 12182"/>
                                <a:gd name="connsiteY140" fmla="*/ 6275 h 83241"/>
                                <a:gd name="connsiteX141" fmla="*/ 10354 w 12182"/>
                                <a:gd name="connsiteY141" fmla="*/ 9355 h 83241"/>
                                <a:gd name="connsiteX142" fmla="*/ 10396 w 12182"/>
                                <a:gd name="connsiteY142" fmla="*/ 10192 h 83241"/>
                                <a:gd name="connsiteX143" fmla="*/ 10396 w 12182"/>
                                <a:gd name="connsiteY143" fmla="*/ 10525 h 83241"/>
                                <a:gd name="connsiteX144" fmla="*/ 10524 w 12182"/>
                                <a:gd name="connsiteY144" fmla="*/ 8527 h 83241"/>
                                <a:gd name="connsiteX145" fmla="*/ 10609 w 12182"/>
                                <a:gd name="connsiteY145" fmla="*/ 10192 h 83241"/>
                                <a:gd name="connsiteX146" fmla="*/ 10650 w 12182"/>
                                <a:gd name="connsiteY146" fmla="*/ 9864 h 83241"/>
                                <a:gd name="connsiteX147" fmla="*/ 10650 w 12182"/>
                                <a:gd name="connsiteY147" fmla="*/ 7365 h 83241"/>
                                <a:gd name="connsiteX148" fmla="*/ 10778 w 12182"/>
                                <a:gd name="connsiteY148" fmla="*/ 11444 h 83241"/>
                                <a:gd name="connsiteX149" fmla="*/ 10778 w 12182"/>
                                <a:gd name="connsiteY149" fmla="*/ 9355 h 83241"/>
                                <a:gd name="connsiteX150" fmla="*/ 10864 w 12182"/>
                                <a:gd name="connsiteY150" fmla="*/ 9945 h 83241"/>
                                <a:gd name="connsiteX151" fmla="*/ 10948 w 12182"/>
                                <a:gd name="connsiteY151" fmla="*/ 10863 h 83241"/>
                                <a:gd name="connsiteX152" fmla="*/ 11078 w 12182"/>
                                <a:gd name="connsiteY152" fmla="*/ 7688 h 83241"/>
                                <a:gd name="connsiteX153" fmla="*/ 11078 w 12182"/>
                                <a:gd name="connsiteY153" fmla="*/ 9692 h 83241"/>
                                <a:gd name="connsiteX154" fmla="*/ 11247 w 12182"/>
                                <a:gd name="connsiteY154" fmla="*/ 8279 h 83241"/>
                                <a:gd name="connsiteX155" fmla="*/ 12182 w 12182"/>
                                <a:gd name="connsiteY15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80 w 12182"/>
                                <a:gd name="connsiteY53" fmla="*/ 8953 h 83241"/>
                                <a:gd name="connsiteX54" fmla="*/ 4992 w 12182"/>
                                <a:gd name="connsiteY54" fmla="*/ 13690 h 83241"/>
                                <a:gd name="connsiteX55" fmla="*/ 5076 w 12182"/>
                                <a:gd name="connsiteY55" fmla="*/ 12449 h 83241"/>
                                <a:gd name="connsiteX56" fmla="*/ 5162 w 12182"/>
                                <a:gd name="connsiteY56" fmla="*/ 10273 h 83241"/>
                                <a:gd name="connsiteX57" fmla="*/ 5162 w 12182"/>
                                <a:gd name="connsiteY57" fmla="*/ 8441 h 83241"/>
                                <a:gd name="connsiteX58" fmla="*/ 5162 w 12182"/>
                                <a:gd name="connsiteY58" fmla="*/ 7365 h 83241"/>
                                <a:gd name="connsiteX59" fmla="*/ 5205 w 12182"/>
                                <a:gd name="connsiteY59" fmla="*/ 7941 h 83241"/>
                                <a:gd name="connsiteX60" fmla="*/ 5205 w 12182"/>
                                <a:gd name="connsiteY60" fmla="*/ 8778 h 83241"/>
                                <a:gd name="connsiteX61" fmla="*/ 5331 w 12182"/>
                                <a:gd name="connsiteY61" fmla="*/ 12449 h 83241"/>
                                <a:gd name="connsiteX62" fmla="*/ 5399 w 12182"/>
                                <a:gd name="connsiteY62" fmla="*/ 9053 h 83241"/>
                                <a:gd name="connsiteX63" fmla="*/ 5545 w 12182"/>
                                <a:gd name="connsiteY63" fmla="*/ 9945 h 83241"/>
                                <a:gd name="connsiteX64" fmla="*/ 5617 w 12182"/>
                                <a:gd name="connsiteY64" fmla="*/ 4 h 83241"/>
                                <a:gd name="connsiteX65" fmla="*/ 5709 w 12182"/>
                                <a:gd name="connsiteY65" fmla="*/ 8626 h 83241"/>
                                <a:gd name="connsiteX66" fmla="*/ 5812 w 12182"/>
                                <a:gd name="connsiteY66" fmla="*/ 15339 h 83241"/>
                                <a:gd name="connsiteX67" fmla="*/ 5868 w 12182"/>
                                <a:gd name="connsiteY67" fmla="*/ 5457 h 83241"/>
                                <a:gd name="connsiteX68" fmla="*/ 5971 w 12182"/>
                                <a:gd name="connsiteY68" fmla="*/ 10192 h 83241"/>
                                <a:gd name="connsiteX69" fmla="*/ 6013 w 12182"/>
                                <a:gd name="connsiteY69" fmla="*/ 2280 h 83241"/>
                                <a:gd name="connsiteX70" fmla="*/ 6075 w 12182"/>
                                <a:gd name="connsiteY70" fmla="*/ 9285 h 83241"/>
                                <a:gd name="connsiteX71" fmla="*/ 6155 w 12182"/>
                                <a:gd name="connsiteY71" fmla="*/ 11055 h 83241"/>
                                <a:gd name="connsiteX72" fmla="*/ 6268 w 12182"/>
                                <a:gd name="connsiteY72" fmla="*/ 5183 h 83241"/>
                                <a:gd name="connsiteX73" fmla="*/ 6383 w 12182"/>
                                <a:gd name="connsiteY73" fmla="*/ 14136 h 83241"/>
                                <a:gd name="connsiteX74" fmla="*/ 6438 w 12182"/>
                                <a:gd name="connsiteY74" fmla="*/ 6865 h 83241"/>
                                <a:gd name="connsiteX75" fmla="*/ 6481 w 12182"/>
                                <a:gd name="connsiteY75" fmla="*/ 10273 h 83241"/>
                                <a:gd name="connsiteX76" fmla="*/ 6524 w 12182"/>
                                <a:gd name="connsiteY76" fmla="*/ 9031 h 83241"/>
                                <a:gd name="connsiteX77" fmla="*/ 6610 w 12182"/>
                                <a:gd name="connsiteY77" fmla="*/ 7279 h 83241"/>
                                <a:gd name="connsiteX78" fmla="*/ 6651 w 12182"/>
                                <a:gd name="connsiteY78" fmla="*/ 8778 h 83241"/>
                                <a:gd name="connsiteX79" fmla="*/ 6838 w 12182"/>
                                <a:gd name="connsiteY79" fmla="*/ 12224 h 83241"/>
                                <a:gd name="connsiteX80" fmla="*/ 6821 w 12182"/>
                                <a:gd name="connsiteY80" fmla="*/ 9031 h 83241"/>
                                <a:gd name="connsiteX81" fmla="*/ 6864 w 12182"/>
                                <a:gd name="connsiteY81" fmla="*/ 7607 h 83241"/>
                                <a:gd name="connsiteX82" fmla="*/ 6864 w 12182"/>
                                <a:gd name="connsiteY82" fmla="*/ 8198 h 83241"/>
                                <a:gd name="connsiteX83" fmla="*/ 6864 w 12182"/>
                                <a:gd name="connsiteY83" fmla="*/ 9031 h 83241"/>
                                <a:gd name="connsiteX84" fmla="*/ 6907 w 12182"/>
                                <a:gd name="connsiteY84" fmla="*/ 8698 h 83241"/>
                                <a:gd name="connsiteX85" fmla="*/ 6951 w 12182"/>
                                <a:gd name="connsiteY85" fmla="*/ 7527 h 83241"/>
                                <a:gd name="connsiteX86" fmla="*/ 7077 w 12182"/>
                                <a:gd name="connsiteY86" fmla="*/ 9612 h 83241"/>
                                <a:gd name="connsiteX87" fmla="*/ 7077 w 12182"/>
                                <a:gd name="connsiteY87" fmla="*/ 10112 h 83241"/>
                                <a:gd name="connsiteX88" fmla="*/ 7077 w 12182"/>
                                <a:gd name="connsiteY88" fmla="*/ 9692 h 83241"/>
                                <a:gd name="connsiteX89" fmla="*/ 7119 w 12182"/>
                                <a:gd name="connsiteY89" fmla="*/ 8441 h 83241"/>
                                <a:gd name="connsiteX90" fmla="*/ 7163 w 12182"/>
                                <a:gd name="connsiteY90" fmla="*/ 7107 h 83241"/>
                                <a:gd name="connsiteX91" fmla="*/ 7247 w 12182"/>
                                <a:gd name="connsiteY91" fmla="*/ 10445 h 83241"/>
                                <a:gd name="connsiteX92" fmla="*/ 7290 w 12182"/>
                                <a:gd name="connsiteY92" fmla="*/ 9112 h 83241"/>
                                <a:gd name="connsiteX93" fmla="*/ 7290 w 12182"/>
                                <a:gd name="connsiteY93" fmla="*/ 6446 h 83241"/>
                                <a:gd name="connsiteX94" fmla="*/ 7332 w 12182"/>
                                <a:gd name="connsiteY94" fmla="*/ 8698 h 83241"/>
                                <a:gd name="connsiteX95" fmla="*/ 7374 w 12182"/>
                                <a:gd name="connsiteY95" fmla="*/ 6865 h 83241"/>
                                <a:gd name="connsiteX96" fmla="*/ 7374 w 12182"/>
                                <a:gd name="connsiteY96" fmla="*/ 11096 h 83241"/>
                                <a:gd name="connsiteX97" fmla="*/ 7502 w 12182"/>
                                <a:gd name="connsiteY97" fmla="*/ 4280 h 83241"/>
                                <a:gd name="connsiteX98" fmla="*/ 7546 w 12182"/>
                                <a:gd name="connsiteY98" fmla="*/ 12449 h 83241"/>
                                <a:gd name="connsiteX99" fmla="*/ 7588 w 12182"/>
                                <a:gd name="connsiteY99" fmla="*/ 8860 h 83241"/>
                                <a:gd name="connsiteX100" fmla="*/ 7674 w 12182"/>
                                <a:gd name="connsiteY100" fmla="*/ 11944 h 83241"/>
                                <a:gd name="connsiteX101" fmla="*/ 7717 w 12182"/>
                                <a:gd name="connsiteY101" fmla="*/ 7607 h 83241"/>
                                <a:gd name="connsiteX102" fmla="*/ 7757 w 12182"/>
                                <a:gd name="connsiteY102" fmla="*/ 10445 h 83241"/>
                                <a:gd name="connsiteX103" fmla="*/ 7800 w 12182"/>
                                <a:gd name="connsiteY103" fmla="*/ 6446 h 83241"/>
                                <a:gd name="connsiteX104" fmla="*/ 7886 w 12182"/>
                                <a:gd name="connsiteY104" fmla="*/ 9864 h 83241"/>
                                <a:gd name="connsiteX105" fmla="*/ 7886 w 12182"/>
                                <a:gd name="connsiteY105" fmla="*/ 11358 h 83241"/>
                                <a:gd name="connsiteX106" fmla="*/ 7928 w 12182"/>
                                <a:gd name="connsiteY106" fmla="*/ 11696 h 83241"/>
                                <a:gd name="connsiteX107" fmla="*/ 7928 w 12182"/>
                                <a:gd name="connsiteY107" fmla="*/ 10525 h 83241"/>
                                <a:gd name="connsiteX108" fmla="*/ 8013 w 12182"/>
                                <a:gd name="connsiteY108" fmla="*/ 7941 h 83241"/>
                                <a:gd name="connsiteX109" fmla="*/ 8140 w 12182"/>
                                <a:gd name="connsiteY109" fmla="*/ 10863 h 83241"/>
                                <a:gd name="connsiteX110" fmla="*/ 8226 w 12182"/>
                                <a:gd name="connsiteY110" fmla="*/ 7607 h 83241"/>
                                <a:gd name="connsiteX111" fmla="*/ 8226 w 12182"/>
                                <a:gd name="connsiteY111" fmla="*/ 8860 h 83241"/>
                                <a:gd name="connsiteX112" fmla="*/ 8268 w 12182"/>
                                <a:gd name="connsiteY112" fmla="*/ 9278 h 83241"/>
                                <a:gd name="connsiteX113" fmla="*/ 8268 w 12182"/>
                                <a:gd name="connsiteY113" fmla="*/ 12277 h 83241"/>
                                <a:gd name="connsiteX114" fmla="*/ 8353 w 12182"/>
                                <a:gd name="connsiteY114" fmla="*/ 11277 h 83241"/>
                                <a:gd name="connsiteX115" fmla="*/ 8394 w 12182"/>
                                <a:gd name="connsiteY115" fmla="*/ 7607 h 83241"/>
                                <a:gd name="connsiteX116" fmla="*/ 8482 w 12182"/>
                                <a:gd name="connsiteY116" fmla="*/ 8441 h 83241"/>
                                <a:gd name="connsiteX117" fmla="*/ 8568 w 12182"/>
                                <a:gd name="connsiteY117" fmla="*/ 7527 h 83241"/>
                                <a:gd name="connsiteX118" fmla="*/ 8610 w 12182"/>
                                <a:gd name="connsiteY118" fmla="*/ 8107 h 83241"/>
                                <a:gd name="connsiteX119" fmla="*/ 8651 w 12182"/>
                                <a:gd name="connsiteY119" fmla="*/ 7365 h 83241"/>
                                <a:gd name="connsiteX120" fmla="*/ 8693 w 12182"/>
                                <a:gd name="connsiteY120" fmla="*/ 8527 h 83241"/>
                                <a:gd name="connsiteX121" fmla="*/ 8778 w 12182"/>
                                <a:gd name="connsiteY121" fmla="*/ 5361 h 83241"/>
                                <a:gd name="connsiteX122" fmla="*/ 8876 w 12182"/>
                                <a:gd name="connsiteY122" fmla="*/ 9923 h 83241"/>
                                <a:gd name="connsiteX123" fmla="*/ 8908 w 12182"/>
                                <a:gd name="connsiteY123" fmla="*/ 6114 h 83241"/>
                                <a:gd name="connsiteX124" fmla="*/ 8992 w 12182"/>
                                <a:gd name="connsiteY124" fmla="*/ 9112 h 83241"/>
                                <a:gd name="connsiteX125" fmla="*/ 8992 w 12182"/>
                                <a:gd name="connsiteY125" fmla="*/ 11277 h 83241"/>
                                <a:gd name="connsiteX126" fmla="*/ 9036 w 12182"/>
                                <a:gd name="connsiteY126" fmla="*/ 7688 h 83241"/>
                                <a:gd name="connsiteX127" fmla="*/ 9204 w 12182"/>
                                <a:gd name="connsiteY127" fmla="*/ 5275 h 83241"/>
                                <a:gd name="connsiteX128" fmla="*/ 9247 w 12182"/>
                                <a:gd name="connsiteY128" fmla="*/ 11358 h 83241"/>
                                <a:gd name="connsiteX129" fmla="*/ 9333 w 12182"/>
                                <a:gd name="connsiteY129" fmla="*/ 5861 h 83241"/>
                                <a:gd name="connsiteX130" fmla="*/ 9458 w 12182"/>
                                <a:gd name="connsiteY130" fmla="*/ 8778 h 83241"/>
                                <a:gd name="connsiteX131" fmla="*/ 9503 w 12182"/>
                                <a:gd name="connsiteY131" fmla="*/ 6194 h 83241"/>
                                <a:gd name="connsiteX132" fmla="*/ 9503 w 12182"/>
                                <a:gd name="connsiteY132" fmla="*/ 12035 h 83241"/>
                                <a:gd name="connsiteX133" fmla="*/ 9631 w 12182"/>
                                <a:gd name="connsiteY133" fmla="*/ 7941 h 83241"/>
                                <a:gd name="connsiteX134" fmla="*/ 9673 w 12182"/>
                                <a:gd name="connsiteY134" fmla="*/ 9031 h 83241"/>
                                <a:gd name="connsiteX135" fmla="*/ 9715 w 12182"/>
                                <a:gd name="connsiteY135" fmla="*/ 11858 h 83241"/>
                                <a:gd name="connsiteX136" fmla="*/ 9800 w 12182"/>
                                <a:gd name="connsiteY136" fmla="*/ 6194 h 83241"/>
                                <a:gd name="connsiteX137" fmla="*/ 9885 w 12182"/>
                                <a:gd name="connsiteY137" fmla="*/ 7688 h 83241"/>
                                <a:gd name="connsiteX138" fmla="*/ 10099 w 12182"/>
                                <a:gd name="connsiteY138" fmla="*/ 11616 h 83241"/>
                                <a:gd name="connsiteX139" fmla="*/ 10183 w 12182"/>
                                <a:gd name="connsiteY139" fmla="*/ 9278 h 83241"/>
                                <a:gd name="connsiteX140" fmla="*/ 10312 w 12182"/>
                                <a:gd name="connsiteY140" fmla="*/ 6275 h 83241"/>
                                <a:gd name="connsiteX141" fmla="*/ 10354 w 12182"/>
                                <a:gd name="connsiteY141" fmla="*/ 9355 h 83241"/>
                                <a:gd name="connsiteX142" fmla="*/ 10396 w 12182"/>
                                <a:gd name="connsiteY142" fmla="*/ 10192 h 83241"/>
                                <a:gd name="connsiteX143" fmla="*/ 10396 w 12182"/>
                                <a:gd name="connsiteY143" fmla="*/ 10525 h 83241"/>
                                <a:gd name="connsiteX144" fmla="*/ 10524 w 12182"/>
                                <a:gd name="connsiteY144" fmla="*/ 8527 h 83241"/>
                                <a:gd name="connsiteX145" fmla="*/ 10609 w 12182"/>
                                <a:gd name="connsiteY145" fmla="*/ 10192 h 83241"/>
                                <a:gd name="connsiteX146" fmla="*/ 10650 w 12182"/>
                                <a:gd name="connsiteY146" fmla="*/ 9864 h 83241"/>
                                <a:gd name="connsiteX147" fmla="*/ 10650 w 12182"/>
                                <a:gd name="connsiteY147" fmla="*/ 7365 h 83241"/>
                                <a:gd name="connsiteX148" fmla="*/ 10778 w 12182"/>
                                <a:gd name="connsiteY148" fmla="*/ 11444 h 83241"/>
                                <a:gd name="connsiteX149" fmla="*/ 10778 w 12182"/>
                                <a:gd name="connsiteY149" fmla="*/ 9355 h 83241"/>
                                <a:gd name="connsiteX150" fmla="*/ 10864 w 12182"/>
                                <a:gd name="connsiteY150" fmla="*/ 9945 h 83241"/>
                                <a:gd name="connsiteX151" fmla="*/ 10948 w 12182"/>
                                <a:gd name="connsiteY151" fmla="*/ 10863 h 83241"/>
                                <a:gd name="connsiteX152" fmla="*/ 11078 w 12182"/>
                                <a:gd name="connsiteY152" fmla="*/ 7688 h 83241"/>
                                <a:gd name="connsiteX153" fmla="*/ 11078 w 12182"/>
                                <a:gd name="connsiteY153" fmla="*/ 9692 h 83241"/>
                                <a:gd name="connsiteX154" fmla="*/ 11247 w 12182"/>
                                <a:gd name="connsiteY154" fmla="*/ 8279 h 83241"/>
                                <a:gd name="connsiteX155" fmla="*/ 12182 w 12182"/>
                                <a:gd name="connsiteY15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95 w 12182"/>
                                <a:gd name="connsiteY32" fmla="*/ 7784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13690 h 83241"/>
                                <a:gd name="connsiteX54" fmla="*/ 5076 w 12182"/>
                                <a:gd name="connsiteY54" fmla="*/ 12449 h 83241"/>
                                <a:gd name="connsiteX55" fmla="*/ 5162 w 12182"/>
                                <a:gd name="connsiteY55" fmla="*/ 10273 h 83241"/>
                                <a:gd name="connsiteX56" fmla="*/ 5162 w 12182"/>
                                <a:gd name="connsiteY56" fmla="*/ 8441 h 83241"/>
                                <a:gd name="connsiteX57" fmla="*/ 5162 w 12182"/>
                                <a:gd name="connsiteY57" fmla="*/ 7365 h 83241"/>
                                <a:gd name="connsiteX58" fmla="*/ 5205 w 12182"/>
                                <a:gd name="connsiteY58" fmla="*/ 7941 h 83241"/>
                                <a:gd name="connsiteX59" fmla="*/ 5205 w 12182"/>
                                <a:gd name="connsiteY59" fmla="*/ 8778 h 83241"/>
                                <a:gd name="connsiteX60" fmla="*/ 5331 w 12182"/>
                                <a:gd name="connsiteY60" fmla="*/ 12449 h 83241"/>
                                <a:gd name="connsiteX61" fmla="*/ 5399 w 12182"/>
                                <a:gd name="connsiteY61" fmla="*/ 9053 h 83241"/>
                                <a:gd name="connsiteX62" fmla="*/ 5545 w 12182"/>
                                <a:gd name="connsiteY62" fmla="*/ 9945 h 83241"/>
                                <a:gd name="connsiteX63" fmla="*/ 5617 w 12182"/>
                                <a:gd name="connsiteY63" fmla="*/ 4 h 83241"/>
                                <a:gd name="connsiteX64" fmla="*/ 5709 w 12182"/>
                                <a:gd name="connsiteY64" fmla="*/ 8626 h 83241"/>
                                <a:gd name="connsiteX65" fmla="*/ 5812 w 12182"/>
                                <a:gd name="connsiteY65" fmla="*/ 15339 h 83241"/>
                                <a:gd name="connsiteX66" fmla="*/ 5868 w 12182"/>
                                <a:gd name="connsiteY66" fmla="*/ 5457 h 83241"/>
                                <a:gd name="connsiteX67" fmla="*/ 5971 w 12182"/>
                                <a:gd name="connsiteY67" fmla="*/ 10192 h 83241"/>
                                <a:gd name="connsiteX68" fmla="*/ 6013 w 12182"/>
                                <a:gd name="connsiteY68" fmla="*/ 2280 h 83241"/>
                                <a:gd name="connsiteX69" fmla="*/ 6075 w 12182"/>
                                <a:gd name="connsiteY69" fmla="*/ 9285 h 83241"/>
                                <a:gd name="connsiteX70" fmla="*/ 6155 w 12182"/>
                                <a:gd name="connsiteY70" fmla="*/ 11055 h 83241"/>
                                <a:gd name="connsiteX71" fmla="*/ 6268 w 12182"/>
                                <a:gd name="connsiteY71" fmla="*/ 5183 h 83241"/>
                                <a:gd name="connsiteX72" fmla="*/ 6383 w 12182"/>
                                <a:gd name="connsiteY72" fmla="*/ 14136 h 83241"/>
                                <a:gd name="connsiteX73" fmla="*/ 6438 w 12182"/>
                                <a:gd name="connsiteY73" fmla="*/ 6865 h 83241"/>
                                <a:gd name="connsiteX74" fmla="*/ 6481 w 12182"/>
                                <a:gd name="connsiteY74" fmla="*/ 10273 h 83241"/>
                                <a:gd name="connsiteX75" fmla="*/ 6524 w 12182"/>
                                <a:gd name="connsiteY75" fmla="*/ 9031 h 83241"/>
                                <a:gd name="connsiteX76" fmla="*/ 6610 w 12182"/>
                                <a:gd name="connsiteY76" fmla="*/ 7279 h 83241"/>
                                <a:gd name="connsiteX77" fmla="*/ 6651 w 12182"/>
                                <a:gd name="connsiteY77" fmla="*/ 8778 h 83241"/>
                                <a:gd name="connsiteX78" fmla="*/ 6838 w 12182"/>
                                <a:gd name="connsiteY78" fmla="*/ 12224 h 83241"/>
                                <a:gd name="connsiteX79" fmla="*/ 6821 w 12182"/>
                                <a:gd name="connsiteY79" fmla="*/ 9031 h 83241"/>
                                <a:gd name="connsiteX80" fmla="*/ 6864 w 12182"/>
                                <a:gd name="connsiteY80" fmla="*/ 7607 h 83241"/>
                                <a:gd name="connsiteX81" fmla="*/ 6864 w 12182"/>
                                <a:gd name="connsiteY81" fmla="*/ 8198 h 83241"/>
                                <a:gd name="connsiteX82" fmla="*/ 6864 w 12182"/>
                                <a:gd name="connsiteY82" fmla="*/ 9031 h 83241"/>
                                <a:gd name="connsiteX83" fmla="*/ 6907 w 12182"/>
                                <a:gd name="connsiteY83" fmla="*/ 8698 h 83241"/>
                                <a:gd name="connsiteX84" fmla="*/ 6951 w 12182"/>
                                <a:gd name="connsiteY84" fmla="*/ 7527 h 83241"/>
                                <a:gd name="connsiteX85" fmla="*/ 7077 w 12182"/>
                                <a:gd name="connsiteY85" fmla="*/ 9612 h 83241"/>
                                <a:gd name="connsiteX86" fmla="*/ 7077 w 12182"/>
                                <a:gd name="connsiteY86" fmla="*/ 10112 h 83241"/>
                                <a:gd name="connsiteX87" fmla="*/ 7077 w 12182"/>
                                <a:gd name="connsiteY87" fmla="*/ 9692 h 83241"/>
                                <a:gd name="connsiteX88" fmla="*/ 7119 w 12182"/>
                                <a:gd name="connsiteY88" fmla="*/ 8441 h 83241"/>
                                <a:gd name="connsiteX89" fmla="*/ 7163 w 12182"/>
                                <a:gd name="connsiteY89" fmla="*/ 7107 h 83241"/>
                                <a:gd name="connsiteX90" fmla="*/ 7247 w 12182"/>
                                <a:gd name="connsiteY90" fmla="*/ 10445 h 83241"/>
                                <a:gd name="connsiteX91" fmla="*/ 7290 w 12182"/>
                                <a:gd name="connsiteY91" fmla="*/ 9112 h 83241"/>
                                <a:gd name="connsiteX92" fmla="*/ 7290 w 12182"/>
                                <a:gd name="connsiteY92" fmla="*/ 6446 h 83241"/>
                                <a:gd name="connsiteX93" fmla="*/ 7332 w 12182"/>
                                <a:gd name="connsiteY93" fmla="*/ 8698 h 83241"/>
                                <a:gd name="connsiteX94" fmla="*/ 7374 w 12182"/>
                                <a:gd name="connsiteY94" fmla="*/ 6865 h 83241"/>
                                <a:gd name="connsiteX95" fmla="*/ 7374 w 12182"/>
                                <a:gd name="connsiteY95" fmla="*/ 11096 h 83241"/>
                                <a:gd name="connsiteX96" fmla="*/ 7502 w 12182"/>
                                <a:gd name="connsiteY96" fmla="*/ 4280 h 83241"/>
                                <a:gd name="connsiteX97" fmla="*/ 7546 w 12182"/>
                                <a:gd name="connsiteY97" fmla="*/ 12449 h 83241"/>
                                <a:gd name="connsiteX98" fmla="*/ 7588 w 12182"/>
                                <a:gd name="connsiteY98" fmla="*/ 8860 h 83241"/>
                                <a:gd name="connsiteX99" fmla="*/ 7674 w 12182"/>
                                <a:gd name="connsiteY99" fmla="*/ 11944 h 83241"/>
                                <a:gd name="connsiteX100" fmla="*/ 7717 w 12182"/>
                                <a:gd name="connsiteY100" fmla="*/ 7607 h 83241"/>
                                <a:gd name="connsiteX101" fmla="*/ 7757 w 12182"/>
                                <a:gd name="connsiteY101" fmla="*/ 10445 h 83241"/>
                                <a:gd name="connsiteX102" fmla="*/ 7800 w 12182"/>
                                <a:gd name="connsiteY102" fmla="*/ 6446 h 83241"/>
                                <a:gd name="connsiteX103" fmla="*/ 7886 w 12182"/>
                                <a:gd name="connsiteY103" fmla="*/ 9864 h 83241"/>
                                <a:gd name="connsiteX104" fmla="*/ 7886 w 12182"/>
                                <a:gd name="connsiteY104" fmla="*/ 11358 h 83241"/>
                                <a:gd name="connsiteX105" fmla="*/ 7928 w 12182"/>
                                <a:gd name="connsiteY105" fmla="*/ 11696 h 83241"/>
                                <a:gd name="connsiteX106" fmla="*/ 7928 w 12182"/>
                                <a:gd name="connsiteY106" fmla="*/ 10525 h 83241"/>
                                <a:gd name="connsiteX107" fmla="*/ 8013 w 12182"/>
                                <a:gd name="connsiteY107" fmla="*/ 7941 h 83241"/>
                                <a:gd name="connsiteX108" fmla="*/ 8140 w 12182"/>
                                <a:gd name="connsiteY108" fmla="*/ 10863 h 83241"/>
                                <a:gd name="connsiteX109" fmla="*/ 8226 w 12182"/>
                                <a:gd name="connsiteY109" fmla="*/ 7607 h 83241"/>
                                <a:gd name="connsiteX110" fmla="*/ 8226 w 12182"/>
                                <a:gd name="connsiteY110" fmla="*/ 8860 h 83241"/>
                                <a:gd name="connsiteX111" fmla="*/ 8268 w 12182"/>
                                <a:gd name="connsiteY111" fmla="*/ 9278 h 83241"/>
                                <a:gd name="connsiteX112" fmla="*/ 8268 w 12182"/>
                                <a:gd name="connsiteY112" fmla="*/ 12277 h 83241"/>
                                <a:gd name="connsiteX113" fmla="*/ 8353 w 12182"/>
                                <a:gd name="connsiteY113" fmla="*/ 11277 h 83241"/>
                                <a:gd name="connsiteX114" fmla="*/ 8394 w 12182"/>
                                <a:gd name="connsiteY114" fmla="*/ 7607 h 83241"/>
                                <a:gd name="connsiteX115" fmla="*/ 8482 w 12182"/>
                                <a:gd name="connsiteY115" fmla="*/ 8441 h 83241"/>
                                <a:gd name="connsiteX116" fmla="*/ 8568 w 12182"/>
                                <a:gd name="connsiteY116" fmla="*/ 7527 h 83241"/>
                                <a:gd name="connsiteX117" fmla="*/ 8610 w 12182"/>
                                <a:gd name="connsiteY117" fmla="*/ 8107 h 83241"/>
                                <a:gd name="connsiteX118" fmla="*/ 8651 w 12182"/>
                                <a:gd name="connsiteY118" fmla="*/ 7365 h 83241"/>
                                <a:gd name="connsiteX119" fmla="*/ 8693 w 12182"/>
                                <a:gd name="connsiteY119" fmla="*/ 8527 h 83241"/>
                                <a:gd name="connsiteX120" fmla="*/ 8778 w 12182"/>
                                <a:gd name="connsiteY120" fmla="*/ 5361 h 83241"/>
                                <a:gd name="connsiteX121" fmla="*/ 8876 w 12182"/>
                                <a:gd name="connsiteY121" fmla="*/ 9923 h 83241"/>
                                <a:gd name="connsiteX122" fmla="*/ 8908 w 12182"/>
                                <a:gd name="connsiteY122" fmla="*/ 6114 h 83241"/>
                                <a:gd name="connsiteX123" fmla="*/ 8992 w 12182"/>
                                <a:gd name="connsiteY123" fmla="*/ 9112 h 83241"/>
                                <a:gd name="connsiteX124" fmla="*/ 8992 w 12182"/>
                                <a:gd name="connsiteY124" fmla="*/ 11277 h 83241"/>
                                <a:gd name="connsiteX125" fmla="*/ 9036 w 12182"/>
                                <a:gd name="connsiteY125" fmla="*/ 7688 h 83241"/>
                                <a:gd name="connsiteX126" fmla="*/ 9204 w 12182"/>
                                <a:gd name="connsiteY126" fmla="*/ 5275 h 83241"/>
                                <a:gd name="connsiteX127" fmla="*/ 9247 w 12182"/>
                                <a:gd name="connsiteY127" fmla="*/ 11358 h 83241"/>
                                <a:gd name="connsiteX128" fmla="*/ 9333 w 12182"/>
                                <a:gd name="connsiteY128" fmla="*/ 5861 h 83241"/>
                                <a:gd name="connsiteX129" fmla="*/ 9458 w 12182"/>
                                <a:gd name="connsiteY129" fmla="*/ 8778 h 83241"/>
                                <a:gd name="connsiteX130" fmla="*/ 9503 w 12182"/>
                                <a:gd name="connsiteY130" fmla="*/ 6194 h 83241"/>
                                <a:gd name="connsiteX131" fmla="*/ 9503 w 12182"/>
                                <a:gd name="connsiteY131" fmla="*/ 12035 h 83241"/>
                                <a:gd name="connsiteX132" fmla="*/ 9631 w 12182"/>
                                <a:gd name="connsiteY132" fmla="*/ 7941 h 83241"/>
                                <a:gd name="connsiteX133" fmla="*/ 9673 w 12182"/>
                                <a:gd name="connsiteY133" fmla="*/ 9031 h 83241"/>
                                <a:gd name="connsiteX134" fmla="*/ 9715 w 12182"/>
                                <a:gd name="connsiteY134" fmla="*/ 11858 h 83241"/>
                                <a:gd name="connsiteX135" fmla="*/ 9800 w 12182"/>
                                <a:gd name="connsiteY135" fmla="*/ 6194 h 83241"/>
                                <a:gd name="connsiteX136" fmla="*/ 9885 w 12182"/>
                                <a:gd name="connsiteY136" fmla="*/ 7688 h 83241"/>
                                <a:gd name="connsiteX137" fmla="*/ 10099 w 12182"/>
                                <a:gd name="connsiteY137" fmla="*/ 11616 h 83241"/>
                                <a:gd name="connsiteX138" fmla="*/ 10183 w 12182"/>
                                <a:gd name="connsiteY138" fmla="*/ 9278 h 83241"/>
                                <a:gd name="connsiteX139" fmla="*/ 10312 w 12182"/>
                                <a:gd name="connsiteY139" fmla="*/ 6275 h 83241"/>
                                <a:gd name="connsiteX140" fmla="*/ 10354 w 12182"/>
                                <a:gd name="connsiteY140" fmla="*/ 9355 h 83241"/>
                                <a:gd name="connsiteX141" fmla="*/ 10396 w 12182"/>
                                <a:gd name="connsiteY141" fmla="*/ 10192 h 83241"/>
                                <a:gd name="connsiteX142" fmla="*/ 10396 w 12182"/>
                                <a:gd name="connsiteY142" fmla="*/ 10525 h 83241"/>
                                <a:gd name="connsiteX143" fmla="*/ 10524 w 12182"/>
                                <a:gd name="connsiteY143" fmla="*/ 8527 h 83241"/>
                                <a:gd name="connsiteX144" fmla="*/ 10609 w 12182"/>
                                <a:gd name="connsiteY144" fmla="*/ 10192 h 83241"/>
                                <a:gd name="connsiteX145" fmla="*/ 10650 w 12182"/>
                                <a:gd name="connsiteY145" fmla="*/ 9864 h 83241"/>
                                <a:gd name="connsiteX146" fmla="*/ 10650 w 12182"/>
                                <a:gd name="connsiteY146" fmla="*/ 7365 h 83241"/>
                                <a:gd name="connsiteX147" fmla="*/ 10778 w 12182"/>
                                <a:gd name="connsiteY147" fmla="*/ 11444 h 83241"/>
                                <a:gd name="connsiteX148" fmla="*/ 10778 w 12182"/>
                                <a:gd name="connsiteY148" fmla="*/ 9355 h 83241"/>
                                <a:gd name="connsiteX149" fmla="*/ 10864 w 12182"/>
                                <a:gd name="connsiteY149" fmla="*/ 9945 h 83241"/>
                                <a:gd name="connsiteX150" fmla="*/ 10948 w 12182"/>
                                <a:gd name="connsiteY150" fmla="*/ 10863 h 83241"/>
                                <a:gd name="connsiteX151" fmla="*/ 11078 w 12182"/>
                                <a:gd name="connsiteY151" fmla="*/ 7688 h 83241"/>
                                <a:gd name="connsiteX152" fmla="*/ 11078 w 12182"/>
                                <a:gd name="connsiteY152" fmla="*/ 9692 h 83241"/>
                                <a:gd name="connsiteX153" fmla="*/ 11247 w 12182"/>
                                <a:gd name="connsiteY153" fmla="*/ 8279 h 83241"/>
                                <a:gd name="connsiteX154" fmla="*/ 12182 w 12182"/>
                                <a:gd name="connsiteY154"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3 w 12182"/>
                                <a:gd name="connsiteY35" fmla="*/ 12196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13690 h 83241"/>
                                <a:gd name="connsiteX54" fmla="*/ 5076 w 12182"/>
                                <a:gd name="connsiteY54" fmla="*/ 12449 h 83241"/>
                                <a:gd name="connsiteX55" fmla="*/ 5162 w 12182"/>
                                <a:gd name="connsiteY55" fmla="*/ 10273 h 83241"/>
                                <a:gd name="connsiteX56" fmla="*/ 5162 w 12182"/>
                                <a:gd name="connsiteY56" fmla="*/ 8441 h 83241"/>
                                <a:gd name="connsiteX57" fmla="*/ 5162 w 12182"/>
                                <a:gd name="connsiteY57" fmla="*/ 7365 h 83241"/>
                                <a:gd name="connsiteX58" fmla="*/ 5205 w 12182"/>
                                <a:gd name="connsiteY58" fmla="*/ 7941 h 83241"/>
                                <a:gd name="connsiteX59" fmla="*/ 5205 w 12182"/>
                                <a:gd name="connsiteY59" fmla="*/ 8778 h 83241"/>
                                <a:gd name="connsiteX60" fmla="*/ 5331 w 12182"/>
                                <a:gd name="connsiteY60" fmla="*/ 12449 h 83241"/>
                                <a:gd name="connsiteX61" fmla="*/ 5399 w 12182"/>
                                <a:gd name="connsiteY61" fmla="*/ 9053 h 83241"/>
                                <a:gd name="connsiteX62" fmla="*/ 5545 w 12182"/>
                                <a:gd name="connsiteY62" fmla="*/ 9945 h 83241"/>
                                <a:gd name="connsiteX63" fmla="*/ 5617 w 12182"/>
                                <a:gd name="connsiteY63" fmla="*/ 4 h 83241"/>
                                <a:gd name="connsiteX64" fmla="*/ 5709 w 12182"/>
                                <a:gd name="connsiteY64" fmla="*/ 8626 h 83241"/>
                                <a:gd name="connsiteX65" fmla="*/ 5812 w 12182"/>
                                <a:gd name="connsiteY65" fmla="*/ 15339 h 83241"/>
                                <a:gd name="connsiteX66" fmla="*/ 5868 w 12182"/>
                                <a:gd name="connsiteY66" fmla="*/ 5457 h 83241"/>
                                <a:gd name="connsiteX67" fmla="*/ 5971 w 12182"/>
                                <a:gd name="connsiteY67" fmla="*/ 10192 h 83241"/>
                                <a:gd name="connsiteX68" fmla="*/ 6013 w 12182"/>
                                <a:gd name="connsiteY68" fmla="*/ 2280 h 83241"/>
                                <a:gd name="connsiteX69" fmla="*/ 6075 w 12182"/>
                                <a:gd name="connsiteY69" fmla="*/ 9285 h 83241"/>
                                <a:gd name="connsiteX70" fmla="*/ 6155 w 12182"/>
                                <a:gd name="connsiteY70" fmla="*/ 11055 h 83241"/>
                                <a:gd name="connsiteX71" fmla="*/ 6268 w 12182"/>
                                <a:gd name="connsiteY71" fmla="*/ 5183 h 83241"/>
                                <a:gd name="connsiteX72" fmla="*/ 6383 w 12182"/>
                                <a:gd name="connsiteY72" fmla="*/ 14136 h 83241"/>
                                <a:gd name="connsiteX73" fmla="*/ 6438 w 12182"/>
                                <a:gd name="connsiteY73" fmla="*/ 6865 h 83241"/>
                                <a:gd name="connsiteX74" fmla="*/ 6481 w 12182"/>
                                <a:gd name="connsiteY74" fmla="*/ 10273 h 83241"/>
                                <a:gd name="connsiteX75" fmla="*/ 6524 w 12182"/>
                                <a:gd name="connsiteY75" fmla="*/ 9031 h 83241"/>
                                <a:gd name="connsiteX76" fmla="*/ 6610 w 12182"/>
                                <a:gd name="connsiteY76" fmla="*/ 7279 h 83241"/>
                                <a:gd name="connsiteX77" fmla="*/ 6651 w 12182"/>
                                <a:gd name="connsiteY77" fmla="*/ 8778 h 83241"/>
                                <a:gd name="connsiteX78" fmla="*/ 6838 w 12182"/>
                                <a:gd name="connsiteY78" fmla="*/ 12224 h 83241"/>
                                <a:gd name="connsiteX79" fmla="*/ 6821 w 12182"/>
                                <a:gd name="connsiteY79" fmla="*/ 9031 h 83241"/>
                                <a:gd name="connsiteX80" fmla="*/ 6864 w 12182"/>
                                <a:gd name="connsiteY80" fmla="*/ 7607 h 83241"/>
                                <a:gd name="connsiteX81" fmla="*/ 6864 w 12182"/>
                                <a:gd name="connsiteY81" fmla="*/ 8198 h 83241"/>
                                <a:gd name="connsiteX82" fmla="*/ 6864 w 12182"/>
                                <a:gd name="connsiteY82" fmla="*/ 9031 h 83241"/>
                                <a:gd name="connsiteX83" fmla="*/ 6907 w 12182"/>
                                <a:gd name="connsiteY83" fmla="*/ 8698 h 83241"/>
                                <a:gd name="connsiteX84" fmla="*/ 6951 w 12182"/>
                                <a:gd name="connsiteY84" fmla="*/ 7527 h 83241"/>
                                <a:gd name="connsiteX85" fmla="*/ 7077 w 12182"/>
                                <a:gd name="connsiteY85" fmla="*/ 9612 h 83241"/>
                                <a:gd name="connsiteX86" fmla="*/ 7077 w 12182"/>
                                <a:gd name="connsiteY86" fmla="*/ 10112 h 83241"/>
                                <a:gd name="connsiteX87" fmla="*/ 7077 w 12182"/>
                                <a:gd name="connsiteY87" fmla="*/ 9692 h 83241"/>
                                <a:gd name="connsiteX88" fmla="*/ 7119 w 12182"/>
                                <a:gd name="connsiteY88" fmla="*/ 8441 h 83241"/>
                                <a:gd name="connsiteX89" fmla="*/ 7163 w 12182"/>
                                <a:gd name="connsiteY89" fmla="*/ 7107 h 83241"/>
                                <a:gd name="connsiteX90" fmla="*/ 7247 w 12182"/>
                                <a:gd name="connsiteY90" fmla="*/ 10445 h 83241"/>
                                <a:gd name="connsiteX91" fmla="*/ 7290 w 12182"/>
                                <a:gd name="connsiteY91" fmla="*/ 9112 h 83241"/>
                                <a:gd name="connsiteX92" fmla="*/ 7290 w 12182"/>
                                <a:gd name="connsiteY92" fmla="*/ 6446 h 83241"/>
                                <a:gd name="connsiteX93" fmla="*/ 7332 w 12182"/>
                                <a:gd name="connsiteY93" fmla="*/ 8698 h 83241"/>
                                <a:gd name="connsiteX94" fmla="*/ 7374 w 12182"/>
                                <a:gd name="connsiteY94" fmla="*/ 6865 h 83241"/>
                                <a:gd name="connsiteX95" fmla="*/ 7374 w 12182"/>
                                <a:gd name="connsiteY95" fmla="*/ 11096 h 83241"/>
                                <a:gd name="connsiteX96" fmla="*/ 7502 w 12182"/>
                                <a:gd name="connsiteY96" fmla="*/ 4280 h 83241"/>
                                <a:gd name="connsiteX97" fmla="*/ 7546 w 12182"/>
                                <a:gd name="connsiteY97" fmla="*/ 12449 h 83241"/>
                                <a:gd name="connsiteX98" fmla="*/ 7588 w 12182"/>
                                <a:gd name="connsiteY98" fmla="*/ 8860 h 83241"/>
                                <a:gd name="connsiteX99" fmla="*/ 7674 w 12182"/>
                                <a:gd name="connsiteY99" fmla="*/ 11944 h 83241"/>
                                <a:gd name="connsiteX100" fmla="*/ 7717 w 12182"/>
                                <a:gd name="connsiteY100" fmla="*/ 7607 h 83241"/>
                                <a:gd name="connsiteX101" fmla="*/ 7757 w 12182"/>
                                <a:gd name="connsiteY101" fmla="*/ 10445 h 83241"/>
                                <a:gd name="connsiteX102" fmla="*/ 7800 w 12182"/>
                                <a:gd name="connsiteY102" fmla="*/ 6446 h 83241"/>
                                <a:gd name="connsiteX103" fmla="*/ 7886 w 12182"/>
                                <a:gd name="connsiteY103" fmla="*/ 9864 h 83241"/>
                                <a:gd name="connsiteX104" fmla="*/ 7886 w 12182"/>
                                <a:gd name="connsiteY104" fmla="*/ 11358 h 83241"/>
                                <a:gd name="connsiteX105" fmla="*/ 7928 w 12182"/>
                                <a:gd name="connsiteY105" fmla="*/ 11696 h 83241"/>
                                <a:gd name="connsiteX106" fmla="*/ 7928 w 12182"/>
                                <a:gd name="connsiteY106" fmla="*/ 10525 h 83241"/>
                                <a:gd name="connsiteX107" fmla="*/ 8013 w 12182"/>
                                <a:gd name="connsiteY107" fmla="*/ 7941 h 83241"/>
                                <a:gd name="connsiteX108" fmla="*/ 8140 w 12182"/>
                                <a:gd name="connsiteY108" fmla="*/ 10863 h 83241"/>
                                <a:gd name="connsiteX109" fmla="*/ 8226 w 12182"/>
                                <a:gd name="connsiteY109" fmla="*/ 7607 h 83241"/>
                                <a:gd name="connsiteX110" fmla="*/ 8226 w 12182"/>
                                <a:gd name="connsiteY110" fmla="*/ 8860 h 83241"/>
                                <a:gd name="connsiteX111" fmla="*/ 8268 w 12182"/>
                                <a:gd name="connsiteY111" fmla="*/ 9278 h 83241"/>
                                <a:gd name="connsiteX112" fmla="*/ 8268 w 12182"/>
                                <a:gd name="connsiteY112" fmla="*/ 12277 h 83241"/>
                                <a:gd name="connsiteX113" fmla="*/ 8353 w 12182"/>
                                <a:gd name="connsiteY113" fmla="*/ 11277 h 83241"/>
                                <a:gd name="connsiteX114" fmla="*/ 8394 w 12182"/>
                                <a:gd name="connsiteY114" fmla="*/ 7607 h 83241"/>
                                <a:gd name="connsiteX115" fmla="*/ 8482 w 12182"/>
                                <a:gd name="connsiteY115" fmla="*/ 8441 h 83241"/>
                                <a:gd name="connsiteX116" fmla="*/ 8568 w 12182"/>
                                <a:gd name="connsiteY116" fmla="*/ 7527 h 83241"/>
                                <a:gd name="connsiteX117" fmla="*/ 8610 w 12182"/>
                                <a:gd name="connsiteY117" fmla="*/ 8107 h 83241"/>
                                <a:gd name="connsiteX118" fmla="*/ 8651 w 12182"/>
                                <a:gd name="connsiteY118" fmla="*/ 7365 h 83241"/>
                                <a:gd name="connsiteX119" fmla="*/ 8693 w 12182"/>
                                <a:gd name="connsiteY119" fmla="*/ 8527 h 83241"/>
                                <a:gd name="connsiteX120" fmla="*/ 8778 w 12182"/>
                                <a:gd name="connsiteY120" fmla="*/ 5361 h 83241"/>
                                <a:gd name="connsiteX121" fmla="*/ 8876 w 12182"/>
                                <a:gd name="connsiteY121" fmla="*/ 9923 h 83241"/>
                                <a:gd name="connsiteX122" fmla="*/ 8908 w 12182"/>
                                <a:gd name="connsiteY122" fmla="*/ 6114 h 83241"/>
                                <a:gd name="connsiteX123" fmla="*/ 8992 w 12182"/>
                                <a:gd name="connsiteY123" fmla="*/ 9112 h 83241"/>
                                <a:gd name="connsiteX124" fmla="*/ 8992 w 12182"/>
                                <a:gd name="connsiteY124" fmla="*/ 11277 h 83241"/>
                                <a:gd name="connsiteX125" fmla="*/ 9036 w 12182"/>
                                <a:gd name="connsiteY125" fmla="*/ 7688 h 83241"/>
                                <a:gd name="connsiteX126" fmla="*/ 9204 w 12182"/>
                                <a:gd name="connsiteY126" fmla="*/ 5275 h 83241"/>
                                <a:gd name="connsiteX127" fmla="*/ 9247 w 12182"/>
                                <a:gd name="connsiteY127" fmla="*/ 11358 h 83241"/>
                                <a:gd name="connsiteX128" fmla="*/ 9333 w 12182"/>
                                <a:gd name="connsiteY128" fmla="*/ 5861 h 83241"/>
                                <a:gd name="connsiteX129" fmla="*/ 9458 w 12182"/>
                                <a:gd name="connsiteY129" fmla="*/ 8778 h 83241"/>
                                <a:gd name="connsiteX130" fmla="*/ 9503 w 12182"/>
                                <a:gd name="connsiteY130" fmla="*/ 6194 h 83241"/>
                                <a:gd name="connsiteX131" fmla="*/ 9503 w 12182"/>
                                <a:gd name="connsiteY131" fmla="*/ 12035 h 83241"/>
                                <a:gd name="connsiteX132" fmla="*/ 9631 w 12182"/>
                                <a:gd name="connsiteY132" fmla="*/ 7941 h 83241"/>
                                <a:gd name="connsiteX133" fmla="*/ 9673 w 12182"/>
                                <a:gd name="connsiteY133" fmla="*/ 9031 h 83241"/>
                                <a:gd name="connsiteX134" fmla="*/ 9715 w 12182"/>
                                <a:gd name="connsiteY134" fmla="*/ 11858 h 83241"/>
                                <a:gd name="connsiteX135" fmla="*/ 9800 w 12182"/>
                                <a:gd name="connsiteY135" fmla="*/ 6194 h 83241"/>
                                <a:gd name="connsiteX136" fmla="*/ 9885 w 12182"/>
                                <a:gd name="connsiteY136" fmla="*/ 7688 h 83241"/>
                                <a:gd name="connsiteX137" fmla="*/ 10099 w 12182"/>
                                <a:gd name="connsiteY137" fmla="*/ 11616 h 83241"/>
                                <a:gd name="connsiteX138" fmla="*/ 10183 w 12182"/>
                                <a:gd name="connsiteY138" fmla="*/ 9278 h 83241"/>
                                <a:gd name="connsiteX139" fmla="*/ 10312 w 12182"/>
                                <a:gd name="connsiteY139" fmla="*/ 6275 h 83241"/>
                                <a:gd name="connsiteX140" fmla="*/ 10354 w 12182"/>
                                <a:gd name="connsiteY140" fmla="*/ 9355 h 83241"/>
                                <a:gd name="connsiteX141" fmla="*/ 10396 w 12182"/>
                                <a:gd name="connsiteY141" fmla="*/ 10192 h 83241"/>
                                <a:gd name="connsiteX142" fmla="*/ 10396 w 12182"/>
                                <a:gd name="connsiteY142" fmla="*/ 10525 h 83241"/>
                                <a:gd name="connsiteX143" fmla="*/ 10524 w 12182"/>
                                <a:gd name="connsiteY143" fmla="*/ 8527 h 83241"/>
                                <a:gd name="connsiteX144" fmla="*/ 10609 w 12182"/>
                                <a:gd name="connsiteY144" fmla="*/ 10192 h 83241"/>
                                <a:gd name="connsiteX145" fmla="*/ 10650 w 12182"/>
                                <a:gd name="connsiteY145" fmla="*/ 9864 h 83241"/>
                                <a:gd name="connsiteX146" fmla="*/ 10650 w 12182"/>
                                <a:gd name="connsiteY146" fmla="*/ 7365 h 83241"/>
                                <a:gd name="connsiteX147" fmla="*/ 10778 w 12182"/>
                                <a:gd name="connsiteY147" fmla="*/ 11444 h 83241"/>
                                <a:gd name="connsiteX148" fmla="*/ 10778 w 12182"/>
                                <a:gd name="connsiteY148" fmla="*/ 9355 h 83241"/>
                                <a:gd name="connsiteX149" fmla="*/ 10864 w 12182"/>
                                <a:gd name="connsiteY149" fmla="*/ 9945 h 83241"/>
                                <a:gd name="connsiteX150" fmla="*/ 10948 w 12182"/>
                                <a:gd name="connsiteY150" fmla="*/ 10863 h 83241"/>
                                <a:gd name="connsiteX151" fmla="*/ 11078 w 12182"/>
                                <a:gd name="connsiteY151" fmla="*/ 7688 h 83241"/>
                                <a:gd name="connsiteX152" fmla="*/ 11078 w 12182"/>
                                <a:gd name="connsiteY152" fmla="*/ 9692 h 83241"/>
                                <a:gd name="connsiteX153" fmla="*/ 11247 w 12182"/>
                                <a:gd name="connsiteY153" fmla="*/ 8279 h 83241"/>
                                <a:gd name="connsiteX154" fmla="*/ 12182 w 12182"/>
                                <a:gd name="connsiteY154"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54 w 12182"/>
                                <a:gd name="connsiteY42" fmla="*/ 9864 h 83241"/>
                                <a:gd name="connsiteX43" fmla="*/ 4099 w 12182"/>
                                <a:gd name="connsiteY43" fmla="*/ 8527 h 83241"/>
                                <a:gd name="connsiteX44" fmla="*/ 4099 w 12182"/>
                                <a:gd name="connsiteY44" fmla="*/ 8279 h 83241"/>
                                <a:gd name="connsiteX45" fmla="*/ 4269 w 12182"/>
                                <a:gd name="connsiteY45" fmla="*/ 12696 h 83241"/>
                                <a:gd name="connsiteX46" fmla="*/ 4395 w 12182"/>
                                <a:gd name="connsiteY46" fmla="*/ 6194 h 83241"/>
                                <a:gd name="connsiteX47" fmla="*/ 4499 w 12182"/>
                                <a:gd name="connsiteY47" fmla="*/ 12410 h 83241"/>
                                <a:gd name="connsiteX48" fmla="*/ 4567 w 12182"/>
                                <a:gd name="connsiteY48" fmla="*/ 5861 h 83241"/>
                                <a:gd name="connsiteX49" fmla="*/ 4667 w 12182"/>
                                <a:gd name="connsiteY49" fmla="*/ 10958 h 83241"/>
                                <a:gd name="connsiteX50" fmla="*/ 4737 w 12182"/>
                                <a:gd name="connsiteY50" fmla="*/ 9445 h 83241"/>
                                <a:gd name="connsiteX51" fmla="*/ 4864 w 12182"/>
                                <a:gd name="connsiteY51" fmla="*/ 8107 h 83241"/>
                                <a:gd name="connsiteX52" fmla="*/ 4906 w 12182"/>
                                <a:gd name="connsiteY52" fmla="*/ 11277 h 83241"/>
                                <a:gd name="connsiteX53" fmla="*/ 4992 w 12182"/>
                                <a:gd name="connsiteY53" fmla="*/ 13690 h 83241"/>
                                <a:gd name="connsiteX54" fmla="*/ 5076 w 12182"/>
                                <a:gd name="connsiteY54" fmla="*/ 12449 h 83241"/>
                                <a:gd name="connsiteX55" fmla="*/ 5162 w 12182"/>
                                <a:gd name="connsiteY55" fmla="*/ 10273 h 83241"/>
                                <a:gd name="connsiteX56" fmla="*/ 5162 w 12182"/>
                                <a:gd name="connsiteY56" fmla="*/ 8441 h 83241"/>
                                <a:gd name="connsiteX57" fmla="*/ 5162 w 12182"/>
                                <a:gd name="connsiteY57" fmla="*/ 7365 h 83241"/>
                                <a:gd name="connsiteX58" fmla="*/ 5205 w 12182"/>
                                <a:gd name="connsiteY58" fmla="*/ 7941 h 83241"/>
                                <a:gd name="connsiteX59" fmla="*/ 5205 w 12182"/>
                                <a:gd name="connsiteY59" fmla="*/ 8778 h 83241"/>
                                <a:gd name="connsiteX60" fmla="*/ 5331 w 12182"/>
                                <a:gd name="connsiteY60" fmla="*/ 12449 h 83241"/>
                                <a:gd name="connsiteX61" fmla="*/ 5399 w 12182"/>
                                <a:gd name="connsiteY61" fmla="*/ 9053 h 83241"/>
                                <a:gd name="connsiteX62" fmla="*/ 5545 w 12182"/>
                                <a:gd name="connsiteY62" fmla="*/ 9945 h 83241"/>
                                <a:gd name="connsiteX63" fmla="*/ 5617 w 12182"/>
                                <a:gd name="connsiteY63" fmla="*/ 4 h 83241"/>
                                <a:gd name="connsiteX64" fmla="*/ 5709 w 12182"/>
                                <a:gd name="connsiteY64" fmla="*/ 8626 h 83241"/>
                                <a:gd name="connsiteX65" fmla="*/ 5812 w 12182"/>
                                <a:gd name="connsiteY65" fmla="*/ 15339 h 83241"/>
                                <a:gd name="connsiteX66" fmla="*/ 5868 w 12182"/>
                                <a:gd name="connsiteY66" fmla="*/ 5457 h 83241"/>
                                <a:gd name="connsiteX67" fmla="*/ 5971 w 12182"/>
                                <a:gd name="connsiteY67" fmla="*/ 10192 h 83241"/>
                                <a:gd name="connsiteX68" fmla="*/ 6013 w 12182"/>
                                <a:gd name="connsiteY68" fmla="*/ 2280 h 83241"/>
                                <a:gd name="connsiteX69" fmla="*/ 6075 w 12182"/>
                                <a:gd name="connsiteY69" fmla="*/ 9285 h 83241"/>
                                <a:gd name="connsiteX70" fmla="*/ 6155 w 12182"/>
                                <a:gd name="connsiteY70" fmla="*/ 11055 h 83241"/>
                                <a:gd name="connsiteX71" fmla="*/ 6268 w 12182"/>
                                <a:gd name="connsiteY71" fmla="*/ 5183 h 83241"/>
                                <a:gd name="connsiteX72" fmla="*/ 6383 w 12182"/>
                                <a:gd name="connsiteY72" fmla="*/ 14136 h 83241"/>
                                <a:gd name="connsiteX73" fmla="*/ 6438 w 12182"/>
                                <a:gd name="connsiteY73" fmla="*/ 6865 h 83241"/>
                                <a:gd name="connsiteX74" fmla="*/ 6481 w 12182"/>
                                <a:gd name="connsiteY74" fmla="*/ 10273 h 83241"/>
                                <a:gd name="connsiteX75" fmla="*/ 6524 w 12182"/>
                                <a:gd name="connsiteY75" fmla="*/ 9031 h 83241"/>
                                <a:gd name="connsiteX76" fmla="*/ 6610 w 12182"/>
                                <a:gd name="connsiteY76" fmla="*/ 7279 h 83241"/>
                                <a:gd name="connsiteX77" fmla="*/ 6651 w 12182"/>
                                <a:gd name="connsiteY77" fmla="*/ 8778 h 83241"/>
                                <a:gd name="connsiteX78" fmla="*/ 6838 w 12182"/>
                                <a:gd name="connsiteY78" fmla="*/ 12224 h 83241"/>
                                <a:gd name="connsiteX79" fmla="*/ 6821 w 12182"/>
                                <a:gd name="connsiteY79" fmla="*/ 9031 h 83241"/>
                                <a:gd name="connsiteX80" fmla="*/ 6864 w 12182"/>
                                <a:gd name="connsiteY80" fmla="*/ 7607 h 83241"/>
                                <a:gd name="connsiteX81" fmla="*/ 6864 w 12182"/>
                                <a:gd name="connsiteY81" fmla="*/ 8198 h 83241"/>
                                <a:gd name="connsiteX82" fmla="*/ 6864 w 12182"/>
                                <a:gd name="connsiteY82" fmla="*/ 9031 h 83241"/>
                                <a:gd name="connsiteX83" fmla="*/ 6907 w 12182"/>
                                <a:gd name="connsiteY83" fmla="*/ 8698 h 83241"/>
                                <a:gd name="connsiteX84" fmla="*/ 6951 w 12182"/>
                                <a:gd name="connsiteY84" fmla="*/ 7527 h 83241"/>
                                <a:gd name="connsiteX85" fmla="*/ 7077 w 12182"/>
                                <a:gd name="connsiteY85" fmla="*/ 9612 h 83241"/>
                                <a:gd name="connsiteX86" fmla="*/ 7077 w 12182"/>
                                <a:gd name="connsiteY86" fmla="*/ 10112 h 83241"/>
                                <a:gd name="connsiteX87" fmla="*/ 7077 w 12182"/>
                                <a:gd name="connsiteY87" fmla="*/ 9692 h 83241"/>
                                <a:gd name="connsiteX88" fmla="*/ 7119 w 12182"/>
                                <a:gd name="connsiteY88" fmla="*/ 8441 h 83241"/>
                                <a:gd name="connsiteX89" fmla="*/ 7163 w 12182"/>
                                <a:gd name="connsiteY89" fmla="*/ 7107 h 83241"/>
                                <a:gd name="connsiteX90" fmla="*/ 7247 w 12182"/>
                                <a:gd name="connsiteY90" fmla="*/ 10445 h 83241"/>
                                <a:gd name="connsiteX91" fmla="*/ 7290 w 12182"/>
                                <a:gd name="connsiteY91" fmla="*/ 9112 h 83241"/>
                                <a:gd name="connsiteX92" fmla="*/ 7290 w 12182"/>
                                <a:gd name="connsiteY92" fmla="*/ 6446 h 83241"/>
                                <a:gd name="connsiteX93" fmla="*/ 7332 w 12182"/>
                                <a:gd name="connsiteY93" fmla="*/ 8698 h 83241"/>
                                <a:gd name="connsiteX94" fmla="*/ 7374 w 12182"/>
                                <a:gd name="connsiteY94" fmla="*/ 6865 h 83241"/>
                                <a:gd name="connsiteX95" fmla="*/ 7374 w 12182"/>
                                <a:gd name="connsiteY95" fmla="*/ 11096 h 83241"/>
                                <a:gd name="connsiteX96" fmla="*/ 7502 w 12182"/>
                                <a:gd name="connsiteY96" fmla="*/ 4280 h 83241"/>
                                <a:gd name="connsiteX97" fmla="*/ 7546 w 12182"/>
                                <a:gd name="connsiteY97" fmla="*/ 12449 h 83241"/>
                                <a:gd name="connsiteX98" fmla="*/ 7588 w 12182"/>
                                <a:gd name="connsiteY98" fmla="*/ 8860 h 83241"/>
                                <a:gd name="connsiteX99" fmla="*/ 7674 w 12182"/>
                                <a:gd name="connsiteY99" fmla="*/ 11944 h 83241"/>
                                <a:gd name="connsiteX100" fmla="*/ 7717 w 12182"/>
                                <a:gd name="connsiteY100" fmla="*/ 7607 h 83241"/>
                                <a:gd name="connsiteX101" fmla="*/ 7757 w 12182"/>
                                <a:gd name="connsiteY101" fmla="*/ 10445 h 83241"/>
                                <a:gd name="connsiteX102" fmla="*/ 7800 w 12182"/>
                                <a:gd name="connsiteY102" fmla="*/ 6446 h 83241"/>
                                <a:gd name="connsiteX103" fmla="*/ 7886 w 12182"/>
                                <a:gd name="connsiteY103" fmla="*/ 9864 h 83241"/>
                                <a:gd name="connsiteX104" fmla="*/ 7886 w 12182"/>
                                <a:gd name="connsiteY104" fmla="*/ 11358 h 83241"/>
                                <a:gd name="connsiteX105" fmla="*/ 7928 w 12182"/>
                                <a:gd name="connsiteY105" fmla="*/ 11696 h 83241"/>
                                <a:gd name="connsiteX106" fmla="*/ 7928 w 12182"/>
                                <a:gd name="connsiteY106" fmla="*/ 10525 h 83241"/>
                                <a:gd name="connsiteX107" fmla="*/ 8013 w 12182"/>
                                <a:gd name="connsiteY107" fmla="*/ 7941 h 83241"/>
                                <a:gd name="connsiteX108" fmla="*/ 8140 w 12182"/>
                                <a:gd name="connsiteY108" fmla="*/ 10863 h 83241"/>
                                <a:gd name="connsiteX109" fmla="*/ 8226 w 12182"/>
                                <a:gd name="connsiteY109" fmla="*/ 7607 h 83241"/>
                                <a:gd name="connsiteX110" fmla="*/ 8226 w 12182"/>
                                <a:gd name="connsiteY110" fmla="*/ 8860 h 83241"/>
                                <a:gd name="connsiteX111" fmla="*/ 8268 w 12182"/>
                                <a:gd name="connsiteY111" fmla="*/ 9278 h 83241"/>
                                <a:gd name="connsiteX112" fmla="*/ 8268 w 12182"/>
                                <a:gd name="connsiteY112" fmla="*/ 12277 h 83241"/>
                                <a:gd name="connsiteX113" fmla="*/ 8353 w 12182"/>
                                <a:gd name="connsiteY113" fmla="*/ 11277 h 83241"/>
                                <a:gd name="connsiteX114" fmla="*/ 8394 w 12182"/>
                                <a:gd name="connsiteY114" fmla="*/ 7607 h 83241"/>
                                <a:gd name="connsiteX115" fmla="*/ 8482 w 12182"/>
                                <a:gd name="connsiteY115" fmla="*/ 8441 h 83241"/>
                                <a:gd name="connsiteX116" fmla="*/ 8568 w 12182"/>
                                <a:gd name="connsiteY116" fmla="*/ 7527 h 83241"/>
                                <a:gd name="connsiteX117" fmla="*/ 8610 w 12182"/>
                                <a:gd name="connsiteY117" fmla="*/ 8107 h 83241"/>
                                <a:gd name="connsiteX118" fmla="*/ 8651 w 12182"/>
                                <a:gd name="connsiteY118" fmla="*/ 7365 h 83241"/>
                                <a:gd name="connsiteX119" fmla="*/ 8693 w 12182"/>
                                <a:gd name="connsiteY119" fmla="*/ 8527 h 83241"/>
                                <a:gd name="connsiteX120" fmla="*/ 8778 w 12182"/>
                                <a:gd name="connsiteY120" fmla="*/ 5361 h 83241"/>
                                <a:gd name="connsiteX121" fmla="*/ 8876 w 12182"/>
                                <a:gd name="connsiteY121" fmla="*/ 9923 h 83241"/>
                                <a:gd name="connsiteX122" fmla="*/ 8908 w 12182"/>
                                <a:gd name="connsiteY122" fmla="*/ 6114 h 83241"/>
                                <a:gd name="connsiteX123" fmla="*/ 8992 w 12182"/>
                                <a:gd name="connsiteY123" fmla="*/ 9112 h 83241"/>
                                <a:gd name="connsiteX124" fmla="*/ 8992 w 12182"/>
                                <a:gd name="connsiteY124" fmla="*/ 11277 h 83241"/>
                                <a:gd name="connsiteX125" fmla="*/ 9036 w 12182"/>
                                <a:gd name="connsiteY125" fmla="*/ 7688 h 83241"/>
                                <a:gd name="connsiteX126" fmla="*/ 9204 w 12182"/>
                                <a:gd name="connsiteY126" fmla="*/ 5275 h 83241"/>
                                <a:gd name="connsiteX127" fmla="*/ 9247 w 12182"/>
                                <a:gd name="connsiteY127" fmla="*/ 11358 h 83241"/>
                                <a:gd name="connsiteX128" fmla="*/ 9333 w 12182"/>
                                <a:gd name="connsiteY128" fmla="*/ 5861 h 83241"/>
                                <a:gd name="connsiteX129" fmla="*/ 9458 w 12182"/>
                                <a:gd name="connsiteY129" fmla="*/ 8778 h 83241"/>
                                <a:gd name="connsiteX130" fmla="*/ 9503 w 12182"/>
                                <a:gd name="connsiteY130" fmla="*/ 6194 h 83241"/>
                                <a:gd name="connsiteX131" fmla="*/ 9503 w 12182"/>
                                <a:gd name="connsiteY131" fmla="*/ 12035 h 83241"/>
                                <a:gd name="connsiteX132" fmla="*/ 9631 w 12182"/>
                                <a:gd name="connsiteY132" fmla="*/ 7941 h 83241"/>
                                <a:gd name="connsiteX133" fmla="*/ 9673 w 12182"/>
                                <a:gd name="connsiteY133" fmla="*/ 9031 h 83241"/>
                                <a:gd name="connsiteX134" fmla="*/ 9715 w 12182"/>
                                <a:gd name="connsiteY134" fmla="*/ 11858 h 83241"/>
                                <a:gd name="connsiteX135" fmla="*/ 9800 w 12182"/>
                                <a:gd name="connsiteY135" fmla="*/ 6194 h 83241"/>
                                <a:gd name="connsiteX136" fmla="*/ 9885 w 12182"/>
                                <a:gd name="connsiteY136" fmla="*/ 7688 h 83241"/>
                                <a:gd name="connsiteX137" fmla="*/ 10099 w 12182"/>
                                <a:gd name="connsiteY137" fmla="*/ 11616 h 83241"/>
                                <a:gd name="connsiteX138" fmla="*/ 10183 w 12182"/>
                                <a:gd name="connsiteY138" fmla="*/ 9278 h 83241"/>
                                <a:gd name="connsiteX139" fmla="*/ 10312 w 12182"/>
                                <a:gd name="connsiteY139" fmla="*/ 6275 h 83241"/>
                                <a:gd name="connsiteX140" fmla="*/ 10354 w 12182"/>
                                <a:gd name="connsiteY140" fmla="*/ 9355 h 83241"/>
                                <a:gd name="connsiteX141" fmla="*/ 10396 w 12182"/>
                                <a:gd name="connsiteY141" fmla="*/ 10192 h 83241"/>
                                <a:gd name="connsiteX142" fmla="*/ 10396 w 12182"/>
                                <a:gd name="connsiteY142" fmla="*/ 10525 h 83241"/>
                                <a:gd name="connsiteX143" fmla="*/ 10524 w 12182"/>
                                <a:gd name="connsiteY143" fmla="*/ 8527 h 83241"/>
                                <a:gd name="connsiteX144" fmla="*/ 10609 w 12182"/>
                                <a:gd name="connsiteY144" fmla="*/ 10192 h 83241"/>
                                <a:gd name="connsiteX145" fmla="*/ 10650 w 12182"/>
                                <a:gd name="connsiteY145" fmla="*/ 9864 h 83241"/>
                                <a:gd name="connsiteX146" fmla="*/ 10650 w 12182"/>
                                <a:gd name="connsiteY146" fmla="*/ 7365 h 83241"/>
                                <a:gd name="connsiteX147" fmla="*/ 10778 w 12182"/>
                                <a:gd name="connsiteY147" fmla="*/ 11444 h 83241"/>
                                <a:gd name="connsiteX148" fmla="*/ 10778 w 12182"/>
                                <a:gd name="connsiteY148" fmla="*/ 9355 h 83241"/>
                                <a:gd name="connsiteX149" fmla="*/ 10864 w 12182"/>
                                <a:gd name="connsiteY149" fmla="*/ 9945 h 83241"/>
                                <a:gd name="connsiteX150" fmla="*/ 10948 w 12182"/>
                                <a:gd name="connsiteY150" fmla="*/ 10863 h 83241"/>
                                <a:gd name="connsiteX151" fmla="*/ 11078 w 12182"/>
                                <a:gd name="connsiteY151" fmla="*/ 7688 h 83241"/>
                                <a:gd name="connsiteX152" fmla="*/ 11078 w 12182"/>
                                <a:gd name="connsiteY152" fmla="*/ 9692 h 83241"/>
                                <a:gd name="connsiteX153" fmla="*/ 11247 w 12182"/>
                                <a:gd name="connsiteY153" fmla="*/ 8279 h 83241"/>
                                <a:gd name="connsiteX154" fmla="*/ 12182 w 12182"/>
                                <a:gd name="connsiteY154"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10863 h 83241"/>
                                <a:gd name="connsiteX42" fmla="*/ 4099 w 12182"/>
                                <a:gd name="connsiteY42" fmla="*/ 8527 h 83241"/>
                                <a:gd name="connsiteX43" fmla="*/ 4099 w 12182"/>
                                <a:gd name="connsiteY43" fmla="*/ 8279 h 83241"/>
                                <a:gd name="connsiteX44" fmla="*/ 4269 w 12182"/>
                                <a:gd name="connsiteY44" fmla="*/ 12696 h 83241"/>
                                <a:gd name="connsiteX45" fmla="*/ 4395 w 12182"/>
                                <a:gd name="connsiteY45" fmla="*/ 6194 h 83241"/>
                                <a:gd name="connsiteX46" fmla="*/ 4499 w 12182"/>
                                <a:gd name="connsiteY46" fmla="*/ 12410 h 83241"/>
                                <a:gd name="connsiteX47" fmla="*/ 4567 w 12182"/>
                                <a:gd name="connsiteY47" fmla="*/ 5861 h 83241"/>
                                <a:gd name="connsiteX48" fmla="*/ 4667 w 12182"/>
                                <a:gd name="connsiteY48" fmla="*/ 10958 h 83241"/>
                                <a:gd name="connsiteX49" fmla="*/ 4737 w 12182"/>
                                <a:gd name="connsiteY49" fmla="*/ 9445 h 83241"/>
                                <a:gd name="connsiteX50" fmla="*/ 4864 w 12182"/>
                                <a:gd name="connsiteY50" fmla="*/ 8107 h 83241"/>
                                <a:gd name="connsiteX51" fmla="*/ 4906 w 12182"/>
                                <a:gd name="connsiteY51" fmla="*/ 11277 h 83241"/>
                                <a:gd name="connsiteX52" fmla="*/ 4992 w 12182"/>
                                <a:gd name="connsiteY52" fmla="*/ 13690 h 83241"/>
                                <a:gd name="connsiteX53" fmla="*/ 5076 w 12182"/>
                                <a:gd name="connsiteY53" fmla="*/ 12449 h 83241"/>
                                <a:gd name="connsiteX54" fmla="*/ 5162 w 12182"/>
                                <a:gd name="connsiteY54" fmla="*/ 10273 h 83241"/>
                                <a:gd name="connsiteX55" fmla="*/ 5162 w 12182"/>
                                <a:gd name="connsiteY55" fmla="*/ 8441 h 83241"/>
                                <a:gd name="connsiteX56" fmla="*/ 5162 w 12182"/>
                                <a:gd name="connsiteY56" fmla="*/ 7365 h 83241"/>
                                <a:gd name="connsiteX57" fmla="*/ 5205 w 12182"/>
                                <a:gd name="connsiteY57" fmla="*/ 7941 h 83241"/>
                                <a:gd name="connsiteX58" fmla="*/ 5205 w 12182"/>
                                <a:gd name="connsiteY58" fmla="*/ 8778 h 83241"/>
                                <a:gd name="connsiteX59" fmla="*/ 5331 w 12182"/>
                                <a:gd name="connsiteY59" fmla="*/ 12449 h 83241"/>
                                <a:gd name="connsiteX60" fmla="*/ 5399 w 12182"/>
                                <a:gd name="connsiteY60" fmla="*/ 9053 h 83241"/>
                                <a:gd name="connsiteX61" fmla="*/ 5545 w 12182"/>
                                <a:gd name="connsiteY61" fmla="*/ 9945 h 83241"/>
                                <a:gd name="connsiteX62" fmla="*/ 5617 w 12182"/>
                                <a:gd name="connsiteY62" fmla="*/ 4 h 83241"/>
                                <a:gd name="connsiteX63" fmla="*/ 5709 w 12182"/>
                                <a:gd name="connsiteY63" fmla="*/ 8626 h 83241"/>
                                <a:gd name="connsiteX64" fmla="*/ 5812 w 12182"/>
                                <a:gd name="connsiteY64" fmla="*/ 15339 h 83241"/>
                                <a:gd name="connsiteX65" fmla="*/ 5868 w 12182"/>
                                <a:gd name="connsiteY65" fmla="*/ 5457 h 83241"/>
                                <a:gd name="connsiteX66" fmla="*/ 5971 w 12182"/>
                                <a:gd name="connsiteY66" fmla="*/ 10192 h 83241"/>
                                <a:gd name="connsiteX67" fmla="*/ 6013 w 12182"/>
                                <a:gd name="connsiteY67" fmla="*/ 2280 h 83241"/>
                                <a:gd name="connsiteX68" fmla="*/ 6075 w 12182"/>
                                <a:gd name="connsiteY68" fmla="*/ 9285 h 83241"/>
                                <a:gd name="connsiteX69" fmla="*/ 6155 w 12182"/>
                                <a:gd name="connsiteY69" fmla="*/ 11055 h 83241"/>
                                <a:gd name="connsiteX70" fmla="*/ 6268 w 12182"/>
                                <a:gd name="connsiteY70" fmla="*/ 5183 h 83241"/>
                                <a:gd name="connsiteX71" fmla="*/ 6383 w 12182"/>
                                <a:gd name="connsiteY71" fmla="*/ 14136 h 83241"/>
                                <a:gd name="connsiteX72" fmla="*/ 6438 w 12182"/>
                                <a:gd name="connsiteY72" fmla="*/ 6865 h 83241"/>
                                <a:gd name="connsiteX73" fmla="*/ 6481 w 12182"/>
                                <a:gd name="connsiteY73" fmla="*/ 10273 h 83241"/>
                                <a:gd name="connsiteX74" fmla="*/ 6524 w 12182"/>
                                <a:gd name="connsiteY74" fmla="*/ 9031 h 83241"/>
                                <a:gd name="connsiteX75" fmla="*/ 6610 w 12182"/>
                                <a:gd name="connsiteY75" fmla="*/ 7279 h 83241"/>
                                <a:gd name="connsiteX76" fmla="*/ 6651 w 12182"/>
                                <a:gd name="connsiteY76" fmla="*/ 8778 h 83241"/>
                                <a:gd name="connsiteX77" fmla="*/ 6838 w 12182"/>
                                <a:gd name="connsiteY77" fmla="*/ 12224 h 83241"/>
                                <a:gd name="connsiteX78" fmla="*/ 6821 w 12182"/>
                                <a:gd name="connsiteY78" fmla="*/ 9031 h 83241"/>
                                <a:gd name="connsiteX79" fmla="*/ 6864 w 12182"/>
                                <a:gd name="connsiteY79" fmla="*/ 7607 h 83241"/>
                                <a:gd name="connsiteX80" fmla="*/ 6864 w 12182"/>
                                <a:gd name="connsiteY80" fmla="*/ 8198 h 83241"/>
                                <a:gd name="connsiteX81" fmla="*/ 6864 w 12182"/>
                                <a:gd name="connsiteY81" fmla="*/ 9031 h 83241"/>
                                <a:gd name="connsiteX82" fmla="*/ 6907 w 12182"/>
                                <a:gd name="connsiteY82" fmla="*/ 8698 h 83241"/>
                                <a:gd name="connsiteX83" fmla="*/ 6951 w 12182"/>
                                <a:gd name="connsiteY83" fmla="*/ 7527 h 83241"/>
                                <a:gd name="connsiteX84" fmla="*/ 7077 w 12182"/>
                                <a:gd name="connsiteY84" fmla="*/ 9612 h 83241"/>
                                <a:gd name="connsiteX85" fmla="*/ 7077 w 12182"/>
                                <a:gd name="connsiteY85" fmla="*/ 10112 h 83241"/>
                                <a:gd name="connsiteX86" fmla="*/ 7077 w 12182"/>
                                <a:gd name="connsiteY86" fmla="*/ 9692 h 83241"/>
                                <a:gd name="connsiteX87" fmla="*/ 7119 w 12182"/>
                                <a:gd name="connsiteY87" fmla="*/ 8441 h 83241"/>
                                <a:gd name="connsiteX88" fmla="*/ 7163 w 12182"/>
                                <a:gd name="connsiteY88" fmla="*/ 7107 h 83241"/>
                                <a:gd name="connsiteX89" fmla="*/ 7247 w 12182"/>
                                <a:gd name="connsiteY89" fmla="*/ 10445 h 83241"/>
                                <a:gd name="connsiteX90" fmla="*/ 7290 w 12182"/>
                                <a:gd name="connsiteY90" fmla="*/ 9112 h 83241"/>
                                <a:gd name="connsiteX91" fmla="*/ 7290 w 12182"/>
                                <a:gd name="connsiteY91" fmla="*/ 6446 h 83241"/>
                                <a:gd name="connsiteX92" fmla="*/ 7332 w 12182"/>
                                <a:gd name="connsiteY92" fmla="*/ 8698 h 83241"/>
                                <a:gd name="connsiteX93" fmla="*/ 7374 w 12182"/>
                                <a:gd name="connsiteY93" fmla="*/ 6865 h 83241"/>
                                <a:gd name="connsiteX94" fmla="*/ 7374 w 12182"/>
                                <a:gd name="connsiteY94" fmla="*/ 11096 h 83241"/>
                                <a:gd name="connsiteX95" fmla="*/ 7502 w 12182"/>
                                <a:gd name="connsiteY95" fmla="*/ 4280 h 83241"/>
                                <a:gd name="connsiteX96" fmla="*/ 7546 w 12182"/>
                                <a:gd name="connsiteY96" fmla="*/ 12449 h 83241"/>
                                <a:gd name="connsiteX97" fmla="*/ 7588 w 12182"/>
                                <a:gd name="connsiteY97" fmla="*/ 8860 h 83241"/>
                                <a:gd name="connsiteX98" fmla="*/ 7674 w 12182"/>
                                <a:gd name="connsiteY98" fmla="*/ 11944 h 83241"/>
                                <a:gd name="connsiteX99" fmla="*/ 7717 w 12182"/>
                                <a:gd name="connsiteY99" fmla="*/ 7607 h 83241"/>
                                <a:gd name="connsiteX100" fmla="*/ 7757 w 12182"/>
                                <a:gd name="connsiteY100" fmla="*/ 10445 h 83241"/>
                                <a:gd name="connsiteX101" fmla="*/ 7800 w 12182"/>
                                <a:gd name="connsiteY101" fmla="*/ 6446 h 83241"/>
                                <a:gd name="connsiteX102" fmla="*/ 7886 w 12182"/>
                                <a:gd name="connsiteY102" fmla="*/ 9864 h 83241"/>
                                <a:gd name="connsiteX103" fmla="*/ 7886 w 12182"/>
                                <a:gd name="connsiteY103" fmla="*/ 11358 h 83241"/>
                                <a:gd name="connsiteX104" fmla="*/ 7928 w 12182"/>
                                <a:gd name="connsiteY104" fmla="*/ 11696 h 83241"/>
                                <a:gd name="connsiteX105" fmla="*/ 7928 w 12182"/>
                                <a:gd name="connsiteY105" fmla="*/ 10525 h 83241"/>
                                <a:gd name="connsiteX106" fmla="*/ 8013 w 12182"/>
                                <a:gd name="connsiteY106" fmla="*/ 7941 h 83241"/>
                                <a:gd name="connsiteX107" fmla="*/ 8140 w 12182"/>
                                <a:gd name="connsiteY107" fmla="*/ 10863 h 83241"/>
                                <a:gd name="connsiteX108" fmla="*/ 8226 w 12182"/>
                                <a:gd name="connsiteY108" fmla="*/ 7607 h 83241"/>
                                <a:gd name="connsiteX109" fmla="*/ 8226 w 12182"/>
                                <a:gd name="connsiteY109" fmla="*/ 8860 h 83241"/>
                                <a:gd name="connsiteX110" fmla="*/ 8268 w 12182"/>
                                <a:gd name="connsiteY110" fmla="*/ 9278 h 83241"/>
                                <a:gd name="connsiteX111" fmla="*/ 8268 w 12182"/>
                                <a:gd name="connsiteY111" fmla="*/ 12277 h 83241"/>
                                <a:gd name="connsiteX112" fmla="*/ 8353 w 12182"/>
                                <a:gd name="connsiteY112" fmla="*/ 11277 h 83241"/>
                                <a:gd name="connsiteX113" fmla="*/ 8394 w 12182"/>
                                <a:gd name="connsiteY113" fmla="*/ 7607 h 83241"/>
                                <a:gd name="connsiteX114" fmla="*/ 8482 w 12182"/>
                                <a:gd name="connsiteY114" fmla="*/ 8441 h 83241"/>
                                <a:gd name="connsiteX115" fmla="*/ 8568 w 12182"/>
                                <a:gd name="connsiteY115" fmla="*/ 7527 h 83241"/>
                                <a:gd name="connsiteX116" fmla="*/ 8610 w 12182"/>
                                <a:gd name="connsiteY116" fmla="*/ 8107 h 83241"/>
                                <a:gd name="connsiteX117" fmla="*/ 8651 w 12182"/>
                                <a:gd name="connsiteY117" fmla="*/ 7365 h 83241"/>
                                <a:gd name="connsiteX118" fmla="*/ 8693 w 12182"/>
                                <a:gd name="connsiteY118" fmla="*/ 8527 h 83241"/>
                                <a:gd name="connsiteX119" fmla="*/ 8778 w 12182"/>
                                <a:gd name="connsiteY119" fmla="*/ 5361 h 83241"/>
                                <a:gd name="connsiteX120" fmla="*/ 8876 w 12182"/>
                                <a:gd name="connsiteY120" fmla="*/ 9923 h 83241"/>
                                <a:gd name="connsiteX121" fmla="*/ 8908 w 12182"/>
                                <a:gd name="connsiteY121" fmla="*/ 6114 h 83241"/>
                                <a:gd name="connsiteX122" fmla="*/ 8992 w 12182"/>
                                <a:gd name="connsiteY122" fmla="*/ 9112 h 83241"/>
                                <a:gd name="connsiteX123" fmla="*/ 8992 w 12182"/>
                                <a:gd name="connsiteY123" fmla="*/ 11277 h 83241"/>
                                <a:gd name="connsiteX124" fmla="*/ 9036 w 12182"/>
                                <a:gd name="connsiteY124" fmla="*/ 7688 h 83241"/>
                                <a:gd name="connsiteX125" fmla="*/ 9204 w 12182"/>
                                <a:gd name="connsiteY125" fmla="*/ 5275 h 83241"/>
                                <a:gd name="connsiteX126" fmla="*/ 9247 w 12182"/>
                                <a:gd name="connsiteY126" fmla="*/ 11358 h 83241"/>
                                <a:gd name="connsiteX127" fmla="*/ 9333 w 12182"/>
                                <a:gd name="connsiteY127" fmla="*/ 5861 h 83241"/>
                                <a:gd name="connsiteX128" fmla="*/ 9458 w 12182"/>
                                <a:gd name="connsiteY128" fmla="*/ 8778 h 83241"/>
                                <a:gd name="connsiteX129" fmla="*/ 9503 w 12182"/>
                                <a:gd name="connsiteY129" fmla="*/ 6194 h 83241"/>
                                <a:gd name="connsiteX130" fmla="*/ 9503 w 12182"/>
                                <a:gd name="connsiteY130" fmla="*/ 12035 h 83241"/>
                                <a:gd name="connsiteX131" fmla="*/ 9631 w 12182"/>
                                <a:gd name="connsiteY131" fmla="*/ 7941 h 83241"/>
                                <a:gd name="connsiteX132" fmla="*/ 9673 w 12182"/>
                                <a:gd name="connsiteY132" fmla="*/ 9031 h 83241"/>
                                <a:gd name="connsiteX133" fmla="*/ 9715 w 12182"/>
                                <a:gd name="connsiteY133" fmla="*/ 11858 h 83241"/>
                                <a:gd name="connsiteX134" fmla="*/ 9800 w 12182"/>
                                <a:gd name="connsiteY134" fmla="*/ 6194 h 83241"/>
                                <a:gd name="connsiteX135" fmla="*/ 9885 w 12182"/>
                                <a:gd name="connsiteY135" fmla="*/ 7688 h 83241"/>
                                <a:gd name="connsiteX136" fmla="*/ 10099 w 12182"/>
                                <a:gd name="connsiteY136" fmla="*/ 11616 h 83241"/>
                                <a:gd name="connsiteX137" fmla="*/ 10183 w 12182"/>
                                <a:gd name="connsiteY137" fmla="*/ 9278 h 83241"/>
                                <a:gd name="connsiteX138" fmla="*/ 10312 w 12182"/>
                                <a:gd name="connsiteY138" fmla="*/ 6275 h 83241"/>
                                <a:gd name="connsiteX139" fmla="*/ 10354 w 12182"/>
                                <a:gd name="connsiteY139" fmla="*/ 9355 h 83241"/>
                                <a:gd name="connsiteX140" fmla="*/ 10396 w 12182"/>
                                <a:gd name="connsiteY140" fmla="*/ 10192 h 83241"/>
                                <a:gd name="connsiteX141" fmla="*/ 10396 w 12182"/>
                                <a:gd name="connsiteY141" fmla="*/ 10525 h 83241"/>
                                <a:gd name="connsiteX142" fmla="*/ 10524 w 12182"/>
                                <a:gd name="connsiteY142" fmla="*/ 8527 h 83241"/>
                                <a:gd name="connsiteX143" fmla="*/ 10609 w 12182"/>
                                <a:gd name="connsiteY143" fmla="*/ 10192 h 83241"/>
                                <a:gd name="connsiteX144" fmla="*/ 10650 w 12182"/>
                                <a:gd name="connsiteY144" fmla="*/ 9864 h 83241"/>
                                <a:gd name="connsiteX145" fmla="*/ 10650 w 12182"/>
                                <a:gd name="connsiteY145" fmla="*/ 7365 h 83241"/>
                                <a:gd name="connsiteX146" fmla="*/ 10778 w 12182"/>
                                <a:gd name="connsiteY146" fmla="*/ 11444 h 83241"/>
                                <a:gd name="connsiteX147" fmla="*/ 10778 w 12182"/>
                                <a:gd name="connsiteY147" fmla="*/ 9355 h 83241"/>
                                <a:gd name="connsiteX148" fmla="*/ 10864 w 12182"/>
                                <a:gd name="connsiteY148" fmla="*/ 9945 h 83241"/>
                                <a:gd name="connsiteX149" fmla="*/ 10948 w 12182"/>
                                <a:gd name="connsiteY149" fmla="*/ 10863 h 83241"/>
                                <a:gd name="connsiteX150" fmla="*/ 11078 w 12182"/>
                                <a:gd name="connsiteY150" fmla="*/ 7688 h 83241"/>
                                <a:gd name="connsiteX151" fmla="*/ 11078 w 12182"/>
                                <a:gd name="connsiteY151" fmla="*/ 9692 h 83241"/>
                                <a:gd name="connsiteX152" fmla="*/ 11247 w 12182"/>
                                <a:gd name="connsiteY152" fmla="*/ 8279 h 83241"/>
                                <a:gd name="connsiteX153" fmla="*/ 12182 w 12182"/>
                                <a:gd name="connsiteY153"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71 w 12182"/>
                                <a:gd name="connsiteY40" fmla="*/ 11696 h 83241"/>
                                <a:gd name="connsiteX41" fmla="*/ 4013 w 12182"/>
                                <a:gd name="connsiteY41" fmla="*/ 8586 h 83241"/>
                                <a:gd name="connsiteX42" fmla="*/ 4099 w 12182"/>
                                <a:gd name="connsiteY42" fmla="*/ 8527 h 83241"/>
                                <a:gd name="connsiteX43" fmla="*/ 4099 w 12182"/>
                                <a:gd name="connsiteY43" fmla="*/ 8279 h 83241"/>
                                <a:gd name="connsiteX44" fmla="*/ 4269 w 12182"/>
                                <a:gd name="connsiteY44" fmla="*/ 12696 h 83241"/>
                                <a:gd name="connsiteX45" fmla="*/ 4395 w 12182"/>
                                <a:gd name="connsiteY45" fmla="*/ 6194 h 83241"/>
                                <a:gd name="connsiteX46" fmla="*/ 4499 w 12182"/>
                                <a:gd name="connsiteY46" fmla="*/ 12410 h 83241"/>
                                <a:gd name="connsiteX47" fmla="*/ 4567 w 12182"/>
                                <a:gd name="connsiteY47" fmla="*/ 5861 h 83241"/>
                                <a:gd name="connsiteX48" fmla="*/ 4667 w 12182"/>
                                <a:gd name="connsiteY48" fmla="*/ 10958 h 83241"/>
                                <a:gd name="connsiteX49" fmla="*/ 4737 w 12182"/>
                                <a:gd name="connsiteY49" fmla="*/ 9445 h 83241"/>
                                <a:gd name="connsiteX50" fmla="*/ 4864 w 12182"/>
                                <a:gd name="connsiteY50" fmla="*/ 8107 h 83241"/>
                                <a:gd name="connsiteX51" fmla="*/ 4906 w 12182"/>
                                <a:gd name="connsiteY51" fmla="*/ 11277 h 83241"/>
                                <a:gd name="connsiteX52" fmla="*/ 4992 w 12182"/>
                                <a:gd name="connsiteY52" fmla="*/ 13690 h 83241"/>
                                <a:gd name="connsiteX53" fmla="*/ 5076 w 12182"/>
                                <a:gd name="connsiteY53" fmla="*/ 12449 h 83241"/>
                                <a:gd name="connsiteX54" fmla="*/ 5162 w 12182"/>
                                <a:gd name="connsiteY54" fmla="*/ 10273 h 83241"/>
                                <a:gd name="connsiteX55" fmla="*/ 5162 w 12182"/>
                                <a:gd name="connsiteY55" fmla="*/ 8441 h 83241"/>
                                <a:gd name="connsiteX56" fmla="*/ 5162 w 12182"/>
                                <a:gd name="connsiteY56" fmla="*/ 7365 h 83241"/>
                                <a:gd name="connsiteX57" fmla="*/ 5205 w 12182"/>
                                <a:gd name="connsiteY57" fmla="*/ 7941 h 83241"/>
                                <a:gd name="connsiteX58" fmla="*/ 5205 w 12182"/>
                                <a:gd name="connsiteY58" fmla="*/ 8778 h 83241"/>
                                <a:gd name="connsiteX59" fmla="*/ 5331 w 12182"/>
                                <a:gd name="connsiteY59" fmla="*/ 12449 h 83241"/>
                                <a:gd name="connsiteX60" fmla="*/ 5399 w 12182"/>
                                <a:gd name="connsiteY60" fmla="*/ 9053 h 83241"/>
                                <a:gd name="connsiteX61" fmla="*/ 5545 w 12182"/>
                                <a:gd name="connsiteY61" fmla="*/ 9945 h 83241"/>
                                <a:gd name="connsiteX62" fmla="*/ 5617 w 12182"/>
                                <a:gd name="connsiteY62" fmla="*/ 4 h 83241"/>
                                <a:gd name="connsiteX63" fmla="*/ 5709 w 12182"/>
                                <a:gd name="connsiteY63" fmla="*/ 8626 h 83241"/>
                                <a:gd name="connsiteX64" fmla="*/ 5812 w 12182"/>
                                <a:gd name="connsiteY64" fmla="*/ 15339 h 83241"/>
                                <a:gd name="connsiteX65" fmla="*/ 5868 w 12182"/>
                                <a:gd name="connsiteY65" fmla="*/ 5457 h 83241"/>
                                <a:gd name="connsiteX66" fmla="*/ 5971 w 12182"/>
                                <a:gd name="connsiteY66" fmla="*/ 10192 h 83241"/>
                                <a:gd name="connsiteX67" fmla="*/ 6013 w 12182"/>
                                <a:gd name="connsiteY67" fmla="*/ 2280 h 83241"/>
                                <a:gd name="connsiteX68" fmla="*/ 6075 w 12182"/>
                                <a:gd name="connsiteY68" fmla="*/ 9285 h 83241"/>
                                <a:gd name="connsiteX69" fmla="*/ 6155 w 12182"/>
                                <a:gd name="connsiteY69" fmla="*/ 11055 h 83241"/>
                                <a:gd name="connsiteX70" fmla="*/ 6268 w 12182"/>
                                <a:gd name="connsiteY70" fmla="*/ 5183 h 83241"/>
                                <a:gd name="connsiteX71" fmla="*/ 6383 w 12182"/>
                                <a:gd name="connsiteY71" fmla="*/ 14136 h 83241"/>
                                <a:gd name="connsiteX72" fmla="*/ 6438 w 12182"/>
                                <a:gd name="connsiteY72" fmla="*/ 6865 h 83241"/>
                                <a:gd name="connsiteX73" fmla="*/ 6481 w 12182"/>
                                <a:gd name="connsiteY73" fmla="*/ 10273 h 83241"/>
                                <a:gd name="connsiteX74" fmla="*/ 6524 w 12182"/>
                                <a:gd name="connsiteY74" fmla="*/ 9031 h 83241"/>
                                <a:gd name="connsiteX75" fmla="*/ 6610 w 12182"/>
                                <a:gd name="connsiteY75" fmla="*/ 7279 h 83241"/>
                                <a:gd name="connsiteX76" fmla="*/ 6651 w 12182"/>
                                <a:gd name="connsiteY76" fmla="*/ 8778 h 83241"/>
                                <a:gd name="connsiteX77" fmla="*/ 6838 w 12182"/>
                                <a:gd name="connsiteY77" fmla="*/ 12224 h 83241"/>
                                <a:gd name="connsiteX78" fmla="*/ 6821 w 12182"/>
                                <a:gd name="connsiteY78" fmla="*/ 9031 h 83241"/>
                                <a:gd name="connsiteX79" fmla="*/ 6864 w 12182"/>
                                <a:gd name="connsiteY79" fmla="*/ 7607 h 83241"/>
                                <a:gd name="connsiteX80" fmla="*/ 6864 w 12182"/>
                                <a:gd name="connsiteY80" fmla="*/ 8198 h 83241"/>
                                <a:gd name="connsiteX81" fmla="*/ 6864 w 12182"/>
                                <a:gd name="connsiteY81" fmla="*/ 9031 h 83241"/>
                                <a:gd name="connsiteX82" fmla="*/ 6907 w 12182"/>
                                <a:gd name="connsiteY82" fmla="*/ 8698 h 83241"/>
                                <a:gd name="connsiteX83" fmla="*/ 6951 w 12182"/>
                                <a:gd name="connsiteY83" fmla="*/ 7527 h 83241"/>
                                <a:gd name="connsiteX84" fmla="*/ 7077 w 12182"/>
                                <a:gd name="connsiteY84" fmla="*/ 9612 h 83241"/>
                                <a:gd name="connsiteX85" fmla="*/ 7077 w 12182"/>
                                <a:gd name="connsiteY85" fmla="*/ 10112 h 83241"/>
                                <a:gd name="connsiteX86" fmla="*/ 7077 w 12182"/>
                                <a:gd name="connsiteY86" fmla="*/ 9692 h 83241"/>
                                <a:gd name="connsiteX87" fmla="*/ 7119 w 12182"/>
                                <a:gd name="connsiteY87" fmla="*/ 8441 h 83241"/>
                                <a:gd name="connsiteX88" fmla="*/ 7163 w 12182"/>
                                <a:gd name="connsiteY88" fmla="*/ 7107 h 83241"/>
                                <a:gd name="connsiteX89" fmla="*/ 7247 w 12182"/>
                                <a:gd name="connsiteY89" fmla="*/ 10445 h 83241"/>
                                <a:gd name="connsiteX90" fmla="*/ 7290 w 12182"/>
                                <a:gd name="connsiteY90" fmla="*/ 9112 h 83241"/>
                                <a:gd name="connsiteX91" fmla="*/ 7290 w 12182"/>
                                <a:gd name="connsiteY91" fmla="*/ 6446 h 83241"/>
                                <a:gd name="connsiteX92" fmla="*/ 7332 w 12182"/>
                                <a:gd name="connsiteY92" fmla="*/ 8698 h 83241"/>
                                <a:gd name="connsiteX93" fmla="*/ 7374 w 12182"/>
                                <a:gd name="connsiteY93" fmla="*/ 6865 h 83241"/>
                                <a:gd name="connsiteX94" fmla="*/ 7374 w 12182"/>
                                <a:gd name="connsiteY94" fmla="*/ 11096 h 83241"/>
                                <a:gd name="connsiteX95" fmla="*/ 7502 w 12182"/>
                                <a:gd name="connsiteY95" fmla="*/ 4280 h 83241"/>
                                <a:gd name="connsiteX96" fmla="*/ 7546 w 12182"/>
                                <a:gd name="connsiteY96" fmla="*/ 12449 h 83241"/>
                                <a:gd name="connsiteX97" fmla="*/ 7588 w 12182"/>
                                <a:gd name="connsiteY97" fmla="*/ 8860 h 83241"/>
                                <a:gd name="connsiteX98" fmla="*/ 7674 w 12182"/>
                                <a:gd name="connsiteY98" fmla="*/ 11944 h 83241"/>
                                <a:gd name="connsiteX99" fmla="*/ 7717 w 12182"/>
                                <a:gd name="connsiteY99" fmla="*/ 7607 h 83241"/>
                                <a:gd name="connsiteX100" fmla="*/ 7757 w 12182"/>
                                <a:gd name="connsiteY100" fmla="*/ 10445 h 83241"/>
                                <a:gd name="connsiteX101" fmla="*/ 7800 w 12182"/>
                                <a:gd name="connsiteY101" fmla="*/ 6446 h 83241"/>
                                <a:gd name="connsiteX102" fmla="*/ 7886 w 12182"/>
                                <a:gd name="connsiteY102" fmla="*/ 9864 h 83241"/>
                                <a:gd name="connsiteX103" fmla="*/ 7886 w 12182"/>
                                <a:gd name="connsiteY103" fmla="*/ 11358 h 83241"/>
                                <a:gd name="connsiteX104" fmla="*/ 7928 w 12182"/>
                                <a:gd name="connsiteY104" fmla="*/ 11696 h 83241"/>
                                <a:gd name="connsiteX105" fmla="*/ 7928 w 12182"/>
                                <a:gd name="connsiteY105" fmla="*/ 10525 h 83241"/>
                                <a:gd name="connsiteX106" fmla="*/ 8013 w 12182"/>
                                <a:gd name="connsiteY106" fmla="*/ 7941 h 83241"/>
                                <a:gd name="connsiteX107" fmla="*/ 8140 w 12182"/>
                                <a:gd name="connsiteY107" fmla="*/ 10863 h 83241"/>
                                <a:gd name="connsiteX108" fmla="*/ 8226 w 12182"/>
                                <a:gd name="connsiteY108" fmla="*/ 7607 h 83241"/>
                                <a:gd name="connsiteX109" fmla="*/ 8226 w 12182"/>
                                <a:gd name="connsiteY109" fmla="*/ 8860 h 83241"/>
                                <a:gd name="connsiteX110" fmla="*/ 8268 w 12182"/>
                                <a:gd name="connsiteY110" fmla="*/ 9278 h 83241"/>
                                <a:gd name="connsiteX111" fmla="*/ 8268 w 12182"/>
                                <a:gd name="connsiteY111" fmla="*/ 12277 h 83241"/>
                                <a:gd name="connsiteX112" fmla="*/ 8353 w 12182"/>
                                <a:gd name="connsiteY112" fmla="*/ 11277 h 83241"/>
                                <a:gd name="connsiteX113" fmla="*/ 8394 w 12182"/>
                                <a:gd name="connsiteY113" fmla="*/ 7607 h 83241"/>
                                <a:gd name="connsiteX114" fmla="*/ 8482 w 12182"/>
                                <a:gd name="connsiteY114" fmla="*/ 8441 h 83241"/>
                                <a:gd name="connsiteX115" fmla="*/ 8568 w 12182"/>
                                <a:gd name="connsiteY115" fmla="*/ 7527 h 83241"/>
                                <a:gd name="connsiteX116" fmla="*/ 8610 w 12182"/>
                                <a:gd name="connsiteY116" fmla="*/ 8107 h 83241"/>
                                <a:gd name="connsiteX117" fmla="*/ 8651 w 12182"/>
                                <a:gd name="connsiteY117" fmla="*/ 7365 h 83241"/>
                                <a:gd name="connsiteX118" fmla="*/ 8693 w 12182"/>
                                <a:gd name="connsiteY118" fmla="*/ 8527 h 83241"/>
                                <a:gd name="connsiteX119" fmla="*/ 8778 w 12182"/>
                                <a:gd name="connsiteY119" fmla="*/ 5361 h 83241"/>
                                <a:gd name="connsiteX120" fmla="*/ 8876 w 12182"/>
                                <a:gd name="connsiteY120" fmla="*/ 9923 h 83241"/>
                                <a:gd name="connsiteX121" fmla="*/ 8908 w 12182"/>
                                <a:gd name="connsiteY121" fmla="*/ 6114 h 83241"/>
                                <a:gd name="connsiteX122" fmla="*/ 8992 w 12182"/>
                                <a:gd name="connsiteY122" fmla="*/ 9112 h 83241"/>
                                <a:gd name="connsiteX123" fmla="*/ 8992 w 12182"/>
                                <a:gd name="connsiteY123" fmla="*/ 11277 h 83241"/>
                                <a:gd name="connsiteX124" fmla="*/ 9036 w 12182"/>
                                <a:gd name="connsiteY124" fmla="*/ 7688 h 83241"/>
                                <a:gd name="connsiteX125" fmla="*/ 9204 w 12182"/>
                                <a:gd name="connsiteY125" fmla="*/ 5275 h 83241"/>
                                <a:gd name="connsiteX126" fmla="*/ 9247 w 12182"/>
                                <a:gd name="connsiteY126" fmla="*/ 11358 h 83241"/>
                                <a:gd name="connsiteX127" fmla="*/ 9333 w 12182"/>
                                <a:gd name="connsiteY127" fmla="*/ 5861 h 83241"/>
                                <a:gd name="connsiteX128" fmla="*/ 9458 w 12182"/>
                                <a:gd name="connsiteY128" fmla="*/ 8778 h 83241"/>
                                <a:gd name="connsiteX129" fmla="*/ 9503 w 12182"/>
                                <a:gd name="connsiteY129" fmla="*/ 6194 h 83241"/>
                                <a:gd name="connsiteX130" fmla="*/ 9503 w 12182"/>
                                <a:gd name="connsiteY130" fmla="*/ 12035 h 83241"/>
                                <a:gd name="connsiteX131" fmla="*/ 9631 w 12182"/>
                                <a:gd name="connsiteY131" fmla="*/ 7941 h 83241"/>
                                <a:gd name="connsiteX132" fmla="*/ 9673 w 12182"/>
                                <a:gd name="connsiteY132" fmla="*/ 9031 h 83241"/>
                                <a:gd name="connsiteX133" fmla="*/ 9715 w 12182"/>
                                <a:gd name="connsiteY133" fmla="*/ 11858 h 83241"/>
                                <a:gd name="connsiteX134" fmla="*/ 9800 w 12182"/>
                                <a:gd name="connsiteY134" fmla="*/ 6194 h 83241"/>
                                <a:gd name="connsiteX135" fmla="*/ 9885 w 12182"/>
                                <a:gd name="connsiteY135" fmla="*/ 7688 h 83241"/>
                                <a:gd name="connsiteX136" fmla="*/ 10099 w 12182"/>
                                <a:gd name="connsiteY136" fmla="*/ 11616 h 83241"/>
                                <a:gd name="connsiteX137" fmla="*/ 10183 w 12182"/>
                                <a:gd name="connsiteY137" fmla="*/ 9278 h 83241"/>
                                <a:gd name="connsiteX138" fmla="*/ 10312 w 12182"/>
                                <a:gd name="connsiteY138" fmla="*/ 6275 h 83241"/>
                                <a:gd name="connsiteX139" fmla="*/ 10354 w 12182"/>
                                <a:gd name="connsiteY139" fmla="*/ 9355 h 83241"/>
                                <a:gd name="connsiteX140" fmla="*/ 10396 w 12182"/>
                                <a:gd name="connsiteY140" fmla="*/ 10192 h 83241"/>
                                <a:gd name="connsiteX141" fmla="*/ 10396 w 12182"/>
                                <a:gd name="connsiteY141" fmla="*/ 10525 h 83241"/>
                                <a:gd name="connsiteX142" fmla="*/ 10524 w 12182"/>
                                <a:gd name="connsiteY142" fmla="*/ 8527 h 83241"/>
                                <a:gd name="connsiteX143" fmla="*/ 10609 w 12182"/>
                                <a:gd name="connsiteY143" fmla="*/ 10192 h 83241"/>
                                <a:gd name="connsiteX144" fmla="*/ 10650 w 12182"/>
                                <a:gd name="connsiteY144" fmla="*/ 9864 h 83241"/>
                                <a:gd name="connsiteX145" fmla="*/ 10650 w 12182"/>
                                <a:gd name="connsiteY145" fmla="*/ 7365 h 83241"/>
                                <a:gd name="connsiteX146" fmla="*/ 10778 w 12182"/>
                                <a:gd name="connsiteY146" fmla="*/ 11444 h 83241"/>
                                <a:gd name="connsiteX147" fmla="*/ 10778 w 12182"/>
                                <a:gd name="connsiteY147" fmla="*/ 9355 h 83241"/>
                                <a:gd name="connsiteX148" fmla="*/ 10864 w 12182"/>
                                <a:gd name="connsiteY148" fmla="*/ 9945 h 83241"/>
                                <a:gd name="connsiteX149" fmla="*/ 10948 w 12182"/>
                                <a:gd name="connsiteY149" fmla="*/ 10863 h 83241"/>
                                <a:gd name="connsiteX150" fmla="*/ 11078 w 12182"/>
                                <a:gd name="connsiteY150" fmla="*/ 7688 h 83241"/>
                                <a:gd name="connsiteX151" fmla="*/ 11078 w 12182"/>
                                <a:gd name="connsiteY151" fmla="*/ 9692 h 83241"/>
                                <a:gd name="connsiteX152" fmla="*/ 11247 w 12182"/>
                                <a:gd name="connsiteY152" fmla="*/ 8279 h 83241"/>
                                <a:gd name="connsiteX153" fmla="*/ 12182 w 12182"/>
                                <a:gd name="connsiteY153"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3934 w 12182"/>
                                <a:gd name="connsiteY40" fmla="*/ 14428 h 83241"/>
                                <a:gd name="connsiteX41" fmla="*/ 4013 w 12182"/>
                                <a:gd name="connsiteY41" fmla="*/ 8586 h 83241"/>
                                <a:gd name="connsiteX42" fmla="*/ 4099 w 12182"/>
                                <a:gd name="connsiteY42" fmla="*/ 8527 h 83241"/>
                                <a:gd name="connsiteX43" fmla="*/ 4099 w 12182"/>
                                <a:gd name="connsiteY43" fmla="*/ 8279 h 83241"/>
                                <a:gd name="connsiteX44" fmla="*/ 4269 w 12182"/>
                                <a:gd name="connsiteY44" fmla="*/ 12696 h 83241"/>
                                <a:gd name="connsiteX45" fmla="*/ 4395 w 12182"/>
                                <a:gd name="connsiteY45" fmla="*/ 6194 h 83241"/>
                                <a:gd name="connsiteX46" fmla="*/ 4499 w 12182"/>
                                <a:gd name="connsiteY46" fmla="*/ 12410 h 83241"/>
                                <a:gd name="connsiteX47" fmla="*/ 4567 w 12182"/>
                                <a:gd name="connsiteY47" fmla="*/ 5861 h 83241"/>
                                <a:gd name="connsiteX48" fmla="*/ 4667 w 12182"/>
                                <a:gd name="connsiteY48" fmla="*/ 10958 h 83241"/>
                                <a:gd name="connsiteX49" fmla="*/ 4737 w 12182"/>
                                <a:gd name="connsiteY49" fmla="*/ 9445 h 83241"/>
                                <a:gd name="connsiteX50" fmla="*/ 4864 w 12182"/>
                                <a:gd name="connsiteY50" fmla="*/ 8107 h 83241"/>
                                <a:gd name="connsiteX51" fmla="*/ 4906 w 12182"/>
                                <a:gd name="connsiteY51" fmla="*/ 11277 h 83241"/>
                                <a:gd name="connsiteX52" fmla="*/ 4992 w 12182"/>
                                <a:gd name="connsiteY52" fmla="*/ 13690 h 83241"/>
                                <a:gd name="connsiteX53" fmla="*/ 5076 w 12182"/>
                                <a:gd name="connsiteY53" fmla="*/ 12449 h 83241"/>
                                <a:gd name="connsiteX54" fmla="*/ 5162 w 12182"/>
                                <a:gd name="connsiteY54" fmla="*/ 10273 h 83241"/>
                                <a:gd name="connsiteX55" fmla="*/ 5162 w 12182"/>
                                <a:gd name="connsiteY55" fmla="*/ 8441 h 83241"/>
                                <a:gd name="connsiteX56" fmla="*/ 5162 w 12182"/>
                                <a:gd name="connsiteY56" fmla="*/ 7365 h 83241"/>
                                <a:gd name="connsiteX57" fmla="*/ 5205 w 12182"/>
                                <a:gd name="connsiteY57" fmla="*/ 7941 h 83241"/>
                                <a:gd name="connsiteX58" fmla="*/ 5205 w 12182"/>
                                <a:gd name="connsiteY58" fmla="*/ 8778 h 83241"/>
                                <a:gd name="connsiteX59" fmla="*/ 5331 w 12182"/>
                                <a:gd name="connsiteY59" fmla="*/ 12449 h 83241"/>
                                <a:gd name="connsiteX60" fmla="*/ 5399 w 12182"/>
                                <a:gd name="connsiteY60" fmla="*/ 9053 h 83241"/>
                                <a:gd name="connsiteX61" fmla="*/ 5545 w 12182"/>
                                <a:gd name="connsiteY61" fmla="*/ 9945 h 83241"/>
                                <a:gd name="connsiteX62" fmla="*/ 5617 w 12182"/>
                                <a:gd name="connsiteY62" fmla="*/ 4 h 83241"/>
                                <a:gd name="connsiteX63" fmla="*/ 5709 w 12182"/>
                                <a:gd name="connsiteY63" fmla="*/ 8626 h 83241"/>
                                <a:gd name="connsiteX64" fmla="*/ 5812 w 12182"/>
                                <a:gd name="connsiteY64" fmla="*/ 15339 h 83241"/>
                                <a:gd name="connsiteX65" fmla="*/ 5868 w 12182"/>
                                <a:gd name="connsiteY65" fmla="*/ 5457 h 83241"/>
                                <a:gd name="connsiteX66" fmla="*/ 5971 w 12182"/>
                                <a:gd name="connsiteY66" fmla="*/ 10192 h 83241"/>
                                <a:gd name="connsiteX67" fmla="*/ 6013 w 12182"/>
                                <a:gd name="connsiteY67" fmla="*/ 2280 h 83241"/>
                                <a:gd name="connsiteX68" fmla="*/ 6075 w 12182"/>
                                <a:gd name="connsiteY68" fmla="*/ 9285 h 83241"/>
                                <a:gd name="connsiteX69" fmla="*/ 6155 w 12182"/>
                                <a:gd name="connsiteY69" fmla="*/ 11055 h 83241"/>
                                <a:gd name="connsiteX70" fmla="*/ 6268 w 12182"/>
                                <a:gd name="connsiteY70" fmla="*/ 5183 h 83241"/>
                                <a:gd name="connsiteX71" fmla="*/ 6383 w 12182"/>
                                <a:gd name="connsiteY71" fmla="*/ 14136 h 83241"/>
                                <a:gd name="connsiteX72" fmla="*/ 6438 w 12182"/>
                                <a:gd name="connsiteY72" fmla="*/ 6865 h 83241"/>
                                <a:gd name="connsiteX73" fmla="*/ 6481 w 12182"/>
                                <a:gd name="connsiteY73" fmla="*/ 10273 h 83241"/>
                                <a:gd name="connsiteX74" fmla="*/ 6524 w 12182"/>
                                <a:gd name="connsiteY74" fmla="*/ 9031 h 83241"/>
                                <a:gd name="connsiteX75" fmla="*/ 6610 w 12182"/>
                                <a:gd name="connsiteY75" fmla="*/ 7279 h 83241"/>
                                <a:gd name="connsiteX76" fmla="*/ 6651 w 12182"/>
                                <a:gd name="connsiteY76" fmla="*/ 8778 h 83241"/>
                                <a:gd name="connsiteX77" fmla="*/ 6838 w 12182"/>
                                <a:gd name="connsiteY77" fmla="*/ 12224 h 83241"/>
                                <a:gd name="connsiteX78" fmla="*/ 6821 w 12182"/>
                                <a:gd name="connsiteY78" fmla="*/ 9031 h 83241"/>
                                <a:gd name="connsiteX79" fmla="*/ 6864 w 12182"/>
                                <a:gd name="connsiteY79" fmla="*/ 7607 h 83241"/>
                                <a:gd name="connsiteX80" fmla="*/ 6864 w 12182"/>
                                <a:gd name="connsiteY80" fmla="*/ 8198 h 83241"/>
                                <a:gd name="connsiteX81" fmla="*/ 6864 w 12182"/>
                                <a:gd name="connsiteY81" fmla="*/ 9031 h 83241"/>
                                <a:gd name="connsiteX82" fmla="*/ 6907 w 12182"/>
                                <a:gd name="connsiteY82" fmla="*/ 8698 h 83241"/>
                                <a:gd name="connsiteX83" fmla="*/ 6951 w 12182"/>
                                <a:gd name="connsiteY83" fmla="*/ 7527 h 83241"/>
                                <a:gd name="connsiteX84" fmla="*/ 7077 w 12182"/>
                                <a:gd name="connsiteY84" fmla="*/ 9612 h 83241"/>
                                <a:gd name="connsiteX85" fmla="*/ 7077 w 12182"/>
                                <a:gd name="connsiteY85" fmla="*/ 10112 h 83241"/>
                                <a:gd name="connsiteX86" fmla="*/ 7077 w 12182"/>
                                <a:gd name="connsiteY86" fmla="*/ 9692 h 83241"/>
                                <a:gd name="connsiteX87" fmla="*/ 7119 w 12182"/>
                                <a:gd name="connsiteY87" fmla="*/ 8441 h 83241"/>
                                <a:gd name="connsiteX88" fmla="*/ 7163 w 12182"/>
                                <a:gd name="connsiteY88" fmla="*/ 7107 h 83241"/>
                                <a:gd name="connsiteX89" fmla="*/ 7247 w 12182"/>
                                <a:gd name="connsiteY89" fmla="*/ 10445 h 83241"/>
                                <a:gd name="connsiteX90" fmla="*/ 7290 w 12182"/>
                                <a:gd name="connsiteY90" fmla="*/ 9112 h 83241"/>
                                <a:gd name="connsiteX91" fmla="*/ 7290 w 12182"/>
                                <a:gd name="connsiteY91" fmla="*/ 6446 h 83241"/>
                                <a:gd name="connsiteX92" fmla="*/ 7332 w 12182"/>
                                <a:gd name="connsiteY92" fmla="*/ 8698 h 83241"/>
                                <a:gd name="connsiteX93" fmla="*/ 7374 w 12182"/>
                                <a:gd name="connsiteY93" fmla="*/ 6865 h 83241"/>
                                <a:gd name="connsiteX94" fmla="*/ 7374 w 12182"/>
                                <a:gd name="connsiteY94" fmla="*/ 11096 h 83241"/>
                                <a:gd name="connsiteX95" fmla="*/ 7502 w 12182"/>
                                <a:gd name="connsiteY95" fmla="*/ 4280 h 83241"/>
                                <a:gd name="connsiteX96" fmla="*/ 7546 w 12182"/>
                                <a:gd name="connsiteY96" fmla="*/ 12449 h 83241"/>
                                <a:gd name="connsiteX97" fmla="*/ 7588 w 12182"/>
                                <a:gd name="connsiteY97" fmla="*/ 8860 h 83241"/>
                                <a:gd name="connsiteX98" fmla="*/ 7674 w 12182"/>
                                <a:gd name="connsiteY98" fmla="*/ 11944 h 83241"/>
                                <a:gd name="connsiteX99" fmla="*/ 7717 w 12182"/>
                                <a:gd name="connsiteY99" fmla="*/ 7607 h 83241"/>
                                <a:gd name="connsiteX100" fmla="*/ 7757 w 12182"/>
                                <a:gd name="connsiteY100" fmla="*/ 10445 h 83241"/>
                                <a:gd name="connsiteX101" fmla="*/ 7800 w 12182"/>
                                <a:gd name="connsiteY101" fmla="*/ 6446 h 83241"/>
                                <a:gd name="connsiteX102" fmla="*/ 7886 w 12182"/>
                                <a:gd name="connsiteY102" fmla="*/ 9864 h 83241"/>
                                <a:gd name="connsiteX103" fmla="*/ 7886 w 12182"/>
                                <a:gd name="connsiteY103" fmla="*/ 11358 h 83241"/>
                                <a:gd name="connsiteX104" fmla="*/ 7928 w 12182"/>
                                <a:gd name="connsiteY104" fmla="*/ 11696 h 83241"/>
                                <a:gd name="connsiteX105" fmla="*/ 7928 w 12182"/>
                                <a:gd name="connsiteY105" fmla="*/ 10525 h 83241"/>
                                <a:gd name="connsiteX106" fmla="*/ 8013 w 12182"/>
                                <a:gd name="connsiteY106" fmla="*/ 7941 h 83241"/>
                                <a:gd name="connsiteX107" fmla="*/ 8140 w 12182"/>
                                <a:gd name="connsiteY107" fmla="*/ 10863 h 83241"/>
                                <a:gd name="connsiteX108" fmla="*/ 8226 w 12182"/>
                                <a:gd name="connsiteY108" fmla="*/ 7607 h 83241"/>
                                <a:gd name="connsiteX109" fmla="*/ 8226 w 12182"/>
                                <a:gd name="connsiteY109" fmla="*/ 8860 h 83241"/>
                                <a:gd name="connsiteX110" fmla="*/ 8268 w 12182"/>
                                <a:gd name="connsiteY110" fmla="*/ 9278 h 83241"/>
                                <a:gd name="connsiteX111" fmla="*/ 8268 w 12182"/>
                                <a:gd name="connsiteY111" fmla="*/ 12277 h 83241"/>
                                <a:gd name="connsiteX112" fmla="*/ 8353 w 12182"/>
                                <a:gd name="connsiteY112" fmla="*/ 11277 h 83241"/>
                                <a:gd name="connsiteX113" fmla="*/ 8394 w 12182"/>
                                <a:gd name="connsiteY113" fmla="*/ 7607 h 83241"/>
                                <a:gd name="connsiteX114" fmla="*/ 8482 w 12182"/>
                                <a:gd name="connsiteY114" fmla="*/ 8441 h 83241"/>
                                <a:gd name="connsiteX115" fmla="*/ 8568 w 12182"/>
                                <a:gd name="connsiteY115" fmla="*/ 7527 h 83241"/>
                                <a:gd name="connsiteX116" fmla="*/ 8610 w 12182"/>
                                <a:gd name="connsiteY116" fmla="*/ 8107 h 83241"/>
                                <a:gd name="connsiteX117" fmla="*/ 8651 w 12182"/>
                                <a:gd name="connsiteY117" fmla="*/ 7365 h 83241"/>
                                <a:gd name="connsiteX118" fmla="*/ 8693 w 12182"/>
                                <a:gd name="connsiteY118" fmla="*/ 8527 h 83241"/>
                                <a:gd name="connsiteX119" fmla="*/ 8778 w 12182"/>
                                <a:gd name="connsiteY119" fmla="*/ 5361 h 83241"/>
                                <a:gd name="connsiteX120" fmla="*/ 8876 w 12182"/>
                                <a:gd name="connsiteY120" fmla="*/ 9923 h 83241"/>
                                <a:gd name="connsiteX121" fmla="*/ 8908 w 12182"/>
                                <a:gd name="connsiteY121" fmla="*/ 6114 h 83241"/>
                                <a:gd name="connsiteX122" fmla="*/ 8992 w 12182"/>
                                <a:gd name="connsiteY122" fmla="*/ 9112 h 83241"/>
                                <a:gd name="connsiteX123" fmla="*/ 8992 w 12182"/>
                                <a:gd name="connsiteY123" fmla="*/ 11277 h 83241"/>
                                <a:gd name="connsiteX124" fmla="*/ 9036 w 12182"/>
                                <a:gd name="connsiteY124" fmla="*/ 7688 h 83241"/>
                                <a:gd name="connsiteX125" fmla="*/ 9204 w 12182"/>
                                <a:gd name="connsiteY125" fmla="*/ 5275 h 83241"/>
                                <a:gd name="connsiteX126" fmla="*/ 9247 w 12182"/>
                                <a:gd name="connsiteY126" fmla="*/ 11358 h 83241"/>
                                <a:gd name="connsiteX127" fmla="*/ 9333 w 12182"/>
                                <a:gd name="connsiteY127" fmla="*/ 5861 h 83241"/>
                                <a:gd name="connsiteX128" fmla="*/ 9458 w 12182"/>
                                <a:gd name="connsiteY128" fmla="*/ 8778 h 83241"/>
                                <a:gd name="connsiteX129" fmla="*/ 9503 w 12182"/>
                                <a:gd name="connsiteY129" fmla="*/ 6194 h 83241"/>
                                <a:gd name="connsiteX130" fmla="*/ 9503 w 12182"/>
                                <a:gd name="connsiteY130" fmla="*/ 12035 h 83241"/>
                                <a:gd name="connsiteX131" fmla="*/ 9631 w 12182"/>
                                <a:gd name="connsiteY131" fmla="*/ 7941 h 83241"/>
                                <a:gd name="connsiteX132" fmla="*/ 9673 w 12182"/>
                                <a:gd name="connsiteY132" fmla="*/ 9031 h 83241"/>
                                <a:gd name="connsiteX133" fmla="*/ 9715 w 12182"/>
                                <a:gd name="connsiteY133" fmla="*/ 11858 h 83241"/>
                                <a:gd name="connsiteX134" fmla="*/ 9800 w 12182"/>
                                <a:gd name="connsiteY134" fmla="*/ 6194 h 83241"/>
                                <a:gd name="connsiteX135" fmla="*/ 9885 w 12182"/>
                                <a:gd name="connsiteY135" fmla="*/ 7688 h 83241"/>
                                <a:gd name="connsiteX136" fmla="*/ 10099 w 12182"/>
                                <a:gd name="connsiteY136" fmla="*/ 11616 h 83241"/>
                                <a:gd name="connsiteX137" fmla="*/ 10183 w 12182"/>
                                <a:gd name="connsiteY137" fmla="*/ 9278 h 83241"/>
                                <a:gd name="connsiteX138" fmla="*/ 10312 w 12182"/>
                                <a:gd name="connsiteY138" fmla="*/ 6275 h 83241"/>
                                <a:gd name="connsiteX139" fmla="*/ 10354 w 12182"/>
                                <a:gd name="connsiteY139" fmla="*/ 9355 h 83241"/>
                                <a:gd name="connsiteX140" fmla="*/ 10396 w 12182"/>
                                <a:gd name="connsiteY140" fmla="*/ 10192 h 83241"/>
                                <a:gd name="connsiteX141" fmla="*/ 10396 w 12182"/>
                                <a:gd name="connsiteY141" fmla="*/ 10525 h 83241"/>
                                <a:gd name="connsiteX142" fmla="*/ 10524 w 12182"/>
                                <a:gd name="connsiteY142" fmla="*/ 8527 h 83241"/>
                                <a:gd name="connsiteX143" fmla="*/ 10609 w 12182"/>
                                <a:gd name="connsiteY143" fmla="*/ 10192 h 83241"/>
                                <a:gd name="connsiteX144" fmla="*/ 10650 w 12182"/>
                                <a:gd name="connsiteY144" fmla="*/ 9864 h 83241"/>
                                <a:gd name="connsiteX145" fmla="*/ 10650 w 12182"/>
                                <a:gd name="connsiteY145" fmla="*/ 7365 h 83241"/>
                                <a:gd name="connsiteX146" fmla="*/ 10778 w 12182"/>
                                <a:gd name="connsiteY146" fmla="*/ 11444 h 83241"/>
                                <a:gd name="connsiteX147" fmla="*/ 10778 w 12182"/>
                                <a:gd name="connsiteY147" fmla="*/ 9355 h 83241"/>
                                <a:gd name="connsiteX148" fmla="*/ 10864 w 12182"/>
                                <a:gd name="connsiteY148" fmla="*/ 9945 h 83241"/>
                                <a:gd name="connsiteX149" fmla="*/ 10948 w 12182"/>
                                <a:gd name="connsiteY149" fmla="*/ 10863 h 83241"/>
                                <a:gd name="connsiteX150" fmla="*/ 11078 w 12182"/>
                                <a:gd name="connsiteY150" fmla="*/ 7688 h 83241"/>
                                <a:gd name="connsiteX151" fmla="*/ 11078 w 12182"/>
                                <a:gd name="connsiteY151" fmla="*/ 9692 h 83241"/>
                                <a:gd name="connsiteX152" fmla="*/ 11247 w 12182"/>
                                <a:gd name="connsiteY152" fmla="*/ 8279 h 83241"/>
                                <a:gd name="connsiteX153" fmla="*/ 12182 w 12182"/>
                                <a:gd name="connsiteY153"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6527 h 83241"/>
                                <a:gd name="connsiteX12" fmla="*/ 2056 w 12182"/>
                                <a:gd name="connsiteY12" fmla="*/ 10863 h 83241"/>
                                <a:gd name="connsiteX13" fmla="*/ 2226 w 12182"/>
                                <a:gd name="connsiteY13" fmla="*/ 9355 h 83241"/>
                                <a:gd name="connsiteX14" fmla="*/ 2226 w 12182"/>
                                <a:gd name="connsiteY14" fmla="*/ 13110 h 83241"/>
                                <a:gd name="connsiteX15" fmla="*/ 2354 w 12182"/>
                                <a:gd name="connsiteY15" fmla="*/ 11106 h 83241"/>
                                <a:gd name="connsiteX16" fmla="*/ 2402 w 12182"/>
                                <a:gd name="connsiteY16" fmla="*/ 8016 h 83241"/>
                                <a:gd name="connsiteX17" fmla="*/ 2525 w 12182"/>
                                <a:gd name="connsiteY17" fmla="*/ 11696 h 83241"/>
                                <a:gd name="connsiteX18" fmla="*/ 2566 w 12182"/>
                                <a:gd name="connsiteY18" fmla="*/ 13609 h 83241"/>
                                <a:gd name="connsiteX19" fmla="*/ 2652 w 12182"/>
                                <a:gd name="connsiteY19" fmla="*/ 7941 h 83241"/>
                                <a:gd name="connsiteX20" fmla="*/ 2738 w 12182"/>
                                <a:gd name="connsiteY20" fmla="*/ 10863 h 83241"/>
                                <a:gd name="connsiteX21" fmla="*/ 2802 w 12182"/>
                                <a:gd name="connsiteY21" fmla="*/ 1820 h 83241"/>
                                <a:gd name="connsiteX22" fmla="*/ 2907 w 12182"/>
                                <a:gd name="connsiteY22" fmla="*/ 11696 h 83241"/>
                                <a:gd name="connsiteX23" fmla="*/ 3035 w 12182"/>
                                <a:gd name="connsiteY23" fmla="*/ 8527 h 83241"/>
                                <a:gd name="connsiteX24" fmla="*/ 3120 w 12182"/>
                                <a:gd name="connsiteY24" fmla="*/ 7607 h 83241"/>
                                <a:gd name="connsiteX25" fmla="*/ 3120 w 12182"/>
                                <a:gd name="connsiteY25" fmla="*/ 7107 h 83241"/>
                                <a:gd name="connsiteX26" fmla="*/ 3205 w 12182"/>
                                <a:gd name="connsiteY26" fmla="*/ 12277 h 83241"/>
                                <a:gd name="connsiteX27" fmla="*/ 3247 w 12182"/>
                                <a:gd name="connsiteY27" fmla="*/ 11696 h 83241"/>
                                <a:gd name="connsiteX28" fmla="*/ 3331 w 12182"/>
                                <a:gd name="connsiteY28" fmla="*/ 11106 h 83241"/>
                                <a:gd name="connsiteX29" fmla="*/ 3374 w 12182"/>
                                <a:gd name="connsiteY29" fmla="*/ 5022 h 83241"/>
                                <a:gd name="connsiteX30" fmla="*/ 3374 w 12182"/>
                                <a:gd name="connsiteY30" fmla="*/ 10192 h 83241"/>
                                <a:gd name="connsiteX31" fmla="*/ 3419 w 12182"/>
                                <a:gd name="connsiteY31" fmla="*/ 13110 h 83241"/>
                                <a:gd name="connsiteX32" fmla="*/ 3564 w 12182"/>
                                <a:gd name="connsiteY32" fmla="*/ 6873 h 83241"/>
                                <a:gd name="connsiteX33" fmla="*/ 3631 w 12182"/>
                                <a:gd name="connsiteY33" fmla="*/ 11858 h 83241"/>
                                <a:gd name="connsiteX34" fmla="*/ 3631 w 12182"/>
                                <a:gd name="connsiteY34" fmla="*/ 12449 h 83241"/>
                                <a:gd name="connsiteX35" fmla="*/ 3679 w 12182"/>
                                <a:gd name="connsiteY35" fmla="*/ 8553 h 83241"/>
                                <a:gd name="connsiteX36" fmla="*/ 3760 w 12182"/>
                                <a:gd name="connsiteY36" fmla="*/ 10692 h 83241"/>
                                <a:gd name="connsiteX37" fmla="*/ 3843 w 12182"/>
                                <a:gd name="connsiteY37" fmla="*/ 8279 h 83241"/>
                                <a:gd name="connsiteX38" fmla="*/ 3885 w 12182"/>
                                <a:gd name="connsiteY38" fmla="*/ 9864 h 83241"/>
                                <a:gd name="connsiteX39" fmla="*/ 3971 w 12182"/>
                                <a:gd name="connsiteY39" fmla="*/ 10863 h 83241"/>
                                <a:gd name="connsiteX40" fmla="*/ 4013 w 12182"/>
                                <a:gd name="connsiteY40" fmla="*/ 8586 h 83241"/>
                                <a:gd name="connsiteX41" fmla="*/ 4099 w 12182"/>
                                <a:gd name="connsiteY41" fmla="*/ 8527 h 83241"/>
                                <a:gd name="connsiteX42" fmla="*/ 4099 w 12182"/>
                                <a:gd name="connsiteY42" fmla="*/ 8279 h 83241"/>
                                <a:gd name="connsiteX43" fmla="*/ 4269 w 12182"/>
                                <a:gd name="connsiteY43" fmla="*/ 12696 h 83241"/>
                                <a:gd name="connsiteX44" fmla="*/ 4395 w 12182"/>
                                <a:gd name="connsiteY44" fmla="*/ 6194 h 83241"/>
                                <a:gd name="connsiteX45" fmla="*/ 4499 w 12182"/>
                                <a:gd name="connsiteY45" fmla="*/ 12410 h 83241"/>
                                <a:gd name="connsiteX46" fmla="*/ 4567 w 12182"/>
                                <a:gd name="connsiteY46" fmla="*/ 5861 h 83241"/>
                                <a:gd name="connsiteX47" fmla="*/ 4667 w 12182"/>
                                <a:gd name="connsiteY47" fmla="*/ 10958 h 83241"/>
                                <a:gd name="connsiteX48" fmla="*/ 4737 w 12182"/>
                                <a:gd name="connsiteY48" fmla="*/ 9445 h 83241"/>
                                <a:gd name="connsiteX49" fmla="*/ 4864 w 12182"/>
                                <a:gd name="connsiteY49" fmla="*/ 8107 h 83241"/>
                                <a:gd name="connsiteX50" fmla="*/ 4906 w 12182"/>
                                <a:gd name="connsiteY50" fmla="*/ 11277 h 83241"/>
                                <a:gd name="connsiteX51" fmla="*/ 4992 w 12182"/>
                                <a:gd name="connsiteY51" fmla="*/ 13690 h 83241"/>
                                <a:gd name="connsiteX52" fmla="*/ 5076 w 12182"/>
                                <a:gd name="connsiteY52" fmla="*/ 12449 h 83241"/>
                                <a:gd name="connsiteX53" fmla="*/ 5162 w 12182"/>
                                <a:gd name="connsiteY53" fmla="*/ 10273 h 83241"/>
                                <a:gd name="connsiteX54" fmla="*/ 5162 w 12182"/>
                                <a:gd name="connsiteY54" fmla="*/ 8441 h 83241"/>
                                <a:gd name="connsiteX55" fmla="*/ 5162 w 12182"/>
                                <a:gd name="connsiteY55" fmla="*/ 7365 h 83241"/>
                                <a:gd name="connsiteX56" fmla="*/ 5205 w 12182"/>
                                <a:gd name="connsiteY56" fmla="*/ 7941 h 83241"/>
                                <a:gd name="connsiteX57" fmla="*/ 5205 w 12182"/>
                                <a:gd name="connsiteY57" fmla="*/ 8778 h 83241"/>
                                <a:gd name="connsiteX58" fmla="*/ 5331 w 12182"/>
                                <a:gd name="connsiteY58" fmla="*/ 12449 h 83241"/>
                                <a:gd name="connsiteX59" fmla="*/ 5399 w 12182"/>
                                <a:gd name="connsiteY59" fmla="*/ 9053 h 83241"/>
                                <a:gd name="connsiteX60" fmla="*/ 5545 w 12182"/>
                                <a:gd name="connsiteY60" fmla="*/ 9945 h 83241"/>
                                <a:gd name="connsiteX61" fmla="*/ 5617 w 12182"/>
                                <a:gd name="connsiteY61" fmla="*/ 4 h 83241"/>
                                <a:gd name="connsiteX62" fmla="*/ 5709 w 12182"/>
                                <a:gd name="connsiteY62" fmla="*/ 8626 h 83241"/>
                                <a:gd name="connsiteX63" fmla="*/ 5812 w 12182"/>
                                <a:gd name="connsiteY63" fmla="*/ 15339 h 83241"/>
                                <a:gd name="connsiteX64" fmla="*/ 5868 w 12182"/>
                                <a:gd name="connsiteY64" fmla="*/ 5457 h 83241"/>
                                <a:gd name="connsiteX65" fmla="*/ 5971 w 12182"/>
                                <a:gd name="connsiteY65" fmla="*/ 10192 h 83241"/>
                                <a:gd name="connsiteX66" fmla="*/ 6013 w 12182"/>
                                <a:gd name="connsiteY66" fmla="*/ 2280 h 83241"/>
                                <a:gd name="connsiteX67" fmla="*/ 6075 w 12182"/>
                                <a:gd name="connsiteY67" fmla="*/ 9285 h 83241"/>
                                <a:gd name="connsiteX68" fmla="*/ 6155 w 12182"/>
                                <a:gd name="connsiteY68" fmla="*/ 11055 h 83241"/>
                                <a:gd name="connsiteX69" fmla="*/ 6268 w 12182"/>
                                <a:gd name="connsiteY69" fmla="*/ 5183 h 83241"/>
                                <a:gd name="connsiteX70" fmla="*/ 6383 w 12182"/>
                                <a:gd name="connsiteY70" fmla="*/ 14136 h 83241"/>
                                <a:gd name="connsiteX71" fmla="*/ 6438 w 12182"/>
                                <a:gd name="connsiteY71" fmla="*/ 6865 h 83241"/>
                                <a:gd name="connsiteX72" fmla="*/ 6481 w 12182"/>
                                <a:gd name="connsiteY72" fmla="*/ 10273 h 83241"/>
                                <a:gd name="connsiteX73" fmla="*/ 6524 w 12182"/>
                                <a:gd name="connsiteY73" fmla="*/ 9031 h 83241"/>
                                <a:gd name="connsiteX74" fmla="*/ 6610 w 12182"/>
                                <a:gd name="connsiteY74" fmla="*/ 7279 h 83241"/>
                                <a:gd name="connsiteX75" fmla="*/ 6651 w 12182"/>
                                <a:gd name="connsiteY75" fmla="*/ 8778 h 83241"/>
                                <a:gd name="connsiteX76" fmla="*/ 6838 w 12182"/>
                                <a:gd name="connsiteY76" fmla="*/ 12224 h 83241"/>
                                <a:gd name="connsiteX77" fmla="*/ 6821 w 12182"/>
                                <a:gd name="connsiteY77" fmla="*/ 9031 h 83241"/>
                                <a:gd name="connsiteX78" fmla="*/ 6864 w 12182"/>
                                <a:gd name="connsiteY78" fmla="*/ 7607 h 83241"/>
                                <a:gd name="connsiteX79" fmla="*/ 6864 w 12182"/>
                                <a:gd name="connsiteY79" fmla="*/ 8198 h 83241"/>
                                <a:gd name="connsiteX80" fmla="*/ 6864 w 12182"/>
                                <a:gd name="connsiteY80" fmla="*/ 9031 h 83241"/>
                                <a:gd name="connsiteX81" fmla="*/ 6907 w 12182"/>
                                <a:gd name="connsiteY81" fmla="*/ 8698 h 83241"/>
                                <a:gd name="connsiteX82" fmla="*/ 6951 w 12182"/>
                                <a:gd name="connsiteY82" fmla="*/ 7527 h 83241"/>
                                <a:gd name="connsiteX83" fmla="*/ 7077 w 12182"/>
                                <a:gd name="connsiteY83" fmla="*/ 9612 h 83241"/>
                                <a:gd name="connsiteX84" fmla="*/ 7077 w 12182"/>
                                <a:gd name="connsiteY84" fmla="*/ 10112 h 83241"/>
                                <a:gd name="connsiteX85" fmla="*/ 7077 w 12182"/>
                                <a:gd name="connsiteY85" fmla="*/ 9692 h 83241"/>
                                <a:gd name="connsiteX86" fmla="*/ 7119 w 12182"/>
                                <a:gd name="connsiteY86" fmla="*/ 8441 h 83241"/>
                                <a:gd name="connsiteX87" fmla="*/ 7163 w 12182"/>
                                <a:gd name="connsiteY87" fmla="*/ 7107 h 83241"/>
                                <a:gd name="connsiteX88" fmla="*/ 7247 w 12182"/>
                                <a:gd name="connsiteY88" fmla="*/ 10445 h 83241"/>
                                <a:gd name="connsiteX89" fmla="*/ 7290 w 12182"/>
                                <a:gd name="connsiteY89" fmla="*/ 9112 h 83241"/>
                                <a:gd name="connsiteX90" fmla="*/ 7290 w 12182"/>
                                <a:gd name="connsiteY90" fmla="*/ 6446 h 83241"/>
                                <a:gd name="connsiteX91" fmla="*/ 7332 w 12182"/>
                                <a:gd name="connsiteY91" fmla="*/ 8698 h 83241"/>
                                <a:gd name="connsiteX92" fmla="*/ 7374 w 12182"/>
                                <a:gd name="connsiteY92" fmla="*/ 6865 h 83241"/>
                                <a:gd name="connsiteX93" fmla="*/ 7374 w 12182"/>
                                <a:gd name="connsiteY93" fmla="*/ 11096 h 83241"/>
                                <a:gd name="connsiteX94" fmla="*/ 7502 w 12182"/>
                                <a:gd name="connsiteY94" fmla="*/ 4280 h 83241"/>
                                <a:gd name="connsiteX95" fmla="*/ 7546 w 12182"/>
                                <a:gd name="connsiteY95" fmla="*/ 12449 h 83241"/>
                                <a:gd name="connsiteX96" fmla="*/ 7588 w 12182"/>
                                <a:gd name="connsiteY96" fmla="*/ 8860 h 83241"/>
                                <a:gd name="connsiteX97" fmla="*/ 7674 w 12182"/>
                                <a:gd name="connsiteY97" fmla="*/ 11944 h 83241"/>
                                <a:gd name="connsiteX98" fmla="*/ 7717 w 12182"/>
                                <a:gd name="connsiteY98" fmla="*/ 7607 h 83241"/>
                                <a:gd name="connsiteX99" fmla="*/ 7757 w 12182"/>
                                <a:gd name="connsiteY99" fmla="*/ 10445 h 83241"/>
                                <a:gd name="connsiteX100" fmla="*/ 7800 w 12182"/>
                                <a:gd name="connsiteY100" fmla="*/ 6446 h 83241"/>
                                <a:gd name="connsiteX101" fmla="*/ 7886 w 12182"/>
                                <a:gd name="connsiteY101" fmla="*/ 9864 h 83241"/>
                                <a:gd name="connsiteX102" fmla="*/ 7886 w 12182"/>
                                <a:gd name="connsiteY102" fmla="*/ 11358 h 83241"/>
                                <a:gd name="connsiteX103" fmla="*/ 7928 w 12182"/>
                                <a:gd name="connsiteY103" fmla="*/ 11696 h 83241"/>
                                <a:gd name="connsiteX104" fmla="*/ 7928 w 12182"/>
                                <a:gd name="connsiteY104" fmla="*/ 10525 h 83241"/>
                                <a:gd name="connsiteX105" fmla="*/ 8013 w 12182"/>
                                <a:gd name="connsiteY105" fmla="*/ 7941 h 83241"/>
                                <a:gd name="connsiteX106" fmla="*/ 8140 w 12182"/>
                                <a:gd name="connsiteY106" fmla="*/ 10863 h 83241"/>
                                <a:gd name="connsiteX107" fmla="*/ 8226 w 12182"/>
                                <a:gd name="connsiteY107" fmla="*/ 7607 h 83241"/>
                                <a:gd name="connsiteX108" fmla="*/ 8226 w 12182"/>
                                <a:gd name="connsiteY108" fmla="*/ 8860 h 83241"/>
                                <a:gd name="connsiteX109" fmla="*/ 8268 w 12182"/>
                                <a:gd name="connsiteY109" fmla="*/ 9278 h 83241"/>
                                <a:gd name="connsiteX110" fmla="*/ 8268 w 12182"/>
                                <a:gd name="connsiteY110" fmla="*/ 12277 h 83241"/>
                                <a:gd name="connsiteX111" fmla="*/ 8353 w 12182"/>
                                <a:gd name="connsiteY111" fmla="*/ 11277 h 83241"/>
                                <a:gd name="connsiteX112" fmla="*/ 8394 w 12182"/>
                                <a:gd name="connsiteY112" fmla="*/ 7607 h 83241"/>
                                <a:gd name="connsiteX113" fmla="*/ 8482 w 12182"/>
                                <a:gd name="connsiteY113" fmla="*/ 8441 h 83241"/>
                                <a:gd name="connsiteX114" fmla="*/ 8568 w 12182"/>
                                <a:gd name="connsiteY114" fmla="*/ 7527 h 83241"/>
                                <a:gd name="connsiteX115" fmla="*/ 8610 w 12182"/>
                                <a:gd name="connsiteY115" fmla="*/ 8107 h 83241"/>
                                <a:gd name="connsiteX116" fmla="*/ 8651 w 12182"/>
                                <a:gd name="connsiteY116" fmla="*/ 7365 h 83241"/>
                                <a:gd name="connsiteX117" fmla="*/ 8693 w 12182"/>
                                <a:gd name="connsiteY117" fmla="*/ 8527 h 83241"/>
                                <a:gd name="connsiteX118" fmla="*/ 8778 w 12182"/>
                                <a:gd name="connsiteY118" fmla="*/ 5361 h 83241"/>
                                <a:gd name="connsiteX119" fmla="*/ 8876 w 12182"/>
                                <a:gd name="connsiteY119" fmla="*/ 9923 h 83241"/>
                                <a:gd name="connsiteX120" fmla="*/ 8908 w 12182"/>
                                <a:gd name="connsiteY120" fmla="*/ 6114 h 83241"/>
                                <a:gd name="connsiteX121" fmla="*/ 8992 w 12182"/>
                                <a:gd name="connsiteY121" fmla="*/ 9112 h 83241"/>
                                <a:gd name="connsiteX122" fmla="*/ 8992 w 12182"/>
                                <a:gd name="connsiteY122" fmla="*/ 11277 h 83241"/>
                                <a:gd name="connsiteX123" fmla="*/ 9036 w 12182"/>
                                <a:gd name="connsiteY123" fmla="*/ 7688 h 83241"/>
                                <a:gd name="connsiteX124" fmla="*/ 9204 w 12182"/>
                                <a:gd name="connsiteY124" fmla="*/ 5275 h 83241"/>
                                <a:gd name="connsiteX125" fmla="*/ 9247 w 12182"/>
                                <a:gd name="connsiteY125" fmla="*/ 11358 h 83241"/>
                                <a:gd name="connsiteX126" fmla="*/ 9333 w 12182"/>
                                <a:gd name="connsiteY126" fmla="*/ 5861 h 83241"/>
                                <a:gd name="connsiteX127" fmla="*/ 9458 w 12182"/>
                                <a:gd name="connsiteY127" fmla="*/ 8778 h 83241"/>
                                <a:gd name="connsiteX128" fmla="*/ 9503 w 12182"/>
                                <a:gd name="connsiteY128" fmla="*/ 6194 h 83241"/>
                                <a:gd name="connsiteX129" fmla="*/ 9503 w 12182"/>
                                <a:gd name="connsiteY129" fmla="*/ 12035 h 83241"/>
                                <a:gd name="connsiteX130" fmla="*/ 9631 w 12182"/>
                                <a:gd name="connsiteY130" fmla="*/ 7941 h 83241"/>
                                <a:gd name="connsiteX131" fmla="*/ 9673 w 12182"/>
                                <a:gd name="connsiteY131" fmla="*/ 9031 h 83241"/>
                                <a:gd name="connsiteX132" fmla="*/ 9715 w 12182"/>
                                <a:gd name="connsiteY132" fmla="*/ 11858 h 83241"/>
                                <a:gd name="connsiteX133" fmla="*/ 9800 w 12182"/>
                                <a:gd name="connsiteY133" fmla="*/ 6194 h 83241"/>
                                <a:gd name="connsiteX134" fmla="*/ 9885 w 12182"/>
                                <a:gd name="connsiteY134" fmla="*/ 7688 h 83241"/>
                                <a:gd name="connsiteX135" fmla="*/ 10099 w 12182"/>
                                <a:gd name="connsiteY135" fmla="*/ 11616 h 83241"/>
                                <a:gd name="connsiteX136" fmla="*/ 10183 w 12182"/>
                                <a:gd name="connsiteY136" fmla="*/ 9278 h 83241"/>
                                <a:gd name="connsiteX137" fmla="*/ 10312 w 12182"/>
                                <a:gd name="connsiteY137" fmla="*/ 6275 h 83241"/>
                                <a:gd name="connsiteX138" fmla="*/ 10354 w 12182"/>
                                <a:gd name="connsiteY138" fmla="*/ 9355 h 83241"/>
                                <a:gd name="connsiteX139" fmla="*/ 10396 w 12182"/>
                                <a:gd name="connsiteY139" fmla="*/ 10192 h 83241"/>
                                <a:gd name="connsiteX140" fmla="*/ 10396 w 12182"/>
                                <a:gd name="connsiteY140" fmla="*/ 10525 h 83241"/>
                                <a:gd name="connsiteX141" fmla="*/ 10524 w 12182"/>
                                <a:gd name="connsiteY141" fmla="*/ 8527 h 83241"/>
                                <a:gd name="connsiteX142" fmla="*/ 10609 w 12182"/>
                                <a:gd name="connsiteY142" fmla="*/ 10192 h 83241"/>
                                <a:gd name="connsiteX143" fmla="*/ 10650 w 12182"/>
                                <a:gd name="connsiteY143" fmla="*/ 9864 h 83241"/>
                                <a:gd name="connsiteX144" fmla="*/ 10650 w 12182"/>
                                <a:gd name="connsiteY144" fmla="*/ 7365 h 83241"/>
                                <a:gd name="connsiteX145" fmla="*/ 10778 w 12182"/>
                                <a:gd name="connsiteY145" fmla="*/ 11444 h 83241"/>
                                <a:gd name="connsiteX146" fmla="*/ 10778 w 12182"/>
                                <a:gd name="connsiteY146" fmla="*/ 9355 h 83241"/>
                                <a:gd name="connsiteX147" fmla="*/ 10864 w 12182"/>
                                <a:gd name="connsiteY147" fmla="*/ 9945 h 83241"/>
                                <a:gd name="connsiteX148" fmla="*/ 10948 w 12182"/>
                                <a:gd name="connsiteY148" fmla="*/ 10863 h 83241"/>
                                <a:gd name="connsiteX149" fmla="*/ 11078 w 12182"/>
                                <a:gd name="connsiteY149" fmla="*/ 7688 h 83241"/>
                                <a:gd name="connsiteX150" fmla="*/ 11078 w 12182"/>
                                <a:gd name="connsiteY150" fmla="*/ 9692 h 83241"/>
                                <a:gd name="connsiteX151" fmla="*/ 11247 w 12182"/>
                                <a:gd name="connsiteY151" fmla="*/ 8279 h 83241"/>
                                <a:gd name="connsiteX152" fmla="*/ 12182 w 12182"/>
                                <a:gd name="connsiteY152"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56 w 12182"/>
                                <a:gd name="connsiteY11" fmla="*/ 10863 h 83241"/>
                                <a:gd name="connsiteX12" fmla="*/ 2226 w 12182"/>
                                <a:gd name="connsiteY12" fmla="*/ 9355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226 w 12182"/>
                                <a:gd name="connsiteY12" fmla="*/ 9355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52 w 12182"/>
                                <a:gd name="connsiteY12" fmla="*/ 890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113050 h 113050"/>
                                <a:gd name="connsiteX1" fmla="*/ 1270 w 12182"/>
                                <a:gd name="connsiteY1" fmla="*/ 36943 h 113050"/>
                                <a:gd name="connsiteX2" fmla="*/ 1377 w 12182"/>
                                <a:gd name="connsiteY2" fmla="*/ 42339 h 113050"/>
                                <a:gd name="connsiteX3" fmla="*/ 1377 w 12182"/>
                                <a:gd name="connsiteY3" fmla="*/ 41086 h 113050"/>
                                <a:gd name="connsiteX4" fmla="*/ 1461 w 12182"/>
                                <a:gd name="connsiteY4" fmla="*/ 38507 h 113050"/>
                                <a:gd name="connsiteX5" fmla="*/ 1502 w 12182"/>
                                <a:gd name="connsiteY5" fmla="*/ 40834 h 113050"/>
                                <a:gd name="connsiteX6" fmla="*/ 1587 w 12182"/>
                                <a:gd name="connsiteY6" fmla="*/ 42086 h 113050"/>
                                <a:gd name="connsiteX7" fmla="*/ 1606 w 12182"/>
                                <a:gd name="connsiteY7" fmla="*/ 33354 h 113050"/>
                                <a:gd name="connsiteX8" fmla="*/ 1717 w 12182"/>
                                <a:gd name="connsiteY8" fmla="*/ 39164 h 113050"/>
                                <a:gd name="connsiteX9" fmla="*/ 1844 w 12182"/>
                                <a:gd name="connsiteY9" fmla="*/ 38007 h 113050"/>
                                <a:gd name="connsiteX10" fmla="*/ 1929 w 12182"/>
                                <a:gd name="connsiteY10" fmla="*/ 41505 h 113050"/>
                                <a:gd name="connsiteX11" fmla="*/ 2044 w 12182"/>
                                <a:gd name="connsiteY11" fmla="*/ 37029 h 113050"/>
                                <a:gd name="connsiteX12" fmla="*/ 2072 w 12182"/>
                                <a:gd name="connsiteY12" fmla="*/ 2 h 113050"/>
                                <a:gd name="connsiteX13" fmla="*/ 2226 w 12182"/>
                                <a:gd name="connsiteY13" fmla="*/ 42919 h 113050"/>
                                <a:gd name="connsiteX14" fmla="*/ 2354 w 12182"/>
                                <a:gd name="connsiteY14" fmla="*/ 40915 h 113050"/>
                                <a:gd name="connsiteX15" fmla="*/ 2402 w 12182"/>
                                <a:gd name="connsiteY15" fmla="*/ 37825 h 113050"/>
                                <a:gd name="connsiteX16" fmla="*/ 2525 w 12182"/>
                                <a:gd name="connsiteY16" fmla="*/ 41505 h 113050"/>
                                <a:gd name="connsiteX17" fmla="*/ 2566 w 12182"/>
                                <a:gd name="connsiteY17" fmla="*/ 43418 h 113050"/>
                                <a:gd name="connsiteX18" fmla="*/ 2652 w 12182"/>
                                <a:gd name="connsiteY18" fmla="*/ 37750 h 113050"/>
                                <a:gd name="connsiteX19" fmla="*/ 2738 w 12182"/>
                                <a:gd name="connsiteY19" fmla="*/ 40672 h 113050"/>
                                <a:gd name="connsiteX20" fmla="*/ 2802 w 12182"/>
                                <a:gd name="connsiteY20" fmla="*/ 31629 h 113050"/>
                                <a:gd name="connsiteX21" fmla="*/ 2907 w 12182"/>
                                <a:gd name="connsiteY21" fmla="*/ 41505 h 113050"/>
                                <a:gd name="connsiteX22" fmla="*/ 3035 w 12182"/>
                                <a:gd name="connsiteY22" fmla="*/ 38336 h 113050"/>
                                <a:gd name="connsiteX23" fmla="*/ 3120 w 12182"/>
                                <a:gd name="connsiteY23" fmla="*/ 37416 h 113050"/>
                                <a:gd name="connsiteX24" fmla="*/ 3120 w 12182"/>
                                <a:gd name="connsiteY24" fmla="*/ 36916 h 113050"/>
                                <a:gd name="connsiteX25" fmla="*/ 3205 w 12182"/>
                                <a:gd name="connsiteY25" fmla="*/ 42086 h 113050"/>
                                <a:gd name="connsiteX26" fmla="*/ 3247 w 12182"/>
                                <a:gd name="connsiteY26" fmla="*/ 41505 h 113050"/>
                                <a:gd name="connsiteX27" fmla="*/ 3331 w 12182"/>
                                <a:gd name="connsiteY27" fmla="*/ 40915 h 113050"/>
                                <a:gd name="connsiteX28" fmla="*/ 3374 w 12182"/>
                                <a:gd name="connsiteY28" fmla="*/ 34831 h 113050"/>
                                <a:gd name="connsiteX29" fmla="*/ 3374 w 12182"/>
                                <a:gd name="connsiteY29" fmla="*/ 40001 h 113050"/>
                                <a:gd name="connsiteX30" fmla="*/ 3419 w 12182"/>
                                <a:gd name="connsiteY30" fmla="*/ 42919 h 113050"/>
                                <a:gd name="connsiteX31" fmla="*/ 3564 w 12182"/>
                                <a:gd name="connsiteY31" fmla="*/ 36682 h 113050"/>
                                <a:gd name="connsiteX32" fmla="*/ 3631 w 12182"/>
                                <a:gd name="connsiteY32" fmla="*/ 41667 h 113050"/>
                                <a:gd name="connsiteX33" fmla="*/ 3631 w 12182"/>
                                <a:gd name="connsiteY33" fmla="*/ 42258 h 113050"/>
                                <a:gd name="connsiteX34" fmla="*/ 3679 w 12182"/>
                                <a:gd name="connsiteY34" fmla="*/ 38362 h 113050"/>
                                <a:gd name="connsiteX35" fmla="*/ 3760 w 12182"/>
                                <a:gd name="connsiteY35" fmla="*/ 40501 h 113050"/>
                                <a:gd name="connsiteX36" fmla="*/ 3843 w 12182"/>
                                <a:gd name="connsiteY36" fmla="*/ 38088 h 113050"/>
                                <a:gd name="connsiteX37" fmla="*/ 3885 w 12182"/>
                                <a:gd name="connsiteY37" fmla="*/ 39673 h 113050"/>
                                <a:gd name="connsiteX38" fmla="*/ 3971 w 12182"/>
                                <a:gd name="connsiteY38" fmla="*/ 40672 h 113050"/>
                                <a:gd name="connsiteX39" fmla="*/ 4013 w 12182"/>
                                <a:gd name="connsiteY39" fmla="*/ 38395 h 113050"/>
                                <a:gd name="connsiteX40" fmla="*/ 4099 w 12182"/>
                                <a:gd name="connsiteY40" fmla="*/ 38336 h 113050"/>
                                <a:gd name="connsiteX41" fmla="*/ 4099 w 12182"/>
                                <a:gd name="connsiteY41" fmla="*/ 38088 h 113050"/>
                                <a:gd name="connsiteX42" fmla="*/ 4269 w 12182"/>
                                <a:gd name="connsiteY42" fmla="*/ 42505 h 113050"/>
                                <a:gd name="connsiteX43" fmla="*/ 4395 w 12182"/>
                                <a:gd name="connsiteY43" fmla="*/ 36003 h 113050"/>
                                <a:gd name="connsiteX44" fmla="*/ 4499 w 12182"/>
                                <a:gd name="connsiteY44" fmla="*/ 42219 h 113050"/>
                                <a:gd name="connsiteX45" fmla="*/ 4567 w 12182"/>
                                <a:gd name="connsiteY45" fmla="*/ 35670 h 113050"/>
                                <a:gd name="connsiteX46" fmla="*/ 4667 w 12182"/>
                                <a:gd name="connsiteY46" fmla="*/ 40767 h 113050"/>
                                <a:gd name="connsiteX47" fmla="*/ 4737 w 12182"/>
                                <a:gd name="connsiteY47" fmla="*/ 39254 h 113050"/>
                                <a:gd name="connsiteX48" fmla="*/ 4864 w 12182"/>
                                <a:gd name="connsiteY48" fmla="*/ 37916 h 113050"/>
                                <a:gd name="connsiteX49" fmla="*/ 4906 w 12182"/>
                                <a:gd name="connsiteY49" fmla="*/ 41086 h 113050"/>
                                <a:gd name="connsiteX50" fmla="*/ 4992 w 12182"/>
                                <a:gd name="connsiteY50" fmla="*/ 43499 h 113050"/>
                                <a:gd name="connsiteX51" fmla="*/ 5076 w 12182"/>
                                <a:gd name="connsiteY51" fmla="*/ 42258 h 113050"/>
                                <a:gd name="connsiteX52" fmla="*/ 5162 w 12182"/>
                                <a:gd name="connsiteY52" fmla="*/ 40082 h 113050"/>
                                <a:gd name="connsiteX53" fmla="*/ 5162 w 12182"/>
                                <a:gd name="connsiteY53" fmla="*/ 38250 h 113050"/>
                                <a:gd name="connsiteX54" fmla="*/ 5162 w 12182"/>
                                <a:gd name="connsiteY54" fmla="*/ 37174 h 113050"/>
                                <a:gd name="connsiteX55" fmla="*/ 5205 w 12182"/>
                                <a:gd name="connsiteY55" fmla="*/ 37750 h 113050"/>
                                <a:gd name="connsiteX56" fmla="*/ 5205 w 12182"/>
                                <a:gd name="connsiteY56" fmla="*/ 38587 h 113050"/>
                                <a:gd name="connsiteX57" fmla="*/ 5331 w 12182"/>
                                <a:gd name="connsiteY57" fmla="*/ 42258 h 113050"/>
                                <a:gd name="connsiteX58" fmla="*/ 5399 w 12182"/>
                                <a:gd name="connsiteY58" fmla="*/ 38862 h 113050"/>
                                <a:gd name="connsiteX59" fmla="*/ 5545 w 12182"/>
                                <a:gd name="connsiteY59" fmla="*/ 39754 h 113050"/>
                                <a:gd name="connsiteX60" fmla="*/ 5617 w 12182"/>
                                <a:gd name="connsiteY60" fmla="*/ 29813 h 113050"/>
                                <a:gd name="connsiteX61" fmla="*/ 5709 w 12182"/>
                                <a:gd name="connsiteY61" fmla="*/ 38435 h 113050"/>
                                <a:gd name="connsiteX62" fmla="*/ 5812 w 12182"/>
                                <a:gd name="connsiteY62" fmla="*/ 45148 h 113050"/>
                                <a:gd name="connsiteX63" fmla="*/ 5868 w 12182"/>
                                <a:gd name="connsiteY63" fmla="*/ 35266 h 113050"/>
                                <a:gd name="connsiteX64" fmla="*/ 5971 w 12182"/>
                                <a:gd name="connsiteY64" fmla="*/ 40001 h 113050"/>
                                <a:gd name="connsiteX65" fmla="*/ 6013 w 12182"/>
                                <a:gd name="connsiteY65" fmla="*/ 32089 h 113050"/>
                                <a:gd name="connsiteX66" fmla="*/ 6075 w 12182"/>
                                <a:gd name="connsiteY66" fmla="*/ 39094 h 113050"/>
                                <a:gd name="connsiteX67" fmla="*/ 6155 w 12182"/>
                                <a:gd name="connsiteY67" fmla="*/ 40864 h 113050"/>
                                <a:gd name="connsiteX68" fmla="*/ 6268 w 12182"/>
                                <a:gd name="connsiteY68" fmla="*/ 34992 h 113050"/>
                                <a:gd name="connsiteX69" fmla="*/ 6383 w 12182"/>
                                <a:gd name="connsiteY69" fmla="*/ 43945 h 113050"/>
                                <a:gd name="connsiteX70" fmla="*/ 6438 w 12182"/>
                                <a:gd name="connsiteY70" fmla="*/ 36674 h 113050"/>
                                <a:gd name="connsiteX71" fmla="*/ 6481 w 12182"/>
                                <a:gd name="connsiteY71" fmla="*/ 40082 h 113050"/>
                                <a:gd name="connsiteX72" fmla="*/ 6524 w 12182"/>
                                <a:gd name="connsiteY72" fmla="*/ 38840 h 113050"/>
                                <a:gd name="connsiteX73" fmla="*/ 6610 w 12182"/>
                                <a:gd name="connsiteY73" fmla="*/ 37088 h 113050"/>
                                <a:gd name="connsiteX74" fmla="*/ 6651 w 12182"/>
                                <a:gd name="connsiteY74" fmla="*/ 38587 h 113050"/>
                                <a:gd name="connsiteX75" fmla="*/ 6838 w 12182"/>
                                <a:gd name="connsiteY75" fmla="*/ 42033 h 113050"/>
                                <a:gd name="connsiteX76" fmla="*/ 6821 w 12182"/>
                                <a:gd name="connsiteY76" fmla="*/ 38840 h 113050"/>
                                <a:gd name="connsiteX77" fmla="*/ 6864 w 12182"/>
                                <a:gd name="connsiteY77" fmla="*/ 37416 h 113050"/>
                                <a:gd name="connsiteX78" fmla="*/ 6864 w 12182"/>
                                <a:gd name="connsiteY78" fmla="*/ 38007 h 113050"/>
                                <a:gd name="connsiteX79" fmla="*/ 6864 w 12182"/>
                                <a:gd name="connsiteY79" fmla="*/ 38840 h 113050"/>
                                <a:gd name="connsiteX80" fmla="*/ 6907 w 12182"/>
                                <a:gd name="connsiteY80" fmla="*/ 38507 h 113050"/>
                                <a:gd name="connsiteX81" fmla="*/ 6951 w 12182"/>
                                <a:gd name="connsiteY81" fmla="*/ 37336 h 113050"/>
                                <a:gd name="connsiteX82" fmla="*/ 7077 w 12182"/>
                                <a:gd name="connsiteY82" fmla="*/ 39421 h 113050"/>
                                <a:gd name="connsiteX83" fmla="*/ 7077 w 12182"/>
                                <a:gd name="connsiteY83" fmla="*/ 39921 h 113050"/>
                                <a:gd name="connsiteX84" fmla="*/ 7077 w 12182"/>
                                <a:gd name="connsiteY84" fmla="*/ 39501 h 113050"/>
                                <a:gd name="connsiteX85" fmla="*/ 7119 w 12182"/>
                                <a:gd name="connsiteY85" fmla="*/ 38250 h 113050"/>
                                <a:gd name="connsiteX86" fmla="*/ 7163 w 12182"/>
                                <a:gd name="connsiteY86" fmla="*/ 36916 h 113050"/>
                                <a:gd name="connsiteX87" fmla="*/ 7247 w 12182"/>
                                <a:gd name="connsiteY87" fmla="*/ 40254 h 113050"/>
                                <a:gd name="connsiteX88" fmla="*/ 7290 w 12182"/>
                                <a:gd name="connsiteY88" fmla="*/ 38921 h 113050"/>
                                <a:gd name="connsiteX89" fmla="*/ 7290 w 12182"/>
                                <a:gd name="connsiteY89" fmla="*/ 36255 h 113050"/>
                                <a:gd name="connsiteX90" fmla="*/ 7332 w 12182"/>
                                <a:gd name="connsiteY90" fmla="*/ 38507 h 113050"/>
                                <a:gd name="connsiteX91" fmla="*/ 7374 w 12182"/>
                                <a:gd name="connsiteY91" fmla="*/ 36674 h 113050"/>
                                <a:gd name="connsiteX92" fmla="*/ 7374 w 12182"/>
                                <a:gd name="connsiteY92" fmla="*/ 40905 h 113050"/>
                                <a:gd name="connsiteX93" fmla="*/ 7502 w 12182"/>
                                <a:gd name="connsiteY93" fmla="*/ 34089 h 113050"/>
                                <a:gd name="connsiteX94" fmla="*/ 7546 w 12182"/>
                                <a:gd name="connsiteY94" fmla="*/ 42258 h 113050"/>
                                <a:gd name="connsiteX95" fmla="*/ 7588 w 12182"/>
                                <a:gd name="connsiteY95" fmla="*/ 38669 h 113050"/>
                                <a:gd name="connsiteX96" fmla="*/ 7674 w 12182"/>
                                <a:gd name="connsiteY96" fmla="*/ 41753 h 113050"/>
                                <a:gd name="connsiteX97" fmla="*/ 7717 w 12182"/>
                                <a:gd name="connsiteY97" fmla="*/ 37416 h 113050"/>
                                <a:gd name="connsiteX98" fmla="*/ 7757 w 12182"/>
                                <a:gd name="connsiteY98" fmla="*/ 40254 h 113050"/>
                                <a:gd name="connsiteX99" fmla="*/ 7800 w 12182"/>
                                <a:gd name="connsiteY99" fmla="*/ 36255 h 113050"/>
                                <a:gd name="connsiteX100" fmla="*/ 7886 w 12182"/>
                                <a:gd name="connsiteY100" fmla="*/ 39673 h 113050"/>
                                <a:gd name="connsiteX101" fmla="*/ 7886 w 12182"/>
                                <a:gd name="connsiteY101" fmla="*/ 41167 h 113050"/>
                                <a:gd name="connsiteX102" fmla="*/ 7928 w 12182"/>
                                <a:gd name="connsiteY102" fmla="*/ 41505 h 113050"/>
                                <a:gd name="connsiteX103" fmla="*/ 7928 w 12182"/>
                                <a:gd name="connsiteY103" fmla="*/ 40334 h 113050"/>
                                <a:gd name="connsiteX104" fmla="*/ 8013 w 12182"/>
                                <a:gd name="connsiteY104" fmla="*/ 37750 h 113050"/>
                                <a:gd name="connsiteX105" fmla="*/ 8140 w 12182"/>
                                <a:gd name="connsiteY105" fmla="*/ 40672 h 113050"/>
                                <a:gd name="connsiteX106" fmla="*/ 8226 w 12182"/>
                                <a:gd name="connsiteY106" fmla="*/ 37416 h 113050"/>
                                <a:gd name="connsiteX107" fmla="*/ 8226 w 12182"/>
                                <a:gd name="connsiteY107" fmla="*/ 38669 h 113050"/>
                                <a:gd name="connsiteX108" fmla="*/ 8268 w 12182"/>
                                <a:gd name="connsiteY108" fmla="*/ 39087 h 113050"/>
                                <a:gd name="connsiteX109" fmla="*/ 8268 w 12182"/>
                                <a:gd name="connsiteY109" fmla="*/ 42086 h 113050"/>
                                <a:gd name="connsiteX110" fmla="*/ 8353 w 12182"/>
                                <a:gd name="connsiteY110" fmla="*/ 41086 h 113050"/>
                                <a:gd name="connsiteX111" fmla="*/ 8394 w 12182"/>
                                <a:gd name="connsiteY111" fmla="*/ 37416 h 113050"/>
                                <a:gd name="connsiteX112" fmla="*/ 8482 w 12182"/>
                                <a:gd name="connsiteY112" fmla="*/ 38250 h 113050"/>
                                <a:gd name="connsiteX113" fmla="*/ 8568 w 12182"/>
                                <a:gd name="connsiteY113" fmla="*/ 37336 h 113050"/>
                                <a:gd name="connsiteX114" fmla="*/ 8610 w 12182"/>
                                <a:gd name="connsiteY114" fmla="*/ 37916 h 113050"/>
                                <a:gd name="connsiteX115" fmla="*/ 8651 w 12182"/>
                                <a:gd name="connsiteY115" fmla="*/ 37174 h 113050"/>
                                <a:gd name="connsiteX116" fmla="*/ 8693 w 12182"/>
                                <a:gd name="connsiteY116" fmla="*/ 38336 h 113050"/>
                                <a:gd name="connsiteX117" fmla="*/ 8778 w 12182"/>
                                <a:gd name="connsiteY117" fmla="*/ 35170 h 113050"/>
                                <a:gd name="connsiteX118" fmla="*/ 8876 w 12182"/>
                                <a:gd name="connsiteY118" fmla="*/ 39732 h 113050"/>
                                <a:gd name="connsiteX119" fmla="*/ 8908 w 12182"/>
                                <a:gd name="connsiteY119" fmla="*/ 35923 h 113050"/>
                                <a:gd name="connsiteX120" fmla="*/ 8992 w 12182"/>
                                <a:gd name="connsiteY120" fmla="*/ 38921 h 113050"/>
                                <a:gd name="connsiteX121" fmla="*/ 8992 w 12182"/>
                                <a:gd name="connsiteY121" fmla="*/ 41086 h 113050"/>
                                <a:gd name="connsiteX122" fmla="*/ 9036 w 12182"/>
                                <a:gd name="connsiteY122" fmla="*/ 37497 h 113050"/>
                                <a:gd name="connsiteX123" fmla="*/ 9204 w 12182"/>
                                <a:gd name="connsiteY123" fmla="*/ 35084 h 113050"/>
                                <a:gd name="connsiteX124" fmla="*/ 9247 w 12182"/>
                                <a:gd name="connsiteY124" fmla="*/ 41167 h 113050"/>
                                <a:gd name="connsiteX125" fmla="*/ 9333 w 12182"/>
                                <a:gd name="connsiteY125" fmla="*/ 35670 h 113050"/>
                                <a:gd name="connsiteX126" fmla="*/ 9458 w 12182"/>
                                <a:gd name="connsiteY126" fmla="*/ 38587 h 113050"/>
                                <a:gd name="connsiteX127" fmla="*/ 9503 w 12182"/>
                                <a:gd name="connsiteY127" fmla="*/ 36003 h 113050"/>
                                <a:gd name="connsiteX128" fmla="*/ 9503 w 12182"/>
                                <a:gd name="connsiteY128" fmla="*/ 41844 h 113050"/>
                                <a:gd name="connsiteX129" fmla="*/ 9631 w 12182"/>
                                <a:gd name="connsiteY129" fmla="*/ 37750 h 113050"/>
                                <a:gd name="connsiteX130" fmla="*/ 9673 w 12182"/>
                                <a:gd name="connsiteY130" fmla="*/ 38840 h 113050"/>
                                <a:gd name="connsiteX131" fmla="*/ 9715 w 12182"/>
                                <a:gd name="connsiteY131" fmla="*/ 41667 h 113050"/>
                                <a:gd name="connsiteX132" fmla="*/ 9800 w 12182"/>
                                <a:gd name="connsiteY132" fmla="*/ 36003 h 113050"/>
                                <a:gd name="connsiteX133" fmla="*/ 9885 w 12182"/>
                                <a:gd name="connsiteY133" fmla="*/ 37497 h 113050"/>
                                <a:gd name="connsiteX134" fmla="*/ 10099 w 12182"/>
                                <a:gd name="connsiteY134" fmla="*/ 41425 h 113050"/>
                                <a:gd name="connsiteX135" fmla="*/ 10183 w 12182"/>
                                <a:gd name="connsiteY135" fmla="*/ 39087 h 113050"/>
                                <a:gd name="connsiteX136" fmla="*/ 10312 w 12182"/>
                                <a:gd name="connsiteY136" fmla="*/ 36084 h 113050"/>
                                <a:gd name="connsiteX137" fmla="*/ 10354 w 12182"/>
                                <a:gd name="connsiteY137" fmla="*/ 39164 h 113050"/>
                                <a:gd name="connsiteX138" fmla="*/ 10396 w 12182"/>
                                <a:gd name="connsiteY138" fmla="*/ 40001 h 113050"/>
                                <a:gd name="connsiteX139" fmla="*/ 10396 w 12182"/>
                                <a:gd name="connsiteY139" fmla="*/ 40334 h 113050"/>
                                <a:gd name="connsiteX140" fmla="*/ 10524 w 12182"/>
                                <a:gd name="connsiteY140" fmla="*/ 38336 h 113050"/>
                                <a:gd name="connsiteX141" fmla="*/ 10609 w 12182"/>
                                <a:gd name="connsiteY141" fmla="*/ 40001 h 113050"/>
                                <a:gd name="connsiteX142" fmla="*/ 10650 w 12182"/>
                                <a:gd name="connsiteY142" fmla="*/ 39673 h 113050"/>
                                <a:gd name="connsiteX143" fmla="*/ 10650 w 12182"/>
                                <a:gd name="connsiteY143" fmla="*/ 37174 h 113050"/>
                                <a:gd name="connsiteX144" fmla="*/ 10778 w 12182"/>
                                <a:gd name="connsiteY144" fmla="*/ 41253 h 113050"/>
                                <a:gd name="connsiteX145" fmla="*/ 10778 w 12182"/>
                                <a:gd name="connsiteY145" fmla="*/ 39164 h 113050"/>
                                <a:gd name="connsiteX146" fmla="*/ 10864 w 12182"/>
                                <a:gd name="connsiteY146" fmla="*/ 39754 h 113050"/>
                                <a:gd name="connsiteX147" fmla="*/ 10948 w 12182"/>
                                <a:gd name="connsiteY147" fmla="*/ 40672 h 113050"/>
                                <a:gd name="connsiteX148" fmla="*/ 11078 w 12182"/>
                                <a:gd name="connsiteY148" fmla="*/ 37497 h 113050"/>
                                <a:gd name="connsiteX149" fmla="*/ 11078 w 12182"/>
                                <a:gd name="connsiteY149" fmla="*/ 39501 h 113050"/>
                                <a:gd name="connsiteX150" fmla="*/ 11247 w 12182"/>
                                <a:gd name="connsiteY150" fmla="*/ 38088 h 113050"/>
                                <a:gd name="connsiteX151" fmla="*/ 12182 w 12182"/>
                                <a:gd name="connsiteY151" fmla="*/ 112050 h 113050"/>
                                <a:gd name="connsiteX0" fmla="*/ 0 w 12182"/>
                                <a:gd name="connsiteY0" fmla="*/ 113050 h 113050"/>
                                <a:gd name="connsiteX1" fmla="*/ 1270 w 12182"/>
                                <a:gd name="connsiteY1" fmla="*/ 36943 h 113050"/>
                                <a:gd name="connsiteX2" fmla="*/ 1377 w 12182"/>
                                <a:gd name="connsiteY2" fmla="*/ 42339 h 113050"/>
                                <a:gd name="connsiteX3" fmla="*/ 1377 w 12182"/>
                                <a:gd name="connsiteY3" fmla="*/ 41086 h 113050"/>
                                <a:gd name="connsiteX4" fmla="*/ 1461 w 12182"/>
                                <a:gd name="connsiteY4" fmla="*/ 38507 h 113050"/>
                                <a:gd name="connsiteX5" fmla="*/ 1502 w 12182"/>
                                <a:gd name="connsiteY5" fmla="*/ 40834 h 113050"/>
                                <a:gd name="connsiteX6" fmla="*/ 1587 w 12182"/>
                                <a:gd name="connsiteY6" fmla="*/ 42086 h 113050"/>
                                <a:gd name="connsiteX7" fmla="*/ 1606 w 12182"/>
                                <a:gd name="connsiteY7" fmla="*/ 33354 h 113050"/>
                                <a:gd name="connsiteX8" fmla="*/ 1717 w 12182"/>
                                <a:gd name="connsiteY8" fmla="*/ 39164 h 113050"/>
                                <a:gd name="connsiteX9" fmla="*/ 1844 w 12182"/>
                                <a:gd name="connsiteY9" fmla="*/ 38007 h 113050"/>
                                <a:gd name="connsiteX10" fmla="*/ 1929 w 12182"/>
                                <a:gd name="connsiteY10" fmla="*/ 41505 h 113050"/>
                                <a:gd name="connsiteX11" fmla="*/ 2044 w 12182"/>
                                <a:gd name="connsiteY11" fmla="*/ 37029 h 113050"/>
                                <a:gd name="connsiteX12" fmla="*/ 2072 w 12182"/>
                                <a:gd name="connsiteY12" fmla="*/ 2 h 113050"/>
                                <a:gd name="connsiteX13" fmla="*/ 2226 w 12182"/>
                                <a:gd name="connsiteY13" fmla="*/ 42919 h 113050"/>
                                <a:gd name="connsiteX14" fmla="*/ 2354 w 12182"/>
                                <a:gd name="connsiteY14" fmla="*/ 40915 h 113050"/>
                                <a:gd name="connsiteX15" fmla="*/ 2402 w 12182"/>
                                <a:gd name="connsiteY15" fmla="*/ 37825 h 113050"/>
                                <a:gd name="connsiteX16" fmla="*/ 2525 w 12182"/>
                                <a:gd name="connsiteY16" fmla="*/ 41505 h 113050"/>
                                <a:gd name="connsiteX17" fmla="*/ 2566 w 12182"/>
                                <a:gd name="connsiteY17" fmla="*/ 43418 h 113050"/>
                                <a:gd name="connsiteX18" fmla="*/ 2652 w 12182"/>
                                <a:gd name="connsiteY18" fmla="*/ 37750 h 113050"/>
                                <a:gd name="connsiteX19" fmla="*/ 2738 w 12182"/>
                                <a:gd name="connsiteY19" fmla="*/ 40672 h 113050"/>
                                <a:gd name="connsiteX20" fmla="*/ 2802 w 12182"/>
                                <a:gd name="connsiteY20" fmla="*/ 31629 h 113050"/>
                                <a:gd name="connsiteX21" fmla="*/ 2907 w 12182"/>
                                <a:gd name="connsiteY21" fmla="*/ 41505 h 113050"/>
                                <a:gd name="connsiteX22" fmla="*/ 3035 w 12182"/>
                                <a:gd name="connsiteY22" fmla="*/ 38336 h 113050"/>
                                <a:gd name="connsiteX23" fmla="*/ 3120 w 12182"/>
                                <a:gd name="connsiteY23" fmla="*/ 37416 h 113050"/>
                                <a:gd name="connsiteX24" fmla="*/ 3120 w 12182"/>
                                <a:gd name="connsiteY24" fmla="*/ 36916 h 113050"/>
                                <a:gd name="connsiteX25" fmla="*/ 3205 w 12182"/>
                                <a:gd name="connsiteY25" fmla="*/ 42086 h 113050"/>
                                <a:gd name="connsiteX26" fmla="*/ 3247 w 12182"/>
                                <a:gd name="connsiteY26" fmla="*/ 41505 h 113050"/>
                                <a:gd name="connsiteX27" fmla="*/ 3331 w 12182"/>
                                <a:gd name="connsiteY27" fmla="*/ 40915 h 113050"/>
                                <a:gd name="connsiteX28" fmla="*/ 3374 w 12182"/>
                                <a:gd name="connsiteY28" fmla="*/ 34831 h 113050"/>
                                <a:gd name="connsiteX29" fmla="*/ 3374 w 12182"/>
                                <a:gd name="connsiteY29" fmla="*/ 40001 h 113050"/>
                                <a:gd name="connsiteX30" fmla="*/ 3419 w 12182"/>
                                <a:gd name="connsiteY30" fmla="*/ 42919 h 113050"/>
                                <a:gd name="connsiteX31" fmla="*/ 3564 w 12182"/>
                                <a:gd name="connsiteY31" fmla="*/ 36682 h 113050"/>
                                <a:gd name="connsiteX32" fmla="*/ 3631 w 12182"/>
                                <a:gd name="connsiteY32" fmla="*/ 41667 h 113050"/>
                                <a:gd name="connsiteX33" fmla="*/ 3631 w 12182"/>
                                <a:gd name="connsiteY33" fmla="*/ 42258 h 113050"/>
                                <a:gd name="connsiteX34" fmla="*/ 3679 w 12182"/>
                                <a:gd name="connsiteY34" fmla="*/ 38362 h 113050"/>
                                <a:gd name="connsiteX35" fmla="*/ 3760 w 12182"/>
                                <a:gd name="connsiteY35" fmla="*/ 40501 h 113050"/>
                                <a:gd name="connsiteX36" fmla="*/ 3843 w 12182"/>
                                <a:gd name="connsiteY36" fmla="*/ 38088 h 113050"/>
                                <a:gd name="connsiteX37" fmla="*/ 3885 w 12182"/>
                                <a:gd name="connsiteY37" fmla="*/ 39673 h 113050"/>
                                <a:gd name="connsiteX38" fmla="*/ 3971 w 12182"/>
                                <a:gd name="connsiteY38" fmla="*/ 40672 h 113050"/>
                                <a:gd name="connsiteX39" fmla="*/ 4013 w 12182"/>
                                <a:gd name="connsiteY39" fmla="*/ 38395 h 113050"/>
                                <a:gd name="connsiteX40" fmla="*/ 4099 w 12182"/>
                                <a:gd name="connsiteY40" fmla="*/ 38336 h 113050"/>
                                <a:gd name="connsiteX41" fmla="*/ 4099 w 12182"/>
                                <a:gd name="connsiteY41" fmla="*/ 38088 h 113050"/>
                                <a:gd name="connsiteX42" fmla="*/ 4269 w 12182"/>
                                <a:gd name="connsiteY42" fmla="*/ 42505 h 113050"/>
                                <a:gd name="connsiteX43" fmla="*/ 4395 w 12182"/>
                                <a:gd name="connsiteY43" fmla="*/ 36003 h 113050"/>
                                <a:gd name="connsiteX44" fmla="*/ 4499 w 12182"/>
                                <a:gd name="connsiteY44" fmla="*/ 42219 h 113050"/>
                                <a:gd name="connsiteX45" fmla="*/ 4567 w 12182"/>
                                <a:gd name="connsiteY45" fmla="*/ 35670 h 113050"/>
                                <a:gd name="connsiteX46" fmla="*/ 4667 w 12182"/>
                                <a:gd name="connsiteY46" fmla="*/ 40767 h 113050"/>
                                <a:gd name="connsiteX47" fmla="*/ 4737 w 12182"/>
                                <a:gd name="connsiteY47" fmla="*/ 39254 h 113050"/>
                                <a:gd name="connsiteX48" fmla="*/ 4864 w 12182"/>
                                <a:gd name="connsiteY48" fmla="*/ 37916 h 113050"/>
                                <a:gd name="connsiteX49" fmla="*/ 4906 w 12182"/>
                                <a:gd name="connsiteY49" fmla="*/ 41086 h 113050"/>
                                <a:gd name="connsiteX50" fmla="*/ 4992 w 12182"/>
                                <a:gd name="connsiteY50" fmla="*/ 43499 h 113050"/>
                                <a:gd name="connsiteX51" fmla="*/ 5076 w 12182"/>
                                <a:gd name="connsiteY51" fmla="*/ 42258 h 113050"/>
                                <a:gd name="connsiteX52" fmla="*/ 5162 w 12182"/>
                                <a:gd name="connsiteY52" fmla="*/ 40082 h 113050"/>
                                <a:gd name="connsiteX53" fmla="*/ 5162 w 12182"/>
                                <a:gd name="connsiteY53" fmla="*/ 38250 h 113050"/>
                                <a:gd name="connsiteX54" fmla="*/ 5162 w 12182"/>
                                <a:gd name="connsiteY54" fmla="*/ 37174 h 113050"/>
                                <a:gd name="connsiteX55" fmla="*/ 5205 w 12182"/>
                                <a:gd name="connsiteY55" fmla="*/ 37750 h 113050"/>
                                <a:gd name="connsiteX56" fmla="*/ 5205 w 12182"/>
                                <a:gd name="connsiteY56" fmla="*/ 38587 h 113050"/>
                                <a:gd name="connsiteX57" fmla="*/ 5331 w 12182"/>
                                <a:gd name="connsiteY57" fmla="*/ 42258 h 113050"/>
                                <a:gd name="connsiteX58" fmla="*/ 5399 w 12182"/>
                                <a:gd name="connsiteY58" fmla="*/ 38862 h 113050"/>
                                <a:gd name="connsiteX59" fmla="*/ 5545 w 12182"/>
                                <a:gd name="connsiteY59" fmla="*/ 39754 h 113050"/>
                                <a:gd name="connsiteX60" fmla="*/ 5617 w 12182"/>
                                <a:gd name="connsiteY60" fmla="*/ 29813 h 113050"/>
                                <a:gd name="connsiteX61" fmla="*/ 5709 w 12182"/>
                                <a:gd name="connsiteY61" fmla="*/ 38435 h 113050"/>
                                <a:gd name="connsiteX62" fmla="*/ 5812 w 12182"/>
                                <a:gd name="connsiteY62" fmla="*/ 45148 h 113050"/>
                                <a:gd name="connsiteX63" fmla="*/ 5868 w 12182"/>
                                <a:gd name="connsiteY63" fmla="*/ 35266 h 113050"/>
                                <a:gd name="connsiteX64" fmla="*/ 5971 w 12182"/>
                                <a:gd name="connsiteY64" fmla="*/ 40001 h 113050"/>
                                <a:gd name="connsiteX65" fmla="*/ 6013 w 12182"/>
                                <a:gd name="connsiteY65" fmla="*/ 32089 h 113050"/>
                                <a:gd name="connsiteX66" fmla="*/ 6075 w 12182"/>
                                <a:gd name="connsiteY66" fmla="*/ 39094 h 113050"/>
                                <a:gd name="connsiteX67" fmla="*/ 6155 w 12182"/>
                                <a:gd name="connsiteY67" fmla="*/ 40864 h 113050"/>
                                <a:gd name="connsiteX68" fmla="*/ 6268 w 12182"/>
                                <a:gd name="connsiteY68" fmla="*/ 34992 h 113050"/>
                                <a:gd name="connsiteX69" fmla="*/ 6383 w 12182"/>
                                <a:gd name="connsiteY69" fmla="*/ 43945 h 113050"/>
                                <a:gd name="connsiteX70" fmla="*/ 6438 w 12182"/>
                                <a:gd name="connsiteY70" fmla="*/ 36674 h 113050"/>
                                <a:gd name="connsiteX71" fmla="*/ 6481 w 12182"/>
                                <a:gd name="connsiteY71" fmla="*/ 40082 h 113050"/>
                                <a:gd name="connsiteX72" fmla="*/ 6524 w 12182"/>
                                <a:gd name="connsiteY72" fmla="*/ 38840 h 113050"/>
                                <a:gd name="connsiteX73" fmla="*/ 6610 w 12182"/>
                                <a:gd name="connsiteY73" fmla="*/ 37088 h 113050"/>
                                <a:gd name="connsiteX74" fmla="*/ 6651 w 12182"/>
                                <a:gd name="connsiteY74" fmla="*/ 38587 h 113050"/>
                                <a:gd name="connsiteX75" fmla="*/ 6838 w 12182"/>
                                <a:gd name="connsiteY75" fmla="*/ 42033 h 113050"/>
                                <a:gd name="connsiteX76" fmla="*/ 6821 w 12182"/>
                                <a:gd name="connsiteY76" fmla="*/ 38840 h 113050"/>
                                <a:gd name="connsiteX77" fmla="*/ 6864 w 12182"/>
                                <a:gd name="connsiteY77" fmla="*/ 37416 h 113050"/>
                                <a:gd name="connsiteX78" fmla="*/ 6864 w 12182"/>
                                <a:gd name="connsiteY78" fmla="*/ 38007 h 113050"/>
                                <a:gd name="connsiteX79" fmla="*/ 6864 w 12182"/>
                                <a:gd name="connsiteY79" fmla="*/ 38840 h 113050"/>
                                <a:gd name="connsiteX80" fmla="*/ 6907 w 12182"/>
                                <a:gd name="connsiteY80" fmla="*/ 38507 h 113050"/>
                                <a:gd name="connsiteX81" fmla="*/ 6951 w 12182"/>
                                <a:gd name="connsiteY81" fmla="*/ 37336 h 113050"/>
                                <a:gd name="connsiteX82" fmla="*/ 7077 w 12182"/>
                                <a:gd name="connsiteY82" fmla="*/ 39421 h 113050"/>
                                <a:gd name="connsiteX83" fmla="*/ 7077 w 12182"/>
                                <a:gd name="connsiteY83" fmla="*/ 39921 h 113050"/>
                                <a:gd name="connsiteX84" fmla="*/ 7077 w 12182"/>
                                <a:gd name="connsiteY84" fmla="*/ 39501 h 113050"/>
                                <a:gd name="connsiteX85" fmla="*/ 7119 w 12182"/>
                                <a:gd name="connsiteY85" fmla="*/ 38250 h 113050"/>
                                <a:gd name="connsiteX86" fmla="*/ 7163 w 12182"/>
                                <a:gd name="connsiteY86" fmla="*/ 36916 h 113050"/>
                                <a:gd name="connsiteX87" fmla="*/ 7247 w 12182"/>
                                <a:gd name="connsiteY87" fmla="*/ 40254 h 113050"/>
                                <a:gd name="connsiteX88" fmla="*/ 7290 w 12182"/>
                                <a:gd name="connsiteY88" fmla="*/ 38921 h 113050"/>
                                <a:gd name="connsiteX89" fmla="*/ 7290 w 12182"/>
                                <a:gd name="connsiteY89" fmla="*/ 36255 h 113050"/>
                                <a:gd name="connsiteX90" fmla="*/ 7332 w 12182"/>
                                <a:gd name="connsiteY90" fmla="*/ 38507 h 113050"/>
                                <a:gd name="connsiteX91" fmla="*/ 7374 w 12182"/>
                                <a:gd name="connsiteY91" fmla="*/ 36674 h 113050"/>
                                <a:gd name="connsiteX92" fmla="*/ 7374 w 12182"/>
                                <a:gd name="connsiteY92" fmla="*/ 40905 h 113050"/>
                                <a:gd name="connsiteX93" fmla="*/ 7502 w 12182"/>
                                <a:gd name="connsiteY93" fmla="*/ 34089 h 113050"/>
                                <a:gd name="connsiteX94" fmla="*/ 7546 w 12182"/>
                                <a:gd name="connsiteY94" fmla="*/ 42258 h 113050"/>
                                <a:gd name="connsiteX95" fmla="*/ 7588 w 12182"/>
                                <a:gd name="connsiteY95" fmla="*/ 38669 h 113050"/>
                                <a:gd name="connsiteX96" fmla="*/ 7674 w 12182"/>
                                <a:gd name="connsiteY96" fmla="*/ 41753 h 113050"/>
                                <a:gd name="connsiteX97" fmla="*/ 7717 w 12182"/>
                                <a:gd name="connsiteY97" fmla="*/ 37416 h 113050"/>
                                <a:gd name="connsiteX98" fmla="*/ 7757 w 12182"/>
                                <a:gd name="connsiteY98" fmla="*/ 40254 h 113050"/>
                                <a:gd name="connsiteX99" fmla="*/ 7800 w 12182"/>
                                <a:gd name="connsiteY99" fmla="*/ 36255 h 113050"/>
                                <a:gd name="connsiteX100" fmla="*/ 7886 w 12182"/>
                                <a:gd name="connsiteY100" fmla="*/ 39673 h 113050"/>
                                <a:gd name="connsiteX101" fmla="*/ 7886 w 12182"/>
                                <a:gd name="connsiteY101" fmla="*/ 41167 h 113050"/>
                                <a:gd name="connsiteX102" fmla="*/ 7928 w 12182"/>
                                <a:gd name="connsiteY102" fmla="*/ 41505 h 113050"/>
                                <a:gd name="connsiteX103" fmla="*/ 7928 w 12182"/>
                                <a:gd name="connsiteY103" fmla="*/ 40334 h 113050"/>
                                <a:gd name="connsiteX104" fmla="*/ 8013 w 12182"/>
                                <a:gd name="connsiteY104" fmla="*/ 37750 h 113050"/>
                                <a:gd name="connsiteX105" fmla="*/ 8140 w 12182"/>
                                <a:gd name="connsiteY105" fmla="*/ 40672 h 113050"/>
                                <a:gd name="connsiteX106" fmla="*/ 8226 w 12182"/>
                                <a:gd name="connsiteY106" fmla="*/ 37416 h 113050"/>
                                <a:gd name="connsiteX107" fmla="*/ 8226 w 12182"/>
                                <a:gd name="connsiteY107" fmla="*/ 38669 h 113050"/>
                                <a:gd name="connsiteX108" fmla="*/ 8268 w 12182"/>
                                <a:gd name="connsiteY108" fmla="*/ 39087 h 113050"/>
                                <a:gd name="connsiteX109" fmla="*/ 8268 w 12182"/>
                                <a:gd name="connsiteY109" fmla="*/ 42086 h 113050"/>
                                <a:gd name="connsiteX110" fmla="*/ 8353 w 12182"/>
                                <a:gd name="connsiteY110" fmla="*/ 41086 h 113050"/>
                                <a:gd name="connsiteX111" fmla="*/ 8394 w 12182"/>
                                <a:gd name="connsiteY111" fmla="*/ 37416 h 113050"/>
                                <a:gd name="connsiteX112" fmla="*/ 8482 w 12182"/>
                                <a:gd name="connsiteY112" fmla="*/ 38250 h 113050"/>
                                <a:gd name="connsiteX113" fmla="*/ 8568 w 12182"/>
                                <a:gd name="connsiteY113" fmla="*/ 37336 h 113050"/>
                                <a:gd name="connsiteX114" fmla="*/ 8610 w 12182"/>
                                <a:gd name="connsiteY114" fmla="*/ 37916 h 113050"/>
                                <a:gd name="connsiteX115" fmla="*/ 8651 w 12182"/>
                                <a:gd name="connsiteY115" fmla="*/ 37174 h 113050"/>
                                <a:gd name="connsiteX116" fmla="*/ 8693 w 12182"/>
                                <a:gd name="connsiteY116" fmla="*/ 38336 h 113050"/>
                                <a:gd name="connsiteX117" fmla="*/ 8778 w 12182"/>
                                <a:gd name="connsiteY117" fmla="*/ 35170 h 113050"/>
                                <a:gd name="connsiteX118" fmla="*/ 8876 w 12182"/>
                                <a:gd name="connsiteY118" fmla="*/ 39732 h 113050"/>
                                <a:gd name="connsiteX119" fmla="*/ 8908 w 12182"/>
                                <a:gd name="connsiteY119" fmla="*/ 35923 h 113050"/>
                                <a:gd name="connsiteX120" fmla="*/ 8992 w 12182"/>
                                <a:gd name="connsiteY120" fmla="*/ 38921 h 113050"/>
                                <a:gd name="connsiteX121" fmla="*/ 8992 w 12182"/>
                                <a:gd name="connsiteY121" fmla="*/ 41086 h 113050"/>
                                <a:gd name="connsiteX122" fmla="*/ 9036 w 12182"/>
                                <a:gd name="connsiteY122" fmla="*/ 37497 h 113050"/>
                                <a:gd name="connsiteX123" fmla="*/ 9204 w 12182"/>
                                <a:gd name="connsiteY123" fmla="*/ 35084 h 113050"/>
                                <a:gd name="connsiteX124" fmla="*/ 9247 w 12182"/>
                                <a:gd name="connsiteY124" fmla="*/ 41167 h 113050"/>
                                <a:gd name="connsiteX125" fmla="*/ 9333 w 12182"/>
                                <a:gd name="connsiteY125" fmla="*/ 35670 h 113050"/>
                                <a:gd name="connsiteX126" fmla="*/ 9458 w 12182"/>
                                <a:gd name="connsiteY126" fmla="*/ 38587 h 113050"/>
                                <a:gd name="connsiteX127" fmla="*/ 9503 w 12182"/>
                                <a:gd name="connsiteY127" fmla="*/ 36003 h 113050"/>
                                <a:gd name="connsiteX128" fmla="*/ 9503 w 12182"/>
                                <a:gd name="connsiteY128" fmla="*/ 41844 h 113050"/>
                                <a:gd name="connsiteX129" fmla="*/ 9631 w 12182"/>
                                <a:gd name="connsiteY129" fmla="*/ 37750 h 113050"/>
                                <a:gd name="connsiteX130" fmla="*/ 9673 w 12182"/>
                                <a:gd name="connsiteY130" fmla="*/ 38840 h 113050"/>
                                <a:gd name="connsiteX131" fmla="*/ 9715 w 12182"/>
                                <a:gd name="connsiteY131" fmla="*/ 41667 h 113050"/>
                                <a:gd name="connsiteX132" fmla="*/ 9800 w 12182"/>
                                <a:gd name="connsiteY132" fmla="*/ 36003 h 113050"/>
                                <a:gd name="connsiteX133" fmla="*/ 9885 w 12182"/>
                                <a:gd name="connsiteY133" fmla="*/ 37497 h 113050"/>
                                <a:gd name="connsiteX134" fmla="*/ 10099 w 12182"/>
                                <a:gd name="connsiteY134" fmla="*/ 41425 h 113050"/>
                                <a:gd name="connsiteX135" fmla="*/ 10183 w 12182"/>
                                <a:gd name="connsiteY135" fmla="*/ 39087 h 113050"/>
                                <a:gd name="connsiteX136" fmla="*/ 10312 w 12182"/>
                                <a:gd name="connsiteY136" fmla="*/ 36084 h 113050"/>
                                <a:gd name="connsiteX137" fmla="*/ 10354 w 12182"/>
                                <a:gd name="connsiteY137" fmla="*/ 39164 h 113050"/>
                                <a:gd name="connsiteX138" fmla="*/ 10396 w 12182"/>
                                <a:gd name="connsiteY138" fmla="*/ 40001 h 113050"/>
                                <a:gd name="connsiteX139" fmla="*/ 10396 w 12182"/>
                                <a:gd name="connsiteY139" fmla="*/ 40334 h 113050"/>
                                <a:gd name="connsiteX140" fmla="*/ 10524 w 12182"/>
                                <a:gd name="connsiteY140" fmla="*/ 38336 h 113050"/>
                                <a:gd name="connsiteX141" fmla="*/ 10609 w 12182"/>
                                <a:gd name="connsiteY141" fmla="*/ 40001 h 113050"/>
                                <a:gd name="connsiteX142" fmla="*/ 10650 w 12182"/>
                                <a:gd name="connsiteY142" fmla="*/ 39673 h 113050"/>
                                <a:gd name="connsiteX143" fmla="*/ 10650 w 12182"/>
                                <a:gd name="connsiteY143" fmla="*/ 37174 h 113050"/>
                                <a:gd name="connsiteX144" fmla="*/ 10778 w 12182"/>
                                <a:gd name="connsiteY144" fmla="*/ 41253 h 113050"/>
                                <a:gd name="connsiteX145" fmla="*/ 10778 w 12182"/>
                                <a:gd name="connsiteY145" fmla="*/ 39164 h 113050"/>
                                <a:gd name="connsiteX146" fmla="*/ 10864 w 12182"/>
                                <a:gd name="connsiteY146" fmla="*/ 39754 h 113050"/>
                                <a:gd name="connsiteX147" fmla="*/ 10948 w 12182"/>
                                <a:gd name="connsiteY147" fmla="*/ 40672 h 113050"/>
                                <a:gd name="connsiteX148" fmla="*/ 11078 w 12182"/>
                                <a:gd name="connsiteY148" fmla="*/ 37497 h 113050"/>
                                <a:gd name="connsiteX149" fmla="*/ 11078 w 12182"/>
                                <a:gd name="connsiteY149" fmla="*/ 39501 h 113050"/>
                                <a:gd name="connsiteX150" fmla="*/ 11247 w 12182"/>
                                <a:gd name="connsiteY150" fmla="*/ 38088 h 113050"/>
                                <a:gd name="connsiteX151" fmla="*/ 12182 w 12182"/>
                                <a:gd name="connsiteY151" fmla="*/ 112050 h 113050"/>
                                <a:gd name="connsiteX0" fmla="*/ 0 w 12182"/>
                                <a:gd name="connsiteY0" fmla="*/ 113050 h 113050"/>
                                <a:gd name="connsiteX1" fmla="*/ 1270 w 12182"/>
                                <a:gd name="connsiteY1" fmla="*/ 36943 h 113050"/>
                                <a:gd name="connsiteX2" fmla="*/ 1377 w 12182"/>
                                <a:gd name="connsiteY2" fmla="*/ 42339 h 113050"/>
                                <a:gd name="connsiteX3" fmla="*/ 1377 w 12182"/>
                                <a:gd name="connsiteY3" fmla="*/ 41086 h 113050"/>
                                <a:gd name="connsiteX4" fmla="*/ 1461 w 12182"/>
                                <a:gd name="connsiteY4" fmla="*/ 38507 h 113050"/>
                                <a:gd name="connsiteX5" fmla="*/ 1502 w 12182"/>
                                <a:gd name="connsiteY5" fmla="*/ 40834 h 113050"/>
                                <a:gd name="connsiteX6" fmla="*/ 1587 w 12182"/>
                                <a:gd name="connsiteY6" fmla="*/ 42086 h 113050"/>
                                <a:gd name="connsiteX7" fmla="*/ 1606 w 12182"/>
                                <a:gd name="connsiteY7" fmla="*/ 33354 h 113050"/>
                                <a:gd name="connsiteX8" fmla="*/ 1717 w 12182"/>
                                <a:gd name="connsiteY8" fmla="*/ 39164 h 113050"/>
                                <a:gd name="connsiteX9" fmla="*/ 1844 w 12182"/>
                                <a:gd name="connsiteY9" fmla="*/ 38007 h 113050"/>
                                <a:gd name="connsiteX10" fmla="*/ 1929 w 12182"/>
                                <a:gd name="connsiteY10" fmla="*/ 41505 h 113050"/>
                                <a:gd name="connsiteX11" fmla="*/ 2044 w 12182"/>
                                <a:gd name="connsiteY11" fmla="*/ 37029 h 113050"/>
                                <a:gd name="connsiteX12" fmla="*/ 2072 w 12182"/>
                                <a:gd name="connsiteY12" fmla="*/ 2 h 113050"/>
                                <a:gd name="connsiteX13" fmla="*/ 2226 w 12182"/>
                                <a:gd name="connsiteY13" fmla="*/ 42919 h 113050"/>
                                <a:gd name="connsiteX14" fmla="*/ 2354 w 12182"/>
                                <a:gd name="connsiteY14" fmla="*/ 40915 h 113050"/>
                                <a:gd name="connsiteX15" fmla="*/ 2402 w 12182"/>
                                <a:gd name="connsiteY15" fmla="*/ 37825 h 113050"/>
                                <a:gd name="connsiteX16" fmla="*/ 2525 w 12182"/>
                                <a:gd name="connsiteY16" fmla="*/ 41505 h 113050"/>
                                <a:gd name="connsiteX17" fmla="*/ 2566 w 12182"/>
                                <a:gd name="connsiteY17" fmla="*/ 43418 h 113050"/>
                                <a:gd name="connsiteX18" fmla="*/ 2652 w 12182"/>
                                <a:gd name="connsiteY18" fmla="*/ 37750 h 113050"/>
                                <a:gd name="connsiteX19" fmla="*/ 2738 w 12182"/>
                                <a:gd name="connsiteY19" fmla="*/ 40672 h 113050"/>
                                <a:gd name="connsiteX20" fmla="*/ 2802 w 12182"/>
                                <a:gd name="connsiteY20" fmla="*/ 31629 h 113050"/>
                                <a:gd name="connsiteX21" fmla="*/ 2907 w 12182"/>
                                <a:gd name="connsiteY21" fmla="*/ 41505 h 113050"/>
                                <a:gd name="connsiteX22" fmla="*/ 3035 w 12182"/>
                                <a:gd name="connsiteY22" fmla="*/ 38336 h 113050"/>
                                <a:gd name="connsiteX23" fmla="*/ 3120 w 12182"/>
                                <a:gd name="connsiteY23" fmla="*/ 37416 h 113050"/>
                                <a:gd name="connsiteX24" fmla="*/ 3120 w 12182"/>
                                <a:gd name="connsiteY24" fmla="*/ 36916 h 113050"/>
                                <a:gd name="connsiteX25" fmla="*/ 3205 w 12182"/>
                                <a:gd name="connsiteY25" fmla="*/ 42086 h 113050"/>
                                <a:gd name="connsiteX26" fmla="*/ 3247 w 12182"/>
                                <a:gd name="connsiteY26" fmla="*/ 41505 h 113050"/>
                                <a:gd name="connsiteX27" fmla="*/ 3331 w 12182"/>
                                <a:gd name="connsiteY27" fmla="*/ 40915 h 113050"/>
                                <a:gd name="connsiteX28" fmla="*/ 3374 w 12182"/>
                                <a:gd name="connsiteY28" fmla="*/ 34831 h 113050"/>
                                <a:gd name="connsiteX29" fmla="*/ 3374 w 12182"/>
                                <a:gd name="connsiteY29" fmla="*/ 40001 h 113050"/>
                                <a:gd name="connsiteX30" fmla="*/ 3419 w 12182"/>
                                <a:gd name="connsiteY30" fmla="*/ 42919 h 113050"/>
                                <a:gd name="connsiteX31" fmla="*/ 3564 w 12182"/>
                                <a:gd name="connsiteY31" fmla="*/ 36682 h 113050"/>
                                <a:gd name="connsiteX32" fmla="*/ 3631 w 12182"/>
                                <a:gd name="connsiteY32" fmla="*/ 41667 h 113050"/>
                                <a:gd name="connsiteX33" fmla="*/ 3631 w 12182"/>
                                <a:gd name="connsiteY33" fmla="*/ 42258 h 113050"/>
                                <a:gd name="connsiteX34" fmla="*/ 3679 w 12182"/>
                                <a:gd name="connsiteY34" fmla="*/ 38362 h 113050"/>
                                <a:gd name="connsiteX35" fmla="*/ 3760 w 12182"/>
                                <a:gd name="connsiteY35" fmla="*/ 40501 h 113050"/>
                                <a:gd name="connsiteX36" fmla="*/ 3843 w 12182"/>
                                <a:gd name="connsiteY36" fmla="*/ 38088 h 113050"/>
                                <a:gd name="connsiteX37" fmla="*/ 3885 w 12182"/>
                                <a:gd name="connsiteY37" fmla="*/ 39673 h 113050"/>
                                <a:gd name="connsiteX38" fmla="*/ 3971 w 12182"/>
                                <a:gd name="connsiteY38" fmla="*/ 40672 h 113050"/>
                                <a:gd name="connsiteX39" fmla="*/ 4013 w 12182"/>
                                <a:gd name="connsiteY39" fmla="*/ 38395 h 113050"/>
                                <a:gd name="connsiteX40" fmla="*/ 4099 w 12182"/>
                                <a:gd name="connsiteY40" fmla="*/ 38336 h 113050"/>
                                <a:gd name="connsiteX41" fmla="*/ 4099 w 12182"/>
                                <a:gd name="connsiteY41" fmla="*/ 38088 h 113050"/>
                                <a:gd name="connsiteX42" fmla="*/ 4269 w 12182"/>
                                <a:gd name="connsiteY42" fmla="*/ 42505 h 113050"/>
                                <a:gd name="connsiteX43" fmla="*/ 4395 w 12182"/>
                                <a:gd name="connsiteY43" fmla="*/ 36003 h 113050"/>
                                <a:gd name="connsiteX44" fmla="*/ 4499 w 12182"/>
                                <a:gd name="connsiteY44" fmla="*/ 42219 h 113050"/>
                                <a:gd name="connsiteX45" fmla="*/ 4567 w 12182"/>
                                <a:gd name="connsiteY45" fmla="*/ 35670 h 113050"/>
                                <a:gd name="connsiteX46" fmla="*/ 4667 w 12182"/>
                                <a:gd name="connsiteY46" fmla="*/ 40767 h 113050"/>
                                <a:gd name="connsiteX47" fmla="*/ 4737 w 12182"/>
                                <a:gd name="connsiteY47" fmla="*/ 39254 h 113050"/>
                                <a:gd name="connsiteX48" fmla="*/ 4864 w 12182"/>
                                <a:gd name="connsiteY48" fmla="*/ 37916 h 113050"/>
                                <a:gd name="connsiteX49" fmla="*/ 4906 w 12182"/>
                                <a:gd name="connsiteY49" fmla="*/ 41086 h 113050"/>
                                <a:gd name="connsiteX50" fmla="*/ 4992 w 12182"/>
                                <a:gd name="connsiteY50" fmla="*/ 43499 h 113050"/>
                                <a:gd name="connsiteX51" fmla="*/ 5076 w 12182"/>
                                <a:gd name="connsiteY51" fmla="*/ 42258 h 113050"/>
                                <a:gd name="connsiteX52" fmla="*/ 5162 w 12182"/>
                                <a:gd name="connsiteY52" fmla="*/ 40082 h 113050"/>
                                <a:gd name="connsiteX53" fmla="*/ 5162 w 12182"/>
                                <a:gd name="connsiteY53" fmla="*/ 38250 h 113050"/>
                                <a:gd name="connsiteX54" fmla="*/ 5162 w 12182"/>
                                <a:gd name="connsiteY54" fmla="*/ 37174 h 113050"/>
                                <a:gd name="connsiteX55" fmla="*/ 5205 w 12182"/>
                                <a:gd name="connsiteY55" fmla="*/ 37750 h 113050"/>
                                <a:gd name="connsiteX56" fmla="*/ 5205 w 12182"/>
                                <a:gd name="connsiteY56" fmla="*/ 38587 h 113050"/>
                                <a:gd name="connsiteX57" fmla="*/ 5331 w 12182"/>
                                <a:gd name="connsiteY57" fmla="*/ 42258 h 113050"/>
                                <a:gd name="connsiteX58" fmla="*/ 5399 w 12182"/>
                                <a:gd name="connsiteY58" fmla="*/ 38862 h 113050"/>
                                <a:gd name="connsiteX59" fmla="*/ 5545 w 12182"/>
                                <a:gd name="connsiteY59" fmla="*/ 39754 h 113050"/>
                                <a:gd name="connsiteX60" fmla="*/ 5617 w 12182"/>
                                <a:gd name="connsiteY60" fmla="*/ 29813 h 113050"/>
                                <a:gd name="connsiteX61" fmla="*/ 5709 w 12182"/>
                                <a:gd name="connsiteY61" fmla="*/ 38435 h 113050"/>
                                <a:gd name="connsiteX62" fmla="*/ 5812 w 12182"/>
                                <a:gd name="connsiteY62" fmla="*/ 45148 h 113050"/>
                                <a:gd name="connsiteX63" fmla="*/ 5868 w 12182"/>
                                <a:gd name="connsiteY63" fmla="*/ 35266 h 113050"/>
                                <a:gd name="connsiteX64" fmla="*/ 5971 w 12182"/>
                                <a:gd name="connsiteY64" fmla="*/ 40001 h 113050"/>
                                <a:gd name="connsiteX65" fmla="*/ 6013 w 12182"/>
                                <a:gd name="connsiteY65" fmla="*/ 32089 h 113050"/>
                                <a:gd name="connsiteX66" fmla="*/ 6075 w 12182"/>
                                <a:gd name="connsiteY66" fmla="*/ 39094 h 113050"/>
                                <a:gd name="connsiteX67" fmla="*/ 6155 w 12182"/>
                                <a:gd name="connsiteY67" fmla="*/ 40864 h 113050"/>
                                <a:gd name="connsiteX68" fmla="*/ 6268 w 12182"/>
                                <a:gd name="connsiteY68" fmla="*/ 34992 h 113050"/>
                                <a:gd name="connsiteX69" fmla="*/ 6383 w 12182"/>
                                <a:gd name="connsiteY69" fmla="*/ 43945 h 113050"/>
                                <a:gd name="connsiteX70" fmla="*/ 6438 w 12182"/>
                                <a:gd name="connsiteY70" fmla="*/ 36674 h 113050"/>
                                <a:gd name="connsiteX71" fmla="*/ 6481 w 12182"/>
                                <a:gd name="connsiteY71" fmla="*/ 40082 h 113050"/>
                                <a:gd name="connsiteX72" fmla="*/ 6524 w 12182"/>
                                <a:gd name="connsiteY72" fmla="*/ 38840 h 113050"/>
                                <a:gd name="connsiteX73" fmla="*/ 6610 w 12182"/>
                                <a:gd name="connsiteY73" fmla="*/ 37088 h 113050"/>
                                <a:gd name="connsiteX74" fmla="*/ 6651 w 12182"/>
                                <a:gd name="connsiteY74" fmla="*/ 38587 h 113050"/>
                                <a:gd name="connsiteX75" fmla="*/ 6838 w 12182"/>
                                <a:gd name="connsiteY75" fmla="*/ 42033 h 113050"/>
                                <a:gd name="connsiteX76" fmla="*/ 6821 w 12182"/>
                                <a:gd name="connsiteY76" fmla="*/ 38840 h 113050"/>
                                <a:gd name="connsiteX77" fmla="*/ 6864 w 12182"/>
                                <a:gd name="connsiteY77" fmla="*/ 37416 h 113050"/>
                                <a:gd name="connsiteX78" fmla="*/ 6864 w 12182"/>
                                <a:gd name="connsiteY78" fmla="*/ 38007 h 113050"/>
                                <a:gd name="connsiteX79" fmla="*/ 6864 w 12182"/>
                                <a:gd name="connsiteY79" fmla="*/ 38840 h 113050"/>
                                <a:gd name="connsiteX80" fmla="*/ 6907 w 12182"/>
                                <a:gd name="connsiteY80" fmla="*/ 38507 h 113050"/>
                                <a:gd name="connsiteX81" fmla="*/ 6951 w 12182"/>
                                <a:gd name="connsiteY81" fmla="*/ 37336 h 113050"/>
                                <a:gd name="connsiteX82" fmla="*/ 7077 w 12182"/>
                                <a:gd name="connsiteY82" fmla="*/ 39421 h 113050"/>
                                <a:gd name="connsiteX83" fmla="*/ 7077 w 12182"/>
                                <a:gd name="connsiteY83" fmla="*/ 39921 h 113050"/>
                                <a:gd name="connsiteX84" fmla="*/ 7077 w 12182"/>
                                <a:gd name="connsiteY84" fmla="*/ 39501 h 113050"/>
                                <a:gd name="connsiteX85" fmla="*/ 7119 w 12182"/>
                                <a:gd name="connsiteY85" fmla="*/ 38250 h 113050"/>
                                <a:gd name="connsiteX86" fmla="*/ 7163 w 12182"/>
                                <a:gd name="connsiteY86" fmla="*/ 36916 h 113050"/>
                                <a:gd name="connsiteX87" fmla="*/ 7247 w 12182"/>
                                <a:gd name="connsiteY87" fmla="*/ 40254 h 113050"/>
                                <a:gd name="connsiteX88" fmla="*/ 7290 w 12182"/>
                                <a:gd name="connsiteY88" fmla="*/ 38921 h 113050"/>
                                <a:gd name="connsiteX89" fmla="*/ 7290 w 12182"/>
                                <a:gd name="connsiteY89" fmla="*/ 36255 h 113050"/>
                                <a:gd name="connsiteX90" fmla="*/ 7332 w 12182"/>
                                <a:gd name="connsiteY90" fmla="*/ 38507 h 113050"/>
                                <a:gd name="connsiteX91" fmla="*/ 7374 w 12182"/>
                                <a:gd name="connsiteY91" fmla="*/ 36674 h 113050"/>
                                <a:gd name="connsiteX92" fmla="*/ 7374 w 12182"/>
                                <a:gd name="connsiteY92" fmla="*/ 40905 h 113050"/>
                                <a:gd name="connsiteX93" fmla="*/ 7502 w 12182"/>
                                <a:gd name="connsiteY93" fmla="*/ 34089 h 113050"/>
                                <a:gd name="connsiteX94" fmla="*/ 7546 w 12182"/>
                                <a:gd name="connsiteY94" fmla="*/ 42258 h 113050"/>
                                <a:gd name="connsiteX95" fmla="*/ 7588 w 12182"/>
                                <a:gd name="connsiteY95" fmla="*/ 38669 h 113050"/>
                                <a:gd name="connsiteX96" fmla="*/ 7674 w 12182"/>
                                <a:gd name="connsiteY96" fmla="*/ 41753 h 113050"/>
                                <a:gd name="connsiteX97" fmla="*/ 7717 w 12182"/>
                                <a:gd name="connsiteY97" fmla="*/ 37416 h 113050"/>
                                <a:gd name="connsiteX98" fmla="*/ 7757 w 12182"/>
                                <a:gd name="connsiteY98" fmla="*/ 40254 h 113050"/>
                                <a:gd name="connsiteX99" fmla="*/ 7800 w 12182"/>
                                <a:gd name="connsiteY99" fmla="*/ 36255 h 113050"/>
                                <a:gd name="connsiteX100" fmla="*/ 7886 w 12182"/>
                                <a:gd name="connsiteY100" fmla="*/ 39673 h 113050"/>
                                <a:gd name="connsiteX101" fmla="*/ 7886 w 12182"/>
                                <a:gd name="connsiteY101" fmla="*/ 41167 h 113050"/>
                                <a:gd name="connsiteX102" fmla="*/ 7928 w 12182"/>
                                <a:gd name="connsiteY102" fmla="*/ 41505 h 113050"/>
                                <a:gd name="connsiteX103" fmla="*/ 7928 w 12182"/>
                                <a:gd name="connsiteY103" fmla="*/ 40334 h 113050"/>
                                <a:gd name="connsiteX104" fmla="*/ 8013 w 12182"/>
                                <a:gd name="connsiteY104" fmla="*/ 37750 h 113050"/>
                                <a:gd name="connsiteX105" fmla="*/ 8140 w 12182"/>
                                <a:gd name="connsiteY105" fmla="*/ 40672 h 113050"/>
                                <a:gd name="connsiteX106" fmla="*/ 8226 w 12182"/>
                                <a:gd name="connsiteY106" fmla="*/ 37416 h 113050"/>
                                <a:gd name="connsiteX107" fmla="*/ 8226 w 12182"/>
                                <a:gd name="connsiteY107" fmla="*/ 38669 h 113050"/>
                                <a:gd name="connsiteX108" fmla="*/ 8268 w 12182"/>
                                <a:gd name="connsiteY108" fmla="*/ 39087 h 113050"/>
                                <a:gd name="connsiteX109" fmla="*/ 8268 w 12182"/>
                                <a:gd name="connsiteY109" fmla="*/ 42086 h 113050"/>
                                <a:gd name="connsiteX110" fmla="*/ 8353 w 12182"/>
                                <a:gd name="connsiteY110" fmla="*/ 41086 h 113050"/>
                                <a:gd name="connsiteX111" fmla="*/ 8394 w 12182"/>
                                <a:gd name="connsiteY111" fmla="*/ 37416 h 113050"/>
                                <a:gd name="connsiteX112" fmla="*/ 8482 w 12182"/>
                                <a:gd name="connsiteY112" fmla="*/ 38250 h 113050"/>
                                <a:gd name="connsiteX113" fmla="*/ 8568 w 12182"/>
                                <a:gd name="connsiteY113" fmla="*/ 37336 h 113050"/>
                                <a:gd name="connsiteX114" fmla="*/ 8610 w 12182"/>
                                <a:gd name="connsiteY114" fmla="*/ 37916 h 113050"/>
                                <a:gd name="connsiteX115" fmla="*/ 8651 w 12182"/>
                                <a:gd name="connsiteY115" fmla="*/ 37174 h 113050"/>
                                <a:gd name="connsiteX116" fmla="*/ 8693 w 12182"/>
                                <a:gd name="connsiteY116" fmla="*/ 38336 h 113050"/>
                                <a:gd name="connsiteX117" fmla="*/ 8778 w 12182"/>
                                <a:gd name="connsiteY117" fmla="*/ 35170 h 113050"/>
                                <a:gd name="connsiteX118" fmla="*/ 8876 w 12182"/>
                                <a:gd name="connsiteY118" fmla="*/ 39732 h 113050"/>
                                <a:gd name="connsiteX119" fmla="*/ 8908 w 12182"/>
                                <a:gd name="connsiteY119" fmla="*/ 35923 h 113050"/>
                                <a:gd name="connsiteX120" fmla="*/ 8992 w 12182"/>
                                <a:gd name="connsiteY120" fmla="*/ 38921 h 113050"/>
                                <a:gd name="connsiteX121" fmla="*/ 8992 w 12182"/>
                                <a:gd name="connsiteY121" fmla="*/ 41086 h 113050"/>
                                <a:gd name="connsiteX122" fmla="*/ 9036 w 12182"/>
                                <a:gd name="connsiteY122" fmla="*/ 37497 h 113050"/>
                                <a:gd name="connsiteX123" fmla="*/ 9204 w 12182"/>
                                <a:gd name="connsiteY123" fmla="*/ 35084 h 113050"/>
                                <a:gd name="connsiteX124" fmla="*/ 9247 w 12182"/>
                                <a:gd name="connsiteY124" fmla="*/ 41167 h 113050"/>
                                <a:gd name="connsiteX125" fmla="*/ 9333 w 12182"/>
                                <a:gd name="connsiteY125" fmla="*/ 35670 h 113050"/>
                                <a:gd name="connsiteX126" fmla="*/ 9458 w 12182"/>
                                <a:gd name="connsiteY126" fmla="*/ 38587 h 113050"/>
                                <a:gd name="connsiteX127" fmla="*/ 9503 w 12182"/>
                                <a:gd name="connsiteY127" fmla="*/ 36003 h 113050"/>
                                <a:gd name="connsiteX128" fmla="*/ 9503 w 12182"/>
                                <a:gd name="connsiteY128" fmla="*/ 41844 h 113050"/>
                                <a:gd name="connsiteX129" fmla="*/ 9631 w 12182"/>
                                <a:gd name="connsiteY129" fmla="*/ 37750 h 113050"/>
                                <a:gd name="connsiteX130" fmla="*/ 9673 w 12182"/>
                                <a:gd name="connsiteY130" fmla="*/ 38840 h 113050"/>
                                <a:gd name="connsiteX131" fmla="*/ 9715 w 12182"/>
                                <a:gd name="connsiteY131" fmla="*/ 41667 h 113050"/>
                                <a:gd name="connsiteX132" fmla="*/ 9800 w 12182"/>
                                <a:gd name="connsiteY132" fmla="*/ 36003 h 113050"/>
                                <a:gd name="connsiteX133" fmla="*/ 9885 w 12182"/>
                                <a:gd name="connsiteY133" fmla="*/ 37497 h 113050"/>
                                <a:gd name="connsiteX134" fmla="*/ 10099 w 12182"/>
                                <a:gd name="connsiteY134" fmla="*/ 41425 h 113050"/>
                                <a:gd name="connsiteX135" fmla="*/ 10183 w 12182"/>
                                <a:gd name="connsiteY135" fmla="*/ 39087 h 113050"/>
                                <a:gd name="connsiteX136" fmla="*/ 10312 w 12182"/>
                                <a:gd name="connsiteY136" fmla="*/ 36084 h 113050"/>
                                <a:gd name="connsiteX137" fmla="*/ 10354 w 12182"/>
                                <a:gd name="connsiteY137" fmla="*/ 39164 h 113050"/>
                                <a:gd name="connsiteX138" fmla="*/ 10396 w 12182"/>
                                <a:gd name="connsiteY138" fmla="*/ 40001 h 113050"/>
                                <a:gd name="connsiteX139" fmla="*/ 10396 w 12182"/>
                                <a:gd name="connsiteY139" fmla="*/ 40334 h 113050"/>
                                <a:gd name="connsiteX140" fmla="*/ 10524 w 12182"/>
                                <a:gd name="connsiteY140" fmla="*/ 38336 h 113050"/>
                                <a:gd name="connsiteX141" fmla="*/ 10609 w 12182"/>
                                <a:gd name="connsiteY141" fmla="*/ 40001 h 113050"/>
                                <a:gd name="connsiteX142" fmla="*/ 10650 w 12182"/>
                                <a:gd name="connsiteY142" fmla="*/ 39673 h 113050"/>
                                <a:gd name="connsiteX143" fmla="*/ 10650 w 12182"/>
                                <a:gd name="connsiteY143" fmla="*/ 37174 h 113050"/>
                                <a:gd name="connsiteX144" fmla="*/ 10778 w 12182"/>
                                <a:gd name="connsiteY144" fmla="*/ 41253 h 113050"/>
                                <a:gd name="connsiteX145" fmla="*/ 10778 w 12182"/>
                                <a:gd name="connsiteY145" fmla="*/ 39164 h 113050"/>
                                <a:gd name="connsiteX146" fmla="*/ 10864 w 12182"/>
                                <a:gd name="connsiteY146" fmla="*/ 39754 h 113050"/>
                                <a:gd name="connsiteX147" fmla="*/ 10948 w 12182"/>
                                <a:gd name="connsiteY147" fmla="*/ 40672 h 113050"/>
                                <a:gd name="connsiteX148" fmla="*/ 11078 w 12182"/>
                                <a:gd name="connsiteY148" fmla="*/ 37497 h 113050"/>
                                <a:gd name="connsiteX149" fmla="*/ 11078 w 12182"/>
                                <a:gd name="connsiteY149" fmla="*/ 39501 h 113050"/>
                                <a:gd name="connsiteX150" fmla="*/ 11247 w 12182"/>
                                <a:gd name="connsiteY150" fmla="*/ 38088 h 113050"/>
                                <a:gd name="connsiteX151" fmla="*/ 12182 w 12182"/>
                                <a:gd name="connsiteY151" fmla="*/ 112050 h 113050"/>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374 w 12182"/>
                                <a:gd name="connsiteY29" fmla="*/ 10192 h 83241"/>
                                <a:gd name="connsiteX30" fmla="*/ 3419 w 12182"/>
                                <a:gd name="connsiteY30" fmla="*/ 13110 h 83241"/>
                                <a:gd name="connsiteX31" fmla="*/ 3564 w 12182"/>
                                <a:gd name="connsiteY31" fmla="*/ 6873 h 83241"/>
                                <a:gd name="connsiteX32" fmla="*/ 3631 w 12182"/>
                                <a:gd name="connsiteY32" fmla="*/ 11858 h 83241"/>
                                <a:gd name="connsiteX33" fmla="*/ 3631 w 12182"/>
                                <a:gd name="connsiteY33" fmla="*/ 12449 h 83241"/>
                                <a:gd name="connsiteX34" fmla="*/ 3679 w 12182"/>
                                <a:gd name="connsiteY34" fmla="*/ 8553 h 83241"/>
                                <a:gd name="connsiteX35" fmla="*/ 3760 w 12182"/>
                                <a:gd name="connsiteY35" fmla="*/ 10692 h 83241"/>
                                <a:gd name="connsiteX36" fmla="*/ 3843 w 12182"/>
                                <a:gd name="connsiteY36" fmla="*/ 8279 h 83241"/>
                                <a:gd name="connsiteX37" fmla="*/ 3885 w 12182"/>
                                <a:gd name="connsiteY37" fmla="*/ 9864 h 83241"/>
                                <a:gd name="connsiteX38" fmla="*/ 3971 w 12182"/>
                                <a:gd name="connsiteY38" fmla="*/ 10863 h 83241"/>
                                <a:gd name="connsiteX39" fmla="*/ 4013 w 12182"/>
                                <a:gd name="connsiteY39" fmla="*/ 8586 h 83241"/>
                                <a:gd name="connsiteX40" fmla="*/ 4099 w 12182"/>
                                <a:gd name="connsiteY40" fmla="*/ 8527 h 83241"/>
                                <a:gd name="connsiteX41" fmla="*/ 4099 w 12182"/>
                                <a:gd name="connsiteY41" fmla="*/ 8279 h 83241"/>
                                <a:gd name="connsiteX42" fmla="*/ 4269 w 12182"/>
                                <a:gd name="connsiteY42" fmla="*/ 12696 h 83241"/>
                                <a:gd name="connsiteX43" fmla="*/ 4395 w 12182"/>
                                <a:gd name="connsiteY43" fmla="*/ 6194 h 83241"/>
                                <a:gd name="connsiteX44" fmla="*/ 4499 w 12182"/>
                                <a:gd name="connsiteY44" fmla="*/ 12410 h 83241"/>
                                <a:gd name="connsiteX45" fmla="*/ 4567 w 12182"/>
                                <a:gd name="connsiteY45" fmla="*/ 5861 h 83241"/>
                                <a:gd name="connsiteX46" fmla="*/ 4667 w 12182"/>
                                <a:gd name="connsiteY46" fmla="*/ 10958 h 83241"/>
                                <a:gd name="connsiteX47" fmla="*/ 4737 w 12182"/>
                                <a:gd name="connsiteY47" fmla="*/ 9445 h 83241"/>
                                <a:gd name="connsiteX48" fmla="*/ 4864 w 12182"/>
                                <a:gd name="connsiteY48" fmla="*/ 8107 h 83241"/>
                                <a:gd name="connsiteX49" fmla="*/ 4906 w 12182"/>
                                <a:gd name="connsiteY49" fmla="*/ 11277 h 83241"/>
                                <a:gd name="connsiteX50" fmla="*/ 4992 w 12182"/>
                                <a:gd name="connsiteY50" fmla="*/ 13690 h 83241"/>
                                <a:gd name="connsiteX51" fmla="*/ 5076 w 12182"/>
                                <a:gd name="connsiteY51" fmla="*/ 12449 h 83241"/>
                                <a:gd name="connsiteX52" fmla="*/ 5162 w 12182"/>
                                <a:gd name="connsiteY52" fmla="*/ 10273 h 83241"/>
                                <a:gd name="connsiteX53" fmla="*/ 5162 w 12182"/>
                                <a:gd name="connsiteY53" fmla="*/ 8441 h 83241"/>
                                <a:gd name="connsiteX54" fmla="*/ 5162 w 12182"/>
                                <a:gd name="connsiteY54" fmla="*/ 7365 h 83241"/>
                                <a:gd name="connsiteX55" fmla="*/ 5205 w 12182"/>
                                <a:gd name="connsiteY55" fmla="*/ 7941 h 83241"/>
                                <a:gd name="connsiteX56" fmla="*/ 5205 w 12182"/>
                                <a:gd name="connsiteY56" fmla="*/ 8778 h 83241"/>
                                <a:gd name="connsiteX57" fmla="*/ 5331 w 12182"/>
                                <a:gd name="connsiteY57" fmla="*/ 12449 h 83241"/>
                                <a:gd name="connsiteX58" fmla="*/ 5399 w 12182"/>
                                <a:gd name="connsiteY58" fmla="*/ 9053 h 83241"/>
                                <a:gd name="connsiteX59" fmla="*/ 5545 w 12182"/>
                                <a:gd name="connsiteY59" fmla="*/ 9945 h 83241"/>
                                <a:gd name="connsiteX60" fmla="*/ 5617 w 12182"/>
                                <a:gd name="connsiteY60" fmla="*/ 4 h 83241"/>
                                <a:gd name="connsiteX61" fmla="*/ 5709 w 12182"/>
                                <a:gd name="connsiteY61" fmla="*/ 8626 h 83241"/>
                                <a:gd name="connsiteX62" fmla="*/ 5812 w 12182"/>
                                <a:gd name="connsiteY62" fmla="*/ 15339 h 83241"/>
                                <a:gd name="connsiteX63" fmla="*/ 5868 w 12182"/>
                                <a:gd name="connsiteY63" fmla="*/ 5457 h 83241"/>
                                <a:gd name="connsiteX64" fmla="*/ 5971 w 12182"/>
                                <a:gd name="connsiteY64" fmla="*/ 10192 h 83241"/>
                                <a:gd name="connsiteX65" fmla="*/ 6013 w 12182"/>
                                <a:gd name="connsiteY65" fmla="*/ 2280 h 83241"/>
                                <a:gd name="connsiteX66" fmla="*/ 6075 w 12182"/>
                                <a:gd name="connsiteY66" fmla="*/ 9285 h 83241"/>
                                <a:gd name="connsiteX67" fmla="*/ 6155 w 12182"/>
                                <a:gd name="connsiteY67" fmla="*/ 11055 h 83241"/>
                                <a:gd name="connsiteX68" fmla="*/ 6268 w 12182"/>
                                <a:gd name="connsiteY68" fmla="*/ 5183 h 83241"/>
                                <a:gd name="connsiteX69" fmla="*/ 6383 w 12182"/>
                                <a:gd name="connsiteY69" fmla="*/ 14136 h 83241"/>
                                <a:gd name="connsiteX70" fmla="*/ 6438 w 12182"/>
                                <a:gd name="connsiteY70" fmla="*/ 6865 h 83241"/>
                                <a:gd name="connsiteX71" fmla="*/ 6481 w 12182"/>
                                <a:gd name="connsiteY71" fmla="*/ 10273 h 83241"/>
                                <a:gd name="connsiteX72" fmla="*/ 6524 w 12182"/>
                                <a:gd name="connsiteY72" fmla="*/ 9031 h 83241"/>
                                <a:gd name="connsiteX73" fmla="*/ 6610 w 12182"/>
                                <a:gd name="connsiteY73" fmla="*/ 7279 h 83241"/>
                                <a:gd name="connsiteX74" fmla="*/ 6651 w 12182"/>
                                <a:gd name="connsiteY74" fmla="*/ 8778 h 83241"/>
                                <a:gd name="connsiteX75" fmla="*/ 6838 w 12182"/>
                                <a:gd name="connsiteY75" fmla="*/ 12224 h 83241"/>
                                <a:gd name="connsiteX76" fmla="*/ 6821 w 12182"/>
                                <a:gd name="connsiteY76" fmla="*/ 9031 h 83241"/>
                                <a:gd name="connsiteX77" fmla="*/ 6864 w 12182"/>
                                <a:gd name="connsiteY77" fmla="*/ 7607 h 83241"/>
                                <a:gd name="connsiteX78" fmla="*/ 6864 w 12182"/>
                                <a:gd name="connsiteY78" fmla="*/ 8198 h 83241"/>
                                <a:gd name="connsiteX79" fmla="*/ 6864 w 12182"/>
                                <a:gd name="connsiteY79" fmla="*/ 9031 h 83241"/>
                                <a:gd name="connsiteX80" fmla="*/ 6907 w 12182"/>
                                <a:gd name="connsiteY80" fmla="*/ 8698 h 83241"/>
                                <a:gd name="connsiteX81" fmla="*/ 6951 w 12182"/>
                                <a:gd name="connsiteY81" fmla="*/ 7527 h 83241"/>
                                <a:gd name="connsiteX82" fmla="*/ 7077 w 12182"/>
                                <a:gd name="connsiteY82" fmla="*/ 9612 h 83241"/>
                                <a:gd name="connsiteX83" fmla="*/ 7077 w 12182"/>
                                <a:gd name="connsiteY83" fmla="*/ 10112 h 83241"/>
                                <a:gd name="connsiteX84" fmla="*/ 7077 w 12182"/>
                                <a:gd name="connsiteY84" fmla="*/ 9692 h 83241"/>
                                <a:gd name="connsiteX85" fmla="*/ 7119 w 12182"/>
                                <a:gd name="connsiteY85" fmla="*/ 8441 h 83241"/>
                                <a:gd name="connsiteX86" fmla="*/ 7163 w 12182"/>
                                <a:gd name="connsiteY86" fmla="*/ 7107 h 83241"/>
                                <a:gd name="connsiteX87" fmla="*/ 7247 w 12182"/>
                                <a:gd name="connsiteY87" fmla="*/ 10445 h 83241"/>
                                <a:gd name="connsiteX88" fmla="*/ 7290 w 12182"/>
                                <a:gd name="connsiteY88" fmla="*/ 9112 h 83241"/>
                                <a:gd name="connsiteX89" fmla="*/ 7290 w 12182"/>
                                <a:gd name="connsiteY89" fmla="*/ 6446 h 83241"/>
                                <a:gd name="connsiteX90" fmla="*/ 7332 w 12182"/>
                                <a:gd name="connsiteY90" fmla="*/ 8698 h 83241"/>
                                <a:gd name="connsiteX91" fmla="*/ 7374 w 12182"/>
                                <a:gd name="connsiteY91" fmla="*/ 6865 h 83241"/>
                                <a:gd name="connsiteX92" fmla="*/ 7374 w 12182"/>
                                <a:gd name="connsiteY92" fmla="*/ 11096 h 83241"/>
                                <a:gd name="connsiteX93" fmla="*/ 7502 w 12182"/>
                                <a:gd name="connsiteY93" fmla="*/ 4280 h 83241"/>
                                <a:gd name="connsiteX94" fmla="*/ 7546 w 12182"/>
                                <a:gd name="connsiteY94" fmla="*/ 12449 h 83241"/>
                                <a:gd name="connsiteX95" fmla="*/ 7588 w 12182"/>
                                <a:gd name="connsiteY95" fmla="*/ 8860 h 83241"/>
                                <a:gd name="connsiteX96" fmla="*/ 7674 w 12182"/>
                                <a:gd name="connsiteY96" fmla="*/ 11944 h 83241"/>
                                <a:gd name="connsiteX97" fmla="*/ 7717 w 12182"/>
                                <a:gd name="connsiteY97" fmla="*/ 7607 h 83241"/>
                                <a:gd name="connsiteX98" fmla="*/ 7757 w 12182"/>
                                <a:gd name="connsiteY98" fmla="*/ 10445 h 83241"/>
                                <a:gd name="connsiteX99" fmla="*/ 7800 w 12182"/>
                                <a:gd name="connsiteY99" fmla="*/ 6446 h 83241"/>
                                <a:gd name="connsiteX100" fmla="*/ 7886 w 12182"/>
                                <a:gd name="connsiteY100" fmla="*/ 9864 h 83241"/>
                                <a:gd name="connsiteX101" fmla="*/ 7886 w 12182"/>
                                <a:gd name="connsiteY101" fmla="*/ 11358 h 83241"/>
                                <a:gd name="connsiteX102" fmla="*/ 7928 w 12182"/>
                                <a:gd name="connsiteY102" fmla="*/ 11696 h 83241"/>
                                <a:gd name="connsiteX103" fmla="*/ 7928 w 12182"/>
                                <a:gd name="connsiteY103" fmla="*/ 10525 h 83241"/>
                                <a:gd name="connsiteX104" fmla="*/ 8013 w 12182"/>
                                <a:gd name="connsiteY104" fmla="*/ 7941 h 83241"/>
                                <a:gd name="connsiteX105" fmla="*/ 8140 w 12182"/>
                                <a:gd name="connsiteY105" fmla="*/ 10863 h 83241"/>
                                <a:gd name="connsiteX106" fmla="*/ 8226 w 12182"/>
                                <a:gd name="connsiteY106" fmla="*/ 7607 h 83241"/>
                                <a:gd name="connsiteX107" fmla="*/ 8226 w 12182"/>
                                <a:gd name="connsiteY107" fmla="*/ 8860 h 83241"/>
                                <a:gd name="connsiteX108" fmla="*/ 8268 w 12182"/>
                                <a:gd name="connsiteY108" fmla="*/ 9278 h 83241"/>
                                <a:gd name="connsiteX109" fmla="*/ 8268 w 12182"/>
                                <a:gd name="connsiteY109" fmla="*/ 12277 h 83241"/>
                                <a:gd name="connsiteX110" fmla="*/ 8353 w 12182"/>
                                <a:gd name="connsiteY110" fmla="*/ 11277 h 83241"/>
                                <a:gd name="connsiteX111" fmla="*/ 8394 w 12182"/>
                                <a:gd name="connsiteY111" fmla="*/ 7607 h 83241"/>
                                <a:gd name="connsiteX112" fmla="*/ 8482 w 12182"/>
                                <a:gd name="connsiteY112" fmla="*/ 8441 h 83241"/>
                                <a:gd name="connsiteX113" fmla="*/ 8568 w 12182"/>
                                <a:gd name="connsiteY113" fmla="*/ 7527 h 83241"/>
                                <a:gd name="connsiteX114" fmla="*/ 8610 w 12182"/>
                                <a:gd name="connsiteY114" fmla="*/ 8107 h 83241"/>
                                <a:gd name="connsiteX115" fmla="*/ 8651 w 12182"/>
                                <a:gd name="connsiteY115" fmla="*/ 7365 h 83241"/>
                                <a:gd name="connsiteX116" fmla="*/ 8693 w 12182"/>
                                <a:gd name="connsiteY116" fmla="*/ 8527 h 83241"/>
                                <a:gd name="connsiteX117" fmla="*/ 8778 w 12182"/>
                                <a:gd name="connsiteY117" fmla="*/ 5361 h 83241"/>
                                <a:gd name="connsiteX118" fmla="*/ 8876 w 12182"/>
                                <a:gd name="connsiteY118" fmla="*/ 9923 h 83241"/>
                                <a:gd name="connsiteX119" fmla="*/ 8908 w 12182"/>
                                <a:gd name="connsiteY119" fmla="*/ 6114 h 83241"/>
                                <a:gd name="connsiteX120" fmla="*/ 8992 w 12182"/>
                                <a:gd name="connsiteY120" fmla="*/ 9112 h 83241"/>
                                <a:gd name="connsiteX121" fmla="*/ 8992 w 12182"/>
                                <a:gd name="connsiteY121" fmla="*/ 11277 h 83241"/>
                                <a:gd name="connsiteX122" fmla="*/ 9036 w 12182"/>
                                <a:gd name="connsiteY122" fmla="*/ 7688 h 83241"/>
                                <a:gd name="connsiteX123" fmla="*/ 9204 w 12182"/>
                                <a:gd name="connsiteY123" fmla="*/ 5275 h 83241"/>
                                <a:gd name="connsiteX124" fmla="*/ 9247 w 12182"/>
                                <a:gd name="connsiteY124" fmla="*/ 11358 h 83241"/>
                                <a:gd name="connsiteX125" fmla="*/ 9333 w 12182"/>
                                <a:gd name="connsiteY125" fmla="*/ 5861 h 83241"/>
                                <a:gd name="connsiteX126" fmla="*/ 9458 w 12182"/>
                                <a:gd name="connsiteY126" fmla="*/ 8778 h 83241"/>
                                <a:gd name="connsiteX127" fmla="*/ 9503 w 12182"/>
                                <a:gd name="connsiteY127" fmla="*/ 6194 h 83241"/>
                                <a:gd name="connsiteX128" fmla="*/ 9503 w 12182"/>
                                <a:gd name="connsiteY128" fmla="*/ 12035 h 83241"/>
                                <a:gd name="connsiteX129" fmla="*/ 9631 w 12182"/>
                                <a:gd name="connsiteY129" fmla="*/ 7941 h 83241"/>
                                <a:gd name="connsiteX130" fmla="*/ 9673 w 12182"/>
                                <a:gd name="connsiteY130" fmla="*/ 9031 h 83241"/>
                                <a:gd name="connsiteX131" fmla="*/ 9715 w 12182"/>
                                <a:gd name="connsiteY131" fmla="*/ 11858 h 83241"/>
                                <a:gd name="connsiteX132" fmla="*/ 9800 w 12182"/>
                                <a:gd name="connsiteY132" fmla="*/ 6194 h 83241"/>
                                <a:gd name="connsiteX133" fmla="*/ 9885 w 12182"/>
                                <a:gd name="connsiteY133" fmla="*/ 7688 h 83241"/>
                                <a:gd name="connsiteX134" fmla="*/ 10099 w 12182"/>
                                <a:gd name="connsiteY134" fmla="*/ 11616 h 83241"/>
                                <a:gd name="connsiteX135" fmla="*/ 10183 w 12182"/>
                                <a:gd name="connsiteY135" fmla="*/ 9278 h 83241"/>
                                <a:gd name="connsiteX136" fmla="*/ 10312 w 12182"/>
                                <a:gd name="connsiteY136" fmla="*/ 6275 h 83241"/>
                                <a:gd name="connsiteX137" fmla="*/ 10354 w 12182"/>
                                <a:gd name="connsiteY137" fmla="*/ 9355 h 83241"/>
                                <a:gd name="connsiteX138" fmla="*/ 10396 w 12182"/>
                                <a:gd name="connsiteY138" fmla="*/ 10192 h 83241"/>
                                <a:gd name="connsiteX139" fmla="*/ 10396 w 12182"/>
                                <a:gd name="connsiteY139" fmla="*/ 10525 h 83241"/>
                                <a:gd name="connsiteX140" fmla="*/ 10524 w 12182"/>
                                <a:gd name="connsiteY140" fmla="*/ 8527 h 83241"/>
                                <a:gd name="connsiteX141" fmla="*/ 10609 w 12182"/>
                                <a:gd name="connsiteY141" fmla="*/ 10192 h 83241"/>
                                <a:gd name="connsiteX142" fmla="*/ 10650 w 12182"/>
                                <a:gd name="connsiteY142" fmla="*/ 9864 h 83241"/>
                                <a:gd name="connsiteX143" fmla="*/ 10650 w 12182"/>
                                <a:gd name="connsiteY143" fmla="*/ 7365 h 83241"/>
                                <a:gd name="connsiteX144" fmla="*/ 10778 w 12182"/>
                                <a:gd name="connsiteY144" fmla="*/ 11444 h 83241"/>
                                <a:gd name="connsiteX145" fmla="*/ 10778 w 12182"/>
                                <a:gd name="connsiteY145" fmla="*/ 9355 h 83241"/>
                                <a:gd name="connsiteX146" fmla="*/ 10864 w 12182"/>
                                <a:gd name="connsiteY146" fmla="*/ 9945 h 83241"/>
                                <a:gd name="connsiteX147" fmla="*/ 10948 w 12182"/>
                                <a:gd name="connsiteY147" fmla="*/ 10863 h 83241"/>
                                <a:gd name="connsiteX148" fmla="*/ 11078 w 12182"/>
                                <a:gd name="connsiteY148" fmla="*/ 7688 h 83241"/>
                                <a:gd name="connsiteX149" fmla="*/ 11078 w 12182"/>
                                <a:gd name="connsiteY149" fmla="*/ 9692 h 83241"/>
                                <a:gd name="connsiteX150" fmla="*/ 11247 w 12182"/>
                                <a:gd name="connsiteY150" fmla="*/ 8279 h 83241"/>
                                <a:gd name="connsiteX151" fmla="*/ 12182 w 12182"/>
                                <a:gd name="connsiteY151"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886 w 12182"/>
                                <a:gd name="connsiteY99" fmla="*/ 9864 h 83241"/>
                                <a:gd name="connsiteX100" fmla="*/ 7886 w 12182"/>
                                <a:gd name="connsiteY100" fmla="*/ 11358 h 83241"/>
                                <a:gd name="connsiteX101" fmla="*/ 7928 w 12182"/>
                                <a:gd name="connsiteY101" fmla="*/ 11696 h 83241"/>
                                <a:gd name="connsiteX102" fmla="*/ 7928 w 12182"/>
                                <a:gd name="connsiteY102" fmla="*/ 10525 h 83241"/>
                                <a:gd name="connsiteX103" fmla="*/ 8013 w 12182"/>
                                <a:gd name="connsiteY103" fmla="*/ 7941 h 83241"/>
                                <a:gd name="connsiteX104" fmla="*/ 8140 w 12182"/>
                                <a:gd name="connsiteY104" fmla="*/ 10863 h 83241"/>
                                <a:gd name="connsiteX105" fmla="*/ 8226 w 12182"/>
                                <a:gd name="connsiteY105" fmla="*/ 7607 h 83241"/>
                                <a:gd name="connsiteX106" fmla="*/ 8226 w 12182"/>
                                <a:gd name="connsiteY106" fmla="*/ 8860 h 83241"/>
                                <a:gd name="connsiteX107" fmla="*/ 8268 w 12182"/>
                                <a:gd name="connsiteY107" fmla="*/ 9278 h 83241"/>
                                <a:gd name="connsiteX108" fmla="*/ 8268 w 12182"/>
                                <a:gd name="connsiteY108" fmla="*/ 12277 h 83241"/>
                                <a:gd name="connsiteX109" fmla="*/ 8353 w 12182"/>
                                <a:gd name="connsiteY109" fmla="*/ 11277 h 83241"/>
                                <a:gd name="connsiteX110" fmla="*/ 8394 w 12182"/>
                                <a:gd name="connsiteY110" fmla="*/ 7607 h 83241"/>
                                <a:gd name="connsiteX111" fmla="*/ 8482 w 12182"/>
                                <a:gd name="connsiteY111" fmla="*/ 8441 h 83241"/>
                                <a:gd name="connsiteX112" fmla="*/ 8568 w 12182"/>
                                <a:gd name="connsiteY112" fmla="*/ 7527 h 83241"/>
                                <a:gd name="connsiteX113" fmla="*/ 8610 w 12182"/>
                                <a:gd name="connsiteY113" fmla="*/ 8107 h 83241"/>
                                <a:gd name="connsiteX114" fmla="*/ 8651 w 12182"/>
                                <a:gd name="connsiteY114" fmla="*/ 7365 h 83241"/>
                                <a:gd name="connsiteX115" fmla="*/ 8693 w 12182"/>
                                <a:gd name="connsiteY115" fmla="*/ 8527 h 83241"/>
                                <a:gd name="connsiteX116" fmla="*/ 8778 w 12182"/>
                                <a:gd name="connsiteY116" fmla="*/ 5361 h 83241"/>
                                <a:gd name="connsiteX117" fmla="*/ 8876 w 12182"/>
                                <a:gd name="connsiteY117" fmla="*/ 9923 h 83241"/>
                                <a:gd name="connsiteX118" fmla="*/ 8908 w 12182"/>
                                <a:gd name="connsiteY118" fmla="*/ 6114 h 83241"/>
                                <a:gd name="connsiteX119" fmla="*/ 8992 w 12182"/>
                                <a:gd name="connsiteY119" fmla="*/ 9112 h 83241"/>
                                <a:gd name="connsiteX120" fmla="*/ 8992 w 12182"/>
                                <a:gd name="connsiteY120" fmla="*/ 11277 h 83241"/>
                                <a:gd name="connsiteX121" fmla="*/ 9036 w 12182"/>
                                <a:gd name="connsiteY121" fmla="*/ 7688 h 83241"/>
                                <a:gd name="connsiteX122" fmla="*/ 9204 w 12182"/>
                                <a:gd name="connsiteY122" fmla="*/ 5275 h 83241"/>
                                <a:gd name="connsiteX123" fmla="*/ 9247 w 12182"/>
                                <a:gd name="connsiteY123" fmla="*/ 11358 h 83241"/>
                                <a:gd name="connsiteX124" fmla="*/ 9333 w 12182"/>
                                <a:gd name="connsiteY124" fmla="*/ 5861 h 83241"/>
                                <a:gd name="connsiteX125" fmla="*/ 9458 w 12182"/>
                                <a:gd name="connsiteY125" fmla="*/ 8778 h 83241"/>
                                <a:gd name="connsiteX126" fmla="*/ 9503 w 12182"/>
                                <a:gd name="connsiteY126" fmla="*/ 6194 h 83241"/>
                                <a:gd name="connsiteX127" fmla="*/ 9503 w 12182"/>
                                <a:gd name="connsiteY127" fmla="*/ 12035 h 83241"/>
                                <a:gd name="connsiteX128" fmla="*/ 9631 w 12182"/>
                                <a:gd name="connsiteY128" fmla="*/ 7941 h 83241"/>
                                <a:gd name="connsiteX129" fmla="*/ 9673 w 12182"/>
                                <a:gd name="connsiteY129" fmla="*/ 9031 h 83241"/>
                                <a:gd name="connsiteX130" fmla="*/ 9715 w 12182"/>
                                <a:gd name="connsiteY130" fmla="*/ 11858 h 83241"/>
                                <a:gd name="connsiteX131" fmla="*/ 9800 w 12182"/>
                                <a:gd name="connsiteY131" fmla="*/ 6194 h 83241"/>
                                <a:gd name="connsiteX132" fmla="*/ 9885 w 12182"/>
                                <a:gd name="connsiteY132" fmla="*/ 7688 h 83241"/>
                                <a:gd name="connsiteX133" fmla="*/ 10099 w 12182"/>
                                <a:gd name="connsiteY133" fmla="*/ 11616 h 83241"/>
                                <a:gd name="connsiteX134" fmla="*/ 10183 w 12182"/>
                                <a:gd name="connsiteY134" fmla="*/ 9278 h 83241"/>
                                <a:gd name="connsiteX135" fmla="*/ 10312 w 12182"/>
                                <a:gd name="connsiteY135" fmla="*/ 6275 h 83241"/>
                                <a:gd name="connsiteX136" fmla="*/ 10354 w 12182"/>
                                <a:gd name="connsiteY136" fmla="*/ 9355 h 83241"/>
                                <a:gd name="connsiteX137" fmla="*/ 10396 w 12182"/>
                                <a:gd name="connsiteY137" fmla="*/ 10192 h 83241"/>
                                <a:gd name="connsiteX138" fmla="*/ 10396 w 12182"/>
                                <a:gd name="connsiteY138" fmla="*/ 10525 h 83241"/>
                                <a:gd name="connsiteX139" fmla="*/ 10524 w 12182"/>
                                <a:gd name="connsiteY139" fmla="*/ 8527 h 83241"/>
                                <a:gd name="connsiteX140" fmla="*/ 10609 w 12182"/>
                                <a:gd name="connsiteY140" fmla="*/ 10192 h 83241"/>
                                <a:gd name="connsiteX141" fmla="*/ 10650 w 12182"/>
                                <a:gd name="connsiteY141" fmla="*/ 9864 h 83241"/>
                                <a:gd name="connsiteX142" fmla="*/ 10650 w 12182"/>
                                <a:gd name="connsiteY142" fmla="*/ 7365 h 83241"/>
                                <a:gd name="connsiteX143" fmla="*/ 10778 w 12182"/>
                                <a:gd name="connsiteY143" fmla="*/ 11444 h 83241"/>
                                <a:gd name="connsiteX144" fmla="*/ 10778 w 12182"/>
                                <a:gd name="connsiteY144" fmla="*/ 9355 h 83241"/>
                                <a:gd name="connsiteX145" fmla="*/ 10864 w 12182"/>
                                <a:gd name="connsiteY145" fmla="*/ 9945 h 83241"/>
                                <a:gd name="connsiteX146" fmla="*/ 10948 w 12182"/>
                                <a:gd name="connsiteY146" fmla="*/ 10863 h 83241"/>
                                <a:gd name="connsiteX147" fmla="*/ 11078 w 12182"/>
                                <a:gd name="connsiteY147" fmla="*/ 7688 h 83241"/>
                                <a:gd name="connsiteX148" fmla="*/ 11078 w 12182"/>
                                <a:gd name="connsiteY148" fmla="*/ 9692 h 83241"/>
                                <a:gd name="connsiteX149" fmla="*/ 11247 w 12182"/>
                                <a:gd name="connsiteY149" fmla="*/ 8279 h 83241"/>
                                <a:gd name="connsiteX150" fmla="*/ 12182 w 12182"/>
                                <a:gd name="connsiteY150"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886 w 12182"/>
                                <a:gd name="connsiteY99" fmla="*/ 9864 h 83241"/>
                                <a:gd name="connsiteX100" fmla="*/ 7886 w 12182"/>
                                <a:gd name="connsiteY100" fmla="*/ 11358 h 83241"/>
                                <a:gd name="connsiteX101" fmla="*/ 7928 w 12182"/>
                                <a:gd name="connsiteY101" fmla="*/ 11696 h 83241"/>
                                <a:gd name="connsiteX102" fmla="*/ 8013 w 12182"/>
                                <a:gd name="connsiteY102" fmla="*/ 7941 h 83241"/>
                                <a:gd name="connsiteX103" fmla="*/ 8140 w 12182"/>
                                <a:gd name="connsiteY103" fmla="*/ 10863 h 83241"/>
                                <a:gd name="connsiteX104" fmla="*/ 8226 w 12182"/>
                                <a:gd name="connsiteY104" fmla="*/ 7607 h 83241"/>
                                <a:gd name="connsiteX105" fmla="*/ 8226 w 12182"/>
                                <a:gd name="connsiteY105" fmla="*/ 8860 h 83241"/>
                                <a:gd name="connsiteX106" fmla="*/ 8268 w 12182"/>
                                <a:gd name="connsiteY106" fmla="*/ 9278 h 83241"/>
                                <a:gd name="connsiteX107" fmla="*/ 8268 w 12182"/>
                                <a:gd name="connsiteY107" fmla="*/ 12277 h 83241"/>
                                <a:gd name="connsiteX108" fmla="*/ 8353 w 12182"/>
                                <a:gd name="connsiteY108" fmla="*/ 11277 h 83241"/>
                                <a:gd name="connsiteX109" fmla="*/ 8394 w 12182"/>
                                <a:gd name="connsiteY109" fmla="*/ 7607 h 83241"/>
                                <a:gd name="connsiteX110" fmla="*/ 8482 w 12182"/>
                                <a:gd name="connsiteY110" fmla="*/ 8441 h 83241"/>
                                <a:gd name="connsiteX111" fmla="*/ 8568 w 12182"/>
                                <a:gd name="connsiteY111" fmla="*/ 7527 h 83241"/>
                                <a:gd name="connsiteX112" fmla="*/ 8610 w 12182"/>
                                <a:gd name="connsiteY112" fmla="*/ 8107 h 83241"/>
                                <a:gd name="connsiteX113" fmla="*/ 8651 w 12182"/>
                                <a:gd name="connsiteY113" fmla="*/ 7365 h 83241"/>
                                <a:gd name="connsiteX114" fmla="*/ 8693 w 12182"/>
                                <a:gd name="connsiteY114" fmla="*/ 8527 h 83241"/>
                                <a:gd name="connsiteX115" fmla="*/ 8778 w 12182"/>
                                <a:gd name="connsiteY115" fmla="*/ 5361 h 83241"/>
                                <a:gd name="connsiteX116" fmla="*/ 8876 w 12182"/>
                                <a:gd name="connsiteY116" fmla="*/ 9923 h 83241"/>
                                <a:gd name="connsiteX117" fmla="*/ 8908 w 12182"/>
                                <a:gd name="connsiteY117" fmla="*/ 6114 h 83241"/>
                                <a:gd name="connsiteX118" fmla="*/ 8992 w 12182"/>
                                <a:gd name="connsiteY118" fmla="*/ 9112 h 83241"/>
                                <a:gd name="connsiteX119" fmla="*/ 8992 w 12182"/>
                                <a:gd name="connsiteY119" fmla="*/ 11277 h 83241"/>
                                <a:gd name="connsiteX120" fmla="*/ 9036 w 12182"/>
                                <a:gd name="connsiteY120" fmla="*/ 7688 h 83241"/>
                                <a:gd name="connsiteX121" fmla="*/ 9204 w 12182"/>
                                <a:gd name="connsiteY121" fmla="*/ 5275 h 83241"/>
                                <a:gd name="connsiteX122" fmla="*/ 9247 w 12182"/>
                                <a:gd name="connsiteY122" fmla="*/ 11358 h 83241"/>
                                <a:gd name="connsiteX123" fmla="*/ 9333 w 12182"/>
                                <a:gd name="connsiteY123" fmla="*/ 5861 h 83241"/>
                                <a:gd name="connsiteX124" fmla="*/ 9458 w 12182"/>
                                <a:gd name="connsiteY124" fmla="*/ 8778 h 83241"/>
                                <a:gd name="connsiteX125" fmla="*/ 9503 w 12182"/>
                                <a:gd name="connsiteY125" fmla="*/ 6194 h 83241"/>
                                <a:gd name="connsiteX126" fmla="*/ 9503 w 12182"/>
                                <a:gd name="connsiteY126" fmla="*/ 12035 h 83241"/>
                                <a:gd name="connsiteX127" fmla="*/ 9631 w 12182"/>
                                <a:gd name="connsiteY127" fmla="*/ 7941 h 83241"/>
                                <a:gd name="connsiteX128" fmla="*/ 9673 w 12182"/>
                                <a:gd name="connsiteY128" fmla="*/ 9031 h 83241"/>
                                <a:gd name="connsiteX129" fmla="*/ 9715 w 12182"/>
                                <a:gd name="connsiteY129" fmla="*/ 11858 h 83241"/>
                                <a:gd name="connsiteX130" fmla="*/ 9800 w 12182"/>
                                <a:gd name="connsiteY130" fmla="*/ 6194 h 83241"/>
                                <a:gd name="connsiteX131" fmla="*/ 9885 w 12182"/>
                                <a:gd name="connsiteY131" fmla="*/ 7688 h 83241"/>
                                <a:gd name="connsiteX132" fmla="*/ 10099 w 12182"/>
                                <a:gd name="connsiteY132" fmla="*/ 11616 h 83241"/>
                                <a:gd name="connsiteX133" fmla="*/ 10183 w 12182"/>
                                <a:gd name="connsiteY133" fmla="*/ 9278 h 83241"/>
                                <a:gd name="connsiteX134" fmla="*/ 10312 w 12182"/>
                                <a:gd name="connsiteY134" fmla="*/ 6275 h 83241"/>
                                <a:gd name="connsiteX135" fmla="*/ 10354 w 12182"/>
                                <a:gd name="connsiteY135" fmla="*/ 9355 h 83241"/>
                                <a:gd name="connsiteX136" fmla="*/ 10396 w 12182"/>
                                <a:gd name="connsiteY136" fmla="*/ 10192 h 83241"/>
                                <a:gd name="connsiteX137" fmla="*/ 10396 w 12182"/>
                                <a:gd name="connsiteY137" fmla="*/ 10525 h 83241"/>
                                <a:gd name="connsiteX138" fmla="*/ 10524 w 12182"/>
                                <a:gd name="connsiteY138" fmla="*/ 8527 h 83241"/>
                                <a:gd name="connsiteX139" fmla="*/ 10609 w 12182"/>
                                <a:gd name="connsiteY139" fmla="*/ 10192 h 83241"/>
                                <a:gd name="connsiteX140" fmla="*/ 10650 w 12182"/>
                                <a:gd name="connsiteY140" fmla="*/ 9864 h 83241"/>
                                <a:gd name="connsiteX141" fmla="*/ 10650 w 12182"/>
                                <a:gd name="connsiteY141" fmla="*/ 7365 h 83241"/>
                                <a:gd name="connsiteX142" fmla="*/ 10778 w 12182"/>
                                <a:gd name="connsiteY142" fmla="*/ 11444 h 83241"/>
                                <a:gd name="connsiteX143" fmla="*/ 10778 w 12182"/>
                                <a:gd name="connsiteY143" fmla="*/ 9355 h 83241"/>
                                <a:gd name="connsiteX144" fmla="*/ 10864 w 12182"/>
                                <a:gd name="connsiteY144" fmla="*/ 9945 h 83241"/>
                                <a:gd name="connsiteX145" fmla="*/ 10948 w 12182"/>
                                <a:gd name="connsiteY145" fmla="*/ 10863 h 83241"/>
                                <a:gd name="connsiteX146" fmla="*/ 11078 w 12182"/>
                                <a:gd name="connsiteY146" fmla="*/ 7688 h 83241"/>
                                <a:gd name="connsiteX147" fmla="*/ 11078 w 12182"/>
                                <a:gd name="connsiteY147" fmla="*/ 9692 h 83241"/>
                                <a:gd name="connsiteX148" fmla="*/ 11247 w 12182"/>
                                <a:gd name="connsiteY148" fmla="*/ 8279 h 83241"/>
                                <a:gd name="connsiteX149" fmla="*/ 12182 w 12182"/>
                                <a:gd name="connsiteY149"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886 w 12182"/>
                                <a:gd name="connsiteY99" fmla="*/ 9864 h 83241"/>
                                <a:gd name="connsiteX100" fmla="*/ 7928 w 12182"/>
                                <a:gd name="connsiteY100" fmla="*/ 11696 h 83241"/>
                                <a:gd name="connsiteX101" fmla="*/ 8013 w 12182"/>
                                <a:gd name="connsiteY101" fmla="*/ 7941 h 83241"/>
                                <a:gd name="connsiteX102" fmla="*/ 8140 w 12182"/>
                                <a:gd name="connsiteY102" fmla="*/ 10863 h 83241"/>
                                <a:gd name="connsiteX103" fmla="*/ 8226 w 12182"/>
                                <a:gd name="connsiteY103" fmla="*/ 7607 h 83241"/>
                                <a:gd name="connsiteX104" fmla="*/ 8226 w 12182"/>
                                <a:gd name="connsiteY104" fmla="*/ 8860 h 83241"/>
                                <a:gd name="connsiteX105" fmla="*/ 8268 w 12182"/>
                                <a:gd name="connsiteY105" fmla="*/ 9278 h 83241"/>
                                <a:gd name="connsiteX106" fmla="*/ 8268 w 12182"/>
                                <a:gd name="connsiteY106" fmla="*/ 12277 h 83241"/>
                                <a:gd name="connsiteX107" fmla="*/ 8353 w 12182"/>
                                <a:gd name="connsiteY107" fmla="*/ 11277 h 83241"/>
                                <a:gd name="connsiteX108" fmla="*/ 8394 w 12182"/>
                                <a:gd name="connsiteY108" fmla="*/ 7607 h 83241"/>
                                <a:gd name="connsiteX109" fmla="*/ 8482 w 12182"/>
                                <a:gd name="connsiteY109" fmla="*/ 8441 h 83241"/>
                                <a:gd name="connsiteX110" fmla="*/ 8568 w 12182"/>
                                <a:gd name="connsiteY110" fmla="*/ 7527 h 83241"/>
                                <a:gd name="connsiteX111" fmla="*/ 8610 w 12182"/>
                                <a:gd name="connsiteY111" fmla="*/ 8107 h 83241"/>
                                <a:gd name="connsiteX112" fmla="*/ 8651 w 12182"/>
                                <a:gd name="connsiteY112" fmla="*/ 7365 h 83241"/>
                                <a:gd name="connsiteX113" fmla="*/ 8693 w 12182"/>
                                <a:gd name="connsiteY113" fmla="*/ 8527 h 83241"/>
                                <a:gd name="connsiteX114" fmla="*/ 8778 w 12182"/>
                                <a:gd name="connsiteY114" fmla="*/ 5361 h 83241"/>
                                <a:gd name="connsiteX115" fmla="*/ 8876 w 12182"/>
                                <a:gd name="connsiteY115" fmla="*/ 9923 h 83241"/>
                                <a:gd name="connsiteX116" fmla="*/ 8908 w 12182"/>
                                <a:gd name="connsiteY116" fmla="*/ 6114 h 83241"/>
                                <a:gd name="connsiteX117" fmla="*/ 8992 w 12182"/>
                                <a:gd name="connsiteY117" fmla="*/ 9112 h 83241"/>
                                <a:gd name="connsiteX118" fmla="*/ 8992 w 12182"/>
                                <a:gd name="connsiteY118" fmla="*/ 11277 h 83241"/>
                                <a:gd name="connsiteX119" fmla="*/ 9036 w 12182"/>
                                <a:gd name="connsiteY119" fmla="*/ 7688 h 83241"/>
                                <a:gd name="connsiteX120" fmla="*/ 9204 w 12182"/>
                                <a:gd name="connsiteY120" fmla="*/ 5275 h 83241"/>
                                <a:gd name="connsiteX121" fmla="*/ 9247 w 12182"/>
                                <a:gd name="connsiteY121" fmla="*/ 11358 h 83241"/>
                                <a:gd name="connsiteX122" fmla="*/ 9333 w 12182"/>
                                <a:gd name="connsiteY122" fmla="*/ 5861 h 83241"/>
                                <a:gd name="connsiteX123" fmla="*/ 9458 w 12182"/>
                                <a:gd name="connsiteY123" fmla="*/ 8778 h 83241"/>
                                <a:gd name="connsiteX124" fmla="*/ 9503 w 12182"/>
                                <a:gd name="connsiteY124" fmla="*/ 6194 h 83241"/>
                                <a:gd name="connsiteX125" fmla="*/ 9503 w 12182"/>
                                <a:gd name="connsiteY125" fmla="*/ 12035 h 83241"/>
                                <a:gd name="connsiteX126" fmla="*/ 9631 w 12182"/>
                                <a:gd name="connsiteY126" fmla="*/ 7941 h 83241"/>
                                <a:gd name="connsiteX127" fmla="*/ 9673 w 12182"/>
                                <a:gd name="connsiteY127" fmla="*/ 9031 h 83241"/>
                                <a:gd name="connsiteX128" fmla="*/ 9715 w 12182"/>
                                <a:gd name="connsiteY128" fmla="*/ 11858 h 83241"/>
                                <a:gd name="connsiteX129" fmla="*/ 9800 w 12182"/>
                                <a:gd name="connsiteY129" fmla="*/ 6194 h 83241"/>
                                <a:gd name="connsiteX130" fmla="*/ 9885 w 12182"/>
                                <a:gd name="connsiteY130" fmla="*/ 7688 h 83241"/>
                                <a:gd name="connsiteX131" fmla="*/ 10099 w 12182"/>
                                <a:gd name="connsiteY131" fmla="*/ 11616 h 83241"/>
                                <a:gd name="connsiteX132" fmla="*/ 10183 w 12182"/>
                                <a:gd name="connsiteY132" fmla="*/ 9278 h 83241"/>
                                <a:gd name="connsiteX133" fmla="*/ 10312 w 12182"/>
                                <a:gd name="connsiteY133" fmla="*/ 6275 h 83241"/>
                                <a:gd name="connsiteX134" fmla="*/ 10354 w 12182"/>
                                <a:gd name="connsiteY134" fmla="*/ 9355 h 83241"/>
                                <a:gd name="connsiteX135" fmla="*/ 10396 w 12182"/>
                                <a:gd name="connsiteY135" fmla="*/ 10192 h 83241"/>
                                <a:gd name="connsiteX136" fmla="*/ 10396 w 12182"/>
                                <a:gd name="connsiteY136" fmla="*/ 10525 h 83241"/>
                                <a:gd name="connsiteX137" fmla="*/ 10524 w 12182"/>
                                <a:gd name="connsiteY137" fmla="*/ 8527 h 83241"/>
                                <a:gd name="connsiteX138" fmla="*/ 10609 w 12182"/>
                                <a:gd name="connsiteY138" fmla="*/ 10192 h 83241"/>
                                <a:gd name="connsiteX139" fmla="*/ 10650 w 12182"/>
                                <a:gd name="connsiteY139" fmla="*/ 9864 h 83241"/>
                                <a:gd name="connsiteX140" fmla="*/ 10650 w 12182"/>
                                <a:gd name="connsiteY140" fmla="*/ 7365 h 83241"/>
                                <a:gd name="connsiteX141" fmla="*/ 10778 w 12182"/>
                                <a:gd name="connsiteY141" fmla="*/ 11444 h 83241"/>
                                <a:gd name="connsiteX142" fmla="*/ 10778 w 12182"/>
                                <a:gd name="connsiteY142" fmla="*/ 9355 h 83241"/>
                                <a:gd name="connsiteX143" fmla="*/ 10864 w 12182"/>
                                <a:gd name="connsiteY143" fmla="*/ 9945 h 83241"/>
                                <a:gd name="connsiteX144" fmla="*/ 10948 w 12182"/>
                                <a:gd name="connsiteY144" fmla="*/ 10863 h 83241"/>
                                <a:gd name="connsiteX145" fmla="*/ 11078 w 12182"/>
                                <a:gd name="connsiteY145" fmla="*/ 7688 h 83241"/>
                                <a:gd name="connsiteX146" fmla="*/ 11078 w 12182"/>
                                <a:gd name="connsiteY146" fmla="*/ 9692 h 83241"/>
                                <a:gd name="connsiteX147" fmla="*/ 11247 w 12182"/>
                                <a:gd name="connsiteY147" fmla="*/ 8279 h 83241"/>
                                <a:gd name="connsiteX148" fmla="*/ 12182 w 12182"/>
                                <a:gd name="connsiteY148"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32 w 12182"/>
                                <a:gd name="connsiteY89" fmla="*/ 8698 h 83241"/>
                                <a:gd name="connsiteX90" fmla="*/ 7374 w 12182"/>
                                <a:gd name="connsiteY90" fmla="*/ 6865 h 83241"/>
                                <a:gd name="connsiteX91" fmla="*/ 7374 w 12182"/>
                                <a:gd name="connsiteY91" fmla="*/ 11096 h 83241"/>
                                <a:gd name="connsiteX92" fmla="*/ 7502 w 12182"/>
                                <a:gd name="connsiteY92" fmla="*/ 4280 h 83241"/>
                                <a:gd name="connsiteX93" fmla="*/ 7546 w 12182"/>
                                <a:gd name="connsiteY93" fmla="*/ 12449 h 83241"/>
                                <a:gd name="connsiteX94" fmla="*/ 7588 w 12182"/>
                                <a:gd name="connsiteY94" fmla="*/ 8860 h 83241"/>
                                <a:gd name="connsiteX95" fmla="*/ 7674 w 12182"/>
                                <a:gd name="connsiteY95" fmla="*/ 11944 h 83241"/>
                                <a:gd name="connsiteX96" fmla="*/ 7717 w 12182"/>
                                <a:gd name="connsiteY96" fmla="*/ 7607 h 83241"/>
                                <a:gd name="connsiteX97" fmla="*/ 7757 w 12182"/>
                                <a:gd name="connsiteY97" fmla="*/ 10445 h 83241"/>
                                <a:gd name="connsiteX98" fmla="*/ 7800 w 12182"/>
                                <a:gd name="connsiteY98" fmla="*/ 6446 h 83241"/>
                                <a:gd name="connsiteX99" fmla="*/ 7928 w 12182"/>
                                <a:gd name="connsiteY99" fmla="*/ 11696 h 83241"/>
                                <a:gd name="connsiteX100" fmla="*/ 8013 w 12182"/>
                                <a:gd name="connsiteY100" fmla="*/ 7941 h 83241"/>
                                <a:gd name="connsiteX101" fmla="*/ 8140 w 12182"/>
                                <a:gd name="connsiteY101" fmla="*/ 10863 h 83241"/>
                                <a:gd name="connsiteX102" fmla="*/ 8226 w 12182"/>
                                <a:gd name="connsiteY102" fmla="*/ 7607 h 83241"/>
                                <a:gd name="connsiteX103" fmla="*/ 8226 w 12182"/>
                                <a:gd name="connsiteY103" fmla="*/ 8860 h 83241"/>
                                <a:gd name="connsiteX104" fmla="*/ 8268 w 12182"/>
                                <a:gd name="connsiteY104" fmla="*/ 9278 h 83241"/>
                                <a:gd name="connsiteX105" fmla="*/ 8268 w 12182"/>
                                <a:gd name="connsiteY105" fmla="*/ 12277 h 83241"/>
                                <a:gd name="connsiteX106" fmla="*/ 8353 w 12182"/>
                                <a:gd name="connsiteY106" fmla="*/ 11277 h 83241"/>
                                <a:gd name="connsiteX107" fmla="*/ 8394 w 12182"/>
                                <a:gd name="connsiteY107" fmla="*/ 7607 h 83241"/>
                                <a:gd name="connsiteX108" fmla="*/ 8482 w 12182"/>
                                <a:gd name="connsiteY108" fmla="*/ 8441 h 83241"/>
                                <a:gd name="connsiteX109" fmla="*/ 8568 w 12182"/>
                                <a:gd name="connsiteY109" fmla="*/ 7527 h 83241"/>
                                <a:gd name="connsiteX110" fmla="*/ 8610 w 12182"/>
                                <a:gd name="connsiteY110" fmla="*/ 8107 h 83241"/>
                                <a:gd name="connsiteX111" fmla="*/ 8651 w 12182"/>
                                <a:gd name="connsiteY111" fmla="*/ 7365 h 83241"/>
                                <a:gd name="connsiteX112" fmla="*/ 8693 w 12182"/>
                                <a:gd name="connsiteY112" fmla="*/ 8527 h 83241"/>
                                <a:gd name="connsiteX113" fmla="*/ 8778 w 12182"/>
                                <a:gd name="connsiteY113" fmla="*/ 5361 h 83241"/>
                                <a:gd name="connsiteX114" fmla="*/ 8876 w 12182"/>
                                <a:gd name="connsiteY114" fmla="*/ 9923 h 83241"/>
                                <a:gd name="connsiteX115" fmla="*/ 8908 w 12182"/>
                                <a:gd name="connsiteY115" fmla="*/ 6114 h 83241"/>
                                <a:gd name="connsiteX116" fmla="*/ 8992 w 12182"/>
                                <a:gd name="connsiteY116" fmla="*/ 9112 h 83241"/>
                                <a:gd name="connsiteX117" fmla="*/ 8992 w 12182"/>
                                <a:gd name="connsiteY117" fmla="*/ 11277 h 83241"/>
                                <a:gd name="connsiteX118" fmla="*/ 9036 w 12182"/>
                                <a:gd name="connsiteY118" fmla="*/ 7688 h 83241"/>
                                <a:gd name="connsiteX119" fmla="*/ 9204 w 12182"/>
                                <a:gd name="connsiteY119" fmla="*/ 5275 h 83241"/>
                                <a:gd name="connsiteX120" fmla="*/ 9247 w 12182"/>
                                <a:gd name="connsiteY120" fmla="*/ 11358 h 83241"/>
                                <a:gd name="connsiteX121" fmla="*/ 9333 w 12182"/>
                                <a:gd name="connsiteY121" fmla="*/ 5861 h 83241"/>
                                <a:gd name="connsiteX122" fmla="*/ 9458 w 12182"/>
                                <a:gd name="connsiteY122" fmla="*/ 8778 h 83241"/>
                                <a:gd name="connsiteX123" fmla="*/ 9503 w 12182"/>
                                <a:gd name="connsiteY123" fmla="*/ 6194 h 83241"/>
                                <a:gd name="connsiteX124" fmla="*/ 9503 w 12182"/>
                                <a:gd name="connsiteY124" fmla="*/ 12035 h 83241"/>
                                <a:gd name="connsiteX125" fmla="*/ 9631 w 12182"/>
                                <a:gd name="connsiteY125" fmla="*/ 7941 h 83241"/>
                                <a:gd name="connsiteX126" fmla="*/ 9673 w 12182"/>
                                <a:gd name="connsiteY126" fmla="*/ 9031 h 83241"/>
                                <a:gd name="connsiteX127" fmla="*/ 9715 w 12182"/>
                                <a:gd name="connsiteY127" fmla="*/ 11858 h 83241"/>
                                <a:gd name="connsiteX128" fmla="*/ 9800 w 12182"/>
                                <a:gd name="connsiteY128" fmla="*/ 6194 h 83241"/>
                                <a:gd name="connsiteX129" fmla="*/ 9885 w 12182"/>
                                <a:gd name="connsiteY129" fmla="*/ 7688 h 83241"/>
                                <a:gd name="connsiteX130" fmla="*/ 10099 w 12182"/>
                                <a:gd name="connsiteY130" fmla="*/ 11616 h 83241"/>
                                <a:gd name="connsiteX131" fmla="*/ 10183 w 12182"/>
                                <a:gd name="connsiteY131" fmla="*/ 9278 h 83241"/>
                                <a:gd name="connsiteX132" fmla="*/ 10312 w 12182"/>
                                <a:gd name="connsiteY132" fmla="*/ 6275 h 83241"/>
                                <a:gd name="connsiteX133" fmla="*/ 10354 w 12182"/>
                                <a:gd name="connsiteY133" fmla="*/ 9355 h 83241"/>
                                <a:gd name="connsiteX134" fmla="*/ 10396 w 12182"/>
                                <a:gd name="connsiteY134" fmla="*/ 10192 h 83241"/>
                                <a:gd name="connsiteX135" fmla="*/ 10396 w 12182"/>
                                <a:gd name="connsiteY135" fmla="*/ 10525 h 83241"/>
                                <a:gd name="connsiteX136" fmla="*/ 10524 w 12182"/>
                                <a:gd name="connsiteY136" fmla="*/ 8527 h 83241"/>
                                <a:gd name="connsiteX137" fmla="*/ 10609 w 12182"/>
                                <a:gd name="connsiteY137" fmla="*/ 10192 h 83241"/>
                                <a:gd name="connsiteX138" fmla="*/ 10650 w 12182"/>
                                <a:gd name="connsiteY138" fmla="*/ 9864 h 83241"/>
                                <a:gd name="connsiteX139" fmla="*/ 10650 w 12182"/>
                                <a:gd name="connsiteY139" fmla="*/ 7365 h 83241"/>
                                <a:gd name="connsiteX140" fmla="*/ 10778 w 12182"/>
                                <a:gd name="connsiteY140" fmla="*/ 11444 h 83241"/>
                                <a:gd name="connsiteX141" fmla="*/ 10778 w 12182"/>
                                <a:gd name="connsiteY141" fmla="*/ 9355 h 83241"/>
                                <a:gd name="connsiteX142" fmla="*/ 10864 w 12182"/>
                                <a:gd name="connsiteY142" fmla="*/ 9945 h 83241"/>
                                <a:gd name="connsiteX143" fmla="*/ 10948 w 12182"/>
                                <a:gd name="connsiteY143" fmla="*/ 10863 h 83241"/>
                                <a:gd name="connsiteX144" fmla="*/ 11078 w 12182"/>
                                <a:gd name="connsiteY144" fmla="*/ 7688 h 83241"/>
                                <a:gd name="connsiteX145" fmla="*/ 11078 w 12182"/>
                                <a:gd name="connsiteY145" fmla="*/ 9692 h 83241"/>
                                <a:gd name="connsiteX146" fmla="*/ 11247 w 12182"/>
                                <a:gd name="connsiteY146" fmla="*/ 8279 h 83241"/>
                                <a:gd name="connsiteX147" fmla="*/ 12182 w 12182"/>
                                <a:gd name="connsiteY147"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07 w 12182"/>
                                <a:gd name="connsiteY79" fmla="*/ 8698 h 83241"/>
                                <a:gd name="connsiteX80" fmla="*/ 6951 w 12182"/>
                                <a:gd name="connsiteY80" fmla="*/ 7527 h 83241"/>
                                <a:gd name="connsiteX81" fmla="*/ 7077 w 12182"/>
                                <a:gd name="connsiteY81" fmla="*/ 9612 h 83241"/>
                                <a:gd name="connsiteX82" fmla="*/ 7077 w 12182"/>
                                <a:gd name="connsiteY82" fmla="*/ 10112 h 83241"/>
                                <a:gd name="connsiteX83" fmla="*/ 7077 w 12182"/>
                                <a:gd name="connsiteY83" fmla="*/ 9692 h 83241"/>
                                <a:gd name="connsiteX84" fmla="*/ 7119 w 12182"/>
                                <a:gd name="connsiteY84" fmla="*/ 8441 h 83241"/>
                                <a:gd name="connsiteX85" fmla="*/ 7163 w 12182"/>
                                <a:gd name="connsiteY85" fmla="*/ 7107 h 83241"/>
                                <a:gd name="connsiteX86" fmla="*/ 7247 w 12182"/>
                                <a:gd name="connsiteY86" fmla="*/ 10445 h 83241"/>
                                <a:gd name="connsiteX87" fmla="*/ 7290 w 12182"/>
                                <a:gd name="connsiteY87" fmla="*/ 9112 h 83241"/>
                                <a:gd name="connsiteX88" fmla="*/ 7290 w 12182"/>
                                <a:gd name="connsiteY88" fmla="*/ 6446 h 83241"/>
                                <a:gd name="connsiteX89" fmla="*/ 7374 w 12182"/>
                                <a:gd name="connsiteY89" fmla="*/ 6865 h 83241"/>
                                <a:gd name="connsiteX90" fmla="*/ 7374 w 12182"/>
                                <a:gd name="connsiteY90" fmla="*/ 11096 h 83241"/>
                                <a:gd name="connsiteX91" fmla="*/ 7502 w 12182"/>
                                <a:gd name="connsiteY91" fmla="*/ 4280 h 83241"/>
                                <a:gd name="connsiteX92" fmla="*/ 7546 w 12182"/>
                                <a:gd name="connsiteY92" fmla="*/ 12449 h 83241"/>
                                <a:gd name="connsiteX93" fmla="*/ 7588 w 12182"/>
                                <a:gd name="connsiteY93" fmla="*/ 8860 h 83241"/>
                                <a:gd name="connsiteX94" fmla="*/ 7674 w 12182"/>
                                <a:gd name="connsiteY94" fmla="*/ 11944 h 83241"/>
                                <a:gd name="connsiteX95" fmla="*/ 7717 w 12182"/>
                                <a:gd name="connsiteY95" fmla="*/ 7607 h 83241"/>
                                <a:gd name="connsiteX96" fmla="*/ 7757 w 12182"/>
                                <a:gd name="connsiteY96" fmla="*/ 10445 h 83241"/>
                                <a:gd name="connsiteX97" fmla="*/ 7800 w 12182"/>
                                <a:gd name="connsiteY97" fmla="*/ 6446 h 83241"/>
                                <a:gd name="connsiteX98" fmla="*/ 7928 w 12182"/>
                                <a:gd name="connsiteY98" fmla="*/ 11696 h 83241"/>
                                <a:gd name="connsiteX99" fmla="*/ 8013 w 12182"/>
                                <a:gd name="connsiteY99" fmla="*/ 7941 h 83241"/>
                                <a:gd name="connsiteX100" fmla="*/ 8140 w 12182"/>
                                <a:gd name="connsiteY100" fmla="*/ 10863 h 83241"/>
                                <a:gd name="connsiteX101" fmla="*/ 8226 w 12182"/>
                                <a:gd name="connsiteY101" fmla="*/ 7607 h 83241"/>
                                <a:gd name="connsiteX102" fmla="*/ 8226 w 12182"/>
                                <a:gd name="connsiteY102" fmla="*/ 8860 h 83241"/>
                                <a:gd name="connsiteX103" fmla="*/ 8268 w 12182"/>
                                <a:gd name="connsiteY103" fmla="*/ 9278 h 83241"/>
                                <a:gd name="connsiteX104" fmla="*/ 8268 w 12182"/>
                                <a:gd name="connsiteY104" fmla="*/ 12277 h 83241"/>
                                <a:gd name="connsiteX105" fmla="*/ 8353 w 12182"/>
                                <a:gd name="connsiteY105" fmla="*/ 11277 h 83241"/>
                                <a:gd name="connsiteX106" fmla="*/ 8394 w 12182"/>
                                <a:gd name="connsiteY106" fmla="*/ 7607 h 83241"/>
                                <a:gd name="connsiteX107" fmla="*/ 8482 w 12182"/>
                                <a:gd name="connsiteY107" fmla="*/ 8441 h 83241"/>
                                <a:gd name="connsiteX108" fmla="*/ 8568 w 12182"/>
                                <a:gd name="connsiteY108" fmla="*/ 7527 h 83241"/>
                                <a:gd name="connsiteX109" fmla="*/ 8610 w 12182"/>
                                <a:gd name="connsiteY109" fmla="*/ 8107 h 83241"/>
                                <a:gd name="connsiteX110" fmla="*/ 8651 w 12182"/>
                                <a:gd name="connsiteY110" fmla="*/ 7365 h 83241"/>
                                <a:gd name="connsiteX111" fmla="*/ 8693 w 12182"/>
                                <a:gd name="connsiteY111" fmla="*/ 8527 h 83241"/>
                                <a:gd name="connsiteX112" fmla="*/ 8778 w 12182"/>
                                <a:gd name="connsiteY112" fmla="*/ 5361 h 83241"/>
                                <a:gd name="connsiteX113" fmla="*/ 8876 w 12182"/>
                                <a:gd name="connsiteY113" fmla="*/ 9923 h 83241"/>
                                <a:gd name="connsiteX114" fmla="*/ 8908 w 12182"/>
                                <a:gd name="connsiteY114" fmla="*/ 6114 h 83241"/>
                                <a:gd name="connsiteX115" fmla="*/ 8992 w 12182"/>
                                <a:gd name="connsiteY115" fmla="*/ 9112 h 83241"/>
                                <a:gd name="connsiteX116" fmla="*/ 8992 w 12182"/>
                                <a:gd name="connsiteY116" fmla="*/ 11277 h 83241"/>
                                <a:gd name="connsiteX117" fmla="*/ 9036 w 12182"/>
                                <a:gd name="connsiteY117" fmla="*/ 7688 h 83241"/>
                                <a:gd name="connsiteX118" fmla="*/ 9204 w 12182"/>
                                <a:gd name="connsiteY118" fmla="*/ 5275 h 83241"/>
                                <a:gd name="connsiteX119" fmla="*/ 9247 w 12182"/>
                                <a:gd name="connsiteY119" fmla="*/ 11358 h 83241"/>
                                <a:gd name="connsiteX120" fmla="*/ 9333 w 12182"/>
                                <a:gd name="connsiteY120" fmla="*/ 5861 h 83241"/>
                                <a:gd name="connsiteX121" fmla="*/ 9458 w 12182"/>
                                <a:gd name="connsiteY121" fmla="*/ 8778 h 83241"/>
                                <a:gd name="connsiteX122" fmla="*/ 9503 w 12182"/>
                                <a:gd name="connsiteY122" fmla="*/ 6194 h 83241"/>
                                <a:gd name="connsiteX123" fmla="*/ 9503 w 12182"/>
                                <a:gd name="connsiteY123" fmla="*/ 12035 h 83241"/>
                                <a:gd name="connsiteX124" fmla="*/ 9631 w 12182"/>
                                <a:gd name="connsiteY124" fmla="*/ 7941 h 83241"/>
                                <a:gd name="connsiteX125" fmla="*/ 9673 w 12182"/>
                                <a:gd name="connsiteY125" fmla="*/ 9031 h 83241"/>
                                <a:gd name="connsiteX126" fmla="*/ 9715 w 12182"/>
                                <a:gd name="connsiteY126" fmla="*/ 11858 h 83241"/>
                                <a:gd name="connsiteX127" fmla="*/ 9800 w 12182"/>
                                <a:gd name="connsiteY127" fmla="*/ 6194 h 83241"/>
                                <a:gd name="connsiteX128" fmla="*/ 9885 w 12182"/>
                                <a:gd name="connsiteY128" fmla="*/ 7688 h 83241"/>
                                <a:gd name="connsiteX129" fmla="*/ 10099 w 12182"/>
                                <a:gd name="connsiteY129" fmla="*/ 11616 h 83241"/>
                                <a:gd name="connsiteX130" fmla="*/ 10183 w 12182"/>
                                <a:gd name="connsiteY130" fmla="*/ 9278 h 83241"/>
                                <a:gd name="connsiteX131" fmla="*/ 10312 w 12182"/>
                                <a:gd name="connsiteY131" fmla="*/ 6275 h 83241"/>
                                <a:gd name="connsiteX132" fmla="*/ 10354 w 12182"/>
                                <a:gd name="connsiteY132" fmla="*/ 9355 h 83241"/>
                                <a:gd name="connsiteX133" fmla="*/ 10396 w 12182"/>
                                <a:gd name="connsiteY133" fmla="*/ 10192 h 83241"/>
                                <a:gd name="connsiteX134" fmla="*/ 10396 w 12182"/>
                                <a:gd name="connsiteY134" fmla="*/ 10525 h 83241"/>
                                <a:gd name="connsiteX135" fmla="*/ 10524 w 12182"/>
                                <a:gd name="connsiteY135" fmla="*/ 8527 h 83241"/>
                                <a:gd name="connsiteX136" fmla="*/ 10609 w 12182"/>
                                <a:gd name="connsiteY136" fmla="*/ 10192 h 83241"/>
                                <a:gd name="connsiteX137" fmla="*/ 10650 w 12182"/>
                                <a:gd name="connsiteY137" fmla="*/ 9864 h 83241"/>
                                <a:gd name="connsiteX138" fmla="*/ 10650 w 12182"/>
                                <a:gd name="connsiteY138" fmla="*/ 7365 h 83241"/>
                                <a:gd name="connsiteX139" fmla="*/ 10778 w 12182"/>
                                <a:gd name="connsiteY139" fmla="*/ 11444 h 83241"/>
                                <a:gd name="connsiteX140" fmla="*/ 10778 w 12182"/>
                                <a:gd name="connsiteY140" fmla="*/ 9355 h 83241"/>
                                <a:gd name="connsiteX141" fmla="*/ 10864 w 12182"/>
                                <a:gd name="connsiteY141" fmla="*/ 9945 h 83241"/>
                                <a:gd name="connsiteX142" fmla="*/ 10948 w 12182"/>
                                <a:gd name="connsiteY142" fmla="*/ 10863 h 83241"/>
                                <a:gd name="connsiteX143" fmla="*/ 11078 w 12182"/>
                                <a:gd name="connsiteY143" fmla="*/ 7688 h 83241"/>
                                <a:gd name="connsiteX144" fmla="*/ 11078 w 12182"/>
                                <a:gd name="connsiteY144" fmla="*/ 9692 h 83241"/>
                                <a:gd name="connsiteX145" fmla="*/ 11247 w 12182"/>
                                <a:gd name="connsiteY145" fmla="*/ 8279 h 83241"/>
                                <a:gd name="connsiteX146" fmla="*/ 12182 w 12182"/>
                                <a:gd name="connsiteY146"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64 w 12182"/>
                                <a:gd name="connsiteY78" fmla="*/ 9031 h 83241"/>
                                <a:gd name="connsiteX79" fmla="*/ 6951 w 12182"/>
                                <a:gd name="connsiteY79" fmla="*/ 7527 h 83241"/>
                                <a:gd name="connsiteX80" fmla="*/ 7077 w 12182"/>
                                <a:gd name="connsiteY80" fmla="*/ 9612 h 83241"/>
                                <a:gd name="connsiteX81" fmla="*/ 7077 w 12182"/>
                                <a:gd name="connsiteY81" fmla="*/ 10112 h 83241"/>
                                <a:gd name="connsiteX82" fmla="*/ 7077 w 12182"/>
                                <a:gd name="connsiteY82" fmla="*/ 9692 h 83241"/>
                                <a:gd name="connsiteX83" fmla="*/ 7119 w 12182"/>
                                <a:gd name="connsiteY83" fmla="*/ 8441 h 83241"/>
                                <a:gd name="connsiteX84" fmla="*/ 7163 w 12182"/>
                                <a:gd name="connsiteY84" fmla="*/ 7107 h 83241"/>
                                <a:gd name="connsiteX85" fmla="*/ 7247 w 12182"/>
                                <a:gd name="connsiteY85" fmla="*/ 10445 h 83241"/>
                                <a:gd name="connsiteX86" fmla="*/ 7290 w 12182"/>
                                <a:gd name="connsiteY86" fmla="*/ 9112 h 83241"/>
                                <a:gd name="connsiteX87" fmla="*/ 7290 w 12182"/>
                                <a:gd name="connsiteY87" fmla="*/ 6446 h 83241"/>
                                <a:gd name="connsiteX88" fmla="*/ 7374 w 12182"/>
                                <a:gd name="connsiteY88" fmla="*/ 6865 h 83241"/>
                                <a:gd name="connsiteX89" fmla="*/ 7374 w 12182"/>
                                <a:gd name="connsiteY89" fmla="*/ 11096 h 83241"/>
                                <a:gd name="connsiteX90" fmla="*/ 7502 w 12182"/>
                                <a:gd name="connsiteY90" fmla="*/ 4280 h 83241"/>
                                <a:gd name="connsiteX91" fmla="*/ 7546 w 12182"/>
                                <a:gd name="connsiteY91" fmla="*/ 12449 h 83241"/>
                                <a:gd name="connsiteX92" fmla="*/ 7588 w 12182"/>
                                <a:gd name="connsiteY92" fmla="*/ 8860 h 83241"/>
                                <a:gd name="connsiteX93" fmla="*/ 7674 w 12182"/>
                                <a:gd name="connsiteY93" fmla="*/ 11944 h 83241"/>
                                <a:gd name="connsiteX94" fmla="*/ 7717 w 12182"/>
                                <a:gd name="connsiteY94" fmla="*/ 7607 h 83241"/>
                                <a:gd name="connsiteX95" fmla="*/ 7757 w 12182"/>
                                <a:gd name="connsiteY95" fmla="*/ 10445 h 83241"/>
                                <a:gd name="connsiteX96" fmla="*/ 7800 w 12182"/>
                                <a:gd name="connsiteY96" fmla="*/ 6446 h 83241"/>
                                <a:gd name="connsiteX97" fmla="*/ 7928 w 12182"/>
                                <a:gd name="connsiteY97" fmla="*/ 11696 h 83241"/>
                                <a:gd name="connsiteX98" fmla="*/ 8013 w 12182"/>
                                <a:gd name="connsiteY98" fmla="*/ 7941 h 83241"/>
                                <a:gd name="connsiteX99" fmla="*/ 8140 w 12182"/>
                                <a:gd name="connsiteY99" fmla="*/ 10863 h 83241"/>
                                <a:gd name="connsiteX100" fmla="*/ 8226 w 12182"/>
                                <a:gd name="connsiteY100" fmla="*/ 7607 h 83241"/>
                                <a:gd name="connsiteX101" fmla="*/ 8226 w 12182"/>
                                <a:gd name="connsiteY101" fmla="*/ 8860 h 83241"/>
                                <a:gd name="connsiteX102" fmla="*/ 8268 w 12182"/>
                                <a:gd name="connsiteY102" fmla="*/ 9278 h 83241"/>
                                <a:gd name="connsiteX103" fmla="*/ 8268 w 12182"/>
                                <a:gd name="connsiteY103" fmla="*/ 12277 h 83241"/>
                                <a:gd name="connsiteX104" fmla="*/ 8353 w 12182"/>
                                <a:gd name="connsiteY104" fmla="*/ 11277 h 83241"/>
                                <a:gd name="connsiteX105" fmla="*/ 8394 w 12182"/>
                                <a:gd name="connsiteY105" fmla="*/ 7607 h 83241"/>
                                <a:gd name="connsiteX106" fmla="*/ 8482 w 12182"/>
                                <a:gd name="connsiteY106" fmla="*/ 8441 h 83241"/>
                                <a:gd name="connsiteX107" fmla="*/ 8568 w 12182"/>
                                <a:gd name="connsiteY107" fmla="*/ 7527 h 83241"/>
                                <a:gd name="connsiteX108" fmla="*/ 8610 w 12182"/>
                                <a:gd name="connsiteY108" fmla="*/ 8107 h 83241"/>
                                <a:gd name="connsiteX109" fmla="*/ 8651 w 12182"/>
                                <a:gd name="connsiteY109" fmla="*/ 7365 h 83241"/>
                                <a:gd name="connsiteX110" fmla="*/ 8693 w 12182"/>
                                <a:gd name="connsiteY110" fmla="*/ 8527 h 83241"/>
                                <a:gd name="connsiteX111" fmla="*/ 8778 w 12182"/>
                                <a:gd name="connsiteY111" fmla="*/ 5361 h 83241"/>
                                <a:gd name="connsiteX112" fmla="*/ 8876 w 12182"/>
                                <a:gd name="connsiteY112" fmla="*/ 9923 h 83241"/>
                                <a:gd name="connsiteX113" fmla="*/ 8908 w 12182"/>
                                <a:gd name="connsiteY113" fmla="*/ 6114 h 83241"/>
                                <a:gd name="connsiteX114" fmla="*/ 8992 w 12182"/>
                                <a:gd name="connsiteY114" fmla="*/ 9112 h 83241"/>
                                <a:gd name="connsiteX115" fmla="*/ 8992 w 12182"/>
                                <a:gd name="connsiteY115" fmla="*/ 11277 h 83241"/>
                                <a:gd name="connsiteX116" fmla="*/ 9036 w 12182"/>
                                <a:gd name="connsiteY116" fmla="*/ 7688 h 83241"/>
                                <a:gd name="connsiteX117" fmla="*/ 9204 w 12182"/>
                                <a:gd name="connsiteY117" fmla="*/ 5275 h 83241"/>
                                <a:gd name="connsiteX118" fmla="*/ 9247 w 12182"/>
                                <a:gd name="connsiteY118" fmla="*/ 11358 h 83241"/>
                                <a:gd name="connsiteX119" fmla="*/ 9333 w 12182"/>
                                <a:gd name="connsiteY119" fmla="*/ 5861 h 83241"/>
                                <a:gd name="connsiteX120" fmla="*/ 9458 w 12182"/>
                                <a:gd name="connsiteY120" fmla="*/ 8778 h 83241"/>
                                <a:gd name="connsiteX121" fmla="*/ 9503 w 12182"/>
                                <a:gd name="connsiteY121" fmla="*/ 6194 h 83241"/>
                                <a:gd name="connsiteX122" fmla="*/ 9503 w 12182"/>
                                <a:gd name="connsiteY122" fmla="*/ 12035 h 83241"/>
                                <a:gd name="connsiteX123" fmla="*/ 9631 w 12182"/>
                                <a:gd name="connsiteY123" fmla="*/ 7941 h 83241"/>
                                <a:gd name="connsiteX124" fmla="*/ 9673 w 12182"/>
                                <a:gd name="connsiteY124" fmla="*/ 9031 h 83241"/>
                                <a:gd name="connsiteX125" fmla="*/ 9715 w 12182"/>
                                <a:gd name="connsiteY125" fmla="*/ 11858 h 83241"/>
                                <a:gd name="connsiteX126" fmla="*/ 9800 w 12182"/>
                                <a:gd name="connsiteY126" fmla="*/ 6194 h 83241"/>
                                <a:gd name="connsiteX127" fmla="*/ 9885 w 12182"/>
                                <a:gd name="connsiteY127" fmla="*/ 7688 h 83241"/>
                                <a:gd name="connsiteX128" fmla="*/ 10099 w 12182"/>
                                <a:gd name="connsiteY128" fmla="*/ 11616 h 83241"/>
                                <a:gd name="connsiteX129" fmla="*/ 10183 w 12182"/>
                                <a:gd name="connsiteY129" fmla="*/ 9278 h 83241"/>
                                <a:gd name="connsiteX130" fmla="*/ 10312 w 12182"/>
                                <a:gd name="connsiteY130" fmla="*/ 6275 h 83241"/>
                                <a:gd name="connsiteX131" fmla="*/ 10354 w 12182"/>
                                <a:gd name="connsiteY131" fmla="*/ 9355 h 83241"/>
                                <a:gd name="connsiteX132" fmla="*/ 10396 w 12182"/>
                                <a:gd name="connsiteY132" fmla="*/ 10192 h 83241"/>
                                <a:gd name="connsiteX133" fmla="*/ 10396 w 12182"/>
                                <a:gd name="connsiteY133" fmla="*/ 10525 h 83241"/>
                                <a:gd name="connsiteX134" fmla="*/ 10524 w 12182"/>
                                <a:gd name="connsiteY134" fmla="*/ 8527 h 83241"/>
                                <a:gd name="connsiteX135" fmla="*/ 10609 w 12182"/>
                                <a:gd name="connsiteY135" fmla="*/ 10192 h 83241"/>
                                <a:gd name="connsiteX136" fmla="*/ 10650 w 12182"/>
                                <a:gd name="connsiteY136" fmla="*/ 9864 h 83241"/>
                                <a:gd name="connsiteX137" fmla="*/ 10650 w 12182"/>
                                <a:gd name="connsiteY137" fmla="*/ 7365 h 83241"/>
                                <a:gd name="connsiteX138" fmla="*/ 10778 w 12182"/>
                                <a:gd name="connsiteY138" fmla="*/ 11444 h 83241"/>
                                <a:gd name="connsiteX139" fmla="*/ 10778 w 12182"/>
                                <a:gd name="connsiteY139" fmla="*/ 9355 h 83241"/>
                                <a:gd name="connsiteX140" fmla="*/ 10864 w 12182"/>
                                <a:gd name="connsiteY140" fmla="*/ 9945 h 83241"/>
                                <a:gd name="connsiteX141" fmla="*/ 10948 w 12182"/>
                                <a:gd name="connsiteY141" fmla="*/ 10863 h 83241"/>
                                <a:gd name="connsiteX142" fmla="*/ 11078 w 12182"/>
                                <a:gd name="connsiteY142" fmla="*/ 7688 h 83241"/>
                                <a:gd name="connsiteX143" fmla="*/ 11078 w 12182"/>
                                <a:gd name="connsiteY143" fmla="*/ 9692 h 83241"/>
                                <a:gd name="connsiteX144" fmla="*/ 11247 w 12182"/>
                                <a:gd name="connsiteY144" fmla="*/ 8279 h 83241"/>
                                <a:gd name="connsiteX145" fmla="*/ 12182 w 12182"/>
                                <a:gd name="connsiteY14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838 w 12182"/>
                                <a:gd name="connsiteY74" fmla="*/ 12224 h 83241"/>
                                <a:gd name="connsiteX75" fmla="*/ 6821 w 12182"/>
                                <a:gd name="connsiteY75" fmla="*/ 9031 h 83241"/>
                                <a:gd name="connsiteX76" fmla="*/ 6864 w 12182"/>
                                <a:gd name="connsiteY76" fmla="*/ 7607 h 83241"/>
                                <a:gd name="connsiteX77" fmla="*/ 6864 w 12182"/>
                                <a:gd name="connsiteY77" fmla="*/ 8198 h 83241"/>
                                <a:gd name="connsiteX78" fmla="*/ 6882 w 12182"/>
                                <a:gd name="connsiteY78" fmla="*/ 4933 h 83241"/>
                                <a:gd name="connsiteX79" fmla="*/ 6951 w 12182"/>
                                <a:gd name="connsiteY79" fmla="*/ 7527 h 83241"/>
                                <a:gd name="connsiteX80" fmla="*/ 7077 w 12182"/>
                                <a:gd name="connsiteY80" fmla="*/ 9612 h 83241"/>
                                <a:gd name="connsiteX81" fmla="*/ 7077 w 12182"/>
                                <a:gd name="connsiteY81" fmla="*/ 10112 h 83241"/>
                                <a:gd name="connsiteX82" fmla="*/ 7077 w 12182"/>
                                <a:gd name="connsiteY82" fmla="*/ 9692 h 83241"/>
                                <a:gd name="connsiteX83" fmla="*/ 7119 w 12182"/>
                                <a:gd name="connsiteY83" fmla="*/ 8441 h 83241"/>
                                <a:gd name="connsiteX84" fmla="*/ 7163 w 12182"/>
                                <a:gd name="connsiteY84" fmla="*/ 7107 h 83241"/>
                                <a:gd name="connsiteX85" fmla="*/ 7247 w 12182"/>
                                <a:gd name="connsiteY85" fmla="*/ 10445 h 83241"/>
                                <a:gd name="connsiteX86" fmla="*/ 7290 w 12182"/>
                                <a:gd name="connsiteY86" fmla="*/ 9112 h 83241"/>
                                <a:gd name="connsiteX87" fmla="*/ 7290 w 12182"/>
                                <a:gd name="connsiteY87" fmla="*/ 6446 h 83241"/>
                                <a:gd name="connsiteX88" fmla="*/ 7374 w 12182"/>
                                <a:gd name="connsiteY88" fmla="*/ 6865 h 83241"/>
                                <a:gd name="connsiteX89" fmla="*/ 7374 w 12182"/>
                                <a:gd name="connsiteY89" fmla="*/ 11096 h 83241"/>
                                <a:gd name="connsiteX90" fmla="*/ 7502 w 12182"/>
                                <a:gd name="connsiteY90" fmla="*/ 4280 h 83241"/>
                                <a:gd name="connsiteX91" fmla="*/ 7546 w 12182"/>
                                <a:gd name="connsiteY91" fmla="*/ 12449 h 83241"/>
                                <a:gd name="connsiteX92" fmla="*/ 7588 w 12182"/>
                                <a:gd name="connsiteY92" fmla="*/ 8860 h 83241"/>
                                <a:gd name="connsiteX93" fmla="*/ 7674 w 12182"/>
                                <a:gd name="connsiteY93" fmla="*/ 11944 h 83241"/>
                                <a:gd name="connsiteX94" fmla="*/ 7717 w 12182"/>
                                <a:gd name="connsiteY94" fmla="*/ 7607 h 83241"/>
                                <a:gd name="connsiteX95" fmla="*/ 7757 w 12182"/>
                                <a:gd name="connsiteY95" fmla="*/ 10445 h 83241"/>
                                <a:gd name="connsiteX96" fmla="*/ 7800 w 12182"/>
                                <a:gd name="connsiteY96" fmla="*/ 6446 h 83241"/>
                                <a:gd name="connsiteX97" fmla="*/ 7928 w 12182"/>
                                <a:gd name="connsiteY97" fmla="*/ 11696 h 83241"/>
                                <a:gd name="connsiteX98" fmla="*/ 8013 w 12182"/>
                                <a:gd name="connsiteY98" fmla="*/ 7941 h 83241"/>
                                <a:gd name="connsiteX99" fmla="*/ 8140 w 12182"/>
                                <a:gd name="connsiteY99" fmla="*/ 10863 h 83241"/>
                                <a:gd name="connsiteX100" fmla="*/ 8226 w 12182"/>
                                <a:gd name="connsiteY100" fmla="*/ 7607 h 83241"/>
                                <a:gd name="connsiteX101" fmla="*/ 8226 w 12182"/>
                                <a:gd name="connsiteY101" fmla="*/ 8860 h 83241"/>
                                <a:gd name="connsiteX102" fmla="*/ 8268 w 12182"/>
                                <a:gd name="connsiteY102" fmla="*/ 9278 h 83241"/>
                                <a:gd name="connsiteX103" fmla="*/ 8268 w 12182"/>
                                <a:gd name="connsiteY103" fmla="*/ 12277 h 83241"/>
                                <a:gd name="connsiteX104" fmla="*/ 8353 w 12182"/>
                                <a:gd name="connsiteY104" fmla="*/ 11277 h 83241"/>
                                <a:gd name="connsiteX105" fmla="*/ 8394 w 12182"/>
                                <a:gd name="connsiteY105" fmla="*/ 7607 h 83241"/>
                                <a:gd name="connsiteX106" fmla="*/ 8482 w 12182"/>
                                <a:gd name="connsiteY106" fmla="*/ 8441 h 83241"/>
                                <a:gd name="connsiteX107" fmla="*/ 8568 w 12182"/>
                                <a:gd name="connsiteY107" fmla="*/ 7527 h 83241"/>
                                <a:gd name="connsiteX108" fmla="*/ 8610 w 12182"/>
                                <a:gd name="connsiteY108" fmla="*/ 8107 h 83241"/>
                                <a:gd name="connsiteX109" fmla="*/ 8651 w 12182"/>
                                <a:gd name="connsiteY109" fmla="*/ 7365 h 83241"/>
                                <a:gd name="connsiteX110" fmla="*/ 8693 w 12182"/>
                                <a:gd name="connsiteY110" fmla="*/ 8527 h 83241"/>
                                <a:gd name="connsiteX111" fmla="*/ 8778 w 12182"/>
                                <a:gd name="connsiteY111" fmla="*/ 5361 h 83241"/>
                                <a:gd name="connsiteX112" fmla="*/ 8876 w 12182"/>
                                <a:gd name="connsiteY112" fmla="*/ 9923 h 83241"/>
                                <a:gd name="connsiteX113" fmla="*/ 8908 w 12182"/>
                                <a:gd name="connsiteY113" fmla="*/ 6114 h 83241"/>
                                <a:gd name="connsiteX114" fmla="*/ 8992 w 12182"/>
                                <a:gd name="connsiteY114" fmla="*/ 9112 h 83241"/>
                                <a:gd name="connsiteX115" fmla="*/ 8992 w 12182"/>
                                <a:gd name="connsiteY115" fmla="*/ 11277 h 83241"/>
                                <a:gd name="connsiteX116" fmla="*/ 9036 w 12182"/>
                                <a:gd name="connsiteY116" fmla="*/ 7688 h 83241"/>
                                <a:gd name="connsiteX117" fmla="*/ 9204 w 12182"/>
                                <a:gd name="connsiteY117" fmla="*/ 5275 h 83241"/>
                                <a:gd name="connsiteX118" fmla="*/ 9247 w 12182"/>
                                <a:gd name="connsiteY118" fmla="*/ 11358 h 83241"/>
                                <a:gd name="connsiteX119" fmla="*/ 9333 w 12182"/>
                                <a:gd name="connsiteY119" fmla="*/ 5861 h 83241"/>
                                <a:gd name="connsiteX120" fmla="*/ 9458 w 12182"/>
                                <a:gd name="connsiteY120" fmla="*/ 8778 h 83241"/>
                                <a:gd name="connsiteX121" fmla="*/ 9503 w 12182"/>
                                <a:gd name="connsiteY121" fmla="*/ 6194 h 83241"/>
                                <a:gd name="connsiteX122" fmla="*/ 9503 w 12182"/>
                                <a:gd name="connsiteY122" fmla="*/ 12035 h 83241"/>
                                <a:gd name="connsiteX123" fmla="*/ 9631 w 12182"/>
                                <a:gd name="connsiteY123" fmla="*/ 7941 h 83241"/>
                                <a:gd name="connsiteX124" fmla="*/ 9673 w 12182"/>
                                <a:gd name="connsiteY124" fmla="*/ 9031 h 83241"/>
                                <a:gd name="connsiteX125" fmla="*/ 9715 w 12182"/>
                                <a:gd name="connsiteY125" fmla="*/ 11858 h 83241"/>
                                <a:gd name="connsiteX126" fmla="*/ 9800 w 12182"/>
                                <a:gd name="connsiteY126" fmla="*/ 6194 h 83241"/>
                                <a:gd name="connsiteX127" fmla="*/ 9885 w 12182"/>
                                <a:gd name="connsiteY127" fmla="*/ 7688 h 83241"/>
                                <a:gd name="connsiteX128" fmla="*/ 10099 w 12182"/>
                                <a:gd name="connsiteY128" fmla="*/ 11616 h 83241"/>
                                <a:gd name="connsiteX129" fmla="*/ 10183 w 12182"/>
                                <a:gd name="connsiteY129" fmla="*/ 9278 h 83241"/>
                                <a:gd name="connsiteX130" fmla="*/ 10312 w 12182"/>
                                <a:gd name="connsiteY130" fmla="*/ 6275 h 83241"/>
                                <a:gd name="connsiteX131" fmla="*/ 10354 w 12182"/>
                                <a:gd name="connsiteY131" fmla="*/ 9355 h 83241"/>
                                <a:gd name="connsiteX132" fmla="*/ 10396 w 12182"/>
                                <a:gd name="connsiteY132" fmla="*/ 10192 h 83241"/>
                                <a:gd name="connsiteX133" fmla="*/ 10396 w 12182"/>
                                <a:gd name="connsiteY133" fmla="*/ 10525 h 83241"/>
                                <a:gd name="connsiteX134" fmla="*/ 10524 w 12182"/>
                                <a:gd name="connsiteY134" fmla="*/ 8527 h 83241"/>
                                <a:gd name="connsiteX135" fmla="*/ 10609 w 12182"/>
                                <a:gd name="connsiteY135" fmla="*/ 10192 h 83241"/>
                                <a:gd name="connsiteX136" fmla="*/ 10650 w 12182"/>
                                <a:gd name="connsiteY136" fmla="*/ 9864 h 83241"/>
                                <a:gd name="connsiteX137" fmla="*/ 10650 w 12182"/>
                                <a:gd name="connsiteY137" fmla="*/ 7365 h 83241"/>
                                <a:gd name="connsiteX138" fmla="*/ 10778 w 12182"/>
                                <a:gd name="connsiteY138" fmla="*/ 11444 h 83241"/>
                                <a:gd name="connsiteX139" fmla="*/ 10778 w 12182"/>
                                <a:gd name="connsiteY139" fmla="*/ 9355 h 83241"/>
                                <a:gd name="connsiteX140" fmla="*/ 10864 w 12182"/>
                                <a:gd name="connsiteY140" fmla="*/ 9945 h 83241"/>
                                <a:gd name="connsiteX141" fmla="*/ 10948 w 12182"/>
                                <a:gd name="connsiteY141" fmla="*/ 10863 h 83241"/>
                                <a:gd name="connsiteX142" fmla="*/ 11078 w 12182"/>
                                <a:gd name="connsiteY142" fmla="*/ 7688 h 83241"/>
                                <a:gd name="connsiteX143" fmla="*/ 11078 w 12182"/>
                                <a:gd name="connsiteY143" fmla="*/ 9692 h 83241"/>
                                <a:gd name="connsiteX144" fmla="*/ 11247 w 12182"/>
                                <a:gd name="connsiteY144" fmla="*/ 8279 h 83241"/>
                                <a:gd name="connsiteX145" fmla="*/ 12182 w 12182"/>
                                <a:gd name="connsiteY145" fmla="*/ 82241 h 83241"/>
                                <a:gd name="connsiteX0" fmla="*/ 0 w 12182"/>
                                <a:gd name="connsiteY0" fmla="*/ 83241 h 83241"/>
                                <a:gd name="connsiteX1" fmla="*/ 1270 w 12182"/>
                                <a:gd name="connsiteY1" fmla="*/ 7134 h 83241"/>
                                <a:gd name="connsiteX2" fmla="*/ 1377 w 12182"/>
                                <a:gd name="connsiteY2" fmla="*/ 12530 h 83241"/>
                                <a:gd name="connsiteX3" fmla="*/ 1377 w 12182"/>
                                <a:gd name="connsiteY3" fmla="*/ 11277 h 83241"/>
                                <a:gd name="connsiteX4" fmla="*/ 1461 w 12182"/>
                                <a:gd name="connsiteY4" fmla="*/ 8698 h 83241"/>
                                <a:gd name="connsiteX5" fmla="*/ 1502 w 12182"/>
                                <a:gd name="connsiteY5" fmla="*/ 11025 h 83241"/>
                                <a:gd name="connsiteX6" fmla="*/ 1587 w 12182"/>
                                <a:gd name="connsiteY6" fmla="*/ 12277 h 83241"/>
                                <a:gd name="connsiteX7" fmla="*/ 1606 w 12182"/>
                                <a:gd name="connsiteY7" fmla="*/ 3545 h 83241"/>
                                <a:gd name="connsiteX8" fmla="*/ 1717 w 12182"/>
                                <a:gd name="connsiteY8" fmla="*/ 9355 h 83241"/>
                                <a:gd name="connsiteX9" fmla="*/ 1844 w 12182"/>
                                <a:gd name="connsiteY9" fmla="*/ 8198 h 83241"/>
                                <a:gd name="connsiteX10" fmla="*/ 1929 w 12182"/>
                                <a:gd name="connsiteY10" fmla="*/ 11696 h 83241"/>
                                <a:gd name="connsiteX11" fmla="*/ 2044 w 12182"/>
                                <a:gd name="connsiteY11" fmla="*/ 7220 h 83241"/>
                                <a:gd name="connsiteX12" fmla="*/ 2109 w 12182"/>
                                <a:gd name="connsiteY12" fmla="*/ 2070 h 83241"/>
                                <a:gd name="connsiteX13" fmla="*/ 2226 w 12182"/>
                                <a:gd name="connsiteY13" fmla="*/ 13110 h 83241"/>
                                <a:gd name="connsiteX14" fmla="*/ 2354 w 12182"/>
                                <a:gd name="connsiteY14" fmla="*/ 11106 h 83241"/>
                                <a:gd name="connsiteX15" fmla="*/ 2402 w 12182"/>
                                <a:gd name="connsiteY15" fmla="*/ 8016 h 83241"/>
                                <a:gd name="connsiteX16" fmla="*/ 2525 w 12182"/>
                                <a:gd name="connsiteY16" fmla="*/ 11696 h 83241"/>
                                <a:gd name="connsiteX17" fmla="*/ 2566 w 12182"/>
                                <a:gd name="connsiteY17" fmla="*/ 13609 h 83241"/>
                                <a:gd name="connsiteX18" fmla="*/ 2652 w 12182"/>
                                <a:gd name="connsiteY18" fmla="*/ 7941 h 83241"/>
                                <a:gd name="connsiteX19" fmla="*/ 2738 w 12182"/>
                                <a:gd name="connsiteY19" fmla="*/ 10863 h 83241"/>
                                <a:gd name="connsiteX20" fmla="*/ 2802 w 12182"/>
                                <a:gd name="connsiteY20" fmla="*/ 1820 h 83241"/>
                                <a:gd name="connsiteX21" fmla="*/ 2907 w 12182"/>
                                <a:gd name="connsiteY21" fmla="*/ 11696 h 83241"/>
                                <a:gd name="connsiteX22" fmla="*/ 3035 w 12182"/>
                                <a:gd name="connsiteY22" fmla="*/ 8527 h 83241"/>
                                <a:gd name="connsiteX23" fmla="*/ 3120 w 12182"/>
                                <a:gd name="connsiteY23" fmla="*/ 7607 h 83241"/>
                                <a:gd name="connsiteX24" fmla="*/ 3120 w 12182"/>
                                <a:gd name="connsiteY24" fmla="*/ 7107 h 83241"/>
                                <a:gd name="connsiteX25" fmla="*/ 3205 w 12182"/>
                                <a:gd name="connsiteY25" fmla="*/ 12277 h 83241"/>
                                <a:gd name="connsiteX26" fmla="*/ 3247 w 12182"/>
                                <a:gd name="connsiteY26" fmla="*/ 11696 h 83241"/>
                                <a:gd name="connsiteX27" fmla="*/ 3331 w 12182"/>
                                <a:gd name="connsiteY27" fmla="*/ 11106 h 83241"/>
                                <a:gd name="connsiteX28" fmla="*/ 3374 w 12182"/>
                                <a:gd name="connsiteY28" fmla="*/ 5022 h 83241"/>
                                <a:gd name="connsiteX29" fmla="*/ 3419 w 12182"/>
                                <a:gd name="connsiteY29" fmla="*/ 13110 h 83241"/>
                                <a:gd name="connsiteX30" fmla="*/ 3564 w 12182"/>
                                <a:gd name="connsiteY30" fmla="*/ 6873 h 83241"/>
                                <a:gd name="connsiteX31" fmla="*/ 3631 w 12182"/>
                                <a:gd name="connsiteY31" fmla="*/ 11858 h 83241"/>
                                <a:gd name="connsiteX32" fmla="*/ 3631 w 12182"/>
                                <a:gd name="connsiteY32" fmla="*/ 12449 h 83241"/>
                                <a:gd name="connsiteX33" fmla="*/ 3679 w 12182"/>
                                <a:gd name="connsiteY33" fmla="*/ 8553 h 83241"/>
                                <a:gd name="connsiteX34" fmla="*/ 3760 w 12182"/>
                                <a:gd name="connsiteY34" fmla="*/ 10692 h 83241"/>
                                <a:gd name="connsiteX35" fmla="*/ 3843 w 12182"/>
                                <a:gd name="connsiteY35" fmla="*/ 8279 h 83241"/>
                                <a:gd name="connsiteX36" fmla="*/ 3885 w 12182"/>
                                <a:gd name="connsiteY36" fmla="*/ 9864 h 83241"/>
                                <a:gd name="connsiteX37" fmla="*/ 3971 w 12182"/>
                                <a:gd name="connsiteY37" fmla="*/ 10863 h 83241"/>
                                <a:gd name="connsiteX38" fmla="*/ 4013 w 12182"/>
                                <a:gd name="connsiteY38" fmla="*/ 8586 h 83241"/>
                                <a:gd name="connsiteX39" fmla="*/ 4099 w 12182"/>
                                <a:gd name="connsiteY39" fmla="*/ 8527 h 83241"/>
                                <a:gd name="connsiteX40" fmla="*/ 4099 w 12182"/>
                                <a:gd name="connsiteY40" fmla="*/ 8279 h 83241"/>
                                <a:gd name="connsiteX41" fmla="*/ 4269 w 12182"/>
                                <a:gd name="connsiteY41" fmla="*/ 12696 h 83241"/>
                                <a:gd name="connsiteX42" fmla="*/ 4395 w 12182"/>
                                <a:gd name="connsiteY42" fmla="*/ 6194 h 83241"/>
                                <a:gd name="connsiteX43" fmla="*/ 4499 w 12182"/>
                                <a:gd name="connsiteY43" fmla="*/ 12410 h 83241"/>
                                <a:gd name="connsiteX44" fmla="*/ 4567 w 12182"/>
                                <a:gd name="connsiteY44" fmla="*/ 5861 h 83241"/>
                                <a:gd name="connsiteX45" fmla="*/ 4667 w 12182"/>
                                <a:gd name="connsiteY45" fmla="*/ 10958 h 83241"/>
                                <a:gd name="connsiteX46" fmla="*/ 4737 w 12182"/>
                                <a:gd name="connsiteY46" fmla="*/ 9445 h 83241"/>
                                <a:gd name="connsiteX47" fmla="*/ 4864 w 12182"/>
                                <a:gd name="connsiteY47" fmla="*/ 8107 h 83241"/>
                                <a:gd name="connsiteX48" fmla="*/ 4906 w 12182"/>
                                <a:gd name="connsiteY48" fmla="*/ 11277 h 83241"/>
                                <a:gd name="connsiteX49" fmla="*/ 4992 w 12182"/>
                                <a:gd name="connsiteY49" fmla="*/ 13690 h 83241"/>
                                <a:gd name="connsiteX50" fmla="*/ 5076 w 12182"/>
                                <a:gd name="connsiteY50" fmla="*/ 12449 h 83241"/>
                                <a:gd name="connsiteX51" fmla="*/ 5162 w 12182"/>
                                <a:gd name="connsiteY51" fmla="*/ 10273 h 83241"/>
                                <a:gd name="connsiteX52" fmla="*/ 5162 w 12182"/>
                                <a:gd name="connsiteY52" fmla="*/ 8441 h 83241"/>
                                <a:gd name="connsiteX53" fmla="*/ 5162 w 12182"/>
                                <a:gd name="connsiteY53" fmla="*/ 7365 h 83241"/>
                                <a:gd name="connsiteX54" fmla="*/ 5205 w 12182"/>
                                <a:gd name="connsiteY54" fmla="*/ 7941 h 83241"/>
                                <a:gd name="connsiteX55" fmla="*/ 5205 w 12182"/>
                                <a:gd name="connsiteY55" fmla="*/ 8778 h 83241"/>
                                <a:gd name="connsiteX56" fmla="*/ 5331 w 12182"/>
                                <a:gd name="connsiteY56" fmla="*/ 12449 h 83241"/>
                                <a:gd name="connsiteX57" fmla="*/ 5399 w 12182"/>
                                <a:gd name="connsiteY57" fmla="*/ 9053 h 83241"/>
                                <a:gd name="connsiteX58" fmla="*/ 5545 w 12182"/>
                                <a:gd name="connsiteY58" fmla="*/ 9945 h 83241"/>
                                <a:gd name="connsiteX59" fmla="*/ 5617 w 12182"/>
                                <a:gd name="connsiteY59" fmla="*/ 4 h 83241"/>
                                <a:gd name="connsiteX60" fmla="*/ 5709 w 12182"/>
                                <a:gd name="connsiteY60" fmla="*/ 8626 h 83241"/>
                                <a:gd name="connsiteX61" fmla="*/ 5812 w 12182"/>
                                <a:gd name="connsiteY61" fmla="*/ 15339 h 83241"/>
                                <a:gd name="connsiteX62" fmla="*/ 5868 w 12182"/>
                                <a:gd name="connsiteY62" fmla="*/ 5457 h 83241"/>
                                <a:gd name="connsiteX63" fmla="*/ 5971 w 12182"/>
                                <a:gd name="connsiteY63" fmla="*/ 10192 h 83241"/>
                                <a:gd name="connsiteX64" fmla="*/ 6013 w 12182"/>
                                <a:gd name="connsiteY64" fmla="*/ 2280 h 83241"/>
                                <a:gd name="connsiteX65" fmla="*/ 6075 w 12182"/>
                                <a:gd name="connsiteY65" fmla="*/ 9285 h 83241"/>
                                <a:gd name="connsiteX66" fmla="*/ 6155 w 12182"/>
                                <a:gd name="connsiteY66" fmla="*/ 11055 h 83241"/>
                                <a:gd name="connsiteX67" fmla="*/ 6268 w 12182"/>
                                <a:gd name="connsiteY67" fmla="*/ 5183 h 83241"/>
                                <a:gd name="connsiteX68" fmla="*/ 6383 w 12182"/>
                                <a:gd name="connsiteY68" fmla="*/ 14136 h 83241"/>
                                <a:gd name="connsiteX69" fmla="*/ 6438 w 12182"/>
                                <a:gd name="connsiteY69" fmla="*/ 6865 h 83241"/>
                                <a:gd name="connsiteX70" fmla="*/ 6481 w 12182"/>
                                <a:gd name="connsiteY70" fmla="*/ 10273 h 83241"/>
                                <a:gd name="connsiteX71" fmla="*/ 6524 w 12182"/>
                                <a:gd name="connsiteY71" fmla="*/ 9031 h 83241"/>
                                <a:gd name="connsiteX72" fmla="*/ 6610 w 12182"/>
                                <a:gd name="connsiteY72" fmla="*/ 7279 h 83241"/>
                                <a:gd name="connsiteX73" fmla="*/ 6651 w 12182"/>
                                <a:gd name="connsiteY73" fmla="*/ 8778 h 83241"/>
                                <a:gd name="connsiteX74" fmla="*/ 6776 w 12182"/>
                                <a:gd name="connsiteY74" fmla="*/ 12679 h 83241"/>
                                <a:gd name="connsiteX75" fmla="*/ 6821 w 12182"/>
                                <a:gd name="connsiteY75" fmla="*/ 9031 h 83241"/>
                                <a:gd name="connsiteX76" fmla="*/ 6864 w 12182"/>
                                <a:gd name="connsiteY76" fmla="*/ 7607 h 83241"/>
                                <a:gd name="connsiteX77" fmla="*/ 6864 w 12182"/>
                                <a:gd name="connsiteY77" fmla="*/ 8198 h 83241"/>
                                <a:gd name="connsiteX78" fmla="*/ 6882 w 12182"/>
                                <a:gd name="connsiteY78" fmla="*/ 4933 h 83241"/>
                                <a:gd name="connsiteX79" fmla="*/ 6951 w 12182"/>
                                <a:gd name="connsiteY79" fmla="*/ 7527 h 83241"/>
                                <a:gd name="connsiteX80" fmla="*/ 7077 w 12182"/>
                                <a:gd name="connsiteY80" fmla="*/ 9612 h 83241"/>
                                <a:gd name="connsiteX81" fmla="*/ 7077 w 12182"/>
                                <a:gd name="connsiteY81" fmla="*/ 10112 h 83241"/>
                                <a:gd name="connsiteX82" fmla="*/ 7077 w 12182"/>
                                <a:gd name="connsiteY82" fmla="*/ 9692 h 83241"/>
                                <a:gd name="connsiteX83" fmla="*/ 7119 w 12182"/>
                                <a:gd name="connsiteY83" fmla="*/ 8441 h 83241"/>
                                <a:gd name="connsiteX84" fmla="*/ 7163 w 12182"/>
                                <a:gd name="connsiteY84" fmla="*/ 7107 h 83241"/>
                                <a:gd name="connsiteX85" fmla="*/ 7247 w 12182"/>
                                <a:gd name="connsiteY85" fmla="*/ 10445 h 83241"/>
                                <a:gd name="connsiteX86" fmla="*/ 7290 w 12182"/>
                                <a:gd name="connsiteY86" fmla="*/ 9112 h 83241"/>
                                <a:gd name="connsiteX87" fmla="*/ 7290 w 12182"/>
                                <a:gd name="connsiteY87" fmla="*/ 6446 h 83241"/>
                                <a:gd name="connsiteX88" fmla="*/ 7374 w 12182"/>
                                <a:gd name="connsiteY88" fmla="*/ 6865 h 83241"/>
                                <a:gd name="connsiteX89" fmla="*/ 7374 w 12182"/>
                                <a:gd name="connsiteY89" fmla="*/ 11096 h 83241"/>
                                <a:gd name="connsiteX90" fmla="*/ 7502 w 12182"/>
                                <a:gd name="connsiteY90" fmla="*/ 4280 h 83241"/>
                                <a:gd name="connsiteX91" fmla="*/ 7546 w 12182"/>
                                <a:gd name="connsiteY91" fmla="*/ 12449 h 83241"/>
                                <a:gd name="connsiteX92" fmla="*/ 7588 w 12182"/>
                                <a:gd name="connsiteY92" fmla="*/ 8860 h 83241"/>
                                <a:gd name="connsiteX93" fmla="*/ 7674 w 12182"/>
                                <a:gd name="connsiteY93" fmla="*/ 11944 h 83241"/>
                                <a:gd name="connsiteX94" fmla="*/ 7717 w 12182"/>
                                <a:gd name="connsiteY94" fmla="*/ 7607 h 83241"/>
                                <a:gd name="connsiteX95" fmla="*/ 7757 w 12182"/>
                                <a:gd name="connsiteY95" fmla="*/ 10445 h 83241"/>
                                <a:gd name="connsiteX96" fmla="*/ 7800 w 12182"/>
                                <a:gd name="connsiteY96" fmla="*/ 6446 h 83241"/>
                                <a:gd name="connsiteX97" fmla="*/ 7928 w 12182"/>
                                <a:gd name="connsiteY97" fmla="*/ 11696 h 83241"/>
                                <a:gd name="connsiteX98" fmla="*/ 8013 w 12182"/>
                                <a:gd name="connsiteY98" fmla="*/ 7941 h 83241"/>
                                <a:gd name="connsiteX99" fmla="*/ 8140 w 12182"/>
                                <a:gd name="connsiteY99" fmla="*/ 10863 h 83241"/>
                                <a:gd name="connsiteX100" fmla="*/ 8226 w 12182"/>
                                <a:gd name="connsiteY100" fmla="*/ 7607 h 83241"/>
                                <a:gd name="connsiteX101" fmla="*/ 8226 w 12182"/>
                                <a:gd name="connsiteY101" fmla="*/ 8860 h 83241"/>
                                <a:gd name="connsiteX102" fmla="*/ 8268 w 12182"/>
                                <a:gd name="connsiteY102" fmla="*/ 9278 h 83241"/>
                                <a:gd name="connsiteX103" fmla="*/ 8268 w 12182"/>
                                <a:gd name="connsiteY103" fmla="*/ 12277 h 83241"/>
                                <a:gd name="connsiteX104" fmla="*/ 8353 w 12182"/>
                                <a:gd name="connsiteY104" fmla="*/ 11277 h 83241"/>
                                <a:gd name="connsiteX105" fmla="*/ 8394 w 12182"/>
                                <a:gd name="connsiteY105" fmla="*/ 7607 h 83241"/>
                                <a:gd name="connsiteX106" fmla="*/ 8482 w 12182"/>
                                <a:gd name="connsiteY106" fmla="*/ 8441 h 83241"/>
                                <a:gd name="connsiteX107" fmla="*/ 8568 w 12182"/>
                                <a:gd name="connsiteY107" fmla="*/ 7527 h 83241"/>
                                <a:gd name="connsiteX108" fmla="*/ 8610 w 12182"/>
                                <a:gd name="connsiteY108" fmla="*/ 8107 h 83241"/>
                                <a:gd name="connsiteX109" fmla="*/ 8651 w 12182"/>
                                <a:gd name="connsiteY109" fmla="*/ 7365 h 83241"/>
                                <a:gd name="connsiteX110" fmla="*/ 8693 w 12182"/>
                                <a:gd name="connsiteY110" fmla="*/ 8527 h 83241"/>
                                <a:gd name="connsiteX111" fmla="*/ 8778 w 12182"/>
                                <a:gd name="connsiteY111" fmla="*/ 5361 h 83241"/>
                                <a:gd name="connsiteX112" fmla="*/ 8876 w 12182"/>
                                <a:gd name="connsiteY112" fmla="*/ 9923 h 83241"/>
                                <a:gd name="connsiteX113" fmla="*/ 8908 w 12182"/>
                                <a:gd name="connsiteY113" fmla="*/ 6114 h 83241"/>
                                <a:gd name="connsiteX114" fmla="*/ 8992 w 12182"/>
                                <a:gd name="connsiteY114" fmla="*/ 9112 h 83241"/>
                                <a:gd name="connsiteX115" fmla="*/ 8992 w 12182"/>
                                <a:gd name="connsiteY115" fmla="*/ 11277 h 83241"/>
                                <a:gd name="connsiteX116" fmla="*/ 9036 w 12182"/>
                                <a:gd name="connsiteY116" fmla="*/ 7688 h 83241"/>
                                <a:gd name="connsiteX117" fmla="*/ 9204 w 12182"/>
                                <a:gd name="connsiteY117" fmla="*/ 5275 h 83241"/>
                                <a:gd name="connsiteX118" fmla="*/ 9247 w 12182"/>
                                <a:gd name="connsiteY118" fmla="*/ 11358 h 83241"/>
                                <a:gd name="connsiteX119" fmla="*/ 9333 w 12182"/>
                                <a:gd name="connsiteY119" fmla="*/ 5861 h 83241"/>
                                <a:gd name="connsiteX120" fmla="*/ 9458 w 12182"/>
                                <a:gd name="connsiteY120" fmla="*/ 8778 h 83241"/>
                                <a:gd name="connsiteX121" fmla="*/ 9503 w 12182"/>
                                <a:gd name="connsiteY121" fmla="*/ 6194 h 83241"/>
                                <a:gd name="connsiteX122" fmla="*/ 9503 w 12182"/>
                                <a:gd name="connsiteY122" fmla="*/ 12035 h 83241"/>
                                <a:gd name="connsiteX123" fmla="*/ 9631 w 12182"/>
                                <a:gd name="connsiteY123" fmla="*/ 7941 h 83241"/>
                                <a:gd name="connsiteX124" fmla="*/ 9673 w 12182"/>
                                <a:gd name="connsiteY124" fmla="*/ 9031 h 83241"/>
                                <a:gd name="connsiteX125" fmla="*/ 9715 w 12182"/>
                                <a:gd name="connsiteY125" fmla="*/ 11858 h 83241"/>
                                <a:gd name="connsiteX126" fmla="*/ 9800 w 12182"/>
                                <a:gd name="connsiteY126" fmla="*/ 6194 h 83241"/>
                                <a:gd name="connsiteX127" fmla="*/ 9885 w 12182"/>
                                <a:gd name="connsiteY127" fmla="*/ 7688 h 83241"/>
                                <a:gd name="connsiteX128" fmla="*/ 10099 w 12182"/>
                                <a:gd name="connsiteY128" fmla="*/ 11616 h 83241"/>
                                <a:gd name="connsiteX129" fmla="*/ 10183 w 12182"/>
                                <a:gd name="connsiteY129" fmla="*/ 9278 h 83241"/>
                                <a:gd name="connsiteX130" fmla="*/ 10312 w 12182"/>
                                <a:gd name="connsiteY130" fmla="*/ 6275 h 83241"/>
                                <a:gd name="connsiteX131" fmla="*/ 10354 w 12182"/>
                                <a:gd name="connsiteY131" fmla="*/ 9355 h 83241"/>
                                <a:gd name="connsiteX132" fmla="*/ 10396 w 12182"/>
                                <a:gd name="connsiteY132" fmla="*/ 10192 h 83241"/>
                                <a:gd name="connsiteX133" fmla="*/ 10396 w 12182"/>
                                <a:gd name="connsiteY133" fmla="*/ 10525 h 83241"/>
                                <a:gd name="connsiteX134" fmla="*/ 10524 w 12182"/>
                                <a:gd name="connsiteY134" fmla="*/ 8527 h 83241"/>
                                <a:gd name="connsiteX135" fmla="*/ 10609 w 12182"/>
                                <a:gd name="connsiteY135" fmla="*/ 10192 h 83241"/>
                                <a:gd name="connsiteX136" fmla="*/ 10650 w 12182"/>
                                <a:gd name="connsiteY136" fmla="*/ 9864 h 83241"/>
                                <a:gd name="connsiteX137" fmla="*/ 10650 w 12182"/>
                                <a:gd name="connsiteY137" fmla="*/ 7365 h 83241"/>
                                <a:gd name="connsiteX138" fmla="*/ 10778 w 12182"/>
                                <a:gd name="connsiteY138" fmla="*/ 11444 h 83241"/>
                                <a:gd name="connsiteX139" fmla="*/ 10778 w 12182"/>
                                <a:gd name="connsiteY139" fmla="*/ 9355 h 83241"/>
                                <a:gd name="connsiteX140" fmla="*/ 10864 w 12182"/>
                                <a:gd name="connsiteY140" fmla="*/ 9945 h 83241"/>
                                <a:gd name="connsiteX141" fmla="*/ 10948 w 12182"/>
                                <a:gd name="connsiteY141" fmla="*/ 10863 h 83241"/>
                                <a:gd name="connsiteX142" fmla="*/ 11078 w 12182"/>
                                <a:gd name="connsiteY142" fmla="*/ 7688 h 83241"/>
                                <a:gd name="connsiteX143" fmla="*/ 11078 w 12182"/>
                                <a:gd name="connsiteY143" fmla="*/ 9692 h 83241"/>
                                <a:gd name="connsiteX144" fmla="*/ 11247 w 12182"/>
                                <a:gd name="connsiteY144" fmla="*/ 8279 h 83241"/>
                                <a:gd name="connsiteX145" fmla="*/ 12182 w 12182"/>
                                <a:gd name="connsiteY145" fmla="*/ 82241 h 83241"/>
                                <a:gd name="connsiteX0" fmla="*/ 0 w 17936"/>
                                <a:gd name="connsiteY0" fmla="*/ 83241 h 106388"/>
                                <a:gd name="connsiteX1" fmla="*/ 1270 w 17936"/>
                                <a:gd name="connsiteY1" fmla="*/ 7134 h 106388"/>
                                <a:gd name="connsiteX2" fmla="*/ 1377 w 17936"/>
                                <a:gd name="connsiteY2" fmla="*/ 12530 h 106388"/>
                                <a:gd name="connsiteX3" fmla="*/ 1377 w 17936"/>
                                <a:gd name="connsiteY3" fmla="*/ 11277 h 106388"/>
                                <a:gd name="connsiteX4" fmla="*/ 1461 w 17936"/>
                                <a:gd name="connsiteY4" fmla="*/ 8698 h 106388"/>
                                <a:gd name="connsiteX5" fmla="*/ 1502 w 17936"/>
                                <a:gd name="connsiteY5" fmla="*/ 11025 h 106388"/>
                                <a:gd name="connsiteX6" fmla="*/ 1587 w 17936"/>
                                <a:gd name="connsiteY6" fmla="*/ 12277 h 106388"/>
                                <a:gd name="connsiteX7" fmla="*/ 1606 w 17936"/>
                                <a:gd name="connsiteY7" fmla="*/ 3545 h 106388"/>
                                <a:gd name="connsiteX8" fmla="*/ 1717 w 17936"/>
                                <a:gd name="connsiteY8" fmla="*/ 9355 h 106388"/>
                                <a:gd name="connsiteX9" fmla="*/ 1844 w 17936"/>
                                <a:gd name="connsiteY9" fmla="*/ 8198 h 106388"/>
                                <a:gd name="connsiteX10" fmla="*/ 1929 w 17936"/>
                                <a:gd name="connsiteY10" fmla="*/ 11696 h 106388"/>
                                <a:gd name="connsiteX11" fmla="*/ 2044 w 17936"/>
                                <a:gd name="connsiteY11" fmla="*/ 7220 h 106388"/>
                                <a:gd name="connsiteX12" fmla="*/ 2109 w 17936"/>
                                <a:gd name="connsiteY12" fmla="*/ 2070 h 106388"/>
                                <a:gd name="connsiteX13" fmla="*/ 2226 w 17936"/>
                                <a:gd name="connsiteY13" fmla="*/ 13110 h 106388"/>
                                <a:gd name="connsiteX14" fmla="*/ 2354 w 17936"/>
                                <a:gd name="connsiteY14" fmla="*/ 11106 h 106388"/>
                                <a:gd name="connsiteX15" fmla="*/ 2402 w 17936"/>
                                <a:gd name="connsiteY15" fmla="*/ 8016 h 106388"/>
                                <a:gd name="connsiteX16" fmla="*/ 2525 w 17936"/>
                                <a:gd name="connsiteY16" fmla="*/ 11696 h 106388"/>
                                <a:gd name="connsiteX17" fmla="*/ 2566 w 17936"/>
                                <a:gd name="connsiteY17" fmla="*/ 13609 h 106388"/>
                                <a:gd name="connsiteX18" fmla="*/ 2652 w 17936"/>
                                <a:gd name="connsiteY18" fmla="*/ 7941 h 106388"/>
                                <a:gd name="connsiteX19" fmla="*/ 2738 w 17936"/>
                                <a:gd name="connsiteY19" fmla="*/ 10863 h 106388"/>
                                <a:gd name="connsiteX20" fmla="*/ 2802 w 17936"/>
                                <a:gd name="connsiteY20" fmla="*/ 1820 h 106388"/>
                                <a:gd name="connsiteX21" fmla="*/ 2907 w 17936"/>
                                <a:gd name="connsiteY21" fmla="*/ 11696 h 106388"/>
                                <a:gd name="connsiteX22" fmla="*/ 3035 w 17936"/>
                                <a:gd name="connsiteY22" fmla="*/ 8527 h 106388"/>
                                <a:gd name="connsiteX23" fmla="*/ 3120 w 17936"/>
                                <a:gd name="connsiteY23" fmla="*/ 7607 h 106388"/>
                                <a:gd name="connsiteX24" fmla="*/ 3120 w 17936"/>
                                <a:gd name="connsiteY24" fmla="*/ 7107 h 106388"/>
                                <a:gd name="connsiteX25" fmla="*/ 3205 w 17936"/>
                                <a:gd name="connsiteY25" fmla="*/ 12277 h 106388"/>
                                <a:gd name="connsiteX26" fmla="*/ 3247 w 17936"/>
                                <a:gd name="connsiteY26" fmla="*/ 11696 h 106388"/>
                                <a:gd name="connsiteX27" fmla="*/ 3331 w 17936"/>
                                <a:gd name="connsiteY27" fmla="*/ 11106 h 106388"/>
                                <a:gd name="connsiteX28" fmla="*/ 3374 w 17936"/>
                                <a:gd name="connsiteY28" fmla="*/ 5022 h 106388"/>
                                <a:gd name="connsiteX29" fmla="*/ 3419 w 17936"/>
                                <a:gd name="connsiteY29" fmla="*/ 13110 h 106388"/>
                                <a:gd name="connsiteX30" fmla="*/ 3564 w 17936"/>
                                <a:gd name="connsiteY30" fmla="*/ 6873 h 106388"/>
                                <a:gd name="connsiteX31" fmla="*/ 3631 w 17936"/>
                                <a:gd name="connsiteY31" fmla="*/ 11858 h 106388"/>
                                <a:gd name="connsiteX32" fmla="*/ 3631 w 17936"/>
                                <a:gd name="connsiteY32" fmla="*/ 12449 h 106388"/>
                                <a:gd name="connsiteX33" fmla="*/ 3679 w 17936"/>
                                <a:gd name="connsiteY33" fmla="*/ 8553 h 106388"/>
                                <a:gd name="connsiteX34" fmla="*/ 3760 w 17936"/>
                                <a:gd name="connsiteY34" fmla="*/ 10692 h 106388"/>
                                <a:gd name="connsiteX35" fmla="*/ 3843 w 17936"/>
                                <a:gd name="connsiteY35" fmla="*/ 8279 h 106388"/>
                                <a:gd name="connsiteX36" fmla="*/ 3885 w 17936"/>
                                <a:gd name="connsiteY36" fmla="*/ 9864 h 106388"/>
                                <a:gd name="connsiteX37" fmla="*/ 3971 w 17936"/>
                                <a:gd name="connsiteY37" fmla="*/ 10863 h 106388"/>
                                <a:gd name="connsiteX38" fmla="*/ 4013 w 17936"/>
                                <a:gd name="connsiteY38" fmla="*/ 8586 h 106388"/>
                                <a:gd name="connsiteX39" fmla="*/ 4099 w 17936"/>
                                <a:gd name="connsiteY39" fmla="*/ 8527 h 106388"/>
                                <a:gd name="connsiteX40" fmla="*/ 4099 w 17936"/>
                                <a:gd name="connsiteY40" fmla="*/ 8279 h 106388"/>
                                <a:gd name="connsiteX41" fmla="*/ 4269 w 17936"/>
                                <a:gd name="connsiteY41" fmla="*/ 12696 h 106388"/>
                                <a:gd name="connsiteX42" fmla="*/ 4395 w 17936"/>
                                <a:gd name="connsiteY42" fmla="*/ 6194 h 106388"/>
                                <a:gd name="connsiteX43" fmla="*/ 4499 w 17936"/>
                                <a:gd name="connsiteY43" fmla="*/ 12410 h 106388"/>
                                <a:gd name="connsiteX44" fmla="*/ 4567 w 17936"/>
                                <a:gd name="connsiteY44" fmla="*/ 5861 h 106388"/>
                                <a:gd name="connsiteX45" fmla="*/ 4667 w 17936"/>
                                <a:gd name="connsiteY45" fmla="*/ 10958 h 106388"/>
                                <a:gd name="connsiteX46" fmla="*/ 4737 w 17936"/>
                                <a:gd name="connsiteY46" fmla="*/ 9445 h 106388"/>
                                <a:gd name="connsiteX47" fmla="*/ 4864 w 17936"/>
                                <a:gd name="connsiteY47" fmla="*/ 8107 h 106388"/>
                                <a:gd name="connsiteX48" fmla="*/ 4906 w 17936"/>
                                <a:gd name="connsiteY48" fmla="*/ 11277 h 106388"/>
                                <a:gd name="connsiteX49" fmla="*/ 4992 w 17936"/>
                                <a:gd name="connsiteY49" fmla="*/ 13690 h 106388"/>
                                <a:gd name="connsiteX50" fmla="*/ 5076 w 17936"/>
                                <a:gd name="connsiteY50" fmla="*/ 12449 h 106388"/>
                                <a:gd name="connsiteX51" fmla="*/ 5162 w 17936"/>
                                <a:gd name="connsiteY51" fmla="*/ 10273 h 106388"/>
                                <a:gd name="connsiteX52" fmla="*/ 5162 w 17936"/>
                                <a:gd name="connsiteY52" fmla="*/ 8441 h 106388"/>
                                <a:gd name="connsiteX53" fmla="*/ 5162 w 17936"/>
                                <a:gd name="connsiteY53" fmla="*/ 7365 h 106388"/>
                                <a:gd name="connsiteX54" fmla="*/ 5205 w 17936"/>
                                <a:gd name="connsiteY54" fmla="*/ 7941 h 106388"/>
                                <a:gd name="connsiteX55" fmla="*/ 5205 w 17936"/>
                                <a:gd name="connsiteY55" fmla="*/ 8778 h 106388"/>
                                <a:gd name="connsiteX56" fmla="*/ 5331 w 17936"/>
                                <a:gd name="connsiteY56" fmla="*/ 12449 h 106388"/>
                                <a:gd name="connsiteX57" fmla="*/ 5399 w 17936"/>
                                <a:gd name="connsiteY57" fmla="*/ 9053 h 106388"/>
                                <a:gd name="connsiteX58" fmla="*/ 5545 w 17936"/>
                                <a:gd name="connsiteY58" fmla="*/ 9945 h 106388"/>
                                <a:gd name="connsiteX59" fmla="*/ 5617 w 17936"/>
                                <a:gd name="connsiteY59" fmla="*/ 4 h 106388"/>
                                <a:gd name="connsiteX60" fmla="*/ 5709 w 17936"/>
                                <a:gd name="connsiteY60" fmla="*/ 8626 h 106388"/>
                                <a:gd name="connsiteX61" fmla="*/ 5812 w 17936"/>
                                <a:gd name="connsiteY61" fmla="*/ 15339 h 106388"/>
                                <a:gd name="connsiteX62" fmla="*/ 5868 w 17936"/>
                                <a:gd name="connsiteY62" fmla="*/ 5457 h 106388"/>
                                <a:gd name="connsiteX63" fmla="*/ 5971 w 17936"/>
                                <a:gd name="connsiteY63" fmla="*/ 10192 h 106388"/>
                                <a:gd name="connsiteX64" fmla="*/ 6013 w 17936"/>
                                <a:gd name="connsiteY64" fmla="*/ 2280 h 106388"/>
                                <a:gd name="connsiteX65" fmla="*/ 6075 w 17936"/>
                                <a:gd name="connsiteY65" fmla="*/ 9285 h 106388"/>
                                <a:gd name="connsiteX66" fmla="*/ 6155 w 17936"/>
                                <a:gd name="connsiteY66" fmla="*/ 11055 h 106388"/>
                                <a:gd name="connsiteX67" fmla="*/ 6268 w 17936"/>
                                <a:gd name="connsiteY67" fmla="*/ 5183 h 106388"/>
                                <a:gd name="connsiteX68" fmla="*/ 6383 w 17936"/>
                                <a:gd name="connsiteY68" fmla="*/ 14136 h 106388"/>
                                <a:gd name="connsiteX69" fmla="*/ 6438 w 17936"/>
                                <a:gd name="connsiteY69" fmla="*/ 6865 h 106388"/>
                                <a:gd name="connsiteX70" fmla="*/ 6481 w 17936"/>
                                <a:gd name="connsiteY70" fmla="*/ 10273 h 106388"/>
                                <a:gd name="connsiteX71" fmla="*/ 6524 w 17936"/>
                                <a:gd name="connsiteY71" fmla="*/ 9031 h 106388"/>
                                <a:gd name="connsiteX72" fmla="*/ 6610 w 17936"/>
                                <a:gd name="connsiteY72" fmla="*/ 7279 h 106388"/>
                                <a:gd name="connsiteX73" fmla="*/ 6651 w 17936"/>
                                <a:gd name="connsiteY73" fmla="*/ 8778 h 106388"/>
                                <a:gd name="connsiteX74" fmla="*/ 6776 w 17936"/>
                                <a:gd name="connsiteY74" fmla="*/ 12679 h 106388"/>
                                <a:gd name="connsiteX75" fmla="*/ 6821 w 17936"/>
                                <a:gd name="connsiteY75" fmla="*/ 9031 h 106388"/>
                                <a:gd name="connsiteX76" fmla="*/ 6864 w 17936"/>
                                <a:gd name="connsiteY76" fmla="*/ 7607 h 106388"/>
                                <a:gd name="connsiteX77" fmla="*/ 6864 w 17936"/>
                                <a:gd name="connsiteY77" fmla="*/ 8198 h 106388"/>
                                <a:gd name="connsiteX78" fmla="*/ 6882 w 17936"/>
                                <a:gd name="connsiteY78" fmla="*/ 4933 h 106388"/>
                                <a:gd name="connsiteX79" fmla="*/ 6951 w 17936"/>
                                <a:gd name="connsiteY79" fmla="*/ 7527 h 106388"/>
                                <a:gd name="connsiteX80" fmla="*/ 7077 w 17936"/>
                                <a:gd name="connsiteY80" fmla="*/ 9612 h 106388"/>
                                <a:gd name="connsiteX81" fmla="*/ 7077 w 17936"/>
                                <a:gd name="connsiteY81" fmla="*/ 10112 h 106388"/>
                                <a:gd name="connsiteX82" fmla="*/ 7077 w 17936"/>
                                <a:gd name="connsiteY82" fmla="*/ 9692 h 106388"/>
                                <a:gd name="connsiteX83" fmla="*/ 7119 w 17936"/>
                                <a:gd name="connsiteY83" fmla="*/ 8441 h 106388"/>
                                <a:gd name="connsiteX84" fmla="*/ 7163 w 17936"/>
                                <a:gd name="connsiteY84" fmla="*/ 7107 h 106388"/>
                                <a:gd name="connsiteX85" fmla="*/ 7247 w 17936"/>
                                <a:gd name="connsiteY85" fmla="*/ 10445 h 106388"/>
                                <a:gd name="connsiteX86" fmla="*/ 7290 w 17936"/>
                                <a:gd name="connsiteY86" fmla="*/ 9112 h 106388"/>
                                <a:gd name="connsiteX87" fmla="*/ 7290 w 17936"/>
                                <a:gd name="connsiteY87" fmla="*/ 6446 h 106388"/>
                                <a:gd name="connsiteX88" fmla="*/ 7374 w 17936"/>
                                <a:gd name="connsiteY88" fmla="*/ 6865 h 106388"/>
                                <a:gd name="connsiteX89" fmla="*/ 7374 w 17936"/>
                                <a:gd name="connsiteY89" fmla="*/ 11096 h 106388"/>
                                <a:gd name="connsiteX90" fmla="*/ 7502 w 17936"/>
                                <a:gd name="connsiteY90" fmla="*/ 4280 h 106388"/>
                                <a:gd name="connsiteX91" fmla="*/ 7546 w 17936"/>
                                <a:gd name="connsiteY91" fmla="*/ 12449 h 106388"/>
                                <a:gd name="connsiteX92" fmla="*/ 7588 w 17936"/>
                                <a:gd name="connsiteY92" fmla="*/ 8860 h 106388"/>
                                <a:gd name="connsiteX93" fmla="*/ 7674 w 17936"/>
                                <a:gd name="connsiteY93" fmla="*/ 11944 h 106388"/>
                                <a:gd name="connsiteX94" fmla="*/ 7717 w 17936"/>
                                <a:gd name="connsiteY94" fmla="*/ 7607 h 106388"/>
                                <a:gd name="connsiteX95" fmla="*/ 7757 w 17936"/>
                                <a:gd name="connsiteY95" fmla="*/ 10445 h 106388"/>
                                <a:gd name="connsiteX96" fmla="*/ 7800 w 17936"/>
                                <a:gd name="connsiteY96" fmla="*/ 6446 h 106388"/>
                                <a:gd name="connsiteX97" fmla="*/ 7928 w 17936"/>
                                <a:gd name="connsiteY97" fmla="*/ 11696 h 106388"/>
                                <a:gd name="connsiteX98" fmla="*/ 8013 w 17936"/>
                                <a:gd name="connsiteY98" fmla="*/ 7941 h 106388"/>
                                <a:gd name="connsiteX99" fmla="*/ 8140 w 17936"/>
                                <a:gd name="connsiteY99" fmla="*/ 10863 h 106388"/>
                                <a:gd name="connsiteX100" fmla="*/ 8226 w 17936"/>
                                <a:gd name="connsiteY100" fmla="*/ 7607 h 106388"/>
                                <a:gd name="connsiteX101" fmla="*/ 8226 w 17936"/>
                                <a:gd name="connsiteY101" fmla="*/ 8860 h 106388"/>
                                <a:gd name="connsiteX102" fmla="*/ 8268 w 17936"/>
                                <a:gd name="connsiteY102" fmla="*/ 9278 h 106388"/>
                                <a:gd name="connsiteX103" fmla="*/ 8268 w 17936"/>
                                <a:gd name="connsiteY103" fmla="*/ 12277 h 106388"/>
                                <a:gd name="connsiteX104" fmla="*/ 8353 w 17936"/>
                                <a:gd name="connsiteY104" fmla="*/ 11277 h 106388"/>
                                <a:gd name="connsiteX105" fmla="*/ 8394 w 17936"/>
                                <a:gd name="connsiteY105" fmla="*/ 7607 h 106388"/>
                                <a:gd name="connsiteX106" fmla="*/ 8482 w 17936"/>
                                <a:gd name="connsiteY106" fmla="*/ 8441 h 106388"/>
                                <a:gd name="connsiteX107" fmla="*/ 8568 w 17936"/>
                                <a:gd name="connsiteY107" fmla="*/ 7527 h 106388"/>
                                <a:gd name="connsiteX108" fmla="*/ 8610 w 17936"/>
                                <a:gd name="connsiteY108" fmla="*/ 8107 h 106388"/>
                                <a:gd name="connsiteX109" fmla="*/ 8651 w 17936"/>
                                <a:gd name="connsiteY109" fmla="*/ 7365 h 106388"/>
                                <a:gd name="connsiteX110" fmla="*/ 8693 w 17936"/>
                                <a:gd name="connsiteY110" fmla="*/ 8527 h 106388"/>
                                <a:gd name="connsiteX111" fmla="*/ 8778 w 17936"/>
                                <a:gd name="connsiteY111" fmla="*/ 5361 h 106388"/>
                                <a:gd name="connsiteX112" fmla="*/ 8876 w 17936"/>
                                <a:gd name="connsiteY112" fmla="*/ 9923 h 106388"/>
                                <a:gd name="connsiteX113" fmla="*/ 8908 w 17936"/>
                                <a:gd name="connsiteY113" fmla="*/ 6114 h 106388"/>
                                <a:gd name="connsiteX114" fmla="*/ 8992 w 17936"/>
                                <a:gd name="connsiteY114" fmla="*/ 9112 h 106388"/>
                                <a:gd name="connsiteX115" fmla="*/ 8992 w 17936"/>
                                <a:gd name="connsiteY115" fmla="*/ 11277 h 106388"/>
                                <a:gd name="connsiteX116" fmla="*/ 9036 w 17936"/>
                                <a:gd name="connsiteY116" fmla="*/ 7688 h 106388"/>
                                <a:gd name="connsiteX117" fmla="*/ 9204 w 17936"/>
                                <a:gd name="connsiteY117" fmla="*/ 5275 h 106388"/>
                                <a:gd name="connsiteX118" fmla="*/ 9247 w 17936"/>
                                <a:gd name="connsiteY118" fmla="*/ 11358 h 106388"/>
                                <a:gd name="connsiteX119" fmla="*/ 9333 w 17936"/>
                                <a:gd name="connsiteY119" fmla="*/ 5861 h 106388"/>
                                <a:gd name="connsiteX120" fmla="*/ 9458 w 17936"/>
                                <a:gd name="connsiteY120" fmla="*/ 8778 h 106388"/>
                                <a:gd name="connsiteX121" fmla="*/ 9503 w 17936"/>
                                <a:gd name="connsiteY121" fmla="*/ 6194 h 106388"/>
                                <a:gd name="connsiteX122" fmla="*/ 9503 w 17936"/>
                                <a:gd name="connsiteY122" fmla="*/ 12035 h 106388"/>
                                <a:gd name="connsiteX123" fmla="*/ 9631 w 17936"/>
                                <a:gd name="connsiteY123" fmla="*/ 7941 h 106388"/>
                                <a:gd name="connsiteX124" fmla="*/ 9673 w 17936"/>
                                <a:gd name="connsiteY124" fmla="*/ 9031 h 106388"/>
                                <a:gd name="connsiteX125" fmla="*/ 9715 w 17936"/>
                                <a:gd name="connsiteY125" fmla="*/ 11858 h 106388"/>
                                <a:gd name="connsiteX126" fmla="*/ 9800 w 17936"/>
                                <a:gd name="connsiteY126" fmla="*/ 6194 h 106388"/>
                                <a:gd name="connsiteX127" fmla="*/ 9885 w 17936"/>
                                <a:gd name="connsiteY127" fmla="*/ 7688 h 106388"/>
                                <a:gd name="connsiteX128" fmla="*/ 10099 w 17936"/>
                                <a:gd name="connsiteY128" fmla="*/ 11616 h 106388"/>
                                <a:gd name="connsiteX129" fmla="*/ 10183 w 17936"/>
                                <a:gd name="connsiteY129" fmla="*/ 9278 h 106388"/>
                                <a:gd name="connsiteX130" fmla="*/ 10312 w 17936"/>
                                <a:gd name="connsiteY130" fmla="*/ 6275 h 106388"/>
                                <a:gd name="connsiteX131" fmla="*/ 10354 w 17936"/>
                                <a:gd name="connsiteY131" fmla="*/ 9355 h 106388"/>
                                <a:gd name="connsiteX132" fmla="*/ 10396 w 17936"/>
                                <a:gd name="connsiteY132" fmla="*/ 10192 h 106388"/>
                                <a:gd name="connsiteX133" fmla="*/ 10396 w 17936"/>
                                <a:gd name="connsiteY133" fmla="*/ 10525 h 106388"/>
                                <a:gd name="connsiteX134" fmla="*/ 10524 w 17936"/>
                                <a:gd name="connsiteY134" fmla="*/ 8527 h 106388"/>
                                <a:gd name="connsiteX135" fmla="*/ 10609 w 17936"/>
                                <a:gd name="connsiteY135" fmla="*/ 10192 h 106388"/>
                                <a:gd name="connsiteX136" fmla="*/ 10650 w 17936"/>
                                <a:gd name="connsiteY136" fmla="*/ 9864 h 106388"/>
                                <a:gd name="connsiteX137" fmla="*/ 10650 w 17936"/>
                                <a:gd name="connsiteY137" fmla="*/ 7365 h 106388"/>
                                <a:gd name="connsiteX138" fmla="*/ 10778 w 17936"/>
                                <a:gd name="connsiteY138" fmla="*/ 11444 h 106388"/>
                                <a:gd name="connsiteX139" fmla="*/ 10778 w 17936"/>
                                <a:gd name="connsiteY139" fmla="*/ 9355 h 106388"/>
                                <a:gd name="connsiteX140" fmla="*/ 10864 w 17936"/>
                                <a:gd name="connsiteY140" fmla="*/ 9945 h 106388"/>
                                <a:gd name="connsiteX141" fmla="*/ 10948 w 17936"/>
                                <a:gd name="connsiteY141" fmla="*/ 10863 h 106388"/>
                                <a:gd name="connsiteX142" fmla="*/ 11078 w 17936"/>
                                <a:gd name="connsiteY142" fmla="*/ 7688 h 106388"/>
                                <a:gd name="connsiteX143" fmla="*/ 11078 w 17936"/>
                                <a:gd name="connsiteY143" fmla="*/ 9692 h 106388"/>
                                <a:gd name="connsiteX144" fmla="*/ 11247 w 17936"/>
                                <a:gd name="connsiteY144" fmla="*/ 8279 h 106388"/>
                                <a:gd name="connsiteX145" fmla="*/ 17936 w 17936"/>
                                <a:gd name="connsiteY145" fmla="*/ 106388 h 106388"/>
                                <a:gd name="connsiteX0" fmla="*/ 0 w 17936"/>
                                <a:gd name="connsiteY0" fmla="*/ 83241 h 106388"/>
                                <a:gd name="connsiteX1" fmla="*/ 1270 w 17936"/>
                                <a:gd name="connsiteY1" fmla="*/ 7134 h 106388"/>
                                <a:gd name="connsiteX2" fmla="*/ 1377 w 17936"/>
                                <a:gd name="connsiteY2" fmla="*/ 12530 h 106388"/>
                                <a:gd name="connsiteX3" fmla="*/ 1377 w 17936"/>
                                <a:gd name="connsiteY3" fmla="*/ 11277 h 106388"/>
                                <a:gd name="connsiteX4" fmla="*/ 1461 w 17936"/>
                                <a:gd name="connsiteY4" fmla="*/ 8698 h 106388"/>
                                <a:gd name="connsiteX5" fmla="*/ 1502 w 17936"/>
                                <a:gd name="connsiteY5" fmla="*/ 11025 h 106388"/>
                                <a:gd name="connsiteX6" fmla="*/ 1587 w 17936"/>
                                <a:gd name="connsiteY6" fmla="*/ 12277 h 106388"/>
                                <a:gd name="connsiteX7" fmla="*/ 1606 w 17936"/>
                                <a:gd name="connsiteY7" fmla="*/ 3545 h 106388"/>
                                <a:gd name="connsiteX8" fmla="*/ 1717 w 17936"/>
                                <a:gd name="connsiteY8" fmla="*/ 9355 h 106388"/>
                                <a:gd name="connsiteX9" fmla="*/ 1844 w 17936"/>
                                <a:gd name="connsiteY9" fmla="*/ 8198 h 106388"/>
                                <a:gd name="connsiteX10" fmla="*/ 1929 w 17936"/>
                                <a:gd name="connsiteY10" fmla="*/ 11696 h 106388"/>
                                <a:gd name="connsiteX11" fmla="*/ 2044 w 17936"/>
                                <a:gd name="connsiteY11" fmla="*/ 7220 h 106388"/>
                                <a:gd name="connsiteX12" fmla="*/ 2109 w 17936"/>
                                <a:gd name="connsiteY12" fmla="*/ 2070 h 106388"/>
                                <a:gd name="connsiteX13" fmla="*/ 2226 w 17936"/>
                                <a:gd name="connsiteY13" fmla="*/ 13110 h 106388"/>
                                <a:gd name="connsiteX14" fmla="*/ 2354 w 17936"/>
                                <a:gd name="connsiteY14" fmla="*/ 11106 h 106388"/>
                                <a:gd name="connsiteX15" fmla="*/ 2402 w 17936"/>
                                <a:gd name="connsiteY15" fmla="*/ 8016 h 106388"/>
                                <a:gd name="connsiteX16" fmla="*/ 2525 w 17936"/>
                                <a:gd name="connsiteY16" fmla="*/ 11696 h 106388"/>
                                <a:gd name="connsiteX17" fmla="*/ 2566 w 17936"/>
                                <a:gd name="connsiteY17" fmla="*/ 13609 h 106388"/>
                                <a:gd name="connsiteX18" fmla="*/ 2652 w 17936"/>
                                <a:gd name="connsiteY18" fmla="*/ 7941 h 106388"/>
                                <a:gd name="connsiteX19" fmla="*/ 2738 w 17936"/>
                                <a:gd name="connsiteY19" fmla="*/ 10863 h 106388"/>
                                <a:gd name="connsiteX20" fmla="*/ 2802 w 17936"/>
                                <a:gd name="connsiteY20" fmla="*/ 1820 h 106388"/>
                                <a:gd name="connsiteX21" fmla="*/ 2907 w 17936"/>
                                <a:gd name="connsiteY21" fmla="*/ 11696 h 106388"/>
                                <a:gd name="connsiteX22" fmla="*/ 3035 w 17936"/>
                                <a:gd name="connsiteY22" fmla="*/ 8527 h 106388"/>
                                <a:gd name="connsiteX23" fmla="*/ 3120 w 17936"/>
                                <a:gd name="connsiteY23" fmla="*/ 7607 h 106388"/>
                                <a:gd name="connsiteX24" fmla="*/ 3120 w 17936"/>
                                <a:gd name="connsiteY24" fmla="*/ 7107 h 106388"/>
                                <a:gd name="connsiteX25" fmla="*/ 3205 w 17936"/>
                                <a:gd name="connsiteY25" fmla="*/ 12277 h 106388"/>
                                <a:gd name="connsiteX26" fmla="*/ 3247 w 17936"/>
                                <a:gd name="connsiteY26" fmla="*/ 11696 h 106388"/>
                                <a:gd name="connsiteX27" fmla="*/ 3331 w 17936"/>
                                <a:gd name="connsiteY27" fmla="*/ 11106 h 106388"/>
                                <a:gd name="connsiteX28" fmla="*/ 3374 w 17936"/>
                                <a:gd name="connsiteY28" fmla="*/ 5022 h 106388"/>
                                <a:gd name="connsiteX29" fmla="*/ 3419 w 17936"/>
                                <a:gd name="connsiteY29" fmla="*/ 13110 h 106388"/>
                                <a:gd name="connsiteX30" fmla="*/ 3564 w 17936"/>
                                <a:gd name="connsiteY30" fmla="*/ 6873 h 106388"/>
                                <a:gd name="connsiteX31" fmla="*/ 3631 w 17936"/>
                                <a:gd name="connsiteY31" fmla="*/ 11858 h 106388"/>
                                <a:gd name="connsiteX32" fmla="*/ 3631 w 17936"/>
                                <a:gd name="connsiteY32" fmla="*/ 12449 h 106388"/>
                                <a:gd name="connsiteX33" fmla="*/ 3679 w 17936"/>
                                <a:gd name="connsiteY33" fmla="*/ 8553 h 106388"/>
                                <a:gd name="connsiteX34" fmla="*/ 3760 w 17936"/>
                                <a:gd name="connsiteY34" fmla="*/ 10692 h 106388"/>
                                <a:gd name="connsiteX35" fmla="*/ 3843 w 17936"/>
                                <a:gd name="connsiteY35" fmla="*/ 8279 h 106388"/>
                                <a:gd name="connsiteX36" fmla="*/ 3885 w 17936"/>
                                <a:gd name="connsiteY36" fmla="*/ 9864 h 106388"/>
                                <a:gd name="connsiteX37" fmla="*/ 3971 w 17936"/>
                                <a:gd name="connsiteY37" fmla="*/ 10863 h 106388"/>
                                <a:gd name="connsiteX38" fmla="*/ 4013 w 17936"/>
                                <a:gd name="connsiteY38" fmla="*/ 8586 h 106388"/>
                                <a:gd name="connsiteX39" fmla="*/ 4099 w 17936"/>
                                <a:gd name="connsiteY39" fmla="*/ 8527 h 106388"/>
                                <a:gd name="connsiteX40" fmla="*/ 4099 w 17936"/>
                                <a:gd name="connsiteY40" fmla="*/ 8279 h 106388"/>
                                <a:gd name="connsiteX41" fmla="*/ 4269 w 17936"/>
                                <a:gd name="connsiteY41" fmla="*/ 12696 h 106388"/>
                                <a:gd name="connsiteX42" fmla="*/ 4395 w 17936"/>
                                <a:gd name="connsiteY42" fmla="*/ 6194 h 106388"/>
                                <a:gd name="connsiteX43" fmla="*/ 4499 w 17936"/>
                                <a:gd name="connsiteY43" fmla="*/ 12410 h 106388"/>
                                <a:gd name="connsiteX44" fmla="*/ 4567 w 17936"/>
                                <a:gd name="connsiteY44" fmla="*/ 5861 h 106388"/>
                                <a:gd name="connsiteX45" fmla="*/ 4667 w 17936"/>
                                <a:gd name="connsiteY45" fmla="*/ 10958 h 106388"/>
                                <a:gd name="connsiteX46" fmla="*/ 4737 w 17936"/>
                                <a:gd name="connsiteY46" fmla="*/ 9445 h 106388"/>
                                <a:gd name="connsiteX47" fmla="*/ 4864 w 17936"/>
                                <a:gd name="connsiteY47" fmla="*/ 8107 h 106388"/>
                                <a:gd name="connsiteX48" fmla="*/ 4906 w 17936"/>
                                <a:gd name="connsiteY48" fmla="*/ 11277 h 106388"/>
                                <a:gd name="connsiteX49" fmla="*/ 4992 w 17936"/>
                                <a:gd name="connsiteY49" fmla="*/ 13690 h 106388"/>
                                <a:gd name="connsiteX50" fmla="*/ 5076 w 17936"/>
                                <a:gd name="connsiteY50" fmla="*/ 12449 h 106388"/>
                                <a:gd name="connsiteX51" fmla="*/ 5162 w 17936"/>
                                <a:gd name="connsiteY51" fmla="*/ 10273 h 106388"/>
                                <a:gd name="connsiteX52" fmla="*/ 5162 w 17936"/>
                                <a:gd name="connsiteY52" fmla="*/ 8441 h 106388"/>
                                <a:gd name="connsiteX53" fmla="*/ 5162 w 17936"/>
                                <a:gd name="connsiteY53" fmla="*/ 7365 h 106388"/>
                                <a:gd name="connsiteX54" fmla="*/ 5205 w 17936"/>
                                <a:gd name="connsiteY54" fmla="*/ 7941 h 106388"/>
                                <a:gd name="connsiteX55" fmla="*/ 5205 w 17936"/>
                                <a:gd name="connsiteY55" fmla="*/ 8778 h 106388"/>
                                <a:gd name="connsiteX56" fmla="*/ 5331 w 17936"/>
                                <a:gd name="connsiteY56" fmla="*/ 12449 h 106388"/>
                                <a:gd name="connsiteX57" fmla="*/ 5399 w 17936"/>
                                <a:gd name="connsiteY57" fmla="*/ 9053 h 106388"/>
                                <a:gd name="connsiteX58" fmla="*/ 5545 w 17936"/>
                                <a:gd name="connsiteY58" fmla="*/ 9945 h 106388"/>
                                <a:gd name="connsiteX59" fmla="*/ 5617 w 17936"/>
                                <a:gd name="connsiteY59" fmla="*/ 4 h 106388"/>
                                <a:gd name="connsiteX60" fmla="*/ 5709 w 17936"/>
                                <a:gd name="connsiteY60" fmla="*/ 8626 h 106388"/>
                                <a:gd name="connsiteX61" fmla="*/ 5812 w 17936"/>
                                <a:gd name="connsiteY61" fmla="*/ 15339 h 106388"/>
                                <a:gd name="connsiteX62" fmla="*/ 5868 w 17936"/>
                                <a:gd name="connsiteY62" fmla="*/ 5457 h 106388"/>
                                <a:gd name="connsiteX63" fmla="*/ 5971 w 17936"/>
                                <a:gd name="connsiteY63" fmla="*/ 10192 h 106388"/>
                                <a:gd name="connsiteX64" fmla="*/ 6013 w 17936"/>
                                <a:gd name="connsiteY64" fmla="*/ 2280 h 106388"/>
                                <a:gd name="connsiteX65" fmla="*/ 6075 w 17936"/>
                                <a:gd name="connsiteY65" fmla="*/ 9285 h 106388"/>
                                <a:gd name="connsiteX66" fmla="*/ 6155 w 17936"/>
                                <a:gd name="connsiteY66" fmla="*/ 11055 h 106388"/>
                                <a:gd name="connsiteX67" fmla="*/ 6268 w 17936"/>
                                <a:gd name="connsiteY67" fmla="*/ 5183 h 106388"/>
                                <a:gd name="connsiteX68" fmla="*/ 6383 w 17936"/>
                                <a:gd name="connsiteY68" fmla="*/ 14136 h 106388"/>
                                <a:gd name="connsiteX69" fmla="*/ 6438 w 17936"/>
                                <a:gd name="connsiteY69" fmla="*/ 6865 h 106388"/>
                                <a:gd name="connsiteX70" fmla="*/ 6481 w 17936"/>
                                <a:gd name="connsiteY70" fmla="*/ 10273 h 106388"/>
                                <a:gd name="connsiteX71" fmla="*/ 6524 w 17936"/>
                                <a:gd name="connsiteY71" fmla="*/ 9031 h 106388"/>
                                <a:gd name="connsiteX72" fmla="*/ 6610 w 17936"/>
                                <a:gd name="connsiteY72" fmla="*/ 7279 h 106388"/>
                                <a:gd name="connsiteX73" fmla="*/ 6651 w 17936"/>
                                <a:gd name="connsiteY73" fmla="*/ 8778 h 106388"/>
                                <a:gd name="connsiteX74" fmla="*/ 6776 w 17936"/>
                                <a:gd name="connsiteY74" fmla="*/ 12679 h 106388"/>
                                <a:gd name="connsiteX75" fmla="*/ 6821 w 17936"/>
                                <a:gd name="connsiteY75" fmla="*/ 9031 h 106388"/>
                                <a:gd name="connsiteX76" fmla="*/ 6864 w 17936"/>
                                <a:gd name="connsiteY76" fmla="*/ 7607 h 106388"/>
                                <a:gd name="connsiteX77" fmla="*/ 6864 w 17936"/>
                                <a:gd name="connsiteY77" fmla="*/ 8198 h 106388"/>
                                <a:gd name="connsiteX78" fmla="*/ 6882 w 17936"/>
                                <a:gd name="connsiteY78" fmla="*/ 4933 h 106388"/>
                                <a:gd name="connsiteX79" fmla="*/ 6951 w 17936"/>
                                <a:gd name="connsiteY79" fmla="*/ 7527 h 106388"/>
                                <a:gd name="connsiteX80" fmla="*/ 7077 w 17936"/>
                                <a:gd name="connsiteY80" fmla="*/ 9612 h 106388"/>
                                <a:gd name="connsiteX81" fmla="*/ 7077 w 17936"/>
                                <a:gd name="connsiteY81" fmla="*/ 10112 h 106388"/>
                                <a:gd name="connsiteX82" fmla="*/ 7077 w 17936"/>
                                <a:gd name="connsiteY82" fmla="*/ 9692 h 106388"/>
                                <a:gd name="connsiteX83" fmla="*/ 7119 w 17936"/>
                                <a:gd name="connsiteY83" fmla="*/ 8441 h 106388"/>
                                <a:gd name="connsiteX84" fmla="*/ 7163 w 17936"/>
                                <a:gd name="connsiteY84" fmla="*/ 7107 h 106388"/>
                                <a:gd name="connsiteX85" fmla="*/ 7247 w 17936"/>
                                <a:gd name="connsiteY85" fmla="*/ 10445 h 106388"/>
                                <a:gd name="connsiteX86" fmla="*/ 7290 w 17936"/>
                                <a:gd name="connsiteY86" fmla="*/ 9112 h 106388"/>
                                <a:gd name="connsiteX87" fmla="*/ 7290 w 17936"/>
                                <a:gd name="connsiteY87" fmla="*/ 6446 h 106388"/>
                                <a:gd name="connsiteX88" fmla="*/ 7374 w 17936"/>
                                <a:gd name="connsiteY88" fmla="*/ 6865 h 106388"/>
                                <a:gd name="connsiteX89" fmla="*/ 7374 w 17936"/>
                                <a:gd name="connsiteY89" fmla="*/ 11096 h 106388"/>
                                <a:gd name="connsiteX90" fmla="*/ 7502 w 17936"/>
                                <a:gd name="connsiteY90" fmla="*/ 4280 h 106388"/>
                                <a:gd name="connsiteX91" fmla="*/ 7546 w 17936"/>
                                <a:gd name="connsiteY91" fmla="*/ 12449 h 106388"/>
                                <a:gd name="connsiteX92" fmla="*/ 7588 w 17936"/>
                                <a:gd name="connsiteY92" fmla="*/ 8860 h 106388"/>
                                <a:gd name="connsiteX93" fmla="*/ 7674 w 17936"/>
                                <a:gd name="connsiteY93" fmla="*/ 11944 h 106388"/>
                                <a:gd name="connsiteX94" fmla="*/ 7717 w 17936"/>
                                <a:gd name="connsiteY94" fmla="*/ 7607 h 106388"/>
                                <a:gd name="connsiteX95" fmla="*/ 7757 w 17936"/>
                                <a:gd name="connsiteY95" fmla="*/ 10445 h 106388"/>
                                <a:gd name="connsiteX96" fmla="*/ 7800 w 17936"/>
                                <a:gd name="connsiteY96" fmla="*/ 6446 h 106388"/>
                                <a:gd name="connsiteX97" fmla="*/ 7928 w 17936"/>
                                <a:gd name="connsiteY97" fmla="*/ 11696 h 106388"/>
                                <a:gd name="connsiteX98" fmla="*/ 8013 w 17936"/>
                                <a:gd name="connsiteY98" fmla="*/ 7941 h 106388"/>
                                <a:gd name="connsiteX99" fmla="*/ 8140 w 17936"/>
                                <a:gd name="connsiteY99" fmla="*/ 10863 h 106388"/>
                                <a:gd name="connsiteX100" fmla="*/ 8226 w 17936"/>
                                <a:gd name="connsiteY100" fmla="*/ 7607 h 106388"/>
                                <a:gd name="connsiteX101" fmla="*/ 8226 w 17936"/>
                                <a:gd name="connsiteY101" fmla="*/ 8860 h 106388"/>
                                <a:gd name="connsiteX102" fmla="*/ 8268 w 17936"/>
                                <a:gd name="connsiteY102" fmla="*/ 9278 h 106388"/>
                                <a:gd name="connsiteX103" fmla="*/ 8268 w 17936"/>
                                <a:gd name="connsiteY103" fmla="*/ 12277 h 106388"/>
                                <a:gd name="connsiteX104" fmla="*/ 8353 w 17936"/>
                                <a:gd name="connsiteY104" fmla="*/ 11277 h 106388"/>
                                <a:gd name="connsiteX105" fmla="*/ 8394 w 17936"/>
                                <a:gd name="connsiteY105" fmla="*/ 7607 h 106388"/>
                                <a:gd name="connsiteX106" fmla="*/ 8482 w 17936"/>
                                <a:gd name="connsiteY106" fmla="*/ 8441 h 106388"/>
                                <a:gd name="connsiteX107" fmla="*/ 8568 w 17936"/>
                                <a:gd name="connsiteY107" fmla="*/ 7527 h 106388"/>
                                <a:gd name="connsiteX108" fmla="*/ 8610 w 17936"/>
                                <a:gd name="connsiteY108" fmla="*/ 8107 h 106388"/>
                                <a:gd name="connsiteX109" fmla="*/ 8651 w 17936"/>
                                <a:gd name="connsiteY109" fmla="*/ 7365 h 106388"/>
                                <a:gd name="connsiteX110" fmla="*/ 8693 w 17936"/>
                                <a:gd name="connsiteY110" fmla="*/ 8527 h 106388"/>
                                <a:gd name="connsiteX111" fmla="*/ 8778 w 17936"/>
                                <a:gd name="connsiteY111" fmla="*/ 5361 h 106388"/>
                                <a:gd name="connsiteX112" fmla="*/ 8876 w 17936"/>
                                <a:gd name="connsiteY112" fmla="*/ 9923 h 106388"/>
                                <a:gd name="connsiteX113" fmla="*/ 8908 w 17936"/>
                                <a:gd name="connsiteY113" fmla="*/ 6114 h 106388"/>
                                <a:gd name="connsiteX114" fmla="*/ 8992 w 17936"/>
                                <a:gd name="connsiteY114" fmla="*/ 9112 h 106388"/>
                                <a:gd name="connsiteX115" fmla="*/ 8992 w 17936"/>
                                <a:gd name="connsiteY115" fmla="*/ 11277 h 106388"/>
                                <a:gd name="connsiteX116" fmla="*/ 9036 w 17936"/>
                                <a:gd name="connsiteY116" fmla="*/ 7688 h 106388"/>
                                <a:gd name="connsiteX117" fmla="*/ 9204 w 17936"/>
                                <a:gd name="connsiteY117" fmla="*/ 5275 h 106388"/>
                                <a:gd name="connsiteX118" fmla="*/ 9247 w 17936"/>
                                <a:gd name="connsiteY118" fmla="*/ 11358 h 106388"/>
                                <a:gd name="connsiteX119" fmla="*/ 9333 w 17936"/>
                                <a:gd name="connsiteY119" fmla="*/ 5861 h 106388"/>
                                <a:gd name="connsiteX120" fmla="*/ 9458 w 17936"/>
                                <a:gd name="connsiteY120" fmla="*/ 8778 h 106388"/>
                                <a:gd name="connsiteX121" fmla="*/ 9503 w 17936"/>
                                <a:gd name="connsiteY121" fmla="*/ 6194 h 106388"/>
                                <a:gd name="connsiteX122" fmla="*/ 9503 w 17936"/>
                                <a:gd name="connsiteY122" fmla="*/ 12035 h 106388"/>
                                <a:gd name="connsiteX123" fmla="*/ 9631 w 17936"/>
                                <a:gd name="connsiteY123" fmla="*/ 7941 h 106388"/>
                                <a:gd name="connsiteX124" fmla="*/ 9673 w 17936"/>
                                <a:gd name="connsiteY124" fmla="*/ 9031 h 106388"/>
                                <a:gd name="connsiteX125" fmla="*/ 9715 w 17936"/>
                                <a:gd name="connsiteY125" fmla="*/ 11858 h 106388"/>
                                <a:gd name="connsiteX126" fmla="*/ 9800 w 17936"/>
                                <a:gd name="connsiteY126" fmla="*/ 6194 h 106388"/>
                                <a:gd name="connsiteX127" fmla="*/ 9885 w 17936"/>
                                <a:gd name="connsiteY127" fmla="*/ 7688 h 106388"/>
                                <a:gd name="connsiteX128" fmla="*/ 10099 w 17936"/>
                                <a:gd name="connsiteY128" fmla="*/ 11616 h 106388"/>
                                <a:gd name="connsiteX129" fmla="*/ 10183 w 17936"/>
                                <a:gd name="connsiteY129" fmla="*/ 9278 h 106388"/>
                                <a:gd name="connsiteX130" fmla="*/ 10312 w 17936"/>
                                <a:gd name="connsiteY130" fmla="*/ 6275 h 106388"/>
                                <a:gd name="connsiteX131" fmla="*/ 10354 w 17936"/>
                                <a:gd name="connsiteY131" fmla="*/ 9355 h 106388"/>
                                <a:gd name="connsiteX132" fmla="*/ 10396 w 17936"/>
                                <a:gd name="connsiteY132" fmla="*/ 10192 h 106388"/>
                                <a:gd name="connsiteX133" fmla="*/ 10396 w 17936"/>
                                <a:gd name="connsiteY133" fmla="*/ 10525 h 106388"/>
                                <a:gd name="connsiteX134" fmla="*/ 10524 w 17936"/>
                                <a:gd name="connsiteY134" fmla="*/ 8527 h 106388"/>
                                <a:gd name="connsiteX135" fmla="*/ 10609 w 17936"/>
                                <a:gd name="connsiteY135" fmla="*/ 10192 h 106388"/>
                                <a:gd name="connsiteX136" fmla="*/ 10650 w 17936"/>
                                <a:gd name="connsiteY136" fmla="*/ 9864 h 106388"/>
                                <a:gd name="connsiteX137" fmla="*/ 10650 w 17936"/>
                                <a:gd name="connsiteY137" fmla="*/ 7365 h 106388"/>
                                <a:gd name="connsiteX138" fmla="*/ 10778 w 17936"/>
                                <a:gd name="connsiteY138" fmla="*/ 11444 h 106388"/>
                                <a:gd name="connsiteX139" fmla="*/ 10778 w 17936"/>
                                <a:gd name="connsiteY139" fmla="*/ 9355 h 106388"/>
                                <a:gd name="connsiteX140" fmla="*/ 10864 w 17936"/>
                                <a:gd name="connsiteY140" fmla="*/ 9945 h 106388"/>
                                <a:gd name="connsiteX141" fmla="*/ 10948 w 17936"/>
                                <a:gd name="connsiteY141" fmla="*/ 10863 h 106388"/>
                                <a:gd name="connsiteX142" fmla="*/ 11078 w 17936"/>
                                <a:gd name="connsiteY142" fmla="*/ 7688 h 106388"/>
                                <a:gd name="connsiteX143" fmla="*/ 11078 w 17936"/>
                                <a:gd name="connsiteY143" fmla="*/ 9692 h 106388"/>
                                <a:gd name="connsiteX144" fmla="*/ 11247 w 17936"/>
                                <a:gd name="connsiteY144" fmla="*/ 8279 h 106388"/>
                                <a:gd name="connsiteX145" fmla="*/ 11519 w 17936"/>
                                <a:gd name="connsiteY145" fmla="*/ 46433 h 106388"/>
                                <a:gd name="connsiteX146" fmla="*/ 17936 w 17936"/>
                                <a:gd name="connsiteY146" fmla="*/ 106388 h 106388"/>
                                <a:gd name="connsiteX0" fmla="*/ 0 w 17936"/>
                                <a:gd name="connsiteY0" fmla="*/ 83241 h 106388"/>
                                <a:gd name="connsiteX1" fmla="*/ 1270 w 17936"/>
                                <a:gd name="connsiteY1" fmla="*/ 7134 h 106388"/>
                                <a:gd name="connsiteX2" fmla="*/ 1377 w 17936"/>
                                <a:gd name="connsiteY2" fmla="*/ 12530 h 106388"/>
                                <a:gd name="connsiteX3" fmla="*/ 1377 w 17936"/>
                                <a:gd name="connsiteY3" fmla="*/ 11277 h 106388"/>
                                <a:gd name="connsiteX4" fmla="*/ 1461 w 17936"/>
                                <a:gd name="connsiteY4" fmla="*/ 8698 h 106388"/>
                                <a:gd name="connsiteX5" fmla="*/ 1502 w 17936"/>
                                <a:gd name="connsiteY5" fmla="*/ 11025 h 106388"/>
                                <a:gd name="connsiteX6" fmla="*/ 1587 w 17936"/>
                                <a:gd name="connsiteY6" fmla="*/ 12277 h 106388"/>
                                <a:gd name="connsiteX7" fmla="*/ 1606 w 17936"/>
                                <a:gd name="connsiteY7" fmla="*/ 3545 h 106388"/>
                                <a:gd name="connsiteX8" fmla="*/ 1717 w 17936"/>
                                <a:gd name="connsiteY8" fmla="*/ 9355 h 106388"/>
                                <a:gd name="connsiteX9" fmla="*/ 1844 w 17936"/>
                                <a:gd name="connsiteY9" fmla="*/ 8198 h 106388"/>
                                <a:gd name="connsiteX10" fmla="*/ 1929 w 17936"/>
                                <a:gd name="connsiteY10" fmla="*/ 11696 h 106388"/>
                                <a:gd name="connsiteX11" fmla="*/ 2044 w 17936"/>
                                <a:gd name="connsiteY11" fmla="*/ 7220 h 106388"/>
                                <a:gd name="connsiteX12" fmla="*/ 2109 w 17936"/>
                                <a:gd name="connsiteY12" fmla="*/ 2070 h 106388"/>
                                <a:gd name="connsiteX13" fmla="*/ 2226 w 17936"/>
                                <a:gd name="connsiteY13" fmla="*/ 13110 h 106388"/>
                                <a:gd name="connsiteX14" fmla="*/ 2354 w 17936"/>
                                <a:gd name="connsiteY14" fmla="*/ 11106 h 106388"/>
                                <a:gd name="connsiteX15" fmla="*/ 2402 w 17936"/>
                                <a:gd name="connsiteY15" fmla="*/ 8016 h 106388"/>
                                <a:gd name="connsiteX16" fmla="*/ 2525 w 17936"/>
                                <a:gd name="connsiteY16" fmla="*/ 11696 h 106388"/>
                                <a:gd name="connsiteX17" fmla="*/ 2566 w 17936"/>
                                <a:gd name="connsiteY17" fmla="*/ 13609 h 106388"/>
                                <a:gd name="connsiteX18" fmla="*/ 2652 w 17936"/>
                                <a:gd name="connsiteY18" fmla="*/ 7941 h 106388"/>
                                <a:gd name="connsiteX19" fmla="*/ 2738 w 17936"/>
                                <a:gd name="connsiteY19" fmla="*/ 10863 h 106388"/>
                                <a:gd name="connsiteX20" fmla="*/ 2802 w 17936"/>
                                <a:gd name="connsiteY20" fmla="*/ 1820 h 106388"/>
                                <a:gd name="connsiteX21" fmla="*/ 2907 w 17936"/>
                                <a:gd name="connsiteY21" fmla="*/ 11696 h 106388"/>
                                <a:gd name="connsiteX22" fmla="*/ 3035 w 17936"/>
                                <a:gd name="connsiteY22" fmla="*/ 8527 h 106388"/>
                                <a:gd name="connsiteX23" fmla="*/ 3120 w 17936"/>
                                <a:gd name="connsiteY23" fmla="*/ 7607 h 106388"/>
                                <a:gd name="connsiteX24" fmla="*/ 3120 w 17936"/>
                                <a:gd name="connsiteY24" fmla="*/ 7107 h 106388"/>
                                <a:gd name="connsiteX25" fmla="*/ 3205 w 17936"/>
                                <a:gd name="connsiteY25" fmla="*/ 12277 h 106388"/>
                                <a:gd name="connsiteX26" fmla="*/ 3247 w 17936"/>
                                <a:gd name="connsiteY26" fmla="*/ 11696 h 106388"/>
                                <a:gd name="connsiteX27" fmla="*/ 3331 w 17936"/>
                                <a:gd name="connsiteY27" fmla="*/ 11106 h 106388"/>
                                <a:gd name="connsiteX28" fmla="*/ 3374 w 17936"/>
                                <a:gd name="connsiteY28" fmla="*/ 5022 h 106388"/>
                                <a:gd name="connsiteX29" fmla="*/ 3419 w 17936"/>
                                <a:gd name="connsiteY29" fmla="*/ 13110 h 106388"/>
                                <a:gd name="connsiteX30" fmla="*/ 3564 w 17936"/>
                                <a:gd name="connsiteY30" fmla="*/ 6873 h 106388"/>
                                <a:gd name="connsiteX31" fmla="*/ 3631 w 17936"/>
                                <a:gd name="connsiteY31" fmla="*/ 11858 h 106388"/>
                                <a:gd name="connsiteX32" fmla="*/ 3631 w 17936"/>
                                <a:gd name="connsiteY32" fmla="*/ 12449 h 106388"/>
                                <a:gd name="connsiteX33" fmla="*/ 3679 w 17936"/>
                                <a:gd name="connsiteY33" fmla="*/ 8553 h 106388"/>
                                <a:gd name="connsiteX34" fmla="*/ 3760 w 17936"/>
                                <a:gd name="connsiteY34" fmla="*/ 10692 h 106388"/>
                                <a:gd name="connsiteX35" fmla="*/ 3843 w 17936"/>
                                <a:gd name="connsiteY35" fmla="*/ 8279 h 106388"/>
                                <a:gd name="connsiteX36" fmla="*/ 3885 w 17936"/>
                                <a:gd name="connsiteY36" fmla="*/ 9864 h 106388"/>
                                <a:gd name="connsiteX37" fmla="*/ 3971 w 17936"/>
                                <a:gd name="connsiteY37" fmla="*/ 10863 h 106388"/>
                                <a:gd name="connsiteX38" fmla="*/ 4013 w 17936"/>
                                <a:gd name="connsiteY38" fmla="*/ 8586 h 106388"/>
                                <a:gd name="connsiteX39" fmla="*/ 4099 w 17936"/>
                                <a:gd name="connsiteY39" fmla="*/ 8527 h 106388"/>
                                <a:gd name="connsiteX40" fmla="*/ 4099 w 17936"/>
                                <a:gd name="connsiteY40" fmla="*/ 8279 h 106388"/>
                                <a:gd name="connsiteX41" fmla="*/ 4269 w 17936"/>
                                <a:gd name="connsiteY41" fmla="*/ 12696 h 106388"/>
                                <a:gd name="connsiteX42" fmla="*/ 4395 w 17936"/>
                                <a:gd name="connsiteY42" fmla="*/ 6194 h 106388"/>
                                <a:gd name="connsiteX43" fmla="*/ 4499 w 17936"/>
                                <a:gd name="connsiteY43" fmla="*/ 12410 h 106388"/>
                                <a:gd name="connsiteX44" fmla="*/ 4567 w 17936"/>
                                <a:gd name="connsiteY44" fmla="*/ 5861 h 106388"/>
                                <a:gd name="connsiteX45" fmla="*/ 4667 w 17936"/>
                                <a:gd name="connsiteY45" fmla="*/ 10958 h 106388"/>
                                <a:gd name="connsiteX46" fmla="*/ 4737 w 17936"/>
                                <a:gd name="connsiteY46" fmla="*/ 9445 h 106388"/>
                                <a:gd name="connsiteX47" fmla="*/ 4864 w 17936"/>
                                <a:gd name="connsiteY47" fmla="*/ 8107 h 106388"/>
                                <a:gd name="connsiteX48" fmla="*/ 4906 w 17936"/>
                                <a:gd name="connsiteY48" fmla="*/ 11277 h 106388"/>
                                <a:gd name="connsiteX49" fmla="*/ 4992 w 17936"/>
                                <a:gd name="connsiteY49" fmla="*/ 13690 h 106388"/>
                                <a:gd name="connsiteX50" fmla="*/ 5076 w 17936"/>
                                <a:gd name="connsiteY50" fmla="*/ 12449 h 106388"/>
                                <a:gd name="connsiteX51" fmla="*/ 5162 w 17936"/>
                                <a:gd name="connsiteY51" fmla="*/ 10273 h 106388"/>
                                <a:gd name="connsiteX52" fmla="*/ 5162 w 17936"/>
                                <a:gd name="connsiteY52" fmla="*/ 8441 h 106388"/>
                                <a:gd name="connsiteX53" fmla="*/ 5162 w 17936"/>
                                <a:gd name="connsiteY53" fmla="*/ 7365 h 106388"/>
                                <a:gd name="connsiteX54" fmla="*/ 5205 w 17936"/>
                                <a:gd name="connsiteY54" fmla="*/ 7941 h 106388"/>
                                <a:gd name="connsiteX55" fmla="*/ 5205 w 17936"/>
                                <a:gd name="connsiteY55" fmla="*/ 8778 h 106388"/>
                                <a:gd name="connsiteX56" fmla="*/ 5331 w 17936"/>
                                <a:gd name="connsiteY56" fmla="*/ 12449 h 106388"/>
                                <a:gd name="connsiteX57" fmla="*/ 5399 w 17936"/>
                                <a:gd name="connsiteY57" fmla="*/ 9053 h 106388"/>
                                <a:gd name="connsiteX58" fmla="*/ 5545 w 17936"/>
                                <a:gd name="connsiteY58" fmla="*/ 9945 h 106388"/>
                                <a:gd name="connsiteX59" fmla="*/ 5617 w 17936"/>
                                <a:gd name="connsiteY59" fmla="*/ 4 h 106388"/>
                                <a:gd name="connsiteX60" fmla="*/ 5709 w 17936"/>
                                <a:gd name="connsiteY60" fmla="*/ 8626 h 106388"/>
                                <a:gd name="connsiteX61" fmla="*/ 5812 w 17936"/>
                                <a:gd name="connsiteY61" fmla="*/ 15339 h 106388"/>
                                <a:gd name="connsiteX62" fmla="*/ 5868 w 17936"/>
                                <a:gd name="connsiteY62" fmla="*/ 5457 h 106388"/>
                                <a:gd name="connsiteX63" fmla="*/ 5971 w 17936"/>
                                <a:gd name="connsiteY63" fmla="*/ 10192 h 106388"/>
                                <a:gd name="connsiteX64" fmla="*/ 6013 w 17936"/>
                                <a:gd name="connsiteY64" fmla="*/ 2280 h 106388"/>
                                <a:gd name="connsiteX65" fmla="*/ 6075 w 17936"/>
                                <a:gd name="connsiteY65" fmla="*/ 9285 h 106388"/>
                                <a:gd name="connsiteX66" fmla="*/ 6155 w 17936"/>
                                <a:gd name="connsiteY66" fmla="*/ 11055 h 106388"/>
                                <a:gd name="connsiteX67" fmla="*/ 6268 w 17936"/>
                                <a:gd name="connsiteY67" fmla="*/ 5183 h 106388"/>
                                <a:gd name="connsiteX68" fmla="*/ 6383 w 17936"/>
                                <a:gd name="connsiteY68" fmla="*/ 14136 h 106388"/>
                                <a:gd name="connsiteX69" fmla="*/ 6438 w 17936"/>
                                <a:gd name="connsiteY69" fmla="*/ 6865 h 106388"/>
                                <a:gd name="connsiteX70" fmla="*/ 6481 w 17936"/>
                                <a:gd name="connsiteY70" fmla="*/ 10273 h 106388"/>
                                <a:gd name="connsiteX71" fmla="*/ 6524 w 17936"/>
                                <a:gd name="connsiteY71" fmla="*/ 9031 h 106388"/>
                                <a:gd name="connsiteX72" fmla="*/ 6610 w 17936"/>
                                <a:gd name="connsiteY72" fmla="*/ 7279 h 106388"/>
                                <a:gd name="connsiteX73" fmla="*/ 6651 w 17936"/>
                                <a:gd name="connsiteY73" fmla="*/ 8778 h 106388"/>
                                <a:gd name="connsiteX74" fmla="*/ 6776 w 17936"/>
                                <a:gd name="connsiteY74" fmla="*/ 12679 h 106388"/>
                                <a:gd name="connsiteX75" fmla="*/ 6821 w 17936"/>
                                <a:gd name="connsiteY75" fmla="*/ 9031 h 106388"/>
                                <a:gd name="connsiteX76" fmla="*/ 6864 w 17936"/>
                                <a:gd name="connsiteY76" fmla="*/ 7607 h 106388"/>
                                <a:gd name="connsiteX77" fmla="*/ 6864 w 17936"/>
                                <a:gd name="connsiteY77" fmla="*/ 8198 h 106388"/>
                                <a:gd name="connsiteX78" fmla="*/ 6882 w 17936"/>
                                <a:gd name="connsiteY78" fmla="*/ 4933 h 106388"/>
                                <a:gd name="connsiteX79" fmla="*/ 6951 w 17936"/>
                                <a:gd name="connsiteY79" fmla="*/ 7527 h 106388"/>
                                <a:gd name="connsiteX80" fmla="*/ 7077 w 17936"/>
                                <a:gd name="connsiteY80" fmla="*/ 9612 h 106388"/>
                                <a:gd name="connsiteX81" fmla="*/ 7077 w 17936"/>
                                <a:gd name="connsiteY81" fmla="*/ 10112 h 106388"/>
                                <a:gd name="connsiteX82" fmla="*/ 7077 w 17936"/>
                                <a:gd name="connsiteY82" fmla="*/ 9692 h 106388"/>
                                <a:gd name="connsiteX83" fmla="*/ 7119 w 17936"/>
                                <a:gd name="connsiteY83" fmla="*/ 8441 h 106388"/>
                                <a:gd name="connsiteX84" fmla="*/ 7163 w 17936"/>
                                <a:gd name="connsiteY84" fmla="*/ 7107 h 106388"/>
                                <a:gd name="connsiteX85" fmla="*/ 7247 w 17936"/>
                                <a:gd name="connsiteY85" fmla="*/ 10445 h 106388"/>
                                <a:gd name="connsiteX86" fmla="*/ 7290 w 17936"/>
                                <a:gd name="connsiteY86" fmla="*/ 9112 h 106388"/>
                                <a:gd name="connsiteX87" fmla="*/ 7290 w 17936"/>
                                <a:gd name="connsiteY87" fmla="*/ 6446 h 106388"/>
                                <a:gd name="connsiteX88" fmla="*/ 7374 w 17936"/>
                                <a:gd name="connsiteY88" fmla="*/ 6865 h 106388"/>
                                <a:gd name="connsiteX89" fmla="*/ 7374 w 17936"/>
                                <a:gd name="connsiteY89" fmla="*/ 11096 h 106388"/>
                                <a:gd name="connsiteX90" fmla="*/ 7502 w 17936"/>
                                <a:gd name="connsiteY90" fmla="*/ 4280 h 106388"/>
                                <a:gd name="connsiteX91" fmla="*/ 7546 w 17936"/>
                                <a:gd name="connsiteY91" fmla="*/ 12449 h 106388"/>
                                <a:gd name="connsiteX92" fmla="*/ 7588 w 17936"/>
                                <a:gd name="connsiteY92" fmla="*/ 8860 h 106388"/>
                                <a:gd name="connsiteX93" fmla="*/ 7674 w 17936"/>
                                <a:gd name="connsiteY93" fmla="*/ 11944 h 106388"/>
                                <a:gd name="connsiteX94" fmla="*/ 7717 w 17936"/>
                                <a:gd name="connsiteY94" fmla="*/ 7607 h 106388"/>
                                <a:gd name="connsiteX95" fmla="*/ 7757 w 17936"/>
                                <a:gd name="connsiteY95" fmla="*/ 10445 h 106388"/>
                                <a:gd name="connsiteX96" fmla="*/ 7800 w 17936"/>
                                <a:gd name="connsiteY96" fmla="*/ 6446 h 106388"/>
                                <a:gd name="connsiteX97" fmla="*/ 7928 w 17936"/>
                                <a:gd name="connsiteY97" fmla="*/ 11696 h 106388"/>
                                <a:gd name="connsiteX98" fmla="*/ 8013 w 17936"/>
                                <a:gd name="connsiteY98" fmla="*/ 7941 h 106388"/>
                                <a:gd name="connsiteX99" fmla="*/ 8140 w 17936"/>
                                <a:gd name="connsiteY99" fmla="*/ 10863 h 106388"/>
                                <a:gd name="connsiteX100" fmla="*/ 8226 w 17936"/>
                                <a:gd name="connsiteY100" fmla="*/ 7607 h 106388"/>
                                <a:gd name="connsiteX101" fmla="*/ 8226 w 17936"/>
                                <a:gd name="connsiteY101" fmla="*/ 8860 h 106388"/>
                                <a:gd name="connsiteX102" fmla="*/ 8268 w 17936"/>
                                <a:gd name="connsiteY102" fmla="*/ 9278 h 106388"/>
                                <a:gd name="connsiteX103" fmla="*/ 8268 w 17936"/>
                                <a:gd name="connsiteY103" fmla="*/ 12277 h 106388"/>
                                <a:gd name="connsiteX104" fmla="*/ 8353 w 17936"/>
                                <a:gd name="connsiteY104" fmla="*/ 11277 h 106388"/>
                                <a:gd name="connsiteX105" fmla="*/ 8394 w 17936"/>
                                <a:gd name="connsiteY105" fmla="*/ 7607 h 106388"/>
                                <a:gd name="connsiteX106" fmla="*/ 8482 w 17936"/>
                                <a:gd name="connsiteY106" fmla="*/ 8441 h 106388"/>
                                <a:gd name="connsiteX107" fmla="*/ 8568 w 17936"/>
                                <a:gd name="connsiteY107" fmla="*/ 7527 h 106388"/>
                                <a:gd name="connsiteX108" fmla="*/ 8610 w 17936"/>
                                <a:gd name="connsiteY108" fmla="*/ 8107 h 106388"/>
                                <a:gd name="connsiteX109" fmla="*/ 8651 w 17936"/>
                                <a:gd name="connsiteY109" fmla="*/ 7365 h 106388"/>
                                <a:gd name="connsiteX110" fmla="*/ 8693 w 17936"/>
                                <a:gd name="connsiteY110" fmla="*/ 8527 h 106388"/>
                                <a:gd name="connsiteX111" fmla="*/ 8778 w 17936"/>
                                <a:gd name="connsiteY111" fmla="*/ 5361 h 106388"/>
                                <a:gd name="connsiteX112" fmla="*/ 8876 w 17936"/>
                                <a:gd name="connsiteY112" fmla="*/ 9923 h 106388"/>
                                <a:gd name="connsiteX113" fmla="*/ 8908 w 17936"/>
                                <a:gd name="connsiteY113" fmla="*/ 6114 h 106388"/>
                                <a:gd name="connsiteX114" fmla="*/ 8992 w 17936"/>
                                <a:gd name="connsiteY114" fmla="*/ 9112 h 106388"/>
                                <a:gd name="connsiteX115" fmla="*/ 8992 w 17936"/>
                                <a:gd name="connsiteY115" fmla="*/ 11277 h 106388"/>
                                <a:gd name="connsiteX116" fmla="*/ 9036 w 17936"/>
                                <a:gd name="connsiteY116" fmla="*/ 7688 h 106388"/>
                                <a:gd name="connsiteX117" fmla="*/ 9204 w 17936"/>
                                <a:gd name="connsiteY117" fmla="*/ 5275 h 106388"/>
                                <a:gd name="connsiteX118" fmla="*/ 9247 w 17936"/>
                                <a:gd name="connsiteY118" fmla="*/ 11358 h 106388"/>
                                <a:gd name="connsiteX119" fmla="*/ 9333 w 17936"/>
                                <a:gd name="connsiteY119" fmla="*/ 5861 h 106388"/>
                                <a:gd name="connsiteX120" fmla="*/ 9458 w 17936"/>
                                <a:gd name="connsiteY120" fmla="*/ 8778 h 106388"/>
                                <a:gd name="connsiteX121" fmla="*/ 9503 w 17936"/>
                                <a:gd name="connsiteY121" fmla="*/ 6194 h 106388"/>
                                <a:gd name="connsiteX122" fmla="*/ 9503 w 17936"/>
                                <a:gd name="connsiteY122" fmla="*/ 12035 h 106388"/>
                                <a:gd name="connsiteX123" fmla="*/ 9631 w 17936"/>
                                <a:gd name="connsiteY123" fmla="*/ 7941 h 106388"/>
                                <a:gd name="connsiteX124" fmla="*/ 9673 w 17936"/>
                                <a:gd name="connsiteY124" fmla="*/ 9031 h 106388"/>
                                <a:gd name="connsiteX125" fmla="*/ 9715 w 17936"/>
                                <a:gd name="connsiteY125" fmla="*/ 11858 h 106388"/>
                                <a:gd name="connsiteX126" fmla="*/ 9800 w 17936"/>
                                <a:gd name="connsiteY126" fmla="*/ 6194 h 106388"/>
                                <a:gd name="connsiteX127" fmla="*/ 9885 w 17936"/>
                                <a:gd name="connsiteY127" fmla="*/ 7688 h 106388"/>
                                <a:gd name="connsiteX128" fmla="*/ 10099 w 17936"/>
                                <a:gd name="connsiteY128" fmla="*/ 11616 h 106388"/>
                                <a:gd name="connsiteX129" fmla="*/ 10183 w 17936"/>
                                <a:gd name="connsiteY129" fmla="*/ 9278 h 106388"/>
                                <a:gd name="connsiteX130" fmla="*/ 10312 w 17936"/>
                                <a:gd name="connsiteY130" fmla="*/ 6275 h 106388"/>
                                <a:gd name="connsiteX131" fmla="*/ 10354 w 17936"/>
                                <a:gd name="connsiteY131" fmla="*/ 9355 h 106388"/>
                                <a:gd name="connsiteX132" fmla="*/ 10396 w 17936"/>
                                <a:gd name="connsiteY132" fmla="*/ 10192 h 106388"/>
                                <a:gd name="connsiteX133" fmla="*/ 10396 w 17936"/>
                                <a:gd name="connsiteY133" fmla="*/ 10525 h 106388"/>
                                <a:gd name="connsiteX134" fmla="*/ 10524 w 17936"/>
                                <a:gd name="connsiteY134" fmla="*/ 8527 h 106388"/>
                                <a:gd name="connsiteX135" fmla="*/ 10609 w 17936"/>
                                <a:gd name="connsiteY135" fmla="*/ 10192 h 106388"/>
                                <a:gd name="connsiteX136" fmla="*/ 10650 w 17936"/>
                                <a:gd name="connsiteY136" fmla="*/ 9864 h 106388"/>
                                <a:gd name="connsiteX137" fmla="*/ 10650 w 17936"/>
                                <a:gd name="connsiteY137" fmla="*/ 7365 h 106388"/>
                                <a:gd name="connsiteX138" fmla="*/ 10778 w 17936"/>
                                <a:gd name="connsiteY138" fmla="*/ 11444 h 106388"/>
                                <a:gd name="connsiteX139" fmla="*/ 10778 w 17936"/>
                                <a:gd name="connsiteY139" fmla="*/ 9355 h 106388"/>
                                <a:gd name="connsiteX140" fmla="*/ 10864 w 17936"/>
                                <a:gd name="connsiteY140" fmla="*/ 9945 h 106388"/>
                                <a:gd name="connsiteX141" fmla="*/ 10948 w 17936"/>
                                <a:gd name="connsiteY141" fmla="*/ 10863 h 106388"/>
                                <a:gd name="connsiteX142" fmla="*/ 11078 w 17936"/>
                                <a:gd name="connsiteY142" fmla="*/ 7688 h 106388"/>
                                <a:gd name="connsiteX143" fmla="*/ 11078 w 17936"/>
                                <a:gd name="connsiteY143" fmla="*/ 9692 h 106388"/>
                                <a:gd name="connsiteX144" fmla="*/ 11247 w 17936"/>
                                <a:gd name="connsiteY144" fmla="*/ 8279 h 106388"/>
                                <a:gd name="connsiteX145" fmla="*/ 11519 w 17936"/>
                                <a:gd name="connsiteY145" fmla="*/ 46433 h 106388"/>
                                <a:gd name="connsiteX146" fmla="*/ 17936 w 17936"/>
                                <a:gd name="connsiteY146" fmla="*/ 106388 h 106388"/>
                                <a:gd name="connsiteX0" fmla="*/ 0 w 17936"/>
                                <a:gd name="connsiteY0" fmla="*/ 83241 h 106388"/>
                                <a:gd name="connsiteX1" fmla="*/ 1270 w 17936"/>
                                <a:gd name="connsiteY1" fmla="*/ 7134 h 106388"/>
                                <a:gd name="connsiteX2" fmla="*/ 1377 w 17936"/>
                                <a:gd name="connsiteY2" fmla="*/ 12530 h 106388"/>
                                <a:gd name="connsiteX3" fmla="*/ 1377 w 17936"/>
                                <a:gd name="connsiteY3" fmla="*/ 11277 h 106388"/>
                                <a:gd name="connsiteX4" fmla="*/ 1461 w 17936"/>
                                <a:gd name="connsiteY4" fmla="*/ 8698 h 106388"/>
                                <a:gd name="connsiteX5" fmla="*/ 1502 w 17936"/>
                                <a:gd name="connsiteY5" fmla="*/ 11025 h 106388"/>
                                <a:gd name="connsiteX6" fmla="*/ 1587 w 17936"/>
                                <a:gd name="connsiteY6" fmla="*/ 12277 h 106388"/>
                                <a:gd name="connsiteX7" fmla="*/ 1606 w 17936"/>
                                <a:gd name="connsiteY7" fmla="*/ 3545 h 106388"/>
                                <a:gd name="connsiteX8" fmla="*/ 1717 w 17936"/>
                                <a:gd name="connsiteY8" fmla="*/ 9355 h 106388"/>
                                <a:gd name="connsiteX9" fmla="*/ 1844 w 17936"/>
                                <a:gd name="connsiteY9" fmla="*/ 8198 h 106388"/>
                                <a:gd name="connsiteX10" fmla="*/ 1929 w 17936"/>
                                <a:gd name="connsiteY10" fmla="*/ 11696 h 106388"/>
                                <a:gd name="connsiteX11" fmla="*/ 2044 w 17936"/>
                                <a:gd name="connsiteY11" fmla="*/ 7220 h 106388"/>
                                <a:gd name="connsiteX12" fmla="*/ 2109 w 17936"/>
                                <a:gd name="connsiteY12" fmla="*/ 2070 h 106388"/>
                                <a:gd name="connsiteX13" fmla="*/ 2226 w 17936"/>
                                <a:gd name="connsiteY13" fmla="*/ 13110 h 106388"/>
                                <a:gd name="connsiteX14" fmla="*/ 2354 w 17936"/>
                                <a:gd name="connsiteY14" fmla="*/ 11106 h 106388"/>
                                <a:gd name="connsiteX15" fmla="*/ 2402 w 17936"/>
                                <a:gd name="connsiteY15" fmla="*/ 8016 h 106388"/>
                                <a:gd name="connsiteX16" fmla="*/ 2525 w 17936"/>
                                <a:gd name="connsiteY16" fmla="*/ 11696 h 106388"/>
                                <a:gd name="connsiteX17" fmla="*/ 2566 w 17936"/>
                                <a:gd name="connsiteY17" fmla="*/ 13609 h 106388"/>
                                <a:gd name="connsiteX18" fmla="*/ 2652 w 17936"/>
                                <a:gd name="connsiteY18" fmla="*/ 7941 h 106388"/>
                                <a:gd name="connsiteX19" fmla="*/ 2738 w 17936"/>
                                <a:gd name="connsiteY19" fmla="*/ 10863 h 106388"/>
                                <a:gd name="connsiteX20" fmla="*/ 2802 w 17936"/>
                                <a:gd name="connsiteY20" fmla="*/ 1820 h 106388"/>
                                <a:gd name="connsiteX21" fmla="*/ 2907 w 17936"/>
                                <a:gd name="connsiteY21" fmla="*/ 11696 h 106388"/>
                                <a:gd name="connsiteX22" fmla="*/ 3035 w 17936"/>
                                <a:gd name="connsiteY22" fmla="*/ 8527 h 106388"/>
                                <a:gd name="connsiteX23" fmla="*/ 3120 w 17936"/>
                                <a:gd name="connsiteY23" fmla="*/ 7607 h 106388"/>
                                <a:gd name="connsiteX24" fmla="*/ 3120 w 17936"/>
                                <a:gd name="connsiteY24" fmla="*/ 7107 h 106388"/>
                                <a:gd name="connsiteX25" fmla="*/ 3205 w 17936"/>
                                <a:gd name="connsiteY25" fmla="*/ 12277 h 106388"/>
                                <a:gd name="connsiteX26" fmla="*/ 3247 w 17936"/>
                                <a:gd name="connsiteY26" fmla="*/ 11696 h 106388"/>
                                <a:gd name="connsiteX27" fmla="*/ 3331 w 17936"/>
                                <a:gd name="connsiteY27" fmla="*/ 11106 h 106388"/>
                                <a:gd name="connsiteX28" fmla="*/ 3374 w 17936"/>
                                <a:gd name="connsiteY28" fmla="*/ 5022 h 106388"/>
                                <a:gd name="connsiteX29" fmla="*/ 3419 w 17936"/>
                                <a:gd name="connsiteY29" fmla="*/ 13110 h 106388"/>
                                <a:gd name="connsiteX30" fmla="*/ 3564 w 17936"/>
                                <a:gd name="connsiteY30" fmla="*/ 6873 h 106388"/>
                                <a:gd name="connsiteX31" fmla="*/ 3631 w 17936"/>
                                <a:gd name="connsiteY31" fmla="*/ 11858 h 106388"/>
                                <a:gd name="connsiteX32" fmla="*/ 3631 w 17936"/>
                                <a:gd name="connsiteY32" fmla="*/ 12449 h 106388"/>
                                <a:gd name="connsiteX33" fmla="*/ 3679 w 17936"/>
                                <a:gd name="connsiteY33" fmla="*/ 8553 h 106388"/>
                                <a:gd name="connsiteX34" fmla="*/ 3760 w 17936"/>
                                <a:gd name="connsiteY34" fmla="*/ 10692 h 106388"/>
                                <a:gd name="connsiteX35" fmla="*/ 3843 w 17936"/>
                                <a:gd name="connsiteY35" fmla="*/ 8279 h 106388"/>
                                <a:gd name="connsiteX36" fmla="*/ 3885 w 17936"/>
                                <a:gd name="connsiteY36" fmla="*/ 9864 h 106388"/>
                                <a:gd name="connsiteX37" fmla="*/ 3971 w 17936"/>
                                <a:gd name="connsiteY37" fmla="*/ 10863 h 106388"/>
                                <a:gd name="connsiteX38" fmla="*/ 4013 w 17936"/>
                                <a:gd name="connsiteY38" fmla="*/ 8586 h 106388"/>
                                <a:gd name="connsiteX39" fmla="*/ 4099 w 17936"/>
                                <a:gd name="connsiteY39" fmla="*/ 8527 h 106388"/>
                                <a:gd name="connsiteX40" fmla="*/ 4099 w 17936"/>
                                <a:gd name="connsiteY40" fmla="*/ 8279 h 106388"/>
                                <a:gd name="connsiteX41" fmla="*/ 4269 w 17936"/>
                                <a:gd name="connsiteY41" fmla="*/ 12696 h 106388"/>
                                <a:gd name="connsiteX42" fmla="*/ 4395 w 17936"/>
                                <a:gd name="connsiteY42" fmla="*/ 6194 h 106388"/>
                                <a:gd name="connsiteX43" fmla="*/ 4499 w 17936"/>
                                <a:gd name="connsiteY43" fmla="*/ 12410 h 106388"/>
                                <a:gd name="connsiteX44" fmla="*/ 4567 w 17936"/>
                                <a:gd name="connsiteY44" fmla="*/ 5861 h 106388"/>
                                <a:gd name="connsiteX45" fmla="*/ 4667 w 17936"/>
                                <a:gd name="connsiteY45" fmla="*/ 10958 h 106388"/>
                                <a:gd name="connsiteX46" fmla="*/ 4737 w 17936"/>
                                <a:gd name="connsiteY46" fmla="*/ 9445 h 106388"/>
                                <a:gd name="connsiteX47" fmla="*/ 4864 w 17936"/>
                                <a:gd name="connsiteY47" fmla="*/ 8107 h 106388"/>
                                <a:gd name="connsiteX48" fmla="*/ 4906 w 17936"/>
                                <a:gd name="connsiteY48" fmla="*/ 11277 h 106388"/>
                                <a:gd name="connsiteX49" fmla="*/ 4992 w 17936"/>
                                <a:gd name="connsiteY49" fmla="*/ 13690 h 106388"/>
                                <a:gd name="connsiteX50" fmla="*/ 5076 w 17936"/>
                                <a:gd name="connsiteY50" fmla="*/ 12449 h 106388"/>
                                <a:gd name="connsiteX51" fmla="*/ 5162 w 17936"/>
                                <a:gd name="connsiteY51" fmla="*/ 10273 h 106388"/>
                                <a:gd name="connsiteX52" fmla="*/ 5162 w 17936"/>
                                <a:gd name="connsiteY52" fmla="*/ 8441 h 106388"/>
                                <a:gd name="connsiteX53" fmla="*/ 5162 w 17936"/>
                                <a:gd name="connsiteY53" fmla="*/ 7365 h 106388"/>
                                <a:gd name="connsiteX54" fmla="*/ 5205 w 17936"/>
                                <a:gd name="connsiteY54" fmla="*/ 7941 h 106388"/>
                                <a:gd name="connsiteX55" fmla="*/ 5205 w 17936"/>
                                <a:gd name="connsiteY55" fmla="*/ 8778 h 106388"/>
                                <a:gd name="connsiteX56" fmla="*/ 5331 w 17936"/>
                                <a:gd name="connsiteY56" fmla="*/ 12449 h 106388"/>
                                <a:gd name="connsiteX57" fmla="*/ 5399 w 17936"/>
                                <a:gd name="connsiteY57" fmla="*/ 9053 h 106388"/>
                                <a:gd name="connsiteX58" fmla="*/ 5545 w 17936"/>
                                <a:gd name="connsiteY58" fmla="*/ 9945 h 106388"/>
                                <a:gd name="connsiteX59" fmla="*/ 5617 w 17936"/>
                                <a:gd name="connsiteY59" fmla="*/ 4 h 106388"/>
                                <a:gd name="connsiteX60" fmla="*/ 5709 w 17936"/>
                                <a:gd name="connsiteY60" fmla="*/ 8626 h 106388"/>
                                <a:gd name="connsiteX61" fmla="*/ 5812 w 17936"/>
                                <a:gd name="connsiteY61" fmla="*/ 15339 h 106388"/>
                                <a:gd name="connsiteX62" fmla="*/ 5868 w 17936"/>
                                <a:gd name="connsiteY62" fmla="*/ 5457 h 106388"/>
                                <a:gd name="connsiteX63" fmla="*/ 5971 w 17936"/>
                                <a:gd name="connsiteY63" fmla="*/ 10192 h 106388"/>
                                <a:gd name="connsiteX64" fmla="*/ 6013 w 17936"/>
                                <a:gd name="connsiteY64" fmla="*/ 2280 h 106388"/>
                                <a:gd name="connsiteX65" fmla="*/ 6075 w 17936"/>
                                <a:gd name="connsiteY65" fmla="*/ 9285 h 106388"/>
                                <a:gd name="connsiteX66" fmla="*/ 6155 w 17936"/>
                                <a:gd name="connsiteY66" fmla="*/ 11055 h 106388"/>
                                <a:gd name="connsiteX67" fmla="*/ 6268 w 17936"/>
                                <a:gd name="connsiteY67" fmla="*/ 5183 h 106388"/>
                                <a:gd name="connsiteX68" fmla="*/ 6383 w 17936"/>
                                <a:gd name="connsiteY68" fmla="*/ 14136 h 106388"/>
                                <a:gd name="connsiteX69" fmla="*/ 6438 w 17936"/>
                                <a:gd name="connsiteY69" fmla="*/ 6865 h 106388"/>
                                <a:gd name="connsiteX70" fmla="*/ 6481 w 17936"/>
                                <a:gd name="connsiteY70" fmla="*/ 10273 h 106388"/>
                                <a:gd name="connsiteX71" fmla="*/ 6524 w 17936"/>
                                <a:gd name="connsiteY71" fmla="*/ 9031 h 106388"/>
                                <a:gd name="connsiteX72" fmla="*/ 6610 w 17936"/>
                                <a:gd name="connsiteY72" fmla="*/ 7279 h 106388"/>
                                <a:gd name="connsiteX73" fmla="*/ 6651 w 17936"/>
                                <a:gd name="connsiteY73" fmla="*/ 8778 h 106388"/>
                                <a:gd name="connsiteX74" fmla="*/ 6776 w 17936"/>
                                <a:gd name="connsiteY74" fmla="*/ 12679 h 106388"/>
                                <a:gd name="connsiteX75" fmla="*/ 6821 w 17936"/>
                                <a:gd name="connsiteY75" fmla="*/ 9031 h 106388"/>
                                <a:gd name="connsiteX76" fmla="*/ 6864 w 17936"/>
                                <a:gd name="connsiteY76" fmla="*/ 7607 h 106388"/>
                                <a:gd name="connsiteX77" fmla="*/ 6864 w 17936"/>
                                <a:gd name="connsiteY77" fmla="*/ 8198 h 106388"/>
                                <a:gd name="connsiteX78" fmla="*/ 6882 w 17936"/>
                                <a:gd name="connsiteY78" fmla="*/ 4933 h 106388"/>
                                <a:gd name="connsiteX79" fmla="*/ 6951 w 17936"/>
                                <a:gd name="connsiteY79" fmla="*/ 7527 h 106388"/>
                                <a:gd name="connsiteX80" fmla="*/ 7077 w 17936"/>
                                <a:gd name="connsiteY80" fmla="*/ 9612 h 106388"/>
                                <a:gd name="connsiteX81" fmla="*/ 7077 w 17936"/>
                                <a:gd name="connsiteY81" fmla="*/ 10112 h 106388"/>
                                <a:gd name="connsiteX82" fmla="*/ 7077 w 17936"/>
                                <a:gd name="connsiteY82" fmla="*/ 9692 h 106388"/>
                                <a:gd name="connsiteX83" fmla="*/ 7119 w 17936"/>
                                <a:gd name="connsiteY83" fmla="*/ 8441 h 106388"/>
                                <a:gd name="connsiteX84" fmla="*/ 7163 w 17936"/>
                                <a:gd name="connsiteY84" fmla="*/ 7107 h 106388"/>
                                <a:gd name="connsiteX85" fmla="*/ 7247 w 17936"/>
                                <a:gd name="connsiteY85" fmla="*/ 10445 h 106388"/>
                                <a:gd name="connsiteX86" fmla="*/ 7290 w 17936"/>
                                <a:gd name="connsiteY86" fmla="*/ 9112 h 106388"/>
                                <a:gd name="connsiteX87" fmla="*/ 7290 w 17936"/>
                                <a:gd name="connsiteY87" fmla="*/ 6446 h 106388"/>
                                <a:gd name="connsiteX88" fmla="*/ 7374 w 17936"/>
                                <a:gd name="connsiteY88" fmla="*/ 6865 h 106388"/>
                                <a:gd name="connsiteX89" fmla="*/ 7374 w 17936"/>
                                <a:gd name="connsiteY89" fmla="*/ 11096 h 106388"/>
                                <a:gd name="connsiteX90" fmla="*/ 7502 w 17936"/>
                                <a:gd name="connsiteY90" fmla="*/ 4280 h 106388"/>
                                <a:gd name="connsiteX91" fmla="*/ 7546 w 17936"/>
                                <a:gd name="connsiteY91" fmla="*/ 12449 h 106388"/>
                                <a:gd name="connsiteX92" fmla="*/ 7588 w 17936"/>
                                <a:gd name="connsiteY92" fmla="*/ 8860 h 106388"/>
                                <a:gd name="connsiteX93" fmla="*/ 7674 w 17936"/>
                                <a:gd name="connsiteY93" fmla="*/ 11944 h 106388"/>
                                <a:gd name="connsiteX94" fmla="*/ 7717 w 17936"/>
                                <a:gd name="connsiteY94" fmla="*/ 7607 h 106388"/>
                                <a:gd name="connsiteX95" fmla="*/ 7757 w 17936"/>
                                <a:gd name="connsiteY95" fmla="*/ 10445 h 106388"/>
                                <a:gd name="connsiteX96" fmla="*/ 7800 w 17936"/>
                                <a:gd name="connsiteY96" fmla="*/ 6446 h 106388"/>
                                <a:gd name="connsiteX97" fmla="*/ 7928 w 17936"/>
                                <a:gd name="connsiteY97" fmla="*/ 11696 h 106388"/>
                                <a:gd name="connsiteX98" fmla="*/ 8013 w 17936"/>
                                <a:gd name="connsiteY98" fmla="*/ 7941 h 106388"/>
                                <a:gd name="connsiteX99" fmla="*/ 8140 w 17936"/>
                                <a:gd name="connsiteY99" fmla="*/ 10863 h 106388"/>
                                <a:gd name="connsiteX100" fmla="*/ 8226 w 17936"/>
                                <a:gd name="connsiteY100" fmla="*/ 7607 h 106388"/>
                                <a:gd name="connsiteX101" fmla="*/ 8226 w 17936"/>
                                <a:gd name="connsiteY101" fmla="*/ 8860 h 106388"/>
                                <a:gd name="connsiteX102" fmla="*/ 8268 w 17936"/>
                                <a:gd name="connsiteY102" fmla="*/ 9278 h 106388"/>
                                <a:gd name="connsiteX103" fmla="*/ 8268 w 17936"/>
                                <a:gd name="connsiteY103" fmla="*/ 12277 h 106388"/>
                                <a:gd name="connsiteX104" fmla="*/ 8353 w 17936"/>
                                <a:gd name="connsiteY104" fmla="*/ 11277 h 106388"/>
                                <a:gd name="connsiteX105" fmla="*/ 8394 w 17936"/>
                                <a:gd name="connsiteY105" fmla="*/ 7607 h 106388"/>
                                <a:gd name="connsiteX106" fmla="*/ 8482 w 17936"/>
                                <a:gd name="connsiteY106" fmla="*/ 8441 h 106388"/>
                                <a:gd name="connsiteX107" fmla="*/ 8568 w 17936"/>
                                <a:gd name="connsiteY107" fmla="*/ 7527 h 106388"/>
                                <a:gd name="connsiteX108" fmla="*/ 8610 w 17936"/>
                                <a:gd name="connsiteY108" fmla="*/ 8107 h 106388"/>
                                <a:gd name="connsiteX109" fmla="*/ 8651 w 17936"/>
                                <a:gd name="connsiteY109" fmla="*/ 7365 h 106388"/>
                                <a:gd name="connsiteX110" fmla="*/ 8693 w 17936"/>
                                <a:gd name="connsiteY110" fmla="*/ 8527 h 106388"/>
                                <a:gd name="connsiteX111" fmla="*/ 8778 w 17936"/>
                                <a:gd name="connsiteY111" fmla="*/ 5361 h 106388"/>
                                <a:gd name="connsiteX112" fmla="*/ 8876 w 17936"/>
                                <a:gd name="connsiteY112" fmla="*/ 9923 h 106388"/>
                                <a:gd name="connsiteX113" fmla="*/ 8908 w 17936"/>
                                <a:gd name="connsiteY113" fmla="*/ 6114 h 106388"/>
                                <a:gd name="connsiteX114" fmla="*/ 8992 w 17936"/>
                                <a:gd name="connsiteY114" fmla="*/ 9112 h 106388"/>
                                <a:gd name="connsiteX115" fmla="*/ 8992 w 17936"/>
                                <a:gd name="connsiteY115" fmla="*/ 11277 h 106388"/>
                                <a:gd name="connsiteX116" fmla="*/ 9036 w 17936"/>
                                <a:gd name="connsiteY116" fmla="*/ 7688 h 106388"/>
                                <a:gd name="connsiteX117" fmla="*/ 9204 w 17936"/>
                                <a:gd name="connsiteY117" fmla="*/ 5275 h 106388"/>
                                <a:gd name="connsiteX118" fmla="*/ 9247 w 17936"/>
                                <a:gd name="connsiteY118" fmla="*/ 11358 h 106388"/>
                                <a:gd name="connsiteX119" fmla="*/ 9333 w 17936"/>
                                <a:gd name="connsiteY119" fmla="*/ 5861 h 106388"/>
                                <a:gd name="connsiteX120" fmla="*/ 9458 w 17936"/>
                                <a:gd name="connsiteY120" fmla="*/ 8778 h 106388"/>
                                <a:gd name="connsiteX121" fmla="*/ 9503 w 17936"/>
                                <a:gd name="connsiteY121" fmla="*/ 6194 h 106388"/>
                                <a:gd name="connsiteX122" fmla="*/ 9503 w 17936"/>
                                <a:gd name="connsiteY122" fmla="*/ 12035 h 106388"/>
                                <a:gd name="connsiteX123" fmla="*/ 9631 w 17936"/>
                                <a:gd name="connsiteY123" fmla="*/ 7941 h 106388"/>
                                <a:gd name="connsiteX124" fmla="*/ 9673 w 17936"/>
                                <a:gd name="connsiteY124" fmla="*/ 9031 h 106388"/>
                                <a:gd name="connsiteX125" fmla="*/ 9715 w 17936"/>
                                <a:gd name="connsiteY125" fmla="*/ 11858 h 106388"/>
                                <a:gd name="connsiteX126" fmla="*/ 9800 w 17936"/>
                                <a:gd name="connsiteY126" fmla="*/ 6194 h 106388"/>
                                <a:gd name="connsiteX127" fmla="*/ 9885 w 17936"/>
                                <a:gd name="connsiteY127" fmla="*/ 7688 h 106388"/>
                                <a:gd name="connsiteX128" fmla="*/ 10099 w 17936"/>
                                <a:gd name="connsiteY128" fmla="*/ 11616 h 106388"/>
                                <a:gd name="connsiteX129" fmla="*/ 10183 w 17936"/>
                                <a:gd name="connsiteY129" fmla="*/ 9278 h 106388"/>
                                <a:gd name="connsiteX130" fmla="*/ 10312 w 17936"/>
                                <a:gd name="connsiteY130" fmla="*/ 6275 h 106388"/>
                                <a:gd name="connsiteX131" fmla="*/ 10354 w 17936"/>
                                <a:gd name="connsiteY131" fmla="*/ 9355 h 106388"/>
                                <a:gd name="connsiteX132" fmla="*/ 10396 w 17936"/>
                                <a:gd name="connsiteY132" fmla="*/ 10192 h 106388"/>
                                <a:gd name="connsiteX133" fmla="*/ 10396 w 17936"/>
                                <a:gd name="connsiteY133" fmla="*/ 10525 h 106388"/>
                                <a:gd name="connsiteX134" fmla="*/ 10524 w 17936"/>
                                <a:gd name="connsiteY134" fmla="*/ 8527 h 106388"/>
                                <a:gd name="connsiteX135" fmla="*/ 10609 w 17936"/>
                                <a:gd name="connsiteY135" fmla="*/ 10192 h 106388"/>
                                <a:gd name="connsiteX136" fmla="*/ 10650 w 17936"/>
                                <a:gd name="connsiteY136" fmla="*/ 9864 h 106388"/>
                                <a:gd name="connsiteX137" fmla="*/ 10650 w 17936"/>
                                <a:gd name="connsiteY137" fmla="*/ 7365 h 106388"/>
                                <a:gd name="connsiteX138" fmla="*/ 10778 w 17936"/>
                                <a:gd name="connsiteY138" fmla="*/ 11444 h 106388"/>
                                <a:gd name="connsiteX139" fmla="*/ 10778 w 17936"/>
                                <a:gd name="connsiteY139" fmla="*/ 9355 h 106388"/>
                                <a:gd name="connsiteX140" fmla="*/ 10864 w 17936"/>
                                <a:gd name="connsiteY140" fmla="*/ 9945 h 106388"/>
                                <a:gd name="connsiteX141" fmla="*/ 10948 w 17936"/>
                                <a:gd name="connsiteY141" fmla="*/ 10863 h 106388"/>
                                <a:gd name="connsiteX142" fmla="*/ 11078 w 17936"/>
                                <a:gd name="connsiteY142" fmla="*/ 7688 h 106388"/>
                                <a:gd name="connsiteX143" fmla="*/ 11078 w 17936"/>
                                <a:gd name="connsiteY143" fmla="*/ 9692 h 106388"/>
                                <a:gd name="connsiteX144" fmla="*/ 11247 w 17936"/>
                                <a:gd name="connsiteY144" fmla="*/ 8279 h 106388"/>
                                <a:gd name="connsiteX145" fmla="*/ 11519 w 17936"/>
                                <a:gd name="connsiteY145" fmla="*/ 46433 h 106388"/>
                                <a:gd name="connsiteX146" fmla="*/ 17936 w 17936"/>
                                <a:gd name="connsiteY146" fmla="*/ 106388 h 106388"/>
                                <a:gd name="connsiteX0" fmla="*/ 0 w 24073"/>
                                <a:gd name="connsiteY0" fmla="*/ 107679 h 107679"/>
                                <a:gd name="connsiteX1" fmla="*/ 7407 w 24073"/>
                                <a:gd name="connsiteY1" fmla="*/ 7134 h 107679"/>
                                <a:gd name="connsiteX2" fmla="*/ 7514 w 24073"/>
                                <a:gd name="connsiteY2" fmla="*/ 12530 h 107679"/>
                                <a:gd name="connsiteX3" fmla="*/ 7514 w 24073"/>
                                <a:gd name="connsiteY3" fmla="*/ 11277 h 107679"/>
                                <a:gd name="connsiteX4" fmla="*/ 7598 w 24073"/>
                                <a:gd name="connsiteY4" fmla="*/ 8698 h 107679"/>
                                <a:gd name="connsiteX5" fmla="*/ 7639 w 24073"/>
                                <a:gd name="connsiteY5" fmla="*/ 11025 h 107679"/>
                                <a:gd name="connsiteX6" fmla="*/ 7724 w 24073"/>
                                <a:gd name="connsiteY6" fmla="*/ 12277 h 107679"/>
                                <a:gd name="connsiteX7" fmla="*/ 7743 w 24073"/>
                                <a:gd name="connsiteY7" fmla="*/ 3545 h 107679"/>
                                <a:gd name="connsiteX8" fmla="*/ 7854 w 24073"/>
                                <a:gd name="connsiteY8" fmla="*/ 9355 h 107679"/>
                                <a:gd name="connsiteX9" fmla="*/ 7981 w 24073"/>
                                <a:gd name="connsiteY9" fmla="*/ 8198 h 107679"/>
                                <a:gd name="connsiteX10" fmla="*/ 8066 w 24073"/>
                                <a:gd name="connsiteY10" fmla="*/ 11696 h 107679"/>
                                <a:gd name="connsiteX11" fmla="*/ 8181 w 24073"/>
                                <a:gd name="connsiteY11" fmla="*/ 7220 h 107679"/>
                                <a:gd name="connsiteX12" fmla="*/ 8246 w 24073"/>
                                <a:gd name="connsiteY12" fmla="*/ 2070 h 107679"/>
                                <a:gd name="connsiteX13" fmla="*/ 8363 w 24073"/>
                                <a:gd name="connsiteY13" fmla="*/ 13110 h 107679"/>
                                <a:gd name="connsiteX14" fmla="*/ 8491 w 24073"/>
                                <a:gd name="connsiteY14" fmla="*/ 11106 h 107679"/>
                                <a:gd name="connsiteX15" fmla="*/ 8539 w 24073"/>
                                <a:gd name="connsiteY15" fmla="*/ 8016 h 107679"/>
                                <a:gd name="connsiteX16" fmla="*/ 8662 w 24073"/>
                                <a:gd name="connsiteY16" fmla="*/ 11696 h 107679"/>
                                <a:gd name="connsiteX17" fmla="*/ 8703 w 24073"/>
                                <a:gd name="connsiteY17" fmla="*/ 13609 h 107679"/>
                                <a:gd name="connsiteX18" fmla="*/ 8789 w 24073"/>
                                <a:gd name="connsiteY18" fmla="*/ 7941 h 107679"/>
                                <a:gd name="connsiteX19" fmla="*/ 8875 w 24073"/>
                                <a:gd name="connsiteY19" fmla="*/ 10863 h 107679"/>
                                <a:gd name="connsiteX20" fmla="*/ 8939 w 24073"/>
                                <a:gd name="connsiteY20" fmla="*/ 1820 h 107679"/>
                                <a:gd name="connsiteX21" fmla="*/ 9044 w 24073"/>
                                <a:gd name="connsiteY21" fmla="*/ 11696 h 107679"/>
                                <a:gd name="connsiteX22" fmla="*/ 9172 w 24073"/>
                                <a:gd name="connsiteY22" fmla="*/ 8527 h 107679"/>
                                <a:gd name="connsiteX23" fmla="*/ 9257 w 24073"/>
                                <a:gd name="connsiteY23" fmla="*/ 7607 h 107679"/>
                                <a:gd name="connsiteX24" fmla="*/ 9257 w 24073"/>
                                <a:gd name="connsiteY24" fmla="*/ 7107 h 107679"/>
                                <a:gd name="connsiteX25" fmla="*/ 9342 w 24073"/>
                                <a:gd name="connsiteY25" fmla="*/ 12277 h 107679"/>
                                <a:gd name="connsiteX26" fmla="*/ 9384 w 24073"/>
                                <a:gd name="connsiteY26" fmla="*/ 11696 h 107679"/>
                                <a:gd name="connsiteX27" fmla="*/ 9468 w 24073"/>
                                <a:gd name="connsiteY27" fmla="*/ 11106 h 107679"/>
                                <a:gd name="connsiteX28" fmla="*/ 9511 w 24073"/>
                                <a:gd name="connsiteY28" fmla="*/ 5022 h 107679"/>
                                <a:gd name="connsiteX29" fmla="*/ 9556 w 24073"/>
                                <a:gd name="connsiteY29" fmla="*/ 13110 h 107679"/>
                                <a:gd name="connsiteX30" fmla="*/ 9701 w 24073"/>
                                <a:gd name="connsiteY30" fmla="*/ 6873 h 107679"/>
                                <a:gd name="connsiteX31" fmla="*/ 9768 w 24073"/>
                                <a:gd name="connsiteY31" fmla="*/ 11858 h 107679"/>
                                <a:gd name="connsiteX32" fmla="*/ 9768 w 24073"/>
                                <a:gd name="connsiteY32" fmla="*/ 12449 h 107679"/>
                                <a:gd name="connsiteX33" fmla="*/ 9816 w 24073"/>
                                <a:gd name="connsiteY33" fmla="*/ 8553 h 107679"/>
                                <a:gd name="connsiteX34" fmla="*/ 9897 w 24073"/>
                                <a:gd name="connsiteY34" fmla="*/ 10692 h 107679"/>
                                <a:gd name="connsiteX35" fmla="*/ 9980 w 24073"/>
                                <a:gd name="connsiteY35" fmla="*/ 8279 h 107679"/>
                                <a:gd name="connsiteX36" fmla="*/ 10022 w 24073"/>
                                <a:gd name="connsiteY36" fmla="*/ 9864 h 107679"/>
                                <a:gd name="connsiteX37" fmla="*/ 10108 w 24073"/>
                                <a:gd name="connsiteY37" fmla="*/ 10863 h 107679"/>
                                <a:gd name="connsiteX38" fmla="*/ 10150 w 24073"/>
                                <a:gd name="connsiteY38" fmla="*/ 8586 h 107679"/>
                                <a:gd name="connsiteX39" fmla="*/ 10236 w 24073"/>
                                <a:gd name="connsiteY39" fmla="*/ 8527 h 107679"/>
                                <a:gd name="connsiteX40" fmla="*/ 10236 w 24073"/>
                                <a:gd name="connsiteY40" fmla="*/ 8279 h 107679"/>
                                <a:gd name="connsiteX41" fmla="*/ 10406 w 24073"/>
                                <a:gd name="connsiteY41" fmla="*/ 12696 h 107679"/>
                                <a:gd name="connsiteX42" fmla="*/ 10532 w 24073"/>
                                <a:gd name="connsiteY42" fmla="*/ 6194 h 107679"/>
                                <a:gd name="connsiteX43" fmla="*/ 10636 w 24073"/>
                                <a:gd name="connsiteY43" fmla="*/ 12410 h 107679"/>
                                <a:gd name="connsiteX44" fmla="*/ 10704 w 24073"/>
                                <a:gd name="connsiteY44" fmla="*/ 5861 h 107679"/>
                                <a:gd name="connsiteX45" fmla="*/ 10804 w 24073"/>
                                <a:gd name="connsiteY45" fmla="*/ 10958 h 107679"/>
                                <a:gd name="connsiteX46" fmla="*/ 10874 w 24073"/>
                                <a:gd name="connsiteY46" fmla="*/ 9445 h 107679"/>
                                <a:gd name="connsiteX47" fmla="*/ 11001 w 24073"/>
                                <a:gd name="connsiteY47" fmla="*/ 8107 h 107679"/>
                                <a:gd name="connsiteX48" fmla="*/ 11043 w 24073"/>
                                <a:gd name="connsiteY48" fmla="*/ 11277 h 107679"/>
                                <a:gd name="connsiteX49" fmla="*/ 11129 w 24073"/>
                                <a:gd name="connsiteY49" fmla="*/ 13690 h 107679"/>
                                <a:gd name="connsiteX50" fmla="*/ 11213 w 24073"/>
                                <a:gd name="connsiteY50" fmla="*/ 12449 h 107679"/>
                                <a:gd name="connsiteX51" fmla="*/ 11299 w 24073"/>
                                <a:gd name="connsiteY51" fmla="*/ 10273 h 107679"/>
                                <a:gd name="connsiteX52" fmla="*/ 11299 w 24073"/>
                                <a:gd name="connsiteY52" fmla="*/ 8441 h 107679"/>
                                <a:gd name="connsiteX53" fmla="*/ 11299 w 24073"/>
                                <a:gd name="connsiteY53" fmla="*/ 7365 h 107679"/>
                                <a:gd name="connsiteX54" fmla="*/ 11342 w 24073"/>
                                <a:gd name="connsiteY54" fmla="*/ 7941 h 107679"/>
                                <a:gd name="connsiteX55" fmla="*/ 11342 w 24073"/>
                                <a:gd name="connsiteY55" fmla="*/ 8778 h 107679"/>
                                <a:gd name="connsiteX56" fmla="*/ 11468 w 24073"/>
                                <a:gd name="connsiteY56" fmla="*/ 12449 h 107679"/>
                                <a:gd name="connsiteX57" fmla="*/ 11536 w 24073"/>
                                <a:gd name="connsiteY57" fmla="*/ 9053 h 107679"/>
                                <a:gd name="connsiteX58" fmla="*/ 11682 w 24073"/>
                                <a:gd name="connsiteY58" fmla="*/ 9945 h 107679"/>
                                <a:gd name="connsiteX59" fmla="*/ 11754 w 24073"/>
                                <a:gd name="connsiteY59" fmla="*/ 4 h 107679"/>
                                <a:gd name="connsiteX60" fmla="*/ 11846 w 24073"/>
                                <a:gd name="connsiteY60" fmla="*/ 8626 h 107679"/>
                                <a:gd name="connsiteX61" fmla="*/ 11949 w 24073"/>
                                <a:gd name="connsiteY61" fmla="*/ 15339 h 107679"/>
                                <a:gd name="connsiteX62" fmla="*/ 12005 w 24073"/>
                                <a:gd name="connsiteY62" fmla="*/ 5457 h 107679"/>
                                <a:gd name="connsiteX63" fmla="*/ 12108 w 24073"/>
                                <a:gd name="connsiteY63" fmla="*/ 10192 h 107679"/>
                                <a:gd name="connsiteX64" fmla="*/ 12150 w 24073"/>
                                <a:gd name="connsiteY64" fmla="*/ 2280 h 107679"/>
                                <a:gd name="connsiteX65" fmla="*/ 12212 w 24073"/>
                                <a:gd name="connsiteY65" fmla="*/ 9285 h 107679"/>
                                <a:gd name="connsiteX66" fmla="*/ 12292 w 24073"/>
                                <a:gd name="connsiteY66" fmla="*/ 11055 h 107679"/>
                                <a:gd name="connsiteX67" fmla="*/ 12405 w 24073"/>
                                <a:gd name="connsiteY67" fmla="*/ 5183 h 107679"/>
                                <a:gd name="connsiteX68" fmla="*/ 12520 w 24073"/>
                                <a:gd name="connsiteY68" fmla="*/ 14136 h 107679"/>
                                <a:gd name="connsiteX69" fmla="*/ 12575 w 24073"/>
                                <a:gd name="connsiteY69" fmla="*/ 6865 h 107679"/>
                                <a:gd name="connsiteX70" fmla="*/ 12618 w 24073"/>
                                <a:gd name="connsiteY70" fmla="*/ 10273 h 107679"/>
                                <a:gd name="connsiteX71" fmla="*/ 12661 w 24073"/>
                                <a:gd name="connsiteY71" fmla="*/ 9031 h 107679"/>
                                <a:gd name="connsiteX72" fmla="*/ 12747 w 24073"/>
                                <a:gd name="connsiteY72" fmla="*/ 7279 h 107679"/>
                                <a:gd name="connsiteX73" fmla="*/ 12788 w 24073"/>
                                <a:gd name="connsiteY73" fmla="*/ 8778 h 107679"/>
                                <a:gd name="connsiteX74" fmla="*/ 12913 w 24073"/>
                                <a:gd name="connsiteY74" fmla="*/ 12679 h 107679"/>
                                <a:gd name="connsiteX75" fmla="*/ 12958 w 24073"/>
                                <a:gd name="connsiteY75" fmla="*/ 9031 h 107679"/>
                                <a:gd name="connsiteX76" fmla="*/ 13001 w 24073"/>
                                <a:gd name="connsiteY76" fmla="*/ 7607 h 107679"/>
                                <a:gd name="connsiteX77" fmla="*/ 13001 w 24073"/>
                                <a:gd name="connsiteY77" fmla="*/ 8198 h 107679"/>
                                <a:gd name="connsiteX78" fmla="*/ 13019 w 24073"/>
                                <a:gd name="connsiteY78" fmla="*/ 4933 h 107679"/>
                                <a:gd name="connsiteX79" fmla="*/ 13088 w 24073"/>
                                <a:gd name="connsiteY79" fmla="*/ 7527 h 107679"/>
                                <a:gd name="connsiteX80" fmla="*/ 13214 w 24073"/>
                                <a:gd name="connsiteY80" fmla="*/ 9612 h 107679"/>
                                <a:gd name="connsiteX81" fmla="*/ 13214 w 24073"/>
                                <a:gd name="connsiteY81" fmla="*/ 10112 h 107679"/>
                                <a:gd name="connsiteX82" fmla="*/ 13214 w 24073"/>
                                <a:gd name="connsiteY82" fmla="*/ 9692 h 107679"/>
                                <a:gd name="connsiteX83" fmla="*/ 13256 w 24073"/>
                                <a:gd name="connsiteY83" fmla="*/ 8441 h 107679"/>
                                <a:gd name="connsiteX84" fmla="*/ 13300 w 24073"/>
                                <a:gd name="connsiteY84" fmla="*/ 7107 h 107679"/>
                                <a:gd name="connsiteX85" fmla="*/ 13384 w 24073"/>
                                <a:gd name="connsiteY85" fmla="*/ 10445 h 107679"/>
                                <a:gd name="connsiteX86" fmla="*/ 13427 w 24073"/>
                                <a:gd name="connsiteY86" fmla="*/ 9112 h 107679"/>
                                <a:gd name="connsiteX87" fmla="*/ 13427 w 24073"/>
                                <a:gd name="connsiteY87" fmla="*/ 6446 h 107679"/>
                                <a:gd name="connsiteX88" fmla="*/ 13511 w 24073"/>
                                <a:gd name="connsiteY88" fmla="*/ 6865 h 107679"/>
                                <a:gd name="connsiteX89" fmla="*/ 13511 w 24073"/>
                                <a:gd name="connsiteY89" fmla="*/ 11096 h 107679"/>
                                <a:gd name="connsiteX90" fmla="*/ 13639 w 24073"/>
                                <a:gd name="connsiteY90" fmla="*/ 4280 h 107679"/>
                                <a:gd name="connsiteX91" fmla="*/ 13683 w 24073"/>
                                <a:gd name="connsiteY91" fmla="*/ 12449 h 107679"/>
                                <a:gd name="connsiteX92" fmla="*/ 13725 w 24073"/>
                                <a:gd name="connsiteY92" fmla="*/ 8860 h 107679"/>
                                <a:gd name="connsiteX93" fmla="*/ 13811 w 24073"/>
                                <a:gd name="connsiteY93" fmla="*/ 11944 h 107679"/>
                                <a:gd name="connsiteX94" fmla="*/ 13854 w 24073"/>
                                <a:gd name="connsiteY94" fmla="*/ 7607 h 107679"/>
                                <a:gd name="connsiteX95" fmla="*/ 13894 w 24073"/>
                                <a:gd name="connsiteY95" fmla="*/ 10445 h 107679"/>
                                <a:gd name="connsiteX96" fmla="*/ 13937 w 24073"/>
                                <a:gd name="connsiteY96" fmla="*/ 6446 h 107679"/>
                                <a:gd name="connsiteX97" fmla="*/ 14065 w 24073"/>
                                <a:gd name="connsiteY97" fmla="*/ 11696 h 107679"/>
                                <a:gd name="connsiteX98" fmla="*/ 14150 w 24073"/>
                                <a:gd name="connsiteY98" fmla="*/ 7941 h 107679"/>
                                <a:gd name="connsiteX99" fmla="*/ 14277 w 24073"/>
                                <a:gd name="connsiteY99" fmla="*/ 10863 h 107679"/>
                                <a:gd name="connsiteX100" fmla="*/ 14363 w 24073"/>
                                <a:gd name="connsiteY100" fmla="*/ 7607 h 107679"/>
                                <a:gd name="connsiteX101" fmla="*/ 14363 w 24073"/>
                                <a:gd name="connsiteY101" fmla="*/ 8860 h 107679"/>
                                <a:gd name="connsiteX102" fmla="*/ 14405 w 24073"/>
                                <a:gd name="connsiteY102" fmla="*/ 9278 h 107679"/>
                                <a:gd name="connsiteX103" fmla="*/ 14405 w 24073"/>
                                <a:gd name="connsiteY103" fmla="*/ 12277 h 107679"/>
                                <a:gd name="connsiteX104" fmla="*/ 14490 w 24073"/>
                                <a:gd name="connsiteY104" fmla="*/ 11277 h 107679"/>
                                <a:gd name="connsiteX105" fmla="*/ 14531 w 24073"/>
                                <a:gd name="connsiteY105" fmla="*/ 7607 h 107679"/>
                                <a:gd name="connsiteX106" fmla="*/ 14619 w 24073"/>
                                <a:gd name="connsiteY106" fmla="*/ 8441 h 107679"/>
                                <a:gd name="connsiteX107" fmla="*/ 14705 w 24073"/>
                                <a:gd name="connsiteY107" fmla="*/ 7527 h 107679"/>
                                <a:gd name="connsiteX108" fmla="*/ 14747 w 24073"/>
                                <a:gd name="connsiteY108" fmla="*/ 8107 h 107679"/>
                                <a:gd name="connsiteX109" fmla="*/ 14788 w 24073"/>
                                <a:gd name="connsiteY109" fmla="*/ 7365 h 107679"/>
                                <a:gd name="connsiteX110" fmla="*/ 14830 w 24073"/>
                                <a:gd name="connsiteY110" fmla="*/ 8527 h 107679"/>
                                <a:gd name="connsiteX111" fmla="*/ 14915 w 24073"/>
                                <a:gd name="connsiteY111" fmla="*/ 5361 h 107679"/>
                                <a:gd name="connsiteX112" fmla="*/ 15013 w 24073"/>
                                <a:gd name="connsiteY112" fmla="*/ 9923 h 107679"/>
                                <a:gd name="connsiteX113" fmla="*/ 15045 w 24073"/>
                                <a:gd name="connsiteY113" fmla="*/ 6114 h 107679"/>
                                <a:gd name="connsiteX114" fmla="*/ 15129 w 24073"/>
                                <a:gd name="connsiteY114" fmla="*/ 9112 h 107679"/>
                                <a:gd name="connsiteX115" fmla="*/ 15129 w 24073"/>
                                <a:gd name="connsiteY115" fmla="*/ 11277 h 107679"/>
                                <a:gd name="connsiteX116" fmla="*/ 15173 w 24073"/>
                                <a:gd name="connsiteY116" fmla="*/ 7688 h 107679"/>
                                <a:gd name="connsiteX117" fmla="*/ 15341 w 24073"/>
                                <a:gd name="connsiteY117" fmla="*/ 5275 h 107679"/>
                                <a:gd name="connsiteX118" fmla="*/ 15384 w 24073"/>
                                <a:gd name="connsiteY118" fmla="*/ 11358 h 107679"/>
                                <a:gd name="connsiteX119" fmla="*/ 15470 w 24073"/>
                                <a:gd name="connsiteY119" fmla="*/ 5861 h 107679"/>
                                <a:gd name="connsiteX120" fmla="*/ 15595 w 24073"/>
                                <a:gd name="connsiteY120" fmla="*/ 8778 h 107679"/>
                                <a:gd name="connsiteX121" fmla="*/ 15640 w 24073"/>
                                <a:gd name="connsiteY121" fmla="*/ 6194 h 107679"/>
                                <a:gd name="connsiteX122" fmla="*/ 15640 w 24073"/>
                                <a:gd name="connsiteY122" fmla="*/ 12035 h 107679"/>
                                <a:gd name="connsiteX123" fmla="*/ 15768 w 24073"/>
                                <a:gd name="connsiteY123" fmla="*/ 7941 h 107679"/>
                                <a:gd name="connsiteX124" fmla="*/ 15810 w 24073"/>
                                <a:gd name="connsiteY124" fmla="*/ 9031 h 107679"/>
                                <a:gd name="connsiteX125" fmla="*/ 15852 w 24073"/>
                                <a:gd name="connsiteY125" fmla="*/ 11858 h 107679"/>
                                <a:gd name="connsiteX126" fmla="*/ 15937 w 24073"/>
                                <a:gd name="connsiteY126" fmla="*/ 6194 h 107679"/>
                                <a:gd name="connsiteX127" fmla="*/ 16022 w 24073"/>
                                <a:gd name="connsiteY127" fmla="*/ 7688 h 107679"/>
                                <a:gd name="connsiteX128" fmla="*/ 16236 w 24073"/>
                                <a:gd name="connsiteY128" fmla="*/ 11616 h 107679"/>
                                <a:gd name="connsiteX129" fmla="*/ 16320 w 24073"/>
                                <a:gd name="connsiteY129" fmla="*/ 9278 h 107679"/>
                                <a:gd name="connsiteX130" fmla="*/ 16449 w 24073"/>
                                <a:gd name="connsiteY130" fmla="*/ 6275 h 107679"/>
                                <a:gd name="connsiteX131" fmla="*/ 16491 w 24073"/>
                                <a:gd name="connsiteY131" fmla="*/ 9355 h 107679"/>
                                <a:gd name="connsiteX132" fmla="*/ 16533 w 24073"/>
                                <a:gd name="connsiteY132" fmla="*/ 10192 h 107679"/>
                                <a:gd name="connsiteX133" fmla="*/ 16533 w 24073"/>
                                <a:gd name="connsiteY133" fmla="*/ 10525 h 107679"/>
                                <a:gd name="connsiteX134" fmla="*/ 16661 w 24073"/>
                                <a:gd name="connsiteY134" fmla="*/ 8527 h 107679"/>
                                <a:gd name="connsiteX135" fmla="*/ 16746 w 24073"/>
                                <a:gd name="connsiteY135" fmla="*/ 10192 h 107679"/>
                                <a:gd name="connsiteX136" fmla="*/ 16787 w 24073"/>
                                <a:gd name="connsiteY136" fmla="*/ 9864 h 107679"/>
                                <a:gd name="connsiteX137" fmla="*/ 16787 w 24073"/>
                                <a:gd name="connsiteY137" fmla="*/ 7365 h 107679"/>
                                <a:gd name="connsiteX138" fmla="*/ 16915 w 24073"/>
                                <a:gd name="connsiteY138" fmla="*/ 11444 h 107679"/>
                                <a:gd name="connsiteX139" fmla="*/ 16915 w 24073"/>
                                <a:gd name="connsiteY139" fmla="*/ 9355 h 107679"/>
                                <a:gd name="connsiteX140" fmla="*/ 17001 w 24073"/>
                                <a:gd name="connsiteY140" fmla="*/ 9945 h 107679"/>
                                <a:gd name="connsiteX141" fmla="*/ 17085 w 24073"/>
                                <a:gd name="connsiteY141" fmla="*/ 10863 h 107679"/>
                                <a:gd name="connsiteX142" fmla="*/ 17215 w 24073"/>
                                <a:gd name="connsiteY142" fmla="*/ 7688 h 107679"/>
                                <a:gd name="connsiteX143" fmla="*/ 17215 w 24073"/>
                                <a:gd name="connsiteY143" fmla="*/ 9692 h 107679"/>
                                <a:gd name="connsiteX144" fmla="*/ 17384 w 24073"/>
                                <a:gd name="connsiteY144" fmla="*/ 8279 h 107679"/>
                                <a:gd name="connsiteX145" fmla="*/ 17656 w 24073"/>
                                <a:gd name="connsiteY145" fmla="*/ 46433 h 107679"/>
                                <a:gd name="connsiteX146" fmla="*/ 24073 w 24073"/>
                                <a:gd name="connsiteY146" fmla="*/ 106388 h 107679"/>
                                <a:gd name="connsiteX0" fmla="*/ 0 w 24073"/>
                                <a:gd name="connsiteY0" fmla="*/ 107679 h 107679"/>
                                <a:gd name="connsiteX1" fmla="*/ 7183 w 24073"/>
                                <a:gd name="connsiteY1" fmla="*/ 45465 h 107679"/>
                                <a:gd name="connsiteX2" fmla="*/ 7407 w 24073"/>
                                <a:gd name="connsiteY2" fmla="*/ 7134 h 107679"/>
                                <a:gd name="connsiteX3" fmla="*/ 7514 w 24073"/>
                                <a:gd name="connsiteY3" fmla="*/ 12530 h 107679"/>
                                <a:gd name="connsiteX4" fmla="*/ 7514 w 24073"/>
                                <a:gd name="connsiteY4" fmla="*/ 11277 h 107679"/>
                                <a:gd name="connsiteX5" fmla="*/ 7598 w 24073"/>
                                <a:gd name="connsiteY5" fmla="*/ 8698 h 107679"/>
                                <a:gd name="connsiteX6" fmla="*/ 7639 w 24073"/>
                                <a:gd name="connsiteY6" fmla="*/ 11025 h 107679"/>
                                <a:gd name="connsiteX7" fmla="*/ 7724 w 24073"/>
                                <a:gd name="connsiteY7" fmla="*/ 12277 h 107679"/>
                                <a:gd name="connsiteX8" fmla="*/ 7743 w 24073"/>
                                <a:gd name="connsiteY8" fmla="*/ 3545 h 107679"/>
                                <a:gd name="connsiteX9" fmla="*/ 7854 w 24073"/>
                                <a:gd name="connsiteY9" fmla="*/ 9355 h 107679"/>
                                <a:gd name="connsiteX10" fmla="*/ 7981 w 24073"/>
                                <a:gd name="connsiteY10" fmla="*/ 8198 h 107679"/>
                                <a:gd name="connsiteX11" fmla="*/ 8066 w 24073"/>
                                <a:gd name="connsiteY11" fmla="*/ 11696 h 107679"/>
                                <a:gd name="connsiteX12" fmla="*/ 8181 w 24073"/>
                                <a:gd name="connsiteY12" fmla="*/ 7220 h 107679"/>
                                <a:gd name="connsiteX13" fmla="*/ 8246 w 24073"/>
                                <a:gd name="connsiteY13" fmla="*/ 2070 h 107679"/>
                                <a:gd name="connsiteX14" fmla="*/ 8363 w 24073"/>
                                <a:gd name="connsiteY14" fmla="*/ 13110 h 107679"/>
                                <a:gd name="connsiteX15" fmla="*/ 8491 w 24073"/>
                                <a:gd name="connsiteY15" fmla="*/ 11106 h 107679"/>
                                <a:gd name="connsiteX16" fmla="*/ 8539 w 24073"/>
                                <a:gd name="connsiteY16" fmla="*/ 8016 h 107679"/>
                                <a:gd name="connsiteX17" fmla="*/ 8662 w 24073"/>
                                <a:gd name="connsiteY17" fmla="*/ 11696 h 107679"/>
                                <a:gd name="connsiteX18" fmla="*/ 8703 w 24073"/>
                                <a:gd name="connsiteY18" fmla="*/ 13609 h 107679"/>
                                <a:gd name="connsiteX19" fmla="*/ 8789 w 24073"/>
                                <a:gd name="connsiteY19" fmla="*/ 7941 h 107679"/>
                                <a:gd name="connsiteX20" fmla="*/ 8875 w 24073"/>
                                <a:gd name="connsiteY20" fmla="*/ 10863 h 107679"/>
                                <a:gd name="connsiteX21" fmla="*/ 8939 w 24073"/>
                                <a:gd name="connsiteY21" fmla="*/ 1820 h 107679"/>
                                <a:gd name="connsiteX22" fmla="*/ 9044 w 24073"/>
                                <a:gd name="connsiteY22" fmla="*/ 11696 h 107679"/>
                                <a:gd name="connsiteX23" fmla="*/ 9172 w 24073"/>
                                <a:gd name="connsiteY23" fmla="*/ 8527 h 107679"/>
                                <a:gd name="connsiteX24" fmla="*/ 9257 w 24073"/>
                                <a:gd name="connsiteY24" fmla="*/ 7607 h 107679"/>
                                <a:gd name="connsiteX25" fmla="*/ 9257 w 24073"/>
                                <a:gd name="connsiteY25" fmla="*/ 7107 h 107679"/>
                                <a:gd name="connsiteX26" fmla="*/ 9342 w 24073"/>
                                <a:gd name="connsiteY26" fmla="*/ 12277 h 107679"/>
                                <a:gd name="connsiteX27" fmla="*/ 9384 w 24073"/>
                                <a:gd name="connsiteY27" fmla="*/ 11696 h 107679"/>
                                <a:gd name="connsiteX28" fmla="*/ 9468 w 24073"/>
                                <a:gd name="connsiteY28" fmla="*/ 11106 h 107679"/>
                                <a:gd name="connsiteX29" fmla="*/ 9511 w 24073"/>
                                <a:gd name="connsiteY29" fmla="*/ 5022 h 107679"/>
                                <a:gd name="connsiteX30" fmla="*/ 9556 w 24073"/>
                                <a:gd name="connsiteY30" fmla="*/ 13110 h 107679"/>
                                <a:gd name="connsiteX31" fmla="*/ 9701 w 24073"/>
                                <a:gd name="connsiteY31" fmla="*/ 6873 h 107679"/>
                                <a:gd name="connsiteX32" fmla="*/ 9768 w 24073"/>
                                <a:gd name="connsiteY32" fmla="*/ 11858 h 107679"/>
                                <a:gd name="connsiteX33" fmla="*/ 9768 w 24073"/>
                                <a:gd name="connsiteY33" fmla="*/ 12449 h 107679"/>
                                <a:gd name="connsiteX34" fmla="*/ 9816 w 24073"/>
                                <a:gd name="connsiteY34" fmla="*/ 8553 h 107679"/>
                                <a:gd name="connsiteX35" fmla="*/ 9897 w 24073"/>
                                <a:gd name="connsiteY35" fmla="*/ 10692 h 107679"/>
                                <a:gd name="connsiteX36" fmla="*/ 9980 w 24073"/>
                                <a:gd name="connsiteY36" fmla="*/ 8279 h 107679"/>
                                <a:gd name="connsiteX37" fmla="*/ 10022 w 24073"/>
                                <a:gd name="connsiteY37" fmla="*/ 9864 h 107679"/>
                                <a:gd name="connsiteX38" fmla="*/ 10108 w 24073"/>
                                <a:gd name="connsiteY38" fmla="*/ 10863 h 107679"/>
                                <a:gd name="connsiteX39" fmla="*/ 10150 w 24073"/>
                                <a:gd name="connsiteY39" fmla="*/ 8586 h 107679"/>
                                <a:gd name="connsiteX40" fmla="*/ 10236 w 24073"/>
                                <a:gd name="connsiteY40" fmla="*/ 8527 h 107679"/>
                                <a:gd name="connsiteX41" fmla="*/ 10236 w 24073"/>
                                <a:gd name="connsiteY41" fmla="*/ 8279 h 107679"/>
                                <a:gd name="connsiteX42" fmla="*/ 10406 w 24073"/>
                                <a:gd name="connsiteY42" fmla="*/ 12696 h 107679"/>
                                <a:gd name="connsiteX43" fmla="*/ 10532 w 24073"/>
                                <a:gd name="connsiteY43" fmla="*/ 6194 h 107679"/>
                                <a:gd name="connsiteX44" fmla="*/ 10636 w 24073"/>
                                <a:gd name="connsiteY44" fmla="*/ 12410 h 107679"/>
                                <a:gd name="connsiteX45" fmla="*/ 10704 w 24073"/>
                                <a:gd name="connsiteY45" fmla="*/ 5861 h 107679"/>
                                <a:gd name="connsiteX46" fmla="*/ 10804 w 24073"/>
                                <a:gd name="connsiteY46" fmla="*/ 10958 h 107679"/>
                                <a:gd name="connsiteX47" fmla="*/ 10874 w 24073"/>
                                <a:gd name="connsiteY47" fmla="*/ 9445 h 107679"/>
                                <a:gd name="connsiteX48" fmla="*/ 11001 w 24073"/>
                                <a:gd name="connsiteY48" fmla="*/ 8107 h 107679"/>
                                <a:gd name="connsiteX49" fmla="*/ 11043 w 24073"/>
                                <a:gd name="connsiteY49" fmla="*/ 11277 h 107679"/>
                                <a:gd name="connsiteX50" fmla="*/ 11129 w 24073"/>
                                <a:gd name="connsiteY50" fmla="*/ 13690 h 107679"/>
                                <a:gd name="connsiteX51" fmla="*/ 11213 w 24073"/>
                                <a:gd name="connsiteY51" fmla="*/ 12449 h 107679"/>
                                <a:gd name="connsiteX52" fmla="*/ 11299 w 24073"/>
                                <a:gd name="connsiteY52" fmla="*/ 10273 h 107679"/>
                                <a:gd name="connsiteX53" fmla="*/ 11299 w 24073"/>
                                <a:gd name="connsiteY53" fmla="*/ 8441 h 107679"/>
                                <a:gd name="connsiteX54" fmla="*/ 11299 w 24073"/>
                                <a:gd name="connsiteY54" fmla="*/ 7365 h 107679"/>
                                <a:gd name="connsiteX55" fmla="*/ 11342 w 24073"/>
                                <a:gd name="connsiteY55" fmla="*/ 7941 h 107679"/>
                                <a:gd name="connsiteX56" fmla="*/ 11342 w 24073"/>
                                <a:gd name="connsiteY56" fmla="*/ 8778 h 107679"/>
                                <a:gd name="connsiteX57" fmla="*/ 11468 w 24073"/>
                                <a:gd name="connsiteY57" fmla="*/ 12449 h 107679"/>
                                <a:gd name="connsiteX58" fmla="*/ 11536 w 24073"/>
                                <a:gd name="connsiteY58" fmla="*/ 9053 h 107679"/>
                                <a:gd name="connsiteX59" fmla="*/ 11682 w 24073"/>
                                <a:gd name="connsiteY59" fmla="*/ 9945 h 107679"/>
                                <a:gd name="connsiteX60" fmla="*/ 11754 w 24073"/>
                                <a:gd name="connsiteY60" fmla="*/ 4 h 107679"/>
                                <a:gd name="connsiteX61" fmla="*/ 11846 w 24073"/>
                                <a:gd name="connsiteY61" fmla="*/ 8626 h 107679"/>
                                <a:gd name="connsiteX62" fmla="*/ 11949 w 24073"/>
                                <a:gd name="connsiteY62" fmla="*/ 15339 h 107679"/>
                                <a:gd name="connsiteX63" fmla="*/ 12005 w 24073"/>
                                <a:gd name="connsiteY63" fmla="*/ 5457 h 107679"/>
                                <a:gd name="connsiteX64" fmla="*/ 12108 w 24073"/>
                                <a:gd name="connsiteY64" fmla="*/ 10192 h 107679"/>
                                <a:gd name="connsiteX65" fmla="*/ 12150 w 24073"/>
                                <a:gd name="connsiteY65" fmla="*/ 2280 h 107679"/>
                                <a:gd name="connsiteX66" fmla="*/ 12212 w 24073"/>
                                <a:gd name="connsiteY66" fmla="*/ 9285 h 107679"/>
                                <a:gd name="connsiteX67" fmla="*/ 12292 w 24073"/>
                                <a:gd name="connsiteY67" fmla="*/ 11055 h 107679"/>
                                <a:gd name="connsiteX68" fmla="*/ 12405 w 24073"/>
                                <a:gd name="connsiteY68" fmla="*/ 5183 h 107679"/>
                                <a:gd name="connsiteX69" fmla="*/ 12520 w 24073"/>
                                <a:gd name="connsiteY69" fmla="*/ 14136 h 107679"/>
                                <a:gd name="connsiteX70" fmla="*/ 12575 w 24073"/>
                                <a:gd name="connsiteY70" fmla="*/ 6865 h 107679"/>
                                <a:gd name="connsiteX71" fmla="*/ 12618 w 24073"/>
                                <a:gd name="connsiteY71" fmla="*/ 10273 h 107679"/>
                                <a:gd name="connsiteX72" fmla="*/ 12661 w 24073"/>
                                <a:gd name="connsiteY72" fmla="*/ 9031 h 107679"/>
                                <a:gd name="connsiteX73" fmla="*/ 12747 w 24073"/>
                                <a:gd name="connsiteY73" fmla="*/ 7279 h 107679"/>
                                <a:gd name="connsiteX74" fmla="*/ 12788 w 24073"/>
                                <a:gd name="connsiteY74" fmla="*/ 8778 h 107679"/>
                                <a:gd name="connsiteX75" fmla="*/ 12913 w 24073"/>
                                <a:gd name="connsiteY75" fmla="*/ 12679 h 107679"/>
                                <a:gd name="connsiteX76" fmla="*/ 12958 w 24073"/>
                                <a:gd name="connsiteY76" fmla="*/ 9031 h 107679"/>
                                <a:gd name="connsiteX77" fmla="*/ 13001 w 24073"/>
                                <a:gd name="connsiteY77" fmla="*/ 7607 h 107679"/>
                                <a:gd name="connsiteX78" fmla="*/ 13001 w 24073"/>
                                <a:gd name="connsiteY78" fmla="*/ 8198 h 107679"/>
                                <a:gd name="connsiteX79" fmla="*/ 13019 w 24073"/>
                                <a:gd name="connsiteY79" fmla="*/ 4933 h 107679"/>
                                <a:gd name="connsiteX80" fmla="*/ 13088 w 24073"/>
                                <a:gd name="connsiteY80" fmla="*/ 7527 h 107679"/>
                                <a:gd name="connsiteX81" fmla="*/ 13214 w 24073"/>
                                <a:gd name="connsiteY81" fmla="*/ 9612 h 107679"/>
                                <a:gd name="connsiteX82" fmla="*/ 13214 w 24073"/>
                                <a:gd name="connsiteY82" fmla="*/ 10112 h 107679"/>
                                <a:gd name="connsiteX83" fmla="*/ 13214 w 24073"/>
                                <a:gd name="connsiteY83" fmla="*/ 9692 h 107679"/>
                                <a:gd name="connsiteX84" fmla="*/ 13256 w 24073"/>
                                <a:gd name="connsiteY84" fmla="*/ 8441 h 107679"/>
                                <a:gd name="connsiteX85" fmla="*/ 13300 w 24073"/>
                                <a:gd name="connsiteY85" fmla="*/ 7107 h 107679"/>
                                <a:gd name="connsiteX86" fmla="*/ 13384 w 24073"/>
                                <a:gd name="connsiteY86" fmla="*/ 10445 h 107679"/>
                                <a:gd name="connsiteX87" fmla="*/ 13427 w 24073"/>
                                <a:gd name="connsiteY87" fmla="*/ 9112 h 107679"/>
                                <a:gd name="connsiteX88" fmla="*/ 13427 w 24073"/>
                                <a:gd name="connsiteY88" fmla="*/ 6446 h 107679"/>
                                <a:gd name="connsiteX89" fmla="*/ 13511 w 24073"/>
                                <a:gd name="connsiteY89" fmla="*/ 6865 h 107679"/>
                                <a:gd name="connsiteX90" fmla="*/ 13511 w 24073"/>
                                <a:gd name="connsiteY90" fmla="*/ 11096 h 107679"/>
                                <a:gd name="connsiteX91" fmla="*/ 13639 w 24073"/>
                                <a:gd name="connsiteY91" fmla="*/ 4280 h 107679"/>
                                <a:gd name="connsiteX92" fmla="*/ 13683 w 24073"/>
                                <a:gd name="connsiteY92" fmla="*/ 12449 h 107679"/>
                                <a:gd name="connsiteX93" fmla="*/ 13725 w 24073"/>
                                <a:gd name="connsiteY93" fmla="*/ 8860 h 107679"/>
                                <a:gd name="connsiteX94" fmla="*/ 13811 w 24073"/>
                                <a:gd name="connsiteY94" fmla="*/ 11944 h 107679"/>
                                <a:gd name="connsiteX95" fmla="*/ 13854 w 24073"/>
                                <a:gd name="connsiteY95" fmla="*/ 7607 h 107679"/>
                                <a:gd name="connsiteX96" fmla="*/ 13894 w 24073"/>
                                <a:gd name="connsiteY96" fmla="*/ 10445 h 107679"/>
                                <a:gd name="connsiteX97" fmla="*/ 13937 w 24073"/>
                                <a:gd name="connsiteY97" fmla="*/ 6446 h 107679"/>
                                <a:gd name="connsiteX98" fmla="*/ 14065 w 24073"/>
                                <a:gd name="connsiteY98" fmla="*/ 11696 h 107679"/>
                                <a:gd name="connsiteX99" fmla="*/ 14150 w 24073"/>
                                <a:gd name="connsiteY99" fmla="*/ 7941 h 107679"/>
                                <a:gd name="connsiteX100" fmla="*/ 14277 w 24073"/>
                                <a:gd name="connsiteY100" fmla="*/ 10863 h 107679"/>
                                <a:gd name="connsiteX101" fmla="*/ 14363 w 24073"/>
                                <a:gd name="connsiteY101" fmla="*/ 7607 h 107679"/>
                                <a:gd name="connsiteX102" fmla="*/ 14363 w 24073"/>
                                <a:gd name="connsiteY102" fmla="*/ 8860 h 107679"/>
                                <a:gd name="connsiteX103" fmla="*/ 14405 w 24073"/>
                                <a:gd name="connsiteY103" fmla="*/ 9278 h 107679"/>
                                <a:gd name="connsiteX104" fmla="*/ 14405 w 24073"/>
                                <a:gd name="connsiteY104" fmla="*/ 12277 h 107679"/>
                                <a:gd name="connsiteX105" fmla="*/ 14490 w 24073"/>
                                <a:gd name="connsiteY105" fmla="*/ 11277 h 107679"/>
                                <a:gd name="connsiteX106" fmla="*/ 14531 w 24073"/>
                                <a:gd name="connsiteY106" fmla="*/ 7607 h 107679"/>
                                <a:gd name="connsiteX107" fmla="*/ 14619 w 24073"/>
                                <a:gd name="connsiteY107" fmla="*/ 8441 h 107679"/>
                                <a:gd name="connsiteX108" fmla="*/ 14705 w 24073"/>
                                <a:gd name="connsiteY108" fmla="*/ 7527 h 107679"/>
                                <a:gd name="connsiteX109" fmla="*/ 14747 w 24073"/>
                                <a:gd name="connsiteY109" fmla="*/ 8107 h 107679"/>
                                <a:gd name="connsiteX110" fmla="*/ 14788 w 24073"/>
                                <a:gd name="connsiteY110" fmla="*/ 7365 h 107679"/>
                                <a:gd name="connsiteX111" fmla="*/ 14830 w 24073"/>
                                <a:gd name="connsiteY111" fmla="*/ 8527 h 107679"/>
                                <a:gd name="connsiteX112" fmla="*/ 14915 w 24073"/>
                                <a:gd name="connsiteY112" fmla="*/ 5361 h 107679"/>
                                <a:gd name="connsiteX113" fmla="*/ 15013 w 24073"/>
                                <a:gd name="connsiteY113" fmla="*/ 9923 h 107679"/>
                                <a:gd name="connsiteX114" fmla="*/ 15045 w 24073"/>
                                <a:gd name="connsiteY114" fmla="*/ 6114 h 107679"/>
                                <a:gd name="connsiteX115" fmla="*/ 15129 w 24073"/>
                                <a:gd name="connsiteY115" fmla="*/ 9112 h 107679"/>
                                <a:gd name="connsiteX116" fmla="*/ 15129 w 24073"/>
                                <a:gd name="connsiteY116" fmla="*/ 11277 h 107679"/>
                                <a:gd name="connsiteX117" fmla="*/ 15173 w 24073"/>
                                <a:gd name="connsiteY117" fmla="*/ 7688 h 107679"/>
                                <a:gd name="connsiteX118" fmla="*/ 15341 w 24073"/>
                                <a:gd name="connsiteY118" fmla="*/ 5275 h 107679"/>
                                <a:gd name="connsiteX119" fmla="*/ 15384 w 24073"/>
                                <a:gd name="connsiteY119" fmla="*/ 11358 h 107679"/>
                                <a:gd name="connsiteX120" fmla="*/ 15470 w 24073"/>
                                <a:gd name="connsiteY120" fmla="*/ 5861 h 107679"/>
                                <a:gd name="connsiteX121" fmla="*/ 15595 w 24073"/>
                                <a:gd name="connsiteY121" fmla="*/ 8778 h 107679"/>
                                <a:gd name="connsiteX122" fmla="*/ 15640 w 24073"/>
                                <a:gd name="connsiteY122" fmla="*/ 6194 h 107679"/>
                                <a:gd name="connsiteX123" fmla="*/ 15640 w 24073"/>
                                <a:gd name="connsiteY123" fmla="*/ 12035 h 107679"/>
                                <a:gd name="connsiteX124" fmla="*/ 15768 w 24073"/>
                                <a:gd name="connsiteY124" fmla="*/ 7941 h 107679"/>
                                <a:gd name="connsiteX125" fmla="*/ 15810 w 24073"/>
                                <a:gd name="connsiteY125" fmla="*/ 9031 h 107679"/>
                                <a:gd name="connsiteX126" fmla="*/ 15852 w 24073"/>
                                <a:gd name="connsiteY126" fmla="*/ 11858 h 107679"/>
                                <a:gd name="connsiteX127" fmla="*/ 15937 w 24073"/>
                                <a:gd name="connsiteY127" fmla="*/ 6194 h 107679"/>
                                <a:gd name="connsiteX128" fmla="*/ 16022 w 24073"/>
                                <a:gd name="connsiteY128" fmla="*/ 7688 h 107679"/>
                                <a:gd name="connsiteX129" fmla="*/ 16236 w 24073"/>
                                <a:gd name="connsiteY129" fmla="*/ 11616 h 107679"/>
                                <a:gd name="connsiteX130" fmla="*/ 16320 w 24073"/>
                                <a:gd name="connsiteY130" fmla="*/ 9278 h 107679"/>
                                <a:gd name="connsiteX131" fmla="*/ 16449 w 24073"/>
                                <a:gd name="connsiteY131" fmla="*/ 6275 h 107679"/>
                                <a:gd name="connsiteX132" fmla="*/ 16491 w 24073"/>
                                <a:gd name="connsiteY132" fmla="*/ 9355 h 107679"/>
                                <a:gd name="connsiteX133" fmla="*/ 16533 w 24073"/>
                                <a:gd name="connsiteY133" fmla="*/ 10192 h 107679"/>
                                <a:gd name="connsiteX134" fmla="*/ 16533 w 24073"/>
                                <a:gd name="connsiteY134" fmla="*/ 10525 h 107679"/>
                                <a:gd name="connsiteX135" fmla="*/ 16661 w 24073"/>
                                <a:gd name="connsiteY135" fmla="*/ 8527 h 107679"/>
                                <a:gd name="connsiteX136" fmla="*/ 16746 w 24073"/>
                                <a:gd name="connsiteY136" fmla="*/ 10192 h 107679"/>
                                <a:gd name="connsiteX137" fmla="*/ 16787 w 24073"/>
                                <a:gd name="connsiteY137" fmla="*/ 9864 h 107679"/>
                                <a:gd name="connsiteX138" fmla="*/ 16787 w 24073"/>
                                <a:gd name="connsiteY138" fmla="*/ 7365 h 107679"/>
                                <a:gd name="connsiteX139" fmla="*/ 16915 w 24073"/>
                                <a:gd name="connsiteY139" fmla="*/ 11444 h 107679"/>
                                <a:gd name="connsiteX140" fmla="*/ 16915 w 24073"/>
                                <a:gd name="connsiteY140" fmla="*/ 9355 h 107679"/>
                                <a:gd name="connsiteX141" fmla="*/ 17001 w 24073"/>
                                <a:gd name="connsiteY141" fmla="*/ 9945 h 107679"/>
                                <a:gd name="connsiteX142" fmla="*/ 17085 w 24073"/>
                                <a:gd name="connsiteY142" fmla="*/ 10863 h 107679"/>
                                <a:gd name="connsiteX143" fmla="*/ 17215 w 24073"/>
                                <a:gd name="connsiteY143" fmla="*/ 7688 h 107679"/>
                                <a:gd name="connsiteX144" fmla="*/ 17215 w 24073"/>
                                <a:gd name="connsiteY144" fmla="*/ 9692 h 107679"/>
                                <a:gd name="connsiteX145" fmla="*/ 17384 w 24073"/>
                                <a:gd name="connsiteY145" fmla="*/ 8279 h 107679"/>
                                <a:gd name="connsiteX146" fmla="*/ 17656 w 24073"/>
                                <a:gd name="connsiteY146" fmla="*/ 46433 h 107679"/>
                                <a:gd name="connsiteX147" fmla="*/ 24073 w 24073"/>
                                <a:gd name="connsiteY147" fmla="*/ 106388 h 107679"/>
                                <a:gd name="connsiteX0" fmla="*/ 0 w 24073"/>
                                <a:gd name="connsiteY0" fmla="*/ 107679 h 107679"/>
                                <a:gd name="connsiteX1" fmla="*/ 7183 w 24073"/>
                                <a:gd name="connsiteY1" fmla="*/ 45465 h 107679"/>
                                <a:gd name="connsiteX2" fmla="*/ 7407 w 24073"/>
                                <a:gd name="connsiteY2" fmla="*/ 7134 h 107679"/>
                                <a:gd name="connsiteX3" fmla="*/ 7514 w 24073"/>
                                <a:gd name="connsiteY3" fmla="*/ 12530 h 107679"/>
                                <a:gd name="connsiteX4" fmla="*/ 7514 w 24073"/>
                                <a:gd name="connsiteY4" fmla="*/ 11277 h 107679"/>
                                <a:gd name="connsiteX5" fmla="*/ 7598 w 24073"/>
                                <a:gd name="connsiteY5" fmla="*/ 8698 h 107679"/>
                                <a:gd name="connsiteX6" fmla="*/ 7639 w 24073"/>
                                <a:gd name="connsiteY6" fmla="*/ 11025 h 107679"/>
                                <a:gd name="connsiteX7" fmla="*/ 7724 w 24073"/>
                                <a:gd name="connsiteY7" fmla="*/ 12277 h 107679"/>
                                <a:gd name="connsiteX8" fmla="*/ 7743 w 24073"/>
                                <a:gd name="connsiteY8" fmla="*/ 3545 h 107679"/>
                                <a:gd name="connsiteX9" fmla="*/ 7854 w 24073"/>
                                <a:gd name="connsiteY9" fmla="*/ 9355 h 107679"/>
                                <a:gd name="connsiteX10" fmla="*/ 7981 w 24073"/>
                                <a:gd name="connsiteY10" fmla="*/ 8198 h 107679"/>
                                <a:gd name="connsiteX11" fmla="*/ 8066 w 24073"/>
                                <a:gd name="connsiteY11" fmla="*/ 11696 h 107679"/>
                                <a:gd name="connsiteX12" fmla="*/ 8181 w 24073"/>
                                <a:gd name="connsiteY12" fmla="*/ 7220 h 107679"/>
                                <a:gd name="connsiteX13" fmla="*/ 8246 w 24073"/>
                                <a:gd name="connsiteY13" fmla="*/ 2070 h 107679"/>
                                <a:gd name="connsiteX14" fmla="*/ 8363 w 24073"/>
                                <a:gd name="connsiteY14" fmla="*/ 13110 h 107679"/>
                                <a:gd name="connsiteX15" fmla="*/ 8491 w 24073"/>
                                <a:gd name="connsiteY15" fmla="*/ 11106 h 107679"/>
                                <a:gd name="connsiteX16" fmla="*/ 8539 w 24073"/>
                                <a:gd name="connsiteY16" fmla="*/ 8016 h 107679"/>
                                <a:gd name="connsiteX17" fmla="*/ 8662 w 24073"/>
                                <a:gd name="connsiteY17" fmla="*/ 11696 h 107679"/>
                                <a:gd name="connsiteX18" fmla="*/ 8703 w 24073"/>
                                <a:gd name="connsiteY18" fmla="*/ 13609 h 107679"/>
                                <a:gd name="connsiteX19" fmla="*/ 8789 w 24073"/>
                                <a:gd name="connsiteY19" fmla="*/ 7941 h 107679"/>
                                <a:gd name="connsiteX20" fmla="*/ 8875 w 24073"/>
                                <a:gd name="connsiteY20" fmla="*/ 10863 h 107679"/>
                                <a:gd name="connsiteX21" fmla="*/ 8939 w 24073"/>
                                <a:gd name="connsiteY21" fmla="*/ 1820 h 107679"/>
                                <a:gd name="connsiteX22" fmla="*/ 9044 w 24073"/>
                                <a:gd name="connsiteY22" fmla="*/ 11696 h 107679"/>
                                <a:gd name="connsiteX23" fmla="*/ 9172 w 24073"/>
                                <a:gd name="connsiteY23" fmla="*/ 8527 h 107679"/>
                                <a:gd name="connsiteX24" fmla="*/ 9257 w 24073"/>
                                <a:gd name="connsiteY24" fmla="*/ 7607 h 107679"/>
                                <a:gd name="connsiteX25" fmla="*/ 9257 w 24073"/>
                                <a:gd name="connsiteY25" fmla="*/ 7107 h 107679"/>
                                <a:gd name="connsiteX26" fmla="*/ 9342 w 24073"/>
                                <a:gd name="connsiteY26" fmla="*/ 12277 h 107679"/>
                                <a:gd name="connsiteX27" fmla="*/ 9384 w 24073"/>
                                <a:gd name="connsiteY27" fmla="*/ 11696 h 107679"/>
                                <a:gd name="connsiteX28" fmla="*/ 9468 w 24073"/>
                                <a:gd name="connsiteY28" fmla="*/ 11106 h 107679"/>
                                <a:gd name="connsiteX29" fmla="*/ 9511 w 24073"/>
                                <a:gd name="connsiteY29" fmla="*/ 5022 h 107679"/>
                                <a:gd name="connsiteX30" fmla="*/ 9556 w 24073"/>
                                <a:gd name="connsiteY30" fmla="*/ 13110 h 107679"/>
                                <a:gd name="connsiteX31" fmla="*/ 9701 w 24073"/>
                                <a:gd name="connsiteY31" fmla="*/ 6873 h 107679"/>
                                <a:gd name="connsiteX32" fmla="*/ 9768 w 24073"/>
                                <a:gd name="connsiteY32" fmla="*/ 11858 h 107679"/>
                                <a:gd name="connsiteX33" fmla="*/ 9768 w 24073"/>
                                <a:gd name="connsiteY33" fmla="*/ 12449 h 107679"/>
                                <a:gd name="connsiteX34" fmla="*/ 9816 w 24073"/>
                                <a:gd name="connsiteY34" fmla="*/ 8553 h 107679"/>
                                <a:gd name="connsiteX35" fmla="*/ 9897 w 24073"/>
                                <a:gd name="connsiteY35" fmla="*/ 10692 h 107679"/>
                                <a:gd name="connsiteX36" fmla="*/ 9980 w 24073"/>
                                <a:gd name="connsiteY36" fmla="*/ 8279 h 107679"/>
                                <a:gd name="connsiteX37" fmla="*/ 10022 w 24073"/>
                                <a:gd name="connsiteY37" fmla="*/ 9864 h 107679"/>
                                <a:gd name="connsiteX38" fmla="*/ 10108 w 24073"/>
                                <a:gd name="connsiteY38" fmla="*/ 10863 h 107679"/>
                                <a:gd name="connsiteX39" fmla="*/ 10150 w 24073"/>
                                <a:gd name="connsiteY39" fmla="*/ 8586 h 107679"/>
                                <a:gd name="connsiteX40" fmla="*/ 10236 w 24073"/>
                                <a:gd name="connsiteY40" fmla="*/ 8527 h 107679"/>
                                <a:gd name="connsiteX41" fmla="*/ 10236 w 24073"/>
                                <a:gd name="connsiteY41" fmla="*/ 8279 h 107679"/>
                                <a:gd name="connsiteX42" fmla="*/ 10406 w 24073"/>
                                <a:gd name="connsiteY42" fmla="*/ 12696 h 107679"/>
                                <a:gd name="connsiteX43" fmla="*/ 10532 w 24073"/>
                                <a:gd name="connsiteY43" fmla="*/ 6194 h 107679"/>
                                <a:gd name="connsiteX44" fmla="*/ 10636 w 24073"/>
                                <a:gd name="connsiteY44" fmla="*/ 12410 h 107679"/>
                                <a:gd name="connsiteX45" fmla="*/ 10704 w 24073"/>
                                <a:gd name="connsiteY45" fmla="*/ 5861 h 107679"/>
                                <a:gd name="connsiteX46" fmla="*/ 10804 w 24073"/>
                                <a:gd name="connsiteY46" fmla="*/ 10958 h 107679"/>
                                <a:gd name="connsiteX47" fmla="*/ 10874 w 24073"/>
                                <a:gd name="connsiteY47" fmla="*/ 9445 h 107679"/>
                                <a:gd name="connsiteX48" fmla="*/ 11001 w 24073"/>
                                <a:gd name="connsiteY48" fmla="*/ 8107 h 107679"/>
                                <a:gd name="connsiteX49" fmla="*/ 11043 w 24073"/>
                                <a:gd name="connsiteY49" fmla="*/ 11277 h 107679"/>
                                <a:gd name="connsiteX50" fmla="*/ 11129 w 24073"/>
                                <a:gd name="connsiteY50" fmla="*/ 13690 h 107679"/>
                                <a:gd name="connsiteX51" fmla="*/ 11213 w 24073"/>
                                <a:gd name="connsiteY51" fmla="*/ 12449 h 107679"/>
                                <a:gd name="connsiteX52" fmla="*/ 11299 w 24073"/>
                                <a:gd name="connsiteY52" fmla="*/ 10273 h 107679"/>
                                <a:gd name="connsiteX53" fmla="*/ 11299 w 24073"/>
                                <a:gd name="connsiteY53" fmla="*/ 8441 h 107679"/>
                                <a:gd name="connsiteX54" fmla="*/ 11299 w 24073"/>
                                <a:gd name="connsiteY54" fmla="*/ 7365 h 107679"/>
                                <a:gd name="connsiteX55" fmla="*/ 11342 w 24073"/>
                                <a:gd name="connsiteY55" fmla="*/ 7941 h 107679"/>
                                <a:gd name="connsiteX56" fmla="*/ 11342 w 24073"/>
                                <a:gd name="connsiteY56" fmla="*/ 8778 h 107679"/>
                                <a:gd name="connsiteX57" fmla="*/ 11468 w 24073"/>
                                <a:gd name="connsiteY57" fmla="*/ 12449 h 107679"/>
                                <a:gd name="connsiteX58" fmla="*/ 11536 w 24073"/>
                                <a:gd name="connsiteY58" fmla="*/ 9053 h 107679"/>
                                <a:gd name="connsiteX59" fmla="*/ 11682 w 24073"/>
                                <a:gd name="connsiteY59" fmla="*/ 9945 h 107679"/>
                                <a:gd name="connsiteX60" fmla="*/ 11754 w 24073"/>
                                <a:gd name="connsiteY60" fmla="*/ 4 h 107679"/>
                                <a:gd name="connsiteX61" fmla="*/ 11846 w 24073"/>
                                <a:gd name="connsiteY61" fmla="*/ 8626 h 107679"/>
                                <a:gd name="connsiteX62" fmla="*/ 11949 w 24073"/>
                                <a:gd name="connsiteY62" fmla="*/ 15339 h 107679"/>
                                <a:gd name="connsiteX63" fmla="*/ 12005 w 24073"/>
                                <a:gd name="connsiteY63" fmla="*/ 5457 h 107679"/>
                                <a:gd name="connsiteX64" fmla="*/ 12108 w 24073"/>
                                <a:gd name="connsiteY64" fmla="*/ 10192 h 107679"/>
                                <a:gd name="connsiteX65" fmla="*/ 12150 w 24073"/>
                                <a:gd name="connsiteY65" fmla="*/ 2280 h 107679"/>
                                <a:gd name="connsiteX66" fmla="*/ 12212 w 24073"/>
                                <a:gd name="connsiteY66" fmla="*/ 9285 h 107679"/>
                                <a:gd name="connsiteX67" fmla="*/ 12292 w 24073"/>
                                <a:gd name="connsiteY67" fmla="*/ 11055 h 107679"/>
                                <a:gd name="connsiteX68" fmla="*/ 12405 w 24073"/>
                                <a:gd name="connsiteY68" fmla="*/ 5183 h 107679"/>
                                <a:gd name="connsiteX69" fmla="*/ 12520 w 24073"/>
                                <a:gd name="connsiteY69" fmla="*/ 14136 h 107679"/>
                                <a:gd name="connsiteX70" fmla="*/ 12575 w 24073"/>
                                <a:gd name="connsiteY70" fmla="*/ 6865 h 107679"/>
                                <a:gd name="connsiteX71" fmla="*/ 12618 w 24073"/>
                                <a:gd name="connsiteY71" fmla="*/ 10273 h 107679"/>
                                <a:gd name="connsiteX72" fmla="*/ 12661 w 24073"/>
                                <a:gd name="connsiteY72" fmla="*/ 9031 h 107679"/>
                                <a:gd name="connsiteX73" fmla="*/ 12747 w 24073"/>
                                <a:gd name="connsiteY73" fmla="*/ 7279 h 107679"/>
                                <a:gd name="connsiteX74" fmla="*/ 12788 w 24073"/>
                                <a:gd name="connsiteY74" fmla="*/ 8778 h 107679"/>
                                <a:gd name="connsiteX75" fmla="*/ 12913 w 24073"/>
                                <a:gd name="connsiteY75" fmla="*/ 12679 h 107679"/>
                                <a:gd name="connsiteX76" fmla="*/ 12958 w 24073"/>
                                <a:gd name="connsiteY76" fmla="*/ 9031 h 107679"/>
                                <a:gd name="connsiteX77" fmla="*/ 13001 w 24073"/>
                                <a:gd name="connsiteY77" fmla="*/ 7607 h 107679"/>
                                <a:gd name="connsiteX78" fmla="*/ 13001 w 24073"/>
                                <a:gd name="connsiteY78" fmla="*/ 8198 h 107679"/>
                                <a:gd name="connsiteX79" fmla="*/ 13019 w 24073"/>
                                <a:gd name="connsiteY79" fmla="*/ 4933 h 107679"/>
                                <a:gd name="connsiteX80" fmla="*/ 13088 w 24073"/>
                                <a:gd name="connsiteY80" fmla="*/ 7527 h 107679"/>
                                <a:gd name="connsiteX81" fmla="*/ 13214 w 24073"/>
                                <a:gd name="connsiteY81" fmla="*/ 9612 h 107679"/>
                                <a:gd name="connsiteX82" fmla="*/ 13214 w 24073"/>
                                <a:gd name="connsiteY82" fmla="*/ 10112 h 107679"/>
                                <a:gd name="connsiteX83" fmla="*/ 13214 w 24073"/>
                                <a:gd name="connsiteY83" fmla="*/ 9692 h 107679"/>
                                <a:gd name="connsiteX84" fmla="*/ 13256 w 24073"/>
                                <a:gd name="connsiteY84" fmla="*/ 8441 h 107679"/>
                                <a:gd name="connsiteX85" fmla="*/ 13300 w 24073"/>
                                <a:gd name="connsiteY85" fmla="*/ 7107 h 107679"/>
                                <a:gd name="connsiteX86" fmla="*/ 13384 w 24073"/>
                                <a:gd name="connsiteY86" fmla="*/ 10445 h 107679"/>
                                <a:gd name="connsiteX87" fmla="*/ 13427 w 24073"/>
                                <a:gd name="connsiteY87" fmla="*/ 9112 h 107679"/>
                                <a:gd name="connsiteX88" fmla="*/ 13427 w 24073"/>
                                <a:gd name="connsiteY88" fmla="*/ 6446 h 107679"/>
                                <a:gd name="connsiteX89" fmla="*/ 13511 w 24073"/>
                                <a:gd name="connsiteY89" fmla="*/ 6865 h 107679"/>
                                <a:gd name="connsiteX90" fmla="*/ 13511 w 24073"/>
                                <a:gd name="connsiteY90" fmla="*/ 11096 h 107679"/>
                                <a:gd name="connsiteX91" fmla="*/ 13639 w 24073"/>
                                <a:gd name="connsiteY91" fmla="*/ 4280 h 107679"/>
                                <a:gd name="connsiteX92" fmla="*/ 13683 w 24073"/>
                                <a:gd name="connsiteY92" fmla="*/ 12449 h 107679"/>
                                <a:gd name="connsiteX93" fmla="*/ 13725 w 24073"/>
                                <a:gd name="connsiteY93" fmla="*/ 8860 h 107679"/>
                                <a:gd name="connsiteX94" fmla="*/ 13811 w 24073"/>
                                <a:gd name="connsiteY94" fmla="*/ 11944 h 107679"/>
                                <a:gd name="connsiteX95" fmla="*/ 13854 w 24073"/>
                                <a:gd name="connsiteY95" fmla="*/ 7607 h 107679"/>
                                <a:gd name="connsiteX96" fmla="*/ 13894 w 24073"/>
                                <a:gd name="connsiteY96" fmla="*/ 10445 h 107679"/>
                                <a:gd name="connsiteX97" fmla="*/ 13937 w 24073"/>
                                <a:gd name="connsiteY97" fmla="*/ 6446 h 107679"/>
                                <a:gd name="connsiteX98" fmla="*/ 14065 w 24073"/>
                                <a:gd name="connsiteY98" fmla="*/ 11696 h 107679"/>
                                <a:gd name="connsiteX99" fmla="*/ 14150 w 24073"/>
                                <a:gd name="connsiteY99" fmla="*/ 7941 h 107679"/>
                                <a:gd name="connsiteX100" fmla="*/ 14277 w 24073"/>
                                <a:gd name="connsiteY100" fmla="*/ 10863 h 107679"/>
                                <a:gd name="connsiteX101" fmla="*/ 14363 w 24073"/>
                                <a:gd name="connsiteY101" fmla="*/ 7607 h 107679"/>
                                <a:gd name="connsiteX102" fmla="*/ 14363 w 24073"/>
                                <a:gd name="connsiteY102" fmla="*/ 8860 h 107679"/>
                                <a:gd name="connsiteX103" fmla="*/ 14405 w 24073"/>
                                <a:gd name="connsiteY103" fmla="*/ 9278 h 107679"/>
                                <a:gd name="connsiteX104" fmla="*/ 14405 w 24073"/>
                                <a:gd name="connsiteY104" fmla="*/ 12277 h 107679"/>
                                <a:gd name="connsiteX105" fmla="*/ 14490 w 24073"/>
                                <a:gd name="connsiteY105" fmla="*/ 11277 h 107679"/>
                                <a:gd name="connsiteX106" fmla="*/ 14531 w 24073"/>
                                <a:gd name="connsiteY106" fmla="*/ 7607 h 107679"/>
                                <a:gd name="connsiteX107" fmla="*/ 14619 w 24073"/>
                                <a:gd name="connsiteY107" fmla="*/ 8441 h 107679"/>
                                <a:gd name="connsiteX108" fmla="*/ 14705 w 24073"/>
                                <a:gd name="connsiteY108" fmla="*/ 7527 h 107679"/>
                                <a:gd name="connsiteX109" fmla="*/ 14747 w 24073"/>
                                <a:gd name="connsiteY109" fmla="*/ 8107 h 107679"/>
                                <a:gd name="connsiteX110" fmla="*/ 14788 w 24073"/>
                                <a:gd name="connsiteY110" fmla="*/ 7365 h 107679"/>
                                <a:gd name="connsiteX111" fmla="*/ 14830 w 24073"/>
                                <a:gd name="connsiteY111" fmla="*/ 8527 h 107679"/>
                                <a:gd name="connsiteX112" fmla="*/ 14915 w 24073"/>
                                <a:gd name="connsiteY112" fmla="*/ 5361 h 107679"/>
                                <a:gd name="connsiteX113" fmla="*/ 15013 w 24073"/>
                                <a:gd name="connsiteY113" fmla="*/ 9923 h 107679"/>
                                <a:gd name="connsiteX114" fmla="*/ 15045 w 24073"/>
                                <a:gd name="connsiteY114" fmla="*/ 6114 h 107679"/>
                                <a:gd name="connsiteX115" fmla="*/ 15129 w 24073"/>
                                <a:gd name="connsiteY115" fmla="*/ 9112 h 107679"/>
                                <a:gd name="connsiteX116" fmla="*/ 15129 w 24073"/>
                                <a:gd name="connsiteY116" fmla="*/ 11277 h 107679"/>
                                <a:gd name="connsiteX117" fmla="*/ 15173 w 24073"/>
                                <a:gd name="connsiteY117" fmla="*/ 7688 h 107679"/>
                                <a:gd name="connsiteX118" fmla="*/ 15341 w 24073"/>
                                <a:gd name="connsiteY118" fmla="*/ 5275 h 107679"/>
                                <a:gd name="connsiteX119" fmla="*/ 15384 w 24073"/>
                                <a:gd name="connsiteY119" fmla="*/ 11358 h 107679"/>
                                <a:gd name="connsiteX120" fmla="*/ 15470 w 24073"/>
                                <a:gd name="connsiteY120" fmla="*/ 5861 h 107679"/>
                                <a:gd name="connsiteX121" fmla="*/ 15595 w 24073"/>
                                <a:gd name="connsiteY121" fmla="*/ 8778 h 107679"/>
                                <a:gd name="connsiteX122" fmla="*/ 15640 w 24073"/>
                                <a:gd name="connsiteY122" fmla="*/ 6194 h 107679"/>
                                <a:gd name="connsiteX123" fmla="*/ 15640 w 24073"/>
                                <a:gd name="connsiteY123" fmla="*/ 12035 h 107679"/>
                                <a:gd name="connsiteX124" fmla="*/ 15768 w 24073"/>
                                <a:gd name="connsiteY124" fmla="*/ 7941 h 107679"/>
                                <a:gd name="connsiteX125" fmla="*/ 15810 w 24073"/>
                                <a:gd name="connsiteY125" fmla="*/ 9031 h 107679"/>
                                <a:gd name="connsiteX126" fmla="*/ 15852 w 24073"/>
                                <a:gd name="connsiteY126" fmla="*/ 11858 h 107679"/>
                                <a:gd name="connsiteX127" fmla="*/ 15937 w 24073"/>
                                <a:gd name="connsiteY127" fmla="*/ 6194 h 107679"/>
                                <a:gd name="connsiteX128" fmla="*/ 16022 w 24073"/>
                                <a:gd name="connsiteY128" fmla="*/ 7688 h 107679"/>
                                <a:gd name="connsiteX129" fmla="*/ 16236 w 24073"/>
                                <a:gd name="connsiteY129" fmla="*/ 11616 h 107679"/>
                                <a:gd name="connsiteX130" fmla="*/ 16320 w 24073"/>
                                <a:gd name="connsiteY130" fmla="*/ 9278 h 107679"/>
                                <a:gd name="connsiteX131" fmla="*/ 16449 w 24073"/>
                                <a:gd name="connsiteY131" fmla="*/ 6275 h 107679"/>
                                <a:gd name="connsiteX132" fmla="*/ 16491 w 24073"/>
                                <a:gd name="connsiteY132" fmla="*/ 9355 h 107679"/>
                                <a:gd name="connsiteX133" fmla="*/ 16533 w 24073"/>
                                <a:gd name="connsiteY133" fmla="*/ 10192 h 107679"/>
                                <a:gd name="connsiteX134" fmla="*/ 16533 w 24073"/>
                                <a:gd name="connsiteY134" fmla="*/ 10525 h 107679"/>
                                <a:gd name="connsiteX135" fmla="*/ 16661 w 24073"/>
                                <a:gd name="connsiteY135" fmla="*/ 8527 h 107679"/>
                                <a:gd name="connsiteX136" fmla="*/ 16746 w 24073"/>
                                <a:gd name="connsiteY136" fmla="*/ 10192 h 107679"/>
                                <a:gd name="connsiteX137" fmla="*/ 16787 w 24073"/>
                                <a:gd name="connsiteY137" fmla="*/ 9864 h 107679"/>
                                <a:gd name="connsiteX138" fmla="*/ 16787 w 24073"/>
                                <a:gd name="connsiteY138" fmla="*/ 7365 h 107679"/>
                                <a:gd name="connsiteX139" fmla="*/ 16915 w 24073"/>
                                <a:gd name="connsiteY139" fmla="*/ 11444 h 107679"/>
                                <a:gd name="connsiteX140" fmla="*/ 16915 w 24073"/>
                                <a:gd name="connsiteY140" fmla="*/ 9355 h 107679"/>
                                <a:gd name="connsiteX141" fmla="*/ 17001 w 24073"/>
                                <a:gd name="connsiteY141" fmla="*/ 9945 h 107679"/>
                                <a:gd name="connsiteX142" fmla="*/ 17085 w 24073"/>
                                <a:gd name="connsiteY142" fmla="*/ 10863 h 107679"/>
                                <a:gd name="connsiteX143" fmla="*/ 17215 w 24073"/>
                                <a:gd name="connsiteY143" fmla="*/ 7688 h 107679"/>
                                <a:gd name="connsiteX144" fmla="*/ 17215 w 24073"/>
                                <a:gd name="connsiteY144" fmla="*/ 9692 h 107679"/>
                                <a:gd name="connsiteX145" fmla="*/ 17384 w 24073"/>
                                <a:gd name="connsiteY145" fmla="*/ 8279 h 107679"/>
                                <a:gd name="connsiteX146" fmla="*/ 17656 w 24073"/>
                                <a:gd name="connsiteY146" fmla="*/ 46433 h 107679"/>
                                <a:gd name="connsiteX147" fmla="*/ 24073 w 24073"/>
                                <a:gd name="connsiteY147" fmla="*/ 106388 h 107679"/>
                                <a:gd name="connsiteX0" fmla="*/ 0 w 24073"/>
                                <a:gd name="connsiteY0" fmla="*/ 107679 h 107679"/>
                                <a:gd name="connsiteX1" fmla="*/ 7183 w 24073"/>
                                <a:gd name="connsiteY1" fmla="*/ 45465 h 107679"/>
                                <a:gd name="connsiteX2" fmla="*/ 7407 w 24073"/>
                                <a:gd name="connsiteY2" fmla="*/ 7134 h 107679"/>
                                <a:gd name="connsiteX3" fmla="*/ 7514 w 24073"/>
                                <a:gd name="connsiteY3" fmla="*/ 12530 h 107679"/>
                                <a:gd name="connsiteX4" fmla="*/ 7514 w 24073"/>
                                <a:gd name="connsiteY4" fmla="*/ 11277 h 107679"/>
                                <a:gd name="connsiteX5" fmla="*/ 7598 w 24073"/>
                                <a:gd name="connsiteY5" fmla="*/ 8698 h 107679"/>
                                <a:gd name="connsiteX6" fmla="*/ 7639 w 24073"/>
                                <a:gd name="connsiteY6" fmla="*/ 11025 h 107679"/>
                                <a:gd name="connsiteX7" fmla="*/ 7724 w 24073"/>
                                <a:gd name="connsiteY7" fmla="*/ 12277 h 107679"/>
                                <a:gd name="connsiteX8" fmla="*/ 7743 w 24073"/>
                                <a:gd name="connsiteY8" fmla="*/ 3545 h 107679"/>
                                <a:gd name="connsiteX9" fmla="*/ 7854 w 24073"/>
                                <a:gd name="connsiteY9" fmla="*/ 9355 h 107679"/>
                                <a:gd name="connsiteX10" fmla="*/ 7981 w 24073"/>
                                <a:gd name="connsiteY10" fmla="*/ 8198 h 107679"/>
                                <a:gd name="connsiteX11" fmla="*/ 8066 w 24073"/>
                                <a:gd name="connsiteY11" fmla="*/ 11696 h 107679"/>
                                <a:gd name="connsiteX12" fmla="*/ 8181 w 24073"/>
                                <a:gd name="connsiteY12" fmla="*/ 7220 h 107679"/>
                                <a:gd name="connsiteX13" fmla="*/ 8246 w 24073"/>
                                <a:gd name="connsiteY13" fmla="*/ 2070 h 107679"/>
                                <a:gd name="connsiteX14" fmla="*/ 8363 w 24073"/>
                                <a:gd name="connsiteY14" fmla="*/ 13110 h 107679"/>
                                <a:gd name="connsiteX15" fmla="*/ 8491 w 24073"/>
                                <a:gd name="connsiteY15" fmla="*/ 11106 h 107679"/>
                                <a:gd name="connsiteX16" fmla="*/ 8539 w 24073"/>
                                <a:gd name="connsiteY16" fmla="*/ 8016 h 107679"/>
                                <a:gd name="connsiteX17" fmla="*/ 8662 w 24073"/>
                                <a:gd name="connsiteY17" fmla="*/ 11696 h 107679"/>
                                <a:gd name="connsiteX18" fmla="*/ 8703 w 24073"/>
                                <a:gd name="connsiteY18" fmla="*/ 13609 h 107679"/>
                                <a:gd name="connsiteX19" fmla="*/ 8789 w 24073"/>
                                <a:gd name="connsiteY19" fmla="*/ 7941 h 107679"/>
                                <a:gd name="connsiteX20" fmla="*/ 8875 w 24073"/>
                                <a:gd name="connsiteY20" fmla="*/ 10863 h 107679"/>
                                <a:gd name="connsiteX21" fmla="*/ 8939 w 24073"/>
                                <a:gd name="connsiteY21" fmla="*/ 1820 h 107679"/>
                                <a:gd name="connsiteX22" fmla="*/ 9044 w 24073"/>
                                <a:gd name="connsiteY22" fmla="*/ 11696 h 107679"/>
                                <a:gd name="connsiteX23" fmla="*/ 9172 w 24073"/>
                                <a:gd name="connsiteY23" fmla="*/ 8527 h 107679"/>
                                <a:gd name="connsiteX24" fmla="*/ 9257 w 24073"/>
                                <a:gd name="connsiteY24" fmla="*/ 7607 h 107679"/>
                                <a:gd name="connsiteX25" fmla="*/ 9257 w 24073"/>
                                <a:gd name="connsiteY25" fmla="*/ 7107 h 107679"/>
                                <a:gd name="connsiteX26" fmla="*/ 9342 w 24073"/>
                                <a:gd name="connsiteY26" fmla="*/ 12277 h 107679"/>
                                <a:gd name="connsiteX27" fmla="*/ 9384 w 24073"/>
                                <a:gd name="connsiteY27" fmla="*/ 11696 h 107679"/>
                                <a:gd name="connsiteX28" fmla="*/ 9468 w 24073"/>
                                <a:gd name="connsiteY28" fmla="*/ 11106 h 107679"/>
                                <a:gd name="connsiteX29" fmla="*/ 9511 w 24073"/>
                                <a:gd name="connsiteY29" fmla="*/ 5022 h 107679"/>
                                <a:gd name="connsiteX30" fmla="*/ 9556 w 24073"/>
                                <a:gd name="connsiteY30" fmla="*/ 13110 h 107679"/>
                                <a:gd name="connsiteX31" fmla="*/ 9701 w 24073"/>
                                <a:gd name="connsiteY31" fmla="*/ 6873 h 107679"/>
                                <a:gd name="connsiteX32" fmla="*/ 9768 w 24073"/>
                                <a:gd name="connsiteY32" fmla="*/ 11858 h 107679"/>
                                <a:gd name="connsiteX33" fmla="*/ 9768 w 24073"/>
                                <a:gd name="connsiteY33" fmla="*/ 12449 h 107679"/>
                                <a:gd name="connsiteX34" fmla="*/ 9816 w 24073"/>
                                <a:gd name="connsiteY34" fmla="*/ 8553 h 107679"/>
                                <a:gd name="connsiteX35" fmla="*/ 9897 w 24073"/>
                                <a:gd name="connsiteY35" fmla="*/ 10692 h 107679"/>
                                <a:gd name="connsiteX36" fmla="*/ 9980 w 24073"/>
                                <a:gd name="connsiteY36" fmla="*/ 8279 h 107679"/>
                                <a:gd name="connsiteX37" fmla="*/ 10022 w 24073"/>
                                <a:gd name="connsiteY37" fmla="*/ 9864 h 107679"/>
                                <a:gd name="connsiteX38" fmla="*/ 10108 w 24073"/>
                                <a:gd name="connsiteY38" fmla="*/ 10863 h 107679"/>
                                <a:gd name="connsiteX39" fmla="*/ 10150 w 24073"/>
                                <a:gd name="connsiteY39" fmla="*/ 8586 h 107679"/>
                                <a:gd name="connsiteX40" fmla="*/ 10236 w 24073"/>
                                <a:gd name="connsiteY40" fmla="*/ 8527 h 107679"/>
                                <a:gd name="connsiteX41" fmla="*/ 10236 w 24073"/>
                                <a:gd name="connsiteY41" fmla="*/ 8279 h 107679"/>
                                <a:gd name="connsiteX42" fmla="*/ 10406 w 24073"/>
                                <a:gd name="connsiteY42" fmla="*/ 12696 h 107679"/>
                                <a:gd name="connsiteX43" fmla="*/ 10532 w 24073"/>
                                <a:gd name="connsiteY43" fmla="*/ 6194 h 107679"/>
                                <a:gd name="connsiteX44" fmla="*/ 10636 w 24073"/>
                                <a:gd name="connsiteY44" fmla="*/ 12410 h 107679"/>
                                <a:gd name="connsiteX45" fmla="*/ 10704 w 24073"/>
                                <a:gd name="connsiteY45" fmla="*/ 5861 h 107679"/>
                                <a:gd name="connsiteX46" fmla="*/ 10804 w 24073"/>
                                <a:gd name="connsiteY46" fmla="*/ 10958 h 107679"/>
                                <a:gd name="connsiteX47" fmla="*/ 10874 w 24073"/>
                                <a:gd name="connsiteY47" fmla="*/ 9445 h 107679"/>
                                <a:gd name="connsiteX48" fmla="*/ 11001 w 24073"/>
                                <a:gd name="connsiteY48" fmla="*/ 8107 h 107679"/>
                                <a:gd name="connsiteX49" fmla="*/ 11043 w 24073"/>
                                <a:gd name="connsiteY49" fmla="*/ 11277 h 107679"/>
                                <a:gd name="connsiteX50" fmla="*/ 11129 w 24073"/>
                                <a:gd name="connsiteY50" fmla="*/ 13690 h 107679"/>
                                <a:gd name="connsiteX51" fmla="*/ 11213 w 24073"/>
                                <a:gd name="connsiteY51" fmla="*/ 12449 h 107679"/>
                                <a:gd name="connsiteX52" fmla="*/ 11299 w 24073"/>
                                <a:gd name="connsiteY52" fmla="*/ 10273 h 107679"/>
                                <a:gd name="connsiteX53" fmla="*/ 11299 w 24073"/>
                                <a:gd name="connsiteY53" fmla="*/ 8441 h 107679"/>
                                <a:gd name="connsiteX54" fmla="*/ 11299 w 24073"/>
                                <a:gd name="connsiteY54" fmla="*/ 7365 h 107679"/>
                                <a:gd name="connsiteX55" fmla="*/ 11342 w 24073"/>
                                <a:gd name="connsiteY55" fmla="*/ 7941 h 107679"/>
                                <a:gd name="connsiteX56" fmla="*/ 11342 w 24073"/>
                                <a:gd name="connsiteY56" fmla="*/ 8778 h 107679"/>
                                <a:gd name="connsiteX57" fmla="*/ 11468 w 24073"/>
                                <a:gd name="connsiteY57" fmla="*/ 12449 h 107679"/>
                                <a:gd name="connsiteX58" fmla="*/ 11536 w 24073"/>
                                <a:gd name="connsiteY58" fmla="*/ 9053 h 107679"/>
                                <a:gd name="connsiteX59" fmla="*/ 11682 w 24073"/>
                                <a:gd name="connsiteY59" fmla="*/ 9945 h 107679"/>
                                <a:gd name="connsiteX60" fmla="*/ 11754 w 24073"/>
                                <a:gd name="connsiteY60" fmla="*/ 4 h 107679"/>
                                <a:gd name="connsiteX61" fmla="*/ 11846 w 24073"/>
                                <a:gd name="connsiteY61" fmla="*/ 8626 h 107679"/>
                                <a:gd name="connsiteX62" fmla="*/ 11949 w 24073"/>
                                <a:gd name="connsiteY62" fmla="*/ 15339 h 107679"/>
                                <a:gd name="connsiteX63" fmla="*/ 12005 w 24073"/>
                                <a:gd name="connsiteY63" fmla="*/ 5457 h 107679"/>
                                <a:gd name="connsiteX64" fmla="*/ 12108 w 24073"/>
                                <a:gd name="connsiteY64" fmla="*/ 10192 h 107679"/>
                                <a:gd name="connsiteX65" fmla="*/ 12150 w 24073"/>
                                <a:gd name="connsiteY65" fmla="*/ 2280 h 107679"/>
                                <a:gd name="connsiteX66" fmla="*/ 12212 w 24073"/>
                                <a:gd name="connsiteY66" fmla="*/ 9285 h 107679"/>
                                <a:gd name="connsiteX67" fmla="*/ 12292 w 24073"/>
                                <a:gd name="connsiteY67" fmla="*/ 11055 h 107679"/>
                                <a:gd name="connsiteX68" fmla="*/ 12405 w 24073"/>
                                <a:gd name="connsiteY68" fmla="*/ 5183 h 107679"/>
                                <a:gd name="connsiteX69" fmla="*/ 12520 w 24073"/>
                                <a:gd name="connsiteY69" fmla="*/ 14136 h 107679"/>
                                <a:gd name="connsiteX70" fmla="*/ 12575 w 24073"/>
                                <a:gd name="connsiteY70" fmla="*/ 6865 h 107679"/>
                                <a:gd name="connsiteX71" fmla="*/ 12618 w 24073"/>
                                <a:gd name="connsiteY71" fmla="*/ 10273 h 107679"/>
                                <a:gd name="connsiteX72" fmla="*/ 12661 w 24073"/>
                                <a:gd name="connsiteY72" fmla="*/ 9031 h 107679"/>
                                <a:gd name="connsiteX73" fmla="*/ 12747 w 24073"/>
                                <a:gd name="connsiteY73" fmla="*/ 7279 h 107679"/>
                                <a:gd name="connsiteX74" fmla="*/ 12788 w 24073"/>
                                <a:gd name="connsiteY74" fmla="*/ 8778 h 107679"/>
                                <a:gd name="connsiteX75" fmla="*/ 12913 w 24073"/>
                                <a:gd name="connsiteY75" fmla="*/ 12679 h 107679"/>
                                <a:gd name="connsiteX76" fmla="*/ 12958 w 24073"/>
                                <a:gd name="connsiteY76" fmla="*/ 9031 h 107679"/>
                                <a:gd name="connsiteX77" fmla="*/ 13001 w 24073"/>
                                <a:gd name="connsiteY77" fmla="*/ 7607 h 107679"/>
                                <a:gd name="connsiteX78" fmla="*/ 13001 w 24073"/>
                                <a:gd name="connsiteY78" fmla="*/ 8198 h 107679"/>
                                <a:gd name="connsiteX79" fmla="*/ 13019 w 24073"/>
                                <a:gd name="connsiteY79" fmla="*/ 4933 h 107679"/>
                                <a:gd name="connsiteX80" fmla="*/ 13088 w 24073"/>
                                <a:gd name="connsiteY80" fmla="*/ 7527 h 107679"/>
                                <a:gd name="connsiteX81" fmla="*/ 13214 w 24073"/>
                                <a:gd name="connsiteY81" fmla="*/ 9612 h 107679"/>
                                <a:gd name="connsiteX82" fmla="*/ 13214 w 24073"/>
                                <a:gd name="connsiteY82" fmla="*/ 10112 h 107679"/>
                                <a:gd name="connsiteX83" fmla="*/ 13214 w 24073"/>
                                <a:gd name="connsiteY83" fmla="*/ 9692 h 107679"/>
                                <a:gd name="connsiteX84" fmla="*/ 13256 w 24073"/>
                                <a:gd name="connsiteY84" fmla="*/ 8441 h 107679"/>
                                <a:gd name="connsiteX85" fmla="*/ 13300 w 24073"/>
                                <a:gd name="connsiteY85" fmla="*/ 7107 h 107679"/>
                                <a:gd name="connsiteX86" fmla="*/ 13384 w 24073"/>
                                <a:gd name="connsiteY86" fmla="*/ 10445 h 107679"/>
                                <a:gd name="connsiteX87" fmla="*/ 13427 w 24073"/>
                                <a:gd name="connsiteY87" fmla="*/ 9112 h 107679"/>
                                <a:gd name="connsiteX88" fmla="*/ 13427 w 24073"/>
                                <a:gd name="connsiteY88" fmla="*/ 6446 h 107679"/>
                                <a:gd name="connsiteX89" fmla="*/ 13511 w 24073"/>
                                <a:gd name="connsiteY89" fmla="*/ 6865 h 107679"/>
                                <a:gd name="connsiteX90" fmla="*/ 13511 w 24073"/>
                                <a:gd name="connsiteY90" fmla="*/ 11096 h 107679"/>
                                <a:gd name="connsiteX91" fmla="*/ 13639 w 24073"/>
                                <a:gd name="connsiteY91" fmla="*/ 4280 h 107679"/>
                                <a:gd name="connsiteX92" fmla="*/ 13683 w 24073"/>
                                <a:gd name="connsiteY92" fmla="*/ 12449 h 107679"/>
                                <a:gd name="connsiteX93" fmla="*/ 13725 w 24073"/>
                                <a:gd name="connsiteY93" fmla="*/ 8860 h 107679"/>
                                <a:gd name="connsiteX94" fmla="*/ 13811 w 24073"/>
                                <a:gd name="connsiteY94" fmla="*/ 11944 h 107679"/>
                                <a:gd name="connsiteX95" fmla="*/ 13854 w 24073"/>
                                <a:gd name="connsiteY95" fmla="*/ 7607 h 107679"/>
                                <a:gd name="connsiteX96" fmla="*/ 13894 w 24073"/>
                                <a:gd name="connsiteY96" fmla="*/ 10445 h 107679"/>
                                <a:gd name="connsiteX97" fmla="*/ 13937 w 24073"/>
                                <a:gd name="connsiteY97" fmla="*/ 6446 h 107679"/>
                                <a:gd name="connsiteX98" fmla="*/ 14065 w 24073"/>
                                <a:gd name="connsiteY98" fmla="*/ 11696 h 107679"/>
                                <a:gd name="connsiteX99" fmla="*/ 14150 w 24073"/>
                                <a:gd name="connsiteY99" fmla="*/ 7941 h 107679"/>
                                <a:gd name="connsiteX100" fmla="*/ 14277 w 24073"/>
                                <a:gd name="connsiteY100" fmla="*/ 10863 h 107679"/>
                                <a:gd name="connsiteX101" fmla="*/ 14363 w 24073"/>
                                <a:gd name="connsiteY101" fmla="*/ 7607 h 107679"/>
                                <a:gd name="connsiteX102" fmla="*/ 14363 w 24073"/>
                                <a:gd name="connsiteY102" fmla="*/ 8860 h 107679"/>
                                <a:gd name="connsiteX103" fmla="*/ 14405 w 24073"/>
                                <a:gd name="connsiteY103" fmla="*/ 9278 h 107679"/>
                                <a:gd name="connsiteX104" fmla="*/ 14405 w 24073"/>
                                <a:gd name="connsiteY104" fmla="*/ 12277 h 107679"/>
                                <a:gd name="connsiteX105" fmla="*/ 14490 w 24073"/>
                                <a:gd name="connsiteY105" fmla="*/ 11277 h 107679"/>
                                <a:gd name="connsiteX106" fmla="*/ 14531 w 24073"/>
                                <a:gd name="connsiteY106" fmla="*/ 7607 h 107679"/>
                                <a:gd name="connsiteX107" fmla="*/ 14619 w 24073"/>
                                <a:gd name="connsiteY107" fmla="*/ 8441 h 107679"/>
                                <a:gd name="connsiteX108" fmla="*/ 14705 w 24073"/>
                                <a:gd name="connsiteY108" fmla="*/ 7527 h 107679"/>
                                <a:gd name="connsiteX109" fmla="*/ 14747 w 24073"/>
                                <a:gd name="connsiteY109" fmla="*/ 8107 h 107679"/>
                                <a:gd name="connsiteX110" fmla="*/ 14788 w 24073"/>
                                <a:gd name="connsiteY110" fmla="*/ 7365 h 107679"/>
                                <a:gd name="connsiteX111" fmla="*/ 14830 w 24073"/>
                                <a:gd name="connsiteY111" fmla="*/ 8527 h 107679"/>
                                <a:gd name="connsiteX112" fmla="*/ 14915 w 24073"/>
                                <a:gd name="connsiteY112" fmla="*/ 5361 h 107679"/>
                                <a:gd name="connsiteX113" fmla="*/ 15013 w 24073"/>
                                <a:gd name="connsiteY113" fmla="*/ 9923 h 107679"/>
                                <a:gd name="connsiteX114" fmla="*/ 15045 w 24073"/>
                                <a:gd name="connsiteY114" fmla="*/ 6114 h 107679"/>
                                <a:gd name="connsiteX115" fmla="*/ 15129 w 24073"/>
                                <a:gd name="connsiteY115" fmla="*/ 9112 h 107679"/>
                                <a:gd name="connsiteX116" fmla="*/ 15129 w 24073"/>
                                <a:gd name="connsiteY116" fmla="*/ 11277 h 107679"/>
                                <a:gd name="connsiteX117" fmla="*/ 15173 w 24073"/>
                                <a:gd name="connsiteY117" fmla="*/ 7688 h 107679"/>
                                <a:gd name="connsiteX118" fmla="*/ 15341 w 24073"/>
                                <a:gd name="connsiteY118" fmla="*/ 5275 h 107679"/>
                                <a:gd name="connsiteX119" fmla="*/ 15384 w 24073"/>
                                <a:gd name="connsiteY119" fmla="*/ 11358 h 107679"/>
                                <a:gd name="connsiteX120" fmla="*/ 15470 w 24073"/>
                                <a:gd name="connsiteY120" fmla="*/ 5861 h 107679"/>
                                <a:gd name="connsiteX121" fmla="*/ 15595 w 24073"/>
                                <a:gd name="connsiteY121" fmla="*/ 8778 h 107679"/>
                                <a:gd name="connsiteX122" fmla="*/ 15640 w 24073"/>
                                <a:gd name="connsiteY122" fmla="*/ 6194 h 107679"/>
                                <a:gd name="connsiteX123" fmla="*/ 15640 w 24073"/>
                                <a:gd name="connsiteY123" fmla="*/ 12035 h 107679"/>
                                <a:gd name="connsiteX124" fmla="*/ 15768 w 24073"/>
                                <a:gd name="connsiteY124" fmla="*/ 7941 h 107679"/>
                                <a:gd name="connsiteX125" fmla="*/ 15810 w 24073"/>
                                <a:gd name="connsiteY125" fmla="*/ 9031 h 107679"/>
                                <a:gd name="connsiteX126" fmla="*/ 15852 w 24073"/>
                                <a:gd name="connsiteY126" fmla="*/ 11858 h 107679"/>
                                <a:gd name="connsiteX127" fmla="*/ 15937 w 24073"/>
                                <a:gd name="connsiteY127" fmla="*/ 6194 h 107679"/>
                                <a:gd name="connsiteX128" fmla="*/ 16022 w 24073"/>
                                <a:gd name="connsiteY128" fmla="*/ 7688 h 107679"/>
                                <a:gd name="connsiteX129" fmla="*/ 16236 w 24073"/>
                                <a:gd name="connsiteY129" fmla="*/ 11616 h 107679"/>
                                <a:gd name="connsiteX130" fmla="*/ 16320 w 24073"/>
                                <a:gd name="connsiteY130" fmla="*/ 9278 h 107679"/>
                                <a:gd name="connsiteX131" fmla="*/ 16449 w 24073"/>
                                <a:gd name="connsiteY131" fmla="*/ 6275 h 107679"/>
                                <a:gd name="connsiteX132" fmla="*/ 16491 w 24073"/>
                                <a:gd name="connsiteY132" fmla="*/ 9355 h 107679"/>
                                <a:gd name="connsiteX133" fmla="*/ 16533 w 24073"/>
                                <a:gd name="connsiteY133" fmla="*/ 10192 h 107679"/>
                                <a:gd name="connsiteX134" fmla="*/ 16533 w 24073"/>
                                <a:gd name="connsiteY134" fmla="*/ 10525 h 107679"/>
                                <a:gd name="connsiteX135" fmla="*/ 16661 w 24073"/>
                                <a:gd name="connsiteY135" fmla="*/ 8527 h 107679"/>
                                <a:gd name="connsiteX136" fmla="*/ 16746 w 24073"/>
                                <a:gd name="connsiteY136" fmla="*/ 10192 h 107679"/>
                                <a:gd name="connsiteX137" fmla="*/ 16787 w 24073"/>
                                <a:gd name="connsiteY137" fmla="*/ 9864 h 107679"/>
                                <a:gd name="connsiteX138" fmla="*/ 16787 w 24073"/>
                                <a:gd name="connsiteY138" fmla="*/ 7365 h 107679"/>
                                <a:gd name="connsiteX139" fmla="*/ 16915 w 24073"/>
                                <a:gd name="connsiteY139" fmla="*/ 11444 h 107679"/>
                                <a:gd name="connsiteX140" fmla="*/ 16915 w 24073"/>
                                <a:gd name="connsiteY140" fmla="*/ 9355 h 107679"/>
                                <a:gd name="connsiteX141" fmla="*/ 17001 w 24073"/>
                                <a:gd name="connsiteY141" fmla="*/ 9945 h 107679"/>
                                <a:gd name="connsiteX142" fmla="*/ 17085 w 24073"/>
                                <a:gd name="connsiteY142" fmla="*/ 10863 h 107679"/>
                                <a:gd name="connsiteX143" fmla="*/ 17215 w 24073"/>
                                <a:gd name="connsiteY143" fmla="*/ 7688 h 107679"/>
                                <a:gd name="connsiteX144" fmla="*/ 17215 w 24073"/>
                                <a:gd name="connsiteY144" fmla="*/ 9692 h 107679"/>
                                <a:gd name="connsiteX145" fmla="*/ 17384 w 24073"/>
                                <a:gd name="connsiteY145" fmla="*/ 8279 h 107679"/>
                                <a:gd name="connsiteX146" fmla="*/ 17656 w 24073"/>
                                <a:gd name="connsiteY146" fmla="*/ 46433 h 107679"/>
                                <a:gd name="connsiteX147" fmla="*/ 24073 w 24073"/>
                                <a:gd name="connsiteY147" fmla="*/ 106388 h 107679"/>
                                <a:gd name="connsiteX0" fmla="*/ 0 w 24073"/>
                                <a:gd name="connsiteY0" fmla="*/ 107679 h 107679"/>
                                <a:gd name="connsiteX1" fmla="*/ 7183 w 24073"/>
                                <a:gd name="connsiteY1" fmla="*/ 45465 h 107679"/>
                                <a:gd name="connsiteX2" fmla="*/ 7407 w 24073"/>
                                <a:gd name="connsiteY2" fmla="*/ 7134 h 107679"/>
                                <a:gd name="connsiteX3" fmla="*/ 7514 w 24073"/>
                                <a:gd name="connsiteY3" fmla="*/ 12530 h 107679"/>
                                <a:gd name="connsiteX4" fmla="*/ 7514 w 24073"/>
                                <a:gd name="connsiteY4" fmla="*/ 11277 h 107679"/>
                                <a:gd name="connsiteX5" fmla="*/ 7598 w 24073"/>
                                <a:gd name="connsiteY5" fmla="*/ 8698 h 107679"/>
                                <a:gd name="connsiteX6" fmla="*/ 7639 w 24073"/>
                                <a:gd name="connsiteY6" fmla="*/ 11025 h 107679"/>
                                <a:gd name="connsiteX7" fmla="*/ 7724 w 24073"/>
                                <a:gd name="connsiteY7" fmla="*/ 12277 h 107679"/>
                                <a:gd name="connsiteX8" fmla="*/ 7743 w 24073"/>
                                <a:gd name="connsiteY8" fmla="*/ 3545 h 107679"/>
                                <a:gd name="connsiteX9" fmla="*/ 7854 w 24073"/>
                                <a:gd name="connsiteY9" fmla="*/ 9355 h 107679"/>
                                <a:gd name="connsiteX10" fmla="*/ 7981 w 24073"/>
                                <a:gd name="connsiteY10" fmla="*/ 8198 h 107679"/>
                                <a:gd name="connsiteX11" fmla="*/ 8066 w 24073"/>
                                <a:gd name="connsiteY11" fmla="*/ 11696 h 107679"/>
                                <a:gd name="connsiteX12" fmla="*/ 8181 w 24073"/>
                                <a:gd name="connsiteY12" fmla="*/ 7220 h 107679"/>
                                <a:gd name="connsiteX13" fmla="*/ 8246 w 24073"/>
                                <a:gd name="connsiteY13" fmla="*/ 2070 h 107679"/>
                                <a:gd name="connsiteX14" fmla="*/ 8363 w 24073"/>
                                <a:gd name="connsiteY14" fmla="*/ 13110 h 107679"/>
                                <a:gd name="connsiteX15" fmla="*/ 8491 w 24073"/>
                                <a:gd name="connsiteY15" fmla="*/ 11106 h 107679"/>
                                <a:gd name="connsiteX16" fmla="*/ 8539 w 24073"/>
                                <a:gd name="connsiteY16" fmla="*/ 8016 h 107679"/>
                                <a:gd name="connsiteX17" fmla="*/ 8662 w 24073"/>
                                <a:gd name="connsiteY17" fmla="*/ 11696 h 107679"/>
                                <a:gd name="connsiteX18" fmla="*/ 8703 w 24073"/>
                                <a:gd name="connsiteY18" fmla="*/ 13609 h 107679"/>
                                <a:gd name="connsiteX19" fmla="*/ 8789 w 24073"/>
                                <a:gd name="connsiteY19" fmla="*/ 7941 h 107679"/>
                                <a:gd name="connsiteX20" fmla="*/ 8875 w 24073"/>
                                <a:gd name="connsiteY20" fmla="*/ 10863 h 107679"/>
                                <a:gd name="connsiteX21" fmla="*/ 8939 w 24073"/>
                                <a:gd name="connsiteY21" fmla="*/ 1820 h 107679"/>
                                <a:gd name="connsiteX22" fmla="*/ 9044 w 24073"/>
                                <a:gd name="connsiteY22" fmla="*/ 11696 h 107679"/>
                                <a:gd name="connsiteX23" fmla="*/ 9172 w 24073"/>
                                <a:gd name="connsiteY23" fmla="*/ 8527 h 107679"/>
                                <a:gd name="connsiteX24" fmla="*/ 9257 w 24073"/>
                                <a:gd name="connsiteY24" fmla="*/ 7607 h 107679"/>
                                <a:gd name="connsiteX25" fmla="*/ 9257 w 24073"/>
                                <a:gd name="connsiteY25" fmla="*/ 7107 h 107679"/>
                                <a:gd name="connsiteX26" fmla="*/ 9342 w 24073"/>
                                <a:gd name="connsiteY26" fmla="*/ 12277 h 107679"/>
                                <a:gd name="connsiteX27" fmla="*/ 9384 w 24073"/>
                                <a:gd name="connsiteY27" fmla="*/ 11696 h 107679"/>
                                <a:gd name="connsiteX28" fmla="*/ 9468 w 24073"/>
                                <a:gd name="connsiteY28" fmla="*/ 11106 h 107679"/>
                                <a:gd name="connsiteX29" fmla="*/ 9511 w 24073"/>
                                <a:gd name="connsiteY29" fmla="*/ 5022 h 107679"/>
                                <a:gd name="connsiteX30" fmla="*/ 9556 w 24073"/>
                                <a:gd name="connsiteY30" fmla="*/ 13110 h 107679"/>
                                <a:gd name="connsiteX31" fmla="*/ 9701 w 24073"/>
                                <a:gd name="connsiteY31" fmla="*/ 6873 h 107679"/>
                                <a:gd name="connsiteX32" fmla="*/ 9768 w 24073"/>
                                <a:gd name="connsiteY32" fmla="*/ 11858 h 107679"/>
                                <a:gd name="connsiteX33" fmla="*/ 9768 w 24073"/>
                                <a:gd name="connsiteY33" fmla="*/ 12449 h 107679"/>
                                <a:gd name="connsiteX34" fmla="*/ 9816 w 24073"/>
                                <a:gd name="connsiteY34" fmla="*/ 8553 h 107679"/>
                                <a:gd name="connsiteX35" fmla="*/ 9897 w 24073"/>
                                <a:gd name="connsiteY35" fmla="*/ 10692 h 107679"/>
                                <a:gd name="connsiteX36" fmla="*/ 9980 w 24073"/>
                                <a:gd name="connsiteY36" fmla="*/ 8279 h 107679"/>
                                <a:gd name="connsiteX37" fmla="*/ 10022 w 24073"/>
                                <a:gd name="connsiteY37" fmla="*/ 9864 h 107679"/>
                                <a:gd name="connsiteX38" fmla="*/ 10108 w 24073"/>
                                <a:gd name="connsiteY38" fmla="*/ 10863 h 107679"/>
                                <a:gd name="connsiteX39" fmla="*/ 10150 w 24073"/>
                                <a:gd name="connsiteY39" fmla="*/ 8586 h 107679"/>
                                <a:gd name="connsiteX40" fmla="*/ 10236 w 24073"/>
                                <a:gd name="connsiteY40" fmla="*/ 8527 h 107679"/>
                                <a:gd name="connsiteX41" fmla="*/ 10236 w 24073"/>
                                <a:gd name="connsiteY41" fmla="*/ 8279 h 107679"/>
                                <a:gd name="connsiteX42" fmla="*/ 10406 w 24073"/>
                                <a:gd name="connsiteY42" fmla="*/ 12696 h 107679"/>
                                <a:gd name="connsiteX43" fmla="*/ 10532 w 24073"/>
                                <a:gd name="connsiteY43" fmla="*/ 6194 h 107679"/>
                                <a:gd name="connsiteX44" fmla="*/ 10636 w 24073"/>
                                <a:gd name="connsiteY44" fmla="*/ 12410 h 107679"/>
                                <a:gd name="connsiteX45" fmla="*/ 10704 w 24073"/>
                                <a:gd name="connsiteY45" fmla="*/ 5861 h 107679"/>
                                <a:gd name="connsiteX46" fmla="*/ 10804 w 24073"/>
                                <a:gd name="connsiteY46" fmla="*/ 10958 h 107679"/>
                                <a:gd name="connsiteX47" fmla="*/ 10874 w 24073"/>
                                <a:gd name="connsiteY47" fmla="*/ 9445 h 107679"/>
                                <a:gd name="connsiteX48" fmla="*/ 11001 w 24073"/>
                                <a:gd name="connsiteY48" fmla="*/ 8107 h 107679"/>
                                <a:gd name="connsiteX49" fmla="*/ 11043 w 24073"/>
                                <a:gd name="connsiteY49" fmla="*/ 11277 h 107679"/>
                                <a:gd name="connsiteX50" fmla="*/ 11129 w 24073"/>
                                <a:gd name="connsiteY50" fmla="*/ 13690 h 107679"/>
                                <a:gd name="connsiteX51" fmla="*/ 11213 w 24073"/>
                                <a:gd name="connsiteY51" fmla="*/ 12449 h 107679"/>
                                <a:gd name="connsiteX52" fmla="*/ 11299 w 24073"/>
                                <a:gd name="connsiteY52" fmla="*/ 10273 h 107679"/>
                                <a:gd name="connsiteX53" fmla="*/ 11299 w 24073"/>
                                <a:gd name="connsiteY53" fmla="*/ 8441 h 107679"/>
                                <a:gd name="connsiteX54" fmla="*/ 11299 w 24073"/>
                                <a:gd name="connsiteY54" fmla="*/ 7365 h 107679"/>
                                <a:gd name="connsiteX55" fmla="*/ 11342 w 24073"/>
                                <a:gd name="connsiteY55" fmla="*/ 7941 h 107679"/>
                                <a:gd name="connsiteX56" fmla="*/ 11342 w 24073"/>
                                <a:gd name="connsiteY56" fmla="*/ 8778 h 107679"/>
                                <a:gd name="connsiteX57" fmla="*/ 11468 w 24073"/>
                                <a:gd name="connsiteY57" fmla="*/ 12449 h 107679"/>
                                <a:gd name="connsiteX58" fmla="*/ 11536 w 24073"/>
                                <a:gd name="connsiteY58" fmla="*/ 9053 h 107679"/>
                                <a:gd name="connsiteX59" fmla="*/ 11682 w 24073"/>
                                <a:gd name="connsiteY59" fmla="*/ 9945 h 107679"/>
                                <a:gd name="connsiteX60" fmla="*/ 11754 w 24073"/>
                                <a:gd name="connsiteY60" fmla="*/ 4 h 107679"/>
                                <a:gd name="connsiteX61" fmla="*/ 11846 w 24073"/>
                                <a:gd name="connsiteY61" fmla="*/ 8626 h 107679"/>
                                <a:gd name="connsiteX62" fmla="*/ 11949 w 24073"/>
                                <a:gd name="connsiteY62" fmla="*/ 15339 h 107679"/>
                                <a:gd name="connsiteX63" fmla="*/ 12005 w 24073"/>
                                <a:gd name="connsiteY63" fmla="*/ 5457 h 107679"/>
                                <a:gd name="connsiteX64" fmla="*/ 12108 w 24073"/>
                                <a:gd name="connsiteY64" fmla="*/ 10192 h 107679"/>
                                <a:gd name="connsiteX65" fmla="*/ 12150 w 24073"/>
                                <a:gd name="connsiteY65" fmla="*/ 2280 h 107679"/>
                                <a:gd name="connsiteX66" fmla="*/ 12212 w 24073"/>
                                <a:gd name="connsiteY66" fmla="*/ 9285 h 107679"/>
                                <a:gd name="connsiteX67" fmla="*/ 12292 w 24073"/>
                                <a:gd name="connsiteY67" fmla="*/ 11055 h 107679"/>
                                <a:gd name="connsiteX68" fmla="*/ 12405 w 24073"/>
                                <a:gd name="connsiteY68" fmla="*/ 5183 h 107679"/>
                                <a:gd name="connsiteX69" fmla="*/ 12520 w 24073"/>
                                <a:gd name="connsiteY69" fmla="*/ 14136 h 107679"/>
                                <a:gd name="connsiteX70" fmla="*/ 12575 w 24073"/>
                                <a:gd name="connsiteY70" fmla="*/ 6865 h 107679"/>
                                <a:gd name="connsiteX71" fmla="*/ 12618 w 24073"/>
                                <a:gd name="connsiteY71" fmla="*/ 10273 h 107679"/>
                                <a:gd name="connsiteX72" fmla="*/ 12661 w 24073"/>
                                <a:gd name="connsiteY72" fmla="*/ 9031 h 107679"/>
                                <a:gd name="connsiteX73" fmla="*/ 12747 w 24073"/>
                                <a:gd name="connsiteY73" fmla="*/ 7279 h 107679"/>
                                <a:gd name="connsiteX74" fmla="*/ 12788 w 24073"/>
                                <a:gd name="connsiteY74" fmla="*/ 8778 h 107679"/>
                                <a:gd name="connsiteX75" fmla="*/ 12913 w 24073"/>
                                <a:gd name="connsiteY75" fmla="*/ 12679 h 107679"/>
                                <a:gd name="connsiteX76" fmla="*/ 12958 w 24073"/>
                                <a:gd name="connsiteY76" fmla="*/ 9031 h 107679"/>
                                <a:gd name="connsiteX77" fmla="*/ 13001 w 24073"/>
                                <a:gd name="connsiteY77" fmla="*/ 7607 h 107679"/>
                                <a:gd name="connsiteX78" fmla="*/ 13001 w 24073"/>
                                <a:gd name="connsiteY78" fmla="*/ 8198 h 107679"/>
                                <a:gd name="connsiteX79" fmla="*/ 13019 w 24073"/>
                                <a:gd name="connsiteY79" fmla="*/ 4933 h 107679"/>
                                <a:gd name="connsiteX80" fmla="*/ 13088 w 24073"/>
                                <a:gd name="connsiteY80" fmla="*/ 7527 h 107679"/>
                                <a:gd name="connsiteX81" fmla="*/ 13214 w 24073"/>
                                <a:gd name="connsiteY81" fmla="*/ 9612 h 107679"/>
                                <a:gd name="connsiteX82" fmla="*/ 13214 w 24073"/>
                                <a:gd name="connsiteY82" fmla="*/ 10112 h 107679"/>
                                <a:gd name="connsiteX83" fmla="*/ 13214 w 24073"/>
                                <a:gd name="connsiteY83" fmla="*/ 9692 h 107679"/>
                                <a:gd name="connsiteX84" fmla="*/ 13256 w 24073"/>
                                <a:gd name="connsiteY84" fmla="*/ 8441 h 107679"/>
                                <a:gd name="connsiteX85" fmla="*/ 13300 w 24073"/>
                                <a:gd name="connsiteY85" fmla="*/ 7107 h 107679"/>
                                <a:gd name="connsiteX86" fmla="*/ 13384 w 24073"/>
                                <a:gd name="connsiteY86" fmla="*/ 10445 h 107679"/>
                                <a:gd name="connsiteX87" fmla="*/ 13427 w 24073"/>
                                <a:gd name="connsiteY87" fmla="*/ 9112 h 107679"/>
                                <a:gd name="connsiteX88" fmla="*/ 13427 w 24073"/>
                                <a:gd name="connsiteY88" fmla="*/ 6446 h 107679"/>
                                <a:gd name="connsiteX89" fmla="*/ 13511 w 24073"/>
                                <a:gd name="connsiteY89" fmla="*/ 6865 h 107679"/>
                                <a:gd name="connsiteX90" fmla="*/ 13511 w 24073"/>
                                <a:gd name="connsiteY90" fmla="*/ 11096 h 107679"/>
                                <a:gd name="connsiteX91" fmla="*/ 13639 w 24073"/>
                                <a:gd name="connsiteY91" fmla="*/ 4280 h 107679"/>
                                <a:gd name="connsiteX92" fmla="*/ 13683 w 24073"/>
                                <a:gd name="connsiteY92" fmla="*/ 12449 h 107679"/>
                                <a:gd name="connsiteX93" fmla="*/ 13725 w 24073"/>
                                <a:gd name="connsiteY93" fmla="*/ 8860 h 107679"/>
                                <a:gd name="connsiteX94" fmla="*/ 13811 w 24073"/>
                                <a:gd name="connsiteY94" fmla="*/ 11944 h 107679"/>
                                <a:gd name="connsiteX95" fmla="*/ 13854 w 24073"/>
                                <a:gd name="connsiteY95" fmla="*/ 7607 h 107679"/>
                                <a:gd name="connsiteX96" fmla="*/ 13894 w 24073"/>
                                <a:gd name="connsiteY96" fmla="*/ 10445 h 107679"/>
                                <a:gd name="connsiteX97" fmla="*/ 13937 w 24073"/>
                                <a:gd name="connsiteY97" fmla="*/ 6446 h 107679"/>
                                <a:gd name="connsiteX98" fmla="*/ 14065 w 24073"/>
                                <a:gd name="connsiteY98" fmla="*/ 11696 h 107679"/>
                                <a:gd name="connsiteX99" fmla="*/ 14150 w 24073"/>
                                <a:gd name="connsiteY99" fmla="*/ 7941 h 107679"/>
                                <a:gd name="connsiteX100" fmla="*/ 14277 w 24073"/>
                                <a:gd name="connsiteY100" fmla="*/ 10863 h 107679"/>
                                <a:gd name="connsiteX101" fmla="*/ 14363 w 24073"/>
                                <a:gd name="connsiteY101" fmla="*/ 7607 h 107679"/>
                                <a:gd name="connsiteX102" fmla="*/ 14363 w 24073"/>
                                <a:gd name="connsiteY102" fmla="*/ 8860 h 107679"/>
                                <a:gd name="connsiteX103" fmla="*/ 14405 w 24073"/>
                                <a:gd name="connsiteY103" fmla="*/ 9278 h 107679"/>
                                <a:gd name="connsiteX104" fmla="*/ 14405 w 24073"/>
                                <a:gd name="connsiteY104" fmla="*/ 12277 h 107679"/>
                                <a:gd name="connsiteX105" fmla="*/ 14490 w 24073"/>
                                <a:gd name="connsiteY105" fmla="*/ 11277 h 107679"/>
                                <a:gd name="connsiteX106" fmla="*/ 14531 w 24073"/>
                                <a:gd name="connsiteY106" fmla="*/ 7607 h 107679"/>
                                <a:gd name="connsiteX107" fmla="*/ 14619 w 24073"/>
                                <a:gd name="connsiteY107" fmla="*/ 8441 h 107679"/>
                                <a:gd name="connsiteX108" fmla="*/ 14705 w 24073"/>
                                <a:gd name="connsiteY108" fmla="*/ 7527 h 107679"/>
                                <a:gd name="connsiteX109" fmla="*/ 14747 w 24073"/>
                                <a:gd name="connsiteY109" fmla="*/ 8107 h 107679"/>
                                <a:gd name="connsiteX110" fmla="*/ 14788 w 24073"/>
                                <a:gd name="connsiteY110" fmla="*/ 7365 h 107679"/>
                                <a:gd name="connsiteX111" fmla="*/ 14830 w 24073"/>
                                <a:gd name="connsiteY111" fmla="*/ 8527 h 107679"/>
                                <a:gd name="connsiteX112" fmla="*/ 14915 w 24073"/>
                                <a:gd name="connsiteY112" fmla="*/ 5361 h 107679"/>
                                <a:gd name="connsiteX113" fmla="*/ 15013 w 24073"/>
                                <a:gd name="connsiteY113" fmla="*/ 9923 h 107679"/>
                                <a:gd name="connsiteX114" fmla="*/ 15045 w 24073"/>
                                <a:gd name="connsiteY114" fmla="*/ 6114 h 107679"/>
                                <a:gd name="connsiteX115" fmla="*/ 15129 w 24073"/>
                                <a:gd name="connsiteY115" fmla="*/ 9112 h 107679"/>
                                <a:gd name="connsiteX116" fmla="*/ 15129 w 24073"/>
                                <a:gd name="connsiteY116" fmla="*/ 11277 h 107679"/>
                                <a:gd name="connsiteX117" fmla="*/ 15173 w 24073"/>
                                <a:gd name="connsiteY117" fmla="*/ 7688 h 107679"/>
                                <a:gd name="connsiteX118" fmla="*/ 15341 w 24073"/>
                                <a:gd name="connsiteY118" fmla="*/ 5275 h 107679"/>
                                <a:gd name="connsiteX119" fmla="*/ 15384 w 24073"/>
                                <a:gd name="connsiteY119" fmla="*/ 11358 h 107679"/>
                                <a:gd name="connsiteX120" fmla="*/ 15470 w 24073"/>
                                <a:gd name="connsiteY120" fmla="*/ 5861 h 107679"/>
                                <a:gd name="connsiteX121" fmla="*/ 15595 w 24073"/>
                                <a:gd name="connsiteY121" fmla="*/ 8778 h 107679"/>
                                <a:gd name="connsiteX122" fmla="*/ 15640 w 24073"/>
                                <a:gd name="connsiteY122" fmla="*/ 6194 h 107679"/>
                                <a:gd name="connsiteX123" fmla="*/ 15640 w 24073"/>
                                <a:gd name="connsiteY123" fmla="*/ 12035 h 107679"/>
                                <a:gd name="connsiteX124" fmla="*/ 15768 w 24073"/>
                                <a:gd name="connsiteY124" fmla="*/ 7941 h 107679"/>
                                <a:gd name="connsiteX125" fmla="*/ 15810 w 24073"/>
                                <a:gd name="connsiteY125" fmla="*/ 9031 h 107679"/>
                                <a:gd name="connsiteX126" fmla="*/ 15852 w 24073"/>
                                <a:gd name="connsiteY126" fmla="*/ 11858 h 107679"/>
                                <a:gd name="connsiteX127" fmla="*/ 15937 w 24073"/>
                                <a:gd name="connsiteY127" fmla="*/ 6194 h 107679"/>
                                <a:gd name="connsiteX128" fmla="*/ 16022 w 24073"/>
                                <a:gd name="connsiteY128" fmla="*/ 7688 h 107679"/>
                                <a:gd name="connsiteX129" fmla="*/ 16236 w 24073"/>
                                <a:gd name="connsiteY129" fmla="*/ 11616 h 107679"/>
                                <a:gd name="connsiteX130" fmla="*/ 16320 w 24073"/>
                                <a:gd name="connsiteY130" fmla="*/ 9278 h 107679"/>
                                <a:gd name="connsiteX131" fmla="*/ 16449 w 24073"/>
                                <a:gd name="connsiteY131" fmla="*/ 6275 h 107679"/>
                                <a:gd name="connsiteX132" fmla="*/ 16491 w 24073"/>
                                <a:gd name="connsiteY132" fmla="*/ 9355 h 107679"/>
                                <a:gd name="connsiteX133" fmla="*/ 16533 w 24073"/>
                                <a:gd name="connsiteY133" fmla="*/ 10192 h 107679"/>
                                <a:gd name="connsiteX134" fmla="*/ 16533 w 24073"/>
                                <a:gd name="connsiteY134" fmla="*/ 10525 h 107679"/>
                                <a:gd name="connsiteX135" fmla="*/ 16661 w 24073"/>
                                <a:gd name="connsiteY135" fmla="*/ 8527 h 107679"/>
                                <a:gd name="connsiteX136" fmla="*/ 16746 w 24073"/>
                                <a:gd name="connsiteY136" fmla="*/ 10192 h 107679"/>
                                <a:gd name="connsiteX137" fmla="*/ 16787 w 24073"/>
                                <a:gd name="connsiteY137" fmla="*/ 9864 h 107679"/>
                                <a:gd name="connsiteX138" fmla="*/ 16787 w 24073"/>
                                <a:gd name="connsiteY138" fmla="*/ 7365 h 107679"/>
                                <a:gd name="connsiteX139" fmla="*/ 16915 w 24073"/>
                                <a:gd name="connsiteY139" fmla="*/ 11444 h 107679"/>
                                <a:gd name="connsiteX140" fmla="*/ 16915 w 24073"/>
                                <a:gd name="connsiteY140" fmla="*/ 9355 h 107679"/>
                                <a:gd name="connsiteX141" fmla="*/ 17001 w 24073"/>
                                <a:gd name="connsiteY141" fmla="*/ 9945 h 107679"/>
                                <a:gd name="connsiteX142" fmla="*/ 17085 w 24073"/>
                                <a:gd name="connsiteY142" fmla="*/ 10863 h 107679"/>
                                <a:gd name="connsiteX143" fmla="*/ 17215 w 24073"/>
                                <a:gd name="connsiteY143" fmla="*/ 7688 h 107679"/>
                                <a:gd name="connsiteX144" fmla="*/ 17215 w 24073"/>
                                <a:gd name="connsiteY144" fmla="*/ 9692 h 107679"/>
                                <a:gd name="connsiteX145" fmla="*/ 17384 w 24073"/>
                                <a:gd name="connsiteY145" fmla="*/ 8279 h 107679"/>
                                <a:gd name="connsiteX146" fmla="*/ 17656 w 24073"/>
                                <a:gd name="connsiteY146" fmla="*/ 46433 h 107679"/>
                                <a:gd name="connsiteX147" fmla="*/ 24073 w 24073"/>
                                <a:gd name="connsiteY147" fmla="*/ 106388 h 107679"/>
                                <a:gd name="connsiteX0" fmla="*/ 0 w 28705"/>
                                <a:gd name="connsiteY0" fmla="*/ 107679 h 107679"/>
                                <a:gd name="connsiteX1" fmla="*/ 7183 w 28705"/>
                                <a:gd name="connsiteY1" fmla="*/ 45465 h 107679"/>
                                <a:gd name="connsiteX2" fmla="*/ 7407 w 28705"/>
                                <a:gd name="connsiteY2" fmla="*/ 7134 h 107679"/>
                                <a:gd name="connsiteX3" fmla="*/ 7514 w 28705"/>
                                <a:gd name="connsiteY3" fmla="*/ 12530 h 107679"/>
                                <a:gd name="connsiteX4" fmla="*/ 7514 w 28705"/>
                                <a:gd name="connsiteY4" fmla="*/ 11277 h 107679"/>
                                <a:gd name="connsiteX5" fmla="*/ 7598 w 28705"/>
                                <a:gd name="connsiteY5" fmla="*/ 8698 h 107679"/>
                                <a:gd name="connsiteX6" fmla="*/ 7639 w 28705"/>
                                <a:gd name="connsiteY6" fmla="*/ 11025 h 107679"/>
                                <a:gd name="connsiteX7" fmla="*/ 7724 w 28705"/>
                                <a:gd name="connsiteY7" fmla="*/ 12277 h 107679"/>
                                <a:gd name="connsiteX8" fmla="*/ 7743 w 28705"/>
                                <a:gd name="connsiteY8" fmla="*/ 3545 h 107679"/>
                                <a:gd name="connsiteX9" fmla="*/ 7854 w 28705"/>
                                <a:gd name="connsiteY9" fmla="*/ 9355 h 107679"/>
                                <a:gd name="connsiteX10" fmla="*/ 7981 w 28705"/>
                                <a:gd name="connsiteY10" fmla="*/ 8198 h 107679"/>
                                <a:gd name="connsiteX11" fmla="*/ 8066 w 28705"/>
                                <a:gd name="connsiteY11" fmla="*/ 11696 h 107679"/>
                                <a:gd name="connsiteX12" fmla="*/ 8181 w 28705"/>
                                <a:gd name="connsiteY12" fmla="*/ 7220 h 107679"/>
                                <a:gd name="connsiteX13" fmla="*/ 8246 w 28705"/>
                                <a:gd name="connsiteY13" fmla="*/ 2070 h 107679"/>
                                <a:gd name="connsiteX14" fmla="*/ 8363 w 28705"/>
                                <a:gd name="connsiteY14" fmla="*/ 13110 h 107679"/>
                                <a:gd name="connsiteX15" fmla="*/ 8491 w 28705"/>
                                <a:gd name="connsiteY15" fmla="*/ 11106 h 107679"/>
                                <a:gd name="connsiteX16" fmla="*/ 8539 w 28705"/>
                                <a:gd name="connsiteY16" fmla="*/ 8016 h 107679"/>
                                <a:gd name="connsiteX17" fmla="*/ 8662 w 28705"/>
                                <a:gd name="connsiteY17" fmla="*/ 11696 h 107679"/>
                                <a:gd name="connsiteX18" fmla="*/ 8703 w 28705"/>
                                <a:gd name="connsiteY18" fmla="*/ 13609 h 107679"/>
                                <a:gd name="connsiteX19" fmla="*/ 8789 w 28705"/>
                                <a:gd name="connsiteY19" fmla="*/ 7941 h 107679"/>
                                <a:gd name="connsiteX20" fmla="*/ 8875 w 28705"/>
                                <a:gd name="connsiteY20" fmla="*/ 10863 h 107679"/>
                                <a:gd name="connsiteX21" fmla="*/ 8939 w 28705"/>
                                <a:gd name="connsiteY21" fmla="*/ 1820 h 107679"/>
                                <a:gd name="connsiteX22" fmla="*/ 9044 w 28705"/>
                                <a:gd name="connsiteY22" fmla="*/ 11696 h 107679"/>
                                <a:gd name="connsiteX23" fmla="*/ 9172 w 28705"/>
                                <a:gd name="connsiteY23" fmla="*/ 8527 h 107679"/>
                                <a:gd name="connsiteX24" fmla="*/ 9257 w 28705"/>
                                <a:gd name="connsiteY24" fmla="*/ 7607 h 107679"/>
                                <a:gd name="connsiteX25" fmla="*/ 9257 w 28705"/>
                                <a:gd name="connsiteY25" fmla="*/ 7107 h 107679"/>
                                <a:gd name="connsiteX26" fmla="*/ 9342 w 28705"/>
                                <a:gd name="connsiteY26" fmla="*/ 12277 h 107679"/>
                                <a:gd name="connsiteX27" fmla="*/ 9384 w 28705"/>
                                <a:gd name="connsiteY27" fmla="*/ 11696 h 107679"/>
                                <a:gd name="connsiteX28" fmla="*/ 9468 w 28705"/>
                                <a:gd name="connsiteY28" fmla="*/ 11106 h 107679"/>
                                <a:gd name="connsiteX29" fmla="*/ 9511 w 28705"/>
                                <a:gd name="connsiteY29" fmla="*/ 5022 h 107679"/>
                                <a:gd name="connsiteX30" fmla="*/ 9556 w 28705"/>
                                <a:gd name="connsiteY30" fmla="*/ 13110 h 107679"/>
                                <a:gd name="connsiteX31" fmla="*/ 9701 w 28705"/>
                                <a:gd name="connsiteY31" fmla="*/ 6873 h 107679"/>
                                <a:gd name="connsiteX32" fmla="*/ 9768 w 28705"/>
                                <a:gd name="connsiteY32" fmla="*/ 11858 h 107679"/>
                                <a:gd name="connsiteX33" fmla="*/ 9768 w 28705"/>
                                <a:gd name="connsiteY33" fmla="*/ 12449 h 107679"/>
                                <a:gd name="connsiteX34" fmla="*/ 9816 w 28705"/>
                                <a:gd name="connsiteY34" fmla="*/ 8553 h 107679"/>
                                <a:gd name="connsiteX35" fmla="*/ 9897 w 28705"/>
                                <a:gd name="connsiteY35" fmla="*/ 10692 h 107679"/>
                                <a:gd name="connsiteX36" fmla="*/ 9980 w 28705"/>
                                <a:gd name="connsiteY36" fmla="*/ 8279 h 107679"/>
                                <a:gd name="connsiteX37" fmla="*/ 10022 w 28705"/>
                                <a:gd name="connsiteY37" fmla="*/ 9864 h 107679"/>
                                <a:gd name="connsiteX38" fmla="*/ 10108 w 28705"/>
                                <a:gd name="connsiteY38" fmla="*/ 10863 h 107679"/>
                                <a:gd name="connsiteX39" fmla="*/ 10150 w 28705"/>
                                <a:gd name="connsiteY39" fmla="*/ 8586 h 107679"/>
                                <a:gd name="connsiteX40" fmla="*/ 10236 w 28705"/>
                                <a:gd name="connsiteY40" fmla="*/ 8527 h 107679"/>
                                <a:gd name="connsiteX41" fmla="*/ 10236 w 28705"/>
                                <a:gd name="connsiteY41" fmla="*/ 8279 h 107679"/>
                                <a:gd name="connsiteX42" fmla="*/ 10406 w 28705"/>
                                <a:gd name="connsiteY42" fmla="*/ 12696 h 107679"/>
                                <a:gd name="connsiteX43" fmla="*/ 10532 w 28705"/>
                                <a:gd name="connsiteY43" fmla="*/ 6194 h 107679"/>
                                <a:gd name="connsiteX44" fmla="*/ 10636 w 28705"/>
                                <a:gd name="connsiteY44" fmla="*/ 12410 h 107679"/>
                                <a:gd name="connsiteX45" fmla="*/ 10704 w 28705"/>
                                <a:gd name="connsiteY45" fmla="*/ 5861 h 107679"/>
                                <a:gd name="connsiteX46" fmla="*/ 10804 w 28705"/>
                                <a:gd name="connsiteY46" fmla="*/ 10958 h 107679"/>
                                <a:gd name="connsiteX47" fmla="*/ 10874 w 28705"/>
                                <a:gd name="connsiteY47" fmla="*/ 9445 h 107679"/>
                                <a:gd name="connsiteX48" fmla="*/ 11001 w 28705"/>
                                <a:gd name="connsiteY48" fmla="*/ 8107 h 107679"/>
                                <a:gd name="connsiteX49" fmla="*/ 11043 w 28705"/>
                                <a:gd name="connsiteY49" fmla="*/ 11277 h 107679"/>
                                <a:gd name="connsiteX50" fmla="*/ 11129 w 28705"/>
                                <a:gd name="connsiteY50" fmla="*/ 13690 h 107679"/>
                                <a:gd name="connsiteX51" fmla="*/ 11213 w 28705"/>
                                <a:gd name="connsiteY51" fmla="*/ 12449 h 107679"/>
                                <a:gd name="connsiteX52" fmla="*/ 11299 w 28705"/>
                                <a:gd name="connsiteY52" fmla="*/ 10273 h 107679"/>
                                <a:gd name="connsiteX53" fmla="*/ 11299 w 28705"/>
                                <a:gd name="connsiteY53" fmla="*/ 8441 h 107679"/>
                                <a:gd name="connsiteX54" fmla="*/ 11299 w 28705"/>
                                <a:gd name="connsiteY54" fmla="*/ 7365 h 107679"/>
                                <a:gd name="connsiteX55" fmla="*/ 11342 w 28705"/>
                                <a:gd name="connsiteY55" fmla="*/ 7941 h 107679"/>
                                <a:gd name="connsiteX56" fmla="*/ 11342 w 28705"/>
                                <a:gd name="connsiteY56" fmla="*/ 8778 h 107679"/>
                                <a:gd name="connsiteX57" fmla="*/ 11468 w 28705"/>
                                <a:gd name="connsiteY57" fmla="*/ 12449 h 107679"/>
                                <a:gd name="connsiteX58" fmla="*/ 11536 w 28705"/>
                                <a:gd name="connsiteY58" fmla="*/ 9053 h 107679"/>
                                <a:gd name="connsiteX59" fmla="*/ 11682 w 28705"/>
                                <a:gd name="connsiteY59" fmla="*/ 9945 h 107679"/>
                                <a:gd name="connsiteX60" fmla="*/ 11754 w 28705"/>
                                <a:gd name="connsiteY60" fmla="*/ 4 h 107679"/>
                                <a:gd name="connsiteX61" fmla="*/ 11846 w 28705"/>
                                <a:gd name="connsiteY61" fmla="*/ 8626 h 107679"/>
                                <a:gd name="connsiteX62" fmla="*/ 11949 w 28705"/>
                                <a:gd name="connsiteY62" fmla="*/ 15339 h 107679"/>
                                <a:gd name="connsiteX63" fmla="*/ 12005 w 28705"/>
                                <a:gd name="connsiteY63" fmla="*/ 5457 h 107679"/>
                                <a:gd name="connsiteX64" fmla="*/ 12108 w 28705"/>
                                <a:gd name="connsiteY64" fmla="*/ 10192 h 107679"/>
                                <a:gd name="connsiteX65" fmla="*/ 12150 w 28705"/>
                                <a:gd name="connsiteY65" fmla="*/ 2280 h 107679"/>
                                <a:gd name="connsiteX66" fmla="*/ 12212 w 28705"/>
                                <a:gd name="connsiteY66" fmla="*/ 9285 h 107679"/>
                                <a:gd name="connsiteX67" fmla="*/ 12292 w 28705"/>
                                <a:gd name="connsiteY67" fmla="*/ 11055 h 107679"/>
                                <a:gd name="connsiteX68" fmla="*/ 12405 w 28705"/>
                                <a:gd name="connsiteY68" fmla="*/ 5183 h 107679"/>
                                <a:gd name="connsiteX69" fmla="*/ 12520 w 28705"/>
                                <a:gd name="connsiteY69" fmla="*/ 14136 h 107679"/>
                                <a:gd name="connsiteX70" fmla="*/ 12575 w 28705"/>
                                <a:gd name="connsiteY70" fmla="*/ 6865 h 107679"/>
                                <a:gd name="connsiteX71" fmla="*/ 12618 w 28705"/>
                                <a:gd name="connsiteY71" fmla="*/ 10273 h 107679"/>
                                <a:gd name="connsiteX72" fmla="*/ 12661 w 28705"/>
                                <a:gd name="connsiteY72" fmla="*/ 9031 h 107679"/>
                                <a:gd name="connsiteX73" fmla="*/ 12747 w 28705"/>
                                <a:gd name="connsiteY73" fmla="*/ 7279 h 107679"/>
                                <a:gd name="connsiteX74" fmla="*/ 12788 w 28705"/>
                                <a:gd name="connsiteY74" fmla="*/ 8778 h 107679"/>
                                <a:gd name="connsiteX75" fmla="*/ 12913 w 28705"/>
                                <a:gd name="connsiteY75" fmla="*/ 12679 h 107679"/>
                                <a:gd name="connsiteX76" fmla="*/ 12958 w 28705"/>
                                <a:gd name="connsiteY76" fmla="*/ 9031 h 107679"/>
                                <a:gd name="connsiteX77" fmla="*/ 13001 w 28705"/>
                                <a:gd name="connsiteY77" fmla="*/ 7607 h 107679"/>
                                <a:gd name="connsiteX78" fmla="*/ 13001 w 28705"/>
                                <a:gd name="connsiteY78" fmla="*/ 8198 h 107679"/>
                                <a:gd name="connsiteX79" fmla="*/ 13019 w 28705"/>
                                <a:gd name="connsiteY79" fmla="*/ 4933 h 107679"/>
                                <a:gd name="connsiteX80" fmla="*/ 13088 w 28705"/>
                                <a:gd name="connsiteY80" fmla="*/ 7527 h 107679"/>
                                <a:gd name="connsiteX81" fmla="*/ 13214 w 28705"/>
                                <a:gd name="connsiteY81" fmla="*/ 9612 h 107679"/>
                                <a:gd name="connsiteX82" fmla="*/ 13214 w 28705"/>
                                <a:gd name="connsiteY82" fmla="*/ 10112 h 107679"/>
                                <a:gd name="connsiteX83" fmla="*/ 13214 w 28705"/>
                                <a:gd name="connsiteY83" fmla="*/ 9692 h 107679"/>
                                <a:gd name="connsiteX84" fmla="*/ 13256 w 28705"/>
                                <a:gd name="connsiteY84" fmla="*/ 8441 h 107679"/>
                                <a:gd name="connsiteX85" fmla="*/ 13300 w 28705"/>
                                <a:gd name="connsiteY85" fmla="*/ 7107 h 107679"/>
                                <a:gd name="connsiteX86" fmla="*/ 13384 w 28705"/>
                                <a:gd name="connsiteY86" fmla="*/ 10445 h 107679"/>
                                <a:gd name="connsiteX87" fmla="*/ 13427 w 28705"/>
                                <a:gd name="connsiteY87" fmla="*/ 9112 h 107679"/>
                                <a:gd name="connsiteX88" fmla="*/ 13427 w 28705"/>
                                <a:gd name="connsiteY88" fmla="*/ 6446 h 107679"/>
                                <a:gd name="connsiteX89" fmla="*/ 13511 w 28705"/>
                                <a:gd name="connsiteY89" fmla="*/ 6865 h 107679"/>
                                <a:gd name="connsiteX90" fmla="*/ 13511 w 28705"/>
                                <a:gd name="connsiteY90" fmla="*/ 11096 h 107679"/>
                                <a:gd name="connsiteX91" fmla="*/ 13639 w 28705"/>
                                <a:gd name="connsiteY91" fmla="*/ 4280 h 107679"/>
                                <a:gd name="connsiteX92" fmla="*/ 13683 w 28705"/>
                                <a:gd name="connsiteY92" fmla="*/ 12449 h 107679"/>
                                <a:gd name="connsiteX93" fmla="*/ 13725 w 28705"/>
                                <a:gd name="connsiteY93" fmla="*/ 8860 h 107679"/>
                                <a:gd name="connsiteX94" fmla="*/ 13811 w 28705"/>
                                <a:gd name="connsiteY94" fmla="*/ 11944 h 107679"/>
                                <a:gd name="connsiteX95" fmla="*/ 13854 w 28705"/>
                                <a:gd name="connsiteY95" fmla="*/ 7607 h 107679"/>
                                <a:gd name="connsiteX96" fmla="*/ 13894 w 28705"/>
                                <a:gd name="connsiteY96" fmla="*/ 10445 h 107679"/>
                                <a:gd name="connsiteX97" fmla="*/ 13937 w 28705"/>
                                <a:gd name="connsiteY97" fmla="*/ 6446 h 107679"/>
                                <a:gd name="connsiteX98" fmla="*/ 14065 w 28705"/>
                                <a:gd name="connsiteY98" fmla="*/ 11696 h 107679"/>
                                <a:gd name="connsiteX99" fmla="*/ 14150 w 28705"/>
                                <a:gd name="connsiteY99" fmla="*/ 7941 h 107679"/>
                                <a:gd name="connsiteX100" fmla="*/ 14277 w 28705"/>
                                <a:gd name="connsiteY100" fmla="*/ 10863 h 107679"/>
                                <a:gd name="connsiteX101" fmla="*/ 14363 w 28705"/>
                                <a:gd name="connsiteY101" fmla="*/ 7607 h 107679"/>
                                <a:gd name="connsiteX102" fmla="*/ 14363 w 28705"/>
                                <a:gd name="connsiteY102" fmla="*/ 8860 h 107679"/>
                                <a:gd name="connsiteX103" fmla="*/ 14405 w 28705"/>
                                <a:gd name="connsiteY103" fmla="*/ 9278 h 107679"/>
                                <a:gd name="connsiteX104" fmla="*/ 14405 w 28705"/>
                                <a:gd name="connsiteY104" fmla="*/ 12277 h 107679"/>
                                <a:gd name="connsiteX105" fmla="*/ 14490 w 28705"/>
                                <a:gd name="connsiteY105" fmla="*/ 11277 h 107679"/>
                                <a:gd name="connsiteX106" fmla="*/ 14531 w 28705"/>
                                <a:gd name="connsiteY106" fmla="*/ 7607 h 107679"/>
                                <a:gd name="connsiteX107" fmla="*/ 14619 w 28705"/>
                                <a:gd name="connsiteY107" fmla="*/ 8441 h 107679"/>
                                <a:gd name="connsiteX108" fmla="*/ 14705 w 28705"/>
                                <a:gd name="connsiteY108" fmla="*/ 7527 h 107679"/>
                                <a:gd name="connsiteX109" fmla="*/ 14747 w 28705"/>
                                <a:gd name="connsiteY109" fmla="*/ 8107 h 107679"/>
                                <a:gd name="connsiteX110" fmla="*/ 14788 w 28705"/>
                                <a:gd name="connsiteY110" fmla="*/ 7365 h 107679"/>
                                <a:gd name="connsiteX111" fmla="*/ 14830 w 28705"/>
                                <a:gd name="connsiteY111" fmla="*/ 8527 h 107679"/>
                                <a:gd name="connsiteX112" fmla="*/ 14915 w 28705"/>
                                <a:gd name="connsiteY112" fmla="*/ 5361 h 107679"/>
                                <a:gd name="connsiteX113" fmla="*/ 15013 w 28705"/>
                                <a:gd name="connsiteY113" fmla="*/ 9923 h 107679"/>
                                <a:gd name="connsiteX114" fmla="*/ 15045 w 28705"/>
                                <a:gd name="connsiteY114" fmla="*/ 6114 h 107679"/>
                                <a:gd name="connsiteX115" fmla="*/ 15129 w 28705"/>
                                <a:gd name="connsiteY115" fmla="*/ 9112 h 107679"/>
                                <a:gd name="connsiteX116" fmla="*/ 15129 w 28705"/>
                                <a:gd name="connsiteY116" fmla="*/ 11277 h 107679"/>
                                <a:gd name="connsiteX117" fmla="*/ 15173 w 28705"/>
                                <a:gd name="connsiteY117" fmla="*/ 7688 h 107679"/>
                                <a:gd name="connsiteX118" fmla="*/ 15341 w 28705"/>
                                <a:gd name="connsiteY118" fmla="*/ 5275 h 107679"/>
                                <a:gd name="connsiteX119" fmla="*/ 15384 w 28705"/>
                                <a:gd name="connsiteY119" fmla="*/ 11358 h 107679"/>
                                <a:gd name="connsiteX120" fmla="*/ 15470 w 28705"/>
                                <a:gd name="connsiteY120" fmla="*/ 5861 h 107679"/>
                                <a:gd name="connsiteX121" fmla="*/ 15595 w 28705"/>
                                <a:gd name="connsiteY121" fmla="*/ 8778 h 107679"/>
                                <a:gd name="connsiteX122" fmla="*/ 15640 w 28705"/>
                                <a:gd name="connsiteY122" fmla="*/ 6194 h 107679"/>
                                <a:gd name="connsiteX123" fmla="*/ 15640 w 28705"/>
                                <a:gd name="connsiteY123" fmla="*/ 12035 h 107679"/>
                                <a:gd name="connsiteX124" fmla="*/ 15768 w 28705"/>
                                <a:gd name="connsiteY124" fmla="*/ 7941 h 107679"/>
                                <a:gd name="connsiteX125" fmla="*/ 15810 w 28705"/>
                                <a:gd name="connsiteY125" fmla="*/ 9031 h 107679"/>
                                <a:gd name="connsiteX126" fmla="*/ 15852 w 28705"/>
                                <a:gd name="connsiteY126" fmla="*/ 11858 h 107679"/>
                                <a:gd name="connsiteX127" fmla="*/ 15937 w 28705"/>
                                <a:gd name="connsiteY127" fmla="*/ 6194 h 107679"/>
                                <a:gd name="connsiteX128" fmla="*/ 16022 w 28705"/>
                                <a:gd name="connsiteY128" fmla="*/ 7688 h 107679"/>
                                <a:gd name="connsiteX129" fmla="*/ 16236 w 28705"/>
                                <a:gd name="connsiteY129" fmla="*/ 11616 h 107679"/>
                                <a:gd name="connsiteX130" fmla="*/ 16320 w 28705"/>
                                <a:gd name="connsiteY130" fmla="*/ 9278 h 107679"/>
                                <a:gd name="connsiteX131" fmla="*/ 16449 w 28705"/>
                                <a:gd name="connsiteY131" fmla="*/ 6275 h 107679"/>
                                <a:gd name="connsiteX132" fmla="*/ 16491 w 28705"/>
                                <a:gd name="connsiteY132" fmla="*/ 9355 h 107679"/>
                                <a:gd name="connsiteX133" fmla="*/ 16533 w 28705"/>
                                <a:gd name="connsiteY133" fmla="*/ 10192 h 107679"/>
                                <a:gd name="connsiteX134" fmla="*/ 16533 w 28705"/>
                                <a:gd name="connsiteY134" fmla="*/ 10525 h 107679"/>
                                <a:gd name="connsiteX135" fmla="*/ 16661 w 28705"/>
                                <a:gd name="connsiteY135" fmla="*/ 8527 h 107679"/>
                                <a:gd name="connsiteX136" fmla="*/ 16746 w 28705"/>
                                <a:gd name="connsiteY136" fmla="*/ 10192 h 107679"/>
                                <a:gd name="connsiteX137" fmla="*/ 16787 w 28705"/>
                                <a:gd name="connsiteY137" fmla="*/ 9864 h 107679"/>
                                <a:gd name="connsiteX138" fmla="*/ 16787 w 28705"/>
                                <a:gd name="connsiteY138" fmla="*/ 7365 h 107679"/>
                                <a:gd name="connsiteX139" fmla="*/ 16915 w 28705"/>
                                <a:gd name="connsiteY139" fmla="*/ 11444 h 107679"/>
                                <a:gd name="connsiteX140" fmla="*/ 16915 w 28705"/>
                                <a:gd name="connsiteY140" fmla="*/ 9355 h 107679"/>
                                <a:gd name="connsiteX141" fmla="*/ 17001 w 28705"/>
                                <a:gd name="connsiteY141" fmla="*/ 9945 h 107679"/>
                                <a:gd name="connsiteX142" fmla="*/ 17085 w 28705"/>
                                <a:gd name="connsiteY142" fmla="*/ 10863 h 107679"/>
                                <a:gd name="connsiteX143" fmla="*/ 17215 w 28705"/>
                                <a:gd name="connsiteY143" fmla="*/ 7688 h 107679"/>
                                <a:gd name="connsiteX144" fmla="*/ 17215 w 28705"/>
                                <a:gd name="connsiteY144" fmla="*/ 9692 h 107679"/>
                                <a:gd name="connsiteX145" fmla="*/ 17384 w 28705"/>
                                <a:gd name="connsiteY145" fmla="*/ 8279 h 107679"/>
                                <a:gd name="connsiteX146" fmla="*/ 17656 w 28705"/>
                                <a:gd name="connsiteY146" fmla="*/ 46433 h 107679"/>
                                <a:gd name="connsiteX147" fmla="*/ 28705 w 28705"/>
                                <a:gd name="connsiteY147" fmla="*/ 104537 h 107679"/>
                                <a:gd name="connsiteX0" fmla="*/ 0 w 32702"/>
                                <a:gd name="connsiteY0" fmla="*/ 109530 h 109530"/>
                                <a:gd name="connsiteX1" fmla="*/ 11180 w 32702"/>
                                <a:gd name="connsiteY1" fmla="*/ 45465 h 109530"/>
                                <a:gd name="connsiteX2" fmla="*/ 11404 w 32702"/>
                                <a:gd name="connsiteY2" fmla="*/ 7134 h 109530"/>
                                <a:gd name="connsiteX3" fmla="*/ 11511 w 32702"/>
                                <a:gd name="connsiteY3" fmla="*/ 12530 h 109530"/>
                                <a:gd name="connsiteX4" fmla="*/ 11511 w 32702"/>
                                <a:gd name="connsiteY4" fmla="*/ 11277 h 109530"/>
                                <a:gd name="connsiteX5" fmla="*/ 11595 w 32702"/>
                                <a:gd name="connsiteY5" fmla="*/ 8698 h 109530"/>
                                <a:gd name="connsiteX6" fmla="*/ 11636 w 32702"/>
                                <a:gd name="connsiteY6" fmla="*/ 11025 h 109530"/>
                                <a:gd name="connsiteX7" fmla="*/ 11721 w 32702"/>
                                <a:gd name="connsiteY7" fmla="*/ 12277 h 109530"/>
                                <a:gd name="connsiteX8" fmla="*/ 11740 w 32702"/>
                                <a:gd name="connsiteY8" fmla="*/ 3545 h 109530"/>
                                <a:gd name="connsiteX9" fmla="*/ 11851 w 32702"/>
                                <a:gd name="connsiteY9" fmla="*/ 9355 h 109530"/>
                                <a:gd name="connsiteX10" fmla="*/ 11978 w 32702"/>
                                <a:gd name="connsiteY10" fmla="*/ 8198 h 109530"/>
                                <a:gd name="connsiteX11" fmla="*/ 12063 w 32702"/>
                                <a:gd name="connsiteY11" fmla="*/ 11696 h 109530"/>
                                <a:gd name="connsiteX12" fmla="*/ 12178 w 32702"/>
                                <a:gd name="connsiteY12" fmla="*/ 7220 h 109530"/>
                                <a:gd name="connsiteX13" fmla="*/ 12243 w 32702"/>
                                <a:gd name="connsiteY13" fmla="*/ 2070 h 109530"/>
                                <a:gd name="connsiteX14" fmla="*/ 12360 w 32702"/>
                                <a:gd name="connsiteY14" fmla="*/ 13110 h 109530"/>
                                <a:gd name="connsiteX15" fmla="*/ 12488 w 32702"/>
                                <a:gd name="connsiteY15" fmla="*/ 11106 h 109530"/>
                                <a:gd name="connsiteX16" fmla="*/ 12536 w 32702"/>
                                <a:gd name="connsiteY16" fmla="*/ 8016 h 109530"/>
                                <a:gd name="connsiteX17" fmla="*/ 12659 w 32702"/>
                                <a:gd name="connsiteY17" fmla="*/ 11696 h 109530"/>
                                <a:gd name="connsiteX18" fmla="*/ 12700 w 32702"/>
                                <a:gd name="connsiteY18" fmla="*/ 13609 h 109530"/>
                                <a:gd name="connsiteX19" fmla="*/ 12786 w 32702"/>
                                <a:gd name="connsiteY19" fmla="*/ 7941 h 109530"/>
                                <a:gd name="connsiteX20" fmla="*/ 12872 w 32702"/>
                                <a:gd name="connsiteY20" fmla="*/ 10863 h 109530"/>
                                <a:gd name="connsiteX21" fmla="*/ 12936 w 32702"/>
                                <a:gd name="connsiteY21" fmla="*/ 1820 h 109530"/>
                                <a:gd name="connsiteX22" fmla="*/ 13041 w 32702"/>
                                <a:gd name="connsiteY22" fmla="*/ 11696 h 109530"/>
                                <a:gd name="connsiteX23" fmla="*/ 13169 w 32702"/>
                                <a:gd name="connsiteY23" fmla="*/ 8527 h 109530"/>
                                <a:gd name="connsiteX24" fmla="*/ 13254 w 32702"/>
                                <a:gd name="connsiteY24" fmla="*/ 7607 h 109530"/>
                                <a:gd name="connsiteX25" fmla="*/ 13254 w 32702"/>
                                <a:gd name="connsiteY25" fmla="*/ 7107 h 109530"/>
                                <a:gd name="connsiteX26" fmla="*/ 13339 w 32702"/>
                                <a:gd name="connsiteY26" fmla="*/ 12277 h 109530"/>
                                <a:gd name="connsiteX27" fmla="*/ 13381 w 32702"/>
                                <a:gd name="connsiteY27" fmla="*/ 11696 h 109530"/>
                                <a:gd name="connsiteX28" fmla="*/ 13465 w 32702"/>
                                <a:gd name="connsiteY28" fmla="*/ 11106 h 109530"/>
                                <a:gd name="connsiteX29" fmla="*/ 13508 w 32702"/>
                                <a:gd name="connsiteY29" fmla="*/ 5022 h 109530"/>
                                <a:gd name="connsiteX30" fmla="*/ 13553 w 32702"/>
                                <a:gd name="connsiteY30" fmla="*/ 13110 h 109530"/>
                                <a:gd name="connsiteX31" fmla="*/ 13698 w 32702"/>
                                <a:gd name="connsiteY31" fmla="*/ 6873 h 109530"/>
                                <a:gd name="connsiteX32" fmla="*/ 13765 w 32702"/>
                                <a:gd name="connsiteY32" fmla="*/ 11858 h 109530"/>
                                <a:gd name="connsiteX33" fmla="*/ 13765 w 32702"/>
                                <a:gd name="connsiteY33" fmla="*/ 12449 h 109530"/>
                                <a:gd name="connsiteX34" fmla="*/ 13813 w 32702"/>
                                <a:gd name="connsiteY34" fmla="*/ 8553 h 109530"/>
                                <a:gd name="connsiteX35" fmla="*/ 13894 w 32702"/>
                                <a:gd name="connsiteY35" fmla="*/ 10692 h 109530"/>
                                <a:gd name="connsiteX36" fmla="*/ 13977 w 32702"/>
                                <a:gd name="connsiteY36" fmla="*/ 8279 h 109530"/>
                                <a:gd name="connsiteX37" fmla="*/ 14019 w 32702"/>
                                <a:gd name="connsiteY37" fmla="*/ 9864 h 109530"/>
                                <a:gd name="connsiteX38" fmla="*/ 14105 w 32702"/>
                                <a:gd name="connsiteY38" fmla="*/ 10863 h 109530"/>
                                <a:gd name="connsiteX39" fmla="*/ 14147 w 32702"/>
                                <a:gd name="connsiteY39" fmla="*/ 8586 h 109530"/>
                                <a:gd name="connsiteX40" fmla="*/ 14233 w 32702"/>
                                <a:gd name="connsiteY40" fmla="*/ 8527 h 109530"/>
                                <a:gd name="connsiteX41" fmla="*/ 14233 w 32702"/>
                                <a:gd name="connsiteY41" fmla="*/ 8279 h 109530"/>
                                <a:gd name="connsiteX42" fmla="*/ 14403 w 32702"/>
                                <a:gd name="connsiteY42" fmla="*/ 12696 h 109530"/>
                                <a:gd name="connsiteX43" fmla="*/ 14529 w 32702"/>
                                <a:gd name="connsiteY43" fmla="*/ 6194 h 109530"/>
                                <a:gd name="connsiteX44" fmla="*/ 14633 w 32702"/>
                                <a:gd name="connsiteY44" fmla="*/ 12410 h 109530"/>
                                <a:gd name="connsiteX45" fmla="*/ 14701 w 32702"/>
                                <a:gd name="connsiteY45" fmla="*/ 5861 h 109530"/>
                                <a:gd name="connsiteX46" fmla="*/ 14801 w 32702"/>
                                <a:gd name="connsiteY46" fmla="*/ 10958 h 109530"/>
                                <a:gd name="connsiteX47" fmla="*/ 14871 w 32702"/>
                                <a:gd name="connsiteY47" fmla="*/ 9445 h 109530"/>
                                <a:gd name="connsiteX48" fmla="*/ 14998 w 32702"/>
                                <a:gd name="connsiteY48" fmla="*/ 8107 h 109530"/>
                                <a:gd name="connsiteX49" fmla="*/ 15040 w 32702"/>
                                <a:gd name="connsiteY49" fmla="*/ 11277 h 109530"/>
                                <a:gd name="connsiteX50" fmla="*/ 15126 w 32702"/>
                                <a:gd name="connsiteY50" fmla="*/ 13690 h 109530"/>
                                <a:gd name="connsiteX51" fmla="*/ 15210 w 32702"/>
                                <a:gd name="connsiteY51" fmla="*/ 12449 h 109530"/>
                                <a:gd name="connsiteX52" fmla="*/ 15296 w 32702"/>
                                <a:gd name="connsiteY52" fmla="*/ 10273 h 109530"/>
                                <a:gd name="connsiteX53" fmla="*/ 15296 w 32702"/>
                                <a:gd name="connsiteY53" fmla="*/ 8441 h 109530"/>
                                <a:gd name="connsiteX54" fmla="*/ 15296 w 32702"/>
                                <a:gd name="connsiteY54" fmla="*/ 7365 h 109530"/>
                                <a:gd name="connsiteX55" fmla="*/ 15339 w 32702"/>
                                <a:gd name="connsiteY55" fmla="*/ 7941 h 109530"/>
                                <a:gd name="connsiteX56" fmla="*/ 15339 w 32702"/>
                                <a:gd name="connsiteY56" fmla="*/ 8778 h 109530"/>
                                <a:gd name="connsiteX57" fmla="*/ 15465 w 32702"/>
                                <a:gd name="connsiteY57" fmla="*/ 12449 h 109530"/>
                                <a:gd name="connsiteX58" fmla="*/ 15533 w 32702"/>
                                <a:gd name="connsiteY58" fmla="*/ 9053 h 109530"/>
                                <a:gd name="connsiteX59" fmla="*/ 15679 w 32702"/>
                                <a:gd name="connsiteY59" fmla="*/ 9945 h 109530"/>
                                <a:gd name="connsiteX60" fmla="*/ 15751 w 32702"/>
                                <a:gd name="connsiteY60" fmla="*/ 4 h 109530"/>
                                <a:gd name="connsiteX61" fmla="*/ 15843 w 32702"/>
                                <a:gd name="connsiteY61" fmla="*/ 8626 h 109530"/>
                                <a:gd name="connsiteX62" fmla="*/ 15946 w 32702"/>
                                <a:gd name="connsiteY62" fmla="*/ 15339 h 109530"/>
                                <a:gd name="connsiteX63" fmla="*/ 16002 w 32702"/>
                                <a:gd name="connsiteY63" fmla="*/ 5457 h 109530"/>
                                <a:gd name="connsiteX64" fmla="*/ 16105 w 32702"/>
                                <a:gd name="connsiteY64" fmla="*/ 10192 h 109530"/>
                                <a:gd name="connsiteX65" fmla="*/ 16147 w 32702"/>
                                <a:gd name="connsiteY65" fmla="*/ 2280 h 109530"/>
                                <a:gd name="connsiteX66" fmla="*/ 16209 w 32702"/>
                                <a:gd name="connsiteY66" fmla="*/ 9285 h 109530"/>
                                <a:gd name="connsiteX67" fmla="*/ 16289 w 32702"/>
                                <a:gd name="connsiteY67" fmla="*/ 11055 h 109530"/>
                                <a:gd name="connsiteX68" fmla="*/ 16402 w 32702"/>
                                <a:gd name="connsiteY68" fmla="*/ 5183 h 109530"/>
                                <a:gd name="connsiteX69" fmla="*/ 16517 w 32702"/>
                                <a:gd name="connsiteY69" fmla="*/ 14136 h 109530"/>
                                <a:gd name="connsiteX70" fmla="*/ 16572 w 32702"/>
                                <a:gd name="connsiteY70" fmla="*/ 6865 h 109530"/>
                                <a:gd name="connsiteX71" fmla="*/ 16615 w 32702"/>
                                <a:gd name="connsiteY71" fmla="*/ 10273 h 109530"/>
                                <a:gd name="connsiteX72" fmla="*/ 16658 w 32702"/>
                                <a:gd name="connsiteY72" fmla="*/ 9031 h 109530"/>
                                <a:gd name="connsiteX73" fmla="*/ 16744 w 32702"/>
                                <a:gd name="connsiteY73" fmla="*/ 7279 h 109530"/>
                                <a:gd name="connsiteX74" fmla="*/ 16785 w 32702"/>
                                <a:gd name="connsiteY74" fmla="*/ 8778 h 109530"/>
                                <a:gd name="connsiteX75" fmla="*/ 16910 w 32702"/>
                                <a:gd name="connsiteY75" fmla="*/ 12679 h 109530"/>
                                <a:gd name="connsiteX76" fmla="*/ 16955 w 32702"/>
                                <a:gd name="connsiteY76" fmla="*/ 9031 h 109530"/>
                                <a:gd name="connsiteX77" fmla="*/ 16998 w 32702"/>
                                <a:gd name="connsiteY77" fmla="*/ 7607 h 109530"/>
                                <a:gd name="connsiteX78" fmla="*/ 16998 w 32702"/>
                                <a:gd name="connsiteY78" fmla="*/ 8198 h 109530"/>
                                <a:gd name="connsiteX79" fmla="*/ 17016 w 32702"/>
                                <a:gd name="connsiteY79" fmla="*/ 4933 h 109530"/>
                                <a:gd name="connsiteX80" fmla="*/ 17085 w 32702"/>
                                <a:gd name="connsiteY80" fmla="*/ 7527 h 109530"/>
                                <a:gd name="connsiteX81" fmla="*/ 17211 w 32702"/>
                                <a:gd name="connsiteY81" fmla="*/ 9612 h 109530"/>
                                <a:gd name="connsiteX82" fmla="*/ 17211 w 32702"/>
                                <a:gd name="connsiteY82" fmla="*/ 10112 h 109530"/>
                                <a:gd name="connsiteX83" fmla="*/ 17211 w 32702"/>
                                <a:gd name="connsiteY83" fmla="*/ 9692 h 109530"/>
                                <a:gd name="connsiteX84" fmla="*/ 17253 w 32702"/>
                                <a:gd name="connsiteY84" fmla="*/ 8441 h 109530"/>
                                <a:gd name="connsiteX85" fmla="*/ 17297 w 32702"/>
                                <a:gd name="connsiteY85" fmla="*/ 7107 h 109530"/>
                                <a:gd name="connsiteX86" fmla="*/ 17381 w 32702"/>
                                <a:gd name="connsiteY86" fmla="*/ 10445 h 109530"/>
                                <a:gd name="connsiteX87" fmla="*/ 17424 w 32702"/>
                                <a:gd name="connsiteY87" fmla="*/ 9112 h 109530"/>
                                <a:gd name="connsiteX88" fmla="*/ 17424 w 32702"/>
                                <a:gd name="connsiteY88" fmla="*/ 6446 h 109530"/>
                                <a:gd name="connsiteX89" fmla="*/ 17508 w 32702"/>
                                <a:gd name="connsiteY89" fmla="*/ 6865 h 109530"/>
                                <a:gd name="connsiteX90" fmla="*/ 17508 w 32702"/>
                                <a:gd name="connsiteY90" fmla="*/ 11096 h 109530"/>
                                <a:gd name="connsiteX91" fmla="*/ 17636 w 32702"/>
                                <a:gd name="connsiteY91" fmla="*/ 4280 h 109530"/>
                                <a:gd name="connsiteX92" fmla="*/ 17680 w 32702"/>
                                <a:gd name="connsiteY92" fmla="*/ 12449 h 109530"/>
                                <a:gd name="connsiteX93" fmla="*/ 17722 w 32702"/>
                                <a:gd name="connsiteY93" fmla="*/ 8860 h 109530"/>
                                <a:gd name="connsiteX94" fmla="*/ 17808 w 32702"/>
                                <a:gd name="connsiteY94" fmla="*/ 11944 h 109530"/>
                                <a:gd name="connsiteX95" fmla="*/ 17851 w 32702"/>
                                <a:gd name="connsiteY95" fmla="*/ 7607 h 109530"/>
                                <a:gd name="connsiteX96" fmla="*/ 17891 w 32702"/>
                                <a:gd name="connsiteY96" fmla="*/ 10445 h 109530"/>
                                <a:gd name="connsiteX97" fmla="*/ 17934 w 32702"/>
                                <a:gd name="connsiteY97" fmla="*/ 6446 h 109530"/>
                                <a:gd name="connsiteX98" fmla="*/ 18062 w 32702"/>
                                <a:gd name="connsiteY98" fmla="*/ 11696 h 109530"/>
                                <a:gd name="connsiteX99" fmla="*/ 18147 w 32702"/>
                                <a:gd name="connsiteY99" fmla="*/ 7941 h 109530"/>
                                <a:gd name="connsiteX100" fmla="*/ 18274 w 32702"/>
                                <a:gd name="connsiteY100" fmla="*/ 10863 h 109530"/>
                                <a:gd name="connsiteX101" fmla="*/ 18360 w 32702"/>
                                <a:gd name="connsiteY101" fmla="*/ 7607 h 109530"/>
                                <a:gd name="connsiteX102" fmla="*/ 18360 w 32702"/>
                                <a:gd name="connsiteY102" fmla="*/ 8860 h 109530"/>
                                <a:gd name="connsiteX103" fmla="*/ 18402 w 32702"/>
                                <a:gd name="connsiteY103" fmla="*/ 9278 h 109530"/>
                                <a:gd name="connsiteX104" fmla="*/ 18402 w 32702"/>
                                <a:gd name="connsiteY104" fmla="*/ 12277 h 109530"/>
                                <a:gd name="connsiteX105" fmla="*/ 18487 w 32702"/>
                                <a:gd name="connsiteY105" fmla="*/ 11277 h 109530"/>
                                <a:gd name="connsiteX106" fmla="*/ 18528 w 32702"/>
                                <a:gd name="connsiteY106" fmla="*/ 7607 h 109530"/>
                                <a:gd name="connsiteX107" fmla="*/ 18616 w 32702"/>
                                <a:gd name="connsiteY107" fmla="*/ 8441 h 109530"/>
                                <a:gd name="connsiteX108" fmla="*/ 18702 w 32702"/>
                                <a:gd name="connsiteY108" fmla="*/ 7527 h 109530"/>
                                <a:gd name="connsiteX109" fmla="*/ 18744 w 32702"/>
                                <a:gd name="connsiteY109" fmla="*/ 8107 h 109530"/>
                                <a:gd name="connsiteX110" fmla="*/ 18785 w 32702"/>
                                <a:gd name="connsiteY110" fmla="*/ 7365 h 109530"/>
                                <a:gd name="connsiteX111" fmla="*/ 18827 w 32702"/>
                                <a:gd name="connsiteY111" fmla="*/ 8527 h 109530"/>
                                <a:gd name="connsiteX112" fmla="*/ 18912 w 32702"/>
                                <a:gd name="connsiteY112" fmla="*/ 5361 h 109530"/>
                                <a:gd name="connsiteX113" fmla="*/ 19010 w 32702"/>
                                <a:gd name="connsiteY113" fmla="*/ 9923 h 109530"/>
                                <a:gd name="connsiteX114" fmla="*/ 19042 w 32702"/>
                                <a:gd name="connsiteY114" fmla="*/ 6114 h 109530"/>
                                <a:gd name="connsiteX115" fmla="*/ 19126 w 32702"/>
                                <a:gd name="connsiteY115" fmla="*/ 9112 h 109530"/>
                                <a:gd name="connsiteX116" fmla="*/ 19126 w 32702"/>
                                <a:gd name="connsiteY116" fmla="*/ 11277 h 109530"/>
                                <a:gd name="connsiteX117" fmla="*/ 19170 w 32702"/>
                                <a:gd name="connsiteY117" fmla="*/ 7688 h 109530"/>
                                <a:gd name="connsiteX118" fmla="*/ 19338 w 32702"/>
                                <a:gd name="connsiteY118" fmla="*/ 5275 h 109530"/>
                                <a:gd name="connsiteX119" fmla="*/ 19381 w 32702"/>
                                <a:gd name="connsiteY119" fmla="*/ 11358 h 109530"/>
                                <a:gd name="connsiteX120" fmla="*/ 19467 w 32702"/>
                                <a:gd name="connsiteY120" fmla="*/ 5861 h 109530"/>
                                <a:gd name="connsiteX121" fmla="*/ 19592 w 32702"/>
                                <a:gd name="connsiteY121" fmla="*/ 8778 h 109530"/>
                                <a:gd name="connsiteX122" fmla="*/ 19637 w 32702"/>
                                <a:gd name="connsiteY122" fmla="*/ 6194 h 109530"/>
                                <a:gd name="connsiteX123" fmla="*/ 19637 w 32702"/>
                                <a:gd name="connsiteY123" fmla="*/ 12035 h 109530"/>
                                <a:gd name="connsiteX124" fmla="*/ 19765 w 32702"/>
                                <a:gd name="connsiteY124" fmla="*/ 7941 h 109530"/>
                                <a:gd name="connsiteX125" fmla="*/ 19807 w 32702"/>
                                <a:gd name="connsiteY125" fmla="*/ 9031 h 109530"/>
                                <a:gd name="connsiteX126" fmla="*/ 19849 w 32702"/>
                                <a:gd name="connsiteY126" fmla="*/ 11858 h 109530"/>
                                <a:gd name="connsiteX127" fmla="*/ 19934 w 32702"/>
                                <a:gd name="connsiteY127" fmla="*/ 6194 h 109530"/>
                                <a:gd name="connsiteX128" fmla="*/ 20019 w 32702"/>
                                <a:gd name="connsiteY128" fmla="*/ 7688 h 109530"/>
                                <a:gd name="connsiteX129" fmla="*/ 20233 w 32702"/>
                                <a:gd name="connsiteY129" fmla="*/ 11616 h 109530"/>
                                <a:gd name="connsiteX130" fmla="*/ 20317 w 32702"/>
                                <a:gd name="connsiteY130" fmla="*/ 9278 h 109530"/>
                                <a:gd name="connsiteX131" fmla="*/ 20446 w 32702"/>
                                <a:gd name="connsiteY131" fmla="*/ 6275 h 109530"/>
                                <a:gd name="connsiteX132" fmla="*/ 20488 w 32702"/>
                                <a:gd name="connsiteY132" fmla="*/ 9355 h 109530"/>
                                <a:gd name="connsiteX133" fmla="*/ 20530 w 32702"/>
                                <a:gd name="connsiteY133" fmla="*/ 10192 h 109530"/>
                                <a:gd name="connsiteX134" fmla="*/ 20530 w 32702"/>
                                <a:gd name="connsiteY134" fmla="*/ 10525 h 109530"/>
                                <a:gd name="connsiteX135" fmla="*/ 20658 w 32702"/>
                                <a:gd name="connsiteY135" fmla="*/ 8527 h 109530"/>
                                <a:gd name="connsiteX136" fmla="*/ 20743 w 32702"/>
                                <a:gd name="connsiteY136" fmla="*/ 10192 h 109530"/>
                                <a:gd name="connsiteX137" fmla="*/ 20784 w 32702"/>
                                <a:gd name="connsiteY137" fmla="*/ 9864 h 109530"/>
                                <a:gd name="connsiteX138" fmla="*/ 20784 w 32702"/>
                                <a:gd name="connsiteY138" fmla="*/ 7365 h 109530"/>
                                <a:gd name="connsiteX139" fmla="*/ 20912 w 32702"/>
                                <a:gd name="connsiteY139" fmla="*/ 11444 h 109530"/>
                                <a:gd name="connsiteX140" fmla="*/ 20912 w 32702"/>
                                <a:gd name="connsiteY140" fmla="*/ 9355 h 109530"/>
                                <a:gd name="connsiteX141" fmla="*/ 20998 w 32702"/>
                                <a:gd name="connsiteY141" fmla="*/ 9945 h 109530"/>
                                <a:gd name="connsiteX142" fmla="*/ 21082 w 32702"/>
                                <a:gd name="connsiteY142" fmla="*/ 10863 h 109530"/>
                                <a:gd name="connsiteX143" fmla="*/ 21212 w 32702"/>
                                <a:gd name="connsiteY143" fmla="*/ 7688 h 109530"/>
                                <a:gd name="connsiteX144" fmla="*/ 21212 w 32702"/>
                                <a:gd name="connsiteY144" fmla="*/ 9692 h 109530"/>
                                <a:gd name="connsiteX145" fmla="*/ 21381 w 32702"/>
                                <a:gd name="connsiteY145" fmla="*/ 8279 h 109530"/>
                                <a:gd name="connsiteX146" fmla="*/ 21653 w 32702"/>
                                <a:gd name="connsiteY146" fmla="*/ 46433 h 109530"/>
                                <a:gd name="connsiteX147" fmla="*/ 32702 w 32702"/>
                                <a:gd name="connsiteY147" fmla="*/ 104537 h 109530"/>
                                <a:gd name="connsiteX0" fmla="*/ 0 w 43255"/>
                                <a:gd name="connsiteY0" fmla="*/ 109530 h 109530"/>
                                <a:gd name="connsiteX1" fmla="*/ 11180 w 43255"/>
                                <a:gd name="connsiteY1" fmla="*/ 45465 h 109530"/>
                                <a:gd name="connsiteX2" fmla="*/ 11404 w 43255"/>
                                <a:gd name="connsiteY2" fmla="*/ 7134 h 109530"/>
                                <a:gd name="connsiteX3" fmla="*/ 11511 w 43255"/>
                                <a:gd name="connsiteY3" fmla="*/ 12530 h 109530"/>
                                <a:gd name="connsiteX4" fmla="*/ 11511 w 43255"/>
                                <a:gd name="connsiteY4" fmla="*/ 11277 h 109530"/>
                                <a:gd name="connsiteX5" fmla="*/ 11595 w 43255"/>
                                <a:gd name="connsiteY5" fmla="*/ 8698 h 109530"/>
                                <a:gd name="connsiteX6" fmla="*/ 11636 w 43255"/>
                                <a:gd name="connsiteY6" fmla="*/ 11025 h 109530"/>
                                <a:gd name="connsiteX7" fmla="*/ 11721 w 43255"/>
                                <a:gd name="connsiteY7" fmla="*/ 12277 h 109530"/>
                                <a:gd name="connsiteX8" fmla="*/ 11740 w 43255"/>
                                <a:gd name="connsiteY8" fmla="*/ 3545 h 109530"/>
                                <a:gd name="connsiteX9" fmla="*/ 11851 w 43255"/>
                                <a:gd name="connsiteY9" fmla="*/ 9355 h 109530"/>
                                <a:gd name="connsiteX10" fmla="*/ 11978 w 43255"/>
                                <a:gd name="connsiteY10" fmla="*/ 8198 h 109530"/>
                                <a:gd name="connsiteX11" fmla="*/ 12063 w 43255"/>
                                <a:gd name="connsiteY11" fmla="*/ 11696 h 109530"/>
                                <a:gd name="connsiteX12" fmla="*/ 12178 w 43255"/>
                                <a:gd name="connsiteY12" fmla="*/ 7220 h 109530"/>
                                <a:gd name="connsiteX13" fmla="*/ 12243 w 43255"/>
                                <a:gd name="connsiteY13" fmla="*/ 2070 h 109530"/>
                                <a:gd name="connsiteX14" fmla="*/ 12360 w 43255"/>
                                <a:gd name="connsiteY14" fmla="*/ 13110 h 109530"/>
                                <a:gd name="connsiteX15" fmla="*/ 12488 w 43255"/>
                                <a:gd name="connsiteY15" fmla="*/ 11106 h 109530"/>
                                <a:gd name="connsiteX16" fmla="*/ 12536 w 43255"/>
                                <a:gd name="connsiteY16" fmla="*/ 8016 h 109530"/>
                                <a:gd name="connsiteX17" fmla="*/ 12659 w 43255"/>
                                <a:gd name="connsiteY17" fmla="*/ 11696 h 109530"/>
                                <a:gd name="connsiteX18" fmla="*/ 12700 w 43255"/>
                                <a:gd name="connsiteY18" fmla="*/ 13609 h 109530"/>
                                <a:gd name="connsiteX19" fmla="*/ 12786 w 43255"/>
                                <a:gd name="connsiteY19" fmla="*/ 7941 h 109530"/>
                                <a:gd name="connsiteX20" fmla="*/ 12872 w 43255"/>
                                <a:gd name="connsiteY20" fmla="*/ 10863 h 109530"/>
                                <a:gd name="connsiteX21" fmla="*/ 12936 w 43255"/>
                                <a:gd name="connsiteY21" fmla="*/ 1820 h 109530"/>
                                <a:gd name="connsiteX22" fmla="*/ 13041 w 43255"/>
                                <a:gd name="connsiteY22" fmla="*/ 11696 h 109530"/>
                                <a:gd name="connsiteX23" fmla="*/ 13169 w 43255"/>
                                <a:gd name="connsiteY23" fmla="*/ 8527 h 109530"/>
                                <a:gd name="connsiteX24" fmla="*/ 13254 w 43255"/>
                                <a:gd name="connsiteY24" fmla="*/ 7607 h 109530"/>
                                <a:gd name="connsiteX25" fmla="*/ 13254 w 43255"/>
                                <a:gd name="connsiteY25" fmla="*/ 7107 h 109530"/>
                                <a:gd name="connsiteX26" fmla="*/ 13339 w 43255"/>
                                <a:gd name="connsiteY26" fmla="*/ 12277 h 109530"/>
                                <a:gd name="connsiteX27" fmla="*/ 13381 w 43255"/>
                                <a:gd name="connsiteY27" fmla="*/ 11696 h 109530"/>
                                <a:gd name="connsiteX28" fmla="*/ 13465 w 43255"/>
                                <a:gd name="connsiteY28" fmla="*/ 11106 h 109530"/>
                                <a:gd name="connsiteX29" fmla="*/ 13508 w 43255"/>
                                <a:gd name="connsiteY29" fmla="*/ 5022 h 109530"/>
                                <a:gd name="connsiteX30" fmla="*/ 13553 w 43255"/>
                                <a:gd name="connsiteY30" fmla="*/ 13110 h 109530"/>
                                <a:gd name="connsiteX31" fmla="*/ 13698 w 43255"/>
                                <a:gd name="connsiteY31" fmla="*/ 6873 h 109530"/>
                                <a:gd name="connsiteX32" fmla="*/ 13765 w 43255"/>
                                <a:gd name="connsiteY32" fmla="*/ 11858 h 109530"/>
                                <a:gd name="connsiteX33" fmla="*/ 13765 w 43255"/>
                                <a:gd name="connsiteY33" fmla="*/ 12449 h 109530"/>
                                <a:gd name="connsiteX34" fmla="*/ 13813 w 43255"/>
                                <a:gd name="connsiteY34" fmla="*/ 8553 h 109530"/>
                                <a:gd name="connsiteX35" fmla="*/ 13894 w 43255"/>
                                <a:gd name="connsiteY35" fmla="*/ 10692 h 109530"/>
                                <a:gd name="connsiteX36" fmla="*/ 13977 w 43255"/>
                                <a:gd name="connsiteY36" fmla="*/ 8279 h 109530"/>
                                <a:gd name="connsiteX37" fmla="*/ 14019 w 43255"/>
                                <a:gd name="connsiteY37" fmla="*/ 9864 h 109530"/>
                                <a:gd name="connsiteX38" fmla="*/ 14105 w 43255"/>
                                <a:gd name="connsiteY38" fmla="*/ 10863 h 109530"/>
                                <a:gd name="connsiteX39" fmla="*/ 14147 w 43255"/>
                                <a:gd name="connsiteY39" fmla="*/ 8586 h 109530"/>
                                <a:gd name="connsiteX40" fmla="*/ 14233 w 43255"/>
                                <a:gd name="connsiteY40" fmla="*/ 8527 h 109530"/>
                                <a:gd name="connsiteX41" fmla="*/ 14233 w 43255"/>
                                <a:gd name="connsiteY41" fmla="*/ 8279 h 109530"/>
                                <a:gd name="connsiteX42" fmla="*/ 14403 w 43255"/>
                                <a:gd name="connsiteY42" fmla="*/ 12696 h 109530"/>
                                <a:gd name="connsiteX43" fmla="*/ 14529 w 43255"/>
                                <a:gd name="connsiteY43" fmla="*/ 6194 h 109530"/>
                                <a:gd name="connsiteX44" fmla="*/ 14633 w 43255"/>
                                <a:gd name="connsiteY44" fmla="*/ 12410 h 109530"/>
                                <a:gd name="connsiteX45" fmla="*/ 14701 w 43255"/>
                                <a:gd name="connsiteY45" fmla="*/ 5861 h 109530"/>
                                <a:gd name="connsiteX46" fmla="*/ 14801 w 43255"/>
                                <a:gd name="connsiteY46" fmla="*/ 10958 h 109530"/>
                                <a:gd name="connsiteX47" fmla="*/ 14871 w 43255"/>
                                <a:gd name="connsiteY47" fmla="*/ 9445 h 109530"/>
                                <a:gd name="connsiteX48" fmla="*/ 14998 w 43255"/>
                                <a:gd name="connsiteY48" fmla="*/ 8107 h 109530"/>
                                <a:gd name="connsiteX49" fmla="*/ 15040 w 43255"/>
                                <a:gd name="connsiteY49" fmla="*/ 11277 h 109530"/>
                                <a:gd name="connsiteX50" fmla="*/ 15126 w 43255"/>
                                <a:gd name="connsiteY50" fmla="*/ 13690 h 109530"/>
                                <a:gd name="connsiteX51" fmla="*/ 15210 w 43255"/>
                                <a:gd name="connsiteY51" fmla="*/ 12449 h 109530"/>
                                <a:gd name="connsiteX52" fmla="*/ 15296 w 43255"/>
                                <a:gd name="connsiteY52" fmla="*/ 10273 h 109530"/>
                                <a:gd name="connsiteX53" fmla="*/ 15296 w 43255"/>
                                <a:gd name="connsiteY53" fmla="*/ 8441 h 109530"/>
                                <a:gd name="connsiteX54" fmla="*/ 15296 w 43255"/>
                                <a:gd name="connsiteY54" fmla="*/ 7365 h 109530"/>
                                <a:gd name="connsiteX55" fmla="*/ 15339 w 43255"/>
                                <a:gd name="connsiteY55" fmla="*/ 7941 h 109530"/>
                                <a:gd name="connsiteX56" fmla="*/ 15339 w 43255"/>
                                <a:gd name="connsiteY56" fmla="*/ 8778 h 109530"/>
                                <a:gd name="connsiteX57" fmla="*/ 15465 w 43255"/>
                                <a:gd name="connsiteY57" fmla="*/ 12449 h 109530"/>
                                <a:gd name="connsiteX58" fmla="*/ 15533 w 43255"/>
                                <a:gd name="connsiteY58" fmla="*/ 9053 h 109530"/>
                                <a:gd name="connsiteX59" fmla="*/ 15679 w 43255"/>
                                <a:gd name="connsiteY59" fmla="*/ 9945 h 109530"/>
                                <a:gd name="connsiteX60" fmla="*/ 15751 w 43255"/>
                                <a:gd name="connsiteY60" fmla="*/ 4 h 109530"/>
                                <a:gd name="connsiteX61" fmla="*/ 15843 w 43255"/>
                                <a:gd name="connsiteY61" fmla="*/ 8626 h 109530"/>
                                <a:gd name="connsiteX62" fmla="*/ 15946 w 43255"/>
                                <a:gd name="connsiteY62" fmla="*/ 15339 h 109530"/>
                                <a:gd name="connsiteX63" fmla="*/ 16002 w 43255"/>
                                <a:gd name="connsiteY63" fmla="*/ 5457 h 109530"/>
                                <a:gd name="connsiteX64" fmla="*/ 16105 w 43255"/>
                                <a:gd name="connsiteY64" fmla="*/ 10192 h 109530"/>
                                <a:gd name="connsiteX65" fmla="*/ 16147 w 43255"/>
                                <a:gd name="connsiteY65" fmla="*/ 2280 h 109530"/>
                                <a:gd name="connsiteX66" fmla="*/ 16209 w 43255"/>
                                <a:gd name="connsiteY66" fmla="*/ 9285 h 109530"/>
                                <a:gd name="connsiteX67" fmla="*/ 16289 w 43255"/>
                                <a:gd name="connsiteY67" fmla="*/ 11055 h 109530"/>
                                <a:gd name="connsiteX68" fmla="*/ 16402 w 43255"/>
                                <a:gd name="connsiteY68" fmla="*/ 5183 h 109530"/>
                                <a:gd name="connsiteX69" fmla="*/ 16517 w 43255"/>
                                <a:gd name="connsiteY69" fmla="*/ 14136 h 109530"/>
                                <a:gd name="connsiteX70" fmla="*/ 16572 w 43255"/>
                                <a:gd name="connsiteY70" fmla="*/ 6865 h 109530"/>
                                <a:gd name="connsiteX71" fmla="*/ 16615 w 43255"/>
                                <a:gd name="connsiteY71" fmla="*/ 10273 h 109530"/>
                                <a:gd name="connsiteX72" fmla="*/ 16658 w 43255"/>
                                <a:gd name="connsiteY72" fmla="*/ 9031 h 109530"/>
                                <a:gd name="connsiteX73" fmla="*/ 16744 w 43255"/>
                                <a:gd name="connsiteY73" fmla="*/ 7279 h 109530"/>
                                <a:gd name="connsiteX74" fmla="*/ 16785 w 43255"/>
                                <a:gd name="connsiteY74" fmla="*/ 8778 h 109530"/>
                                <a:gd name="connsiteX75" fmla="*/ 16910 w 43255"/>
                                <a:gd name="connsiteY75" fmla="*/ 12679 h 109530"/>
                                <a:gd name="connsiteX76" fmla="*/ 16955 w 43255"/>
                                <a:gd name="connsiteY76" fmla="*/ 9031 h 109530"/>
                                <a:gd name="connsiteX77" fmla="*/ 16998 w 43255"/>
                                <a:gd name="connsiteY77" fmla="*/ 7607 h 109530"/>
                                <a:gd name="connsiteX78" fmla="*/ 16998 w 43255"/>
                                <a:gd name="connsiteY78" fmla="*/ 8198 h 109530"/>
                                <a:gd name="connsiteX79" fmla="*/ 17016 w 43255"/>
                                <a:gd name="connsiteY79" fmla="*/ 4933 h 109530"/>
                                <a:gd name="connsiteX80" fmla="*/ 17085 w 43255"/>
                                <a:gd name="connsiteY80" fmla="*/ 7527 h 109530"/>
                                <a:gd name="connsiteX81" fmla="*/ 17211 w 43255"/>
                                <a:gd name="connsiteY81" fmla="*/ 9612 h 109530"/>
                                <a:gd name="connsiteX82" fmla="*/ 17211 w 43255"/>
                                <a:gd name="connsiteY82" fmla="*/ 10112 h 109530"/>
                                <a:gd name="connsiteX83" fmla="*/ 17211 w 43255"/>
                                <a:gd name="connsiteY83" fmla="*/ 9692 h 109530"/>
                                <a:gd name="connsiteX84" fmla="*/ 17253 w 43255"/>
                                <a:gd name="connsiteY84" fmla="*/ 8441 h 109530"/>
                                <a:gd name="connsiteX85" fmla="*/ 17297 w 43255"/>
                                <a:gd name="connsiteY85" fmla="*/ 7107 h 109530"/>
                                <a:gd name="connsiteX86" fmla="*/ 17381 w 43255"/>
                                <a:gd name="connsiteY86" fmla="*/ 10445 h 109530"/>
                                <a:gd name="connsiteX87" fmla="*/ 17424 w 43255"/>
                                <a:gd name="connsiteY87" fmla="*/ 9112 h 109530"/>
                                <a:gd name="connsiteX88" fmla="*/ 17424 w 43255"/>
                                <a:gd name="connsiteY88" fmla="*/ 6446 h 109530"/>
                                <a:gd name="connsiteX89" fmla="*/ 17508 w 43255"/>
                                <a:gd name="connsiteY89" fmla="*/ 6865 h 109530"/>
                                <a:gd name="connsiteX90" fmla="*/ 17508 w 43255"/>
                                <a:gd name="connsiteY90" fmla="*/ 11096 h 109530"/>
                                <a:gd name="connsiteX91" fmla="*/ 17636 w 43255"/>
                                <a:gd name="connsiteY91" fmla="*/ 4280 h 109530"/>
                                <a:gd name="connsiteX92" fmla="*/ 17680 w 43255"/>
                                <a:gd name="connsiteY92" fmla="*/ 12449 h 109530"/>
                                <a:gd name="connsiteX93" fmla="*/ 17722 w 43255"/>
                                <a:gd name="connsiteY93" fmla="*/ 8860 h 109530"/>
                                <a:gd name="connsiteX94" fmla="*/ 17808 w 43255"/>
                                <a:gd name="connsiteY94" fmla="*/ 11944 h 109530"/>
                                <a:gd name="connsiteX95" fmla="*/ 17851 w 43255"/>
                                <a:gd name="connsiteY95" fmla="*/ 7607 h 109530"/>
                                <a:gd name="connsiteX96" fmla="*/ 17891 w 43255"/>
                                <a:gd name="connsiteY96" fmla="*/ 10445 h 109530"/>
                                <a:gd name="connsiteX97" fmla="*/ 17934 w 43255"/>
                                <a:gd name="connsiteY97" fmla="*/ 6446 h 109530"/>
                                <a:gd name="connsiteX98" fmla="*/ 18062 w 43255"/>
                                <a:gd name="connsiteY98" fmla="*/ 11696 h 109530"/>
                                <a:gd name="connsiteX99" fmla="*/ 18147 w 43255"/>
                                <a:gd name="connsiteY99" fmla="*/ 7941 h 109530"/>
                                <a:gd name="connsiteX100" fmla="*/ 18274 w 43255"/>
                                <a:gd name="connsiteY100" fmla="*/ 10863 h 109530"/>
                                <a:gd name="connsiteX101" fmla="*/ 18360 w 43255"/>
                                <a:gd name="connsiteY101" fmla="*/ 7607 h 109530"/>
                                <a:gd name="connsiteX102" fmla="*/ 18360 w 43255"/>
                                <a:gd name="connsiteY102" fmla="*/ 8860 h 109530"/>
                                <a:gd name="connsiteX103" fmla="*/ 18402 w 43255"/>
                                <a:gd name="connsiteY103" fmla="*/ 9278 h 109530"/>
                                <a:gd name="connsiteX104" fmla="*/ 18402 w 43255"/>
                                <a:gd name="connsiteY104" fmla="*/ 12277 h 109530"/>
                                <a:gd name="connsiteX105" fmla="*/ 18487 w 43255"/>
                                <a:gd name="connsiteY105" fmla="*/ 11277 h 109530"/>
                                <a:gd name="connsiteX106" fmla="*/ 18528 w 43255"/>
                                <a:gd name="connsiteY106" fmla="*/ 7607 h 109530"/>
                                <a:gd name="connsiteX107" fmla="*/ 18616 w 43255"/>
                                <a:gd name="connsiteY107" fmla="*/ 8441 h 109530"/>
                                <a:gd name="connsiteX108" fmla="*/ 18702 w 43255"/>
                                <a:gd name="connsiteY108" fmla="*/ 7527 h 109530"/>
                                <a:gd name="connsiteX109" fmla="*/ 18744 w 43255"/>
                                <a:gd name="connsiteY109" fmla="*/ 8107 h 109530"/>
                                <a:gd name="connsiteX110" fmla="*/ 18785 w 43255"/>
                                <a:gd name="connsiteY110" fmla="*/ 7365 h 109530"/>
                                <a:gd name="connsiteX111" fmla="*/ 18827 w 43255"/>
                                <a:gd name="connsiteY111" fmla="*/ 8527 h 109530"/>
                                <a:gd name="connsiteX112" fmla="*/ 18912 w 43255"/>
                                <a:gd name="connsiteY112" fmla="*/ 5361 h 109530"/>
                                <a:gd name="connsiteX113" fmla="*/ 19010 w 43255"/>
                                <a:gd name="connsiteY113" fmla="*/ 9923 h 109530"/>
                                <a:gd name="connsiteX114" fmla="*/ 19042 w 43255"/>
                                <a:gd name="connsiteY114" fmla="*/ 6114 h 109530"/>
                                <a:gd name="connsiteX115" fmla="*/ 19126 w 43255"/>
                                <a:gd name="connsiteY115" fmla="*/ 9112 h 109530"/>
                                <a:gd name="connsiteX116" fmla="*/ 19126 w 43255"/>
                                <a:gd name="connsiteY116" fmla="*/ 11277 h 109530"/>
                                <a:gd name="connsiteX117" fmla="*/ 19170 w 43255"/>
                                <a:gd name="connsiteY117" fmla="*/ 7688 h 109530"/>
                                <a:gd name="connsiteX118" fmla="*/ 19338 w 43255"/>
                                <a:gd name="connsiteY118" fmla="*/ 5275 h 109530"/>
                                <a:gd name="connsiteX119" fmla="*/ 19381 w 43255"/>
                                <a:gd name="connsiteY119" fmla="*/ 11358 h 109530"/>
                                <a:gd name="connsiteX120" fmla="*/ 19467 w 43255"/>
                                <a:gd name="connsiteY120" fmla="*/ 5861 h 109530"/>
                                <a:gd name="connsiteX121" fmla="*/ 19592 w 43255"/>
                                <a:gd name="connsiteY121" fmla="*/ 8778 h 109530"/>
                                <a:gd name="connsiteX122" fmla="*/ 19637 w 43255"/>
                                <a:gd name="connsiteY122" fmla="*/ 6194 h 109530"/>
                                <a:gd name="connsiteX123" fmla="*/ 19637 w 43255"/>
                                <a:gd name="connsiteY123" fmla="*/ 12035 h 109530"/>
                                <a:gd name="connsiteX124" fmla="*/ 19765 w 43255"/>
                                <a:gd name="connsiteY124" fmla="*/ 7941 h 109530"/>
                                <a:gd name="connsiteX125" fmla="*/ 19807 w 43255"/>
                                <a:gd name="connsiteY125" fmla="*/ 9031 h 109530"/>
                                <a:gd name="connsiteX126" fmla="*/ 19849 w 43255"/>
                                <a:gd name="connsiteY126" fmla="*/ 11858 h 109530"/>
                                <a:gd name="connsiteX127" fmla="*/ 19934 w 43255"/>
                                <a:gd name="connsiteY127" fmla="*/ 6194 h 109530"/>
                                <a:gd name="connsiteX128" fmla="*/ 20019 w 43255"/>
                                <a:gd name="connsiteY128" fmla="*/ 7688 h 109530"/>
                                <a:gd name="connsiteX129" fmla="*/ 20233 w 43255"/>
                                <a:gd name="connsiteY129" fmla="*/ 11616 h 109530"/>
                                <a:gd name="connsiteX130" fmla="*/ 20317 w 43255"/>
                                <a:gd name="connsiteY130" fmla="*/ 9278 h 109530"/>
                                <a:gd name="connsiteX131" fmla="*/ 20446 w 43255"/>
                                <a:gd name="connsiteY131" fmla="*/ 6275 h 109530"/>
                                <a:gd name="connsiteX132" fmla="*/ 20488 w 43255"/>
                                <a:gd name="connsiteY132" fmla="*/ 9355 h 109530"/>
                                <a:gd name="connsiteX133" fmla="*/ 20530 w 43255"/>
                                <a:gd name="connsiteY133" fmla="*/ 10192 h 109530"/>
                                <a:gd name="connsiteX134" fmla="*/ 20530 w 43255"/>
                                <a:gd name="connsiteY134" fmla="*/ 10525 h 109530"/>
                                <a:gd name="connsiteX135" fmla="*/ 20658 w 43255"/>
                                <a:gd name="connsiteY135" fmla="*/ 8527 h 109530"/>
                                <a:gd name="connsiteX136" fmla="*/ 20743 w 43255"/>
                                <a:gd name="connsiteY136" fmla="*/ 10192 h 109530"/>
                                <a:gd name="connsiteX137" fmla="*/ 20784 w 43255"/>
                                <a:gd name="connsiteY137" fmla="*/ 9864 h 109530"/>
                                <a:gd name="connsiteX138" fmla="*/ 20784 w 43255"/>
                                <a:gd name="connsiteY138" fmla="*/ 7365 h 109530"/>
                                <a:gd name="connsiteX139" fmla="*/ 20912 w 43255"/>
                                <a:gd name="connsiteY139" fmla="*/ 11444 h 109530"/>
                                <a:gd name="connsiteX140" fmla="*/ 20912 w 43255"/>
                                <a:gd name="connsiteY140" fmla="*/ 9355 h 109530"/>
                                <a:gd name="connsiteX141" fmla="*/ 20998 w 43255"/>
                                <a:gd name="connsiteY141" fmla="*/ 9945 h 109530"/>
                                <a:gd name="connsiteX142" fmla="*/ 21082 w 43255"/>
                                <a:gd name="connsiteY142" fmla="*/ 10863 h 109530"/>
                                <a:gd name="connsiteX143" fmla="*/ 21212 w 43255"/>
                                <a:gd name="connsiteY143" fmla="*/ 7688 h 109530"/>
                                <a:gd name="connsiteX144" fmla="*/ 21212 w 43255"/>
                                <a:gd name="connsiteY144" fmla="*/ 9692 h 109530"/>
                                <a:gd name="connsiteX145" fmla="*/ 21381 w 43255"/>
                                <a:gd name="connsiteY145" fmla="*/ 8279 h 109530"/>
                                <a:gd name="connsiteX146" fmla="*/ 21653 w 43255"/>
                                <a:gd name="connsiteY146" fmla="*/ 46433 h 109530"/>
                                <a:gd name="connsiteX147" fmla="*/ 43255 w 43255"/>
                                <a:gd name="connsiteY147" fmla="*/ 105127 h 109530"/>
                                <a:gd name="connsiteX0" fmla="*/ 0 w 43255"/>
                                <a:gd name="connsiteY0" fmla="*/ 109530 h 109530"/>
                                <a:gd name="connsiteX1" fmla="*/ 11180 w 43255"/>
                                <a:gd name="connsiteY1" fmla="*/ 45465 h 109530"/>
                                <a:gd name="connsiteX2" fmla="*/ 11404 w 43255"/>
                                <a:gd name="connsiteY2" fmla="*/ 7134 h 109530"/>
                                <a:gd name="connsiteX3" fmla="*/ 11511 w 43255"/>
                                <a:gd name="connsiteY3" fmla="*/ 12530 h 109530"/>
                                <a:gd name="connsiteX4" fmla="*/ 11511 w 43255"/>
                                <a:gd name="connsiteY4" fmla="*/ 11277 h 109530"/>
                                <a:gd name="connsiteX5" fmla="*/ 11595 w 43255"/>
                                <a:gd name="connsiteY5" fmla="*/ 8698 h 109530"/>
                                <a:gd name="connsiteX6" fmla="*/ 11636 w 43255"/>
                                <a:gd name="connsiteY6" fmla="*/ 11025 h 109530"/>
                                <a:gd name="connsiteX7" fmla="*/ 11721 w 43255"/>
                                <a:gd name="connsiteY7" fmla="*/ 12277 h 109530"/>
                                <a:gd name="connsiteX8" fmla="*/ 11740 w 43255"/>
                                <a:gd name="connsiteY8" fmla="*/ 3545 h 109530"/>
                                <a:gd name="connsiteX9" fmla="*/ 11851 w 43255"/>
                                <a:gd name="connsiteY9" fmla="*/ 9355 h 109530"/>
                                <a:gd name="connsiteX10" fmla="*/ 11978 w 43255"/>
                                <a:gd name="connsiteY10" fmla="*/ 8198 h 109530"/>
                                <a:gd name="connsiteX11" fmla="*/ 12063 w 43255"/>
                                <a:gd name="connsiteY11" fmla="*/ 11696 h 109530"/>
                                <a:gd name="connsiteX12" fmla="*/ 12178 w 43255"/>
                                <a:gd name="connsiteY12" fmla="*/ 7220 h 109530"/>
                                <a:gd name="connsiteX13" fmla="*/ 12243 w 43255"/>
                                <a:gd name="connsiteY13" fmla="*/ 2070 h 109530"/>
                                <a:gd name="connsiteX14" fmla="*/ 12360 w 43255"/>
                                <a:gd name="connsiteY14" fmla="*/ 13110 h 109530"/>
                                <a:gd name="connsiteX15" fmla="*/ 12488 w 43255"/>
                                <a:gd name="connsiteY15" fmla="*/ 11106 h 109530"/>
                                <a:gd name="connsiteX16" fmla="*/ 12536 w 43255"/>
                                <a:gd name="connsiteY16" fmla="*/ 8016 h 109530"/>
                                <a:gd name="connsiteX17" fmla="*/ 12659 w 43255"/>
                                <a:gd name="connsiteY17" fmla="*/ 11696 h 109530"/>
                                <a:gd name="connsiteX18" fmla="*/ 12700 w 43255"/>
                                <a:gd name="connsiteY18" fmla="*/ 13609 h 109530"/>
                                <a:gd name="connsiteX19" fmla="*/ 12786 w 43255"/>
                                <a:gd name="connsiteY19" fmla="*/ 7941 h 109530"/>
                                <a:gd name="connsiteX20" fmla="*/ 12872 w 43255"/>
                                <a:gd name="connsiteY20" fmla="*/ 10863 h 109530"/>
                                <a:gd name="connsiteX21" fmla="*/ 12936 w 43255"/>
                                <a:gd name="connsiteY21" fmla="*/ 1820 h 109530"/>
                                <a:gd name="connsiteX22" fmla="*/ 13041 w 43255"/>
                                <a:gd name="connsiteY22" fmla="*/ 11696 h 109530"/>
                                <a:gd name="connsiteX23" fmla="*/ 13169 w 43255"/>
                                <a:gd name="connsiteY23" fmla="*/ 8527 h 109530"/>
                                <a:gd name="connsiteX24" fmla="*/ 13254 w 43255"/>
                                <a:gd name="connsiteY24" fmla="*/ 7607 h 109530"/>
                                <a:gd name="connsiteX25" fmla="*/ 13254 w 43255"/>
                                <a:gd name="connsiteY25" fmla="*/ 7107 h 109530"/>
                                <a:gd name="connsiteX26" fmla="*/ 13339 w 43255"/>
                                <a:gd name="connsiteY26" fmla="*/ 12277 h 109530"/>
                                <a:gd name="connsiteX27" fmla="*/ 13381 w 43255"/>
                                <a:gd name="connsiteY27" fmla="*/ 11696 h 109530"/>
                                <a:gd name="connsiteX28" fmla="*/ 13465 w 43255"/>
                                <a:gd name="connsiteY28" fmla="*/ 11106 h 109530"/>
                                <a:gd name="connsiteX29" fmla="*/ 13508 w 43255"/>
                                <a:gd name="connsiteY29" fmla="*/ 5022 h 109530"/>
                                <a:gd name="connsiteX30" fmla="*/ 13553 w 43255"/>
                                <a:gd name="connsiteY30" fmla="*/ 13110 h 109530"/>
                                <a:gd name="connsiteX31" fmla="*/ 13698 w 43255"/>
                                <a:gd name="connsiteY31" fmla="*/ 6873 h 109530"/>
                                <a:gd name="connsiteX32" fmla="*/ 13765 w 43255"/>
                                <a:gd name="connsiteY32" fmla="*/ 11858 h 109530"/>
                                <a:gd name="connsiteX33" fmla="*/ 13765 w 43255"/>
                                <a:gd name="connsiteY33" fmla="*/ 12449 h 109530"/>
                                <a:gd name="connsiteX34" fmla="*/ 13813 w 43255"/>
                                <a:gd name="connsiteY34" fmla="*/ 8553 h 109530"/>
                                <a:gd name="connsiteX35" fmla="*/ 13894 w 43255"/>
                                <a:gd name="connsiteY35" fmla="*/ 10692 h 109530"/>
                                <a:gd name="connsiteX36" fmla="*/ 13977 w 43255"/>
                                <a:gd name="connsiteY36" fmla="*/ 8279 h 109530"/>
                                <a:gd name="connsiteX37" fmla="*/ 14019 w 43255"/>
                                <a:gd name="connsiteY37" fmla="*/ 9864 h 109530"/>
                                <a:gd name="connsiteX38" fmla="*/ 14105 w 43255"/>
                                <a:gd name="connsiteY38" fmla="*/ 10863 h 109530"/>
                                <a:gd name="connsiteX39" fmla="*/ 14147 w 43255"/>
                                <a:gd name="connsiteY39" fmla="*/ 8586 h 109530"/>
                                <a:gd name="connsiteX40" fmla="*/ 14233 w 43255"/>
                                <a:gd name="connsiteY40" fmla="*/ 8527 h 109530"/>
                                <a:gd name="connsiteX41" fmla="*/ 14233 w 43255"/>
                                <a:gd name="connsiteY41" fmla="*/ 8279 h 109530"/>
                                <a:gd name="connsiteX42" fmla="*/ 14403 w 43255"/>
                                <a:gd name="connsiteY42" fmla="*/ 12696 h 109530"/>
                                <a:gd name="connsiteX43" fmla="*/ 14529 w 43255"/>
                                <a:gd name="connsiteY43" fmla="*/ 6194 h 109530"/>
                                <a:gd name="connsiteX44" fmla="*/ 14633 w 43255"/>
                                <a:gd name="connsiteY44" fmla="*/ 12410 h 109530"/>
                                <a:gd name="connsiteX45" fmla="*/ 14701 w 43255"/>
                                <a:gd name="connsiteY45" fmla="*/ 5861 h 109530"/>
                                <a:gd name="connsiteX46" fmla="*/ 14801 w 43255"/>
                                <a:gd name="connsiteY46" fmla="*/ 10958 h 109530"/>
                                <a:gd name="connsiteX47" fmla="*/ 14871 w 43255"/>
                                <a:gd name="connsiteY47" fmla="*/ 9445 h 109530"/>
                                <a:gd name="connsiteX48" fmla="*/ 14998 w 43255"/>
                                <a:gd name="connsiteY48" fmla="*/ 8107 h 109530"/>
                                <a:gd name="connsiteX49" fmla="*/ 15040 w 43255"/>
                                <a:gd name="connsiteY49" fmla="*/ 11277 h 109530"/>
                                <a:gd name="connsiteX50" fmla="*/ 15126 w 43255"/>
                                <a:gd name="connsiteY50" fmla="*/ 13690 h 109530"/>
                                <a:gd name="connsiteX51" fmla="*/ 15210 w 43255"/>
                                <a:gd name="connsiteY51" fmla="*/ 12449 h 109530"/>
                                <a:gd name="connsiteX52" fmla="*/ 15296 w 43255"/>
                                <a:gd name="connsiteY52" fmla="*/ 10273 h 109530"/>
                                <a:gd name="connsiteX53" fmla="*/ 15296 w 43255"/>
                                <a:gd name="connsiteY53" fmla="*/ 8441 h 109530"/>
                                <a:gd name="connsiteX54" fmla="*/ 15296 w 43255"/>
                                <a:gd name="connsiteY54" fmla="*/ 7365 h 109530"/>
                                <a:gd name="connsiteX55" fmla="*/ 15339 w 43255"/>
                                <a:gd name="connsiteY55" fmla="*/ 7941 h 109530"/>
                                <a:gd name="connsiteX56" fmla="*/ 15339 w 43255"/>
                                <a:gd name="connsiteY56" fmla="*/ 8778 h 109530"/>
                                <a:gd name="connsiteX57" fmla="*/ 15465 w 43255"/>
                                <a:gd name="connsiteY57" fmla="*/ 12449 h 109530"/>
                                <a:gd name="connsiteX58" fmla="*/ 15533 w 43255"/>
                                <a:gd name="connsiteY58" fmla="*/ 9053 h 109530"/>
                                <a:gd name="connsiteX59" fmla="*/ 15679 w 43255"/>
                                <a:gd name="connsiteY59" fmla="*/ 9945 h 109530"/>
                                <a:gd name="connsiteX60" fmla="*/ 15751 w 43255"/>
                                <a:gd name="connsiteY60" fmla="*/ 4 h 109530"/>
                                <a:gd name="connsiteX61" fmla="*/ 15843 w 43255"/>
                                <a:gd name="connsiteY61" fmla="*/ 8626 h 109530"/>
                                <a:gd name="connsiteX62" fmla="*/ 15946 w 43255"/>
                                <a:gd name="connsiteY62" fmla="*/ 15339 h 109530"/>
                                <a:gd name="connsiteX63" fmla="*/ 16002 w 43255"/>
                                <a:gd name="connsiteY63" fmla="*/ 5457 h 109530"/>
                                <a:gd name="connsiteX64" fmla="*/ 16105 w 43255"/>
                                <a:gd name="connsiteY64" fmla="*/ 10192 h 109530"/>
                                <a:gd name="connsiteX65" fmla="*/ 16147 w 43255"/>
                                <a:gd name="connsiteY65" fmla="*/ 2280 h 109530"/>
                                <a:gd name="connsiteX66" fmla="*/ 16209 w 43255"/>
                                <a:gd name="connsiteY66" fmla="*/ 9285 h 109530"/>
                                <a:gd name="connsiteX67" fmla="*/ 16289 w 43255"/>
                                <a:gd name="connsiteY67" fmla="*/ 11055 h 109530"/>
                                <a:gd name="connsiteX68" fmla="*/ 16402 w 43255"/>
                                <a:gd name="connsiteY68" fmla="*/ 5183 h 109530"/>
                                <a:gd name="connsiteX69" fmla="*/ 16517 w 43255"/>
                                <a:gd name="connsiteY69" fmla="*/ 14136 h 109530"/>
                                <a:gd name="connsiteX70" fmla="*/ 16572 w 43255"/>
                                <a:gd name="connsiteY70" fmla="*/ 6865 h 109530"/>
                                <a:gd name="connsiteX71" fmla="*/ 16615 w 43255"/>
                                <a:gd name="connsiteY71" fmla="*/ 10273 h 109530"/>
                                <a:gd name="connsiteX72" fmla="*/ 16658 w 43255"/>
                                <a:gd name="connsiteY72" fmla="*/ 9031 h 109530"/>
                                <a:gd name="connsiteX73" fmla="*/ 16744 w 43255"/>
                                <a:gd name="connsiteY73" fmla="*/ 7279 h 109530"/>
                                <a:gd name="connsiteX74" fmla="*/ 16785 w 43255"/>
                                <a:gd name="connsiteY74" fmla="*/ 8778 h 109530"/>
                                <a:gd name="connsiteX75" fmla="*/ 16910 w 43255"/>
                                <a:gd name="connsiteY75" fmla="*/ 12679 h 109530"/>
                                <a:gd name="connsiteX76" fmla="*/ 16955 w 43255"/>
                                <a:gd name="connsiteY76" fmla="*/ 9031 h 109530"/>
                                <a:gd name="connsiteX77" fmla="*/ 16998 w 43255"/>
                                <a:gd name="connsiteY77" fmla="*/ 7607 h 109530"/>
                                <a:gd name="connsiteX78" fmla="*/ 16998 w 43255"/>
                                <a:gd name="connsiteY78" fmla="*/ 8198 h 109530"/>
                                <a:gd name="connsiteX79" fmla="*/ 17016 w 43255"/>
                                <a:gd name="connsiteY79" fmla="*/ 4933 h 109530"/>
                                <a:gd name="connsiteX80" fmla="*/ 17085 w 43255"/>
                                <a:gd name="connsiteY80" fmla="*/ 7527 h 109530"/>
                                <a:gd name="connsiteX81" fmla="*/ 17211 w 43255"/>
                                <a:gd name="connsiteY81" fmla="*/ 9612 h 109530"/>
                                <a:gd name="connsiteX82" fmla="*/ 17211 w 43255"/>
                                <a:gd name="connsiteY82" fmla="*/ 10112 h 109530"/>
                                <a:gd name="connsiteX83" fmla="*/ 17211 w 43255"/>
                                <a:gd name="connsiteY83" fmla="*/ 9692 h 109530"/>
                                <a:gd name="connsiteX84" fmla="*/ 17253 w 43255"/>
                                <a:gd name="connsiteY84" fmla="*/ 8441 h 109530"/>
                                <a:gd name="connsiteX85" fmla="*/ 17297 w 43255"/>
                                <a:gd name="connsiteY85" fmla="*/ 7107 h 109530"/>
                                <a:gd name="connsiteX86" fmla="*/ 17381 w 43255"/>
                                <a:gd name="connsiteY86" fmla="*/ 10445 h 109530"/>
                                <a:gd name="connsiteX87" fmla="*/ 17424 w 43255"/>
                                <a:gd name="connsiteY87" fmla="*/ 9112 h 109530"/>
                                <a:gd name="connsiteX88" fmla="*/ 17424 w 43255"/>
                                <a:gd name="connsiteY88" fmla="*/ 6446 h 109530"/>
                                <a:gd name="connsiteX89" fmla="*/ 17508 w 43255"/>
                                <a:gd name="connsiteY89" fmla="*/ 6865 h 109530"/>
                                <a:gd name="connsiteX90" fmla="*/ 17508 w 43255"/>
                                <a:gd name="connsiteY90" fmla="*/ 11096 h 109530"/>
                                <a:gd name="connsiteX91" fmla="*/ 17636 w 43255"/>
                                <a:gd name="connsiteY91" fmla="*/ 4280 h 109530"/>
                                <a:gd name="connsiteX92" fmla="*/ 17680 w 43255"/>
                                <a:gd name="connsiteY92" fmla="*/ 12449 h 109530"/>
                                <a:gd name="connsiteX93" fmla="*/ 17722 w 43255"/>
                                <a:gd name="connsiteY93" fmla="*/ 8860 h 109530"/>
                                <a:gd name="connsiteX94" fmla="*/ 17808 w 43255"/>
                                <a:gd name="connsiteY94" fmla="*/ 11944 h 109530"/>
                                <a:gd name="connsiteX95" fmla="*/ 17851 w 43255"/>
                                <a:gd name="connsiteY95" fmla="*/ 7607 h 109530"/>
                                <a:gd name="connsiteX96" fmla="*/ 17891 w 43255"/>
                                <a:gd name="connsiteY96" fmla="*/ 10445 h 109530"/>
                                <a:gd name="connsiteX97" fmla="*/ 17934 w 43255"/>
                                <a:gd name="connsiteY97" fmla="*/ 6446 h 109530"/>
                                <a:gd name="connsiteX98" fmla="*/ 18062 w 43255"/>
                                <a:gd name="connsiteY98" fmla="*/ 11696 h 109530"/>
                                <a:gd name="connsiteX99" fmla="*/ 18147 w 43255"/>
                                <a:gd name="connsiteY99" fmla="*/ 7941 h 109530"/>
                                <a:gd name="connsiteX100" fmla="*/ 18274 w 43255"/>
                                <a:gd name="connsiteY100" fmla="*/ 10863 h 109530"/>
                                <a:gd name="connsiteX101" fmla="*/ 18360 w 43255"/>
                                <a:gd name="connsiteY101" fmla="*/ 7607 h 109530"/>
                                <a:gd name="connsiteX102" fmla="*/ 18360 w 43255"/>
                                <a:gd name="connsiteY102" fmla="*/ 8860 h 109530"/>
                                <a:gd name="connsiteX103" fmla="*/ 18402 w 43255"/>
                                <a:gd name="connsiteY103" fmla="*/ 9278 h 109530"/>
                                <a:gd name="connsiteX104" fmla="*/ 18402 w 43255"/>
                                <a:gd name="connsiteY104" fmla="*/ 12277 h 109530"/>
                                <a:gd name="connsiteX105" fmla="*/ 18487 w 43255"/>
                                <a:gd name="connsiteY105" fmla="*/ 11277 h 109530"/>
                                <a:gd name="connsiteX106" fmla="*/ 18528 w 43255"/>
                                <a:gd name="connsiteY106" fmla="*/ 7607 h 109530"/>
                                <a:gd name="connsiteX107" fmla="*/ 18616 w 43255"/>
                                <a:gd name="connsiteY107" fmla="*/ 8441 h 109530"/>
                                <a:gd name="connsiteX108" fmla="*/ 18702 w 43255"/>
                                <a:gd name="connsiteY108" fmla="*/ 7527 h 109530"/>
                                <a:gd name="connsiteX109" fmla="*/ 18744 w 43255"/>
                                <a:gd name="connsiteY109" fmla="*/ 8107 h 109530"/>
                                <a:gd name="connsiteX110" fmla="*/ 18785 w 43255"/>
                                <a:gd name="connsiteY110" fmla="*/ 7365 h 109530"/>
                                <a:gd name="connsiteX111" fmla="*/ 18827 w 43255"/>
                                <a:gd name="connsiteY111" fmla="*/ 8527 h 109530"/>
                                <a:gd name="connsiteX112" fmla="*/ 18912 w 43255"/>
                                <a:gd name="connsiteY112" fmla="*/ 5361 h 109530"/>
                                <a:gd name="connsiteX113" fmla="*/ 19010 w 43255"/>
                                <a:gd name="connsiteY113" fmla="*/ 9923 h 109530"/>
                                <a:gd name="connsiteX114" fmla="*/ 19042 w 43255"/>
                                <a:gd name="connsiteY114" fmla="*/ 6114 h 109530"/>
                                <a:gd name="connsiteX115" fmla="*/ 19126 w 43255"/>
                                <a:gd name="connsiteY115" fmla="*/ 9112 h 109530"/>
                                <a:gd name="connsiteX116" fmla="*/ 19126 w 43255"/>
                                <a:gd name="connsiteY116" fmla="*/ 11277 h 109530"/>
                                <a:gd name="connsiteX117" fmla="*/ 19170 w 43255"/>
                                <a:gd name="connsiteY117" fmla="*/ 7688 h 109530"/>
                                <a:gd name="connsiteX118" fmla="*/ 19338 w 43255"/>
                                <a:gd name="connsiteY118" fmla="*/ 5275 h 109530"/>
                                <a:gd name="connsiteX119" fmla="*/ 19381 w 43255"/>
                                <a:gd name="connsiteY119" fmla="*/ 11358 h 109530"/>
                                <a:gd name="connsiteX120" fmla="*/ 19467 w 43255"/>
                                <a:gd name="connsiteY120" fmla="*/ 5861 h 109530"/>
                                <a:gd name="connsiteX121" fmla="*/ 19592 w 43255"/>
                                <a:gd name="connsiteY121" fmla="*/ 8778 h 109530"/>
                                <a:gd name="connsiteX122" fmla="*/ 19637 w 43255"/>
                                <a:gd name="connsiteY122" fmla="*/ 6194 h 109530"/>
                                <a:gd name="connsiteX123" fmla="*/ 19637 w 43255"/>
                                <a:gd name="connsiteY123" fmla="*/ 12035 h 109530"/>
                                <a:gd name="connsiteX124" fmla="*/ 19765 w 43255"/>
                                <a:gd name="connsiteY124" fmla="*/ 7941 h 109530"/>
                                <a:gd name="connsiteX125" fmla="*/ 19807 w 43255"/>
                                <a:gd name="connsiteY125" fmla="*/ 9031 h 109530"/>
                                <a:gd name="connsiteX126" fmla="*/ 19849 w 43255"/>
                                <a:gd name="connsiteY126" fmla="*/ 11858 h 109530"/>
                                <a:gd name="connsiteX127" fmla="*/ 19934 w 43255"/>
                                <a:gd name="connsiteY127" fmla="*/ 6194 h 109530"/>
                                <a:gd name="connsiteX128" fmla="*/ 20019 w 43255"/>
                                <a:gd name="connsiteY128" fmla="*/ 7688 h 109530"/>
                                <a:gd name="connsiteX129" fmla="*/ 20233 w 43255"/>
                                <a:gd name="connsiteY129" fmla="*/ 11616 h 109530"/>
                                <a:gd name="connsiteX130" fmla="*/ 20317 w 43255"/>
                                <a:gd name="connsiteY130" fmla="*/ 9278 h 109530"/>
                                <a:gd name="connsiteX131" fmla="*/ 20446 w 43255"/>
                                <a:gd name="connsiteY131" fmla="*/ 6275 h 109530"/>
                                <a:gd name="connsiteX132" fmla="*/ 20488 w 43255"/>
                                <a:gd name="connsiteY132" fmla="*/ 9355 h 109530"/>
                                <a:gd name="connsiteX133" fmla="*/ 20530 w 43255"/>
                                <a:gd name="connsiteY133" fmla="*/ 10192 h 109530"/>
                                <a:gd name="connsiteX134" fmla="*/ 20530 w 43255"/>
                                <a:gd name="connsiteY134" fmla="*/ 10525 h 109530"/>
                                <a:gd name="connsiteX135" fmla="*/ 20658 w 43255"/>
                                <a:gd name="connsiteY135" fmla="*/ 8527 h 109530"/>
                                <a:gd name="connsiteX136" fmla="*/ 20743 w 43255"/>
                                <a:gd name="connsiteY136" fmla="*/ 10192 h 109530"/>
                                <a:gd name="connsiteX137" fmla="*/ 20784 w 43255"/>
                                <a:gd name="connsiteY137" fmla="*/ 9864 h 109530"/>
                                <a:gd name="connsiteX138" fmla="*/ 20784 w 43255"/>
                                <a:gd name="connsiteY138" fmla="*/ 7365 h 109530"/>
                                <a:gd name="connsiteX139" fmla="*/ 20912 w 43255"/>
                                <a:gd name="connsiteY139" fmla="*/ 11444 h 109530"/>
                                <a:gd name="connsiteX140" fmla="*/ 20912 w 43255"/>
                                <a:gd name="connsiteY140" fmla="*/ 9355 h 109530"/>
                                <a:gd name="connsiteX141" fmla="*/ 20998 w 43255"/>
                                <a:gd name="connsiteY141" fmla="*/ 9945 h 109530"/>
                                <a:gd name="connsiteX142" fmla="*/ 21082 w 43255"/>
                                <a:gd name="connsiteY142" fmla="*/ 10863 h 109530"/>
                                <a:gd name="connsiteX143" fmla="*/ 21212 w 43255"/>
                                <a:gd name="connsiteY143" fmla="*/ 7688 h 109530"/>
                                <a:gd name="connsiteX144" fmla="*/ 21212 w 43255"/>
                                <a:gd name="connsiteY144" fmla="*/ 9692 h 109530"/>
                                <a:gd name="connsiteX145" fmla="*/ 21381 w 43255"/>
                                <a:gd name="connsiteY145" fmla="*/ 8279 h 109530"/>
                                <a:gd name="connsiteX146" fmla="*/ 21653 w 43255"/>
                                <a:gd name="connsiteY146" fmla="*/ 46433 h 109530"/>
                                <a:gd name="connsiteX147" fmla="*/ 43255 w 43255"/>
                                <a:gd name="connsiteY147" fmla="*/ 105127 h 109530"/>
                                <a:gd name="connsiteX0" fmla="*/ 0 w 48126"/>
                                <a:gd name="connsiteY0" fmla="*/ 101276 h 105127"/>
                                <a:gd name="connsiteX1" fmla="*/ 16051 w 48126"/>
                                <a:gd name="connsiteY1" fmla="*/ 45465 h 105127"/>
                                <a:gd name="connsiteX2" fmla="*/ 16275 w 48126"/>
                                <a:gd name="connsiteY2" fmla="*/ 7134 h 105127"/>
                                <a:gd name="connsiteX3" fmla="*/ 16382 w 48126"/>
                                <a:gd name="connsiteY3" fmla="*/ 12530 h 105127"/>
                                <a:gd name="connsiteX4" fmla="*/ 16382 w 48126"/>
                                <a:gd name="connsiteY4" fmla="*/ 11277 h 105127"/>
                                <a:gd name="connsiteX5" fmla="*/ 16466 w 48126"/>
                                <a:gd name="connsiteY5" fmla="*/ 8698 h 105127"/>
                                <a:gd name="connsiteX6" fmla="*/ 16507 w 48126"/>
                                <a:gd name="connsiteY6" fmla="*/ 11025 h 105127"/>
                                <a:gd name="connsiteX7" fmla="*/ 16592 w 48126"/>
                                <a:gd name="connsiteY7" fmla="*/ 12277 h 105127"/>
                                <a:gd name="connsiteX8" fmla="*/ 16611 w 48126"/>
                                <a:gd name="connsiteY8" fmla="*/ 3545 h 105127"/>
                                <a:gd name="connsiteX9" fmla="*/ 16722 w 48126"/>
                                <a:gd name="connsiteY9" fmla="*/ 9355 h 105127"/>
                                <a:gd name="connsiteX10" fmla="*/ 16849 w 48126"/>
                                <a:gd name="connsiteY10" fmla="*/ 8198 h 105127"/>
                                <a:gd name="connsiteX11" fmla="*/ 16934 w 48126"/>
                                <a:gd name="connsiteY11" fmla="*/ 11696 h 105127"/>
                                <a:gd name="connsiteX12" fmla="*/ 17049 w 48126"/>
                                <a:gd name="connsiteY12" fmla="*/ 7220 h 105127"/>
                                <a:gd name="connsiteX13" fmla="*/ 17114 w 48126"/>
                                <a:gd name="connsiteY13" fmla="*/ 2070 h 105127"/>
                                <a:gd name="connsiteX14" fmla="*/ 17231 w 48126"/>
                                <a:gd name="connsiteY14" fmla="*/ 13110 h 105127"/>
                                <a:gd name="connsiteX15" fmla="*/ 17359 w 48126"/>
                                <a:gd name="connsiteY15" fmla="*/ 11106 h 105127"/>
                                <a:gd name="connsiteX16" fmla="*/ 17407 w 48126"/>
                                <a:gd name="connsiteY16" fmla="*/ 8016 h 105127"/>
                                <a:gd name="connsiteX17" fmla="*/ 17530 w 48126"/>
                                <a:gd name="connsiteY17" fmla="*/ 11696 h 105127"/>
                                <a:gd name="connsiteX18" fmla="*/ 17571 w 48126"/>
                                <a:gd name="connsiteY18" fmla="*/ 13609 h 105127"/>
                                <a:gd name="connsiteX19" fmla="*/ 17657 w 48126"/>
                                <a:gd name="connsiteY19" fmla="*/ 7941 h 105127"/>
                                <a:gd name="connsiteX20" fmla="*/ 17743 w 48126"/>
                                <a:gd name="connsiteY20" fmla="*/ 10863 h 105127"/>
                                <a:gd name="connsiteX21" fmla="*/ 17807 w 48126"/>
                                <a:gd name="connsiteY21" fmla="*/ 1820 h 105127"/>
                                <a:gd name="connsiteX22" fmla="*/ 17912 w 48126"/>
                                <a:gd name="connsiteY22" fmla="*/ 11696 h 105127"/>
                                <a:gd name="connsiteX23" fmla="*/ 18040 w 48126"/>
                                <a:gd name="connsiteY23" fmla="*/ 8527 h 105127"/>
                                <a:gd name="connsiteX24" fmla="*/ 18125 w 48126"/>
                                <a:gd name="connsiteY24" fmla="*/ 7607 h 105127"/>
                                <a:gd name="connsiteX25" fmla="*/ 18125 w 48126"/>
                                <a:gd name="connsiteY25" fmla="*/ 7107 h 105127"/>
                                <a:gd name="connsiteX26" fmla="*/ 18210 w 48126"/>
                                <a:gd name="connsiteY26" fmla="*/ 12277 h 105127"/>
                                <a:gd name="connsiteX27" fmla="*/ 18252 w 48126"/>
                                <a:gd name="connsiteY27" fmla="*/ 11696 h 105127"/>
                                <a:gd name="connsiteX28" fmla="*/ 18336 w 48126"/>
                                <a:gd name="connsiteY28" fmla="*/ 11106 h 105127"/>
                                <a:gd name="connsiteX29" fmla="*/ 18379 w 48126"/>
                                <a:gd name="connsiteY29" fmla="*/ 5022 h 105127"/>
                                <a:gd name="connsiteX30" fmla="*/ 18424 w 48126"/>
                                <a:gd name="connsiteY30" fmla="*/ 13110 h 105127"/>
                                <a:gd name="connsiteX31" fmla="*/ 18569 w 48126"/>
                                <a:gd name="connsiteY31" fmla="*/ 6873 h 105127"/>
                                <a:gd name="connsiteX32" fmla="*/ 18636 w 48126"/>
                                <a:gd name="connsiteY32" fmla="*/ 11858 h 105127"/>
                                <a:gd name="connsiteX33" fmla="*/ 18636 w 48126"/>
                                <a:gd name="connsiteY33" fmla="*/ 12449 h 105127"/>
                                <a:gd name="connsiteX34" fmla="*/ 18684 w 48126"/>
                                <a:gd name="connsiteY34" fmla="*/ 8553 h 105127"/>
                                <a:gd name="connsiteX35" fmla="*/ 18765 w 48126"/>
                                <a:gd name="connsiteY35" fmla="*/ 10692 h 105127"/>
                                <a:gd name="connsiteX36" fmla="*/ 18848 w 48126"/>
                                <a:gd name="connsiteY36" fmla="*/ 8279 h 105127"/>
                                <a:gd name="connsiteX37" fmla="*/ 18890 w 48126"/>
                                <a:gd name="connsiteY37" fmla="*/ 9864 h 105127"/>
                                <a:gd name="connsiteX38" fmla="*/ 18976 w 48126"/>
                                <a:gd name="connsiteY38" fmla="*/ 10863 h 105127"/>
                                <a:gd name="connsiteX39" fmla="*/ 19018 w 48126"/>
                                <a:gd name="connsiteY39" fmla="*/ 8586 h 105127"/>
                                <a:gd name="connsiteX40" fmla="*/ 19104 w 48126"/>
                                <a:gd name="connsiteY40" fmla="*/ 8527 h 105127"/>
                                <a:gd name="connsiteX41" fmla="*/ 19104 w 48126"/>
                                <a:gd name="connsiteY41" fmla="*/ 8279 h 105127"/>
                                <a:gd name="connsiteX42" fmla="*/ 19274 w 48126"/>
                                <a:gd name="connsiteY42" fmla="*/ 12696 h 105127"/>
                                <a:gd name="connsiteX43" fmla="*/ 19400 w 48126"/>
                                <a:gd name="connsiteY43" fmla="*/ 6194 h 105127"/>
                                <a:gd name="connsiteX44" fmla="*/ 19504 w 48126"/>
                                <a:gd name="connsiteY44" fmla="*/ 12410 h 105127"/>
                                <a:gd name="connsiteX45" fmla="*/ 19572 w 48126"/>
                                <a:gd name="connsiteY45" fmla="*/ 5861 h 105127"/>
                                <a:gd name="connsiteX46" fmla="*/ 19672 w 48126"/>
                                <a:gd name="connsiteY46" fmla="*/ 10958 h 105127"/>
                                <a:gd name="connsiteX47" fmla="*/ 19742 w 48126"/>
                                <a:gd name="connsiteY47" fmla="*/ 9445 h 105127"/>
                                <a:gd name="connsiteX48" fmla="*/ 19869 w 48126"/>
                                <a:gd name="connsiteY48" fmla="*/ 8107 h 105127"/>
                                <a:gd name="connsiteX49" fmla="*/ 19911 w 48126"/>
                                <a:gd name="connsiteY49" fmla="*/ 11277 h 105127"/>
                                <a:gd name="connsiteX50" fmla="*/ 19997 w 48126"/>
                                <a:gd name="connsiteY50" fmla="*/ 13690 h 105127"/>
                                <a:gd name="connsiteX51" fmla="*/ 20081 w 48126"/>
                                <a:gd name="connsiteY51" fmla="*/ 12449 h 105127"/>
                                <a:gd name="connsiteX52" fmla="*/ 20167 w 48126"/>
                                <a:gd name="connsiteY52" fmla="*/ 10273 h 105127"/>
                                <a:gd name="connsiteX53" fmla="*/ 20167 w 48126"/>
                                <a:gd name="connsiteY53" fmla="*/ 8441 h 105127"/>
                                <a:gd name="connsiteX54" fmla="*/ 20167 w 48126"/>
                                <a:gd name="connsiteY54" fmla="*/ 7365 h 105127"/>
                                <a:gd name="connsiteX55" fmla="*/ 20210 w 48126"/>
                                <a:gd name="connsiteY55" fmla="*/ 7941 h 105127"/>
                                <a:gd name="connsiteX56" fmla="*/ 20210 w 48126"/>
                                <a:gd name="connsiteY56" fmla="*/ 8778 h 105127"/>
                                <a:gd name="connsiteX57" fmla="*/ 20336 w 48126"/>
                                <a:gd name="connsiteY57" fmla="*/ 12449 h 105127"/>
                                <a:gd name="connsiteX58" fmla="*/ 20404 w 48126"/>
                                <a:gd name="connsiteY58" fmla="*/ 9053 h 105127"/>
                                <a:gd name="connsiteX59" fmla="*/ 20550 w 48126"/>
                                <a:gd name="connsiteY59" fmla="*/ 9945 h 105127"/>
                                <a:gd name="connsiteX60" fmla="*/ 20622 w 48126"/>
                                <a:gd name="connsiteY60" fmla="*/ 4 h 105127"/>
                                <a:gd name="connsiteX61" fmla="*/ 20714 w 48126"/>
                                <a:gd name="connsiteY61" fmla="*/ 8626 h 105127"/>
                                <a:gd name="connsiteX62" fmla="*/ 20817 w 48126"/>
                                <a:gd name="connsiteY62" fmla="*/ 15339 h 105127"/>
                                <a:gd name="connsiteX63" fmla="*/ 20873 w 48126"/>
                                <a:gd name="connsiteY63" fmla="*/ 5457 h 105127"/>
                                <a:gd name="connsiteX64" fmla="*/ 20976 w 48126"/>
                                <a:gd name="connsiteY64" fmla="*/ 10192 h 105127"/>
                                <a:gd name="connsiteX65" fmla="*/ 21018 w 48126"/>
                                <a:gd name="connsiteY65" fmla="*/ 2280 h 105127"/>
                                <a:gd name="connsiteX66" fmla="*/ 21080 w 48126"/>
                                <a:gd name="connsiteY66" fmla="*/ 9285 h 105127"/>
                                <a:gd name="connsiteX67" fmla="*/ 21160 w 48126"/>
                                <a:gd name="connsiteY67" fmla="*/ 11055 h 105127"/>
                                <a:gd name="connsiteX68" fmla="*/ 21273 w 48126"/>
                                <a:gd name="connsiteY68" fmla="*/ 5183 h 105127"/>
                                <a:gd name="connsiteX69" fmla="*/ 21388 w 48126"/>
                                <a:gd name="connsiteY69" fmla="*/ 14136 h 105127"/>
                                <a:gd name="connsiteX70" fmla="*/ 21443 w 48126"/>
                                <a:gd name="connsiteY70" fmla="*/ 6865 h 105127"/>
                                <a:gd name="connsiteX71" fmla="*/ 21486 w 48126"/>
                                <a:gd name="connsiteY71" fmla="*/ 10273 h 105127"/>
                                <a:gd name="connsiteX72" fmla="*/ 21529 w 48126"/>
                                <a:gd name="connsiteY72" fmla="*/ 9031 h 105127"/>
                                <a:gd name="connsiteX73" fmla="*/ 21615 w 48126"/>
                                <a:gd name="connsiteY73" fmla="*/ 7279 h 105127"/>
                                <a:gd name="connsiteX74" fmla="*/ 21656 w 48126"/>
                                <a:gd name="connsiteY74" fmla="*/ 8778 h 105127"/>
                                <a:gd name="connsiteX75" fmla="*/ 21781 w 48126"/>
                                <a:gd name="connsiteY75" fmla="*/ 12679 h 105127"/>
                                <a:gd name="connsiteX76" fmla="*/ 21826 w 48126"/>
                                <a:gd name="connsiteY76" fmla="*/ 9031 h 105127"/>
                                <a:gd name="connsiteX77" fmla="*/ 21869 w 48126"/>
                                <a:gd name="connsiteY77" fmla="*/ 7607 h 105127"/>
                                <a:gd name="connsiteX78" fmla="*/ 21869 w 48126"/>
                                <a:gd name="connsiteY78" fmla="*/ 8198 h 105127"/>
                                <a:gd name="connsiteX79" fmla="*/ 21887 w 48126"/>
                                <a:gd name="connsiteY79" fmla="*/ 4933 h 105127"/>
                                <a:gd name="connsiteX80" fmla="*/ 21956 w 48126"/>
                                <a:gd name="connsiteY80" fmla="*/ 7527 h 105127"/>
                                <a:gd name="connsiteX81" fmla="*/ 22082 w 48126"/>
                                <a:gd name="connsiteY81" fmla="*/ 9612 h 105127"/>
                                <a:gd name="connsiteX82" fmla="*/ 22082 w 48126"/>
                                <a:gd name="connsiteY82" fmla="*/ 10112 h 105127"/>
                                <a:gd name="connsiteX83" fmla="*/ 22082 w 48126"/>
                                <a:gd name="connsiteY83" fmla="*/ 9692 h 105127"/>
                                <a:gd name="connsiteX84" fmla="*/ 22124 w 48126"/>
                                <a:gd name="connsiteY84" fmla="*/ 8441 h 105127"/>
                                <a:gd name="connsiteX85" fmla="*/ 22168 w 48126"/>
                                <a:gd name="connsiteY85" fmla="*/ 7107 h 105127"/>
                                <a:gd name="connsiteX86" fmla="*/ 22252 w 48126"/>
                                <a:gd name="connsiteY86" fmla="*/ 10445 h 105127"/>
                                <a:gd name="connsiteX87" fmla="*/ 22295 w 48126"/>
                                <a:gd name="connsiteY87" fmla="*/ 9112 h 105127"/>
                                <a:gd name="connsiteX88" fmla="*/ 22295 w 48126"/>
                                <a:gd name="connsiteY88" fmla="*/ 6446 h 105127"/>
                                <a:gd name="connsiteX89" fmla="*/ 22379 w 48126"/>
                                <a:gd name="connsiteY89" fmla="*/ 6865 h 105127"/>
                                <a:gd name="connsiteX90" fmla="*/ 22379 w 48126"/>
                                <a:gd name="connsiteY90" fmla="*/ 11096 h 105127"/>
                                <a:gd name="connsiteX91" fmla="*/ 22507 w 48126"/>
                                <a:gd name="connsiteY91" fmla="*/ 4280 h 105127"/>
                                <a:gd name="connsiteX92" fmla="*/ 22551 w 48126"/>
                                <a:gd name="connsiteY92" fmla="*/ 12449 h 105127"/>
                                <a:gd name="connsiteX93" fmla="*/ 22593 w 48126"/>
                                <a:gd name="connsiteY93" fmla="*/ 8860 h 105127"/>
                                <a:gd name="connsiteX94" fmla="*/ 22679 w 48126"/>
                                <a:gd name="connsiteY94" fmla="*/ 11944 h 105127"/>
                                <a:gd name="connsiteX95" fmla="*/ 22722 w 48126"/>
                                <a:gd name="connsiteY95" fmla="*/ 7607 h 105127"/>
                                <a:gd name="connsiteX96" fmla="*/ 22762 w 48126"/>
                                <a:gd name="connsiteY96" fmla="*/ 10445 h 105127"/>
                                <a:gd name="connsiteX97" fmla="*/ 22805 w 48126"/>
                                <a:gd name="connsiteY97" fmla="*/ 6446 h 105127"/>
                                <a:gd name="connsiteX98" fmla="*/ 22933 w 48126"/>
                                <a:gd name="connsiteY98" fmla="*/ 11696 h 105127"/>
                                <a:gd name="connsiteX99" fmla="*/ 23018 w 48126"/>
                                <a:gd name="connsiteY99" fmla="*/ 7941 h 105127"/>
                                <a:gd name="connsiteX100" fmla="*/ 23145 w 48126"/>
                                <a:gd name="connsiteY100" fmla="*/ 10863 h 105127"/>
                                <a:gd name="connsiteX101" fmla="*/ 23231 w 48126"/>
                                <a:gd name="connsiteY101" fmla="*/ 7607 h 105127"/>
                                <a:gd name="connsiteX102" fmla="*/ 23231 w 48126"/>
                                <a:gd name="connsiteY102" fmla="*/ 8860 h 105127"/>
                                <a:gd name="connsiteX103" fmla="*/ 23273 w 48126"/>
                                <a:gd name="connsiteY103" fmla="*/ 9278 h 105127"/>
                                <a:gd name="connsiteX104" fmla="*/ 23273 w 48126"/>
                                <a:gd name="connsiteY104" fmla="*/ 12277 h 105127"/>
                                <a:gd name="connsiteX105" fmla="*/ 23358 w 48126"/>
                                <a:gd name="connsiteY105" fmla="*/ 11277 h 105127"/>
                                <a:gd name="connsiteX106" fmla="*/ 23399 w 48126"/>
                                <a:gd name="connsiteY106" fmla="*/ 7607 h 105127"/>
                                <a:gd name="connsiteX107" fmla="*/ 23487 w 48126"/>
                                <a:gd name="connsiteY107" fmla="*/ 8441 h 105127"/>
                                <a:gd name="connsiteX108" fmla="*/ 23573 w 48126"/>
                                <a:gd name="connsiteY108" fmla="*/ 7527 h 105127"/>
                                <a:gd name="connsiteX109" fmla="*/ 23615 w 48126"/>
                                <a:gd name="connsiteY109" fmla="*/ 8107 h 105127"/>
                                <a:gd name="connsiteX110" fmla="*/ 23656 w 48126"/>
                                <a:gd name="connsiteY110" fmla="*/ 7365 h 105127"/>
                                <a:gd name="connsiteX111" fmla="*/ 23698 w 48126"/>
                                <a:gd name="connsiteY111" fmla="*/ 8527 h 105127"/>
                                <a:gd name="connsiteX112" fmla="*/ 23783 w 48126"/>
                                <a:gd name="connsiteY112" fmla="*/ 5361 h 105127"/>
                                <a:gd name="connsiteX113" fmla="*/ 23881 w 48126"/>
                                <a:gd name="connsiteY113" fmla="*/ 9923 h 105127"/>
                                <a:gd name="connsiteX114" fmla="*/ 23913 w 48126"/>
                                <a:gd name="connsiteY114" fmla="*/ 6114 h 105127"/>
                                <a:gd name="connsiteX115" fmla="*/ 23997 w 48126"/>
                                <a:gd name="connsiteY115" fmla="*/ 9112 h 105127"/>
                                <a:gd name="connsiteX116" fmla="*/ 23997 w 48126"/>
                                <a:gd name="connsiteY116" fmla="*/ 11277 h 105127"/>
                                <a:gd name="connsiteX117" fmla="*/ 24041 w 48126"/>
                                <a:gd name="connsiteY117" fmla="*/ 7688 h 105127"/>
                                <a:gd name="connsiteX118" fmla="*/ 24209 w 48126"/>
                                <a:gd name="connsiteY118" fmla="*/ 5275 h 105127"/>
                                <a:gd name="connsiteX119" fmla="*/ 24252 w 48126"/>
                                <a:gd name="connsiteY119" fmla="*/ 11358 h 105127"/>
                                <a:gd name="connsiteX120" fmla="*/ 24338 w 48126"/>
                                <a:gd name="connsiteY120" fmla="*/ 5861 h 105127"/>
                                <a:gd name="connsiteX121" fmla="*/ 24463 w 48126"/>
                                <a:gd name="connsiteY121" fmla="*/ 8778 h 105127"/>
                                <a:gd name="connsiteX122" fmla="*/ 24508 w 48126"/>
                                <a:gd name="connsiteY122" fmla="*/ 6194 h 105127"/>
                                <a:gd name="connsiteX123" fmla="*/ 24508 w 48126"/>
                                <a:gd name="connsiteY123" fmla="*/ 12035 h 105127"/>
                                <a:gd name="connsiteX124" fmla="*/ 24636 w 48126"/>
                                <a:gd name="connsiteY124" fmla="*/ 7941 h 105127"/>
                                <a:gd name="connsiteX125" fmla="*/ 24678 w 48126"/>
                                <a:gd name="connsiteY125" fmla="*/ 9031 h 105127"/>
                                <a:gd name="connsiteX126" fmla="*/ 24720 w 48126"/>
                                <a:gd name="connsiteY126" fmla="*/ 11858 h 105127"/>
                                <a:gd name="connsiteX127" fmla="*/ 24805 w 48126"/>
                                <a:gd name="connsiteY127" fmla="*/ 6194 h 105127"/>
                                <a:gd name="connsiteX128" fmla="*/ 24890 w 48126"/>
                                <a:gd name="connsiteY128" fmla="*/ 7688 h 105127"/>
                                <a:gd name="connsiteX129" fmla="*/ 25104 w 48126"/>
                                <a:gd name="connsiteY129" fmla="*/ 11616 h 105127"/>
                                <a:gd name="connsiteX130" fmla="*/ 25188 w 48126"/>
                                <a:gd name="connsiteY130" fmla="*/ 9278 h 105127"/>
                                <a:gd name="connsiteX131" fmla="*/ 25317 w 48126"/>
                                <a:gd name="connsiteY131" fmla="*/ 6275 h 105127"/>
                                <a:gd name="connsiteX132" fmla="*/ 25359 w 48126"/>
                                <a:gd name="connsiteY132" fmla="*/ 9355 h 105127"/>
                                <a:gd name="connsiteX133" fmla="*/ 25401 w 48126"/>
                                <a:gd name="connsiteY133" fmla="*/ 10192 h 105127"/>
                                <a:gd name="connsiteX134" fmla="*/ 25401 w 48126"/>
                                <a:gd name="connsiteY134" fmla="*/ 10525 h 105127"/>
                                <a:gd name="connsiteX135" fmla="*/ 25529 w 48126"/>
                                <a:gd name="connsiteY135" fmla="*/ 8527 h 105127"/>
                                <a:gd name="connsiteX136" fmla="*/ 25614 w 48126"/>
                                <a:gd name="connsiteY136" fmla="*/ 10192 h 105127"/>
                                <a:gd name="connsiteX137" fmla="*/ 25655 w 48126"/>
                                <a:gd name="connsiteY137" fmla="*/ 9864 h 105127"/>
                                <a:gd name="connsiteX138" fmla="*/ 25655 w 48126"/>
                                <a:gd name="connsiteY138" fmla="*/ 7365 h 105127"/>
                                <a:gd name="connsiteX139" fmla="*/ 25783 w 48126"/>
                                <a:gd name="connsiteY139" fmla="*/ 11444 h 105127"/>
                                <a:gd name="connsiteX140" fmla="*/ 25783 w 48126"/>
                                <a:gd name="connsiteY140" fmla="*/ 9355 h 105127"/>
                                <a:gd name="connsiteX141" fmla="*/ 25869 w 48126"/>
                                <a:gd name="connsiteY141" fmla="*/ 9945 h 105127"/>
                                <a:gd name="connsiteX142" fmla="*/ 25953 w 48126"/>
                                <a:gd name="connsiteY142" fmla="*/ 10863 h 105127"/>
                                <a:gd name="connsiteX143" fmla="*/ 26083 w 48126"/>
                                <a:gd name="connsiteY143" fmla="*/ 7688 h 105127"/>
                                <a:gd name="connsiteX144" fmla="*/ 26083 w 48126"/>
                                <a:gd name="connsiteY144" fmla="*/ 9692 h 105127"/>
                                <a:gd name="connsiteX145" fmla="*/ 26252 w 48126"/>
                                <a:gd name="connsiteY145" fmla="*/ 8279 h 105127"/>
                                <a:gd name="connsiteX146" fmla="*/ 26524 w 48126"/>
                                <a:gd name="connsiteY146" fmla="*/ 46433 h 105127"/>
                                <a:gd name="connsiteX147" fmla="*/ 48126 w 48126"/>
                                <a:gd name="connsiteY147" fmla="*/ 105127 h 105127"/>
                                <a:gd name="connsiteX0" fmla="*/ 0 w 48126"/>
                                <a:gd name="connsiteY0" fmla="*/ 101276 h 105127"/>
                                <a:gd name="connsiteX1" fmla="*/ 16051 w 48126"/>
                                <a:gd name="connsiteY1" fmla="*/ 45465 h 105127"/>
                                <a:gd name="connsiteX2" fmla="*/ 16275 w 48126"/>
                                <a:gd name="connsiteY2" fmla="*/ 7134 h 105127"/>
                                <a:gd name="connsiteX3" fmla="*/ 16382 w 48126"/>
                                <a:gd name="connsiteY3" fmla="*/ 12530 h 105127"/>
                                <a:gd name="connsiteX4" fmla="*/ 16382 w 48126"/>
                                <a:gd name="connsiteY4" fmla="*/ 11277 h 105127"/>
                                <a:gd name="connsiteX5" fmla="*/ 16466 w 48126"/>
                                <a:gd name="connsiteY5" fmla="*/ 8698 h 105127"/>
                                <a:gd name="connsiteX6" fmla="*/ 16507 w 48126"/>
                                <a:gd name="connsiteY6" fmla="*/ 11025 h 105127"/>
                                <a:gd name="connsiteX7" fmla="*/ 16592 w 48126"/>
                                <a:gd name="connsiteY7" fmla="*/ 12277 h 105127"/>
                                <a:gd name="connsiteX8" fmla="*/ 16611 w 48126"/>
                                <a:gd name="connsiteY8" fmla="*/ 3545 h 105127"/>
                                <a:gd name="connsiteX9" fmla="*/ 16722 w 48126"/>
                                <a:gd name="connsiteY9" fmla="*/ 9355 h 105127"/>
                                <a:gd name="connsiteX10" fmla="*/ 16849 w 48126"/>
                                <a:gd name="connsiteY10" fmla="*/ 8198 h 105127"/>
                                <a:gd name="connsiteX11" fmla="*/ 16934 w 48126"/>
                                <a:gd name="connsiteY11" fmla="*/ 11696 h 105127"/>
                                <a:gd name="connsiteX12" fmla="*/ 17049 w 48126"/>
                                <a:gd name="connsiteY12" fmla="*/ 7220 h 105127"/>
                                <a:gd name="connsiteX13" fmla="*/ 17114 w 48126"/>
                                <a:gd name="connsiteY13" fmla="*/ 2070 h 105127"/>
                                <a:gd name="connsiteX14" fmla="*/ 17231 w 48126"/>
                                <a:gd name="connsiteY14" fmla="*/ 13110 h 105127"/>
                                <a:gd name="connsiteX15" fmla="*/ 17359 w 48126"/>
                                <a:gd name="connsiteY15" fmla="*/ 11106 h 105127"/>
                                <a:gd name="connsiteX16" fmla="*/ 17407 w 48126"/>
                                <a:gd name="connsiteY16" fmla="*/ 8016 h 105127"/>
                                <a:gd name="connsiteX17" fmla="*/ 17530 w 48126"/>
                                <a:gd name="connsiteY17" fmla="*/ 11696 h 105127"/>
                                <a:gd name="connsiteX18" fmla="*/ 17571 w 48126"/>
                                <a:gd name="connsiteY18" fmla="*/ 13609 h 105127"/>
                                <a:gd name="connsiteX19" fmla="*/ 17657 w 48126"/>
                                <a:gd name="connsiteY19" fmla="*/ 7941 h 105127"/>
                                <a:gd name="connsiteX20" fmla="*/ 17743 w 48126"/>
                                <a:gd name="connsiteY20" fmla="*/ 10863 h 105127"/>
                                <a:gd name="connsiteX21" fmla="*/ 17807 w 48126"/>
                                <a:gd name="connsiteY21" fmla="*/ 1820 h 105127"/>
                                <a:gd name="connsiteX22" fmla="*/ 17912 w 48126"/>
                                <a:gd name="connsiteY22" fmla="*/ 11696 h 105127"/>
                                <a:gd name="connsiteX23" fmla="*/ 18040 w 48126"/>
                                <a:gd name="connsiteY23" fmla="*/ 8527 h 105127"/>
                                <a:gd name="connsiteX24" fmla="*/ 18125 w 48126"/>
                                <a:gd name="connsiteY24" fmla="*/ 7607 h 105127"/>
                                <a:gd name="connsiteX25" fmla="*/ 18125 w 48126"/>
                                <a:gd name="connsiteY25" fmla="*/ 7107 h 105127"/>
                                <a:gd name="connsiteX26" fmla="*/ 18210 w 48126"/>
                                <a:gd name="connsiteY26" fmla="*/ 12277 h 105127"/>
                                <a:gd name="connsiteX27" fmla="*/ 18252 w 48126"/>
                                <a:gd name="connsiteY27" fmla="*/ 11696 h 105127"/>
                                <a:gd name="connsiteX28" fmla="*/ 18336 w 48126"/>
                                <a:gd name="connsiteY28" fmla="*/ 11106 h 105127"/>
                                <a:gd name="connsiteX29" fmla="*/ 18379 w 48126"/>
                                <a:gd name="connsiteY29" fmla="*/ 5022 h 105127"/>
                                <a:gd name="connsiteX30" fmla="*/ 18424 w 48126"/>
                                <a:gd name="connsiteY30" fmla="*/ 13110 h 105127"/>
                                <a:gd name="connsiteX31" fmla="*/ 18569 w 48126"/>
                                <a:gd name="connsiteY31" fmla="*/ 6873 h 105127"/>
                                <a:gd name="connsiteX32" fmla="*/ 18636 w 48126"/>
                                <a:gd name="connsiteY32" fmla="*/ 11858 h 105127"/>
                                <a:gd name="connsiteX33" fmla="*/ 18636 w 48126"/>
                                <a:gd name="connsiteY33" fmla="*/ 12449 h 105127"/>
                                <a:gd name="connsiteX34" fmla="*/ 18684 w 48126"/>
                                <a:gd name="connsiteY34" fmla="*/ 8553 h 105127"/>
                                <a:gd name="connsiteX35" fmla="*/ 18765 w 48126"/>
                                <a:gd name="connsiteY35" fmla="*/ 10692 h 105127"/>
                                <a:gd name="connsiteX36" fmla="*/ 18848 w 48126"/>
                                <a:gd name="connsiteY36" fmla="*/ 8279 h 105127"/>
                                <a:gd name="connsiteX37" fmla="*/ 18890 w 48126"/>
                                <a:gd name="connsiteY37" fmla="*/ 9864 h 105127"/>
                                <a:gd name="connsiteX38" fmla="*/ 18976 w 48126"/>
                                <a:gd name="connsiteY38" fmla="*/ 10863 h 105127"/>
                                <a:gd name="connsiteX39" fmla="*/ 19018 w 48126"/>
                                <a:gd name="connsiteY39" fmla="*/ 8586 h 105127"/>
                                <a:gd name="connsiteX40" fmla="*/ 19104 w 48126"/>
                                <a:gd name="connsiteY40" fmla="*/ 8527 h 105127"/>
                                <a:gd name="connsiteX41" fmla="*/ 19104 w 48126"/>
                                <a:gd name="connsiteY41" fmla="*/ 8279 h 105127"/>
                                <a:gd name="connsiteX42" fmla="*/ 19274 w 48126"/>
                                <a:gd name="connsiteY42" fmla="*/ 12696 h 105127"/>
                                <a:gd name="connsiteX43" fmla="*/ 19400 w 48126"/>
                                <a:gd name="connsiteY43" fmla="*/ 6194 h 105127"/>
                                <a:gd name="connsiteX44" fmla="*/ 19504 w 48126"/>
                                <a:gd name="connsiteY44" fmla="*/ 12410 h 105127"/>
                                <a:gd name="connsiteX45" fmla="*/ 19572 w 48126"/>
                                <a:gd name="connsiteY45" fmla="*/ 5861 h 105127"/>
                                <a:gd name="connsiteX46" fmla="*/ 19672 w 48126"/>
                                <a:gd name="connsiteY46" fmla="*/ 10958 h 105127"/>
                                <a:gd name="connsiteX47" fmla="*/ 19742 w 48126"/>
                                <a:gd name="connsiteY47" fmla="*/ 9445 h 105127"/>
                                <a:gd name="connsiteX48" fmla="*/ 19869 w 48126"/>
                                <a:gd name="connsiteY48" fmla="*/ 8107 h 105127"/>
                                <a:gd name="connsiteX49" fmla="*/ 19911 w 48126"/>
                                <a:gd name="connsiteY49" fmla="*/ 11277 h 105127"/>
                                <a:gd name="connsiteX50" fmla="*/ 19997 w 48126"/>
                                <a:gd name="connsiteY50" fmla="*/ 13690 h 105127"/>
                                <a:gd name="connsiteX51" fmla="*/ 20081 w 48126"/>
                                <a:gd name="connsiteY51" fmla="*/ 12449 h 105127"/>
                                <a:gd name="connsiteX52" fmla="*/ 20167 w 48126"/>
                                <a:gd name="connsiteY52" fmla="*/ 10273 h 105127"/>
                                <a:gd name="connsiteX53" fmla="*/ 20167 w 48126"/>
                                <a:gd name="connsiteY53" fmla="*/ 8441 h 105127"/>
                                <a:gd name="connsiteX54" fmla="*/ 20167 w 48126"/>
                                <a:gd name="connsiteY54" fmla="*/ 7365 h 105127"/>
                                <a:gd name="connsiteX55" fmla="*/ 20210 w 48126"/>
                                <a:gd name="connsiteY55" fmla="*/ 7941 h 105127"/>
                                <a:gd name="connsiteX56" fmla="*/ 20210 w 48126"/>
                                <a:gd name="connsiteY56" fmla="*/ 8778 h 105127"/>
                                <a:gd name="connsiteX57" fmla="*/ 20336 w 48126"/>
                                <a:gd name="connsiteY57" fmla="*/ 12449 h 105127"/>
                                <a:gd name="connsiteX58" fmla="*/ 20404 w 48126"/>
                                <a:gd name="connsiteY58" fmla="*/ 9053 h 105127"/>
                                <a:gd name="connsiteX59" fmla="*/ 20550 w 48126"/>
                                <a:gd name="connsiteY59" fmla="*/ 9945 h 105127"/>
                                <a:gd name="connsiteX60" fmla="*/ 20622 w 48126"/>
                                <a:gd name="connsiteY60" fmla="*/ 4 h 105127"/>
                                <a:gd name="connsiteX61" fmla="*/ 20714 w 48126"/>
                                <a:gd name="connsiteY61" fmla="*/ 8626 h 105127"/>
                                <a:gd name="connsiteX62" fmla="*/ 20817 w 48126"/>
                                <a:gd name="connsiteY62" fmla="*/ 15339 h 105127"/>
                                <a:gd name="connsiteX63" fmla="*/ 20873 w 48126"/>
                                <a:gd name="connsiteY63" fmla="*/ 5457 h 105127"/>
                                <a:gd name="connsiteX64" fmla="*/ 20976 w 48126"/>
                                <a:gd name="connsiteY64" fmla="*/ 10192 h 105127"/>
                                <a:gd name="connsiteX65" fmla="*/ 21018 w 48126"/>
                                <a:gd name="connsiteY65" fmla="*/ 2280 h 105127"/>
                                <a:gd name="connsiteX66" fmla="*/ 21080 w 48126"/>
                                <a:gd name="connsiteY66" fmla="*/ 9285 h 105127"/>
                                <a:gd name="connsiteX67" fmla="*/ 21160 w 48126"/>
                                <a:gd name="connsiteY67" fmla="*/ 11055 h 105127"/>
                                <a:gd name="connsiteX68" fmla="*/ 21273 w 48126"/>
                                <a:gd name="connsiteY68" fmla="*/ 5183 h 105127"/>
                                <a:gd name="connsiteX69" fmla="*/ 21388 w 48126"/>
                                <a:gd name="connsiteY69" fmla="*/ 14136 h 105127"/>
                                <a:gd name="connsiteX70" fmla="*/ 21443 w 48126"/>
                                <a:gd name="connsiteY70" fmla="*/ 6865 h 105127"/>
                                <a:gd name="connsiteX71" fmla="*/ 21486 w 48126"/>
                                <a:gd name="connsiteY71" fmla="*/ 10273 h 105127"/>
                                <a:gd name="connsiteX72" fmla="*/ 21529 w 48126"/>
                                <a:gd name="connsiteY72" fmla="*/ 9031 h 105127"/>
                                <a:gd name="connsiteX73" fmla="*/ 21615 w 48126"/>
                                <a:gd name="connsiteY73" fmla="*/ 7279 h 105127"/>
                                <a:gd name="connsiteX74" fmla="*/ 21656 w 48126"/>
                                <a:gd name="connsiteY74" fmla="*/ 8778 h 105127"/>
                                <a:gd name="connsiteX75" fmla="*/ 21781 w 48126"/>
                                <a:gd name="connsiteY75" fmla="*/ 12679 h 105127"/>
                                <a:gd name="connsiteX76" fmla="*/ 21826 w 48126"/>
                                <a:gd name="connsiteY76" fmla="*/ 9031 h 105127"/>
                                <a:gd name="connsiteX77" fmla="*/ 21869 w 48126"/>
                                <a:gd name="connsiteY77" fmla="*/ 7607 h 105127"/>
                                <a:gd name="connsiteX78" fmla="*/ 21869 w 48126"/>
                                <a:gd name="connsiteY78" fmla="*/ 8198 h 105127"/>
                                <a:gd name="connsiteX79" fmla="*/ 21887 w 48126"/>
                                <a:gd name="connsiteY79" fmla="*/ 4933 h 105127"/>
                                <a:gd name="connsiteX80" fmla="*/ 21956 w 48126"/>
                                <a:gd name="connsiteY80" fmla="*/ 7527 h 105127"/>
                                <a:gd name="connsiteX81" fmla="*/ 22082 w 48126"/>
                                <a:gd name="connsiteY81" fmla="*/ 9612 h 105127"/>
                                <a:gd name="connsiteX82" fmla="*/ 22082 w 48126"/>
                                <a:gd name="connsiteY82" fmla="*/ 10112 h 105127"/>
                                <a:gd name="connsiteX83" fmla="*/ 22082 w 48126"/>
                                <a:gd name="connsiteY83" fmla="*/ 9692 h 105127"/>
                                <a:gd name="connsiteX84" fmla="*/ 22124 w 48126"/>
                                <a:gd name="connsiteY84" fmla="*/ 8441 h 105127"/>
                                <a:gd name="connsiteX85" fmla="*/ 22168 w 48126"/>
                                <a:gd name="connsiteY85" fmla="*/ 7107 h 105127"/>
                                <a:gd name="connsiteX86" fmla="*/ 22252 w 48126"/>
                                <a:gd name="connsiteY86" fmla="*/ 10445 h 105127"/>
                                <a:gd name="connsiteX87" fmla="*/ 22295 w 48126"/>
                                <a:gd name="connsiteY87" fmla="*/ 9112 h 105127"/>
                                <a:gd name="connsiteX88" fmla="*/ 22295 w 48126"/>
                                <a:gd name="connsiteY88" fmla="*/ 6446 h 105127"/>
                                <a:gd name="connsiteX89" fmla="*/ 22379 w 48126"/>
                                <a:gd name="connsiteY89" fmla="*/ 6865 h 105127"/>
                                <a:gd name="connsiteX90" fmla="*/ 22379 w 48126"/>
                                <a:gd name="connsiteY90" fmla="*/ 11096 h 105127"/>
                                <a:gd name="connsiteX91" fmla="*/ 22507 w 48126"/>
                                <a:gd name="connsiteY91" fmla="*/ 4280 h 105127"/>
                                <a:gd name="connsiteX92" fmla="*/ 22551 w 48126"/>
                                <a:gd name="connsiteY92" fmla="*/ 12449 h 105127"/>
                                <a:gd name="connsiteX93" fmla="*/ 22593 w 48126"/>
                                <a:gd name="connsiteY93" fmla="*/ 8860 h 105127"/>
                                <a:gd name="connsiteX94" fmla="*/ 22679 w 48126"/>
                                <a:gd name="connsiteY94" fmla="*/ 11944 h 105127"/>
                                <a:gd name="connsiteX95" fmla="*/ 22722 w 48126"/>
                                <a:gd name="connsiteY95" fmla="*/ 7607 h 105127"/>
                                <a:gd name="connsiteX96" fmla="*/ 22762 w 48126"/>
                                <a:gd name="connsiteY96" fmla="*/ 10445 h 105127"/>
                                <a:gd name="connsiteX97" fmla="*/ 22805 w 48126"/>
                                <a:gd name="connsiteY97" fmla="*/ 6446 h 105127"/>
                                <a:gd name="connsiteX98" fmla="*/ 22933 w 48126"/>
                                <a:gd name="connsiteY98" fmla="*/ 11696 h 105127"/>
                                <a:gd name="connsiteX99" fmla="*/ 23018 w 48126"/>
                                <a:gd name="connsiteY99" fmla="*/ 7941 h 105127"/>
                                <a:gd name="connsiteX100" fmla="*/ 23145 w 48126"/>
                                <a:gd name="connsiteY100" fmla="*/ 10863 h 105127"/>
                                <a:gd name="connsiteX101" fmla="*/ 23231 w 48126"/>
                                <a:gd name="connsiteY101" fmla="*/ 7607 h 105127"/>
                                <a:gd name="connsiteX102" fmla="*/ 23231 w 48126"/>
                                <a:gd name="connsiteY102" fmla="*/ 8860 h 105127"/>
                                <a:gd name="connsiteX103" fmla="*/ 23273 w 48126"/>
                                <a:gd name="connsiteY103" fmla="*/ 9278 h 105127"/>
                                <a:gd name="connsiteX104" fmla="*/ 23273 w 48126"/>
                                <a:gd name="connsiteY104" fmla="*/ 12277 h 105127"/>
                                <a:gd name="connsiteX105" fmla="*/ 23358 w 48126"/>
                                <a:gd name="connsiteY105" fmla="*/ 11277 h 105127"/>
                                <a:gd name="connsiteX106" fmla="*/ 23399 w 48126"/>
                                <a:gd name="connsiteY106" fmla="*/ 7607 h 105127"/>
                                <a:gd name="connsiteX107" fmla="*/ 23487 w 48126"/>
                                <a:gd name="connsiteY107" fmla="*/ 8441 h 105127"/>
                                <a:gd name="connsiteX108" fmla="*/ 23573 w 48126"/>
                                <a:gd name="connsiteY108" fmla="*/ 7527 h 105127"/>
                                <a:gd name="connsiteX109" fmla="*/ 23615 w 48126"/>
                                <a:gd name="connsiteY109" fmla="*/ 8107 h 105127"/>
                                <a:gd name="connsiteX110" fmla="*/ 23656 w 48126"/>
                                <a:gd name="connsiteY110" fmla="*/ 7365 h 105127"/>
                                <a:gd name="connsiteX111" fmla="*/ 23698 w 48126"/>
                                <a:gd name="connsiteY111" fmla="*/ 8527 h 105127"/>
                                <a:gd name="connsiteX112" fmla="*/ 23783 w 48126"/>
                                <a:gd name="connsiteY112" fmla="*/ 5361 h 105127"/>
                                <a:gd name="connsiteX113" fmla="*/ 23881 w 48126"/>
                                <a:gd name="connsiteY113" fmla="*/ 9923 h 105127"/>
                                <a:gd name="connsiteX114" fmla="*/ 23913 w 48126"/>
                                <a:gd name="connsiteY114" fmla="*/ 6114 h 105127"/>
                                <a:gd name="connsiteX115" fmla="*/ 23997 w 48126"/>
                                <a:gd name="connsiteY115" fmla="*/ 9112 h 105127"/>
                                <a:gd name="connsiteX116" fmla="*/ 23997 w 48126"/>
                                <a:gd name="connsiteY116" fmla="*/ 11277 h 105127"/>
                                <a:gd name="connsiteX117" fmla="*/ 24041 w 48126"/>
                                <a:gd name="connsiteY117" fmla="*/ 7688 h 105127"/>
                                <a:gd name="connsiteX118" fmla="*/ 24209 w 48126"/>
                                <a:gd name="connsiteY118" fmla="*/ 5275 h 105127"/>
                                <a:gd name="connsiteX119" fmla="*/ 24252 w 48126"/>
                                <a:gd name="connsiteY119" fmla="*/ 11358 h 105127"/>
                                <a:gd name="connsiteX120" fmla="*/ 24338 w 48126"/>
                                <a:gd name="connsiteY120" fmla="*/ 5861 h 105127"/>
                                <a:gd name="connsiteX121" fmla="*/ 24463 w 48126"/>
                                <a:gd name="connsiteY121" fmla="*/ 8778 h 105127"/>
                                <a:gd name="connsiteX122" fmla="*/ 24508 w 48126"/>
                                <a:gd name="connsiteY122" fmla="*/ 6194 h 105127"/>
                                <a:gd name="connsiteX123" fmla="*/ 24508 w 48126"/>
                                <a:gd name="connsiteY123" fmla="*/ 12035 h 105127"/>
                                <a:gd name="connsiteX124" fmla="*/ 24636 w 48126"/>
                                <a:gd name="connsiteY124" fmla="*/ 7941 h 105127"/>
                                <a:gd name="connsiteX125" fmla="*/ 24678 w 48126"/>
                                <a:gd name="connsiteY125" fmla="*/ 9031 h 105127"/>
                                <a:gd name="connsiteX126" fmla="*/ 24720 w 48126"/>
                                <a:gd name="connsiteY126" fmla="*/ 11858 h 105127"/>
                                <a:gd name="connsiteX127" fmla="*/ 24805 w 48126"/>
                                <a:gd name="connsiteY127" fmla="*/ 6194 h 105127"/>
                                <a:gd name="connsiteX128" fmla="*/ 24890 w 48126"/>
                                <a:gd name="connsiteY128" fmla="*/ 7688 h 105127"/>
                                <a:gd name="connsiteX129" fmla="*/ 25104 w 48126"/>
                                <a:gd name="connsiteY129" fmla="*/ 11616 h 105127"/>
                                <a:gd name="connsiteX130" fmla="*/ 25188 w 48126"/>
                                <a:gd name="connsiteY130" fmla="*/ 9278 h 105127"/>
                                <a:gd name="connsiteX131" fmla="*/ 25317 w 48126"/>
                                <a:gd name="connsiteY131" fmla="*/ 6275 h 105127"/>
                                <a:gd name="connsiteX132" fmla="*/ 25359 w 48126"/>
                                <a:gd name="connsiteY132" fmla="*/ 9355 h 105127"/>
                                <a:gd name="connsiteX133" fmla="*/ 25401 w 48126"/>
                                <a:gd name="connsiteY133" fmla="*/ 10192 h 105127"/>
                                <a:gd name="connsiteX134" fmla="*/ 25401 w 48126"/>
                                <a:gd name="connsiteY134" fmla="*/ 10525 h 105127"/>
                                <a:gd name="connsiteX135" fmla="*/ 25529 w 48126"/>
                                <a:gd name="connsiteY135" fmla="*/ 8527 h 105127"/>
                                <a:gd name="connsiteX136" fmla="*/ 25614 w 48126"/>
                                <a:gd name="connsiteY136" fmla="*/ 10192 h 105127"/>
                                <a:gd name="connsiteX137" fmla="*/ 25655 w 48126"/>
                                <a:gd name="connsiteY137" fmla="*/ 9864 h 105127"/>
                                <a:gd name="connsiteX138" fmla="*/ 25655 w 48126"/>
                                <a:gd name="connsiteY138" fmla="*/ 7365 h 105127"/>
                                <a:gd name="connsiteX139" fmla="*/ 25783 w 48126"/>
                                <a:gd name="connsiteY139" fmla="*/ 11444 h 105127"/>
                                <a:gd name="connsiteX140" fmla="*/ 25783 w 48126"/>
                                <a:gd name="connsiteY140" fmla="*/ 9355 h 105127"/>
                                <a:gd name="connsiteX141" fmla="*/ 25869 w 48126"/>
                                <a:gd name="connsiteY141" fmla="*/ 9945 h 105127"/>
                                <a:gd name="connsiteX142" fmla="*/ 25953 w 48126"/>
                                <a:gd name="connsiteY142" fmla="*/ 10863 h 105127"/>
                                <a:gd name="connsiteX143" fmla="*/ 26083 w 48126"/>
                                <a:gd name="connsiteY143" fmla="*/ 7688 h 105127"/>
                                <a:gd name="connsiteX144" fmla="*/ 26083 w 48126"/>
                                <a:gd name="connsiteY144" fmla="*/ 9692 h 105127"/>
                                <a:gd name="connsiteX145" fmla="*/ 26252 w 48126"/>
                                <a:gd name="connsiteY145" fmla="*/ 8279 h 105127"/>
                                <a:gd name="connsiteX146" fmla="*/ 26524 w 48126"/>
                                <a:gd name="connsiteY146" fmla="*/ 46433 h 105127"/>
                                <a:gd name="connsiteX147" fmla="*/ 48126 w 48126"/>
                                <a:gd name="connsiteY147" fmla="*/ 105127 h 105127"/>
                                <a:gd name="connsiteX0" fmla="*/ 0 w 48126"/>
                                <a:gd name="connsiteY0" fmla="*/ 102455 h 105127"/>
                                <a:gd name="connsiteX1" fmla="*/ 16051 w 48126"/>
                                <a:gd name="connsiteY1" fmla="*/ 45465 h 105127"/>
                                <a:gd name="connsiteX2" fmla="*/ 16275 w 48126"/>
                                <a:gd name="connsiteY2" fmla="*/ 7134 h 105127"/>
                                <a:gd name="connsiteX3" fmla="*/ 16382 w 48126"/>
                                <a:gd name="connsiteY3" fmla="*/ 12530 h 105127"/>
                                <a:gd name="connsiteX4" fmla="*/ 16382 w 48126"/>
                                <a:gd name="connsiteY4" fmla="*/ 11277 h 105127"/>
                                <a:gd name="connsiteX5" fmla="*/ 16466 w 48126"/>
                                <a:gd name="connsiteY5" fmla="*/ 8698 h 105127"/>
                                <a:gd name="connsiteX6" fmla="*/ 16507 w 48126"/>
                                <a:gd name="connsiteY6" fmla="*/ 11025 h 105127"/>
                                <a:gd name="connsiteX7" fmla="*/ 16592 w 48126"/>
                                <a:gd name="connsiteY7" fmla="*/ 12277 h 105127"/>
                                <a:gd name="connsiteX8" fmla="*/ 16611 w 48126"/>
                                <a:gd name="connsiteY8" fmla="*/ 3545 h 105127"/>
                                <a:gd name="connsiteX9" fmla="*/ 16722 w 48126"/>
                                <a:gd name="connsiteY9" fmla="*/ 9355 h 105127"/>
                                <a:gd name="connsiteX10" fmla="*/ 16849 w 48126"/>
                                <a:gd name="connsiteY10" fmla="*/ 8198 h 105127"/>
                                <a:gd name="connsiteX11" fmla="*/ 16934 w 48126"/>
                                <a:gd name="connsiteY11" fmla="*/ 11696 h 105127"/>
                                <a:gd name="connsiteX12" fmla="*/ 17049 w 48126"/>
                                <a:gd name="connsiteY12" fmla="*/ 7220 h 105127"/>
                                <a:gd name="connsiteX13" fmla="*/ 17114 w 48126"/>
                                <a:gd name="connsiteY13" fmla="*/ 2070 h 105127"/>
                                <a:gd name="connsiteX14" fmla="*/ 17231 w 48126"/>
                                <a:gd name="connsiteY14" fmla="*/ 13110 h 105127"/>
                                <a:gd name="connsiteX15" fmla="*/ 17359 w 48126"/>
                                <a:gd name="connsiteY15" fmla="*/ 11106 h 105127"/>
                                <a:gd name="connsiteX16" fmla="*/ 17407 w 48126"/>
                                <a:gd name="connsiteY16" fmla="*/ 8016 h 105127"/>
                                <a:gd name="connsiteX17" fmla="*/ 17530 w 48126"/>
                                <a:gd name="connsiteY17" fmla="*/ 11696 h 105127"/>
                                <a:gd name="connsiteX18" fmla="*/ 17571 w 48126"/>
                                <a:gd name="connsiteY18" fmla="*/ 13609 h 105127"/>
                                <a:gd name="connsiteX19" fmla="*/ 17657 w 48126"/>
                                <a:gd name="connsiteY19" fmla="*/ 7941 h 105127"/>
                                <a:gd name="connsiteX20" fmla="*/ 17743 w 48126"/>
                                <a:gd name="connsiteY20" fmla="*/ 10863 h 105127"/>
                                <a:gd name="connsiteX21" fmla="*/ 17807 w 48126"/>
                                <a:gd name="connsiteY21" fmla="*/ 1820 h 105127"/>
                                <a:gd name="connsiteX22" fmla="*/ 17912 w 48126"/>
                                <a:gd name="connsiteY22" fmla="*/ 11696 h 105127"/>
                                <a:gd name="connsiteX23" fmla="*/ 18040 w 48126"/>
                                <a:gd name="connsiteY23" fmla="*/ 8527 h 105127"/>
                                <a:gd name="connsiteX24" fmla="*/ 18125 w 48126"/>
                                <a:gd name="connsiteY24" fmla="*/ 7607 h 105127"/>
                                <a:gd name="connsiteX25" fmla="*/ 18125 w 48126"/>
                                <a:gd name="connsiteY25" fmla="*/ 7107 h 105127"/>
                                <a:gd name="connsiteX26" fmla="*/ 18210 w 48126"/>
                                <a:gd name="connsiteY26" fmla="*/ 12277 h 105127"/>
                                <a:gd name="connsiteX27" fmla="*/ 18252 w 48126"/>
                                <a:gd name="connsiteY27" fmla="*/ 11696 h 105127"/>
                                <a:gd name="connsiteX28" fmla="*/ 18336 w 48126"/>
                                <a:gd name="connsiteY28" fmla="*/ 11106 h 105127"/>
                                <a:gd name="connsiteX29" fmla="*/ 18379 w 48126"/>
                                <a:gd name="connsiteY29" fmla="*/ 5022 h 105127"/>
                                <a:gd name="connsiteX30" fmla="*/ 18424 w 48126"/>
                                <a:gd name="connsiteY30" fmla="*/ 13110 h 105127"/>
                                <a:gd name="connsiteX31" fmla="*/ 18569 w 48126"/>
                                <a:gd name="connsiteY31" fmla="*/ 6873 h 105127"/>
                                <a:gd name="connsiteX32" fmla="*/ 18636 w 48126"/>
                                <a:gd name="connsiteY32" fmla="*/ 11858 h 105127"/>
                                <a:gd name="connsiteX33" fmla="*/ 18636 w 48126"/>
                                <a:gd name="connsiteY33" fmla="*/ 12449 h 105127"/>
                                <a:gd name="connsiteX34" fmla="*/ 18684 w 48126"/>
                                <a:gd name="connsiteY34" fmla="*/ 8553 h 105127"/>
                                <a:gd name="connsiteX35" fmla="*/ 18765 w 48126"/>
                                <a:gd name="connsiteY35" fmla="*/ 10692 h 105127"/>
                                <a:gd name="connsiteX36" fmla="*/ 18848 w 48126"/>
                                <a:gd name="connsiteY36" fmla="*/ 8279 h 105127"/>
                                <a:gd name="connsiteX37" fmla="*/ 18890 w 48126"/>
                                <a:gd name="connsiteY37" fmla="*/ 9864 h 105127"/>
                                <a:gd name="connsiteX38" fmla="*/ 18976 w 48126"/>
                                <a:gd name="connsiteY38" fmla="*/ 10863 h 105127"/>
                                <a:gd name="connsiteX39" fmla="*/ 19018 w 48126"/>
                                <a:gd name="connsiteY39" fmla="*/ 8586 h 105127"/>
                                <a:gd name="connsiteX40" fmla="*/ 19104 w 48126"/>
                                <a:gd name="connsiteY40" fmla="*/ 8527 h 105127"/>
                                <a:gd name="connsiteX41" fmla="*/ 19104 w 48126"/>
                                <a:gd name="connsiteY41" fmla="*/ 8279 h 105127"/>
                                <a:gd name="connsiteX42" fmla="*/ 19274 w 48126"/>
                                <a:gd name="connsiteY42" fmla="*/ 12696 h 105127"/>
                                <a:gd name="connsiteX43" fmla="*/ 19400 w 48126"/>
                                <a:gd name="connsiteY43" fmla="*/ 6194 h 105127"/>
                                <a:gd name="connsiteX44" fmla="*/ 19504 w 48126"/>
                                <a:gd name="connsiteY44" fmla="*/ 12410 h 105127"/>
                                <a:gd name="connsiteX45" fmla="*/ 19572 w 48126"/>
                                <a:gd name="connsiteY45" fmla="*/ 5861 h 105127"/>
                                <a:gd name="connsiteX46" fmla="*/ 19672 w 48126"/>
                                <a:gd name="connsiteY46" fmla="*/ 10958 h 105127"/>
                                <a:gd name="connsiteX47" fmla="*/ 19742 w 48126"/>
                                <a:gd name="connsiteY47" fmla="*/ 9445 h 105127"/>
                                <a:gd name="connsiteX48" fmla="*/ 19869 w 48126"/>
                                <a:gd name="connsiteY48" fmla="*/ 8107 h 105127"/>
                                <a:gd name="connsiteX49" fmla="*/ 19911 w 48126"/>
                                <a:gd name="connsiteY49" fmla="*/ 11277 h 105127"/>
                                <a:gd name="connsiteX50" fmla="*/ 19997 w 48126"/>
                                <a:gd name="connsiteY50" fmla="*/ 13690 h 105127"/>
                                <a:gd name="connsiteX51" fmla="*/ 20081 w 48126"/>
                                <a:gd name="connsiteY51" fmla="*/ 12449 h 105127"/>
                                <a:gd name="connsiteX52" fmla="*/ 20167 w 48126"/>
                                <a:gd name="connsiteY52" fmla="*/ 10273 h 105127"/>
                                <a:gd name="connsiteX53" fmla="*/ 20167 w 48126"/>
                                <a:gd name="connsiteY53" fmla="*/ 8441 h 105127"/>
                                <a:gd name="connsiteX54" fmla="*/ 20167 w 48126"/>
                                <a:gd name="connsiteY54" fmla="*/ 7365 h 105127"/>
                                <a:gd name="connsiteX55" fmla="*/ 20210 w 48126"/>
                                <a:gd name="connsiteY55" fmla="*/ 7941 h 105127"/>
                                <a:gd name="connsiteX56" fmla="*/ 20210 w 48126"/>
                                <a:gd name="connsiteY56" fmla="*/ 8778 h 105127"/>
                                <a:gd name="connsiteX57" fmla="*/ 20336 w 48126"/>
                                <a:gd name="connsiteY57" fmla="*/ 12449 h 105127"/>
                                <a:gd name="connsiteX58" fmla="*/ 20404 w 48126"/>
                                <a:gd name="connsiteY58" fmla="*/ 9053 h 105127"/>
                                <a:gd name="connsiteX59" fmla="*/ 20550 w 48126"/>
                                <a:gd name="connsiteY59" fmla="*/ 9945 h 105127"/>
                                <a:gd name="connsiteX60" fmla="*/ 20622 w 48126"/>
                                <a:gd name="connsiteY60" fmla="*/ 4 h 105127"/>
                                <a:gd name="connsiteX61" fmla="*/ 20714 w 48126"/>
                                <a:gd name="connsiteY61" fmla="*/ 8626 h 105127"/>
                                <a:gd name="connsiteX62" fmla="*/ 20817 w 48126"/>
                                <a:gd name="connsiteY62" fmla="*/ 15339 h 105127"/>
                                <a:gd name="connsiteX63" fmla="*/ 20873 w 48126"/>
                                <a:gd name="connsiteY63" fmla="*/ 5457 h 105127"/>
                                <a:gd name="connsiteX64" fmla="*/ 20976 w 48126"/>
                                <a:gd name="connsiteY64" fmla="*/ 10192 h 105127"/>
                                <a:gd name="connsiteX65" fmla="*/ 21018 w 48126"/>
                                <a:gd name="connsiteY65" fmla="*/ 2280 h 105127"/>
                                <a:gd name="connsiteX66" fmla="*/ 21080 w 48126"/>
                                <a:gd name="connsiteY66" fmla="*/ 9285 h 105127"/>
                                <a:gd name="connsiteX67" fmla="*/ 21160 w 48126"/>
                                <a:gd name="connsiteY67" fmla="*/ 11055 h 105127"/>
                                <a:gd name="connsiteX68" fmla="*/ 21273 w 48126"/>
                                <a:gd name="connsiteY68" fmla="*/ 5183 h 105127"/>
                                <a:gd name="connsiteX69" fmla="*/ 21388 w 48126"/>
                                <a:gd name="connsiteY69" fmla="*/ 14136 h 105127"/>
                                <a:gd name="connsiteX70" fmla="*/ 21443 w 48126"/>
                                <a:gd name="connsiteY70" fmla="*/ 6865 h 105127"/>
                                <a:gd name="connsiteX71" fmla="*/ 21486 w 48126"/>
                                <a:gd name="connsiteY71" fmla="*/ 10273 h 105127"/>
                                <a:gd name="connsiteX72" fmla="*/ 21529 w 48126"/>
                                <a:gd name="connsiteY72" fmla="*/ 9031 h 105127"/>
                                <a:gd name="connsiteX73" fmla="*/ 21615 w 48126"/>
                                <a:gd name="connsiteY73" fmla="*/ 7279 h 105127"/>
                                <a:gd name="connsiteX74" fmla="*/ 21656 w 48126"/>
                                <a:gd name="connsiteY74" fmla="*/ 8778 h 105127"/>
                                <a:gd name="connsiteX75" fmla="*/ 21781 w 48126"/>
                                <a:gd name="connsiteY75" fmla="*/ 12679 h 105127"/>
                                <a:gd name="connsiteX76" fmla="*/ 21826 w 48126"/>
                                <a:gd name="connsiteY76" fmla="*/ 9031 h 105127"/>
                                <a:gd name="connsiteX77" fmla="*/ 21869 w 48126"/>
                                <a:gd name="connsiteY77" fmla="*/ 7607 h 105127"/>
                                <a:gd name="connsiteX78" fmla="*/ 21869 w 48126"/>
                                <a:gd name="connsiteY78" fmla="*/ 8198 h 105127"/>
                                <a:gd name="connsiteX79" fmla="*/ 21887 w 48126"/>
                                <a:gd name="connsiteY79" fmla="*/ 4933 h 105127"/>
                                <a:gd name="connsiteX80" fmla="*/ 21956 w 48126"/>
                                <a:gd name="connsiteY80" fmla="*/ 7527 h 105127"/>
                                <a:gd name="connsiteX81" fmla="*/ 22082 w 48126"/>
                                <a:gd name="connsiteY81" fmla="*/ 9612 h 105127"/>
                                <a:gd name="connsiteX82" fmla="*/ 22082 w 48126"/>
                                <a:gd name="connsiteY82" fmla="*/ 10112 h 105127"/>
                                <a:gd name="connsiteX83" fmla="*/ 22082 w 48126"/>
                                <a:gd name="connsiteY83" fmla="*/ 9692 h 105127"/>
                                <a:gd name="connsiteX84" fmla="*/ 22124 w 48126"/>
                                <a:gd name="connsiteY84" fmla="*/ 8441 h 105127"/>
                                <a:gd name="connsiteX85" fmla="*/ 22168 w 48126"/>
                                <a:gd name="connsiteY85" fmla="*/ 7107 h 105127"/>
                                <a:gd name="connsiteX86" fmla="*/ 22252 w 48126"/>
                                <a:gd name="connsiteY86" fmla="*/ 10445 h 105127"/>
                                <a:gd name="connsiteX87" fmla="*/ 22295 w 48126"/>
                                <a:gd name="connsiteY87" fmla="*/ 9112 h 105127"/>
                                <a:gd name="connsiteX88" fmla="*/ 22295 w 48126"/>
                                <a:gd name="connsiteY88" fmla="*/ 6446 h 105127"/>
                                <a:gd name="connsiteX89" fmla="*/ 22379 w 48126"/>
                                <a:gd name="connsiteY89" fmla="*/ 6865 h 105127"/>
                                <a:gd name="connsiteX90" fmla="*/ 22379 w 48126"/>
                                <a:gd name="connsiteY90" fmla="*/ 11096 h 105127"/>
                                <a:gd name="connsiteX91" fmla="*/ 22507 w 48126"/>
                                <a:gd name="connsiteY91" fmla="*/ 4280 h 105127"/>
                                <a:gd name="connsiteX92" fmla="*/ 22551 w 48126"/>
                                <a:gd name="connsiteY92" fmla="*/ 12449 h 105127"/>
                                <a:gd name="connsiteX93" fmla="*/ 22593 w 48126"/>
                                <a:gd name="connsiteY93" fmla="*/ 8860 h 105127"/>
                                <a:gd name="connsiteX94" fmla="*/ 22679 w 48126"/>
                                <a:gd name="connsiteY94" fmla="*/ 11944 h 105127"/>
                                <a:gd name="connsiteX95" fmla="*/ 22722 w 48126"/>
                                <a:gd name="connsiteY95" fmla="*/ 7607 h 105127"/>
                                <a:gd name="connsiteX96" fmla="*/ 22762 w 48126"/>
                                <a:gd name="connsiteY96" fmla="*/ 10445 h 105127"/>
                                <a:gd name="connsiteX97" fmla="*/ 22805 w 48126"/>
                                <a:gd name="connsiteY97" fmla="*/ 6446 h 105127"/>
                                <a:gd name="connsiteX98" fmla="*/ 22933 w 48126"/>
                                <a:gd name="connsiteY98" fmla="*/ 11696 h 105127"/>
                                <a:gd name="connsiteX99" fmla="*/ 23018 w 48126"/>
                                <a:gd name="connsiteY99" fmla="*/ 7941 h 105127"/>
                                <a:gd name="connsiteX100" fmla="*/ 23145 w 48126"/>
                                <a:gd name="connsiteY100" fmla="*/ 10863 h 105127"/>
                                <a:gd name="connsiteX101" fmla="*/ 23231 w 48126"/>
                                <a:gd name="connsiteY101" fmla="*/ 7607 h 105127"/>
                                <a:gd name="connsiteX102" fmla="*/ 23231 w 48126"/>
                                <a:gd name="connsiteY102" fmla="*/ 8860 h 105127"/>
                                <a:gd name="connsiteX103" fmla="*/ 23273 w 48126"/>
                                <a:gd name="connsiteY103" fmla="*/ 9278 h 105127"/>
                                <a:gd name="connsiteX104" fmla="*/ 23273 w 48126"/>
                                <a:gd name="connsiteY104" fmla="*/ 12277 h 105127"/>
                                <a:gd name="connsiteX105" fmla="*/ 23358 w 48126"/>
                                <a:gd name="connsiteY105" fmla="*/ 11277 h 105127"/>
                                <a:gd name="connsiteX106" fmla="*/ 23399 w 48126"/>
                                <a:gd name="connsiteY106" fmla="*/ 7607 h 105127"/>
                                <a:gd name="connsiteX107" fmla="*/ 23487 w 48126"/>
                                <a:gd name="connsiteY107" fmla="*/ 8441 h 105127"/>
                                <a:gd name="connsiteX108" fmla="*/ 23573 w 48126"/>
                                <a:gd name="connsiteY108" fmla="*/ 7527 h 105127"/>
                                <a:gd name="connsiteX109" fmla="*/ 23615 w 48126"/>
                                <a:gd name="connsiteY109" fmla="*/ 8107 h 105127"/>
                                <a:gd name="connsiteX110" fmla="*/ 23656 w 48126"/>
                                <a:gd name="connsiteY110" fmla="*/ 7365 h 105127"/>
                                <a:gd name="connsiteX111" fmla="*/ 23698 w 48126"/>
                                <a:gd name="connsiteY111" fmla="*/ 8527 h 105127"/>
                                <a:gd name="connsiteX112" fmla="*/ 23783 w 48126"/>
                                <a:gd name="connsiteY112" fmla="*/ 5361 h 105127"/>
                                <a:gd name="connsiteX113" fmla="*/ 23881 w 48126"/>
                                <a:gd name="connsiteY113" fmla="*/ 9923 h 105127"/>
                                <a:gd name="connsiteX114" fmla="*/ 23913 w 48126"/>
                                <a:gd name="connsiteY114" fmla="*/ 6114 h 105127"/>
                                <a:gd name="connsiteX115" fmla="*/ 23997 w 48126"/>
                                <a:gd name="connsiteY115" fmla="*/ 9112 h 105127"/>
                                <a:gd name="connsiteX116" fmla="*/ 23997 w 48126"/>
                                <a:gd name="connsiteY116" fmla="*/ 11277 h 105127"/>
                                <a:gd name="connsiteX117" fmla="*/ 24041 w 48126"/>
                                <a:gd name="connsiteY117" fmla="*/ 7688 h 105127"/>
                                <a:gd name="connsiteX118" fmla="*/ 24209 w 48126"/>
                                <a:gd name="connsiteY118" fmla="*/ 5275 h 105127"/>
                                <a:gd name="connsiteX119" fmla="*/ 24252 w 48126"/>
                                <a:gd name="connsiteY119" fmla="*/ 11358 h 105127"/>
                                <a:gd name="connsiteX120" fmla="*/ 24338 w 48126"/>
                                <a:gd name="connsiteY120" fmla="*/ 5861 h 105127"/>
                                <a:gd name="connsiteX121" fmla="*/ 24463 w 48126"/>
                                <a:gd name="connsiteY121" fmla="*/ 8778 h 105127"/>
                                <a:gd name="connsiteX122" fmla="*/ 24508 w 48126"/>
                                <a:gd name="connsiteY122" fmla="*/ 6194 h 105127"/>
                                <a:gd name="connsiteX123" fmla="*/ 24508 w 48126"/>
                                <a:gd name="connsiteY123" fmla="*/ 12035 h 105127"/>
                                <a:gd name="connsiteX124" fmla="*/ 24636 w 48126"/>
                                <a:gd name="connsiteY124" fmla="*/ 7941 h 105127"/>
                                <a:gd name="connsiteX125" fmla="*/ 24678 w 48126"/>
                                <a:gd name="connsiteY125" fmla="*/ 9031 h 105127"/>
                                <a:gd name="connsiteX126" fmla="*/ 24720 w 48126"/>
                                <a:gd name="connsiteY126" fmla="*/ 11858 h 105127"/>
                                <a:gd name="connsiteX127" fmla="*/ 24805 w 48126"/>
                                <a:gd name="connsiteY127" fmla="*/ 6194 h 105127"/>
                                <a:gd name="connsiteX128" fmla="*/ 24890 w 48126"/>
                                <a:gd name="connsiteY128" fmla="*/ 7688 h 105127"/>
                                <a:gd name="connsiteX129" fmla="*/ 25104 w 48126"/>
                                <a:gd name="connsiteY129" fmla="*/ 11616 h 105127"/>
                                <a:gd name="connsiteX130" fmla="*/ 25188 w 48126"/>
                                <a:gd name="connsiteY130" fmla="*/ 9278 h 105127"/>
                                <a:gd name="connsiteX131" fmla="*/ 25317 w 48126"/>
                                <a:gd name="connsiteY131" fmla="*/ 6275 h 105127"/>
                                <a:gd name="connsiteX132" fmla="*/ 25359 w 48126"/>
                                <a:gd name="connsiteY132" fmla="*/ 9355 h 105127"/>
                                <a:gd name="connsiteX133" fmla="*/ 25401 w 48126"/>
                                <a:gd name="connsiteY133" fmla="*/ 10192 h 105127"/>
                                <a:gd name="connsiteX134" fmla="*/ 25401 w 48126"/>
                                <a:gd name="connsiteY134" fmla="*/ 10525 h 105127"/>
                                <a:gd name="connsiteX135" fmla="*/ 25529 w 48126"/>
                                <a:gd name="connsiteY135" fmla="*/ 8527 h 105127"/>
                                <a:gd name="connsiteX136" fmla="*/ 25614 w 48126"/>
                                <a:gd name="connsiteY136" fmla="*/ 10192 h 105127"/>
                                <a:gd name="connsiteX137" fmla="*/ 25655 w 48126"/>
                                <a:gd name="connsiteY137" fmla="*/ 9864 h 105127"/>
                                <a:gd name="connsiteX138" fmla="*/ 25655 w 48126"/>
                                <a:gd name="connsiteY138" fmla="*/ 7365 h 105127"/>
                                <a:gd name="connsiteX139" fmla="*/ 25783 w 48126"/>
                                <a:gd name="connsiteY139" fmla="*/ 11444 h 105127"/>
                                <a:gd name="connsiteX140" fmla="*/ 25783 w 48126"/>
                                <a:gd name="connsiteY140" fmla="*/ 9355 h 105127"/>
                                <a:gd name="connsiteX141" fmla="*/ 25869 w 48126"/>
                                <a:gd name="connsiteY141" fmla="*/ 9945 h 105127"/>
                                <a:gd name="connsiteX142" fmla="*/ 25953 w 48126"/>
                                <a:gd name="connsiteY142" fmla="*/ 10863 h 105127"/>
                                <a:gd name="connsiteX143" fmla="*/ 26083 w 48126"/>
                                <a:gd name="connsiteY143" fmla="*/ 7688 h 105127"/>
                                <a:gd name="connsiteX144" fmla="*/ 26083 w 48126"/>
                                <a:gd name="connsiteY144" fmla="*/ 9692 h 105127"/>
                                <a:gd name="connsiteX145" fmla="*/ 26252 w 48126"/>
                                <a:gd name="connsiteY145" fmla="*/ 8279 h 105127"/>
                                <a:gd name="connsiteX146" fmla="*/ 26524 w 48126"/>
                                <a:gd name="connsiteY146" fmla="*/ 46433 h 105127"/>
                                <a:gd name="connsiteX147" fmla="*/ 48126 w 48126"/>
                                <a:gd name="connsiteY147" fmla="*/ 105127 h 10512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Lst>
                              <a:rect l="l" t="t" r="r" b="b"/>
                              <a:pathLst>
                                <a:path w="48126" h="105127">
                                  <a:moveTo>
                                    <a:pt x="0" y="102455"/>
                                  </a:moveTo>
                                  <a:cubicBezTo>
                                    <a:pt x="7397" y="83294"/>
                                    <a:pt x="11022" y="49064"/>
                                    <a:pt x="16051" y="45465"/>
                                  </a:cubicBezTo>
                                  <a:cubicBezTo>
                                    <a:pt x="16398" y="29648"/>
                                    <a:pt x="16274" y="13615"/>
                                    <a:pt x="16275" y="7134"/>
                                  </a:cubicBezTo>
                                  <a:cubicBezTo>
                                    <a:pt x="16311" y="8933"/>
                                    <a:pt x="16346" y="10731"/>
                                    <a:pt x="16382" y="12530"/>
                                  </a:cubicBezTo>
                                  <a:lnTo>
                                    <a:pt x="16382" y="11277"/>
                                  </a:lnTo>
                                  <a:cubicBezTo>
                                    <a:pt x="16382" y="10692"/>
                                    <a:pt x="16422" y="8778"/>
                                    <a:pt x="16466" y="8698"/>
                                  </a:cubicBezTo>
                                  <a:cubicBezTo>
                                    <a:pt x="16466" y="8527"/>
                                    <a:pt x="16466" y="11025"/>
                                    <a:pt x="16507" y="11025"/>
                                  </a:cubicBezTo>
                                  <a:cubicBezTo>
                                    <a:pt x="16592" y="10863"/>
                                    <a:pt x="16592" y="12035"/>
                                    <a:pt x="16592" y="12277"/>
                                  </a:cubicBezTo>
                                  <a:cubicBezTo>
                                    <a:pt x="16598" y="9366"/>
                                    <a:pt x="16605" y="6456"/>
                                    <a:pt x="16611" y="3545"/>
                                  </a:cubicBezTo>
                                  <a:cubicBezTo>
                                    <a:pt x="16633" y="3058"/>
                                    <a:pt x="16686" y="10035"/>
                                    <a:pt x="16722" y="9355"/>
                                  </a:cubicBezTo>
                                  <a:cubicBezTo>
                                    <a:pt x="16806" y="9612"/>
                                    <a:pt x="16806" y="7860"/>
                                    <a:pt x="16849" y="8198"/>
                                  </a:cubicBezTo>
                                  <a:cubicBezTo>
                                    <a:pt x="16891" y="8527"/>
                                    <a:pt x="16891" y="12035"/>
                                    <a:pt x="16934" y="11696"/>
                                  </a:cubicBezTo>
                                  <a:cubicBezTo>
                                    <a:pt x="16969" y="12140"/>
                                    <a:pt x="17000" y="7610"/>
                                    <a:pt x="17049" y="7220"/>
                                  </a:cubicBezTo>
                                  <a:cubicBezTo>
                                    <a:pt x="17092" y="7634"/>
                                    <a:pt x="17114" y="1746"/>
                                    <a:pt x="17114" y="2070"/>
                                  </a:cubicBezTo>
                                  <a:cubicBezTo>
                                    <a:pt x="17157" y="2407"/>
                                    <a:pt x="17221" y="8223"/>
                                    <a:pt x="17231" y="13110"/>
                                  </a:cubicBezTo>
                                  <a:cubicBezTo>
                                    <a:pt x="17274" y="12530"/>
                                    <a:pt x="17274" y="11858"/>
                                    <a:pt x="17359" y="11106"/>
                                  </a:cubicBezTo>
                                  <a:cubicBezTo>
                                    <a:pt x="17359" y="10692"/>
                                    <a:pt x="17407" y="8425"/>
                                    <a:pt x="17407" y="8016"/>
                                  </a:cubicBezTo>
                                  <a:cubicBezTo>
                                    <a:pt x="17407" y="8677"/>
                                    <a:pt x="17443" y="11106"/>
                                    <a:pt x="17530" y="11696"/>
                                  </a:cubicBezTo>
                                  <a:cubicBezTo>
                                    <a:pt x="17530" y="12277"/>
                                    <a:pt x="17571" y="13029"/>
                                    <a:pt x="17571" y="13609"/>
                                  </a:cubicBezTo>
                                  <a:cubicBezTo>
                                    <a:pt x="17657" y="12530"/>
                                    <a:pt x="17571" y="9031"/>
                                    <a:pt x="17657" y="7941"/>
                                  </a:cubicBezTo>
                                  <a:cubicBezTo>
                                    <a:pt x="17657" y="6775"/>
                                    <a:pt x="17700" y="11616"/>
                                    <a:pt x="17743" y="10863"/>
                                  </a:cubicBezTo>
                                  <a:cubicBezTo>
                                    <a:pt x="17743" y="10192"/>
                                    <a:pt x="17766" y="1739"/>
                                    <a:pt x="17807" y="1820"/>
                                  </a:cubicBezTo>
                                  <a:cubicBezTo>
                                    <a:pt x="17851" y="2830"/>
                                    <a:pt x="17912" y="10692"/>
                                    <a:pt x="17912" y="11696"/>
                                  </a:cubicBezTo>
                                  <a:cubicBezTo>
                                    <a:pt x="17997" y="10692"/>
                                    <a:pt x="17997" y="9612"/>
                                    <a:pt x="18040" y="8527"/>
                                  </a:cubicBezTo>
                                  <a:cubicBezTo>
                                    <a:pt x="18040" y="7860"/>
                                    <a:pt x="18040" y="8279"/>
                                    <a:pt x="18125" y="7607"/>
                                  </a:cubicBezTo>
                                  <a:lnTo>
                                    <a:pt x="18125" y="7107"/>
                                  </a:lnTo>
                                  <a:cubicBezTo>
                                    <a:pt x="18210" y="8778"/>
                                    <a:pt x="18168" y="10525"/>
                                    <a:pt x="18210" y="12277"/>
                                  </a:cubicBezTo>
                                  <a:cubicBezTo>
                                    <a:pt x="18252" y="12035"/>
                                    <a:pt x="18252" y="12035"/>
                                    <a:pt x="18252" y="11696"/>
                                  </a:cubicBezTo>
                                  <a:cubicBezTo>
                                    <a:pt x="18336" y="11616"/>
                                    <a:pt x="18336" y="11358"/>
                                    <a:pt x="18336" y="11106"/>
                                  </a:cubicBezTo>
                                  <a:cubicBezTo>
                                    <a:pt x="18336" y="11025"/>
                                    <a:pt x="18379" y="5022"/>
                                    <a:pt x="18379" y="5022"/>
                                  </a:cubicBezTo>
                                  <a:lnTo>
                                    <a:pt x="18424" y="13110"/>
                                  </a:lnTo>
                                  <a:cubicBezTo>
                                    <a:pt x="18519" y="11806"/>
                                    <a:pt x="18527" y="7626"/>
                                    <a:pt x="18569" y="6873"/>
                                  </a:cubicBezTo>
                                  <a:cubicBezTo>
                                    <a:pt x="18569" y="7116"/>
                                    <a:pt x="18592" y="11444"/>
                                    <a:pt x="18636" y="11858"/>
                                  </a:cubicBezTo>
                                  <a:lnTo>
                                    <a:pt x="18636" y="12449"/>
                                  </a:lnTo>
                                  <a:cubicBezTo>
                                    <a:pt x="18636" y="12530"/>
                                    <a:pt x="18684" y="8634"/>
                                    <a:pt x="18684" y="8553"/>
                                  </a:cubicBezTo>
                                  <a:cubicBezTo>
                                    <a:pt x="18684" y="8053"/>
                                    <a:pt x="18678" y="11106"/>
                                    <a:pt x="18765" y="10692"/>
                                  </a:cubicBezTo>
                                  <a:cubicBezTo>
                                    <a:pt x="18765" y="9864"/>
                                    <a:pt x="18765" y="9112"/>
                                    <a:pt x="18848" y="8279"/>
                                  </a:cubicBezTo>
                                  <a:cubicBezTo>
                                    <a:pt x="18848" y="8778"/>
                                    <a:pt x="18848" y="9355"/>
                                    <a:pt x="18890" y="9864"/>
                                  </a:cubicBezTo>
                                  <a:cubicBezTo>
                                    <a:pt x="18890" y="10192"/>
                                    <a:pt x="18890" y="10525"/>
                                    <a:pt x="18976" y="10863"/>
                                  </a:cubicBezTo>
                                  <a:cubicBezTo>
                                    <a:pt x="18997" y="10650"/>
                                    <a:pt x="18997" y="8975"/>
                                    <a:pt x="19018" y="8586"/>
                                  </a:cubicBezTo>
                                  <a:cubicBezTo>
                                    <a:pt x="19039" y="8058"/>
                                    <a:pt x="19090" y="8958"/>
                                    <a:pt x="19104" y="8527"/>
                                  </a:cubicBezTo>
                                  <a:lnTo>
                                    <a:pt x="19104" y="8279"/>
                                  </a:lnTo>
                                  <a:cubicBezTo>
                                    <a:pt x="19190" y="9864"/>
                                    <a:pt x="19190" y="11358"/>
                                    <a:pt x="19274" y="12696"/>
                                  </a:cubicBezTo>
                                  <a:cubicBezTo>
                                    <a:pt x="19316" y="10525"/>
                                    <a:pt x="19316" y="8279"/>
                                    <a:pt x="19400" y="6194"/>
                                  </a:cubicBezTo>
                                  <a:cubicBezTo>
                                    <a:pt x="19400" y="4523"/>
                                    <a:pt x="19401" y="11045"/>
                                    <a:pt x="19504" y="12410"/>
                                  </a:cubicBezTo>
                                  <a:cubicBezTo>
                                    <a:pt x="19576" y="10076"/>
                                    <a:pt x="19529" y="4523"/>
                                    <a:pt x="19572" y="5861"/>
                                  </a:cubicBezTo>
                                  <a:cubicBezTo>
                                    <a:pt x="19572" y="6114"/>
                                    <a:pt x="19587" y="10540"/>
                                    <a:pt x="19672" y="10958"/>
                                  </a:cubicBezTo>
                                  <a:cubicBezTo>
                                    <a:pt x="19722" y="9711"/>
                                    <a:pt x="19657" y="7688"/>
                                    <a:pt x="19742" y="9445"/>
                                  </a:cubicBezTo>
                                  <a:cubicBezTo>
                                    <a:pt x="19742" y="10112"/>
                                    <a:pt x="19869" y="7527"/>
                                    <a:pt x="19869" y="8107"/>
                                  </a:cubicBezTo>
                                  <a:cubicBezTo>
                                    <a:pt x="19869" y="8860"/>
                                    <a:pt x="19890" y="10347"/>
                                    <a:pt x="19911" y="11277"/>
                                  </a:cubicBezTo>
                                  <a:cubicBezTo>
                                    <a:pt x="19932" y="12207"/>
                                    <a:pt x="19969" y="13495"/>
                                    <a:pt x="19997" y="13690"/>
                                  </a:cubicBezTo>
                                  <a:cubicBezTo>
                                    <a:pt x="20081" y="12777"/>
                                    <a:pt x="19997" y="13448"/>
                                    <a:pt x="20081" y="12449"/>
                                  </a:cubicBezTo>
                                  <a:cubicBezTo>
                                    <a:pt x="20127" y="11696"/>
                                    <a:pt x="20167" y="10273"/>
                                    <a:pt x="20167" y="10273"/>
                                  </a:cubicBezTo>
                                  <a:lnTo>
                                    <a:pt x="20167" y="8441"/>
                                  </a:lnTo>
                                  <a:lnTo>
                                    <a:pt x="20167" y="7365"/>
                                  </a:lnTo>
                                  <a:cubicBezTo>
                                    <a:pt x="20210" y="7279"/>
                                    <a:pt x="20210" y="7688"/>
                                    <a:pt x="20210" y="7941"/>
                                  </a:cubicBezTo>
                                  <a:lnTo>
                                    <a:pt x="20210" y="8778"/>
                                  </a:lnTo>
                                  <a:cubicBezTo>
                                    <a:pt x="20296" y="10112"/>
                                    <a:pt x="20296" y="11106"/>
                                    <a:pt x="20336" y="12449"/>
                                  </a:cubicBezTo>
                                  <a:cubicBezTo>
                                    <a:pt x="20336" y="13029"/>
                                    <a:pt x="20361" y="9467"/>
                                    <a:pt x="20404" y="9053"/>
                                  </a:cubicBezTo>
                                  <a:cubicBezTo>
                                    <a:pt x="20447" y="8553"/>
                                    <a:pt x="20509" y="10525"/>
                                    <a:pt x="20550" y="9945"/>
                                  </a:cubicBezTo>
                                  <a:cubicBezTo>
                                    <a:pt x="20550" y="9692"/>
                                    <a:pt x="20620" y="-218"/>
                                    <a:pt x="20622" y="4"/>
                                  </a:cubicBezTo>
                                  <a:cubicBezTo>
                                    <a:pt x="20698" y="11168"/>
                                    <a:pt x="20655" y="3122"/>
                                    <a:pt x="20714" y="8626"/>
                                  </a:cubicBezTo>
                                  <a:cubicBezTo>
                                    <a:pt x="20757" y="8884"/>
                                    <a:pt x="20791" y="15867"/>
                                    <a:pt x="20817" y="15339"/>
                                  </a:cubicBezTo>
                                  <a:cubicBezTo>
                                    <a:pt x="20843" y="14811"/>
                                    <a:pt x="20830" y="6119"/>
                                    <a:pt x="20873" y="5457"/>
                                  </a:cubicBezTo>
                                  <a:cubicBezTo>
                                    <a:pt x="20873" y="4624"/>
                                    <a:pt x="20933" y="11106"/>
                                    <a:pt x="20976" y="10192"/>
                                  </a:cubicBezTo>
                                  <a:cubicBezTo>
                                    <a:pt x="20976" y="9612"/>
                                    <a:pt x="20981" y="6502"/>
                                    <a:pt x="21018" y="2280"/>
                                  </a:cubicBezTo>
                                  <a:cubicBezTo>
                                    <a:pt x="21051" y="3541"/>
                                    <a:pt x="21037" y="8124"/>
                                    <a:pt x="21080" y="9285"/>
                                  </a:cubicBezTo>
                                  <a:cubicBezTo>
                                    <a:pt x="21166" y="10375"/>
                                    <a:pt x="21128" y="11739"/>
                                    <a:pt x="21160" y="11055"/>
                                  </a:cubicBezTo>
                                  <a:cubicBezTo>
                                    <a:pt x="21192" y="10371"/>
                                    <a:pt x="21235" y="4670"/>
                                    <a:pt x="21273" y="5183"/>
                                  </a:cubicBezTo>
                                  <a:cubicBezTo>
                                    <a:pt x="21311" y="5696"/>
                                    <a:pt x="21345" y="14470"/>
                                    <a:pt x="21388" y="14136"/>
                                  </a:cubicBezTo>
                                  <a:cubicBezTo>
                                    <a:pt x="21388" y="13299"/>
                                    <a:pt x="21401" y="7607"/>
                                    <a:pt x="21443" y="6865"/>
                                  </a:cubicBezTo>
                                  <a:cubicBezTo>
                                    <a:pt x="21486" y="7941"/>
                                    <a:pt x="21443" y="9112"/>
                                    <a:pt x="21486" y="10273"/>
                                  </a:cubicBezTo>
                                  <a:cubicBezTo>
                                    <a:pt x="21486" y="9864"/>
                                    <a:pt x="21529" y="9445"/>
                                    <a:pt x="21529" y="9031"/>
                                  </a:cubicBezTo>
                                  <a:cubicBezTo>
                                    <a:pt x="21529" y="8441"/>
                                    <a:pt x="21615" y="7860"/>
                                    <a:pt x="21615" y="7279"/>
                                  </a:cubicBezTo>
                                  <a:cubicBezTo>
                                    <a:pt x="21615" y="7860"/>
                                    <a:pt x="21628" y="7878"/>
                                    <a:pt x="21656" y="8778"/>
                                  </a:cubicBezTo>
                                  <a:cubicBezTo>
                                    <a:pt x="21684" y="9678"/>
                                    <a:pt x="21696" y="12351"/>
                                    <a:pt x="21781" y="12679"/>
                                  </a:cubicBezTo>
                                  <a:cubicBezTo>
                                    <a:pt x="21781" y="12351"/>
                                    <a:pt x="21826" y="9445"/>
                                    <a:pt x="21826" y="9031"/>
                                  </a:cubicBezTo>
                                  <a:cubicBezTo>
                                    <a:pt x="21869" y="7688"/>
                                    <a:pt x="21826" y="8198"/>
                                    <a:pt x="21869" y="7607"/>
                                  </a:cubicBezTo>
                                  <a:lnTo>
                                    <a:pt x="21869" y="8198"/>
                                  </a:lnTo>
                                  <a:cubicBezTo>
                                    <a:pt x="21875" y="7110"/>
                                    <a:pt x="21881" y="6021"/>
                                    <a:pt x="21887" y="4933"/>
                                  </a:cubicBezTo>
                                  <a:cubicBezTo>
                                    <a:pt x="21901" y="4821"/>
                                    <a:pt x="21921" y="7430"/>
                                    <a:pt x="21956" y="7527"/>
                                  </a:cubicBezTo>
                                  <a:cubicBezTo>
                                    <a:pt x="21956" y="8198"/>
                                    <a:pt x="21956" y="9031"/>
                                    <a:pt x="22082" y="9612"/>
                                  </a:cubicBezTo>
                                  <a:lnTo>
                                    <a:pt x="22082" y="10112"/>
                                  </a:lnTo>
                                  <a:lnTo>
                                    <a:pt x="22082" y="9692"/>
                                  </a:lnTo>
                                  <a:cubicBezTo>
                                    <a:pt x="22082" y="9355"/>
                                    <a:pt x="22082" y="8860"/>
                                    <a:pt x="22124" y="8441"/>
                                  </a:cubicBezTo>
                                  <a:cubicBezTo>
                                    <a:pt x="22124" y="8107"/>
                                    <a:pt x="22168" y="7607"/>
                                    <a:pt x="22168" y="7107"/>
                                  </a:cubicBezTo>
                                  <a:cubicBezTo>
                                    <a:pt x="22252" y="8198"/>
                                    <a:pt x="22168" y="9355"/>
                                    <a:pt x="22252" y="10445"/>
                                  </a:cubicBezTo>
                                  <a:cubicBezTo>
                                    <a:pt x="22252" y="9945"/>
                                    <a:pt x="22295" y="9612"/>
                                    <a:pt x="22295" y="9112"/>
                                  </a:cubicBezTo>
                                  <a:lnTo>
                                    <a:pt x="22295" y="6446"/>
                                  </a:lnTo>
                                  <a:cubicBezTo>
                                    <a:pt x="22309" y="6072"/>
                                    <a:pt x="22365" y="6090"/>
                                    <a:pt x="22379" y="6865"/>
                                  </a:cubicBezTo>
                                  <a:cubicBezTo>
                                    <a:pt x="22379" y="7365"/>
                                    <a:pt x="22337" y="12847"/>
                                    <a:pt x="22379" y="11096"/>
                                  </a:cubicBezTo>
                                  <a:cubicBezTo>
                                    <a:pt x="22464" y="9511"/>
                                    <a:pt x="22507" y="5861"/>
                                    <a:pt x="22507" y="4280"/>
                                  </a:cubicBezTo>
                                  <a:cubicBezTo>
                                    <a:pt x="22551" y="7027"/>
                                    <a:pt x="22507" y="9692"/>
                                    <a:pt x="22551" y="12449"/>
                                  </a:cubicBezTo>
                                  <a:cubicBezTo>
                                    <a:pt x="22551" y="13362"/>
                                    <a:pt x="22551" y="8198"/>
                                    <a:pt x="22593" y="8860"/>
                                  </a:cubicBezTo>
                                  <a:cubicBezTo>
                                    <a:pt x="22593" y="9031"/>
                                    <a:pt x="22679" y="11696"/>
                                    <a:pt x="22679" y="11944"/>
                                  </a:cubicBezTo>
                                  <a:cubicBezTo>
                                    <a:pt x="22722" y="12858"/>
                                    <a:pt x="22679" y="7941"/>
                                    <a:pt x="22722" y="7607"/>
                                  </a:cubicBezTo>
                                  <a:cubicBezTo>
                                    <a:pt x="22722" y="7365"/>
                                    <a:pt x="22722" y="10692"/>
                                    <a:pt x="22762" y="10445"/>
                                  </a:cubicBezTo>
                                  <a:cubicBezTo>
                                    <a:pt x="22762" y="9445"/>
                                    <a:pt x="22762" y="7365"/>
                                    <a:pt x="22805" y="6446"/>
                                  </a:cubicBezTo>
                                  <a:cubicBezTo>
                                    <a:pt x="22833" y="6654"/>
                                    <a:pt x="22898" y="11447"/>
                                    <a:pt x="22933" y="11696"/>
                                  </a:cubicBezTo>
                                  <a:cubicBezTo>
                                    <a:pt x="22961" y="10444"/>
                                    <a:pt x="22990" y="9193"/>
                                    <a:pt x="23018" y="7941"/>
                                  </a:cubicBezTo>
                                  <a:cubicBezTo>
                                    <a:pt x="23061" y="7279"/>
                                    <a:pt x="23061" y="11616"/>
                                    <a:pt x="23145" y="10863"/>
                                  </a:cubicBezTo>
                                  <a:cubicBezTo>
                                    <a:pt x="23145" y="11106"/>
                                    <a:pt x="23188" y="7941"/>
                                    <a:pt x="23231" y="7607"/>
                                  </a:cubicBezTo>
                                  <a:lnTo>
                                    <a:pt x="23231" y="8860"/>
                                  </a:lnTo>
                                  <a:cubicBezTo>
                                    <a:pt x="23231" y="9112"/>
                                    <a:pt x="23273" y="8698"/>
                                    <a:pt x="23273" y="9278"/>
                                  </a:cubicBezTo>
                                  <a:cubicBezTo>
                                    <a:pt x="23273" y="10192"/>
                                    <a:pt x="23231" y="11358"/>
                                    <a:pt x="23273" y="12277"/>
                                  </a:cubicBezTo>
                                  <a:cubicBezTo>
                                    <a:pt x="23358" y="12777"/>
                                    <a:pt x="23358" y="12035"/>
                                    <a:pt x="23358" y="11277"/>
                                  </a:cubicBezTo>
                                  <a:cubicBezTo>
                                    <a:pt x="23358" y="10525"/>
                                    <a:pt x="23399" y="8107"/>
                                    <a:pt x="23399" y="7607"/>
                                  </a:cubicBezTo>
                                  <a:cubicBezTo>
                                    <a:pt x="23487" y="4942"/>
                                    <a:pt x="23445" y="11277"/>
                                    <a:pt x="23487" y="8441"/>
                                  </a:cubicBezTo>
                                  <a:cubicBezTo>
                                    <a:pt x="23487" y="9355"/>
                                    <a:pt x="23573" y="6693"/>
                                    <a:pt x="23573" y="7527"/>
                                  </a:cubicBezTo>
                                  <a:cubicBezTo>
                                    <a:pt x="23573" y="7941"/>
                                    <a:pt x="23615" y="8107"/>
                                    <a:pt x="23615" y="8107"/>
                                  </a:cubicBezTo>
                                  <a:cubicBezTo>
                                    <a:pt x="23615" y="8778"/>
                                    <a:pt x="23656" y="6446"/>
                                    <a:pt x="23656" y="7365"/>
                                  </a:cubicBezTo>
                                  <a:cubicBezTo>
                                    <a:pt x="23670" y="7435"/>
                                    <a:pt x="23677" y="8861"/>
                                    <a:pt x="23698" y="8527"/>
                                  </a:cubicBezTo>
                                  <a:cubicBezTo>
                                    <a:pt x="23783" y="7527"/>
                                    <a:pt x="23783" y="6194"/>
                                    <a:pt x="23783" y="5361"/>
                                  </a:cubicBezTo>
                                  <a:cubicBezTo>
                                    <a:pt x="23826" y="5022"/>
                                    <a:pt x="23838" y="9841"/>
                                    <a:pt x="23881" y="9923"/>
                                  </a:cubicBezTo>
                                  <a:cubicBezTo>
                                    <a:pt x="23881" y="10427"/>
                                    <a:pt x="23869" y="5022"/>
                                    <a:pt x="23913" y="6114"/>
                                  </a:cubicBezTo>
                                  <a:cubicBezTo>
                                    <a:pt x="23913" y="6446"/>
                                    <a:pt x="23997" y="8198"/>
                                    <a:pt x="23997" y="9112"/>
                                  </a:cubicBezTo>
                                  <a:lnTo>
                                    <a:pt x="23997" y="11277"/>
                                  </a:lnTo>
                                  <a:cubicBezTo>
                                    <a:pt x="24041" y="11025"/>
                                    <a:pt x="24041" y="8778"/>
                                    <a:pt x="24041" y="7688"/>
                                  </a:cubicBezTo>
                                  <a:cubicBezTo>
                                    <a:pt x="24082" y="7279"/>
                                    <a:pt x="24209" y="5275"/>
                                    <a:pt x="24209" y="5275"/>
                                  </a:cubicBezTo>
                                  <a:cubicBezTo>
                                    <a:pt x="24209" y="4190"/>
                                    <a:pt x="24209" y="12449"/>
                                    <a:pt x="24252" y="11358"/>
                                  </a:cubicBezTo>
                                  <a:cubicBezTo>
                                    <a:pt x="24295" y="12777"/>
                                    <a:pt x="24295" y="4523"/>
                                    <a:pt x="24338" y="5861"/>
                                  </a:cubicBezTo>
                                  <a:cubicBezTo>
                                    <a:pt x="24338" y="6865"/>
                                    <a:pt x="24338" y="7941"/>
                                    <a:pt x="24463" y="8778"/>
                                  </a:cubicBezTo>
                                  <a:cubicBezTo>
                                    <a:pt x="24508" y="7941"/>
                                    <a:pt x="24463" y="7107"/>
                                    <a:pt x="24508" y="6194"/>
                                  </a:cubicBezTo>
                                  <a:cubicBezTo>
                                    <a:pt x="24508" y="5104"/>
                                    <a:pt x="24463" y="13029"/>
                                    <a:pt x="24508" y="12035"/>
                                  </a:cubicBezTo>
                                  <a:cubicBezTo>
                                    <a:pt x="24552" y="12696"/>
                                    <a:pt x="24636" y="8441"/>
                                    <a:pt x="24636" y="7941"/>
                                  </a:cubicBezTo>
                                  <a:cubicBezTo>
                                    <a:pt x="24678" y="7527"/>
                                    <a:pt x="24636" y="8279"/>
                                    <a:pt x="24678" y="9031"/>
                                  </a:cubicBezTo>
                                  <a:cubicBezTo>
                                    <a:pt x="24678" y="9692"/>
                                    <a:pt x="24678" y="12277"/>
                                    <a:pt x="24720" y="11858"/>
                                  </a:cubicBezTo>
                                  <a:cubicBezTo>
                                    <a:pt x="24762" y="13272"/>
                                    <a:pt x="24805" y="4700"/>
                                    <a:pt x="24805" y="6194"/>
                                  </a:cubicBezTo>
                                  <a:cubicBezTo>
                                    <a:pt x="24805" y="6693"/>
                                    <a:pt x="24805" y="7279"/>
                                    <a:pt x="24890" y="7688"/>
                                  </a:cubicBezTo>
                                  <a:cubicBezTo>
                                    <a:pt x="24976" y="6446"/>
                                    <a:pt x="24932" y="12777"/>
                                    <a:pt x="25104" y="11616"/>
                                  </a:cubicBezTo>
                                  <a:cubicBezTo>
                                    <a:pt x="25104" y="13448"/>
                                    <a:pt x="25188" y="7279"/>
                                    <a:pt x="25188" y="9278"/>
                                  </a:cubicBezTo>
                                  <a:cubicBezTo>
                                    <a:pt x="25188" y="8279"/>
                                    <a:pt x="25230" y="7279"/>
                                    <a:pt x="25317" y="6275"/>
                                  </a:cubicBezTo>
                                  <a:cubicBezTo>
                                    <a:pt x="25317" y="7365"/>
                                    <a:pt x="25317" y="8441"/>
                                    <a:pt x="25359" y="9355"/>
                                  </a:cubicBezTo>
                                  <a:cubicBezTo>
                                    <a:pt x="25359" y="9692"/>
                                    <a:pt x="25401" y="9945"/>
                                    <a:pt x="25401" y="10192"/>
                                  </a:cubicBezTo>
                                  <a:lnTo>
                                    <a:pt x="25401" y="10525"/>
                                  </a:lnTo>
                                  <a:cubicBezTo>
                                    <a:pt x="25444" y="9945"/>
                                    <a:pt x="25529" y="9278"/>
                                    <a:pt x="25529" y="8527"/>
                                  </a:cubicBezTo>
                                  <a:cubicBezTo>
                                    <a:pt x="25572" y="9112"/>
                                    <a:pt x="25614" y="9692"/>
                                    <a:pt x="25614" y="10192"/>
                                  </a:cubicBezTo>
                                  <a:cubicBezTo>
                                    <a:pt x="25614" y="10112"/>
                                    <a:pt x="25655" y="9945"/>
                                    <a:pt x="25655" y="9864"/>
                                  </a:cubicBezTo>
                                  <a:cubicBezTo>
                                    <a:pt x="25655" y="9278"/>
                                    <a:pt x="25614" y="6775"/>
                                    <a:pt x="25655" y="7365"/>
                                  </a:cubicBezTo>
                                  <a:cubicBezTo>
                                    <a:pt x="25740" y="7027"/>
                                    <a:pt x="25740" y="11944"/>
                                    <a:pt x="25783" y="11444"/>
                                  </a:cubicBezTo>
                                  <a:lnTo>
                                    <a:pt x="25783" y="9355"/>
                                  </a:lnTo>
                                  <a:cubicBezTo>
                                    <a:pt x="25826" y="9112"/>
                                    <a:pt x="25826" y="9692"/>
                                    <a:pt x="25869" y="9945"/>
                                  </a:cubicBezTo>
                                  <a:cubicBezTo>
                                    <a:pt x="25869" y="10525"/>
                                    <a:pt x="25826" y="10692"/>
                                    <a:pt x="25953" y="10863"/>
                                  </a:cubicBezTo>
                                  <a:cubicBezTo>
                                    <a:pt x="25953" y="10863"/>
                                    <a:pt x="26040" y="7688"/>
                                    <a:pt x="26083" y="7688"/>
                                  </a:cubicBezTo>
                                  <a:lnTo>
                                    <a:pt x="26083" y="9692"/>
                                  </a:lnTo>
                                  <a:cubicBezTo>
                                    <a:pt x="26166" y="9864"/>
                                    <a:pt x="26210" y="7941"/>
                                    <a:pt x="26252" y="8279"/>
                                  </a:cubicBezTo>
                                  <a:cubicBezTo>
                                    <a:pt x="26678" y="14023"/>
                                    <a:pt x="26378" y="31962"/>
                                    <a:pt x="26524" y="46433"/>
                                  </a:cubicBezTo>
                                  <a:cubicBezTo>
                                    <a:pt x="30869" y="46492"/>
                                    <a:pt x="34420" y="91807"/>
                                    <a:pt x="48126" y="105127"/>
                                  </a:cubicBezTo>
                                </a:path>
                              </a:pathLst>
                            </a:custGeom>
                            <a:noFill/>
                            <a:ln w="9525">
                              <a:solidFill>
                                <a:srgbClr val="70AD47">
                                  <a:lumMod val="60000"/>
                                  <a:lumOff val="40000"/>
                                </a:srgbClr>
                              </a:solidFill>
                              <a:round/>
                              <a:headEnd/>
                              <a:tailEnd/>
                            </a:ln>
                          </wps:spPr>
                          <wps:bodyPr/>
                        </wps:wsp>
                        <wps:wsp>
                          <wps:cNvPr id="166" name="Straight Arrow Connector 166"/>
                          <wps:cNvCnPr/>
                          <wps:spPr>
                            <a:xfrm>
                              <a:off x="2220768" y="2900175"/>
                              <a:ext cx="2267306" cy="0"/>
                            </a:xfrm>
                            <a:prstGeom prst="straightConnector1">
                              <a:avLst/>
                            </a:prstGeom>
                            <a:noFill/>
                            <a:ln w="19050" cap="flat" cmpd="sng" algn="ctr">
                              <a:solidFill>
                                <a:sysClr val="windowText" lastClr="000000"/>
                              </a:solidFill>
                              <a:prstDash val="solid"/>
                              <a:miter lim="800000"/>
                              <a:headEnd type="none" w="lg" len="lg"/>
                              <a:tailEnd type="triangle"/>
                            </a:ln>
                            <a:effectLst/>
                          </wps:spPr>
                          <wps:bodyPr/>
                        </wps:wsp>
                        <wps:wsp>
                          <wps:cNvPr id="167" name="TextBox 97"/>
                          <wps:cNvSpPr txBox="1"/>
                          <wps:spPr>
                            <a:xfrm>
                              <a:off x="4286390" y="2887826"/>
                              <a:ext cx="311434" cy="166232"/>
                            </a:xfrm>
                            <a:prstGeom prst="rect">
                              <a:avLst/>
                            </a:prstGeom>
                            <a:noFill/>
                          </wps:spPr>
                          <wps:txbx>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freq</w:t>
                                </w:r>
                              </w:p>
                            </w:txbxContent>
                          </wps:txbx>
                          <wps:bodyPr wrap="none" lIns="0" tIns="0" rIns="0" bIns="0" rtlCol="0">
                            <a:noAutofit/>
                          </wps:bodyPr>
                        </wps:wsp>
                        <wps:wsp>
                          <wps:cNvPr id="168" name="Rectangle 168"/>
                          <wps:cNvSpPr/>
                          <wps:spPr>
                            <a:xfrm>
                              <a:off x="3268729" y="1712731"/>
                              <a:ext cx="279887" cy="186055"/>
                            </a:xfrm>
                            <a:prstGeom prst="rect">
                              <a:avLst/>
                            </a:prstGeom>
                          </wps:spPr>
                          <wps:txbx>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DLa</w:t>
                                </w:r>
                              </w:p>
                            </w:txbxContent>
                          </wps:txbx>
                          <wps:bodyPr wrap="square" lIns="0" tIns="0" rIns="0" bIns="0">
                            <a:noAutofit/>
                          </wps:bodyPr>
                        </wps:wsp>
                        <wps:wsp>
                          <wps:cNvPr id="169" name="Rectangle 169"/>
                          <wps:cNvSpPr/>
                          <wps:spPr>
                            <a:xfrm>
                              <a:off x="2436256" y="2635985"/>
                              <a:ext cx="382154" cy="186055"/>
                            </a:xfrm>
                            <a:prstGeom prst="rect">
                              <a:avLst/>
                            </a:prstGeom>
                          </wps:spPr>
                          <wps:txbx>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ACL jammer</w:t>
                                </w:r>
                              </w:p>
                            </w:txbxContent>
                          </wps:txbx>
                          <wps:bodyPr wrap="square" lIns="0" tIns="0" rIns="0" bIns="0">
                            <a:noAutofit/>
                          </wps:bodyPr>
                        </wps:wsp>
                      </wpg:grpSp>
                      <wps:wsp>
                        <wps:cNvPr id="170" name="Rectangle 170"/>
                        <wps:cNvSpPr/>
                        <wps:spPr>
                          <a:xfrm>
                            <a:off x="2452679" y="2232592"/>
                            <a:ext cx="336518" cy="184666"/>
                          </a:xfrm>
                          <a:prstGeom prst="rect">
                            <a:avLst/>
                          </a:prstGeom>
                        </wps:spPr>
                        <wps:txbx>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DLv</w:t>
                              </w:r>
                            </w:p>
                          </w:txbxContent>
                        </wps:txbx>
                        <wps:bodyPr wrap="square" lIns="0" tIns="0" rIns="0" bIns="0">
                          <a:noAutofit/>
                        </wps:bodyPr>
                      </wps:wsp>
                      <wps:wsp>
                        <wps:cNvPr id="171" name="Oval 17"/>
                        <wps:cNvSpPr>
                          <a:spLocks noChangeAspect="1"/>
                        </wps:cNvSpPr>
                        <wps:spPr>
                          <a:xfrm rot="11925323" flipH="1">
                            <a:off x="3176934" y="778323"/>
                            <a:ext cx="2160336" cy="309176"/>
                          </a:xfrm>
                          <a:custGeom>
                            <a:avLst/>
                            <a:gdLst>
                              <a:gd name="connsiteX0" fmla="*/ 0 w 884903"/>
                              <a:gd name="connsiteY0" fmla="*/ 136423 h 272845"/>
                              <a:gd name="connsiteX1" fmla="*/ 442452 w 884903"/>
                              <a:gd name="connsiteY1" fmla="*/ 0 h 272845"/>
                              <a:gd name="connsiteX2" fmla="*/ 884904 w 884903"/>
                              <a:gd name="connsiteY2" fmla="*/ 136423 h 272845"/>
                              <a:gd name="connsiteX3" fmla="*/ 442452 w 884903"/>
                              <a:gd name="connsiteY3" fmla="*/ 272846 h 272845"/>
                              <a:gd name="connsiteX4" fmla="*/ 0 w 884903"/>
                              <a:gd name="connsiteY4" fmla="*/ 136423 h 272845"/>
                              <a:gd name="connsiteX0" fmla="*/ 0 w 627452"/>
                              <a:gd name="connsiteY0" fmla="*/ 136452 h 272900"/>
                              <a:gd name="connsiteX1" fmla="*/ 442452 w 627452"/>
                              <a:gd name="connsiteY1" fmla="*/ 29 h 272900"/>
                              <a:gd name="connsiteX2" fmla="*/ 627452 w 627452"/>
                              <a:gd name="connsiteY2" fmla="*/ 127574 h 272900"/>
                              <a:gd name="connsiteX3" fmla="*/ 442452 w 627452"/>
                              <a:gd name="connsiteY3" fmla="*/ 272875 h 272900"/>
                              <a:gd name="connsiteX4" fmla="*/ 0 w 627452"/>
                              <a:gd name="connsiteY4" fmla="*/ 136452 h 272900"/>
                              <a:gd name="connsiteX0" fmla="*/ 0 w 532632"/>
                              <a:gd name="connsiteY0" fmla="*/ 136427 h 272853"/>
                              <a:gd name="connsiteX1" fmla="*/ 442452 w 532632"/>
                              <a:gd name="connsiteY1" fmla="*/ 4 h 272853"/>
                              <a:gd name="connsiteX2" fmla="*/ 532632 w 532632"/>
                              <a:gd name="connsiteY2" fmla="*/ 133390 h 272853"/>
                              <a:gd name="connsiteX3" fmla="*/ 442452 w 532632"/>
                              <a:gd name="connsiteY3" fmla="*/ 272850 h 272853"/>
                              <a:gd name="connsiteX4" fmla="*/ 0 w 532632"/>
                              <a:gd name="connsiteY4" fmla="*/ 136427 h 272853"/>
                              <a:gd name="connsiteX0" fmla="*/ 0 w 545079"/>
                              <a:gd name="connsiteY0" fmla="*/ 136426 h 272850"/>
                              <a:gd name="connsiteX1" fmla="*/ 442452 w 545079"/>
                              <a:gd name="connsiteY1" fmla="*/ 3 h 272850"/>
                              <a:gd name="connsiteX2" fmla="*/ 545079 w 545079"/>
                              <a:gd name="connsiteY2" fmla="*/ 134034 h 272850"/>
                              <a:gd name="connsiteX3" fmla="*/ 442452 w 545079"/>
                              <a:gd name="connsiteY3" fmla="*/ 272849 h 272850"/>
                              <a:gd name="connsiteX4" fmla="*/ 0 w 545079"/>
                              <a:gd name="connsiteY4" fmla="*/ 136426 h 272850"/>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20715"/>
                              <a:gd name="connsiteY0" fmla="*/ 136786 h 273440"/>
                              <a:gd name="connsiteX1" fmla="*/ 442452 w 520715"/>
                              <a:gd name="connsiteY1" fmla="*/ 363 h 273440"/>
                              <a:gd name="connsiteX2" fmla="*/ 520715 w 520715"/>
                              <a:gd name="connsiteY2" fmla="*/ 108959 h 273440"/>
                              <a:gd name="connsiteX3" fmla="*/ 442452 w 520715"/>
                              <a:gd name="connsiteY3" fmla="*/ 273209 h 273440"/>
                              <a:gd name="connsiteX4" fmla="*/ 0 w 520715"/>
                              <a:gd name="connsiteY4" fmla="*/ 136786 h 273440"/>
                              <a:gd name="connsiteX0" fmla="*/ 0 w 520715"/>
                              <a:gd name="connsiteY0" fmla="*/ 136754 h 273408"/>
                              <a:gd name="connsiteX1" fmla="*/ 442452 w 520715"/>
                              <a:gd name="connsiteY1" fmla="*/ 331 h 273408"/>
                              <a:gd name="connsiteX2" fmla="*/ 520715 w 520715"/>
                              <a:gd name="connsiteY2" fmla="*/ 108927 h 273408"/>
                              <a:gd name="connsiteX3" fmla="*/ 442452 w 520715"/>
                              <a:gd name="connsiteY3" fmla="*/ 273177 h 273408"/>
                              <a:gd name="connsiteX4" fmla="*/ 0 w 520715"/>
                              <a:gd name="connsiteY4" fmla="*/ 136754 h 273408"/>
                              <a:gd name="connsiteX0" fmla="*/ 0 w 520715"/>
                              <a:gd name="connsiteY0" fmla="*/ 137176 h 273830"/>
                              <a:gd name="connsiteX1" fmla="*/ 442452 w 520715"/>
                              <a:gd name="connsiteY1" fmla="*/ 753 h 273830"/>
                              <a:gd name="connsiteX2" fmla="*/ 520715 w 520715"/>
                              <a:gd name="connsiteY2" fmla="*/ 109349 h 273830"/>
                              <a:gd name="connsiteX3" fmla="*/ 442452 w 520715"/>
                              <a:gd name="connsiteY3" fmla="*/ 273599 h 273830"/>
                              <a:gd name="connsiteX4" fmla="*/ 0 w 520715"/>
                              <a:gd name="connsiteY4" fmla="*/ 137176 h 273830"/>
                              <a:gd name="connsiteX0" fmla="*/ 0 w 520715"/>
                              <a:gd name="connsiteY0" fmla="*/ 137176 h 277124"/>
                              <a:gd name="connsiteX1" fmla="*/ 442452 w 520715"/>
                              <a:gd name="connsiteY1" fmla="*/ 753 h 277124"/>
                              <a:gd name="connsiteX2" fmla="*/ 520715 w 520715"/>
                              <a:gd name="connsiteY2" fmla="*/ 109349 h 277124"/>
                              <a:gd name="connsiteX3" fmla="*/ 442452 w 520715"/>
                              <a:gd name="connsiteY3" fmla="*/ 273599 h 277124"/>
                              <a:gd name="connsiteX4" fmla="*/ 0 w 520715"/>
                              <a:gd name="connsiteY4" fmla="*/ 137176 h 277124"/>
                              <a:gd name="connsiteX0" fmla="*/ 0 w 520006"/>
                              <a:gd name="connsiteY0" fmla="*/ 136506 h 273002"/>
                              <a:gd name="connsiteX1" fmla="*/ 442452 w 520006"/>
                              <a:gd name="connsiteY1" fmla="*/ 83 h 273002"/>
                              <a:gd name="connsiteX2" fmla="*/ 520006 w 520006"/>
                              <a:gd name="connsiteY2" fmla="*/ 121422 h 273002"/>
                              <a:gd name="connsiteX3" fmla="*/ 442452 w 520006"/>
                              <a:gd name="connsiteY3" fmla="*/ 272929 h 273002"/>
                              <a:gd name="connsiteX4" fmla="*/ 0 w 520006"/>
                              <a:gd name="connsiteY4" fmla="*/ 136506 h 273002"/>
                              <a:gd name="connsiteX0" fmla="*/ 0 w 520006"/>
                              <a:gd name="connsiteY0" fmla="*/ 136475 h 272970"/>
                              <a:gd name="connsiteX1" fmla="*/ 442452 w 520006"/>
                              <a:gd name="connsiteY1" fmla="*/ 52 h 272970"/>
                              <a:gd name="connsiteX2" fmla="*/ 520006 w 520006"/>
                              <a:gd name="connsiteY2" fmla="*/ 121391 h 272970"/>
                              <a:gd name="connsiteX3" fmla="*/ 442452 w 520006"/>
                              <a:gd name="connsiteY3" fmla="*/ 272898 h 272970"/>
                              <a:gd name="connsiteX4" fmla="*/ 0 w 520006"/>
                              <a:gd name="connsiteY4" fmla="*/ 136475 h 272970"/>
                              <a:gd name="connsiteX0" fmla="*/ 0 w 520505"/>
                              <a:gd name="connsiteY0" fmla="*/ 136475 h 272970"/>
                              <a:gd name="connsiteX1" fmla="*/ 442452 w 520505"/>
                              <a:gd name="connsiteY1" fmla="*/ 52 h 272970"/>
                              <a:gd name="connsiteX2" fmla="*/ 520006 w 520505"/>
                              <a:gd name="connsiteY2" fmla="*/ 121391 h 272970"/>
                              <a:gd name="connsiteX3" fmla="*/ 442452 w 520505"/>
                              <a:gd name="connsiteY3" fmla="*/ 272898 h 272970"/>
                              <a:gd name="connsiteX4" fmla="*/ 0 w 520505"/>
                              <a:gd name="connsiteY4" fmla="*/ 136475 h 272970"/>
                              <a:gd name="connsiteX0" fmla="*/ 0 w 532430"/>
                              <a:gd name="connsiteY0" fmla="*/ 136518 h 273067"/>
                              <a:gd name="connsiteX1" fmla="*/ 442452 w 532430"/>
                              <a:gd name="connsiteY1" fmla="*/ 95 h 273067"/>
                              <a:gd name="connsiteX2" fmla="*/ 532363 w 532430"/>
                              <a:gd name="connsiteY2" fmla="*/ 116376 h 273067"/>
                              <a:gd name="connsiteX3" fmla="*/ 442452 w 532430"/>
                              <a:gd name="connsiteY3" fmla="*/ 272941 h 273067"/>
                              <a:gd name="connsiteX4" fmla="*/ 0 w 532430"/>
                              <a:gd name="connsiteY4" fmla="*/ 136518 h 273067"/>
                              <a:gd name="connsiteX0" fmla="*/ 0 w 532430"/>
                              <a:gd name="connsiteY0" fmla="*/ 136522 h 273070"/>
                              <a:gd name="connsiteX1" fmla="*/ 442452 w 532430"/>
                              <a:gd name="connsiteY1" fmla="*/ 99 h 273070"/>
                              <a:gd name="connsiteX2" fmla="*/ 532363 w 532430"/>
                              <a:gd name="connsiteY2" fmla="*/ 116380 h 273070"/>
                              <a:gd name="connsiteX3" fmla="*/ 442452 w 532430"/>
                              <a:gd name="connsiteY3" fmla="*/ 272945 h 273070"/>
                              <a:gd name="connsiteX4" fmla="*/ 0 w 532430"/>
                              <a:gd name="connsiteY4" fmla="*/ 136522 h 273070"/>
                              <a:gd name="connsiteX0" fmla="*/ 1 w 532431"/>
                              <a:gd name="connsiteY0" fmla="*/ 137852 h 274362"/>
                              <a:gd name="connsiteX1" fmla="*/ 438185 w 532431"/>
                              <a:gd name="connsiteY1" fmla="*/ 97 h 274362"/>
                              <a:gd name="connsiteX2" fmla="*/ 532364 w 532431"/>
                              <a:gd name="connsiteY2" fmla="*/ 117710 h 274362"/>
                              <a:gd name="connsiteX3" fmla="*/ 442453 w 532431"/>
                              <a:gd name="connsiteY3" fmla="*/ 274275 h 274362"/>
                              <a:gd name="connsiteX4" fmla="*/ 1 w 532431"/>
                              <a:gd name="connsiteY4" fmla="*/ 137852 h 2743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2431" h="274362">
                                <a:moveTo>
                                  <a:pt x="1" y="137852"/>
                                </a:moveTo>
                                <a:cubicBezTo>
                                  <a:pt x="-710" y="92156"/>
                                  <a:pt x="349458" y="3454"/>
                                  <a:pt x="438185" y="97"/>
                                </a:cubicBezTo>
                                <a:cubicBezTo>
                                  <a:pt x="526912" y="-3260"/>
                                  <a:pt x="530236" y="80598"/>
                                  <a:pt x="532364" y="117710"/>
                                </a:cubicBezTo>
                                <a:cubicBezTo>
                                  <a:pt x="532983" y="174611"/>
                                  <a:pt x="531180" y="270918"/>
                                  <a:pt x="442453" y="274275"/>
                                </a:cubicBezTo>
                                <a:cubicBezTo>
                                  <a:pt x="353726" y="277632"/>
                                  <a:pt x="712" y="183548"/>
                                  <a:pt x="1" y="137852"/>
                                </a:cubicBezTo>
                                <a:close/>
                              </a:path>
                            </a:pathLst>
                          </a:custGeom>
                          <a:solidFill>
                            <a:srgbClr val="70AD47">
                              <a:lumMod val="40000"/>
                              <a:lumOff val="60000"/>
                            </a:srgbClr>
                          </a:solidFill>
                          <a:ln w="12700" cap="flat" cmpd="sng" algn="ctr">
                            <a:noFill/>
                            <a:prstDash val="solid"/>
                            <a:miter lim="800000"/>
                          </a:ln>
                          <a:effectLst/>
                        </wps:spPr>
                        <wps:bodyPr rtlCol="0" anchor="ctr"/>
                      </wps:wsp>
                      <wps:wsp>
                        <wps:cNvPr id="172" name="Oval 17"/>
                        <wps:cNvSpPr>
                          <a:spLocks noChangeAspect="1"/>
                        </wps:cNvSpPr>
                        <wps:spPr>
                          <a:xfrm rot="1094667" flipH="1">
                            <a:off x="4034148" y="1031479"/>
                            <a:ext cx="700179" cy="267704"/>
                          </a:xfrm>
                          <a:custGeom>
                            <a:avLst/>
                            <a:gdLst>
                              <a:gd name="connsiteX0" fmla="*/ 0 w 884903"/>
                              <a:gd name="connsiteY0" fmla="*/ 136423 h 272845"/>
                              <a:gd name="connsiteX1" fmla="*/ 442452 w 884903"/>
                              <a:gd name="connsiteY1" fmla="*/ 0 h 272845"/>
                              <a:gd name="connsiteX2" fmla="*/ 884904 w 884903"/>
                              <a:gd name="connsiteY2" fmla="*/ 136423 h 272845"/>
                              <a:gd name="connsiteX3" fmla="*/ 442452 w 884903"/>
                              <a:gd name="connsiteY3" fmla="*/ 272846 h 272845"/>
                              <a:gd name="connsiteX4" fmla="*/ 0 w 884903"/>
                              <a:gd name="connsiteY4" fmla="*/ 136423 h 272845"/>
                              <a:gd name="connsiteX0" fmla="*/ 0 w 627452"/>
                              <a:gd name="connsiteY0" fmla="*/ 136452 h 272900"/>
                              <a:gd name="connsiteX1" fmla="*/ 442452 w 627452"/>
                              <a:gd name="connsiteY1" fmla="*/ 29 h 272900"/>
                              <a:gd name="connsiteX2" fmla="*/ 627452 w 627452"/>
                              <a:gd name="connsiteY2" fmla="*/ 127574 h 272900"/>
                              <a:gd name="connsiteX3" fmla="*/ 442452 w 627452"/>
                              <a:gd name="connsiteY3" fmla="*/ 272875 h 272900"/>
                              <a:gd name="connsiteX4" fmla="*/ 0 w 627452"/>
                              <a:gd name="connsiteY4" fmla="*/ 136452 h 272900"/>
                              <a:gd name="connsiteX0" fmla="*/ 0 w 532632"/>
                              <a:gd name="connsiteY0" fmla="*/ 136427 h 272853"/>
                              <a:gd name="connsiteX1" fmla="*/ 442452 w 532632"/>
                              <a:gd name="connsiteY1" fmla="*/ 4 h 272853"/>
                              <a:gd name="connsiteX2" fmla="*/ 532632 w 532632"/>
                              <a:gd name="connsiteY2" fmla="*/ 133390 h 272853"/>
                              <a:gd name="connsiteX3" fmla="*/ 442452 w 532632"/>
                              <a:gd name="connsiteY3" fmla="*/ 272850 h 272853"/>
                              <a:gd name="connsiteX4" fmla="*/ 0 w 532632"/>
                              <a:gd name="connsiteY4" fmla="*/ 136427 h 272853"/>
                              <a:gd name="connsiteX0" fmla="*/ 0 w 545079"/>
                              <a:gd name="connsiteY0" fmla="*/ 136426 h 272850"/>
                              <a:gd name="connsiteX1" fmla="*/ 442452 w 545079"/>
                              <a:gd name="connsiteY1" fmla="*/ 3 h 272850"/>
                              <a:gd name="connsiteX2" fmla="*/ 545079 w 545079"/>
                              <a:gd name="connsiteY2" fmla="*/ 134034 h 272850"/>
                              <a:gd name="connsiteX3" fmla="*/ 442452 w 545079"/>
                              <a:gd name="connsiteY3" fmla="*/ 272849 h 272850"/>
                              <a:gd name="connsiteX4" fmla="*/ 0 w 545079"/>
                              <a:gd name="connsiteY4" fmla="*/ 136426 h 272850"/>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49969"/>
                              <a:gd name="connsiteY0" fmla="*/ 136424 h 272847"/>
                              <a:gd name="connsiteX1" fmla="*/ 442452 w 549969"/>
                              <a:gd name="connsiteY1" fmla="*/ 1 h 272847"/>
                              <a:gd name="connsiteX2" fmla="*/ 549969 w 549969"/>
                              <a:gd name="connsiteY2" fmla="*/ 136368 h 272847"/>
                              <a:gd name="connsiteX3" fmla="*/ 442452 w 549969"/>
                              <a:gd name="connsiteY3" fmla="*/ 272847 h 272847"/>
                              <a:gd name="connsiteX4" fmla="*/ 0 w 549969"/>
                              <a:gd name="connsiteY4" fmla="*/ 136424 h 272847"/>
                              <a:gd name="connsiteX0" fmla="*/ 0 w 520715"/>
                              <a:gd name="connsiteY0" fmla="*/ 136786 h 273440"/>
                              <a:gd name="connsiteX1" fmla="*/ 442452 w 520715"/>
                              <a:gd name="connsiteY1" fmla="*/ 363 h 273440"/>
                              <a:gd name="connsiteX2" fmla="*/ 520715 w 520715"/>
                              <a:gd name="connsiteY2" fmla="*/ 108959 h 273440"/>
                              <a:gd name="connsiteX3" fmla="*/ 442452 w 520715"/>
                              <a:gd name="connsiteY3" fmla="*/ 273209 h 273440"/>
                              <a:gd name="connsiteX4" fmla="*/ 0 w 520715"/>
                              <a:gd name="connsiteY4" fmla="*/ 136786 h 273440"/>
                              <a:gd name="connsiteX0" fmla="*/ 0 w 520715"/>
                              <a:gd name="connsiteY0" fmla="*/ 136754 h 273408"/>
                              <a:gd name="connsiteX1" fmla="*/ 442452 w 520715"/>
                              <a:gd name="connsiteY1" fmla="*/ 331 h 273408"/>
                              <a:gd name="connsiteX2" fmla="*/ 520715 w 520715"/>
                              <a:gd name="connsiteY2" fmla="*/ 108927 h 273408"/>
                              <a:gd name="connsiteX3" fmla="*/ 442452 w 520715"/>
                              <a:gd name="connsiteY3" fmla="*/ 273177 h 273408"/>
                              <a:gd name="connsiteX4" fmla="*/ 0 w 520715"/>
                              <a:gd name="connsiteY4" fmla="*/ 136754 h 273408"/>
                              <a:gd name="connsiteX0" fmla="*/ 0 w 520715"/>
                              <a:gd name="connsiteY0" fmla="*/ 137176 h 273830"/>
                              <a:gd name="connsiteX1" fmla="*/ 442452 w 520715"/>
                              <a:gd name="connsiteY1" fmla="*/ 753 h 273830"/>
                              <a:gd name="connsiteX2" fmla="*/ 520715 w 520715"/>
                              <a:gd name="connsiteY2" fmla="*/ 109349 h 273830"/>
                              <a:gd name="connsiteX3" fmla="*/ 442452 w 520715"/>
                              <a:gd name="connsiteY3" fmla="*/ 273599 h 273830"/>
                              <a:gd name="connsiteX4" fmla="*/ 0 w 520715"/>
                              <a:gd name="connsiteY4" fmla="*/ 137176 h 273830"/>
                              <a:gd name="connsiteX0" fmla="*/ 0 w 520715"/>
                              <a:gd name="connsiteY0" fmla="*/ 137176 h 277124"/>
                              <a:gd name="connsiteX1" fmla="*/ 442452 w 520715"/>
                              <a:gd name="connsiteY1" fmla="*/ 753 h 277124"/>
                              <a:gd name="connsiteX2" fmla="*/ 520715 w 520715"/>
                              <a:gd name="connsiteY2" fmla="*/ 109349 h 277124"/>
                              <a:gd name="connsiteX3" fmla="*/ 442452 w 520715"/>
                              <a:gd name="connsiteY3" fmla="*/ 273599 h 277124"/>
                              <a:gd name="connsiteX4" fmla="*/ 0 w 520715"/>
                              <a:gd name="connsiteY4" fmla="*/ 137176 h 277124"/>
                              <a:gd name="connsiteX0" fmla="*/ 0 w 520006"/>
                              <a:gd name="connsiteY0" fmla="*/ 136506 h 273002"/>
                              <a:gd name="connsiteX1" fmla="*/ 442452 w 520006"/>
                              <a:gd name="connsiteY1" fmla="*/ 83 h 273002"/>
                              <a:gd name="connsiteX2" fmla="*/ 520006 w 520006"/>
                              <a:gd name="connsiteY2" fmla="*/ 121422 h 273002"/>
                              <a:gd name="connsiteX3" fmla="*/ 442452 w 520006"/>
                              <a:gd name="connsiteY3" fmla="*/ 272929 h 273002"/>
                              <a:gd name="connsiteX4" fmla="*/ 0 w 520006"/>
                              <a:gd name="connsiteY4" fmla="*/ 136506 h 273002"/>
                              <a:gd name="connsiteX0" fmla="*/ 0 w 520006"/>
                              <a:gd name="connsiteY0" fmla="*/ 136475 h 272970"/>
                              <a:gd name="connsiteX1" fmla="*/ 442452 w 520006"/>
                              <a:gd name="connsiteY1" fmla="*/ 52 h 272970"/>
                              <a:gd name="connsiteX2" fmla="*/ 520006 w 520006"/>
                              <a:gd name="connsiteY2" fmla="*/ 121391 h 272970"/>
                              <a:gd name="connsiteX3" fmla="*/ 442452 w 520006"/>
                              <a:gd name="connsiteY3" fmla="*/ 272898 h 272970"/>
                              <a:gd name="connsiteX4" fmla="*/ 0 w 520006"/>
                              <a:gd name="connsiteY4" fmla="*/ 136475 h 272970"/>
                              <a:gd name="connsiteX0" fmla="*/ 0 w 520505"/>
                              <a:gd name="connsiteY0" fmla="*/ 136475 h 272970"/>
                              <a:gd name="connsiteX1" fmla="*/ 442452 w 520505"/>
                              <a:gd name="connsiteY1" fmla="*/ 52 h 272970"/>
                              <a:gd name="connsiteX2" fmla="*/ 520006 w 520505"/>
                              <a:gd name="connsiteY2" fmla="*/ 121391 h 272970"/>
                              <a:gd name="connsiteX3" fmla="*/ 442452 w 520505"/>
                              <a:gd name="connsiteY3" fmla="*/ 272898 h 272970"/>
                              <a:gd name="connsiteX4" fmla="*/ 0 w 520505"/>
                              <a:gd name="connsiteY4" fmla="*/ 136475 h 272970"/>
                              <a:gd name="connsiteX0" fmla="*/ 0 w 532430"/>
                              <a:gd name="connsiteY0" fmla="*/ 136518 h 273067"/>
                              <a:gd name="connsiteX1" fmla="*/ 442452 w 532430"/>
                              <a:gd name="connsiteY1" fmla="*/ 95 h 273067"/>
                              <a:gd name="connsiteX2" fmla="*/ 532363 w 532430"/>
                              <a:gd name="connsiteY2" fmla="*/ 116376 h 273067"/>
                              <a:gd name="connsiteX3" fmla="*/ 442452 w 532430"/>
                              <a:gd name="connsiteY3" fmla="*/ 272941 h 273067"/>
                              <a:gd name="connsiteX4" fmla="*/ 0 w 532430"/>
                              <a:gd name="connsiteY4" fmla="*/ 136518 h 273067"/>
                              <a:gd name="connsiteX0" fmla="*/ 0 w 532430"/>
                              <a:gd name="connsiteY0" fmla="*/ 136522 h 273070"/>
                              <a:gd name="connsiteX1" fmla="*/ 442452 w 532430"/>
                              <a:gd name="connsiteY1" fmla="*/ 99 h 273070"/>
                              <a:gd name="connsiteX2" fmla="*/ 532363 w 532430"/>
                              <a:gd name="connsiteY2" fmla="*/ 116380 h 273070"/>
                              <a:gd name="connsiteX3" fmla="*/ 442452 w 532430"/>
                              <a:gd name="connsiteY3" fmla="*/ 272945 h 273070"/>
                              <a:gd name="connsiteX4" fmla="*/ 0 w 532430"/>
                              <a:gd name="connsiteY4" fmla="*/ 136522 h 273070"/>
                              <a:gd name="connsiteX0" fmla="*/ 1 w 532431"/>
                              <a:gd name="connsiteY0" fmla="*/ 137852 h 274362"/>
                              <a:gd name="connsiteX1" fmla="*/ 438185 w 532431"/>
                              <a:gd name="connsiteY1" fmla="*/ 97 h 274362"/>
                              <a:gd name="connsiteX2" fmla="*/ 532364 w 532431"/>
                              <a:gd name="connsiteY2" fmla="*/ 117710 h 274362"/>
                              <a:gd name="connsiteX3" fmla="*/ 442453 w 532431"/>
                              <a:gd name="connsiteY3" fmla="*/ 274275 h 274362"/>
                              <a:gd name="connsiteX4" fmla="*/ 1 w 532431"/>
                              <a:gd name="connsiteY4" fmla="*/ 137852 h 2743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32431" h="274362">
                                <a:moveTo>
                                  <a:pt x="1" y="137852"/>
                                </a:moveTo>
                                <a:cubicBezTo>
                                  <a:pt x="-710" y="92156"/>
                                  <a:pt x="349458" y="3454"/>
                                  <a:pt x="438185" y="97"/>
                                </a:cubicBezTo>
                                <a:cubicBezTo>
                                  <a:pt x="526912" y="-3260"/>
                                  <a:pt x="530236" y="80598"/>
                                  <a:pt x="532364" y="117710"/>
                                </a:cubicBezTo>
                                <a:cubicBezTo>
                                  <a:pt x="532983" y="174611"/>
                                  <a:pt x="531180" y="270918"/>
                                  <a:pt x="442453" y="274275"/>
                                </a:cubicBezTo>
                                <a:cubicBezTo>
                                  <a:pt x="353726" y="277632"/>
                                  <a:pt x="712" y="183548"/>
                                  <a:pt x="1" y="137852"/>
                                </a:cubicBezTo>
                                <a:close/>
                              </a:path>
                            </a:pathLst>
                          </a:custGeom>
                          <a:solidFill>
                            <a:srgbClr val="A5A5A5">
                              <a:lumMod val="60000"/>
                              <a:lumOff val="40000"/>
                            </a:srgbClr>
                          </a:solidFill>
                          <a:ln w="12700" cap="flat" cmpd="sng" algn="ctr">
                            <a:noFill/>
                            <a:prstDash val="solid"/>
                            <a:miter lim="800000"/>
                          </a:ln>
                          <a:effectLst/>
                        </wps:spPr>
                        <wps:bodyPr rtlCol="0" anchor="ctr"/>
                      </wps:wsp>
                      <wpg:grpSp>
                        <wpg:cNvPr id="173" name="Group 173"/>
                        <wpg:cNvGrpSpPr>
                          <a:grpSpLocks noChangeAspect="1"/>
                        </wpg:cNvGrpSpPr>
                        <wpg:grpSpPr>
                          <a:xfrm>
                            <a:off x="4651114" y="1022649"/>
                            <a:ext cx="301436" cy="734944"/>
                            <a:chOff x="4651111" y="1022649"/>
                            <a:chExt cx="1517659" cy="4739053"/>
                          </a:xfrm>
                        </wpg:grpSpPr>
                        <wps:wsp>
                          <wps:cNvPr id="174" name="Oval 174"/>
                          <wps:cNvSpPr/>
                          <wps:spPr>
                            <a:xfrm>
                              <a:off x="5046410" y="1022649"/>
                              <a:ext cx="723718" cy="810401"/>
                            </a:xfrm>
                            <a:prstGeom prst="ellipse">
                              <a:avLst/>
                            </a:prstGeom>
                            <a:solidFill>
                              <a:sysClr val="windowText" lastClr="000000"/>
                            </a:solidFill>
                            <a:ln w="12700" cap="flat" cmpd="sng" algn="ctr">
                              <a:noFill/>
                              <a:prstDash val="solid"/>
                              <a:miter lim="800000"/>
                            </a:ln>
                            <a:effectLst/>
                          </wps:spPr>
                          <wps:bodyPr rtlCol="0" anchor="ctr"/>
                        </wps:wsp>
                        <wps:wsp>
                          <wps:cNvPr id="175" name="Rounded Rectangle 175"/>
                          <wps:cNvSpPr/>
                          <wps:spPr>
                            <a:xfrm>
                              <a:off x="5367330" y="5608675"/>
                              <a:ext cx="569111" cy="153027"/>
                            </a:xfrm>
                            <a:prstGeom prst="roundRect">
                              <a:avLst>
                                <a:gd name="adj" fmla="val 37562"/>
                              </a:avLst>
                            </a:prstGeom>
                            <a:solidFill>
                              <a:sysClr val="windowText" lastClr="000000"/>
                            </a:solidFill>
                            <a:ln w="12700" cap="flat" cmpd="sng" algn="ctr">
                              <a:noFill/>
                              <a:prstDash val="solid"/>
                              <a:miter lim="800000"/>
                            </a:ln>
                            <a:effectLst/>
                          </wps:spPr>
                          <wps:bodyPr rtlCol="0" anchor="ctr"/>
                        </wps:wsp>
                        <wps:wsp>
                          <wps:cNvPr id="176" name="Rounded Rectangle 176"/>
                          <wps:cNvSpPr/>
                          <wps:spPr>
                            <a:xfrm>
                              <a:off x="5549486" y="1870204"/>
                              <a:ext cx="619284" cy="2115449"/>
                            </a:xfrm>
                            <a:prstGeom prst="roundRect">
                              <a:avLst>
                                <a:gd name="adj" fmla="val 31737"/>
                              </a:avLst>
                            </a:prstGeom>
                            <a:solidFill>
                              <a:sysClr val="windowText" lastClr="000000"/>
                            </a:solidFill>
                            <a:ln w="12700" cap="flat" cmpd="sng" algn="ctr">
                              <a:noFill/>
                              <a:prstDash val="solid"/>
                              <a:miter lim="800000"/>
                            </a:ln>
                            <a:effectLst/>
                          </wps:spPr>
                          <wps:bodyPr rtlCol="0" anchor="ctr"/>
                        </wps:wsp>
                        <wps:wsp>
                          <wps:cNvPr id="177" name="Rounded Rectangle 177"/>
                          <wps:cNvSpPr/>
                          <wps:spPr>
                            <a:xfrm rot="19521528">
                              <a:off x="4651111" y="2265146"/>
                              <a:ext cx="86963" cy="644251"/>
                            </a:xfrm>
                            <a:prstGeom prst="roundRect">
                              <a:avLst>
                                <a:gd name="adj" fmla="val 37562"/>
                              </a:avLst>
                            </a:prstGeom>
                            <a:solidFill>
                              <a:sysClr val="windowText" lastClr="000000"/>
                            </a:solidFill>
                            <a:ln w="12700" cap="flat" cmpd="sng" algn="ctr">
                              <a:noFill/>
                              <a:prstDash val="solid"/>
                              <a:miter lim="800000"/>
                            </a:ln>
                            <a:effectLst/>
                          </wps:spPr>
                          <wps:bodyPr rtlCol="0" anchor="ctr"/>
                        </wps:wsp>
                        <wps:wsp>
                          <wps:cNvPr id="178" name="Rounded Rectangle 178"/>
                          <wps:cNvSpPr/>
                          <wps:spPr>
                            <a:xfrm rot="1593267">
                              <a:off x="5606340" y="2325846"/>
                              <a:ext cx="223266" cy="1003404"/>
                            </a:xfrm>
                            <a:prstGeom prst="roundRect">
                              <a:avLst>
                                <a:gd name="adj" fmla="val 37562"/>
                              </a:avLst>
                            </a:prstGeom>
                            <a:noFill/>
                            <a:ln w="12700" cap="flat" cmpd="sng" algn="ctr">
                              <a:solidFill>
                                <a:sysClr val="window" lastClr="FFFFFF"/>
                              </a:solidFill>
                              <a:prstDash val="solid"/>
                              <a:miter lim="800000"/>
                            </a:ln>
                            <a:effectLst/>
                          </wps:spPr>
                          <wps:bodyPr rtlCol="0" anchor="ctr"/>
                        </wps:wsp>
                        <wps:wsp>
                          <wps:cNvPr id="179" name="Rounded Rectangle 179"/>
                          <wps:cNvSpPr/>
                          <wps:spPr>
                            <a:xfrm rot="7009832">
                              <a:off x="5140152" y="2588938"/>
                              <a:ext cx="225431" cy="877467"/>
                            </a:xfrm>
                            <a:prstGeom prst="roundRect">
                              <a:avLst>
                                <a:gd name="adj" fmla="val 37562"/>
                              </a:avLst>
                            </a:prstGeom>
                            <a:solidFill>
                              <a:sysClr val="windowText" lastClr="000000"/>
                            </a:solidFill>
                            <a:ln w="12700" cap="flat" cmpd="sng" algn="ctr">
                              <a:solidFill>
                                <a:sysClr val="window" lastClr="FFFFFF"/>
                              </a:solidFill>
                              <a:prstDash val="solid"/>
                              <a:miter lim="800000"/>
                            </a:ln>
                            <a:effectLst/>
                          </wps:spPr>
                          <wps:bodyPr rtlCol="0" anchor="ctr"/>
                        </wps:wsp>
                        <wps:wsp>
                          <wps:cNvPr id="186" name="Rounded Rectangle 186"/>
                          <wps:cNvSpPr/>
                          <wps:spPr>
                            <a:xfrm>
                              <a:off x="5723957" y="3651544"/>
                              <a:ext cx="344359" cy="2107243"/>
                            </a:xfrm>
                            <a:prstGeom prst="roundRect">
                              <a:avLst>
                                <a:gd name="adj" fmla="val 37562"/>
                              </a:avLst>
                            </a:prstGeom>
                            <a:solidFill>
                              <a:sysClr val="windowText" lastClr="000000"/>
                            </a:solidFill>
                            <a:ln w="12700" cap="flat" cmpd="sng" algn="ctr">
                              <a:solidFill>
                                <a:sysClr val="window" lastClr="FFFFFF"/>
                              </a:solidFill>
                              <a:prstDash val="solid"/>
                              <a:miter lim="800000"/>
                            </a:ln>
                            <a:effectLst/>
                          </wps:spPr>
                          <wps:bodyPr rtlCol="0" anchor="ctr"/>
                        </wps:wsp>
                      </wpg:grpSp>
                      <wps:wsp>
                        <wps:cNvPr id="187" name="Rectangle 187"/>
                        <wps:cNvSpPr/>
                        <wps:spPr>
                          <a:xfrm>
                            <a:off x="4993275" y="1111216"/>
                            <a:ext cx="238848" cy="184666"/>
                          </a:xfrm>
                          <a:prstGeom prst="rect">
                            <a:avLst/>
                          </a:prstGeom>
                        </wps:spPr>
                        <wps:txbx>
                          <w:txbxContent>
                            <w:p w:rsidR="0036646F" w:rsidRDefault="0036646F" w:rsidP="0036646F">
                              <w:pPr>
                                <w:pStyle w:val="NormalWeb"/>
                                <w:spacing w:before="0" w:beforeAutospacing="0" w:after="0" w:afterAutospacing="0"/>
                              </w:pPr>
                              <w:r>
                                <w:rPr>
                                  <w:rFonts w:asciiTheme="minorHAnsi" w:hAnsi="Calibri" w:cstheme="minorBidi"/>
                                  <w:b/>
                                  <w:bCs/>
                                  <w:color w:val="FFFFFF" w:themeColor="background1"/>
                                  <w:kern w:val="24"/>
                                </w:rPr>
                                <w:t>DLa</w:t>
                              </w:r>
                            </w:p>
                          </w:txbxContent>
                        </wps:txbx>
                        <wps:bodyPr wrap="square" lIns="0" tIns="0" rIns="0" bIns="0">
                          <a:noAutofit/>
                        </wps:bodyPr>
                      </wps:wsp>
                    </wpg:wgp>
                  </a:graphicData>
                </a:graphic>
                <wp14:sizeRelH relativeFrom="margin">
                  <wp14:pctWidth>0</wp14:pctWidth>
                </wp14:sizeRelH>
                <wp14:sizeRelV relativeFrom="margin">
                  <wp14:pctHeight>0</wp14:pctHeight>
                </wp14:sizeRelV>
              </wp:anchor>
            </w:drawing>
          </mc:Choice>
          <mc:Fallback>
            <w:pict>
              <v:group w14:anchorId="1CBE959F" id="Group 57" o:spid="_x0000_s1026" style="position:absolute;margin-left:0;margin-top:-.3pt;width:427.85pt;height:244.15pt;z-index:251674624;mso-position-horizontal-relative:margin;mso-width-relative:margin;mso-height-relative:margin" coordorigin="1799,488" coordsize="54350,300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">
                <v:shape id="Oval 17" o:spid="_x0000_s1027" style="position:absolute;left:7639;top:7106;width:34217;height:3062;rotation:11142350fd;flip:x;visibility:visible;mso-wrap-style:square;v-text-anchor:middle" coordsize="532431,274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bu+sMA&#10;AADbAAAADwAAAGRycy9kb3ducmV2LnhtbERPTWvCQBC9F/oflin0pruxRSS6SmspLdSDWoseh+yY&#10;BLOzIbsm8d+7gtDbPN7nzBa9rURLjS8da0iGCgRx5kzJuYbd7+dgAsIHZIOVY9JwIQ+L+ePDDFPj&#10;Ot5Quw25iCHsU9RQhFCnUvqsIIt+6GriyB1dYzFE2OTSNNjFcFvJkVJjabHk2FBgTcuCstP2bDWc&#10;PtavZ/9zuHzt1e49UW3S4epP6+en/m0KIlAf/sV397eJ81/g9ks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bu+sMAAADbAAAADwAAAAAAAAAAAAAAAACYAgAAZHJzL2Rv&#10;d25yZXYueG1sUEsFBgAAAAAEAAQA9QAAAIgDAAAAAA==&#10;" path="m1,137852c-710,92156,349458,3454,438185,97v88727,-3357,92051,80501,94179,117613c532983,174611,531180,270918,442453,274275,353726,277632,712,183548,1,137852xe" fillcolor="#222a35" stroked="f" strokeweight="1pt">
                  <v:stroke joinstyle="miter"/>
                  <v:path arrowok="t" o:connecttype="custom" o:connectlocs="6,153858;2816061,108;3421316,131377;2843490,306121;6,153858" o:connectangles="0,0,0,0,0"/>
                  <o:lock v:ext="edit" aspectratio="t"/>
                </v:shape>
                <v:shapetype id="_x0000_t32" coordsize="21600,21600" o:spt="32" o:oned="t" path="m,l21600,21600e" filled="f">
                  <v:path arrowok="t" fillok="f" o:connecttype="none"/>
                  <o:lock v:ext="edit" shapetype="t"/>
                </v:shapetype>
                <v:shape id="Straight Arrow Connector 14" o:spid="_x0000_s1028" type="#_x0000_t32" style="position:absolute;left:32563;top:15779;width:135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X1scIAAADbAAAADwAAAGRycy9kb3ducmV2LnhtbERPS2vCQBC+F/wPywi9FN1UpEp0FZHa&#10;9NRSH3gdsmMSzM6G7Ob1791Cobf5+J6z3vamFC3VrrCs4HUagSBOrS44U3A+HSZLEM4jaywtk4KB&#10;HGw3o6c1xtp2/EPt0WcihLCLUUHufRVL6dKcDLqprYgDd7O1QR9gnUldYxfCTSlnUfQmDRYcGnKs&#10;aJ9Tej82RsHXR8Hugt0pHZKX5Nqco/J78a7U87jfrUB46v2/+M/9qcP8Ofz+Eg6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6X1scIAAADbAAAADwAAAAAAAAAAAAAA&#10;AAChAgAAZHJzL2Rvd25yZXYueG1sUEsFBgAAAAAEAAQA+QAAAJADAAAAAA==&#10;" strokecolor="windowText">
                  <v:stroke startarrow="block" startarrowwidth="narrow" startarrowlength="short" endarrow="block" endarrowwidth="narrow" endarrowlength="short" joinstyle="miter"/>
                </v:shape>
                <v:group id="Group 33" o:spid="_x0000_s1029" style="position:absolute;left:27526;top:4361;width:6228;height:11124" coordorigin="27526,4361" coordsize="5577,154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Picture 34" o:spid="_x0000_s1030" type="#_x0000_t75" style="position:absolute;left:27526;top:4361;width:5578;height:457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WvirDAAAA2wAAAA8AAABkcnMvZG93bnJldi54bWxEj0FrwkAUhO+C/2F5ghepm1YrJc1GpKB4&#10;jNaDx0f2NVnMvg27W03+fbdQ6HGYmW+YYjvYTtzJB+NYwfMyA0FcO224UXD53D+9gQgRWWPnmBSM&#10;FGBbTicF5to9+ET3c2xEgnDIUUEbY59LGeqWLIal64mT9+W8xZikb6T2+Ehw28mXLNtIi4bTQos9&#10;fbRU387fVoHeu1V1OL4aE0beVH6sFldqlJrPht07iEhD/A//tY9awWoNv1/SD5Dl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ha+KsMAAADbAAAADwAAAAAAAAAAAAAAAACf&#10;AgAAZHJzL2Rvd25yZXYueG1sUEsFBgAAAAAEAAQA9wAAAI8DAAAAAA==&#10;" fillcolor="#5b9bd5 [3204]" strokecolor="black [3213]">
                    <v:imagedata r:id="rId10" o:title=""/>
                    <v:shadow color="#e7e6e6 [3214]"/>
                    <o:lock v:ext="edit" aspectratio="f"/>
                  </v:shape>
                  <v:shape id="Picture 106" o:spid="_x0000_s1031" type="#_x0000_t75" style="position:absolute;left:29733;top:8882;width:1239;height:109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hDZW/AAAA3AAAAA8AAABkcnMvZG93bnJldi54bWxET02LwjAQvQv+hzDC3jRxD0W7Rinigtet&#10;HjwOzWxb2kxKErXur98Igrd5vM/Z7Ebbixv50DrWsFwoEMSVMy3XGs6n7/kKRIjIBnvHpOFBAXbb&#10;6WSDuXF3/qFbGWuRQjjkqKGJccilDFVDFsPCDcSJ+3XeYkzQ19J4vKdw28tPpTJpseXU0OBA+4aq&#10;rrxaDRceludYqG4t/9b7IisP0med1h+zsfgCEWmMb/HLfTRpvsrg+Uy6QG7/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YIQ2VvwAAANwAAAAPAAAAAAAAAAAAAAAAAJ8CAABk&#10;cnMvZG93bnJldi54bWxQSwUGAAAAAAQABAD3AAAAiwMAAAAA&#10;" fillcolor="#5b9bd5 [3204]" strokecolor="black [3213]">
                    <v:imagedata r:id="rId11" o:title=""/>
                    <v:shadow color="#e7e6e6 [3214]"/>
                  </v:shape>
                </v:group>
                <v:group id="Group 107" o:spid="_x0000_s1032" style="position:absolute;left:1799;top:4105;width:6227;height:11092" coordorigin="1799,4105" coordsize="5577,154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0CKMQAAADcAAAADwAAAGRycy9kb3ducmV2LnhtbERPS2vCQBC+F/wPywi9&#10;1U2UthJdJYRaegiFqiDehuyYBLOzIbvN4993C4Xe5uN7znY/mkb01LnasoJ4EYEgLqyuuVRwPh2e&#10;1iCcR9bYWCYFEznY72YPW0y0HfiL+qMvRQhhl6CCyvs2kdIVFRl0C9sSB+5mO4M+wK6UusMhhJtG&#10;LqPoRRqsOTRU2FJWUXE/fhsF7wMO6Sp+6/P7LZuup+fPSx6TUo/zMd2A8DT6f/Gf+0OH+dEr/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C0CKMQAAADcAAAA&#10;DwAAAAAAAAAAAAAAAACqAgAAZHJzL2Rvd25yZXYueG1sUEsFBgAAAAAEAAQA+gAAAJsDAAAAAA==&#10;">
                  <v:shape id="Picture 108" o:spid="_x0000_s1033" type="#_x0000_t75" style="position:absolute;left:1799;top:4105;width:5577;height:4572;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cfKbDAAAA3AAAAA8AAABkcnMvZG93bnJldi54bWxEj0FrAjEQhe9C/0OYghepWS2VshqlCBaP&#10;W/XgcdiMu6GbyZKkuvvvO4dCbzO8N+99s9kNvlN3iskFNrCYF6CI62AdNwYu58PLO6iUkS12gcnA&#10;SAl226fJBksbHvxF91NulIRwKtFAm3Nfap3qljymeeiJRbuF6DHLGhttIz4k3Hd6WRQr7dGxNLTY&#10;076l+vv04w3YQ3itPo9vzqWRV1Ucq9mVGmOmz8PHGlSmIf+b/66PVvALoZVnZAK9/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Bx8psMAAADcAAAADwAAAAAAAAAAAAAAAACf&#10;AgAAZHJzL2Rvd25yZXYueG1sUEsFBgAAAAAEAAQA9wAAAI8DAAAAAA==&#10;" fillcolor="#5b9bd5 [3204]" strokecolor="black [3213]">
                    <v:imagedata r:id="rId10" o:title=""/>
                    <v:shadow color="#e7e6e6 [3214]"/>
                    <o:lock v:ext="edit" aspectratio="f"/>
                  </v:shape>
                  <v:shape id="Picture 109" o:spid="_x0000_s1034" type="#_x0000_t75" style="position:absolute;left:4034;top:8581;width:1238;height:109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m+mefAAAAA3AAAAA8AAABkcnMvZG93bnJldi54bWxET02LwjAQvQv7H8Is7E0TPRTbNUqRFbxu&#10;9eBxaGbb0mZSkqzW/fUbQfA2j/c5m91kB3ElHzrHGpYLBYK4dqbjRsP5dJivQYSIbHBwTBruFGC3&#10;fZttsDDuxt90rWIjUgiHAjW0MY6FlKFuyWJYuJE4cT/OW4wJ+kYaj7cUbge5UiqTFjtODS2OtG+p&#10;7qtfq+HC4/IcS9Xn8i/fl1n1JX3Wa/3xPpWfICJN8SV+uo8mzVc5PJ5JF8jtP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b6Z58AAAADcAAAADwAAAAAAAAAAAAAAAACfAgAA&#10;ZHJzL2Rvd25yZXYueG1sUEsFBgAAAAAEAAQA9wAAAIwDAAAAAA==&#10;" fillcolor="#5b9bd5 [3204]" strokecolor="black [3213]">
                    <v:imagedata r:id="rId11" o:title=""/>
                    <v:shadow color="#e7e6e6 [3214]"/>
                  </v:shape>
                </v:group>
                <v:rect id="Rectangle 111" o:spid="_x0000_s1035" style="position:absolute;left:36098;top:9432;width:2315;height:1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7fDMIA&#10;AADcAAAADwAAAGRycy9kb3ducmV2LnhtbERPS4vCMBC+L/gfwgje1rQeRKtRxAd69LGg3oZmbIvN&#10;pDTRVn+9WVjY23x8z5nOW1OKJ9WusKwg7kcgiFOrC84U/Jw23yMQziNrLC2Tghc5mM86X1NMtG34&#10;QM+jz0QIYZeggtz7KpHSpTkZdH1bEQfuZmuDPsA6k7rGJoSbUg6iaCgNFhwacqxomVN6Pz6Mgu2o&#10;Wlx29t1k5fq6Pe/P49Vp7JXqddvFBISn1v+L/9w7HebHMfw+Ey6Qs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rt8MwgAAANwAAAAPAAAAAAAAAAAAAAAAAJgCAABkcnMvZG93&#10;bnJldi54bWxQSwUGAAAAAAQABAD1AAAAhwMAAAAA&#10;" filled="f" stroked="f">
                  <v:textbox inset="0,0,0,0">
                    <w:txbxContent>
                      <w:p w:rsidR="0036646F" w:rsidRDefault="0036646F" w:rsidP="0036646F">
                        <w:pPr>
                          <w:pStyle w:val="NormalWeb"/>
                          <w:spacing w:before="0" w:beforeAutospacing="0" w:after="0" w:afterAutospacing="0"/>
                        </w:pPr>
                        <w:r>
                          <w:rPr>
                            <w:rFonts w:asciiTheme="minorHAnsi" w:hAnsi="Calibri" w:cstheme="minorBidi"/>
                            <w:b/>
                            <w:bCs/>
                            <w:color w:val="FFFFFF" w:themeColor="background1"/>
                            <w:kern w:val="24"/>
                          </w:rPr>
                          <w:t>DLv</w:t>
                        </w:r>
                      </w:p>
                    </w:txbxContent>
                  </v:textbox>
                </v:rect>
                <v:group id="Group 114" o:spid="_x0000_s1036" style="position:absolute;left:53135;top:10232;width:3014;height:7349" coordorigin="53135,10232" coordsize="15176,47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o:lock v:ext="edit" aspectratio="t"/>
                  <v:oval id="Oval 115" o:spid="_x0000_s1037" style="position:absolute;left:57088;top:10232;width:7237;height:8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c6sMA&#10;AADcAAAADwAAAGRycy9kb3ducmV2LnhtbERP3WrCMBS+H/gO4QjezdRCx+iMMoTBBCtM9wCH5qzN&#10;1pzUJGrr05vBYHfn4/s9y/VgO3EhH4xjBYt5BoK4dtpwo+Dz+Pb4DCJEZI2dY1IwUoD1avKwxFK7&#10;K3/Q5RAbkUI4lKigjbEvpQx1SxbD3PXEifty3mJM0DdSe7ymcNvJPMuepEXDqaHFnjYt1T+Hs1Ww&#10;3e1zc7rtjB/O1eiq/XdTmKNSs+nw+gIi0hD/xX/ud53mLwr4fSZd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Pc6sMAAADcAAAADwAAAAAAAAAAAAAAAACYAgAAZHJzL2Rv&#10;d25yZXYueG1sUEsFBgAAAAAEAAQA9QAAAIgDAAAAAA==&#10;" fillcolor="windowText" stroked="f" strokeweight="1pt">
                    <v:stroke joinstyle="miter"/>
                  </v:oval>
                  <v:roundrect id="Rounded Rectangle 118" o:spid="_x0000_s1038" style="position:absolute;left:60297;top:56092;width:5691;height:1530;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f74cUA&#10;AADcAAAADwAAAGRycy9kb3ducmV2LnhtbESPQWvCQBCF74X+h2WE3uomiiKpq0hRsIUijUKvQ3aa&#10;BLOzYXc16b/vHAq9zfDevPfNeju6Tt0pxNazgXyagSKuvG25NnA5H55XoGJCtth5JgM/FGG7eXxY&#10;Y2H9wJ90L1OtJIRjgQaalPpC61g15DBOfU8s2rcPDpOsodY24CDhrtOzLFtqhy1LQ4M9vTZUXcub&#10;M7Aq5+H0cT1XXfga3hcx3y/w7WLM02TcvYBKNKZ/89/10Qp+Lr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vhxQAAANwAAAAPAAAAAAAAAAAAAAAAAJgCAABkcnMv&#10;ZG93bnJldi54bWxQSwUGAAAAAAQABAD1AAAAigMAAAAA&#10;" fillcolor="windowText" stroked="f" strokeweight="1pt">
                    <v:stroke joinstyle="miter"/>
                  </v:roundrect>
                  <v:roundrect id="Rounded Rectangle 120" o:spid="_x0000_s1039" style="position:absolute;left:62119;top:18707;width:6192;height:21155;visibility:visible;mso-wrap-style:square;v-text-anchor:middle" arcsize="20798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O4gsMA&#10;AADcAAAADwAAAGRycy9kb3ducmV2LnhtbESPT4vCMBDF78J+hzAL3jRdQZFqFFlY8CC4/kO8Dc3Y&#10;FJtJabLa/fbOQfA2w3vz3m/my87X6k5trAIb+BpmoIiLYCsuDRwPP4MpqJiQLdaBycA/RVguPnpz&#10;zG148I7u+1QqCeGYowGXUpNrHQtHHuMwNMSiXUPrMcnaltq2+JBwX+tRlk20x4qlwWFD346K2/7P&#10;G7iciX6349XuvLnQOvhTl6JzxvQ/u9UMVKIuvc2v67UV/JHgyzMygV4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O4gsMAAADcAAAADwAAAAAAAAAAAAAAAACYAgAAZHJzL2Rv&#10;d25yZXYueG1sUEsFBgAAAAAEAAQA9QAAAIgDAAAAAA==&#10;" fillcolor="windowText" stroked="f" strokeweight="1pt">
                    <v:stroke joinstyle="miter"/>
                  </v:roundrect>
                  <v:roundrect id="Rounded Rectangle 123" o:spid="_x0000_s1040" style="position:absolute;left:53135;top:22657;width:869;height:6442;rotation:-2270246fd;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PM/cMA&#10;AADcAAAADwAAAGRycy9kb3ducmV2LnhtbERPS2vCQBC+C/0PyxS8SN1oiqSpq4iiFU82fZyH7Jik&#10;zc6G7GrSf+8WBG/z8T1nvuxNLS7Uusqygsk4AkGcW11xoeDzY/uUgHAeWWNtmRT8kYPl4mEwx1Tb&#10;jt/pkvlChBB2KSoovW9SKV1ekkE3tg1x4E62NegDbAupW+xCuKnlNIpm0mDFoaHEhtYl5b/Z2ShI&#10;3n422dfo5bnTJxPHh+S7jo87pYaP/eoVhKfe38U3916H+dMY/p8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PM/cMAAADcAAAADwAAAAAAAAAAAAAAAACYAgAAZHJzL2Rv&#10;d25yZXYueG1sUEsFBgAAAAAEAAQA9QAAAIgDAAAAAA==&#10;" fillcolor="windowText" stroked="f" strokeweight="1pt">
                    <v:stroke joinstyle="miter"/>
                  </v:roundrect>
                  <v:roundrect id="Rounded Rectangle 124" o:spid="_x0000_s1041" style="position:absolute;left:62687;top:23264;width:2233;height:10034;rotation:1740272fd;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1bsIA&#10;AADcAAAADwAAAGRycy9kb3ducmV2LnhtbERPTUsDMRC9C/6HMIK3NrGIlHWzpYiCPUm3xeptSMbN&#10;4mayJLFd++uNIHibx/ucejX5QRwppj6whpu5AkFsgu2507DfPc2WIFJGtjgEJg3flGDVXF7UWNlw&#10;4i0d29yJEsKpQg0u57GSMhlHHtM8jMSF+wjRYy4wdtJGPJVwP8iFUnfSY8+lweFID47MZ/vlNagu&#10;qsPjy8Yvx3P7ejBvG+PW71pfX03rexCZpvwv/nM/2zJ/cQu/z5QLZP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fVuwgAAANwAAAAPAAAAAAAAAAAAAAAAAJgCAABkcnMvZG93&#10;bnJldi54bWxQSwUGAAAAAAQABAD1AAAAhwMAAAAA&#10;" filled="f" strokecolor="window" strokeweight="1pt">
                    <v:stroke joinstyle="miter"/>
                  </v:roundrect>
                  <v:roundrect id="Rounded Rectangle 127" o:spid="_x0000_s1042" style="position:absolute;left:58026;top:25894;width:2254;height:8775;rotation:7656606fd;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EnVsQA&#10;AADcAAAADwAAAGRycy9kb3ducmV2LnhtbERPTWvCQBC9F/oflin0UpqNIm2IrhLEQg9i28SLtyE7&#10;JsHsbMhuk/jvXaHQ2zze56w2k2nFQL1rLCuYRTEI4tLqhisFx+LjNQHhPLLG1jIpuJKDzfrxYYWp&#10;tiP/0JD7SoQQdikqqL3vUildWZNBF9mOOHBn2xv0AfaV1D2OIdy0ch7Hb9Jgw6Ghxo62NZWX/Nco&#10;OJ3tzr9kM33YL4rC5fI7+cozpZ6fpmwJwtPk/8V/7k8d5s/f4f5MuEC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xJ1bEAAAA3AAAAA8AAAAAAAAAAAAAAAAAmAIAAGRycy9k&#10;b3ducmV2LnhtbFBLBQYAAAAABAAEAPUAAACJAwAAAAA=&#10;" fillcolor="windowText" strokecolor="window" strokeweight="1pt">
                    <v:stroke joinstyle="miter"/>
                  </v:roundrect>
                  <v:roundrect id="Rounded Rectangle 160" o:spid="_x0000_s1043" style="position:absolute;left:63863;top:36521;width:3444;height:21072;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43GsYA&#10;AADcAAAADwAAAGRycy9kb3ducmV2LnhtbESPQWsCMRCF74X+hzCFXopmW6i1W6MU6UIPHtQqvQ6b&#10;6WbpZrIkUdd/7xwEbzO8N+99M1sMvlNHiqkNbOB5XIAiroNtuTGw+6lGU1ApI1vsApOBMyVYzO/v&#10;ZljacOINHbe5URLCqUQDLue+1DrVjjymceiJRfsL0WOWNTbaRjxJuO/0S1FMtMeWpcFhT0tH9f/2&#10;4A0colt/vdlVvzzzb3zK7/tV9VoZ8/gwfH6AyjTkm/l6/W0FfyL48oxMoO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n43GsYAAADcAAAADwAAAAAAAAAAAAAAAACYAgAAZHJz&#10;L2Rvd25yZXYueG1sUEsFBgAAAAAEAAQA9QAAAIsDAAAAAA==&#10;" fillcolor="windowText" strokecolor="window" strokeweight="1pt">
                    <v:stroke joinstyle="miter"/>
                  </v:roundrect>
                </v:group>
                <v:rect id="Rectangle 161" o:spid="_x0000_s1044" style="position:absolute;left:19979;top:488;width:23235;height:3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isccQA&#10;AADcAAAADwAAAGRycy9kb3ducmV2LnhtbERPTWvCQBC9F/wPywi91Y09hJi6hqAt5thqwfY2ZMck&#10;mJ0N2W2S9td3BcHbPN7nrLPJtGKg3jWWFSwXEQji0uqGKwWfx7enBITzyBpby6Tglxxkm9nDGlNt&#10;R/6g4eArEULYpaig9r5LpXRlTQbdwnbEgTvb3qAPsK+k7nEM4aaVz1EUS4MNh4YaO9rWVF4OP0bB&#10;Punyr8L+jVX7+r0/vZ9Wu+PKK/U4n/IXEJ4mfxff3IUO8+MlXJ8JF8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orHHEAAAA3AAAAA8AAAAAAAAAAAAAAAAAmAIAAGRycy9k&#10;b3ducmV2LnhtbFBLBQYAAAAABAAEAPUAAACJAwAAAAA=&#10;" filled="f" stroked="f">
                  <v:textbox inset="0,0,0,0">
                    <w:txbxContent>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1"/>
                            <w:szCs w:val="21"/>
                          </w:rPr>
                          <w:t>Aggressor</w:t>
                        </w:r>
                      </w:p>
                      <w:p w:rsidR="0036646F" w:rsidRDefault="003A5AB2" w:rsidP="0036646F">
                        <w:pPr>
                          <w:pStyle w:val="NormalWeb"/>
                          <w:spacing w:before="0" w:beforeAutospacing="0" w:after="0" w:afterAutospacing="0"/>
                          <w:jc w:val="center"/>
                        </w:pPr>
                        <w:r>
                          <w:rPr>
                            <w:rFonts w:asciiTheme="minorHAnsi" w:hAnsi="Calibri" w:cstheme="minorBidi"/>
                            <w:color w:val="000000" w:themeColor="text1"/>
                            <w:kern w:val="24"/>
                            <w:sz w:val="21"/>
                            <w:szCs w:val="21"/>
                          </w:rPr>
                          <w:t>EIRP  = +7</w:t>
                        </w:r>
                        <w:r w:rsidR="0036646F">
                          <w:rPr>
                            <w:rFonts w:asciiTheme="minorHAnsi" w:hAnsi="Calibri" w:cstheme="minorBidi"/>
                            <w:color w:val="000000" w:themeColor="text1"/>
                            <w:kern w:val="24"/>
                            <w:sz w:val="21"/>
                            <w:szCs w:val="21"/>
                          </w:rPr>
                          <w:t>5dBm (mWB)</w:t>
                        </w:r>
                      </w:p>
                    </w:txbxContent>
                  </v:textbox>
                </v:rect>
                <v:rect id="Rectangle 162" o:spid="_x0000_s1045" style="position:absolute;left:46476;top:17617;width:5258;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yBsQA&#10;AADcAAAADwAAAGRycy9kb3ducmV2LnhtbERPTWvCQBC9F/wPywi91U1zCDF1FWkrybFVQXsbsmMS&#10;zM6G7Jqk/fXdQsHbPN7nrDaTacVAvWssK3heRCCIS6sbrhQcD7unFITzyBpby6Tgmxxs1rOHFWba&#10;jvxJw95XIoSwy1BB7X2XSenKmgy6he2IA3exvUEfYF9J3eMYwk0r4yhKpMGGQ0ONHb3WVF73N6Mg&#10;T7vtubA/Y9W+f+Wnj9Py7bD0Sj3Op+0LCE+Tv4v/3YUO85MY/p4JF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6MgbEAAAA3AAAAA8AAAAAAAAAAAAAAAAAmAIAAGRycy9k&#10;b3ducmV2LnhtbFBLBQYAAAAABAAEAPUAAACJAwAAAAA=&#10;" filled="f" stroked="f">
                  <v:textbox inset="0,0,0,0">
                    <w:txbxContent>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0"/>
                            <w:szCs w:val="20"/>
                          </w:rPr>
                          <w:t>Victim</w:t>
                        </w:r>
                      </w:p>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0"/>
                            <w:szCs w:val="20"/>
                          </w:rPr>
                          <w:t xml:space="preserve">Jammer </w:t>
                        </w:r>
                      </w:p>
                      <w:p w:rsidR="0036646F" w:rsidRDefault="0036646F" w:rsidP="0036646F">
                        <w:pPr>
                          <w:pStyle w:val="NormalWeb"/>
                          <w:spacing w:before="0" w:beforeAutospacing="0" w:after="0" w:afterAutospacing="0"/>
                          <w:jc w:val="center"/>
                        </w:pPr>
                        <w:r>
                          <w:rPr>
                            <w:rFonts w:asciiTheme="minorHAnsi" w:hAnsi="Calibri" w:cstheme="minorBidi"/>
                            <w:color w:val="000000" w:themeColor="text1"/>
                            <w:kern w:val="24"/>
                            <w:sz w:val="20"/>
                            <w:szCs w:val="20"/>
                          </w:rPr>
                          <w:t>=  -</w:t>
                        </w:r>
                        <w:r w:rsidR="003A5AB2">
                          <w:rPr>
                            <w:rFonts w:asciiTheme="minorHAnsi" w:hAnsi="Calibri" w:cstheme="minorBidi"/>
                            <w:color w:val="000000" w:themeColor="text1"/>
                            <w:kern w:val="24"/>
                            <w:sz w:val="20"/>
                            <w:szCs w:val="20"/>
                          </w:rPr>
                          <w:t>77</w:t>
                        </w:r>
                        <w:r>
                          <w:rPr>
                            <w:rFonts w:asciiTheme="minorHAnsi" w:hAnsi="Calibri" w:cstheme="minorBidi"/>
                            <w:color w:val="000000" w:themeColor="text1"/>
                            <w:kern w:val="24"/>
                            <w:sz w:val="20"/>
                            <w:szCs w:val="20"/>
                          </w:rPr>
                          <w:t>dBm</w:t>
                        </w:r>
                      </w:p>
                    </w:txbxContent>
                  </v:textbox>
                </v:rect>
                <v:group id="Group 163" o:spid="_x0000_s1046" style="position:absolute;left:22207;top:17127;width:19631;height:13413" coordorigin="22207,17127" coordsize="23770,134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4" o:spid="_x0000_s1047" style="position:absolute;left:23935;top:24331;width:5683;height:4453;flip:x;visibility:visible;mso-wrap-style:square;v-text-anchor:top" coordsize="12182,83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PvisEA&#10;AADcAAAADwAAAGRycy9kb3ducmV2LnhtbERPTUvDQBC9F/wPywje2o0iTYndFhEEj5pKyXHMjklI&#10;djZkx2b113cLBW/zeJ+z3Uc3qBNNofNs4H6VgSKuve24MfB5eF1uQAVBtjh4JgO/FGC/u1lssbB+&#10;5g86ldKoFMKhQAOtyFhoHeqWHIaVH4kT9+0nh5Lg1Gg74ZzC3aAfsmytHXacGloc6aWlui9/nIG/&#10;9yr2jeQ9x7L6iuMxnyvJjbm7jc9PoISi/Iuv7jeb5q8f4fJMukDvz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T74rBAAAA3AAAAA8AAAAAAAAAAAAAAAAAmAIAAGRycy9kb3du&#10;cmV2LnhtbFBLBQYAAAAABAAEAPUAAACGAwAAAAA=&#10;" path="m,83241c1405,60788,997,19262,1270,7134v36,1799,71,3597,107,5396l1377,11277v,-585,40,-2499,84,-2579c1461,8527,1461,11025,1502,11025v85,-162,85,1010,85,1252c1593,9366,1600,6456,1606,3545v22,-487,75,6490,111,5810c1801,9612,1801,7860,1844,8198v42,329,42,3837,85,3498c1964,12140,1995,7610,2044,7220v43,414,65,-5474,65,-5150c2152,2407,2216,8223,2226,13110v43,-580,43,-1252,128,-2004c2354,10692,2402,8425,2402,8016v,661,36,3090,123,3680c2525,12277,2566,13029,2566,13609v86,-1079,,-4578,86,-5668c2652,6775,2695,11616,2738,10863v,-671,23,-9124,64,-9043c2846,2830,2907,10692,2907,11696v85,-1004,85,-2084,128,-3169c3035,7860,3035,8279,3120,7607r,-500c3205,8778,3163,10525,3205,12277v42,-242,42,-242,42,-581c3331,11616,3331,11358,3331,11106v,-81,43,-6084,43,-6084l3419,13110v95,-1304,103,-5484,145,-6237c3564,7116,3587,11444,3631,11858r,591c3631,12530,3679,8634,3679,8553v,-500,-6,2553,81,2139c3760,9864,3760,9112,3843,8279v,499,,1076,42,1585c3885,10192,3885,10525,3971,10863v21,-213,21,-1888,42,-2277c4034,8058,4085,8958,4099,8527r,-248c4185,9864,4185,11358,4269,12696v42,-2171,42,-4417,126,-6502c4395,4523,4396,11045,4499,12410v72,-2334,25,-7887,68,-6549c4567,6114,4582,10540,4667,10958v50,-1247,-15,-3270,70,-1513c4737,10112,4864,7527,4864,8107v,753,21,2240,42,3170c4927,12207,4964,13495,4992,13690v84,-913,,-242,84,-1241c5122,11696,5162,10273,5162,10273r,-1832l5162,7365v43,-86,43,323,43,576l5205,8778v86,1334,86,2328,126,3671c5331,13029,5356,9467,5399,9053v43,-500,105,1472,146,892c5545,9692,5615,-218,5617,4v76,11164,33,3118,92,8622c5752,8884,5786,15867,5812,15339v26,-528,13,-9220,56,-9882c5868,4624,5928,11106,5971,10192v,-580,5,-3690,42,-7912c6046,3541,6032,8124,6075,9285v86,1090,48,2454,80,1770c6187,10371,6230,4670,6268,5183v38,513,72,9287,115,8953c6383,13299,6396,7607,6438,6865v43,1076,,2247,43,3408c6481,9864,6524,9445,6524,9031v,-590,86,-1171,86,-1752c6610,7860,6623,7878,6651,8778v28,900,40,3573,125,3901c6776,12351,6821,9445,6821,9031v43,-1343,,-833,43,-1424l6864,8198v6,-1088,12,-2177,18,-3265c6896,4821,6916,7430,6951,7527v,671,,1504,126,2085l7077,10112r,-420c7077,9355,7077,8860,7119,8441v,-334,44,-834,44,-1334c7247,8198,7163,9355,7247,10445v,-500,43,-833,43,-1333l7290,6446v14,-374,70,-356,84,419c7374,7365,7332,12847,7374,11096v85,-1585,128,-5235,128,-6816c7546,7027,7502,9692,7546,12449v,913,,-4251,42,-3589c7588,9031,7674,11696,7674,11944v43,914,,-4003,43,-4337c7717,7365,7717,10692,7757,10445v,-1000,,-3080,43,-3999c7828,6654,7893,11447,7928,11696v28,-1252,57,-2503,85,-3755c8056,7279,8056,11616,8140,10863v,243,43,-2922,86,-3256l8226,8860v,252,42,-162,42,418c8268,10192,8226,11358,8268,12277v85,500,85,-242,85,-1000c8353,10525,8394,8107,8394,7607v88,-2665,46,3670,88,834c8482,9355,8568,6693,8568,7527v,414,42,580,42,580c8610,8778,8651,6446,8651,7365v14,70,21,1496,42,1162c8778,7527,8778,6194,8778,5361v43,-339,55,4480,98,4562c8876,10427,8864,5022,8908,6114v,332,84,2084,84,2998l8992,11277v44,-252,44,-2499,44,-3589c9077,7279,9204,5275,9204,5275v,-1085,,7174,43,6083c9290,12777,9290,4523,9333,5861v,1004,,2080,125,2917c9503,7941,9458,7107,9503,6194v,-1090,-45,6835,,5841c9547,12696,9631,8441,9631,7941v42,-414,,338,42,1090c9673,9692,9673,12277,9715,11858v42,1414,85,-7158,85,-5664c9800,6693,9800,7279,9885,7688v86,-1242,42,5089,214,3928c10099,13448,10183,7279,10183,9278v,-999,42,-1999,129,-3003c10312,7365,10312,8441,10354,9355v,337,42,590,42,837l10396,10525v43,-580,128,-1247,128,-1998c10567,9112,10609,9692,10609,10192v,-80,41,-247,41,-328c10650,9278,10609,6775,10650,7365v85,-338,85,4579,128,4079l10778,9355v43,-243,43,337,86,590c10864,10525,10821,10692,10948,10863v,,87,-3175,130,-3175l11078,9692v83,172,127,-1751,169,-1413c11507,20371,11132,63876,12182,82241e" filled="f" strokecolor="#00b050">
                    <v:path arrowok="t" o:connecttype="custom" o:connectlocs="0,445280;59247,38162;64239,67027;64239,60324;68158,46528;70070,58976;74036,65673;74922,18963;80101,50043;86025,43853;89991,62565;95356,38622;98388,11073;103846,70129;109818,59409;112057,42880;117795,62565;119708,72798;123720,42479;127732,58109;130717,9736;135616,62565;141587,45613;145553,40692;145553,38017;149518,65673;151477,62565;155396,59409;157402,26864;159501,70129;166266,36766;169391,63432;169391,66593;171631,45752;175409,57195;179282,44287;181241,52765;185253,58109;187212,45929;191224,45613;191224,44287;199155,67915;205033,33133;209885,66385;213057,31352;217722,58617;220988,50524;226913,43367;228872,60324;232884,73232;236803,66593;240815,54953;240815,45153;240815,39397;242821,42479;242821,46956;248699,66593;251871,48427;258682,53199;262041,21;266333,46143;271138,82053;273751,29191;278556,54520;280515,12196;283408,49668;287140,59136;292411,27725;297776,75618;300342,36723;302348,54953;304354,48309;308366,38937;310279,46956;316110,67824;318210,48309;320216,40692;320216,43853;321055,26388;324274,40264;330152,51417;330152,54092;330152,51845;332112,45153;334164,38017;338083,55873;340089,48743;340089,34482;344008,36723;344008,59356;349979,22895;352032,66593;353991,47395;358003,63892;360009,40692;361875,55873;363881,34482;369853,62565;373818,42479;379743,58109;383755,40692;383755,47395;385714,49631;385714,65673;389680,60324;391592,40692;395698,45153;399710,40264;401669,43367;403582,39397;405541,45613;409506,28678;414078,53081;415571,32706;419490,48743;419490,60324;421543,41125;429380,28217;431386,60757;435398,31352;441229,46956;443329,33133;443329,64379;449300,42479;451260,48309;453219,63432;457184,33133;461150,41125;471133,62137;475052,49631;481070,33567;483029,50043;484989,54520;484989,56301;490960,45613;494925,54520;496838,52765;496838,39397;502809,61217;502809,50043;506821,53199;510740,58109;516805,41125;516805,51845;524689,44287;568308,439931" o:connectangles="0,0,0,0,0,0,0,0,0,0,0,0,0,0,0,0,0,0,0,0,0,0,0,0,0,0,0,0,0,0,0,0,0,0,0,0,0,0,0,0,0,0,0,0,0,0,0,0,0,0,0,0,0,0,0,0,0,0,0,0,0,0,0,0,0,0,0,0,0,0,0,0,0,0,0,0,0,0,0,0,0,0,0,0,0,0,0,0,0,0,0,0,0,0,0,0,0,0,0,0,0,0,0,0,0,0,0,0,0,0,0,0,0,0,0,0,0,0,0,0,0,0,0,0,0,0,0,0,0,0,0,0,0,0,0,0,0,0,0,0,0,0,0,0,0,0"/>
                  </v:shape>
                  <v:shape id="Freeform 165" o:spid="_x0000_s1048" style="position:absolute;left:23136;top:18921;width:19713;height:9882;flip:x;visibility:visible;mso-wrap-style:square;v-text-anchor:top" coordsize="48126,1051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3GBMAA&#10;AADcAAAADwAAAGRycy9kb3ducmV2LnhtbERPS4vCMBC+L/gfwgh7W1PFilRjKYKwVx8sehubsS02&#10;k9Jk2+qv3wjC3ubje846HUwtOmpdZVnBdBKBIM6trrhQcDruvpYgnEfWWFsmBQ9ykG5GH2tMtO15&#10;T93BFyKEsEtQQel9k0jp8pIMuoltiAN3s61BH2BbSN1iH8JNLWdRtJAGKw4NJTa0LSm/H36NgnN2&#10;ff7Es1if5WXo5HNOD9uTUp/jIVuB8DT4f/Hb/a3D/EUMr2fCBX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F3GBMAAAADcAAAADwAAAAAAAAAAAAAAAACYAgAAZHJzL2Rvd25y&#10;ZXYueG1sUEsFBgAAAAAEAAQA9QAAAIUDAAAAAA==&#10;" path="m,102455c7397,83294,11022,49064,16051,45465v347,-15817,223,-31850,224,-38331c16311,8933,16346,10731,16382,12530r,-1253c16382,10692,16422,8778,16466,8698v,-171,,2327,41,2327c16592,10863,16592,12035,16592,12277v6,-2911,13,-5821,19,-8732c16633,3058,16686,10035,16722,9355v84,257,84,-1495,127,-1157c16891,8527,16891,12035,16934,11696v35,444,66,-4086,115,-4476c17092,7634,17114,1746,17114,2070v43,337,107,6153,117,11040c17274,12530,17274,11858,17359,11106v,-414,48,-2681,48,-3090c17407,8677,17443,11106,17530,11696v,581,41,1333,41,1913c17657,12530,17571,9031,17657,7941v,-1166,43,3675,86,2922c17743,10192,17766,1739,17807,1820v44,1010,105,8872,105,9876c17997,10692,17997,9612,18040,8527v,-667,,-248,85,-920l18125,7107v85,1671,43,3418,85,5170c18252,12035,18252,12035,18252,11696v84,-80,84,-338,84,-590c18336,11025,18379,5022,18379,5022r45,8088c18519,11806,18527,7626,18569,6873v,243,23,4571,67,4985l18636,12449v,81,48,-3815,48,-3896c18684,8053,18678,11106,18765,10692v,-828,,-1580,83,-2413c18848,8778,18848,9355,18890,9864v,328,,661,86,999c18997,10650,18997,8975,19018,8586v21,-528,72,372,86,-59l19104,8279v86,1585,86,3079,170,4417c19316,10525,19316,8279,19400,6194v,-1671,1,4851,104,6216c19576,10076,19529,4523,19572,5861v,253,15,4679,100,5097c19722,9711,19657,7688,19742,9445v,667,127,-1918,127,-1338c19869,8860,19890,10347,19911,11277v21,930,58,2218,86,2413c20081,12777,19997,13448,20081,12449v46,-753,86,-2176,86,-2176l20167,8441r,-1076c20210,7279,20210,7688,20210,7941r,837c20296,10112,20296,11106,20336,12449v,580,25,-2982,68,-3396c20447,8553,20509,10525,20550,9945v,-253,70,-10163,72,-9941c20698,11168,20655,3122,20714,8626v43,258,77,7241,103,6713c20843,14811,20830,6119,20873,5457v,-833,60,5649,103,4735c20976,9612,20981,6502,21018,2280v33,1261,19,5844,62,7005c21166,10375,21128,11739,21160,11055v32,-684,75,-6385,113,-5872c21311,5696,21345,14470,21388,14136v,-837,13,-6529,55,-7271c21486,7941,21443,9112,21486,10273v,-409,43,-828,43,-1242c21529,8441,21615,7860,21615,7279v,581,13,599,41,1499c21684,9678,21696,12351,21781,12679v,-328,45,-3234,45,-3648c21869,7688,21826,8198,21869,7607r,591c21875,7110,21881,6021,21887,4933v14,-112,34,2497,69,2594c21956,8198,21956,9031,22082,9612r,500l22082,9692v,-337,,-832,42,-1251c22124,8107,22168,7607,22168,7107v84,1091,,2248,84,3338c22252,9945,22295,9612,22295,9112r,-2666c22309,6072,22365,6090,22379,6865v,500,-42,5982,,4231c22464,9511,22507,5861,22507,4280v44,2747,,5412,44,8169c22551,13362,22551,8198,22593,8860v,171,86,2836,86,3084c22722,12858,22679,7941,22722,7607v,-242,,3085,40,2838c22762,9445,22762,7365,22805,6446v28,208,93,5001,128,5250c22961,10444,22990,9193,23018,7941v43,-662,43,3675,127,2922c23145,11106,23188,7941,23231,7607r,1253c23231,9112,23273,8698,23273,9278v,914,-42,2080,,2999c23358,12777,23358,12035,23358,11277v,-752,41,-3170,41,-3670c23487,4942,23445,11277,23487,8441v,914,86,-1748,86,-914c23573,7941,23615,8107,23615,8107v,671,41,-1661,41,-742c23670,7435,23677,8861,23698,8527v85,-1000,85,-2333,85,-3166c23826,5022,23838,9841,23881,9923v,504,-12,-4901,32,-3809c23913,6446,23997,8198,23997,9112r,2165c24041,11025,24041,8778,24041,7688v41,-409,168,-2413,168,-2413c24209,4190,24209,12449,24252,11358v43,1419,43,-6835,86,-5497c24338,6865,24338,7941,24463,8778v45,-837,,-1671,45,-2584c24508,5104,24463,13029,24508,12035v44,661,128,-3594,128,-4094c24678,7527,24636,8279,24678,9031v,661,,3246,42,2827c24762,13272,24805,4700,24805,6194v,499,,1085,85,1494c24976,6446,24932,12777,25104,11616v,1832,84,-4337,84,-2338c25188,8279,25230,7279,25317,6275v,1090,,2166,42,3080c25359,9692,25401,9945,25401,10192r,333c25444,9945,25529,9278,25529,8527v43,585,85,1165,85,1665c25614,10112,25655,9945,25655,9864v,-586,-41,-3089,,-2499c25740,7027,25740,11944,25783,11444r,-2089c25826,9112,25826,9692,25869,9945v,580,-43,747,84,918c25953,10863,26040,7688,26083,7688r,2004c26166,9864,26210,7941,26252,8279v426,5744,126,23683,272,38154c30869,46492,34420,91807,48126,105127e" filled="f" strokecolor="#a9d18e">
                    <v:path arrowok="t" o:connecttype="custom" o:connectlocs="0,963015;657452,427343;666627,67055;671010,117774;671010,105997;674450,81756;676130,103628;679611,115396;680390,33321;684936,87931;690138,77056;693620,109935;698330,67864;700993,19457;705785,123226;711028,104390;712994,75346;718032,109935;719711,127916;723234,74641;726757,102106;729378,17107;733679,109935;738922,80149;742403,71501;742403,66801;745885,115396;747605,109935;751046,104390;752807,47204;754651,123226;760590,64602;763334,111458;763334,117013;765300,80393;768618,100498;772018,77818;773738,92716;777261,102106;778981,80703;782503,80149;782503,77818;789467,119335;794628,58220;798888,116646;801673,55090;805769,102999;808636,88777;813838,76201;815558,105997;819081,128678;822522,117013;826044,96560;826044,79340;826044,69227;827805,74641;827805,82508;832966,117013;835752,85093;841732,93477;844681,38;848449,81079;852668,144177;854962,51292;859181,95799;860901,21431;863441,87273;866718,103910;871346,48717;876056,132870;878309,64527;880071,96560;881832,84886;885354,68418;887034,82508;892154,119175;893997,84886;895758,71501;895758,77056;896496,46367;899322,70749;904483,90347;904483,95047;904483,91099;906203,79340;908005,66801;911446,98177;913207,85647;913207,60588;916648,64527;916648,104296;921891,40229;923693,117013;925414,83279;928936,112266;930697,71501;932336,98177;934097,60588;939340,109935;942822,74641;948024,102106;951546,71501;951546,83279;953266,87208;953266,115396;956748,105997;958427,71501;962032,79340;965555,70749;967275,76201;968954,69227;970675,80149;974156,50390;978170,93270;979481,57468;982922,85647;982922,105997;984724,72263;991605,49582;993366,106758;996889,55090;1002009,82508;1003852,58220;1003852,113122;1009095,74641;1010816,84886;1012536,111458;1016017,58220;1019499,72263;1028265,109183;1031705,87208;1036989,58981;1038709,87931;1040430,95799;1040430,98929;1045673,80149;1049154,95799;1050834,92716;1050834,69227;1056077,107567;1056077,87931;1059599,93477;1063040,102106;1068365,72263;1068365,91099;1075287,77818;1086428,436442;1971250,988130" o:connectangles="0,0,0,0,0,0,0,0,0,0,0,0,0,0,0,0,0,0,0,0,0,0,0,0,0,0,0,0,0,0,0,0,0,0,0,0,0,0,0,0,0,0,0,0,0,0,0,0,0,0,0,0,0,0,0,0,0,0,0,0,0,0,0,0,0,0,0,0,0,0,0,0,0,0,0,0,0,0,0,0,0,0,0,0,0,0,0,0,0,0,0,0,0,0,0,0,0,0,0,0,0,0,0,0,0,0,0,0,0,0,0,0,0,0,0,0,0,0,0,0,0,0,0,0,0,0,0,0,0,0,0,0,0,0,0,0,0,0,0,0,0,0,0,0,0,0,0,0"/>
                  </v:shape>
                  <v:shape id="Straight Arrow Connector 166" o:spid="_x0000_s1049" type="#_x0000_t32" style="position:absolute;left:22207;top:29001;width:226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RwTMEAAADcAAAADwAAAGRycy9kb3ducmV2LnhtbERPPWvDMBDdC/kP4gLdaikeXNeJEkJK&#10;QjvWCfV6WBfbxDoZS3Xcf18VCt3u8T5vs5ttLyYafedYwypRIIhrZzpuNFzOx6cchA/IBnvHpOGb&#10;POy2i4cNFsbd+YOmMjQihrAvUEMbwlBI6euWLPrEDcSRu7rRYohwbKQZ8R7DbS9TpTJpsePY0OJA&#10;h5bqW/llNZiq8q/vOJ3U5wXV+blL85cp1fpxOe/XIALN4V/8534zcX6Wwe8z8QK5/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tHBMwQAAANwAAAAPAAAAAAAAAAAAAAAA&#10;AKECAABkcnMvZG93bnJldi54bWxQSwUGAAAAAAQABAD5AAAAjwMAAAAA&#10;" strokecolor="windowText" strokeweight="1.5pt">
                    <v:stroke startarrowwidth="wide" startarrowlength="long" endarrow="block" joinstyle="miter"/>
                  </v:shape>
                  <v:shapetype id="_x0000_t202" coordsize="21600,21600" o:spt="202" path="m,l,21600r21600,l21600,xe">
                    <v:stroke joinstyle="miter"/>
                    <v:path gradientshapeok="t" o:connecttype="rect"/>
                  </v:shapetype>
                  <v:shape id="TextBox 97" o:spid="_x0000_s1050" type="#_x0000_t202" style="position:absolute;left:42863;top:28878;width:3115;height:16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PjWcEA&#10;AADcAAAADwAAAGRycy9kb3ducmV2LnhtbERPS4vCMBC+L/gfwgje1qR7UKlGEXFhLyv4uHgbm7Gt&#10;NpOSRK3/3iwseJuP7zmzRWcbcScfascasqECQVw4U3Op4bD//pyACBHZYOOYNDwpwGLe+5hhbtyD&#10;t3TfxVKkEA45aqhibHMpQ1GRxTB0LXHizs5bjAn6UhqPjxRuG/ml1EharDk1VNjSqqLiurtZDeff&#10;zfWyvm3VpVQTOmaeulO20XrQ75ZTEJG6+Bb/u39Mmj8aw98z6QI5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j41nBAAAA3AAAAA8AAAAAAAAAAAAAAAAAmAIAAGRycy9kb3du&#10;cmV2LnhtbFBLBQYAAAAABAAEAPUAAACGAwAAAAA=&#10;" filled="f" stroked="f">
                    <v:textbox inset="0,0,0,0">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freq</w:t>
                          </w:r>
                        </w:p>
                      </w:txbxContent>
                    </v:textbox>
                  </v:shape>
                  <v:rect id="Rectangle 168" o:spid="_x0000_s1051" style="position:absolute;left:32687;top:17127;width:2799;height:1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IF7MUA&#10;AADcAAAADwAAAGRycy9kb3ducmV2LnhtbESPQW/CMAyF75P4D5GRuI2UHRAUAkKwCY4bIAE3qzFt&#10;ReNUTUbLfv18QOJm6z2/93m+7Fyl7tSE0rOB0TABRZx5W3Ju4Hj4ep+AChHZYuWZDDwowHLRe5tj&#10;an3LP3Tfx1xJCIcUDRQx1qnWISvIYRj6mli0q28cRlmbXNsGWwl3lf5IkrF2WLI0FFjTuqDstv91&#10;BraTenXe+b82rz4v29P3abo5TKMxg363moGK1MWX+Xm9s4I/Flp5Rib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gXsxQAAANwAAAAPAAAAAAAAAAAAAAAAAJgCAABkcnMv&#10;ZG93bnJldi54bWxQSwUGAAAAAAQABAD1AAAAigMAAAAA&#10;" filled="f" stroked="f">
                    <v:textbox inset="0,0,0,0">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DLa</w:t>
                          </w:r>
                        </w:p>
                      </w:txbxContent>
                    </v:textbox>
                  </v:rect>
                  <v:rect id="Rectangle 169" o:spid="_x0000_s1052" style="position:absolute;left:24362;top:26359;width:3822;height:1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6gd8MA&#10;AADcAAAADwAAAGRycy9kb3ducmV2LnhtbERPTWvCQBC9F/wPywjemo09SBKzimjFHFstaG9DdpoE&#10;s7Mhu5rYX98tFHqbx/ucfD2aVtypd41lBfMoBkFcWt1wpeDjtH9OQDiPrLG1TAoe5GC9mjzlmGk7&#10;8Dvdj74SIYRdhgpq77tMSlfWZNBFtiMO3JftDfoA+0rqHocQblr5EscLabDh0FBjR9uayuvxZhQc&#10;km5zKez3ULWvn4fz2zndnVKv1Gw6bpYgPI3+X/znLnSYv0jh95lwgV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96gd8MAAADcAAAADwAAAAAAAAAAAAAAAACYAgAAZHJzL2Rv&#10;d25yZXYueG1sUEsFBgAAAAAEAAQA9QAAAIgDAAAAAA==&#10;" filled="f" stroked="f">
                    <v:textbox inset="0,0,0,0">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ACL jammer</w:t>
                          </w:r>
                        </w:p>
                      </w:txbxContent>
                    </v:textbox>
                  </v:rect>
                </v:group>
                <v:rect id="Rectangle 170" o:spid="_x0000_s1053" style="position:absolute;left:24526;top:22325;width:3365;height:18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2fN8YA&#10;AADcAAAADwAAAGRycy9kb3ducmV2LnhtbESPQW/CMAyF75P4D5GRdhspHDYoTRGCTXAcMIlxsxqv&#10;rdY4VZPRbr9+PiBxs/We3/ucrQbXqCt1ofZsYDpJQBEX3tZcGvg4vT3NQYWIbLHxTAZ+KcAqHz1k&#10;mFrf84Gux1gqCeGQooEqxjbVOhQVOQwT3xKL9uU7h1HWrtS2w17CXaNnSfKsHdYsDRW2tKmo+D7+&#10;OAO7ebv+3Pu/vmxeL7vz+3mxPS2iMY/jYb0EFWmId/Ptem8F/0X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2fN8YAAADcAAAADwAAAAAAAAAAAAAAAACYAgAAZHJz&#10;L2Rvd25yZXYueG1sUEsFBgAAAAAEAAQA9QAAAIsDAAAAAA==&#10;" filled="f" stroked="f">
                  <v:textbox inset="0,0,0,0">
                    <w:txbxContent>
                      <w:p w:rsidR="0036646F" w:rsidRDefault="0036646F" w:rsidP="0036646F">
                        <w:pPr>
                          <w:pStyle w:val="NormalWeb"/>
                          <w:spacing w:before="0" w:beforeAutospacing="0" w:after="0" w:afterAutospacing="0"/>
                        </w:pPr>
                        <w:r>
                          <w:rPr>
                            <w:rFonts w:asciiTheme="minorHAnsi" w:hAnsi="Calibri" w:cstheme="minorBidi"/>
                            <w:color w:val="000000" w:themeColor="text1"/>
                            <w:kern w:val="24"/>
                          </w:rPr>
                          <w:t>DLv</w:t>
                        </w:r>
                      </w:p>
                    </w:txbxContent>
                  </v:textbox>
                </v:rect>
                <v:shape id="Oval 17" o:spid="_x0000_s1054" style="position:absolute;left:31769;top:7783;width:21603;height:3091;rotation:10567327fd;flip:x;visibility:visible;mso-wrap-style:square;v-text-anchor:middle" coordsize="532431,274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hrsIA&#10;AADcAAAADwAAAGRycy9kb3ducmV2LnhtbERPyW7CMBC9V+o/WFOJW7EpYlHAIIpAcIOynUfxNEmJ&#10;xyE2EP6+roTU2zy9dcbTxpbiRrUvHGvotBUI4tSZgjMNh/3yfQjCB2SDpWPS8CAP08nryxgT4+78&#10;RbddyEQMYZ+ghjyEKpHSpzlZ9G1XEUfu29UWQ4R1Jk2N9xhuS/mhVF9aLDg25FjRPKf0vLtaDceT&#10;UuoyoO2GVnbW+9wsfi7ds9att2Y2AhGoCf/ip3tt4vxBB/6eiRfIy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CGuwgAAANwAAAAPAAAAAAAAAAAAAAAAAJgCAABkcnMvZG93&#10;bnJldi54bWxQSwUGAAAAAAQABAD1AAAAhwMAAAAA&#10;" path="m1,137852c-710,92156,349458,3454,438185,97v88727,-3357,92051,80501,94179,117613c532983,174611,531180,270918,442453,274275,353726,277632,712,183548,1,137852xe" fillcolor="#c5e0b4" stroked="f" strokeweight="1pt">
                  <v:stroke joinstyle="miter"/>
                  <v:path arrowok="t" o:connecttype="custom" o:connectlocs="4,155344;1777933,109;2160064,132646;1795251,309078;4,155344" o:connectangles="0,0,0,0,0"/>
                  <o:lock v:ext="edit" aspectratio="t"/>
                </v:shape>
                <v:shape id="Oval 17" o:spid="_x0000_s1055" style="position:absolute;left:40341;top:10314;width:7002;height:2677;rotation:-1195668fd;flip:x;visibility:visible;mso-wrap-style:square;v-text-anchor:middle" coordsize="532431,274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E5LsAA&#10;AADcAAAADwAAAGRycy9kb3ducmV2LnhtbERPzYrCMBC+L/gOYQRva6rCKtUoVVxwb1p9gKEZ22oz&#10;KU22rT69WVjwNh/f76w2valES40rLSuYjCMQxJnVJecKLufvzwUI55E1VpZJwYMcbNaDjxXG2nZ8&#10;ojb1uQgh7GJUUHhfx1K6rCCDbmxr4sBdbWPQB9jkUjfYhXBTyWkUfUmDJYeGAmvaFZTd01+jYJ88&#10;Z8lPJ/XN3R1dTvvjsd3mSo2GfbIE4an3b/G/+6DD/PkU/p4JF8j1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4E5LsAAAADcAAAADwAAAAAAAAAAAAAAAACYAgAAZHJzL2Rvd25y&#10;ZXYueG1sUEsFBgAAAAAEAAQA9QAAAIUDAAAAAA==&#10;" path="m1,137852c-710,92156,349458,3454,438185,97v88727,-3357,92051,80501,94179,117613c532983,174611,531180,270918,442453,274275,353726,277632,712,183548,1,137852xe" fillcolor="#c9c9c9" stroked="f" strokeweight="1pt">
                  <v:stroke joinstyle="miter"/>
                  <v:path arrowok="t" o:connecttype="custom" o:connectlocs="1,134507;576240,95;700091,114854;581852,267619;1,134507" o:connectangles="0,0,0,0,0"/>
                  <o:lock v:ext="edit" aspectratio="t"/>
                </v:shape>
                <v:group id="Group 173" o:spid="_x0000_s1056" style="position:absolute;left:46511;top:10226;width:3014;height:7349" coordorigin="46511,10226" coordsize="15176,473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o:lock v:ext="edit" aspectratio="t"/>
                  <v:oval id="Oval 174" o:spid="_x0000_s1057" style="position:absolute;left:50464;top:10226;width:7237;height:81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c0cIA&#10;AADcAAAADwAAAGRycy9kb3ducmV2LnhtbERP22oCMRB9F/yHMELfNKtUK1ujSEFQUKHqBwyb6W7a&#10;zWSbRF379Y0g+DaHc53ZorW1uJAPxrGC4SADQVw4bbhUcDqu+lMQISJrrB2TghsFWMy7nRnm2l35&#10;ky6HWIoUwiFHBVWMTS5lKCqyGAauIU7cl/MWY4K+lNrjNYXbWo6ybCItGk4NFTb0UVHxczhbBZvt&#10;fmR+/7bGt+fdze323+XYHJV66bXLdxCR2vgUP9xrnea/vcL9mXSB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AJzRwgAAANwAAAAPAAAAAAAAAAAAAAAAAJgCAABkcnMvZG93&#10;bnJldi54bWxQSwUGAAAAAAQABAD1AAAAhwMAAAAA&#10;" fillcolor="windowText" stroked="f" strokeweight="1pt">
                    <v:stroke joinstyle="miter"/>
                  </v:oval>
                  <v:roundrect id="Rounded Rectangle 175" o:spid="_x0000_s1058" style="position:absolute;left:53673;top:56086;width:5691;height:1531;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x38MA&#10;AADcAAAADwAAAGRycy9kb3ducmV2LnhtbERP32vCMBB+F/wfwgl709SNOqlNZYwNpjDGqrDXoznb&#10;YnMpSWa7/94IA9/u4/t5+XY0nbiQ861lBctFAoK4srrlWsHx8D5fg/ABWWNnmRT8kYdtMZ3kmGk7&#10;8DddylCLGMI+QwVNCH0mpa8aMugXtieO3Mk6gyFCV0vtcIjhppOPSbKSBluODQ329NpQdS5/jYJ1&#10;+eS+Ps+HqnM/wz71y7cUd0elHmbjywZEoDHcxf/uDx3nP6dweyZeII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x38MAAADcAAAADwAAAAAAAAAAAAAAAACYAgAAZHJzL2Rv&#10;d25yZXYueG1sUEsFBgAAAAAEAAQA9QAAAIgDAAAAAA==&#10;" fillcolor="windowText" stroked="f" strokeweight="1pt">
                    <v:stroke joinstyle="miter"/>
                  </v:roundrect>
                  <v:roundrect id="Rounded Rectangle 176" o:spid="_x0000_s1059" style="position:absolute;left:55494;top:18702;width:6193;height:21154;visibility:visible;mso-wrap-style:square;v-text-anchor:middle" arcsize="20798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WqcMAA&#10;AADcAAAADwAAAGRycy9kb3ducmV2LnhtbERPS4vCMBC+L/gfwgje1tQFXamNIsKCB8H1hfQ2NGNT&#10;bCaliVr//UYQ9jYf33OyRWdrcafWV44VjIYJCOLC6YpLBcfDz+cUhA/IGmvHpOBJHhbz3keGqXYP&#10;3tF9H0oRQ9inqMCE0KRS+sKQRT90DXHkLq61GCJsS6lbfMRwW8uvJJlIixXHBoMNrQwV1/3NKsjP&#10;RL/b8XJ33uS0dvbUBW+MUoN+t5yBCNSFf/HbvdZx/vcEXs/EC+T8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kWqcMAAAADcAAAADwAAAAAAAAAAAAAAAACYAgAAZHJzL2Rvd25y&#10;ZXYueG1sUEsFBgAAAAAEAAQA9QAAAIUDAAAAAA==&#10;" fillcolor="windowText" stroked="f" strokeweight="1pt">
                    <v:stroke joinstyle="miter"/>
                  </v:roundrect>
                  <v:roundrect id="Rounded Rectangle 177" o:spid="_x0000_s1060" style="position:absolute;left:46511;top:22651;width:869;height:6442;rotation:-2270246fd;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vl48QA&#10;AADcAAAADwAAAGRycy9kb3ducmV2LnhtbERPS0vDQBC+C/6HZQQvYjY20qZpt0EqPvBUo+15yE4e&#10;mp0N2TWJ/94VBG/z8T1nm8+mEyMNrrWs4CaKQRCXVrdcK3h/e7hOQTiPrLGzTAq+yUG+Oz/bYqbt&#10;xK80Fr4WIYRdhgoa7/tMSlc2ZNBFticOXGUHgz7AoZZ6wCmEm04u4ngpDbYcGhrsad9Q+Vl8GQXp&#10;08d9cbxa3066Mknykp665PCo1OXFfLcB4Wn2/+I/97MO81cr+H0mXC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L5ePEAAAA3AAAAA8AAAAAAAAAAAAAAAAAmAIAAGRycy9k&#10;b3ducmV2LnhtbFBLBQYAAAAABAAEAPUAAACJAwAAAAA=&#10;" fillcolor="windowText" stroked="f" strokeweight="1pt">
                    <v:stroke joinstyle="miter"/>
                  </v:roundrect>
                  <v:roundrect id="Rounded Rectangle 178" o:spid="_x0000_s1061" style="position:absolute;left:56063;top:23258;width:2233;height:10034;rotation:1740272fd;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QdsUA&#10;AADcAAAADwAAAGRycy9kb3ducmV2LnhtbESPQUsDMRCF74L/IYzgzSZ60LI2LUUU7Elci9XbkEw3&#10;SzeTJYnt6q93DoK3Gd6b975ZrKY4qCPl0ie2cD0zoIhd8j13FrZvT1dzUKUiexwSk4VvKrBanp8t&#10;sPHpxK90bGunJIRLgxZCrWOjdXGBIpZZGolF26ccscqaO+0zniQ8DvrGmFsdsWdpCDjSQyB3aL+i&#10;BdNls3t82cT5+NO+79zHxoX1p7WXF9P6HlSlqf6b/66fveDfCa08IxP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39B2xQAAANwAAAAPAAAAAAAAAAAAAAAAAJgCAABkcnMv&#10;ZG93bnJldi54bWxQSwUGAAAAAAQABAD1AAAAigMAAAAA&#10;" filled="f" strokecolor="window" strokeweight="1pt">
                    <v:stroke joinstyle="miter"/>
                  </v:roundrect>
                  <v:roundrect id="Rounded Rectangle 179" o:spid="_x0000_s1062" style="position:absolute;left:51402;top:25888;width:2254;height:8775;rotation:7656606fd;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E5osMA&#10;AADcAAAADwAAAGRycy9kb3ducmV2LnhtbERPTWvCQBC9C/0PyxR6Ed1YxGrqKkEUPIhtEy/ehuyY&#10;hGZnQ3bV+O9dQfA2j/c582VnanGh1lWWFYyGEQji3OqKCwWHbDOYgnAeWWNtmRTcyMFy8dabY6zt&#10;lf/okvpChBB2MSoovW9iKV1ekkE3tA1x4E62NegDbAupW7yGcFPLzyiaSIMVh4YSG1qVlP+nZ6Pg&#10;eLJr309Ger8bZ5lL5e/0J02U+njvkm8Qnjr/Ej/dWx3mf83g8Uy4QC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E5osMAAADcAAAADwAAAAAAAAAAAAAAAACYAgAAZHJzL2Rv&#10;d25yZXYueG1sUEsFBgAAAAAEAAQA9QAAAIgDAAAAAA==&#10;" fillcolor="windowText" strokecolor="window" strokeweight="1pt">
                    <v:stroke joinstyle="miter"/>
                  </v:roundrect>
                  <v:roundrect id="Rounded Rectangle 186" o:spid="_x0000_s1063" style="position:absolute;left:57239;top:36515;width:3444;height:21072;visibility:visible;mso-wrap-style:square;v-text-anchor:middle" arcsize="24615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sD8IA&#10;AADcAAAADwAAAGRycy9kb3ducmV2LnhtbERPS2sCMRC+F/ofwhR6KZq14Gs1ikgXevBQX3gdNtPN&#10;0s1kSaKu/94IQm/z8T1nvuxsIy7kQ+1YwaCfgSAuna65UnDYF70JiBCRNTaOScGNAiwXry9zzLW7&#10;8pYuu1iJFMIhRwUmxjaXMpSGLIa+a4kT9+u8xZigr6T2eE3htpGfWTaSFmtODQZbWhsq/3Znq+Ds&#10;zc/XWG/a9Y1P/iNOj5tiWCj1/tatZiAidfFf/HR/6zR/MoLHM+kC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1+wPwgAAANwAAAAPAAAAAAAAAAAAAAAAAJgCAABkcnMvZG93&#10;bnJldi54bWxQSwUGAAAAAAQABAD1AAAAhwMAAAAA&#10;" fillcolor="windowText" strokecolor="window" strokeweight="1pt">
                    <v:stroke joinstyle="miter"/>
                  </v:roundrect>
                </v:group>
                <v:rect id="Rectangle 187" o:spid="_x0000_s1064" style="position:absolute;left:49932;top:11112;width:2389;height:1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3ZMIA&#10;AADcAAAADwAAAGRycy9kb3ducmV2LnhtbERPS4vCMBC+L+x/CCN4W1M97NZqFFld9OgL1NvQjG2x&#10;mZQm2rq/3giCt/n4njOetqYUN6pdYVlBvxeBIE6tLjhTsN/9fcUgnEfWWFomBXdyMJ18fowx0bbh&#10;Dd22PhMhhF2CCnLvq0RKl+Zk0PVsRRy4s60N+gDrTOoamxBuSjmIom9psODQkGNFvzmll+3VKFjG&#10;1ey4sv9NVi5Oy8P6MJzvhl6pbqedjUB4av1b/HKvdJgf/8DzmXCB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XdkwgAAANwAAAAPAAAAAAAAAAAAAAAAAJgCAABkcnMvZG93&#10;bnJldi54bWxQSwUGAAAAAAQABAD1AAAAhwMAAAAA&#10;" filled="f" stroked="f">
                  <v:textbox inset="0,0,0,0">
                    <w:txbxContent>
                      <w:p w:rsidR="0036646F" w:rsidRDefault="0036646F" w:rsidP="0036646F">
                        <w:pPr>
                          <w:pStyle w:val="NormalWeb"/>
                          <w:spacing w:before="0" w:beforeAutospacing="0" w:after="0" w:afterAutospacing="0"/>
                        </w:pPr>
                        <w:r>
                          <w:rPr>
                            <w:rFonts w:asciiTheme="minorHAnsi" w:hAnsi="Calibri" w:cstheme="minorBidi"/>
                            <w:b/>
                            <w:bCs/>
                            <w:color w:val="FFFFFF" w:themeColor="background1"/>
                            <w:kern w:val="24"/>
                          </w:rPr>
                          <w:t>DLa</w:t>
                        </w:r>
                      </w:p>
                    </w:txbxContent>
                  </v:textbox>
                </v:rect>
                <w10:wrap anchorx="margin"/>
              </v:group>
            </w:pict>
          </mc:Fallback>
        </mc:AlternateContent>
      </w: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FA79B8" w:rsidRDefault="00DA30DF" w:rsidP="00500C16">
      <w:pPr>
        <w:rPr>
          <w:color w:val="000000" w:themeColor="text1"/>
          <w:sz w:val="24"/>
          <w:szCs w:val="24"/>
          <w:lang w:eastAsia="ja-JP"/>
        </w:rPr>
      </w:pPr>
      <w:r>
        <w:rPr>
          <w:color w:val="000000" w:themeColor="text1"/>
          <w:sz w:val="24"/>
          <w:szCs w:val="24"/>
          <w:lang w:eastAsia="ja-JP"/>
        </w:rPr>
        <w:t xml:space="preserve"> </w:t>
      </w: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p>
    <w:p w:rsidR="0036646F" w:rsidRDefault="0036646F" w:rsidP="00500C16">
      <w:pPr>
        <w:rPr>
          <w:color w:val="000000" w:themeColor="text1"/>
          <w:sz w:val="24"/>
          <w:szCs w:val="24"/>
          <w:lang w:eastAsia="ja-JP"/>
        </w:rPr>
      </w:pPr>
      <w:r w:rsidRPr="0036646F">
        <w:rPr>
          <w:noProof/>
          <w:lang w:val="en-US"/>
        </w:rPr>
        <mc:AlternateContent>
          <mc:Choice Requires="wps">
            <w:drawing>
              <wp:anchor distT="0" distB="0" distL="114300" distR="114300" simplePos="0" relativeHeight="251676672" behindDoc="0" locked="0" layoutInCell="1" allowOverlap="1" wp14:anchorId="2916D1BA" wp14:editId="6B78A74E">
                <wp:simplePos x="0" y="0"/>
                <wp:positionH relativeFrom="column">
                  <wp:posOffset>1920240</wp:posOffset>
                </wp:positionH>
                <wp:positionV relativeFrom="paragraph">
                  <wp:posOffset>4445</wp:posOffset>
                </wp:positionV>
                <wp:extent cx="2999105" cy="635"/>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2999105" cy="635"/>
                        </a:xfrm>
                        <a:prstGeom prst="rect">
                          <a:avLst/>
                        </a:prstGeom>
                        <a:solidFill>
                          <a:prstClr val="white"/>
                        </a:solidFill>
                        <a:ln>
                          <a:noFill/>
                        </a:ln>
                        <a:effectLst/>
                      </wps:spPr>
                      <wps:txbx>
                        <w:txbxContent>
                          <w:p w:rsidR="0036646F" w:rsidRPr="00906206" w:rsidRDefault="0036646F" w:rsidP="0036646F">
                            <w:pPr>
                              <w:pStyle w:val="Caption"/>
                              <w:rPr>
                                <w:noProof/>
                                <w:sz w:val="24"/>
                                <w:szCs w:val="24"/>
                              </w:rPr>
                            </w:pPr>
                            <w:r w:rsidRPr="00906206">
                              <w:rPr>
                                <w:sz w:val="24"/>
                                <w:szCs w:val="24"/>
                              </w:rPr>
                              <w:t xml:space="preserve">Figure </w:t>
                            </w:r>
                            <w:r w:rsidRPr="00906206">
                              <w:rPr>
                                <w:sz w:val="24"/>
                                <w:szCs w:val="24"/>
                              </w:rPr>
                              <w:fldChar w:fldCharType="begin"/>
                            </w:r>
                            <w:r w:rsidRPr="00906206">
                              <w:rPr>
                                <w:sz w:val="24"/>
                                <w:szCs w:val="24"/>
                              </w:rPr>
                              <w:instrText xml:space="preserve"> SEQ Figure \* ARABIC </w:instrText>
                            </w:r>
                            <w:r w:rsidRPr="00906206">
                              <w:rPr>
                                <w:sz w:val="24"/>
                                <w:szCs w:val="24"/>
                              </w:rPr>
                              <w:fldChar w:fldCharType="separate"/>
                            </w:r>
                            <w:r w:rsidRPr="00906206">
                              <w:rPr>
                                <w:noProof/>
                                <w:sz w:val="24"/>
                                <w:szCs w:val="24"/>
                              </w:rPr>
                              <w:t>1</w:t>
                            </w:r>
                            <w:r w:rsidRPr="00906206">
                              <w:rPr>
                                <w:sz w:val="24"/>
                                <w:szCs w:val="24"/>
                              </w:rPr>
                              <w:fldChar w:fldCharType="end"/>
                            </w:r>
                            <w:r w:rsidRPr="00906206">
                              <w:rPr>
                                <w:sz w:val="24"/>
                                <w:szCs w:val="24"/>
                              </w:rPr>
                              <w:t xml:space="preserve">:  In-band </w:t>
                            </w:r>
                            <w:r w:rsidR="00734973">
                              <w:rPr>
                                <w:noProof/>
                                <w:sz w:val="24"/>
                                <w:szCs w:val="24"/>
                              </w:rPr>
                              <w:t>ACS blocker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916D1BA" id="Text Box 1" o:spid="_x0000_s1065" type="#_x0000_t202" style="position:absolute;margin-left:151.2pt;margin-top:.35pt;width:236.15pt;height:.0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" stroked="f">
                <v:textbox style="mso-fit-shape-to-text:t" inset="0,0,0,0">
                  <w:txbxContent>
                    <w:p w:rsidR="0036646F" w:rsidRPr="00906206" w:rsidRDefault="0036646F" w:rsidP="0036646F">
                      <w:pPr>
                        <w:pStyle w:val="Caption"/>
                        <w:rPr>
                          <w:noProof/>
                          <w:sz w:val="24"/>
                          <w:szCs w:val="24"/>
                        </w:rPr>
                      </w:pPr>
                      <w:r w:rsidRPr="00906206">
                        <w:rPr>
                          <w:sz w:val="24"/>
                          <w:szCs w:val="24"/>
                        </w:rPr>
                        <w:t xml:space="preserve">Figure </w:t>
                      </w:r>
                      <w:r w:rsidRPr="00906206">
                        <w:rPr>
                          <w:sz w:val="24"/>
                          <w:szCs w:val="24"/>
                        </w:rPr>
                        <w:fldChar w:fldCharType="begin"/>
                      </w:r>
                      <w:r w:rsidRPr="00906206">
                        <w:rPr>
                          <w:sz w:val="24"/>
                          <w:szCs w:val="24"/>
                        </w:rPr>
                        <w:instrText xml:space="preserve"> SEQ Figure \* ARABIC </w:instrText>
                      </w:r>
                      <w:r w:rsidRPr="00906206">
                        <w:rPr>
                          <w:sz w:val="24"/>
                          <w:szCs w:val="24"/>
                        </w:rPr>
                        <w:fldChar w:fldCharType="separate"/>
                      </w:r>
                      <w:r w:rsidRPr="00906206">
                        <w:rPr>
                          <w:noProof/>
                          <w:sz w:val="24"/>
                          <w:szCs w:val="24"/>
                        </w:rPr>
                        <w:t>1</w:t>
                      </w:r>
                      <w:r w:rsidRPr="00906206">
                        <w:rPr>
                          <w:sz w:val="24"/>
                          <w:szCs w:val="24"/>
                        </w:rPr>
                        <w:fldChar w:fldCharType="end"/>
                      </w:r>
                      <w:r w:rsidRPr="00906206">
                        <w:rPr>
                          <w:sz w:val="24"/>
                          <w:szCs w:val="24"/>
                        </w:rPr>
                        <w:t xml:space="preserve">:  In-band </w:t>
                      </w:r>
                      <w:r w:rsidR="00734973">
                        <w:rPr>
                          <w:noProof/>
                          <w:sz w:val="24"/>
                          <w:szCs w:val="24"/>
                        </w:rPr>
                        <w:t>ACS blocker</w:t>
                      </w:r>
                    </w:p>
                  </w:txbxContent>
                </v:textbox>
              </v:shape>
            </w:pict>
          </mc:Fallback>
        </mc:AlternateContent>
      </w:r>
    </w:p>
    <w:p w:rsidR="0036646F" w:rsidRDefault="0036646F" w:rsidP="00500C16">
      <w:pPr>
        <w:rPr>
          <w:color w:val="000000" w:themeColor="text1"/>
          <w:sz w:val="24"/>
          <w:szCs w:val="24"/>
          <w:lang w:eastAsia="ja-JP"/>
        </w:rPr>
      </w:pPr>
    </w:p>
    <w:p w:rsidR="00647090" w:rsidRDefault="004B2A55" w:rsidP="00500C16">
      <w:pPr>
        <w:rPr>
          <w:color w:val="000000" w:themeColor="text1"/>
          <w:sz w:val="24"/>
          <w:szCs w:val="24"/>
          <w:lang w:eastAsia="ja-JP"/>
        </w:rPr>
      </w:pPr>
      <w:r>
        <w:rPr>
          <w:color w:val="000000" w:themeColor="text1"/>
          <w:sz w:val="24"/>
          <w:szCs w:val="24"/>
          <w:lang w:eastAsia="ja-JP"/>
        </w:rPr>
        <w:t xml:space="preserve">Consider the major impairments </w:t>
      </w:r>
      <w:r w:rsidR="007D7AAF">
        <w:rPr>
          <w:color w:val="000000" w:themeColor="text1"/>
          <w:sz w:val="24"/>
          <w:szCs w:val="24"/>
          <w:lang w:eastAsia="ja-JP"/>
        </w:rPr>
        <w:t xml:space="preserve">or issues </w:t>
      </w:r>
      <w:r>
        <w:rPr>
          <w:color w:val="000000" w:themeColor="text1"/>
          <w:sz w:val="24"/>
          <w:szCs w:val="24"/>
          <w:lang w:eastAsia="ja-JP"/>
        </w:rPr>
        <w:t>caused by strong in-band blockers:</w:t>
      </w:r>
    </w:p>
    <w:p w:rsidR="00FE3832" w:rsidRDefault="00ED7329" w:rsidP="004B2A55">
      <w:pPr>
        <w:pStyle w:val="ListParagraph"/>
        <w:numPr>
          <w:ilvl w:val="0"/>
          <w:numId w:val="32"/>
        </w:numPr>
        <w:rPr>
          <w:color w:val="000000" w:themeColor="text1"/>
          <w:sz w:val="24"/>
          <w:szCs w:val="24"/>
          <w:lang w:eastAsia="ja-JP"/>
        </w:rPr>
      </w:pPr>
      <w:r>
        <w:rPr>
          <w:color w:val="000000" w:themeColor="text1"/>
          <w:sz w:val="24"/>
          <w:szCs w:val="24"/>
          <w:lang w:eastAsia="ja-JP"/>
        </w:rPr>
        <w:t>I</w:t>
      </w:r>
      <w:r w:rsidR="004B2A55">
        <w:rPr>
          <w:color w:val="000000" w:themeColor="text1"/>
          <w:sz w:val="24"/>
          <w:szCs w:val="24"/>
          <w:lang w:eastAsia="ja-JP"/>
        </w:rPr>
        <w:t>nter-mod</w:t>
      </w:r>
      <w:r w:rsidR="005D2F04">
        <w:rPr>
          <w:color w:val="000000" w:themeColor="text1"/>
          <w:sz w:val="24"/>
          <w:szCs w:val="24"/>
          <w:lang w:eastAsia="ja-JP"/>
        </w:rPr>
        <w:t>ulation</w:t>
      </w:r>
      <w:r w:rsidR="004B2A55">
        <w:rPr>
          <w:color w:val="000000" w:themeColor="text1"/>
          <w:sz w:val="24"/>
          <w:szCs w:val="24"/>
          <w:lang w:eastAsia="ja-JP"/>
        </w:rPr>
        <w:t xml:space="preserve"> term</w:t>
      </w:r>
      <w:r w:rsidR="005D2F04">
        <w:rPr>
          <w:color w:val="000000" w:themeColor="text1"/>
          <w:sz w:val="24"/>
          <w:szCs w:val="24"/>
          <w:lang w:eastAsia="ja-JP"/>
        </w:rPr>
        <w:t>s</w:t>
      </w:r>
      <w:r>
        <w:rPr>
          <w:color w:val="000000" w:themeColor="text1"/>
          <w:sz w:val="24"/>
          <w:szCs w:val="24"/>
          <w:lang w:eastAsia="ja-JP"/>
        </w:rPr>
        <w:t xml:space="preserve"> in the RX</w:t>
      </w:r>
      <w:r w:rsidR="004B2A55">
        <w:rPr>
          <w:color w:val="000000" w:themeColor="text1"/>
          <w:sz w:val="24"/>
          <w:szCs w:val="24"/>
          <w:lang w:eastAsia="ja-JP"/>
        </w:rPr>
        <w:t xml:space="preserve"> </w:t>
      </w:r>
      <w:r w:rsidR="007D7AAF">
        <w:rPr>
          <w:color w:val="000000" w:themeColor="text1"/>
          <w:sz w:val="24"/>
          <w:szCs w:val="24"/>
          <w:lang w:eastAsia="ja-JP"/>
        </w:rPr>
        <w:t>path that de-sensitizes the LNA</w:t>
      </w:r>
    </w:p>
    <w:p w:rsidR="004B2A55" w:rsidRDefault="00FE3832" w:rsidP="004B2A55">
      <w:pPr>
        <w:pStyle w:val="ListParagraph"/>
        <w:numPr>
          <w:ilvl w:val="0"/>
          <w:numId w:val="32"/>
        </w:numPr>
        <w:rPr>
          <w:color w:val="000000" w:themeColor="text1"/>
          <w:sz w:val="24"/>
          <w:szCs w:val="24"/>
          <w:lang w:eastAsia="ja-JP"/>
        </w:rPr>
      </w:pPr>
      <w:r>
        <w:rPr>
          <w:color w:val="000000" w:themeColor="text1"/>
          <w:sz w:val="24"/>
          <w:szCs w:val="24"/>
          <w:lang w:eastAsia="ja-JP"/>
        </w:rPr>
        <w:t>Adjacent channel leakage that appears in-band at the victim</w:t>
      </w:r>
      <w:r w:rsidR="00EB0CC6">
        <w:rPr>
          <w:color w:val="000000" w:themeColor="text1"/>
          <w:sz w:val="24"/>
          <w:szCs w:val="24"/>
          <w:lang w:eastAsia="ja-JP"/>
        </w:rPr>
        <w:t xml:space="preserve"> </w:t>
      </w:r>
      <w:r w:rsidR="00ED7329">
        <w:rPr>
          <w:color w:val="000000" w:themeColor="text1"/>
          <w:sz w:val="24"/>
          <w:szCs w:val="24"/>
          <w:lang w:eastAsia="ja-JP"/>
        </w:rPr>
        <w:t xml:space="preserve"> </w:t>
      </w:r>
    </w:p>
    <w:p w:rsidR="004B2A55" w:rsidRDefault="004B2A55" w:rsidP="004B2A55">
      <w:pPr>
        <w:pStyle w:val="ListParagraph"/>
        <w:numPr>
          <w:ilvl w:val="0"/>
          <w:numId w:val="32"/>
        </w:numPr>
        <w:rPr>
          <w:color w:val="000000" w:themeColor="text1"/>
          <w:sz w:val="24"/>
          <w:szCs w:val="24"/>
          <w:lang w:eastAsia="ja-JP"/>
        </w:rPr>
      </w:pPr>
      <w:r>
        <w:rPr>
          <w:color w:val="000000" w:themeColor="text1"/>
          <w:sz w:val="24"/>
          <w:szCs w:val="24"/>
          <w:lang w:eastAsia="ja-JP"/>
        </w:rPr>
        <w:t xml:space="preserve">Reciprocal mixing </w:t>
      </w:r>
      <w:r w:rsidR="00FE3832">
        <w:rPr>
          <w:color w:val="000000" w:themeColor="text1"/>
          <w:sz w:val="24"/>
          <w:szCs w:val="24"/>
          <w:lang w:eastAsia="ja-JP"/>
        </w:rPr>
        <w:t xml:space="preserve">of the aggressor </w:t>
      </w:r>
      <w:r>
        <w:rPr>
          <w:color w:val="000000" w:themeColor="text1"/>
          <w:sz w:val="24"/>
          <w:szCs w:val="24"/>
          <w:lang w:eastAsia="ja-JP"/>
        </w:rPr>
        <w:t xml:space="preserve">into </w:t>
      </w:r>
      <w:r w:rsidR="00FE3832">
        <w:rPr>
          <w:color w:val="000000" w:themeColor="text1"/>
          <w:sz w:val="24"/>
          <w:szCs w:val="24"/>
          <w:lang w:eastAsia="ja-JP"/>
        </w:rPr>
        <w:t xml:space="preserve">victim’s </w:t>
      </w:r>
      <w:r>
        <w:rPr>
          <w:color w:val="000000" w:themeColor="text1"/>
          <w:sz w:val="24"/>
          <w:szCs w:val="24"/>
          <w:lang w:eastAsia="ja-JP"/>
        </w:rPr>
        <w:t>baseband</w:t>
      </w:r>
      <w:r w:rsidR="005D2F04">
        <w:rPr>
          <w:color w:val="000000" w:themeColor="text1"/>
          <w:sz w:val="24"/>
          <w:szCs w:val="24"/>
          <w:lang w:eastAsia="ja-JP"/>
        </w:rPr>
        <w:t xml:space="preserve"> due to phase noise</w:t>
      </w:r>
    </w:p>
    <w:p w:rsidR="00EB0CC6" w:rsidRDefault="00EB0CC6" w:rsidP="004B2A55">
      <w:pPr>
        <w:pStyle w:val="ListParagraph"/>
        <w:numPr>
          <w:ilvl w:val="0"/>
          <w:numId w:val="32"/>
        </w:numPr>
        <w:rPr>
          <w:color w:val="000000" w:themeColor="text1"/>
          <w:sz w:val="24"/>
          <w:szCs w:val="24"/>
          <w:lang w:eastAsia="ja-JP"/>
        </w:rPr>
      </w:pPr>
      <w:r>
        <w:rPr>
          <w:color w:val="000000" w:themeColor="text1"/>
          <w:sz w:val="24"/>
          <w:szCs w:val="24"/>
          <w:lang w:eastAsia="ja-JP"/>
        </w:rPr>
        <w:lastRenderedPageBreak/>
        <w:t>Increased analog filtering requirements</w:t>
      </w:r>
      <w:r w:rsidR="00FE3832">
        <w:rPr>
          <w:color w:val="000000" w:themeColor="text1"/>
          <w:sz w:val="24"/>
          <w:szCs w:val="24"/>
          <w:lang w:eastAsia="ja-JP"/>
        </w:rPr>
        <w:t xml:space="preserve"> at the victim, or higher residual signal if bloc</w:t>
      </w:r>
      <w:r w:rsidR="007D7AAF">
        <w:rPr>
          <w:color w:val="000000" w:themeColor="text1"/>
          <w:sz w:val="24"/>
          <w:szCs w:val="24"/>
          <w:lang w:eastAsia="ja-JP"/>
        </w:rPr>
        <w:t>ker  is not adequately filtered</w:t>
      </w:r>
    </w:p>
    <w:p w:rsidR="004B2A55" w:rsidRPr="004B2A55" w:rsidRDefault="00EB0CC6" w:rsidP="004B2A55">
      <w:pPr>
        <w:pStyle w:val="ListParagraph"/>
        <w:numPr>
          <w:ilvl w:val="0"/>
          <w:numId w:val="32"/>
        </w:numPr>
        <w:rPr>
          <w:color w:val="000000" w:themeColor="text1"/>
          <w:sz w:val="24"/>
          <w:szCs w:val="24"/>
          <w:lang w:eastAsia="ja-JP"/>
        </w:rPr>
      </w:pPr>
      <w:r>
        <w:rPr>
          <w:color w:val="000000" w:themeColor="text1"/>
          <w:sz w:val="24"/>
          <w:szCs w:val="24"/>
          <w:lang w:eastAsia="ja-JP"/>
        </w:rPr>
        <w:t>Higher dynamic range in the digital data path.</w:t>
      </w:r>
    </w:p>
    <w:p w:rsidR="007110A6" w:rsidRDefault="00EB0CC6" w:rsidP="00500C16">
      <w:pPr>
        <w:rPr>
          <w:color w:val="000000" w:themeColor="text1"/>
          <w:sz w:val="24"/>
          <w:szCs w:val="24"/>
          <w:lang w:eastAsia="ja-JP"/>
        </w:rPr>
      </w:pPr>
      <w:r>
        <w:rPr>
          <w:color w:val="000000" w:themeColor="text1"/>
          <w:sz w:val="24"/>
          <w:szCs w:val="24"/>
          <w:lang w:eastAsia="ja-JP"/>
        </w:rPr>
        <w:t xml:space="preserve">Instead of studying the entire RF </w:t>
      </w:r>
      <w:r w:rsidR="003B7050">
        <w:rPr>
          <w:color w:val="000000" w:themeColor="text1"/>
          <w:sz w:val="24"/>
          <w:szCs w:val="24"/>
          <w:lang w:eastAsia="ja-JP"/>
        </w:rPr>
        <w:t xml:space="preserve">receive </w:t>
      </w:r>
      <w:r>
        <w:rPr>
          <w:color w:val="000000" w:themeColor="text1"/>
          <w:sz w:val="24"/>
          <w:szCs w:val="24"/>
          <w:lang w:eastAsia="ja-JP"/>
        </w:rPr>
        <w:t xml:space="preserve">chain, </w:t>
      </w:r>
      <w:r w:rsidR="005F285F">
        <w:rPr>
          <w:color w:val="000000" w:themeColor="text1"/>
          <w:sz w:val="24"/>
          <w:szCs w:val="24"/>
          <w:lang w:eastAsia="ja-JP"/>
        </w:rPr>
        <w:t xml:space="preserve">which is </w:t>
      </w:r>
      <w:r w:rsidR="000D4F48">
        <w:rPr>
          <w:color w:val="000000" w:themeColor="text1"/>
          <w:sz w:val="24"/>
          <w:szCs w:val="24"/>
          <w:lang w:eastAsia="ja-JP"/>
        </w:rPr>
        <w:t xml:space="preserve">strongly implementation dependent, </w:t>
      </w:r>
      <w:r>
        <w:rPr>
          <w:color w:val="000000" w:themeColor="text1"/>
          <w:sz w:val="24"/>
          <w:szCs w:val="24"/>
          <w:lang w:eastAsia="ja-JP"/>
        </w:rPr>
        <w:t xml:space="preserve">we study the </w:t>
      </w:r>
      <w:r w:rsidR="003B7050">
        <w:rPr>
          <w:color w:val="000000" w:themeColor="text1"/>
          <w:sz w:val="24"/>
          <w:szCs w:val="24"/>
          <w:lang w:eastAsia="ja-JP"/>
        </w:rPr>
        <w:t xml:space="preserve">channel </w:t>
      </w:r>
      <w:r>
        <w:rPr>
          <w:color w:val="000000" w:themeColor="text1"/>
          <w:sz w:val="24"/>
          <w:szCs w:val="24"/>
          <w:lang w:eastAsia="ja-JP"/>
        </w:rPr>
        <w:t xml:space="preserve">link budget as seen by the UE, and the </w:t>
      </w:r>
      <w:r w:rsidR="003B7050">
        <w:rPr>
          <w:color w:val="000000" w:themeColor="text1"/>
          <w:sz w:val="24"/>
          <w:szCs w:val="24"/>
          <w:lang w:eastAsia="ja-JP"/>
        </w:rPr>
        <w:t xml:space="preserve">major </w:t>
      </w:r>
      <w:r>
        <w:rPr>
          <w:color w:val="000000" w:themeColor="text1"/>
          <w:sz w:val="24"/>
          <w:szCs w:val="24"/>
          <w:lang w:eastAsia="ja-JP"/>
        </w:rPr>
        <w:t xml:space="preserve">impairments of the first 1 or 2 elements in </w:t>
      </w:r>
      <w:r w:rsidR="003B7050">
        <w:rPr>
          <w:color w:val="000000" w:themeColor="text1"/>
          <w:sz w:val="24"/>
          <w:szCs w:val="24"/>
          <w:lang w:eastAsia="ja-JP"/>
        </w:rPr>
        <w:t>the RF chain, particularly the LNA.</w:t>
      </w:r>
      <w:r w:rsidR="000D4F48">
        <w:rPr>
          <w:color w:val="000000" w:themeColor="text1"/>
          <w:sz w:val="24"/>
          <w:szCs w:val="24"/>
          <w:lang w:eastAsia="ja-JP"/>
        </w:rPr>
        <w:t xml:space="preserve"> </w:t>
      </w:r>
    </w:p>
    <w:p w:rsidR="005D2F04" w:rsidRDefault="000D4F48" w:rsidP="00500C16">
      <w:pPr>
        <w:rPr>
          <w:color w:val="000000" w:themeColor="text1"/>
          <w:sz w:val="24"/>
          <w:szCs w:val="24"/>
          <w:lang w:eastAsia="ja-JP"/>
        </w:rPr>
      </w:pPr>
      <w:r>
        <w:rPr>
          <w:color w:val="000000" w:themeColor="text1"/>
          <w:sz w:val="24"/>
          <w:szCs w:val="24"/>
          <w:lang w:eastAsia="ja-JP"/>
        </w:rPr>
        <w:t xml:space="preserve">The analysis </w:t>
      </w:r>
      <w:r w:rsidR="007110A6">
        <w:rPr>
          <w:color w:val="000000" w:themeColor="text1"/>
          <w:sz w:val="24"/>
          <w:szCs w:val="24"/>
          <w:lang w:eastAsia="ja-JP"/>
        </w:rPr>
        <w:t xml:space="preserve">is presented in Table 1. The analysis </w:t>
      </w:r>
      <w:r>
        <w:rPr>
          <w:color w:val="000000" w:themeColor="text1"/>
          <w:sz w:val="24"/>
          <w:szCs w:val="24"/>
          <w:lang w:eastAsia="ja-JP"/>
        </w:rPr>
        <w:t>uses</w:t>
      </w:r>
      <w:r w:rsidR="005D2F04">
        <w:rPr>
          <w:color w:val="000000" w:themeColor="text1"/>
          <w:sz w:val="24"/>
          <w:szCs w:val="24"/>
          <w:lang w:eastAsia="ja-JP"/>
        </w:rPr>
        <w:t xml:space="preserve"> parameters that are consistent with the co-existence studies, including </w:t>
      </w:r>
      <w:r>
        <w:rPr>
          <w:color w:val="000000" w:themeColor="text1"/>
          <w:sz w:val="24"/>
          <w:szCs w:val="24"/>
          <w:lang w:eastAsia="ja-JP"/>
        </w:rPr>
        <w:t xml:space="preserve">antenna configuration, </w:t>
      </w:r>
      <w:r w:rsidR="005D2F04">
        <w:rPr>
          <w:color w:val="000000" w:themeColor="text1"/>
          <w:sz w:val="24"/>
          <w:szCs w:val="24"/>
          <w:lang w:eastAsia="ja-JP"/>
        </w:rPr>
        <w:t xml:space="preserve">path losses, </w:t>
      </w:r>
      <w:r>
        <w:rPr>
          <w:color w:val="000000" w:themeColor="text1"/>
          <w:sz w:val="24"/>
          <w:szCs w:val="24"/>
          <w:lang w:eastAsia="ja-JP"/>
        </w:rPr>
        <w:t xml:space="preserve">shadowing effects, </w:t>
      </w:r>
      <w:r w:rsidR="005D2F04">
        <w:rPr>
          <w:color w:val="000000" w:themeColor="text1"/>
          <w:sz w:val="24"/>
          <w:szCs w:val="24"/>
          <w:lang w:eastAsia="ja-JP"/>
        </w:rPr>
        <w:t>ACLR values</w:t>
      </w:r>
      <w:r>
        <w:rPr>
          <w:color w:val="000000" w:themeColor="text1"/>
          <w:sz w:val="24"/>
          <w:szCs w:val="24"/>
          <w:lang w:eastAsia="ja-JP"/>
        </w:rPr>
        <w:t xml:space="preserve"> and NF. </w:t>
      </w:r>
      <w:r w:rsidR="003A5AB2">
        <w:rPr>
          <w:color w:val="000000" w:themeColor="text1"/>
          <w:sz w:val="24"/>
          <w:szCs w:val="24"/>
          <w:lang w:eastAsia="ja-JP"/>
        </w:rPr>
        <w:t>The phase-noise mask is as proposed i</w:t>
      </w:r>
      <w:r w:rsidR="005D2F04">
        <w:rPr>
          <w:color w:val="000000" w:themeColor="text1"/>
          <w:sz w:val="24"/>
          <w:szCs w:val="24"/>
          <w:lang w:eastAsia="ja-JP"/>
        </w:rPr>
        <w:t xml:space="preserve">n [4]. </w:t>
      </w:r>
    </w:p>
    <w:p w:rsidR="007110A6" w:rsidRDefault="007110A6" w:rsidP="007110A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p>
    <w:p w:rsidR="005D2F04" w:rsidRDefault="00FF2C28" w:rsidP="007110A6">
      <w:pPr>
        <w:jc w:val="center"/>
        <w:rPr>
          <w:color w:val="000000" w:themeColor="text1"/>
          <w:sz w:val="24"/>
          <w:szCs w:val="24"/>
          <w:lang w:eastAsia="ja-JP"/>
        </w:rPr>
      </w:pPr>
      <w:r w:rsidRPr="00FF2C28">
        <w:rPr>
          <w:noProof/>
          <w:lang w:val="en-US"/>
        </w:rPr>
        <w:drawing>
          <wp:inline distT="0" distB="0" distL="0" distR="0">
            <wp:extent cx="6309005" cy="65227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9719" cy="6533797"/>
                    </a:xfrm>
                    <a:prstGeom prst="rect">
                      <a:avLst/>
                    </a:prstGeom>
                    <a:noFill/>
                    <a:ln>
                      <a:noFill/>
                    </a:ln>
                  </pic:spPr>
                </pic:pic>
              </a:graphicData>
            </a:graphic>
          </wp:inline>
        </w:drawing>
      </w:r>
    </w:p>
    <w:p w:rsidR="007D7AAF" w:rsidRDefault="007D7AAF" w:rsidP="00500C16">
      <w:pPr>
        <w:rPr>
          <w:color w:val="000000" w:themeColor="text1"/>
          <w:sz w:val="24"/>
          <w:szCs w:val="24"/>
          <w:lang w:eastAsia="ja-JP"/>
        </w:rPr>
      </w:pPr>
    </w:p>
    <w:p w:rsidR="007C2F3E" w:rsidRDefault="001F21AC" w:rsidP="00500C16">
      <w:pPr>
        <w:rPr>
          <w:color w:val="000000" w:themeColor="text1"/>
          <w:sz w:val="24"/>
          <w:szCs w:val="24"/>
          <w:lang w:eastAsia="ja-JP"/>
        </w:rPr>
      </w:pPr>
      <w:r>
        <w:rPr>
          <w:color w:val="000000" w:themeColor="text1"/>
          <w:sz w:val="24"/>
          <w:szCs w:val="24"/>
          <w:lang w:eastAsia="ja-JP"/>
        </w:rPr>
        <w:lastRenderedPageBreak/>
        <w:t xml:space="preserve">The analysis </w:t>
      </w:r>
      <w:r w:rsidR="007C4A2F">
        <w:rPr>
          <w:color w:val="000000" w:themeColor="text1"/>
          <w:sz w:val="24"/>
          <w:szCs w:val="24"/>
          <w:lang w:eastAsia="ja-JP"/>
        </w:rPr>
        <w:t xml:space="preserve">in Table 1 </w:t>
      </w:r>
      <w:r>
        <w:rPr>
          <w:color w:val="000000" w:themeColor="text1"/>
          <w:sz w:val="24"/>
          <w:szCs w:val="24"/>
          <w:lang w:eastAsia="ja-JP"/>
        </w:rPr>
        <w:t xml:space="preserve">shows that an </w:t>
      </w:r>
      <w:r w:rsidR="005F285F">
        <w:rPr>
          <w:color w:val="000000" w:themeColor="text1"/>
          <w:sz w:val="24"/>
          <w:szCs w:val="24"/>
          <w:lang w:eastAsia="ja-JP"/>
        </w:rPr>
        <w:t xml:space="preserve">ACS level </w:t>
      </w:r>
      <w:r>
        <w:rPr>
          <w:color w:val="000000" w:themeColor="text1"/>
          <w:sz w:val="24"/>
          <w:szCs w:val="24"/>
          <w:lang w:eastAsia="ja-JP"/>
        </w:rPr>
        <w:t xml:space="preserve">of </w:t>
      </w:r>
      <w:r w:rsidR="005A31D2">
        <w:rPr>
          <w:color w:val="000000" w:themeColor="text1"/>
          <w:sz w:val="24"/>
          <w:szCs w:val="24"/>
          <w:lang w:eastAsia="ja-JP"/>
        </w:rPr>
        <w:t>-</w:t>
      </w:r>
      <w:r>
        <w:rPr>
          <w:color w:val="000000" w:themeColor="text1"/>
          <w:sz w:val="24"/>
          <w:szCs w:val="24"/>
          <w:lang w:eastAsia="ja-JP"/>
        </w:rPr>
        <w:t>23 dB</w:t>
      </w:r>
      <w:r w:rsidR="005A31D2">
        <w:rPr>
          <w:color w:val="000000" w:themeColor="text1"/>
          <w:sz w:val="24"/>
          <w:szCs w:val="24"/>
          <w:lang w:eastAsia="ja-JP"/>
        </w:rPr>
        <w:t>c</w:t>
      </w:r>
      <w:r>
        <w:rPr>
          <w:color w:val="000000" w:themeColor="text1"/>
          <w:sz w:val="24"/>
          <w:szCs w:val="24"/>
          <w:lang w:eastAsia="ja-JP"/>
        </w:rPr>
        <w:t xml:space="preserve"> is feasible, i.e., </w:t>
      </w:r>
      <w:r w:rsidR="005F285F">
        <w:rPr>
          <w:color w:val="000000" w:themeColor="text1"/>
          <w:sz w:val="24"/>
          <w:szCs w:val="24"/>
          <w:lang w:eastAsia="ja-JP"/>
        </w:rPr>
        <w:t>the inter-mods</w:t>
      </w:r>
      <w:r w:rsidR="007C2F3E">
        <w:rPr>
          <w:color w:val="000000" w:themeColor="text1"/>
          <w:sz w:val="24"/>
          <w:szCs w:val="24"/>
          <w:lang w:eastAsia="ja-JP"/>
        </w:rPr>
        <w:t xml:space="preserve">, adjacent-channel leakage, </w:t>
      </w:r>
      <w:r w:rsidR="005F285F">
        <w:rPr>
          <w:color w:val="000000" w:themeColor="text1"/>
          <w:sz w:val="24"/>
          <w:szCs w:val="24"/>
          <w:lang w:eastAsia="ja-JP"/>
        </w:rPr>
        <w:t>a</w:t>
      </w:r>
      <w:r w:rsidR="007C2F3E">
        <w:rPr>
          <w:color w:val="000000" w:themeColor="text1"/>
          <w:sz w:val="24"/>
          <w:szCs w:val="24"/>
          <w:lang w:eastAsia="ja-JP"/>
        </w:rPr>
        <w:t>nd reciprocally mixed terms will de-sensitize the RX path</w:t>
      </w:r>
      <w:r w:rsidR="005A31D2">
        <w:rPr>
          <w:color w:val="000000" w:themeColor="text1"/>
          <w:sz w:val="24"/>
          <w:szCs w:val="24"/>
          <w:lang w:eastAsia="ja-JP"/>
        </w:rPr>
        <w:t xml:space="preserve"> to a small extent, but not appreciably, as these </w:t>
      </w:r>
      <w:r w:rsidR="007C2F3E">
        <w:rPr>
          <w:color w:val="000000" w:themeColor="text1"/>
          <w:sz w:val="24"/>
          <w:szCs w:val="24"/>
          <w:lang w:eastAsia="ja-JP"/>
        </w:rPr>
        <w:t>terms are still lower than thermal noise floor.</w:t>
      </w:r>
    </w:p>
    <w:p w:rsidR="00A32196" w:rsidRDefault="001F21AC" w:rsidP="007C2F3E">
      <w:pPr>
        <w:rPr>
          <w:color w:val="000000" w:themeColor="text1"/>
          <w:sz w:val="24"/>
          <w:szCs w:val="24"/>
          <w:lang w:eastAsia="ja-JP"/>
        </w:rPr>
      </w:pPr>
      <w:r>
        <w:rPr>
          <w:color w:val="000000" w:themeColor="text1"/>
          <w:sz w:val="24"/>
          <w:szCs w:val="24"/>
          <w:lang w:eastAsia="ja-JP"/>
        </w:rPr>
        <w:t xml:space="preserve">The associated blocker level </w:t>
      </w:r>
      <w:r w:rsidR="007C2F3E">
        <w:rPr>
          <w:color w:val="000000" w:themeColor="text1"/>
          <w:sz w:val="24"/>
          <w:szCs w:val="24"/>
          <w:lang w:eastAsia="ja-JP"/>
        </w:rPr>
        <w:t xml:space="preserve">at an ACS of </w:t>
      </w:r>
      <w:r w:rsidR="005A31D2">
        <w:rPr>
          <w:color w:val="000000" w:themeColor="text1"/>
          <w:sz w:val="24"/>
          <w:szCs w:val="24"/>
          <w:lang w:eastAsia="ja-JP"/>
        </w:rPr>
        <w:t>-</w:t>
      </w:r>
      <w:r w:rsidR="007C2F3E">
        <w:rPr>
          <w:color w:val="000000" w:themeColor="text1"/>
          <w:sz w:val="24"/>
          <w:szCs w:val="24"/>
          <w:lang w:eastAsia="ja-JP"/>
        </w:rPr>
        <w:t xml:space="preserve">23dBc </w:t>
      </w:r>
      <w:r>
        <w:rPr>
          <w:color w:val="000000" w:themeColor="text1"/>
          <w:sz w:val="24"/>
          <w:szCs w:val="24"/>
          <w:lang w:eastAsia="ja-JP"/>
        </w:rPr>
        <w:t>is about -55 dBm.</w:t>
      </w:r>
    </w:p>
    <w:p w:rsidR="00917803" w:rsidRPr="007C2F3E" w:rsidRDefault="00917803" w:rsidP="007C2F3E">
      <w:pPr>
        <w:rPr>
          <w:color w:val="000000" w:themeColor="text1"/>
          <w:sz w:val="24"/>
          <w:szCs w:val="24"/>
          <w:lang w:eastAsia="ja-JP"/>
        </w:rPr>
      </w:pPr>
    </w:p>
    <w:p w:rsidR="00CA5DCA" w:rsidRDefault="00CA5DCA" w:rsidP="00CA5DCA">
      <w:pPr>
        <w:pStyle w:val="Heading1"/>
      </w:pPr>
      <w:r>
        <w:t>Conclusion</w:t>
      </w:r>
    </w:p>
    <w:p w:rsidR="005F285F" w:rsidRDefault="00A84F8D" w:rsidP="008E4D2C">
      <w:pPr>
        <w:rPr>
          <w:sz w:val="24"/>
          <w:szCs w:val="24"/>
        </w:rPr>
      </w:pPr>
      <w:r>
        <w:rPr>
          <w:sz w:val="24"/>
          <w:szCs w:val="24"/>
        </w:rPr>
        <w:t>In this paper, w</w:t>
      </w:r>
      <w:r w:rsidR="00A35E22">
        <w:rPr>
          <w:sz w:val="24"/>
          <w:szCs w:val="24"/>
        </w:rPr>
        <w:t xml:space="preserve">e </w:t>
      </w:r>
      <w:r>
        <w:rPr>
          <w:sz w:val="24"/>
          <w:szCs w:val="24"/>
        </w:rPr>
        <w:t xml:space="preserve">presented an analysis for a feasible </w:t>
      </w:r>
      <w:r w:rsidR="005F285F">
        <w:rPr>
          <w:sz w:val="24"/>
          <w:szCs w:val="24"/>
        </w:rPr>
        <w:t xml:space="preserve">ACS level </w:t>
      </w:r>
      <w:r>
        <w:rPr>
          <w:sz w:val="24"/>
          <w:szCs w:val="24"/>
        </w:rPr>
        <w:t xml:space="preserve">that is aligned with the proposal </w:t>
      </w:r>
      <w:r w:rsidR="005F285F">
        <w:rPr>
          <w:sz w:val="24"/>
          <w:szCs w:val="24"/>
        </w:rPr>
        <w:t xml:space="preserve">in [1]. </w:t>
      </w:r>
      <w:r w:rsidR="00CD6C34">
        <w:rPr>
          <w:sz w:val="24"/>
          <w:szCs w:val="24"/>
        </w:rPr>
        <w:t>The proposed ACS value of -23 dB</w:t>
      </w:r>
      <w:r w:rsidR="005A31D2">
        <w:rPr>
          <w:sz w:val="24"/>
          <w:szCs w:val="24"/>
        </w:rPr>
        <w:t>c</w:t>
      </w:r>
      <w:r w:rsidR="00CD6C34">
        <w:rPr>
          <w:sz w:val="24"/>
          <w:szCs w:val="24"/>
        </w:rPr>
        <w:t>, and associated blocker level of -55 dBm, s</w:t>
      </w:r>
      <w:r w:rsidR="007110A6">
        <w:rPr>
          <w:sz w:val="24"/>
          <w:szCs w:val="24"/>
        </w:rPr>
        <w:t xml:space="preserve">atisfies RFIC </w:t>
      </w:r>
      <w:r w:rsidR="007C4A2F">
        <w:rPr>
          <w:sz w:val="24"/>
          <w:szCs w:val="24"/>
        </w:rPr>
        <w:t xml:space="preserve">constraints </w:t>
      </w:r>
      <w:r w:rsidR="007110A6">
        <w:rPr>
          <w:sz w:val="24"/>
          <w:szCs w:val="24"/>
        </w:rPr>
        <w:t>and link budget</w:t>
      </w:r>
      <w:r w:rsidR="007C4A2F">
        <w:rPr>
          <w:sz w:val="24"/>
          <w:szCs w:val="24"/>
        </w:rPr>
        <w:t>.</w:t>
      </w:r>
      <w:r w:rsidR="007110A6">
        <w:rPr>
          <w:sz w:val="24"/>
          <w:szCs w:val="24"/>
        </w:rPr>
        <w:t xml:space="preserve"> </w:t>
      </w:r>
    </w:p>
    <w:p w:rsidR="00CA5DCA" w:rsidRPr="00DD4705" w:rsidRDefault="00CA5DCA" w:rsidP="00CA5DCA">
      <w:pPr>
        <w:pStyle w:val="Heading1"/>
      </w:pPr>
      <w:r>
        <w:tab/>
        <w:t>References</w:t>
      </w:r>
    </w:p>
    <w:p w:rsidR="009043F4" w:rsidRPr="009043F4" w:rsidRDefault="009043F4" w:rsidP="009043F4">
      <w:pPr>
        <w:pStyle w:val="ListParagraph"/>
        <w:numPr>
          <w:ilvl w:val="0"/>
          <w:numId w:val="25"/>
        </w:numPr>
        <w:tabs>
          <w:tab w:val="left" w:pos="-1530"/>
        </w:tabs>
        <w:overflowPunct/>
        <w:autoSpaceDE/>
        <w:autoSpaceDN/>
        <w:adjustRightInd/>
        <w:snapToGrid w:val="0"/>
        <w:spacing w:after="120"/>
        <w:textAlignment w:val="auto"/>
        <w:rPr>
          <w:sz w:val="24"/>
          <w:szCs w:val="24"/>
        </w:rPr>
      </w:pPr>
      <w:bookmarkStart w:id="2" w:name="_Ref442443322"/>
      <w:r w:rsidRPr="009043F4">
        <w:rPr>
          <w:sz w:val="24"/>
          <w:szCs w:val="24"/>
        </w:rPr>
        <w:t>R4-1700045</w:t>
      </w:r>
      <w:r w:rsidR="004334E2" w:rsidRPr="009043F4">
        <w:rPr>
          <w:sz w:val="24"/>
          <w:szCs w:val="24"/>
        </w:rPr>
        <w:t>, “</w:t>
      </w:r>
      <w:r w:rsidR="004334E2" w:rsidRPr="009043F4">
        <w:rPr>
          <w:sz w:val="24"/>
          <w:szCs w:val="24"/>
          <w:lang w:val="en-US"/>
        </w:rPr>
        <w:t>ACIR, ACLR and ACS proposals”, Qualcomm Incorporated, 3GPP RAN4, Spokane, January, 2016.</w:t>
      </w:r>
    </w:p>
    <w:p w:rsidR="009043F4" w:rsidRDefault="00CA5DCA" w:rsidP="009043F4">
      <w:pPr>
        <w:pStyle w:val="ListParagraph"/>
        <w:numPr>
          <w:ilvl w:val="0"/>
          <w:numId w:val="25"/>
        </w:numPr>
        <w:tabs>
          <w:tab w:val="left" w:pos="-1530"/>
        </w:tabs>
        <w:overflowPunct/>
        <w:autoSpaceDE/>
        <w:autoSpaceDN/>
        <w:adjustRightInd/>
        <w:snapToGrid w:val="0"/>
        <w:spacing w:after="120"/>
        <w:textAlignment w:val="auto"/>
        <w:rPr>
          <w:sz w:val="24"/>
          <w:szCs w:val="24"/>
        </w:rPr>
      </w:pPr>
      <w:r w:rsidRPr="009043F4">
        <w:rPr>
          <w:sz w:val="24"/>
          <w:szCs w:val="24"/>
        </w:rPr>
        <w:t>R</w:t>
      </w:r>
      <w:r w:rsidRPr="009043F4">
        <w:rPr>
          <w:sz w:val="24"/>
          <w:szCs w:val="24"/>
          <w:lang w:eastAsia="ja-JP"/>
        </w:rPr>
        <w:t>4</w:t>
      </w:r>
      <w:r w:rsidRPr="009043F4">
        <w:rPr>
          <w:sz w:val="24"/>
          <w:szCs w:val="24"/>
        </w:rPr>
        <w:t>-16</w:t>
      </w:r>
      <w:r w:rsidRPr="009043F4">
        <w:rPr>
          <w:sz w:val="24"/>
          <w:szCs w:val="24"/>
          <w:lang w:eastAsia="ja-JP"/>
        </w:rPr>
        <w:t>5770</w:t>
      </w:r>
      <w:r w:rsidRPr="009043F4">
        <w:rPr>
          <w:sz w:val="24"/>
          <w:szCs w:val="24"/>
        </w:rPr>
        <w:t>, “</w:t>
      </w:r>
      <w:r w:rsidRPr="009043F4">
        <w:rPr>
          <w:sz w:val="24"/>
          <w:szCs w:val="24"/>
          <w:lang w:eastAsia="ja-JP"/>
        </w:rPr>
        <w:t>UE RF requirements for mmWave</w:t>
      </w:r>
      <w:r w:rsidRPr="009043F4">
        <w:rPr>
          <w:sz w:val="24"/>
          <w:szCs w:val="24"/>
        </w:rPr>
        <w:t xml:space="preserve">,” </w:t>
      </w:r>
      <w:r w:rsidRPr="009043F4">
        <w:rPr>
          <w:sz w:val="24"/>
          <w:szCs w:val="24"/>
          <w:lang w:eastAsia="ja-JP"/>
        </w:rPr>
        <w:t>Qualcomm Incorporated</w:t>
      </w:r>
      <w:r w:rsidRPr="009043F4">
        <w:rPr>
          <w:sz w:val="24"/>
          <w:szCs w:val="24"/>
        </w:rPr>
        <w:t>, 3GPP RAN</w:t>
      </w:r>
      <w:r w:rsidRPr="009043F4">
        <w:rPr>
          <w:sz w:val="24"/>
          <w:szCs w:val="24"/>
          <w:lang w:eastAsia="ja-JP"/>
        </w:rPr>
        <w:t>4</w:t>
      </w:r>
      <w:r w:rsidRPr="009043F4">
        <w:rPr>
          <w:sz w:val="24"/>
          <w:szCs w:val="24"/>
        </w:rPr>
        <w:t xml:space="preserve"> #</w:t>
      </w:r>
      <w:r w:rsidRPr="009043F4">
        <w:rPr>
          <w:sz w:val="24"/>
          <w:szCs w:val="24"/>
          <w:lang w:eastAsia="ja-JP"/>
        </w:rPr>
        <w:t>80</w:t>
      </w:r>
      <w:r w:rsidRPr="009043F4">
        <w:rPr>
          <w:sz w:val="24"/>
          <w:szCs w:val="24"/>
        </w:rPr>
        <w:t xml:space="preserve">, </w:t>
      </w:r>
      <w:r w:rsidR="00CB1634" w:rsidRPr="009043F4">
        <w:rPr>
          <w:sz w:val="24"/>
          <w:szCs w:val="24"/>
        </w:rPr>
        <w:t xml:space="preserve">Sweden, </w:t>
      </w:r>
      <w:r w:rsidRPr="009043F4">
        <w:rPr>
          <w:sz w:val="24"/>
          <w:szCs w:val="24"/>
          <w:lang w:eastAsia="ja-JP"/>
        </w:rPr>
        <w:t xml:space="preserve">August </w:t>
      </w:r>
      <w:r w:rsidRPr="009043F4">
        <w:rPr>
          <w:sz w:val="24"/>
          <w:szCs w:val="24"/>
        </w:rPr>
        <w:t>2016</w:t>
      </w:r>
    </w:p>
    <w:p w:rsidR="009043F4" w:rsidRDefault="00CB1634" w:rsidP="009043F4">
      <w:pPr>
        <w:pStyle w:val="ListParagraph"/>
        <w:numPr>
          <w:ilvl w:val="0"/>
          <w:numId w:val="25"/>
        </w:numPr>
        <w:tabs>
          <w:tab w:val="left" w:pos="-1530"/>
        </w:tabs>
        <w:overflowPunct/>
        <w:autoSpaceDE/>
        <w:autoSpaceDN/>
        <w:adjustRightInd/>
        <w:snapToGrid w:val="0"/>
        <w:spacing w:after="120"/>
        <w:textAlignment w:val="auto"/>
        <w:rPr>
          <w:sz w:val="24"/>
          <w:szCs w:val="24"/>
        </w:rPr>
      </w:pPr>
      <w:r w:rsidRPr="009043F4">
        <w:rPr>
          <w:noProof/>
          <w:sz w:val="24"/>
          <w:szCs w:val="24"/>
          <w:lang w:val="de-DE"/>
        </w:rPr>
        <w:t>R4-168394,‘‘</w:t>
      </w:r>
      <w:r w:rsidRPr="009043F4">
        <w:rPr>
          <w:sz w:val="24"/>
          <w:szCs w:val="24"/>
          <w:lang w:eastAsia="ja-JP"/>
        </w:rPr>
        <w:t>Consideration of ACS/blocking in mm Wave”</w:t>
      </w:r>
      <w:r w:rsidR="00DC7ED1" w:rsidRPr="009043F4">
        <w:rPr>
          <w:sz w:val="24"/>
          <w:szCs w:val="24"/>
          <w:lang w:eastAsia="ja-JP"/>
        </w:rPr>
        <w:t xml:space="preserve">, NTT </w:t>
      </w:r>
      <w:r w:rsidRPr="009043F4">
        <w:rPr>
          <w:sz w:val="24"/>
          <w:szCs w:val="24"/>
          <w:lang w:eastAsia="ja-JP"/>
        </w:rPr>
        <w:t>Docomo, 3GPP RAN4, #80Bis, Slovenia, October, 2016</w:t>
      </w:r>
      <w:r w:rsidR="004A55D9" w:rsidRPr="009043F4">
        <w:rPr>
          <w:sz w:val="24"/>
          <w:szCs w:val="24"/>
          <w:lang w:eastAsia="ja-JP"/>
        </w:rPr>
        <w:t>.</w:t>
      </w:r>
    </w:p>
    <w:p w:rsidR="009043F4" w:rsidRDefault="00A91BB9" w:rsidP="009043F4">
      <w:pPr>
        <w:pStyle w:val="ListParagraph"/>
        <w:numPr>
          <w:ilvl w:val="0"/>
          <w:numId w:val="25"/>
        </w:numPr>
        <w:tabs>
          <w:tab w:val="left" w:pos="-1530"/>
        </w:tabs>
        <w:overflowPunct/>
        <w:autoSpaceDE/>
        <w:autoSpaceDN/>
        <w:adjustRightInd/>
        <w:snapToGrid w:val="0"/>
        <w:spacing w:after="120"/>
        <w:textAlignment w:val="auto"/>
        <w:rPr>
          <w:sz w:val="24"/>
          <w:szCs w:val="24"/>
        </w:rPr>
      </w:pPr>
      <w:r w:rsidRPr="009043F4">
        <w:rPr>
          <w:sz w:val="24"/>
          <w:szCs w:val="24"/>
        </w:rPr>
        <w:t>R4-1610006</w:t>
      </w:r>
      <w:r w:rsidR="004A55D9" w:rsidRPr="009043F4">
        <w:rPr>
          <w:sz w:val="24"/>
          <w:szCs w:val="24"/>
        </w:rPr>
        <w:t>, “NR blocking requirem</w:t>
      </w:r>
      <w:r w:rsidRPr="009043F4">
        <w:rPr>
          <w:sz w:val="24"/>
          <w:szCs w:val="24"/>
        </w:rPr>
        <w:t>ents for mmWave”, 3GPP RAN4 #81, Reno, November</w:t>
      </w:r>
      <w:r w:rsidR="004A55D9" w:rsidRPr="009043F4">
        <w:rPr>
          <w:sz w:val="24"/>
          <w:szCs w:val="24"/>
        </w:rPr>
        <w:t>, 2016.</w:t>
      </w:r>
    </w:p>
    <w:p w:rsidR="003A5AB2" w:rsidRPr="009043F4" w:rsidRDefault="003A5AB2" w:rsidP="009043F4">
      <w:pPr>
        <w:pStyle w:val="ListParagraph"/>
        <w:numPr>
          <w:ilvl w:val="0"/>
          <w:numId w:val="25"/>
        </w:numPr>
        <w:tabs>
          <w:tab w:val="left" w:pos="-1530"/>
        </w:tabs>
        <w:overflowPunct/>
        <w:autoSpaceDE/>
        <w:autoSpaceDN/>
        <w:adjustRightInd/>
        <w:snapToGrid w:val="0"/>
        <w:spacing w:after="120"/>
        <w:textAlignment w:val="auto"/>
        <w:rPr>
          <w:sz w:val="24"/>
          <w:szCs w:val="24"/>
        </w:rPr>
      </w:pPr>
      <w:r w:rsidRPr="009043F4">
        <w:rPr>
          <w:sz w:val="24"/>
          <w:szCs w:val="24"/>
        </w:rPr>
        <w:t>R1-165005, “On the evaluation of the PN model”, Nokia, Alcatel-Lucent Shanghai Bell, 3GPP-RAN1 #85, Nanjing, P.R. China, May , 2016.</w:t>
      </w:r>
      <w:bookmarkEnd w:id="2"/>
    </w:p>
    <w:sectPr w:rsidR="003A5AB2" w:rsidRPr="009043F4"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CD9" w:rsidRDefault="006D3CD9">
      <w:r>
        <w:separator/>
      </w:r>
    </w:p>
  </w:endnote>
  <w:endnote w:type="continuationSeparator" w:id="0">
    <w:p w:rsidR="006D3CD9" w:rsidRDefault="006D3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2DF" w:rsidRDefault="00AD02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D02DF" w:rsidRDefault="00AD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2DF" w:rsidRDefault="00AD02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45066">
      <w:rPr>
        <w:rStyle w:val="PageNumber"/>
      </w:rPr>
      <w:t>1</w:t>
    </w:r>
    <w:r>
      <w:rPr>
        <w:rStyle w:val="PageNumber"/>
      </w:rPr>
      <w:fldChar w:fldCharType="end"/>
    </w:r>
  </w:p>
  <w:p w:rsidR="00AD02DF" w:rsidRDefault="00AD02D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CD9" w:rsidRDefault="006D3CD9">
      <w:r>
        <w:separator/>
      </w:r>
    </w:p>
  </w:footnote>
  <w:footnote w:type="continuationSeparator" w:id="0">
    <w:p w:rsidR="006D3CD9" w:rsidRDefault="006D3C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5975"/>
      </v:shape>
    </w:pict>
  </w:numPicBullet>
  <w:abstractNum w:abstractNumId="0" w15:restartNumberingAfterBreak="0">
    <w:nsid w:val="0ACE206E"/>
    <w:multiLevelType w:val="hybridMultilevel"/>
    <w:tmpl w:val="FC365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553AAD"/>
    <w:multiLevelType w:val="hybridMultilevel"/>
    <w:tmpl w:val="5DCAA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986454"/>
    <w:multiLevelType w:val="hybridMultilevel"/>
    <w:tmpl w:val="F29E512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4580D"/>
    <w:multiLevelType w:val="hybridMultilevel"/>
    <w:tmpl w:val="7C4CE77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95707A"/>
    <w:multiLevelType w:val="hybridMultilevel"/>
    <w:tmpl w:val="9564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82588E"/>
    <w:multiLevelType w:val="hybridMultilevel"/>
    <w:tmpl w:val="31B6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54E89"/>
    <w:multiLevelType w:val="hybridMultilevel"/>
    <w:tmpl w:val="2586E7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A6A1BEC"/>
    <w:multiLevelType w:val="hybridMultilevel"/>
    <w:tmpl w:val="A9F6C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04161B"/>
    <w:multiLevelType w:val="hybridMultilevel"/>
    <w:tmpl w:val="7BBC6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85B4212"/>
    <w:multiLevelType w:val="hybridMultilevel"/>
    <w:tmpl w:val="116471DE"/>
    <w:lvl w:ilvl="0" w:tplc="7D8A79E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B36654"/>
    <w:multiLevelType w:val="multilevel"/>
    <w:tmpl w:val="BD560320"/>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4" w15:restartNumberingAfterBreak="0">
    <w:nsid w:val="6BD17426"/>
    <w:multiLevelType w:val="hybridMultilevel"/>
    <w:tmpl w:val="E010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21"/>
  </w:num>
  <w:num w:numId="3">
    <w:abstractNumId w:val="28"/>
  </w:num>
  <w:num w:numId="4">
    <w:abstractNumId w:val="29"/>
  </w:num>
  <w:num w:numId="5">
    <w:abstractNumId w:val="17"/>
  </w:num>
  <w:num w:numId="6">
    <w:abstractNumId w:val="8"/>
  </w:num>
  <w:num w:numId="7">
    <w:abstractNumId w:val="1"/>
  </w:num>
  <w:num w:numId="8">
    <w:abstractNumId w:val="26"/>
  </w:num>
  <w:num w:numId="9">
    <w:abstractNumId w:val="9"/>
  </w:num>
  <w:num w:numId="10">
    <w:abstractNumId w:val="16"/>
  </w:num>
  <w:num w:numId="11">
    <w:abstractNumId w:val="30"/>
  </w:num>
  <w:num w:numId="12">
    <w:abstractNumId w:val="6"/>
  </w:num>
  <w:num w:numId="13">
    <w:abstractNumId w:val="20"/>
  </w:num>
  <w:num w:numId="14">
    <w:abstractNumId w:val="4"/>
  </w:num>
  <w:num w:numId="15">
    <w:abstractNumId w:val="27"/>
  </w:num>
  <w:num w:numId="16">
    <w:abstractNumId w:val="12"/>
  </w:num>
  <w:num w:numId="17">
    <w:abstractNumId w:val="15"/>
  </w:num>
  <w:num w:numId="18">
    <w:abstractNumId w:val="18"/>
  </w:num>
  <w:num w:numId="19">
    <w:abstractNumId w:val="2"/>
  </w:num>
  <w:num w:numId="20">
    <w:abstractNumId w:val="24"/>
  </w:num>
  <w:num w:numId="21">
    <w:abstractNumId w:val="5"/>
  </w:num>
  <w:num w:numId="22">
    <w:abstractNumId w:val="3"/>
  </w:num>
  <w:num w:numId="23">
    <w:abstractNumId w:val="0"/>
  </w:num>
  <w:num w:numId="24">
    <w:abstractNumId w:val="11"/>
  </w:num>
  <w:num w:numId="25">
    <w:abstractNumId w:val="25"/>
  </w:num>
  <w:num w:numId="26">
    <w:abstractNumId w:val="19"/>
  </w:num>
  <w:num w:numId="27">
    <w:abstractNumId w:val="10"/>
  </w:num>
  <w:num w:numId="28">
    <w:abstractNumId w:val="23"/>
  </w:num>
  <w:num w:numId="29">
    <w:abstractNumId w:val="22"/>
  </w:num>
  <w:num w:numId="30">
    <w:abstractNumId w:val="13"/>
    <w:lvlOverride w:ilvl="0">
      <w:startOverride w:val="2"/>
    </w:lvlOverride>
  </w:num>
  <w:num w:numId="31">
    <w:abstractNumId w:val="14"/>
  </w:num>
  <w:num w:numId="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74"/>
    <w:rsid w:val="0000301D"/>
    <w:rsid w:val="00003883"/>
    <w:rsid w:val="00006110"/>
    <w:rsid w:val="00006198"/>
    <w:rsid w:val="0000667F"/>
    <w:rsid w:val="00006C4A"/>
    <w:rsid w:val="00007568"/>
    <w:rsid w:val="00010EE0"/>
    <w:rsid w:val="0001181D"/>
    <w:rsid w:val="00011C44"/>
    <w:rsid w:val="000138F3"/>
    <w:rsid w:val="00013A12"/>
    <w:rsid w:val="0001465F"/>
    <w:rsid w:val="00014FFF"/>
    <w:rsid w:val="00016290"/>
    <w:rsid w:val="000167F5"/>
    <w:rsid w:val="00016A3A"/>
    <w:rsid w:val="0001723C"/>
    <w:rsid w:val="00017A58"/>
    <w:rsid w:val="00020464"/>
    <w:rsid w:val="00020690"/>
    <w:rsid w:val="0002180A"/>
    <w:rsid w:val="00024305"/>
    <w:rsid w:val="000246F5"/>
    <w:rsid w:val="000248EA"/>
    <w:rsid w:val="00025154"/>
    <w:rsid w:val="0002574F"/>
    <w:rsid w:val="00026099"/>
    <w:rsid w:val="00026BDF"/>
    <w:rsid w:val="00026DB4"/>
    <w:rsid w:val="00027229"/>
    <w:rsid w:val="0002744C"/>
    <w:rsid w:val="00030390"/>
    <w:rsid w:val="00030480"/>
    <w:rsid w:val="00030D29"/>
    <w:rsid w:val="0003108E"/>
    <w:rsid w:val="000311C6"/>
    <w:rsid w:val="000317A7"/>
    <w:rsid w:val="0003275D"/>
    <w:rsid w:val="000334E7"/>
    <w:rsid w:val="0003352E"/>
    <w:rsid w:val="0003375A"/>
    <w:rsid w:val="00033A8E"/>
    <w:rsid w:val="00033B9A"/>
    <w:rsid w:val="00034928"/>
    <w:rsid w:val="00034EC9"/>
    <w:rsid w:val="00034F8D"/>
    <w:rsid w:val="0003515F"/>
    <w:rsid w:val="0003558C"/>
    <w:rsid w:val="00035828"/>
    <w:rsid w:val="0003668C"/>
    <w:rsid w:val="00036F82"/>
    <w:rsid w:val="000378CF"/>
    <w:rsid w:val="0003794F"/>
    <w:rsid w:val="00041E4C"/>
    <w:rsid w:val="000420FB"/>
    <w:rsid w:val="00043184"/>
    <w:rsid w:val="00043D07"/>
    <w:rsid w:val="0004511D"/>
    <w:rsid w:val="00045318"/>
    <w:rsid w:val="0004795F"/>
    <w:rsid w:val="00047A40"/>
    <w:rsid w:val="00047F2C"/>
    <w:rsid w:val="00051030"/>
    <w:rsid w:val="000549BA"/>
    <w:rsid w:val="00055076"/>
    <w:rsid w:val="000550EF"/>
    <w:rsid w:val="00055B21"/>
    <w:rsid w:val="00056BE9"/>
    <w:rsid w:val="00060114"/>
    <w:rsid w:val="000601B0"/>
    <w:rsid w:val="00060D51"/>
    <w:rsid w:val="000621F5"/>
    <w:rsid w:val="00062E5A"/>
    <w:rsid w:val="00062F52"/>
    <w:rsid w:val="0006427B"/>
    <w:rsid w:val="000642D1"/>
    <w:rsid w:val="0006440F"/>
    <w:rsid w:val="00066EEB"/>
    <w:rsid w:val="00070561"/>
    <w:rsid w:val="00070ECC"/>
    <w:rsid w:val="00072648"/>
    <w:rsid w:val="00072B3F"/>
    <w:rsid w:val="00073119"/>
    <w:rsid w:val="00073425"/>
    <w:rsid w:val="000737DA"/>
    <w:rsid w:val="0007555F"/>
    <w:rsid w:val="00077FE0"/>
    <w:rsid w:val="0008263A"/>
    <w:rsid w:val="00082CE8"/>
    <w:rsid w:val="000841A8"/>
    <w:rsid w:val="00084301"/>
    <w:rsid w:val="0008452A"/>
    <w:rsid w:val="00084BE4"/>
    <w:rsid w:val="0008544F"/>
    <w:rsid w:val="00085C24"/>
    <w:rsid w:val="00085DB7"/>
    <w:rsid w:val="00085FB8"/>
    <w:rsid w:val="0008682B"/>
    <w:rsid w:val="00086CBB"/>
    <w:rsid w:val="00087EE6"/>
    <w:rsid w:val="00090BB8"/>
    <w:rsid w:val="00092919"/>
    <w:rsid w:val="00092DCA"/>
    <w:rsid w:val="00092E07"/>
    <w:rsid w:val="000937D2"/>
    <w:rsid w:val="000940C0"/>
    <w:rsid w:val="00094FFF"/>
    <w:rsid w:val="00095784"/>
    <w:rsid w:val="00096860"/>
    <w:rsid w:val="00096F81"/>
    <w:rsid w:val="000972E8"/>
    <w:rsid w:val="000A0BC7"/>
    <w:rsid w:val="000A1326"/>
    <w:rsid w:val="000A18F4"/>
    <w:rsid w:val="000A1A26"/>
    <w:rsid w:val="000A2153"/>
    <w:rsid w:val="000A2A53"/>
    <w:rsid w:val="000A2D07"/>
    <w:rsid w:val="000A31E0"/>
    <w:rsid w:val="000A3A69"/>
    <w:rsid w:val="000A3CF1"/>
    <w:rsid w:val="000A4E7E"/>
    <w:rsid w:val="000A537C"/>
    <w:rsid w:val="000A561C"/>
    <w:rsid w:val="000A6602"/>
    <w:rsid w:val="000A6B1F"/>
    <w:rsid w:val="000A786A"/>
    <w:rsid w:val="000A79E3"/>
    <w:rsid w:val="000B0B23"/>
    <w:rsid w:val="000B24B0"/>
    <w:rsid w:val="000B2A42"/>
    <w:rsid w:val="000B2EFB"/>
    <w:rsid w:val="000B327D"/>
    <w:rsid w:val="000B434A"/>
    <w:rsid w:val="000B4D70"/>
    <w:rsid w:val="000B5030"/>
    <w:rsid w:val="000B5EE7"/>
    <w:rsid w:val="000B5FC6"/>
    <w:rsid w:val="000B687F"/>
    <w:rsid w:val="000B6D46"/>
    <w:rsid w:val="000B6D65"/>
    <w:rsid w:val="000B79BF"/>
    <w:rsid w:val="000B7E76"/>
    <w:rsid w:val="000C084C"/>
    <w:rsid w:val="000C086D"/>
    <w:rsid w:val="000C0B1F"/>
    <w:rsid w:val="000C1EBE"/>
    <w:rsid w:val="000C2909"/>
    <w:rsid w:val="000C4A55"/>
    <w:rsid w:val="000C4A8B"/>
    <w:rsid w:val="000C5396"/>
    <w:rsid w:val="000C655C"/>
    <w:rsid w:val="000C6CBF"/>
    <w:rsid w:val="000C73B4"/>
    <w:rsid w:val="000C7B24"/>
    <w:rsid w:val="000C7E14"/>
    <w:rsid w:val="000D01BA"/>
    <w:rsid w:val="000D19C5"/>
    <w:rsid w:val="000D1A28"/>
    <w:rsid w:val="000D1B83"/>
    <w:rsid w:val="000D2E2A"/>
    <w:rsid w:val="000D3487"/>
    <w:rsid w:val="000D3CB5"/>
    <w:rsid w:val="000D4E0C"/>
    <w:rsid w:val="000D4F48"/>
    <w:rsid w:val="000D69FE"/>
    <w:rsid w:val="000D6D13"/>
    <w:rsid w:val="000D7224"/>
    <w:rsid w:val="000D73DA"/>
    <w:rsid w:val="000D73DE"/>
    <w:rsid w:val="000D7652"/>
    <w:rsid w:val="000E0602"/>
    <w:rsid w:val="000E1041"/>
    <w:rsid w:val="000E2C23"/>
    <w:rsid w:val="000E3B40"/>
    <w:rsid w:val="000E3D46"/>
    <w:rsid w:val="000E4056"/>
    <w:rsid w:val="000E58CF"/>
    <w:rsid w:val="000E6208"/>
    <w:rsid w:val="000F0E0B"/>
    <w:rsid w:val="000F1DA5"/>
    <w:rsid w:val="000F2463"/>
    <w:rsid w:val="000F4963"/>
    <w:rsid w:val="000F55D0"/>
    <w:rsid w:val="000F5A74"/>
    <w:rsid w:val="000F5EAE"/>
    <w:rsid w:val="000F70AF"/>
    <w:rsid w:val="000F78E2"/>
    <w:rsid w:val="000F7E6B"/>
    <w:rsid w:val="00102320"/>
    <w:rsid w:val="00102563"/>
    <w:rsid w:val="001033F4"/>
    <w:rsid w:val="00104258"/>
    <w:rsid w:val="00106E80"/>
    <w:rsid w:val="001072D7"/>
    <w:rsid w:val="00112756"/>
    <w:rsid w:val="00112A1A"/>
    <w:rsid w:val="001135F5"/>
    <w:rsid w:val="00113626"/>
    <w:rsid w:val="00113700"/>
    <w:rsid w:val="00113CCA"/>
    <w:rsid w:val="00116046"/>
    <w:rsid w:val="00116F74"/>
    <w:rsid w:val="001176B7"/>
    <w:rsid w:val="0012082D"/>
    <w:rsid w:val="001239DE"/>
    <w:rsid w:val="00123B8B"/>
    <w:rsid w:val="00124252"/>
    <w:rsid w:val="00124802"/>
    <w:rsid w:val="00124944"/>
    <w:rsid w:val="00125C52"/>
    <w:rsid w:val="001266F1"/>
    <w:rsid w:val="00126DA5"/>
    <w:rsid w:val="001271F9"/>
    <w:rsid w:val="001274D2"/>
    <w:rsid w:val="00127E48"/>
    <w:rsid w:val="00131FD4"/>
    <w:rsid w:val="00135E13"/>
    <w:rsid w:val="00136BDF"/>
    <w:rsid w:val="00142612"/>
    <w:rsid w:val="001427B8"/>
    <w:rsid w:val="001430CD"/>
    <w:rsid w:val="00143A3F"/>
    <w:rsid w:val="00144026"/>
    <w:rsid w:val="001445CF"/>
    <w:rsid w:val="00146CBA"/>
    <w:rsid w:val="0014774C"/>
    <w:rsid w:val="00150F51"/>
    <w:rsid w:val="001516D8"/>
    <w:rsid w:val="00151825"/>
    <w:rsid w:val="00151ABA"/>
    <w:rsid w:val="001521A7"/>
    <w:rsid w:val="0015239C"/>
    <w:rsid w:val="00153B05"/>
    <w:rsid w:val="00154025"/>
    <w:rsid w:val="001553C6"/>
    <w:rsid w:val="00155B4A"/>
    <w:rsid w:val="0015760F"/>
    <w:rsid w:val="0016046E"/>
    <w:rsid w:val="0016136A"/>
    <w:rsid w:val="00161FE8"/>
    <w:rsid w:val="00163472"/>
    <w:rsid w:val="00163997"/>
    <w:rsid w:val="00166C0E"/>
    <w:rsid w:val="001679C5"/>
    <w:rsid w:val="00167EC8"/>
    <w:rsid w:val="00170570"/>
    <w:rsid w:val="00170C0A"/>
    <w:rsid w:val="00171F5C"/>
    <w:rsid w:val="00174248"/>
    <w:rsid w:val="00175C29"/>
    <w:rsid w:val="00175EB8"/>
    <w:rsid w:val="00176652"/>
    <w:rsid w:val="00176945"/>
    <w:rsid w:val="001771D5"/>
    <w:rsid w:val="00177970"/>
    <w:rsid w:val="00177F69"/>
    <w:rsid w:val="00180E49"/>
    <w:rsid w:val="00180FC4"/>
    <w:rsid w:val="00181289"/>
    <w:rsid w:val="00182838"/>
    <w:rsid w:val="001842E4"/>
    <w:rsid w:val="0018555B"/>
    <w:rsid w:val="00185893"/>
    <w:rsid w:val="00185C45"/>
    <w:rsid w:val="00186034"/>
    <w:rsid w:val="00186488"/>
    <w:rsid w:val="0018788E"/>
    <w:rsid w:val="00187E14"/>
    <w:rsid w:val="00187F1D"/>
    <w:rsid w:val="00190355"/>
    <w:rsid w:val="001905F3"/>
    <w:rsid w:val="00190F12"/>
    <w:rsid w:val="00192293"/>
    <w:rsid w:val="001925A9"/>
    <w:rsid w:val="00193142"/>
    <w:rsid w:val="00193747"/>
    <w:rsid w:val="0019428C"/>
    <w:rsid w:val="00194CE1"/>
    <w:rsid w:val="00195150"/>
    <w:rsid w:val="001A1564"/>
    <w:rsid w:val="001A1B9D"/>
    <w:rsid w:val="001A1D6F"/>
    <w:rsid w:val="001A24F6"/>
    <w:rsid w:val="001A2FDC"/>
    <w:rsid w:val="001A4C57"/>
    <w:rsid w:val="001A50B1"/>
    <w:rsid w:val="001A5720"/>
    <w:rsid w:val="001A6604"/>
    <w:rsid w:val="001A6F9B"/>
    <w:rsid w:val="001A79A4"/>
    <w:rsid w:val="001B0041"/>
    <w:rsid w:val="001B0F6F"/>
    <w:rsid w:val="001B12B5"/>
    <w:rsid w:val="001B180F"/>
    <w:rsid w:val="001B286B"/>
    <w:rsid w:val="001B3291"/>
    <w:rsid w:val="001B4DD5"/>
    <w:rsid w:val="001B65B1"/>
    <w:rsid w:val="001B6933"/>
    <w:rsid w:val="001B6982"/>
    <w:rsid w:val="001B6B77"/>
    <w:rsid w:val="001B6B8F"/>
    <w:rsid w:val="001B718C"/>
    <w:rsid w:val="001C22CF"/>
    <w:rsid w:val="001C3588"/>
    <w:rsid w:val="001C3FC8"/>
    <w:rsid w:val="001C41EF"/>
    <w:rsid w:val="001C42BA"/>
    <w:rsid w:val="001C4AAD"/>
    <w:rsid w:val="001C5DB8"/>
    <w:rsid w:val="001D002A"/>
    <w:rsid w:val="001D04B9"/>
    <w:rsid w:val="001D134E"/>
    <w:rsid w:val="001D1447"/>
    <w:rsid w:val="001D1841"/>
    <w:rsid w:val="001D2401"/>
    <w:rsid w:val="001D2EE6"/>
    <w:rsid w:val="001D309C"/>
    <w:rsid w:val="001D351D"/>
    <w:rsid w:val="001D3CC1"/>
    <w:rsid w:val="001D4299"/>
    <w:rsid w:val="001D43C3"/>
    <w:rsid w:val="001D472D"/>
    <w:rsid w:val="001D4ABF"/>
    <w:rsid w:val="001D52E4"/>
    <w:rsid w:val="001D57D1"/>
    <w:rsid w:val="001D6ACD"/>
    <w:rsid w:val="001D6E97"/>
    <w:rsid w:val="001D7BA7"/>
    <w:rsid w:val="001E1023"/>
    <w:rsid w:val="001E1C0D"/>
    <w:rsid w:val="001E2C3E"/>
    <w:rsid w:val="001E31EE"/>
    <w:rsid w:val="001E57E7"/>
    <w:rsid w:val="001E584A"/>
    <w:rsid w:val="001E6CA2"/>
    <w:rsid w:val="001F099B"/>
    <w:rsid w:val="001F16B7"/>
    <w:rsid w:val="001F1AFB"/>
    <w:rsid w:val="001F1E8A"/>
    <w:rsid w:val="001F21AC"/>
    <w:rsid w:val="001F2C22"/>
    <w:rsid w:val="001F3907"/>
    <w:rsid w:val="001F4191"/>
    <w:rsid w:val="001F5A57"/>
    <w:rsid w:val="001F71DC"/>
    <w:rsid w:val="001F7246"/>
    <w:rsid w:val="001F786D"/>
    <w:rsid w:val="001F7D3F"/>
    <w:rsid w:val="001F7D63"/>
    <w:rsid w:val="00200B1A"/>
    <w:rsid w:val="00200D15"/>
    <w:rsid w:val="00201310"/>
    <w:rsid w:val="002019FF"/>
    <w:rsid w:val="00201CA6"/>
    <w:rsid w:val="00203B8B"/>
    <w:rsid w:val="00204477"/>
    <w:rsid w:val="00205462"/>
    <w:rsid w:val="002060E3"/>
    <w:rsid w:val="00206B59"/>
    <w:rsid w:val="00206D86"/>
    <w:rsid w:val="002076F3"/>
    <w:rsid w:val="00207A4A"/>
    <w:rsid w:val="0021083C"/>
    <w:rsid w:val="0021093C"/>
    <w:rsid w:val="002119C5"/>
    <w:rsid w:val="002121D7"/>
    <w:rsid w:val="002127E6"/>
    <w:rsid w:val="00213F06"/>
    <w:rsid w:val="002142D2"/>
    <w:rsid w:val="00214E5B"/>
    <w:rsid w:val="00216158"/>
    <w:rsid w:val="002175F8"/>
    <w:rsid w:val="002179A2"/>
    <w:rsid w:val="00223072"/>
    <w:rsid w:val="002236E2"/>
    <w:rsid w:val="00224431"/>
    <w:rsid w:val="002247C0"/>
    <w:rsid w:val="00225C00"/>
    <w:rsid w:val="00227027"/>
    <w:rsid w:val="00230C94"/>
    <w:rsid w:val="00230EB7"/>
    <w:rsid w:val="00230EC6"/>
    <w:rsid w:val="00234C5F"/>
    <w:rsid w:val="0023508B"/>
    <w:rsid w:val="0023548D"/>
    <w:rsid w:val="0023586D"/>
    <w:rsid w:val="002362C1"/>
    <w:rsid w:val="00236663"/>
    <w:rsid w:val="00236C6E"/>
    <w:rsid w:val="00237E42"/>
    <w:rsid w:val="00240DDB"/>
    <w:rsid w:val="00245579"/>
    <w:rsid w:val="002461C3"/>
    <w:rsid w:val="00246A17"/>
    <w:rsid w:val="00251765"/>
    <w:rsid w:val="002525E8"/>
    <w:rsid w:val="002526AA"/>
    <w:rsid w:val="00252C9A"/>
    <w:rsid w:val="00252F87"/>
    <w:rsid w:val="00253B22"/>
    <w:rsid w:val="002541E7"/>
    <w:rsid w:val="00255927"/>
    <w:rsid w:val="002559A4"/>
    <w:rsid w:val="00255C09"/>
    <w:rsid w:val="002560F6"/>
    <w:rsid w:val="00256328"/>
    <w:rsid w:val="0025665A"/>
    <w:rsid w:val="00260006"/>
    <w:rsid w:val="002604B0"/>
    <w:rsid w:val="00261335"/>
    <w:rsid w:val="002635B5"/>
    <w:rsid w:val="002635B6"/>
    <w:rsid w:val="002635C2"/>
    <w:rsid w:val="002647D1"/>
    <w:rsid w:val="00265201"/>
    <w:rsid w:val="002658E7"/>
    <w:rsid w:val="00266622"/>
    <w:rsid w:val="00267702"/>
    <w:rsid w:val="00270F79"/>
    <w:rsid w:val="002711D0"/>
    <w:rsid w:val="00272357"/>
    <w:rsid w:val="00272474"/>
    <w:rsid w:val="00272CAE"/>
    <w:rsid w:val="002739D3"/>
    <w:rsid w:val="00274205"/>
    <w:rsid w:val="0027453E"/>
    <w:rsid w:val="002778DC"/>
    <w:rsid w:val="00277B68"/>
    <w:rsid w:val="0028052D"/>
    <w:rsid w:val="00280813"/>
    <w:rsid w:val="00280E10"/>
    <w:rsid w:val="002834C9"/>
    <w:rsid w:val="00283AAC"/>
    <w:rsid w:val="0028415F"/>
    <w:rsid w:val="0028417E"/>
    <w:rsid w:val="00284391"/>
    <w:rsid w:val="002865FA"/>
    <w:rsid w:val="002869C0"/>
    <w:rsid w:val="00286FB8"/>
    <w:rsid w:val="002921C4"/>
    <w:rsid w:val="0029229A"/>
    <w:rsid w:val="002932EC"/>
    <w:rsid w:val="002941E5"/>
    <w:rsid w:val="00296B7E"/>
    <w:rsid w:val="00296FCC"/>
    <w:rsid w:val="002976AF"/>
    <w:rsid w:val="00297836"/>
    <w:rsid w:val="002A0807"/>
    <w:rsid w:val="002A129F"/>
    <w:rsid w:val="002A1AD8"/>
    <w:rsid w:val="002A2A51"/>
    <w:rsid w:val="002A3BFD"/>
    <w:rsid w:val="002A5F83"/>
    <w:rsid w:val="002A620B"/>
    <w:rsid w:val="002A666C"/>
    <w:rsid w:val="002A69DB"/>
    <w:rsid w:val="002A6ED0"/>
    <w:rsid w:val="002B02CB"/>
    <w:rsid w:val="002B05C7"/>
    <w:rsid w:val="002B0AEC"/>
    <w:rsid w:val="002B11FF"/>
    <w:rsid w:val="002B1C8F"/>
    <w:rsid w:val="002B2C2C"/>
    <w:rsid w:val="002B2C81"/>
    <w:rsid w:val="002B40E0"/>
    <w:rsid w:val="002B5B0E"/>
    <w:rsid w:val="002B6067"/>
    <w:rsid w:val="002B6395"/>
    <w:rsid w:val="002B75CC"/>
    <w:rsid w:val="002C034B"/>
    <w:rsid w:val="002C1C95"/>
    <w:rsid w:val="002C27CE"/>
    <w:rsid w:val="002C4E58"/>
    <w:rsid w:val="002C4F68"/>
    <w:rsid w:val="002C51DE"/>
    <w:rsid w:val="002C5B9E"/>
    <w:rsid w:val="002C6FEE"/>
    <w:rsid w:val="002C7C8C"/>
    <w:rsid w:val="002D087B"/>
    <w:rsid w:val="002D0BCE"/>
    <w:rsid w:val="002D0C99"/>
    <w:rsid w:val="002D2365"/>
    <w:rsid w:val="002D282D"/>
    <w:rsid w:val="002D4919"/>
    <w:rsid w:val="002D4A80"/>
    <w:rsid w:val="002D5DDD"/>
    <w:rsid w:val="002D6A6D"/>
    <w:rsid w:val="002D7BAB"/>
    <w:rsid w:val="002E173F"/>
    <w:rsid w:val="002E272E"/>
    <w:rsid w:val="002E2BE9"/>
    <w:rsid w:val="002E2C05"/>
    <w:rsid w:val="002E3BD7"/>
    <w:rsid w:val="002E407E"/>
    <w:rsid w:val="002E4D02"/>
    <w:rsid w:val="002E55A2"/>
    <w:rsid w:val="002E5C7F"/>
    <w:rsid w:val="002E75EC"/>
    <w:rsid w:val="002E7660"/>
    <w:rsid w:val="002E7B67"/>
    <w:rsid w:val="002F1791"/>
    <w:rsid w:val="002F2FBC"/>
    <w:rsid w:val="002F3A50"/>
    <w:rsid w:val="002F4302"/>
    <w:rsid w:val="002F48A3"/>
    <w:rsid w:val="002F48FD"/>
    <w:rsid w:val="002F4A63"/>
    <w:rsid w:val="002F4C00"/>
    <w:rsid w:val="002F7474"/>
    <w:rsid w:val="002F7510"/>
    <w:rsid w:val="002F7E3E"/>
    <w:rsid w:val="00300433"/>
    <w:rsid w:val="00300A06"/>
    <w:rsid w:val="00301EFA"/>
    <w:rsid w:val="00301F2F"/>
    <w:rsid w:val="003023C5"/>
    <w:rsid w:val="00302D5C"/>
    <w:rsid w:val="00302EEE"/>
    <w:rsid w:val="003038CB"/>
    <w:rsid w:val="00303E4F"/>
    <w:rsid w:val="00304479"/>
    <w:rsid w:val="00304EC9"/>
    <w:rsid w:val="0030648A"/>
    <w:rsid w:val="0031040B"/>
    <w:rsid w:val="00311D14"/>
    <w:rsid w:val="00312EF8"/>
    <w:rsid w:val="00314DB7"/>
    <w:rsid w:val="00315017"/>
    <w:rsid w:val="003160B8"/>
    <w:rsid w:val="00322BF4"/>
    <w:rsid w:val="00322EBD"/>
    <w:rsid w:val="00323614"/>
    <w:rsid w:val="00323F04"/>
    <w:rsid w:val="00324937"/>
    <w:rsid w:val="00325C68"/>
    <w:rsid w:val="00326129"/>
    <w:rsid w:val="00326424"/>
    <w:rsid w:val="00327B03"/>
    <w:rsid w:val="00327EF9"/>
    <w:rsid w:val="00330243"/>
    <w:rsid w:val="003324CA"/>
    <w:rsid w:val="00332DD8"/>
    <w:rsid w:val="00332E3C"/>
    <w:rsid w:val="0033316A"/>
    <w:rsid w:val="003334E9"/>
    <w:rsid w:val="003359A3"/>
    <w:rsid w:val="00337613"/>
    <w:rsid w:val="00337A5E"/>
    <w:rsid w:val="0034157C"/>
    <w:rsid w:val="003427F4"/>
    <w:rsid w:val="00343FF4"/>
    <w:rsid w:val="00345CDD"/>
    <w:rsid w:val="00345FF9"/>
    <w:rsid w:val="0034613F"/>
    <w:rsid w:val="00346BAD"/>
    <w:rsid w:val="003478F5"/>
    <w:rsid w:val="003508AD"/>
    <w:rsid w:val="00352865"/>
    <w:rsid w:val="00354768"/>
    <w:rsid w:val="00354952"/>
    <w:rsid w:val="00354C4B"/>
    <w:rsid w:val="00357079"/>
    <w:rsid w:val="00357FE0"/>
    <w:rsid w:val="0036027D"/>
    <w:rsid w:val="00360611"/>
    <w:rsid w:val="003609F7"/>
    <w:rsid w:val="00360B4B"/>
    <w:rsid w:val="00360E14"/>
    <w:rsid w:val="00361435"/>
    <w:rsid w:val="00361788"/>
    <w:rsid w:val="00361C1D"/>
    <w:rsid w:val="00363482"/>
    <w:rsid w:val="0036351D"/>
    <w:rsid w:val="003637F6"/>
    <w:rsid w:val="00364132"/>
    <w:rsid w:val="00364D22"/>
    <w:rsid w:val="0036548D"/>
    <w:rsid w:val="0036646F"/>
    <w:rsid w:val="003666B5"/>
    <w:rsid w:val="0036684F"/>
    <w:rsid w:val="00367EDE"/>
    <w:rsid w:val="00370A79"/>
    <w:rsid w:val="00370CDE"/>
    <w:rsid w:val="003720AD"/>
    <w:rsid w:val="00372AA0"/>
    <w:rsid w:val="00373574"/>
    <w:rsid w:val="003740D9"/>
    <w:rsid w:val="00380411"/>
    <w:rsid w:val="00380A41"/>
    <w:rsid w:val="00380CA3"/>
    <w:rsid w:val="00380D90"/>
    <w:rsid w:val="00381587"/>
    <w:rsid w:val="003818FB"/>
    <w:rsid w:val="00382216"/>
    <w:rsid w:val="00382355"/>
    <w:rsid w:val="0038237B"/>
    <w:rsid w:val="0038297C"/>
    <w:rsid w:val="003829E5"/>
    <w:rsid w:val="00383432"/>
    <w:rsid w:val="00383439"/>
    <w:rsid w:val="00383571"/>
    <w:rsid w:val="00385043"/>
    <w:rsid w:val="00385D57"/>
    <w:rsid w:val="003861E5"/>
    <w:rsid w:val="00387BA4"/>
    <w:rsid w:val="00391CF7"/>
    <w:rsid w:val="00392F02"/>
    <w:rsid w:val="00393306"/>
    <w:rsid w:val="00394151"/>
    <w:rsid w:val="00394216"/>
    <w:rsid w:val="00394CC9"/>
    <w:rsid w:val="0039533D"/>
    <w:rsid w:val="003959B1"/>
    <w:rsid w:val="003961A7"/>
    <w:rsid w:val="00396303"/>
    <w:rsid w:val="003964AE"/>
    <w:rsid w:val="00396FEC"/>
    <w:rsid w:val="003A06B7"/>
    <w:rsid w:val="003A196D"/>
    <w:rsid w:val="003A249A"/>
    <w:rsid w:val="003A3229"/>
    <w:rsid w:val="003A42C8"/>
    <w:rsid w:val="003A47FD"/>
    <w:rsid w:val="003A5AA8"/>
    <w:rsid w:val="003A5AB2"/>
    <w:rsid w:val="003A6236"/>
    <w:rsid w:val="003A6A23"/>
    <w:rsid w:val="003A73DF"/>
    <w:rsid w:val="003A79BE"/>
    <w:rsid w:val="003A7B83"/>
    <w:rsid w:val="003B0495"/>
    <w:rsid w:val="003B0C9D"/>
    <w:rsid w:val="003B1819"/>
    <w:rsid w:val="003B1A92"/>
    <w:rsid w:val="003B273C"/>
    <w:rsid w:val="003B3BF9"/>
    <w:rsid w:val="003B429C"/>
    <w:rsid w:val="003B53D8"/>
    <w:rsid w:val="003B5F4D"/>
    <w:rsid w:val="003B7050"/>
    <w:rsid w:val="003B71B0"/>
    <w:rsid w:val="003C06DA"/>
    <w:rsid w:val="003C06F2"/>
    <w:rsid w:val="003C1867"/>
    <w:rsid w:val="003C2394"/>
    <w:rsid w:val="003C2936"/>
    <w:rsid w:val="003C2F7F"/>
    <w:rsid w:val="003C3263"/>
    <w:rsid w:val="003C37C2"/>
    <w:rsid w:val="003C6439"/>
    <w:rsid w:val="003C675A"/>
    <w:rsid w:val="003C7753"/>
    <w:rsid w:val="003C7927"/>
    <w:rsid w:val="003D1991"/>
    <w:rsid w:val="003D1B40"/>
    <w:rsid w:val="003D1EFA"/>
    <w:rsid w:val="003D246C"/>
    <w:rsid w:val="003D2A12"/>
    <w:rsid w:val="003D3513"/>
    <w:rsid w:val="003D3D6A"/>
    <w:rsid w:val="003D6C47"/>
    <w:rsid w:val="003D6F0B"/>
    <w:rsid w:val="003D75EC"/>
    <w:rsid w:val="003D7986"/>
    <w:rsid w:val="003E0B2D"/>
    <w:rsid w:val="003E0C07"/>
    <w:rsid w:val="003E1B49"/>
    <w:rsid w:val="003E1D65"/>
    <w:rsid w:val="003E219B"/>
    <w:rsid w:val="003E3A86"/>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77F3"/>
    <w:rsid w:val="00400A7A"/>
    <w:rsid w:val="00402A31"/>
    <w:rsid w:val="00403F04"/>
    <w:rsid w:val="004045B3"/>
    <w:rsid w:val="00405382"/>
    <w:rsid w:val="00405F8D"/>
    <w:rsid w:val="004068F4"/>
    <w:rsid w:val="0040764F"/>
    <w:rsid w:val="004079A4"/>
    <w:rsid w:val="00407A40"/>
    <w:rsid w:val="00407F23"/>
    <w:rsid w:val="004105DB"/>
    <w:rsid w:val="00410A15"/>
    <w:rsid w:val="00410F60"/>
    <w:rsid w:val="004119D9"/>
    <w:rsid w:val="00411DE9"/>
    <w:rsid w:val="00414803"/>
    <w:rsid w:val="00414BD6"/>
    <w:rsid w:val="00415201"/>
    <w:rsid w:val="00416B73"/>
    <w:rsid w:val="00416BEC"/>
    <w:rsid w:val="00416EE8"/>
    <w:rsid w:val="00417A99"/>
    <w:rsid w:val="00417AD3"/>
    <w:rsid w:val="004206BA"/>
    <w:rsid w:val="00420863"/>
    <w:rsid w:val="0042110B"/>
    <w:rsid w:val="00422361"/>
    <w:rsid w:val="00422E0A"/>
    <w:rsid w:val="0042335E"/>
    <w:rsid w:val="00423FE3"/>
    <w:rsid w:val="00424A41"/>
    <w:rsid w:val="004265F6"/>
    <w:rsid w:val="00427FFA"/>
    <w:rsid w:val="00431DD6"/>
    <w:rsid w:val="0043285A"/>
    <w:rsid w:val="00432C62"/>
    <w:rsid w:val="004334E2"/>
    <w:rsid w:val="00433B2D"/>
    <w:rsid w:val="00433DAF"/>
    <w:rsid w:val="00433E77"/>
    <w:rsid w:val="00433E85"/>
    <w:rsid w:val="00433EDE"/>
    <w:rsid w:val="004342A0"/>
    <w:rsid w:val="004344AB"/>
    <w:rsid w:val="00434751"/>
    <w:rsid w:val="00435452"/>
    <w:rsid w:val="00436021"/>
    <w:rsid w:val="00436263"/>
    <w:rsid w:val="004372F6"/>
    <w:rsid w:val="00437606"/>
    <w:rsid w:val="004401A4"/>
    <w:rsid w:val="004404BA"/>
    <w:rsid w:val="0044086E"/>
    <w:rsid w:val="00440C6D"/>
    <w:rsid w:val="0044125C"/>
    <w:rsid w:val="004412C9"/>
    <w:rsid w:val="00441C17"/>
    <w:rsid w:val="0044213F"/>
    <w:rsid w:val="0044397D"/>
    <w:rsid w:val="00443FD4"/>
    <w:rsid w:val="004445A4"/>
    <w:rsid w:val="00445605"/>
    <w:rsid w:val="00445800"/>
    <w:rsid w:val="0044602B"/>
    <w:rsid w:val="0044606C"/>
    <w:rsid w:val="00446644"/>
    <w:rsid w:val="004472E9"/>
    <w:rsid w:val="00447AA4"/>
    <w:rsid w:val="00450852"/>
    <w:rsid w:val="00454D19"/>
    <w:rsid w:val="00454DF4"/>
    <w:rsid w:val="00454FAD"/>
    <w:rsid w:val="00455884"/>
    <w:rsid w:val="00456226"/>
    <w:rsid w:val="00457EE2"/>
    <w:rsid w:val="00461BEC"/>
    <w:rsid w:val="004622FE"/>
    <w:rsid w:val="00462F48"/>
    <w:rsid w:val="00463B2B"/>
    <w:rsid w:val="00464A7D"/>
    <w:rsid w:val="00465074"/>
    <w:rsid w:val="00465BF2"/>
    <w:rsid w:val="00465E11"/>
    <w:rsid w:val="00465F0B"/>
    <w:rsid w:val="0046654D"/>
    <w:rsid w:val="00466DA4"/>
    <w:rsid w:val="004672D9"/>
    <w:rsid w:val="00470D35"/>
    <w:rsid w:val="00471B2D"/>
    <w:rsid w:val="00472250"/>
    <w:rsid w:val="004729B1"/>
    <w:rsid w:val="00474729"/>
    <w:rsid w:val="00475ACA"/>
    <w:rsid w:val="00477349"/>
    <w:rsid w:val="00477AFF"/>
    <w:rsid w:val="004817A9"/>
    <w:rsid w:val="00482B06"/>
    <w:rsid w:val="00482D8B"/>
    <w:rsid w:val="0048385F"/>
    <w:rsid w:val="00483CF6"/>
    <w:rsid w:val="0048493E"/>
    <w:rsid w:val="004852CF"/>
    <w:rsid w:val="0048547C"/>
    <w:rsid w:val="00486E77"/>
    <w:rsid w:val="004870EB"/>
    <w:rsid w:val="00487896"/>
    <w:rsid w:val="004904AE"/>
    <w:rsid w:val="004907E1"/>
    <w:rsid w:val="00490AC6"/>
    <w:rsid w:val="00490DA5"/>
    <w:rsid w:val="0049139C"/>
    <w:rsid w:val="00491A6E"/>
    <w:rsid w:val="004928E2"/>
    <w:rsid w:val="00495637"/>
    <w:rsid w:val="0049580B"/>
    <w:rsid w:val="00495E5F"/>
    <w:rsid w:val="00495E6C"/>
    <w:rsid w:val="00496D08"/>
    <w:rsid w:val="00496D59"/>
    <w:rsid w:val="004976A7"/>
    <w:rsid w:val="00497DF8"/>
    <w:rsid w:val="004A038E"/>
    <w:rsid w:val="004A187C"/>
    <w:rsid w:val="004A204A"/>
    <w:rsid w:val="004A454B"/>
    <w:rsid w:val="004A55D9"/>
    <w:rsid w:val="004A7B1E"/>
    <w:rsid w:val="004B1F23"/>
    <w:rsid w:val="004B23C3"/>
    <w:rsid w:val="004B2A55"/>
    <w:rsid w:val="004B36F6"/>
    <w:rsid w:val="004B3753"/>
    <w:rsid w:val="004B3A61"/>
    <w:rsid w:val="004B4139"/>
    <w:rsid w:val="004B4356"/>
    <w:rsid w:val="004B50D1"/>
    <w:rsid w:val="004B55C6"/>
    <w:rsid w:val="004B6441"/>
    <w:rsid w:val="004B64D8"/>
    <w:rsid w:val="004B7689"/>
    <w:rsid w:val="004B7E17"/>
    <w:rsid w:val="004C01F2"/>
    <w:rsid w:val="004C0D02"/>
    <w:rsid w:val="004C149D"/>
    <w:rsid w:val="004C1A8E"/>
    <w:rsid w:val="004C226E"/>
    <w:rsid w:val="004C321F"/>
    <w:rsid w:val="004C3534"/>
    <w:rsid w:val="004C6A32"/>
    <w:rsid w:val="004C72C7"/>
    <w:rsid w:val="004C7862"/>
    <w:rsid w:val="004C7A22"/>
    <w:rsid w:val="004D0378"/>
    <w:rsid w:val="004D288F"/>
    <w:rsid w:val="004D3AF6"/>
    <w:rsid w:val="004D40A3"/>
    <w:rsid w:val="004D4218"/>
    <w:rsid w:val="004D48DE"/>
    <w:rsid w:val="004D4BFB"/>
    <w:rsid w:val="004D5664"/>
    <w:rsid w:val="004D6385"/>
    <w:rsid w:val="004D67CB"/>
    <w:rsid w:val="004D71A9"/>
    <w:rsid w:val="004D7FA8"/>
    <w:rsid w:val="004E11EE"/>
    <w:rsid w:val="004E12B2"/>
    <w:rsid w:val="004E1503"/>
    <w:rsid w:val="004E1D25"/>
    <w:rsid w:val="004E2BE0"/>
    <w:rsid w:val="004E2C4B"/>
    <w:rsid w:val="004E373A"/>
    <w:rsid w:val="004E49C5"/>
    <w:rsid w:val="004E4CC0"/>
    <w:rsid w:val="004E501C"/>
    <w:rsid w:val="004E596C"/>
    <w:rsid w:val="004E5AFE"/>
    <w:rsid w:val="004E5B05"/>
    <w:rsid w:val="004E5CB3"/>
    <w:rsid w:val="004E5E00"/>
    <w:rsid w:val="004E7064"/>
    <w:rsid w:val="004E78C8"/>
    <w:rsid w:val="004F0963"/>
    <w:rsid w:val="004F1E0D"/>
    <w:rsid w:val="004F2825"/>
    <w:rsid w:val="004F37F0"/>
    <w:rsid w:val="004F3990"/>
    <w:rsid w:val="004F4207"/>
    <w:rsid w:val="004F4B02"/>
    <w:rsid w:val="004F4FB8"/>
    <w:rsid w:val="004F5BF3"/>
    <w:rsid w:val="004F5C5A"/>
    <w:rsid w:val="004F5D10"/>
    <w:rsid w:val="004F6043"/>
    <w:rsid w:val="004F692F"/>
    <w:rsid w:val="004F7081"/>
    <w:rsid w:val="004F7290"/>
    <w:rsid w:val="004F7446"/>
    <w:rsid w:val="005003DF"/>
    <w:rsid w:val="00500C16"/>
    <w:rsid w:val="005012D5"/>
    <w:rsid w:val="00501D13"/>
    <w:rsid w:val="005028B5"/>
    <w:rsid w:val="00503C9B"/>
    <w:rsid w:val="005052DA"/>
    <w:rsid w:val="00505386"/>
    <w:rsid w:val="00505B05"/>
    <w:rsid w:val="005068E4"/>
    <w:rsid w:val="00506CAE"/>
    <w:rsid w:val="00506F17"/>
    <w:rsid w:val="00507B00"/>
    <w:rsid w:val="00507B9C"/>
    <w:rsid w:val="00510751"/>
    <w:rsid w:val="00511476"/>
    <w:rsid w:val="00512DE3"/>
    <w:rsid w:val="005160D1"/>
    <w:rsid w:val="005167E8"/>
    <w:rsid w:val="00521EF7"/>
    <w:rsid w:val="005233DA"/>
    <w:rsid w:val="00524D75"/>
    <w:rsid w:val="00525E31"/>
    <w:rsid w:val="00526D84"/>
    <w:rsid w:val="0052707B"/>
    <w:rsid w:val="0052782A"/>
    <w:rsid w:val="00531FA3"/>
    <w:rsid w:val="005327B6"/>
    <w:rsid w:val="00532855"/>
    <w:rsid w:val="005331CE"/>
    <w:rsid w:val="00534C5F"/>
    <w:rsid w:val="0053509D"/>
    <w:rsid w:val="00535E13"/>
    <w:rsid w:val="005360F8"/>
    <w:rsid w:val="0053650A"/>
    <w:rsid w:val="00536833"/>
    <w:rsid w:val="00537F2E"/>
    <w:rsid w:val="0054008E"/>
    <w:rsid w:val="00540AD9"/>
    <w:rsid w:val="005417C6"/>
    <w:rsid w:val="00541D01"/>
    <w:rsid w:val="005423B4"/>
    <w:rsid w:val="00543144"/>
    <w:rsid w:val="0054407E"/>
    <w:rsid w:val="00544F7A"/>
    <w:rsid w:val="00545066"/>
    <w:rsid w:val="00545421"/>
    <w:rsid w:val="00546197"/>
    <w:rsid w:val="00547B0A"/>
    <w:rsid w:val="00550CA9"/>
    <w:rsid w:val="00551FCA"/>
    <w:rsid w:val="0055326C"/>
    <w:rsid w:val="00554B68"/>
    <w:rsid w:val="00554F48"/>
    <w:rsid w:val="005576F7"/>
    <w:rsid w:val="005607A9"/>
    <w:rsid w:val="00561F4B"/>
    <w:rsid w:val="00565866"/>
    <w:rsid w:val="00570586"/>
    <w:rsid w:val="00570B85"/>
    <w:rsid w:val="005719CC"/>
    <w:rsid w:val="00572669"/>
    <w:rsid w:val="0057316B"/>
    <w:rsid w:val="005748A1"/>
    <w:rsid w:val="00575ED0"/>
    <w:rsid w:val="0058025A"/>
    <w:rsid w:val="005819DD"/>
    <w:rsid w:val="0058268D"/>
    <w:rsid w:val="0058368D"/>
    <w:rsid w:val="00583984"/>
    <w:rsid w:val="00583FF2"/>
    <w:rsid w:val="005847AC"/>
    <w:rsid w:val="0058501D"/>
    <w:rsid w:val="00585287"/>
    <w:rsid w:val="00585D92"/>
    <w:rsid w:val="00586B81"/>
    <w:rsid w:val="00586D95"/>
    <w:rsid w:val="005873E4"/>
    <w:rsid w:val="00587A2A"/>
    <w:rsid w:val="00587F45"/>
    <w:rsid w:val="005928AB"/>
    <w:rsid w:val="0059391C"/>
    <w:rsid w:val="005942D5"/>
    <w:rsid w:val="0059466A"/>
    <w:rsid w:val="00594752"/>
    <w:rsid w:val="00597E5D"/>
    <w:rsid w:val="005A085B"/>
    <w:rsid w:val="005A2608"/>
    <w:rsid w:val="005A29EA"/>
    <w:rsid w:val="005A2E56"/>
    <w:rsid w:val="005A31D2"/>
    <w:rsid w:val="005A329D"/>
    <w:rsid w:val="005A5467"/>
    <w:rsid w:val="005A5771"/>
    <w:rsid w:val="005A5966"/>
    <w:rsid w:val="005A5CD5"/>
    <w:rsid w:val="005A67B8"/>
    <w:rsid w:val="005B0567"/>
    <w:rsid w:val="005B1220"/>
    <w:rsid w:val="005B3367"/>
    <w:rsid w:val="005B39E9"/>
    <w:rsid w:val="005B4429"/>
    <w:rsid w:val="005B448B"/>
    <w:rsid w:val="005B5F79"/>
    <w:rsid w:val="005B6214"/>
    <w:rsid w:val="005B6F6F"/>
    <w:rsid w:val="005B792A"/>
    <w:rsid w:val="005C0EAA"/>
    <w:rsid w:val="005C1017"/>
    <w:rsid w:val="005C11EF"/>
    <w:rsid w:val="005C1723"/>
    <w:rsid w:val="005C191E"/>
    <w:rsid w:val="005C2BB3"/>
    <w:rsid w:val="005C30D3"/>
    <w:rsid w:val="005C3FD8"/>
    <w:rsid w:val="005C3FF1"/>
    <w:rsid w:val="005C404A"/>
    <w:rsid w:val="005C4436"/>
    <w:rsid w:val="005C5F4D"/>
    <w:rsid w:val="005C68D3"/>
    <w:rsid w:val="005C6EA5"/>
    <w:rsid w:val="005D15AF"/>
    <w:rsid w:val="005D1853"/>
    <w:rsid w:val="005D1A0F"/>
    <w:rsid w:val="005D2F04"/>
    <w:rsid w:val="005D3511"/>
    <w:rsid w:val="005D4ED6"/>
    <w:rsid w:val="005D50BB"/>
    <w:rsid w:val="005D54C3"/>
    <w:rsid w:val="005D717C"/>
    <w:rsid w:val="005D78EF"/>
    <w:rsid w:val="005D7C23"/>
    <w:rsid w:val="005E05A6"/>
    <w:rsid w:val="005E19B4"/>
    <w:rsid w:val="005E1EE7"/>
    <w:rsid w:val="005E3C68"/>
    <w:rsid w:val="005E475E"/>
    <w:rsid w:val="005E534E"/>
    <w:rsid w:val="005E597B"/>
    <w:rsid w:val="005E5CBA"/>
    <w:rsid w:val="005E684F"/>
    <w:rsid w:val="005E6905"/>
    <w:rsid w:val="005E6BCB"/>
    <w:rsid w:val="005E7A84"/>
    <w:rsid w:val="005E7E5C"/>
    <w:rsid w:val="005F0059"/>
    <w:rsid w:val="005F03E6"/>
    <w:rsid w:val="005F15A5"/>
    <w:rsid w:val="005F2549"/>
    <w:rsid w:val="005F2818"/>
    <w:rsid w:val="005F285F"/>
    <w:rsid w:val="005F29AE"/>
    <w:rsid w:val="005F2A90"/>
    <w:rsid w:val="005F30B5"/>
    <w:rsid w:val="005F324C"/>
    <w:rsid w:val="005F355F"/>
    <w:rsid w:val="005F3CB3"/>
    <w:rsid w:val="005F4549"/>
    <w:rsid w:val="005F4FE7"/>
    <w:rsid w:val="005F5101"/>
    <w:rsid w:val="005F76A4"/>
    <w:rsid w:val="005F7971"/>
    <w:rsid w:val="006008C9"/>
    <w:rsid w:val="00600EAD"/>
    <w:rsid w:val="006028C3"/>
    <w:rsid w:val="00603617"/>
    <w:rsid w:val="006046B6"/>
    <w:rsid w:val="006059EE"/>
    <w:rsid w:val="0060601A"/>
    <w:rsid w:val="006065B0"/>
    <w:rsid w:val="00607638"/>
    <w:rsid w:val="00607DB2"/>
    <w:rsid w:val="006102C5"/>
    <w:rsid w:val="00611E72"/>
    <w:rsid w:val="006123A2"/>
    <w:rsid w:val="00612B0E"/>
    <w:rsid w:val="00613713"/>
    <w:rsid w:val="006138DE"/>
    <w:rsid w:val="00615075"/>
    <w:rsid w:val="006172D4"/>
    <w:rsid w:val="006173AF"/>
    <w:rsid w:val="006178BC"/>
    <w:rsid w:val="006205C1"/>
    <w:rsid w:val="00620D81"/>
    <w:rsid w:val="0062180E"/>
    <w:rsid w:val="006233B5"/>
    <w:rsid w:val="0062340D"/>
    <w:rsid w:val="00623FDF"/>
    <w:rsid w:val="0062416F"/>
    <w:rsid w:val="00624B5C"/>
    <w:rsid w:val="00624E83"/>
    <w:rsid w:val="006252F1"/>
    <w:rsid w:val="006258FC"/>
    <w:rsid w:val="00626057"/>
    <w:rsid w:val="0062606D"/>
    <w:rsid w:val="006261CB"/>
    <w:rsid w:val="0062624E"/>
    <w:rsid w:val="00627650"/>
    <w:rsid w:val="006312FE"/>
    <w:rsid w:val="00631502"/>
    <w:rsid w:val="0063190E"/>
    <w:rsid w:val="0063253F"/>
    <w:rsid w:val="006326A8"/>
    <w:rsid w:val="00633CAB"/>
    <w:rsid w:val="006344A4"/>
    <w:rsid w:val="00634CF1"/>
    <w:rsid w:val="00635015"/>
    <w:rsid w:val="00635564"/>
    <w:rsid w:val="00635E60"/>
    <w:rsid w:val="00635FF3"/>
    <w:rsid w:val="00636784"/>
    <w:rsid w:val="00637C32"/>
    <w:rsid w:val="006404BF"/>
    <w:rsid w:val="006411FD"/>
    <w:rsid w:val="006415CF"/>
    <w:rsid w:val="00643CD3"/>
    <w:rsid w:val="00643D1C"/>
    <w:rsid w:val="00644C82"/>
    <w:rsid w:val="006463E2"/>
    <w:rsid w:val="00647090"/>
    <w:rsid w:val="0064709A"/>
    <w:rsid w:val="006477B3"/>
    <w:rsid w:val="006523AD"/>
    <w:rsid w:val="006523C6"/>
    <w:rsid w:val="0065251A"/>
    <w:rsid w:val="00652BD8"/>
    <w:rsid w:val="0065400C"/>
    <w:rsid w:val="006551F3"/>
    <w:rsid w:val="00655E22"/>
    <w:rsid w:val="00656812"/>
    <w:rsid w:val="0065711D"/>
    <w:rsid w:val="006606E2"/>
    <w:rsid w:val="006624A4"/>
    <w:rsid w:val="00665702"/>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71D9"/>
    <w:rsid w:val="0068132F"/>
    <w:rsid w:val="00683F7E"/>
    <w:rsid w:val="006843AF"/>
    <w:rsid w:val="006847E6"/>
    <w:rsid w:val="00685AE7"/>
    <w:rsid w:val="00686688"/>
    <w:rsid w:val="00686C73"/>
    <w:rsid w:val="006870DB"/>
    <w:rsid w:val="006875E1"/>
    <w:rsid w:val="0069074E"/>
    <w:rsid w:val="00690E2C"/>
    <w:rsid w:val="006912D1"/>
    <w:rsid w:val="006913F1"/>
    <w:rsid w:val="00691F3E"/>
    <w:rsid w:val="0069257A"/>
    <w:rsid w:val="006937D5"/>
    <w:rsid w:val="0069399C"/>
    <w:rsid w:val="00693F73"/>
    <w:rsid w:val="006947F0"/>
    <w:rsid w:val="00694BAD"/>
    <w:rsid w:val="00695D19"/>
    <w:rsid w:val="00696D35"/>
    <w:rsid w:val="00697217"/>
    <w:rsid w:val="0069757C"/>
    <w:rsid w:val="006A0AD1"/>
    <w:rsid w:val="006A0FC3"/>
    <w:rsid w:val="006A16FF"/>
    <w:rsid w:val="006A188F"/>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84"/>
    <w:rsid w:val="006B1C59"/>
    <w:rsid w:val="006B3E16"/>
    <w:rsid w:val="006B4331"/>
    <w:rsid w:val="006B49F6"/>
    <w:rsid w:val="006B526C"/>
    <w:rsid w:val="006B5DD2"/>
    <w:rsid w:val="006B6DAA"/>
    <w:rsid w:val="006B6E8C"/>
    <w:rsid w:val="006B7132"/>
    <w:rsid w:val="006B7D70"/>
    <w:rsid w:val="006C0A93"/>
    <w:rsid w:val="006C0C70"/>
    <w:rsid w:val="006C14BA"/>
    <w:rsid w:val="006C18B7"/>
    <w:rsid w:val="006C19D1"/>
    <w:rsid w:val="006C2C1C"/>
    <w:rsid w:val="006C3E1E"/>
    <w:rsid w:val="006C43D4"/>
    <w:rsid w:val="006C44DF"/>
    <w:rsid w:val="006C5A1D"/>
    <w:rsid w:val="006C5A6E"/>
    <w:rsid w:val="006C6C6E"/>
    <w:rsid w:val="006C7168"/>
    <w:rsid w:val="006C757A"/>
    <w:rsid w:val="006C7C5A"/>
    <w:rsid w:val="006D0CF1"/>
    <w:rsid w:val="006D0FC3"/>
    <w:rsid w:val="006D2020"/>
    <w:rsid w:val="006D2F15"/>
    <w:rsid w:val="006D3CD9"/>
    <w:rsid w:val="006D3D01"/>
    <w:rsid w:val="006D3D0F"/>
    <w:rsid w:val="006D4A70"/>
    <w:rsid w:val="006D7134"/>
    <w:rsid w:val="006D7292"/>
    <w:rsid w:val="006E0C56"/>
    <w:rsid w:val="006E1B28"/>
    <w:rsid w:val="006E249F"/>
    <w:rsid w:val="006E3112"/>
    <w:rsid w:val="006E4356"/>
    <w:rsid w:val="006E46D0"/>
    <w:rsid w:val="006E6FE5"/>
    <w:rsid w:val="006E778F"/>
    <w:rsid w:val="006E7859"/>
    <w:rsid w:val="006E7A80"/>
    <w:rsid w:val="006F0744"/>
    <w:rsid w:val="006F0ACE"/>
    <w:rsid w:val="006F1573"/>
    <w:rsid w:val="006F2694"/>
    <w:rsid w:val="006F2C33"/>
    <w:rsid w:val="006F3228"/>
    <w:rsid w:val="006F4AA6"/>
    <w:rsid w:val="006F4DBC"/>
    <w:rsid w:val="006F4F21"/>
    <w:rsid w:val="006F5D37"/>
    <w:rsid w:val="006F6B45"/>
    <w:rsid w:val="006F6E6E"/>
    <w:rsid w:val="006F7BA6"/>
    <w:rsid w:val="00700830"/>
    <w:rsid w:val="007014DA"/>
    <w:rsid w:val="00701DA0"/>
    <w:rsid w:val="00702CB0"/>
    <w:rsid w:val="00704120"/>
    <w:rsid w:val="007047D6"/>
    <w:rsid w:val="0070489E"/>
    <w:rsid w:val="00704EAD"/>
    <w:rsid w:val="00704F8D"/>
    <w:rsid w:val="00705161"/>
    <w:rsid w:val="00705EB8"/>
    <w:rsid w:val="00706076"/>
    <w:rsid w:val="00706CEE"/>
    <w:rsid w:val="00707A97"/>
    <w:rsid w:val="00710005"/>
    <w:rsid w:val="007108D8"/>
    <w:rsid w:val="007110A6"/>
    <w:rsid w:val="007113BE"/>
    <w:rsid w:val="0071157E"/>
    <w:rsid w:val="00711F11"/>
    <w:rsid w:val="00712B7E"/>
    <w:rsid w:val="00712CBA"/>
    <w:rsid w:val="00712F7E"/>
    <w:rsid w:val="007148D0"/>
    <w:rsid w:val="00716001"/>
    <w:rsid w:val="0072166E"/>
    <w:rsid w:val="00721679"/>
    <w:rsid w:val="00721D85"/>
    <w:rsid w:val="007225D7"/>
    <w:rsid w:val="00723562"/>
    <w:rsid w:val="007236F8"/>
    <w:rsid w:val="0072477F"/>
    <w:rsid w:val="00724C49"/>
    <w:rsid w:val="007255B7"/>
    <w:rsid w:val="0072664F"/>
    <w:rsid w:val="00726A85"/>
    <w:rsid w:val="00727071"/>
    <w:rsid w:val="00727242"/>
    <w:rsid w:val="00731097"/>
    <w:rsid w:val="00731359"/>
    <w:rsid w:val="00731E1D"/>
    <w:rsid w:val="0073334B"/>
    <w:rsid w:val="0073413D"/>
    <w:rsid w:val="0073419D"/>
    <w:rsid w:val="00734973"/>
    <w:rsid w:val="00737096"/>
    <w:rsid w:val="00737EE2"/>
    <w:rsid w:val="0074152D"/>
    <w:rsid w:val="00741B7D"/>
    <w:rsid w:val="0074249E"/>
    <w:rsid w:val="00742990"/>
    <w:rsid w:val="00744B8C"/>
    <w:rsid w:val="007452CF"/>
    <w:rsid w:val="0074697D"/>
    <w:rsid w:val="00746F72"/>
    <w:rsid w:val="0075051D"/>
    <w:rsid w:val="00751CF0"/>
    <w:rsid w:val="00752632"/>
    <w:rsid w:val="00753033"/>
    <w:rsid w:val="00753A6B"/>
    <w:rsid w:val="007550B4"/>
    <w:rsid w:val="00757096"/>
    <w:rsid w:val="00757CD6"/>
    <w:rsid w:val="00757F25"/>
    <w:rsid w:val="007601B6"/>
    <w:rsid w:val="00761E44"/>
    <w:rsid w:val="007620EB"/>
    <w:rsid w:val="0076227C"/>
    <w:rsid w:val="00762588"/>
    <w:rsid w:val="007629E2"/>
    <w:rsid w:val="007630EE"/>
    <w:rsid w:val="007634CB"/>
    <w:rsid w:val="0076433C"/>
    <w:rsid w:val="00766050"/>
    <w:rsid w:val="007663F2"/>
    <w:rsid w:val="0076716E"/>
    <w:rsid w:val="00770C66"/>
    <w:rsid w:val="00770EF3"/>
    <w:rsid w:val="00771752"/>
    <w:rsid w:val="0077210F"/>
    <w:rsid w:val="00772F91"/>
    <w:rsid w:val="0077333A"/>
    <w:rsid w:val="0077365E"/>
    <w:rsid w:val="00773968"/>
    <w:rsid w:val="007739A8"/>
    <w:rsid w:val="00773AFC"/>
    <w:rsid w:val="00773F65"/>
    <w:rsid w:val="0077434B"/>
    <w:rsid w:val="007754EA"/>
    <w:rsid w:val="007771C3"/>
    <w:rsid w:val="00777E61"/>
    <w:rsid w:val="007832EC"/>
    <w:rsid w:val="00784107"/>
    <w:rsid w:val="007846F4"/>
    <w:rsid w:val="00787FC2"/>
    <w:rsid w:val="00790FEC"/>
    <w:rsid w:val="00791CC0"/>
    <w:rsid w:val="007942B9"/>
    <w:rsid w:val="0079485D"/>
    <w:rsid w:val="007951C7"/>
    <w:rsid w:val="00796FBD"/>
    <w:rsid w:val="0079758B"/>
    <w:rsid w:val="007A065B"/>
    <w:rsid w:val="007A0BD1"/>
    <w:rsid w:val="007A2462"/>
    <w:rsid w:val="007A29A7"/>
    <w:rsid w:val="007A323B"/>
    <w:rsid w:val="007A393B"/>
    <w:rsid w:val="007A5B0B"/>
    <w:rsid w:val="007A5C04"/>
    <w:rsid w:val="007A6809"/>
    <w:rsid w:val="007A6BB9"/>
    <w:rsid w:val="007A72FB"/>
    <w:rsid w:val="007B0C6C"/>
    <w:rsid w:val="007B0D5D"/>
    <w:rsid w:val="007B0DE3"/>
    <w:rsid w:val="007B27D2"/>
    <w:rsid w:val="007B2EAC"/>
    <w:rsid w:val="007B3A06"/>
    <w:rsid w:val="007B4EF8"/>
    <w:rsid w:val="007B5195"/>
    <w:rsid w:val="007B58FA"/>
    <w:rsid w:val="007B5CEF"/>
    <w:rsid w:val="007C1173"/>
    <w:rsid w:val="007C118E"/>
    <w:rsid w:val="007C18C2"/>
    <w:rsid w:val="007C2EFF"/>
    <w:rsid w:val="007C2F3E"/>
    <w:rsid w:val="007C3016"/>
    <w:rsid w:val="007C3352"/>
    <w:rsid w:val="007C4A2F"/>
    <w:rsid w:val="007C4E56"/>
    <w:rsid w:val="007C54FC"/>
    <w:rsid w:val="007C57A4"/>
    <w:rsid w:val="007C599A"/>
    <w:rsid w:val="007C6870"/>
    <w:rsid w:val="007C72A8"/>
    <w:rsid w:val="007D2289"/>
    <w:rsid w:val="007D2899"/>
    <w:rsid w:val="007D47CD"/>
    <w:rsid w:val="007D6CE6"/>
    <w:rsid w:val="007D7803"/>
    <w:rsid w:val="007D7A27"/>
    <w:rsid w:val="007D7AAF"/>
    <w:rsid w:val="007E0A2A"/>
    <w:rsid w:val="007E0F4A"/>
    <w:rsid w:val="007E1275"/>
    <w:rsid w:val="007E211F"/>
    <w:rsid w:val="007E2178"/>
    <w:rsid w:val="007E32D9"/>
    <w:rsid w:val="007E44BB"/>
    <w:rsid w:val="007E57E8"/>
    <w:rsid w:val="007E5B8D"/>
    <w:rsid w:val="007E74E4"/>
    <w:rsid w:val="007F0B26"/>
    <w:rsid w:val="007F1496"/>
    <w:rsid w:val="007F2DE0"/>
    <w:rsid w:val="007F51CC"/>
    <w:rsid w:val="007F5F94"/>
    <w:rsid w:val="007F69B3"/>
    <w:rsid w:val="007F6E20"/>
    <w:rsid w:val="007F72A0"/>
    <w:rsid w:val="007F7987"/>
    <w:rsid w:val="007F7FA9"/>
    <w:rsid w:val="008000EE"/>
    <w:rsid w:val="00800130"/>
    <w:rsid w:val="008017C0"/>
    <w:rsid w:val="00801901"/>
    <w:rsid w:val="00801D20"/>
    <w:rsid w:val="00802DF8"/>
    <w:rsid w:val="00803BB2"/>
    <w:rsid w:val="0080412C"/>
    <w:rsid w:val="00806522"/>
    <w:rsid w:val="00806D18"/>
    <w:rsid w:val="008070E2"/>
    <w:rsid w:val="0080737A"/>
    <w:rsid w:val="008077EA"/>
    <w:rsid w:val="00807B5C"/>
    <w:rsid w:val="00810344"/>
    <w:rsid w:val="008125C7"/>
    <w:rsid w:val="00813F05"/>
    <w:rsid w:val="008144EA"/>
    <w:rsid w:val="008152C9"/>
    <w:rsid w:val="00815410"/>
    <w:rsid w:val="008167D2"/>
    <w:rsid w:val="008167F9"/>
    <w:rsid w:val="008169E8"/>
    <w:rsid w:val="00816A0D"/>
    <w:rsid w:val="00816A67"/>
    <w:rsid w:val="00817528"/>
    <w:rsid w:val="008209B8"/>
    <w:rsid w:val="00821285"/>
    <w:rsid w:val="00821B3A"/>
    <w:rsid w:val="0082276A"/>
    <w:rsid w:val="0082472F"/>
    <w:rsid w:val="00824D2A"/>
    <w:rsid w:val="0082599D"/>
    <w:rsid w:val="00826CB4"/>
    <w:rsid w:val="00827324"/>
    <w:rsid w:val="00827688"/>
    <w:rsid w:val="00827F68"/>
    <w:rsid w:val="0083033F"/>
    <w:rsid w:val="008310D9"/>
    <w:rsid w:val="00831355"/>
    <w:rsid w:val="008318A3"/>
    <w:rsid w:val="0083247C"/>
    <w:rsid w:val="00834639"/>
    <w:rsid w:val="00834D86"/>
    <w:rsid w:val="00835FD5"/>
    <w:rsid w:val="00836C03"/>
    <w:rsid w:val="00837AA5"/>
    <w:rsid w:val="0084009E"/>
    <w:rsid w:val="0084078A"/>
    <w:rsid w:val="00841439"/>
    <w:rsid w:val="00841619"/>
    <w:rsid w:val="00842010"/>
    <w:rsid w:val="008436A4"/>
    <w:rsid w:val="0084379E"/>
    <w:rsid w:val="00844161"/>
    <w:rsid w:val="00846038"/>
    <w:rsid w:val="00846244"/>
    <w:rsid w:val="0084627F"/>
    <w:rsid w:val="00846A26"/>
    <w:rsid w:val="00847D73"/>
    <w:rsid w:val="00850319"/>
    <w:rsid w:val="008505D7"/>
    <w:rsid w:val="00850756"/>
    <w:rsid w:val="00851B52"/>
    <w:rsid w:val="008522BB"/>
    <w:rsid w:val="00853B27"/>
    <w:rsid w:val="008562A0"/>
    <w:rsid w:val="0085660A"/>
    <w:rsid w:val="00856FF7"/>
    <w:rsid w:val="0085775F"/>
    <w:rsid w:val="00857AA3"/>
    <w:rsid w:val="00857D43"/>
    <w:rsid w:val="00860989"/>
    <w:rsid w:val="00861728"/>
    <w:rsid w:val="00861DB1"/>
    <w:rsid w:val="008632C0"/>
    <w:rsid w:val="008648C8"/>
    <w:rsid w:val="0086571F"/>
    <w:rsid w:val="00866189"/>
    <w:rsid w:val="0086732E"/>
    <w:rsid w:val="0086746B"/>
    <w:rsid w:val="0086772C"/>
    <w:rsid w:val="00867D3B"/>
    <w:rsid w:val="00871CE9"/>
    <w:rsid w:val="00872994"/>
    <w:rsid w:val="00874493"/>
    <w:rsid w:val="00874DFD"/>
    <w:rsid w:val="0087541C"/>
    <w:rsid w:val="008760A4"/>
    <w:rsid w:val="008772BE"/>
    <w:rsid w:val="00880F6C"/>
    <w:rsid w:val="00881166"/>
    <w:rsid w:val="00881712"/>
    <w:rsid w:val="00881D0A"/>
    <w:rsid w:val="00882E2E"/>
    <w:rsid w:val="00883201"/>
    <w:rsid w:val="00883CF5"/>
    <w:rsid w:val="00883EEA"/>
    <w:rsid w:val="00884495"/>
    <w:rsid w:val="00884952"/>
    <w:rsid w:val="0088499F"/>
    <w:rsid w:val="00884C9A"/>
    <w:rsid w:val="00885C1D"/>
    <w:rsid w:val="00885CB4"/>
    <w:rsid w:val="008863FC"/>
    <w:rsid w:val="00886758"/>
    <w:rsid w:val="00887156"/>
    <w:rsid w:val="0088723B"/>
    <w:rsid w:val="0088737D"/>
    <w:rsid w:val="008875A4"/>
    <w:rsid w:val="00891718"/>
    <w:rsid w:val="00891E17"/>
    <w:rsid w:val="00892DDB"/>
    <w:rsid w:val="008930BE"/>
    <w:rsid w:val="0089367F"/>
    <w:rsid w:val="0089466D"/>
    <w:rsid w:val="008951A8"/>
    <w:rsid w:val="008968D7"/>
    <w:rsid w:val="00896DB2"/>
    <w:rsid w:val="008A0DC5"/>
    <w:rsid w:val="008A0E21"/>
    <w:rsid w:val="008A1EB8"/>
    <w:rsid w:val="008A2168"/>
    <w:rsid w:val="008A25F1"/>
    <w:rsid w:val="008A2701"/>
    <w:rsid w:val="008A4C71"/>
    <w:rsid w:val="008A7064"/>
    <w:rsid w:val="008A7D0D"/>
    <w:rsid w:val="008A7E55"/>
    <w:rsid w:val="008B0061"/>
    <w:rsid w:val="008B0F95"/>
    <w:rsid w:val="008B13DF"/>
    <w:rsid w:val="008B1C49"/>
    <w:rsid w:val="008B1ED0"/>
    <w:rsid w:val="008B356B"/>
    <w:rsid w:val="008B4E9B"/>
    <w:rsid w:val="008B52B5"/>
    <w:rsid w:val="008B64A6"/>
    <w:rsid w:val="008B6932"/>
    <w:rsid w:val="008B77F7"/>
    <w:rsid w:val="008B7B1D"/>
    <w:rsid w:val="008C0215"/>
    <w:rsid w:val="008C10DA"/>
    <w:rsid w:val="008C1CB1"/>
    <w:rsid w:val="008C23A2"/>
    <w:rsid w:val="008C2C67"/>
    <w:rsid w:val="008C2F6E"/>
    <w:rsid w:val="008C60E5"/>
    <w:rsid w:val="008C7629"/>
    <w:rsid w:val="008D0473"/>
    <w:rsid w:val="008D05D9"/>
    <w:rsid w:val="008D0DFF"/>
    <w:rsid w:val="008D207A"/>
    <w:rsid w:val="008D23C6"/>
    <w:rsid w:val="008D2874"/>
    <w:rsid w:val="008D31B4"/>
    <w:rsid w:val="008D3567"/>
    <w:rsid w:val="008D3952"/>
    <w:rsid w:val="008D3AAB"/>
    <w:rsid w:val="008D3F73"/>
    <w:rsid w:val="008D59F7"/>
    <w:rsid w:val="008D5A2D"/>
    <w:rsid w:val="008D7109"/>
    <w:rsid w:val="008E1130"/>
    <w:rsid w:val="008E1A69"/>
    <w:rsid w:val="008E2080"/>
    <w:rsid w:val="008E2C29"/>
    <w:rsid w:val="008E3533"/>
    <w:rsid w:val="008E4D2C"/>
    <w:rsid w:val="008E584F"/>
    <w:rsid w:val="008E742E"/>
    <w:rsid w:val="008F009E"/>
    <w:rsid w:val="008F05D8"/>
    <w:rsid w:val="008F088C"/>
    <w:rsid w:val="008F1ACD"/>
    <w:rsid w:val="008F20C2"/>
    <w:rsid w:val="008F2E34"/>
    <w:rsid w:val="008F2E41"/>
    <w:rsid w:val="008F33AA"/>
    <w:rsid w:val="008F38FD"/>
    <w:rsid w:val="008F455D"/>
    <w:rsid w:val="008F532F"/>
    <w:rsid w:val="008F5EA6"/>
    <w:rsid w:val="008F6101"/>
    <w:rsid w:val="008F61F4"/>
    <w:rsid w:val="008F6897"/>
    <w:rsid w:val="009005EE"/>
    <w:rsid w:val="00900663"/>
    <w:rsid w:val="00903D25"/>
    <w:rsid w:val="00903EC0"/>
    <w:rsid w:val="009042F2"/>
    <w:rsid w:val="009043F4"/>
    <w:rsid w:val="00904CAB"/>
    <w:rsid w:val="00905468"/>
    <w:rsid w:val="00905FF2"/>
    <w:rsid w:val="0090617D"/>
    <w:rsid w:val="00906206"/>
    <w:rsid w:val="00906591"/>
    <w:rsid w:val="00906EB7"/>
    <w:rsid w:val="0090797F"/>
    <w:rsid w:val="00911040"/>
    <w:rsid w:val="00911F50"/>
    <w:rsid w:val="00912095"/>
    <w:rsid w:val="00912569"/>
    <w:rsid w:val="009136DA"/>
    <w:rsid w:val="00913FF8"/>
    <w:rsid w:val="0091417E"/>
    <w:rsid w:val="00914799"/>
    <w:rsid w:val="00914A3A"/>
    <w:rsid w:val="009159CA"/>
    <w:rsid w:val="00917803"/>
    <w:rsid w:val="00917B84"/>
    <w:rsid w:val="00920205"/>
    <w:rsid w:val="00921949"/>
    <w:rsid w:val="00921DCD"/>
    <w:rsid w:val="0092276F"/>
    <w:rsid w:val="00922DE5"/>
    <w:rsid w:val="00923C16"/>
    <w:rsid w:val="0092405A"/>
    <w:rsid w:val="00926EC6"/>
    <w:rsid w:val="00930579"/>
    <w:rsid w:val="009307BC"/>
    <w:rsid w:val="00930BB1"/>
    <w:rsid w:val="009314C8"/>
    <w:rsid w:val="0093196F"/>
    <w:rsid w:val="00931B79"/>
    <w:rsid w:val="009331CF"/>
    <w:rsid w:val="009339EC"/>
    <w:rsid w:val="009340B4"/>
    <w:rsid w:val="00935285"/>
    <w:rsid w:val="009354E8"/>
    <w:rsid w:val="009355B9"/>
    <w:rsid w:val="00935C9F"/>
    <w:rsid w:val="00936A90"/>
    <w:rsid w:val="0093744D"/>
    <w:rsid w:val="0093763B"/>
    <w:rsid w:val="00940474"/>
    <w:rsid w:val="00940E8F"/>
    <w:rsid w:val="00941429"/>
    <w:rsid w:val="009416AD"/>
    <w:rsid w:val="009417D0"/>
    <w:rsid w:val="009428CB"/>
    <w:rsid w:val="0094506E"/>
    <w:rsid w:val="009470D1"/>
    <w:rsid w:val="00947CE3"/>
    <w:rsid w:val="00950813"/>
    <w:rsid w:val="00950F8B"/>
    <w:rsid w:val="0095143F"/>
    <w:rsid w:val="009526B2"/>
    <w:rsid w:val="009526C6"/>
    <w:rsid w:val="009536E5"/>
    <w:rsid w:val="00953893"/>
    <w:rsid w:val="00953EA9"/>
    <w:rsid w:val="00954F65"/>
    <w:rsid w:val="0095630B"/>
    <w:rsid w:val="00956A61"/>
    <w:rsid w:val="00956B6A"/>
    <w:rsid w:val="00960BC2"/>
    <w:rsid w:val="00960C08"/>
    <w:rsid w:val="009614BD"/>
    <w:rsid w:val="00961F13"/>
    <w:rsid w:val="00961FE2"/>
    <w:rsid w:val="00962CE0"/>
    <w:rsid w:val="00964583"/>
    <w:rsid w:val="009657FE"/>
    <w:rsid w:val="00965DC9"/>
    <w:rsid w:val="009671DC"/>
    <w:rsid w:val="00970040"/>
    <w:rsid w:val="00970BDC"/>
    <w:rsid w:val="00970CE1"/>
    <w:rsid w:val="00971263"/>
    <w:rsid w:val="00971980"/>
    <w:rsid w:val="00971DBA"/>
    <w:rsid w:val="00971F5E"/>
    <w:rsid w:val="00973219"/>
    <w:rsid w:val="00974B5A"/>
    <w:rsid w:val="00975224"/>
    <w:rsid w:val="00975FB6"/>
    <w:rsid w:val="009769C3"/>
    <w:rsid w:val="00976DAF"/>
    <w:rsid w:val="009771A3"/>
    <w:rsid w:val="009800E5"/>
    <w:rsid w:val="00980BE4"/>
    <w:rsid w:val="00980BF8"/>
    <w:rsid w:val="009818F6"/>
    <w:rsid w:val="0098211B"/>
    <w:rsid w:val="0098323E"/>
    <w:rsid w:val="009833C7"/>
    <w:rsid w:val="00983671"/>
    <w:rsid w:val="00983EAA"/>
    <w:rsid w:val="009863C3"/>
    <w:rsid w:val="0098654C"/>
    <w:rsid w:val="00986FE0"/>
    <w:rsid w:val="0098716E"/>
    <w:rsid w:val="00992913"/>
    <w:rsid w:val="00994B7A"/>
    <w:rsid w:val="0099731F"/>
    <w:rsid w:val="00997748"/>
    <w:rsid w:val="009A0750"/>
    <w:rsid w:val="009A3970"/>
    <w:rsid w:val="009A4651"/>
    <w:rsid w:val="009A49A2"/>
    <w:rsid w:val="009A4D02"/>
    <w:rsid w:val="009A5252"/>
    <w:rsid w:val="009A6C82"/>
    <w:rsid w:val="009A7566"/>
    <w:rsid w:val="009B0F23"/>
    <w:rsid w:val="009B17EC"/>
    <w:rsid w:val="009B2851"/>
    <w:rsid w:val="009B2DD8"/>
    <w:rsid w:val="009B664A"/>
    <w:rsid w:val="009B7262"/>
    <w:rsid w:val="009B73DC"/>
    <w:rsid w:val="009C04FC"/>
    <w:rsid w:val="009C168D"/>
    <w:rsid w:val="009C2D78"/>
    <w:rsid w:val="009C3935"/>
    <w:rsid w:val="009C5603"/>
    <w:rsid w:val="009C5C71"/>
    <w:rsid w:val="009C5DCE"/>
    <w:rsid w:val="009C67FD"/>
    <w:rsid w:val="009C75C0"/>
    <w:rsid w:val="009C760D"/>
    <w:rsid w:val="009C769F"/>
    <w:rsid w:val="009C7F7C"/>
    <w:rsid w:val="009D013B"/>
    <w:rsid w:val="009D09E5"/>
    <w:rsid w:val="009D27D6"/>
    <w:rsid w:val="009D2856"/>
    <w:rsid w:val="009D2D1C"/>
    <w:rsid w:val="009D3E19"/>
    <w:rsid w:val="009D4609"/>
    <w:rsid w:val="009D4707"/>
    <w:rsid w:val="009D5551"/>
    <w:rsid w:val="009D5DA2"/>
    <w:rsid w:val="009D7624"/>
    <w:rsid w:val="009E09BD"/>
    <w:rsid w:val="009E2704"/>
    <w:rsid w:val="009E27F4"/>
    <w:rsid w:val="009E28A6"/>
    <w:rsid w:val="009E35CF"/>
    <w:rsid w:val="009E429A"/>
    <w:rsid w:val="009E42CF"/>
    <w:rsid w:val="009E4437"/>
    <w:rsid w:val="009E4C44"/>
    <w:rsid w:val="009E5FE9"/>
    <w:rsid w:val="009F1E72"/>
    <w:rsid w:val="009F230A"/>
    <w:rsid w:val="009F4335"/>
    <w:rsid w:val="009F5752"/>
    <w:rsid w:val="009F603A"/>
    <w:rsid w:val="009F6649"/>
    <w:rsid w:val="009F7216"/>
    <w:rsid w:val="009F7497"/>
    <w:rsid w:val="009F7E69"/>
    <w:rsid w:val="00A000F7"/>
    <w:rsid w:val="00A00386"/>
    <w:rsid w:val="00A00A72"/>
    <w:rsid w:val="00A00DD6"/>
    <w:rsid w:val="00A00E73"/>
    <w:rsid w:val="00A027AF"/>
    <w:rsid w:val="00A02815"/>
    <w:rsid w:val="00A03314"/>
    <w:rsid w:val="00A0365B"/>
    <w:rsid w:val="00A038E7"/>
    <w:rsid w:val="00A04AB4"/>
    <w:rsid w:val="00A06655"/>
    <w:rsid w:val="00A0685D"/>
    <w:rsid w:val="00A06B9E"/>
    <w:rsid w:val="00A0728D"/>
    <w:rsid w:val="00A07D22"/>
    <w:rsid w:val="00A10D63"/>
    <w:rsid w:val="00A11795"/>
    <w:rsid w:val="00A138B5"/>
    <w:rsid w:val="00A14E3E"/>
    <w:rsid w:val="00A15A19"/>
    <w:rsid w:val="00A15BBD"/>
    <w:rsid w:val="00A16647"/>
    <w:rsid w:val="00A16AE1"/>
    <w:rsid w:val="00A179C1"/>
    <w:rsid w:val="00A17B40"/>
    <w:rsid w:val="00A21BE5"/>
    <w:rsid w:val="00A21EEF"/>
    <w:rsid w:val="00A2240D"/>
    <w:rsid w:val="00A22D92"/>
    <w:rsid w:val="00A235BD"/>
    <w:rsid w:val="00A23D27"/>
    <w:rsid w:val="00A23EB5"/>
    <w:rsid w:val="00A245A7"/>
    <w:rsid w:val="00A24673"/>
    <w:rsid w:val="00A2732D"/>
    <w:rsid w:val="00A2794D"/>
    <w:rsid w:val="00A27A6E"/>
    <w:rsid w:val="00A3037E"/>
    <w:rsid w:val="00A310A7"/>
    <w:rsid w:val="00A31110"/>
    <w:rsid w:val="00A31E27"/>
    <w:rsid w:val="00A32196"/>
    <w:rsid w:val="00A321A2"/>
    <w:rsid w:val="00A324C8"/>
    <w:rsid w:val="00A3532D"/>
    <w:rsid w:val="00A35E22"/>
    <w:rsid w:val="00A364F4"/>
    <w:rsid w:val="00A36FC4"/>
    <w:rsid w:val="00A3759D"/>
    <w:rsid w:val="00A429AA"/>
    <w:rsid w:val="00A43127"/>
    <w:rsid w:val="00A431F8"/>
    <w:rsid w:val="00A43200"/>
    <w:rsid w:val="00A46114"/>
    <w:rsid w:val="00A4745D"/>
    <w:rsid w:val="00A47AA8"/>
    <w:rsid w:val="00A50607"/>
    <w:rsid w:val="00A50898"/>
    <w:rsid w:val="00A51BFF"/>
    <w:rsid w:val="00A51D95"/>
    <w:rsid w:val="00A520E1"/>
    <w:rsid w:val="00A5218B"/>
    <w:rsid w:val="00A5298F"/>
    <w:rsid w:val="00A52DD9"/>
    <w:rsid w:val="00A54576"/>
    <w:rsid w:val="00A55C0E"/>
    <w:rsid w:val="00A55E60"/>
    <w:rsid w:val="00A5606A"/>
    <w:rsid w:val="00A56DCF"/>
    <w:rsid w:val="00A57C83"/>
    <w:rsid w:val="00A612CF"/>
    <w:rsid w:val="00A61A2E"/>
    <w:rsid w:val="00A61E45"/>
    <w:rsid w:val="00A62FD5"/>
    <w:rsid w:val="00A632B9"/>
    <w:rsid w:val="00A63319"/>
    <w:rsid w:val="00A63EAA"/>
    <w:rsid w:val="00A64E25"/>
    <w:rsid w:val="00A6557B"/>
    <w:rsid w:val="00A65A23"/>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11E8"/>
    <w:rsid w:val="00A81C4E"/>
    <w:rsid w:val="00A81FF7"/>
    <w:rsid w:val="00A828C9"/>
    <w:rsid w:val="00A82CA9"/>
    <w:rsid w:val="00A82D62"/>
    <w:rsid w:val="00A82F3F"/>
    <w:rsid w:val="00A83401"/>
    <w:rsid w:val="00A834BF"/>
    <w:rsid w:val="00A84CC1"/>
    <w:rsid w:val="00A84F8D"/>
    <w:rsid w:val="00A8685D"/>
    <w:rsid w:val="00A903C8"/>
    <w:rsid w:val="00A91B70"/>
    <w:rsid w:val="00A91BB9"/>
    <w:rsid w:val="00A939DE"/>
    <w:rsid w:val="00A93EAF"/>
    <w:rsid w:val="00A952EA"/>
    <w:rsid w:val="00A956C7"/>
    <w:rsid w:val="00A958A5"/>
    <w:rsid w:val="00A96B52"/>
    <w:rsid w:val="00A971F8"/>
    <w:rsid w:val="00A9739A"/>
    <w:rsid w:val="00A97B21"/>
    <w:rsid w:val="00AA04D8"/>
    <w:rsid w:val="00AA13C8"/>
    <w:rsid w:val="00AA145D"/>
    <w:rsid w:val="00AA1CC0"/>
    <w:rsid w:val="00AA2A27"/>
    <w:rsid w:val="00AA490F"/>
    <w:rsid w:val="00AA539D"/>
    <w:rsid w:val="00AA5550"/>
    <w:rsid w:val="00AB07AC"/>
    <w:rsid w:val="00AB08EF"/>
    <w:rsid w:val="00AB19DD"/>
    <w:rsid w:val="00AB1AAE"/>
    <w:rsid w:val="00AB393C"/>
    <w:rsid w:val="00AB4143"/>
    <w:rsid w:val="00AB488E"/>
    <w:rsid w:val="00AB4A58"/>
    <w:rsid w:val="00AB4B24"/>
    <w:rsid w:val="00AB5660"/>
    <w:rsid w:val="00AB617A"/>
    <w:rsid w:val="00AB68CA"/>
    <w:rsid w:val="00AB6943"/>
    <w:rsid w:val="00AC1807"/>
    <w:rsid w:val="00AC1D9E"/>
    <w:rsid w:val="00AC1DAE"/>
    <w:rsid w:val="00AC3132"/>
    <w:rsid w:val="00AC52E3"/>
    <w:rsid w:val="00AC58B4"/>
    <w:rsid w:val="00AC6C3A"/>
    <w:rsid w:val="00AC7012"/>
    <w:rsid w:val="00AC7694"/>
    <w:rsid w:val="00AD02DF"/>
    <w:rsid w:val="00AD032F"/>
    <w:rsid w:val="00AD2DF4"/>
    <w:rsid w:val="00AD3125"/>
    <w:rsid w:val="00AD410E"/>
    <w:rsid w:val="00AD4BB3"/>
    <w:rsid w:val="00AD4F75"/>
    <w:rsid w:val="00AD555B"/>
    <w:rsid w:val="00AD693F"/>
    <w:rsid w:val="00AD78C6"/>
    <w:rsid w:val="00AE076B"/>
    <w:rsid w:val="00AE0D65"/>
    <w:rsid w:val="00AE0E25"/>
    <w:rsid w:val="00AE0EDD"/>
    <w:rsid w:val="00AE16A0"/>
    <w:rsid w:val="00AE18D3"/>
    <w:rsid w:val="00AE193F"/>
    <w:rsid w:val="00AE1BFE"/>
    <w:rsid w:val="00AE2492"/>
    <w:rsid w:val="00AE25D9"/>
    <w:rsid w:val="00AE2DBB"/>
    <w:rsid w:val="00AE3EE8"/>
    <w:rsid w:val="00AE5086"/>
    <w:rsid w:val="00AE5CBE"/>
    <w:rsid w:val="00AE60C6"/>
    <w:rsid w:val="00AE6F9E"/>
    <w:rsid w:val="00AE7DB5"/>
    <w:rsid w:val="00AF19A0"/>
    <w:rsid w:val="00AF2A89"/>
    <w:rsid w:val="00AF37CB"/>
    <w:rsid w:val="00AF4EB8"/>
    <w:rsid w:val="00AF56DB"/>
    <w:rsid w:val="00AF5D37"/>
    <w:rsid w:val="00AF66EB"/>
    <w:rsid w:val="00AF6CB1"/>
    <w:rsid w:val="00AF6D4E"/>
    <w:rsid w:val="00B01117"/>
    <w:rsid w:val="00B01459"/>
    <w:rsid w:val="00B01816"/>
    <w:rsid w:val="00B038B7"/>
    <w:rsid w:val="00B044CF"/>
    <w:rsid w:val="00B05290"/>
    <w:rsid w:val="00B05D3D"/>
    <w:rsid w:val="00B06B40"/>
    <w:rsid w:val="00B07386"/>
    <w:rsid w:val="00B0757A"/>
    <w:rsid w:val="00B07D3B"/>
    <w:rsid w:val="00B10007"/>
    <w:rsid w:val="00B1081F"/>
    <w:rsid w:val="00B10832"/>
    <w:rsid w:val="00B114CE"/>
    <w:rsid w:val="00B1150E"/>
    <w:rsid w:val="00B128D7"/>
    <w:rsid w:val="00B12D6A"/>
    <w:rsid w:val="00B14335"/>
    <w:rsid w:val="00B14745"/>
    <w:rsid w:val="00B172B9"/>
    <w:rsid w:val="00B2023A"/>
    <w:rsid w:val="00B2068B"/>
    <w:rsid w:val="00B20AC8"/>
    <w:rsid w:val="00B20C4A"/>
    <w:rsid w:val="00B2267D"/>
    <w:rsid w:val="00B23059"/>
    <w:rsid w:val="00B25B31"/>
    <w:rsid w:val="00B25D53"/>
    <w:rsid w:val="00B25F49"/>
    <w:rsid w:val="00B274E7"/>
    <w:rsid w:val="00B276BA"/>
    <w:rsid w:val="00B27D77"/>
    <w:rsid w:val="00B3136E"/>
    <w:rsid w:val="00B32368"/>
    <w:rsid w:val="00B33146"/>
    <w:rsid w:val="00B338BB"/>
    <w:rsid w:val="00B33E0A"/>
    <w:rsid w:val="00B340A1"/>
    <w:rsid w:val="00B343EB"/>
    <w:rsid w:val="00B346CF"/>
    <w:rsid w:val="00B352AE"/>
    <w:rsid w:val="00B35B97"/>
    <w:rsid w:val="00B35BE7"/>
    <w:rsid w:val="00B35C4C"/>
    <w:rsid w:val="00B360DF"/>
    <w:rsid w:val="00B36AB7"/>
    <w:rsid w:val="00B37E7C"/>
    <w:rsid w:val="00B409AF"/>
    <w:rsid w:val="00B413BD"/>
    <w:rsid w:val="00B432A5"/>
    <w:rsid w:val="00B44131"/>
    <w:rsid w:val="00B46047"/>
    <w:rsid w:val="00B46163"/>
    <w:rsid w:val="00B509FF"/>
    <w:rsid w:val="00B5101F"/>
    <w:rsid w:val="00B512F2"/>
    <w:rsid w:val="00B5194E"/>
    <w:rsid w:val="00B5226E"/>
    <w:rsid w:val="00B53267"/>
    <w:rsid w:val="00B53DBF"/>
    <w:rsid w:val="00B5471A"/>
    <w:rsid w:val="00B54954"/>
    <w:rsid w:val="00B56138"/>
    <w:rsid w:val="00B57B9A"/>
    <w:rsid w:val="00B6022D"/>
    <w:rsid w:val="00B61C7E"/>
    <w:rsid w:val="00B62948"/>
    <w:rsid w:val="00B63934"/>
    <w:rsid w:val="00B63EA2"/>
    <w:rsid w:val="00B64F9D"/>
    <w:rsid w:val="00B65568"/>
    <w:rsid w:val="00B66EC0"/>
    <w:rsid w:val="00B6725F"/>
    <w:rsid w:val="00B6773D"/>
    <w:rsid w:val="00B7146A"/>
    <w:rsid w:val="00B71D2A"/>
    <w:rsid w:val="00B72124"/>
    <w:rsid w:val="00B72140"/>
    <w:rsid w:val="00B72268"/>
    <w:rsid w:val="00B745E0"/>
    <w:rsid w:val="00B755FD"/>
    <w:rsid w:val="00B758B8"/>
    <w:rsid w:val="00B7658D"/>
    <w:rsid w:val="00B766F0"/>
    <w:rsid w:val="00B77492"/>
    <w:rsid w:val="00B778AA"/>
    <w:rsid w:val="00B806A3"/>
    <w:rsid w:val="00B81794"/>
    <w:rsid w:val="00B82F31"/>
    <w:rsid w:val="00B83265"/>
    <w:rsid w:val="00B84464"/>
    <w:rsid w:val="00B872BE"/>
    <w:rsid w:val="00B92633"/>
    <w:rsid w:val="00B92B00"/>
    <w:rsid w:val="00B92BD1"/>
    <w:rsid w:val="00B935A4"/>
    <w:rsid w:val="00B93D6F"/>
    <w:rsid w:val="00B93E60"/>
    <w:rsid w:val="00B94097"/>
    <w:rsid w:val="00B95415"/>
    <w:rsid w:val="00B9579A"/>
    <w:rsid w:val="00B9656F"/>
    <w:rsid w:val="00B96B42"/>
    <w:rsid w:val="00B973AC"/>
    <w:rsid w:val="00BA0B91"/>
    <w:rsid w:val="00BA18D2"/>
    <w:rsid w:val="00BA216E"/>
    <w:rsid w:val="00BA3436"/>
    <w:rsid w:val="00BA34C9"/>
    <w:rsid w:val="00BA39EA"/>
    <w:rsid w:val="00BA3F15"/>
    <w:rsid w:val="00BA3F40"/>
    <w:rsid w:val="00BA6295"/>
    <w:rsid w:val="00BA687D"/>
    <w:rsid w:val="00BA75C5"/>
    <w:rsid w:val="00BB03B5"/>
    <w:rsid w:val="00BB073C"/>
    <w:rsid w:val="00BB09C2"/>
    <w:rsid w:val="00BB0E3E"/>
    <w:rsid w:val="00BB1770"/>
    <w:rsid w:val="00BB1E35"/>
    <w:rsid w:val="00BB233F"/>
    <w:rsid w:val="00BB27D6"/>
    <w:rsid w:val="00BB2FDB"/>
    <w:rsid w:val="00BB403C"/>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5377"/>
    <w:rsid w:val="00BD54ED"/>
    <w:rsid w:val="00BD5737"/>
    <w:rsid w:val="00BD5AF5"/>
    <w:rsid w:val="00BD5C2D"/>
    <w:rsid w:val="00BD61D4"/>
    <w:rsid w:val="00BD7AF2"/>
    <w:rsid w:val="00BD7B50"/>
    <w:rsid w:val="00BE029D"/>
    <w:rsid w:val="00BE175F"/>
    <w:rsid w:val="00BE2082"/>
    <w:rsid w:val="00BE22E0"/>
    <w:rsid w:val="00BE3F08"/>
    <w:rsid w:val="00BE4217"/>
    <w:rsid w:val="00BF0A47"/>
    <w:rsid w:val="00BF117A"/>
    <w:rsid w:val="00BF20A6"/>
    <w:rsid w:val="00BF2589"/>
    <w:rsid w:val="00BF3A02"/>
    <w:rsid w:val="00BF40A8"/>
    <w:rsid w:val="00BF69EA"/>
    <w:rsid w:val="00C00F79"/>
    <w:rsid w:val="00C01104"/>
    <w:rsid w:val="00C021AE"/>
    <w:rsid w:val="00C02602"/>
    <w:rsid w:val="00C02C70"/>
    <w:rsid w:val="00C04709"/>
    <w:rsid w:val="00C07FC4"/>
    <w:rsid w:val="00C10264"/>
    <w:rsid w:val="00C1077D"/>
    <w:rsid w:val="00C11D7B"/>
    <w:rsid w:val="00C12625"/>
    <w:rsid w:val="00C141EB"/>
    <w:rsid w:val="00C14719"/>
    <w:rsid w:val="00C14BAC"/>
    <w:rsid w:val="00C15058"/>
    <w:rsid w:val="00C15116"/>
    <w:rsid w:val="00C15D84"/>
    <w:rsid w:val="00C1697D"/>
    <w:rsid w:val="00C175EC"/>
    <w:rsid w:val="00C179A8"/>
    <w:rsid w:val="00C17E32"/>
    <w:rsid w:val="00C205E5"/>
    <w:rsid w:val="00C2185A"/>
    <w:rsid w:val="00C221C5"/>
    <w:rsid w:val="00C226F3"/>
    <w:rsid w:val="00C23D73"/>
    <w:rsid w:val="00C24DDB"/>
    <w:rsid w:val="00C26F4A"/>
    <w:rsid w:val="00C27668"/>
    <w:rsid w:val="00C278D5"/>
    <w:rsid w:val="00C27CCD"/>
    <w:rsid w:val="00C27F21"/>
    <w:rsid w:val="00C30E4A"/>
    <w:rsid w:val="00C31031"/>
    <w:rsid w:val="00C332D0"/>
    <w:rsid w:val="00C3463A"/>
    <w:rsid w:val="00C346C4"/>
    <w:rsid w:val="00C36BD4"/>
    <w:rsid w:val="00C37693"/>
    <w:rsid w:val="00C40AB4"/>
    <w:rsid w:val="00C42FFC"/>
    <w:rsid w:val="00C4302C"/>
    <w:rsid w:val="00C432F5"/>
    <w:rsid w:val="00C43598"/>
    <w:rsid w:val="00C468F5"/>
    <w:rsid w:val="00C47419"/>
    <w:rsid w:val="00C47526"/>
    <w:rsid w:val="00C517EC"/>
    <w:rsid w:val="00C52110"/>
    <w:rsid w:val="00C52CCA"/>
    <w:rsid w:val="00C541D2"/>
    <w:rsid w:val="00C551AF"/>
    <w:rsid w:val="00C56FF8"/>
    <w:rsid w:val="00C571F6"/>
    <w:rsid w:val="00C5751B"/>
    <w:rsid w:val="00C6067C"/>
    <w:rsid w:val="00C615C8"/>
    <w:rsid w:val="00C62FE0"/>
    <w:rsid w:val="00C63752"/>
    <w:rsid w:val="00C63FEE"/>
    <w:rsid w:val="00C6405F"/>
    <w:rsid w:val="00C64668"/>
    <w:rsid w:val="00C64915"/>
    <w:rsid w:val="00C65088"/>
    <w:rsid w:val="00C65556"/>
    <w:rsid w:val="00C65DD7"/>
    <w:rsid w:val="00C662C9"/>
    <w:rsid w:val="00C66E65"/>
    <w:rsid w:val="00C66F70"/>
    <w:rsid w:val="00C67146"/>
    <w:rsid w:val="00C67A10"/>
    <w:rsid w:val="00C67B98"/>
    <w:rsid w:val="00C70762"/>
    <w:rsid w:val="00C71F6E"/>
    <w:rsid w:val="00C7377E"/>
    <w:rsid w:val="00C74772"/>
    <w:rsid w:val="00C747CA"/>
    <w:rsid w:val="00C75729"/>
    <w:rsid w:val="00C757C6"/>
    <w:rsid w:val="00C76A00"/>
    <w:rsid w:val="00C80F18"/>
    <w:rsid w:val="00C81870"/>
    <w:rsid w:val="00C82D0D"/>
    <w:rsid w:val="00C83527"/>
    <w:rsid w:val="00C843D8"/>
    <w:rsid w:val="00C84F03"/>
    <w:rsid w:val="00C87527"/>
    <w:rsid w:val="00C8782D"/>
    <w:rsid w:val="00C908F3"/>
    <w:rsid w:val="00C90A9A"/>
    <w:rsid w:val="00C90BBD"/>
    <w:rsid w:val="00C917DF"/>
    <w:rsid w:val="00C92640"/>
    <w:rsid w:val="00C9278A"/>
    <w:rsid w:val="00C92ADB"/>
    <w:rsid w:val="00C93B38"/>
    <w:rsid w:val="00C93E4C"/>
    <w:rsid w:val="00C94E77"/>
    <w:rsid w:val="00C96481"/>
    <w:rsid w:val="00CA09C2"/>
    <w:rsid w:val="00CA1846"/>
    <w:rsid w:val="00CA3F59"/>
    <w:rsid w:val="00CA406D"/>
    <w:rsid w:val="00CA4A19"/>
    <w:rsid w:val="00CA505E"/>
    <w:rsid w:val="00CA519A"/>
    <w:rsid w:val="00CA5289"/>
    <w:rsid w:val="00CA5709"/>
    <w:rsid w:val="00CA5DCA"/>
    <w:rsid w:val="00CA6A11"/>
    <w:rsid w:val="00CB1634"/>
    <w:rsid w:val="00CB1732"/>
    <w:rsid w:val="00CB1E40"/>
    <w:rsid w:val="00CB2AC8"/>
    <w:rsid w:val="00CB32F7"/>
    <w:rsid w:val="00CB3579"/>
    <w:rsid w:val="00CB44D3"/>
    <w:rsid w:val="00CB71CC"/>
    <w:rsid w:val="00CB7425"/>
    <w:rsid w:val="00CC026C"/>
    <w:rsid w:val="00CC08F5"/>
    <w:rsid w:val="00CC0991"/>
    <w:rsid w:val="00CC1167"/>
    <w:rsid w:val="00CC21EF"/>
    <w:rsid w:val="00CC2831"/>
    <w:rsid w:val="00CC28CA"/>
    <w:rsid w:val="00CC3517"/>
    <w:rsid w:val="00CC417E"/>
    <w:rsid w:val="00CC430F"/>
    <w:rsid w:val="00CC4CC5"/>
    <w:rsid w:val="00CC581F"/>
    <w:rsid w:val="00CC63D5"/>
    <w:rsid w:val="00CC6A47"/>
    <w:rsid w:val="00CC72C8"/>
    <w:rsid w:val="00CC73C0"/>
    <w:rsid w:val="00CD0B68"/>
    <w:rsid w:val="00CD0C1B"/>
    <w:rsid w:val="00CD0EF0"/>
    <w:rsid w:val="00CD0F99"/>
    <w:rsid w:val="00CD3343"/>
    <w:rsid w:val="00CD4600"/>
    <w:rsid w:val="00CD4D4E"/>
    <w:rsid w:val="00CD4FC4"/>
    <w:rsid w:val="00CD6617"/>
    <w:rsid w:val="00CD67F1"/>
    <w:rsid w:val="00CD6A72"/>
    <w:rsid w:val="00CD6C34"/>
    <w:rsid w:val="00CD7394"/>
    <w:rsid w:val="00CE092B"/>
    <w:rsid w:val="00CE1BCB"/>
    <w:rsid w:val="00CE2B85"/>
    <w:rsid w:val="00CE3CB7"/>
    <w:rsid w:val="00CE5639"/>
    <w:rsid w:val="00CE59DF"/>
    <w:rsid w:val="00CE7474"/>
    <w:rsid w:val="00CF010A"/>
    <w:rsid w:val="00CF0D80"/>
    <w:rsid w:val="00CF18B0"/>
    <w:rsid w:val="00CF1EA4"/>
    <w:rsid w:val="00CF2845"/>
    <w:rsid w:val="00CF285C"/>
    <w:rsid w:val="00CF285D"/>
    <w:rsid w:val="00CF31CC"/>
    <w:rsid w:val="00CF344B"/>
    <w:rsid w:val="00CF413F"/>
    <w:rsid w:val="00CF53F3"/>
    <w:rsid w:val="00CF5FDE"/>
    <w:rsid w:val="00CF65B9"/>
    <w:rsid w:val="00CF7D73"/>
    <w:rsid w:val="00D03248"/>
    <w:rsid w:val="00D03913"/>
    <w:rsid w:val="00D03A90"/>
    <w:rsid w:val="00D0586D"/>
    <w:rsid w:val="00D05E2F"/>
    <w:rsid w:val="00D05F7C"/>
    <w:rsid w:val="00D064AA"/>
    <w:rsid w:val="00D0786B"/>
    <w:rsid w:val="00D07FB0"/>
    <w:rsid w:val="00D100AB"/>
    <w:rsid w:val="00D10B67"/>
    <w:rsid w:val="00D11BFE"/>
    <w:rsid w:val="00D124F4"/>
    <w:rsid w:val="00D1270F"/>
    <w:rsid w:val="00D132B1"/>
    <w:rsid w:val="00D13AC0"/>
    <w:rsid w:val="00D13FC2"/>
    <w:rsid w:val="00D1499B"/>
    <w:rsid w:val="00D14C4B"/>
    <w:rsid w:val="00D16526"/>
    <w:rsid w:val="00D17CAE"/>
    <w:rsid w:val="00D200D5"/>
    <w:rsid w:val="00D20309"/>
    <w:rsid w:val="00D20416"/>
    <w:rsid w:val="00D205FA"/>
    <w:rsid w:val="00D20783"/>
    <w:rsid w:val="00D20AC1"/>
    <w:rsid w:val="00D21D17"/>
    <w:rsid w:val="00D22E7A"/>
    <w:rsid w:val="00D25AD9"/>
    <w:rsid w:val="00D260E9"/>
    <w:rsid w:val="00D26419"/>
    <w:rsid w:val="00D273DE"/>
    <w:rsid w:val="00D31226"/>
    <w:rsid w:val="00D3265C"/>
    <w:rsid w:val="00D32F25"/>
    <w:rsid w:val="00D346AF"/>
    <w:rsid w:val="00D34B7F"/>
    <w:rsid w:val="00D35BAA"/>
    <w:rsid w:val="00D37310"/>
    <w:rsid w:val="00D373ED"/>
    <w:rsid w:val="00D42322"/>
    <w:rsid w:val="00D42BFA"/>
    <w:rsid w:val="00D42D39"/>
    <w:rsid w:val="00D43670"/>
    <w:rsid w:val="00D44292"/>
    <w:rsid w:val="00D4443F"/>
    <w:rsid w:val="00D44552"/>
    <w:rsid w:val="00D453E9"/>
    <w:rsid w:val="00D462CC"/>
    <w:rsid w:val="00D4632E"/>
    <w:rsid w:val="00D47564"/>
    <w:rsid w:val="00D477B9"/>
    <w:rsid w:val="00D47D25"/>
    <w:rsid w:val="00D513BC"/>
    <w:rsid w:val="00D51D44"/>
    <w:rsid w:val="00D5271B"/>
    <w:rsid w:val="00D530DB"/>
    <w:rsid w:val="00D5324B"/>
    <w:rsid w:val="00D5501D"/>
    <w:rsid w:val="00D550E6"/>
    <w:rsid w:val="00D55759"/>
    <w:rsid w:val="00D5609B"/>
    <w:rsid w:val="00D5648A"/>
    <w:rsid w:val="00D56625"/>
    <w:rsid w:val="00D5689B"/>
    <w:rsid w:val="00D60342"/>
    <w:rsid w:val="00D60378"/>
    <w:rsid w:val="00D63479"/>
    <w:rsid w:val="00D65150"/>
    <w:rsid w:val="00D6534E"/>
    <w:rsid w:val="00D658AE"/>
    <w:rsid w:val="00D658D6"/>
    <w:rsid w:val="00D66558"/>
    <w:rsid w:val="00D6664A"/>
    <w:rsid w:val="00D717A6"/>
    <w:rsid w:val="00D7361F"/>
    <w:rsid w:val="00D73FE6"/>
    <w:rsid w:val="00D744C7"/>
    <w:rsid w:val="00D74AC4"/>
    <w:rsid w:val="00D750FB"/>
    <w:rsid w:val="00D75151"/>
    <w:rsid w:val="00D76D7C"/>
    <w:rsid w:val="00D77839"/>
    <w:rsid w:val="00D80E7F"/>
    <w:rsid w:val="00D81484"/>
    <w:rsid w:val="00D818A6"/>
    <w:rsid w:val="00D8201F"/>
    <w:rsid w:val="00D82627"/>
    <w:rsid w:val="00D8272F"/>
    <w:rsid w:val="00D82889"/>
    <w:rsid w:val="00D8324C"/>
    <w:rsid w:val="00D83FDD"/>
    <w:rsid w:val="00D8584A"/>
    <w:rsid w:val="00D85CD8"/>
    <w:rsid w:val="00D8720A"/>
    <w:rsid w:val="00D90931"/>
    <w:rsid w:val="00D90D58"/>
    <w:rsid w:val="00D91DB5"/>
    <w:rsid w:val="00D93592"/>
    <w:rsid w:val="00D93A6E"/>
    <w:rsid w:val="00D9422C"/>
    <w:rsid w:val="00D9497B"/>
    <w:rsid w:val="00D95116"/>
    <w:rsid w:val="00DA0096"/>
    <w:rsid w:val="00DA0EA4"/>
    <w:rsid w:val="00DA0EF4"/>
    <w:rsid w:val="00DA1414"/>
    <w:rsid w:val="00DA193B"/>
    <w:rsid w:val="00DA30DF"/>
    <w:rsid w:val="00DA3137"/>
    <w:rsid w:val="00DA3629"/>
    <w:rsid w:val="00DA37BB"/>
    <w:rsid w:val="00DA3C5D"/>
    <w:rsid w:val="00DA3DE5"/>
    <w:rsid w:val="00DA4A98"/>
    <w:rsid w:val="00DA532E"/>
    <w:rsid w:val="00DA7421"/>
    <w:rsid w:val="00DA779D"/>
    <w:rsid w:val="00DA7C8A"/>
    <w:rsid w:val="00DB313B"/>
    <w:rsid w:val="00DB3172"/>
    <w:rsid w:val="00DB38D8"/>
    <w:rsid w:val="00DB3907"/>
    <w:rsid w:val="00DB3C88"/>
    <w:rsid w:val="00DB47F8"/>
    <w:rsid w:val="00DB50B1"/>
    <w:rsid w:val="00DB5D67"/>
    <w:rsid w:val="00DB6647"/>
    <w:rsid w:val="00DB66CE"/>
    <w:rsid w:val="00DB741D"/>
    <w:rsid w:val="00DC038A"/>
    <w:rsid w:val="00DC0C19"/>
    <w:rsid w:val="00DC1299"/>
    <w:rsid w:val="00DC1B6F"/>
    <w:rsid w:val="00DC2307"/>
    <w:rsid w:val="00DC2AB7"/>
    <w:rsid w:val="00DC346E"/>
    <w:rsid w:val="00DC4D9D"/>
    <w:rsid w:val="00DC5754"/>
    <w:rsid w:val="00DC6670"/>
    <w:rsid w:val="00DC743A"/>
    <w:rsid w:val="00DC7ED1"/>
    <w:rsid w:val="00DD0195"/>
    <w:rsid w:val="00DD07FD"/>
    <w:rsid w:val="00DD2609"/>
    <w:rsid w:val="00DD2B9C"/>
    <w:rsid w:val="00DD48D9"/>
    <w:rsid w:val="00DD5BB6"/>
    <w:rsid w:val="00DD63F5"/>
    <w:rsid w:val="00DD68A6"/>
    <w:rsid w:val="00DD779D"/>
    <w:rsid w:val="00DD7F58"/>
    <w:rsid w:val="00DE06AD"/>
    <w:rsid w:val="00DE0857"/>
    <w:rsid w:val="00DE0FD2"/>
    <w:rsid w:val="00DE13D5"/>
    <w:rsid w:val="00DE25C9"/>
    <w:rsid w:val="00DE2A5B"/>
    <w:rsid w:val="00DE593B"/>
    <w:rsid w:val="00DE699A"/>
    <w:rsid w:val="00DE6D06"/>
    <w:rsid w:val="00DE71DC"/>
    <w:rsid w:val="00DE7D7E"/>
    <w:rsid w:val="00DF0975"/>
    <w:rsid w:val="00DF0EF9"/>
    <w:rsid w:val="00DF0F9E"/>
    <w:rsid w:val="00DF1281"/>
    <w:rsid w:val="00DF199B"/>
    <w:rsid w:val="00DF1E2D"/>
    <w:rsid w:val="00DF201C"/>
    <w:rsid w:val="00DF255E"/>
    <w:rsid w:val="00DF4C20"/>
    <w:rsid w:val="00DF5633"/>
    <w:rsid w:val="00DF6058"/>
    <w:rsid w:val="00DF63AB"/>
    <w:rsid w:val="00DF7C4C"/>
    <w:rsid w:val="00DF7EB3"/>
    <w:rsid w:val="00E01B92"/>
    <w:rsid w:val="00E02049"/>
    <w:rsid w:val="00E02DFC"/>
    <w:rsid w:val="00E035A8"/>
    <w:rsid w:val="00E03CCB"/>
    <w:rsid w:val="00E03E6C"/>
    <w:rsid w:val="00E04AA5"/>
    <w:rsid w:val="00E0573F"/>
    <w:rsid w:val="00E0590E"/>
    <w:rsid w:val="00E05CE7"/>
    <w:rsid w:val="00E05F25"/>
    <w:rsid w:val="00E070DE"/>
    <w:rsid w:val="00E075F2"/>
    <w:rsid w:val="00E10636"/>
    <w:rsid w:val="00E10A17"/>
    <w:rsid w:val="00E11966"/>
    <w:rsid w:val="00E12206"/>
    <w:rsid w:val="00E12C9F"/>
    <w:rsid w:val="00E13333"/>
    <w:rsid w:val="00E13CE9"/>
    <w:rsid w:val="00E14ACF"/>
    <w:rsid w:val="00E1538E"/>
    <w:rsid w:val="00E1543D"/>
    <w:rsid w:val="00E15E02"/>
    <w:rsid w:val="00E15E63"/>
    <w:rsid w:val="00E1689F"/>
    <w:rsid w:val="00E16CAC"/>
    <w:rsid w:val="00E17789"/>
    <w:rsid w:val="00E17D20"/>
    <w:rsid w:val="00E2017B"/>
    <w:rsid w:val="00E20428"/>
    <w:rsid w:val="00E20BBE"/>
    <w:rsid w:val="00E246DB"/>
    <w:rsid w:val="00E25241"/>
    <w:rsid w:val="00E2797A"/>
    <w:rsid w:val="00E30460"/>
    <w:rsid w:val="00E314B0"/>
    <w:rsid w:val="00E31E1A"/>
    <w:rsid w:val="00E3348A"/>
    <w:rsid w:val="00E33CB9"/>
    <w:rsid w:val="00E343BD"/>
    <w:rsid w:val="00E34A02"/>
    <w:rsid w:val="00E34E00"/>
    <w:rsid w:val="00E35A26"/>
    <w:rsid w:val="00E35DD4"/>
    <w:rsid w:val="00E35EE3"/>
    <w:rsid w:val="00E3670D"/>
    <w:rsid w:val="00E36815"/>
    <w:rsid w:val="00E36B2F"/>
    <w:rsid w:val="00E377D8"/>
    <w:rsid w:val="00E408DB"/>
    <w:rsid w:val="00E423DD"/>
    <w:rsid w:val="00E43143"/>
    <w:rsid w:val="00E43707"/>
    <w:rsid w:val="00E44342"/>
    <w:rsid w:val="00E4441F"/>
    <w:rsid w:val="00E44EE4"/>
    <w:rsid w:val="00E50C8F"/>
    <w:rsid w:val="00E50CF3"/>
    <w:rsid w:val="00E517C8"/>
    <w:rsid w:val="00E5264D"/>
    <w:rsid w:val="00E53C5E"/>
    <w:rsid w:val="00E54A9F"/>
    <w:rsid w:val="00E55872"/>
    <w:rsid w:val="00E57425"/>
    <w:rsid w:val="00E602B8"/>
    <w:rsid w:val="00E6049A"/>
    <w:rsid w:val="00E614EE"/>
    <w:rsid w:val="00E61DFA"/>
    <w:rsid w:val="00E62EEA"/>
    <w:rsid w:val="00E636C7"/>
    <w:rsid w:val="00E63933"/>
    <w:rsid w:val="00E647E9"/>
    <w:rsid w:val="00E64B07"/>
    <w:rsid w:val="00E6567F"/>
    <w:rsid w:val="00E7198C"/>
    <w:rsid w:val="00E72C3C"/>
    <w:rsid w:val="00E73C11"/>
    <w:rsid w:val="00E742B9"/>
    <w:rsid w:val="00E74A7C"/>
    <w:rsid w:val="00E7535E"/>
    <w:rsid w:val="00E75E24"/>
    <w:rsid w:val="00E75EBB"/>
    <w:rsid w:val="00E7685E"/>
    <w:rsid w:val="00E76F7B"/>
    <w:rsid w:val="00E8023E"/>
    <w:rsid w:val="00E80295"/>
    <w:rsid w:val="00E8154A"/>
    <w:rsid w:val="00E81CCA"/>
    <w:rsid w:val="00E82948"/>
    <w:rsid w:val="00E83311"/>
    <w:rsid w:val="00E8344A"/>
    <w:rsid w:val="00E83905"/>
    <w:rsid w:val="00E83C5F"/>
    <w:rsid w:val="00E848F3"/>
    <w:rsid w:val="00E851AB"/>
    <w:rsid w:val="00E854FB"/>
    <w:rsid w:val="00E85D98"/>
    <w:rsid w:val="00E866EA"/>
    <w:rsid w:val="00E86AE1"/>
    <w:rsid w:val="00E872B6"/>
    <w:rsid w:val="00E909C5"/>
    <w:rsid w:val="00E90A7C"/>
    <w:rsid w:val="00E90CBC"/>
    <w:rsid w:val="00E912E6"/>
    <w:rsid w:val="00E916B8"/>
    <w:rsid w:val="00E91F17"/>
    <w:rsid w:val="00E92AD0"/>
    <w:rsid w:val="00E92FE3"/>
    <w:rsid w:val="00E93A54"/>
    <w:rsid w:val="00E94E5C"/>
    <w:rsid w:val="00E95093"/>
    <w:rsid w:val="00E96B4C"/>
    <w:rsid w:val="00E96CA5"/>
    <w:rsid w:val="00E974EB"/>
    <w:rsid w:val="00E978BC"/>
    <w:rsid w:val="00EA06F1"/>
    <w:rsid w:val="00EA0EC0"/>
    <w:rsid w:val="00EA1781"/>
    <w:rsid w:val="00EA22B3"/>
    <w:rsid w:val="00EA4A7A"/>
    <w:rsid w:val="00EA544B"/>
    <w:rsid w:val="00EA6358"/>
    <w:rsid w:val="00EA6788"/>
    <w:rsid w:val="00EA769D"/>
    <w:rsid w:val="00EB073A"/>
    <w:rsid w:val="00EB09F4"/>
    <w:rsid w:val="00EB0CC6"/>
    <w:rsid w:val="00EB21F4"/>
    <w:rsid w:val="00EB277D"/>
    <w:rsid w:val="00EB33EC"/>
    <w:rsid w:val="00EB3778"/>
    <w:rsid w:val="00EB3C09"/>
    <w:rsid w:val="00EB420B"/>
    <w:rsid w:val="00EB43BD"/>
    <w:rsid w:val="00EB4C31"/>
    <w:rsid w:val="00EB5C05"/>
    <w:rsid w:val="00EB634C"/>
    <w:rsid w:val="00EB668F"/>
    <w:rsid w:val="00EB6EEC"/>
    <w:rsid w:val="00EB793A"/>
    <w:rsid w:val="00EC2383"/>
    <w:rsid w:val="00EC42E1"/>
    <w:rsid w:val="00EC4B14"/>
    <w:rsid w:val="00EC4F1F"/>
    <w:rsid w:val="00EC5024"/>
    <w:rsid w:val="00EC5BCB"/>
    <w:rsid w:val="00EC7302"/>
    <w:rsid w:val="00EC74B7"/>
    <w:rsid w:val="00ED132C"/>
    <w:rsid w:val="00ED3666"/>
    <w:rsid w:val="00ED4FB1"/>
    <w:rsid w:val="00ED5874"/>
    <w:rsid w:val="00ED5C02"/>
    <w:rsid w:val="00ED67BD"/>
    <w:rsid w:val="00ED7329"/>
    <w:rsid w:val="00ED7DFA"/>
    <w:rsid w:val="00EE1502"/>
    <w:rsid w:val="00EE19E8"/>
    <w:rsid w:val="00EE249C"/>
    <w:rsid w:val="00EE38E7"/>
    <w:rsid w:val="00EE6981"/>
    <w:rsid w:val="00EF1C2A"/>
    <w:rsid w:val="00EF22B0"/>
    <w:rsid w:val="00EF366C"/>
    <w:rsid w:val="00EF467D"/>
    <w:rsid w:val="00EF5F75"/>
    <w:rsid w:val="00EF74F9"/>
    <w:rsid w:val="00EF7BCD"/>
    <w:rsid w:val="00EF7C60"/>
    <w:rsid w:val="00F00F67"/>
    <w:rsid w:val="00F023E8"/>
    <w:rsid w:val="00F03822"/>
    <w:rsid w:val="00F03B3A"/>
    <w:rsid w:val="00F044B5"/>
    <w:rsid w:val="00F04846"/>
    <w:rsid w:val="00F05F8A"/>
    <w:rsid w:val="00F0641A"/>
    <w:rsid w:val="00F066C6"/>
    <w:rsid w:val="00F06C41"/>
    <w:rsid w:val="00F077AB"/>
    <w:rsid w:val="00F079C2"/>
    <w:rsid w:val="00F07B6F"/>
    <w:rsid w:val="00F12599"/>
    <w:rsid w:val="00F12617"/>
    <w:rsid w:val="00F12E37"/>
    <w:rsid w:val="00F12FCC"/>
    <w:rsid w:val="00F1313D"/>
    <w:rsid w:val="00F138D8"/>
    <w:rsid w:val="00F14195"/>
    <w:rsid w:val="00F1436C"/>
    <w:rsid w:val="00F1468E"/>
    <w:rsid w:val="00F15511"/>
    <w:rsid w:val="00F1596A"/>
    <w:rsid w:val="00F177E3"/>
    <w:rsid w:val="00F20C2B"/>
    <w:rsid w:val="00F21135"/>
    <w:rsid w:val="00F22A04"/>
    <w:rsid w:val="00F233D5"/>
    <w:rsid w:val="00F23424"/>
    <w:rsid w:val="00F24038"/>
    <w:rsid w:val="00F247E6"/>
    <w:rsid w:val="00F25D7C"/>
    <w:rsid w:val="00F265D0"/>
    <w:rsid w:val="00F26F6A"/>
    <w:rsid w:val="00F27241"/>
    <w:rsid w:val="00F27C9D"/>
    <w:rsid w:val="00F302B9"/>
    <w:rsid w:val="00F30B07"/>
    <w:rsid w:val="00F31521"/>
    <w:rsid w:val="00F31692"/>
    <w:rsid w:val="00F31B07"/>
    <w:rsid w:val="00F31E1F"/>
    <w:rsid w:val="00F326B6"/>
    <w:rsid w:val="00F32C8F"/>
    <w:rsid w:val="00F334DC"/>
    <w:rsid w:val="00F354C9"/>
    <w:rsid w:val="00F36A11"/>
    <w:rsid w:val="00F36D83"/>
    <w:rsid w:val="00F37D2E"/>
    <w:rsid w:val="00F4013A"/>
    <w:rsid w:val="00F40694"/>
    <w:rsid w:val="00F42BC0"/>
    <w:rsid w:val="00F437E7"/>
    <w:rsid w:val="00F44F97"/>
    <w:rsid w:val="00F45965"/>
    <w:rsid w:val="00F459FD"/>
    <w:rsid w:val="00F50F32"/>
    <w:rsid w:val="00F5187D"/>
    <w:rsid w:val="00F54DA8"/>
    <w:rsid w:val="00F550AE"/>
    <w:rsid w:val="00F56228"/>
    <w:rsid w:val="00F57316"/>
    <w:rsid w:val="00F577C7"/>
    <w:rsid w:val="00F57822"/>
    <w:rsid w:val="00F609D9"/>
    <w:rsid w:val="00F61B02"/>
    <w:rsid w:val="00F62B53"/>
    <w:rsid w:val="00F62CA2"/>
    <w:rsid w:val="00F62CBF"/>
    <w:rsid w:val="00F65E8D"/>
    <w:rsid w:val="00F66838"/>
    <w:rsid w:val="00F671F0"/>
    <w:rsid w:val="00F67402"/>
    <w:rsid w:val="00F70D7E"/>
    <w:rsid w:val="00F734A5"/>
    <w:rsid w:val="00F739C8"/>
    <w:rsid w:val="00F75FF6"/>
    <w:rsid w:val="00F7689F"/>
    <w:rsid w:val="00F7724E"/>
    <w:rsid w:val="00F8212E"/>
    <w:rsid w:val="00F8374B"/>
    <w:rsid w:val="00F83AA4"/>
    <w:rsid w:val="00F83DDB"/>
    <w:rsid w:val="00F84965"/>
    <w:rsid w:val="00F85976"/>
    <w:rsid w:val="00F86CE6"/>
    <w:rsid w:val="00F86F42"/>
    <w:rsid w:val="00F876A0"/>
    <w:rsid w:val="00F90515"/>
    <w:rsid w:val="00F90904"/>
    <w:rsid w:val="00F92025"/>
    <w:rsid w:val="00F925F8"/>
    <w:rsid w:val="00F937D3"/>
    <w:rsid w:val="00F93949"/>
    <w:rsid w:val="00F94113"/>
    <w:rsid w:val="00F9451B"/>
    <w:rsid w:val="00F946CE"/>
    <w:rsid w:val="00F95391"/>
    <w:rsid w:val="00F97602"/>
    <w:rsid w:val="00F979B7"/>
    <w:rsid w:val="00FA07B0"/>
    <w:rsid w:val="00FA0EC2"/>
    <w:rsid w:val="00FA1345"/>
    <w:rsid w:val="00FA136A"/>
    <w:rsid w:val="00FA3027"/>
    <w:rsid w:val="00FA4485"/>
    <w:rsid w:val="00FA525D"/>
    <w:rsid w:val="00FA60B6"/>
    <w:rsid w:val="00FA62E0"/>
    <w:rsid w:val="00FA636E"/>
    <w:rsid w:val="00FA7281"/>
    <w:rsid w:val="00FA79B8"/>
    <w:rsid w:val="00FB029F"/>
    <w:rsid w:val="00FB10D8"/>
    <w:rsid w:val="00FB1A91"/>
    <w:rsid w:val="00FB241F"/>
    <w:rsid w:val="00FB35CB"/>
    <w:rsid w:val="00FB3A69"/>
    <w:rsid w:val="00FB5091"/>
    <w:rsid w:val="00FB5D8A"/>
    <w:rsid w:val="00FB6560"/>
    <w:rsid w:val="00FB6CE4"/>
    <w:rsid w:val="00FB75B5"/>
    <w:rsid w:val="00FB7E90"/>
    <w:rsid w:val="00FB7FB0"/>
    <w:rsid w:val="00FC069F"/>
    <w:rsid w:val="00FC1614"/>
    <w:rsid w:val="00FC1696"/>
    <w:rsid w:val="00FC37C4"/>
    <w:rsid w:val="00FC39B4"/>
    <w:rsid w:val="00FC502D"/>
    <w:rsid w:val="00FC5AA5"/>
    <w:rsid w:val="00FC6995"/>
    <w:rsid w:val="00FD0AAD"/>
    <w:rsid w:val="00FD0E9C"/>
    <w:rsid w:val="00FD33DB"/>
    <w:rsid w:val="00FD5200"/>
    <w:rsid w:val="00FD52B3"/>
    <w:rsid w:val="00FD5C90"/>
    <w:rsid w:val="00FD6525"/>
    <w:rsid w:val="00FD77B8"/>
    <w:rsid w:val="00FE130E"/>
    <w:rsid w:val="00FE2DB8"/>
    <w:rsid w:val="00FE2E74"/>
    <w:rsid w:val="00FE2FB8"/>
    <w:rsid w:val="00FE3832"/>
    <w:rsid w:val="00FE40E7"/>
    <w:rsid w:val="00FE44F6"/>
    <w:rsid w:val="00FE4E88"/>
    <w:rsid w:val="00FE510C"/>
    <w:rsid w:val="00FE5D31"/>
    <w:rsid w:val="00FE69C5"/>
    <w:rsid w:val="00FE79E2"/>
    <w:rsid w:val="00FF0DAF"/>
    <w:rsid w:val="00FF2C28"/>
    <w:rsid w:val="00FF357A"/>
    <w:rsid w:val="00FF37B3"/>
    <w:rsid w:val="00FF470D"/>
    <w:rsid w:val="00FF4BEE"/>
    <w:rsid w:val="00FF536E"/>
    <w:rsid w:val="00FF5480"/>
    <w:rsid w:val="00FF64B1"/>
    <w:rsid w:val="00FF679E"/>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B084C82-9DFC-47C4-85AC-E1B2DB8A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styleId="PlaceholderText">
    <w:name w:val="Placeholder Text"/>
    <w:basedOn w:val="DefaultParagraphFont"/>
    <w:uiPriority w:val="99"/>
    <w:semiHidden/>
    <w:rsid w:val="00490DA5"/>
    <w:rPr>
      <w:color w:val="808080"/>
    </w:rPr>
  </w:style>
  <w:style w:type="paragraph" w:styleId="Subtitle">
    <w:name w:val="Subtitle"/>
    <w:basedOn w:val="Normal"/>
    <w:next w:val="Normal"/>
    <w:link w:val="SubtitleChar"/>
    <w:qFormat/>
    <w:rsid w:val="00D204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0416"/>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253167365">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58473670">
      <w:bodyDiv w:val="1"/>
      <w:marLeft w:val="0"/>
      <w:marRight w:val="0"/>
      <w:marTop w:val="0"/>
      <w:marBottom w:val="0"/>
      <w:divBdr>
        <w:top w:val="none" w:sz="0" w:space="0" w:color="auto"/>
        <w:left w:val="none" w:sz="0" w:space="0" w:color="auto"/>
        <w:bottom w:val="none" w:sz="0" w:space="0" w:color="auto"/>
        <w:right w:val="none" w:sz="0" w:space="0" w:color="auto"/>
      </w:divBdr>
      <w:divsChild>
        <w:div w:id="694311714">
          <w:marLeft w:val="0"/>
          <w:marRight w:val="0"/>
          <w:marTop w:val="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39444352">
      <w:bodyDiv w:val="1"/>
      <w:marLeft w:val="0"/>
      <w:marRight w:val="0"/>
      <w:marTop w:val="0"/>
      <w:marBottom w:val="0"/>
      <w:divBdr>
        <w:top w:val="none" w:sz="0" w:space="0" w:color="auto"/>
        <w:left w:val="none" w:sz="0" w:space="0" w:color="auto"/>
        <w:bottom w:val="none" w:sz="0" w:space="0" w:color="auto"/>
        <w:right w:val="none" w:sz="0" w:space="0" w:color="auto"/>
      </w:divBdr>
      <w:divsChild>
        <w:div w:id="990449784">
          <w:marLeft w:val="0"/>
          <w:marRight w:val="0"/>
          <w:marTop w:val="0"/>
          <w:marBottom w:val="0"/>
          <w:divBdr>
            <w:top w:val="none" w:sz="0" w:space="0" w:color="auto"/>
            <w:left w:val="none" w:sz="0" w:space="0" w:color="auto"/>
            <w:bottom w:val="none" w:sz="0" w:space="0" w:color="auto"/>
            <w:right w:val="none" w:sz="0" w:space="0" w:color="auto"/>
          </w:divBdr>
        </w:div>
      </w:divsChild>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730179653">
      <w:bodyDiv w:val="1"/>
      <w:marLeft w:val="0"/>
      <w:marRight w:val="0"/>
      <w:marTop w:val="0"/>
      <w:marBottom w:val="0"/>
      <w:divBdr>
        <w:top w:val="none" w:sz="0" w:space="0" w:color="auto"/>
        <w:left w:val="none" w:sz="0" w:space="0" w:color="auto"/>
        <w:bottom w:val="none" w:sz="0" w:space="0" w:color="auto"/>
        <w:right w:val="none" w:sz="0" w:space="0" w:color="auto"/>
      </w:divBdr>
    </w:div>
    <w:div w:id="1787042724">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93D2D-93C0-4183-9707-EAB1ADDA9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602</TotalTime>
  <Pages>3</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Hormis, Raju</cp:lastModifiedBy>
  <cp:revision>32</cp:revision>
  <cp:lastPrinted>2013-01-18T21:27:00Z</cp:lastPrinted>
  <dcterms:created xsi:type="dcterms:W3CDTF">2017-01-03T23:42:00Z</dcterms:created>
  <dcterms:modified xsi:type="dcterms:W3CDTF">2017-01-06T19:58:00Z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mmWave papers we submitted</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00000000F81476F8AC2BF24B956BB4C087743CA407009BC9277DFAD9364B8088A154E280D9E20000000018F600009BC9277DFAD9364B8088A154E280D9E20000000036DF0000</vt:lpwstr>
  </property>
  <property fmtid="{D5CDD505-2E9C-101B-9397-08002B2CF9AE}" pid="11" name="_AdHocReviewCycleID">
    <vt:i4>-1785361216</vt:i4>
  </property>
  <property fmtid="{D5CDD505-2E9C-101B-9397-08002B2CF9AE}" pid="12" name="_PreviousAdHocReviewCycleID">
    <vt:i4>-1182423996</vt:i4>
  </property>
  <property fmtid="{D5CDD505-2E9C-101B-9397-08002B2CF9AE}" pid="13"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