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62C1E" w14:textId="3A2CF5B4" w:rsidR="002850DB" w:rsidRPr="009E2485" w:rsidRDefault="002850DB" w:rsidP="002850DB">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r w:rsidR="00AA1A08" w:rsidRPr="00AA1A08">
        <w:rPr>
          <w:rFonts w:ascii="Arial" w:eastAsia="MS Mincho" w:hAnsi="Arial" w:cs="Arial"/>
          <w:b/>
          <w:sz w:val="24"/>
          <w:szCs w:val="24"/>
          <w:lang w:val="en-US"/>
        </w:rPr>
        <w:t>R4-1808995</w:t>
      </w:r>
    </w:p>
    <w:p w14:paraId="62475DA7" w14:textId="77777777" w:rsidR="002850DB" w:rsidRPr="009E2485" w:rsidRDefault="002850DB" w:rsidP="002850DB">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7FB63E3B"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8815AF" w:rsidRPr="008815AF">
        <w:rPr>
          <w:rFonts w:ascii="Arial" w:hAnsi="Arial" w:cs="Arial"/>
          <w:sz w:val="22"/>
          <w:szCs w:val="22"/>
        </w:rPr>
        <w:t>TP to TS 38.141-1: Environmental requirements for the BS equipment (Annex B)</w:t>
      </w:r>
    </w:p>
    <w:p w14:paraId="414984A7" w14:textId="62987B65"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CE5383">
        <w:rPr>
          <w:rFonts w:ascii="Arial" w:hAnsi="Arial" w:cs="Arial"/>
          <w:color w:val="000000" w:themeColor="text1"/>
          <w:sz w:val="22"/>
          <w:szCs w:val="22"/>
        </w:rPr>
        <w:t>5.1.3</w:t>
      </w:r>
      <w:r w:rsidR="002850DB" w:rsidRPr="002850DB">
        <w:rPr>
          <w:rFonts w:ascii="Arial" w:hAnsi="Arial" w:cs="Arial"/>
          <w:color w:val="000000" w:themeColor="text1"/>
          <w:sz w:val="22"/>
          <w:szCs w:val="22"/>
        </w:rPr>
        <w:t xml:space="preserve"> </w:t>
      </w:r>
      <w:r w:rsidR="006E1A5F" w:rsidRPr="00C9608B">
        <w:rPr>
          <w:rFonts w:ascii="Arial" w:hAnsi="Arial" w:cs="Arial"/>
          <w:color w:val="000000" w:themeColor="text1"/>
          <w:sz w:val="22"/>
          <w:szCs w:val="22"/>
        </w:rPr>
        <w:t>(</w:t>
      </w:r>
      <w:r w:rsidR="00CE5383" w:rsidRPr="00CE5383">
        <w:rPr>
          <w:rFonts w:ascii="Arial" w:hAnsi="Arial" w:cs="Arial"/>
          <w:color w:val="000000" w:themeColor="text1"/>
          <w:sz w:val="22"/>
          <w:szCs w:val="22"/>
        </w:rPr>
        <w:t>Conducted conformance testing (38.141-1)</w:t>
      </w:r>
      <w:r w:rsidR="00C9608B" w:rsidRPr="00C9608B">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092E5D" w:rsidRDefault="00D6118C" w:rsidP="00CD0C91">
      <w:pPr>
        <w:pStyle w:val="Heading1"/>
      </w:pPr>
      <w:r w:rsidRPr="009C776E">
        <w:t>Introductio</w:t>
      </w:r>
      <w:r w:rsidRPr="00092E5D">
        <w:t>n</w:t>
      </w:r>
    </w:p>
    <w:p w14:paraId="76F8B6C2" w14:textId="7109A18E" w:rsidR="00E525EE" w:rsidRDefault="00E525EE" w:rsidP="00D61C80">
      <w:r w:rsidRPr="00E525EE">
        <w:t xml:space="preserve">In this TP to TS 38.141-1 </w:t>
      </w:r>
      <w:r w:rsidR="000C0BF9">
        <w:t>annex B</w:t>
      </w:r>
      <w:r w:rsidR="00F31B77">
        <w:t xml:space="preserve"> </w:t>
      </w:r>
      <w:r w:rsidRPr="00E525EE">
        <w:t xml:space="preserve">for the </w:t>
      </w:r>
      <w:r w:rsidR="000C0BF9">
        <w:t>e</w:t>
      </w:r>
      <w:r w:rsidR="000C0BF9" w:rsidRPr="000C0BF9">
        <w:t xml:space="preserve">nvironmental requirements for the BS equipment </w:t>
      </w:r>
      <w:r w:rsidRPr="00E525EE">
        <w:t xml:space="preserve">is provided for BS type 1-C and BS type 1-H. </w:t>
      </w:r>
    </w:p>
    <w:p w14:paraId="3D6AEEB3" w14:textId="3E881E06" w:rsidR="00D13407" w:rsidRPr="00D13407" w:rsidRDefault="00D13407" w:rsidP="00D61C80">
      <w:r w:rsidRPr="00D13407">
        <w:t xml:space="preserve">Cross-references within the TP which require to be verified </w:t>
      </w:r>
      <w:r>
        <w:t xml:space="preserve">(e.g. referring to sections which are still empty in the latest TS 38.141-1) </w:t>
      </w:r>
      <w:r w:rsidRPr="00D13407">
        <w:t xml:space="preserve">were marked highlighted. </w:t>
      </w:r>
    </w:p>
    <w:p w14:paraId="36B29E38" w14:textId="5D20AA2E" w:rsidR="00AE01F1" w:rsidRPr="00CE5383" w:rsidRDefault="00AE01F1" w:rsidP="00AE01F1">
      <w:pPr>
        <w:pStyle w:val="Heading1"/>
        <w:rPr>
          <w:rFonts w:cs="Arial"/>
          <w:lang w:eastAsia="zh-CN"/>
        </w:rPr>
      </w:pPr>
      <w:r w:rsidRPr="00CE5383">
        <w:rPr>
          <w:rFonts w:cs="Arial"/>
          <w:lang w:eastAsia="zh-CN"/>
        </w:rPr>
        <w:t>Conclusion</w:t>
      </w:r>
      <w:r w:rsidR="00187437" w:rsidRPr="00CE5383">
        <w:rPr>
          <w:rFonts w:cs="Arial"/>
          <w:lang w:eastAsia="zh-CN"/>
        </w:rPr>
        <w:t>s</w:t>
      </w:r>
    </w:p>
    <w:p w14:paraId="574C51F8" w14:textId="41534300" w:rsidR="00891E41" w:rsidRPr="00CE5383" w:rsidRDefault="00FD300F" w:rsidP="00FD300F">
      <w:r w:rsidRPr="00CE5383">
        <w:t xml:space="preserve">Based on the above </w:t>
      </w:r>
      <w:r w:rsidR="00846CEF" w:rsidRPr="00CE5383">
        <w:t>introduction</w:t>
      </w:r>
      <w:r w:rsidRPr="00CE5383">
        <w:t xml:space="preserve">, </w:t>
      </w:r>
      <w:r w:rsidR="00AA6B74" w:rsidRPr="00CE5383">
        <w:t>the following proposal</w:t>
      </w:r>
      <w:r w:rsidR="00555D6D" w:rsidRPr="00CE5383">
        <w:t xml:space="preserve"> </w:t>
      </w:r>
      <w:r w:rsidR="00C9406D" w:rsidRPr="00CE5383">
        <w:t>is</w:t>
      </w:r>
      <w:r w:rsidR="00555D6D" w:rsidRPr="00CE5383">
        <w:t xml:space="preserve"> formulated:</w:t>
      </w:r>
    </w:p>
    <w:p w14:paraId="57811AF3" w14:textId="05900DFF" w:rsidR="00456C0C" w:rsidRPr="00CE5383" w:rsidRDefault="00456C0C" w:rsidP="00456C0C">
      <w:pPr>
        <w:rPr>
          <w:highlight w:val="yellow"/>
        </w:rPr>
      </w:pPr>
      <w:r w:rsidRPr="00D13407">
        <w:rPr>
          <w:b/>
        </w:rPr>
        <w:t>Proposal 1</w:t>
      </w:r>
      <w:r w:rsidRPr="00D13407">
        <w:t xml:space="preserve">:  </w:t>
      </w:r>
      <w:r w:rsidR="00846CEF" w:rsidRPr="00D13407">
        <w:t xml:space="preserve">approve the attached TP to </w:t>
      </w:r>
      <w:r w:rsidR="00092E5D" w:rsidRPr="00D13407">
        <w:t>T</w:t>
      </w:r>
      <w:r w:rsidR="00720C2F" w:rsidRPr="00D13407">
        <w:t>S 38.141-1</w:t>
      </w:r>
      <w:r w:rsidR="005D1D25" w:rsidRPr="00D13407">
        <w:t xml:space="preserve"> on </w:t>
      </w:r>
      <w:r w:rsidR="000C0BF9">
        <w:t>annex B</w:t>
      </w:r>
      <w:r w:rsidR="00C9406D" w:rsidRPr="00D13407">
        <w:t>.</w:t>
      </w:r>
      <w:r w:rsidR="00C9406D" w:rsidRPr="00CE5383">
        <w:rPr>
          <w:highlight w:val="yellow"/>
        </w:rPr>
        <w:t xml:space="preserve"> </w:t>
      </w:r>
    </w:p>
    <w:p w14:paraId="431240BF" w14:textId="386C0C9C" w:rsidR="005D1D25" w:rsidRPr="00CE5383" w:rsidRDefault="005D1D25" w:rsidP="00A90EF6">
      <w:pPr>
        <w:pStyle w:val="Heading1"/>
        <w:pBdr>
          <w:top w:val="single" w:sz="12" w:space="2" w:color="auto"/>
        </w:pBdr>
        <w:rPr>
          <w:rFonts w:cs="Arial"/>
          <w:lang w:eastAsia="zh-CN"/>
        </w:rPr>
      </w:pPr>
      <w:r w:rsidRPr="00CE5383">
        <w:rPr>
          <w:rFonts w:cs="Arial"/>
          <w:lang w:eastAsia="zh-CN"/>
        </w:rPr>
        <w:t>References</w:t>
      </w:r>
    </w:p>
    <w:p w14:paraId="44D4F29B" w14:textId="0812EF61" w:rsidR="005D1D25" w:rsidRPr="00720C2F" w:rsidRDefault="00720C2F" w:rsidP="005D1D25">
      <w:pPr>
        <w:rPr>
          <w:lang w:eastAsia="zh-CN"/>
        </w:rPr>
      </w:pPr>
      <w:bookmarkStart w:id="0" w:name="_GoBack"/>
      <w:bookmarkEnd w:id="0"/>
      <w:r w:rsidRPr="00AA1A08">
        <w:rPr>
          <w:lang w:eastAsia="zh-CN"/>
        </w:rPr>
        <w:t xml:space="preserve">[1] </w:t>
      </w:r>
      <w:r w:rsidRPr="00AA1A08">
        <w:rPr>
          <w:lang w:eastAsia="zh-CN"/>
        </w:rPr>
        <w:tab/>
      </w:r>
      <w:r w:rsidRPr="00AA1A08">
        <w:rPr>
          <w:lang w:eastAsia="zh-CN"/>
        </w:rPr>
        <w:tab/>
        <w:t>Draft TS 38.141-1 v 0.</w:t>
      </w:r>
      <w:r w:rsidR="00AA1A08" w:rsidRPr="00AA1A08">
        <w:rPr>
          <w:lang w:eastAsia="zh-CN"/>
        </w:rPr>
        <w:t>3</w:t>
      </w:r>
      <w:r w:rsidR="005D1D25" w:rsidRPr="00AA1A08">
        <w:rPr>
          <w:lang w:eastAsia="zh-CN"/>
        </w:rPr>
        <w:t>.0, shared after RAN4#87 on the RAN4 e-mail reflector</w:t>
      </w:r>
    </w:p>
    <w:p w14:paraId="10A14B3E" w14:textId="77777777" w:rsidR="0066456D" w:rsidRDefault="0066456D">
      <w:pPr>
        <w:spacing w:after="0"/>
        <w:rPr>
          <w:rFonts w:ascii="Arial" w:hAnsi="Arial"/>
          <w:sz w:val="28"/>
          <w:szCs w:val="28"/>
        </w:rPr>
      </w:pPr>
      <w:r>
        <w:br w:type="page"/>
      </w:r>
    </w:p>
    <w:p w14:paraId="313B31C0" w14:textId="4E2E82F5" w:rsidR="00CF7ACB" w:rsidRDefault="003B59BA" w:rsidP="00846CEF">
      <w:pPr>
        <w:pStyle w:val="Heading1"/>
        <w:numPr>
          <w:ilvl w:val="0"/>
          <w:numId w:val="0"/>
        </w:numPr>
        <w:ind w:left="432" w:hanging="432"/>
      </w:pPr>
      <w:r>
        <w:lastRenderedPageBreak/>
        <w:t xml:space="preserve">TP to </w:t>
      </w:r>
      <w:r w:rsidR="00EC6373">
        <w:t>TS 38.141-1</w:t>
      </w:r>
    </w:p>
    <w:p w14:paraId="0ED381EE" w14:textId="77777777" w:rsidR="00CF7ACB" w:rsidRDefault="00CF7ACB" w:rsidP="00CF7ACB">
      <w:pPr>
        <w:spacing w:after="0"/>
        <w:jc w:val="center"/>
        <w:rPr>
          <w:i/>
          <w:color w:val="0000FF"/>
        </w:rPr>
      </w:pPr>
      <w:r>
        <w:rPr>
          <w:i/>
          <w:color w:val="0000FF"/>
        </w:rPr>
        <w:t>------------------------------ Modified section ------------------------------</w:t>
      </w:r>
    </w:p>
    <w:p w14:paraId="0CF32164" w14:textId="77777777" w:rsidR="000C0BF9" w:rsidRDefault="000C0BF9" w:rsidP="000C0BF9">
      <w:pPr>
        <w:pStyle w:val="Heading8"/>
        <w:numPr>
          <w:ilvl w:val="0"/>
          <w:numId w:val="0"/>
        </w:numPr>
        <w:ind w:left="1440" w:hanging="1440"/>
        <w:rPr>
          <w:ins w:id="1" w:author="Huawei" w:date="2018-06-25T18:56:00Z"/>
        </w:rPr>
      </w:pPr>
      <w:bookmarkStart w:id="2" w:name="_Toc515525807"/>
      <w:r w:rsidRPr="004D3578">
        <w:t xml:space="preserve">Annex </w:t>
      </w:r>
      <w:r>
        <w:t>B (</w:t>
      </w:r>
      <w:r w:rsidRPr="004D3578">
        <w:t>normative):</w:t>
      </w:r>
      <w:r w:rsidRPr="004D3578">
        <w:br/>
      </w:r>
      <w:r w:rsidRPr="009031A2">
        <w:t>Environmental requirements for the BS equipment</w:t>
      </w:r>
      <w:bookmarkEnd w:id="2"/>
    </w:p>
    <w:p w14:paraId="5F5218A7" w14:textId="77777777" w:rsidR="000C0BF9" w:rsidRPr="002A093F" w:rsidRDefault="000C0BF9" w:rsidP="000C0BF9">
      <w:pPr>
        <w:pStyle w:val="Heading1"/>
        <w:numPr>
          <w:ilvl w:val="0"/>
          <w:numId w:val="0"/>
        </w:numPr>
        <w:ind w:left="432" w:hanging="432"/>
        <w:rPr>
          <w:ins w:id="3" w:author="Huawei" w:date="2018-06-25T18:56:00Z"/>
        </w:rPr>
      </w:pPr>
      <w:bookmarkStart w:id="4" w:name="_Toc487413543"/>
      <w:bookmarkStart w:id="5" w:name="_Toc498542776"/>
      <w:bookmarkStart w:id="6" w:name="_Toc510722769"/>
      <w:bookmarkStart w:id="7" w:name="_Toc516175473"/>
      <w:ins w:id="8" w:author="Huawei" w:date="2018-06-25T18:56:00Z">
        <w:r>
          <w:t>B</w:t>
        </w:r>
        <w:r w:rsidRPr="002A093F">
          <w:t>.1</w:t>
        </w:r>
        <w:r w:rsidRPr="002A093F">
          <w:tab/>
          <w:t>General</w:t>
        </w:r>
        <w:bookmarkEnd w:id="4"/>
        <w:bookmarkEnd w:id="5"/>
        <w:bookmarkEnd w:id="6"/>
        <w:bookmarkEnd w:id="7"/>
      </w:ins>
    </w:p>
    <w:p w14:paraId="6B88B56D" w14:textId="77777777" w:rsidR="000C0BF9" w:rsidRPr="002A093F" w:rsidRDefault="000C0BF9" w:rsidP="000C0BF9">
      <w:pPr>
        <w:rPr>
          <w:ins w:id="9" w:author="Huawei" w:date="2018-06-25T18:56:00Z"/>
          <w:rFonts w:cs="v4.2.0"/>
        </w:rPr>
      </w:pPr>
      <w:ins w:id="10" w:author="Huawei" w:date="2018-06-25T18:56:00Z">
        <w:r w:rsidRPr="002A093F">
          <w:rPr>
            <w:rFonts w:cs="v4.2.0"/>
          </w:rPr>
          <w:t>For each test in the present document, the environmental conditions under which the BS is to be tested are defined.</w:t>
        </w:r>
      </w:ins>
    </w:p>
    <w:p w14:paraId="76A512FA" w14:textId="77777777" w:rsidR="000C0BF9" w:rsidRPr="002A093F" w:rsidRDefault="000C0BF9" w:rsidP="000C0BF9">
      <w:pPr>
        <w:pStyle w:val="Heading1"/>
        <w:numPr>
          <w:ilvl w:val="0"/>
          <w:numId w:val="0"/>
        </w:numPr>
        <w:ind w:left="432" w:hanging="432"/>
        <w:rPr>
          <w:ins w:id="11" w:author="Huawei" w:date="2018-06-25T18:56:00Z"/>
        </w:rPr>
      </w:pPr>
      <w:bookmarkStart w:id="12" w:name="_Toc487413544"/>
      <w:bookmarkStart w:id="13" w:name="_Toc498542777"/>
      <w:bookmarkStart w:id="14" w:name="_Toc510722770"/>
      <w:bookmarkStart w:id="15" w:name="_Toc516175474"/>
      <w:ins w:id="16" w:author="Huawei" w:date="2018-06-25T18:56:00Z">
        <w:r>
          <w:t>B</w:t>
        </w:r>
        <w:r w:rsidRPr="002A093F">
          <w:t>.2</w:t>
        </w:r>
        <w:r w:rsidRPr="002A093F">
          <w:tab/>
        </w:r>
        <w:r w:rsidRPr="002A093F">
          <w:rPr>
            <w:rFonts w:cs="v4.2.0"/>
          </w:rPr>
          <w:t>Normal test environment</w:t>
        </w:r>
        <w:bookmarkEnd w:id="12"/>
        <w:bookmarkEnd w:id="13"/>
        <w:bookmarkEnd w:id="14"/>
        <w:bookmarkEnd w:id="15"/>
      </w:ins>
    </w:p>
    <w:p w14:paraId="35D5EEBE" w14:textId="77777777" w:rsidR="000C0BF9" w:rsidRPr="002A093F" w:rsidRDefault="000C0BF9" w:rsidP="000C0BF9">
      <w:pPr>
        <w:rPr>
          <w:ins w:id="17" w:author="Huawei" w:date="2018-06-25T18:56:00Z"/>
        </w:rPr>
      </w:pPr>
      <w:ins w:id="18" w:author="Huawei" w:date="2018-06-25T18:56:00Z">
        <w:r w:rsidRPr="002A093F">
          <w:t xml:space="preserve">When a normal test environment is specified for a test, the test should be performed within the minimum and maximum limits of the conditions stated in </w:t>
        </w:r>
        <w:r>
          <w:t>table B</w:t>
        </w:r>
        <w:r w:rsidRPr="002A093F">
          <w:t>.1.</w:t>
        </w:r>
      </w:ins>
    </w:p>
    <w:p w14:paraId="6B34B47B" w14:textId="77777777" w:rsidR="000C0BF9" w:rsidRPr="002A093F" w:rsidRDefault="000C0BF9" w:rsidP="000C0BF9">
      <w:pPr>
        <w:pStyle w:val="TH"/>
        <w:rPr>
          <w:ins w:id="19" w:author="Huawei" w:date="2018-06-25T18:56:00Z"/>
        </w:rPr>
      </w:pPr>
      <w:ins w:id="20" w:author="Huawei" w:date="2018-06-25T18:56:00Z">
        <w:r>
          <w:t>Table B</w:t>
        </w:r>
        <w:r w:rsidRPr="002A093F">
          <w:t>.1: Limits</w:t>
        </w:r>
        <w:r>
          <w:t xml:space="preserve"> of conditions for normal test e</w:t>
        </w:r>
        <w:r w:rsidRPr="002A093F">
          <w:t>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1743"/>
        <w:gridCol w:w="1815"/>
      </w:tblGrid>
      <w:tr w:rsidR="000C0BF9" w:rsidRPr="002A093F" w14:paraId="770535AF" w14:textId="77777777" w:rsidTr="0053429D">
        <w:trPr>
          <w:jc w:val="center"/>
          <w:ins w:id="21" w:author="Huawei" w:date="2018-06-25T18:56:00Z"/>
        </w:trPr>
        <w:tc>
          <w:tcPr>
            <w:tcW w:w="0" w:type="auto"/>
          </w:tcPr>
          <w:p w14:paraId="5FFCBB22" w14:textId="77777777" w:rsidR="000C0BF9" w:rsidRPr="002A093F" w:rsidRDefault="000C0BF9" w:rsidP="0053429D">
            <w:pPr>
              <w:pStyle w:val="TAH"/>
              <w:rPr>
                <w:ins w:id="22" w:author="Huawei" w:date="2018-06-25T18:56:00Z"/>
                <w:rFonts w:cs="v4.2.0"/>
              </w:rPr>
            </w:pPr>
            <w:ins w:id="23" w:author="Huawei" w:date="2018-06-25T18:56:00Z">
              <w:r w:rsidRPr="002A093F">
                <w:rPr>
                  <w:rFonts w:cs="v4.2.0"/>
                </w:rPr>
                <w:t>Condition</w:t>
              </w:r>
            </w:ins>
          </w:p>
        </w:tc>
        <w:tc>
          <w:tcPr>
            <w:tcW w:w="0" w:type="auto"/>
          </w:tcPr>
          <w:p w14:paraId="7DA3E948" w14:textId="77777777" w:rsidR="000C0BF9" w:rsidRPr="002A093F" w:rsidRDefault="000C0BF9" w:rsidP="0053429D">
            <w:pPr>
              <w:pStyle w:val="TAH"/>
              <w:rPr>
                <w:ins w:id="24" w:author="Huawei" w:date="2018-06-25T18:56:00Z"/>
                <w:rFonts w:cs="v4.2.0"/>
              </w:rPr>
            </w:pPr>
            <w:ins w:id="25" w:author="Huawei" w:date="2018-06-25T18:56:00Z">
              <w:r w:rsidRPr="002A093F">
                <w:rPr>
                  <w:rFonts w:cs="v4.2.0"/>
                </w:rPr>
                <w:t>Minimum</w:t>
              </w:r>
            </w:ins>
          </w:p>
        </w:tc>
        <w:tc>
          <w:tcPr>
            <w:tcW w:w="0" w:type="auto"/>
          </w:tcPr>
          <w:p w14:paraId="14395882" w14:textId="77777777" w:rsidR="000C0BF9" w:rsidRPr="002A093F" w:rsidRDefault="000C0BF9" w:rsidP="0053429D">
            <w:pPr>
              <w:pStyle w:val="TAH"/>
              <w:rPr>
                <w:ins w:id="26" w:author="Huawei" w:date="2018-06-25T18:56:00Z"/>
                <w:rFonts w:cs="v4.2.0"/>
              </w:rPr>
            </w:pPr>
            <w:ins w:id="27" w:author="Huawei" w:date="2018-06-25T18:56:00Z">
              <w:r w:rsidRPr="002A093F">
                <w:rPr>
                  <w:rFonts w:cs="v4.2.0"/>
                </w:rPr>
                <w:t>Maximum</w:t>
              </w:r>
            </w:ins>
          </w:p>
        </w:tc>
      </w:tr>
      <w:tr w:rsidR="000C0BF9" w:rsidRPr="002A093F" w14:paraId="78D0693A" w14:textId="77777777" w:rsidTr="0053429D">
        <w:trPr>
          <w:jc w:val="center"/>
          <w:ins w:id="28" w:author="Huawei" w:date="2018-06-25T18:56:00Z"/>
        </w:trPr>
        <w:tc>
          <w:tcPr>
            <w:tcW w:w="0" w:type="auto"/>
          </w:tcPr>
          <w:p w14:paraId="1DE97F33" w14:textId="77777777" w:rsidR="000C0BF9" w:rsidRPr="002A093F" w:rsidRDefault="000C0BF9" w:rsidP="0053429D">
            <w:pPr>
              <w:pStyle w:val="TAL"/>
              <w:rPr>
                <w:ins w:id="29" w:author="Huawei" w:date="2018-06-25T18:56:00Z"/>
                <w:rFonts w:cs="v4.2.0"/>
              </w:rPr>
            </w:pPr>
            <w:ins w:id="30" w:author="Huawei" w:date="2018-06-25T18:56:00Z">
              <w:r w:rsidRPr="002A093F">
                <w:rPr>
                  <w:rFonts w:cs="v4.2.0"/>
                </w:rPr>
                <w:t>Barometric pressure</w:t>
              </w:r>
            </w:ins>
          </w:p>
        </w:tc>
        <w:tc>
          <w:tcPr>
            <w:tcW w:w="0" w:type="auto"/>
          </w:tcPr>
          <w:p w14:paraId="21C18E7D" w14:textId="77777777" w:rsidR="000C0BF9" w:rsidRPr="002A093F" w:rsidRDefault="000C0BF9" w:rsidP="0053429D">
            <w:pPr>
              <w:pStyle w:val="TAL"/>
              <w:rPr>
                <w:ins w:id="31" w:author="Huawei" w:date="2018-06-25T18:56:00Z"/>
                <w:rFonts w:cs="v4.2.0"/>
              </w:rPr>
            </w:pPr>
            <w:ins w:id="32" w:author="Huawei" w:date="2018-06-25T18:56:00Z">
              <w:r w:rsidRPr="002A093F">
                <w:rPr>
                  <w:rFonts w:cs="v4.2.0"/>
                </w:rPr>
                <w:t>86 kPa</w:t>
              </w:r>
            </w:ins>
          </w:p>
        </w:tc>
        <w:tc>
          <w:tcPr>
            <w:tcW w:w="0" w:type="auto"/>
          </w:tcPr>
          <w:p w14:paraId="1984056A" w14:textId="77777777" w:rsidR="000C0BF9" w:rsidRPr="002A093F" w:rsidRDefault="000C0BF9" w:rsidP="0053429D">
            <w:pPr>
              <w:pStyle w:val="TAL"/>
              <w:rPr>
                <w:ins w:id="33" w:author="Huawei" w:date="2018-06-25T18:56:00Z"/>
                <w:rFonts w:cs="v4.2.0"/>
              </w:rPr>
            </w:pPr>
            <w:ins w:id="34" w:author="Huawei" w:date="2018-06-25T18:56:00Z">
              <w:r w:rsidRPr="002A093F">
                <w:rPr>
                  <w:rFonts w:cs="v4.2.0"/>
                </w:rPr>
                <w:t>106 kPa</w:t>
              </w:r>
            </w:ins>
          </w:p>
        </w:tc>
      </w:tr>
      <w:tr w:rsidR="000C0BF9" w:rsidRPr="002A093F" w14:paraId="6043E35F" w14:textId="77777777" w:rsidTr="0053429D">
        <w:trPr>
          <w:jc w:val="center"/>
          <w:ins w:id="35" w:author="Huawei" w:date="2018-06-25T18:56:00Z"/>
        </w:trPr>
        <w:tc>
          <w:tcPr>
            <w:tcW w:w="0" w:type="auto"/>
          </w:tcPr>
          <w:p w14:paraId="6E61DF56" w14:textId="77777777" w:rsidR="000C0BF9" w:rsidRPr="002A093F" w:rsidRDefault="000C0BF9" w:rsidP="0053429D">
            <w:pPr>
              <w:pStyle w:val="TAL"/>
              <w:rPr>
                <w:ins w:id="36" w:author="Huawei" w:date="2018-06-25T18:56:00Z"/>
                <w:rFonts w:cs="v4.2.0"/>
              </w:rPr>
            </w:pPr>
            <w:ins w:id="37" w:author="Huawei" w:date="2018-06-25T18:56:00Z">
              <w:r w:rsidRPr="002A093F">
                <w:rPr>
                  <w:rFonts w:cs="v4.2.0"/>
                </w:rPr>
                <w:t>Temperature</w:t>
              </w:r>
            </w:ins>
          </w:p>
        </w:tc>
        <w:tc>
          <w:tcPr>
            <w:tcW w:w="0" w:type="auto"/>
          </w:tcPr>
          <w:p w14:paraId="3BC1DD74" w14:textId="77777777" w:rsidR="000C0BF9" w:rsidRPr="002A093F" w:rsidRDefault="000C0BF9" w:rsidP="0053429D">
            <w:pPr>
              <w:pStyle w:val="TAL"/>
              <w:rPr>
                <w:ins w:id="38" w:author="Huawei" w:date="2018-06-25T18:56:00Z"/>
                <w:rFonts w:cs="v4.2.0"/>
              </w:rPr>
            </w:pPr>
            <w:ins w:id="39" w:author="Huawei" w:date="2018-06-25T18:56:00Z">
              <w:r w:rsidRPr="002A093F">
                <w:rPr>
                  <w:rFonts w:cs="v4.2.0"/>
                </w:rPr>
                <w:t>15</w:t>
              </w:r>
              <w:r>
                <w:rPr>
                  <w:rFonts w:cs="v4.2.0"/>
                </w:rPr>
                <w:t xml:space="preserve"> </w:t>
              </w:r>
              <w:r w:rsidRPr="002A093F">
                <w:rPr>
                  <w:rFonts w:cs="v4.2.0"/>
                </w:rPr>
                <w:sym w:font="Symbol" w:char="F0B0"/>
              </w:r>
              <w:r w:rsidRPr="002A093F">
                <w:rPr>
                  <w:rFonts w:cs="v4.2.0"/>
                </w:rPr>
                <w:t>C</w:t>
              </w:r>
            </w:ins>
          </w:p>
        </w:tc>
        <w:tc>
          <w:tcPr>
            <w:tcW w:w="0" w:type="auto"/>
          </w:tcPr>
          <w:p w14:paraId="175984AF" w14:textId="77777777" w:rsidR="000C0BF9" w:rsidRPr="002A093F" w:rsidRDefault="000C0BF9" w:rsidP="0053429D">
            <w:pPr>
              <w:pStyle w:val="TAL"/>
              <w:rPr>
                <w:ins w:id="40" w:author="Huawei" w:date="2018-06-25T18:56:00Z"/>
                <w:rFonts w:cs="v4.2.0"/>
              </w:rPr>
            </w:pPr>
            <w:ins w:id="41" w:author="Huawei" w:date="2018-06-25T18:56:00Z">
              <w:r w:rsidRPr="002A093F">
                <w:rPr>
                  <w:rFonts w:cs="v4.2.0"/>
                </w:rPr>
                <w:t>30</w:t>
              </w:r>
              <w:r>
                <w:rPr>
                  <w:rFonts w:cs="v4.2.0"/>
                </w:rPr>
                <w:t xml:space="preserve"> </w:t>
              </w:r>
              <w:r w:rsidRPr="002A093F">
                <w:rPr>
                  <w:rFonts w:cs="v4.2.0"/>
                </w:rPr>
                <w:sym w:font="Symbol" w:char="F0B0"/>
              </w:r>
              <w:r w:rsidRPr="002A093F">
                <w:rPr>
                  <w:rFonts w:cs="v4.2.0"/>
                </w:rPr>
                <w:t>C</w:t>
              </w:r>
            </w:ins>
          </w:p>
        </w:tc>
      </w:tr>
      <w:tr w:rsidR="000C0BF9" w:rsidRPr="002A093F" w14:paraId="34E559C0" w14:textId="77777777" w:rsidTr="0053429D">
        <w:trPr>
          <w:jc w:val="center"/>
          <w:ins w:id="42" w:author="Huawei" w:date="2018-06-25T18:56:00Z"/>
        </w:trPr>
        <w:tc>
          <w:tcPr>
            <w:tcW w:w="0" w:type="auto"/>
          </w:tcPr>
          <w:p w14:paraId="27769D63" w14:textId="77777777" w:rsidR="000C0BF9" w:rsidRPr="002A093F" w:rsidRDefault="000C0BF9" w:rsidP="0053429D">
            <w:pPr>
              <w:pStyle w:val="TAL"/>
              <w:rPr>
                <w:ins w:id="43" w:author="Huawei" w:date="2018-06-25T18:56:00Z"/>
                <w:rFonts w:cs="v4.2.0"/>
              </w:rPr>
            </w:pPr>
            <w:ins w:id="44" w:author="Huawei" w:date="2018-06-25T18:56:00Z">
              <w:r>
                <w:rPr>
                  <w:rFonts w:cs="v4.2.0"/>
                </w:rPr>
                <w:t>Relative h</w:t>
              </w:r>
              <w:r w:rsidRPr="002A093F">
                <w:rPr>
                  <w:rFonts w:cs="v4.2.0"/>
                </w:rPr>
                <w:t xml:space="preserve">umidity </w:t>
              </w:r>
            </w:ins>
          </w:p>
        </w:tc>
        <w:tc>
          <w:tcPr>
            <w:tcW w:w="0" w:type="auto"/>
          </w:tcPr>
          <w:p w14:paraId="0C80ABB2" w14:textId="77777777" w:rsidR="000C0BF9" w:rsidRPr="002A093F" w:rsidRDefault="000C0BF9" w:rsidP="0053429D">
            <w:pPr>
              <w:pStyle w:val="TAL"/>
              <w:rPr>
                <w:ins w:id="45" w:author="Huawei" w:date="2018-06-25T18:56:00Z"/>
                <w:rFonts w:cs="v4.2.0"/>
              </w:rPr>
            </w:pPr>
            <w:ins w:id="46" w:author="Huawei" w:date="2018-06-25T18:56:00Z">
              <w:r w:rsidRPr="002A093F">
                <w:rPr>
                  <w:rFonts w:cs="v4.2.0"/>
                </w:rPr>
                <w:t>20 %</w:t>
              </w:r>
            </w:ins>
          </w:p>
        </w:tc>
        <w:tc>
          <w:tcPr>
            <w:tcW w:w="0" w:type="auto"/>
          </w:tcPr>
          <w:p w14:paraId="3F477F24" w14:textId="77777777" w:rsidR="000C0BF9" w:rsidRPr="002A093F" w:rsidRDefault="000C0BF9" w:rsidP="0053429D">
            <w:pPr>
              <w:pStyle w:val="TAL"/>
              <w:rPr>
                <w:ins w:id="47" w:author="Huawei" w:date="2018-06-25T18:56:00Z"/>
                <w:rFonts w:cs="v4.2.0"/>
              </w:rPr>
            </w:pPr>
            <w:ins w:id="48" w:author="Huawei" w:date="2018-06-25T18:56:00Z">
              <w:r w:rsidRPr="002A093F">
                <w:rPr>
                  <w:rFonts w:cs="v4.2.0"/>
                </w:rPr>
                <w:t>85 %</w:t>
              </w:r>
            </w:ins>
          </w:p>
        </w:tc>
      </w:tr>
      <w:tr w:rsidR="000C0BF9" w:rsidRPr="002A093F" w14:paraId="645A9716" w14:textId="77777777" w:rsidTr="0053429D">
        <w:trPr>
          <w:jc w:val="center"/>
          <w:ins w:id="49" w:author="Huawei" w:date="2018-06-25T18:56:00Z"/>
        </w:trPr>
        <w:tc>
          <w:tcPr>
            <w:tcW w:w="0" w:type="auto"/>
          </w:tcPr>
          <w:p w14:paraId="5DB0F423" w14:textId="77777777" w:rsidR="000C0BF9" w:rsidRPr="002A093F" w:rsidRDefault="000C0BF9" w:rsidP="0053429D">
            <w:pPr>
              <w:pStyle w:val="TAL"/>
              <w:rPr>
                <w:ins w:id="50" w:author="Huawei" w:date="2018-06-25T18:56:00Z"/>
                <w:rFonts w:cs="v4.2.0"/>
              </w:rPr>
            </w:pPr>
            <w:ins w:id="51" w:author="Huawei" w:date="2018-06-25T18:56:00Z">
              <w:r w:rsidRPr="002A093F">
                <w:rPr>
                  <w:rFonts w:cs="v4.2.0"/>
                </w:rPr>
                <w:t>Power supply</w:t>
              </w:r>
            </w:ins>
          </w:p>
        </w:tc>
        <w:tc>
          <w:tcPr>
            <w:tcW w:w="0" w:type="auto"/>
            <w:gridSpan w:val="2"/>
          </w:tcPr>
          <w:p w14:paraId="6892D74D" w14:textId="77777777" w:rsidR="000C0BF9" w:rsidRPr="002A093F" w:rsidRDefault="000C0BF9" w:rsidP="0053429D">
            <w:pPr>
              <w:pStyle w:val="TAL"/>
              <w:rPr>
                <w:ins w:id="52" w:author="Huawei" w:date="2018-06-25T18:56:00Z"/>
                <w:rFonts w:cs="v4.2.0"/>
              </w:rPr>
            </w:pPr>
            <w:ins w:id="53" w:author="Huawei" w:date="2018-06-25T18:56:00Z">
              <w:r w:rsidRPr="002A093F">
                <w:rPr>
                  <w:rFonts w:cs="v4.2.0"/>
                </w:rPr>
                <w:t>Nominal, as declared by the manufacturer</w:t>
              </w:r>
            </w:ins>
          </w:p>
        </w:tc>
      </w:tr>
      <w:tr w:rsidR="000C0BF9" w:rsidRPr="002A093F" w14:paraId="7109B75C" w14:textId="77777777" w:rsidTr="0053429D">
        <w:trPr>
          <w:jc w:val="center"/>
          <w:ins w:id="54" w:author="Huawei" w:date="2018-06-25T18:56:00Z"/>
        </w:trPr>
        <w:tc>
          <w:tcPr>
            <w:tcW w:w="0" w:type="auto"/>
          </w:tcPr>
          <w:p w14:paraId="02631956" w14:textId="77777777" w:rsidR="000C0BF9" w:rsidRPr="002A093F" w:rsidRDefault="000C0BF9" w:rsidP="0053429D">
            <w:pPr>
              <w:pStyle w:val="TAL"/>
              <w:rPr>
                <w:ins w:id="55" w:author="Huawei" w:date="2018-06-25T18:56:00Z"/>
                <w:rFonts w:cs="v4.2.0"/>
              </w:rPr>
            </w:pPr>
            <w:ins w:id="56" w:author="Huawei" w:date="2018-06-25T18:56:00Z">
              <w:r w:rsidRPr="002A093F">
                <w:rPr>
                  <w:rFonts w:cs="v4.2.0"/>
                </w:rPr>
                <w:t>Vibration</w:t>
              </w:r>
            </w:ins>
          </w:p>
        </w:tc>
        <w:tc>
          <w:tcPr>
            <w:tcW w:w="0" w:type="auto"/>
            <w:gridSpan w:val="2"/>
          </w:tcPr>
          <w:p w14:paraId="2ECFB2C3" w14:textId="77777777" w:rsidR="000C0BF9" w:rsidRPr="002A093F" w:rsidRDefault="000C0BF9" w:rsidP="0053429D">
            <w:pPr>
              <w:pStyle w:val="TAL"/>
              <w:rPr>
                <w:ins w:id="57" w:author="Huawei" w:date="2018-06-25T18:56:00Z"/>
                <w:rFonts w:cs="v4.2.0"/>
              </w:rPr>
            </w:pPr>
            <w:ins w:id="58" w:author="Huawei" w:date="2018-06-25T18:56:00Z">
              <w:r w:rsidRPr="002A093F">
                <w:rPr>
                  <w:rFonts w:cs="v4.2.0"/>
                </w:rPr>
                <w:t>Negligible</w:t>
              </w:r>
            </w:ins>
          </w:p>
        </w:tc>
      </w:tr>
    </w:tbl>
    <w:p w14:paraId="1CCC3112" w14:textId="77777777" w:rsidR="000C0BF9" w:rsidRPr="002A093F" w:rsidRDefault="000C0BF9" w:rsidP="000C0BF9">
      <w:pPr>
        <w:rPr>
          <w:ins w:id="59" w:author="Huawei" w:date="2018-06-25T18:56:00Z"/>
          <w:rFonts w:cs="v4.2.0"/>
        </w:rPr>
      </w:pPr>
    </w:p>
    <w:p w14:paraId="608341B3" w14:textId="77777777" w:rsidR="000C0BF9" w:rsidRPr="002A093F" w:rsidRDefault="000C0BF9" w:rsidP="000C0BF9">
      <w:pPr>
        <w:rPr>
          <w:ins w:id="60" w:author="Huawei" w:date="2018-06-25T18:56:00Z"/>
        </w:rPr>
      </w:pPr>
      <w:ins w:id="61" w:author="Huawei" w:date="2018-06-25T18:56:00Z">
        <w:r w:rsidRPr="002A093F">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ins>
    </w:p>
    <w:p w14:paraId="267C58C7" w14:textId="77777777" w:rsidR="000C0BF9" w:rsidRPr="002A093F" w:rsidRDefault="000C0BF9" w:rsidP="000C0BF9">
      <w:pPr>
        <w:pStyle w:val="NO"/>
        <w:rPr>
          <w:ins w:id="62" w:author="Huawei" w:date="2018-06-25T18:56:00Z"/>
        </w:rPr>
      </w:pPr>
      <w:ins w:id="63" w:author="Huawei" w:date="2018-06-25T18:56:00Z">
        <w:r w:rsidRPr="002A093F">
          <w:t>NOTE:</w:t>
        </w:r>
        <w:r w:rsidRPr="002A093F">
          <w:tab/>
          <w:t>This may, for instance, be the case for measurements of radiated emissions performed on an open field test site.</w:t>
        </w:r>
      </w:ins>
    </w:p>
    <w:p w14:paraId="0B66A197" w14:textId="77777777" w:rsidR="000C0BF9" w:rsidRPr="002A093F" w:rsidRDefault="000C0BF9" w:rsidP="000C0BF9">
      <w:pPr>
        <w:pStyle w:val="Heading1"/>
        <w:numPr>
          <w:ilvl w:val="0"/>
          <w:numId w:val="0"/>
        </w:numPr>
        <w:ind w:left="432" w:hanging="432"/>
        <w:rPr>
          <w:ins w:id="64" w:author="Huawei" w:date="2018-06-25T18:56:00Z"/>
        </w:rPr>
      </w:pPr>
      <w:bookmarkStart w:id="65" w:name="_Toc487413545"/>
      <w:bookmarkStart w:id="66" w:name="_Toc498542778"/>
      <w:bookmarkStart w:id="67" w:name="_Toc510722771"/>
      <w:bookmarkStart w:id="68" w:name="_Toc516175475"/>
      <w:ins w:id="69" w:author="Huawei" w:date="2018-06-25T18:56:00Z">
        <w:r>
          <w:t>B</w:t>
        </w:r>
        <w:r w:rsidRPr="002A093F">
          <w:t>.3</w:t>
        </w:r>
        <w:r w:rsidRPr="002A093F">
          <w:tab/>
        </w:r>
        <w:r w:rsidRPr="002A093F">
          <w:rPr>
            <w:rFonts w:cs="v4.2.0"/>
          </w:rPr>
          <w:t>Extreme test environment</w:t>
        </w:r>
        <w:bookmarkEnd w:id="65"/>
        <w:bookmarkEnd w:id="66"/>
        <w:bookmarkEnd w:id="67"/>
        <w:bookmarkEnd w:id="68"/>
      </w:ins>
    </w:p>
    <w:p w14:paraId="7B51C26B" w14:textId="77777777" w:rsidR="000C0BF9" w:rsidRPr="002A093F" w:rsidRDefault="000C0BF9" w:rsidP="000C0BF9">
      <w:pPr>
        <w:rPr>
          <w:ins w:id="70" w:author="Huawei" w:date="2018-06-25T18:56:00Z"/>
          <w:rFonts w:cs="v4.2.0"/>
        </w:rPr>
      </w:pPr>
      <w:ins w:id="71" w:author="Huawei" w:date="2018-06-25T18:56:00Z">
        <w:r w:rsidRPr="002A093F">
          <w:rPr>
            <w:rFonts w:cs="v4.2.0"/>
          </w:rPr>
          <w:t>The manufacturer shall declare one of the following:</w:t>
        </w:r>
      </w:ins>
    </w:p>
    <w:p w14:paraId="0A9C754A" w14:textId="5B2291AF" w:rsidR="000C0BF9" w:rsidRPr="002A093F" w:rsidRDefault="000C0BF9" w:rsidP="000C0BF9">
      <w:pPr>
        <w:pStyle w:val="B1"/>
        <w:rPr>
          <w:ins w:id="72" w:author="Huawei" w:date="2018-06-25T18:56:00Z"/>
          <w:rFonts w:cs="v4.2.0"/>
        </w:rPr>
      </w:pPr>
      <w:ins w:id="73" w:author="Huawei" w:date="2018-06-25T18:56:00Z">
        <w:r w:rsidRPr="002A093F">
          <w:rPr>
            <w:rFonts w:cs="v4.2.0"/>
          </w:rPr>
          <w:t>1)</w:t>
        </w:r>
        <w:r w:rsidRPr="002A093F">
          <w:rPr>
            <w:rFonts w:cs="v4.2.0"/>
          </w:rPr>
          <w:tab/>
          <w:t xml:space="preserve">The equipment class for the equipment under test, as defined in the IEC 60 721-3-3 </w:t>
        </w:r>
        <w:r w:rsidRPr="004F285A">
          <w:rPr>
            <w:rFonts w:cs="v4.2.0"/>
            <w:highlight w:val="yellow"/>
          </w:rPr>
          <w:t>[</w:t>
        </w:r>
        <w:r>
          <w:rPr>
            <w:rFonts w:cs="v4.2.0"/>
            <w:highlight w:val="yellow"/>
          </w:rPr>
          <w:t>x</w:t>
        </w:r>
        <w:r w:rsidRPr="004F285A">
          <w:rPr>
            <w:rFonts w:cs="v4.2.0"/>
            <w:highlight w:val="yellow"/>
          </w:rPr>
          <w:t>];</w:t>
        </w:r>
      </w:ins>
    </w:p>
    <w:p w14:paraId="2F4C5972" w14:textId="583BC150" w:rsidR="000C0BF9" w:rsidRPr="002A093F" w:rsidRDefault="000C0BF9" w:rsidP="000C0BF9">
      <w:pPr>
        <w:pStyle w:val="B1"/>
        <w:rPr>
          <w:ins w:id="74" w:author="Huawei" w:date="2018-06-25T18:56:00Z"/>
          <w:rFonts w:cs="v4.2.0"/>
        </w:rPr>
      </w:pPr>
      <w:ins w:id="75" w:author="Huawei" w:date="2018-06-25T18:56:00Z">
        <w:r w:rsidRPr="002A093F">
          <w:rPr>
            <w:rFonts w:cs="v4.2.0"/>
          </w:rPr>
          <w:t>2)</w:t>
        </w:r>
        <w:r w:rsidRPr="002A093F">
          <w:rPr>
            <w:rFonts w:cs="v4.2.0"/>
          </w:rPr>
          <w:tab/>
          <w:t xml:space="preserve">The equipment class for the equipment under test, as </w:t>
        </w:r>
        <w:r>
          <w:rPr>
            <w:rFonts w:cs="v4.2.0"/>
          </w:rPr>
          <w:t xml:space="preserve">defined in the IEC 60 721-3-4 </w:t>
        </w:r>
        <w:r w:rsidRPr="004F285A">
          <w:rPr>
            <w:rFonts w:cs="v4.2.0"/>
            <w:highlight w:val="yellow"/>
          </w:rPr>
          <w:t>[</w:t>
        </w:r>
        <w:r>
          <w:rPr>
            <w:rFonts w:cs="v4.2.0"/>
            <w:highlight w:val="yellow"/>
          </w:rPr>
          <w:t>x</w:t>
        </w:r>
        <w:r w:rsidRPr="004F285A">
          <w:rPr>
            <w:rFonts w:cs="v4.2.0"/>
            <w:highlight w:val="yellow"/>
          </w:rPr>
          <w:t>];</w:t>
        </w:r>
      </w:ins>
    </w:p>
    <w:p w14:paraId="1F1041C8" w14:textId="0773F2A2" w:rsidR="000C0BF9" w:rsidRPr="002A093F" w:rsidRDefault="000C0BF9" w:rsidP="000C0BF9">
      <w:pPr>
        <w:pStyle w:val="B1"/>
        <w:rPr>
          <w:ins w:id="76" w:author="Huawei" w:date="2018-06-25T18:56:00Z"/>
          <w:rFonts w:cs="v4.2.0"/>
        </w:rPr>
      </w:pPr>
      <w:ins w:id="77" w:author="Huawei" w:date="2018-06-25T18:56:00Z">
        <w:r w:rsidRPr="002A093F">
          <w:rPr>
            <w:rFonts w:cs="v4.2.0"/>
          </w:rPr>
          <w:t>3)</w:t>
        </w:r>
        <w:r w:rsidRPr="002A093F">
          <w:rPr>
            <w:rFonts w:cs="v4.2.0"/>
          </w:rPr>
          <w:tab/>
          <w:t xml:space="preserve">The equipment that does not comply with the mentioned classes, the relevant classes from IEC 60 721 </w:t>
        </w:r>
        <w:r w:rsidRPr="004F285A">
          <w:rPr>
            <w:rFonts w:cs="v4.2.0"/>
            <w:highlight w:val="yellow"/>
          </w:rPr>
          <w:t>[</w:t>
        </w:r>
        <w:r>
          <w:rPr>
            <w:rFonts w:cs="v4.2.0"/>
            <w:highlight w:val="yellow"/>
          </w:rPr>
          <w:t>x</w:t>
        </w:r>
        <w:r w:rsidRPr="004F285A">
          <w:rPr>
            <w:rFonts w:cs="v4.2.0"/>
            <w:highlight w:val="yellow"/>
          </w:rPr>
          <w:t>]</w:t>
        </w:r>
        <w:r>
          <w:rPr>
            <w:rFonts w:cs="v4.2.0"/>
          </w:rPr>
          <w:t xml:space="preserve"> </w:t>
        </w:r>
        <w:r w:rsidRPr="002A093F">
          <w:rPr>
            <w:rFonts w:cs="v4.2.0"/>
          </w:rPr>
          <w:t>documentatio</w:t>
        </w:r>
        <w:r>
          <w:rPr>
            <w:rFonts w:cs="v4.2.0"/>
          </w:rPr>
          <w:t>n for temperature, humidity and v</w:t>
        </w:r>
        <w:r w:rsidRPr="002A093F">
          <w:rPr>
            <w:rFonts w:cs="v4.2.0"/>
          </w:rPr>
          <w:t>ibration shall be declared.</w:t>
        </w:r>
      </w:ins>
    </w:p>
    <w:p w14:paraId="4DB8678D" w14:textId="77777777" w:rsidR="000C0BF9" w:rsidRPr="002A093F" w:rsidRDefault="000C0BF9" w:rsidP="000C0BF9">
      <w:pPr>
        <w:pStyle w:val="NO"/>
        <w:rPr>
          <w:ins w:id="78" w:author="Huawei" w:date="2018-06-25T18:56:00Z"/>
          <w:rFonts w:cs="v4.2.0"/>
        </w:rPr>
      </w:pPr>
      <w:ins w:id="79" w:author="Huawei" w:date="2018-06-25T18:56:00Z">
        <w:r w:rsidRPr="002A093F">
          <w:rPr>
            <w:rFonts w:cs="v4.2.0"/>
          </w:rPr>
          <w:t>NOTE:</w:t>
        </w:r>
        <w:r w:rsidRPr="002A093F">
          <w:rPr>
            <w:rFonts w:cs="v4.2.0"/>
          </w:rPr>
          <w:tab/>
          <w:t>Reduced functionality for conditions that fall outside of the standard operational conditions is not tested in the present document. These may be stated and tested separately.</w:t>
        </w:r>
      </w:ins>
    </w:p>
    <w:p w14:paraId="36697A85" w14:textId="77777777" w:rsidR="000C0BF9" w:rsidRPr="002A093F" w:rsidRDefault="000C0BF9" w:rsidP="000C0BF9">
      <w:pPr>
        <w:pStyle w:val="Heading2"/>
        <w:numPr>
          <w:ilvl w:val="0"/>
          <w:numId w:val="0"/>
        </w:numPr>
        <w:ind w:left="576" w:hanging="576"/>
        <w:rPr>
          <w:ins w:id="80" w:author="Huawei" w:date="2018-06-25T18:56:00Z"/>
        </w:rPr>
      </w:pPr>
      <w:bookmarkStart w:id="81" w:name="_Toc487413546"/>
      <w:bookmarkStart w:id="82" w:name="_Toc498542779"/>
      <w:bookmarkStart w:id="83" w:name="_Toc510722772"/>
      <w:bookmarkStart w:id="84" w:name="_Toc516175476"/>
      <w:ins w:id="85" w:author="Huawei" w:date="2018-06-25T18:56:00Z">
        <w:r>
          <w:t>B</w:t>
        </w:r>
        <w:r w:rsidRPr="002A093F">
          <w:t>.3.1</w:t>
        </w:r>
        <w:r w:rsidRPr="002A093F">
          <w:tab/>
          <w:t>Extreme temperature</w:t>
        </w:r>
        <w:bookmarkEnd w:id="81"/>
        <w:bookmarkEnd w:id="82"/>
        <w:bookmarkEnd w:id="83"/>
        <w:bookmarkEnd w:id="84"/>
      </w:ins>
    </w:p>
    <w:p w14:paraId="078E022F" w14:textId="77777777" w:rsidR="000C0BF9" w:rsidRPr="002A093F" w:rsidRDefault="000C0BF9" w:rsidP="000C0BF9">
      <w:pPr>
        <w:rPr>
          <w:ins w:id="86" w:author="Huawei" w:date="2018-06-25T18:56:00Z"/>
          <w:rFonts w:cs="v4.2.0"/>
        </w:rPr>
      </w:pPr>
      <w:ins w:id="87" w:author="Huawei" w:date="2018-06-25T18:56:00Z">
        <w:r w:rsidRPr="002A093F">
          <w:rPr>
            <w:rFonts w:cs="v4.2.0"/>
          </w:rPr>
          <w:t>When an extreme temperature test environment is specified for a test, the test shall be performed at the standard minimum and maximum operating temperatures defined by the manufacturer's declaration for the equipment under test.</w:t>
        </w:r>
      </w:ins>
    </w:p>
    <w:p w14:paraId="6DF66B96" w14:textId="77777777" w:rsidR="000C0BF9" w:rsidRPr="002A093F" w:rsidRDefault="000C0BF9" w:rsidP="000C0BF9">
      <w:pPr>
        <w:rPr>
          <w:ins w:id="88" w:author="Huawei" w:date="2018-06-25T18:56:00Z"/>
          <w:b/>
        </w:rPr>
      </w:pPr>
      <w:ins w:id="89" w:author="Huawei" w:date="2018-06-25T18:56:00Z">
        <w:r w:rsidRPr="002A093F">
          <w:rPr>
            <w:b/>
          </w:rPr>
          <w:t>Minimum temperature:</w:t>
        </w:r>
      </w:ins>
    </w:p>
    <w:p w14:paraId="218A4145" w14:textId="062FD8CB" w:rsidR="000C0BF9" w:rsidRPr="002A093F" w:rsidRDefault="000C0BF9" w:rsidP="000C0BF9">
      <w:pPr>
        <w:rPr>
          <w:ins w:id="90" w:author="Huawei" w:date="2018-06-25T18:56:00Z"/>
          <w:rFonts w:cs="v4.2.0"/>
        </w:rPr>
      </w:pPr>
      <w:ins w:id="91" w:author="Huawei" w:date="2018-06-25T18:56:00Z">
        <w:r w:rsidRPr="002A093F">
          <w:rPr>
            <w:rFonts w:cs="v4.2.0"/>
          </w:rPr>
          <w:t>The test shall be performed with the environment test equipment and methods including the required environmental phenomena into the equipment, conforming to the tes</w:t>
        </w:r>
        <w:r>
          <w:rPr>
            <w:rFonts w:cs="v4.2.0"/>
          </w:rPr>
          <w:t xml:space="preserve">t procedure of IEC 60 068-2-1 </w:t>
        </w:r>
        <w:r w:rsidRPr="004F285A">
          <w:rPr>
            <w:rFonts w:cs="v4.2.0"/>
            <w:highlight w:val="yellow"/>
          </w:rPr>
          <w:t>[</w:t>
        </w:r>
        <w:r>
          <w:rPr>
            <w:rFonts w:cs="v4.2.0"/>
            <w:highlight w:val="yellow"/>
          </w:rPr>
          <w:t>x</w:t>
        </w:r>
        <w:r w:rsidRPr="004F285A">
          <w:rPr>
            <w:rFonts w:cs="v4.2.0"/>
            <w:highlight w:val="yellow"/>
          </w:rPr>
          <w:t>]</w:t>
        </w:r>
        <w:r w:rsidRPr="002A093F">
          <w:rPr>
            <w:rFonts w:cs="v4.2.0"/>
          </w:rPr>
          <w:t>.</w:t>
        </w:r>
      </w:ins>
    </w:p>
    <w:p w14:paraId="4FF6BD92" w14:textId="77777777" w:rsidR="000C0BF9" w:rsidRPr="002A093F" w:rsidRDefault="000C0BF9" w:rsidP="000C0BF9">
      <w:pPr>
        <w:rPr>
          <w:ins w:id="92" w:author="Huawei" w:date="2018-06-25T18:56:00Z"/>
          <w:b/>
        </w:rPr>
      </w:pPr>
      <w:ins w:id="93" w:author="Huawei" w:date="2018-06-25T18:56:00Z">
        <w:r w:rsidRPr="002A093F">
          <w:rPr>
            <w:b/>
          </w:rPr>
          <w:t>Maximum temperature:</w:t>
        </w:r>
      </w:ins>
    </w:p>
    <w:p w14:paraId="47D36B25" w14:textId="749C901A" w:rsidR="000C0BF9" w:rsidRPr="002A093F" w:rsidRDefault="000C0BF9" w:rsidP="000C0BF9">
      <w:pPr>
        <w:rPr>
          <w:ins w:id="94" w:author="Huawei" w:date="2018-06-25T18:56:00Z"/>
          <w:rFonts w:cs="v4.2.0"/>
        </w:rPr>
      </w:pPr>
      <w:ins w:id="95" w:author="Huawei" w:date="2018-06-25T18:56:00Z">
        <w:r w:rsidRPr="002A093F">
          <w:rPr>
            <w:rFonts w:cs="v4.2.0"/>
          </w:rPr>
          <w:t>The test shall be performed with the environmental test equipment and methods including the required environmental phenomena into the equipment, conforming to the tes</w:t>
        </w:r>
        <w:r>
          <w:rPr>
            <w:rFonts w:cs="v4.2.0"/>
          </w:rPr>
          <w:t xml:space="preserve">t procedure of IEC 60 068-2-2 </w:t>
        </w:r>
        <w:r w:rsidRPr="004F285A">
          <w:rPr>
            <w:rFonts w:cs="v4.2.0"/>
            <w:highlight w:val="yellow"/>
          </w:rPr>
          <w:t>[</w:t>
        </w:r>
        <w:r>
          <w:rPr>
            <w:rFonts w:cs="v4.2.0"/>
            <w:highlight w:val="yellow"/>
          </w:rPr>
          <w:t>x</w:t>
        </w:r>
        <w:r w:rsidRPr="004F285A">
          <w:rPr>
            <w:rFonts w:cs="v4.2.0"/>
            <w:highlight w:val="yellow"/>
          </w:rPr>
          <w:t>]</w:t>
        </w:r>
        <w:r w:rsidRPr="002A093F">
          <w:rPr>
            <w:rFonts w:cs="v4.2.0"/>
          </w:rPr>
          <w:t>.</w:t>
        </w:r>
      </w:ins>
    </w:p>
    <w:p w14:paraId="14C253DE" w14:textId="77777777" w:rsidR="000C0BF9" w:rsidRPr="002A093F" w:rsidRDefault="000C0BF9" w:rsidP="000C0BF9">
      <w:pPr>
        <w:pStyle w:val="NO"/>
        <w:rPr>
          <w:ins w:id="96" w:author="Huawei" w:date="2018-06-25T18:56:00Z"/>
          <w:rFonts w:cs="v4.2.0"/>
        </w:rPr>
      </w:pPr>
      <w:ins w:id="97" w:author="Huawei" w:date="2018-06-25T18:56:00Z">
        <w:r w:rsidRPr="002A093F">
          <w:rPr>
            <w:rFonts w:cs="v4.2.0"/>
          </w:rPr>
          <w:lastRenderedPageBreak/>
          <w:t>NOTE:</w:t>
        </w:r>
        <w:r w:rsidRPr="002A093F">
          <w:rPr>
            <w:rFonts w:cs="v4.2.0"/>
          </w:rPr>
          <w:tab/>
          <w:t>It is recommended that the equipment is made fully operational prior to the equipment being taken to its lower operating temperature.</w:t>
        </w:r>
      </w:ins>
    </w:p>
    <w:p w14:paraId="7E1834ED" w14:textId="77777777" w:rsidR="000C0BF9" w:rsidRPr="002A093F" w:rsidRDefault="000C0BF9" w:rsidP="000C0BF9">
      <w:pPr>
        <w:pStyle w:val="Heading1"/>
        <w:numPr>
          <w:ilvl w:val="0"/>
          <w:numId w:val="0"/>
        </w:numPr>
        <w:ind w:left="432" w:hanging="432"/>
        <w:rPr>
          <w:ins w:id="98" w:author="Huawei" w:date="2018-06-25T18:56:00Z"/>
        </w:rPr>
      </w:pPr>
      <w:bookmarkStart w:id="99" w:name="_Toc487413547"/>
      <w:bookmarkStart w:id="100" w:name="_Toc498542780"/>
      <w:bookmarkStart w:id="101" w:name="_Toc510722773"/>
      <w:bookmarkStart w:id="102" w:name="_Toc516175477"/>
      <w:ins w:id="103" w:author="Huawei" w:date="2018-06-25T18:56:00Z">
        <w:r>
          <w:t>B</w:t>
        </w:r>
        <w:r w:rsidRPr="002A093F">
          <w:t>.4</w:t>
        </w:r>
        <w:r w:rsidRPr="002A093F">
          <w:tab/>
        </w:r>
        <w:r w:rsidRPr="002A093F">
          <w:rPr>
            <w:rFonts w:cs="v4.2.0"/>
          </w:rPr>
          <w:t>Vibration</w:t>
        </w:r>
        <w:bookmarkEnd w:id="99"/>
        <w:bookmarkEnd w:id="100"/>
        <w:bookmarkEnd w:id="101"/>
        <w:bookmarkEnd w:id="102"/>
      </w:ins>
    </w:p>
    <w:p w14:paraId="01B35AAB" w14:textId="355123AA" w:rsidR="000C0BF9" w:rsidRPr="002A093F" w:rsidRDefault="000C0BF9" w:rsidP="000C0BF9">
      <w:pPr>
        <w:rPr>
          <w:ins w:id="104" w:author="Huawei" w:date="2018-06-25T18:56:00Z"/>
          <w:rFonts w:cs="v4.2.0"/>
        </w:rPr>
      </w:pPr>
      <w:ins w:id="105" w:author="Huawei" w:date="2018-06-25T18:56:00Z">
        <w:r w:rsidRPr="002A093F">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w:t>
        </w:r>
        <w:r>
          <w:rPr>
            <w:rFonts w:cs="v4.2.0"/>
          </w:rPr>
          <w:t xml:space="preserve"> procedure of IEC 60 068-2-6 </w:t>
        </w:r>
        <w:r w:rsidRPr="004F285A">
          <w:rPr>
            <w:rFonts w:cs="v4.2.0"/>
            <w:highlight w:val="yellow"/>
          </w:rPr>
          <w:t>[</w:t>
        </w:r>
        <w:r>
          <w:rPr>
            <w:rFonts w:cs="v4.2.0"/>
            <w:highlight w:val="yellow"/>
          </w:rPr>
          <w:t>x</w:t>
        </w:r>
        <w:r w:rsidRPr="004F285A">
          <w:rPr>
            <w:rFonts w:cs="v4.2.0"/>
            <w:highlight w:val="yellow"/>
          </w:rPr>
          <w:t>]</w:t>
        </w:r>
        <w:r w:rsidRPr="002A093F">
          <w:rPr>
            <w:rFonts w:cs="v4.2.0"/>
          </w:rPr>
          <w:t xml:space="preserve">. Other environmental conditions shall be within </w:t>
        </w:r>
        <w:r>
          <w:rPr>
            <w:rFonts w:cs="v4.2.0"/>
          </w:rPr>
          <w:t>the ranges specified in annex B</w:t>
        </w:r>
        <w:r w:rsidRPr="002A093F">
          <w:rPr>
            <w:rFonts w:cs="v4.2.0"/>
          </w:rPr>
          <w:t>.2.</w:t>
        </w:r>
      </w:ins>
    </w:p>
    <w:p w14:paraId="58A9FB41" w14:textId="77777777" w:rsidR="000C0BF9" w:rsidRPr="002A093F" w:rsidRDefault="000C0BF9" w:rsidP="000C0BF9">
      <w:pPr>
        <w:pStyle w:val="NO"/>
        <w:rPr>
          <w:ins w:id="106" w:author="Huawei" w:date="2018-06-25T18:56:00Z"/>
          <w:rFonts w:cs="v4.2.0"/>
        </w:rPr>
      </w:pPr>
      <w:ins w:id="107" w:author="Huawei" w:date="2018-06-25T18:56:00Z">
        <w:r w:rsidRPr="002A093F">
          <w:rPr>
            <w:rFonts w:cs="v4.2.0"/>
          </w:rPr>
          <w:t>NOTE:</w:t>
        </w:r>
        <w:r w:rsidRPr="002A093F">
          <w:rPr>
            <w:rFonts w:cs="v4.2.0"/>
          </w:rPr>
          <w:tab/>
          <w:t>The higher levels of vibration may induce undue physical stress in to equipment after a prolonged series of tests. The testing body should only vibrate the equipment during the RF measurement process.</w:t>
        </w:r>
      </w:ins>
    </w:p>
    <w:p w14:paraId="0C18E21B" w14:textId="77777777" w:rsidR="000C0BF9" w:rsidRPr="002A093F" w:rsidRDefault="000C0BF9" w:rsidP="000C0BF9">
      <w:pPr>
        <w:pStyle w:val="Heading1"/>
        <w:numPr>
          <w:ilvl w:val="0"/>
          <w:numId w:val="0"/>
        </w:numPr>
        <w:ind w:left="432" w:hanging="432"/>
        <w:rPr>
          <w:ins w:id="108" w:author="Huawei" w:date="2018-06-25T18:56:00Z"/>
        </w:rPr>
      </w:pPr>
      <w:bookmarkStart w:id="109" w:name="_Toc487413548"/>
      <w:bookmarkStart w:id="110" w:name="_Toc498542781"/>
      <w:bookmarkStart w:id="111" w:name="_Toc510722774"/>
      <w:bookmarkStart w:id="112" w:name="_Toc516175478"/>
      <w:ins w:id="113" w:author="Huawei" w:date="2018-06-25T18:56:00Z">
        <w:r>
          <w:t>B</w:t>
        </w:r>
        <w:r w:rsidRPr="002A093F">
          <w:t>.5</w:t>
        </w:r>
        <w:r w:rsidRPr="002A093F">
          <w:tab/>
        </w:r>
        <w:r w:rsidRPr="002A093F">
          <w:rPr>
            <w:rFonts w:cs="v4.2.0"/>
          </w:rPr>
          <w:t>Power supply</w:t>
        </w:r>
        <w:bookmarkEnd w:id="109"/>
        <w:bookmarkEnd w:id="110"/>
        <w:bookmarkEnd w:id="111"/>
        <w:bookmarkEnd w:id="112"/>
      </w:ins>
    </w:p>
    <w:p w14:paraId="31A6E918" w14:textId="77777777" w:rsidR="000C0BF9" w:rsidRPr="002A093F" w:rsidRDefault="000C0BF9" w:rsidP="000C0BF9">
      <w:pPr>
        <w:rPr>
          <w:ins w:id="114" w:author="Huawei" w:date="2018-06-25T18:56:00Z"/>
          <w:rFonts w:cs="v4.2.0"/>
        </w:rPr>
      </w:pPr>
      <w:ins w:id="115" w:author="Huawei" w:date="2018-06-25T18:56:00Z">
        <w:r w:rsidRPr="002A093F">
          <w:rPr>
            <w:rFonts w:cs="v4.2.0"/>
          </w:rPr>
          <w:t>When extreme power supply conditions are specified for a test, the test shall be performed at the standard upper and lower limits of operating voltage defined by manufacturer's declaration for the equipment under test.</w:t>
        </w:r>
      </w:ins>
    </w:p>
    <w:p w14:paraId="6B491BE7" w14:textId="77777777" w:rsidR="000C0BF9" w:rsidRPr="002A093F" w:rsidRDefault="000C0BF9" w:rsidP="000C0BF9">
      <w:pPr>
        <w:rPr>
          <w:ins w:id="116" w:author="Huawei" w:date="2018-06-25T18:56:00Z"/>
          <w:b/>
        </w:rPr>
      </w:pPr>
      <w:ins w:id="117" w:author="Huawei" w:date="2018-06-25T18:56:00Z">
        <w:r w:rsidRPr="002A093F">
          <w:rPr>
            <w:b/>
          </w:rPr>
          <w:t>Upper voltage limit:</w:t>
        </w:r>
      </w:ins>
    </w:p>
    <w:p w14:paraId="6EC0531E" w14:textId="04D21218" w:rsidR="000C0BF9" w:rsidRPr="002A093F" w:rsidRDefault="000C0BF9" w:rsidP="000C0BF9">
      <w:pPr>
        <w:rPr>
          <w:ins w:id="118" w:author="Huawei" w:date="2018-06-25T18:56:00Z"/>
          <w:rFonts w:cs="v4.2.0"/>
        </w:rPr>
      </w:pPr>
      <w:ins w:id="119" w:author="Huawei" w:date="2018-06-25T18:56:00Z">
        <w:r w:rsidRPr="002A093F">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w:t>
        </w:r>
        <w:r>
          <w:rPr>
            <w:rFonts w:cs="v4.2.0"/>
          </w:rPr>
          <w:t xml:space="preserve">s described in IEC 60 068-2-1 </w:t>
        </w:r>
        <w:r w:rsidRPr="004F285A">
          <w:rPr>
            <w:rFonts w:cs="v4.2.0"/>
            <w:highlight w:val="yellow"/>
          </w:rPr>
          <w:t>[</w:t>
        </w:r>
        <w:r>
          <w:rPr>
            <w:rFonts w:cs="v4.2.0"/>
            <w:highlight w:val="yellow"/>
          </w:rPr>
          <w:t>x</w:t>
        </w:r>
        <w:r w:rsidRPr="004F285A">
          <w:rPr>
            <w:rFonts w:cs="v4.2.0"/>
            <w:highlight w:val="yellow"/>
          </w:rPr>
          <w:t>]</w:t>
        </w:r>
        <w:r w:rsidRPr="002A093F">
          <w:rPr>
            <w:rFonts w:cs="v4.2.0"/>
          </w:rPr>
          <w:t xml:space="preserve"> </w:t>
        </w:r>
        <w:r>
          <w:rPr>
            <w:rFonts w:cs="v4.2.0"/>
          </w:rPr>
          <w:t>Test Ab/Ad and IEC 60 068-2-2 [11] Test Bb/Bd: Dry h</w:t>
        </w:r>
        <w:r w:rsidRPr="002A093F">
          <w:rPr>
            <w:rFonts w:cs="v4.2.0"/>
          </w:rPr>
          <w:t>eat.</w:t>
        </w:r>
      </w:ins>
    </w:p>
    <w:p w14:paraId="63419CCF" w14:textId="77777777" w:rsidR="000C0BF9" w:rsidRPr="002A093F" w:rsidRDefault="000C0BF9" w:rsidP="000C0BF9">
      <w:pPr>
        <w:rPr>
          <w:ins w:id="120" w:author="Huawei" w:date="2018-06-25T18:56:00Z"/>
          <w:b/>
        </w:rPr>
      </w:pPr>
      <w:ins w:id="121" w:author="Huawei" w:date="2018-06-25T18:56:00Z">
        <w:r w:rsidRPr="002A093F">
          <w:rPr>
            <w:b/>
          </w:rPr>
          <w:t>Lower voltage limit:</w:t>
        </w:r>
      </w:ins>
    </w:p>
    <w:p w14:paraId="6729953A" w14:textId="0A0CD453" w:rsidR="000C0BF9" w:rsidRPr="002A093F" w:rsidRDefault="000C0BF9" w:rsidP="000C0BF9">
      <w:pPr>
        <w:rPr>
          <w:ins w:id="122" w:author="Huawei" w:date="2018-06-25T18:56:00Z"/>
          <w:rFonts w:cs="v4.2.0"/>
        </w:rPr>
      </w:pPr>
      <w:ins w:id="123" w:author="Huawei" w:date="2018-06-25T18:56:00Z">
        <w:r w:rsidRPr="002A093F">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w:t>
        </w:r>
        <w:r>
          <w:rPr>
            <w:rFonts w:cs="v4.2.0"/>
          </w:rPr>
          <w:t xml:space="preserve">s described in IEC 60 068-2-1 </w:t>
        </w:r>
        <w:r w:rsidRPr="004F285A">
          <w:rPr>
            <w:rFonts w:cs="v4.2.0"/>
            <w:highlight w:val="yellow"/>
          </w:rPr>
          <w:t>[</w:t>
        </w:r>
        <w:r>
          <w:rPr>
            <w:rFonts w:cs="v4.2.0"/>
            <w:highlight w:val="yellow"/>
          </w:rPr>
          <w:t>x</w:t>
        </w:r>
        <w:r w:rsidRPr="004F285A">
          <w:rPr>
            <w:rFonts w:cs="v4.2.0"/>
            <w:highlight w:val="yellow"/>
          </w:rPr>
          <w:t>]</w:t>
        </w:r>
        <w:r w:rsidRPr="002A093F">
          <w:rPr>
            <w:rFonts w:cs="v4.2.0"/>
          </w:rPr>
          <w:t xml:space="preserve"> Test Ab/Ad and IE</w:t>
        </w:r>
        <w:r>
          <w:rPr>
            <w:rFonts w:cs="v4.2.0"/>
          </w:rPr>
          <w:t>C 60 068-2-2 [11] Test Bb/Bd: Dry h</w:t>
        </w:r>
        <w:r w:rsidRPr="002A093F">
          <w:rPr>
            <w:rFonts w:cs="v4.2.0"/>
          </w:rPr>
          <w:t>eat.</w:t>
        </w:r>
      </w:ins>
    </w:p>
    <w:p w14:paraId="414EBEB7" w14:textId="77777777" w:rsidR="000C0BF9" w:rsidRPr="002A093F" w:rsidRDefault="000C0BF9" w:rsidP="000C0BF9">
      <w:pPr>
        <w:pStyle w:val="Heading1"/>
        <w:numPr>
          <w:ilvl w:val="0"/>
          <w:numId w:val="0"/>
        </w:numPr>
        <w:ind w:left="432" w:hanging="432"/>
        <w:rPr>
          <w:ins w:id="124" w:author="Huawei" w:date="2018-06-25T18:56:00Z"/>
          <w:lang w:eastAsia="sv-SE"/>
        </w:rPr>
      </w:pPr>
      <w:bookmarkStart w:id="125" w:name="_Toc487413549"/>
      <w:bookmarkStart w:id="126" w:name="_Toc498542782"/>
      <w:bookmarkStart w:id="127" w:name="_Toc510722775"/>
      <w:bookmarkStart w:id="128" w:name="_Toc516175479"/>
      <w:ins w:id="129" w:author="Huawei" w:date="2018-06-25T18:56:00Z">
        <w:r>
          <w:rPr>
            <w:lang w:eastAsia="sv-SE"/>
          </w:rPr>
          <w:t>B</w:t>
        </w:r>
        <w:r w:rsidRPr="002A093F">
          <w:rPr>
            <w:lang w:eastAsia="sv-SE"/>
          </w:rPr>
          <w:t>.6</w:t>
        </w:r>
        <w:r w:rsidRPr="002A093F">
          <w:rPr>
            <w:lang w:eastAsia="sv-SE"/>
          </w:rPr>
          <w:tab/>
          <w:t>Measurement of test environments</w:t>
        </w:r>
        <w:bookmarkEnd w:id="125"/>
        <w:bookmarkEnd w:id="126"/>
        <w:bookmarkEnd w:id="127"/>
        <w:bookmarkEnd w:id="128"/>
      </w:ins>
    </w:p>
    <w:p w14:paraId="04F75ADC" w14:textId="77777777" w:rsidR="000C0BF9" w:rsidRPr="002A093F" w:rsidRDefault="000C0BF9" w:rsidP="000C0BF9">
      <w:pPr>
        <w:rPr>
          <w:ins w:id="130" w:author="Huawei" w:date="2018-06-25T18:56:00Z"/>
          <w:rFonts w:cs="v4.2.0"/>
          <w:lang w:eastAsia="sv-SE"/>
        </w:rPr>
      </w:pPr>
      <w:ins w:id="131" w:author="Huawei" w:date="2018-06-25T18:56:00Z">
        <w:r w:rsidRPr="002A093F">
          <w:rPr>
            <w:rFonts w:cs="v4.2.0"/>
            <w:lang w:eastAsia="sv-SE"/>
          </w:rPr>
          <w:t>The measurement accuracy of the BS test</w:t>
        </w:r>
        <w:r>
          <w:rPr>
            <w:rFonts w:cs="v4.2.0"/>
            <w:lang w:eastAsia="sv-SE"/>
          </w:rPr>
          <w:t xml:space="preserve"> environments defined in annex B shall be:</w:t>
        </w:r>
      </w:ins>
    </w:p>
    <w:p w14:paraId="20655E60" w14:textId="77777777" w:rsidR="000C0BF9" w:rsidRPr="002A093F" w:rsidRDefault="000C0BF9" w:rsidP="000C0BF9">
      <w:pPr>
        <w:pStyle w:val="EW"/>
        <w:ind w:left="2410" w:hanging="2126"/>
        <w:rPr>
          <w:ins w:id="132" w:author="Huawei" w:date="2018-06-25T18:56:00Z"/>
          <w:lang w:eastAsia="sv-SE"/>
        </w:rPr>
      </w:pPr>
      <w:ins w:id="133" w:author="Huawei" w:date="2018-06-25T18:56:00Z">
        <w:r w:rsidRPr="002A093F">
          <w:rPr>
            <w:snapToGrid w:val="0"/>
            <w:lang w:eastAsia="sv-SE"/>
          </w:rPr>
          <w:t>Pressure:</w:t>
        </w:r>
        <w:r w:rsidRPr="002A093F">
          <w:rPr>
            <w:snapToGrid w:val="0"/>
            <w:lang w:eastAsia="sv-SE"/>
          </w:rPr>
          <w:tab/>
        </w:r>
        <w:r w:rsidRPr="002A093F">
          <w:rPr>
            <w:rFonts w:ascii="Symbol" w:hAnsi="Symbol"/>
            <w:snapToGrid w:val="0"/>
            <w:lang w:eastAsia="sv-SE"/>
          </w:rPr>
          <w:t></w:t>
        </w:r>
        <w:r>
          <w:rPr>
            <w:snapToGrid w:val="0"/>
            <w:lang w:eastAsia="sv-SE"/>
          </w:rPr>
          <w:t>5 kPa</w:t>
        </w:r>
      </w:ins>
    </w:p>
    <w:p w14:paraId="6BE2420B" w14:textId="77777777" w:rsidR="000C0BF9" w:rsidRPr="002A093F" w:rsidRDefault="000C0BF9" w:rsidP="000C0BF9">
      <w:pPr>
        <w:pStyle w:val="EW"/>
        <w:ind w:left="2410" w:hanging="2126"/>
        <w:rPr>
          <w:ins w:id="134" w:author="Huawei" w:date="2018-06-25T18:56:00Z"/>
          <w:lang w:eastAsia="sv-SE"/>
        </w:rPr>
      </w:pPr>
      <w:ins w:id="135" w:author="Huawei" w:date="2018-06-25T18:56:00Z">
        <w:r w:rsidRPr="002A093F">
          <w:rPr>
            <w:snapToGrid w:val="0"/>
            <w:lang w:eastAsia="sv-SE"/>
          </w:rPr>
          <w:t>Temperature:</w:t>
        </w:r>
        <w:r w:rsidRPr="002A093F">
          <w:rPr>
            <w:snapToGrid w:val="0"/>
            <w:lang w:eastAsia="sv-SE"/>
          </w:rPr>
          <w:tab/>
        </w:r>
        <w:r w:rsidRPr="002A093F">
          <w:rPr>
            <w:rFonts w:ascii="Symbol" w:hAnsi="Symbol"/>
            <w:snapToGrid w:val="0"/>
            <w:lang w:eastAsia="sv-SE"/>
          </w:rPr>
          <w:t></w:t>
        </w:r>
        <w:r>
          <w:rPr>
            <w:snapToGrid w:val="0"/>
            <w:lang w:eastAsia="sv-SE"/>
          </w:rPr>
          <w:t>2 degrees</w:t>
        </w:r>
      </w:ins>
    </w:p>
    <w:p w14:paraId="620C9089" w14:textId="77777777" w:rsidR="000C0BF9" w:rsidRPr="002A093F" w:rsidRDefault="000C0BF9" w:rsidP="000C0BF9">
      <w:pPr>
        <w:pStyle w:val="EW"/>
        <w:ind w:left="2410" w:hanging="2126"/>
        <w:rPr>
          <w:ins w:id="136" w:author="Huawei" w:date="2018-06-25T18:56:00Z"/>
          <w:lang w:eastAsia="sv-SE"/>
        </w:rPr>
      </w:pPr>
      <w:ins w:id="137" w:author="Huawei" w:date="2018-06-25T18:56:00Z">
        <w:r w:rsidRPr="002A093F">
          <w:rPr>
            <w:snapToGrid w:val="0"/>
            <w:lang w:eastAsia="sv-SE"/>
          </w:rPr>
          <w:t xml:space="preserve">Relative </w:t>
        </w:r>
        <w:r>
          <w:rPr>
            <w:snapToGrid w:val="0"/>
            <w:lang w:eastAsia="sv-SE"/>
          </w:rPr>
          <w:t>h</w:t>
        </w:r>
        <w:r w:rsidRPr="002A093F">
          <w:rPr>
            <w:snapToGrid w:val="0"/>
            <w:lang w:eastAsia="sv-SE"/>
          </w:rPr>
          <w:t>umidity:</w:t>
        </w:r>
        <w:r w:rsidRPr="002A093F">
          <w:rPr>
            <w:snapToGrid w:val="0"/>
            <w:lang w:eastAsia="sv-SE"/>
          </w:rPr>
          <w:tab/>
        </w:r>
        <w:r w:rsidRPr="002A093F">
          <w:rPr>
            <w:rFonts w:ascii="Symbol" w:hAnsi="Symbol"/>
            <w:snapToGrid w:val="0"/>
            <w:lang w:eastAsia="sv-SE"/>
          </w:rPr>
          <w:t></w:t>
        </w:r>
        <w:r>
          <w:rPr>
            <w:snapToGrid w:val="0"/>
            <w:lang w:eastAsia="sv-SE"/>
          </w:rPr>
          <w:t>5 %</w:t>
        </w:r>
      </w:ins>
    </w:p>
    <w:p w14:paraId="1711D162" w14:textId="77777777" w:rsidR="000C0BF9" w:rsidRPr="002A093F" w:rsidRDefault="000C0BF9" w:rsidP="000C0BF9">
      <w:pPr>
        <w:pStyle w:val="EW"/>
        <w:ind w:left="2410" w:hanging="2126"/>
        <w:rPr>
          <w:ins w:id="138" w:author="Huawei" w:date="2018-06-25T18:56:00Z"/>
          <w:snapToGrid w:val="0"/>
          <w:lang w:eastAsia="sv-SE"/>
        </w:rPr>
      </w:pPr>
      <w:ins w:id="139" w:author="Huawei" w:date="2018-06-25T18:56:00Z">
        <w:r>
          <w:rPr>
            <w:snapToGrid w:val="0"/>
            <w:lang w:eastAsia="sv-SE"/>
          </w:rPr>
          <w:t>DC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1.0 %</w:t>
        </w:r>
      </w:ins>
    </w:p>
    <w:p w14:paraId="219A4883" w14:textId="77777777" w:rsidR="000C0BF9" w:rsidRPr="002A093F" w:rsidRDefault="000C0BF9" w:rsidP="000C0BF9">
      <w:pPr>
        <w:pStyle w:val="EW"/>
        <w:ind w:left="2410" w:hanging="2126"/>
        <w:rPr>
          <w:ins w:id="140" w:author="Huawei" w:date="2018-06-25T18:56:00Z"/>
          <w:snapToGrid w:val="0"/>
          <w:lang w:eastAsia="sv-SE"/>
        </w:rPr>
      </w:pPr>
      <w:ins w:id="141" w:author="Huawei" w:date="2018-06-25T18:56:00Z">
        <w:r>
          <w:rPr>
            <w:snapToGrid w:val="0"/>
            <w:lang w:eastAsia="sv-SE"/>
          </w:rPr>
          <w:t>AC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1.5 %</w:t>
        </w:r>
      </w:ins>
    </w:p>
    <w:p w14:paraId="36DC8E00" w14:textId="77777777" w:rsidR="000C0BF9" w:rsidRPr="002A093F" w:rsidRDefault="000C0BF9" w:rsidP="000C0BF9">
      <w:pPr>
        <w:pStyle w:val="EW"/>
        <w:ind w:left="2410" w:hanging="2126"/>
        <w:rPr>
          <w:ins w:id="142" w:author="Huawei" w:date="2018-06-25T18:56:00Z"/>
          <w:snapToGrid w:val="0"/>
          <w:lang w:eastAsia="sv-SE"/>
        </w:rPr>
      </w:pPr>
      <w:ins w:id="143" w:author="Huawei" w:date="2018-06-25T18:56:00Z">
        <w:r>
          <w:rPr>
            <w:snapToGrid w:val="0"/>
            <w:lang w:eastAsia="sv-SE"/>
          </w:rPr>
          <w:t>Vibration:</w:t>
        </w:r>
        <w:r>
          <w:rPr>
            <w:snapToGrid w:val="0"/>
            <w:lang w:eastAsia="sv-SE"/>
          </w:rPr>
          <w:tab/>
          <w:t>10 %</w:t>
        </w:r>
      </w:ins>
    </w:p>
    <w:p w14:paraId="4640699F" w14:textId="77777777" w:rsidR="000C0BF9" w:rsidRPr="002A093F" w:rsidRDefault="000C0BF9" w:rsidP="000C0BF9">
      <w:pPr>
        <w:pStyle w:val="EX"/>
        <w:ind w:left="2410" w:hanging="2126"/>
        <w:rPr>
          <w:ins w:id="144" w:author="Huawei" w:date="2018-06-25T18:56:00Z"/>
          <w:snapToGrid w:val="0"/>
          <w:lang w:eastAsia="sv-SE"/>
        </w:rPr>
      </w:pPr>
      <w:ins w:id="145" w:author="Huawei" w:date="2018-06-25T18:56:00Z">
        <w:r>
          <w:rPr>
            <w:snapToGrid w:val="0"/>
            <w:lang w:eastAsia="sv-SE"/>
          </w:rPr>
          <w:t>Vibration frequency:</w:t>
        </w:r>
        <w:r>
          <w:rPr>
            <w:snapToGrid w:val="0"/>
            <w:lang w:eastAsia="sv-SE"/>
          </w:rPr>
          <w:tab/>
          <w:t>0.1 Hz</w:t>
        </w:r>
      </w:ins>
    </w:p>
    <w:p w14:paraId="40678B26" w14:textId="50294AAC" w:rsidR="000C0BF9" w:rsidRPr="000C0BF9" w:rsidDel="000C0BF9" w:rsidRDefault="000C0BF9" w:rsidP="000C0BF9">
      <w:pPr>
        <w:rPr>
          <w:del w:id="146" w:author="Huawei" w:date="2018-06-25T18:56:00Z"/>
        </w:rPr>
      </w:pPr>
      <w:ins w:id="147" w:author="Huawei" w:date="2018-06-25T18:56:00Z">
        <w:r w:rsidRPr="002A093F">
          <w:t>The above values shall apply unless the test environment is otherwise controlled and the specification for the control of the test environment specifies the uncertainty for the parameter.</w:t>
        </w:r>
      </w:ins>
    </w:p>
    <w:p w14:paraId="3CACA295" w14:textId="3D4661F8" w:rsidR="0022085C" w:rsidDel="000C0BF9" w:rsidRDefault="0022085C" w:rsidP="00CF7ACB">
      <w:pPr>
        <w:spacing w:after="0"/>
        <w:jc w:val="center"/>
        <w:rPr>
          <w:del w:id="148" w:author="Huawei" w:date="2018-06-25T18:56:00Z"/>
          <w:i/>
          <w:color w:val="0000FF"/>
        </w:rPr>
      </w:pPr>
    </w:p>
    <w:p w14:paraId="2874BA80" w14:textId="77777777" w:rsidR="004B5561" w:rsidRDefault="004B5561" w:rsidP="004B5561">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0A080" w14:textId="77777777" w:rsidR="00CD6DA6" w:rsidRDefault="00CD6DA6">
      <w:r>
        <w:separator/>
      </w:r>
    </w:p>
  </w:endnote>
  <w:endnote w:type="continuationSeparator" w:id="0">
    <w:p w14:paraId="2088E7FE" w14:textId="77777777" w:rsidR="00CD6DA6" w:rsidRDefault="00CD6DA6">
      <w:r>
        <w:continuationSeparator/>
      </w:r>
    </w:p>
  </w:endnote>
  <w:endnote w:type="continuationNotice" w:id="1">
    <w:p w14:paraId="7E6F1814" w14:textId="77777777" w:rsidR="00CD6DA6" w:rsidRDefault="00CD6D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5251B" w14:textId="77777777" w:rsidR="00CD6DA6" w:rsidRDefault="00CD6DA6">
      <w:r>
        <w:separator/>
      </w:r>
    </w:p>
  </w:footnote>
  <w:footnote w:type="continuationSeparator" w:id="0">
    <w:p w14:paraId="1ABEF527" w14:textId="77777777" w:rsidR="00CD6DA6" w:rsidRDefault="00CD6DA6">
      <w:r>
        <w:continuationSeparator/>
      </w:r>
    </w:p>
  </w:footnote>
  <w:footnote w:type="continuationNotice" w:id="1">
    <w:p w14:paraId="78F714BB" w14:textId="77777777" w:rsidR="00CD6DA6" w:rsidRDefault="00CD6DA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2"/>
  </w:num>
  <w:num w:numId="4">
    <w:abstractNumId w:val="1"/>
  </w:num>
  <w:num w:numId="5">
    <w:abstractNumId w:val="3"/>
  </w:num>
  <w:num w:numId="6">
    <w:abstractNumId w:val="6"/>
  </w:num>
  <w:num w:numId="7">
    <w:abstractNumId w:val="4"/>
  </w:num>
  <w:num w:numId="8">
    <w:abstractNumId w:val="0"/>
  </w:num>
  <w:num w:numId="9">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18F"/>
    <w:rsid w:val="0000331B"/>
    <w:rsid w:val="0000362C"/>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941"/>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1A97"/>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06A"/>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518"/>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BF9"/>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1ED4"/>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0FED"/>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1D5"/>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87935"/>
    <w:rsid w:val="00187FCD"/>
    <w:rsid w:val="00190126"/>
    <w:rsid w:val="0019044D"/>
    <w:rsid w:val="00190794"/>
    <w:rsid w:val="00191207"/>
    <w:rsid w:val="001916D8"/>
    <w:rsid w:val="00191766"/>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993"/>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3B5"/>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2F2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85C"/>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E9C"/>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466"/>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496"/>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3FE"/>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704"/>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2C"/>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0E1D"/>
    <w:rsid w:val="003E1197"/>
    <w:rsid w:val="003E13DF"/>
    <w:rsid w:val="003E14E8"/>
    <w:rsid w:val="003E1A42"/>
    <w:rsid w:val="003E1C57"/>
    <w:rsid w:val="003E2016"/>
    <w:rsid w:val="003E22FA"/>
    <w:rsid w:val="003E2353"/>
    <w:rsid w:val="003E2F1C"/>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4948"/>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EF2"/>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2FE"/>
    <w:rsid w:val="00414D1E"/>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9B2"/>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431"/>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3DE"/>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A43"/>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5CBD"/>
    <w:rsid w:val="00636191"/>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0C2F"/>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39"/>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1E80"/>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5B35"/>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1FBF"/>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573"/>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23D"/>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5AF"/>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91B"/>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0F"/>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02F2"/>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6FC"/>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87E"/>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4E4"/>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5A57"/>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EF6"/>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1A08"/>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4B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A0A"/>
    <w:rsid w:val="00B72E70"/>
    <w:rsid w:val="00B72FDE"/>
    <w:rsid w:val="00B73564"/>
    <w:rsid w:val="00B739E3"/>
    <w:rsid w:val="00B73DB8"/>
    <w:rsid w:val="00B73FF0"/>
    <w:rsid w:val="00B75125"/>
    <w:rsid w:val="00B7551F"/>
    <w:rsid w:val="00B756DA"/>
    <w:rsid w:val="00B7577C"/>
    <w:rsid w:val="00B7638D"/>
    <w:rsid w:val="00B76524"/>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91C"/>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389"/>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5DA"/>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CE8"/>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5FAB"/>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6DA6"/>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383"/>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5E61"/>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4A"/>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28"/>
    <w:rsid w:val="00D10AA9"/>
    <w:rsid w:val="00D10DE9"/>
    <w:rsid w:val="00D10EEA"/>
    <w:rsid w:val="00D10F12"/>
    <w:rsid w:val="00D11032"/>
    <w:rsid w:val="00D113C5"/>
    <w:rsid w:val="00D1157D"/>
    <w:rsid w:val="00D11C65"/>
    <w:rsid w:val="00D11D85"/>
    <w:rsid w:val="00D124BC"/>
    <w:rsid w:val="00D131AA"/>
    <w:rsid w:val="00D13407"/>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CE7"/>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2E49"/>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381"/>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5EE"/>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750"/>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746"/>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4D57"/>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373"/>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855"/>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1"/>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7"/>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53C"/>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1E8"/>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00C"/>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D38F4EBD-14AD-45A5-85B6-33E9E100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ading 3 3GPP,l3"/>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477A61"/>
    <w:pPr>
      <w:numPr>
        <w:ilvl w:val="3"/>
      </w:numPr>
      <w:outlineLvl w:val="3"/>
    </w:pPr>
  </w:style>
  <w:style w:type="paragraph" w:styleId="Heading5">
    <w:name w:val="heading 5"/>
    <w:basedOn w:val="Heading4"/>
    <w:next w:val="Normal"/>
    <w:link w:val="Heading5Char"/>
    <w:qFormat/>
    <w:rsid w:val="00477A61"/>
    <w:pPr>
      <w:numPr>
        <w:ilvl w:val="4"/>
      </w:numPr>
      <w:outlineLvl w:val="4"/>
    </w:pPr>
    <w:rPr>
      <w:sz w:val="22"/>
    </w:rPr>
  </w:style>
  <w:style w:type="paragraph" w:styleId="Heading6">
    <w:name w:val="heading 6"/>
    <w:basedOn w:val="H6"/>
    <w:next w:val="Normal"/>
    <w:link w:val="Heading6Char"/>
    <w:qFormat/>
    <w:rsid w:val="00477A61"/>
    <w:pPr>
      <w:numPr>
        <w:ilvl w:val="5"/>
      </w:numPr>
      <w:ind w:left="1985" w:hanging="1985"/>
      <w:outlineLvl w:val="5"/>
    </w:pPr>
  </w:style>
  <w:style w:type="paragraph" w:styleId="Heading7">
    <w:name w:val="heading 7"/>
    <w:basedOn w:val="H6"/>
    <w:next w:val="Normal"/>
    <w:link w:val="Heading7Char"/>
    <w:qFormat/>
    <w:rsid w:val="00477A61"/>
    <w:pPr>
      <w:numPr>
        <w:ilvl w:val="6"/>
      </w:numPr>
      <w:ind w:left="1985" w:hanging="1985"/>
      <w:outlineLvl w:val="6"/>
    </w:pPr>
  </w:style>
  <w:style w:type="paragraph" w:styleId="Heading8">
    <w:name w:val="heading 8"/>
    <w:basedOn w:val="Heading1"/>
    <w:next w:val="Normal"/>
    <w:link w:val="Heading8Char"/>
    <w:qFormat/>
    <w:rsid w:val="00477A61"/>
    <w:pPr>
      <w:numPr>
        <w:ilvl w:val="7"/>
      </w:numPr>
      <w:outlineLvl w:val="7"/>
    </w:pPr>
  </w:style>
  <w:style w:type="paragraph" w:styleId="Heading9">
    <w:name w:val="heading 9"/>
    <w:basedOn w:val="Heading8"/>
    <w:next w:val="Normal"/>
    <w:link w:val="Heading9Char"/>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qFormat/>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qFormat/>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link w:val="ListBullet2Char"/>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link w:val="EQChar"/>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link w:val="PLChar"/>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link w:val="H6Char"/>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link w:val="EditorsNoteCarCar"/>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link w:val="B4Char"/>
    <w:rsid w:val="00477A61"/>
  </w:style>
  <w:style w:type="paragraph" w:customStyle="1" w:styleId="B5">
    <w:name w:val="B5"/>
    <w:basedOn w:val="List5"/>
    <w:link w:val="B5Char"/>
    <w:rsid w:val="00477A61"/>
  </w:style>
  <w:style w:type="paragraph" w:styleId="Footer">
    <w:name w:val="footer"/>
    <w:basedOn w:val="Header"/>
    <w:link w:val="FooterCha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link w:val="CRCoverPageChar"/>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EXCar">
    <w:name w:val="EX Car"/>
    <w:rsid w:val="00C175DA"/>
    <w:rPr>
      <w:lang w:val="en-GB"/>
    </w:rPr>
  </w:style>
  <w:style w:type="character" w:customStyle="1" w:styleId="msoins0">
    <w:name w:val="msoins"/>
    <w:basedOn w:val="DefaultParagraphFont"/>
    <w:rsid w:val="00E525EE"/>
  </w:style>
  <w:style w:type="paragraph" w:customStyle="1" w:styleId="JK-text-simpledoc">
    <w:name w:val="JK - text - simple doc"/>
    <w:basedOn w:val="BodyText"/>
    <w:autoRedefine/>
    <w:rsid w:val="00E525EE"/>
    <w:pPr>
      <w:numPr>
        <w:numId w:val="7"/>
      </w:numPr>
      <w:tabs>
        <w:tab w:val="num" w:pos="1097"/>
      </w:tabs>
      <w:overflowPunct w:val="0"/>
      <w:autoSpaceDE w:val="0"/>
      <w:autoSpaceDN w:val="0"/>
      <w:adjustRightInd w:val="0"/>
      <w:spacing w:after="120" w:line="288" w:lineRule="auto"/>
      <w:ind w:left="1097"/>
      <w:textAlignment w:val="baseline"/>
    </w:pPr>
    <w:rPr>
      <w:rFonts w:ascii="Arial" w:eastAsia="Times New Roman" w:hAnsi="Arial" w:cs="Arial"/>
      <w:sz w:val="20"/>
      <w:szCs w:val="20"/>
    </w:rPr>
  </w:style>
  <w:style w:type="paragraph" w:customStyle="1" w:styleId="TAJ">
    <w:name w:val="TAJ"/>
    <w:basedOn w:val="TH"/>
    <w:rsid w:val="00051A97"/>
    <w:rPr>
      <w:rFonts w:eastAsiaTheme="minorEastAsia"/>
    </w:rPr>
  </w:style>
  <w:style w:type="character" w:customStyle="1" w:styleId="Heading5Char">
    <w:name w:val="Heading 5 Char"/>
    <w:link w:val="Heading5"/>
    <w:rsid w:val="00051A97"/>
    <w:rPr>
      <w:rFonts w:ascii="Arial" w:hAnsi="Arial"/>
      <w:sz w:val="22"/>
      <w:szCs w:val="24"/>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51A97"/>
    <w:rPr>
      <w:rFonts w:ascii="Arial" w:hAnsi="Arial"/>
      <w:sz w:val="24"/>
      <w:szCs w:val="24"/>
      <w:lang w:eastAsia="zh-CN"/>
    </w:rPr>
  </w:style>
  <w:style w:type="character" w:customStyle="1" w:styleId="Heading8Char">
    <w:name w:val="Heading 8 Char"/>
    <w:basedOn w:val="DefaultParagraphFont"/>
    <w:link w:val="Heading8"/>
    <w:rsid w:val="00051A97"/>
    <w:rPr>
      <w:rFonts w:ascii="Arial" w:hAnsi="Arial"/>
      <w:sz w:val="28"/>
      <w:szCs w:val="28"/>
      <w:lang w:val="en-GB"/>
    </w:rPr>
  </w:style>
  <w:style w:type="paragraph" w:styleId="IndexHeading">
    <w:name w:val="index heading"/>
    <w:basedOn w:val="Normal"/>
    <w:next w:val="Normal"/>
    <w:rsid w:val="00051A9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051A97"/>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051A97"/>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051A97"/>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051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051A97"/>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051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051A97"/>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PlainText">
    <w:name w:val="Plain Text"/>
    <w:basedOn w:val="Normal"/>
    <w:link w:val="PlainTextChar"/>
    <w:rsid w:val="00051A97"/>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051A97"/>
    <w:rPr>
      <w:rFonts w:ascii="Courier New" w:eastAsia="Times New Roman" w:hAnsi="Courier New"/>
      <w:lang w:val="nb-NO" w:eastAsia="x-none"/>
    </w:rPr>
  </w:style>
  <w:style w:type="paragraph" w:customStyle="1" w:styleId="B11">
    <w:name w:val="B1+"/>
    <w:basedOn w:val="B1"/>
    <w:rsid w:val="00051A97"/>
    <w:pPr>
      <w:overflowPunct w:val="0"/>
      <w:autoSpaceDE w:val="0"/>
      <w:autoSpaceDN w:val="0"/>
      <w:adjustRightInd w:val="0"/>
      <w:ind w:left="360" w:hanging="360"/>
      <w:textAlignment w:val="baseline"/>
    </w:pPr>
    <w:rPr>
      <w:rFonts w:eastAsia="Times New Roman"/>
      <w:lang w:eastAsia="x-none"/>
    </w:rPr>
  </w:style>
  <w:style w:type="paragraph" w:customStyle="1" w:styleId="B20">
    <w:name w:val="B2+"/>
    <w:basedOn w:val="B2"/>
    <w:rsid w:val="00051A97"/>
    <w:pPr>
      <w:overflowPunct w:val="0"/>
      <w:autoSpaceDE w:val="0"/>
      <w:autoSpaceDN w:val="0"/>
      <w:adjustRightInd w:val="0"/>
      <w:ind w:left="567" w:hanging="283"/>
      <w:textAlignment w:val="baseline"/>
    </w:pPr>
    <w:rPr>
      <w:rFonts w:eastAsia="Times New Roman"/>
      <w:lang w:eastAsia="x-none"/>
    </w:rPr>
  </w:style>
  <w:style w:type="paragraph" w:customStyle="1" w:styleId="B30">
    <w:name w:val="B3+"/>
    <w:basedOn w:val="B3"/>
    <w:rsid w:val="00051A97"/>
    <w:pPr>
      <w:tabs>
        <w:tab w:val="num" w:pos="720"/>
        <w:tab w:val="left" w:pos="1134"/>
      </w:tabs>
      <w:overflowPunct w:val="0"/>
      <w:autoSpaceDE w:val="0"/>
      <w:autoSpaceDN w:val="0"/>
      <w:adjustRightInd w:val="0"/>
      <w:ind w:left="720" w:hanging="360"/>
      <w:textAlignment w:val="baseline"/>
    </w:pPr>
    <w:rPr>
      <w:rFonts w:eastAsia="Times New Roman"/>
      <w:lang w:eastAsia="x-none"/>
    </w:rPr>
  </w:style>
  <w:style w:type="paragraph" w:customStyle="1" w:styleId="BL">
    <w:name w:val="BL"/>
    <w:basedOn w:val="Normal"/>
    <w:rsid w:val="00051A97"/>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051A97"/>
    <w:pPr>
      <w:overflowPunct w:val="0"/>
      <w:autoSpaceDE w:val="0"/>
      <w:autoSpaceDN w:val="0"/>
      <w:adjustRightInd w:val="0"/>
      <w:ind w:left="567" w:hanging="283"/>
      <w:textAlignment w:val="baseline"/>
    </w:pPr>
    <w:rPr>
      <w:rFonts w:eastAsia="Times New Roman"/>
      <w:lang w:eastAsia="ko-KR"/>
    </w:rPr>
  </w:style>
  <w:style w:type="paragraph" w:customStyle="1" w:styleId="Norma">
    <w:name w:val="Norma"/>
    <w:basedOn w:val="Heading1"/>
    <w:rsid w:val="00051A97"/>
    <w:pPr>
      <w:numPr>
        <w:numId w:val="0"/>
      </w:numPr>
      <w:overflowPunct w:val="0"/>
      <w:autoSpaceDE w:val="0"/>
      <w:autoSpaceDN w:val="0"/>
      <w:adjustRightInd w:val="0"/>
      <w:ind w:left="1134" w:hanging="1134"/>
      <w:textAlignment w:val="baseline"/>
    </w:pPr>
    <w:rPr>
      <w:rFonts w:eastAsia="Times New Roman"/>
      <w:sz w:val="36"/>
      <w:szCs w:val="20"/>
    </w:rPr>
  </w:style>
  <w:style w:type="paragraph" w:customStyle="1" w:styleId="body">
    <w:name w:val="body"/>
    <w:basedOn w:val="Normal"/>
    <w:rsid w:val="00051A97"/>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Normal"/>
    <w:rsid w:val="00051A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051A97"/>
    <w:pPr>
      <w:overflowPunct w:val="0"/>
      <w:autoSpaceDE w:val="0"/>
      <w:autoSpaceDN w:val="0"/>
      <w:adjustRightInd w:val="0"/>
      <w:textAlignment w:val="baseline"/>
    </w:pPr>
    <w:rPr>
      <w:rFonts w:eastAsia="MS Mincho"/>
      <w:color w:val="FFFF00"/>
      <w:lang w:eastAsia="x-none"/>
    </w:rPr>
  </w:style>
  <w:style w:type="character" w:customStyle="1" w:styleId="BodyText2Char">
    <w:name w:val="Body Text 2 Char"/>
    <w:basedOn w:val="DefaultParagraphFont"/>
    <w:link w:val="BodyText2"/>
    <w:rsid w:val="00051A97"/>
    <w:rPr>
      <w:rFonts w:ascii="Times New Roman" w:eastAsia="MS Mincho" w:hAnsi="Times New Roman"/>
      <w:color w:val="FFFF00"/>
      <w:lang w:val="en-GB" w:eastAsia="x-none"/>
    </w:rPr>
  </w:style>
  <w:style w:type="paragraph" w:customStyle="1" w:styleId="00BodyText">
    <w:name w:val="00 BodyText"/>
    <w:basedOn w:val="Normal"/>
    <w:rsid w:val="00051A97"/>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Normal"/>
    <w:link w:val="11BodyTextChar"/>
    <w:rsid w:val="00051A97"/>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051A97"/>
    <w:pPr>
      <w:overflowPunct w:val="0"/>
      <w:autoSpaceDE w:val="0"/>
      <w:autoSpaceDN w:val="0"/>
      <w:adjustRightInd w:val="0"/>
      <w:textAlignment w:val="baseline"/>
    </w:pPr>
    <w:rPr>
      <w:rFonts w:eastAsia="Times New Roman"/>
      <w:lang w:eastAsia="x-none"/>
    </w:rPr>
  </w:style>
  <w:style w:type="character" w:customStyle="1" w:styleId="11BodyTextChar">
    <w:name w:val="11 BodyText Char"/>
    <w:aliases w:val="Block_Text Char,np Char,b Char"/>
    <w:link w:val="11BodyText"/>
    <w:rsid w:val="00051A97"/>
    <w:rPr>
      <w:rFonts w:ascii="Arial" w:eastAsia="MS Mincho" w:hAnsi="Arial"/>
      <w:sz w:val="22"/>
      <w:lang w:val="x-none"/>
    </w:rPr>
  </w:style>
  <w:style w:type="paragraph" w:customStyle="1" w:styleId="Meetingcaption">
    <w:name w:val="Meeting caption"/>
    <w:basedOn w:val="Normal"/>
    <w:rsid w:val="00051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ZchnZchn0">
    <w:name w:val="Zchn Zchn"/>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T">
    <w:name w:val="FT"/>
    <w:basedOn w:val="Normal"/>
    <w:rsid w:val="00051A9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051A97"/>
    <w:pPr>
      <w:overflowPunct w:val="0"/>
      <w:autoSpaceDE w:val="0"/>
      <w:autoSpaceDN w:val="0"/>
      <w:adjustRightInd w:val="0"/>
      <w:textAlignment w:val="baseline"/>
    </w:pPr>
    <w:rPr>
      <w:rFonts w:eastAsia="Times New Roman" w:cs="v4.2.0"/>
      <w:lang w:eastAsia="en-GB"/>
    </w:rPr>
  </w:style>
  <w:style w:type="character" w:styleId="Strong">
    <w:name w:val="Strong"/>
    <w:qFormat/>
    <w:rsid w:val="00051A97"/>
    <w:rPr>
      <w:b/>
      <w:bCs/>
    </w:rPr>
  </w:style>
  <w:style w:type="paragraph" w:customStyle="1" w:styleId="AL">
    <w:name w:val="AL"/>
    <w:basedOn w:val="TAL"/>
    <w:rsid w:val="00051A97"/>
    <w:pPr>
      <w:overflowPunct w:val="0"/>
      <w:autoSpaceDE w:val="0"/>
      <w:autoSpaceDN w:val="0"/>
      <w:adjustRightInd w:val="0"/>
      <w:textAlignment w:val="baseline"/>
    </w:pPr>
    <w:rPr>
      <w:rFonts w:eastAsia="Times New Roman"/>
      <w:lang w:eastAsia="x-none"/>
    </w:rPr>
  </w:style>
  <w:style w:type="table" w:customStyle="1" w:styleId="TableGrid1">
    <w:name w:val="Table Grid1"/>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051A97"/>
    <w:rPr>
      <w:rFonts w:ascii="Times New Roman" w:eastAsia="MS Mincho" w:hAnsi="Times New Roman"/>
      <w:lang w:val="en-GB" w:eastAsia="en-US"/>
    </w:rPr>
  </w:style>
  <w:style w:type="character" w:customStyle="1" w:styleId="FooterChar">
    <w:name w:val="Footer Char"/>
    <w:link w:val="Footer"/>
    <w:rsid w:val="00051A97"/>
    <w:rPr>
      <w:rFonts w:ascii="Arial" w:hAnsi="Arial"/>
      <w:b/>
      <w:i/>
      <w:noProof/>
      <w:sz w:val="18"/>
      <w:lang w:val="en-GB"/>
    </w:rPr>
  </w:style>
  <w:style w:type="character" w:customStyle="1" w:styleId="CRCoverPageChar">
    <w:name w:val="CR Cover Page Char"/>
    <w:link w:val="CRCoverPage"/>
    <w:rsid w:val="00051A97"/>
    <w:rPr>
      <w:rFonts w:ascii="Arial" w:hAnsi="Arial"/>
      <w:lang w:val="en-GB"/>
    </w:rPr>
  </w:style>
  <w:style w:type="character" w:customStyle="1" w:styleId="H6Char">
    <w:name w:val="H6 Char"/>
    <w:link w:val="H6"/>
    <w:rsid w:val="00051A97"/>
    <w:rPr>
      <w:rFonts w:ascii="Arial" w:hAnsi="Arial"/>
      <w:szCs w:val="24"/>
      <w:lang w:eastAsia="zh-CN"/>
    </w:rPr>
  </w:style>
  <w:style w:type="character" w:customStyle="1" w:styleId="PLChar">
    <w:name w:val="PL Char"/>
    <w:link w:val="PL"/>
    <w:rsid w:val="00051A97"/>
    <w:rPr>
      <w:rFonts w:ascii="Courier New" w:hAnsi="Courier New"/>
      <w:noProof/>
      <w:sz w:val="16"/>
      <w:lang w:val="en-GB"/>
    </w:rPr>
  </w:style>
  <w:style w:type="character" w:customStyle="1" w:styleId="TACCar">
    <w:name w:val="TAC Car"/>
    <w:basedOn w:val="TALChar"/>
    <w:rsid w:val="00051A97"/>
    <w:rPr>
      <w:rFonts w:ascii="Arial" w:eastAsia="Times New Roman" w:hAnsi="Arial"/>
      <w:sz w:val="18"/>
      <w:lang w:val="en-GB" w:eastAsia="en-US" w:bidi="ar-SA"/>
    </w:rPr>
  </w:style>
  <w:style w:type="character" w:customStyle="1" w:styleId="B3Char">
    <w:name w:val="B3 Char"/>
    <w:rsid w:val="00051A97"/>
    <w:rPr>
      <w:lang w:val="en-GB"/>
    </w:rPr>
  </w:style>
  <w:style w:type="paragraph" w:customStyle="1" w:styleId="CarCar5">
    <w:name w:val="Car Car5"/>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051A9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51A97"/>
    <w:rPr>
      <w:rFonts w:ascii="Arial" w:hAnsi="Arial"/>
      <w:sz w:val="24"/>
      <w:lang w:val="en-GB" w:eastAsia="en-GB" w:bidi="ar-SA"/>
    </w:rPr>
  </w:style>
  <w:style w:type="character" w:customStyle="1" w:styleId="TAL0">
    <w:name w:val="TAL (文字)"/>
    <w:rsid w:val="00051A97"/>
    <w:rPr>
      <w:rFonts w:ascii="Arial" w:hAnsi="Arial"/>
      <w:sz w:val="18"/>
      <w:lang w:val="en-GB"/>
    </w:rPr>
  </w:style>
  <w:style w:type="paragraph" w:customStyle="1" w:styleId="Separation">
    <w:name w:val="Separation"/>
    <w:basedOn w:val="Heading1"/>
    <w:next w:val="Normal"/>
    <w:rsid w:val="00051A97"/>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sz w:val="36"/>
      <w:szCs w:val="20"/>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51A97"/>
    <w:rPr>
      <w:rFonts w:ascii="Arial" w:eastAsia="Times New Roman"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051A97"/>
    <w:rPr>
      <w:rFonts w:ascii="Arial" w:eastAsia="Times New Roman" w:hAnsi="Arial"/>
      <w:sz w:val="22"/>
      <w:lang w:val="en-GB"/>
    </w:rPr>
  </w:style>
  <w:style w:type="character" w:customStyle="1" w:styleId="Heading6Char">
    <w:name w:val="Heading 6 Char"/>
    <w:basedOn w:val="H6Char"/>
    <w:link w:val="Heading6"/>
    <w:rsid w:val="00051A97"/>
    <w:rPr>
      <w:rFonts w:ascii="Arial" w:hAnsi="Arial"/>
      <w:szCs w:val="24"/>
      <w:lang w:eastAsia="zh-CN"/>
    </w:rPr>
  </w:style>
  <w:style w:type="character" w:customStyle="1" w:styleId="Heading7Char">
    <w:name w:val="Heading 7 Char"/>
    <w:link w:val="Heading7"/>
    <w:rsid w:val="00051A97"/>
    <w:rPr>
      <w:rFonts w:ascii="Arial" w:hAnsi="Arial"/>
      <w:szCs w:val="24"/>
      <w:lang w:eastAsia="zh-CN"/>
    </w:rPr>
  </w:style>
  <w:style w:type="character" w:customStyle="1" w:styleId="EditorsNoteCarCar">
    <w:name w:val="Editor's Note Car Car"/>
    <w:link w:val="EditorsNote"/>
    <w:rsid w:val="00051A97"/>
    <w:rPr>
      <w:rFonts w:ascii="Times New Roman" w:hAnsi="Times New Roman"/>
      <w:color w:val="FF0000"/>
      <w:lang w:val="en-GB"/>
    </w:rPr>
  </w:style>
  <w:style w:type="character" w:customStyle="1" w:styleId="B4Char">
    <w:name w:val="B4 Char"/>
    <w:link w:val="B4"/>
    <w:rsid w:val="00051A97"/>
    <w:rPr>
      <w:rFonts w:ascii="Times New Roman" w:hAnsi="Times New Roman"/>
      <w:lang w:val="en-GB"/>
    </w:rPr>
  </w:style>
  <w:style w:type="character" w:customStyle="1" w:styleId="B5Char">
    <w:name w:val="B5 Char"/>
    <w:link w:val="B5"/>
    <w:rsid w:val="00051A97"/>
    <w:rPr>
      <w:rFonts w:ascii="Times New Roman" w:hAnsi="Times New Roman"/>
      <w:lang w:val="en-GB"/>
    </w:rPr>
  </w:style>
  <w:style w:type="character" w:customStyle="1" w:styleId="CharChar19">
    <w:name w:val="Char Char19"/>
    <w:semiHidden/>
    <w:rsid w:val="00051A97"/>
    <w:rPr>
      <w:rFonts w:ascii="Times New Roman" w:hAnsi="Times New Roman"/>
      <w:lang w:val="en-GB"/>
    </w:rPr>
  </w:style>
  <w:style w:type="paragraph" w:styleId="BodyText3">
    <w:name w:val="Body Text 3"/>
    <w:basedOn w:val="Normal"/>
    <w:link w:val="BodyText3Char"/>
    <w:rsid w:val="00051A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051A97"/>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51A97"/>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051A97"/>
    <w:rPr>
      <w:rFonts w:ascii="Arial" w:hAnsi="Arial"/>
      <w:sz w:val="22"/>
      <w:lang w:val="en-GB" w:eastAsia="en-US"/>
    </w:rPr>
  </w:style>
  <w:style w:type="character" w:customStyle="1" w:styleId="CharChar8">
    <w:name w:val="Char Char8"/>
    <w:semiHidden/>
    <w:rsid w:val="00051A97"/>
    <w:rPr>
      <w:rFonts w:ascii="Times New Roman" w:hAnsi="Times New Roman"/>
      <w:b/>
      <w:bCs/>
      <w:lang w:val="en-GB" w:eastAsia="en-US"/>
    </w:rPr>
  </w:style>
  <w:style w:type="character" w:customStyle="1" w:styleId="T1Char">
    <w:name w:val="T1 Char"/>
    <w:aliases w:val="Header 6 Char Char"/>
    <w:rsid w:val="00051A97"/>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51A97"/>
    <w:rPr>
      <w:b/>
      <w:lang w:val="en-GB" w:eastAsia="en-US" w:bidi="ar-SA"/>
    </w:rPr>
  </w:style>
  <w:style w:type="paragraph" w:customStyle="1" w:styleId="DAText">
    <w:name w:val="DA_Text"/>
    <w:basedOn w:val="Normal"/>
    <w:link w:val="DATextZchn"/>
    <w:rsid w:val="00051A97"/>
    <w:pPr>
      <w:spacing w:after="0"/>
      <w:jc w:val="both"/>
    </w:pPr>
    <w:rPr>
      <w:rFonts w:ascii="CG Times (WN)" w:eastAsia="Malgun Gothic" w:hAnsi="CG Times (WN)"/>
      <w:szCs w:val="24"/>
      <w:lang w:val="de-DE" w:eastAsia="de-DE"/>
    </w:rPr>
  </w:style>
  <w:style w:type="character" w:customStyle="1" w:styleId="DATextZchn">
    <w:name w:val="DA_Text Zchn"/>
    <w:link w:val="DAText"/>
    <w:rsid w:val="00051A97"/>
    <w:rPr>
      <w:rFonts w:eastAsia="Malgun Gothic"/>
      <w:szCs w:val="24"/>
      <w:lang w:val="de-DE" w:eastAsia="de-DE"/>
    </w:rPr>
  </w:style>
  <w:style w:type="character" w:customStyle="1" w:styleId="HeadingChar">
    <w:name w:val="Heading Char"/>
    <w:rsid w:val="00051A97"/>
    <w:rPr>
      <w:rFonts w:ascii="Arial" w:eastAsia="SimSun" w:hAnsi="Arial"/>
      <w:b/>
      <w:sz w:val="22"/>
    </w:rPr>
  </w:style>
  <w:style w:type="paragraph" w:customStyle="1" w:styleId="NormalLatinItalique">
    <w:name w:val="Normal + (Latin) Italique"/>
    <w:basedOn w:val="Normal"/>
    <w:link w:val="NormalLatinItaliqueCar"/>
    <w:rsid w:val="00051A97"/>
    <w:rPr>
      <w:rFonts w:ascii="CG Times (WN)" w:eastAsia="Times New Roman" w:hAnsi="CG Times (WN)"/>
      <w:lang w:eastAsia="x-none"/>
    </w:rPr>
  </w:style>
  <w:style w:type="character" w:customStyle="1" w:styleId="NormalLatinItaliqueCar">
    <w:name w:val="Normal + (Latin) Italique Car"/>
    <w:link w:val="NormalLatinItalique"/>
    <w:rsid w:val="00051A97"/>
    <w:rPr>
      <w:rFonts w:eastAsia="Times New Roman"/>
      <w:lang w:val="en-GB" w:eastAsia="x-none"/>
    </w:rPr>
  </w:style>
  <w:style w:type="paragraph" w:customStyle="1" w:styleId="B1LatinItalique">
    <w:name w:val="B1 + (Latin) Italique"/>
    <w:basedOn w:val="B1"/>
    <w:link w:val="B1LatinItaliqueCar"/>
    <w:rsid w:val="00051A97"/>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051A97"/>
    <w:rPr>
      <w:rFonts w:eastAsia="Times New Roman"/>
      <w:i/>
      <w:iCs/>
      <w:lang w:val="en-GB" w:eastAsia="x-none"/>
    </w:rPr>
  </w:style>
  <w:style w:type="character" w:customStyle="1" w:styleId="B6Char">
    <w:name w:val="B6 Char"/>
    <w:link w:val="B6"/>
    <w:rsid w:val="00051A97"/>
    <w:rPr>
      <w:rFonts w:ascii="Times New Roman" w:eastAsia="Times New Roman" w:hAnsi="Times New Roman"/>
      <w:lang w:val="en-GB" w:eastAsia="x-none"/>
    </w:rPr>
  </w:style>
  <w:style w:type="paragraph" w:customStyle="1" w:styleId="Char">
    <w:name w:val="Ch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051A97"/>
    <w:rPr>
      <w:rFonts w:eastAsia="SimSun"/>
      <w:lang w:val="en-GB" w:eastAsia="en-US" w:bidi="ar-SA"/>
    </w:rPr>
  </w:style>
  <w:style w:type="character" w:customStyle="1" w:styleId="CharChar7">
    <w:name w:val="Char Char7"/>
    <w:rsid w:val="00051A97"/>
    <w:rPr>
      <w:rFonts w:ascii="Arial" w:eastAsia="SimSun" w:hAnsi="Arial"/>
      <w:sz w:val="36"/>
      <w:lang w:val="en-GB" w:eastAsia="en-US" w:bidi="ar-SA"/>
    </w:rPr>
  </w:style>
  <w:style w:type="character" w:customStyle="1" w:styleId="CharChar6">
    <w:name w:val="Char Char6"/>
    <w:rsid w:val="00051A97"/>
    <w:rPr>
      <w:rFonts w:ascii="Arial" w:eastAsia="SimSun" w:hAnsi="Arial"/>
      <w:sz w:val="32"/>
      <w:lang w:val="en-GB" w:eastAsia="en-US" w:bidi="ar-SA"/>
    </w:rPr>
  </w:style>
  <w:style w:type="character" w:customStyle="1" w:styleId="CharChar5">
    <w:name w:val="Char Char5"/>
    <w:rsid w:val="00051A97"/>
    <w:rPr>
      <w:rFonts w:ascii="Arial" w:eastAsia="SimSun" w:hAnsi="Arial"/>
      <w:sz w:val="28"/>
      <w:lang w:val="en-GB" w:eastAsia="en-US" w:bidi="ar-SA"/>
    </w:rPr>
  </w:style>
  <w:style w:type="character" w:customStyle="1" w:styleId="CharChar16">
    <w:name w:val="Char Char16"/>
    <w:rsid w:val="00051A97"/>
    <w:rPr>
      <w:rFonts w:ascii="Arial" w:eastAsia="SimSun" w:hAnsi="Arial"/>
      <w:lang w:val="en-GB" w:eastAsia="en-US" w:bidi="ar-SA"/>
    </w:rPr>
  </w:style>
  <w:style w:type="character" w:customStyle="1" w:styleId="CharChar14">
    <w:name w:val="Char Char14"/>
    <w:rsid w:val="00051A97"/>
    <w:rPr>
      <w:rFonts w:ascii="Arial" w:eastAsia="SimSun" w:hAnsi="Arial"/>
      <w:sz w:val="36"/>
      <w:lang w:val="en-GB" w:eastAsia="en-US" w:bidi="ar-SA"/>
    </w:rPr>
  </w:style>
  <w:style w:type="character" w:customStyle="1" w:styleId="CharChar11">
    <w:name w:val="Char Char11"/>
    <w:semiHidden/>
    <w:rsid w:val="00051A97"/>
    <w:rPr>
      <w:rFonts w:ascii="Tahoma" w:eastAsia="SimSun" w:hAnsi="Tahoma" w:cs="Tahoma"/>
      <w:lang w:val="en-GB" w:eastAsia="en-US" w:bidi="ar-SA"/>
    </w:rPr>
  </w:style>
  <w:style w:type="paragraph" w:styleId="BodyTextIndent2">
    <w:name w:val="Body Text Indent 2"/>
    <w:basedOn w:val="Normal"/>
    <w:link w:val="BodyTextIndent2Char"/>
    <w:rsid w:val="00051A97"/>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051A97"/>
    <w:rPr>
      <w:rFonts w:eastAsia="MS Mincho"/>
      <w:lang w:val="en-GB" w:eastAsia="ja-JP"/>
    </w:rPr>
  </w:style>
  <w:style w:type="paragraph" w:styleId="NormalIndent">
    <w:name w:val="Normal Indent"/>
    <w:basedOn w:val="Normal"/>
    <w:rsid w:val="00051A97"/>
    <w:pPr>
      <w:spacing w:after="0"/>
      <w:ind w:left="851"/>
    </w:pPr>
    <w:rPr>
      <w:rFonts w:eastAsia="MS Mincho"/>
      <w:lang w:val="it-IT" w:eastAsia="ja-JP"/>
    </w:rPr>
  </w:style>
  <w:style w:type="paragraph" w:customStyle="1" w:styleId="Note">
    <w:name w:val="Note"/>
    <w:basedOn w:val="B1"/>
    <w:rsid w:val="00051A97"/>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051A9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51A9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51A9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51A9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51A97"/>
    <w:rPr>
      <w:rFonts w:ascii="Times New Roman" w:eastAsia="MS Mincho" w:hAnsi="Times New Roman"/>
    </w:rPr>
    <w:tblPr/>
  </w:style>
  <w:style w:type="paragraph" w:customStyle="1" w:styleId="Normal1">
    <w:name w:val="Normal 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051A97"/>
    <w:pPr>
      <w:tabs>
        <w:tab w:val="num" w:pos="926"/>
      </w:tabs>
      <w:ind w:left="926" w:hanging="360"/>
    </w:pPr>
    <w:rPr>
      <w:rFonts w:eastAsia="MS Mincho"/>
      <w:lang w:eastAsia="ja-JP"/>
    </w:rPr>
  </w:style>
  <w:style w:type="paragraph" w:customStyle="1" w:styleId="TOC91">
    <w:name w:val="TOC 91"/>
    <w:basedOn w:val="TOC8"/>
    <w:rsid w:val="00051A9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51A9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51A9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51A9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51A9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51A97"/>
    <w:pPr>
      <w:spacing w:after="240" w:line="240" w:lineRule="atLeast"/>
      <w:ind w:left="1191" w:right="113" w:hanging="1191"/>
    </w:pPr>
    <w:rPr>
      <w:rFonts w:ascii="Times New Roman" w:eastAsia="MS Mincho" w:hAnsi="Times New Roman"/>
      <w:lang w:val="en-GB"/>
    </w:rPr>
  </w:style>
  <w:style w:type="paragraph" w:customStyle="1" w:styleId="ZC">
    <w:name w:val="ZC"/>
    <w:rsid w:val="00051A97"/>
    <w:pPr>
      <w:spacing w:line="360" w:lineRule="atLeast"/>
      <w:jc w:val="center"/>
    </w:pPr>
    <w:rPr>
      <w:rFonts w:ascii="Times New Roman" w:eastAsia="MS Mincho" w:hAnsi="Times New Roman"/>
      <w:lang w:val="en-GB"/>
    </w:rPr>
  </w:style>
  <w:style w:type="paragraph" w:customStyle="1" w:styleId="FooterCentred">
    <w:name w:val="FooterCentred"/>
    <w:basedOn w:val="Footer"/>
    <w:rsid w:val="00051A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051A97"/>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51A97"/>
    <w:pPr>
      <w:tabs>
        <w:tab w:val="left" w:pos="360"/>
      </w:tabs>
      <w:ind w:left="360" w:hanging="360"/>
    </w:pPr>
  </w:style>
  <w:style w:type="paragraph" w:customStyle="1" w:styleId="Para1">
    <w:name w:val="Para1"/>
    <w:basedOn w:val="Normal"/>
    <w:rsid w:val="00051A9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51A9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051A9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051A9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51A97"/>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051A97"/>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051A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1A97"/>
    <w:pPr>
      <w:ind w:left="244" w:hanging="244"/>
    </w:pPr>
    <w:rPr>
      <w:rFonts w:ascii="Arial" w:eastAsia="MS Mincho" w:hAnsi="Arial"/>
      <w:noProof/>
      <w:color w:val="000000"/>
      <w:lang w:val="en-GB"/>
    </w:rPr>
  </w:style>
  <w:style w:type="paragraph" w:customStyle="1" w:styleId="TitleText">
    <w:name w:val="Title Text"/>
    <w:basedOn w:val="Normal"/>
    <w:next w:val="Normal"/>
    <w:rsid w:val="00051A97"/>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051A97"/>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szCs w:val="20"/>
      <w:lang w:eastAsia="de-DE"/>
    </w:rPr>
  </w:style>
  <w:style w:type="paragraph" w:customStyle="1" w:styleId="berschrift3h3H3Underrubrik2">
    <w:name w:val="Überschrift 3.h3.H3.Underrubrik2"/>
    <w:basedOn w:val="Heading2"/>
    <w:next w:val="Normal"/>
    <w:rsid w:val="00051A97"/>
    <w:pPr>
      <w:numPr>
        <w:ilvl w:val="0"/>
        <w:numId w:val="0"/>
      </w:numPr>
      <w:overflowPunct w:val="0"/>
      <w:autoSpaceDE w:val="0"/>
      <w:autoSpaceDN w:val="0"/>
      <w:adjustRightInd w:val="0"/>
      <w:spacing w:before="120"/>
      <w:ind w:left="1134" w:hanging="1134"/>
      <w:textAlignment w:val="baseline"/>
      <w:outlineLvl w:val="2"/>
    </w:pPr>
    <w:rPr>
      <w:rFonts w:eastAsia="MS Mincho"/>
      <w:sz w:val="28"/>
      <w:szCs w:val="20"/>
      <w:lang w:val="en-GB" w:eastAsia="de-DE"/>
    </w:rPr>
  </w:style>
  <w:style w:type="paragraph" w:customStyle="1" w:styleId="Bullets">
    <w:name w:val="Bullets"/>
    <w:basedOn w:val="BodyText"/>
    <w:rsid w:val="00051A97"/>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en-GB" w:eastAsia="de-DE"/>
    </w:rPr>
  </w:style>
  <w:style w:type="paragraph" w:customStyle="1" w:styleId="b12">
    <w:name w:val="b1"/>
    <w:basedOn w:val="Normal"/>
    <w:rsid w:val="00051A97"/>
    <w:pPr>
      <w:spacing w:before="100" w:beforeAutospacing="1" w:after="100" w:afterAutospacing="1"/>
    </w:pPr>
    <w:rPr>
      <w:rFonts w:eastAsia="Arial Unicode MS"/>
      <w:sz w:val="24"/>
      <w:szCs w:val="24"/>
      <w:lang w:eastAsia="ja-JP"/>
    </w:rPr>
  </w:style>
  <w:style w:type="paragraph" w:customStyle="1" w:styleId="tal1">
    <w:name w:val="tal"/>
    <w:basedOn w:val="Normal"/>
    <w:rsid w:val="00051A97"/>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1A97"/>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51A9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1A97"/>
    <w:pPr>
      <w:keepNext w:val="0"/>
      <w:keepLines w:val="0"/>
      <w:numPr>
        <w:ilvl w:val="0"/>
      </w:numPr>
      <w:overflowPunct w:val="0"/>
      <w:autoSpaceDE w:val="0"/>
      <w:autoSpaceDN w:val="0"/>
      <w:adjustRightInd w:val="0"/>
      <w:spacing w:before="240"/>
      <w:ind w:left="1980" w:hanging="1980"/>
      <w:textAlignment w:val="baseline"/>
    </w:pPr>
    <w:rPr>
      <w:rFonts w:eastAsia="MS Mincho"/>
      <w:bCs/>
      <w:szCs w:val="20"/>
      <w:lang w:val="en-GB" w:eastAsia="x-none"/>
    </w:rPr>
  </w:style>
  <w:style w:type="paragraph" w:customStyle="1" w:styleId="StyleHeading6After9pt">
    <w:name w:val="Style Heading 6 + After:  9 pt"/>
    <w:basedOn w:val="Heading6"/>
    <w:rsid w:val="00051A97"/>
    <w:pPr>
      <w:keepNext w:val="0"/>
      <w:keepLines w:val="0"/>
      <w:numPr>
        <w:ilvl w:val="0"/>
      </w:numPr>
      <w:overflowPunct w:val="0"/>
      <w:autoSpaceDE w:val="0"/>
      <w:autoSpaceDN w:val="0"/>
      <w:adjustRightInd w:val="0"/>
      <w:spacing w:before="240"/>
      <w:ind w:left="1985" w:hanging="1985"/>
      <w:textAlignment w:val="baseline"/>
    </w:pPr>
    <w:rPr>
      <w:rFonts w:eastAsia="MS Mincho"/>
      <w:bCs/>
      <w:szCs w:val="20"/>
      <w:lang w:val="en-GB" w:eastAsia="x-none"/>
    </w:rPr>
  </w:style>
  <w:style w:type="table" w:customStyle="1" w:styleId="TableGrid3">
    <w:name w:val="Table Grid3"/>
    <w:basedOn w:val="TableNormal"/>
    <w:next w:val="TableGrid"/>
    <w:rsid w:val="00051A9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051A97"/>
    <w:rPr>
      <w:rFonts w:ascii="Times New Roman" w:eastAsia="Batang" w:hAnsi="Times New Roman"/>
      <w:lang w:val="en-GB"/>
    </w:rPr>
  </w:style>
  <w:style w:type="paragraph" w:customStyle="1" w:styleId="CharCharCharChar1">
    <w:name w:val="Char Char Char Char1"/>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
    <w:name w:val="修订1"/>
    <w:hidden/>
    <w:semiHidden/>
    <w:rsid w:val="00051A97"/>
    <w:rPr>
      <w:rFonts w:ascii="Times New Roman" w:eastAsia="Batang" w:hAnsi="Times New Roman"/>
      <w:lang w:val="en-GB"/>
    </w:rPr>
  </w:style>
  <w:style w:type="paragraph" w:styleId="EndnoteText">
    <w:name w:val="endnote text"/>
    <w:basedOn w:val="Normal"/>
    <w:link w:val="EndnoteTextChar"/>
    <w:rsid w:val="00051A97"/>
    <w:pPr>
      <w:snapToGrid w:val="0"/>
    </w:pPr>
    <w:rPr>
      <w:rFonts w:eastAsia="Times New Roman"/>
      <w:lang w:eastAsia="x-none"/>
    </w:rPr>
  </w:style>
  <w:style w:type="character" w:customStyle="1" w:styleId="EndnoteTextChar">
    <w:name w:val="Endnote Text Char"/>
    <w:basedOn w:val="DefaultParagraphFont"/>
    <w:link w:val="EndnoteText"/>
    <w:rsid w:val="00051A97"/>
    <w:rPr>
      <w:rFonts w:ascii="Times New Roman" w:eastAsia="Times New Roman" w:hAnsi="Times New Roman"/>
      <w:lang w:val="en-GB" w:eastAsia="x-none"/>
    </w:rPr>
  </w:style>
  <w:style w:type="paragraph" w:customStyle="1" w:styleId="a1">
    <w:name w:val="変更箇所"/>
    <w:hidden/>
    <w:semiHidden/>
    <w:rsid w:val="00051A97"/>
    <w:rPr>
      <w:rFonts w:ascii="Times New Roman" w:eastAsia="MS Mincho" w:hAnsi="Times New Roman"/>
      <w:lang w:val="en-GB"/>
    </w:rPr>
  </w:style>
  <w:style w:type="paragraph" w:customStyle="1" w:styleId="NB2">
    <w:name w:val="NB2"/>
    <w:basedOn w:val="ZG"/>
    <w:rsid w:val="00051A97"/>
    <w:pPr>
      <w:framePr w:wrap="notBeside"/>
    </w:pPr>
    <w:rPr>
      <w:rFonts w:eastAsia="Times New Roman"/>
      <w:lang w:val="en-US" w:eastAsia="ko-KR"/>
    </w:rPr>
  </w:style>
  <w:style w:type="paragraph" w:customStyle="1" w:styleId="tableentry">
    <w:name w:val="table entry"/>
    <w:basedOn w:val="Normal"/>
    <w:rsid w:val="00051A97"/>
    <w:pPr>
      <w:keepNext/>
      <w:spacing w:before="60" w:after="60"/>
    </w:pPr>
    <w:rPr>
      <w:rFonts w:ascii="Bookman Old Style" w:hAnsi="Bookman Old Style"/>
      <w:lang w:val="en-US" w:eastAsia="ko-KR"/>
    </w:rPr>
  </w:style>
  <w:style w:type="paragraph" w:customStyle="1" w:styleId="CarCar1CharCharCarCar">
    <w:name w:val="Car Car1 Char Char Car Car"/>
    <w:semiHidden/>
    <w:rsid w:val="00051A9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rsid w:val="00051A9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51A97"/>
    <w:rPr>
      <w:rFonts w:ascii="Times New Roman" w:eastAsia="MS Mincho" w:hAnsi="Times New Roman"/>
      <w:lang w:val="en-GB" w:eastAsia="x-none"/>
    </w:rPr>
  </w:style>
  <w:style w:type="paragraph" w:styleId="HTMLPreformatted">
    <w:name w:val="HTML Preformatted"/>
    <w:basedOn w:val="Normal"/>
    <w:link w:val="HTMLPreformattedChar"/>
    <w:rsid w:val="00051A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51A97"/>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51A9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051A97"/>
    <w:rPr>
      <w:rFonts w:ascii="Times New Roman" w:hAnsi="Times New Roman"/>
      <w:color w:val="FF0000"/>
      <w:lang w:val="en-GB" w:eastAsia="en-US"/>
    </w:rPr>
  </w:style>
  <w:style w:type="numbering" w:customStyle="1" w:styleId="10">
    <w:name w:val="목록 없음1"/>
    <w:next w:val="NoList"/>
    <w:semiHidden/>
    <w:unhideWhenUsed/>
    <w:rsid w:val="00051A97"/>
  </w:style>
  <w:style w:type="character" w:customStyle="1" w:styleId="Heading9Char">
    <w:name w:val="Heading 9 Char"/>
    <w:link w:val="Heading9"/>
    <w:rsid w:val="00051A97"/>
    <w:rPr>
      <w:rFonts w:ascii="Arial" w:hAnsi="Arial"/>
      <w:sz w:val="28"/>
      <w:szCs w:val="28"/>
      <w:lang w:val="en-GB"/>
    </w:rPr>
  </w:style>
  <w:style w:type="character" w:customStyle="1" w:styleId="Char0">
    <w:name w:val="批注主题 Char"/>
    <w:semiHidden/>
    <w:rsid w:val="00051A97"/>
    <w:rPr>
      <w:b/>
      <w:bCs/>
      <w:lang w:val="en-GB" w:eastAsia="en-US" w:bidi="ar-SA"/>
    </w:rPr>
  </w:style>
  <w:style w:type="paragraph" w:customStyle="1" w:styleId="font5">
    <w:name w:val="font5"/>
    <w:basedOn w:val="Normal"/>
    <w:rsid w:val="00051A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51A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51A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51A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51A97"/>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51A97"/>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51A97"/>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51A97"/>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51A97"/>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51A97"/>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51A97"/>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51A97"/>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51A97"/>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51A97"/>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51A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51A97"/>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51A97"/>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51A9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51A9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51A9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51A9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51A9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51A9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51A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51A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51A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51A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51A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51A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51A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51A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51A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51A97"/>
  </w:style>
  <w:style w:type="character" w:customStyle="1" w:styleId="EQChar">
    <w:name w:val="EQ Char"/>
    <w:link w:val="EQ"/>
    <w:rsid w:val="00051A97"/>
    <w:rPr>
      <w:rFonts w:ascii="Times New Roman" w:hAnsi="Times New Roman"/>
      <w:noProof/>
      <w:lang w:val="en-GB"/>
    </w:rPr>
  </w:style>
  <w:style w:type="character" w:customStyle="1" w:styleId="ListBullet2Char">
    <w:name w:val="List Bullet 2 Char"/>
    <w:link w:val="ListBullet2"/>
    <w:rsid w:val="00051A97"/>
    <w:rPr>
      <w:rFonts w:ascii="Times New Roman" w:hAnsi="Times New Roman"/>
      <w:lang w:val="en-GB"/>
    </w:rPr>
  </w:style>
  <w:style w:type="numbering" w:customStyle="1" w:styleId="NoList1">
    <w:name w:val="No List1"/>
    <w:next w:val="NoList"/>
    <w:uiPriority w:val="99"/>
    <w:semiHidden/>
    <w:unhideWhenUsed/>
    <w:rsid w:val="00051A97"/>
  </w:style>
  <w:style w:type="numbering" w:customStyle="1" w:styleId="NoList2">
    <w:name w:val="No List2"/>
    <w:next w:val="NoList"/>
    <w:uiPriority w:val="99"/>
    <w:semiHidden/>
    <w:unhideWhenUsed/>
    <w:rsid w:val="00051A97"/>
  </w:style>
  <w:style w:type="table" w:customStyle="1" w:styleId="TableGrid4">
    <w:name w:val="Table Grid4"/>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1A97"/>
    <w:rPr>
      <w:rFonts w:ascii="Arial" w:hAnsi="Arial"/>
      <w:sz w:val="28"/>
      <w:lang w:val="en-GB" w:eastAsia="en-US"/>
    </w:rPr>
  </w:style>
  <w:style w:type="numbering" w:customStyle="1" w:styleId="NoList3">
    <w:name w:val="No List3"/>
    <w:next w:val="NoList"/>
    <w:uiPriority w:val="99"/>
    <w:semiHidden/>
    <w:unhideWhenUsed/>
    <w:rsid w:val="00051A97"/>
  </w:style>
  <w:style w:type="table" w:customStyle="1" w:styleId="TableGrid5">
    <w:name w:val="Table Grid5"/>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051A97"/>
  </w:style>
  <w:style w:type="table" w:customStyle="1" w:styleId="TableGrid6">
    <w:name w:val="Table Grid6"/>
    <w:basedOn w:val="TableNormal"/>
    <w:next w:val="TableGrid"/>
    <w:rsid w:val="00051A9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051A97"/>
  </w:style>
  <w:style w:type="numbering" w:customStyle="1" w:styleId="11">
    <w:name w:val="목록 없음11"/>
    <w:next w:val="NoList"/>
    <w:semiHidden/>
    <w:unhideWhenUsed/>
    <w:rsid w:val="00051A97"/>
  </w:style>
  <w:style w:type="numbering" w:customStyle="1" w:styleId="21">
    <w:name w:val="목록 없음21"/>
    <w:next w:val="NoList"/>
    <w:semiHidden/>
    <w:rsid w:val="00051A97"/>
  </w:style>
  <w:style w:type="numbering" w:customStyle="1" w:styleId="NoList6">
    <w:name w:val="No List6"/>
    <w:next w:val="NoList"/>
    <w:semiHidden/>
    <w:unhideWhenUsed/>
    <w:rsid w:val="00051A97"/>
  </w:style>
  <w:style w:type="numbering" w:customStyle="1" w:styleId="12">
    <w:name w:val="목록 없음12"/>
    <w:next w:val="NoList"/>
    <w:semiHidden/>
    <w:unhideWhenUsed/>
    <w:rsid w:val="00051A97"/>
  </w:style>
  <w:style w:type="numbering" w:customStyle="1" w:styleId="22">
    <w:name w:val="목록 없음22"/>
    <w:next w:val="NoList"/>
    <w:semiHidden/>
    <w:rsid w:val="00051A97"/>
  </w:style>
  <w:style w:type="numbering" w:customStyle="1" w:styleId="NoList7">
    <w:name w:val="No List7"/>
    <w:next w:val="NoList"/>
    <w:semiHidden/>
    <w:unhideWhenUsed/>
    <w:rsid w:val="00051A97"/>
  </w:style>
  <w:style w:type="numbering" w:customStyle="1" w:styleId="13">
    <w:name w:val="목록 없음13"/>
    <w:next w:val="NoList"/>
    <w:semiHidden/>
    <w:unhideWhenUsed/>
    <w:rsid w:val="00051A97"/>
  </w:style>
  <w:style w:type="numbering" w:customStyle="1" w:styleId="23">
    <w:name w:val="목록 없음23"/>
    <w:next w:val="NoList"/>
    <w:semiHidden/>
    <w:rsid w:val="00051A97"/>
  </w:style>
  <w:style w:type="numbering" w:customStyle="1" w:styleId="NoList8">
    <w:name w:val="No List8"/>
    <w:next w:val="NoList"/>
    <w:uiPriority w:val="99"/>
    <w:semiHidden/>
    <w:unhideWhenUsed/>
    <w:rsid w:val="00051A97"/>
  </w:style>
  <w:style w:type="numbering" w:customStyle="1" w:styleId="14">
    <w:name w:val="목록 없음14"/>
    <w:next w:val="NoList"/>
    <w:semiHidden/>
    <w:unhideWhenUsed/>
    <w:rsid w:val="00051A97"/>
  </w:style>
  <w:style w:type="numbering" w:customStyle="1" w:styleId="24">
    <w:name w:val="목록 없음24"/>
    <w:next w:val="NoList"/>
    <w:semiHidden/>
    <w:rsid w:val="00051A97"/>
  </w:style>
  <w:style w:type="character" w:styleId="PlaceholderText">
    <w:name w:val="Placeholder Text"/>
    <w:basedOn w:val="DefaultParagraphFont"/>
    <w:uiPriority w:val="99"/>
    <w:semiHidden/>
    <w:rsid w:val="00051A97"/>
    <w:rPr>
      <w:color w:val="808080"/>
    </w:rPr>
  </w:style>
  <w:style w:type="paragraph" w:customStyle="1" w:styleId="CharCharCharCharCharChar0">
    <w:name w:val="Char Char Char Char Char Ch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sid w:val="00343496"/>
    <w:rPr>
      <w:rFonts w:ascii="Times New Roman" w:eastAsia="MS Mincho" w:hAnsi="Times New Roman"/>
      <w:lang w:val="en-GB" w:eastAsia="en-US"/>
    </w:rPr>
  </w:style>
  <w:style w:type="paragraph" w:customStyle="1" w:styleId="CarCar50">
    <w:name w:val="Car Car5"/>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90">
    <w:name w:val="Char Char19"/>
    <w:semiHidden/>
    <w:rsid w:val="00343496"/>
    <w:rPr>
      <w:rFonts w:ascii="Times New Roman" w:hAnsi="Times New Roman"/>
      <w:lang w:val="en-GB"/>
    </w:rPr>
  </w:style>
  <w:style w:type="character" w:customStyle="1" w:styleId="CharChar80">
    <w:name w:val="Char Char8"/>
    <w:semiHidden/>
    <w:rsid w:val="00343496"/>
    <w:rPr>
      <w:rFonts w:ascii="Times New Roman" w:hAnsi="Times New Roman"/>
      <w:b/>
      <w:bCs/>
      <w:lang w:val="en-GB" w:eastAsia="en-US"/>
    </w:rPr>
  </w:style>
  <w:style w:type="paragraph" w:customStyle="1" w:styleId="Char1">
    <w:name w:val="Char"/>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0">
    <w:name w:val="Char Char13"/>
    <w:semiHidden/>
    <w:rsid w:val="00343496"/>
    <w:rPr>
      <w:rFonts w:eastAsia="SimSun"/>
      <w:lang w:val="en-GB" w:eastAsia="en-US" w:bidi="ar-SA"/>
    </w:rPr>
  </w:style>
  <w:style w:type="character" w:customStyle="1" w:styleId="CharChar70">
    <w:name w:val="Char Char7"/>
    <w:rsid w:val="00343496"/>
    <w:rPr>
      <w:rFonts w:ascii="Arial" w:eastAsia="SimSun" w:hAnsi="Arial"/>
      <w:sz w:val="36"/>
      <w:lang w:val="en-GB" w:eastAsia="en-US" w:bidi="ar-SA"/>
    </w:rPr>
  </w:style>
  <w:style w:type="character" w:customStyle="1" w:styleId="CharChar60">
    <w:name w:val="Char Char6"/>
    <w:rsid w:val="00343496"/>
    <w:rPr>
      <w:rFonts w:ascii="Arial" w:eastAsia="SimSun" w:hAnsi="Arial"/>
      <w:sz w:val="32"/>
      <w:lang w:val="en-GB" w:eastAsia="en-US" w:bidi="ar-SA"/>
    </w:rPr>
  </w:style>
  <w:style w:type="character" w:customStyle="1" w:styleId="CharChar50">
    <w:name w:val="Char Char5"/>
    <w:rsid w:val="00343496"/>
    <w:rPr>
      <w:rFonts w:ascii="Arial" w:eastAsia="SimSun" w:hAnsi="Arial"/>
      <w:sz w:val="28"/>
      <w:lang w:val="en-GB" w:eastAsia="en-US" w:bidi="ar-SA"/>
    </w:rPr>
  </w:style>
  <w:style w:type="character" w:customStyle="1" w:styleId="CharChar160">
    <w:name w:val="Char Char16"/>
    <w:rsid w:val="00343496"/>
    <w:rPr>
      <w:rFonts w:ascii="Arial" w:eastAsia="SimSun" w:hAnsi="Arial"/>
      <w:lang w:val="en-GB" w:eastAsia="en-US" w:bidi="ar-SA"/>
    </w:rPr>
  </w:style>
  <w:style w:type="character" w:customStyle="1" w:styleId="CharChar140">
    <w:name w:val="Char Char14"/>
    <w:rsid w:val="00343496"/>
    <w:rPr>
      <w:rFonts w:ascii="Arial" w:eastAsia="SimSun" w:hAnsi="Arial"/>
      <w:sz w:val="36"/>
      <w:lang w:val="en-GB" w:eastAsia="en-US" w:bidi="ar-SA"/>
    </w:rPr>
  </w:style>
  <w:style w:type="character" w:customStyle="1" w:styleId="CharChar110">
    <w:name w:val="Char Char11"/>
    <w:semiHidden/>
    <w:rsid w:val="00343496"/>
    <w:rPr>
      <w:rFonts w:ascii="Tahoma" w:eastAsia="SimSun" w:hAnsi="Tahoma" w:cs="Tahoma"/>
      <w:lang w:val="en-GB" w:eastAsia="en-US" w:bidi="ar-SA"/>
    </w:rPr>
  </w:style>
  <w:style w:type="paragraph" w:customStyle="1" w:styleId="TOC92">
    <w:name w:val="TOC 92"/>
    <w:basedOn w:val="TOC8"/>
    <w:rsid w:val="0034349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34349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3434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34349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4349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
    <w:rsid w:val="00013941"/>
    <w:rPr>
      <w:rFonts w:ascii="Times New Roman" w:eastAsia="MS Mincho" w:hAnsi="Times New Roman"/>
      <w:lang w:val="en-GB" w:eastAsia="en-US"/>
    </w:rPr>
  </w:style>
  <w:style w:type="paragraph" w:customStyle="1" w:styleId="CarCar51">
    <w:name w:val="Car Car5"/>
    <w:semiHidden/>
    <w:rsid w:val="0001394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91">
    <w:name w:val="Char Char19"/>
    <w:semiHidden/>
    <w:rsid w:val="00013941"/>
    <w:rPr>
      <w:rFonts w:ascii="Times New Roman" w:hAnsi="Times New Roman"/>
      <w:lang w:val="en-GB"/>
    </w:rPr>
  </w:style>
  <w:style w:type="character" w:customStyle="1" w:styleId="CharChar81">
    <w:name w:val="Char Char8"/>
    <w:semiHidden/>
    <w:rsid w:val="00013941"/>
    <w:rPr>
      <w:rFonts w:ascii="Times New Roman" w:hAnsi="Times New Roman"/>
      <w:b/>
      <w:bCs/>
      <w:lang w:val="en-GB" w:eastAsia="en-US"/>
    </w:rPr>
  </w:style>
  <w:style w:type="paragraph" w:customStyle="1" w:styleId="Char2">
    <w:name w:val="Char"/>
    <w:semiHidden/>
    <w:rsid w:val="00013941"/>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1">
    <w:name w:val="Char Char13"/>
    <w:semiHidden/>
    <w:rsid w:val="00013941"/>
    <w:rPr>
      <w:rFonts w:eastAsia="SimSun"/>
      <w:lang w:val="en-GB" w:eastAsia="en-US" w:bidi="ar-SA"/>
    </w:rPr>
  </w:style>
  <w:style w:type="character" w:customStyle="1" w:styleId="CharChar71">
    <w:name w:val="Char Char7"/>
    <w:rsid w:val="00013941"/>
    <w:rPr>
      <w:rFonts w:ascii="Arial" w:eastAsia="SimSun" w:hAnsi="Arial"/>
      <w:sz w:val="36"/>
      <w:lang w:val="en-GB" w:eastAsia="en-US" w:bidi="ar-SA"/>
    </w:rPr>
  </w:style>
  <w:style w:type="character" w:customStyle="1" w:styleId="CharChar61">
    <w:name w:val="Char Char6"/>
    <w:rsid w:val="00013941"/>
    <w:rPr>
      <w:rFonts w:ascii="Arial" w:eastAsia="SimSun" w:hAnsi="Arial"/>
      <w:sz w:val="32"/>
      <w:lang w:val="en-GB" w:eastAsia="en-US" w:bidi="ar-SA"/>
    </w:rPr>
  </w:style>
  <w:style w:type="character" w:customStyle="1" w:styleId="CharChar51">
    <w:name w:val="Char Char5"/>
    <w:rsid w:val="00013941"/>
    <w:rPr>
      <w:rFonts w:ascii="Arial" w:eastAsia="SimSun" w:hAnsi="Arial"/>
      <w:sz w:val="28"/>
      <w:lang w:val="en-GB" w:eastAsia="en-US" w:bidi="ar-SA"/>
    </w:rPr>
  </w:style>
  <w:style w:type="character" w:customStyle="1" w:styleId="CharChar161">
    <w:name w:val="Char Char16"/>
    <w:rsid w:val="00013941"/>
    <w:rPr>
      <w:rFonts w:ascii="Arial" w:eastAsia="SimSun" w:hAnsi="Arial"/>
      <w:lang w:val="en-GB" w:eastAsia="en-US" w:bidi="ar-SA"/>
    </w:rPr>
  </w:style>
  <w:style w:type="character" w:customStyle="1" w:styleId="CharChar141">
    <w:name w:val="Char Char14"/>
    <w:rsid w:val="00013941"/>
    <w:rPr>
      <w:rFonts w:ascii="Arial" w:eastAsia="SimSun" w:hAnsi="Arial"/>
      <w:sz w:val="36"/>
      <w:lang w:val="en-GB" w:eastAsia="en-US" w:bidi="ar-SA"/>
    </w:rPr>
  </w:style>
  <w:style w:type="character" w:customStyle="1" w:styleId="CharChar111">
    <w:name w:val="Char Char11"/>
    <w:semiHidden/>
    <w:rsid w:val="00013941"/>
    <w:rPr>
      <w:rFonts w:ascii="Tahoma" w:eastAsia="SimSun" w:hAnsi="Tahoma" w:cs="Tahoma"/>
      <w:lang w:val="en-GB" w:eastAsia="en-US" w:bidi="ar-SA"/>
    </w:rPr>
  </w:style>
  <w:style w:type="paragraph" w:customStyle="1" w:styleId="TOC93">
    <w:name w:val="TOC 93"/>
    <w:basedOn w:val="TOC8"/>
    <w:rsid w:val="0001394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01394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013941"/>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
    <w:semiHidden/>
    <w:rsid w:val="0001394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rsid w:val="000139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013941"/>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imes New Roman" w:hAnsi="Cambria"/>
      <w:b/>
      <w:bCs/>
      <w:color w:val="365F9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04126-DE8E-4A58-B786-D2B19BC1A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858</Words>
  <Characters>4893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Huawei</cp:lastModifiedBy>
  <cp:revision>4</cp:revision>
  <cp:lastPrinted>2015-01-14T11:53:00Z</cp:lastPrinted>
  <dcterms:created xsi:type="dcterms:W3CDTF">2018-06-25T16:54:00Z</dcterms:created>
  <dcterms:modified xsi:type="dcterms:W3CDTF">2018-06-25T20:52:00Z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1529881070</vt:lpwstr>
  </property>
</Properties>
</file>