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45F29C" w14:textId="50CC5F4C" w:rsidR="00E8629F" w:rsidRPr="0087716F" w:rsidRDefault="00F65B45">
      <w:pPr>
        <w:pStyle w:val="ZA"/>
        <w:framePr w:wrap="notBeside"/>
      </w:pPr>
      <w:bookmarkStart w:id="0" w:name="page1"/>
      <w:r w:rsidRPr="0087716F">
        <w:rPr>
          <w:sz w:val="64"/>
        </w:rPr>
        <w:t>3GPP TR 38.</w:t>
      </w:r>
      <w:r w:rsidR="00F7249E">
        <w:rPr>
          <w:sz w:val="64"/>
        </w:rPr>
        <w:t>xxx</w:t>
      </w:r>
      <w:r w:rsidR="00E8629F" w:rsidRPr="0087716F">
        <w:rPr>
          <w:sz w:val="64"/>
        </w:rPr>
        <w:t xml:space="preserve"> </w:t>
      </w:r>
      <w:r w:rsidRPr="0087716F">
        <w:t>V</w:t>
      </w:r>
      <w:r w:rsidR="00F7249E">
        <w:t>0</w:t>
      </w:r>
      <w:r w:rsidRPr="0087716F">
        <w:t>.</w:t>
      </w:r>
      <w:r w:rsidR="00F7249E">
        <w:t>0</w:t>
      </w:r>
      <w:r w:rsidRPr="0087716F">
        <w:t>.</w:t>
      </w:r>
      <w:r w:rsidR="00F7249E">
        <w:t>1</w:t>
      </w:r>
      <w:r w:rsidR="00E8629F" w:rsidRPr="0087716F">
        <w:t xml:space="preserve"> </w:t>
      </w:r>
      <w:r w:rsidRPr="0087716F">
        <w:rPr>
          <w:sz w:val="32"/>
        </w:rPr>
        <w:t>(20</w:t>
      </w:r>
      <w:r w:rsidR="00F7249E">
        <w:rPr>
          <w:sz w:val="32"/>
        </w:rPr>
        <w:t>21</w:t>
      </w:r>
      <w:r w:rsidRPr="0087716F">
        <w:rPr>
          <w:sz w:val="32"/>
        </w:rPr>
        <w:t>-</w:t>
      </w:r>
      <w:r w:rsidR="001032F5" w:rsidRPr="0087716F">
        <w:rPr>
          <w:sz w:val="32"/>
        </w:rPr>
        <w:t>0</w:t>
      </w:r>
      <w:r w:rsidR="009912EE">
        <w:rPr>
          <w:sz w:val="32"/>
        </w:rPr>
        <w:t>5</w:t>
      </w:r>
      <w:r w:rsidR="00E8629F" w:rsidRPr="0087716F">
        <w:rPr>
          <w:sz w:val="32"/>
        </w:rPr>
        <w:t>)</w:t>
      </w:r>
    </w:p>
    <w:p w14:paraId="0B79458F" w14:textId="77777777" w:rsidR="00E8629F" w:rsidRPr="0087716F" w:rsidRDefault="00E8629F">
      <w:pPr>
        <w:pStyle w:val="ZB"/>
        <w:framePr w:wrap="notBeside"/>
      </w:pPr>
      <w:r w:rsidRPr="0087716F">
        <w:t>Technical Report</w:t>
      </w:r>
    </w:p>
    <w:p w14:paraId="466E2E3B" w14:textId="77777777" w:rsidR="00E8629F" w:rsidRPr="0087716F" w:rsidRDefault="00E8629F">
      <w:pPr>
        <w:pStyle w:val="ZT"/>
        <w:framePr w:wrap="notBeside"/>
      </w:pPr>
      <w:r w:rsidRPr="0087716F">
        <w:t>3rd Generation Partnership Project;</w:t>
      </w:r>
    </w:p>
    <w:p w14:paraId="0BF05884" w14:textId="77777777" w:rsidR="00E8629F" w:rsidRPr="0087716F" w:rsidRDefault="00E8629F">
      <w:pPr>
        <w:pStyle w:val="ZT"/>
        <w:framePr w:wrap="notBeside"/>
      </w:pPr>
      <w:r w:rsidRPr="0087716F">
        <w:t>Technica</w:t>
      </w:r>
      <w:r w:rsidR="000D35DD" w:rsidRPr="0087716F">
        <w:t>l Specification Group Radio Access Network</w:t>
      </w:r>
      <w:r w:rsidRPr="0087716F">
        <w:t>;</w:t>
      </w:r>
    </w:p>
    <w:p w14:paraId="1E807395" w14:textId="218AFF91" w:rsidR="00E8629F" w:rsidRPr="0087716F" w:rsidRDefault="009912EE">
      <w:pPr>
        <w:pStyle w:val="ZT"/>
        <w:framePr w:wrap="notBeside"/>
      </w:pPr>
      <w:r w:rsidRPr="009912EE">
        <w:t>Optimizations of pi/2 BPSK uplink power in NR</w:t>
      </w:r>
      <w:r w:rsidR="00F65B45" w:rsidRPr="0087716F">
        <w:t>;</w:t>
      </w:r>
    </w:p>
    <w:p w14:paraId="40DED460" w14:textId="77777777" w:rsidR="00E8629F" w:rsidRPr="0087716F" w:rsidRDefault="00F65B45">
      <w:pPr>
        <w:pStyle w:val="ZT"/>
        <w:framePr w:wrap="notBeside"/>
      </w:pPr>
      <w:r w:rsidRPr="0087716F">
        <w:t>User Equipment (UE) radio transmission and reception</w:t>
      </w:r>
      <w:r w:rsidR="000D35DD" w:rsidRPr="0087716F">
        <w:t>;</w:t>
      </w:r>
    </w:p>
    <w:p w14:paraId="3F863806" w14:textId="77777777" w:rsidR="00E8629F" w:rsidRPr="0087716F" w:rsidRDefault="00E8629F">
      <w:pPr>
        <w:pStyle w:val="ZT"/>
        <w:framePr w:wrap="notBeside"/>
        <w:rPr>
          <w:i/>
          <w:sz w:val="28"/>
        </w:rPr>
      </w:pPr>
      <w:r w:rsidRPr="0087716F">
        <w:t>(</w:t>
      </w:r>
      <w:r w:rsidRPr="0087716F">
        <w:rPr>
          <w:rStyle w:val="ZGSM"/>
        </w:rPr>
        <w:t xml:space="preserve">Release </w:t>
      </w:r>
      <w:r w:rsidR="001D0EB7" w:rsidRPr="0087716F">
        <w:rPr>
          <w:rStyle w:val="ZGSM"/>
        </w:rPr>
        <w:t>1</w:t>
      </w:r>
      <w:r w:rsidR="00F7249E">
        <w:rPr>
          <w:rStyle w:val="ZGSM"/>
        </w:rPr>
        <w:t>7</w:t>
      </w:r>
      <w:r w:rsidRPr="0087716F">
        <w:t>)</w:t>
      </w:r>
    </w:p>
    <w:p w14:paraId="1B200D28" w14:textId="77777777" w:rsidR="00983910" w:rsidRPr="001032F5" w:rsidRDefault="00983910" w:rsidP="00001EEB">
      <w:pPr>
        <w:pStyle w:val="ZU"/>
        <w:framePr w:h="1936" w:hRule="exact" w:wrap="notBeside"/>
        <w:tabs>
          <w:tab w:val="right" w:pos="10206"/>
        </w:tabs>
        <w:jc w:val="left"/>
      </w:pPr>
    </w:p>
    <w:p w14:paraId="37A57C3E" w14:textId="77777777" w:rsidR="00E8629F" w:rsidRPr="0087716F" w:rsidRDefault="00450ADA" w:rsidP="00001EEB">
      <w:pPr>
        <w:pStyle w:val="ZU"/>
        <w:framePr w:h="1936" w:hRule="exact" w:wrap="notBeside"/>
        <w:pBdr>
          <w:top w:val="none" w:sz="0" w:space="0" w:color="auto"/>
        </w:pBdr>
        <w:tabs>
          <w:tab w:val="right" w:pos="10206"/>
        </w:tabs>
        <w:jc w:val="left"/>
      </w:pPr>
      <w:r w:rsidRPr="0087716F">
        <w:rPr>
          <w:i/>
        </w:rPr>
        <w:t xml:space="preserve">  </w:t>
      </w:r>
      <w:r w:rsidR="001D0EB7" w:rsidRPr="0087716F">
        <w:rPr>
          <w:i/>
          <w:lang w:val="en-US" w:eastAsia="ko-KR"/>
        </w:rPr>
        <w:drawing>
          <wp:inline distT="0" distB="0" distL="0" distR="0" wp14:anchorId="4D1D6502" wp14:editId="7BB8E739">
            <wp:extent cx="1205865" cy="841375"/>
            <wp:effectExtent l="0" t="0" r="0" b="0"/>
            <wp:docPr id="10" name="그림 10" descr="5G-logo_175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5G-logo_175px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5865" cy="84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56B6" w:rsidRPr="001032F5">
        <w:tab/>
      </w:r>
      <w:r w:rsidR="001D0EB7" w:rsidRPr="0087716F">
        <w:rPr>
          <w:lang w:val="en-US" w:eastAsia="ko-KR"/>
        </w:rPr>
        <w:drawing>
          <wp:inline distT="0" distB="0" distL="0" distR="0" wp14:anchorId="7F8B6C51" wp14:editId="22C74DF2">
            <wp:extent cx="1626870" cy="948055"/>
            <wp:effectExtent l="0" t="0" r="0" b="0"/>
            <wp:docPr id="11" name="그림 11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870" cy="948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9C1FA7" w14:textId="77777777" w:rsidR="00E8629F" w:rsidRPr="0087716F" w:rsidRDefault="00E8629F">
      <w:pPr>
        <w:framePr w:h="1636" w:hRule="exact" w:wrap="notBeside" w:vAnchor="page" w:hAnchor="margin" w:y="15121"/>
        <w:rPr>
          <w:sz w:val="16"/>
        </w:rPr>
      </w:pPr>
      <w:r w:rsidRPr="0087716F">
        <w:rPr>
          <w:sz w:val="16"/>
        </w:rPr>
        <w:t>The present document has been developed within the 3</w:t>
      </w:r>
      <w:r w:rsidR="00707941" w:rsidRPr="0087716F">
        <w:rPr>
          <w:sz w:val="16"/>
        </w:rPr>
        <w:t>rd</w:t>
      </w:r>
      <w:r w:rsidRPr="0087716F">
        <w:rPr>
          <w:sz w:val="16"/>
        </w:rPr>
        <w:t xml:space="preserve"> Generation Partnership Project (3GPP</w:t>
      </w:r>
      <w:r w:rsidRPr="0087716F">
        <w:rPr>
          <w:sz w:val="16"/>
          <w:vertAlign w:val="superscript"/>
        </w:rPr>
        <w:t xml:space="preserve"> TM</w:t>
      </w:r>
      <w:r w:rsidRPr="0087716F">
        <w:rPr>
          <w:sz w:val="16"/>
        </w:rPr>
        <w:t>) and may be further elaborated for the purposes of 3GPP.</w:t>
      </w:r>
      <w:r w:rsidRPr="0087716F">
        <w:rPr>
          <w:sz w:val="16"/>
        </w:rPr>
        <w:br/>
        <w:t>The present document has not been subject to any approval process by the 3GPP</w:t>
      </w:r>
      <w:r w:rsidRPr="0087716F">
        <w:rPr>
          <w:sz w:val="16"/>
          <w:vertAlign w:val="superscript"/>
        </w:rPr>
        <w:t xml:space="preserve"> </w:t>
      </w:r>
      <w:r w:rsidRPr="0087716F">
        <w:rPr>
          <w:sz w:val="16"/>
        </w:rPr>
        <w:t>Organizational Partners and shall not be implemented.</w:t>
      </w:r>
      <w:r w:rsidRPr="0087716F">
        <w:rPr>
          <w:sz w:val="16"/>
        </w:rPr>
        <w:br/>
        <w:t xml:space="preserve">This </w:t>
      </w:r>
      <w:r w:rsidR="000D6CFC" w:rsidRPr="0087716F">
        <w:rPr>
          <w:sz w:val="16"/>
        </w:rPr>
        <w:t>Report</w:t>
      </w:r>
      <w:r w:rsidRPr="0087716F">
        <w:rPr>
          <w:sz w:val="16"/>
        </w:rPr>
        <w:t xml:space="preserve"> is provided for future development work within 3GPP</w:t>
      </w:r>
      <w:r w:rsidRPr="0087716F">
        <w:rPr>
          <w:sz w:val="16"/>
          <w:vertAlign w:val="superscript"/>
        </w:rPr>
        <w:t xml:space="preserve"> </w:t>
      </w:r>
      <w:r w:rsidRPr="0087716F">
        <w:rPr>
          <w:sz w:val="16"/>
        </w:rPr>
        <w:t>only. The Organizational Partners accept no liability for any use of this Specification.</w:t>
      </w:r>
      <w:r w:rsidRPr="0087716F">
        <w:rPr>
          <w:sz w:val="16"/>
        </w:rPr>
        <w:br/>
        <w:t xml:space="preserve">Specifications and </w:t>
      </w:r>
      <w:r w:rsidR="000D6CFC" w:rsidRPr="0087716F">
        <w:rPr>
          <w:sz w:val="16"/>
        </w:rPr>
        <w:t>Reports</w:t>
      </w:r>
      <w:r w:rsidRPr="0087716F">
        <w:rPr>
          <w:sz w:val="16"/>
        </w:rPr>
        <w:t xml:space="preserve"> for implementation of the 3GPP</w:t>
      </w:r>
      <w:r w:rsidRPr="0087716F">
        <w:rPr>
          <w:sz w:val="16"/>
          <w:vertAlign w:val="superscript"/>
        </w:rPr>
        <w:t xml:space="preserve"> TM</w:t>
      </w:r>
      <w:r w:rsidRPr="0087716F">
        <w:rPr>
          <w:sz w:val="16"/>
        </w:rPr>
        <w:t xml:space="preserve"> system should be obtained via the 3GPP Organizational Partners' Publications Offices.</w:t>
      </w:r>
    </w:p>
    <w:p w14:paraId="1A772E4D" w14:textId="77777777" w:rsidR="00E8629F" w:rsidRPr="0087716F" w:rsidRDefault="00E8629F">
      <w:pPr>
        <w:pStyle w:val="ZV"/>
        <w:framePr w:wrap="notBeside"/>
      </w:pPr>
    </w:p>
    <w:p w14:paraId="6937F146" w14:textId="77777777" w:rsidR="00E8629F" w:rsidRPr="0087716F" w:rsidRDefault="00E8629F"/>
    <w:bookmarkEnd w:id="0"/>
    <w:p w14:paraId="222FF834" w14:textId="77777777" w:rsidR="00E8629F" w:rsidRPr="0087716F" w:rsidRDefault="00E8629F">
      <w:pPr>
        <w:sectPr w:rsidR="00E8629F" w:rsidRPr="0087716F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25519A57" w14:textId="77777777" w:rsidR="00E8629F" w:rsidRPr="001032F5" w:rsidRDefault="00E8629F" w:rsidP="001032F5">
      <w:pPr>
        <w:pStyle w:val="Guidance"/>
        <w:rPr>
          <w:i w:val="0"/>
          <w:iCs/>
          <w:color w:val="auto"/>
        </w:rPr>
      </w:pPr>
      <w:bookmarkStart w:id="1" w:name="page2"/>
    </w:p>
    <w:p w14:paraId="469ABEF7" w14:textId="77777777" w:rsidR="00E8629F" w:rsidRPr="0087716F" w:rsidRDefault="00E8629F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87716F">
        <w:t>Keywords</w:t>
      </w:r>
    </w:p>
    <w:p w14:paraId="399CEEE2" w14:textId="77777777" w:rsidR="00E8629F" w:rsidRPr="0087716F" w:rsidRDefault="0081772C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87716F">
        <w:rPr>
          <w:rFonts w:ascii="Arial" w:hAnsi="Arial"/>
          <w:sz w:val="18"/>
        </w:rPr>
        <w:t>&lt;</w:t>
      </w:r>
      <w:r w:rsidR="00F65B45" w:rsidRPr="0087716F">
        <w:rPr>
          <w:rFonts w:ascii="Arial" w:hAnsi="Arial"/>
          <w:sz w:val="18"/>
        </w:rPr>
        <w:t>NR V2X (vehicle-to-everything)</w:t>
      </w:r>
      <w:r w:rsidRPr="0087716F">
        <w:rPr>
          <w:rFonts w:ascii="Arial" w:hAnsi="Arial"/>
          <w:sz w:val="18"/>
        </w:rPr>
        <w:t xml:space="preserve">, </w:t>
      </w:r>
      <w:r w:rsidR="00F65B45" w:rsidRPr="0087716F">
        <w:rPr>
          <w:rFonts w:ascii="Arial" w:hAnsi="Arial"/>
          <w:sz w:val="18"/>
        </w:rPr>
        <w:t>Sidelink</w:t>
      </w:r>
      <w:r w:rsidR="00F7249E">
        <w:rPr>
          <w:rFonts w:ascii="Arial" w:hAnsi="Arial"/>
          <w:sz w:val="18"/>
        </w:rPr>
        <w:t>, Public safety, Proximity based Services</w:t>
      </w:r>
      <w:r w:rsidR="00E8629F" w:rsidRPr="0087716F">
        <w:rPr>
          <w:rFonts w:ascii="Arial" w:hAnsi="Arial"/>
          <w:sz w:val="18"/>
        </w:rPr>
        <w:t>&gt;</w:t>
      </w:r>
    </w:p>
    <w:p w14:paraId="5485362F" w14:textId="77777777" w:rsidR="00E8629F" w:rsidRPr="0087716F" w:rsidRDefault="00E8629F"/>
    <w:p w14:paraId="157C7A00" w14:textId="77777777" w:rsidR="00E8629F" w:rsidRPr="0087716F" w:rsidRDefault="00E8629F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87716F">
        <w:rPr>
          <w:rFonts w:ascii="Arial" w:hAnsi="Arial"/>
          <w:b/>
          <w:i/>
        </w:rPr>
        <w:t>3GPP</w:t>
      </w:r>
    </w:p>
    <w:p w14:paraId="63610C11" w14:textId="77777777" w:rsidR="00E8629F" w:rsidRPr="0087716F" w:rsidRDefault="00E8629F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87716F">
        <w:t>Postal address</w:t>
      </w:r>
    </w:p>
    <w:p w14:paraId="1D18DF9D" w14:textId="77777777" w:rsidR="00E8629F" w:rsidRPr="0087716F" w:rsidRDefault="00E8629F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5E47520A" w14:textId="77777777" w:rsidR="00E8629F" w:rsidRPr="0087716F" w:rsidRDefault="00E8629F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87716F">
        <w:t>3GPP support office address</w:t>
      </w:r>
    </w:p>
    <w:p w14:paraId="712338D3" w14:textId="77777777" w:rsidR="00E8629F" w:rsidRPr="0087716F" w:rsidRDefault="00E8629F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87716F">
        <w:rPr>
          <w:rFonts w:ascii="Arial" w:hAnsi="Arial"/>
          <w:sz w:val="18"/>
          <w:lang w:val="fr-FR"/>
        </w:rPr>
        <w:t>650 Route des Lucioles - Sophia Antipolis</w:t>
      </w:r>
    </w:p>
    <w:p w14:paraId="6F47E5C5" w14:textId="77777777" w:rsidR="00E8629F" w:rsidRPr="0087716F" w:rsidRDefault="00E8629F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87716F">
        <w:rPr>
          <w:rFonts w:ascii="Arial" w:hAnsi="Arial"/>
          <w:sz w:val="18"/>
          <w:lang w:val="fr-FR"/>
        </w:rPr>
        <w:t>Valbonne - FRANCE</w:t>
      </w:r>
    </w:p>
    <w:p w14:paraId="34469ECB" w14:textId="77777777" w:rsidR="00E8629F" w:rsidRPr="0087716F" w:rsidRDefault="00E8629F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87716F">
        <w:rPr>
          <w:rFonts w:ascii="Arial" w:hAnsi="Arial"/>
          <w:sz w:val="18"/>
        </w:rPr>
        <w:t>Tel.: +33 4 92 94 42 00 Fax: +33 4 93 65 47 16</w:t>
      </w:r>
    </w:p>
    <w:p w14:paraId="14469EB3" w14:textId="77777777" w:rsidR="00E8629F" w:rsidRPr="0087716F" w:rsidRDefault="00E8629F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87716F">
        <w:t>Internet</w:t>
      </w:r>
    </w:p>
    <w:p w14:paraId="74430168" w14:textId="77777777" w:rsidR="00E8629F" w:rsidRPr="0087716F" w:rsidRDefault="00E8629F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87716F">
        <w:rPr>
          <w:rFonts w:ascii="Arial" w:hAnsi="Arial"/>
          <w:sz w:val="18"/>
        </w:rPr>
        <w:t>http://www.3gpp.org</w:t>
      </w:r>
    </w:p>
    <w:p w14:paraId="4999DE74" w14:textId="77777777" w:rsidR="00E8629F" w:rsidRPr="0087716F" w:rsidRDefault="00E8629F"/>
    <w:p w14:paraId="2EF7E2BB" w14:textId="77777777" w:rsidR="00E8629F" w:rsidRPr="0087716F" w:rsidRDefault="00E8629F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  <w:noProof/>
        </w:rPr>
      </w:pPr>
      <w:r w:rsidRPr="0087716F">
        <w:rPr>
          <w:rFonts w:ascii="Arial" w:hAnsi="Arial"/>
          <w:b/>
          <w:i/>
          <w:noProof/>
        </w:rPr>
        <w:t>Copyright Notification</w:t>
      </w:r>
    </w:p>
    <w:p w14:paraId="76C1EA8F" w14:textId="77777777" w:rsidR="00E8629F" w:rsidRPr="0087716F" w:rsidRDefault="00E8629F">
      <w:pPr>
        <w:pStyle w:val="FP"/>
        <w:framePr w:h="3057" w:hRule="exact" w:wrap="notBeside" w:vAnchor="page" w:hAnchor="margin" w:y="12605"/>
        <w:jc w:val="center"/>
        <w:rPr>
          <w:noProof/>
        </w:rPr>
      </w:pPr>
      <w:r w:rsidRPr="0087716F">
        <w:rPr>
          <w:noProof/>
        </w:rPr>
        <w:t>No part may be reproduced except as authorized by written permission.</w:t>
      </w:r>
      <w:r w:rsidRPr="0087716F">
        <w:rPr>
          <w:noProof/>
        </w:rPr>
        <w:br/>
        <w:t>The copyright and the foregoing restriction extend to reproduction in all media.</w:t>
      </w:r>
    </w:p>
    <w:p w14:paraId="08506CDC" w14:textId="77777777" w:rsidR="00E8629F" w:rsidRPr="0087716F" w:rsidRDefault="00E8629F">
      <w:pPr>
        <w:pStyle w:val="FP"/>
        <w:framePr w:h="3057" w:hRule="exact" w:wrap="notBeside" w:vAnchor="page" w:hAnchor="margin" w:y="12605"/>
        <w:jc w:val="center"/>
        <w:rPr>
          <w:noProof/>
        </w:rPr>
      </w:pPr>
    </w:p>
    <w:p w14:paraId="106CDF9C" w14:textId="77777777" w:rsidR="00E8629F" w:rsidRPr="0087716F" w:rsidRDefault="00E8629F">
      <w:pPr>
        <w:pStyle w:val="FP"/>
        <w:framePr w:h="3057" w:hRule="exact" w:wrap="notBeside" w:vAnchor="page" w:hAnchor="margin" w:y="12605"/>
        <w:jc w:val="center"/>
        <w:rPr>
          <w:noProof/>
          <w:sz w:val="18"/>
        </w:rPr>
      </w:pPr>
      <w:r w:rsidRPr="0087716F">
        <w:rPr>
          <w:noProof/>
          <w:sz w:val="18"/>
        </w:rPr>
        <w:t>© 20</w:t>
      </w:r>
      <w:r w:rsidR="0097565E" w:rsidRPr="0087716F">
        <w:rPr>
          <w:noProof/>
          <w:sz w:val="18"/>
        </w:rPr>
        <w:t>20</w:t>
      </w:r>
      <w:r w:rsidRPr="0087716F">
        <w:rPr>
          <w:noProof/>
          <w:sz w:val="18"/>
        </w:rPr>
        <w:t>, 3GPP Organizational Partners (ARIB, ATIS, CCSA, ETSI,</w:t>
      </w:r>
      <w:r w:rsidR="000266A0" w:rsidRPr="0087716F">
        <w:rPr>
          <w:noProof/>
          <w:sz w:val="18"/>
        </w:rPr>
        <w:t xml:space="preserve"> TSDSI,</w:t>
      </w:r>
      <w:r w:rsidRPr="0087716F">
        <w:rPr>
          <w:noProof/>
          <w:sz w:val="18"/>
        </w:rPr>
        <w:t xml:space="preserve"> TTA, TTC).</w:t>
      </w:r>
      <w:bookmarkStart w:id="2" w:name="copyrightaddon"/>
      <w:bookmarkEnd w:id="2"/>
    </w:p>
    <w:p w14:paraId="3BCB132D" w14:textId="77777777" w:rsidR="00E8629F" w:rsidRPr="0087716F" w:rsidRDefault="00E8629F">
      <w:pPr>
        <w:pStyle w:val="FP"/>
        <w:framePr w:h="3057" w:hRule="exact" w:wrap="notBeside" w:vAnchor="page" w:hAnchor="margin" w:y="12605"/>
        <w:jc w:val="center"/>
        <w:rPr>
          <w:noProof/>
          <w:sz w:val="18"/>
        </w:rPr>
      </w:pPr>
      <w:r w:rsidRPr="0087716F">
        <w:rPr>
          <w:noProof/>
          <w:sz w:val="18"/>
        </w:rPr>
        <w:t>All rights reserved.</w:t>
      </w:r>
    </w:p>
    <w:p w14:paraId="78AB8554" w14:textId="77777777" w:rsidR="00983910" w:rsidRPr="0087716F" w:rsidRDefault="00983910">
      <w:pPr>
        <w:pStyle w:val="FP"/>
        <w:framePr w:h="3057" w:hRule="exact" w:wrap="notBeside" w:vAnchor="page" w:hAnchor="margin" w:y="12605"/>
        <w:rPr>
          <w:noProof/>
          <w:sz w:val="18"/>
        </w:rPr>
      </w:pPr>
    </w:p>
    <w:p w14:paraId="6726DB81" w14:textId="77777777" w:rsidR="00E8629F" w:rsidRPr="0087716F" w:rsidRDefault="00E8629F">
      <w:pPr>
        <w:pStyle w:val="FP"/>
        <w:framePr w:h="3057" w:hRule="exact" w:wrap="notBeside" w:vAnchor="page" w:hAnchor="margin" w:y="12605"/>
        <w:rPr>
          <w:noProof/>
          <w:sz w:val="18"/>
        </w:rPr>
      </w:pPr>
      <w:r w:rsidRPr="0087716F">
        <w:rPr>
          <w:noProof/>
          <w:sz w:val="18"/>
        </w:rPr>
        <w:t>UMTS™ is a Trade Mark of ETSI registered for the benefit of its members</w:t>
      </w:r>
    </w:p>
    <w:p w14:paraId="58BFC498" w14:textId="77777777" w:rsidR="00E8629F" w:rsidRPr="0087716F" w:rsidRDefault="00E8629F">
      <w:pPr>
        <w:pStyle w:val="FP"/>
        <w:framePr w:h="3057" w:hRule="exact" w:wrap="notBeside" w:vAnchor="page" w:hAnchor="margin" w:y="12605"/>
        <w:rPr>
          <w:noProof/>
          <w:sz w:val="18"/>
        </w:rPr>
      </w:pPr>
      <w:r w:rsidRPr="0087716F">
        <w:rPr>
          <w:noProof/>
          <w:sz w:val="18"/>
        </w:rPr>
        <w:t>3GPP™ is a Trade Mark of ETSI registered for the benefit of its Members and of the 3GPP Organizational Partners</w:t>
      </w:r>
      <w:r w:rsidRPr="0087716F">
        <w:rPr>
          <w:noProof/>
          <w:sz w:val="18"/>
        </w:rPr>
        <w:br/>
        <w:t>LTE™ is a Trade Mark of ETSI registered for the benefit of its Members and of the 3GPP Organizational Partners</w:t>
      </w:r>
    </w:p>
    <w:p w14:paraId="4FE5E82A" w14:textId="77777777" w:rsidR="00E8629F" w:rsidRPr="0087716F" w:rsidRDefault="00E8629F">
      <w:pPr>
        <w:pStyle w:val="FP"/>
        <w:framePr w:h="3057" w:hRule="exact" w:wrap="notBeside" w:vAnchor="page" w:hAnchor="margin" w:y="12605"/>
        <w:rPr>
          <w:noProof/>
          <w:sz w:val="18"/>
        </w:rPr>
      </w:pPr>
      <w:r w:rsidRPr="0087716F">
        <w:rPr>
          <w:noProof/>
          <w:sz w:val="18"/>
        </w:rPr>
        <w:t>GSM® and the GSM logo are registered and owned by the GSM Association</w:t>
      </w:r>
    </w:p>
    <w:bookmarkEnd w:id="1"/>
    <w:p w14:paraId="42087125" w14:textId="77777777" w:rsidR="00E8629F" w:rsidRPr="0087716F" w:rsidRDefault="00E8629F">
      <w:pPr>
        <w:pStyle w:val="TT"/>
      </w:pPr>
      <w:r w:rsidRPr="0087716F">
        <w:br w:type="page"/>
      </w:r>
      <w:r w:rsidRPr="0087716F">
        <w:lastRenderedPageBreak/>
        <w:t>Contents</w:t>
      </w:r>
    </w:p>
    <w:p w14:paraId="7CC1F8C5" w14:textId="61240877" w:rsidR="0054733C" w:rsidRDefault="0083356E">
      <w:pPr>
        <w:pStyle w:val="TOC1"/>
        <w:rPr>
          <w:rFonts w:asciiTheme="minorHAnsi" w:hAnsiTheme="minorHAnsi" w:cstheme="minorBidi"/>
          <w:szCs w:val="22"/>
          <w:lang w:val="en-US"/>
        </w:rPr>
      </w:pPr>
      <w:r>
        <w:fldChar w:fldCharType="begin"/>
      </w:r>
      <w:r>
        <w:instrText xml:space="preserve"> TOC \o "1-9"  \* MERGEFORMAT </w:instrText>
      </w:r>
      <w:r>
        <w:fldChar w:fldCharType="separate"/>
      </w:r>
      <w:r w:rsidR="0054733C">
        <w:t>Foreword</w:t>
      </w:r>
      <w:r w:rsidR="0054733C">
        <w:tab/>
      </w:r>
      <w:r w:rsidR="0054733C">
        <w:fldChar w:fldCharType="begin"/>
      </w:r>
      <w:r w:rsidR="0054733C">
        <w:instrText xml:space="preserve"> PAGEREF _Toc70586184 \h </w:instrText>
      </w:r>
      <w:r w:rsidR="0054733C">
        <w:fldChar w:fldCharType="separate"/>
      </w:r>
      <w:r w:rsidR="0054733C">
        <w:t>4</w:t>
      </w:r>
      <w:r w:rsidR="0054733C">
        <w:fldChar w:fldCharType="end"/>
      </w:r>
    </w:p>
    <w:p w14:paraId="38719228" w14:textId="1B0688DE" w:rsidR="0054733C" w:rsidRDefault="0054733C">
      <w:pPr>
        <w:pStyle w:val="TOC1"/>
        <w:rPr>
          <w:rFonts w:asciiTheme="minorHAnsi" w:hAnsiTheme="minorHAnsi" w:cstheme="minorBidi"/>
          <w:szCs w:val="22"/>
          <w:lang w:val="en-US"/>
        </w:rPr>
      </w:pPr>
      <w:r>
        <w:t>1</w:t>
      </w:r>
      <w:r>
        <w:rPr>
          <w:rFonts w:asciiTheme="minorHAnsi" w:hAnsiTheme="minorHAnsi" w:cstheme="minorBidi"/>
          <w:szCs w:val="22"/>
          <w:lang w:val="en-US"/>
        </w:rPr>
        <w:tab/>
      </w:r>
      <w:r>
        <w:t>Scope</w:t>
      </w:r>
      <w:r>
        <w:tab/>
      </w:r>
      <w:r>
        <w:fldChar w:fldCharType="begin"/>
      </w:r>
      <w:r>
        <w:instrText xml:space="preserve"> PAGEREF _Toc70586185 \h </w:instrText>
      </w:r>
      <w:r>
        <w:fldChar w:fldCharType="separate"/>
      </w:r>
      <w:r>
        <w:t>5</w:t>
      </w:r>
      <w:r>
        <w:fldChar w:fldCharType="end"/>
      </w:r>
    </w:p>
    <w:p w14:paraId="7800D448" w14:textId="3B97992D" w:rsidR="0054733C" w:rsidRDefault="0054733C">
      <w:pPr>
        <w:pStyle w:val="TOC1"/>
        <w:rPr>
          <w:rFonts w:asciiTheme="minorHAnsi" w:hAnsiTheme="minorHAnsi" w:cstheme="minorBidi"/>
          <w:szCs w:val="22"/>
          <w:lang w:val="en-US"/>
        </w:rPr>
      </w:pPr>
      <w:r>
        <w:t>2</w:t>
      </w:r>
      <w:r>
        <w:rPr>
          <w:rFonts w:asciiTheme="minorHAnsi" w:hAnsiTheme="minorHAnsi" w:cstheme="minorBidi"/>
          <w:szCs w:val="22"/>
          <w:lang w:val="en-US"/>
        </w:rPr>
        <w:tab/>
      </w:r>
      <w:r>
        <w:t>References</w:t>
      </w:r>
      <w:r>
        <w:tab/>
      </w:r>
      <w:r>
        <w:fldChar w:fldCharType="begin"/>
      </w:r>
      <w:r>
        <w:instrText xml:space="preserve"> PAGEREF _Toc70586186 \h </w:instrText>
      </w:r>
      <w:r>
        <w:fldChar w:fldCharType="separate"/>
      </w:r>
      <w:r>
        <w:t>5</w:t>
      </w:r>
      <w:r>
        <w:fldChar w:fldCharType="end"/>
      </w:r>
    </w:p>
    <w:p w14:paraId="52DCC07F" w14:textId="2891525E" w:rsidR="0054733C" w:rsidRDefault="0054733C">
      <w:pPr>
        <w:pStyle w:val="TOC1"/>
        <w:rPr>
          <w:rFonts w:asciiTheme="minorHAnsi" w:hAnsiTheme="minorHAnsi" w:cstheme="minorBidi"/>
          <w:szCs w:val="22"/>
          <w:lang w:val="en-US"/>
        </w:rPr>
      </w:pPr>
      <w:r>
        <w:t>3</w:t>
      </w:r>
      <w:r>
        <w:rPr>
          <w:rFonts w:asciiTheme="minorHAnsi" w:hAnsiTheme="minorHAnsi" w:cstheme="minorBidi"/>
          <w:szCs w:val="22"/>
          <w:lang w:val="en-US"/>
        </w:rPr>
        <w:tab/>
      </w:r>
      <w:r>
        <w:t>Definitions, symbols and abbreviations</w:t>
      </w:r>
      <w:r>
        <w:tab/>
      </w:r>
      <w:r>
        <w:fldChar w:fldCharType="begin"/>
      </w:r>
      <w:r>
        <w:instrText xml:space="preserve"> PAGEREF _Toc70586187 \h </w:instrText>
      </w:r>
      <w:r>
        <w:fldChar w:fldCharType="separate"/>
      </w:r>
      <w:r>
        <w:t>5</w:t>
      </w:r>
      <w:r>
        <w:fldChar w:fldCharType="end"/>
      </w:r>
    </w:p>
    <w:p w14:paraId="79D1A92A" w14:textId="494C1689" w:rsidR="0054733C" w:rsidRDefault="0054733C">
      <w:pPr>
        <w:pStyle w:val="TOC2"/>
        <w:rPr>
          <w:rFonts w:asciiTheme="minorHAnsi" w:hAnsiTheme="minorHAnsi" w:cstheme="minorBidi"/>
          <w:sz w:val="22"/>
          <w:szCs w:val="22"/>
          <w:lang w:val="en-US"/>
        </w:rPr>
      </w:pPr>
      <w:r>
        <w:t>3.1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>
        <w:t>Definitions</w:t>
      </w:r>
      <w:r>
        <w:tab/>
      </w:r>
      <w:r>
        <w:fldChar w:fldCharType="begin"/>
      </w:r>
      <w:r>
        <w:instrText xml:space="preserve"> PAGEREF _Toc70586188 \h </w:instrText>
      </w:r>
      <w:r>
        <w:fldChar w:fldCharType="separate"/>
      </w:r>
      <w:r>
        <w:t>5</w:t>
      </w:r>
      <w:r>
        <w:fldChar w:fldCharType="end"/>
      </w:r>
    </w:p>
    <w:p w14:paraId="7B53B913" w14:textId="46E94A63" w:rsidR="0054733C" w:rsidRDefault="0054733C">
      <w:pPr>
        <w:pStyle w:val="TOC2"/>
        <w:rPr>
          <w:rFonts w:asciiTheme="minorHAnsi" w:hAnsiTheme="minorHAnsi" w:cstheme="minorBidi"/>
          <w:sz w:val="22"/>
          <w:szCs w:val="22"/>
          <w:lang w:val="en-US"/>
        </w:rPr>
      </w:pPr>
      <w:r>
        <w:t>3.2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>
        <w:t>Symbols</w:t>
      </w:r>
      <w:r>
        <w:tab/>
      </w:r>
      <w:r>
        <w:fldChar w:fldCharType="begin"/>
      </w:r>
      <w:r>
        <w:instrText xml:space="preserve"> PAGEREF _Toc70586189 \h </w:instrText>
      </w:r>
      <w:r>
        <w:fldChar w:fldCharType="separate"/>
      </w:r>
      <w:r>
        <w:t>5</w:t>
      </w:r>
      <w:r>
        <w:fldChar w:fldCharType="end"/>
      </w:r>
    </w:p>
    <w:p w14:paraId="55F001D1" w14:textId="3F5748CB" w:rsidR="0054733C" w:rsidRDefault="0054733C">
      <w:pPr>
        <w:pStyle w:val="TOC2"/>
        <w:rPr>
          <w:rFonts w:asciiTheme="minorHAnsi" w:hAnsiTheme="minorHAnsi" w:cstheme="minorBidi"/>
          <w:sz w:val="22"/>
          <w:szCs w:val="22"/>
          <w:lang w:val="en-US"/>
        </w:rPr>
      </w:pPr>
      <w:r>
        <w:t>3.3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>
        <w:t>Abbreviations</w:t>
      </w:r>
      <w:r>
        <w:tab/>
      </w:r>
      <w:r>
        <w:fldChar w:fldCharType="begin"/>
      </w:r>
      <w:r>
        <w:instrText xml:space="preserve"> PAGEREF _Toc70586190 \h </w:instrText>
      </w:r>
      <w:r>
        <w:fldChar w:fldCharType="separate"/>
      </w:r>
      <w:r>
        <w:t>5</w:t>
      </w:r>
      <w:r>
        <w:fldChar w:fldCharType="end"/>
      </w:r>
    </w:p>
    <w:p w14:paraId="738288C3" w14:textId="703917F9" w:rsidR="0054733C" w:rsidRDefault="0054733C">
      <w:pPr>
        <w:pStyle w:val="TOC1"/>
        <w:rPr>
          <w:rFonts w:asciiTheme="minorHAnsi" w:hAnsiTheme="minorHAnsi" w:cstheme="minorBidi"/>
          <w:szCs w:val="22"/>
          <w:lang w:val="en-US"/>
        </w:rPr>
      </w:pPr>
      <w:r>
        <w:t>4</w:t>
      </w:r>
      <w:r>
        <w:rPr>
          <w:rFonts w:asciiTheme="minorHAnsi" w:hAnsiTheme="minorHAnsi" w:cstheme="minorBidi"/>
          <w:szCs w:val="22"/>
          <w:lang w:val="en-US"/>
        </w:rPr>
        <w:tab/>
      </w:r>
      <w:r>
        <w:t>Background</w:t>
      </w:r>
      <w:r>
        <w:tab/>
      </w:r>
      <w:r>
        <w:fldChar w:fldCharType="begin"/>
      </w:r>
      <w:r>
        <w:instrText xml:space="preserve"> PAGEREF _Toc70586191 \h </w:instrText>
      </w:r>
      <w:r>
        <w:fldChar w:fldCharType="separate"/>
      </w:r>
      <w:r>
        <w:t>5</w:t>
      </w:r>
      <w:r>
        <w:fldChar w:fldCharType="end"/>
      </w:r>
    </w:p>
    <w:p w14:paraId="71C598DF" w14:textId="564FA806" w:rsidR="0054733C" w:rsidRDefault="0054733C">
      <w:pPr>
        <w:pStyle w:val="TOC2"/>
        <w:rPr>
          <w:rFonts w:asciiTheme="minorHAnsi" w:hAnsiTheme="minorHAnsi" w:cstheme="minorBidi"/>
          <w:sz w:val="22"/>
          <w:szCs w:val="22"/>
          <w:lang w:val="en-US"/>
        </w:rPr>
      </w:pPr>
      <w:r>
        <w:t>4.1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>
        <w:t>Justification</w:t>
      </w:r>
      <w:r>
        <w:tab/>
      </w:r>
      <w:r>
        <w:fldChar w:fldCharType="begin"/>
      </w:r>
      <w:r>
        <w:instrText xml:space="preserve"> PAGEREF _Toc70586192 \h </w:instrText>
      </w:r>
      <w:r>
        <w:fldChar w:fldCharType="separate"/>
      </w:r>
      <w:r>
        <w:t>5</w:t>
      </w:r>
      <w:r>
        <w:fldChar w:fldCharType="end"/>
      </w:r>
    </w:p>
    <w:p w14:paraId="4486A2EA" w14:textId="780665BC" w:rsidR="0054733C" w:rsidRDefault="0054733C">
      <w:pPr>
        <w:pStyle w:val="TOC2"/>
        <w:rPr>
          <w:rFonts w:asciiTheme="minorHAnsi" w:hAnsiTheme="minorHAnsi" w:cstheme="minorBidi"/>
          <w:sz w:val="22"/>
          <w:szCs w:val="22"/>
          <w:lang w:val="en-US"/>
        </w:rPr>
      </w:pPr>
      <w:r>
        <w:t>4.2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>
        <w:t>Objective</w:t>
      </w:r>
      <w:r>
        <w:tab/>
      </w:r>
      <w:r>
        <w:fldChar w:fldCharType="begin"/>
      </w:r>
      <w:r>
        <w:instrText xml:space="preserve"> PAGEREF _Toc70586193 \h </w:instrText>
      </w:r>
      <w:r>
        <w:fldChar w:fldCharType="separate"/>
      </w:r>
      <w:r>
        <w:t>5</w:t>
      </w:r>
      <w:r>
        <w:fldChar w:fldCharType="end"/>
      </w:r>
    </w:p>
    <w:p w14:paraId="7C24C73E" w14:textId="0A666501" w:rsidR="0054733C" w:rsidRDefault="0054733C">
      <w:pPr>
        <w:pStyle w:val="TOC1"/>
        <w:rPr>
          <w:rFonts w:asciiTheme="minorHAnsi" w:hAnsiTheme="minorHAnsi" w:cstheme="minorBidi"/>
          <w:szCs w:val="22"/>
          <w:lang w:val="en-US"/>
        </w:rPr>
      </w:pPr>
      <w:r>
        <w:t>5</w:t>
      </w:r>
      <w:r>
        <w:rPr>
          <w:rFonts w:asciiTheme="minorHAnsi" w:hAnsiTheme="minorHAnsi" w:cstheme="minorBidi"/>
          <w:szCs w:val="22"/>
          <w:lang w:val="en-US"/>
        </w:rPr>
        <w:tab/>
      </w:r>
      <w:r>
        <w:t xml:space="preserve"> Pulse shaping filters</w:t>
      </w:r>
      <w:r>
        <w:tab/>
      </w:r>
      <w:r>
        <w:fldChar w:fldCharType="begin"/>
      </w:r>
      <w:r>
        <w:instrText xml:space="preserve"> PAGEREF _Toc70586194 \h </w:instrText>
      </w:r>
      <w:r>
        <w:fldChar w:fldCharType="separate"/>
      </w:r>
      <w:r>
        <w:t>6</w:t>
      </w:r>
      <w:r>
        <w:fldChar w:fldCharType="end"/>
      </w:r>
    </w:p>
    <w:p w14:paraId="29FC865E" w14:textId="240676D9" w:rsidR="0054733C" w:rsidRDefault="0054733C">
      <w:pPr>
        <w:pStyle w:val="TOC1"/>
        <w:rPr>
          <w:rFonts w:asciiTheme="minorHAnsi" w:hAnsiTheme="minorHAnsi" w:cstheme="minorBidi"/>
          <w:szCs w:val="22"/>
          <w:lang w:val="en-US"/>
        </w:rPr>
      </w:pPr>
      <w:r>
        <w:t>6</w:t>
      </w:r>
      <w:r>
        <w:rPr>
          <w:rFonts w:asciiTheme="minorHAnsi" w:hAnsiTheme="minorHAnsi" w:cstheme="minorBidi"/>
          <w:szCs w:val="22"/>
          <w:lang w:val="en-US"/>
        </w:rPr>
        <w:tab/>
      </w:r>
      <w:r>
        <w:t xml:space="preserve"> Transceiver Hardware design</w:t>
      </w:r>
      <w:r>
        <w:tab/>
      </w:r>
      <w:r>
        <w:fldChar w:fldCharType="begin"/>
      </w:r>
      <w:r>
        <w:instrText xml:space="preserve"> PAGEREF _Toc70586195 \h </w:instrText>
      </w:r>
      <w:r>
        <w:fldChar w:fldCharType="separate"/>
      </w:r>
      <w:r>
        <w:t>6</w:t>
      </w:r>
      <w:r>
        <w:fldChar w:fldCharType="end"/>
      </w:r>
    </w:p>
    <w:p w14:paraId="57BB8CE7" w14:textId="43C8C58B" w:rsidR="0054733C" w:rsidRDefault="0054733C">
      <w:pPr>
        <w:pStyle w:val="TOC2"/>
        <w:rPr>
          <w:rFonts w:asciiTheme="minorHAnsi" w:hAnsiTheme="minorHAnsi" w:cstheme="minorBidi"/>
          <w:sz w:val="22"/>
          <w:szCs w:val="22"/>
          <w:lang w:val="en-US"/>
        </w:rPr>
      </w:pPr>
      <w:r>
        <w:t>6.1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>
        <w:t>Baseband design</w:t>
      </w:r>
      <w:r>
        <w:tab/>
      </w:r>
      <w:r>
        <w:fldChar w:fldCharType="begin"/>
      </w:r>
      <w:r>
        <w:instrText xml:space="preserve"> PAGEREF _Toc70586196 \h </w:instrText>
      </w:r>
      <w:r>
        <w:fldChar w:fldCharType="separate"/>
      </w:r>
      <w:r>
        <w:t>6</w:t>
      </w:r>
      <w:r>
        <w:fldChar w:fldCharType="end"/>
      </w:r>
    </w:p>
    <w:p w14:paraId="51196211" w14:textId="0C25707A" w:rsidR="0054733C" w:rsidRDefault="0054733C">
      <w:pPr>
        <w:pStyle w:val="TOC2"/>
        <w:rPr>
          <w:rFonts w:asciiTheme="minorHAnsi" w:hAnsiTheme="minorHAnsi" w:cstheme="minorBidi"/>
          <w:sz w:val="22"/>
          <w:szCs w:val="22"/>
          <w:lang w:val="en-US"/>
        </w:rPr>
      </w:pPr>
      <w:r>
        <w:t>6.2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>
        <w:t>Transceiver, PA and front-end design</w:t>
      </w:r>
      <w:r>
        <w:tab/>
      </w:r>
      <w:r>
        <w:fldChar w:fldCharType="begin"/>
      </w:r>
      <w:r>
        <w:instrText xml:space="preserve"> PAGEREF _Toc70586197 \h </w:instrText>
      </w:r>
      <w:r>
        <w:fldChar w:fldCharType="separate"/>
      </w:r>
      <w:r>
        <w:t>6</w:t>
      </w:r>
      <w:r>
        <w:fldChar w:fldCharType="end"/>
      </w:r>
    </w:p>
    <w:p w14:paraId="55D41272" w14:textId="2A890E64" w:rsidR="0054733C" w:rsidRDefault="0054733C">
      <w:pPr>
        <w:pStyle w:val="TOC1"/>
        <w:rPr>
          <w:rFonts w:asciiTheme="minorHAnsi" w:hAnsiTheme="minorHAnsi" w:cstheme="minorBidi"/>
          <w:szCs w:val="22"/>
          <w:lang w:val="en-US"/>
        </w:rPr>
      </w:pPr>
      <w:r>
        <w:t>7</w:t>
      </w:r>
      <w:r>
        <w:rPr>
          <w:rFonts w:asciiTheme="minorHAnsi" w:hAnsiTheme="minorHAnsi" w:cstheme="minorBidi"/>
          <w:szCs w:val="22"/>
          <w:lang w:val="en-US"/>
        </w:rPr>
        <w:tab/>
      </w:r>
      <w:r>
        <w:t xml:space="preserve"> SAR requirements</w:t>
      </w:r>
      <w:r>
        <w:tab/>
      </w:r>
      <w:r>
        <w:fldChar w:fldCharType="begin"/>
      </w:r>
      <w:r>
        <w:instrText xml:space="preserve"> PAGEREF _Toc70586198 \h </w:instrText>
      </w:r>
      <w:r>
        <w:fldChar w:fldCharType="separate"/>
      </w:r>
      <w:r>
        <w:t>6</w:t>
      </w:r>
      <w:r>
        <w:fldChar w:fldCharType="end"/>
      </w:r>
    </w:p>
    <w:p w14:paraId="43D48B50" w14:textId="0E19A84B" w:rsidR="0054733C" w:rsidRDefault="0054733C">
      <w:pPr>
        <w:pStyle w:val="TOC1"/>
        <w:rPr>
          <w:rFonts w:asciiTheme="minorHAnsi" w:hAnsiTheme="minorHAnsi" w:cstheme="minorBidi"/>
          <w:szCs w:val="22"/>
          <w:lang w:val="en-US"/>
        </w:rPr>
      </w:pPr>
      <w:r>
        <w:t>8</w:t>
      </w:r>
      <w:r>
        <w:rPr>
          <w:rFonts w:asciiTheme="minorHAnsi" w:hAnsiTheme="minorHAnsi" w:cstheme="minorBidi"/>
          <w:szCs w:val="22"/>
          <w:lang w:val="en-US"/>
        </w:rPr>
        <w:tab/>
      </w:r>
      <w:r>
        <w:t xml:space="preserve"> Link level simulation results</w:t>
      </w:r>
      <w:r>
        <w:tab/>
      </w:r>
      <w:r>
        <w:fldChar w:fldCharType="begin"/>
      </w:r>
      <w:r>
        <w:instrText xml:space="preserve"> PAGEREF _Toc70586199 \h </w:instrText>
      </w:r>
      <w:r>
        <w:fldChar w:fldCharType="separate"/>
      </w:r>
      <w:r>
        <w:t>6</w:t>
      </w:r>
      <w:r>
        <w:fldChar w:fldCharType="end"/>
      </w:r>
    </w:p>
    <w:p w14:paraId="4BF1451E" w14:textId="52A2DF72" w:rsidR="0054733C" w:rsidRDefault="0054733C">
      <w:pPr>
        <w:pStyle w:val="TOC1"/>
        <w:rPr>
          <w:rFonts w:asciiTheme="minorHAnsi" w:hAnsiTheme="minorHAnsi" w:cstheme="minorBidi"/>
          <w:szCs w:val="22"/>
          <w:lang w:val="en-US"/>
        </w:rPr>
      </w:pPr>
      <w:r>
        <w:t>9</w:t>
      </w:r>
      <w:r>
        <w:rPr>
          <w:rFonts w:asciiTheme="minorHAnsi" w:hAnsiTheme="minorHAnsi" w:cstheme="minorBidi"/>
          <w:szCs w:val="22"/>
          <w:lang w:val="en-US"/>
        </w:rPr>
        <w:tab/>
      </w:r>
      <w:r>
        <w:t xml:space="preserve"> Study of EVM equalization coefficients</w:t>
      </w:r>
      <w:r>
        <w:tab/>
      </w:r>
      <w:r>
        <w:fldChar w:fldCharType="begin"/>
      </w:r>
      <w:r>
        <w:instrText xml:space="preserve"> PAGEREF _Toc70586200 \h </w:instrText>
      </w:r>
      <w:r>
        <w:fldChar w:fldCharType="separate"/>
      </w:r>
      <w:r>
        <w:t>6</w:t>
      </w:r>
      <w:r>
        <w:fldChar w:fldCharType="end"/>
      </w:r>
    </w:p>
    <w:p w14:paraId="01F56D90" w14:textId="06F41F70" w:rsidR="0054733C" w:rsidRDefault="0054733C">
      <w:pPr>
        <w:pStyle w:val="TOC1"/>
        <w:rPr>
          <w:rFonts w:asciiTheme="minorHAnsi" w:hAnsiTheme="minorHAnsi" w:cstheme="minorBidi"/>
          <w:szCs w:val="22"/>
          <w:lang w:val="en-US"/>
        </w:rPr>
      </w:pPr>
      <w:r>
        <w:t>10</w:t>
      </w:r>
      <w:r>
        <w:rPr>
          <w:rFonts w:asciiTheme="minorHAnsi" w:hAnsiTheme="minorHAnsi" w:cstheme="minorBidi"/>
          <w:szCs w:val="22"/>
          <w:lang w:val="en-US"/>
        </w:rPr>
        <w:tab/>
      </w:r>
      <w:r>
        <w:t xml:space="preserve"> Conclusion and recommendations</w:t>
      </w:r>
      <w:r>
        <w:tab/>
      </w:r>
      <w:r>
        <w:fldChar w:fldCharType="begin"/>
      </w:r>
      <w:r>
        <w:instrText xml:space="preserve"> PAGEREF _Toc70586201 \h </w:instrText>
      </w:r>
      <w:r>
        <w:fldChar w:fldCharType="separate"/>
      </w:r>
      <w:r>
        <w:t>6</w:t>
      </w:r>
      <w:r>
        <w:fldChar w:fldCharType="end"/>
      </w:r>
    </w:p>
    <w:p w14:paraId="3F78E2BD" w14:textId="3A1EDC62" w:rsidR="0054733C" w:rsidRDefault="0054733C">
      <w:pPr>
        <w:pStyle w:val="TOC1"/>
        <w:rPr>
          <w:rFonts w:asciiTheme="minorHAnsi" w:hAnsiTheme="minorHAnsi" w:cstheme="minorBidi"/>
          <w:szCs w:val="22"/>
          <w:lang w:val="en-US"/>
        </w:rPr>
      </w:pPr>
      <w:r>
        <w:t xml:space="preserve">Annex A: </w:t>
      </w:r>
      <w:r w:rsidRPr="00BC4A8D">
        <w:rPr>
          <w:rFonts w:cs="Arial"/>
        </w:rPr>
        <w:t>Change history</w:t>
      </w:r>
      <w:r>
        <w:tab/>
      </w:r>
      <w:r>
        <w:fldChar w:fldCharType="begin"/>
      </w:r>
      <w:r>
        <w:instrText xml:space="preserve"> PAGEREF _Toc70586202 \h </w:instrText>
      </w:r>
      <w:r>
        <w:fldChar w:fldCharType="separate"/>
      </w:r>
      <w:r>
        <w:t>7</w:t>
      </w:r>
      <w:r>
        <w:fldChar w:fldCharType="end"/>
      </w:r>
    </w:p>
    <w:p w14:paraId="20004C3B" w14:textId="1B9F33B2" w:rsidR="00E8629F" w:rsidRPr="0087716F" w:rsidRDefault="0083356E">
      <w:r>
        <w:rPr>
          <w:noProof/>
          <w:sz w:val="22"/>
        </w:rPr>
        <w:fldChar w:fldCharType="end"/>
      </w:r>
    </w:p>
    <w:p w14:paraId="4679416F" w14:textId="77777777" w:rsidR="00661635" w:rsidRPr="0087716F" w:rsidRDefault="00E8629F" w:rsidP="00661635">
      <w:pPr>
        <w:pStyle w:val="Heading1"/>
      </w:pPr>
      <w:r w:rsidRPr="0087716F">
        <w:br w:type="page"/>
      </w:r>
      <w:bookmarkStart w:id="3" w:name="_Toc535240008"/>
      <w:bookmarkStart w:id="4" w:name="_Toc36034735"/>
      <w:bookmarkStart w:id="5" w:name="_Toc42537330"/>
      <w:bookmarkStart w:id="6" w:name="_Toc46356395"/>
      <w:bookmarkStart w:id="7" w:name="_Toc52566309"/>
      <w:bookmarkStart w:id="8" w:name="_Toc70586184"/>
      <w:r w:rsidR="00661635" w:rsidRPr="0087716F">
        <w:lastRenderedPageBreak/>
        <w:t>Foreword</w:t>
      </w:r>
      <w:bookmarkEnd w:id="3"/>
      <w:bookmarkEnd w:id="4"/>
      <w:bookmarkEnd w:id="5"/>
      <w:bookmarkEnd w:id="6"/>
      <w:bookmarkEnd w:id="7"/>
      <w:bookmarkEnd w:id="8"/>
    </w:p>
    <w:p w14:paraId="68D72056" w14:textId="77777777" w:rsidR="00E8629F" w:rsidRPr="0087716F" w:rsidRDefault="00F65B45" w:rsidP="00F65B45">
      <w:pPr>
        <w:pStyle w:val="Heading1"/>
        <w:ind w:left="0" w:firstLine="0"/>
        <w:jc w:val="both"/>
      </w:pPr>
      <w:r w:rsidRPr="0087716F">
        <w:br w:type="page"/>
      </w:r>
    </w:p>
    <w:p w14:paraId="20007FB3" w14:textId="77777777" w:rsidR="00661635" w:rsidRPr="0087716F" w:rsidRDefault="00661635" w:rsidP="00661635">
      <w:pPr>
        <w:pStyle w:val="Heading1"/>
      </w:pPr>
      <w:bookmarkStart w:id="9" w:name="_Toc535240009"/>
      <w:bookmarkStart w:id="10" w:name="_Toc36034736"/>
      <w:bookmarkStart w:id="11" w:name="_Toc42537331"/>
      <w:bookmarkStart w:id="12" w:name="_Toc46356396"/>
      <w:bookmarkStart w:id="13" w:name="_Toc52566310"/>
      <w:bookmarkStart w:id="14" w:name="_Toc70586185"/>
      <w:r w:rsidRPr="0087716F">
        <w:lastRenderedPageBreak/>
        <w:t>1</w:t>
      </w:r>
      <w:r w:rsidRPr="0087716F">
        <w:tab/>
        <w:t>Scope</w:t>
      </w:r>
      <w:bookmarkEnd w:id="9"/>
      <w:bookmarkEnd w:id="10"/>
      <w:bookmarkEnd w:id="11"/>
      <w:bookmarkEnd w:id="12"/>
      <w:bookmarkEnd w:id="13"/>
      <w:bookmarkEnd w:id="14"/>
    </w:p>
    <w:p w14:paraId="19943CDA" w14:textId="77777777" w:rsidR="00661635" w:rsidRPr="0087716F" w:rsidRDefault="00661635" w:rsidP="00661635">
      <w:pPr>
        <w:jc w:val="both"/>
        <w:rPr>
          <w:lang w:val="en-US"/>
        </w:rPr>
      </w:pPr>
    </w:p>
    <w:p w14:paraId="66EF32B0" w14:textId="77777777" w:rsidR="00661635" w:rsidRPr="0087716F" w:rsidRDefault="00661635" w:rsidP="00661635">
      <w:pPr>
        <w:pStyle w:val="Heading1"/>
      </w:pPr>
      <w:bookmarkStart w:id="15" w:name="_Toc36034737"/>
      <w:bookmarkStart w:id="16" w:name="_Toc42537332"/>
      <w:bookmarkStart w:id="17" w:name="_Toc46356397"/>
      <w:bookmarkStart w:id="18" w:name="_Toc52566311"/>
      <w:bookmarkStart w:id="19" w:name="_Toc70586186"/>
      <w:r w:rsidRPr="0087716F">
        <w:t>2</w:t>
      </w:r>
      <w:r w:rsidRPr="0087716F">
        <w:tab/>
        <w:t>References</w:t>
      </w:r>
      <w:bookmarkEnd w:id="15"/>
      <w:bookmarkEnd w:id="16"/>
      <w:bookmarkEnd w:id="17"/>
      <w:bookmarkEnd w:id="18"/>
      <w:bookmarkEnd w:id="19"/>
    </w:p>
    <w:p w14:paraId="1953FB05" w14:textId="77777777" w:rsidR="00661635" w:rsidRPr="0087716F" w:rsidRDefault="00661635" w:rsidP="00661635">
      <w:pPr>
        <w:pStyle w:val="EX"/>
      </w:pPr>
    </w:p>
    <w:p w14:paraId="45D1B300" w14:textId="77777777" w:rsidR="00661635" w:rsidRPr="0087716F" w:rsidRDefault="00661635" w:rsidP="00661635"/>
    <w:p w14:paraId="18CCEC15" w14:textId="77777777" w:rsidR="00661635" w:rsidRPr="0087716F" w:rsidRDefault="00661635" w:rsidP="00661635">
      <w:pPr>
        <w:pStyle w:val="Heading1"/>
      </w:pPr>
      <w:bookmarkStart w:id="20" w:name="_Toc36034738"/>
      <w:bookmarkStart w:id="21" w:name="_Toc42537333"/>
      <w:bookmarkStart w:id="22" w:name="_Toc46356398"/>
      <w:bookmarkStart w:id="23" w:name="_Toc52566312"/>
      <w:bookmarkStart w:id="24" w:name="_Toc70586187"/>
      <w:r w:rsidRPr="0087716F">
        <w:t>3</w:t>
      </w:r>
      <w:r w:rsidRPr="0087716F">
        <w:tab/>
        <w:t>Definitions, symbols and abbreviations</w:t>
      </w:r>
      <w:bookmarkEnd w:id="20"/>
      <w:bookmarkEnd w:id="21"/>
      <w:bookmarkEnd w:id="22"/>
      <w:bookmarkEnd w:id="23"/>
      <w:bookmarkEnd w:id="24"/>
    </w:p>
    <w:p w14:paraId="08899662" w14:textId="77777777" w:rsidR="00661635" w:rsidRPr="0087716F" w:rsidRDefault="00661635" w:rsidP="00661635">
      <w:pPr>
        <w:pStyle w:val="Heading2"/>
      </w:pPr>
      <w:bookmarkStart w:id="25" w:name="_Toc36034739"/>
      <w:bookmarkStart w:id="26" w:name="_Toc42537334"/>
      <w:bookmarkStart w:id="27" w:name="_Toc46356399"/>
      <w:bookmarkStart w:id="28" w:name="_Toc52566313"/>
      <w:bookmarkStart w:id="29" w:name="_Toc70586188"/>
      <w:r w:rsidRPr="0087716F">
        <w:t>3.1</w:t>
      </w:r>
      <w:r w:rsidRPr="0087716F">
        <w:tab/>
        <w:t>Definitions</w:t>
      </w:r>
      <w:bookmarkEnd w:id="25"/>
      <w:bookmarkEnd w:id="26"/>
      <w:bookmarkEnd w:id="27"/>
      <w:bookmarkEnd w:id="28"/>
      <w:bookmarkEnd w:id="29"/>
    </w:p>
    <w:p w14:paraId="35C19637" w14:textId="77777777" w:rsidR="00661635" w:rsidRPr="0087716F" w:rsidRDefault="00661635" w:rsidP="00661635">
      <w:pPr>
        <w:pStyle w:val="Heading2"/>
      </w:pPr>
      <w:bookmarkStart w:id="30" w:name="_Toc36034740"/>
      <w:bookmarkStart w:id="31" w:name="_Toc42537335"/>
      <w:bookmarkStart w:id="32" w:name="_Toc46356400"/>
      <w:bookmarkStart w:id="33" w:name="_Toc52566314"/>
      <w:bookmarkStart w:id="34" w:name="_Toc70586189"/>
      <w:r w:rsidRPr="0087716F">
        <w:t>3.2</w:t>
      </w:r>
      <w:r w:rsidRPr="0087716F">
        <w:tab/>
        <w:t>Symbols</w:t>
      </w:r>
      <w:bookmarkEnd w:id="30"/>
      <w:bookmarkEnd w:id="31"/>
      <w:bookmarkEnd w:id="32"/>
      <w:bookmarkEnd w:id="33"/>
      <w:bookmarkEnd w:id="34"/>
    </w:p>
    <w:p w14:paraId="1D333404" w14:textId="77777777" w:rsidR="00661635" w:rsidRPr="0087716F" w:rsidRDefault="00661635" w:rsidP="00661635">
      <w:pPr>
        <w:pStyle w:val="Heading2"/>
      </w:pPr>
      <w:bookmarkStart w:id="35" w:name="_Toc36034741"/>
      <w:bookmarkStart w:id="36" w:name="_Toc42537336"/>
      <w:bookmarkStart w:id="37" w:name="_Toc46356401"/>
      <w:bookmarkStart w:id="38" w:name="_Toc52566315"/>
      <w:bookmarkStart w:id="39" w:name="_Toc70586190"/>
      <w:r w:rsidRPr="0087716F">
        <w:t>3.3</w:t>
      </w:r>
      <w:r w:rsidRPr="0087716F">
        <w:tab/>
        <w:t>Abbreviations</w:t>
      </w:r>
      <w:bookmarkEnd w:id="35"/>
      <w:bookmarkEnd w:id="36"/>
      <w:bookmarkEnd w:id="37"/>
      <w:bookmarkEnd w:id="38"/>
      <w:bookmarkEnd w:id="39"/>
    </w:p>
    <w:p w14:paraId="41109B51" w14:textId="77777777" w:rsidR="00661635" w:rsidRPr="0087716F" w:rsidRDefault="00661635" w:rsidP="00661635"/>
    <w:p w14:paraId="74569B83" w14:textId="6272D326" w:rsidR="00246019" w:rsidRDefault="00661635" w:rsidP="00B05355">
      <w:pPr>
        <w:pStyle w:val="Heading1"/>
      </w:pPr>
      <w:bookmarkStart w:id="40" w:name="_Toc36034742"/>
      <w:bookmarkStart w:id="41" w:name="_Toc42537337"/>
      <w:bookmarkStart w:id="42" w:name="_Toc46356402"/>
      <w:bookmarkStart w:id="43" w:name="_Toc52566316"/>
      <w:bookmarkStart w:id="44" w:name="_Toc70586191"/>
      <w:r w:rsidRPr="0087716F">
        <w:t>4</w:t>
      </w:r>
      <w:r w:rsidRPr="0087716F">
        <w:tab/>
        <w:t>Background</w:t>
      </w:r>
      <w:bookmarkEnd w:id="40"/>
      <w:bookmarkEnd w:id="41"/>
      <w:bookmarkEnd w:id="42"/>
      <w:bookmarkEnd w:id="43"/>
      <w:bookmarkEnd w:id="44"/>
    </w:p>
    <w:p w14:paraId="6E6A4619" w14:textId="77A2A104" w:rsidR="00FD6EF0" w:rsidRPr="0087716F" w:rsidRDefault="00FD6EF0">
      <w:pPr>
        <w:spacing w:after="0"/>
        <w:rPr>
          <w:lang w:eastAsia="ko-KR"/>
        </w:rPr>
      </w:pPr>
    </w:p>
    <w:p w14:paraId="7E100CFD" w14:textId="4062780C" w:rsidR="00661635" w:rsidRDefault="00661635" w:rsidP="00661635">
      <w:pPr>
        <w:pStyle w:val="Heading1"/>
      </w:pPr>
      <w:bookmarkStart w:id="45" w:name="_Toc36034747"/>
      <w:bookmarkStart w:id="46" w:name="_Toc42537342"/>
      <w:bookmarkStart w:id="47" w:name="_Toc46356407"/>
      <w:bookmarkStart w:id="48" w:name="_Toc52566321"/>
      <w:bookmarkStart w:id="49" w:name="_Toc70586194"/>
      <w:bookmarkStart w:id="50" w:name="_Hlk70426160"/>
      <w:r w:rsidRPr="0087716F">
        <w:t>5</w:t>
      </w:r>
      <w:r w:rsidRPr="0087716F">
        <w:tab/>
      </w:r>
      <w:bookmarkEnd w:id="45"/>
      <w:bookmarkEnd w:id="46"/>
      <w:bookmarkEnd w:id="47"/>
      <w:bookmarkEnd w:id="48"/>
      <w:r w:rsidR="00825161">
        <w:t xml:space="preserve"> </w:t>
      </w:r>
      <w:r w:rsidR="001F0D4E">
        <w:t>P</w:t>
      </w:r>
      <w:r w:rsidR="00825161">
        <w:t>ulse shaping filters</w:t>
      </w:r>
      <w:bookmarkEnd w:id="49"/>
    </w:p>
    <w:bookmarkEnd w:id="50"/>
    <w:p w14:paraId="4A8A9112" w14:textId="77777777" w:rsidR="001F0D4E" w:rsidRPr="001F0D4E" w:rsidRDefault="001F0D4E" w:rsidP="004A266C"/>
    <w:p w14:paraId="349875EA" w14:textId="1DAAB44F" w:rsidR="001F0D4E" w:rsidRDefault="001F0D4E" w:rsidP="001F0D4E">
      <w:pPr>
        <w:pStyle w:val="Heading1"/>
      </w:pPr>
      <w:bookmarkStart w:id="51" w:name="_Toc70586195"/>
      <w:r>
        <w:t>6</w:t>
      </w:r>
      <w:r w:rsidRPr="0087716F">
        <w:tab/>
      </w:r>
      <w:r>
        <w:t xml:space="preserve"> Transceiver Hardware design</w:t>
      </w:r>
      <w:bookmarkEnd w:id="51"/>
    </w:p>
    <w:p w14:paraId="57353DD9" w14:textId="77777777" w:rsidR="001F0D4E" w:rsidRPr="001F0D4E" w:rsidRDefault="001F0D4E" w:rsidP="004A266C"/>
    <w:p w14:paraId="31EB17B4" w14:textId="5201E875" w:rsidR="001F0D4E" w:rsidRDefault="001F0D4E" w:rsidP="001F0D4E">
      <w:pPr>
        <w:pStyle w:val="Heading1"/>
      </w:pPr>
      <w:bookmarkStart w:id="52" w:name="_Toc70586198"/>
      <w:r>
        <w:t>7</w:t>
      </w:r>
      <w:r w:rsidRPr="0087716F">
        <w:tab/>
      </w:r>
      <w:r>
        <w:t xml:space="preserve"> SAR requirements</w:t>
      </w:r>
      <w:bookmarkEnd w:id="52"/>
      <w:r>
        <w:t xml:space="preserve"> </w:t>
      </w:r>
    </w:p>
    <w:p w14:paraId="07313E3C" w14:textId="5AA22490" w:rsidR="009A60CE" w:rsidRDefault="009A60CE" w:rsidP="009A60CE"/>
    <w:p w14:paraId="4B1D3448" w14:textId="70072AE7" w:rsidR="009A60CE" w:rsidRDefault="001F0D4E" w:rsidP="004A266C">
      <w:pPr>
        <w:pStyle w:val="Heading1"/>
      </w:pPr>
      <w:bookmarkStart w:id="53" w:name="_Toc70586199"/>
      <w:r>
        <w:t>8</w:t>
      </w:r>
      <w:r w:rsidR="002F411C" w:rsidRPr="0087716F">
        <w:tab/>
      </w:r>
      <w:r w:rsidR="002F411C">
        <w:t xml:space="preserve"> </w:t>
      </w:r>
      <w:r>
        <w:t>Link level simulation results</w:t>
      </w:r>
      <w:bookmarkEnd w:id="53"/>
      <w:r w:rsidR="002F411C">
        <w:t xml:space="preserve"> </w:t>
      </w:r>
    </w:p>
    <w:p w14:paraId="1C4848EF" w14:textId="77777777" w:rsidR="009A60CE" w:rsidRPr="009A60CE" w:rsidRDefault="009A60CE" w:rsidP="004A266C"/>
    <w:p w14:paraId="21BE11A6" w14:textId="271A688B" w:rsidR="004A266C" w:rsidRDefault="001F0D4E" w:rsidP="004A266C">
      <w:pPr>
        <w:pStyle w:val="Heading1"/>
        <w:rPr>
          <w:rFonts w:ascii="Times New Roman" w:hAnsi="Times New Roman"/>
          <w:sz w:val="20"/>
        </w:rPr>
      </w:pPr>
      <w:bookmarkStart w:id="54" w:name="_Toc70586200"/>
      <w:r>
        <w:t>9</w:t>
      </w:r>
      <w:r w:rsidRPr="0087716F">
        <w:tab/>
      </w:r>
      <w:r>
        <w:t xml:space="preserve"> Study of EVM equalization coefficients</w:t>
      </w:r>
      <w:bookmarkEnd w:id="54"/>
    </w:p>
    <w:p w14:paraId="1DF396E8" w14:textId="77777777" w:rsidR="00661635" w:rsidRPr="0087716F" w:rsidRDefault="00661635" w:rsidP="004A266C">
      <w:pPr>
        <w:spacing w:after="0"/>
      </w:pPr>
    </w:p>
    <w:p w14:paraId="210AF186" w14:textId="77777777" w:rsidR="004A266C" w:rsidRDefault="004A266C" w:rsidP="004A266C">
      <w:pPr>
        <w:pStyle w:val="Heading1"/>
        <w:rPr>
          <w:rFonts w:ascii="Times New Roman" w:hAnsi="Times New Roman"/>
          <w:sz w:val="20"/>
        </w:rPr>
      </w:pPr>
      <w:bookmarkStart w:id="55" w:name="_Toc70586201"/>
      <w:bookmarkStart w:id="56" w:name="historyclause"/>
      <w:r>
        <w:lastRenderedPageBreak/>
        <w:t>10</w:t>
      </w:r>
      <w:r w:rsidRPr="0087716F">
        <w:tab/>
      </w:r>
      <w:r>
        <w:t xml:space="preserve"> Conclusion and recommendations</w:t>
      </w:r>
      <w:bookmarkEnd w:id="55"/>
    </w:p>
    <w:p w14:paraId="59BE6030" w14:textId="77777777" w:rsidR="00661635" w:rsidRPr="00C47FF9" w:rsidRDefault="00661635" w:rsidP="00661635">
      <w:pPr>
        <w:rPr>
          <w:rFonts w:eastAsia="SimSun"/>
          <w:color w:val="BF8F00"/>
          <w:lang w:eastAsia="zh-CN"/>
        </w:rPr>
      </w:pPr>
    </w:p>
    <w:p w14:paraId="777D0772" w14:textId="4DDBC82B" w:rsidR="00661635" w:rsidRPr="0087716F" w:rsidRDefault="00661635" w:rsidP="004A266C">
      <w:pPr>
        <w:pStyle w:val="Heading1"/>
        <w:rPr>
          <w:rFonts w:cs="Arial"/>
        </w:rPr>
      </w:pPr>
      <w:r w:rsidRPr="0087716F">
        <w:rPr>
          <w:rFonts w:eastAsia="SimSun"/>
          <w:color w:val="BF8F00"/>
          <w:u w:val="single"/>
          <w:lang w:eastAsia="zh-CN"/>
        </w:rPr>
        <w:br w:type="page"/>
      </w:r>
      <w:bookmarkStart w:id="57" w:name="_Toc36034893"/>
      <w:bookmarkStart w:id="58" w:name="_Toc42537493"/>
      <w:bookmarkStart w:id="59" w:name="_Toc46356558"/>
      <w:bookmarkStart w:id="60" w:name="_Toc52566472"/>
      <w:bookmarkStart w:id="61" w:name="_Toc70586202"/>
      <w:r w:rsidRPr="0087716F">
        <w:lastRenderedPageBreak/>
        <w:t xml:space="preserve">Annex </w:t>
      </w:r>
      <w:r w:rsidR="004A266C">
        <w:t>A</w:t>
      </w:r>
      <w:r w:rsidRPr="0087716F">
        <w:t>:</w:t>
      </w:r>
      <w:bookmarkEnd w:id="57"/>
      <w:bookmarkEnd w:id="58"/>
      <w:bookmarkEnd w:id="59"/>
      <w:bookmarkEnd w:id="60"/>
      <w:r w:rsidRPr="0087716F">
        <w:t xml:space="preserve"> </w:t>
      </w:r>
      <w:r w:rsidRPr="0087716F">
        <w:rPr>
          <w:rFonts w:cs="Arial"/>
        </w:rPr>
        <w:t>Change history</w:t>
      </w:r>
      <w:bookmarkEnd w:id="61"/>
    </w:p>
    <w:p w14:paraId="1293A3D7" w14:textId="77777777" w:rsidR="00661635" w:rsidRPr="0087716F" w:rsidRDefault="00661635" w:rsidP="00661635">
      <w:pPr>
        <w:pStyle w:val="TH"/>
      </w:pPr>
      <w:bookmarkStart w:id="62" w:name="OLE_LINK6"/>
      <w:bookmarkStart w:id="63" w:name="OLE_LINK7"/>
      <w:bookmarkStart w:id="64" w:name="OLE_LINK20"/>
      <w:bookmarkStart w:id="65" w:name="OLE_LINK21"/>
      <w:bookmarkStart w:id="66" w:name="OLE_LINK22"/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00"/>
        <w:gridCol w:w="1094"/>
        <w:gridCol w:w="425"/>
        <w:gridCol w:w="425"/>
        <w:gridCol w:w="425"/>
        <w:gridCol w:w="4962"/>
        <w:gridCol w:w="708"/>
      </w:tblGrid>
      <w:tr w:rsidR="00661635" w:rsidRPr="0087716F" w14:paraId="5B0DD7F8" w14:textId="77777777" w:rsidTr="004B5B48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bookmarkEnd w:id="62"/>
          <w:bookmarkEnd w:id="63"/>
          <w:p w14:paraId="450139A9" w14:textId="77777777" w:rsidR="00661635" w:rsidRPr="0087716F" w:rsidRDefault="00661635" w:rsidP="004B5B48">
            <w:pPr>
              <w:pStyle w:val="TAL"/>
              <w:jc w:val="center"/>
              <w:rPr>
                <w:b/>
                <w:sz w:val="16"/>
              </w:rPr>
            </w:pPr>
            <w:r w:rsidRPr="0087716F">
              <w:rPr>
                <w:b/>
              </w:rPr>
              <w:t>Change history</w:t>
            </w:r>
          </w:p>
        </w:tc>
      </w:tr>
      <w:tr w:rsidR="00661635" w:rsidRPr="0087716F" w14:paraId="006EAD95" w14:textId="77777777" w:rsidTr="004B5B48">
        <w:tc>
          <w:tcPr>
            <w:tcW w:w="800" w:type="dxa"/>
            <w:shd w:val="pct10" w:color="auto" w:fill="FFFFFF"/>
          </w:tcPr>
          <w:p w14:paraId="3D231B30" w14:textId="77777777" w:rsidR="00661635" w:rsidRPr="0087716F" w:rsidRDefault="00661635" w:rsidP="004B5B48">
            <w:pPr>
              <w:pStyle w:val="TAL"/>
              <w:rPr>
                <w:b/>
                <w:sz w:val="16"/>
              </w:rPr>
            </w:pPr>
            <w:r w:rsidRPr="0087716F">
              <w:rPr>
                <w:b/>
                <w:sz w:val="16"/>
              </w:rPr>
              <w:t>Date</w:t>
            </w:r>
          </w:p>
        </w:tc>
        <w:tc>
          <w:tcPr>
            <w:tcW w:w="800" w:type="dxa"/>
            <w:shd w:val="pct10" w:color="auto" w:fill="FFFFFF"/>
          </w:tcPr>
          <w:p w14:paraId="06D6CEF7" w14:textId="77777777" w:rsidR="00661635" w:rsidRPr="0087716F" w:rsidRDefault="00661635" w:rsidP="004B5B48">
            <w:pPr>
              <w:pStyle w:val="TAL"/>
              <w:rPr>
                <w:b/>
                <w:sz w:val="16"/>
              </w:rPr>
            </w:pPr>
            <w:r w:rsidRPr="0087716F">
              <w:rPr>
                <w:b/>
                <w:sz w:val="16"/>
              </w:rPr>
              <w:t>Meeting</w:t>
            </w:r>
          </w:p>
        </w:tc>
        <w:tc>
          <w:tcPr>
            <w:tcW w:w="1094" w:type="dxa"/>
            <w:shd w:val="pct10" w:color="auto" w:fill="FFFFFF"/>
          </w:tcPr>
          <w:p w14:paraId="79CE9AFD" w14:textId="77777777" w:rsidR="00661635" w:rsidRPr="0087716F" w:rsidRDefault="00661635" w:rsidP="004B5B48">
            <w:pPr>
              <w:pStyle w:val="TAL"/>
              <w:rPr>
                <w:b/>
                <w:sz w:val="16"/>
              </w:rPr>
            </w:pPr>
            <w:r w:rsidRPr="0087716F">
              <w:rPr>
                <w:b/>
                <w:sz w:val="16"/>
              </w:rPr>
              <w:t>TDoc</w:t>
            </w:r>
          </w:p>
        </w:tc>
        <w:tc>
          <w:tcPr>
            <w:tcW w:w="425" w:type="dxa"/>
            <w:shd w:val="pct10" w:color="auto" w:fill="FFFFFF"/>
          </w:tcPr>
          <w:p w14:paraId="061CE422" w14:textId="77777777" w:rsidR="00661635" w:rsidRPr="0087716F" w:rsidRDefault="00661635" w:rsidP="004B5B48">
            <w:pPr>
              <w:pStyle w:val="TAL"/>
              <w:rPr>
                <w:b/>
                <w:sz w:val="16"/>
              </w:rPr>
            </w:pPr>
            <w:r w:rsidRPr="0087716F">
              <w:rPr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14:paraId="1D68A885" w14:textId="77777777" w:rsidR="00661635" w:rsidRPr="0087716F" w:rsidRDefault="00661635" w:rsidP="004B5B48">
            <w:pPr>
              <w:pStyle w:val="TAL"/>
              <w:rPr>
                <w:b/>
                <w:sz w:val="16"/>
              </w:rPr>
            </w:pPr>
            <w:r w:rsidRPr="0087716F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5315CAAF" w14:textId="77777777" w:rsidR="00661635" w:rsidRPr="0087716F" w:rsidRDefault="00661635" w:rsidP="004B5B48">
            <w:pPr>
              <w:pStyle w:val="TAL"/>
              <w:rPr>
                <w:b/>
                <w:sz w:val="16"/>
              </w:rPr>
            </w:pPr>
            <w:r w:rsidRPr="0087716F"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14:paraId="060D89A6" w14:textId="77777777" w:rsidR="00661635" w:rsidRPr="0087716F" w:rsidRDefault="00661635" w:rsidP="004B5B48">
            <w:pPr>
              <w:pStyle w:val="TAL"/>
              <w:rPr>
                <w:b/>
                <w:sz w:val="16"/>
              </w:rPr>
            </w:pPr>
            <w:r w:rsidRPr="0087716F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50665243" w14:textId="77777777" w:rsidR="00661635" w:rsidRPr="0087716F" w:rsidRDefault="00661635" w:rsidP="004B5B48">
            <w:pPr>
              <w:pStyle w:val="TAL"/>
              <w:rPr>
                <w:b/>
                <w:sz w:val="16"/>
              </w:rPr>
            </w:pPr>
            <w:r w:rsidRPr="0087716F">
              <w:rPr>
                <w:b/>
                <w:sz w:val="16"/>
              </w:rPr>
              <w:t>New version</w:t>
            </w:r>
          </w:p>
        </w:tc>
      </w:tr>
      <w:tr w:rsidR="00661635" w:rsidRPr="0087716F" w14:paraId="00C5AC4C" w14:textId="77777777" w:rsidTr="004B5B48">
        <w:tc>
          <w:tcPr>
            <w:tcW w:w="800" w:type="dxa"/>
            <w:shd w:val="solid" w:color="FFFFFF" w:fill="auto"/>
          </w:tcPr>
          <w:p w14:paraId="3105ED6B" w14:textId="18E2D1A0" w:rsidR="00661635" w:rsidRPr="0087716F" w:rsidRDefault="00661635" w:rsidP="004B5B48">
            <w:pPr>
              <w:pStyle w:val="TAC"/>
              <w:rPr>
                <w:sz w:val="16"/>
                <w:szCs w:val="16"/>
                <w:lang w:eastAsia="ko-KR"/>
              </w:rPr>
            </w:pPr>
            <w:r>
              <w:rPr>
                <w:rFonts w:hint="eastAsia"/>
                <w:sz w:val="16"/>
                <w:szCs w:val="16"/>
                <w:lang w:eastAsia="ko-KR"/>
              </w:rPr>
              <w:t>2021</w:t>
            </w:r>
            <w:r w:rsidRPr="0087716F">
              <w:rPr>
                <w:rFonts w:hint="eastAsia"/>
                <w:sz w:val="16"/>
                <w:szCs w:val="16"/>
                <w:lang w:eastAsia="ko-KR"/>
              </w:rPr>
              <w:t>-0</w:t>
            </w:r>
            <w:r w:rsidR="004A266C">
              <w:rPr>
                <w:sz w:val="16"/>
                <w:szCs w:val="16"/>
                <w:lang w:eastAsia="ko-KR"/>
              </w:rPr>
              <w:t>5</w:t>
            </w:r>
          </w:p>
        </w:tc>
        <w:tc>
          <w:tcPr>
            <w:tcW w:w="800" w:type="dxa"/>
            <w:shd w:val="solid" w:color="FFFFFF" w:fill="auto"/>
          </w:tcPr>
          <w:p w14:paraId="4B71F5DE" w14:textId="1C7084DB" w:rsidR="00661635" w:rsidRPr="0087716F" w:rsidRDefault="00661635" w:rsidP="004B5B48">
            <w:pPr>
              <w:pStyle w:val="TAC"/>
              <w:rPr>
                <w:sz w:val="16"/>
                <w:szCs w:val="16"/>
                <w:lang w:eastAsia="ko-KR"/>
              </w:rPr>
            </w:pPr>
            <w:r>
              <w:rPr>
                <w:rFonts w:hint="eastAsia"/>
                <w:sz w:val="16"/>
                <w:szCs w:val="16"/>
                <w:lang w:eastAsia="ko-KR"/>
              </w:rPr>
              <w:t>RAN4 #9</w:t>
            </w:r>
            <w:r w:rsidR="004A266C">
              <w:rPr>
                <w:sz w:val="16"/>
                <w:szCs w:val="16"/>
                <w:lang w:eastAsia="ko-KR"/>
              </w:rPr>
              <w:t>9</w:t>
            </w:r>
            <w:r>
              <w:rPr>
                <w:rFonts w:hint="eastAsia"/>
                <w:sz w:val="16"/>
                <w:szCs w:val="16"/>
                <w:lang w:eastAsia="ko-KR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6DF21C60" w14:textId="2974D240" w:rsidR="00661635" w:rsidRPr="0087716F" w:rsidRDefault="00661635" w:rsidP="004B5B48">
            <w:pPr>
              <w:pStyle w:val="TAC"/>
              <w:rPr>
                <w:sz w:val="16"/>
                <w:szCs w:val="16"/>
                <w:lang w:eastAsia="ko-KR"/>
              </w:rPr>
            </w:pPr>
            <w:r w:rsidRPr="0087716F">
              <w:rPr>
                <w:rFonts w:hint="eastAsia"/>
                <w:sz w:val="16"/>
                <w:szCs w:val="16"/>
                <w:lang w:eastAsia="ko-KR"/>
              </w:rPr>
              <w:t>R</w:t>
            </w:r>
            <w:r>
              <w:rPr>
                <w:rFonts w:hint="eastAsia"/>
                <w:sz w:val="16"/>
                <w:szCs w:val="16"/>
                <w:lang w:eastAsia="ko-KR"/>
              </w:rPr>
              <w:t>4-210</w:t>
            </w:r>
            <w:r w:rsidR="00FF6C6F">
              <w:rPr>
                <w:sz w:val="16"/>
                <w:szCs w:val="16"/>
                <w:lang w:eastAsia="ko-KR"/>
              </w:rPr>
              <w:t>9373</w:t>
            </w:r>
          </w:p>
        </w:tc>
        <w:tc>
          <w:tcPr>
            <w:tcW w:w="425" w:type="dxa"/>
            <w:shd w:val="solid" w:color="FFFFFF" w:fill="auto"/>
          </w:tcPr>
          <w:p w14:paraId="7C378569" w14:textId="77777777" w:rsidR="00661635" w:rsidRPr="0087716F" w:rsidRDefault="00661635" w:rsidP="004B5B4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7905F4C4" w14:textId="77777777" w:rsidR="00661635" w:rsidRPr="0087716F" w:rsidRDefault="00661635" w:rsidP="004B5B48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748C0B7F" w14:textId="77777777" w:rsidR="00661635" w:rsidRPr="0087716F" w:rsidRDefault="00661635" w:rsidP="004B5B4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3BA1F090" w14:textId="380FC99C" w:rsidR="00661635" w:rsidRPr="0087716F" w:rsidRDefault="00661635" w:rsidP="004B5B48">
            <w:pPr>
              <w:pStyle w:val="TAL"/>
              <w:rPr>
                <w:sz w:val="16"/>
                <w:szCs w:val="16"/>
                <w:lang w:eastAsia="ko-KR"/>
              </w:rPr>
            </w:pPr>
            <w:r>
              <w:rPr>
                <w:rFonts w:hint="eastAsia"/>
                <w:sz w:val="16"/>
                <w:szCs w:val="16"/>
                <w:lang w:eastAsia="ko-KR"/>
              </w:rPr>
              <w:t>TR38.xxx</w:t>
            </w:r>
            <w:r w:rsidRPr="0087716F">
              <w:rPr>
                <w:rFonts w:hint="eastAsia"/>
                <w:sz w:val="16"/>
                <w:szCs w:val="16"/>
                <w:lang w:eastAsia="ko-KR"/>
              </w:rPr>
              <w:t xml:space="preserve"> v0.0.1</w:t>
            </w:r>
            <w:r w:rsidRPr="0087716F">
              <w:rPr>
                <w:sz w:val="16"/>
                <w:szCs w:val="16"/>
                <w:lang w:eastAsia="ko-KR"/>
              </w:rPr>
              <w:t xml:space="preserve">: TR skeleton for </w:t>
            </w:r>
            <w:r w:rsidR="00D50A9E">
              <w:rPr>
                <w:sz w:val="16"/>
                <w:szCs w:val="16"/>
                <w:lang w:eastAsia="ko-KR"/>
              </w:rPr>
              <w:t>optimizations</w:t>
            </w:r>
            <w:r w:rsidR="004A266C">
              <w:rPr>
                <w:sz w:val="16"/>
                <w:szCs w:val="16"/>
                <w:lang w:eastAsia="ko-KR"/>
              </w:rPr>
              <w:t xml:space="preserve"> of pi/2 BPSK uplink power in NR</w:t>
            </w:r>
          </w:p>
        </w:tc>
        <w:tc>
          <w:tcPr>
            <w:tcW w:w="708" w:type="dxa"/>
            <w:shd w:val="solid" w:color="FFFFFF" w:fill="auto"/>
          </w:tcPr>
          <w:p w14:paraId="4E968DAB" w14:textId="77777777" w:rsidR="00661635" w:rsidRPr="0087716F" w:rsidRDefault="00661635" w:rsidP="004B5B48">
            <w:pPr>
              <w:pStyle w:val="TAC"/>
              <w:rPr>
                <w:sz w:val="16"/>
                <w:szCs w:val="16"/>
                <w:lang w:eastAsia="ko-KR"/>
              </w:rPr>
            </w:pPr>
            <w:r w:rsidRPr="0087716F">
              <w:rPr>
                <w:rFonts w:hint="eastAsia"/>
                <w:sz w:val="16"/>
                <w:szCs w:val="16"/>
                <w:lang w:eastAsia="ko-KR"/>
              </w:rPr>
              <w:t>0.0.1</w:t>
            </w:r>
          </w:p>
        </w:tc>
      </w:tr>
      <w:tr w:rsidR="00661635" w:rsidRPr="0087716F" w14:paraId="37F7881D" w14:textId="77777777" w:rsidTr="004B5B48">
        <w:tc>
          <w:tcPr>
            <w:tcW w:w="800" w:type="dxa"/>
            <w:vMerge w:val="restart"/>
            <w:shd w:val="solid" w:color="FFFFFF" w:fill="auto"/>
          </w:tcPr>
          <w:p w14:paraId="3A6F848D" w14:textId="77777777" w:rsidR="00661635" w:rsidRPr="0087716F" w:rsidRDefault="00661635" w:rsidP="004B5B48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800" w:type="dxa"/>
            <w:vMerge w:val="restart"/>
            <w:shd w:val="solid" w:color="FFFFFF" w:fill="auto"/>
          </w:tcPr>
          <w:p w14:paraId="633CDDC1" w14:textId="77777777" w:rsidR="00661635" w:rsidRPr="0087716F" w:rsidRDefault="00661635" w:rsidP="004B5B48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1094" w:type="dxa"/>
            <w:shd w:val="solid" w:color="FFFFFF" w:fill="auto"/>
          </w:tcPr>
          <w:p w14:paraId="311413D3" w14:textId="77777777" w:rsidR="00661635" w:rsidRPr="0087716F" w:rsidRDefault="00661635" w:rsidP="004B5B48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425" w:type="dxa"/>
            <w:shd w:val="solid" w:color="FFFFFF" w:fill="auto"/>
          </w:tcPr>
          <w:p w14:paraId="6A494FE7" w14:textId="77777777" w:rsidR="00661635" w:rsidRPr="0087716F" w:rsidRDefault="00661635" w:rsidP="004B5B4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198B5159" w14:textId="77777777" w:rsidR="00661635" w:rsidRPr="0087716F" w:rsidRDefault="00661635" w:rsidP="004B5B48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10BC838C" w14:textId="77777777" w:rsidR="00661635" w:rsidRPr="0087716F" w:rsidRDefault="00661635" w:rsidP="004B5B4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2B0F5EE3" w14:textId="77777777" w:rsidR="00661635" w:rsidRPr="0087716F" w:rsidRDefault="00661635" w:rsidP="004B5B48">
            <w:pPr>
              <w:pStyle w:val="TAL"/>
              <w:rPr>
                <w:sz w:val="16"/>
                <w:szCs w:val="16"/>
                <w:lang w:eastAsia="ko-KR"/>
              </w:rPr>
            </w:pPr>
          </w:p>
        </w:tc>
        <w:tc>
          <w:tcPr>
            <w:tcW w:w="708" w:type="dxa"/>
            <w:shd w:val="solid" w:color="FFFFFF" w:fill="auto"/>
          </w:tcPr>
          <w:p w14:paraId="07B7F9D1" w14:textId="77777777" w:rsidR="00661635" w:rsidRPr="0087716F" w:rsidRDefault="00661635" w:rsidP="004B5B48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</w:tr>
      <w:tr w:rsidR="00661635" w:rsidRPr="0087716F" w14:paraId="136E6BF9" w14:textId="77777777" w:rsidTr="004B5B48">
        <w:tc>
          <w:tcPr>
            <w:tcW w:w="800" w:type="dxa"/>
            <w:vMerge/>
            <w:shd w:val="solid" w:color="FFFFFF" w:fill="auto"/>
          </w:tcPr>
          <w:p w14:paraId="2E2D9B6D" w14:textId="77777777" w:rsidR="00661635" w:rsidRPr="0087716F" w:rsidRDefault="00661635" w:rsidP="004B5B4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0" w:type="dxa"/>
            <w:vMerge/>
            <w:shd w:val="solid" w:color="FFFFFF" w:fill="auto"/>
          </w:tcPr>
          <w:p w14:paraId="26B064BD" w14:textId="77777777" w:rsidR="00661635" w:rsidRPr="0087716F" w:rsidRDefault="00661635" w:rsidP="004B5B48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1094" w:type="dxa"/>
            <w:shd w:val="solid" w:color="FFFFFF" w:fill="auto"/>
          </w:tcPr>
          <w:p w14:paraId="58156CB8" w14:textId="77777777" w:rsidR="00661635" w:rsidRPr="0087716F" w:rsidRDefault="00661635" w:rsidP="004B5B48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425" w:type="dxa"/>
            <w:shd w:val="solid" w:color="FFFFFF" w:fill="auto"/>
          </w:tcPr>
          <w:p w14:paraId="48F8A250" w14:textId="77777777" w:rsidR="00661635" w:rsidRPr="0087716F" w:rsidRDefault="00661635" w:rsidP="004B5B4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0577BE3E" w14:textId="77777777" w:rsidR="00661635" w:rsidRPr="0087716F" w:rsidRDefault="00661635" w:rsidP="004B5B48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5DCA0891" w14:textId="77777777" w:rsidR="00661635" w:rsidRPr="0087716F" w:rsidRDefault="00661635" w:rsidP="004B5B4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2AB79DC9" w14:textId="77777777" w:rsidR="00661635" w:rsidRPr="0087716F" w:rsidRDefault="00661635" w:rsidP="004B5B48">
            <w:pPr>
              <w:pStyle w:val="TAL"/>
              <w:numPr>
                <w:ilvl w:val="4"/>
                <w:numId w:val="10"/>
              </w:numPr>
              <w:ind w:left="470" w:hanging="357"/>
              <w:rPr>
                <w:sz w:val="16"/>
                <w:szCs w:val="16"/>
                <w:lang w:eastAsia="ko-KR"/>
              </w:rPr>
            </w:pPr>
          </w:p>
        </w:tc>
        <w:tc>
          <w:tcPr>
            <w:tcW w:w="708" w:type="dxa"/>
            <w:shd w:val="solid" w:color="FFFFFF" w:fill="auto"/>
          </w:tcPr>
          <w:p w14:paraId="612CEC34" w14:textId="77777777" w:rsidR="00661635" w:rsidRPr="0087716F" w:rsidRDefault="00661635" w:rsidP="004B5B48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</w:tr>
      <w:tr w:rsidR="00661635" w:rsidRPr="0087716F" w14:paraId="0E85674D" w14:textId="77777777" w:rsidTr="004B5B48">
        <w:tc>
          <w:tcPr>
            <w:tcW w:w="800" w:type="dxa"/>
            <w:vMerge w:val="restart"/>
            <w:shd w:val="solid" w:color="FFFFFF" w:fill="auto"/>
          </w:tcPr>
          <w:p w14:paraId="0E30E436" w14:textId="77777777" w:rsidR="00661635" w:rsidRPr="0087716F" w:rsidRDefault="00661635" w:rsidP="004B5B48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800" w:type="dxa"/>
            <w:vMerge w:val="restart"/>
            <w:shd w:val="solid" w:color="FFFFFF" w:fill="auto"/>
          </w:tcPr>
          <w:p w14:paraId="04AF9A4D" w14:textId="77777777" w:rsidR="00661635" w:rsidRPr="0087716F" w:rsidRDefault="00661635" w:rsidP="004B5B48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1094" w:type="dxa"/>
            <w:shd w:val="solid" w:color="FFFFFF" w:fill="auto"/>
          </w:tcPr>
          <w:p w14:paraId="5FBF35AA" w14:textId="77777777" w:rsidR="00661635" w:rsidRPr="0087716F" w:rsidRDefault="00661635" w:rsidP="004B5B48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425" w:type="dxa"/>
            <w:shd w:val="solid" w:color="FFFFFF" w:fill="auto"/>
          </w:tcPr>
          <w:p w14:paraId="457AB5B7" w14:textId="77777777" w:rsidR="00661635" w:rsidRPr="0087716F" w:rsidRDefault="00661635" w:rsidP="004B5B4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0F9A0A18" w14:textId="77777777" w:rsidR="00661635" w:rsidRPr="0087716F" w:rsidRDefault="00661635" w:rsidP="004B5B48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38201AE" w14:textId="77777777" w:rsidR="00661635" w:rsidRPr="0087716F" w:rsidRDefault="00661635" w:rsidP="004B5B4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4D872436" w14:textId="77777777" w:rsidR="00661635" w:rsidRPr="0087716F" w:rsidRDefault="00661635" w:rsidP="004B5B48">
            <w:pPr>
              <w:pStyle w:val="TAL"/>
              <w:rPr>
                <w:szCs w:val="16"/>
                <w:lang w:eastAsia="ko-KR"/>
              </w:rPr>
            </w:pPr>
          </w:p>
        </w:tc>
        <w:tc>
          <w:tcPr>
            <w:tcW w:w="708" w:type="dxa"/>
            <w:shd w:val="solid" w:color="FFFFFF" w:fill="auto"/>
          </w:tcPr>
          <w:p w14:paraId="548507B4" w14:textId="77777777" w:rsidR="00661635" w:rsidRPr="0087716F" w:rsidRDefault="00661635" w:rsidP="004B5B48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</w:tr>
      <w:tr w:rsidR="00661635" w:rsidRPr="0087716F" w14:paraId="2069D8CB" w14:textId="77777777" w:rsidTr="004B5B48">
        <w:tc>
          <w:tcPr>
            <w:tcW w:w="800" w:type="dxa"/>
            <w:vMerge/>
            <w:shd w:val="solid" w:color="FFFFFF" w:fill="auto"/>
          </w:tcPr>
          <w:p w14:paraId="2ED89F75" w14:textId="77777777" w:rsidR="00661635" w:rsidRPr="0087716F" w:rsidRDefault="00661635" w:rsidP="004B5B48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800" w:type="dxa"/>
            <w:vMerge/>
            <w:shd w:val="solid" w:color="FFFFFF" w:fill="auto"/>
          </w:tcPr>
          <w:p w14:paraId="476A24F8" w14:textId="77777777" w:rsidR="00661635" w:rsidRPr="0087716F" w:rsidRDefault="00661635" w:rsidP="004B5B48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1094" w:type="dxa"/>
            <w:shd w:val="solid" w:color="FFFFFF" w:fill="auto"/>
          </w:tcPr>
          <w:p w14:paraId="4E191349" w14:textId="77777777" w:rsidR="00661635" w:rsidRPr="0087716F" w:rsidRDefault="00661635" w:rsidP="004B5B48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425" w:type="dxa"/>
            <w:shd w:val="solid" w:color="FFFFFF" w:fill="auto"/>
          </w:tcPr>
          <w:p w14:paraId="3305C584" w14:textId="77777777" w:rsidR="00661635" w:rsidRPr="0087716F" w:rsidRDefault="00661635" w:rsidP="004B5B4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7F77254D" w14:textId="77777777" w:rsidR="00661635" w:rsidRPr="0087716F" w:rsidRDefault="00661635" w:rsidP="004B5B48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18DEFEB3" w14:textId="77777777" w:rsidR="00661635" w:rsidRPr="0087716F" w:rsidRDefault="00661635" w:rsidP="004B5B4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3DDDD917" w14:textId="77777777" w:rsidR="00661635" w:rsidRPr="0087716F" w:rsidRDefault="00661635" w:rsidP="004B5B48">
            <w:pPr>
              <w:pStyle w:val="TAL"/>
              <w:rPr>
                <w:sz w:val="16"/>
                <w:szCs w:val="16"/>
                <w:lang w:eastAsia="ko-KR"/>
              </w:rPr>
            </w:pPr>
          </w:p>
        </w:tc>
        <w:tc>
          <w:tcPr>
            <w:tcW w:w="708" w:type="dxa"/>
            <w:shd w:val="solid" w:color="FFFFFF" w:fill="auto"/>
          </w:tcPr>
          <w:p w14:paraId="02DE2CD0" w14:textId="77777777" w:rsidR="00661635" w:rsidRPr="0087716F" w:rsidRDefault="00661635" w:rsidP="004B5B48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</w:tr>
      <w:bookmarkEnd w:id="56"/>
    </w:tbl>
    <w:p w14:paraId="17AEA431" w14:textId="77777777" w:rsidR="00661635" w:rsidRPr="0087716F" w:rsidRDefault="00661635" w:rsidP="00661635"/>
    <w:bookmarkEnd w:id="64"/>
    <w:bookmarkEnd w:id="65"/>
    <w:bookmarkEnd w:id="66"/>
    <w:p w14:paraId="21DD9803" w14:textId="77777777" w:rsidR="00E8629F" w:rsidRPr="000F1E5D" w:rsidRDefault="00E8629F" w:rsidP="000F1E5D"/>
    <w:sectPr w:rsidR="00E8629F" w:rsidRPr="000F1E5D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B7A960" w14:textId="77777777" w:rsidR="00550F1D" w:rsidRDefault="00550F1D">
      <w:r>
        <w:separator/>
      </w:r>
    </w:p>
  </w:endnote>
  <w:endnote w:type="continuationSeparator" w:id="0">
    <w:p w14:paraId="6DC93662" w14:textId="77777777" w:rsidR="00550F1D" w:rsidRDefault="00550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433C87" w14:textId="77777777" w:rsidR="00825161" w:rsidRDefault="0082516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3151A9" w14:textId="77777777" w:rsidR="00550F1D" w:rsidRDefault="00550F1D">
      <w:r>
        <w:separator/>
      </w:r>
    </w:p>
  </w:footnote>
  <w:footnote w:type="continuationSeparator" w:id="0">
    <w:p w14:paraId="37667C18" w14:textId="77777777" w:rsidR="00550F1D" w:rsidRDefault="00550F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766EE5" w14:textId="1062F967" w:rsidR="00825161" w:rsidRDefault="00825161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D50A9E">
      <w:t>3GPP TR 38.xxx V0.0.1 (2021-05)</w:t>
    </w:r>
    <w:r>
      <w:fldChar w:fldCharType="end"/>
    </w:r>
  </w:p>
  <w:p w14:paraId="38893CD4" w14:textId="77777777" w:rsidR="00825161" w:rsidRDefault="00825161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4</w:t>
    </w:r>
    <w:r>
      <w:fldChar w:fldCharType="end"/>
    </w:r>
  </w:p>
  <w:p w14:paraId="03EF71C1" w14:textId="5B67D68C" w:rsidR="00825161" w:rsidRDefault="00825161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D50A9E">
      <w:t>Release 17</w:t>
    </w:r>
    <w:r>
      <w:fldChar w:fldCharType="end"/>
    </w:r>
  </w:p>
  <w:p w14:paraId="13EB9956" w14:textId="77777777" w:rsidR="00825161" w:rsidRDefault="008251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011947"/>
    <w:multiLevelType w:val="hybridMultilevel"/>
    <w:tmpl w:val="00E816E4"/>
    <w:lvl w:ilvl="0" w:tplc="7EAE5B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22326E8"/>
    <w:multiLevelType w:val="hybridMultilevel"/>
    <w:tmpl w:val="77661752"/>
    <w:lvl w:ilvl="0" w:tplc="88F8F1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B6BD00">
      <w:start w:val="1"/>
      <w:numFmt w:val="bullet"/>
      <w:lvlText w:val="-"/>
      <w:lvlJc w:val="left"/>
      <w:pPr>
        <w:tabs>
          <w:tab w:val="num" w:pos="785"/>
        </w:tabs>
        <w:ind w:left="785" w:hanging="360"/>
      </w:pPr>
      <w:rPr>
        <w:rFonts w:ascii="Arial" w:eastAsia="MS Mincho" w:hAnsi="Arial" w:cs="Arial" w:hint="default"/>
      </w:rPr>
    </w:lvl>
    <w:lvl w:ilvl="2" w:tplc="39F4A8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70F4D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A818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EED2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44CC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E03E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32FE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2A815A9"/>
    <w:multiLevelType w:val="hybridMultilevel"/>
    <w:tmpl w:val="678032A2"/>
    <w:lvl w:ilvl="0" w:tplc="04090003">
      <w:start w:val="1"/>
      <w:numFmt w:val="bullet"/>
      <w:lvlText w:val=""/>
      <w:lvlJc w:val="left"/>
      <w:pPr>
        <w:ind w:left="112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5" w15:restartNumberingAfterBreak="0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88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648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00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36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72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4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08" w:hanging="360"/>
      </w:pPr>
      <w:rPr>
        <w:rFonts w:hint="default"/>
      </w:rPr>
    </w:lvl>
  </w:abstractNum>
  <w:abstractNum w:abstractNumId="6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0373714"/>
    <w:multiLevelType w:val="hybridMultilevel"/>
    <w:tmpl w:val="DE5059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B3121A"/>
    <w:multiLevelType w:val="hybridMultilevel"/>
    <w:tmpl w:val="66E269B8"/>
    <w:lvl w:ilvl="0" w:tplc="2730AA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F27B60">
      <w:start w:val="2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E61E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F4A3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26A0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AA85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E642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1EFC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E0FE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8343E15"/>
    <w:multiLevelType w:val="multilevel"/>
    <w:tmpl w:val="D2221160"/>
    <w:lvl w:ilvl="0">
      <w:start w:val="10"/>
      <w:numFmt w:val="decimal"/>
      <w:lvlText w:val="%1"/>
      <w:lvlJc w:val="left"/>
      <w:pPr>
        <w:ind w:left="860" w:hanging="8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60" w:hanging="8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60" w:hanging="86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9877AF4"/>
    <w:multiLevelType w:val="hybridMultilevel"/>
    <w:tmpl w:val="647A38A8"/>
    <w:lvl w:ilvl="0" w:tplc="B00400F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FD1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3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D052756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D4DE8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322AB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3A418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0EC8D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4640FE"/>
    <w:multiLevelType w:val="hybridMultilevel"/>
    <w:tmpl w:val="3DCE5F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B82BEC"/>
    <w:multiLevelType w:val="hybridMultilevel"/>
    <w:tmpl w:val="E984F474"/>
    <w:lvl w:ilvl="0" w:tplc="4218E646">
      <w:start w:val="5"/>
      <w:numFmt w:val="bullet"/>
      <w:lvlText w:val="-"/>
      <w:lvlJc w:val="left"/>
      <w:pPr>
        <w:ind w:left="988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3" w15:restartNumberingAfterBreak="0">
    <w:nsid w:val="1F216D19"/>
    <w:multiLevelType w:val="hybridMultilevel"/>
    <w:tmpl w:val="267CD806"/>
    <w:lvl w:ilvl="0" w:tplc="45B6BD00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A55FCF"/>
    <w:multiLevelType w:val="hybridMultilevel"/>
    <w:tmpl w:val="B5F287F0"/>
    <w:lvl w:ilvl="0" w:tplc="1EF853D4">
      <w:numFmt w:val="bullet"/>
      <w:lvlText w:val="-"/>
      <w:lvlJc w:val="left"/>
      <w:pPr>
        <w:ind w:left="400" w:hanging="40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4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271B7200"/>
    <w:multiLevelType w:val="hybridMultilevel"/>
    <w:tmpl w:val="7F240094"/>
    <w:lvl w:ilvl="0" w:tplc="88F8F1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8A1BE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F4A8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70F4D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A818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EED2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44CC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E03E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32FE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C305EDC"/>
    <w:multiLevelType w:val="multilevel"/>
    <w:tmpl w:val="C332EBEA"/>
    <w:lvl w:ilvl="0">
      <w:start w:val="10"/>
      <w:numFmt w:val="decimal"/>
      <w:lvlText w:val="%1"/>
      <w:lvlJc w:val="left"/>
      <w:pPr>
        <w:ind w:left="1060" w:hanging="10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15" w:hanging="10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106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225" w:hanging="106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13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40" w:hanging="1800"/>
      </w:pPr>
      <w:rPr>
        <w:rFonts w:hint="default"/>
      </w:rPr>
    </w:lvl>
  </w:abstractNum>
  <w:abstractNum w:abstractNumId="17" w15:restartNumberingAfterBreak="0">
    <w:nsid w:val="33B557C1"/>
    <w:multiLevelType w:val="multilevel"/>
    <w:tmpl w:val="14DEEC5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4763DC2"/>
    <w:multiLevelType w:val="hybridMultilevel"/>
    <w:tmpl w:val="FE5238DC"/>
    <w:lvl w:ilvl="0" w:tplc="04090003">
      <w:start w:val="1"/>
      <w:numFmt w:val="bullet"/>
      <w:lvlText w:val=""/>
      <w:lvlJc w:val="left"/>
      <w:pPr>
        <w:ind w:left="112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1520" w:hanging="40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9" w15:restartNumberingAfterBreak="0">
    <w:nsid w:val="36692ADD"/>
    <w:multiLevelType w:val="hybridMultilevel"/>
    <w:tmpl w:val="097C591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8875C09"/>
    <w:multiLevelType w:val="hybridMultilevel"/>
    <w:tmpl w:val="A6AE0DD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25B4FFB"/>
    <w:multiLevelType w:val="hybridMultilevel"/>
    <w:tmpl w:val="41C819BA"/>
    <w:lvl w:ilvl="0" w:tplc="04090003">
      <w:start w:val="1"/>
      <w:numFmt w:val="bullet"/>
      <w:lvlText w:val=""/>
      <w:lvlJc w:val="left"/>
      <w:pPr>
        <w:ind w:left="1120" w:hanging="400"/>
      </w:pPr>
      <w:rPr>
        <w:rFonts w:ascii="Wingdings" w:hAnsi="Wingdings" w:hint="default"/>
      </w:rPr>
    </w:lvl>
    <w:lvl w:ilvl="1" w:tplc="2730AAA0">
      <w:start w:val="1"/>
      <w:numFmt w:val="bullet"/>
      <w:lvlText w:val="•"/>
      <w:lvlJc w:val="left"/>
      <w:pPr>
        <w:ind w:left="152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2" w15:restartNumberingAfterBreak="0">
    <w:nsid w:val="45297C30"/>
    <w:multiLevelType w:val="hybridMultilevel"/>
    <w:tmpl w:val="19B699EE"/>
    <w:lvl w:ilvl="0" w:tplc="B00400F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D052756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D4DE8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322AB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3A418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0EC8D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EB7D01"/>
    <w:multiLevelType w:val="hybridMultilevel"/>
    <w:tmpl w:val="CAEA01C0"/>
    <w:lvl w:ilvl="0" w:tplc="1EF853D4"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529490F"/>
    <w:multiLevelType w:val="hybridMultilevel"/>
    <w:tmpl w:val="EB7EDFA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74A0D53"/>
    <w:multiLevelType w:val="hybridMultilevel"/>
    <w:tmpl w:val="30801500"/>
    <w:lvl w:ilvl="0" w:tplc="B00400F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CAE6628">
      <w:start w:val="5"/>
      <w:numFmt w:val="bullet"/>
      <w:lvlText w:val="-"/>
      <w:lvlJc w:val="left"/>
      <w:pPr>
        <w:ind w:left="3600" w:hanging="360"/>
      </w:pPr>
      <w:rPr>
        <w:rFonts w:ascii="Arial" w:eastAsiaTheme="minorEastAsia" w:hAnsi="Arial" w:cs="Arial" w:hint="default"/>
      </w:rPr>
    </w:lvl>
    <w:lvl w:ilvl="5" w:tplc="9CD4DE8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322AB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3A418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0EC8D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A876F2"/>
    <w:multiLevelType w:val="hybridMultilevel"/>
    <w:tmpl w:val="0686A67E"/>
    <w:lvl w:ilvl="0" w:tplc="04090001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FD1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3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D052756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D4DE8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322AB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3A418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0EC8D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 w15:restartNumberingAfterBreak="0">
    <w:nsid w:val="5FDA6E50"/>
    <w:multiLevelType w:val="multilevel"/>
    <w:tmpl w:val="88F48A98"/>
    <w:lvl w:ilvl="0">
      <w:start w:val="10"/>
      <w:numFmt w:val="decimal"/>
      <w:lvlText w:val="%1"/>
      <w:lvlJc w:val="left"/>
      <w:pPr>
        <w:ind w:left="860" w:hanging="8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03" w:hanging="8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146" w:hanging="8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0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44" w:hanging="1800"/>
      </w:pPr>
      <w:rPr>
        <w:rFonts w:hint="default"/>
      </w:rPr>
    </w:lvl>
  </w:abstractNum>
  <w:abstractNum w:abstractNumId="29" w15:restartNumberingAfterBreak="0">
    <w:nsid w:val="616076F0"/>
    <w:multiLevelType w:val="hybridMultilevel"/>
    <w:tmpl w:val="3E828674"/>
    <w:lvl w:ilvl="0" w:tplc="B00400F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FD1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9E82E8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BA0B0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52756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D4DE8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322AB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3A418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0EC8D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0118C0"/>
    <w:multiLevelType w:val="hybridMultilevel"/>
    <w:tmpl w:val="85C4177C"/>
    <w:lvl w:ilvl="0" w:tplc="88F8F1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8A1BE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9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A818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EED2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44CC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E03E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32FE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40D2417"/>
    <w:multiLevelType w:val="hybridMultilevel"/>
    <w:tmpl w:val="8FFAD488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32" w15:restartNumberingAfterBreak="0">
    <w:nsid w:val="647C2E67"/>
    <w:multiLevelType w:val="hybridMultilevel"/>
    <w:tmpl w:val="86E2064A"/>
    <w:lvl w:ilvl="0" w:tplc="FAF63C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CED0FC">
      <w:start w:val="2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62DEBA">
      <w:start w:val="5"/>
      <w:numFmt w:val="bullet"/>
      <w:lvlText w:val="-"/>
      <w:lvlJc w:val="left"/>
      <w:pPr>
        <w:ind w:left="2160" w:hanging="360"/>
      </w:pPr>
      <w:rPr>
        <w:rFonts w:ascii="Arial" w:eastAsia="Malgun Gothic" w:hAnsi="Arial" w:cs="Arial" w:hint="default"/>
      </w:rPr>
    </w:lvl>
    <w:lvl w:ilvl="3" w:tplc="972CE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6AC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DE70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FA7F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76C3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0A89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7836512"/>
    <w:multiLevelType w:val="hybridMultilevel"/>
    <w:tmpl w:val="614658C6"/>
    <w:lvl w:ilvl="0" w:tplc="208CF58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8067F97"/>
    <w:multiLevelType w:val="hybridMultilevel"/>
    <w:tmpl w:val="4F781570"/>
    <w:lvl w:ilvl="0" w:tplc="BD62DEBA">
      <w:start w:val="5"/>
      <w:numFmt w:val="bullet"/>
      <w:lvlText w:val="-"/>
      <w:lvlJc w:val="left"/>
      <w:pPr>
        <w:ind w:left="800" w:hanging="40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680D0508"/>
    <w:multiLevelType w:val="hybridMultilevel"/>
    <w:tmpl w:val="5C603B8A"/>
    <w:lvl w:ilvl="0" w:tplc="88F8F1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8A1BE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9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70F4D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A818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EED2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44CC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E03E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32FE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0F942D0"/>
    <w:multiLevelType w:val="hybridMultilevel"/>
    <w:tmpl w:val="DD606E00"/>
    <w:lvl w:ilvl="0" w:tplc="1EF853D4"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72421222"/>
    <w:multiLevelType w:val="hybridMultilevel"/>
    <w:tmpl w:val="3A60F9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76F856BD"/>
    <w:multiLevelType w:val="hybridMultilevel"/>
    <w:tmpl w:val="D7F0BD58"/>
    <w:lvl w:ilvl="0" w:tplc="B00400F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FD1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D052756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D4DE8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322AB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3A418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0EC8D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A45B25"/>
    <w:multiLevelType w:val="hybridMultilevel"/>
    <w:tmpl w:val="C744F07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7BDD0FA5"/>
    <w:multiLevelType w:val="hybridMultilevel"/>
    <w:tmpl w:val="F2B491D0"/>
    <w:lvl w:ilvl="0" w:tplc="82F69718">
      <w:start w:val="8"/>
      <w:numFmt w:val="bullet"/>
      <w:lvlText w:val="-"/>
      <w:lvlJc w:val="left"/>
      <w:pPr>
        <w:ind w:left="760" w:hanging="360"/>
      </w:pPr>
      <w:rPr>
        <w:rFonts w:ascii="Times New Roman" w:eastAsia="Courier New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7C7C773A"/>
    <w:multiLevelType w:val="hybridMultilevel"/>
    <w:tmpl w:val="8230D09E"/>
    <w:lvl w:ilvl="0" w:tplc="BD62DEBA">
      <w:start w:val="5"/>
      <w:numFmt w:val="bullet"/>
      <w:lvlText w:val="-"/>
      <w:lvlJc w:val="left"/>
      <w:pPr>
        <w:ind w:left="800" w:hanging="400"/>
      </w:pPr>
      <w:rPr>
        <w:rFonts w:ascii="Arial" w:eastAsia="Malgun Gothic" w:hAnsi="Arial" w:cs="Arial" w:hint="default"/>
      </w:rPr>
    </w:lvl>
    <w:lvl w:ilvl="1" w:tplc="2730AAA0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4" w15:restartNumberingAfterBreak="0">
    <w:nsid w:val="7DDA6DD3"/>
    <w:multiLevelType w:val="hybridMultilevel"/>
    <w:tmpl w:val="F228839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9"/>
  </w:num>
  <w:num w:numId="5">
    <w:abstractNumId w:val="10"/>
  </w:num>
  <w:num w:numId="6">
    <w:abstractNumId w:val="44"/>
  </w:num>
  <w:num w:numId="7">
    <w:abstractNumId w:val="43"/>
  </w:num>
  <w:num w:numId="8">
    <w:abstractNumId w:val="40"/>
  </w:num>
  <w:num w:numId="9">
    <w:abstractNumId w:val="26"/>
  </w:num>
  <w:num w:numId="10">
    <w:abstractNumId w:val="25"/>
  </w:num>
  <w:num w:numId="11">
    <w:abstractNumId w:val="39"/>
  </w:num>
  <w:num w:numId="12">
    <w:abstractNumId w:val="22"/>
  </w:num>
  <w:num w:numId="13">
    <w:abstractNumId w:val="15"/>
  </w:num>
  <w:num w:numId="14">
    <w:abstractNumId w:val="35"/>
  </w:num>
  <w:num w:numId="15">
    <w:abstractNumId w:val="3"/>
  </w:num>
  <w:num w:numId="16">
    <w:abstractNumId w:val="30"/>
  </w:num>
  <w:num w:numId="17">
    <w:abstractNumId w:val="13"/>
  </w:num>
  <w:num w:numId="18">
    <w:abstractNumId w:val="37"/>
  </w:num>
  <w:num w:numId="19">
    <w:abstractNumId w:val="23"/>
  </w:num>
  <w:num w:numId="20">
    <w:abstractNumId w:val="36"/>
  </w:num>
  <w:num w:numId="21">
    <w:abstractNumId w:val="5"/>
  </w:num>
  <w:num w:numId="22">
    <w:abstractNumId w:val="8"/>
  </w:num>
  <w:num w:numId="23">
    <w:abstractNumId w:val="32"/>
  </w:num>
  <w:num w:numId="24">
    <w:abstractNumId w:val="4"/>
  </w:num>
  <w:num w:numId="25">
    <w:abstractNumId w:val="21"/>
  </w:num>
  <w:num w:numId="26">
    <w:abstractNumId w:val="33"/>
  </w:num>
  <w:num w:numId="27">
    <w:abstractNumId w:val="7"/>
  </w:num>
  <w:num w:numId="28">
    <w:abstractNumId w:val="12"/>
  </w:num>
  <w:num w:numId="29">
    <w:abstractNumId w:val="34"/>
  </w:num>
  <w:num w:numId="30">
    <w:abstractNumId w:val="42"/>
  </w:num>
  <w:num w:numId="31">
    <w:abstractNumId w:val="11"/>
  </w:num>
  <w:num w:numId="32">
    <w:abstractNumId w:val="2"/>
  </w:num>
  <w:num w:numId="33">
    <w:abstractNumId w:val="17"/>
  </w:num>
  <w:num w:numId="34">
    <w:abstractNumId w:val="14"/>
  </w:num>
  <w:num w:numId="35">
    <w:abstractNumId w:val="18"/>
  </w:num>
  <w:num w:numId="36">
    <w:abstractNumId w:val="41"/>
  </w:num>
  <w:num w:numId="37">
    <w:abstractNumId w:val="9"/>
  </w:num>
  <w:num w:numId="38">
    <w:abstractNumId w:val="16"/>
  </w:num>
  <w:num w:numId="39">
    <w:abstractNumId w:val="28"/>
  </w:num>
  <w:num w:numId="40">
    <w:abstractNumId w:val="38"/>
  </w:num>
  <w:num w:numId="41">
    <w:abstractNumId w:val="6"/>
  </w:num>
  <w:num w:numId="42">
    <w:abstractNumId w:val="20"/>
  </w:num>
  <w:num w:numId="43">
    <w:abstractNumId w:val="24"/>
  </w:num>
  <w:num w:numId="44">
    <w:abstractNumId w:val="27"/>
  </w:num>
  <w:num w:numId="4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YyNDQ0NjIwNjIzNzZT0lEKTi0uzszPAykwrgUAFID98SwAAAA="/>
  </w:docVars>
  <w:rsids>
    <w:rsidRoot w:val="00282213"/>
    <w:rsid w:val="00001EEB"/>
    <w:rsid w:val="000024D8"/>
    <w:rsid w:val="000167E1"/>
    <w:rsid w:val="0002191D"/>
    <w:rsid w:val="000223CE"/>
    <w:rsid w:val="00025821"/>
    <w:rsid w:val="000266A0"/>
    <w:rsid w:val="00031C1D"/>
    <w:rsid w:val="00033ED6"/>
    <w:rsid w:val="000343F2"/>
    <w:rsid w:val="00047BC1"/>
    <w:rsid w:val="00076CE6"/>
    <w:rsid w:val="00085221"/>
    <w:rsid w:val="000910D8"/>
    <w:rsid w:val="00093E7E"/>
    <w:rsid w:val="000A420F"/>
    <w:rsid w:val="000B24E0"/>
    <w:rsid w:val="000B460B"/>
    <w:rsid w:val="000D35DD"/>
    <w:rsid w:val="000D6CFC"/>
    <w:rsid w:val="000E2265"/>
    <w:rsid w:val="000F1E5D"/>
    <w:rsid w:val="001032F5"/>
    <w:rsid w:val="0012626F"/>
    <w:rsid w:val="00131F81"/>
    <w:rsid w:val="0013572D"/>
    <w:rsid w:val="0014073D"/>
    <w:rsid w:val="00153528"/>
    <w:rsid w:val="001616AC"/>
    <w:rsid w:val="00162812"/>
    <w:rsid w:val="00173B22"/>
    <w:rsid w:val="00185606"/>
    <w:rsid w:val="001A08AA"/>
    <w:rsid w:val="001A3120"/>
    <w:rsid w:val="001A5242"/>
    <w:rsid w:val="001A58CB"/>
    <w:rsid w:val="001A67F3"/>
    <w:rsid w:val="001C3A35"/>
    <w:rsid w:val="001D0EB7"/>
    <w:rsid w:val="001D3673"/>
    <w:rsid w:val="001F0D4E"/>
    <w:rsid w:val="002050FE"/>
    <w:rsid w:val="00212373"/>
    <w:rsid w:val="002138EA"/>
    <w:rsid w:val="00214FBD"/>
    <w:rsid w:val="00215B7E"/>
    <w:rsid w:val="00222897"/>
    <w:rsid w:val="002254C3"/>
    <w:rsid w:val="00235394"/>
    <w:rsid w:val="0023718E"/>
    <w:rsid w:val="00246019"/>
    <w:rsid w:val="0025366F"/>
    <w:rsid w:val="00254577"/>
    <w:rsid w:val="0026179F"/>
    <w:rsid w:val="00270CCD"/>
    <w:rsid w:val="00274E1A"/>
    <w:rsid w:val="00275B16"/>
    <w:rsid w:val="00277F6B"/>
    <w:rsid w:val="00282213"/>
    <w:rsid w:val="002A1BEC"/>
    <w:rsid w:val="002A66D3"/>
    <w:rsid w:val="002C142C"/>
    <w:rsid w:val="002C19BB"/>
    <w:rsid w:val="002E3B39"/>
    <w:rsid w:val="002F4093"/>
    <w:rsid w:val="002F411C"/>
    <w:rsid w:val="00302DF3"/>
    <w:rsid w:val="00305166"/>
    <w:rsid w:val="00340BC6"/>
    <w:rsid w:val="00344F50"/>
    <w:rsid w:val="003456F3"/>
    <w:rsid w:val="00351ED6"/>
    <w:rsid w:val="00367724"/>
    <w:rsid w:val="00374B5F"/>
    <w:rsid w:val="003B3B57"/>
    <w:rsid w:val="003C2B39"/>
    <w:rsid w:val="003C5549"/>
    <w:rsid w:val="003C7D26"/>
    <w:rsid w:val="003D648D"/>
    <w:rsid w:val="003D7224"/>
    <w:rsid w:val="003E3D9A"/>
    <w:rsid w:val="003F2747"/>
    <w:rsid w:val="003F6FBA"/>
    <w:rsid w:val="003F6FC9"/>
    <w:rsid w:val="00444225"/>
    <w:rsid w:val="00450ADA"/>
    <w:rsid w:val="0045396E"/>
    <w:rsid w:val="00453BA4"/>
    <w:rsid w:val="004540C9"/>
    <w:rsid w:val="004618DF"/>
    <w:rsid w:val="00487671"/>
    <w:rsid w:val="00496C45"/>
    <w:rsid w:val="004A1460"/>
    <w:rsid w:val="004A17C7"/>
    <w:rsid w:val="004A266C"/>
    <w:rsid w:val="004B452A"/>
    <w:rsid w:val="004B5B48"/>
    <w:rsid w:val="004C237D"/>
    <w:rsid w:val="004F23F1"/>
    <w:rsid w:val="004F7A3D"/>
    <w:rsid w:val="00505437"/>
    <w:rsid w:val="00505BFA"/>
    <w:rsid w:val="0052038C"/>
    <w:rsid w:val="00524F59"/>
    <w:rsid w:val="00526BE8"/>
    <w:rsid w:val="00537775"/>
    <w:rsid w:val="00542DFB"/>
    <w:rsid w:val="0054733C"/>
    <w:rsid w:val="00550F1D"/>
    <w:rsid w:val="00556045"/>
    <w:rsid w:val="00561EA0"/>
    <w:rsid w:val="005649A5"/>
    <w:rsid w:val="00567A06"/>
    <w:rsid w:val="00573893"/>
    <w:rsid w:val="00577849"/>
    <w:rsid w:val="00577FEA"/>
    <w:rsid w:val="005837F0"/>
    <w:rsid w:val="005A68A2"/>
    <w:rsid w:val="005B14FE"/>
    <w:rsid w:val="005C23E6"/>
    <w:rsid w:val="005E6196"/>
    <w:rsid w:val="005F6F79"/>
    <w:rsid w:val="0060336A"/>
    <w:rsid w:val="00603A4C"/>
    <w:rsid w:val="00620C4F"/>
    <w:rsid w:val="00635776"/>
    <w:rsid w:val="006369A2"/>
    <w:rsid w:val="0063774C"/>
    <w:rsid w:val="00640D55"/>
    <w:rsid w:val="00645857"/>
    <w:rsid w:val="00661635"/>
    <w:rsid w:val="0068528C"/>
    <w:rsid w:val="006856E5"/>
    <w:rsid w:val="00685AAF"/>
    <w:rsid w:val="00694C16"/>
    <w:rsid w:val="006B0D02"/>
    <w:rsid w:val="006B7023"/>
    <w:rsid w:val="006C629A"/>
    <w:rsid w:val="006D3876"/>
    <w:rsid w:val="006F496B"/>
    <w:rsid w:val="0070646B"/>
    <w:rsid w:val="007066FA"/>
    <w:rsid w:val="00707941"/>
    <w:rsid w:val="00715277"/>
    <w:rsid w:val="00720E39"/>
    <w:rsid w:val="00722ECC"/>
    <w:rsid w:val="00726E58"/>
    <w:rsid w:val="00742A6D"/>
    <w:rsid w:val="007640C8"/>
    <w:rsid w:val="00770BE6"/>
    <w:rsid w:val="00772F3D"/>
    <w:rsid w:val="00794542"/>
    <w:rsid w:val="007A0332"/>
    <w:rsid w:val="007B101B"/>
    <w:rsid w:val="007B6A51"/>
    <w:rsid w:val="007D154C"/>
    <w:rsid w:val="007D279F"/>
    <w:rsid w:val="007D56B3"/>
    <w:rsid w:val="007D6048"/>
    <w:rsid w:val="007E2A7D"/>
    <w:rsid w:val="007F0E1E"/>
    <w:rsid w:val="007F62EA"/>
    <w:rsid w:val="00805EC4"/>
    <w:rsid w:val="00816821"/>
    <w:rsid w:val="00816DE6"/>
    <w:rsid w:val="0081717E"/>
    <w:rsid w:val="0081772C"/>
    <w:rsid w:val="00825161"/>
    <w:rsid w:val="0083356E"/>
    <w:rsid w:val="008360F3"/>
    <w:rsid w:val="00836C44"/>
    <w:rsid w:val="0086313F"/>
    <w:rsid w:val="0087044E"/>
    <w:rsid w:val="0087716F"/>
    <w:rsid w:val="00882BE8"/>
    <w:rsid w:val="008842C6"/>
    <w:rsid w:val="00893454"/>
    <w:rsid w:val="008A58F2"/>
    <w:rsid w:val="008A5D1E"/>
    <w:rsid w:val="008C48FE"/>
    <w:rsid w:val="008C60E9"/>
    <w:rsid w:val="008D2461"/>
    <w:rsid w:val="008D7B9F"/>
    <w:rsid w:val="008E0947"/>
    <w:rsid w:val="008E6F9A"/>
    <w:rsid w:val="008E7B42"/>
    <w:rsid w:val="008F7D93"/>
    <w:rsid w:val="00903B21"/>
    <w:rsid w:val="00917C3A"/>
    <w:rsid w:val="009246C1"/>
    <w:rsid w:val="00931702"/>
    <w:rsid w:val="00940C48"/>
    <w:rsid w:val="00970053"/>
    <w:rsid w:val="0097565E"/>
    <w:rsid w:val="00983910"/>
    <w:rsid w:val="009908E9"/>
    <w:rsid w:val="009912EE"/>
    <w:rsid w:val="009A60CE"/>
    <w:rsid w:val="009B39EB"/>
    <w:rsid w:val="009B51BB"/>
    <w:rsid w:val="009C0727"/>
    <w:rsid w:val="009E6AFE"/>
    <w:rsid w:val="00A12636"/>
    <w:rsid w:val="00A17573"/>
    <w:rsid w:val="00A5168D"/>
    <w:rsid w:val="00A61D31"/>
    <w:rsid w:val="00A623D6"/>
    <w:rsid w:val="00A65439"/>
    <w:rsid w:val="00A704B1"/>
    <w:rsid w:val="00A72864"/>
    <w:rsid w:val="00A732EE"/>
    <w:rsid w:val="00A74AAB"/>
    <w:rsid w:val="00A81B15"/>
    <w:rsid w:val="00A85DBC"/>
    <w:rsid w:val="00A93D3B"/>
    <w:rsid w:val="00AA09AB"/>
    <w:rsid w:val="00AA5B2E"/>
    <w:rsid w:val="00AB3F85"/>
    <w:rsid w:val="00AF69AB"/>
    <w:rsid w:val="00B010CC"/>
    <w:rsid w:val="00B05355"/>
    <w:rsid w:val="00B075ED"/>
    <w:rsid w:val="00B077A0"/>
    <w:rsid w:val="00B164F4"/>
    <w:rsid w:val="00B42D74"/>
    <w:rsid w:val="00B51F84"/>
    <w:rsid w:val="00B710D2"/>
    <w:rsid w:val="00B8446C"/>
    <w:rsid w:val="00B8638F"/>
    <w:rsid w:val="00B902B4"/>
    <w:rsid w:val="00B945BD"/>
    <w:rsid w:val="00B97D44"/>
    <w:rsid w:val="00BB08BF"/>
    <w:rsid w:val="00BD5275"/>
    <w:rsid w:val="00C14642"/>
    <w:rsid w:val="00C27B4D"/>
    <w:rsid w:val="00C32BE0"/>
    <w:rsid w:val="00C35F3F"/>
    <w:rsid w:val="00C40C06"/>
    <w:rsid w:val="00C4594E"/>
    <w:rsid w:val="00C47FF9"/>
    <w:rsid w:val="00C50538"/>
    <w:rsid w:val="00C60355"/>
    <w:rsid w:val="00C6611B"/>
    <w:rsid w:val="00C772AC"/>
    <w:rsid w:val="00CB7F02"/>
    <w:rsid w:val="00CD24E4"/>
    <w:rsid w:val="00CE2AC6"/>
    <w:rsid w:val="00CF4F7A"/>
    <w:rsid w:val="00CF7C6D"/>
    <w:rsid w:val="00D069CB"/>
    <w:rsid w:val="00D10698"/>
    <w:rsid w:val="00D10C8E"/>
    <w:rsid w:val="00D25336"/>
    <w:rsid w:val="00D33342"/>
    <w:rsid w:val="00D362EA"/>
    <w:rsid w:val="00D36542"/>
    <w:rsid w:val="00D50A9E"/>
    <w:rsid w:val="00D51387"/>
    <w:rsid w:val="00D520E4"/>
    <w:rsid w:val="00D554E6"/>
    <w:rsid w:val="00D57DFA"/>
    <w:rsid w:val="00D642D4"/>
    <w:rsid w:val="00D711EF"/>
    <w:rsid w:val="00D756B6"/>
    <w:rsid w:val="00DA197E"/>
    <w:rsid w:val="00DB037E"/>
    <w:rsid w:val="00DB2E03"/>
    <w:rsid w:val="00DC74B5"/>
    <w:rsid w:val="00DD0C2C"/>
    <w:rsid w:val="00DD7D35"/>
    <w:rsid w:val="00DF6213"/>
    <w:rsid w:val="00E01FF3"/>
    <w:rsid w:val="00E213CC"/>
    <w:rsid w:val="00E2294C"/>
    <w:rsid w:val="00E23CCE"/>
    <w:rsid w:val="00E24F25"/>
    <w:rsid w:val="00E55ABC"/>
    <w:rsid w:val="00E57B74"/>
    <w:rsid w:val="00E70B43"/>
    <w:rsid w:val="00E711CD"/>
    <w:rsid w:val="00E8629F"/>
    <w:rsid w:val="00E91BC8"/>
    <w:rsid w:val="00EA3C24"/>
    <w:rsid w:val="00EA6EFD"/>
    <w:rsid w:val="00EB3BDE"/>
    <w:rsid w:val="00EC0173"/>
    <w:rsid w:val="00EC6D16"/>
    <w:rsid w:val="00ED5D1F"/>
    <w:rsid w:val="00ED6177"/>
    <w:rsid w:val="00EE4267"/>
    <w:rsid w:val="00EF0957"/>
    <w:rsid w:val="00EF3A40"/>
    <w:rsid w:val="00EF53A1"/>
    <w:rsid w:val="00F072D8"/>
    <w:rsid w:val="00F07A0B"/>
    <w:rsid w:val="00F1328C"/>
    <w:rsid w:val="00F23FD8"/>
    <w:rsid w:val="00F362F0"/>
    <w:rsid w:val="00F41C82"/>
    <w:rsid w:val="00F46562"/>
    <w:rsid w:val="00F47E8B"/>
    <w:rsid w:val="00F53372"/>
    <w:rsid w:val="00F61041"/>
    <w:rsid w:val="00F65B45"/>
    <w:rsid w:val="00F7249E"/>
    <w:rsid w:val="00F76925"/>
    <w:rsid w:val="00F8466E"/>
    <w:rsid w:val="00F856A7"/>
    <w:rsid w:val="00FB174E"/>
    <w:rsid w:val="00FC051F"/>
    <w:rsid w:val="00FC6B4E"/>
    <w:rsid w:val="00FD5639"/>
    <w:rsid w:val="00FD6EF0"/>
    <w:rsid w:val="00FF6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F6152F"/>
  <w15:chartTrackingRefBased/>
  <w15:docId w15:val="{905353BF-655E-45C1-B50D-A25FCD32B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aliases w:val="Figure Heading,FH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aliases w:val="Appel note de bas de p,Footnote Reference/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qFormat/>
    <w:rsid w:val="00487671"/>
    <w:rPr>
      <w:lang w:val="en-GB" w:eastAsia="en-US"/>
    </w:rPr>
  </w:style>
  <w:style w:type="character" w:customStyle="1" w:styleId="B1Char">
    <w:name w:val="B1 Char"/>
    <w:link w:val="B1"/>
    <w:rsid w:val="00F65B45"/>
    <w:rPr>
      <w:lang w:val="en-GB" w:eastAsia="en-US"/>
    </w:rPr>
  </w:style>
  <w:style w:type="character" w:customStyle="1" w:styleId="EXChar">
    <w:name w:val="EX Char"/>
    <w:link w:val="EX"/>
    <w:rsid w:val="00A74AAB"/>
    <w:rPr>
      <w:lang w:val="en-GB" w:eastAsia="en-US"/>
    </w:rPr>
  </w:style>
  <w:style w:type="character" w:customStyle="1" w:styleId="TALCar">
    <w:name w:val="TAL Car"/>
    <w:link w:val="TAL"/>
    <w:qFormat/>
    <w:locked/>
    <w:rsid w:val="005F6F79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R4_bullets"/>
    <w:basedOn w:val="Normal"/>
    <w:link w:val="ListParagraphChar"/>
    <w:uiPriority w:val="34"/>
    <w:qFormat/>
    <w:rsid w:val="005F6F7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paragraph" w:styleId="BalloonText">
    <w:name w:val="Balloon Text"/>
    <w:basedOn w:val="Normal"/>
    <w:link w:val="BalloonTextChar"/>
    <w:rsid w:val="005649A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649A5"/>
    <w:rPr>
      <w:rFonts w:asciiTheme="majorHAnsi" w:eastAsiaTheme="majorEastAsia" w:hAnsiTheme="majorHAnsi" w:cstheme="majorBid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1A58C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A58C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A58CB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1A58CB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1A58CB"/>
    <w:rPr>
      <w:rFonts w:ascii="Arial" w:hAnsi="Arial"/>
      <w:sz w:val="18"/>
      <w:lang w:val="en-GB" w:eastAsia="en-US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uiPriority w:val="35"/>
    <w:rsid w:val="001A58CB"/>
    <w:rPr>
      <w:b/>
      <w:lang w:val="en-GB" w:eastAsia="en-US"/>
    </w:rPr>
  </w:style>
  <w:style w:type="paragraph" w:customStyle="1" w:styleId="TableNo">
    <w:name w:val="Table_No"/>
    <w:basedOn w:val="Normal"/>
    <w:next w:val="Normal"/>
    <w:link w:val="TableNo0"/>
    <w:rsid w:val="007B101B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eastAsia="Batang"/>
      <w:sz w:val="24"/>
      <w:lang w:val="fr-FR" w:eastAsia="ko-KR"/>
    </w:rPr>
  </w:style>
  <w:style w:type="character" w:customStyle="1" w:styleId="TableNo0">
    <w:name w:val="Table_No Знак"/>
    <w:link w:val="TableNo"/>
    <w:locked/>
    <w:rsid w:val="007B101B"/>
    <w:rPr>
      <w:rFonts w:eastAsia="Batang"/>
      <w:sz w:val="24"/>
      <w:lang w:val="fr-FR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7B101B"/>
    <w:rPr>
      <w:rFonts w:eastAsia="MS Mincho"/>
      <w:lang w:val="en-GB" w:eastAsia="en-US"/>
    </w:rPr>
  </w:style>
  <w:style w:type="character" w:customStyle="1" w:styleId="B2Char">
    <w:name w:val="B2 Char"/>
    <w:link w:val="B2"/>
    <w:rsid w:val="007B101B"/>
    <w:rPr>
      <w:lang w:val="en-GB" w:eastAsia="en-US"/>
    </w:rPr>
  </w:style>
  <w:style w:type="paragraph" w:customStyle="1" w:styleId="TableText">
    <w:name w:val="TableText"/>
    <w:basedOn w:val="BodyTextIndent"/>
    <w:rsid w:val="007B101B"/>
    <w:pPr>
      <w:keepNext/>
      <w:keepLines/>
      <w:overflowPunct w:val="0"/>
      <w:autoSpaceDE w:val="0"/>
      <w:autoSpaceDN w:val="0"/>
      <w:adjustRightInd w:val="0"/>
      <w:ind w:leftChars="0" w:left="0"/>
      <w:jc w:val="center"/>
      <w:textAlignment w:val="baseline"/>
    </w:pPr>
    <w:rPr>
      <w:rFonts w:eastAsia="Batang"/>
      <w:snapToGrid w:val="0"/>
      <w:kern w:val="2"/>
    </w:rPr>
  </w:style>
  <w:style w:type="paragraph" w:styleId="BodyTextIndent">
    <w:name w:val="Body Text Indent"/>
    <w:basedOn w:val="Normal"/>
    <w:link w:val="BodyTextIndentChar"/>
    <w:rsid w:val="007B101B"/>
    <w:pPr>
      <w:ind w:leftChars="400" w:left="851"/>
    </w:pPr>
  </w:style>
  <w:style w:type="character" w:customStyle="1" w:styleId="BodyTextIndentChar">
    <w:name w:val="Body Text Indent Char"/>
    <w:basedOn w:val="DefaultParagraphFont"/>
    <w:link w:val="BodyTextIndent"/>
    <w:rsid w:val="007B101B"/>
    <w:rPr>
      <w:lang w:val="en-GB" w:eastAsia="en-US"/>
    </w:rPr>
  </w:style>
  <w:style w:type="character" w:customStyle="1" w:styleId="EQChar">
    <w:name w:val="EQ Char"/>
    <w:link w:val="EQ"/>
    <w:rsid w:val="00CF7C6D"/>
    <w:rPr>
      <w:noProof/>
      <w:lang w:val="en-GB" w:eastAsia="en-US"/>
    </w:rPr>
  </w:style>
  <w:style w:type="character" w:customStyle="1" w:styleId="TFChar">
    <w:name w:val="TF Char"/>
    <w:link w:val="TF"/>
    <w:rsid w:val="00D3654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CF4F7A"/>
    <w:rPr>
      <w:lang w:val="en-GB" w:eastAsia="en-US"/>
    </w:rPr>
  </w:style>
  <w:style w:type="table" w:styleId="TableGrid">
    <w:name w:val="Table Grid"/>
    <w:basedOn w:val="TableNormal"/>
    <w:rsid w:val="00CF4F7A"/>
    <w:pPr>
      <w:widowControl w:val="0"/>
      <w:autoSpaceDE w:val="0"/>
      <w:autoSpaceDN w:val="0"/>
      <w:adjustRightInd w:val="0"/>
      <w:spacing w:after="120"/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rsid w:val="00CE2AC6"/>
    <w:pPr>
      <w:overflowPunct w:val="0"/>
      <w:autoSpaceDE w:val="0"/>
      <w:autoSpaceDN w:val="0"/>
      <w:adjustRightInd w:val="0"/>
      <w:spacing w:after="180"/>
    </w:pPr>
    <w:rPr>
      <w:rFonts w:eastAsia="Malgun Gothic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GTdocChar">
    <w:name w:val="LGTdoc_본문 Char"/>
    <w:link w:val="LGTdoc"/>
    <w:qFormat/>
    <w:locked/>
    <w:rsid w:val="003D648D"/>
    <w:rPr>
      <w:kern w:val="2"/>
      <w:sz w:val="22"/>
      <w:szCs w:val="24"/>
      <w:lang w:val="en-GB"/>
    </w:rPr>
  </w:style>
  <w:style w:type="paragraph" w:customStyle="1" w:styleId="LGTdoc">
    <w:name w:val="LGTdoc_본문"/>
    <w:basedOn w:val="Normal"/>
    <w:link w:val="LGTdocChar"/>
    <w:qFormat/>
    <w:rsid w:val="003D648D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29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1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4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B90D7-ACA4-4F76-BD1B-567FFA990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7</Pages>
  <Words>510</Words>
  <Characters>2912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3416</CharactersWithSpaces>
  <SharedDoc>false</SharedDoc>
  <HyperlinkBase/>
  <HLinks>
    <vt:vector size="6" baseType="variant">
      <vt:variant>
        <vt:i4>4128872</vt:i4>
      </vt:variant>
      <vt:variant>
        <vt:i4>66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Qualcomm</cp:lastModifiedBy>
  <cp:revision>8</cp:revision>
  <cp:lastPrinted>2020-12-29T08:40:00Z</cp:lastPrinted>
  <dcterms:created xsi:type="dcterms:W3CDTF">2021-04-29T17:51:00Z</dcterms:created>
  <dcterms:modified xsi:type="dcterms:W3CDTF">2021-05-11T23:08:00Z</dcterms:modified>
</cp:coreProperties>
</file>